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22E63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5D7AB5">
          <w:rPr>
            <w:b/>
            <w:noProof/>
            <w:sz w:val="24"/>
          </w:rPr>
          <w:t>8</w:t>
        </w:r>
      </w:fldSimple>
      <w:r>
        <w:rPr>
          <w:b/>
          <w:i/>
          <w:noProof/>
          <w:sz w:val="28"/>
        </w:rPr>
        <w:tab/>
      </w:r>
      <w:fldSimple w:instr=" DOCPROPERTY  Tdoc#  \* MERGEFORMAT ">
        <w:r w:rsidR="00E13F3D" w:rsidRPr="00E13F3D">
          <w:rPr>
            <w:b/>
            <w:i/>
            <w:noProof/>
            <w:sz w:val="28"/>
          </w:rPr>
          <w:t>R5-2</w:t>
        </w:r>
        <w:r w:rsidR="005D7AB5">
          <w:rPr>
            <w:b/>
            <w:i/>
            <w:noProof/>
            <w:sz w:val="28"/>
          </w:rPr>
          <w:t>3</w:t>
        </w:r>
        <w:r w:rsidR="00520616">
          <w:rPr>
            <w:b/>
            <w:i/>
            <w:noProof/>
            <w:sz w:val="28"/>
          </w:rPr>
          <w:t>0776</w:t>
        </w:r>
      </w:fldSimple>
      <w:r w:rsidR="00B8109F" w:rsidRPr="00B8109F">
        <w:rPr>
          <w:b/>
          <w:i/>
          <w:noProof/>
          <w:sz w:val="28"/>
          <w:highlight w:val="green"/>
        </w:rPr>
        <w:t>r1</w:t>
      </w:r>
    </w:p>
    <w:p w14:paraId="7CB45193" w14:textId="1845E14C" w:rsidR="001E41F3" w:rsidRDefault="005D7AB5" w:rsidP="005E2C44">
      <w:pPr>
        <w:pStyle w:val="CRCoverPage"/>
        <w:outlineLvl w:val="0"/>
        <w:rPr>
          <w:b/>
          <w:noProof/>
          <w:sz w:val="24"/>
        </w:rPr>
      </w:pPr>
      <w:r>
        <w:rPr>
          <w:b/>
          <w:bCs/>
          <w:sz w:val="24"/>
          <w:szCs w:val="24"/>
        </w:rPr>
        <w:t>Athens</w:t>
      </w:r>
      <w:r w:rsidR="00BF3209">
        <w:rPr>
          <w:b/>
          <w:bCs/>
          <w:sz w:val="24"/>
          <w:szCs w:val="24"/>
        </w:rPr>
        <w:t xml:space="preserve">, </w:t>
      </w:r>
      <w:r>
        <w:rPr>
          <w:b/>
          <w:bCs/>
          <w:sz w:val="24"/>
          <w:szCs w:val="24"/>
        </w:rPr>
        <w:t>Greece</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C62D68">
          <w:rPr>
            <w:b/>
            <w:noProof/>
            <w:sz w:val="24"/>
          </w:rPr>
          <w:t>27</w:t>
        </w:r>
        <w:r w:rsidR="007C3978">
          <w:rPr>
            <w:b/>
            <w:noProof/>
            <w:sz w:val="24"/>
          </w:rPr>
          <w:t>th</w:t>
        </w:r>
        <w:r w:rsidR="003609EF" w:rsidRPr="00BA51D9">
          <w:rPr>
            <w:b/>
            <w:noProof/>
            <w:sz w:val="24"/>
          </w:rPr>
          <w:t xml:space="preserve"> </w:t>
        </w:r>
        <w:r w:rsidR="00C62D68">
          <w:rPr>
            <w:b/>
            <w:noProof/>
            <w:sz w:val="24"/>
          </w:rPr>
          <w:t>Feb</w:t>
        </w:r>
        <w:r w:rsidR="003609EF" w:rsidRPr="00BA51D9">
          <w:rPr>
            <w:b/>
            <w:noProof/>
            <w:sz w:val="24"/>
          </w:rPr>
          <w:t xml:space="preserve"> 202</w:t>
        </w:r>
        <w:r w:rsidR="00C62D68">
          <w:rPr>
            <w:b/>
            <w:noProof/>
            <w:sz w:val="24"/>
          </w:rPr>
          <w:t>3</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D8369B">
          <w:rPr>
            <w:b/>
            <w:noProof/>
            <w:sz w:val="24"/>
          </w:rPr>
          <w:t>3rd</w:t>
        </w:r>
        <w:r w:rsidR="003609EF" w:rsidRPr="00BA51D9">
          <w:rPr>
            <w:b/>
            <w:noProof/>
            <w:sz w:val="24"/>
          </w:rPr>
          <w:t xml:space="preserve"> </w:t>
        </w:r>
        <w:r w:rsidR="00D8369B">
          <w:rPr>
            <w:b/>
            <w:noProof/>
            <w:sz w:val="24"/>
          </w:rPr>
          <w:t>Mar</w:t>
        </w:r>
        <w:r w:rsidR="003609EF" w:rsidRPr="00BA51D9">
          <w:rPr>
            <w:b/>
            <w:noProof/>
            <w:sz w:val="24"/>
          </w:rPr>
          <w:t xml:space="preserve"> 202</w:t>
        </w:r>
        <w:r w:rsidR="00D8369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1F7602"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w:t>
              </w:r>
              <w:r w:rsidR="00961989">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7FD20D" w:rsidR="001E41F3" w:rsidRPr="00410371" w:rsidRDefault="00204E19" w:rsidP="00547111">
            <w:pPr>
              <w:pStyle w:val="CRCoverPage"/>
              <w:spacing w:after="0"/>
              <w:rPr>
                <w:noProof/>
              </w:rPr>
            </w:pPr>
            <w:r>
              <w:t>0255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8AE1FE"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363EB1">
                <w:rPr>
                  <w:b/>
                  <w:noProof/>
                  <w:sz w:val="28"/>
                </w:rPr>
                <w:t>7</w:t>
              </w:r>
              <w:r w:rsidR="00E13F3D" w:rsidRPr="00410371">
                <w:rPr>
                  <w:b/>
                  <w:noProof/>
                  <w:sz w:val="28"/>
                </w:rPr>
                <w:t>.</w:t>
              </w:r>
              <w:r w:rsidR="002842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84DD07" w:rsidR="001E41F3" w:rsidRDefault="00010EB4">
            <w:pPr>
              <w:pStyle w:val="CRCoverPage"/>
              <w:spacing w:after="0"/>
              <w:ind w:left="100"/>
              <w:rPr>
                <w:noProof/>
              </w:rPr>
            </w:pPr>
            <w:r w:rsidRPr="00010EB4">
              <w:t xml:space="preserve">Update to </w:t>
            </w:r>
            <w:r w:rsidR="00AE4707">
              <w:t>BWP adaptation applicability conditions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C44332" w:rsidR="001E41F3" w:rsidRDefault="00000000">
            <w:pPr>
              <w:pStyle w:val="CRCoverPage"/>
              <w:spacing w:after="0"/>
              <w:ind w:left="100"/>
              <w:rPr>
                <w:noProof/>
              </w:rPr>
            </w:pPr>
            <w:fldSimple w:instr=" DOCPROPERTY  SourceIfWg  \* MERGEFORMAT ">
              <w:fldSimple w:instr=" DOCPROPERTY  SourceIfWg  \* MERGEFORMAT ">
                <w:r w:rsidR="00753AA6">
                  <w:rPr>
                    <w:noProof/>
                  </w:rPr>
                  <w:t>Qualcomm Incorporated</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C75D2D" w:rsidR="001E41F3" w:rsidRDefault="00000000">
            <w:pPr>
              <w:pStyle w:val="CRCoverPage"/>
              <w:spacing w:after="0"/>
              <w:ind w:left="100"/>
              <w:rPr>
                <w:noProof/>
              </w:rPr>
            </w:pPr>
            <w:fldSimple w:instr=" DOCPROPERTY  RelatedWis  \* MERGEFORMAT ">
              <w:fldSimple w:instr=" DOCPROPERTY  RelatedWis  \* MERGEFORMAT ">
                <w:r w:rsidR="0070700B" w:rsidRPr="00A633AE">
                  <w:rPr>
                    <w:noProof/>
                    <w:lang w:val="en-US"/>
                  </w:rPr>
                  <w:t xml:space="preserve">TEI15_Test, </w:t>
                </w:r>
                <w:r w:rsidR="0070700B">
                  <w:rPr>
                    <w:noProof/>
                    <w:lang w:val="en-US"/>
                  </w:rPr>
                  <w:t>5</w:t>
                </w:r>
                <w:r w:rsidR="0070700B">
                  <w:rPr>
                    <w:noProof/>
                  </w:rPr>
                  <w:t>GS_NR_LTE-UEConTest</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30A2A7" w:rsidR="001E41F3" w:rsidRDefault="00000000">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02</w:t>
              </w:r>
              <w:r w:rsidR="00D24991">
                <w:rPr>
                  <w:noProof/>
                </w:rPr>
                <w:t>-</w:t>
              </w:r>
              <w:r w:rsidR="002D250D">
                <w:rPr>
                  <w:noProof/>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000000">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642F03" w:rsidR="00FF3A30" w:rsidRPr="00D05A6F" w:rsidRDefault="0070700B" w:rsidP="0070700B">
            <w:pPr>
              <w:pStyle w:val="CRCoverPage"/>
              <w:spacing w:after="0"/>
              <w:rPr>
                <w:lang w:val="en-US" w:eastAsia="zh-CN"/>
              </w:rPr>
            </w:pPr>
            <w:r>
              <w:rPr>
                <w:lang w:eastAsia="zh-CN"/>
              </w:rPr>
              <w:t xml:space="preserve">PICS for UE capability reports BWP </w:t>
            </w:r>
            <w:proofErr w:type="spellStart"/>
            <w:r>
              <w:rPr>
                <w:lang w:eastAsia="zh-CN"/>
              </w:rPr>
              <w:t>SameNumerology</w:t>
            </w:r>
            <w:proofErr w:type="spellEnd"/>
            <w:r>
              <w:rPr>
                <w:lang w:eastAsia="zh-CN"/>
              </w:rPr>
              <w:t xml:space="preserve"> and </w:t>
            </w:r>
            <w:proofErr w:type="spellStart"/>
            <w:r>
              <w:rPr>
                <w:lang w:eastAsia="zh-CN"/>
              </w:rPr>
              <w:t>DiffNumerology</w:t>
            </w:r>
            <w:proofErr w:type="spellEnd"/>
            <w:r>
              <w:rPr>
                <w:lang w:eastAsia="zh-CN"/>
              </w:rPr>
              <w:t xml:space="preserve"> have been updated </w:t>
            </w:r>
            <w:r w:rsidR="00520616">
              <w:rPr>
                <w:lang w:eastAsia="zh-CN"/>
              </w:rPr>
              <w:t xml:space="preserve">in R5-230775 </w:t>
            </w:r>
            <w:r>
              <w:rPr>
                <w:lang w:eastAsia="zh-CN"/>
              </w:rPr>
              <w:t>to be on a per band basis. This CR updates the applicability conditions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0A87E" w14:textId="132A019E" w:rsidR="001E70EB" w:rsidRDefault="007A1D7F" w:rsidP="00DD3256">
            <w:pPr>
              <w:pStyle w:val="CRCoverPage"/>
              <w:numPr>
                <w:ilvl w:val="0"/>
                <w:numId w:val="30"/>
              </w:numPr>
              <w:spacing w:after="0"/>
              <w:rPr>
                <w:noProof/>
              </w:rPr>
            </w:pPr>
            <w:r>
              <w:rPr>
                <w:noProof/>
              </w:rPr>
              <w:t>Updated</w:t>
            </w:r>
            <w:r w:rsidR="00DD3256">
              <w:rPr>
                <w:noProof/>
              </w:rPr>
              <w:t xml:space="preserve"> </w:t>
            </w:r>
            <w:r w:rsidR="00AF6AEB">
              <w:rPr>
                <w:noProof/>
              </w:rPr>
              <w:t>applicability conditions C065, C065a, C066a, C066b, and added new applicability conditions C065b, C066b</w:t>
            </w:r>
            <w:r w:rsidR="00A874B4">
              <w:rPr>
                <w:noProof/>
              </w:rPr>
              <w:t>, in accordance to 38.508-2 CR R5-23</w:t>
            </w:r>
            <w:r w:rsidR="00520616">
              <w:rPr>
                <w:noProof/>
              </w:rPr>
              <w:t>0775</w:t>
            </w:r>
            <w:r w:rsidR="00A874B4">
              <w:rPr>
                <w:noProof/>
              </w:rPr>
              <w:t>.</w:t>
            </w:r>
          </w:p>
          <w:p w14:paraId="31C656EC" w14:textId="4674CE7E" w:rsidR="004C3C6F" w:rsidRDefault="004C3C6F" w:rsidP="00DD3256">
            <w:pPr>
              <w:pStyle w:val="CRCoverPage"/>
              <w:numPr>
                <w:ilvl w:val="0"/>
                <w:numId w:val="30"/>
              </w:numPr>
              <w:spacing w:after="0"/>
              <w:rPr>
                <w:noProof/>
              </w:rPr>
            </w:pPr>
            <w:r>
              <w:rPr>
                <w:noProof/>
              </w:rPr>
              <w:t>Added</w:t>
            </w:r>
            <w:r w:rsidR="00E77AAC">
              <w:rPr>
                <w:noProof/>
              </w:rPr>
              <w:t xml:space="preserve"> applicability for RRM test 5.</w:t>
            </w:r>
            <w:r w:rsidR="00E62848">
              <w:rPr>
                <w:noProof/>
              </w:rPr>
              <w:t>5.6.2.1, which is missing. Corresponding 38.533 CR is R5-23</w:t>
            </w:r>
            <w:r w:rsidR="00914F04">
              <w:rPr>
                <w:noProof/>
              </w:rPr>
              <w:t>0774</w:t>
            </w:r>
            <w:r w:rsidR="00E6284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9EB2923" w:rsidR="001E41F3" w:rsidRDefault="00AF5972">
            <w:pPr>
              <w:pStyle w:val="CRCoverPage"/>
              <w:spacing w:after="0"/>
              <w:ind w:left="100"/>
              <w:rPr>
                <w:noProof/>
              </w:rPr>
            </w:pPr>
            <w:r>
              <w:rPr>
                <w:noProof/>
              </w:rPr>
              <w:t xml:space="preserve">Test </w:t>
            </w:r>
            <w:r w:rsidR="00A874B4">
              <w:rPr>
                <w:noProof/>
              </w:rPr>
              <w:t xml:space="preserve">applicability </w:t>
            </w:r>
            <w:r>
              <w:rPr>
                <w:noProof/>
              </w:rPr>
              <w:t>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3CC1EF" w:rsidR="001E41F3" w:rsidRDefault="00A874B4">
            <w:pPr>
              <w:pStyle w:val="CRCoverPage"/>
              <w:spacing w:after="0"/>
              <w:ind w:left="100"/>
              <w:rPr>
                <w:noProof/>
              </w:rPr>
            </w:pPr>
            <w:r>
              <w:rPr>
                <w:noProof/>
              </w:rPr>
              <w:t>4.0, 4.2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51C3C8" w:rsidR="008863B9" w:rsidRDefault="00B8109F">
            <w:pPr>
              <w:pStyle w:val="CRCoverPage"/>
              <w:spacing w:after="0"/>
              <w:ind w:left="100"/>
              <w:rPr>
                <w:noProof/>
              </w:rPr>
            </w:pPr>
            <w:r w:rsidRPr="00B8109F">
              <w:rPr>
                <w:noProof/>
                <w:highlight w:val="green"/>
              </w:rPr>
              <w:t>R1</w:t>
            </w:r>
            <w:r>
              <w:rPr>
                <w:noProof/>
              </w:rPr>
              <w:t>: updated applicability conditions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186DC46F"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8EE181C" w14:textId="77777777" w:rsidR="004A79F8" w:rsidRPr="000F6278" w:rsidRDefault="004A79F8" w:rsidP="004A79F8">
      <w:pPr>
        <w:pStyle w:val="Heading2"/>
        <w:rPr>
          <w:lang w:eastAsia="zh-TW"/>
        </w:rPr>
      </w:pPr>
      <w:bookmarkStart w:id="1" w:name="_Toc36713251"/>
      <w:bookmarkStart w:id="2" w:name="_Toc36713654"/>
      <w:bookmarkStart w:id="3" w:name="_Toc52217967"/>
      <w:bookmarkStart w:id="4" w:name="_Toc58499579"/>
      <w:bookmarkStart w:id="5" w:name="_Toc68538436"/>
      <w:bookmarkStart w:id="6" w:name="_Toc75510019"/>
      <w:bookmarkStart w:id="7" w:name="_Toc90971497"/>
      <w:bookmarkStart w:id="8" w:name="_Toc100158405"/>
      <w:bookmarkStart w:id="9" w:name="_Toc106878157"/>
      <w:r w:rsidRPr="000F6278">
        <w:rPr>
          <w:lang w:eastAsia="zh-TW"/>
        </w:rPr>
        <w:t>4.0</w:t>
      </w:r>
      <w:r w:rsidRPr="000F6278">
        <w:rPr>
          <w:lang w:eastAsia="zh-TW"/>
        </w:rPr>
        <w:tab/>
        <w:t>Test case conditions and selection criteria</w:t>
      </w:r>
      <w:bookmarkEnd w:id="1"/>
      <w:bookmarkEnd w:id="2"/>
      <w:bookmarkEnd w:id="3"/>
      <w:bookmarkEnd w:id="4"/>
      <w:bookmarkEnd w:id="5"/>
      <w:bookmarkEnd w:id="6"/>
      <w:bookmarkEnd w:id="7"/>
      <w:bookmarkEnd w:id="8"/>
      <w:bookmarkEnd w:id="9"/>
    </w:p>
    <w:p w14:paraId="011FA1C6" w14:textId="77777777" w:rsidR="004A79F8" w:rsidRPr="000F6278" w:rsidRDefault="004A79F8" w:rsidP="004A79F8">
      <w:pPr>
        <w:rPr>
          <w:lang w:eastAsia="zh-TW"/>
        </w:rPr>
      </w:pPr>
      <w:r w:rsidRPr="000F6278">
        <w:t xml:space="preserve">For the purposes of the present document, the </w:t>
      </w:r>
      <w:r w:rsidRPr="000F6278">
        <w:rPr>
          <w:rFonts w:eastAsia="SimSun"/>
          <w:lang w:eastAsia="zh-CN"/>
        </w:rPr>
        <w:t>applicability of conformance</w:t>
      </w:r>
      <w:r w:rsidRPr="000F6278">
        <w:t xml:space="preserve"> test case</w:t>
      </w:r>
      <w:r w:rsidRPr="000F6278">
        <w:rPr>
          <w:rFonts w:eastAsia="SimSun"/>
          <w:lang w:eastAsia="zh-CN"/>
        </w:rPr>
        <w:t>s</w:t>
      </w:r>
      <w:r w:rsidRPr="000F6278">
        <w:t xml:space="preserve"> conditions given in Table 4.0-</w:t>
      </w:r>
      <w:r w:rsidRPr="000F6278">
        <w:rPr>
          <w:rFonts w:eastAsia="SimSun"/>
          <w:lang w:eastAsia="zh-CN"/>
        </w:rPr>
        <w:t>1</w:t>
      </w:r>
      <w:r w:rsidRPr="000F6278">
        <w:t xml:space="preserve"> apply</w:t>
      </w:r>
      <w:r w:rsidRPr="000F6278">
        <w:rPr>
          <w:rFonts w:eastAsia="SimSun"/>
          <w:lang w:eastAsia="zh-CN"/>
        </w:rPr>
        <w:t>.</w:t>
      </w:r>
      <w:r w:rsidRPr="000F6278">
        <w:t xml:space="preserve"> The </w:t>
      </w:r>
      <w:r w:rsidRPr="000F6278">
        <w:rPr>
          <w:rFonts w:eastAsia="SimSun"/>
          <w:lang w:eastAsia="zh-CN"/>
        </w:rPr>
        <w:t>tested bands selection criteria</w:t>
      </w:r>
      <w:r w:rsidRPr="000F6278">
        <w:t xml:space="preserve"> given in Table 4.0-</w:t>
      </w:r>
      <w:r w:rsidRPr="000F6278">
        <w:rPr>
          <w:rFonts w:eastAsia="SimSun"/>
          <w:lang w:eastAsia="zh-CN"/>
        </w:rPr>
        <w:t>2</w:t>
      </w:r>
      <w:r w:rsidRPr="000F6278">
        <w:t xml:space="preserve"> apply</w:t>
      </w:r>
      <w:r w:rsidRPr="000F6278">
        <w:rPr>
          <w:rFonts w:eastAsia="SimSun"/>
          <w:lang w:eastAsia="zh-CN"/>
        </w:rPr>
        <w:t xml:space="preserve">. </w:t>
      </w:r>
      <w:r w:rsidRPr="000F6278">
        <w:t xml:space="preserve">The </w:t>
      </w:r>
      <w:r w:rsidRPr="000F6278">
        <w:rPr>
          <w:rFonts w:eastAsia="SimSun"/>
          <w:lang w:eastAsia="zh-CN"/>
        </w:rPr>
        <w:t>tested CA/DC configuration selection criteria</w:t>
      </w:r>
      <w:r w:rsidRPr="000F6278">
        <w:t xml:space="preserve"> given in Table 4.0-</w:t>
      </w:r>
      <w:r w:rsidRPr="000F6278">
        <w:rPr>
          <w:rFonts w:eastAsia="SimSun"/>
          <w:lang w:eastAsia="zh-CN"/>
        </w:rPr>
        <w:t>3</w:t>
      </w:r>
      <w:r w:rsidRPr="000F6278">
        <w:t xml:space="preserve"> apply</w:t>
      </w:r>
      <w:r w:rsidRPr="000F6278">
        <w:rPr>
          <w:rFonts w:eastAsia="SimSun"/>
          <w:lang w:eastAsia="zh-CN"/>
        </w:rPr>
        <w:t>.</w:t>
      </w:r>
      <w:r w:rsidRPr="000F6278">
        <w:t xml:space="preserve"> The ICS proforma</w:t>
      </w:r>
      <w:r w:rsidRPr="000F6278">
        <w:rPr>
          <w:rFonts w:eastAsia="SimSun"/>
          <w:lang w:eastAsia="zh-CN"/>
        </w:rPr>
        <w:t>s</w:t>
      </w:r>
      <w:r w:rsidRPr="000F6278">
        <w:t xml:space="preserve"> used in Table 4.0-</w:t>
      </w:r>
      <w:r w:rsidRPr="000F6278">
        <w:rPr>
          <w:rFonts w:eastAsia="SimSun"/>
          <w:lang w:eastAsia="zh-CN"/>
        </w:rPr>
        <w:t>1, Table 4.0-2 and Table 4.0-3</w:t>
      </w:r>
      <w:r w:rsidRPr="000F6278">
        <w:t xml:space="preserve"> are defined in TS 38.508-2 [8] unless otherwise stated.</w:t>
      </w:r>
    </w:p>
    <w:p w14:paraId="358DD3DD" w14:textId="77777777" w:rsidR="004A79F8" w:rsidRPr="000F6278" w:rsidRDefault="004A79F8" w:rsidP="004A79F8">
      <w:pPr>
        <w:pStyle w:val="TH"/>
      </w:pPr>
      <w:bookmarkStart w:id="10" w:name="_Hlk68458867"/>
      <w:r w:rsidRPr="000F6278">
        <w:lastRenderedPageBreak/>
        <w:t>Table 4.0-1</w:t>
      </w:r>
      <w:bookmarkEnd w:id="10"/>
      <w:r w:rsidRPr="000F6278">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4A79F8" w:rsidRPr="000F6278" w14:paraId="7C2C4675"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05A233" w14:textId="77777777" w:rsidR="004A79F8" w:rsidRPr="000F6278" w:rsidRDefault="004A79F8" w:rsidP="00C06C04">
            <w:pPr>
              <w:pStyle w:val="TAN"/>
            </w:pPr>
            <w:r w:rsidRPr="000F6278">
              <w:lastRenderedPageBreak/>
              <w:t>C0</w:t>
            </w:r>
            <w:r w:rsidRPr="000F6278">
              <w:rPr>
                <w:lang w:eastAsia="zh-CN"/>
              </w:rPr>
              <w:t>01</w:t>
            </w:r>
            <w:r w:rsidRPr="000F6278">
              <w:tab/>
              <w:t xml:space="preserve">IF </w:t>
            </w:r>
            <w:r w:rsidRPr="000F6278">
              <w:rPr>
                <w:lang w:eastAsia="zh-CN"/>
              </w:rPr>
              <w:t xml:space="preserve">(A.4.1-1/1 OR A.4.1-1/2) AND A.4.1-2/7 AND A.4.1-3/1 </w:t>
            </w:r>
            <w:r w:rsidRPr="000F6278">
              <w:t>THEN R ELSE N/A</w:t>
            </w:r>
          </w:p>
        </w:tc>
      </w:tr>
      <w:tr w:rsidR="004A79F8" w:rsidRPr="000F6278" w14:paraId="624878E2"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97DEBB" w14:textId="77777777" w:rsidR="004A79F8" w:rsidRPr="000F6278" w:rsidRDefault="004A79F8" w:rsidP="00C06C04">
            <w:pPr>
              <w:pStyle w:val="TAN"/>
            </w:pPr>
            <w:r w:rsidRPr="000F6278">
              <w:t>C001a</w:t>
            </w:r>
            <w:r w:rsidRPr="000F6278">
              <w:tab/>
              <w:t>IF (A.4.1-1/1 OR A.4.1-1/2) AND A.4.1-2/7 AND A.4.1-3/1 AND A.4.3.1-7/3 AND NOT A.4.3.2-1/84 THEN R ELSE N/A</w:t>
            </w:r>
          </w:p>
        </w:tc>
      </w:tr>
      <w:tr w:rsidR="004A79F8" w:rsidRPr="000F6278" w14:paraId="20F39E25"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5264D9" w14:textId="77777777" w:rsidR="004A79F8" w:rsidRPr="000F6278" w:rsidRDefault="004A79F8" w:rsidP="00C06C04">
            <w:pPr>
              <w:pStyle w:val="TAN"/>
            </w:pPr>
            <w:r w:rsidRPr="000F6278">
              <w:t>C0</w:t>
            </w:r>
            <w:r w:rsidRPr="000F6278">
              <w:rPr>
                <w:lang w:eastAsia="zh-CN"/>
              </w:rPr>
              <w:t>01b</w:t>
            </w:r>
            <w:r w:rsidRPr="000F6278">
              <w:tab/>
              <w:t xml:space="preserve">IF </w:t>
            </w:r>
            <w:r w:rsidRPr="000F6278">
              <w:rPr>
                <w:lang w:eastAsia="zh-CN"/>
              </w:rPr>
              <w:t xml:space="preserve">(A.4.1-1/1 OR A.4.1-1/2) AND A.4.1-2/7 AND A.4.1-3/1 </w:t>
            </w:r>
            <w:r w:rsidRPr="000F6278">
              <w:t>AND A.4.3.5-1/1</w:t>
            </w:r>
            <w:r w:rsidRPr="000F6278">
              <w:rPr>
                <w:lang w:eastAsia="zh-CN"/>
              </w:rPr>
              <w:t xml:space="preserve"> </w:t>
            </w:r>
            <w:r w:rsidRPr="000F6278">
              <w:t>THEN R ELSE N/A</w:t>
            </w:r>
          </w:p>
        </w:tc>
      </w:tr>
      <w:tr w:rsidR="004A79F8" w:rsidRPr="000F6278" w14:paraId="430B7BE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06A598" w14:textId="77777777" w:rsidR="004A79F8" w:rsidRPr="000F6278" w:rsidRDefault="004A79F8" w:rsidP="00C06C04">
            <w:pPr>
              <w:pStyle w:val="TAN"/>
            </w:pPr>
            <w:r w:rsidRPr="000F6278">
              <w:t>C001c</w:t>
            </w:r>
            <w:r w:rsidRPr="000F6278">
              <w:tab/>
              <w:t xml:space="preserve">IF </w:t>
            </w:r>
            <w:r w:rsidRPr="000F6278">
              <w:rPr>
                <w:lang w:eastAsia="zh-CN"/>
              </w:rPr>
              <w:t xml:space="preserve">(A.4.1-1/1 OR A.4.1-1/2) AND A.4.1-2/7 AND A.4.1-3/1 </w:t>
            </w:r>
            <w:r w:rsidRPr="000F6278">
              <w:t>AND (A.4.3.1-2/2e OR A.4.3.1-2/12) THEN R ELSE N/A</w:t>
            </w:r>
          </w:p>
        </w:tc>
      </w:tr>
      <w:tr w:rsidR="004A79F8" w:rsidRPr="000F6278" w14:paraId="4785DE04"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9C4167" w14:textId="77777777" w:rsidR="004A79F8" w:rsidRPr="000F6278" w:rsidRDefault="004A79F8" w:rsidP="00C06C04">
            <w:pPr>
              <w:pStyle w:val="TAN"/>
            </w:pPr>
            <w:r w:rsidRPr="000F6278">
              <w:t>C001d</w:t>
            </w:r>
            <w:r w:rsidRPr="000F6278">
              <w:tab/>
              <w:t>Void</w:t>
            </w:r>
          </w:p>
        </w:tc>
      </w:tr>
      <w:tr w:rsidR="004A79F8" w:rsidRPr="000F6278" w14:paraId="0BF190BA"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A311DF" w14:textId="77777777" w:rsidR="004A79F8" w:rsidRPr="000F6278" w:rsidRDefault="004A79F8" w:rsidP="00C06C04">
            <w:pPr>
              <w:pStyle w:val="TAN"/>
            </w:pPr>
            <w:bookmarkStart w:id="11" w:name="_Hlk106743770"/>
            <w:r w:rsidRPr="000F6278">
              <w:t>C001e</w:t>
            </w:r>
            <w:r w:rsidRPr="000F6278">
              <w:tab/>
              <w:t xml:space="preserve">IF </w:t>
            </w:r>
            <w:r w:rsidRPr="000F6278">
              <w:rPr>
                <w:lang w:eastAsia="zh-CN"/>
              </w:rPr>
              <w:t xml:space="preserve">(A.4.1-1/1 OR A.4.1-1/2) AND A.4.1-2/7 AND A.4.1-3/1 AND E016 </w:t>
            </w:r>
            <w:r w:rsidRPr="000F6278">
              <w:t>THEN R ELSE N/A</w:t>
            </w:r>
          </w:p>
        </w:tc>
      </w:tr>
      <w:tr w:rsidR="004A79F8" w:rsidRPr="000F6278" w14:paraId="24702DDD"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49D4A9" w14:textId="77777777" w:rsidR="004A79F8" w:rsidRPr="000F6278" w:rsidRDefault="004A79F8" w:rsidP="00C06C04">
            <w:pPr>
              <w:pStyle w:val="TAN"/>
            </w:pPr>
            <w:r w:rsidRPr="000F6278">
              <w:t>C001f</w:t>
            </w:r>
            <w:r w:rsidRPr="000F6278">
              <w:tab/>
              <w:t>IF (A.4.1-1/1 OR A.4.1-1/2) AND A.4.1-2/7 AND A.4.1-3/1 AND A.4.3.5-1/1 AND (A.4.3.11-1/1 OR A.4.3.11-1/3) THEN R ELSE N/A</w:t>
            </w:r>
          </w:p>
        </w:tc>
      </w:tr>
      <w:tr w:rsidR="004A79F8" w:rsidRPr="000F6278" w14:paraId="4BA7E3E7"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9C4249" w14:textId="77777777" w:rsidR="004A79F8" w:rsidRPr="000F6278" w:rsidRDefault="004A79F8" w:rsidP="00C06C04">
            <w:pPr>
              <w:pStyle w:val="TAN"/>
            </w:pPr>
            <w:r w:rsidRPr="000F6278">
              <w:t>C001g</w:t>
            </w:r>
            <w:r w:rsidRPr="000F6278">
              <w:tab/>
              <w:t xml:space="preserve">IF </w:t>
            </w:r>
            <w:r w:rsidRPr="000F6278">
              <w:rPr>
                <w:lang w:eastAsia="zh-CN"/>
              </w:rPr>
              <w:t>(A.4.1-1/1 OR A.4.1-1/2) AND A.4.1-2/7 AND A.4.1-3/1 AND (</w:t>
            </w:r>
            <w:r w:rsidRPr="000F6278">
              <w:t>A.4.3</w:t>
            </w:r>
            <w:r w:rsidRPr="000F6278">
              <w:rPr>
                <w:lang w:eastAsia="zh-CN"/>
              </w:rPr>
              <w:t>.1</w:t>
            </w:r>
            <w:r w:rsidRPr="000F6278">
              <w:t>-</w:t>
            </w:r>
            <w:r w:rsidRPr="000F6278">
              <w:rPr>
                <w:lang w:eastAsia="zh-CN"/>
              </w:rPr>
              <w:t>7/5 OR ((</w:t>
            </w:r>
            <w:r w:rsidRPr="000F6278">
              <w:t>A.4.3</w:t>
            </w:r>
            <w:r w:rsidRPr="000F6278">
              <w:rPr>
                <w:lang w:eastAsia="zh-CN"/>
              </w:rPr>
              <w:t>.1</w:t>
            </w:r>
            <w:r w:rsidRPr="000F6278">
              <w:t>-</w:t>
            </w:r>
            <w:r w:rsidRPr="000F6278">
              <w:rPr>
                <w:lang w:eastAsia="zh-CN"/>
              </w:rPr>
              <w:t xml:space="preserve">7/2 OR </w:t>
            </w:r>
            <w:r w:rsidRPr="000F6278">
              <w:t>A.4.3</w:t>
            </w:r>
            <w:r w:rsidRPr="000F6278">
              <w:rPr>
                <w:lang w:eastAsia="zh-CN"/>
              </w:rPr>
              <w:t>.1</w:t>
            </w:r>
            <w:r w:rsidRPr="000F6278">
              <w:t>-</w:t>
            </w:r>
            <w:r w:rsidRPr="000F6278">
              <w:rPr>
                <w:lang w:eastAsia="zh-CN"/>
              </w:rPr>
              <w:t xml:space="preserve">7/3) AND </w:t>
            </w:r>
            <w:r w:rsidRPr="000F6278">
              <w:t>A.4.3.2-1/84)) THEN R ELSE N/A</w:t>
            </w:r>
          </w:p>
        </w:tc>
      </w:tr>
      <w:bookmarkEnd w:id="11"/>
      <w:tr w:rsidR="004A79F8" w:rsidRPr="000F6278" w14:paraId="3EF5C914"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DEF8A7" w14:textId="77777777" w:rsidR="004A79F8" w:rsidRPr="000F6278" w:rsidRDefault="004A79F8" w:rsidP="00C06C04">
            <w:pPr>
              <w:pStyle w:val="TAN"/>
            </w:pPr>
            <w:r w:rsidRPr="000F6278">
              <w:t>C001</w:t>
            </w:r>
            <w:r w:rsidRPr="000F6278">
              <w:rPr>
                <w:rFonts w:hint="eastAsia"/>
              </w:rPr>
              <w:t>h</w:t>
            </w:r>
            <w:r w:rsidRPr="000F6278">
              <w:tab/>
              <w:t>IF (A.4.1-1/1 OR A.4.1-1/2) AND A.4.1-2/7 AND A.4.1-3/1 AND NOT A.4.3.2-1/84 THEN R ELSE N/A</w:t>
            </w:r>
          </w:p>
        </w:tc>
      </w:tr>
      <w:tr w:rsidR="004A79F8" w:rsidRPr="004A1425" w14:paraId="244EE729"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2FD6C3" w14:textId="77777777" w:rsidR="004A79F8" w:rsidRPr="004A1425" w:rsidRDefault="004A79F8" w:rsidP="00C06C04">
            <w:pPr>
              <w:pStyle w:val="TAN"/>
            </w:pPr>
            <w:r w:rsidRPr="004A1425">
              <w:t>C001</w:t>
            </w:r>
            <w:r>
              <w:t>i</w:t>
            </w:r>
            <w:r w:rsidRPr="004A1425">
              <w:tab/>
              <w:t xml:space="preserve">IF </w:t>
            </w:r>
            <w:r w:rsidRPr="004A1425">
              <w:rPr>
                <w:lang w:eastAsia="zh-CN"/>
              </w:rPr>
              <w:t>(A.4.1-1/1 OR A.4.1-1/2) AND A.4.1-2/7 AND A.4.1-3/1 AND E01</w:t>
            </w:r>
            <w:r>
              <w:rPr>
                <w:lang w:eastAsia="zh-CN"/>
              </w:rPr>
              <w:t>7</w:t>
            </w:r>
            <w:r w:rsidRPr="004A1425">
              <w:rPr>
                <w:lang w:eastAsia="zh-CN"/>
              </w:rPr>
              <w:t xml:space="preserve"> </w:t>
            </w:r>
            <w:r w:rsidRPr="004A1425">
              <w:t>THEN R ELSE N/A</w:t>
            </w:r>
          </w:p>
        </w:tc>
      </w:tr>
      <w:tr w:rsidR="004A79F8" w:rsidRPr="004A1425" w14:paraId="5A1FD28F"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06CE2A" w14:textId="77777777" w:rsidR="004A79F8" w:rsidRPr="004A1425" w:rsidRDefault="004A79F8" w:rsidP="00C06C04">
            <w:pPr>
              <w:pStyle w:val="TAN"/>
            </w:pPr>
            <w:r w:rsidRPr="004A1425">
              <w:t>C001</w:t>
            </w:r>
            <w:r>
              <w:t>j</w:t>
            </w:r>
            <w:r w:rsidRPr="004A1425">
              <w:tab/>
              <w:t xml:space="preserve">IF </w:t>
            </w:r>
            <w:r w:rsidRPr="004A1425">
              <w:rPr>
                <w:lang w:eastAsia="zh-CN"/>
              </w:rPr>
              <w:t>(A.4.1-1/1 OR A.4.1-1/2) AND A.4.1-2/7 AND A.4.1-3/1 AND E01</w:t>
            </w:r>
            <w:r>
              <w:rPr>
                <w:lang w:eastAsia="zh-CN"/>
              </w:rPr>
              <w:t>8</w:t>
            </w:r>
            <w:r w:rsidRPr="004A1425">
              <w:rPr>
                <w:lang w:eastAsia="zh-CN"/>
              </w:rPr>
              <w:t xml:space="preserve"> </w:t>
            </w:r>
            <w:r w:rsidRPr="004A1425">
              <w:t>THEN R ELSE N/A</w:t>
            </w:r>
          </w:p>
        </w:tc>
      </w:tr>
      <w:tr w:rsidR="004A79F8" w:rsidRPr="004A1425" w14:paraId="7F2B78A7"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DDA5BA" w14:textId="77777777" w:rsidR="004A79F8" w:rsidRPr="004A1425" w:rsidRDefault="004A79F8" w:rsidP="00C06C04">
            <w:pPr>
              <w:pStyle w:val="TAN"/>
            </w:pPr>
            <w:r w:rsidRPr="004A1425">
              <w:t>C001</w:t>
            </w:r>
            <w:r>
              <w:t>k</w:t>
            </w:r>
            <w:r w:rsidRPr="004A1425">
              <w:tab/>
              <w:t xml:space="preserve">IF </w:t>
            </w:r>
            <w:r w:rsidRPr="004A1425">
              <w:rPr>
                <w:lang w:eastAsia="zh-CN"/>
              </w:rPr>
              <w:t>(A.4.1-1/1 OR A.4.1-1/2) AND A.4.1-2/7 AND A.4.1-3/1 AND E01</w:t>
            </w:r>
            <w:r>
              <w:rPr>
                <w:lang w:eastAsia="zh-CN"/>
              </w:rPr>
              <w:t>9</w:t>
            </w:r>
            <w:r w:rsidRPr="004A1425">
              <w:rPr>
                <w:lang w:eastAsia="zh-CN"/>
              </w:rPr>
              <w:t xml:space="preserve"> </w:t>
            </w:r>
            <w:r w:rsidRPr="004A1425">
              <w:t>THEN R ELSE N/A</w:t>
            </w:r>
          </w:p>
        </w:tc>
      </w:tr>
      <w:tr w:rsidR="004A79F8" w:rsidRPr="000F6278" w14:paraId="16A1371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C0A5B0" w14:textId="77777777" w:rsidR="004A79F8" w:rsidRPr="000F6278" w:rsidRDefault="004A79F8" w:rsidP="00C06C04">
            <w:pPr>
              <w:pStyle w:val="TAN"/>
            </w:pPr>
            <w:r w:rsidRPr="000F6278">
              <w:t>C002</w:t>
            </w:r>
            <w:r w:rsidRPr="000F6278">
              <w:tab/>
              <w:t>IF (A.4.1-1/1 OR A.4.1-1/2) AND A.4.1-2/7 AND A.4.1-3/1 AND (A.4.1-2/3 OR A.4.1-2/5) THEN R ELSE N/A</w:t>
            </w:r>
          </w:p>
        </w:tc>
      </w:tr>
      <w:tr w:rsidR="004A79F8" w:rsidRPr="000F6278" w14:paraId="0988E43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CA50C1" w14:textId="77777777" w:rsidR="004A79F8" w:rsidRPr="000F6278" w:rsidRDefault="004A79F8" w:rsidP="00C06C04">
            <w:pPr>
              <w:pStyle w:val="TAN"/>
            </w:pPr>
            <w:r w:rsidRPr="000F6278">
              <w:t>C003</w:t>
            </w:r>
            <w:r w:rsidRPr="000F6278">
              <w:tab/>
              <w:t>IF (A.4.1-1/1 OR A.4.1-1/2) AND A.4.1-2/7 AND A.4.1-3/1 AND A.4.3.2-1/14 THEN R ELSE N/A</w:t>
            </w:r>
          </w:p>
        </w:tc>
      </w:tr>
      <w:tr w:rsidR="004A79F8" w:rsidRPr="000F6278" w14:paraId="158844AE"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A6EABD" w14:textId="77777777" w:rsidR="004A79F8" w:rsidRPr="000F6278" w:rsidRDefault="004A79F8" w:rsidP="00C06C04">
            <w:pPr>
              <w:pStyle w:val="TAN"/>
            </w:pPr>
            <w:r w:rsidRPr="000F6278">
              <w:t>C003a</w:t>
            </w:r>
            <w:r w:rsidRPr="000F6278">
              <w:tab/>
              <w:t>IF A.4.1-1/1 AND A.4.1-2/7 AND A.4.1-3/1 AND (A.4.3.2-1/14 OR A.4.3.2-1/15) THEN R ELSE N/A</w:t>
            </w:r>
          </w:p>
        </w:tc>
      </w:tr>
      <w:tr w:rsidR="004A79F8" w:rsidRPr="000F6278" w14:paraId="7AFFFF02"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BF8FE5" w14:textId="77777777" w:rsidR="004A79F8" w:rsidRPr="000F6278" w:rsidRDefault="004A79F8" w:rsidP="00C06C04">
            <w:pPr>
              <w:pStyle w:val="TAN"/>
            </w:pPr>
            <w:r w:rsidRPr="000F6278">
              <w:t>C003b</w:t>
            </w:r>
            <w:r w:rsidRPr="000F6278">
              <w:tab/>
              <w:t xml:space="preserve">IF A.4.1-1/1 AND A.4.1-2/7 </w:t>
            </w:r>
            <w:r w:rsidRPr="00871AAC">
              <w:t xml:space="preserve">AND A.4.1-2/7 </w:t>
            </w:r>
            <w:r w:rsidRPr="000F6278">
              <w:t>AND A.4.1-3/1 AND (A.4.3.2-1/58 OR A.4.3.2-1/59 OR A.4.3.2-1/60) THEN R ELSE N/A</w:t>
            </w:r>
          </w:p>
        </w:tc>
      </w:tr>
      <w:tr w:rsidR="004A79F8" w:rsidRPr="000F6278" w14:paraId="3930CA6C"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E6E01E" w14:textId="77777777" w:rsidR="004A79F8" w:rsidRPr="000F6278" w:rsidRDefault="004A79F8" w:rsidP="00C06C04">
            <w:pPr>
              <w:pStyle w:val="TAN"/>
            </w:pPr>
            <w:r w:rsidRPr="000F6278">
              <w:t>C004</w:t>
            </w:r>
            <w:r w:rsidRPr="000F6278">
              <w:tab/>
              <w:t>IF (A.4.1-1/1 OR A.4.1-1/2) AND A.4.1-2/7 AND A.4.1-3/1 AND (A.4.1-4A/1 OR A.4.1-4A/2 OR A.4.1-4A/5) AND A.4.3.2A.1-2/1 THEN R ELSE N/A</w:t>
            </w:r>
          </w:p>
        </w:tc>
      </w:tr>
      <w:tr w:rsidR="004A79F8" w:rsidRPr="000F6278" w14:paraId="6465C077"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D25DD0" w14:textId="77777777" w:rsidR="004A79F8" w:rsidRPr="000F6278" w:rsidRDefault="004A79F8" w:rsidP="00C06C04">
            <w:pPr>
              <w:pStyle w:val="TAN"/>
            </w:pPr>
            <w:r w:rsidRPr="00423840">
              <w:t>C004a</w:t>
            </w:r>
            <w:r w:rsidRPr="00423840">
              <w:tab/>
              <w:t>IF (A.4.1-1/1 OR A.4.1-1/2) AND A.4.1-2/7 AND A.4.1-3/1 AND A.4.3.2B.1.</w:t>
            </w:r>
            <w:r w:rsidRPr="00423840">
              <w:rPr>
                <w:rFonts w:eastAsia="SimSun"/>
                <w:lang w:eastAsia="zh-CN"/>
              </w:rPr>
              <w:t>0a.1</w:t>
            </w:r>
            <w:r w:rsidRPr="00423840">
              <w:t>-</w:t>
            </w:r>
            <w:r w:rsidRPr="00423840">
              <w:rPr>
                <w:rFonts w:eastAsia="SimSun"/>
                <w:lang w:eastAsia="zh-CN"/>
              </w:rPr>
              <w:t>2</w:t>
            </w:r>
            <w:r w:rsidRPr="00423840">
              <w:t>/1 THEN R ELSE N/A</w:t>
            </w:r>
          </w:p>
        </w:tc>
      </w:tr>
      <w:tr w:rsidR="004A79F8" w:rsidRPr="000F6278" w14:paraId="35D5B715"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956F25" w14:textId="77777777" w:rsidR="004A79F8" w:rsidRPr="000F6278" w:rsidRDefault="004A79F8" w:rsidP="00C06C04">
            <w:pPr>
              <w:pStyle w:val="TAN"/>
            </w:pPr>
            <w:r w:rsidRPr="000F6278">
              <w:t>C005</w:t>
            </w:r>
            <w:r w:rsidRPr="000F6278">
              <w:tab/>
              <w:t>IF (A.4.1-1/1 OR A.4.1-1/2) AND A.4.1-2/7 AND A.4.1-3/1 AND A.4.1-4A/5 AND A.4.1-2/4 AND A.4.3.2A.1-1/1 AND A.4.1-3/1 THEN R ELSE N/A</w:t>
            </w:r>
          </w:p>
        </w:tc>
      </w:tr>
      <w:tr w:rsidR="004A79F8" w:rsidRPr="000F6278" w14:paraId="6500C727"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DD75E5" w14:textId="77777777" w:rsidR="004A79F8" w:rsidRPr="000F6278" w:rsidRDefault="004A79F8" w:rsidP="00C06C04">
            <w:pPr>
              <w:pStyle w:val="TAN"/>
            </w:pPr>
            <w:r w:rsidRPr="000F6278">
              <w:t>C006</w:t>
            </w:r>
            <w:r w:rsidRPr="000F6278">
              <w:tab/>
              <w:t>IF A.4.1-1/2 AND A.4.1-2/8 AND A.4.1-3/1 THEN R ELSE N/A</w:t>
            </w:r>
          </w:p>
        </w:tc>
      </w:tr>
      <w:tr w:rsidR="004A79F8" w:rsidRPr="000F6278" w14:paraId="13E74394"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E511C3" w14:textId="77777777" w:rsidR="004A79F8" w:rsidRPr="000F6278" w:rsidRDefault="004A79F8" w:rsidP="00C06C04">
            <w:pPr>
              <w:pStyle w:val="TAN"/>
            </w:pPr>
            <w:r w:rsidRPr="000F6278">
              <w:t>C006</w:t>
            </w:r>
            <w:r w:rsidRPr="000F6278">
              <w:rPr>
                <w:lang w:eastAsia="zh-CN"/>
              </w:rPr>
              <w:t>a</w:t>
            </w:r>
            <w:r w:rsidRPr="000F6278">
              <w:tab/>
              <w:t>IF A.4.1-1/2 AND A.4.1-2/8 AND A.4.1-3/1 AND A.4.3.5-1/1</w:t>
            </w:r>
            <w:r w:rsidRPr="000F6278">
              <w:rPr>
                <w:lang w:eastAsia="zh-CN"/>
              </w:rPr>
              <w:t xml:space="preserve"> </w:t>
            </w:r>
            <w:r w:rsidRPr="000F6278">
              <w:t>THEN R ELSE N/A</w:t>
            </w:r>
          </w:p>
        </w:tc>
      </w:tr>
      <w:tr w:rsidR="004A79F8" w:rsidRPr="000F6278" w14:paraId="7F8884CD"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184129" w14:textId="77777777" w:rsidR="004A79F8" w:rsidRPr="000F6278" w:rsidRDefault="004A79F8" w:rsidP="00C06C04">
            <w:pPr>
              <w:pStyle w:val="TAN"/>
            </w:pPr>
            <w:r w:rsidRPr="000F6278">
              <w:t>C006</w:t>
            </w:r>
            <w:r w:rsidRPr="000F6278">
              <w:rPr>
                <w:lang w:eastAsia="zh-CN"/>
              </w:rPr>
              <w:t>b</w:t>
            </w:r>
            <w:r w:rsidRPr="000F6278">
              <w:tab/>
              <w:t xml:space="preserve">IF A.4.1-1/2 AND A.4.1-2/8 AND A.4.1-3/1 </w:t>
            </w:r>
            <w:r w:rsidRPr="000F6278">
              <w:rPr>
                <w:lang w:eastAsia="zh-CN"/>
              </w:rPr>
              <w:t xml:space="preserve">AND A.4.3.2-1/31a </w:t>
            </w:r>
            <w:r w:rsidRPr="000F6278">
              <w:t>THEN R ELSE N/A</w:t>
            </w:r>
          </w:p>
        </w:tc>
      </w:tr>
      <w:tr w:rsidR="004A79F8" w:rsidRPr="000F6278" w14:paraId="602A0CF0"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5BB48B" w14:textId="77777777" w:rsidR="004A79F8" w:rsidRPr="000F6278" w:rsidRDefault="004A79F8" w:rsidP="00C06C04">
            <w:pPr>
              <w:pStyle w:val="TAN"/>
            </w:pPr>
            <w:r w:rsidRPr="000F6278">
              <w:t>C006c</w:t>
            </w:r>
            <w:r w:rsidRPr="000F6278">
              <w:tab/>
              <w:t xml:space="preserve">IF A.4.1-1/2 AND A.4.1-2/8 AND A.4.1-3/1 AND </w:t>
            </w:r>
            <w:r w:rsidRPr="000F6278">
              <w:rPr>
                <w:szCs w:val="18"/>
              </w:rPr>
              <w:t xml:space="preserve">(A.4.1-4A/3 OR A.4.1-4A/4) AND </w:t>
            </w:r>
            <w:r w:rsidRPr="000F6278">
              <w:t>A.4.3.2A.1-1/1 THEN R ELSE N/A</w:t>
            </w:r>
          </w:p>
        </w:tc>
      </w:tr>
      <w:tr w:rsidR="004A79F8" w:rsidRPr="000F6278" w14:paraId="3EC2A845"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3F483A" w14:textId="77777777" w:rsidR="004A79F8" w:rsidRPr="000F6278" w:rsidRDefault="004A79F8" w:rsidP="00C06C04">
            <w:pPr>
              <w:pStyle w:val="TAN"/>
            </w:pPr>
            <w:r w:rsidRPr="000F6278">
              <w:t>C006d</w:t>
            </w:r>
            <w:r w:rsidRPr="000F6278">
              <w:tab/>
              <w:t xml:space="preserve">IF A.4.1-1/2 AND A.4.1-2/8 AND A.4.1-3/1 AND </w:t>
            </w:r>
            <w:r w:rsidRPr="000F6278">
              <w:rPr>
                <w:szCs w:val="18"/>
              </w:rPr>
              <w:t>(A.4.1-4A/3 OR A.4.1-4A/4) AND</w:t>
            </w:r>
            <w:r w:rsidRPr="000F6278">
              <w:t xml:space="preserve"> A.4.3.2A.1-1/2 THEN R ELSE N/A</w:t>
            </w:r>
          </w:p>
        </w:tc>
      </w:tr>
      <w:tr w:rsidR="004A79F8" w:rsidRPr="000F6278" w14:paraId="38914E58"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BE38AE" w14:textId="77777777" w:rsidR="004A79F8" w:rsidRPr="000F6278" w:rsidRDefault="004A79F8" w:rsidP="00C06C04">
            <w:pPr>
              <w:pStyle w:val="TAN"/>
            </w:pPr>
            <w:r w:rsidRPr="000F6278">
              <w:t>C006e</w:t>
            </w:r>
            <w:r w:rsidRPr="000F6278">
              <w:tab/>
              <w:t xml:space="preserve">IF A.4.1-1/2 AND A.4.1-2/8 AND A.4.1-3/1 AND </w:t>
            </w:r>
            <w:r w:rsidRPr="000F6278">
              <w:rPr>
                <w:szCs w:val="18"/>
              </w:rPr>
              <w:t>(A.4.1-4A/3 OR A.4.1-4A/4) AND</w:t>
            </w:r>
            <w:r w:rsidRPr="000F6278">
              <w:t xml:space="preserve"> A.4.3.2A.1-1/3 THEN R ELSE N/A</w:t>
            </w:r>
          </w:p>
        </w:tc>
      </w:tr>
      <w:tr w:rsidR="004A79F8" w:rsidRPr="000F6278" w14:paraId="2FACA786"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77455C" w14:textId="77777777" w:rsidR="004A79F8" w:rsidRPr="000F6278" w:rsidRDefault="004A79F8" w:rsidP="00C06C04">
            <w:pPr>
              <w:pStyle w:val="TAN"/>
            </w:pPr>
            <w:r w:rsidRPr="000F6278">
              <w:t>C006f</w:t>
            </w:r>
            <w:r w:rsidRPr="000F6278">
              <w:tab/>
              <w:t xml:space="preserve">IF A.4.1-1/2 AND A.4.1-2/8 AND A.4.1-3/1 AND </w:t>
            </w:r>
            <w:r w:rsidRPr="000F6278">
              <w:rPr>
                <w:szCs w:val="18"/>
              </w:rPr>
              <w:t xml:space="preserve">(A.4.1-4A/3 OR A.4.1-4A/4) AND </w:t>
            </w:r>
            <w:r w:rsidRPr="000F6278">
              <w:t>A.4.3.2A.1-1/4 THEN R ELSE N/A</w:t>
            </w:r>
          </w:p>
        </w:tc>
      </w:tr>
      <w:tr w:rsidR="004A79F8" w:rsidRPr="000F6278" w14:paraId="57BE3B1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A39600" w14:textId="77777777" w:rsidR="004A79F8" w:rsidRPr="000F6278" w:rsidRDefault="004A79F8" w:rsidP="00C06C04">
            <w:pPr>
              <w:pStyle w:val="TAN"/>
            </w:pPr>
            <w:r w:rsidRPr="000F6278">
              <w:t>C006g</w:t>
            </w:r>
            <w:r w:rsidRPr="000F6278">
              <w:tab/>
              <w:t xml:space="preserve">IF A.4.1-1/2 AND A.4.1-2/8 AND A.4.1-3/1 AND </w:t>
            </w:r>
            <w:r w:rsidRPr="000F6278">
              <w:rPr>
                <w:szCs w:val="18"/>
              </w:rPr>
              <w:t xml:space="preserve">(A.4.1-4A/3 OR A.4.1-4A/4) AND </w:t>
            </w:r>
            <w:r w:rsidRPr="000F6278">
              <w:t>A.4.3.2A.1-1/5 THEN R ELSE N/A</w:t>
            </w:r>
          </w:p>
        </w:tc>
      </w:tr>
      <w:tr w:rsidR="004A79F8" w:rsidRPr="000F6278" w14:paraId="13EB69AC"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ECD670" w14:textId="77777777" w:rsidR="004A79F8" w:rsidRPr="000F6278" w:rsidRDefault="004A79F8" w:rsidP="00C06C04">
            <w:pPr>
              <w:pStyle w:val="TAN"/>
            </w:pPr>
            <w:r w:rsidRPr="000F6278">
              <w:t>C006h</w:t>
            </w:r>
            <w:r w:rsidRPr="000F6278">
              <w:tab/>
              <w:t xml:space="preserve">IF A.4.1-1/2 AND A.4.1-2/8 AND A.4.1-3/1 AND </w:t>
            </w:r>
            <w:r w:rsidRPr="000F6278">
              <w:rPr>
                <w:szCs w:val="18"/>
              </w:rPr>
              <w:t xml:space="preserve">(A.4.1-4A/3 OR A.4.1-4A/4) AND </w:t>
            </w:r>
            <w:r w:rsidRPr="000F6278">
              <w:t>A.4.3.2A.1-1/6 THEN R ELSE N/A</w:t>
            </w:r>
          </w:p>
        </w:tc>
      </w:tr>
      <w:tr w:rsidR="004A79F8" w:rsidRPr="000F6278" w14:paraId="752E7887"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419CF0" w14:textId="77777777" w:rsidR="004A79F8" w:rsidRPr="000F6278" w:rsidRDefault="004A79F8" w:rsidP="00C06C04">
            <w:pPr>
              <w:pStyle w:val="TAN"/>
            </w:pPr>
            <w:r w:rsidRPr="000F6278">
              <w:t>C006i</w:t>
            </w:r>
            <w:r w:rsidRPr="000F6278">
              <w:tab/>
              <w:t xml:space="preserve">IF A.4.1-1/2 AND A.4.1-2/8 AND A.4.1-3/1 AND </w:t>
            </w:r>
            <w:r w:rsidRPr="000F6278">
              <w:rPr>
                <w:szCs w:val="18"/>
              </w:rPr>
              <w:t xml:space="preserve">(A.4.1-4A/3 OR A.4.1-4A/4) AND </w:t>
            </w:r>
            <w:r w:rsidRPr="000F6278">
              <w:t>A.4.3.2A.1-1/7 THEN R ELSE N/A</w:t>
            </w:r>
          </w:p>
        </w:tc>
      </w:tr>
      <w:tr w:rsidR="004A79F8" w14:paraId="3C5B1115"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D2CEFA" w14:textId="77777777" w:rsidR="004A79F8" w:rsidRDefault="004A79F8" w:rsidP="00C06C04">
            <w:pPr>
              <w:pStyle w:val="TAN"/>
              <w:rPr>
                <w:lang w:val="fr-FR" w:eastAsia="fr-FR"/>
              </w:rPr>
            </w:pPr>
            <w:r>
              <w:rPr>
                <w:lang w:val="fr-FR" w:eastAsia="zh-CN"/>
              </w:rPr>
              <w:t>C006w</w:t>
            </w:r>
            <w:r>
              <w:rPr>
                <w:lang w:val="fr-FR" w:eastAsia="zh-CN"/>
              </w:rPr>
              <w:tab/>
            </w:r>
            <w:r>
              <w:t>IF A.4.1-1/2 AND A.4.1-2/8 AND A.4.1-3/1 AND A.4.3.2-1/38 THEN R ELSE N/A</w:t>
            </w:r>
          </w:p>
        </w:tc>
      </w:tr>
      <w:tr w:rsidR="004A79F8" w14:paraId="1AD08C0F"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AB1851" w14:textId="77777777" w:rsidR="004A79F8" w:rsidRDefault="004A79F8" w:rsidP="00C06C04">
            <w:pPr>
              <w:pStyle w:val="TAN"/>
              <w:rPr>
                <w:lang w:val="fr-FR" w:eastAsia="zh-CN"/>
              </w:rPr>
            </w:pPr>
            <w:r>
              <w:rPr>
                <w:lang w:val="fr-FR" w:eastAsia="fr-FR"/>
              </w:rPr>
              <w:t>C006za</w:t>
            </w:r>
            <w:r>
              <w:rPr>
                <w:lang w:val="fr-FR" w:eastAsia="zh-CN"/>
              </w:rPr>
              <w:tab/>
            </w:r>
            <w:r>
              <w:t>IF A.4.1-1/2 AND A.4.1-2/8 AND A.4.1-3/1 AND A.4.3.2-1/25A THEN R ELSE N/A</w:t>
            </w:r>
          </w:p>
        </w:tc>
      </w:tr>
      <w:tr w:rsidR="004A79F8" w:rsidRPr="000F6278" w14:paraId="1FFA9367"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99CA81" w14:textId="77777777" w:rsidR="004A79F8" w:rsidRPr="000F6278" w:rsidRDefault="004A79F8" w:rsidP="00C06C04">
            <w:pPr>
              <w:pStyle w:val="TAN"/>
            </w:pPr>
            <w:r w:rsidRPr="000F6278">
              <w:t>C007</w:t>
            </w:r>
            <w:r w:rsidRPr="000F6278">
              <w:tab/>
              <w:t>IF A.4.1-1/2 AND A.4.1-2/8 AND A.4.1-3/1 AND A.4.3.2-1/22 THEN R ELSE N/A</w:t>
            </w:r>
          </w:p>
        </w:tc>
      </w:tr>
      <w:tr w:rsidR="004A79F8" w:rsidRPr="000F6278" w14:paraId="6A97F243"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F59668" w14:textId="77777777" w:rsidR="004A79F8" w:rsidRPr="000F6278" w:rsidRDefault="004A79F8" w:rsidP="00C06C04">
            <w:pPr>
              <w:pStyle w:val="TAN"/>
            </w:pPr>
            <w:r w:rsidRPr="000F6278">
              <w:t>C008</w:t>
            </w:r>
            <w:r w:rsidRPr="000F6278">
              <w:tab/>
              <w:t xml:space="preserve">IF A.4.1-1/2 AND A.4.1-2/8 AND A.4.1-3/1 AND </w:t>
            </w:r>
            <w:proofErr w:type="gramStart"/>
            <w:r w:rsidRPr="000F6278">
              <w:t>NOT(</w:t>
            </w:r>
            <w:proofErr w:type="gramEnd"/>
            <w:r w:rsidRPr="000F6278">
              <w:t>A.4.3.2-1/22) THEN R ELSE N/A</w:t>
            </w:r>
          </w:p>
        </w:tc>
      </w:tr>
      <w:tr w:rsidR="004A79F8" w:rsidRPr="000F6278" w14:paraId="4B3E06CE"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35F67D" w14:textId="77777777" w:rsidR="004A79F8" w:rsidRPr="000F6278" w:rsidRDefault="004A79F8" w:rsidP="00C06C04">
            <w:pPr>
              <w:pStyle w:val="TAN"/>
            </w:pPr>
            <w:r w:rsidRPr="000F6278">
              <w:t>C009</w:t>
            </w:r>
            <w:r w:rsidRPr="000F6278">
              <w:tab/>
              <w:t>IF (A.4.1-1/1 OR A.4.1-1/2) AND A.4.1-3/2 AND A.4.1-4/1 AND A.4.3.2B.2.0-2/1 THEN R ELSE N/A</w:t>
            </w:r>
          </w:p>
        </w:tc>
      </w:tr>
      <w:tr w:rsidR="004A79F8" w:rsidRPr="000F6278" w14:paraId="5098BF96"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97EE2B" w14:textId="77777777" w:rsidR="004A79F8" w:rsidRPr="000F6278" w:rsidRDefault="004A79F8" w:rsidP="00C06C04">
            <w:pPr>
              <w:pStyle w:val="TAN"/>
            </w:pPr>
            <w:r w:rsidRPr="000F6278">
              <w:t>C009a</w:t>
            </w:r>
            <w:r w:rsidRPr="000F6278">
              <w:tab/>
              <w:t>IF (A.4.1-1/1 OR A.4.1-1/2) AND A.4.1-3/2 AND A.4.1-4/1 AND A.4.3.2B.2.0-1/1 THEN R ELSE N/A</w:t>
            </w:r>
          </w:p>
        </w:tc>
      </w:tr>
      <w:tr w:rsidR="004A79F8" w:rsidRPr="000F6278" w14:paraId="44C2394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FAC0C7" w14:textId="77777777" w:rsidR="004A79F8" w:rsidRPr="000F6278" w:rsidRDefault="004A79F8" w:rsidP="00C06C04">
            <w:pPr>
              <w:pStyle w:val="TAN"/>
            </w:pPr>
            <w:r w:rsidRPr="000F6278">
              <w:t>C009</w:t>
            </w:r>
            <w:r w:rsidRPr="000F6278">
              <w:rPr>
                <w:rFonts w:eastAsia="SimSun"/>
                <w:lang w:eastAsia="zh-CN"/>
              </w:rPr>
              <w:t>z</w:t>
            </w:r>
            <w:r w:rsidRPr="000F6278">
              <w:tab/>
              <w:t>IF (A.4.1-1/1 OR A.4.1-1/2) AND A.4.1-3/2 AND A.4.1-4/1 AND A.4.3.2B.2.0-2/1 AND A.4.3.2-1/25 THEN R ELSE N/A</w:t>
            </w:r>
          </w:p>
        </w:tc>
      </w:tr>
      <w:tr w:rsidR="004A79F8" w:rsidRPr="000F6278" w14:paraId="36EBB1CF"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1B5DD5" w14:textId="77777777" w:rsidR="004A79F8" w:rsidRPr="000F6278" w:rsidRDefault="004A79F8" w:rsidP="00C06C04">
            <w:pPr>
              <w:pStyle w:val="TAN"/>
            </w:pPr>
            <w:r w:rsidRPr="000F6278">
              <w:t>C010</w:t>
            </w:r>
            <w:r w:rsidRPr="000F6278">
              <w:tab/>
              <w:t>IF (A.4.1-1/1 OR A.4.1-1/2) AND A.4.1-3/2 AND A.4.1-4/2 AND A.4.3.2B.2.0-2/1 THEN R ELSE N/A</w:t>
            </w:r>
          </w:p>
        </w:tc>
      </w:tr>
      <w:tr w:rsidR="004A79F8" w:rsidRPr="000F6278" w14:paraId="2D3508E9"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112E97" w14:textId="77777777" w:rsidR="004A79F8" w:rsidRPr="000F6278" w:rsidRDefault="004A79F8" w:rsidP="00C06C04">
            <w:pPr>
              <w:pStyle w:val="TAN"/>
            </w:pPr>
            <w:r w:rsidRPr="000F6278">
              <w:t>C010a</w:t>
            </w:r>
            <w:r w:rsidRPr="000F6278">
              <w:tab/>
              <w:t>IF (A.4.1-1/1 OR A.4.1-1/2) AND A.4.1-3/2 AND A.4.1-4/2 AND A.4.3.2B.2.0-1/1 THEN R ELSE N/A</w:t>
            </w:r>
          </w:p>
        </w:tc>
      </w:tr>
      <w:tr w:rsidR="004A79F8" w:rsidRPr="000F6278" w14:paraId="2C4B8EB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A39302" w14:textId="77777777" w:rsidR="004A79F8" w:rsidRPr="000F6278" w:rsidRDefault="004A79F8" w:rsidP="00C06C04">
            <w:pPr>
              <w:pStyle w:val="TAN"/>
            </w:pPr>
            <w:r w:rsidRPr="000F6278">
              <w:t>C010</w:t>
            </w:r>
            <w:r w:rsidRPr="000F6278">
              <w:rPr>
                <w:rFonts w:eastAsia="SimSun"/>
                <w:lang w:eastAsia="zh-CN"/>
              </w:rPr>
              <w:t>z</w:t>
            </w:r>
            <w:r w:rsidRPr="000F6278">
              <w:tab/>
              <w:t>IF (A.4.1-1/1 OR A.4.1-1/2) AND A.4.1-3/2 AND A.4.1-4/2 AND A.4.3.2B.2.0-2/1 AND A.4.3.2-1/25 THEN R ELSE N/A</w:t>
            </w:r>
          </w:p>
        </w:tc>
      </w:tr>
      <w:tr w:rsidR="004A79F8" w:rsidRPr="000F6278" w14:paraId="4EF9F515"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ADE368" w14:textId="77777777" w:rsidR="004A79F8" w:rsidRPr="000F6278" w:rsidRDefault="004A79F8" w:rsidP="00C06C04">
            <w:pPr>
              <w:pStyle w:val="TAN"/>
            </w:pPr>
            <w:r w:rsidRPr="000F6278">
              <w:t>C011</w:t>
            </w:r>
            <w:r w:rsidRPr="000F6278">
              <w:tab/>
              <w:t>IF (A.4.1-1/1 OR A.4.1-1/2) AND A.4.1-3/2 AND A.4.1-4/3 AND A.4.3.2B.2.0-2/1 THEN R ELSE N/A</w:t>
            </w:r>
          </w:p>
        </w:tc>
      </w:tr>
      <w:tr w:rsidR="004A79F8" w:rsidRPr="000F6278" w14:paraId="2604D79D"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3BFA79" w14:textId="77777777" w:rsidR="004A79F8" w:rsidRPr="000F6278" w:rsidRDefault="004A79F8" w:rsidP="00C06C04">
            <w:pPr>
              <w:pStyle w:val="TAN"/>
            </w:pPr>
            <w:r w:rsidRPr="000F6278">
              <w:t>C011a</w:t>
            </w:r>
            <w:r w:rsidRPr="000F6278">
              <w:tab/>
              <w:t>IF (A.4.1-1/1 OR A.4.1-1/2) AND A.4.1-3/2 AND A.4.1-4/3 AND A.4.3.2B.2.0-1/1 THEN R ELSE N/A</w:t>
            </w:r>
          </w:p>
        </w:tc>
      </w:tr>
      <w:tr w:rsidR="004A79F8" w:rsidRPr="000F6278" w14:paraId="30C5EDB9"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D06BD7" w14:textId="77777777" w:rsidR="004A79F8" w:rsidRPr="000F6278" w:rsidRDefault="004A79F8" w:rsidP="00C06C04">
            <w:pPr>
              <w:pStyle w:val="TAN"/>
            </w:pPr>
            <w:r w:rsidRPr="000F6278">
              <w:t>C011b</w:t>
            </w:r>
            <w:r w:rsidRPr="000F6278">
              <w:tab/>
              <w:t>IF (A.4.1-1/1 OR A.4.1-1/2) AND A.4.1-3/2 AND A.4.1-4/3 AND A.4.3.2B.2.0-2A/1 THEN R ELSE N/A</w:t>
            </w:r>
          </w:p>
        </w:tc>
      </w:tr>
      <w:tr w:rsidR="004A79F8" w:rsidRPr="000F6278" w14:paraId="3CDB9B95"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3DAB26" w14:textId="77777777" w:rsidR="004A79F8" w:rsidRPr="000F6278" w:rsidRDefault="004A79F8" w:rsidP="00C06C04">
            <w:pPr>
              <w:pStyle w:val="TAN"/>
            </w:pPr>
            <w:r w:rsidRPr="000F6278">
              <w:t>C011c</w:t>
            </w:r>
            <w:r w:rsidRPr="000F6278">
              <w:tab/>
              <w:t>IF (A.4.1-1/1 OR A.4.1-1/2) AND A.4.1-3/2 AND A.4.1-4/3 AND A.4.3.2B.2.0-1A/1 THEN R ELSE N/A</w:t>
            </w:r>
          </w:p>
        </w:tc>
      </w:tr>
      <w:tr w:rsidR="004A79F8" w:rsidRPr="000F6278" w14:paraId="401B3567"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EC879B" w14:textId="77777777" w:rsidR="004A79F8" w:rsidRPr="000F6278" w:rsidRDefault="004A79F8" w:rsidP="00C06C04">
            <w:pPr>
              <w:pStyle w:val="TAN"/>
            </w:pPr>
            <w:r w:rsidRPr="000F6278">
              <w:t>C011d</w:t>
            </w:r>
            <w:r w:rsidRPr="000F6278">
              <w:tab/>
              <w:t>IF (A.4.1-1/1 OR A.4.1-1/2) AND A.4.1-3/2 AND A.4.1-4/3 AND A.4.3.2B.2.0-2/2 AND A.4.3.2B.2.0-2A/1 THEN R ELSE N/A</w:t>
            </w:r>
          </w:p>
        </w:tc>
      </w:tr>
      <w:tr w:rsidR="004A79F8" w:rsidRPr="000F6278" w14:paraId="1C29E93D"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DC8010" w14:textId="77777777" w:rsidR="004A79F8" w:rsidRPr="000F6278" w:rsidRDefault="004A79F8" w:rsidP="00C06C04">
            <w:pPr>
              <w:pStyle w:val="TAN"/>
            </w:pPr>
            <w:r w:rsidRPr="000F6278">
              <w:t>C011</w:t>
            </w:r>
            <w:r w:rsidRPr="000F6278">
              <w:rPr>
                <w:rFonts w:eastAsia="SimSun"/>
                <w:lang w:eastAsia="zh-CN"/>
              </w:rPr>
              <w:t>z</w:t>
            </w:r>
            <w:r w:rsidRPr="000F6278">
              <w:tab/>
              <w:t>IF (A.4.1-1/1 OR A.4.1-1/2) AND A.4.1-3/2 AND A.4.1-4/3 AND A.4.3.2B.2.0-2A/1 AND A.4.3.2-1/25 THEN R ELSE N/A</w:t>
            </w:r>
          </w:p>
        </w:tc>
      </w:tr>
      <w:tr w:rsidR="004A79F8" w:rsidRPr="000F6278" w14:paraId="1860A30F"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E593B8" w14:textId="77777777" w:rsidR="004A79F8" w:rsidRPr="000F6278" w:rsidRDefault="004A79F8" w:rsidP="00C06C04">
            <w:pPr>
              <w:pStyle w:val="TAN"/>
            </w:pPr>
            <w:r w:rsidRPr="000F6278">
              <w:t>C012</w:t>
            </w:r>
            <w:r w:rsidRPr="000F6278">
              <w:tab/>
              <w:t>IF (A.4.1-1/1 OR A.4.1-1/2) AND A.4.1-3/2 AND A.4.1-4/4 AND A.4.3.2B.2.0-2/1 THEN R ELSE N/A</w:t>
            </w:r>
          </w:p>
        </w:tc>
      </w:tr>
      <w:tr w:rsidR="004A79F8" w:rsidRPr="000F6278" w14:paraId="4031813C"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5C262E" w14:textId="77777777" w:rsidR="004A79F8" w:rsidRPr="000F6278" w:rsidRDefault="004A79F8" w:rsidP="00C06C04">
            <w:pPr>
              <w:pStyle w:val="TAN"/>
            </w:pPr>
            <w:r w:rsidRPr="000F6278">
              <w:t>C012a</w:t>
            </w:r>
            <w:r w:rsidRPr="000F6278">
              <w:tab/>
              <w:t>IF (A.4.1-1/1 OR A.4.1-1/2) AND A.4.1-3/2 AND A.4.1-4/4 AND A.4.3.2B.2.0-1A/1 THEN R ELSE N/A</w:t>
            </w:r>
          </w:p>
        </w:tc>
      </w:tr>
      <w:tr w:rsidR="004A79F8" w:rsidRPr="000F6278" w14:paraId="642A8B17"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37C26C" w14:textId="77777777" w:rsidR="004A79F8" w:rsidRPr="000F6278" w:rsidRDefault="004A79F8" w:rsidP="00C06C04">
            <w:pPr>
              <w:pStyle w:val="TAN"/>
            </w:pPr>
            <w:r w:rsidRPr="000F6278">
              <w:t>C012b</w:t>
            </w:r>
            <w:r w:rsidRPr="000F6278">
              <w:tab/>
              <w:t xml:space="preserve">IF (A.4.1-1/1 OR A.4.1-1/2) AND A.4.1-3/2 AND A.4.1-4/4 AND </w:t>
            </w:r>
            <w:r w:rsidRPr="000F6278">
              <w:rPr>
                <w:rFonts w:eastAsia="SimSun"/>
                <w:lang w:eastAsia="zh-CN"/>
              </w:rPr>
              <w:t>A.4.3.2B.2.0-2A/2</w:t>
            </w:r>
            <w:r w:rsidRPr="000F6278">
              <w:t xml:space="preserve"> THEN R ELSE N/A</w:t>
            </w:r>
          </w:p>
        </w:tc>
      </w:tr>
      <w:tr w:rsidR="004A79F8" w:rsidRPr="000F6278" w14:paraId="1F95C018"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26D3BC" w14:textId="77777777" w:rsidR="004A79F8" w:rsidRPr="000F6278" w:rsidRDefault="004A79F8" w:rsidP="00C06C04">
            <w:pPr>
              <w:pStyle w:val="TAN"/>
            </w:pPr>
            <w:r w:rsidRPr="000F6278">
              <w:lastRenderedPageBreak/>
              <w:t>C012c</w:t>
            </w:r>
            <w:r w:rsidRPr="000F6278">
              <w:tab/>
              <w:t xml:space="preserve">IF (A.4.1-1/1 OR A.4.1-1/2) AND A.4.1-3/2 AND A.4.1-4/4 AND </w:t>
            </w:r>
            <w:r w:rsidRPr="000F6278">
              <w:rPr>
                <w:rFonts w:eastAsia="SimSun"/>
                <w:lang w:eastAsia="zh-CN"/>
              </w:rPr>
              <w:t>A.4.3.2B.2.0-2A/3</w:t>
            </w:r>
            <w:r w:rsidRPr="000F6278">
              <w:t xml:space="preserve"> THEN R ELSE N/A</w:t>
            </w:r>
          </w:p>
        </w:tc>
      </w:tr>
      <w:tr w:rsidR="004A79F8" w:rsidRPr="000F6278" w14:paraId="7ADFFAB0"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F728AB" w14:textId="77777777" w:rsidR="004A79F8" w:rsidRPr="000F6278" w:rsidRDefault="004A79F8" w:rsidP="00C06C04">
            <w:pPr>
              <w:pStyle w:val="TAN"/>
            </w:pPr>
            <w:r w:rsidRPr="000F6278">
              <w:t>C012d</w:t>
            </w:r>
            <w:r w:rsidRPr="000F6278">
              <w:tab/>
              <w:t xml:space="preserve">IF (A.4.1-1/1 OR A.4.1-1/2) AND A.4.1-3/2 AND A.4.1-4/4 AND </w:t>
            </w:r>
            <w:r w:rsidRPr="000F6278">
              <w:rPr>
                <w:rFonts w:eastAsia="SimSun"/>
                <w:lang w:eastAsia="zh-CN"/>
              </w:rPr>
              <w:t>A.4.3.2B.2.0-2A/4</w:t>
            </w:r>
            <w:r w:rsidRPr="000F6278">
              <w:t xml:space="preserve"> THEN R ELSE N/A</w:t>
            </w:r>
          </w:p>
        </w:tc>
      </w:tr>
      <w:tr w:rsidR="004A79F8" w:rsidRPr="000F6278" w14:paraId="2D0495B4"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A13895" w14:textId="77777777" w:rsidR="004A79F8" w:rsidRPr="000F6278" w:rsidRDefault="004A79F8" w:rsidP="00C06C04">
            <w:pPr>
              <w:pStyle w:val="TAN"/>
            </w:pPr>
            <w:r w:rsidRPr="000F6278">
              <w:t>C012e</w:t>
            </w:r>
            <w:r w:rsidRPr="000F6278">
              <w:tab/>
              <w:t xml:space="preserve">IF (A.4.1-1/1 OR A.4.1-1/2) AND A.4.1-3/2 AND A.4.1-4/4 AND </w:t>
            </w:r>
            <w:r w:rsidRPr="000F6278">
              <w:rPr>
                <w:rFonts w:eastAsia="SimSun"/>
                <w:lang w:eastAsia="zh-CN"/>
              </w:rPr>
              <w:t>A.4.3.2B.2.0-1A/2</w:t>
            </w:r>
            <w:r w:rsidRPr="000F6278">
              <w:t xml:space="preserve"> THEN R ELSE N/A</w:t>
            </w:r>
          </w:p>
        </w:tc>
      </w:tr>
      <w:tr w:rsidR="004A79F8" w:rsidRPr="000F6278" w14:paraId="4717918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EFF1AF" w14:textId="77777777" w:rsidR="004A79F8" w:rsidRPr="000F6278" w:rsidRDefault="004A79F8" w:rsidP="00C06C04">
            <w:pPr>
              <w:pStyle w:val="TAN"/>
            </w:pPr>
            <w:r w:rsidRPr="000F6278">
              <w:t>C012f</w:t>
            </w:r>
            <w:r w:rsidRPr="000F6278">
              <w:tab/>
              <w:t xml:space="preserve">IF (A.4.1-1/1 OR A.4.1-1/2) AND A.4.1-3/2 AND A.4.1-4/4 AND A.4.3.2B.2.0-2/1 AND </w:t>
            </w:r>
            <w:r w:rsidRPr="000F6278">
              <w:rPr>
                <w:lang w:eastAsia="zh-CN"/>
              </w:rPr>
              <w:t>A.4.3.2-1/31a</w:t>
            </w:r>
            <w:r w:rsidRPr="000F6278">
              <w:t xml:space="preserve"> THEN R ELSE N/A</w:t>
            </w:r>
          </w:p>
        </w:tc>
      </w:tr>
      <w:tr w:rsidR="004A79F8" w:rsidRPr="000F6278" w14:paraId="212971DC"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35CDEA" w14:textId="77777777" w:rsidR="004A79F8" w:rsidRPr="000F6278" w:rsidRDefault="004A79F8" w:rsidP="00C06C04">
            <w:pPr>
              <w:pStyle w:val="TAN"/>
            </w:pPr>
            <w:r w:rsidRPr="000F6278">
              <w:t>C012g</w:t>
            </w:r>
            <w:r w:rsidRPr="000F6278">
              <w:tab/>
              <w:t xml:space="preserve">IF (A.4.1-1/1 OR A.4.1-1/2) AND A.4.1-3/2 AND A.4.1-4/4 AND </w:t>
            </w:r>
            <w:r w:rsidRPr="000F6278">
              <w:rPr>
                <w:rFonts w:eastAsia="SimSun"/>
                <w:lang w:eastAsia="zh-CN"/>
              </w:rPr>
              <w:t>A.4.3.2B.2.0-1A/3</w:t>
            </w:r>
            <w:r w:rsidRPr="000F6278">
              <w:t xml:space="preserve"> THEN R ELSE N/A</w:t>
            </w:r>
          </w:p>
        </w:tc>
      </w:tr>
      <w:tr w:rsidR="004A79F8" w:rsidRPr="000F6278" w14:paraId="3767408D"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01D578" w14:textId="77777777" w:rsidR="004A79F8" w:rsidRPr="000F6278" w:rsidRDefault="004A79F8" w:rsidP="00C06C04">
            <w:pPr>
              <w:pStyle w:val="TAN"/>
            </w:pPr>
            <w:r w:rsidRPr="000F6278">
              <w:t>C012h</w:t>
            </w:r>
            <w:r w:rsidRPr="000F6278">
              <w:tab/>
              <w:t xml:space="preserve">IF (A.4.1-1/1 OR A.4.1-1/2) AND A.4.1-3/2 AND A.4.1-4/4 AND </w:t>
            </w:r>
            <w:r w:rsidRPr="000F6278">
              <w:rPr>
                <w:rFonts w:eastAsia="SimSun"/>
                <w:lang w:eastAsia="zh-CN"/>
              </w:rPr>
              <w:t>A.4.3.2B.2.0-1A/4</w:t>
            </w:r>
            <w:r w:rsidRPr="000F6278">
              <w:t xml:space="preserve"> THEN R ELSE N/A</w:t>
            </w:r>
          </w:p>
        </w:tc>
      </w:tr>
      <w:tr w:rsidR="004A79F8" w14:paraId="78011443"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24208A" w14:textId="77777777" w:rsidR="004A79F8" w:rsidRDefault="004A79F8" w:rsidP="00C06C04">
            <w:pPr>
              <w:pStyle w:val="TAN"/>
              <w:rPr>
                <w:lang w:val="fr-FR" w:eastAsia="fr-FR"/>
              </w:rPr>
            </w:pPr>
            <w:r>
              <w:rPr>
                <w:lang w:val="fr-FR" w:eastAsia="fr-FR"/>
              </w:rPr>
              <w:t>C012w</w:t>
            </w:r>
            <w:r>
              <w:rPr>
                <w:lang w:val="fr-FR" w:eastAsia="fr-FR"/>
              </w:rPr>
              <w:tab/>
              <w:t>IF A.4.1-1/2 AND A.4.1-3/2 AND A.4.1-4/4 AND A.4.3.2B.2.0-2A/1 AND A.4.3.2-1/38 THEN R ELSE N/A</w:t>
            </w:r>
          </w:p>
        </w:tc>
      </w:tr>
      <w:tr w:rsidR="004A79F8" w:rsidRPr="000F6278" w14:paraId="4EAFFB35"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734F24" w14:textId="77777777" w:rsidR="004A79F8" w:rsidRPr="000F6278" w:rsidRDefault="004A79F8" w:rsidP="00C06C04">
            <w:pPr>
              <w:pStyle w:val="TAN"/>
            </w:pPr>
            <w:r w:rsidRPr="000F6278">
              <w:t>C012</w:t>
            </w:r>
            <w:r w:rsidRPr="000F6278">
              <w:rPr>
                <w:rFonts w:eastAsia="SimSun"/>
                <w:lang w:eastAsia="zh-CN"/>
              </w:rPr>
              <w:t>z</w:t>
            </w:r>
            <w:r w:rsidRPr="000F6278">
              <w:tab/>
              <w:t>IF (A.4.1-1/1 OR A.4.1-1/2) AND A.4.1-3/2 AND A.4.1-4/4 AND A.4.3.2B.2.0-2A/1 AND A.4.3.2-1/25 THEN R ELSE N/A</w:t>
            </w:r>
          </w:p>
        </w:tc>
      </w:tr>
      <w:tr w:rsidR="004A79F8" w14:paraId="030447D5"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450601" w14:textId="77777777" w:rsidR="004A79F8" w:rsidRDefault="004A79F8" w:rsidP="00C06C04">
            <w:pPr>
              <w:pStyle w:val="TAN"/>
              <w:rPr>
                <w:lang w:val="fr-FR" w:eastAsia="fr-FR"/>
              </w:rPr>
            </w:pPr>
            <w:r>
              <w:rPr>
                <w:lang w:val="fr-FR" w:eastAsia="fr-FR"/>
              </w:rPr>
              <w:t>C012</w:t>
            </w:r>
            <w:r>
              <w:rPr>
                <w:rFonts w:eastAsia="SimSun"/>
                <w:lang w:val="fr-FR" w:eastAsia="zh-CN"/>
              </w:rPr>
              <w:t>za</w:t>
            </w:r>
            <w:r>
              <w:rPr>
                <w:lang w:val="fr-FR" w:eastAsia="fr-FR"/>
              </w:rPr>
              <w:tab/>
              <w:t>IF A.4.1-1/2 AND A.4.1-3/2 AND A.4.1-4/4 AND A.4.3.2B.2.0-2A/1 AND A.4.3.2-1/25A THEN R ELSE N/A</w:t>
            </w:r>
          </w:p>
        </w:tc>
      </w:tr>
      <w:tr w:rsidR="004A79F8" w:rsidRPr="000F6278" w14:paraId="1916AE50"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446655" w14:textId="77777777" w:rsidR="004A79F8" w:rsidRPr="000F6278" w:rsidRDefault="004A79F8" w:rsidP="00C06C04">
            <w:pPr>
              <w:pStyle w:val="TAN"/>
            </w:pPr>
            <w:r w:rsidRPr="000F6278">
              <w:t>C012</w:t>
            </w:r>
            <w:r w:rsidRPr="000F6278">
              <w:rPr>
                <w:rFonts w:eastAsia="PMingLiU" w:hint="eastAsia"/>
                <w:lang w:eastAsia="zh-TW"/>
              </w:rPr>
              <w:t>xx</w:t>
            </w:r>
            <w:r w:rsidRPr="000F6278">
              <w:tab/>
              <w:t xml:space="preserve">IF (A.4.1-1/1 OR A.4.1-1/2) AND A.4.1-3/2 AND A.4.1-4/4 AND </w:t>
            </w:r>
            <w:r w:rsidRPr="000F6278">
              <w:rPr>
                <w:rFonts w:eastAsia="SimSun"/>
                <w:lang w:eastAsia="zh-CN"/>
              </w:rPr>
              <w:t>A.4.3.2B.2.0-2A/</w:t>
            </w:r>
            <w:r w:rsidRPr="000F6278">
              <w:rPr>
                <w:rFonts w:eastAsia="PMingLiU" w:hint="eastAsia"/>
                <w:lang w:eastAsia="zh-TW"/>
              </w:rPr>
              <w:t>5</w:t>
            </w:r>
            <w:r w:rsidRPr="000F6278">
              <w:t xml:space="preserve"> THEN R ELSE N/A</w:t>
            </w:r>
          </w:p>
        </w:tc>
      </w:tr>
      <w:tr w:rsidR="004A79F8" w:rsidRPr="000F6278" w14:paraId="642723A4"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29FEF8" w14:textId="77777777" w:rsidR="004A79F8" w:rsidRPr="000F6278" w:rsidRDefault="004A79F8" w:rsidP="00C06C04">
            <w:pPr>
              <w:pStyle w:val="TAN"/>
            </w:pPr>
            <w:r w:rsidRPr="000F6278">
              <w:t>C012</w:t>
            </w:r>
            <w:r w:rsidRPr="000F6278">
              <w:rPr>
                <w:rFonts w:eastAsia="PMingLiU" w:hint="eastAsia"/>
                <w:lang w:eastAsia="zh-TW"/>
              </w:rPr>
              <w:t>yy</w:t>
            </w:r>
            <w:r w:rsidRPr="000F6278">
              <w:tab/>
              <w:t xml:space="preserve">IF (A.4.1-1/1 OR A.4.1-1/2) AND A.4.1-3/2 AND A.4.1-4/4 AND </w:t>
            </w:r>
            <w:r w:rsidRPr="000F6278">
              <w:rPr>
                <w:rFonts w:eastAsia="SimSun"/>
                <w:lang w:eastAsia="zh-CN"/>
              </w:rPr>
              <w:t>A.4.3.2B.2.0-2A/</w:t>
            </w:r>
            <w:r w:rsidRPr="000F6278">
              <w:rPr>
                <w:rFonts w:eastAsia="PMingLiU" w:hint="eastAsia"/>
                <w:lang w:eastAsia="zh-TW"/>
              </w:rPr>
              <w:t>6</w:t>
            </w:r>
            <w:r w:rsidRPr="000F6278">
              <w:t xml:space="preserve"> THEN R ELSE N/A</w:t>
            </w:r>
          </w:p>
        </w:tc>
      </w:tr>
      <w:tr w:rsidR="004A79F8" w:rsidRPr="000F6278" w14:paraId="3006AE66"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8F4995" w14:textId="77777777" w:rsidR="004A79F8" w:rsidRPr="000F6278" w:rsidRDefault="004A79F8" w:rsidP="00C06C04">
            <w:pPr>
              <w:pStyle w:val="TAN"/>
            </w:pPr>
            <w:r w:rsidRPr="000F6278">
              <w:t>C012</w:t>
            </w:r>
            <w:r w:rsidRPr="000F6278">
              <w:rPr>
                <w:rFonts w:eastAsia="PMingLiU" w:hint="eastAsia"/>
                <w:lang w:eastAsia="zh-TW"/>
              </w:rPr>
              <w:t>zz</w:t>
            </w:r>
            <w:r w:rsidRPr="000F6278">
              <w:tab/>
              <w:t xml:space="preserve">IF (A.4.1-1/1 OR A.4.1-1/2) AND A.4.1-3/2 AND A.4.1-4/4 AND </w:t>
            </w:r>
            <w:r w:rsidRPr="000F6278">
              <w:rPr>
                <w:rFonts w:eastAsia="SimSun"/>
                <w:lang w:eastAsia="zh-CN"/>
              </w:rPr>
              <w:t>A.4.3.2B.2.0-2A/</w:t>
            </w:r>
            <w:r w:rsidRPr="000F6278">
              <w:rPr>
                <w:rFonts w:eastAsia="PMingLiU"/>
                <w:lang w:eastAsia="zh-TW"/>
              </w:rPr>
              <w:t>7</w:t>
            </w:r>
            <w:r w:rsidRPr="000F6278">
              <w:t xml:space="preserve"> THEN R ELSE N/A</w:t>
            </w:r>
          </w:p>
        </w:tc>
      </w:tr>
      <w:tr w:rsidR="004A79F8" w:rsidRPr="000F6278" w14:paraId="1578EE44"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5D4DA8" w14:textId="77777777" w:rsidR="004A79F8" w:rsidRPr="000F6278" w:rsidRDefault="004A79F8" w:rsidP="00C06C04">
            <w:pPr>
              <w:pStyle w:val="TAN"/>
            </w:pPr>
            <w:r w:rsidRPr="000F6278">
              <w:t>C012</w:t>
            </w:r>
            <w:r w:rsidRPr="000F6278">
              <w:rPr>
                <w:rFonts w:eastAsia="PMingLiU" w:hint="eastAsia"/>
                <w:lang w:eastAsia="zh-TW"/>
              </w:rPr>
              <w:t>xz</w:t>
            </w:r>
            <w:r w:rsidRPr="000F6278">
              <w:tab/>
              <w:t xml:space="preserve">IF (A.4.1-1/1 OR A.4.1-1/2) AND A.4.1-3/2 AND A.4.1-4/4 AND </w:t>
            </w:r>
            <w:r w:rsidRPr="000F6278">
              <w:rPr>
                <w:rFonts w:eastAsia="SimSun"/>
                <w:lang w:eastAsia="zh-CN"/>
              </w:rPr>
              <w:t>A.4.3.2B.2.0-2A/</w:t>
            </w:r>
            <w:r w:rsidRPr="000F6278">
              <w:rPr>
                <w:rFonts w:eastAsia="PMingLiU"/>
                <w:lang w:eastAsia="zh-TW"/>
              </w:rPr>
              <w:t>8</w:t>
            </w:r>
            <w:r w:rsidRPr="000F6278">
              <w:t xml:space="preserve"> THEN R ELSE N/A</w:t>
            </w:r>
          </w:p>
        </w:tc>
      </w:tr>
      <w:tr w:rsidR="004A79F8" w:rsidRPr="000F6278" w14:paraId="0E7AE1A9"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595E13" w14:textId="77777777" w:rsidR="004A79F8" w:rsidRPr="000F6278" w:rsidRDefault="004A79F8" w:rsidP="00C06C04">
            <w:pPr>
              <w:pStyle w:val="TAN"/>
            </w:pPr>
            <w:r w:rsidRPr="000F6278">
              <w:t>C013</w:t>
            </w:r>
            <w:r w:rsidRPr="000F6278">
              <w:tab/>
              <w:t>IF (A.4.1-1/1 OR A.4.1-1/2) AND (A.4.1-3/2 OR A.4.1-3/3 OR A.4.1-3/5) AND (A.4.1-4/3 OR A.4.1-4/4) THEN R ELSE N/A</w:t>
            </w:r>
          </w:p>
        </w:tc>
      </w:tr>
      <w:tr w:rsidR="004A79F8" w:rsidRPr="000F6278" w14:paraId="14CA390C"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2FD34F" w14:textId="77777777" w:rsidR="004A79F8" w:rsidRPr="000F6278" w:rsidRDefault="004A79F8" w:rsidP="00C06C04">
            <w:pPr>
              <w:pStyle w:val="TAN"/>
            </w:pPr>
            <w:r w:rsidRPr="000F6278">
              <w:t>C014</w:t>
            </w:r>
            <w:r w:rsidRPr="000F6278">
              <w:tab/>
              <w:t>IF (A.4.1-1/1 OR A.4.1-1/2) AND (A.4.1-3/2 OR A.4.1-3/3 OR A.4.1-3/5) AND (A.4.1-4/1 OR A.4.1-4/2 OR A.4.1-4/3 OR A.4.1-4/4) THEN R ELSE N/A</w:t>
            </w:r>
          </w:p>
        </w:tc>
      </w:tr>
      <w:tr w:rsidR="004A79F8" w:rsidRPr="000F6278" w14:paraId="3B57D0BA"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FB2F71" w14:textId="77777777" w:rsidR="004A79F8" w:rsidRPr="000F6278" w:rsidRDefault="004A79F8" w:rsidP="00C06C04">
            <w:pPr>
              <w:pStyle w:val="TAN"/>
            </w:pPr>
            <w:r w:rsidRPr="000F6278">
              <w:t>C015</w:t>
            </w:r>
            <w:r w:rsidRPr="000F6278">
              <w:tab/>
              <w:t>IF A.4.1-1/1 AND (A.4.1-3/1 OR A.4.1-3/2 OR A.4.1-3/3 OR A.4.1-3/5) AND NOT A.4.3.1-7a/2 THEN R ELSE N/A</w:t>
            </w:r>
          </w:p>
        </w:tc>
      </w:tr>
      <w:tr w:rsidR="004A79F8" w:rsidRPr="000F6278" w14:paraId="1F47E52F"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EF3EC5" w14:textId="77777777" w:rsidR="004A79F8" w:rsidRPr="000F6278" w:rsidRDefault="004A79F8" w:rsidP="00C06C04">
            <w:pPr>
              <w:pStyle w:val="TAN"/>
            </w:pPr>
            <w:r w:rsidRPr="000F6278">
              <w:t>C015b</w:t>
            </w:r>
            <w:r w:rsidRPr="000F6278">
              <w:tab/>
              <w:t>IF A.4.1-1/1 AND (A.4.1-3/1 OR A.4.1-3/2 OR A.4.1-3/3 OR A.4.1-3/5) AND A.4.3.2-1/6 AND NOT A.4.3.1-7a/2 THEN R ELSE N/A</w:t>
            </w:r>
          </w:p>
        </w:tc>
      </w:tr>
      <w:tr w:rsidR="004A79F8" w:rsidRPr="000F6278" w14:paraId="5F6A35DB"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2FF8D8" w14:textId="77777777" w:rsidR="004A79F8" w:rsidRPr="000F6278" w:rsidRDefault="004A79F8" w:rsidP="00C06C04">
            <w:pPr>
              <w:pStyle w:val="TAN"/>
            </w:pPr>
            <w:r w:rsidRPr="000F6278">
              <w:t>C015c</w:t>
            </w:r>
            <w:r w:rsidRPr="000F6278">
              <w:tab/>
              <w:t>IF A.4.1-1/1 AND (A.4.1-3/1 OR A.4.1-3/2 OR A.4.1-3/3 OR A.4.1-3/5) AND A.4.3.2-1/66 AND NOT A.4.3.1-7a/2 THEN R ELSE N/A</w:t>
            </w:r>
          </w:p>
        </w:tc>
      </w:tr>
      <w:tr w:rsidR="004A79F8" w:rsidRPr="000F6278" w14:paraId="2470EA80"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A10607" w14:textId="77777777" w:rsidR="004A79F8" w:rsidRPr="000F6278" w:rsidRDefault="004A79F8" w:rsidP="00C06C04">
            <w:pPr>
              <w:pStyle w:val="TAN"/>
            </w:pPr>
            <w:r w:rsidRPr="000F6278">
              <w:t>C015x</w:t>
            </w:r>
            <w:r w:rsidRPr="000F6278">
              <w:tab/>
              <w:t>IF A.4.1-1/1 AND (A.4.1-3/1 OR A.4.1-3/2 OR A.4.1-3/3 OR A.4.1-3/5) AND A.4.3.9-1/1 AND NOT A.4.3.1-7a/2 THEN R ELSE N/A</w:t>
            </w:r>
          </w:p>
        </w:tc>
      </w:tr>
      <w:tr w:rsidR="004A79F8" w:rsidRPr="000F6278" w14:paraId="4206AEF0"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E0ED92" w14:textId="77777777" w:rsidR="004A79F8" w:rsidRPr="000F6278" w:rsidRDefault="004A79F8" w:rsidP="00C06C04">
            <w:pPr>
              <w:pStyle w:val="TAN"/>
            </w:pPr>
            <w:r w:rsidRPr="000F6278">
              <w:t>C015y</w:t>
            </w:r>
            <w:r w:rsidRPr="000F6278">
              <w:tab/>
              <w:t>IF A.4.1-1/1 AND (A.4.1-3/1 OR A.4.1-3/2 OR A.4.1-3/3 OR A.4.1-3/5) AND A.4.3.2-1/33 AND NOT A.4.3.1-7a/2 THEN R ELSE N/A</w:t>
            </w:r>
          </w:p>
        </w:tc>
      </w:tr>
      <w:tr w:rsidR="004A79F8" w:rsidRPr="000F6278" w14:paraId="53E31970"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72102C" w14:textId="77777777" w:rsidR="004A79F8" w:rsidRPr="000F6278" w:rsidRDefault="004A79F8" w:rsidP="00C06C04">
            <w:pPr>
              <w:pStyle w:val="TAN"/>
            </w:pPr>
            <w:r w:rsidRPr="000F6278">
              <w:t>C016</w:t>
            </w:r>
            <w:r w:rsidRPr="000F6278">
              <w:tab/>
              <w:t>IF A.4.1-1/2 AND (A.4.1-3/1 OR A.4.1-3/2 OR A.4.1-3/3 OR A.4.1-3/5) AND NOT A.4.3</w:t>
            </w:r>
            <w:r w:rsidRPr="000F6278">
              <w:rPr>
                <w:lang w:eastAsia="zh-CN"/>
              </w:rPr>
              <w:t>.1</w:t>
            </w:r>
            <w:r w:rsidRPr="000F6278">
              <w:t>-</w:t>
            </w:r>
            <w:r w:rsidRPr="000F6278">
              <w:rPr>
                <w:lang w:eastAsia="zh-CN"/>
              </w:rPr>
              <w:t>7</w:t>
            </w:r>
            <w:r w:rsidRPr="000F6278">
              <w:rPr>
                <w:rFonts w:eastAsia="SimSun"/>
                <w:lang w:eastAsia="zh-CN"/>
              </w:rPr>
              <w:t>a/3</w:t>
            </w:r>
            <w:r w:rsidRPr="000F6278">
              <w:t xml:space="preserve"> THEN R ELSE N/A</w:t>
            </w:r>
          </w:p>
        </w:tc>
      </w:tr>
      <w:tr w:rsidR="004A79F8" w:rsidRPr="000F6278" w14:paraId="08080F7A"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53B308" w14:textId="77777777" w:rsidR="004A79F8" w:rsidRPr="000F6278" w:rsidRDefault="004A79F8" w:rsidP="00C06C04">
            <w:pPr>
              <w:pStyle w:val="TAN"/>
            </w:pPr>
            <w:r w:rsidRPr="000F6278">
              <w:t>C016b</w:t>
            </w:r>
            <w:r w:rsidRPr="000F6278">
              <w:tab/>
              <w:t>IF A.4.1-1/2 AND (A.4.1-3/1 OR A.4.1-3/2 OR A.4.1-3/3 OR A.4.1-3/5) AND A.4.3.2-1/6 AND NOT A.4.3.1-7a/3</w:t>
            </w:r>
            <w:r w:rsidRPr="000F6278">
              <w:rPr>
                <w:rFonts w:eastAsia="Microsoft YaHei"/>
              </w:rPr>
              <w:t xml:space="preserve"> </w:t>
            </w:r>
            <w:r w:rsidRPr="000F6278">
              <w:t>THEN R ELSE N/A</w:t>
            </w:r>
          </w:p>
        </w:tc>
      </w:tr>
      <w:tr w:rsidR="004A79F8" w:rsidRPr="000F6278" w14:paraId="03937D13"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467F6E" w14:textId="77777777" w:rsidR="004A79F8" w:rsidRPr="000F6278" w:rsidRDefault="004A79F8" w:rsidP="00C06C04">
            <w:pPr>
              <w:pStyle w:val="TAN"/>
            </w:pPr>
            <w:r w:rsidRPr="000F6278">
              <w:t>C016c</w:t>
            </w:r>
            <w:r w:rsidRPr="000F6278">
              <w:tab/>
              <w:t>IF A.4.1-1/2 AND (A.4.1-3/1 OR A.4.1-3/2 OR A.4.1-3/3 OR A.4.1-3/5) AND A.4.3.2-1/66 AND NOT A.4.3</w:t>
            </w:r>
            <w:r w:rsidRPr="000F6278">
              <w:rPr>
                <w:lang w:eastAsia="zh-CN"/>
              </w:rPr>
              <w:t>.1</w:t>
            </w:r>
            <w:r w:rsidRPr="000F6278">
              <w:t>-</w:t>
            </w:r>
            <w:r w:rsidRPr="000F6278">
              <w:rPr>
                <w:lang w:eastAsia="zh-CN"/>
              </w:rPr>
              <w:t>7</w:t>
            </w:r>
            <w:r w:rsidRPr="000F6278">
              <w:rPr>
                <w:rFonts w:eastAsia="SimSun"/>
                <w:lang w:eastAsia="zh-CN"/>
              </w:rPr>
              <w:t>a/3</w:t>
            </w:r>
            <w:r w:rsidRPr="000F6278">
              <w:t xml:space="preserve"> THEN R ELSE N/A</w:t>
            </w:r>
          </w:p>
        </w:tc>
      </w:tr>
      <w:tr w:rsidR="004A79F8" w:rsidRPr="000F6278" w14:paraId="346E529A"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31FAC6" w14:textId="77777777" w:rsidR="004A79F8" w:rsidRPr="000F6278" w:rsidRDefault="004A79F8" w:rsidP="00C06C04">
            <w:pPr>
              <w:pStyle w:val="TAN"/>
            </w:pPr>
            <w:r w:rsidRPr="000F6278">
              <w:t>C016x</w:t>
            </w:r>
            <w:r w:rsidRPr="000F6278">
              <w:tab/>
              <w:t>IF A.4.1-1/2 AND (A.4.1-3/1 OR A.4.1-3/2 OR A.4.1-3/3 OR A.4.1-3/5) AND A.4.3.9-1/1 AND NOT A.4.3.1-7a/3 THEN R ELSE N/A</w:t>
            </w:r>
          </w:p>
        </w:tc>
      </w:tr>
      <w:tr w:rsidR="004A79F8" w:rsidRPr="000F6278" w14:paraId="13445D19"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639B2A" w14:textId="77777777" w:rsidR="004A79F8" w:rsidRPr="000F6278" w:rsidRDefault="004A79F8" w:rsidP="00C06C04">
            <w:pPr>
              <w:pStyle w:val="TAN"/>
            </w:pPr>
            <w:r w:rsidRPr="000F6278">
              <w:t>C016y</w:t>
            </w:r>
            <w:r w:rsidRPr="000F6278">
              <w:tab/>
              <w:t>IF A.4.1-1/2 AND (A.4.1-3/1 OR A.4.1-3/2 OR A.4.1-3/3 OR A.4.1-3/5) AND A.4.3.2-1/20 AND A.4.3.2-1/33</w:t>
            </w:r>
            <w:r w:rsidRPr="000F6278">
              <w:rPr>
                <w:lang w:eastAsia="zh-CN"/>
              </w:rPr>
              <w:t xml:space="preserve"> AND </w:t>
            </w:r>
            <w:r w:rsidRPr="000F6278">
              <w:t>A.4.3.2-1/</w:t>
            </w:r>
            <w:r w:rsidRPr="000F6278">
              <w:rPr>
                <w:lang w:eastAsia="zh-CN"/>
              </w:rPr>
              <w:t xml:space="preserve">68 </w:t>
            </w:r>
            <w:r w:rsidRPr="000F6278">
              <w:t>AND NOT A.4.3.1-7a/3 THEN R ELSE N/A</w:t>
            </w:r>
          </w:p>
        </w:tc>
      </w:tr>
      <w:tr w:rsidR="004A79F8" w:rsidRPr="000F6278" w14:paraId="5D802D1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B43C75" w14:textId="77777777" w:rsidR="004A79F8" w:rsidRPr="000F6278" w:rsidRDefault="004A79F8" w:rsidP="00C06C04">
            <w:pPr>
              <w:pStyle w:val="TAN"/>
            </w:pPr>
            <w:r w:rsidRPr="000F6278">
              <w:t>C017</w:t>
            </w:r>
            <w:r w:rsidRPr="000F6278">
              <w:tab/>
              <w:t>IF A.4.1-1/1 AND (A.4.1-3/1 OR A.4.1-3/2 OR A.4.1-3/3 OR A.4.1-3/5) AND (NOT A.4.3.9-1/2 AND A.4.3.9-4a/7 OR (A.4.3.9-4a/1 OR A.4.3.9-4a/2 OR A.4.3.9-4a/3 OR A.4.3.9-4a/66 OR A.4.3.9-4a/70)) THEN R ELSE N/A</w:t>
            </w:r>
          </w:p>
        </w:tc>
      </w:tr>
      <w:tr w:rsidR="004A79F8" w:rsidRPr="000F6278" w14:paraId="5AAADFD3"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4DD9D8" w14:textId="77777777" w:rsidR="004A79F8" w:rsidRPr="000F6278" w:rsidRDefault="004A79F8" w:rsidP="00C06C04">
            <w:pPr>
              <w:pStyle w:val="TAN"/>
            </w:pPr>
            <w:r w:rsidRPr="000F6278">
              <w:t>C017b</w:t>
            </w:r>
            <w:r w:rsidRPr="000F6278">
              <w:tab/>
              <w:t>IF A.4.1-1/1 AND (A.4.1-3/1 OR A.4.1-3/2 OR A.4.1-3/3 OR A.4.1-3/5) AND (NOT A.4.3.9-1/2 AND A.4.3.9-4a/7 OR (A.4.3.9-4a/1 OR A.4.3.9-4a/2 OR A.4.3.9-4a/3 OR A.4.3.9-4a/66 OR A.4.3.9-4a/70)) AND A.4.3.2-1/6 THEN R ELSE N/A</w:t>
            </w:r>
          </w:p>
        </w:tc>
      </w:tr>
      <w:tr w:rsidR="004A79F8" w:rsidRPr="000F6278" w14:paraId="4EF13F45"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598FDF" w14:textId="77777777" w:rsidR="004A79F8" w:rsidRPr="000F6278" w:rsidRDefault="004A79F8" w:rsidP="00C06C04">
            <w:pPr>
              <w:pStyle w:val="TAN"/>
            </w:pPr>
            <w:r w:rsidRPr="000F6278">
              <w:t>C017c</w:t>
            </w:r>
            <w:r w:rsidRPr="000F6278">
              <w:tab/>
              <w:t>IF A.4.1-1/1 AND (A.4.1-3/1 OR A.4.1-3/2 OR A.4.1-3/3 OR A.4.1-3/5) AND (NOT A.4.3.9-1/2 AND A.4.3.9-4a/7 OR (A.4.3.9-4a/1 OR A.4.3.9-4a/2 OR A.4.3.9-4a/3 OR A.4.3.9-4a/66 OR A.4.3.9-4a/70)) AND A.4.3.2-1/66 THEN R ELSE N/A</w:t>
            </w:r>
          </w:p>
        </w:tc>
      </w:tr>
      <w:tr w:rsidR="004A79F8" w:rsidRPr="000F6278" w14:paraId="7A564C36"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150B11" w14:textId="77777777" w:rsidR="004A79F8" w:rsidRPr="000F6278" w:rsidRDefault="004A79F8" w:rsidP="00C06C04">
            <w:pPr>
              <w:pStyle w:val="TAN"/>
            </w:pPr>
            <w:r w:rsidRPr="000F6278">
              <w:t>C017x</w:t>
            </w:r>
            <w:r w:rsidRPr="000F6278">
              <w:tab/>
              <w:t>IF A.4.1-1/1 AND (A.4.1-3/1 OR A.4.1-3/2 OR A.4.1-3/3 OR A.4.1-3/5) AND (NOT A.4.3.9-1/2 AND A.4.3.9-4a/7 OR (A.4.3.9-4a/1 OR A.4.3.9-4a/2 OR A.4.3.9-4a/3 OR A.4.3.9-4a/66 OR A.4.3.9-4a/70)) AND A.4.3.9-1/1 THEN R ELSE N/A</w:t>
            </w:r>
          </w:p>
        </w:tc>
      </w:tr>
      <w:tr w:rsidR="004A79F8" w:rsidRPr="000F6278" w14:paraId="092EE749"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B6A6EE" w14:textId="77777777" w:rsidR="004A79F8" w:rsidRPr="000F6278" w:rsidRDefault="004A79F8" w:rsidP="00C06C04">
            <w:pPr>
              <w:pStyle w:val="TAN"/>
            </w:pPr>
            <w:r w:rsidRPr="000F6278">
              <w:t>C017y</w:t>
            </w:r>
            <w:r w:rsidRPr="000F6278">
              <w:tab/>
              <w:t>IF A.4.1-1/1 AND (A.4.1-3/1 OR A.4.1-3/2 OR A.4.1-3/3 OR A.4.1-3/5) AND (NOT A.4.3.9-1/2 AND A.4.3.9-4a/7 OR (A.4.3.9-4a/1 OR A.4.3.9-4a/2 OR A.4.3.9-4a/3 OR A.4.3.9-4a/66 OR A.4.3.9-4a/70)) AND A.4.3.2-1/33 THEN R ELSE N/A</w:t>
            </w:r>
          </w:p>
        </w:tc>
      </w:tr>
      <w:tr w:rsidR="004A79F8" w:rsidRPr="000F6278" w14:paraId="225155B8"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6B816E" w14:textId="77777777" w:rsidR="004A79F8" w:rsidRPr="000F6278" w:rsidRDefault="004A79F8" w:rsidP="00C06C04">
            <w:pPr>
              <w:pStyle w:val="TAN"/>
            </w:pPr>
            <w:r w:rsidRPr="000F6278">
              <w:t>C017z</w:t>
            </w:r>
            <w:r w:rsidRPr="000F6278">
              <w:tab/>
              <w:t>IF A.4.1-1/2 AND (A.4.1-3/1 OR A.4.1-3/2 OR A.4.1-3/3 OR A.4.1-3/5) AND (NOT A.4.3.9-1/2 AND A.4.3.9-4a/7 OR (A.4.3.9-4a/1 OR A.4.3.9-4a/2 OR A.4.3.9-4a/3 OR A.4.3.9-4a/66 OR A.4.3.9-4a/70)) AND A.4.3.2-1/33 THEN R ELSE N/A</w:t>
            </w:r>
          </w:p>
        </w:tc>
      </w:tr>
      <w:tr w:rsidR="004A79F8" w:rsidRPr="000F6278" w14:paraId="5E3689E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5237E1" w14:textId="77777777" w:rsidR="004A79F8" w:rsidRPr="000F6278" w:rsidRDefault="004A79F8" w:rsidP="00C06C04">
            <w:pPr>
              <w:pStyle w:val="TAN"/>
            </w:pPr>
            <w:r w:rsidRPr="000F6278">
              <w:t>C017g</w:t>
            </w:r>
            <w:r w:rsidRPr="000F6278">
              <w:tab/>
              <w:t>C001 AND E016 AND (NOT A.4.3.9-1/2 AND A.4.3.9-4a/7 OR (A.4.3.9-4a/1 OR A.4.3.9-4a/2 OR A.4.3.9-4a/3 OR A.4.3.9-4a/66 OR A.4.3.9-4a/70)) THEN R ELSE N/A</w:t>
            </w:r>
          </w:p>
        </w:tc>
      </w:tr>
      <w:tr w:rsidR="004A79F8" w:rsidRPr="000F6278" w14:paraId="58F74D03"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546017" w14:textId="77777777" w:rsidR="004A79F8" w:rsidRPr="000F6278" w:rsidRDefault="004A79F8" w:rsidP="00C06C04">
            <w:pPr>
              <w:pStyle w:val="TAN"/>
            </w:pPr>
            <w:r w:rsidRPr="000F6278">
              <w:t>C017h</w:t>
            </w:r>
            <w:r w:rsidRPr="000F6278">
              <w:tab/>
              <w:t>C001 AND E017 AND (NOT A.4.3.9-1/2 AND A.4.3.9-4a/7 OR (A.4.3.9-4a/1 OR A.4.3.9-4a/2 OR A.4.3.9-4a/3 OR A.4.3.9-4a/66 OR A.4.3.9-4a/70)) THEN R ELSE N/A</w:t>
            </w:r>
          </w:p>
        </w:tc>
      </w:tr>
      <w:tr w:rsidR="004A79F8" w:rsidRPr="000F6278" w14:paraId="4B51361D"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525345" w14:textId="77777777" w:rsidR="004A79F8" w:rsidRPr="000F6278" w:rsidRDefault="004A79F8" w:rsidP="00C06C04">
            <w:pPr>
              <w:pStyle w:val="TAN"/>
            </w:pPr>
            <w:r w:rsidRPr="000F6278">
              <w:t>C017i</w:t>
            </w:r>
            <w:r w:rsidRPr="000F6278">
              <w:tab/>
              <w:t>C001 AND E018 AND (NOT A.4.3.9-1/2 AND A.4.3.9-4a/7 OR (A.4.3.9-4a/1 OR A.4.3.9-4a/2 OR A.4.3.9-4a/3 OR A.4.3.9-4a/66 OR A.4.3.9-4a/70)) THEN R ELSE N/A</w:t>
            </w:r>
          </w:p>
        </w:tc>
      </w:tr>
      <w:tr w:rsidR="004A79F8" w:rsidRPr="000F6278" w14:paraId="5EA44D57"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95CB48" w14:textId="77777777" w:rsidR="004A79F8" w:rsidRPr="000F6278" w:rsidRDefault="004A79F8" w:rsidP="00C06C04">
            <w:pPr>
              <w:pStyle w:val="TAN"/>
            </w:pPr>
            <w:r w:rsidRPr="000F6278">
              <w:t>C017j</w:t>
            </w:r>
            <w:r w:rsidRPr="000F6278">
              <w:tab/>
              <w:t>C001 AND E003a AND (NOT A.4.3.9-1/2 AND A.4.3.9-4a/7 OR (A.4.3.9-4a/1 OR A.4.3.9-4a/2 OR A.4.3.9-4a/3 OR A.4.3.9-4a/66 OR A.4.3.9-4a/70)) THEN R ELSE N/A</w:t>
            </w:r>
          </w:p>
        </w:tc>
      </w:tr>
      <w:tr w:rsidR="004A79F8" w:rsidRPr="000F6278" w14:paraId="5BBFFFB0"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37E7AF" w14:textId="77777777" w:rsidR="004A79F8" w:rsidRPr="000F6278" w:rsidRDefault="004A79F8" w:rsidP="00C06C04">
            <w:pPr>
              <w:pStyle w:val="TAN"/>
            </w:pPr>
            <w:r w:rsidRPr="000F6278">
              <w:t>C018</w:t>
            </w:r>
            <w:r w:rsidRPr="000F6278">
              <w:tab/>
              <w:t>IF (A.4.1-1/1 OR A.4.1-1/2) AND A.4.1-2/7 AND A.4.1-3/1 AND 4.3.2-1/9 THEN R ELSE N/A</w:t>
            </w:r>
          </w:p>
        </w:tc>
      </w:tr>
      <w:tr w:rsidR="004A79F8" w:rsidRPr="000F6278" w14:paraId="542A983E"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C0D7FB" w14:textId="77777777" w:rsidR="004A79F8" w:rsidRPr="000F6278" w:rsidRDefault="004A79F8" w:rsidP="00C06C04">
            <w:pPr>
              <w:pStyle w:val="TAN"/>
            </w:pPr>
            <w:r w:rsidRPr="000F6278">
              <w:lastRenderedPageBreak/>
              <w:t>C019</w:t>
            </w:r>
            <w:r w:rsidRPr="000F6278">
              <w:tab/>
              <w:t>IF A.4.1-1/2 AND (A.4.1-3/1 OR A.4.1-3/2 OR A.4.1-3/3 OR A.4.1-3/5) AND (NOT A.4.3.9-1/2 AND (A.4.3.9-4b/38 OR A.4.3.9-4b/41</w:t>
            </w:r>
            <w:r>
              <w:t xml:space="preserve"> OR A.4.3.9-4b/48</w:t>
            </w:r>
            <w:r w:rsidRPr="000F6278">
              <w:t xml:space="preserve"> OR A.4.3.9-4b/77 OR A.4.3.9-4b/78 OR A.4.3.9-4b/79) OR (A.4.3.9-4b/34 OR A.4.3.9-4b/39 OR A.4.3.9-4b/40)) THEN R ELSE N/A</w:t>
            </w:r>
          </w:p>
        </w:tc>
      </w:tr>
      <w:tr w:rsidR="004A79F8" w:rsidRPr="000F6278" w14:paraId="2A63B64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1F5746" w14:textId="77777777" w:rsidR="004A79F8" w:rsidRPr="000F6278" w:rsidRDefault="004A79F8" w:rsidP="00C06C04">
            <w:pPr>
              <w:pStyle w:val="TAN"/>
            </w:pPr>
            <w:r w:rsidRPr="000F6278">
              <w:t>C019b</w:t>
            </w:r>
            <w:r w:rsidRPr="000F6278">
              <w:tab/>
              <w:t>IF A.4.1-1/2 AND (A.4.1-3/1 OR A.4.1-3/2 OR A.4.1-3/3 OR A.4.1-3/5) AND (NOT A.4.3.9-1/2 AND (A.4.3.9-4b/38 OR A.4.3.9-4b/41</w:t>
            </w:r>
            <w:r>
              <w:t xml:space="preserve"> OR A.4.3.9-4b/48</w:t>
            </w:r>
            <w:r w:rsidRPr="000F6278">
              <w:t xml:space="preserve"> OR A.4.3.9-4b/77 OR A.4.3.9-4b/78 OR A.4.3.9-4b/79) OR (A.4.3.9-4b/34 OR A.4.3.9-4b/39 OR A.4.3.9-4b/40)) AND A.4.3.2-1/6 THEN R ELSE N/A</w:t>
            </w:r>
          </w:p>
        </w:tc>
      </w:tr>
      <w:tr w:rsidR="004A79F8" w:rsidRPr="000F6278" w14:paraId="78546F20"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539A54" w14:textId="77777777" w:rsidR="004A79F8" w:rsidRPr="000F6278" w:rsidRDefault="004A79F8" w:rsidP="00C06C04">
            <w:pPr>
              <w:pStyle w:val="TAN"/>
            </w:pPr>
            <w:r w:rsidRPr="000F6278">
              <w:t>C019c</w:t>
            </w:r>
            <w:r w:rsidRPr="000F6278">
              <w:tab/>
              <w:t>IF A.4.1-1/2 AND (A.4.1-3/1 OR A.4.1-3/2 OR A.4.1-3/3 OR A.4.1-3/5) AND (NOT A.4.3.9-1/2 AND (A.4.3.9-4b/38 OR A.4.3.9-4b/41</w:t>
            </w:r>
            <w:r>
              <w:t xml:space="preserve"> OR A.4.3.9-4b/48</w:t>
            </w:r>
            <w:r w:rsidRPr="000F6278">
              <w:t xml:space="preserve"> OR A.4.3.9-4b/77 OR A.4.3.9-4b/78 OR A.4.3.9-4b/79) OR (A.4.3.9-4b/34 OR A.4.3.9-4b/39 OR A.4.3.9-4b/40)) AND A.4.3.2-1/66 THEN R ELSE N/A</w:t>
            </w:r>
          </w:p>
        </w:tc>
      </w:tr>
      <w:tr w:rsidR="004A79F8" w:rsidRPr="000F6278" w14:paraId="377C0BE5"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3828A4" w14:textId="77777777" w:rsidR="004A79F8" w:rsidRPr="000F6278" w:rsidRDefault="004A79F8" w:rsidP="00C06C04">
            <w:pPr>
              <w:pStyle w:val="TAN"/>
            </w:pPr>
            <w:r w:rsidRPr="000F6278">
              <w:t>C019x</w:t>
            </w:r>
            <w:r w:rsidRPr="000F6278">
              <w:tab/>
              <w:t>IF A.4.1-1/2 AND (A.4.1-3/1 OR A.4.1-3/2 OR A.4.1-3/3 OR A.4.1-3/5) AND (NOT A.4.3.9-1/2 AND (A.4.3.9-4b/38 OR A.4.3.9-4b/41</w:t>
            </w:r>
            <w:r>
              <w:t xml:space="preserve"> OR A.4.3.9-4b/48</w:t>
            </w:r>
            <w:r w:rsidRPr="000F6278">
              <w:t xml:space="preserve"> OR A.4.3.9-4b/77 OR A.4.3.9-4b/78 OR A.4.3.9-4b/79) OR (A.4.3.9-4b/34 OR A.4.3.9-4b/39 OR A.4.3.9-4b/40)) AND A.4.3.9-1/1 THEN R ELSE N/A</w:t>
            </w:r>
          </w:p>
        </w:tc>
      </w:tr>
      <w:tr w:rsidR="004A79F8" w:rsidRPr="004A1425" w14:paraId="56B15415"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E134BF" w14:textId="77777777" w:rsidR="004A79F8" w:rsidRPr="004A1425" w:rsidRDefault="004A79F8" w:rsidP="00C06C04">
            <w:pPr>
              <w:pStyle w:val="TAN"/>
            </w:pPr>
            <w:r w:rsidRPr="004A1425">
              <w:rPr>
                <w:lang w:eastAsia="zh-CN"/>
              </w:rPr>
              <w:t>C</w:t>
            </w:r>
            <w:r>
              <w:rPr>
                <w:lang w:eastAsia="zh-CN"/>
              </w:rPr>
              <w:t>0</w:t>
            </w:r>
            <w:r w:rsidRPr="004A1425">
              <w:rPr>
                <w:lang w:eastAsia="zh-CN"/>
              </w:rPr>
              <w:t>1</w:t>
            </w:r>
            <w:r>
              <w:rPr>
                <w:lang w:eastAsia="zh-CN"/>
              </w:rPr>
              <w:t>9y</w:t>
            </w:r>
            <w:r w:rsidRPr="004A1425">
              <w:tab/>
            </w:r>
            <w:r w:rsidRPr="004A1425">
              <w:rPr>
                <w:lang w:eastAsia="zh-CN"/>
              </w:rPr>
              <w:t>IF A.4.1-1/</w:t>
            </w:r>
            <w:r>
              <w:rPr>
                <w:lang w:eastAsia="zh-CN"/>
              </w:rPr>
              <w:t>2</w:t>
            </w:r>
            <w:r w:rsidRPr="004A1425">
              <w:rPr>
                <w:lang w:eastAsia="zh-CN"/>
              </w:rPr>
              <w:t xml:space="preserve"> AND (A.4.1-3/1 OR A.4.1-3/2 OR A.4.1-3/3 OR A.4.1-3/5) AND (NOT A.4.3.9-1/2 AND </w:t>
            </w:r>
            <w:r>
              <w:rPr>
                <w:lang w:eastAsia="zh-CN"/>
              </w:rPr>
              <w:t>(</w:t>
            </w:r>
            <w:r w:rsidRPr="004A1425">
              <w:rPr>
                <w:lang w:eastAsia="zh-CN"/>
              </w:rPr>
              <w:t>A.4.3.9-4</w:t>
            </w:r>
            <w:r>
              <w:rPr>
                <w:lang w:eastAsia="zh-CN"/>
              </w:rPr>
              <w:t>b</w:t>
            </w:r>
            <w:r w:rsidRPr="004A1425">
              <w:rPr>
                <w:lang w:eastAsia="zh-CN"/>
              </w:rPr>
              <w:t>/</w:t>
            </w:r>
            <w:r>
              <w:rPr>
                <w:lang w:eastAsia="zh-CN"/>
              </w:rPr>
              <w:t>38 OR</w:t>
            </w:r>
            <w:r w:rsidRPr="004A1425">
              <w:rPr>
                <w:lang w:eastAsia="zh-CN"/>
              </w:rPr>
              <w:t xml:space="preserve"> A.4.3.9-4</w:t>
            </w:r>
            <w:r>
              <w:rPr>
                <w:lang w:eastAsia="zh-CN"/>
              </w:rPr>
              <w:t>b</w:t>
            </w:r>
            <w:r w:rsidRPr="004A1425">
              <w:rPr>
                <w:lang w:eastAsia="zh-CN"/>
              </w:rPr>
              <w:t>/</w:t>
            </w:r>
            <w:r>
              <w:rPr>
                <w:lang w:eastAsia="zh-CN"/>
              </w:rPr>
              <w:t>41 OR</w:t>
            </w:r>
            <w:r w:rsidRPr="004A1425">
              <w:rPr>
                <w:lang w:eastAsia="zh-CN"/>
              </w:rPr>
              <w:t xml:space="preserve"> A.4.3.9-4</w:t>
            </w:r>
            <w:r>
              <w:rPr>
                <w:lang w:eastAsia="zh-CN"/>
              </w:rPr>
              <w:t>b</w:t>
            </w:r>
            <w:r w:rsidRPr="004A1425">
              <w:rPr>
                <w:lang w:eastAsia="zh-CN"/>
              </w:rPr>
              <w:t>/</w:t>
            </w:r>
            <w:r>
              <w:rPr>
                <w:lang w:eastAsia="zh-CN"/>
              </w:rPr>
              <w:t>77 OR</w:t>
            </w:r>
            <w:r w:rsidRPr="004A1425">
              <w:rPr>
                <w:lang w:eastAsia="zh-CN"/>
              </w:rPr>
              <w:t xml:space="preserve"> A.4.3.9-4</w:t>
            </w:r>
            <w:r>
              <w:rPr>
                <w:lang w:eastAsia="zh-CN"/>
              </w:rPr>
              <w:t>b</w:t>
            </w:r>
            <w:r w:rsidRPr="004A1425">
              <w:rPr>
                <w:lang w:eastAsia="zh-CN"/>
              </w:rPr>
              <w:t>/</w:t>
            </w:r>
            <w:r>
              <w:rPr>
                <w:lang w:eastAsia="zh-CN"/>
              </w:rPr>
              <w:t>78 OR</w:t>
            </w:r>
            <w:r w:rsidRPr="004A1425">
              <w:rPr>
                <w:lang w:eastAsia="zh-CN"/>
              </w:rPr>
              <w:t xml:space="preserve"> A.4.3.9-4</w:t>
            </w:r>
            <w:r>
              <w:rPr>
                <w:lang w:eastAsia="zh-CN"/>
              </w:rPr>
              <w:t>b</w:t>
            </w:r>
            <w:r w:rsidRPr="004A1425">
              <w:rPr>
                <w:lang w:eastAsia="zh-CN"/>
              </w:rPr>
              <w:t>/</w:t>
            </w:r>
            <w:r>
              <w:rPr>
                <w:lang w:eastAsia="zh-CN"/>
              </w:rPr>
              <w:t>79)</w:t>
            </w:r>
            <w:r w:rsidRPr="004A1425">
              <w:rPr>
                <w:lang w:eastAsia="zh-CN"/>
              </w:rPr>
              <w:t xml:space="preserve"> OR (A.4.3.9-4</w:t>
            </w:r>
            <w:r>
              <w:rPr>
                <w:lang w:eastAsia="zh-CN"/>
              </w:rPr>
              <w:t>b</w:t>
            </w:r>
            <w:r w:rsidRPr="004A1425">
              <w:rPr>
                <w:lang w:eastAsia="zh-CN"/>
              </w:rPr>
              <w:t>/</w:t>
            </w:r>
            <w:r>
              <w:rPr>
                <w:lang w:eastAsia="zh-CN"/>
              </w:rPr>
              <w:t>34</w:t>
            </w:r>
            <w:r w:rsidRPr="004A1425">
              <w:rPr>
                <w:lang w:eastAsia="zh-CN"/>
              </w:rPr>
              <w:t xml:space="preserve"> OR A.4.3.9-4</w:t>
            </w:r>
            <w:r>
              <w:rPr>
                <w:lang w:eastAsia="zh-CN"/>
              </w:rPr>
              <w:t>b</w:t>
            </w:r>
            <w:r w:rsidRPr="004A1425">
              <w:rPr>
                <w:lang w:eastAsia="zh-CN"/>
              </w:rPr>
              <w:t>/</w:t>
            </w:r>
            <w:r>
              <w:rPr>
                <w:lang w:eastAsia="zh-CN"/>
              </w:rPr>
              <w:t>39</w:t>
            </w:r>
            <w:r w:rsidRPr="004A1425">
              <w:rPr>
                <w:lang w:eastAsia="zh-CN"/>
              </w:rPr>
              <w:t xml:space="preserve"> OR A.4.3.9-4</w:t>
            </w:r>
            <w:r>
              <w:rPr>
                <w:lang w:eastAsia="zh-CN"/>
              </w:rPr>
              <w:t>b</w:t>
            </w:r>
            <w:r w:rsidRPr="004A1425">
              <w:rPr>
                <w:lang w:eastAsia="zh-CN"/>
              </w:rPr>
              <w:t>/</w:t>
            </w:r>
            <w:r>
              <w:rPr>
                <w:lang w:eastAsia="zh-CN"/>
              </w:rPr>
              <w:t>40</w:t>
            </w:r>
            <w:r w:rsidRPr="004A1425">
              <w:t xml:space="preserve"> OR A.4.3.9-4b/48</w:t>
            </w:r>
            <w:r w:rsidRPr="004A1425">
              <w:rPr>
                <w:lang w:eastAsia="zh-CN"/>
              </w:rPr>
              <w:t>))</w:t>
            </w:r>
            <w:r>
              <w:rPr>
                <w:lang w:eastAsia="zh-CN"/>
              </w:rPr>
              <w:t xml:space="preserve"> </w:t>
            </w:r>
            <w:r w:rsidRPr="004A1425">
              <w:rPr>
                <w:lang w:eastAsia="zh-CN"/>
              </w:rPr>
              <w:t>AND A.4.3.11-1/2 THEN R ELSE N/A</w:t>
            </w:r>
          </w:p>
        </w:tc>
      </w:tr>
      <w:tr w:rsidR="004A79F8" w:rsidRPr="000F6278" w14:paraId="7BA21AC0"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F39B84" w14:textId="77777777" w:rsidR="004A79F8" w:rsidRPr="000F6278" w:rsidRDefault="004A79F8" w:rsidP="00C06C04">
            <w:pPr>
              <w:pStyle w:val="TAN"/>
            </w:pPr>
            <w:r w:rsidRPr="000F6278">
              <w:t>C020</w:t>
            </w:r>
            <w:r w:rsidRPr="000F6278">
              <w:tab/>
              <w:t>IF (A.4.1-1/1 OR A.4.1-1/2) AND (A.4.1-3/2 OR A.4.1-3/3 OR A.4.1-3/5) THEN R ELSE N/A</w:t>
            </w:r>
          </w:p>
        </w:tc>
      </w:tr>
      <w:tr w:rsidR="004A79F8" w:rsidRPr="000F6278" w14:paraId="4F3FFDFA"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E92513" w14:textId="77777777" w:rsidR="004A79F8" w:rsidRPr="000F6278" w:rsidRDefault="004A79F8" w:rsidP="00C06C04">
            <w:pPr>
              <w:pStyle w:val="TAN"/>
            </w:pPr>
            <w:r w:rsidRPr="000F6278">
              <w:t>C021</w:t>
            </w:r>
            <w:r w:rsidRPr="000F6278">
              <w:tab/>
              <w:t>IF (A.4.1-4/1 OR A.4.1-4/2 OR A.4.1-4/3 OR A.4.1-4/5) AND A.4.1-3/2 THEN R ELSE N/A</w:t>
            </w:r>
          </w:p>
        </w:tc>
      </w:tr>
      <w:tr w:rsidR="004A79F8" w:rsidRPr="000F6278" w14:paraId="2FB56A29"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FF42E0" w14:textId="77777777" w:rsidR="004A79F8" w:rsidRPr="000F6278" w:rsidRDefault="004A79F8" w:rsidP="00C06C04">
            <w:pPr>
              <w:pStyle w:val="TAN"/>
            </w:pPr>
            <w:r w:rsidRPr="000F6278">
              <w:t>C021</w:t>
            </w:r>
            <w:r w:rsidRPr="000F6278">
              <w:rPr>
                <w:lang w:eastAsia="zh-CN"/>
              </w:rPr>
              <w:t>a</w:t>
            </w:r>
            <w:r w:rsidRPr="000F6278">
              <w:tab/>
              <w:t>IF (A.4.1-4/1 OR A.4.1-4/2 OR A.4.1-4/3 OR A.4.1-4/5) AND A.4.1-3/2 AND A.4.3.5-1/1</w:t>
            </w:r>
            <w:r w:rsidRPr="000F6278">
              <w:rPr>
                <w:lang w:eastAsia="zh-CN"/>
              </w:rPr>
              <w:t xml:space="preserve"> </w:t>
            </w:r>
            <w:r w:rsidRPr="000F6278">
              <w:t>THEN R ELSE N/A</w:t>
            </w:r>
          </w:p>
        </w:tc>
      </w:tr>
      <w:tr w:rsidR="004A79F8" w:rsidRPr="000F6278" w14:paraId="3C2AECD7"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B6781E" w14:textId="77777777" w:rsidR="004A79F8" w:rsidRPr="000F6278" w:rsidRDefault="004A79F8" w:rsidP="00C06C04">
            <w:pPr>
              <w:pStyle w:val="TAN"/>
            </w:pPr>
            <w:r w:rsidRPr="000F6278">
              <w:t>C021b</w:t>
            </w:r>
            <w:r w:rsidRPr="000F6278">
              <w:tab/>
              <w:t>IF A.4.1-1/1 AND (A.4.1-4/1 OR A.4.1-4/2 OR A.4.1-4/3 OR A.4.1-4/5) AND A.4.1-3/2 THEN R ELSE N/A</w:t>
            </w:r>
          </w:p>
        </w:tc>
      </w:tr>
      <w:tr w:rsidR="004A79F8" w14:paraId="2EFC97F5"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CCDB0E" w14:textId="77777777" w:rsidR="004A79F8" w:rsidRDefault="004A79F8" w:rsidP="00C06C04">
            <w:pPr>
              <w:pStyle w:val="TAN"/>
            </w:pPr>
            <w:r>
              <w:t>C021</w:t>
            </w:r>
            <w:r>
              <w:rPr>
                <w:rFonts w:eastAsia="SimSun" w:hint="eastAsia"/>
                <w:lang w:val="en-US" w:eastAsia="zh-CN"/>
              </w:rPr>
              <w:t>c</w:t>
            </w:r>
            <w:r>
              <w:tab/>
              <w:t>IF (A.4.1-4/1 OR A.4.1-4/2 OR A.4.1-4/3 OR A.4.1-4/5) AND A.4.1-3/2 AND A.4.3.11-1/6 THEN R ELSE N/A</w:t>
            </w:r>
          </w:p>
        </w:tc>
      </w:tr>
      <w:tr w:rsidR="004A79F8" w14:paraId="5BB324CF"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5E4CC0" w14:textId="77777777" w:rsidR="004A79F8" w:rsidRDefault="004A79F8" w:rsidP="00C06C04">
            <w:pPr>
              <w:pStyle w:val="TAN"/>
            </w:pPr>
            <w:r>
              <w:t>C021</w:t>
            </w:r>
            <w:r>
              <w:rPr>
                <w:rFonts w:eastAsia="SimSun" w:hint="eastAsia"/>
                <w:lang w:val="en-US" w:eastAsia="zh-CN"/>
              </w:rPr>
              <w:t>d</w:t>
            </w:r>
            <w:r>
              <w:tab/>
              <w:t>IF (A.4.1-4/1 OR A.4.1-4/2 OR A.4.1-4/3 OR A.4.1-4/5) AND A.4.1-3/2 AND A.4.3.11-1/7 THEN R ELSE N/A</w:t>
            </w:r>
          </w:p>
        </w:tc>
      </w:tr>
      <w:tr w:rsidR="004A79F8" w:rsidRPr="000F6278" w14:paraId="1D9812AC"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9808D9" w14:textId="77777777" w:rsidR="004A79F8" w:rsidRPr="000F6278" w:rsidRDefault="004A79F8" w:rsidP="00C06C04">
            <w:pPr>
              <w:pStyle w:val="TAN"/>
            </w:pPr>
            <w:r w:rsidRPr="000F6278">
              <w:t>C022</w:t>
            </w:r>
            <w:r w:rsidRPr="000F6278">
              <w:tab/>
              <w:t>IF (A.4.1-4/4 OR A.4.1-4/5) AND A.4.1-3/2 THEN R ELSE N/A</w:t>
            </w:r>
          </w:p>
        </w:tc>
      </w:tr>
      <w:tr w:rsidR="004A79F8" w:rsidRPr="000F6278" w14:paraId="22020CCE"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111FE9" w14:textId="77777777" w:rsidR="004A79F8" w:rsidRPr="000F6278" w:rsidRDefault="004A79F8" w:rsidP="00C06C04">
            <w:pPr>
              <w:pStyle w:val="TAN"/>
            </w:pPr>
            <w:r w:rsidRPr="000F6278">
              <w:t>C022</w:t>
            </w:r>
            <w:r w:rsidRPr="000F6278">
              <w:rPr>
                <w:lang w:eastAsia="zh-CN"/>
              </w:rPr>
              <w:t>a</w:t>
            </w:r>
            <w:r w:rsidRPr="000F6278">
              <w:tab/>
              <w:t>IF (A.4.1-4/4 OR A.4.1-4/5) AND A.4.1-3/2 AND A.4.3.5-1/1</w:t>
            </w:r>
            <w:r w:rsidRPr="000F6278">
              <w:rPr>
                <w:lang w:eastAsia="zh-CN"/>
              </w:rPr>
              <w:t xml:space="preserve"> </w:t>
            </w:r>
            <w:r w:rsidRPr="000F6278">
              <w:t>THEN R ELSE N/A</w:t>
            </w:r>
          </w:p>
        </w:tc>
      </w:tr>
      <w:tr w:rsidR="004A79F8" w:rsidRPr="000F6278" w14:paraId="20041737"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B208B0" w14:textId="77777777" w:rsidR="004A79F8" w:rsidRPr="000F6278" w:rsidRDefault="004A79F8" w:rsidP="00C06C04">
            <w:pPr>
              <w:pStyle w:val="TAN"/>
            </w:pPr>
            <w:r w:rsidRPr="000F6278">
              <w:t>C023</w:t>
            </w:r>
            <w:r w:rsidRPr="000F6278">
              <w:tab/>
              <w:t>IF A.4.1-4/5 AND A.4.1-3/2 THEN R ELSE N/A</w:t>
            </w:r>
          </w:p>
        </w:tc>
      </w:tr>
      <w:tr w:rsidR="004A79F8" w:rsidRPr="000F6278" w14:paraId="5FB3AA89"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FB5333" w14:textId="77777777" w:rsidR="004A79F8" w:rsidRPr="000F6278" w:rsidRDefault="004A79F8" w:rsidP="00C06C04">
            <w:pPr>
              <w:pStyle w:val="TAN"/>
            </w:pPr>
            <w:r w:rsidRPr="000F6278">
              <w:t>C023</w:t>
            </w:r>
            <w:r w:rsidRPr="000F6278">
              <w:rPr>
                <w:lang w:eastAsia="zh-CN"/>
              </w:rPr>
              <w:t>a</w:t>
            </w:r>
            <w:r w:rsidRPr="000F6278">
              <w:tab/>
              <w:t>IF A.4.1-4/5 AND A.4.1-3/2 AND A.4.3.5-1/1</w:t>
            </w:r>
            <w:r w:rsidRPr="000F6278">
              <w:rPr>
                <w:lang w:eastAsia="zh-CN"/>
              </w:rPr>
              <w:t xml:space="preserve"> </w:t>
            </w:r>
            <w:r w:rsidRPr="000F6278">
              <w:t>THEN R ELSE N/A</w:t>
            </w:r>
          </w:p>
        </w:tc>
      </w:tr>
      <w:tr w:rsidR="004A79F8" w:rsidRPr="000F6278" w14:paraId="0B145423"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A22FE6" w14:textId="77777777" w:rsidR="004A79F8" w:rsidRPr="000F6278" w:rsidRDefault="004A79F8" w:rsidP="00C06C04">
            <w:pPr>
              <w:pStyle w:val="TAN"/>
            </w:pPr>
            <w:r w:rsidRPr="000F6278">
              <w:t>C024</w:t>
            </w:r>
            <w:r w:rsidRPr="000F6278">
              <w:tab/>
              <w:t>IF A.4.1-1/1 AND A.4.1-2/7 AND A.4.1-3/1 THEN R ELSE N/A</w:t>
            </w:r>
          </w:p>
        </w:tc>
      </w:tr>
      <w:tr w:rsidR="004A79F8" w:rsidRPr="000F6278" w14:paraId="7DA12EE6"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EC846E" w14:textId="77777777" w:rsidR="004A79F8" w:rsidRPr="000F6278" w:rsidRDefault="004A79F8" w:rsidP="00C06C04">
            <w:pPr>
              <w:pStyle w:val="TAN"/>
            </w:pPr>
            <w:r w:rsidRPr="000F6278">
              <w:t>C025</w:t>
            </w:r>
            <w:r w:rsidRPr="000F6278">
              <w:tab/>
              <w:t>IF ((A.4.1-1/1 AND [</w:t>
            </w:r>
            <w:proofErr w:type="gramStart"/>
            <w:r w:rsidRPr="000F6278">
              <w:t>10]A.</w:t>
            </w:r>
            <w:proofErr w:type="gramEnd"/>
            <w:r w:rsidRPr="000F6278">
              <w:t>4.1-1/1) OR (A.4.1-1/1 AND [10]A.4.1-1/2) OR (A.4.1-1/2 AND [10]A.4.1-1/1) OR (A.4.1-1/2 AND [10]A.4.1-1/2)) AND A.4.1-3/1 THEN R ELSE N/A</w:t>
            </w:r>
          </w:p>
        </w:tc>
      </w:tr>
      <w:tr w:rsidR="004A79F8" w:rsidRPr="000F6278" w14:paraId="79285928"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911D93" w14:textId="77777777" w:rsidR="004A79F8" w:rsidRPr="000F6278" w:rsidRDefault="004A79F8" w:rsidP="00C06C04">
            <w:pPr>
              <w:pStyle w:val="TAN"/>
            </w:pPr>
            <w:r w:rsidRPr="000F6278">
              <w:t>C025</w:t>
            </w:r>
            <w:r w:rsidRPr="000F6278">
              <w:rPr>
                <w:lang w:eastAsia="zh-CN"/>
              </w:rPr>
              <w:t>a</w:t>
            </w:r>
            <w:r w:rsidRPr="000F6278">
              <w:tab/>
              <w:t>IF ((A.4.1-1/1 AND [</w:t>
            </w:r>
            <w:proofErr w:type="gramStart"/>
            <w:r w:rsidRPr="000F6278">
              <w:t>10]A.</w:t>
            </w:r>
            <w:proofErr w:type="gramEnd"/>
            <w:r w:rsidRPr="000F6278">
              <w:t>4.1-1/1) OR (A.4.1-1/1 AND [10]A.4.1-1/2) OR (A.4.1-1/2 AND [10]A.4.1-1/1) OR (A.4.1-1/2 AND [10]A.4.1-1/2)) AND A.4.1-3/1 AND A.4.3.5-1/1</w:t>
            </w:r>
            <w:r w:rsidRPr="000F6278">
              <w:rPr>
                <w:lang w:eastAsia="zh-CN"/>
              </w:rPr>
              <w:t xml:space="preserve"> </w:t>
            </w:r>
            <w:r w:rsidRPr="000F6278">
              <w:t>THEN R ELSE N/A</w:t>
            </w:r>
          </w:p>
        </w:tc>
      </w:tr>
      <w:tr w:rsidR="004A79F8" w:rsidRPr="000F6278" w14:paraId="108B6EA3"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F13BAF" w14:textId="77777777" w:rsidR="004A79F8" w:rsidRPr="000F6278" w:rsidRDefault="004A79F8" w:rsidP="00C06C04">
            <w:pPr>
              <w:pStyle w:val="TAN"/>
            </w:pPr>
            <w:r w:rsidRPr="000F6278">
              <w:t>C025</w:t>
            </w:r>
            <w:r w:rsidRPr="000F6278">
              <w:rPr>
                <w:lang w:eastAsia="zh-CN"/>
              </w:rPr>
              <w:t>b</w:t>
            </w:r>
            <w:r w:rsidRPr="000F6278">
              <w:tab/>
              <w:t xml:space="preserve">IF ((A.4.1-1/1 AND [10]A.4.1-1/1) OR (A.4.1-1/1 AND [10]A.4.1-1/2) OR (A.4.1-1/2 AND [10]A.4.1-1/1) OR (A.4.1-1/2 AND [10]A.4.1-1/2)) AND A.4.1-3/1 </w:t>
            </w:r>
            <w:r w:rsidRPr="000F6278">
              <w:rPr>
                <w:lang w:eastAsia="zh-CN"/>
              </w:rPr>
              <w:t xml:space="preserve">AND (A.4.3.11-1/1 OR A.4.3.11-1/4) </w:t>
            </w:r>
            <w:r w:rsidRPr="000F6278">
              <w:t>THEN R ELSE N/A</w:t>
            </w:r>
          </w:p>
        </w:tc>
      </w:tr>
      <w:tr w:rsidR="004A79F8" w:rsidRPr="000F6278" w14:paraId="791F00F6"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201052" w14:textId="77777777" w:rsidR="004A79F8" w:rsidRPr="000F6278" w:rsidRDefault="004A79F8" w:rsidP="00C06C04">
            <w:pPr>
              <w:pStyle w:val="TAN"/>
            </w:pPr>
            <w:r w:rsidRPr="000F6278">
              <w:t>C025</w:t>
            </w:r>
            <w:r w:rsidRPr="000F6278">
              <w:rPr>
                <w:lang w:eastAsia="zh-CN"/>
              </w:rPr>
              <w:t>c</w:t>
            </w:r>
            <w:r w:rsidRPr="000F6278">
              <w:tab/>
              <w:t>IF ((A.4.1-1/1 AND [10]A.4.1-1/1) OR (A.4.1-1/1 AND [10]A.4.1-1/2) OR (A.4.1-1/2 AND [10]A.4.1-1/1) OR (A.4.1-1/2 AND [10]A.4.1-1/2)) AND A.4.1-3/1 AND A.4.3.5-1/1</w:t>
            </w:r>
            <w:r w:rsidRPr="000F6278">
              <w:rPr>
                <w:lang w:eastAsia="zh-CN"/>
              </w:rPr>
              <w:t xml:space="preserve"> AND (A.4.3.11-1/1 OR A.4.3.11-1/4) </w:t>
            </w:r>
            <w:r w:rsidRPr="000F6278">
              <w:t>THEN R ELSE N/A</w:t>
            </w:r>
          </w:p>
        </w:tc>
      </w:tr>
      <w:tr w:rsidR="004A79F8" w:rsidRPr="000F6278" w14:paraId="601453D2"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74E224" w14:textId="77777777" w:rsidR="004A79F8" w:rsidRPr="000F6278" w:rsidRDefault="004A79F8" w:rsidP="00C06C04">
            <w:pPr>
              <w:pStyle w:val="TAN"/>
            </w:pPr>
            <w:r w:rsidRPr="000F6278">
              <w:rPr>
                <w:lang w:eastAsia="zh-CN"/>
              </w:rPr>
              <w:t>C025d</w:t>
            </w:r>
            <w:r w:rsidRPr="000F6278">
              <w:rPr>
                <w:lang w:eastAsia="zh-CN"/>
              </w:rPr>
              <w:tab/>
            </w:r>
            <w:r w:rsidRPr="000F6278">
              <w:t>IF ((A.4.1-1/1 AND [</w:t>
            </w:r>
            <w:proofErr w:type="gramStart"/>
            <w:r w:rsidRPr="000F6278">
              <w:t>10]A.</w:t>
            </w:r>
            <w:proofErr w:type="gramEnd"/>
            <w:r w:rsidRPr="000F6278">
              <w:t xml:space="preserve">4.1-1/1) OR (A.4.1-1/1 AND [10]A.4.1-1/2) OR (A.4.1-1/2 AND [10]A.4.1-1/1) OR (A.4.1-1/2 AND [10]A.4.1-1/2)) AND A.4.1-3/1 </w:t>
            </w:r>
            <w:r w:rsidRPr="000F6278">
              <w:rPr>
                <w:lang w:eastAsia="zh-CN"/>
              </w:rPr>
              <w:t xml:space="preserve">AND </w:t>
            </w:r>
            <w:r w:rsidRPr="000F6278">
              <w:t>A.4.3.1</w:t>
            </w:r>
            <w:r w:rsidRPr="000F6278">
              <w:rPr>
                <w:lang w:eastAsia="zh-CN"/>
              </w:rPr>
              <w:t>1</w:t>
            </w:r>
            <w:r w:rsidRPr="000F6278">
              <w:t>-</w:t>
            </w:r>
            <w:r w:rsidRPr="000F6278">
              <w:rPr>
                <w:lang w:eastAsia="zh-CN"/>
              </w:rPr>
              <w:t xml:space="preserve">1/5 </w:t>
            </w:r>
            <w:r w:rsidRPr="000F6278">
              <w:t>THEN R ELSE N/A</w:t>
            </w:r>
          </w:p>
        </w:tc>
      </w:tr>
      <w:tr w:rsidR="004A79F8" w:rsidRPr="000F6278" w14:paraId="6F14BBD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E089D7" w14:textId="77777777" w:rsidR="004A79F8" w:rsidRPr="000F6278" w:rsidRDefault="004A79F8" w:rsidP="00C06C04">
            <w:pPr>
              <w:pStyle w:val="TAN"/>
            </w:pPr>
            <w:r w:rsidRPr="000F6278">
              <w:rPr>
                <w:lang w:eastAsia="zh-CN"/>
              </w:rPr>
              <w:t>C025e</w:t>
            </w:r>
            <w:r w:rsidRPr="000F6278">
              <w:rPr>
                <w:lang w:eastAsia="zh-CN"/>
              </w:rPr>
              <w:tab/>
            </w:r>
            <w:r w:rsidRPr="000F6278">
              <w:t>IF ((A.4.1-1/1 AND [10]A.4.1-1/1) OR (A.4.1-1/1 AND [10]A.4.1-1/2) OR (A.4.1-1/2 AND [10]A.4.1-1/1) OR (A.4.1-1/2 AND [10]A.4.1-1/2)) AND A.4.1-3/1 AND A.4.3.5-1/1</w:t>
            </w:r>
            <w:r w:rsidRPr="000F6278">
              <w:rPr>
                <w:lang w:eastAsia="zh-CN"/>
              </w:rPr>
              <w:t xml:space="preserve"> AND </w:t>
            </w:r>
            <w:r w:rsidRPr="000F6278">
              <w:t>A.4.3.1</w:t>
            </w:r>
            <w:r w:rsidRPr="000F6278">
              <w:rPr>
                <w:lang w:eastAsia="zh-CN"/>
              </w:rPr>
              <w:t>1</w:t>
            </w:r>
            <w:r w:rsidRPr="000F6278">
              <w:t>-</w:t>
            </w:r>
            <w:r w:rsidRPr="000F6278">
              <w:rPr>
                <w:lang w:eastAsia="zh-CN"/>
              </w:rPr>
              <w:t xml:space="preserve">1/5 </w:t>
            </w:r>
            <w:r w:rsidRPr="000F6278">
              <w:t>THEN R ELSE N/A</w:t>
            </w:r>
          </w:p>
        </w:tc>
      </w:tr>
      <w:tr w:rsidR="004A79F8" w:rsidRPr="00EA7C42" w14:paraId="18DE3E77"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764268" w14:textId="77777777" w:rsidR="004A79F8" w:rsidRPr="00EA7C42" w:rsidRDefault="004A79F8" w:rsidP="00C06C04">
            <w:pPr>
              <w:pStyle w:val="TAN"/>
              <w:rPr>
                <w:lang w:eastAsia="zh-CN"/>
              </w:rPr>
            </w:pPr>
            <w:r w:rsidRPr="00EA7C42">
              <w:t>C025f</w:t>
            </w:r>
            <w:r w:rsidRPr="00EA7C42">
              <w:tab/>
              <w:t>IF ((A.4.1-1/1 AND [10]A.4.1-1/1) OR (A.4.1-1/1 AND [10]A.4.1-1/2) OR (A.4.1-1/2 AND [10]A.4.1-1/1) OR (A.4.1-1/2 AND [10]A.4.1-1/2)) AND A.4.1-3/1 AND A.4.1-2/7 AND A.4.3.6-</w:t>
            </w:r>
            <w:r w:rsidRPr="00EA7C42">
              <w:rPr>
                <w:lang w:eastAsia="zh-CN"/>
              </w:rPr>
              <w:t>1</w:t>
            </w:r>
            <w:r w:rsidRPr="00EA7C42">
              <w:t>/</w:t>
            </w:r>
            <w:r>
              <w:t>61</w:t>
            </w:r>
            <w:r w:rsidRPr="00EA7C42">
              <w:t xml:space="preserve"> THEN R ELSE N/A</w:t>
            </w:r>
          </w:p>
        </w:tc>
      </w:tr>
      <w:tr w:rsidR="004A79F8" w:rsidRPr="00EA7C42" w14:paraId="5AA29CB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0F14ED" w14:textId="77777777" w:rsidR="004A79F8" w:rsidRPr="00EA7C42" w:rsidRDefault="004A79F8" w:rsidP="00C06C04">
            <w:pPr>
              <w:pStyle w:val="TAN"/>
              <w:rPr>
                <w:lang w:eastAsia="zh-CN"/>
              </w:rPr>
            </w:pPr>
            <w:r w:rsidRPr="00EA7C42">
              <w:t>C025g</w:t>
            </w:r>
            <w:r w:rsidRPr="00EA7C42">
              <w:tab/>
              <w:t>IF ((A.4.1-1/1 AND [10]A.4.1-1/1) OR (A.4.1-1/1 AND [10]A.4.1-1/2) OR (A.4.1-1/2 AND [10]A.4.1-1/1) OR (A.4.1-1/2 AND [10]A.4.1-1/2)) AND A.4.1-3/1 AND A.4.1-2/8 AND A.4.3.6-</w:t>
            </w:r>
            <w:r w:rsidRPr="00EA7C42">
              <w:rPr>
                <w:lang w:eastAsia="zh-CN"/>
              </w:rPr>
              <w:t>1</w:t>
            </w:r>
            <w:r w:rsidRPr="00EA7C42">
              <w:t>/</w:t>
            </w:r>
            <w:r>
              <w:t>62</w:t>
            </w:r>
            <w:r w:rsidRPr="00EA7C42">
              <w:t xml:space="preserve"> THEN R ELSE N/A</w:t>
            </w:r>
          </w:p>
        </w:tc>
      </w:tr>
      <w:tr w:rsidR="004A79F8" w:rsidRPr="000F6278" w14:paraId="6BE2EDF6"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620EEA" w14:textId="77777777" w:rsidR="004A79F8" w:rsidRPr="000F6278" w:rsidRDefault="004A79F8" w:rsidP="00C06C04">
            <w:pPr>
              <w:pStyle w:val="TAN"/>
            </w:pPr>
            <w:r w:rsidRPr="000F6278">
              <w:t>C026</w:t>
            </w:r>
            <w:r w:rsidRPr="000F6278">
              <w:tab/>
              <w:t>IF (A.4.1-4/1 OR A.4.1-4/2 OR A.4.1-4/3 OR A.4.1-4/5) AND A.4.1-3/2 AND 4.3.6-1/11 THEN R ELSE N/A</w:t>
            </w:r>
          </w:p>
        </w:tc>
      </w:tr>
      <w:tr w:rsidR="004A79F8" w:rsidRPr="000F6278" w14:paraId="74472FF4"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CFF717" w14:textId="77777777" w:rsidR="004A79F8" w:rsidRPr="000F6278" w:rsidRDefault="004A79F8" w:rsidP="00C06C04">
            <w:pPr>
              <w:pStyle w:val="TAN"/>
            </w:pPr>
            <w:r w:rsidRPr="000F6278">
              <w:t>C027</w:t>
            </w:r>
            <w:r w:rsidRPr="000F6278">
              <w:tab/>
            </w:r>
            <w:r w:rsidRPr="000F6278">
              <w:rPr>
                <w:lang w:eastAsia="zh-CN"/>
              </w:rPr>
              <w:t>Void</w:t>
            </w:r>
          </w:p>
        </w:tc>
      </w:tr>
      <w:tr w:rsidR="004A79F8" w:rsidRPr="000F6278" w14:paraId="3FDB0199"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07948E" w14:textId="77777777" w:rsidR="004A79F8" w:rsidRPr="000F6278" w:rsidRDefault="004A79F8" w:rsidP="00C06C04">
            <w:pPr>
              <w:pStyle w:val="TAN"/>
            </w:pPr>
            <w:r w:rsidRPr="000F6278">
              <w:t>C028</w:t>
            </w:r>
            <w:r w:rsidRPr="000F6278">
              <w:tab/>
              <w:t>IF (A.4.1-1/1 OR A.4.1-1/2) AND A.4.1-3/1 AND 4.3.6-1/11 THEN R ELSE N/A</w:t>
            </w:r>
          </w:p>
        </w:tc>
      </w:tr>
      <w:tr w:rsidR="004A79F8" w:rsidRPr="000F6278" w14:paraId="58D2AF58"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D927A4" w14:textId="77777777" w:rsidR="004A79F8" w:rsidRPr="000F6278" w:rsidRDefault="004A79F8" w:rsidP="00C06C04">
            <w:pPr>
              <w:pStyle w:val="TAN"/>
            </w:pPr>
            <w:r w:rsidRPr="000F6278">
              <w:t>C029</w:t>
            </w:r>
            <w:r w:rsidRPr="000F6278">
              <w:tab/>
              <w:t>IF (A.4.1-1/1 OR A.4.1-1/2) AND A.4.1-3/1 AND 4.3.2-1/9 THEN R ELSE N/A</w:t>
            </w:r>
          </w:p>
        </w:tc>
      </w:tr>
      <w:tr w:rsidR="004A79F8" w:rsidRPr="000F6278" w14:paraId="2CB4CA6E"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9DAAF9" w14:textId="77777777" w:rsidR="004A79F8" w:rsidRPr="000F6278" w:rsidRDefault="004A79F8" w:rsidP="00C06C04">
            <w:pPr>
              <w:pStyle w:val="TAN"/>
            </w:pPr>
            <w:r w:rsidRPr="000F6278">
              <w:t>C030</w:t>
            </w:r>
            <w:r w:rsidRPr="000F6278">
              <w:tab/>
              <w:t>IF (A.4.1-4/1 OR A.4.1-4/2 OR A.4.1-4/3 OR A.4.1-4/5) AND A.4.1-3/2 AND A.4.3.2-1/9 THEN R ELSE N/A</w:t>
            </w:r>
          </w:p>
        </w:tc>
      </w:tr>
      <w:tr w:rsidR="004A79F8" w:rsidRPr="000F6278" w14:paraId="16B739F8"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C6ABBD" w14:textId="77777777" w:rsidR="004A79F8" w:rsidRPr="000F6278" w:rsidRDefault="004A79F8" w:rsidP="00C06C04">
            <w:pPr>
              <w:pStyle w:val="TAN"/>
            </w:pPr>
            <w:r w:rsidRPr="000F6278">
              <w:t>C030a</w:t>
            </w:r>
            <w:r w:rsidRPr="000F6278">
              <w:tab/>
              <w:t>IF (A.4.1-4/4 OR A.4.1-4/5) AND A.4.1-3/2 AND A.4.3.2-1/9 THEN R ELSE N/A</w:t>
            </w:r>
          </w:p>
        </w:tc>
      </w:tr>
      <w:tr w:rsidR="004A79F8" w:rsidRPr="000F6278" w14:paraId="069F89F6"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379D70" w14:textId="77777777" w:rsidR="004A79F8" w:rsidRPr="000F6278" w:rsidRDefault="004A79F8" w:rsidP="00C06C04">
            <w:pPr>
              <w:pStyle w:val="TAN"/>
            </w:pPr>
            <w:r w:rsidRPr="000F6278">
              <w:t>C031</w:t>
            </w:r>
            <w:r w:rsidRPr="000F6278">
              <w:tab/>
              <w:t>IF (A.4.1-1/1 OR A.4.1-1/2) AND A.4.1-2/7 AND A.4.1-3/1 AND (A.4.1-4A/1 OR A.4.1-4A/2 OR A.4.1-4A/5) AND A.4.3.2A.1-1/1 THEN R ELSE N/A</w:t>
            </w:r>
          </w:p>
        </w:tc>
      </w:tr>
      <w:tr w:rsidR="004A79F8" w:rsidRPr="00EA7C42" w14:paraId="0C5495DB"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7C65A7" w14:textId="77777777" w:rsidR="004A79F8" w:rsidRPr="00EA7C42" w:rsidRDefault="004A79F8" w:rsidP="00C06C04">
            <w:pPr>
              <w:pStyle w:val="TAN"/>
            </w:pPr>
            <w:r w:rsidRPr="00EA7C42">
              <w:t>C031a</w:t>
            </w:r>
            <w:r w:rsidRPr="00EA7C42">
              <w:tab/>
              <w:t>IF (A.4.1-1/1 OR A.4.1-1/2) AND A.4.1-2/7 AND A.4.1-3/1 AND (A.4.1-4A/1 OR A.4.1-4A/2 OR A.4.1-4A/5) AND A.4.3.2A.1-1/1 AND A.4.3.6-1/54 THEN R ELSE N/A</w:t>
            </w:r>
          </w:p>
        </w:tc>
      </w:tr>
      <w:tr w:rsidR="004A79F8" w:rsidRPr="00EA7C42" w14:paraId="0999C39B"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05B266" w14:textId="77777777" w:rsidR="004A79F8" w:rsidRPr="00EA7C42" w:rsidRDefault="004A79F8" w:rsidP="00C06C04">
            <w:pPr>
              <w:pStyle w:val="TAN"/>
            </w:pPr>
            <w:r w:rsidRPr="00EA7C42">
              <w:t>C031b</w:t>
            </w:r>
            <w:r w:rsidRPr="00EA7C42">
              <w:tab/>
              <w:t>IF (A.4.1-1/1 OR A.4.1-1/2) AND A.4.1-2/7 AND A.4.1-3/3 AND A.4.1-</w:t>
            </w:r>
            <w:r w:rsidRPr="00EA7C42">
              <w:rPr>
                <w:lang w:eastAsia="zh-CN"/>
              </w:rPr>
              <w:t>4/7</w:t>
            </w:r>
            <w:r w:rsidRPr="00EA7C42">
              <w:t xml:space="preserve"> AND A.4.3.6-1/55 THEN R ELSE N/A</w:t>
            </w:r>
          </w:p>
        </w:tc>
      </w:tr>
      <w:tr w:rsidR="004A79F8" w:rsidRPr="000F6278" w14:paraId="599B333B"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F1CEE6" w14:textId="77777777" w:rsidR="004A79F8" w:rsidRPr="000F6278" w:rsidRDefault="004A79F8" w:rsidP="00C06C04">
            <w:pPr>
              <w:pStyle w:val="TAN"/>
            </w:pPr>
            <w:r w:rsidRPr="000F6278">
              <w:t>C032</w:t>
            </w:r>
            <w:r w:rsidRPr="000F6278">
              <w:tab/>
              <w:t>IF (A.4.1-4/1 OR A.4.1-4/2 OR A.4.1-4/3 OR A.4.1-4/5) AND A.4.1-3/2 AND (A.4.1-2/3 OR A.4.1-2/5) THEN R ELSE N/A</w:t>
            </w:r>
          </w:p>
        </w:tc>
      </w:tr>
      <w:tr w:rsidR="004A79F8" w:rsidRPr="000F6278" w14:paraId="298F46C6"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094B02" w14:textId="77777777" w:rsidR="004A79F8" w:rsidRPr="000F6278" w:rsidRDefault="004A79F8" w:rsidP="00C06C04">
            <w:pPr>
              <w:pStyle w:val="TAN"/>
            </w:pPr>
            <w:r w:rsidRPr="000F6278">
              <w:t>C033</w:t>
            </w:r>
            <w:r w:rsidRPr="000F6278">
              <w:tab/>
              <w:t>IF (A.4.1-1/1 OR A.4.1-1/2) AND A.4.1-2/7 AND A.4.1-3/1 AND (A.4.1-4A/1 OR A.4.1-4A/2 OR A.4.1-4A/5) AND A.4.3.2A.1-1/2 THEN R ELSE N/A</w:t>
            </w:r>
          </w:p>
        </w:tc>
      </w:tr>
      <w:tr w:rsidR="004A79F8" w:rsidRPr="000F6278" w14:paraId="668A57A8"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9AD27F" w14:textId="77777777" w:rsidR="004A79F8" w:rsidRPr="000F6278" w:rsidRDefault="004A79F8" w:rsidP="00C06C04">
            <w:pPr>
              <w:pStyle w:val="TAN"/>
            </w:pPr>
            <w:r w:rsidRPr="000F6278">
              <w:t>C034</w:t>
            </w:r>
            <w:r w:rsidRPr="000F6278">
              <w:tab/>
              <w:t>IF (A.4.1-1/1 OR A.4.1-1/2) AND A.4.1-2/7 AND A.4.1-3/1 AND A.4.3.6-1/6 THEN R ELSE N/A</w:t>
            </w:r>
          </w:p>
        </w:tc>
      </w:tr>
      <w:tr w:rsidR="004A79F8" w:rsidRPr="000F6278" w14:paraId="2EAF8C2A"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51BC3E" w14:textId="77777777" w:rsidR="004A79F8" w:rsidRPr="000F6278" w:rsidRDefault="004A79F8" w:rsidP="00C06C04">
            <w:pPr>
              <w:pStyle w:val="TAN"/>
            </w:pPr>
            <w:r w:rsidRPr="000F6278">
              <w:t>C035</w:t>
            </w:r>
            <w:r w:rsidRPr="000F6278">
              <w:tab/>
              <w:t>IF (A.4.1-4/1 OR A.4.1-4/2 OR A.4.1-4/3 OR A.4.1-4/5) AND A.4.1-3/2 AND A.4.3.6-1/6 THEN R ELSE N/A</w:t>
            </w:r>
          </w:p>
        </w:tc>
      </w:tr>
      <w:tr w:rsidR="004A79F8" w:rsidRPr="000F6278" w14:paraId="79F6E454"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A0E17B" w14:textId="77777777" w:rsidR="004A79F8" w:rsidRPr="000F6278" w:rsidRDefault="004A79F8" w:rsidP="00C06C04">
            <w:pPr>
              <w:pStyle w:val="TAN"/>
            </w:pPr>
            <w:r w:rsidRPr="000F6278">
              <w:t>C036</w:t>
            </w:r>
            <w:r w:rsidRPr="000F6278">
              <w:tab/>
              <w:t>IF (A.4.1-1/1 OR A.4.1-1/2) AND A.4.1-2/7 AND A.4.1-3/1 AND (A.4.1-4A/1 OR A.4.1-4A/2 OR A.4.1-4A/5) AND A.4.3.2A.1-1/3 THEN R ELSE N/A</w:t>
            </w:r>
          </w:p>
        </w:tc>
      </w:tr>
      <w:tr w:rsidR="004A79F8" w:rsidRPr="000F6278" w14:paraId="60FC9398"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A250A5" w14:textId="77777777" w:rsidR="004A79F8" w:rsidRPr="000F6278" w:rsidRDefault="004A79F8" w:rsidP="00C06C04">
            <w:pPr>
              <w:pStyle w:val="TAN"/>
            </w:pPr>
            <w:r w:rsidRPr="000F6278">
              <w:t>C037</w:t>
            </w:r>
            <w:r w:rsidRPr="000F6278">
              <w:tab/>
              <w:t>IF (A.4.1-1/1 OR A.4.1-1/2) AND A.4.1-2/7 AND A.4.1-3/1 AND A.4.3.6-1/41 THEN R ELSE N/A</w:t>
            </w:r>
          </w:p>
        </w:tc>
      </w:tr>
      <w:tr w:rsidR="004A79F8" w:rsidRPr="000F6278" w14:paraId="0FEA7486"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B71D43" w14:textId="77777777" w:rsidR="004A79F8" w:rsidRPr="000F6278" w:rsidRDefault="004A79F8" w:rsidP="00C06C04">
            <w:pPr>
              <w:pStyle w:val="TAN"/>
            </w:pPr>
            <w:r w:rsidRPr="000F6278">
              <w:t>C037</w:t>
            </w:r>
            <w:r w:rsidRPr="000F6278">
              <w:rPr>
                <w:lang w:eastAsia="zh-CN"/>
              </w:rPr>
              <w:t>a</w:t>
            </w:r>
            <w:r w:rsidRPr="000F6278">
              <w:tab/>
              <w:t>IF (A.4.1-1/1 OR A.4.1-1/2) AND A.4.1-2/7 AND A.4.1-3/1 AND A.4.3.6-1/41 AND A.4.3.5-1/1</w:t>
            </w:r>
            <w:r w:rsidRPr="000F6278">
              <w:rPr>
                <w:lang w:eastAsia="zh-CN"/>
              </w:rPr>
              <w:t xml:space="preserve"> </w:t>
            </w:r>
            <w:r w:rsidRPr="000F6278">
              <w:t>THEN R ELSE N/A</w:t>
            </w:r>
          </w:p>
        </w:tc>
      </w:tr>
      <w:tr w:rsidR="004A79F8" w:rsidRPr="000F6278" w14:paraId="79C5C546"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8502B6" w14:textId="77777777" w:rsidR="004A79F8" w:rsidRPr="000F6278" w:rsidRDefault="004A79F8" w:rsidP="00C06C04">
            <w:pPr>
              <w:pStyle w:val="TAN"/>
            </w:pPr>
            <w:r w:rsidRPr="000F6278">
              <w:lastRenderedPageBreak/>
              <w:t>C038</w:t>
            </w:r>
            <w:r w:rsidRPr="000F6278">
              <w:tab/>
              <w:t>IF (A.4.1-1/1 OR A.4.1-1/2) AND A.4.1-2/7 AND A.4.1-3/2 AND (A.4.1-4/1 OR A.4.1-4/2 OR A.4.1-4/3 OR A.4.1-4/5) AND A.4.3.6-1/41 THEN R ELSE N/A</w:t>
            </w:r>
          </w:p>
        </w:tc>
      </w:tr>
      <w:tr w:rsidR="004A79F8" w:rsidRPr="000F6278" w14:paraId="06F7659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2E015F" w14:textId="77777777" w:rsidR="004A79F8" w:rsidRPr="000F6278" w:rsidRDefault="004A79F8" w:rsidP="00C06C04">
            <w:pPr>
              <w:pStyle w:val="TAN"/>
            </w:pPr>
            <w:r w:rsidRPr="000F6278">
              <w:t>C038</w:t>
            </w:r>
            <w:r w:rsidRPr="000F6278">
              <w:rPr>
                <w:lang w:eastAsia="zh-CN"/>
              </w:rPr>
              <w:t>a</w:t>
            </w:r>
            <w:r w:rsidRPr="000F6278">
              <w:tab/>
              <w:t>IF (A.4.1-1/1 OR A.4.1-1/2) AND A.4.1-2/7 AND A.4.1-3/2 AND (A.4.1-4/1 OR A.4.1-4/2 OR A.4.1-4/3 OR A.4.1-4/5) AND A.4.3.6-1/41 AND A.4.3.5-1/1</w:t>
            </w:r>
            <w:r w:rsidRPr="000F6278">
              <w:rPr>
                <w:lang w:eastAsia="zh-CN"/>
              </w:rPr>
              <w:t xml:space="preserve"> </w:t>
            </w:r>
            <w:r w:rsidRPr="000F6278">
              <w:t>THEN R ELSE N/A</w:t>
            </w:r>
          </w:p>
        </w:tc>
      </w:tr>
      <w:tr w:rsidR="004A79F8" w:rsidRPr="000F6278" w14:paraId="0DD174A9"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002D29" w14:textId="77777777" w:rsidR="004A79F8" w:rsidRPr="000F6278" w:rsidRDefault="004A79F8" w:rsidP="00C06C04">
            <w:pPr>
              <w:pStyle w:val="TAN"/>
            </w:pPr>
            <w:r w:rsidRPr="000F6278">
              <w:t>C039</w:t>
            </w:r>
            <w:r w:rsidRPr="000F6278">
              <w:tab/>
              <w:t>IF A.4.1-1/1 AND A.4.1-2/7 AND A.4.1-3/1 AND (A.4.1-4A/1 OR A.4.1-4A/2 OR A.4.1-4/5 OR A.4.1-4/7) AND A.4.1-5/1 AND A.4.3.6-1/41 THEN R ELSE N/A</w:t>
            </w:r>
          </w:p>
        </w:tc>
      </w:tr>
      <w:tr w:rsidR="004A79F8" w:rsidRPr="000F6278" w14:paraId="2467E548"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75270D" w14:textId="77777777" w:rsidR="004A79F8" w:rsidRPr="000F6278" w:rsidRDefault="004A79F8" w:rsidP="00C06C04">
            <w:pPr>
              <w:pStyle w:val="TAN"/>
            </w:pPr>
            <w:r w:rsidRPr="000F6278">
              <w:t>C040</w:t>
            </w:r>
            <w:r w:rsidRPr="000F6278">
              <w:tab/>
              <w:t>IF A.4.1-1/1 AND A.4.1-2/7 AND A.4.1-3/2 AND (A.4.1-4/1 OR A.4.1-4/2 OR A.4.1-4/3 OR A.4.1-4/5) AND A.4.3.6-1/41 THEN R ELSE N/A</w:t>
            </w:r>
          </w:p>
        </w:tc>
      </w:tr>
      <w:tr w:rsidR="004A79F8" w:rsidRPr="000F6278" w14:paraId="168E4F9E"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D3C08A" w14:textId="77777777" w:rsidR="004A79F8" w:rsidRPr="000F6278" w:rsidRDefault="004A79F8" w:rsidP="00C06C04">
            <w:pPr>
              <w:pStyle w:val="TAN"/>
            </w:pPr>
            <w:r w:rsidRPr="000F6278">
              <w:t>C041</w:t>
            </w:r>
            <w:r w:rsidRPr="000F6278">
              <w:tab/>
              <w:t>IF (A.4.1-1/1 OR A.4.1-1/2) AND A.4.1-2/7 AND A.4.1-3/1 AND A.4.1-5/1 AND A.4.3.2-1/</w:t>
            </w:r>
            <w:r w:rsidRPr="000F6278">
              <w:rPr>
                <w:lang w:eastAsia="zh-CN"/>
              </w:rPr>
              <w:t>34</w:t>
            </w:r>
            <w:r w:rsidRPr="000F6278">
              <w:t xml:space="preserve"> AND A.4.3.6-1/41 THEN R ELSE N/A</w:t>
            </w:r>
          </w:p>
        </w:tc>
      </w:tr>
      <w:tr w:rsidR="004A79F8" w:rsidRPr="000F6278" w14:paraId="1683153A"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911FEF" w14:textId="77777777" w:rsidR="004A79F8" w:rsidRPr="000F6278" w:rsidRDefault="004A79F8" w:rsidP="00C06C04">
            <w:pPr>
              <w:pStyle w:val="TAN"/>
            </w:pPr>
            <w:r w:rsidRPr="000F6278">
              <w:t>C041</w:t>
            </w:r>
            <w:r w:rsidRPr="000F6278">
              <w:rPr>
                <w:lang w:eastAsia="zh-CN"/>
              </w:rPr>
              <w:t>a</w:t>
            </w:r>
            <w:r w:rsidRPr="000F6278">
              <w:tab/>
              <w:t>IF (A.4.1-1/1 OR A.4.1-1/2) AND A.4.1-2/7 AND A.4.1-3/1 AND A.4.1-5/1 AND A.4.3.2-1/</w:t>
            </w:r>
            <w:r w:rsidRPr="000F6278">
              <w:rPr>
                <w:lang w:eastAsia="zh-CN"/>
              </w:rPr>
              <w:t>34</w:t>
            </w:r>
            <w:r w:rsidRPr="000F6278">
              <w:t xml:space="preserve"> AND A.4.3.6-1/41 AND A.4.3.5-1/1</w:t>
            </w:r>
            <w:r w:rsidRPr="000F6278">
              <w:rPr>
                <w:lang w:eastAsia="zh-CN"/>
              </w:rPr>
              <w:t xml:space="preserve"> </w:t>
            </w:r>
            <w:r w:rsidRPr="000F6278">
              <w:t>THEN R ELSE N/A</w:t>
            </w:r>
          </w:p>
        </w:tc>
      </w:tr>
      <w:tr w:rsidR="004A79F8" w:rsidRPr="000F6278" w14:paraId="412AEF7E"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D22039" w14:textId="77777777" w:rsidR="004A79F8" w:rsidRPr="000F6278" w:rsidRDefault="004A79F8" w:rsidP="00C06C04">
            <w:pPr>
              <w:pStyle w:val="TAN"/>
            </w:pPr>
            <w:r w:rsidRPr="000F6278">
              <w:t>C041b</w:t>
            </w:r>
            <w:r w:rsidRPr="000F6278">
              <w:tab/>
              <w:t>IF A.4.1-1/1 AND A.4.1-2/7 AND A.4.1-3/1 AND A.4.1-5/1 AND A.4.3.2-1/</w:t>
            </w:r>
            <w:r w:rsidRPr="000F6278">
              <w:rPr>
                <w:lang w:eastAsia="zh-CN"/>
              </w:rPr>
              <w:t>34</w:t>
            </w:r>
            <w:r w:rsidRPr="000F6278">
              <w:t xml:space="preserve"> AND A.4.3.6-1/41 AND A.4.3.5-1/1</w:t>
            </w:r>
            <w:r w:rsidRPr="000F6278">
              <w:rPr>
                <w:lang w:eastAsia="zh-CN"/>
              </w:rPr>
              <w:t xml:space="preserve"> </w:t>
            </w:r>
            <w:r w:rsidRPr="000F6278">
              <w:t>THEN R ELSE N/A</w:t>
            </w:r>
          </w:p>
        </w:tc>
      </w:tr>
      <w:tr w:rsidR="004A79F8" w:rsidRPr="000F6278" w14:paraId="58203F85"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3284E0" w14:textId="77777777" w:rsidR="004A79F8" w:rsidRPr="000F6278" w:rsidRDefault="004A79F8" w:rsidP="00C06C04">
            <w:pPr>
              <w:pStyle w:val="TAN"/>
            </w:pPr>
            <w:r w:rsidRPr="000F6278">
              <w:t>C042</w:t>
            </w:r>
            <w:r w:rsidRPr="000F6278">
              <w:tab/>
              <w:t>IF (A.4.1-1/1 OR A.4.1-1/2) AND A.4.1-2/7 AND A.4.1-3/2 AND (A.4.1-4/1 OR A.4.1-4/2 OR A.4.1-4/3 OR A.4.1-4/5) AND A.4.3.2-1/34 AND A.4.3.6-1/41 THEN R ELSE N/A</w:t>
            </w:r>
          </w:p>
        </w:tc>
      </w:tr>
      <w:tr w:rsidR="004A79F8" w:rsidRPr="000F6278" w14:paraId="543AF24E"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31A95B" w14:textId="77777777" w:rsidR="004A79F8" w:rsidRPr="000F6278" w:rsidRDefault="004A79F8" w:rsidP="00C06C04">
            <w:pPr>
              <w:pStyle w:val="TAN"/>
            </w:pPr>
            <w:r w:rsidRPr="000F6278">
              <w:t>C042</w:t>
            </w:r>
            <w:r w:rsidRPr="000F6278">
              <w:rPr>
                <w:lang w:eastAsia="zh-CN"/>
              </w:rPr>
              <w:t>a</w:t>
            </w:r>
            <w:r w:rsidRPr="000F6278">
              <w:tab/>
              <w:t>IF (A.4.1-1/1 OR A.4.1-1/2) AND A.4.1-2/7 AND A.4.1-3/2 AND (A.4.1-4/1 OR A.4.1-4/2 OR A.4.1-4/3 OR A.4.1-4/5) AND A.4.3.2-1/34 AND A.4.3.6-1/41 AND A.4.3.5-1/1</w:t>
            </w:r>
            <w:r w:rsidRPr="000F6278">
              <w:rPr>
                <w:lang w:eastAsia="zh-CN"/>
              </w:rPr>
              <w:t xml:space="preserve"> </w:t>
            </w:r>
            <w:r w:rsidRPr="000F6278">
              <w:t>THEN R ELSE N/A</w:t>
            </w:r>
          </w:p>
        </w:tc>
      </w:tr>
      <w:tr w:rsidR="004A79F8" w:rsidRPr="000F6278" w14:paraId="4FAD4E84"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6E89E7" w14:textId="77777777" w:rsidR="004A79F8" w:rsidRPr="000F6278" w:rsidRDefault="004A79F8" w:rsidP="00C06C04">
            <w:pPr>
              <w:pStyle w:val="TAN"/>
            </w:pPr>
            <w:r w:rsidRPr="000F6278">
              <w:t>C042b</w:t>
            </w:r>
            <w:r w:rsidRPr="000F6278">
              <w:tab/>
              <w:t>IF A.4.1-1/1 AND A.4.1-2/7 AND A.4.1-3/2 AND (A.4.1-4/1 OR A.4.1-4/2 OR A.4.1-4/3 OR A.4.1-4/5) AND A.4.3.2-1/34 AND A.4.3.6-1/41 AND A.4.3.5-1/1</w:t>
            </w:r>
            <w:r w:rsidRPr="000F6278">
              <w:rPr>
                <w:lang w:eastAsia="zh-CN"/>
              </w:rPr>
              <w:t xml:space="preserve"> </w:t>
            </w:r>
            <w:r w:rsidRPr="000F6278">
              <w:t>THEN R ELSE N/A</w:t>
            </w:r>
          </w:p>
        </w:tc>
      </w:tr>
      <w:tr w:rsidR="004A79F8" w:rsidRPr="000F6278" w14:paraId="00A28349"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A9F180" w14:textId="77777777" w:rsidR="004A79F8" w:rsidRPr="000F6278" w:rsidRDefault="004A79F8" w:rsidP="00C06C04">
            <w:pPr>
              <w:pStyle w:val="TAN"/>
            </w:pPr>
            <w:r w:rsidRPr="000F6278">
              <w:t>C043</w:t>
            </w:r>
            <w:r w:rsidRPr="000F6278">
              <w:tab/>
              <w:t xml:space="preserve">IF </w:t>
            </w:r>
            <w:r w:rsidRPr="000F6278">
              <w:rPr>
                <w:lang w:eastAsia="zh-CN"/>
              </w:rPr>
              <w:t>(</w:t>
            </w:r>
            <w:r w:rsidRPr="000F6278">
              <w:t>A.4.1-4/</w:t>
            </w:r>
            <w:r w:rsidRPr="000F6278">
              <w:rPr>
                <w:lang w:eastAsia="zh-CN"/>
              </w:rPr>
              <w:t xml:space="preserve">1 OR </w:t>
            </w:r>
            <w:r w:rsidRPr="000F6278">
              <w:t>A.4.1-4/</w:t>
            </w:r>
            <w:r w:rsidRPr="000F6278">
              <w:rPr>
                <w:lang w:eastAsia="zh-CN"/>
              </w:rPr>
              <w:t xml:space="preserve">2 OR </w:t>
            </w:r>
            <w:r w:rsidRPr="000F6278">
              <w:t>A.4.1-4/</w:t>
            </w:r>
            <w:r w:rsidRPr="000F6278">
              <w:rPr>
                <w:lang w:eastAsia="zh-CN"/>
              </w:rPr>
              <w:t>3</w:t>
            </w:r>
            <w:r w:rsidRPr="000F6278">
              <w:rPr>
                <w:rFonts w:eastAsia="SimSun"/>
                <w:lang w:eastAsia="zh-CN"/>
              </w:rPr>
              <w:t xml:space="preserve"> </w:t>
            </w:r>
            <w:r w:rsidRPr="000F6278">
              <w:rPr>
                <w:lang w:eastAsia="zh-CN"/>
              </w:rPr>
              <w:t>OR</w:t>
            </w:r>
            <w:r w:rsidRPr="000F6278">
              <w:rPr>
                <w:rFonts w:eastAsia="SimSun"/>
                <w:lang w:eastAsia="zh-CN"/>
              </w:rPr>
              <w:t xml:space="preserve"> </w:t>
            </w:r>
            <w:r w:rsidRPr="000F6278">
              <w:t>A.4.1-4/</w:t>
            </w:r>
            <w:r w:rsidRPr="000F6278">
              <w:rPr>
                <w:rFonts w:eastAsia="SimSun"/>
                <w:lang w:eastAsia="zh-CN"/>
              </w:rPr>
              <w:t>5</w:t>
            </w:r>
            <w:r w:rsidRPr="000F6278">
              <w:rPr>
                <w:lang w:eastAsia="zh-CN"/>
              </w:rPr>
              <w:t xml:space="preserve">) AND </w:t>
            </w:r>
            <w:r w:rsidRPr="000F6278">
              <w:t>A.4.1-3/2 AND (A.4.3.6-1/43 OR A.4.3.6-1/44) THEN R ELSE N/A</w:t>
            </w:r>
          </w:p>
        </w:tc>
      </w:tr>
      <w:tr w:rsidR="004A79F8" w:rsidRPr="000F6278" w14:paraId="2C5C5989"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933B71" w14:textId="77777777" w:rsidR="004A79F8" w:rsidRPr="000F6278" w:rsidRDefault="004A79F8" w:rsidP="00C06C04">
            <w:pPr>
              <w:pStyle w:val="TAN"/>
            </w:pPr>
            <w:r w:rsidRPr="000F6278">
              <w:t>C043a</w:t>
            </w:r>
            <w:r w:rsidRPr="000F6278">
              <w:tab/>
              <w:t>IF (A.4.1-4/4 OR A.4.1-4/5) AND A.4.1-3/2 AND A.4.3.2-1/34 AND A.4.3.6-1/41a AND A.4.3.5-1/1</w:t>
            </w:r>
            <w:r w:rsidRPr="000F6278">
              <w:rPr>
                <w:lang w:eastAsia="zh-CN"/>
              </w:rPr>
              <w:t xml:space="preserve"> </w:t>
            </w:r>
            <w:r w:rsidRPr="000F6278">
              <w:t>THEN R ELSE N/A</w:t>
            </w:r>
          </w:p>
        </w:tc>
      </w:tr>
      <w:tr w:rsidR="004A79F8" w:rsidRPr="000F6278" w14:paraId="51D627E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E3A8F8" w14:textId="77777777" w:rsidR="004A79F8" w:rsidRPr="000F6278" w:rsidRDefault="004A79F8" w:rsidP="00C06C04">
            <w:pPr>
              <w:pStyle w:val="TAN"/>
            </w:pPr>
            <w:r w:rsidRPr="000F6278">
              <w:t>C044</w:t>
            </w:r>
            <w:r w:rsidRPr="000F6278">
              <w:tab/>
              <w:t xml:space="preserve">IF </w:t>
            </w:r>
            <w:r w:rsidRPr="000F6278">
              <w:rPr>
                <w:lang w:eastAsia="zh-CN"/>
              </w:rPr>
              <w:t xml:space="preserve">(A.4.1-1/1 OR A.4.1-1/2) AND A.4.1-2/7 AND A.4.1-3/1 </w:t>
            </w:r>
            <w:r w:rsidRPr="000F6278">
              <w:t>AND A.4.3.6-1/42 THEN R ELSE N/A</w:t>
            </w:r>
          </w:p>
        </w:tc>
      </w:tr>
      <w:tr w:rsidR="004A79F8" w:rsidRPr="000F6278" w14:paraId="5C9CA7BE"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C4D143" w14:textId="77777777" w:rsidR="004A79F8" w:rsidRPr="000F6278" w:rsidRDefault="004A79F8" w:rsidP="00C06C04">
            <w:pPr>
              <w:pStyle w:val="TAN"/>
            </w:pPr>
            <w:r w:rsidRPr="000F6278">
              <w:t>C045</w:t>
            </w:r>
            <w:r w:rsidRPr="000F6278">
              <w:tab/>
              <w:t>IF (A.4.1-1/1 OR A.4.1-1/2) AND A.4.1-3/2 AND A.4.3.2B.2.0-1/2 AND (A.4.1-4/1 OR A.4.1-4/2 OR A.4.1-4/3) THEN R ELSE N/A</w:t>
            </w:r>
          </w:p>
        </w:tc>
      </w:tr>
      <w:tr w:rsidR="004A79F8" w:rsidRPr="000F6278" w14:paraId="149B0275"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DC0AE7" w14:textId="77777777" w:rsidR="004A79F8" w:rsidRPr="000F6278" w:rsidRDefault="004A79F8" w:rsidP="00C06C04">
            <w:pPr>
              <w:pStyle w:val="TAN"/>
            </w:pPr>
            <w:r w:rsidRPr="000F6278">
              <w:t>C046</w:t>
            </w:r>
            <w:r w:rsidRPr="000F6278">
              <w:tab/>
              <w:t>IF (A.4.1-1/1 OR A.4.1-1/2) AND A.4.1-3/2 AND A.4.3.2B.2.0-1/3 AND (A.4.1-4/1 OR A.4.1-4/2 OR A.4.1-4/</w:t>
            </w:r>
            <w:proofErr w:type="gramStart"/>
            <w:r w:rsidRPr="000F6278">
              <w:t>3 )</w:t>
            </w:r>
            <w:proofErr w:type="gramEnd"/>
            <w:r w:rsidRPr="000F6278">
              <w:t xml:space="preserve"> THEN R ELSE N/A</w:t>
            </w:r>
          </w:p>
        </w:tc>
      </w:tr>
      <w:tr w:rsidR="004A79F8" w:rsidRPr="000F6278" w14:paraId="0FD367B4"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BA015F" w14:textId="77777777" w:rsidR="004A79F8" w:rsidRPr="000F6278" w:rsidRDefault="004A79F8" w:rsidP="00C06C04">
            <w:pPr>
              <w:pStyle w:val="TAN"/>
            </w:pPr>
            <w:r w:rsidRPr="000F6278">
              <w:t>C047</w:t>
            </w:r>
            <w:r w:rsidRPr="000F6278">
              <w:tab/>
              <w:t>IF (A.4.1-1/1 OR A.4.1-1/2) AND A.4.1-3/2 AND A.4.3.2B.2.0-1/4 AND (A.4.1-4/1 OR A.4.1-4/2 OR A.4.1-4/3) THEN R ELSE N/A</w:t>
            </w:r>
          </w:p>
        </w:tc>
      </w:tr>
      <w:tr w:rsidR="004A79F8" w:rsidRPr="000F6278" w14:paraId="35643E8A"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3E197A" w14:textId="77777777" w:rsidR="004A79F8" w:rsidRPr="000F6278" w:rsidRDefault="004A79F8" w:rsidP="00C06C04">
            <w:pPr>
              <w:pStyle w:val="TAN"/>
            </w:pPr>
            <w:r w:rsidRPr="000F6278">
              <w:t>C048</w:t>
            </w:r>
            <w:r w:rsidRPr="000F6278">
              <w:tab/>
              <w:t>IF (A.4.1-1/1 OR A.4.1-1/2) AND A.4.1-3/2 AND A.4.3.2B.2.0-1/2 AND A.4.1-4/1 THEN R ELSE N/A</w:t>
            </w:r>
          </w:p>
        </w:tc>
      </w:tr>
      <w:tr w:rsidR="004A79F8" w:rsidRPr="000F6278" w14:paraId="20EA6F5D"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C014CA" w14:textId="77777777" w:rsidR="004A79F8" w:rsidRPr="000F6278" w:rsidRDefault="004A79F8" w:rsidP="00C06C04">
            <w:pPr>
              <w:pStyle w:val="TAN"/>
            </w:pPr>
            <w:r w:rsidRPr="000F6278">
              <w:t>C049</w:t>
            </w:r>
            <w:r w:rsidRPr="000F6278">
              <w:tab/>
              <w:t>IF (A.4.1-1/1 OR A.4.1-1/2) AND A.4.1-3/2 AND A.4.3.2B.2.0-1/3 AND A.4.1-4/1 THEN R ELSE N/A</w:t>
            </w:r>
          </w:p>
        </w:tc>
      </w:tr>
      <w:tr w:rsidR="004A79F8" w:rsidRPr="000F6278" w14:paraId="26338BEB"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BEFE6D" w14:textId="77777777" w:rsidR="004A79F8" w:rsidRPr="000F6278" w:rsidRDefault="004A79F8" w:rsidP="00C06C04">
            <w:pPr>
              <w:pStyle w:val="TAN"/>
            </w:pPr>
            <w:r w:rsidRPr="000F6278">
              <w:t>C050</w:t>
            </w:r>
            <w:r w:rsidRPr="000F6278">
              <w:tab/>
              <w:t xml:space="preserve">IF </w:t>
            </w:r>
            <w:r w:rsidRPr="000F6278">
              <w:rPr>
                <w:lang w:eastAsia="zh-CN"/>
              </w:rPr>
              <w:t xml:space="preserve">A.4.1-1/2 AND A.4.1-2/7 AND A.4.1-3/1 </w:t>
            </w:r>
            <w:r w:rsidRPr="000F6278">
              <w:t>AND A.4.3.1-7/3</w:t>
            </w:r>
            <w:r w:rsidRPr="000F6278">
              <w:rPr>
                <w:lang w:eastAsia="zh-CN"/>
              </w:rPr>
              <w:t xml:space="preserve"> AND </w:t>
            </w:r>
            <w:r w:rsidRPr="000F6278">
              <w:t>A.4.3.2-</w:t>
            </w:r>
            <w:r w:rsidRPr="000F6278">
              <w:rPr>
                <w:lang w:eastAsia="zh-CN"/>
              </w:rPr>
              <w:t xml:space="preserve">1/36 </w:t>
            </w:r>
            <w:r w:rsidRPr="000F6278">
              <w:t>AND NOT A.4.3.2-1/84 THEN R ELSE N/A</w:t>
            </w:r>
          </w:p>
        </w:tc>
      </w:tr>
      <w:tr w:rsidR="004A79F8" w:rsidRPr="000F6278" w14:paraId="5B038902"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8B7490" w14:textId="77777777" w:rsidR="004A79F8" w:rsidRPr="000F6278" w:rsidRDefault="004A79F8" w:rsidP="00C06C04">
            <w:pPr>
              <w:pStyle w:val="TAN"/>
            </w:pPr>
            <w:r w:rsidRPr="000F6278">
              <w:t>C051</w:t>
            </w:r>
            <w:r w:rsidRPr="000F6278">
              <w:tab/>
              <w:t>IF (A.4.1-1/1 OR A.4.1-1/2) AND A.4.1-2/7 AND A.4.1-3/1 AND A.4.1-4A/5 AND A.4.3.2A.1-2/1 AND A.4.3.2-1/37 THEN R ELSE N/A</w:t>
            </w:r>
          </w:p>
        </w:tc>
      </w:tr>
      <w:tr w:rsidR="004A79F8" w:rsidRPr="000F6278" w14:paraId="2F13A1D6"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AC039E" w14:textId="77777777" w:rsidR="004A79F8" w:rsidRPr="000F6278" w:rsidRDefault="004A79F8" w:rsidP="00C06C04">
            <w:pPr>
              <w:pStyle w:val="TAN"/>
            </w:pPr>
            <w:r w:rsidRPr="000F6278">
              <w:rPr>
                <w:lang w:eastAsia="zh-CN"/>
              </w:rPr>
              <w:t>C052</w:t>
            </w:r>
            <w:r w:rsidRPr="000F6278">
              <w:rPr>
                <w:lang w:eastAsia="zh-CN"/>
              </w:rPr>
              <w:tab/>
            </w:r>
            <w:r w:rsidRPr="000F6278">
              <w:t xml:space="preserve">IF </w:t>
            </w:r>
            <w:r w:rsidRPr="000F6278">
              <w:rPr>
                <w:lang w:eastAsia="zh-CN"/>
              </w:rPr>
              <w:t>(A.4.1-1/1 OR A.4.1-1/2) AND A.4.1-2/7 AND A.4.1-3/1 AND (A.4.3.11-1/1 OR A.4.3.11-1/</w:t>
            </w:r>
            <w:proofErr w:type="gramStart"/>
            <w:r w:rsidRPr="000F6278">
              <w:rPr>
                <w:lang w:eastAsia="zh-CN"/>
              </w:rPr>
              <w:t>3)</w:t>
            </w:r>
            <w:r w:rsidRPr="000F6278">
              <w:t>THEN</w:t>
            </w:r>
            <w:proofErr w:type="gramEnd"/>
            <w:r w:rsidRPr="000F6278">
              <w:t xml:space="preserve"> R ELSE N/A</w:t>
            </w:r>
          </w:p>
        </w:tc>
      </w:tr>
      <w:tr w:rsidR="004A79F8" w14:paraId="35C5AE85"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3455A0" w14:textId="77777777" w:rsidR="004A79F8" w:rsidRDefault="004A79F8" w:rsidP="00C06C04">
            <w:pPr>
              <w:pStyle w:val="TAN"/>
              <w:rPr>
                <w:lang w:eastAsia="zh-CN"/>
              </w:rPr>
            </w:pPr>
            <w:r>
              <w:rPr>
                <w:lang w:eastAsia="zh-CN"/>
              </w:rPr>
              <w:t>C052a</w:t>
            </w:r>
            <w:r>
              <w:rPr>
                <w:lang w:eastAsia="zh-CN"/>
              </w:rPr>
              <w:tab/>
              <w:t>IF (A.4.1-1/1 OR A.4.1-1/2) AND A.4.1-2/7 AND A.4.1-3/1 AND A.4.3.11-1/8 THEN R ELSE N/A</w:t>
            </w:r>
          </w:p>
        </w:tc>
      </w:tr>
      <w:tr w:rsidR="004A79F8" w14:paraId="504B6B36"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C50485" w14:textId="77777777" w:rsidR="004A79F8" w:rsidRDefault="004A79F8" w:rsidP="00C06C04">
            <w:pPr>
              <w:pStyle w:val="TAN"/>
              <w:rPr>
                <w:lang w:eastAsia="zh-CN"/>
              </w:rPr>
            </w:pPr>
            <w:r>
              <w:rPr>
                <w:lang w:eastAsia="zh-CN"/>
              </w:rPr>
              <w:t>C052b</w:t>
            </w:r>
            <w:r>
              <w:rPr>
                <w:lang w:eastAsia="zh-CN"/>
              </w:rPr>
              <w:tab/>
              <w:t>IF (A.4.1-1/1 OR A.4.1-1/2) AND A.4.1-2/7 AND A.4.1-3/1 AND A.4.3.11-1/6 THEN R ELSE N/A</w:t>
            </w:r>
          </w:p>
        </w:tc>
      </w:tr>
      <w:tr w:rsidR="004A79F8" w14:paraId="1AE6F37D"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5CCB0F" w14:textId="77777777" w:rsidR="004A79F8" w:rsidRDefault="004A79F8" w:rsidP="00C06C04">
            <w:pPr>
              <w:pStyle w:val="TAN"/>
              <w:rPr>
                <w:lang w:eastAsia="zh-CN"/>
              </w:rPr>
            </w:pPr>
            <w:r>
              <w:rPr>
                <w:lang w:eastAsia="zh-CN"/>
              </w:rPr>
              <w:t>C052c</w:t>
            </w:r>
            <w:r>
              <w:rPr>
                <w:lang w:eastAsia="zh-CN"/>
              </w:rPr>
              <w:tab/>
              <w:t>IF (A.4.1-1/1 OR A.4.1-1/2) AND A.4.1-2/7 AND A.4.1-3/1 AND A.4.3.11-1/7 THEN R ELSE N/A</w:t>
            </w:r>
          </w:p>
        </w:tc>
      </w:tr>
      <w:tr w:rsidR="004A79F8" w:rsidRPr="000F6278" w14:paraId="11D6E708"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17D1C3" w14:textId="77777777" w:rsidR="004A79F8" w:rsidRPr="000F6278" w:rsidRDefault="004A79F8" w:rsidP="00C06C04">
            <w:pPr>
              <w:pStyle w:val="TAN"/>
              <w:rPr>
                <w:rFonts w:eastAsia="SimSun"/>
                <w:lang w:eastAsia="zh-CN"/>
              </w:rPr>
            </w:pPr>
            <w:r w:rsidRPr="000F6278">
              <w:rPr>
                <w:rFonts w:eastAsia="SimSun"/>
                <w:lang w:eastAsia="zh-CN"/>
              </w:rPr>
              <w:t>C053</w:t>
            </w:r>
            <w:r w:rsidRPr="000F6278">
              <w:rPr>
                <w:rFonts w:eastAsia="SimSun"/>
                <w:lang w:eastAsia="zh-CN"/>
              </w:rPr>
              <w:tab/>
            </w:r>
            <w:r w:rsidRPr="000F6278">
              <w:t>IF A.4.1-1/2 AND A.4.1-2/8 AND A.4.1-3/1 AND (A.4.1-4A/3 OR A.4.1-4A/4) AND A.4.3.2A.1-2/1 THEN R ELSE N/A</w:t>
            </w:r>
          </w:p>
        </w:tc>
      </w:tr>
      <w:tr w:rsidR="004A79F8" w:rsidRPr="000F6278" w14:paraId="02BAAC78"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69D26D" w14:textId="77777777" w:rsidR="004A79F8" w:rsidRPr="000F6278" w:rsidRDefault="004A79F8" w:rsidP="00C06C04">
            <w:pPr>
              <w:pStyle w:val="TAN"/>
              <w:rPr>
                <w:rFonts w:eastAsia="SimSun"/>
                <w:lang w:eastAsia="zh-CN"/>
              </w:rPr>
            </w:pPr>
            <w:r w:rsidRPr="000F6278">
              <w:rPr>
                <w:rFonts w:eastAsia="SimSun"/>
                <w:lang w:eastAsia="zh-CN"/>
              </w:rPr>
              <w:t>C054</w:t>
            </w:r>
            <w:r w:rsidRPr="000F6278">
              <w:rPr>
                <w:rFonts w:eastAsia="SimSun"/>
                <w:lang w:eastAsia="zh-CN"/>
              </w:rPr>
              <w:tab/>
            </w:r>
            <w:r w:rsidRPr="000F6278">
              <w:t>IF A.4.1-1/2 AND A.4.1-2/8 AND A.4.1-3/1 AND (A.4.1-4A/3 OR A.4.1-4A/4) AND A.4.3.2A.1-2/2 THEN R ELSE N/A</w:t>
            </w:r>
          </w:p>
        </w:tc>
      </w:tr>
      <w:tr w:rsidR="004A79F8" w:rsidRPr="000F6278" w14:paraId="49C5455B"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77174A" w14:textId="77777777" w:rsidR="004A79F8" w:rsidRPr="000F6278" w:rsidRDefault="004A79F8" w:rsidP="00C06C04">
            <w:pPr>
              <w:pStyle w:val="TAN"/>
              <w:rPr>
                <w:rFonts w:eastAsia="SimSun"/>
                <w:lang w:eastAsia="zh-CN"/>
              </w:rPr>
            </w:pPr>
            <w:r w:rsidRPr="000F6278">
              <w:rPr>
                <w:rFonts w:eastAsia="SimSun"/>
                <w:lang w:eastAsia="zh-CN"/>
              </w:rPr>
              <w:t>C055</w:t>
            </w:r>
            <w:r w:rsidRPr="000F6278">
              <w:rPr>
                <w:rFonts w:eastAsia="SimSun"/>
                <w:lang w:eastAsia="zh-CN"/>
              </w:rPr>
              <w:tab/>
            </w:r>
            <w:r w:rsidRPr="000F6278">
              <w:t>IF A.4.1-1/2 AND A.4.1-2/8 AND A.4.1-3/1 AND (A.4.1-4A/3 OR A.4.1-4A/4) AND A.4.3.2A.1-2/3 THEN R ELSE N/A</w:t>
            </w:r>
          </w:p>
        </w:tc>
      </w:tr>
      <w:tr w:rsidR="004A79F8" w:rsidRPr="000F6278" w14:paraId="6CBCE5B7"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028BE0" w14:textId="77777777" w:rsidR="004A79F8" w:rsidRPr="000F6278" w:rsidRDefault="004A79F8" w:rsidP="00C06C04">
            <w:pPr>
              <w:pStyle w:val="TAN"/>
              <w:rPr>
                <w:rFonts w:eastAsia="SimSun"/>
                <w:lang w:eastAsia="zh-CN"/>
              </w:rPr>
            </w:pPr>
            <w:r w:rsidRPr="000F6278">
              <w:rPr>
                <w:rFonts w:eastAsia="SimSun"/>
                <w:lang w:eastAsia="zh-CN"/>
              </w:rPr>
              <w:t>C056</w:t>
            </w:r>
            <w:r w:rsidRPr="000F6278">
              <w:rPr>
                <w:rFonts w:eastAsia="SimSun"/>
                <w:lang w:eastAsia="zh-CN"/>
              </w:rPr>
              <w:tab/>
            </w:r>
            <w:r w:rsidRPr="000F6278">
              <w:t>IF A.4.1-1/2 AND A.4.1-2/8 AND A.4.1-3/1 AND (A.4.1-4A/3 OR A.4.1-4A/4) AND A.4.3.2A.1-2/4 THEN R ELSE N/A</w:t>
            </w:r>
          </w:p>
        </w:tc>
      </w:tr>
      <w:tr w:rsidR="004A79F8" w:rsidRPr="000F6278" w14:paraId="289B3BC5"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C5996A" w14:textId="77777777" w:rsidR="004A79F8" w:rsidRPr="000F6278" w:rsidRDefault="004A79F8" w:rsidP="00C06C04">
            <w:pPr>
              <w:pStyle w:val="TAN"/>
              <w:rPr>
                <w:rFonts w:eastAsia="SimSun"/>
                <w:lang w:eastAsia="zh-CN"/>
              </w:rPr>
            </w:pPr>
            <w:r w:rsidRPr="000F6278">
              <w:rPr>
                <w:rFonts w:eastAsia="SimSun"/>
                <w:lang w:eastAsia="zh-CN"/>
              </w:rPr>
              <w:t>C057</w:t>
            </w:r>
            <w:r w:rsidRPr="000F6278">
              <w:rPr>
                <w:rFonts w:eastAsia="SimSun"/>
                <w:lang w:eastAsia="zh-CN"/>
              </w:rPr>
              <w:tab/>
            </w:r>
            <w:r w:rsidRPr="000F6278">
              <w:t>IF A.4.1-1/2 AND A.4.1-2/8 AND A.4.1-3/1 AND (A.4.1-4A/3 OR A.4.1-4A/4) AND A.4.3.2A.1-2/5 THEN R ELSE N/A</w:t>
            </w:r>
          </w:p>
        </w:tc>
      </w:tr>
      <w:tr w:rsidR="004A79F8" w:rsidRPr="000F6278" w14:paraId="4206003E"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50BA3F" w14:textId="77777777" w:rsidR="004A79F8" w:rsidRPr="000F6278" w:rsidRDefault="004A79F8" w:rsidP="00C06C04">
            <w:pPr>
              <w:pStyle w:val="TAN"/>
              <w:rPr>
                <w:rFonts w:eastAsia="SimSun"/>
                <w:lang w:eastAsia="zh-CN"/>
              </w:rPr>
            </w:pPr>
            <w:r w:rsidRPr="000F6278">
              <w:rPr>
                <w:rFonts w:eastAsia="SimSun"/>
                <w:lang w:eastAsia="zh-CN"/>
              </w:rPr>
              <w:t>C058</w:t>
            </w:r>
            <w:r w:rsidRPr="000F6278">
              <w:rPr>
                <w:rFonts w:eastAsia="SimSun"/>
                <w:lang w:eastAsia="zh-CN"/>
              </w:rPr>
              <w:tab/>
            </w:r>
            <w:r w:rsidRPr="000F6278">
              <w:t>IF A.4.1-1/2 AND A.4.1-2/8 AND A.4.1-3/1 AND (A.4.1-4A/3 OR A.4.1-4A/4) AND A.4.3.2A.1-2/6 THEN R ELSE N/A</w:t>
            </w:r>
          </w:p>
        </w:tc>
      </w:tr>
      <w:tr w:rsidR="004A79F8" w:rsidRPr="000F6278" w14:paraId="7F8A3D15"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441FF0" w14:textId="77777777" w:rsidR="004A79F8" w:rsidRPr="000F6278" w:rsidRDefault="004A79F8" w:rsidP="00C06C04">
            <w:pPr>
              <w:pStyle w:val="TAN"/>
              <w:rPr>
                <w:rFonts w:eastAsia="SimSun"/>
                <w:lang w:eastAsia="zh-CN"/>
              </w:rPr>
            </w:pPr>
            <w:r w:rsidRPr="000F6278">
              <w:rPr>
                <w:rFonts w:eastAsia="SimSun"/>
                <w:lang w:eastAsia="zh-CN"/>
              </w:rPr>
              <w:t>C059</w:t>
            </w:r>
            <w:r w:rsidRPr="000F6278">
              <w:rPr>
                <w:rFonts w:eastAsia="SimSun"/>
                <w:lang w:eastAsia="zh-CN"/>
              </w:rPr>
              <w:tab/>
            </w:r>
            <w:r w:rsidRPr="000F6278">
              <w:t>IF A.4.1-1/2 AND A.4.1-2/8 AND A.4.1-3/1 AND (A.4.1-4A/3 OR A.4.1-4A/4) AND A.4.3.2A.1-2/7 THEN R ELSE N/A</w:t>
            </w:r>
          </w:p>
        </w:tc>
      </w:tr>
      <w:tr w:rsidR="004A79F8" w:rsidRPr="000F6278" w14:paraId="0CFDFD67"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565B6B" w14:textId="77777777" w:rsidR="004A79F8" w:rsidRPr="000F6278" w:rsidRDefault="004A79F8" w:rsidP="00C06C04">
            <w:pPr>
              <w:pStyle w:val="TAN"/>
              <w:rPr>
                <w:rFonts w:eastAsia="SimSun"/>
                <w:lang w:eastAsia="zh-CN"/>
              </w:rPr>
            </w:pPr>
            <w:r w:rsidRPr="000F6278">
              <w:t>C060</w:t>
            </w:r>
            <w:r w:rsidRPr="000F6278">
              <w:tab/>
              <w:t>IF A.4.1-1/2 AND A.4.1-2/8 AND A.4.1-3/1 AND (A.4.3.2-1/14 OR A.4.3.2-1/15) THEN R ELSE N/A</w:t>
            </w:r>
          </w:p>
        </w:tc>
      </w:tr>
      <w:tr w:rsidR="004A79F8" w:rsidRPr="000F6278" w14:paraId="1C601997"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EF10B1" w14:textId="77777777" w:rsidR="004A79F8" w:rsidRPr="000F6278" w:rsidRDefault="004A79F8" w:rsidP="00C06C04">
            <w:pPr>
              <w:pStyle w:val="TAN"/>
            </w:pPr>
            <w:r w:rsidRPr="000F6278">
              <w:t>C061</w:t>
            </w:r>
            <w:r w:rsidRPr="000F6278">
              <w:tab/>
              <w:t>IF A.4.1-1/2 AND A.4.1-2/8 AND (A.4.1-3/1 OR A.4.1-3/2 OR A.4.1-3/3 OR A.4.1-3/5) THEN R ELSE N/A</w:t>
            </w:r>
          </w:p>
        </w:tc>
      </w:tr>
      <w:tr w:rsidR="004A79F8" w:rsidRPr="000F6278" w14:paraId="16F66C0D"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C26DAE" w14:textId="77777777" w:rsidR="004A79F8" w:rsidRPr="000F6278" w:rsidRDefault="004A79F8" w:rsidP="00C06C04">
            <w:pPr>
              <w:pStyle w:val="TAN"/>
            </w:pPr>
            <w:r w:rsidRPr="000F6278">
              <w:t>C061a</w:t>
            </w:r>
            <w:r w:rsidRPr="000F6278">
              <w:tab/>
              <w:t>IF A.4.1-1/2 AND A.4.1-2/8 AND (A.4.1-3/1 OR A.4.1-3/2 OR A.4.1-3/3 OR A.4.1-3/5) AND E032 THEN R ELSE N/A</w:t>
            </w:r>
          </w:p>
        </w:tc>
      </w:tr>
      <w:tr w:rsidR="004A79F8" w:rsidRPr="000F6278" w14:paraId="299CDE06"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9BFF46" w14:textId="77777777" w:rsidR="004A79F8" w:rsidRPr="000F6278" w:rsidRDefault="004A79F8" w:rsidP="00C06C04">
            <w:pPr>
              <w:pStyle w:val="TAN"/>
            </w:pPr>
            <w:r w:rsidRPr="000F6278">
              <w:t>C061b</w:t>
            </w:r>
            <w:r w:rsidRPr="000F6278">
              <w:tab/>
              <w:t>IF A.4.1-1/2 AND A.4.1-2/8 AND (A.4.1-3/1 OR A.4.1-3/2 OR A.4.1-3/3 OR A.4.1-3/5) AND E033 THEN R ELSE N/A</w:t>
            </w:r>
          </w:p>
        </w:tc>
      </w:tr>
      <w:tr w:rsidR="004A79F8" w:rsidRPr="000F6278" w14:paraId="13A30D46"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FE4B80" w14:textId="77777777" w:rsidR="004A79F8" w:rsidRPr="000F6278" w:rsidRDefault="004A79F8" w:rsidP="00C06C04">
            <w:pPr>
              <w:pStyle w:val="TAN"/>
            </w:pPr>
            <w:r w:rsidRPr="000F6278">
              <w:t>C062</w:t>
            </w:r>
            <w:r w:rsidRPr="000F6278">
              <w:tab/>
              <w:t>IF A.4.1-1/2 AND A.4.1.2/8 AND (A.4.1-3/1 OR A.4.1-3/2 OR A.4.1-3/3 OR A.4.1-3/5) AND A.4.3.9-1/1 THEN R ELSE N/A</w:t>
            </w:r>
          </w:p>
        </w:tc>
      </w:tr>
      <w:tr w:rsidR="004A79F8" w:rsidRPr="000F6278" w14:paraId="627150EB"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40EA81" w14:textId="77777777" w:rsidR="004A79F8" w:rsidRPr="000F6278" w:rsidRDefault="004A79F8" w:rsidP="00C06C04">
            <w:pPr>
              <w:pStyle w:val="TAN"/>
            </w:pPr>
            <w:r w:rsidRPr="000F6278">
              <w:t>C063</w:t>
            </w:r>
            <w:r w:rsidRPr="000F6278">
              <w:tab/>
              <w:t>IF (A.4.1-1/1 OR A.4.1-1/2) AND A.4.1-3/2 AND (A.4.1-4/3 OR A.4.1-4/2) AND A.4.3.2B.2.0-1A/2 THEN R ELSE N/A</w:t>
            </w:r>
          </w:p>
        </w:tc>
      </w:tr>
      <w:tr w:rsidR="004A79F8" w:rsidRPr="000F6278" w14:paraId="463D6B0F"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3A4387" w14:textId="77777777" w:rsidR="004A79F8" w:rsidRPr="000F6278" w:rsidRDefault="004A79F8" w:rsidP="00C06C04">
            <w:pPr>
              <w:pStyle w:val="TAN"/>
            </w:pPr>
            <w:r w:rsidRPr="000F6278">
              <w:lastRenderedPageBreak/>
              <w:t>C064</w:t>
            </w:r>
            <w:r w:rsidRPr="000F6278">
              <w:tab/>
              <w:t>IF (A.4.1-1/1 OR A.4.1-1/2) AND A.4.1-3/2 AND (A.4.1-4/3 OR A.4.1-4/2) AND A.4.3.2B.2.0-1A/3 THEN R ELSE N/A</w:t>
            </w:r>
          </w:p>
        </w:tc>
      </w:tr>
      <w:tr w:rsidR="004A79F8" w:rsidRPr="000F6278" w14:paraId="7F4B8E85"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40F032" w14:textId="77777777" w:rsidR="004A79F8" w:rsidRPr="000F6278" w:rsidRDefault="004A79F8" w:rsidP="00C06C04">
            <w:pPr>
              <w:pStyle w:val="TAN"/>
            </w:pPr>
            <w:r w:rsidRPr="000F6278">
              <w:t>C064a</w:t>
            </w:r>
            <w:r w:rsidRPr="000F6278">
              <w:tab/>
              <w:t>IF (A.4.1-1/1 OR A.4.1-1/2) AND A.4.1-3/2 AND (A.4.1-4/3 OR A.4.1-4/2) AND A.4.3.2B.2.0-1A/4 THEN R ELSE N/A</w:t>
            </w:r>
          </w:p>
        </w:tc>
      </w:tr>
      <w:tr w:rsidR="004A79F8" w:rsidRPr="000F6278" w14:paraId="03380F3A"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A774C9" w14:textId="77777777" w:rsidR="004A79F8" w:rsidRPr="000F6278" w:rsidRDefault="004A79F8" w:rsidP="00C06C04">
            <w:pPr>
              <w:pStyle w:val="TAN"/>
            </w:pPr>
            <w:r w:rsidRPr="000F6278">
              <w:t>C064b</w:t>
            </w:r>
            <w:r w:rsidRPr="000F6278">
              <w:tab/>
              <w:t>IF (A.4.1-1/1 OR A.4.1-1/2) AND A.4.1-3/2 AND (A.4.1-4/3 OR A.4.1-4/2) AND A.4.3.2B.2.0-1A/5 THEN R ELSE N/A</w:t>
            </w:r>
          </w:p>
        </w:tc>
      </w:tr>
      <w:tr w:rsidR="004A79F8" w:rsidRPr="000F6278" w14:paraId="38465983"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ACCD22" w14:textId="198F1059" w:rsidR="004A79F8" w:rsidRPr="00564AD1" w:rsidRDefault="004A79F8" w:rsidP="00C06C04">
            <w:pPr>
              <w:pStyle w:val="TAN"/>
              <w:rPr>
                <w:highlight w:val="green"/>
              </w:rPr>
            </w:pPr>
            <w:bookmarkStart w:id="12" w:name="_Hlk75949411"/>
            <w:r w:rsidRPr="00564AD1">
              <w:rPr>
                <w:highlight w:val="green"/>
              </w:rPr>
              <w:t>C065</w:t>
            </w:r>
            <w:r w:rsidRPr="00564AD1">
              <w:rPr>
                <w:highlight w:val="green"/>
              </w:rPr>
              <w:tab/>
            </w:r>
            <w:ins w:id="13" w:author="Fernando Alonso Macias" w:date="2023-03-01T17:30:00Z">
              <w:r w:rsidR="00AE77A3" w:rsidRPr="00564AD1">
                <w:rPr>
                  <w:highlight w:val="green"/>
                </w:rPr>
                <w:t>IF (A.4.1-4/1 OR A.4.1-4/2 OR A.4.1-4/3) AND A.4.1-3/2 AND (IF (A.4.1-1/1 AND (A.4.3.2-1/42 OR A.4.3.2-1/43 OR A.4.3.2-1/44)) OR (A.4.1-1/2 AND (A.4.3.2-1/42a OR A.4.3.2-1/43a OR A.4.3.2-1/44a))) AND (A.4.3.2-1/24 OR A.4.3.2-1/24A) THEN R ELSE N/A</w:t>
              </w:r>
            </w:ins>
            <w:del w:id="14" w:author="Fernando Alonso Macias" w:date="2023-03-01T17:30:00Z">
              <w:r w:rsidRPr="00564AD1" w:rsidDel="00AE77A3">
                <w:rPr>
                  <w:highlight w:val="green"/>
                </w:rPr>
                <w:delText xml:space="preserve">IF (A.4.1-4/1 OR A.4.1-4/2 OR A.4.1-4/3) </w:delText>
              </w:r>
              <w:r w:rsidRPr="00564AD1" w:rsidDel="00AE77A3">
                <w:rPr>
                  <w:highlight w:val="green"/>
                  <w:lang w:eastAsia="zh-CN"/>
                </w:rPr>
                <w:delText xml:space="preserve">AND A.4.1-3/2 AND (A.4.3.2-1/42 OR A.4.3.2-1/43 OR A.4.3.2-1/44) AND (A.4.3.2-1/24 OR A.4.3.2-1/24A) </w:delText>
              </w:r>
              <w:r w:rsidRPr="00564AD1" w:rsidDel="00AE77A3">
                <w:rPr>
                  <w:highlight w:val="green"/>
                </w:rPr>
                <w:delText>THEN R ELSE N/A</w:delText>
              </w:r>
            </w:del>
          </w:p>
        </w:tc>
      </w:tr>
      <w:tr w:rsidR="004A79F8" w:rsidRPr="000F6278" w14:paraId="4B59BD72"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E4BDFE" w14:textId="5E9DECB6" w:rsidR="004A79F8" w:rsidRPr="00564AD1" w:rsidRDefault="004A79F8" w:rsidP="00C06C04">
            <w:pPr>
              <w:pStyle w:val="TAN"/>
              <w:rPr>
                <w:highlight w:val="green"/>
              </w:rPr>
            </w:pPr>
            <w:r w:rsidRPr="00564AD1">
              <w:rPr>
                <w:highlight w:val="green"/>
              </w:rPr>
              <w:t>C065a</w:t>
            </w:r>
            <w:r w:rsidRPr="00564AD1">
              <w:rPr>
                <w:highlight w:val="green"/>
              </w:rPr>
              <w:tab/>
            </w:r>
            <w:ins w:id="15" w:author="Fernando Alonso Macias" w:date="2023-03-01T17:30:00Z">
              <w:r w:rsidR="00564AD1" w:rsidRPr="00564AD1">
                <w:rPr>
                  <w:highlight w:val="green"/>
                </w:rPr>
                <w:t>IF (A.4.1-4/1 OR A.4.1-4/2 OR A.4.1-4/3) AND A.4.1-3/2 AND (IF (A.4.1-1/1 AND (A.4.3.2-1/42 OR A.4.3.2-1/43 OR A.4.3.2-1/44)) OR (A.4.1-1/2 AND (A.4.3.2-1/42a OR A.4.3.2-1/43a OR A.4.3.2-1/44a))) AND (A.4.3.2-1/24 OR A.4.3.2-1/24A) AND A.4.3.2A.1-1/1 THEN R ELSE N/A</w:t>
              </w:r>
            </w:ins>
            <w:del w:id="16" w:author="Fernando Alonso Macias" w:date="2023-03-01T17:30:00Z">
              <w:r w:rsidRPr="00564AD1" w:rsidDel="00564AD1">
                <w:rPr>
                  <w:highlight w:val="green"/>
                </w:rPr>
                <w:delText xml:space="preserve">IF (A.4.1-4/1 OR A.4.1-4/2 OR A.4.1-4/3) </w:delText>
              </w:r>
              <w:r w:rsidRPr="00564AD1" w:rsidDel="00564AD1">
                <w:rPr>
                  <w:highlight w:val="green"/>
                  <w:lang w:eastAsia="zh-CN"/>
                </w:rPr>
                <w:delText xml:space="preserve">AND A.4.1-3/2 AND (A.4.3.2-1/42 OR A.4.3.2-1/43 OR A.4.3.2-1/44) AND (A.4.3.2-1/24 OR A.4.3.2-1/24A) AND A.4.3.2A.1-1/1 </w:delText>
              </w:r>
              <w:r w:rsidRPr="00564AD1" w:rsidDel="00564AD1">
                <w:rPr>
                  <w:highlight w:val="green"/>
                </w:rPr>
                <w:delText>THEN R ELSE N/A</w:delText>
              </w:r>
            </w:del>
          </w:p>
        </w:tc>
      </w:tr>
      <w:bookmarkEnd w:id="12"/>
      <w:tr w:rsidR="004A79F8" w:rsidRPr="000F6278" w14:paraId="55D02BDE"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C5A823" w14:textId="623F549D" w:rsidR="004A79F8" w:rsidRPr="00564AD1" w:rsidRDefault="004A79F8" w:rsidP="00C06C04">
            <w:pPr>
              <w:pStyle w:val="TAN"/>
              <w:rPr>
                <w:highlight w:val="green"/>
              </w:rPr>
            </w:pPr>
            <w:r w:rsidRPr="00564AD1">
              <w:rPr>
                <w:highlight w:val="green"/>
              </w:rPr>
              <w:t>C065b</w:t>
            </w:r>
            <w:r w:rsidRPr="00564AD1">
              <w:rPr>
                <w:highlight w:val="green"/>
              </w:rPr>
              <w:tab/>
            </w:r>
            <w:ins w:id="17" w:author="Fernando Alonso Macias" w:date="2023-03-01T17:30:00Z">
              <w:r w:rsidR="00564AD1" w:rsidRPr="00564AD1">
                <w:rPr>
                  <w:highlight w:val="green"/>
                </w:rPr>
                <w:t>IF (A.4.1-4/1 OR A.4.1-4/2 OR A.4.1-4/3) AND A.4.1-3/2 AND (IF (A.4.1-1/1 AND (A.4.3.2-1/42 OR A.4.3.2-1/43 OR A.4.3.2-1/44)) OR (A.4.1-1/2 AND (A.4.3.2-1/42a OR A.4.3.2-1/43a OR A.4.3.2-1/44a))) THEN R ELSE N/A</w:t>
              </w:r>
            </w:ins>
            <w:del w:id="18" w:author="Fernando Alonso Macias" w:date="2023-03-01T17:30:00Z">
              <w:r w:rsidRPr="00564AD1" w:rsidDel="00564AD1">
                <w:rPr>
                  <w:highlight w:val="green"/>
                </w:rPr>
                <w:delText xml:space="preserve">IF (A.4.1-4/1 OR A.4.1-4/2 OR A.4.1-4/3) </w:delText>
              </w:r>
              <w:r w:rsidRPr="00564AD1" w:rsidDel="00564AD1">
                <w:rPr>
                  <w:highlight w:val="green"/>
                  <w:lang w:eastAsia="zh-CN"/>
                </w:rPr>
                <w:delText xml:space="preserve">AND A.4.1-3/2 AND (A.4.3.2-1/42 OR A.4.3.2-1/43) </w:delText>
              </w:r>
              <w:r w:rsidRPr="00564AD1" w:rsidDel="00564AD1">
                <w:rPr>
                  <w:highlight w:val="green"/>
                </w:rPr>
                <w:delText>THEN R ELSE N/A</w:delText>
              </w:r>
            </w:del>
          </w:p>
        </w:tc>
      </w:tr>
      <w:tr w:rsidR="00DA32FA" w:rsidRPr="000F6278" w14:paraId="28E9C7D8" w14:textId="77777777" w:rsidTr="00C06C04">
        <w:trPr>
          <w:cantSplit/>
          <w:trHeight w:val="105"/>
          <w:jc w:val="center"/>
          <w:ins w:id="19" w:author="Fernando Alonso Macias" w:date="2023-02-13T20:08:00Z"/>
        </w:trPr>
        <w:tc>
          <w:tcPr>
            <w:tcW w:w="9750" w:type="dxa"/>
            <w:tcBorders>
              <w:top w:val="single" w:sz="4" w:space="0" w:color="auto"/>
              <w:left w:val="single" w:sz="4" w:space="0" w:color="auto"/>
              <w:bottom w:val="single" w:sz="4" w:space="0" w:color="auto"/>
              <w:right w:val="single" w:sz="4" w:space="0" w:color="auto"/>
            </w:tcBorders>
          </w:tcPr>
          <w:p w14:paraId="2167DF2F" w14:textId="07B3AB6F" w:rsidR="00DA32FA" w:rsidRPr="00564AD1" w:rsidRDefault="00DA32FA" w:rsidP="00C06C04">
            <w:pPr>
              <w:pStyle w:val="TAN"/>
              <w:rPr>
                <w:ins w:id="20" w:author="Fernando Alonso Macias" w:date="2023-02-13T20:08:00Z"/>
                <w:highlight w:val="green"/>
              </w:rPr>
            </w:pPr>
            <w:ins w:id="21" w:author="Fernando Alonso Macias" w:date="2023-02-13T20:09:00Z">
              <w:r w:rsidRPr="00564AD1">
                <w:rPr>
                  <w:highlight w:val="green"/>
                </w:rPr>
                <w:t>C065c</w:t>
              </w:r>
              <w:r w:rsidRPr="00564AD1">
                <w:rPr>
                  <w:highlight w:val="green"/>
                </w:rPr>
                <w:tab/>
              </w:r>
            </w:ins>
            <w:ins w:id="22" w:author="Fernando Alonso Macias" w:date="2023-03-01T17:31:00Z">
              <w:r w:rsidR="00564AD1" w:rsidRPr="00564AD1">
                <w:rPr>
                  <w:highlight w:val="green"/>
                </w:rPr>
                <w:t>IF (A.4.1-4/4 OR A.4.1-4/5) AND A.4.1-3/2 AND (A.4.3.2-1/42b OR A.4.3.2-1/43b) THEN R ELSE N/A</w:t>
              </w:r>
            </w:ins>
          </w:p>
        </w:tc>
      </w:tr>
      <w:tr w:rsidR="004A79F8" w:rsidRPr="000F6278" w14:paraId="79C167DA"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2FC5BB" w14:textId="363C9FB6" w:rsidR="004A79F8" w:rsidRPr="001071B3" w:rsidRDefault="004A79F8" w:rsidP="00C06C04">
            <w:pPr>
              <w:pStyle w:val="TAN"/>
              <w:rPr>
                <w:highlight w:val="green"/>
              </w:rPr>
            </w:pPr>
            <w:r w:rsidRPr="001071B3">
              <w:rPr>
                <w:highlight w:val="green"/>
              </w:rPr>
              <w:t>C066</w:t>
            </w:r>
            <w:r w:rsidRPr="001071B3">
              <w:rPr>
                <w:highlight w:val="green"/>
              </w:rPr>
              <w:tab/>
            </w:r>
            <w:ins w:id="23" w:author="Fernando Alonso Macias" w:date="2023-03-01T17:20:00Z">
              <w:r w:rsidR="000428CF" w:rsidRPr="001071B3">
                <w:rPr>
                  <w:highlight w:val="green"/>
                </w:rPr>
                <w:t xml:space="preserve">IF </w:t>
              </w:r>
            </w:ins>
            <w:ins w:id="24" w:author="Fernando Alonso Macias" w:date="2023-03-01T17:26:00Z">
              <w:r w:rsidR="001E01E0">
                <w:rPr>
                  <w:highlight w:val="green"/>
                </w:rPr>
                <w:t>(</w:t>
              </w:r>
            </w:ins>
            <w:ins w:id="25" w:author="Fernando Alonso Macias" w:date="2023-03-01T17:20:00Z">
              <w:r w:rsidR="000428CF" w:rsidRPr="001071B3">
                <w:rPr>
                  <w:highlight w:val="green"/>
                </w:rPr>
                <w:t>(A.4.1-1/1 AND (A.4.3.2-1/42 OR A.4.3.2-1/43 OR A.4.3.2-1/44)) OR (A.4.1-1/2 AND (A.4.3.2-1/42a OR A.4.3.2-1/43a OR A.4.3.2-1/44a))</w:t>
              </w:r>
            </w:ins>
            <w:ins w:id="26" w:author="Fernando Alonso Macias" w:date="2023-03-01T17:26:00Z">
              <w:r w:rsidR="001E01E0">
                <w:rPr>
                  <w:highlight w:val="green"/>
                </w:rPr>
                <w:t>)</w:t>
              </w:r>
            </w:ins>
            <w:ins w:id="27" w:author="Fernando Alonso Macias" w:date="2023-03-01T17:20:00Z">
              <w:r w:rsidR="000428CF" w:rsidRPr="001071B3">
                <w:rPr>
                  <w:highlight w:val="green"/>
                </w:rPr>
                <w:t xml:space="preserve"> AND A.4.1-2/7 AND A.4.1-3/1 AND (A.4.3.2-1/24 OR A.4.3.2-1/24A) THEN R ELSE N/A</w:t>
              </w:r>
            </w:ins>
            <w:del w:id="28" w:author="Fernando Alonso Macias" w:date="2023-03-01T17:20:00Z">
              <w:r w:rsidRPr="001071B3" w:rsidDel="000428CF">
                <w:rPr>
                  <w:highlight w:val="green"/>
                </w:rPr>
                <w:delText xml:space="preserve">IF </w:delText>
              </w:r>
              <w:r w:rsidRPr="001071B3" w:rsidDel="000428CF">
                <w:rPr>
                  <w:highlight w:val="green"/>
                  <w:lang w:eastAsia="zh-CN"/>
                </w:rPr>
                <w:delText xml:space="preserve">(A.4.1-1/1 OR A.4.1-1/2) AND A.4.1-2/7 AND A.4.1-3/1 AND (A.4.3.2-1/42 OR A.4.3.2-1/43 OR A.4.3.2-1/44) AND (A.4.3.2-1/24 OR A.4.3.2-1/24A) </w:delText>
              </w:r>
              <w:r w:rsidRPr="001071B3" w:rsidDel="000428CF">
                <w:rPr>
                  <w:highlight w:val="green"/>
                </w:rPr>
                <w:delText>THEN R ELSE N/A</w:delText>
              </w:r>
            </w:del>
          </w:p>
        </w:tc>
      </w:tr>
      <w:tr w:rsidR="004A79F8" w:rsidRPr="000F6278" w14:paraId="7DF70D6B"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BA1CFF" w14:textId="1B402617" w:rsidR="004A79F8" w:rsidRPr="001071B3" w:rsidRDefault="004A79F8" w:rsidP="00C06C04">
            <w:pPr>
              <w:pStyle w:val="TAN"/>
              <w:rPr>
                <w:highlight w:val="green"/>
              </w:rPr>
            </w:pPr>
            <w:r w:rsidRPr="001071B3">
              <w:rPr>
                <w:highlight w:val="green"/>
              </w:rPr>
              <w:t>C066a</w:t>
            </w:r>
            <w:r w:rsidRPr="001071B3">
              <w:rPr>
                <w:highlight w:val="green"/>
              </w:rPr>
              <w:tab/>
            </w:r>
            <w:ins w:id="29" w:author="Fernando Alonso Macias" w:date="2023-03-01T17:20:00Z">
              <w:r w:rsidR="00752FD9" w:rsidRPr="001071B3">
                <w:rPr>
                  <w:highlight w:val="green"/>
                </w:rPr>
                <w:t xml:space="preserve">IF </w:t>
              </w:r>
            </w:ins>
            <w:ins w:id="30" w:author="Fernando Alonso Macias" w:date="2023-03-01T17:26:00Z">
              <w:r w:rsidR="001E01E0">
                <w:rPr>
                  <w:highlight w:val="green"/>
                </w:rPr>
                <w:t>(</w:t>
              </w:r>
            </w:ins>
            <w:ins w:id="31" w:author="Fernando Alonso Macias" w:date="2023-03-01T17:20:00Z">
              <w:r w:rsidR="00752FD9" w:rsidRPr="001071B3">
                <w:rPr>
                  <w:highlight w:val="green"/>
                </w:rPr>
                <w:t>(A.4.1-1/1 AND (A.4.3.2-1/42 OR A.4.3.2-1/43 OR A.4.3.2-1/44)) OR (A.4.1-1/2 AND (A.4.3.2-1/42a OR A.4.3.2-1/43a OR A.4.3.2-1/44a))</w:t>
              </w:r>
            </w:ins>
            <w:ins w:id="32" w:author="Fernando Alonso Macias" w:date="2023-03-01T17:26:00Z">
              <w:r w:rsidR="001E01E0">
                <w:rPr>
                  <w:highlight w:val="green"/>
                </w:rPr>
                <w:t>)</w:t>
              </w:r>
            </w:ins>
            <w:ins w:id="33" w:author="Fernando Alonso Macias" w:date="2023-03-01T17:20:00Z">
              <w:r w:rsidR="00752FD9" w:rsidRPr="001071B3">
                <w:rPr>
                  <w:highlight w:val="green"/>
                </w:rPr>
                <w:t xml:space="preserve"> AND A.4.1-2/7 AND A.4.1-3/1 AND (A.4.3.2-1/24 OR A.4.3.2-1/24A) AND A.4.3.2A.1-1/1 THEN R ELSE N/A</w:t>
              </w:r>
            </w:ins>
            <w:del w:id="34" w:author="Fernando Alonso Macias" w:date="2023-03-01T17:20:00Z">
              <w:r w:rsidRPr="001071B3" w:rsidDel="00752FD9">
                <w:rPr>
                  <w:highlight w:val="green"/>
                </w:rPr>
                <w:delText xml:space="preserve">IF </w:delText>
              </w:r>
              <w:r w:rsidRPr="001071B3" w:rsidDel="00752FD9">
                <w:rPr>
                  <w:highlight w:val="green"/>
                  <w:lang w:eastAsia="zh-CN"/>
                </w:rPr>
                <w:delText xml:space="preserve">(A.4.1-1/1 OR A.4.1-1/2) AND A.4.1-2/7 AND A.4.1-3/1 AND (A.4.3.2-1/42 OR A.4.3.2-1/43 OR A.4.3.2-1/44) AND (A.4.3.2-1/24 OR A.4.3.2-1/24A) AND A.4.3.2A.1-1/1 </w:delText>
              </w:r>
              <w:r w:rsidRPr="001071B3" w:rsidDel="00752FD9">
                <w:rPr>
                  <w:highlight w:val="green"/>
                </w:rPr>
                <w:delText>THEN R ELSE N/A</w:delText>
              </w:r>
            </w:del>
          </w:p>
        </w:tc>
      </w:tr>
      <w:tr w:rsidR="004A79F8" w:rsidRPr="000F6278" w14:paraId="40E3577A"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CAB736" w14:textId="78BB7698" w:rsidR="004A79F8" w:rsidRPr="001071B3" w:rsidRDefault="004A79F8" w:rsidP="00C06C04">
            <w:pPr>
              <w:pStyle w:val="TAN"/>
              <w:rPr>
                <w:highlight w:val="green"/>
              </w:rPr>
            </w:pPr>
            <w:r w:rsidRPr="001071B3">
              <w:rPr>
                <w:highlight w:val="green"/>
              </w:rPr>
              <w:t>C066b</w:t>
            </w:r>
            <w:r w:rsidRPr="001071B3">
              <w:rPr>
                <w:highlight w:val="green"/>
              </w:rPr>
              <w:tab/>
            </w:r>
            <w:ins w:id="35" w:author="Fernando Alonso Macias" w:date="2023-03-01T17:21:00Z">
              <w:r w:rsidR="00752FD9" w:rsidRPr="001071B3">
                <w:rPr>
                  <w:highlight w:val="green"/>
                </w:rPr>
                <w:t xml:space="preserve">IF </w:t>
              </w:r>
            </w:ins>
            <w:ins w:id="36" w:author="Fernando Alonso Macias" w:date="2023-03-01T17:26:00Z">
              <w:r w:rsidR="001E01E0">
                <w:rPr>
                  <w:highlight w:val="green"/>
                </w:rPr>
                <w:t>(</w:t>
              </w:r>
            </w:ins>
            <w:ins w:id="37" w:author="Fernando Alonso Macias" w:date="2023-03-01T17:21:00Z">
              <w:r w:rsidR="00752FD9" w:rsidRPr="001071B3">
                <w:rPr>
                  <w:highlight w:val="green"/>
                </w:rPr>
                <w:t>(A.4.1-1/1 AND (A.4.3.2-1/42 OR A.4.3.2-1/43 OR A.4.3.2-1/44)) OR (A.4.1-1/2 AND (A.4.3.2-1/42a OR A.4.3.2-1/43a OR A.4.3.2-1/44a))</w:t>
              </w:r>
            </w:ins>
            <w:ins w:id="38" w:author="Fernando Alonso Macias" w:date="2023-03-01T17:26:00Z">
              <w:r w:rsidR="001E01E0">
                <w:rPr>
                  <w:highlight w:val="green"/>
                </w:rPr>
                <w:t>)</w:t>
              </w:r>
            </w:ins>
            <w:ins w:id="39" w:author="Fernando Alonso Macias" w:date="2023-03-01T17:21:00Z">
              <w:r w:rsidR="00752FD9" w:rsidRPr="001071B3">
                <w:rPr>
                  <w:highlight w:val="green"/>
                </w:rPr>
                <w:t xml:space="preserve"> AND A.4.1-2/7 AND A.4.1-3/1 THEN R ELSE N/A</w:t>
              </w:r>
            </w:ins>
            <w:del w:id="40" w:author="Fernando Alonso Macias" w:date="2023-03-01T17:21:00Z">
              <w:r w:rsidRPr="001071B3" w:rsidDel="00752FD9">
                <w:rPr>
                  <w:highlight w:val="green"/>
                </w:rPr>
                <w:delText xml:space="preserve">IF </w:delText>
              </w:r>
              <w:r w:rsidRPr="001071B3" w:rsidDel="00752FD9">
                <w:rPr>
                  <w:highlight w:val="green"/>
                  <w:lang w:eastAsia="zh-CN"/>
                </w:rPr>
                <w:delText xml:space="preserve">(A.4.1-1/1 OR A.4.1-1/2) AND A.4.1-2/7 AND A.4.1-3/1 AND (A.4.3.2-1/42 OR A.4.3.2-1/43) </w:delText>
              </w:r>
              <w:r w:rsidRPr="001071B3" w:rsidDel="00752FD9">
                <w:rPr>
                  <w:highlight w:val="green"/>
                </w:rPr>
                <w:delText>THEN R ELSE N/A</w:delText>
              </w:r>
            </w:del>
          </w:p>
        </w:tc>
      </w:tr>
      <w:tr w:rsidR="006677CD" w:rsidRPr="000F6278" w14:paraId="55FFEF7D" w14:textId="77777777" w:rsidTr="00C06C04">
        <w:trPr>
          <w:cantSplit/>
          <w:trHeight w:val="105"/>
          <w:jc w:val="center"/>
          <w:ins w:id="41" w:author="Fernando Alonso Macias" w:date="2023-02-13T20:10:00Z"/>
        </w:trPr>
        <w:tc>
          <w:tcPr>
            <w:tcW w:w="9750" w:type="dxa"/>
            <w:tcBorders>
              <w:top w:val="single" w:sz="4" w:space="0" w:color="auto"/>
              <w:left w:val="single" w:sz="4" w:space="0" w:color="auto"/>
              <w:bottom w:val="single" w:sz="4" w:space="0" w:color="auto"/>
              <w:right w:val="single" w:sz="4" w:space="0" w:color="auto"/>
            </w:tcBorders>
          </w:tcPr>
          <w:p w14:paraId="45FEAB56" w14:textId="17D0D9B4" w:rsidR="006677CD" w:rsidRPr="001071B3" w:rsidRDefault="006677CD" w:rsidP="00C06C04">
            <w:pPr>
              <w:pStyle w:val="TAN"/>
              <w:rPr>
                <w:ins w:id="42" w:author="Fernando Alonso Macias" w:date="2023-02-13T20:10:00Z"/>
                <w:highlight w:val="green"/>
              </w:rPr>
            </w:pPr>
            <w:ins w:id="43" w:author="Fernando Alonso Macias" w:date="2023-02-13T20:10:00Z">
              <w:r w:rsidRPr="001071B3">
                <w:rPr>
                  <w:highlight w:val="green"/>
                </w:rPr>
                <w:t>C066c</w:t>
              </w:r>
              <w:r w:rsidRPr="001071B3">
                <w:rPr>
                  <w:highlight w:val="green"/>
                </w:rPr>
                <w:tab/>
              </w:r>
            </w:ins>
            <w:ins w:id="44" w:author="Fernando Alonso Macias" w:date="2023-03-01T17:21:00Z">
              <w:r w:rsidR="001071B3" w:rsidRPr="001071B3">
                <w:rPr>
                  <w:highlight w:val="green"/>
                </w:rPr>
                <w:t>IF A.4.1-1/2 AND A.4.1-2/8 AND A.4.1-3/2 AND (A.4.3.2-1/42b OR A.4.3.2-1/43b) THEN R ELSE N/A</w:t>
              </w:r>
            </w:ins>
          </w:p>
        </w:tc>
      </w:tr>
      <w:tr w:rsidR="004A79F8" w:rsidRPr="000F6278" w14:paraId="46BE445A"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9FBA62" w14:textId="77777777" w:rsidR="004A79F8" w:rsidRPr="000F6278" w:rsidRDefault="004A79F8" w:rsidP="00C06C04">
            <w:pPr>
              <w:pStyle w:val="TAN"/>
            </w:pPr>
            <w:r w:rsidRPr="000F6278">
              <w:t>C067</w:t>
            </w:r>
            <w:r w:rsidRPr="000F6278">
              <w:tab/>
              <w:t>IF (A.4.1-4/1 OR A.4.1-4/2 OR A.4.1-4/3 OR A.4.1-4/5) AND (A.4.1-4A/1 OR A.4.1-4A/2 OR A.4.1-4A/5) AND A.4.1-3/2 THEN R ELSE N/A</w:t>
            </w:r>
          </w:p>
        </w:tc>
      </w:tr>
      <w:tr w:rsidR="004A79F8" w:rsidRPr="000F6278" w14:paraId="1BDA3DC6"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510930" w14:textId="77777777" w:rsidR="004A79F8" w:rsidRPr="000F6278" w:rsidRDefault="004A79F8" w:rsidP="00C06C04">
            <w:pPr>
              <w:pStyle w:val="TAN"/>
            </w:pPr>
            <w:r w:rsidRPr="000F6278">
              <w:t>C068</w:t>
            </w:r>
            <w:r w:rsidRPr="000F6278">
              <w:tab/>
              <w:t>IF (A.4.1-4/1 OR A.4.1-4/2 OR A.4.1-4/3 OR A.4.1-4/5) AND [10] A.4.6-1/1 AND A.4.1-3/2 THEN R ELSE N/A</w:t>
            </w:r>
          </w:p>
        </w:tc>
      </w:tr>
      <w:tr w:rsidR="004A79F8" w:rsidRPr="000F6278" w14:paraId="438AD4A0"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808569" w14:textId="77777777" w:rsidR="004A79F8" w:rsidRPr="000F6278" w:rsidRDefault="004A79F8" w:rsidP="00C06C04">
            <w:pPr>
              <w:pStyle w:val="TAN"/>
            </w:pPr>
            <w:r w:rsidRPr="000F6278">
              <w:t>C069</w:t>
            </w:r>
            <w:r w:rsidRPr="000F6278">
              <w:tab/>
              <w:t>IF (A.4.1-4/4 OR A.4.1-4/5) AND A.4.1-3/2 AND A.4.3.6-1/6 THEN R ELSE N/A</w:t>
            </w:r>
          </w:p>
        </w:tc>
      </w:tr>
      <w:tr w:rsidR="004A79F8" w:rsidRPr="000F6278" w14:paraId="230C9D86"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0BE2E7" w14:textId="77777777" w:rsidR="004A79F8" w:rsidRPr="000F6278" w:rsidRDefault="004A79F8" w:rsidP="00C06C04">
            <w:pPr>
              <w:pStyle w:val="TAN"/>
              <w:rPr>
                <w:lang w:eastAsia="zh-CN"/>
              </w:rPr>
            </w:pPr>
            <w:bookmarkStart w:id="45" w:name="_Hlk75949227"/>
            <w:r w:rsidRPr="000F6278">
              <w:t>C070</w:t>
            </w:r>
            <w:r w:rsidRPr="000F6278">
              <w:tab/>
              <w:t>IF A.4.1-1/1 AND (A.4.1-3/1 OR A.4.1-3/2 OR A.4.1-3/3 OR A.4.1-3/5) AND A.4.3.2-</w:t>
            </w:r>
            <w:r w:rsidRPr="000F6278">
              <w:rPr>
                <w:lang w:eastAsia="zh-CN"/>
              </w:rPr>
              <w:t xml:space="preserve">1/41 </w:t>
            </w:r>
            <w:r w:rsidRPr="000F6278">
              <w:t>AND NOT A.4.3.1-7a/2 THEN R ELSE N/A</w:t>
            </w:r>
          </w:p>
        </w:tc>
      </w:tr>
      <w:tr w:rsidR="004A79F8" w:rsidRPr="000F6278" w14:paraId="4D3C2907"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03DCD8" w14:textId="77777777" w:rsidR="004A79F8" w:rsidRPr="000F6278" w:rsidRDefault="004A79F8" w:rsidP="00C06C04">
            <w:pPr>
              <w:pStyle w:val="TAN"/>
              <w:ind w:left="805" w:hanging="805"/>
            </w:pPr>
            <w:r w:rsidRPr="000F6278">
              <w:t>C071</w:t>
            </w:r>
            <w:r w:rsidRPr="000F6278">
              <w:tab/>
              <w:t>IF A.4.1-1/2 AND (A.4.1-3/1 OR A.4.1-3/2 OR A.4.1-3/3 OR A.4.1-3/5) AND A.4.3.2-1/41 AND NOT A.4.3.1-7a/3 THEN R ELSE N/A</w:t>
            </w:r>
          </w:p>
        </w:tc>
      </w:tr>
      <w:tr w:rsidR="004A79F8" w:rsidRPr="000F6278" w14:paraId="26207104"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FED43A" w14:textId="77777777" w:rsidR="004A79F8" w:rsidRPr="000F6278" w:rsidRDefault="004A79F8" w:rsidP="00C06C04">
            <w:pPr>
              <w:pStyle w:val="TAN"/>
              <w:ind w:left="805" w:hanging="805"/>
            </w:pPr>
            <w:r w:rsidRPr="000F6278">
              <w:t>C072</w:t>
            </w:r>
            <w:r w:rsidRPr="000F6278">
              <w:tab/>
              <w:t>IF A.4.1-1/1 AND (A.4.1-3/1 OR A.4.1-3/2 OR A.4.1-3/3 OR A.4.1-3/5) AND A.4.3.2-1/41 AND (NOT A.4.3.9-1/2 AND A.4.3.9-4a/7 OR (A.4.3.9-4a/1 OR A.4.3.9-4a/2 OR A.4.3.9-4a/3 OR A.4.3.9-4a/66 OR A.4.3.9-4a/70)) THEN R ELSE N/A</w:t>
            </w:r>
          </w:p>
        </w:tc>
      </w:tr>
      <w:tr w:rsidR="004A79F8" w:rsidRPr="000F6278" w14:paraId="1BFEBC7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9C65EB" w14:textId="77777777" w:rsidR="004A79F8" w:rsidRPr="000F6278" w:rsidRDefault="004A79F8" w:rsidP="00C06C04">
            <w:pPr>
              <w:pStyle w:val="TAN"/>
              <w:ind w:left="805" w:hanging="805"/>
            </w:pPr>
            <w:r w:rsidRPr="000F6278">
              <w:t>C073</w:t>
            </w:r>
            <w:r w:rsidRPr="000F6278">
              <w:tab/>
              <w:t>IF A.4.1-1/2 AND (A.4.1-3/1 OR A.4.1-3/2 OR A.4.1-3/3 OR A.4.1-3/5) AND A.4.3.2-1/41 AND (A.4.3.9-4b/38 OR A.4.3.9-4b/41 OR A.4.3.9-4b/77 OR A.4.3.9-4b/78 OR A.4.3.9-4b/79) OR (A.4.3.9-4b/34 OR A.4.3.9-4b/39 OR A.4.3.9-4b/40 OR A.4.3.9-4b/48)) THEN R ELSE N/A</w:t>
            </w:r>
          </w:p>
        </w:tc>
        <w:bookmarkEnd w:id="45"/>
      </w:tr>
      <w:tr w:rsidR="004A79F8" w:rsidRPr="000F6278" w14:paraId="2F590DB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900D40" w14:textId="77777777" w:rsidR="004A79F8" w:rsidRPr="000F6278" w:rsidRDefault="004A79F8" w:rsidP="00C06C04">
            <w:pPr>
              <w:pStyle w:val="TAN"/>
              <w:rPr>
                <w:lang w:eastAsia="zh-CN"/>
              </w:rPr>
            </w:pPr>
            <w:bookmarkStart w:id="46" w:name="_Hlk75949332"/>
            <w:r w:rsidRPr="000F6278">
              <w:t>C074</w:t>
            </w:r>
            <w:r w:rsidRPr="000F6278">
              <w:tab/>
              <w:t>IF A.4.1-1/1 AND (A.4.1-3/1 OR A.4.1-3/2 OR A.4.1-3/3 OR A.4.1-3/5) AND A.4.3.2-</w:t>
            </w:r>
            <w:r w:rsidRPr="000F6278">
              <w:rPr>
                <w:lang w:eastAsia="zh-CN"/>
              </w:rPr>
              <w:t xml:space="preserve">1/39 AND </w:t>
            </w:r>
            <w:r w:rsidRPr="000F6278">
              <w:t>A.4.3.2-</w:t>
            </w:r>
            <w:r w:rsidRPr="000F6278">
              <w:rPr>
                <w:lang w:eastAsia="zh-CN"/>
              </w:rPr>
              <w:t xml:space="preserve">1/40 </w:t>
            </w:r>
            <w:r w:rsidRPr="000F6278">
              <w:t>AND NOT A.4.3.1-7a/2 THEN R ELSE N/A</w:t>
            </w:r>
          </w:p>
        </w:tc>
      </w:tr>
      <w:tr w:rsidR="004A79F8" w:rsidRPr="000F6278" w14:paraId="6ED3CF5E"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6F170C" w14:textId="77777777" w:rsidR="004A79F8" w:rsidRPr="000F6278" w:rsidRDefault="004A79F8" w:rsidP="00C06C04">
            <w:pPr>
              <w:pStyle w:val="TAN"/>
              <w:rPr>
                <w:lang w:eastAsia="zh-CN"/>
              </w:rPr>
            </w:pPr>
            <w:r w:rsidRPr="000F6278">
              <w:t>C075</w:t>
            </w:r>
            <w:r w:rsidRPr="000F6278">
              <w:tab/>
              <w:t>IF A.4.1-1/2 AND (A.4.1-3/1 OR A.4.1-3/2 OR A.4.1-3/3 OR A.4.1-3/5) AND A.4.3.2-1/39 AND A.4.3.2-1/40 AND NOT A.4.3.1-7a/3 THEN R ELSE N/A</w:t>
            </w:r>
          </w:p>
        </w:tc>
      </w:tr>
      <w:tr w:rsidR="004A79F8" w:rsidRPr="000F6278" w14:paraId="4E5013B3"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C74933" w14:textId="77777777" w:rsidR="004A79F8" w:rsidRPr="000F6278" w:rsidRDefault="004A79F8" w:rsidP="00C06C04">
            <w:pPr>
              <w:pStyle w:val="TAN"/>
              <w:rPr>
                <w:lang w:eastAsia="zh-CN"/>
              </w:rPr>
            </w:pPr>
            <w:r w:rsidRPr="000F6278">
              <w:t>C076</w:t>
            </w:r>
            <w:r w:rsidRPr="000F6278">
              <w:tab/>
              <w:t>IF A.4.1-1/1 AND (A.4.1-3/1 OR A.4.1-3/2 OR A.4.1-3/3 OR A.4.1-3/5) AND A.4.3.2-1/39 AND A.4.3.2-1/40 AND (NOT A.4.3.9-1/2 AND A.4.3.9-4a/7 OR (A.4.3.9-4a/1 OR A.4.3.9-4a/2 OR A.4.3.9-4a/3 OR A.4.3.9-4a/66 OR A.4.3.9-4a/70)) THEN R ELSE N/A</w:t>
            </w:r>
          </w:p>
        </w:tc>
      </w:tr>
      <w:tr w:rsidR="004A79F8" w:rsidRPr="000F6278" w14:paraId="263BC3D8"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10A2A0" w14:textId="77777777" w:rsidR="004A79F8" w:rsidRPr="000F6278" w:rsidRDefault="004A79F8" w:rsidP="00C06C04">
            <w:pPr>
              <w:pStyle w:val="TAN"/>
              <w:rPr>
                <w:lang w:eastAsia="zh-CN"/>
              </w:rPr>
            </w:pPr>
            <w:r w:rsidRPr="000F6278">
              <w:t>C077</w:t>
            </w:r>
            <w:r w:rsidRPr="000F6278">
              <w:tab/>
              <w:t>IF A.4.1-1/2 AND (A.4.1-3/1 OR A.4.1-3/2 OR A.4.1-3/3 OR A.4.1-3/5) AND A.4.3.2-1/39 AND A.4.3.2-1/40 AND (A.4.3.9-4b/38 OR A.4.3.9-4b/41 OR A.4.3.9-4b/77 OR A.4.3.9-4b/78 OR A.4.3.9-4b/79) OR (A.4.3.9-4b/34 OR A.4.3.9-4b/39 OR A.4.3.9-4b/40 OR A.4.3.9-4b/48)) THEN R ELSE N/A</w:t>
            </w:r>
          </w:p>
        </w:tc>
        <w:bookmarkEnd w:id="46"/>
      </w:tr>
      <w:tr w:rsidR="004A79F8" w:rsidRPr="000F6278" w14:paraId="50BC26C0"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D508B6" w14:textId="77777777" w:rsidR="004A79F8" w:rsidRPr="000F6278" w:rsidRDefault="004A79F8" w:rsidP="00C06C04">
            <w:pPr>
              <w:pStyle w:val="TAN"/>
              <w:rPr>
                <w:lang w:eastAsia="zh-CN"/>
              </w:rPr>
            </w:pPr>
            <w:r w:rsidRPr="000F6278">
              <w:rPr>
                <w:lang w:eastAsia="zh-CN"/>
              </w:rPr>
              <w:t>C078</w:t>
            </w:r>
            <w:r w:rsidRPr="000F6278">
              <w:rPr>
                <w:lang w:eastAsia="zh-CN"/>
              </w:rPr>
              <w:tab/>
              <w:t>IF (A.4.1-1/1 OR A.4.1-1/2)</w:t>
            </w:r>
            <w:r w:rsidRPr="000F6278">
              <w:t xml:space="preserve"> </w:t>
            </w:r>
            <w:r w:rsidRPr="000F6278">
              <w:rPr>
                <w:lang w:eastAsia="zh-CN"/>
              </w:rPr>
              <w:t>AND A.4.1-2/7 AND A.4.1-3/1</w:t>
            </w:r>
            <w:r w:rsidRPr="000F6278">
              <w:t xml:space="preserve"> </w:t>
            </w:r>
            <w:r w:rsidRPr="000F6278">
              <w:rPr>
                <w:lang w:eastAsia="zh-CN"/>
              </w:rPr>
              <w:t>AND (A.4.1-2/3 OR A.4.1-2/5) AND A.4.1-4A/1 AND A.4.3.2A.1-1/1</w:t>
            </w:r>
            <w:r w:rsidRPr="000F6278">
              <w:t xml:space="preserve"> </w:t>
            </w:r>
            <w:r w:rsidRPr="000F6278">
              <w:rPr>
                <w:lang w:eastAsia="zh-CN"/>
              </w:rPr>
              <w:t>THEN R ELSE N/A</w:t>
            </w:r>
          </w:p>
        </w:tc>
      </w:tr>
      <w:tr w:rsidR="004A79F8" w:rsidRPr="000F6278" w14:paraId="4F2DAE4D"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277E85" w14:textId="77777777" w:rsidR="004A79F8" w:rsidRPr="000F6278" w:rsidRDefault="004A79F8" w:rsidP="00C06C04">
            <w:pPr>
              <w:pStyle w:val="TAN"/>
              <w:rPr>
                <w:lang w:eastAsia="zh-CN"/>
              </w:rPr>
            </w:pPr>
            <w:r w:rsidRPr="000F6278">
              <w:rPr>
                <w:lang w:eastAsia="zh-CN"/>
              </w:rPr>
              <w:t>C079</w:t>
            </w:r>
            <w:r w:rsidRPr="000F6278">
              <w:rPr>
                <w:lang w:eastAsia="zh-CN"/>
              </w:rPr>
              <w:tab/>
            </w:r>
            <w:r w:rsidRPr="000F6278">
              <w:t>IF A.4.1-1/3 AND A.4.1-2/7 THEN R ELSE N/A</w:t>
            </w:r>
          </w:p>
        </w:tc>
      </w:tr>
      <w:tr w:rsidR="004A79F8" w:rsidRPr="000F6278" w14:paraId="46642560"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848EB9" w14:textId="77777777" w:rsidR="004A79F8" w:rsidRPr="000F6278" w:rsidRDefault="004A79F8" w:rsidP="00C06C04">
            <w:pPr>
              <w:pStyle w:val="TAN"/>
              <w:rPr>
                <w:lang w:eastAsia="zh-CN"/>
              </w:rPr>
            </w:pPr>
            <w:r w:rsidRPr="000F6278">
              <w:rPr>
                <w:lang w:eastAsia="zh-CN"/>
              </w:rPr>
              <w:t>C079a</w:t>
            </w:r>
            <w:r w:rsidRPr="000F6278">
              <w:rPr>
                <w:lang w:eastAsia="zh-CN"/>
              </w:rPr>
              <w:tab/>
            </w:r>
            <w:r w:rsidRPr="000F6278">
              <w:t>IF (A.4.1-1/1 OR A.4.1-1/2) AND A.4.1-1/3 AND A.4.1-2/7 THEN R ELSE N/A</w:t>
            </w:r>
          </w:p>
        </w:tc>
      </w:tr>
      <w:tr w:rsidR="004A79F8" w:rsidRPr="000F6278" w14:paraId="4D405EA7"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FAA95F" w14:textId="77777777" w:rsidR="004A79F8" w:rsidRPr="000F6278" w:rsidRDefault="004A79F8" w:rsidP="00C06C04">
            <w:pPr>
              <w:pStyle w:val="TAN"/>
              <w:rPr>
                <w:rFonts w:eastAsia="SimSun"/>
                <w:lang w:eastAsia="zh-CN"/>
              </w:rPr>
            </w:pPr>
            <w:r w:rsidRPr="000F6278">
              <w:rPr>
                <w:rFonts w:eastAsia="SimSun"/>
                <w:lang w:eastAsia="zh-CN"/>
              </w:rPr>
              <w:t>C080</w:t>
            </w:r>
            <w:r w:rsidRPr="000F6278">
              <w:rPr>
                <w:rFonts w:eastAsia="SimSun"/>
                <w:lang w:eastAsia="zh-CN"/>
              </w:rPr>
              <w:tab/>
            </w:r>
            <w:r w:rsidRPr="000F6278">
              <w:t>IF ([</w:t>
            </w:r>
            <w:proofErr w:type="gramStart"/>
            <w:r w:rsidRPr="000F6278">
              <w:t>10]A.</w:t>
            </w:r>
            <w:proofErr w:type="gramEnd"/>
            <w:r w:rsidRPr="000F6278">
              <w:t>4.1-1/1 OR [10]A.4.1-1/2) AND A.4.1-1/2 AND A.4.1-2/8 THEN R ELSE N/A</w:t>
            </w:r>
          </w:p>
        </w:tc>
      </w:tr>
      <w:tr w:rsidR="004A79F8" w:rsidRPr="000F6278" w14:paraId="67546C69"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7C0EE6" w14:textId="77777777" w:rsidR="004A79F8" w:rsidRPr="000F6278" w:rsidRDefault="004A79F8" w:rsidP="00C06C04">
            <w:pPr>
              <w:pStyle w:val="TAN"/>
              <w:rPr>
                <w:rFonts w:eastAsia="SimSun"/>
                <w:lang w:eastAsia="zh-CN"/>
              </w:rPr>
            </w:pPr>
            <w:r w:rsidRPr="000F6278">
              <w:rPr>
                <w:rFonts w:eastAsia="SimSun"/>
                <w:lang w:eastAsia="zh-CN"/>
              </w:rPr>
              <w:t>C080a</w:t>
            </w:r>
            <w:r w:rsidRPr="000F6278">
              <w:rPr>
                <w:rFonts w:eastAsia="SimSun"/>
                <w:lang w:eastAsia="zh-CN"/>
              </w:rPr>
              <w:tab/>
            </w:r>
            <w:r w:rsidRPr="000F6278">
              <w:t>IF ([</w:t>
            </w:r>
            <w:proofErr w:type="gramStart"/>
            <w:r w:rsidRPr="000F6278">
              <w:t>10]A.</w:t>
            </w:r>
            <w:proofErr w:type="gramEnd"/>
            <w:r w:rsidRPr="000F6278">
              <w:t>4.1-1/1 OR [10]A.4.1-1/2) AND A.4.1-1/2 AND A.4.1-2/8 AND A.4.3.5-1/1</w:t>
            </w:r>
            <w:r w:rsidRPr="000F6278">
              <w:rPr>
                <w:lang w:eastAsia="zh-CN"/>
              </w:rPr>
              <w:t xml:space="preserve"> </w:t>
            </w:r>
            <w:r w:rsidRPr="000F6278">
              <w:t>THEN R ELSE N/A</w:t>
            </w:r>
          </w:p>
        </w:tc>
      </w:tr>
      <w:tr w:rsidR="004A79F8" w:rsidRPr="000F6278" w14:paraId="413802D9"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CFF6B3" w14:textId="77777777" w:rsidR="004A79F8" w:rsidRPr="000F6278" w:rsidRDefault="004A79F8" w:rsidP="00C06C04">
            <w:pPr>
              <w:pStyle w:val="TAN"/>
              <w:rPr>
                <w:rFonts w:eastAsia="SimSun"/>
                <w:lang w:eastAsia="zh-CN"/>
              </w:rPr>
            </w:pPr>
            <w:r w:rsidRPr="000F6278">
              <w:rPr>
                <w:rFonts w:eastAsia="SimSun"/>
                <w:lang w:eastAsia="zh-CN"/>
              </w:rPr>
              <w:t>C081</w:t>
            </w:r>
            <w:r w:rsidRPr="000F6278">
              <w:rPr>
                <w:rFonts w:eastAsia="SimSun"/>
                <w:lang w:eastAsia="zh-CN"/>
              </w:rPr>
              <w:tab/>
            </w:r>
            <w:r w:rsidRPr="000F6278">
              <w:t>IF ([</w:t>
            </w:r>
            <w:proofErr w:type="gramStart"/>
            <w:r w:rsidRPr="000F6278">
              <w:t>10]A.</w:t>
            </w:r>
            <w:proofErr w:type="gramEnd"/>
            <w:r w:rsidRPr="000F6278">
              <w:t>4.1-1/1 OR [10]A.4.1-1/2) AND (A.4.1-3/2 OR A.4.1-3/5) AND (A.4.3.6-1/46 OR A.4.3.6-</w:t>
            </w:r>
            <w:r w:rsidRPr="000F6278">
              <w:rPr>
                <w:lang w:eastAsia="zh-CN"/>
              </w:rPr>
              <w:t>1/47</w:t>
            </w:r>
            <w:r w:rsidRPr="000F6278">
              <w:t>) THEN R ELSE N/A</w:t>
            </w:r>
          </w:p>
        </w:tc>
      </w:tr>
      <w:tr w:rsidR="004A79F8" w:rsidRPr="000F6278" w14:paraId="450EB8E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D22629" w14:textId="77777777" w:rsidR="004A79F8" w:rsidRPr="000F6278" w:rsidRDefault="004A79F8" w:rsidP="00C06C04">
            <w:pPr>
              <w:pStyle w:val="TAN"/>
              <w:rPr>
                <w:rFonts w:eastAsia="SimSun"/>
                <w:lang w:eastAsia="zh-CN"/>
              </w:rPr>
            </w:pPr>
            <w:r w:rsidRPr="000F6278">
              <w:rPr>
                <w:rFonts w:eastAsia="SimSun"/>
                <w:lang w:eastAsia="zh-CN"/>
              </w:rPr>
              <w:lastRenderedPageBreak/>
              <w:t>C081a</w:t>
            </w:r>
            <w:r w:rsidRPr="000F6278">
              <w:rPr>
                <w:rFonts w:eastAsia="SimSun"/>
                <w:lang w:eastAsia="zh-CN"/>
              </w:rPr>
              <w:tab/>
            </w:r>
            <w:r w:rsidRPr="000F6278">
              <w:t>IF ([</w:t>
            </w:r>
            <w:proofErr w:type="gramStart"/>
            <w:r w:rsidRPr="000F6278">
              <w:t>10]A.</w:t>
            </w:r>
            <w:proofErr w:type="gramEnd"/>
            <w:r w:rsidRPr="000F6278">
              <w:t>4.1-1/1 OR [10]A.4.1-1/2) AND (A.4.1-3/2 OR A.4.1-3/5) AND [10]A.4.4-1a/5</w:t>
            </w:r>
            <w:r w:rsidRPr="000F6278">
              <w:rPr>
                <w:lang w:eastAsia="zh-CN"/>
              </w:rPr>
              <w:t xml:space="preserve"> </w:t>
            </w:r>
            <w:r w:rsidRPr="000F6278">
              <w:t>AND (A.4.3.6-1/46 OR A.4.3.6-</w:t>
            </w:r>
            <w:r w:rsidRPr="000F6278">
              <w:rPr>
                <w:lang w:eastAsia="zh-CN"/>
              </w:rPr>
              <w:t>1/47</w:t>
            </w:r>
            <w:r w:rsidRPr="000F6278">
              <w:t>) THEN R ELSE N/A</w:t>
            </w:r>
          </w:p>
        </w:tc>
      </w:tr>
      <w:tr w:rsidR="004A79F8" w:rsidRPr="000F6278" w14:paraId="40FA7B75"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D75C3D" w14:textId="77777777" w:rsidR="004A79F8" w:rsidRPr="000F6278" w:rsidRDefault="004A79F8" w:rsidP="00C06C04">
            <w:pPr>
              <w:pStyle w:val="TAN"/>
              <w:rPr>
                <w:rFonts w:eastAsia="SimSun"/>
                <w:lang w:eastAsia="zh-CN"/>
              </w:rPr>
            </w:pPr>
            <w:r w:rsidRPr="000F6278">
              <w:rPr>
                <w:rFonts w:eastAsia="SimSun"/>
                <w:lang w:eastAsia="zh-CN"/>
              </w:rPr>
              <w:t>C082</w:t>
            </w:r>
            <w:r w:rsidRPr="000F6278">
              <w:rPr>
                <w:rFonts w:eastAsia="SimSun"/>
                <w:lang w:eastAsia="zh-CN"/>
              </w:rPr>
              <w:tab/>
            </w:r>
            <w:r w:rsidRPr="000F6278">
              <w:t>IF (A.4.1-4/1 OR A.4.1-4/2 OR A.4.1-4/3 OR A.4.1-4/5) AND A.4.1-3/2 AND A.4.3.2-1/</w:t>
            </w:r>
            <w:r w:rsidRPr="000F6278">
              <w:rPr>
                <w:lang w:eastAsia="ja-JP"/>
              </w:rPr>
              <w:t>63</w:t>
            </w:r>
            <w:r w:rsidRPr="000F6278">
              <w:t xml:space="preserve"> AND A.4.3.2-1/65 THEN R ELSE N/A</w:t>
            </w:r>
          </w:p>
        </w:tc>
      </w:tr>
      <w:tr w:rsidR="004A79F8" w:rsidRPr="000F6278" w14:paraId="2ECA2766"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5F1589" w14:textId="77777777" w:rsidR="004A79F8" w:rsidRPr="000F6278" w:rsidRDefault="004A79F8" w:rsidP="00C06C04">
            <w:pPr>
              <w:pStyle w:val="TAN"/>
              <w:rPr>
                <w:rFonts w:eastAsia="SimSun"/>
                <w:lang w:eastAsia="zh-CN"/>
              </w:rPr>
            </w:pPr>
            <w:r w:rsidRPr="000F6278">
              <w:rPr>
                <w:rFonts w:eastAsia="SimSun"/>
                <w:lang w:eastAsia="zh-CN"/>
              </w:rPr>
              <w:t>C082a</w:t>
            </w:r>
            <w:r w:rsidRPr="000F6278">
              <w:rPr>
                <w:rFonts w:eastAsia="SimSun"/>
                <w:lang w:eastAsia="zh-CN"/>
              </w:rPr>
              <w:tab/>
              <w:t>I</w:t>
            </w:r>
            <w:r w:rsidRPr="000F6278">
              <w:t>F (A.4.1-4/1 OR A.4.1-4/2 OR A.4.1-4/3 OR A.4.1-4/5) AND A.4.1-3/2 AND A.4.3.2-1/63 AND A.4.3.2-1/65 AND A.4.3.5-1/1 THEN R ELSE N/A</w:t>
            </w:r>
          </w:p>
        </w:tc>
      </w:tr>
      <w:tr w:rsidR="004A79F8" w:rsidRPr="000F6278" w14:paraId="35CEDDAD"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564CD9" w14:textId="77777777" w:rsidR="004A79F8" w:rsidRPr="000F6278" w:rsidRDefault="004A79F8" w:rsidP="00C06C04">
            <w:pPr>
              <w:pStyle w:val="TAN"/>
              <w:rPr>
                <w:rFonts w:eastAsia="SimSun"/>
                <w:lang w:eastAsia="zh-CN"/>
              </w:rPr>
            </w:pPr>
            <w:r w:rsidRPr="000F6278">
              <w:rPr>
                <w:rFonts w:eastAsia="SimSun"/>
                <w:lang w:eastAsia="zh-CN"/>
              </w:rPr>
              <w:t>C083</w:t>
            </w:r>
            <w:r w:rsidRPr="000F6278">
              <w:rPr>
                <w:rFonts w:eastAsia="SimSun"/>
                <w:lang w:eastAsia="zh-CN"/>
              </w:rPr>
              <w:tab/>
            </w:r>
            <w:r w:rsidRPr="000F6278">
              <w:t>IF (A.4.1-4/1 OR A.4.1-4/2 OR A.4.1-4/3 OR A.4.1-4/5) AND A.4.1-3/2 AND A.4.3.6-1/41 AND A.4.3.2-1/64 AND A.4.3.2-1/65 THEN R ELSE N/A</w:t>
            </w:r>
          </w:p>
        </w:tc>
      </w:tr>
      <w:tr w:rsidR="004A79F8" w:rsidRPr="000F6278" w14:paraId="124A463D"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1AFC34" w14:textId="77777777" w:rsidR="004A79F8" w:rsidRPr="000F6278" w:rsidRDefault="004A79F8" w:rsidP="00C06C04">
            <w:pPr>
              <w:pStyle w:val="TAN"/>
              <w:rPr>
                <w:rFonts w:eastAsia="SimSun"/>
                <w:lang w:eastAsia="zh-CN"/>
              </w:rPr>
            </w:pPr>
            <w:r w:rsidRPr="000F6278">
              <w:rPr>
                <w:rFonts w:eastAsia="SimSun"/>
                <w:lang w:eastAsia="zh-CN"/>
              </w:rPr>
              <w:t>C083a</w:t>
            </w:r>
            <w:r w:rsidRPr="000F6278">
              <w:rPr>
                <w:rFonts w:eastAsia="SimSun"/>
                <w:lang w:eastAsia="zh-CN"/>
              </w:rPr>
              <w:tab/>
            </w:r>
            <w:r w:rsidRPr="000F6278">
              <w:t>IF (A.4.1-4/1 OR A.4.1-4/2 OR A.4.1-4/3 OR A.4.1-4/5) AND A.4.1-3/2 AND A.4.3.6-1/41 AND A.4.3.2-1/64 AND A.4.3.2-1/65 AND A.4.3.5-1/1 THEN R ELSE N/A</w:t>
            </w:r>
          </w:p>
        </w:tc>
      </w:tr>
      <w:tr w:rsidR="004A79F8" w:rsidRPr="000F6278" w14:paraId="1B849552"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75427D" w14:textId="77777777" w:rsidR="004A79F8" w:rsidRPr="000F6278" w:rsidRDefault="004A79F8" w:rsidP="00C06C04">
            <w:pPr>
              <w:pStyle w:val="TAN"/>
              <w:rPr>
                <w:rFonts w:eastAsia="SimSun"/>
                <w:lang w:eastAsia="zh-CN"/>
              </w:rPr>
            </w:pPr>
            <w:r w:rsidRPr="000F6278">
              <w:rPr>
                <w:rFonts w:eastAsia="SimSun"/>
                <w:lang w:eastAsia="zh-CN"/>
              </w:rPr>
              <w:t>C084</w:t>
            </w:r>
            <w:r w:rsidRPr="000F6278">
              <w:rPr>
                <w:rFonts w:eastAsia="SimSun"/>
                <w:lang w:eastAsia="zh-CN"/>
              </w:rPr>
              <w:tab/>
            </w:r>
            <w:r w:rsidRPr="000F6278">
              <w:t>IF (A.4.1-1/1 OR A.4.1-1/2) AND A.4.1-2/7 AND A.4.1-3/1 AND A.4.3.2-1/</w:t>
            </w:r>
            <w:r w:rsidRPr="000F6278">
              <w:rPr>
                <w:lang w:eastAsia="ja-JP"/>
              </w:rPr>
              <w:t>63</w:t>
            </w:r>
            <w:r w:rsidRPr="000F6278">
              <w:t xml:space="preserve"> AND A.4.3.2-1/65 THEN R ELSE N/A</w:t>
            </w:r>
          </w:p>
        </w:tc>
      </w:tr>
      <w:tr w:rsidR="004A79F8" w:rsidRPr="000F6278" w14:paraId="53B2C744"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613172" w14:textId="77777777" w:rsidR="004A79F8" w:rsidRPr="000F6278" w:rsidRDefault="004A79F8" w:rsidP="00C06C04">
            <w:pPr>
              <w:pStyle w:val="TAN"/>
              <w:rPr>
                <w:rFonts w:eastAsia="SimSun"/>
                <w:lang w:eastAsia="zh-CN"/>
              </w:rPr>
            </w:pPr>
            <w:r w:rsidRPr="000F6278">
              <w:rPr>
                <w:rFonts w:eastAsia="SimSun"/>
                <w:lang w:eastAsia="zh-CN"/>
              </w:rPr>
              <w:t>C084a</w:t>
            </w:r>
            <w:r w:rsidRPr="000F6278">
              <w:rPr>
                <w:rFonts w:eastAsia="SimSun"/>
                <w:lang w:eastAsia="zh-CN"/>
              </w:rPr>
              <w:tab/>
            </w:r>
            <w:r w:rsidRPr="000F6278">
              <w:t>IF (A.4.1-1/1 OR A.4.1-1/2) AND A.4.1-2/7 AND A.4.1-3/1 AND A.4.3.2-1/</w:t>
            </w:r>
            <w:r w:rsidRPr="000F6278">
              <w:rPr>
                <w:lang w:eastAsia="ja-JP"/>
              </w:rPr>
              <w:t>63</w:t>
            </w:r>
            <w:r w:rsidRPr="000F6278">
              <w:t xml:space="preserve"> AND A.4.3.2-1/65 AND A.4.3.5-1/1THEN R ELSE N/A</w:t>
            </w:r>
          </w:p>
        </w:tc>
      </w:tr>
      <w:tr w:rsidR="004A79F8" w:rsidRPr="000F6278" w14:paraId="0E1426D7"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936847" w14:textId="77777777" w:rsidR="004A79F8" w:rsidRPr="000F6278" w:rsidRDefault="004A79F8" w:rsidP="00C06C04">
            <w:pPr>
              <w:pStyle w:val="TAN"/>
              <w:rPr>
                <w:rFonts w:eastAsia="SimSun"/>
                <w:lang w:eastAsia="zh-CN"/>
              </w:rPr>
            </w:pPr>
            <w:r w:rsidRPr="000F6278">
              <w:rPr>
                <w:rFonts w:eastAsia="SimSun"/>
                <w:lang w:eastAsia="zh-CN"/>
              </w:rPr>
              <w:t>C085</w:t>
            </w:r>
            <w:r w:rsidRPr="000F6278">
              <w:rPr>
                <w:rFonts w:eastAsia="SimSun"/>
                <w:lang w:eastAsia="zh-CN"/>
              </w:rPr>
              <w:tab/>
            </w:r>
            <w:r w:rsidRPr="000F6278">
              <w:t>IF (A.4.1-1/1 OR A.4.1-1/2) AND A.4.1-2/7 AND A.4.1-3/1 AND A.4.3.6-1/41 AND A.4.3.2-1/64 AND A.4.3.2-1/65 THEN R ELSE N/A</w:t>
            </w:r>
          </w:p>
        </w:tc>
      </w:tr>
      <w:tr w:rsidR="004A79F8" w:rsidRPr="000F6278" w14:paraId="6DF9D20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22BEAD" w14:textId="77777777" w:rsidR="004A79F8" w:rsidRPr="000F6278" w:rsidRDefault="004A79F8" w:rsidP="00C06C04">
            <w:pPr>
              <w:pStyle w:val="TAN"/>
              <w:rPr>
                <w:rFonts w:eastAsia="SimSun"/>
                <w:lang w:eastAsia="zh-CN"/>
              </w:rPr>
            </w:pPr>
            <w:r w:rsidRPr="000F6278">
              <w:rPr>
                <w:rFonts w:eastAsia="SimSun"/>
                <w:lang w:eastAsia="zh-CN"/>
              </w:rPr>
              <w:t>C085a</w:t>
            </w:r>
            <w:r w:rsidRPr="000F6278">
              <w:rPr>
                <w:rFonts w:eastAsia="SimSun"/>
                <w:lang w:eastAsia="zh-CN"/>
              </w:rPr>
              <w:tab/>
            </w:r>
            <w:r w:rsidRPr="000F6278">
              <w:t>IF (A.4.1-1/1 OR A.4.1-1/2) AND A.4.1-2/7 AND A.4.1-3/1 AND A.4.3.6-1/41 AND A.4.3.2-1/64 AND A.4.3.2-1/65 AND A.4.3.5-1/1 THEN R ELSE N/A</w:t>
            </w:r>
          </w:p>
        </w:tc>
      </w:tr>
      <w:tr w:rsidR="004A79F8" w:rsidRPr="000F6278" w14:paraId="57EB915F"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FA646E" w14:textId="77777777" w:rsidR="004A79F8" w:rsidRPr="000F6278" w:rsidRDefault="004A79F8" w:rsidP="00C06C04">
            <w:pPr>
              <w:pStyle w:val="TAN"/>
              <w:rPr>
                <w:rFonts w:eastAsia="SimSun"/>
                <w:lang w:eastAsia="zh-CN"/>
              </w:rPr>
            </w:pPr>
            <w:r w:rsidRPr="000F6278">
              <w:t>C086</w:t>
            </w:r>
            <w:r w:rsidRPr="000F6278">
              <w:tab/>
              <w:t>IF ((A.4.1-1/1 AND [</w:t>
            </w:r>
            <w:proofErr w:type="gramStart"/>
            <w:r w:rsidRPr="000F6278">
              <w:t>10]A.</w:t>
            </w:r>
            <w:proofErr w:type="gramEnd"/>
            <w:r w:rsidRPr="000F6278">
              <w:t>4.1-1/1) OR (A.4.1-1/1 AND [10]A.4.1-1/2) OR (A.4.1-1/2 AND [10]A.4.1-1/1) OR (A.4.1-1/2 AND [10]A.4.1-1/2)) AND A.4.1-2/7 THEN R ELSE N/A</w:t>
            </w:r>
          </w:p>
        </w:tc>
      </w:tr>
      <w:tr w:rsidR="004A79F8" w:rsidRPr="000F6278" w14:paraId="1D815F7A"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34D94F" w14:textId="77777777" w:rsidR="004A79F8" w:rsidRPr="000F6278" w:rsidRDefault="004A79F8" w:rsidP="00C06C04">
            <w:pPr>
              <w:pStyle w:val="TAN"/>
              <w:rPr>
                <w:rFonts w:eastAsia="SimSun"/>
                <w:lang w:eastAsia="zh-CN"/>
              </w:rPr>
            </w:pPr>
            <w:r w:rsidRPr="000F6278">
              <w:t>C086</w:t>
            </w:r>
            <w:r w:rsidRPr="000F6278">
              <w:rPr>
                <w:lang w:eastAsia="zh-CN"/>
              </w:rPr>
              <w:t>a</w:t>
            </w:r>
            <w:r w:rsidRPr="000F6278">
              <w:tab/>
              <w:t>IF ((A.4.1-1/1 AND [</w:t>
            </w:r>
            <w:proofErr w:type="gramStart"/>
            <w:r w:rsidRPr="000F6278">
              <w:t>10]A.</w:t>
            </w:r>
            <w:proofErr w:type="gramEnd"/>
            <w:r w:rsidRPr="000F6278">
              <w:t>4.1-1/1) OR (A.4.1-1/1 AND [10]A.4.1-1/2) OR (A.4.1-1/2 AND [10]A.4.1-1/1) OR (A.4.1-1/2 AND [10]A.4.1-1/2)) AND A.4.1-2/7 AND A.4.3.5-1/1</w:t>
            </w:r>
            <w:r w:rsidRPr="000F6278">
              <w:rPr>
                <w:lang w:eastAsia="zh-CN"/>
              </w:rPr>
              <w:t xml:space="preserve"> </w:t>
            </w:r>
            <w:r w:rsidRPr="000F6278">
              <w:t>THEN R ELSE N/A</w:t>
            </w:r>
          </w:p>
        </w:tc>
      </w:tr>
      <w:tr w:rsidR="004A79F8" w:rsidRPr="000F6278" w:rsidDel="00142FC1" w14:paraId="20593EC6"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389282" w14:textId="77777777" w:rsidR="004A79F8" w:rsidRPr="000F6278" w:rsidDel="00142FC1" w:rsidRDefault="004A79F8" w:rsidP="00C06C04">
            <w:pPr>
              <w:pStyle w:val="TAN"/>
            </w:pPr>
            <w:r w:rsidRPr="000F6278">
              <w:t>C087</w:t>
            </w:r>
            <w:r w:rsidRPr="000F6278">
              <w:tab/>
              <w:t>Void</w:t>
            </w:r>
          </w:p>
        </w:tc>
      </w:tr>
      <w:tr w:rsidR="004A79F8" w:rsidRPr="000F6278" w14:paraId="51527758"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C9F897" w14:textId="77777777" w:rsidR="004A79F8" w:rsidRPr="000F6278" w:rsidRDefault="004A79F8" w:rsidP="00C06C04">
            <w:pPr>
              <w:pStyle w:val="TAN"/>
            </w:pPr>
            <w:r w:rsidRPr="000F6278">
              <w:t>C088</w:t>
            </w:r>
            <w:r w:rsidRPr="000F6278">
              <w:tab/>
              <w:t xml:space="preserve">IF A.4.1-1/1 AND (A.4.1-3/1 OR A.4.1-3/2 OR A.4.1-3/3 OR A.4.1-3/5) AND NOT A.4.3.1-7a/2 </w:t>
            </w:r>
            <w:r w:rsidRPr="000F6278">
              <w:rPr>
                <w:rFonts w:eastAsia="SimSun"/>
                <w:lang w:eastAsia="zh-CN"/>
              </w:rPr>
              <w:t xml:space="preserve">AND </w:t>
            </w:r>
            <w:r w:rsidRPr="000F6278">
              <w:t>A.4.3.5-1/1 AND A.4.3.5-1/5 THEN R ELSE N/A</w:t>
            </w:r>
          </w:p>
        </w:tc>
      </w:tr>
      <w:tr w:rsidR="004A79F8" w:rsidRPr="000F6278" w14:paraId="58602A8A"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B9578A" w14:textId="77777777" w:rsidR="004A79F8" w:rsidRPr="000F6278" w:rsidRDefault="004A79F8" w:rsidP="00C06C04">
            <w:pPr>
              <w:pStyle w:val="TAN"/>
            </w:pPr>
            <w:r w:rsidRPr="000F6278">
              <w:t>C089</w:t>
            </w:r>
            <w:r w:rsidRPr="000F6278">
              <w:tab/>
              <w:t xml:space="preserve">IF A.4.1-1/1 AND (A.4.1-3/1 OR A.4.1-3/2 OR A.4.1-3/3 OR A.4.1-3/5) AND (NOT A.4.3.9-1/2 AND A.4.3.9-4a/7 OR (A.4.3.9-4a/1 OR A.4.3.9-4a/2 OR A.4.3.9-4a/3 OR A.4.3.9-4a/66 OR A.4.3.9-4a/70)) </w:t>
            </w:r>
            <w:r w:rsidRPr="000F6278">
              <w:rPr>
                <w:rFonts w:eastAsia="SimSun"/>
                <w:lang w:eastAsia="zh-CN"/>
              </w:rPr>
              <w:t xml:space="preserve">AND </w:t>
            </w:r>
            <w:r w:rsidRPr="000F6278">
              <w:t>A.4.3.5-1/1 AND A.4.3.5-1/5 THEN R ELSE N/A</w:t>
            </w:r>
          </w:p>
        </w:tc>
      </w:tr>
      <w:tr w:rsidR="004A79F8" w:rsidRPr="000F6278" w14:paraId="29B09E56"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4CCF10" w14:textId="77777777" w:rsidR="004A79F8" w:rsidRPr="000F6278" w:rsidRDefault="004A79F8" w:rsidP="00C06C04">
            <w:pPr>
              <w:pStyle w:val="TAN"/>
            </w:pPr>
            <w:r w:rsidRPr="000F6278">
              <w:t>C090</w:t>
            </w:r>
            <w:r w:rsidRPr="000F6278">
              <w:tab/>
              <w:t>IF A.4.1-1/2 AND (A.4.1-3/1 OR A.4.1-3/2 OR A.4.1-3/3 OR A.4.1-3/5) AND NOT A.4.3</w:t>
            </w:r>
            <w:r w:rsidRPr="000F6278">
              <w:rPr>
                <w:lang w:eastAsia="zh-CN"/>
              </w:rPr>
              <w:t>.1</w:t>
            </w:r>
            <w:r w:rsidRPr="000F6278">
              <w:t>-</w:t>
            </w:r>
            <w:r w:rsidRPr="000F6278">
              <w:rPr>
                <w:lang w:eastAsia="zh-CN"/>
              </w:rPr>
              <w:t>7</w:t>
            </w:r>
            <w:r w:rsidRPr="000F6278">
              <w:rPr>
                <w:rFonts w:eastAsia="SimSun"/>
                <w:lang w:eastAsia="zh-CN"/>
              </w:rPr>
              <w:t>a/3</w:t>
            </w:r>
            <w:r w:rsidRPr="000F6278">
              <w:t xml:space="preserve"> </w:t>
            </w:r>
            <w:r w:rsidRPr="000F6278">
              <w:rPr>
                <w:rFonts w:eastAsia="SimSun"/>
                <w:lang w:eastAsia="zh-CN"/>
              </w:rPr>
              <w:t xml:space="preserve">AND </w:t>
            </w:r>
            <w:r w:rsidRPr="000F6278">
              <w:t>A.4.3.5-1/1 AND A.4.3.5-1/5 THEN R ELSE N/A</w:t>
            </w:r>
          </w:p>
        </w:tc>
      </w:tr>
      <w:tr w:rsidR="004A79F8" w:rsidRPr="000F6278" w14:paraId="45FDC2FE"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B71717" w14:textId="77777777" w:rsidR="004A79F8" w:rsidRPr="000F6278" w:rsidRDefault="004A79F8" w:rsidP="00C06C04">
            <w:pPr>
              <w:pStyle w:val="TAN"/>
            </w:pPr>
            <w:r w:rsidRPr="000F6278">
              <w:t>C091</w:t>
            </w:r>
            <w:r w:rsidRPr="000F6278">
              <w:tab/>
              <w:t xml:space="preserve">IF A.4.1-1/2 AND (A.4.1-3/1 OR A.4.1-3/2 OR A.4.1-3/3 OR A.4.1-3/5) AND (NOT A.4.3.9-1/2 AND (A.4.3.9-4b/38 OR A.4.3.9-4b/41 OR A.4.3.9-4b/77 OR A.4.3.9-4b/78 OR A.4.3.9-4b/79) OR (A.4.3.9-4b/34 OR A.4.3.9-4b/39 OR A.4.3.9-4b/40 OR A.4.3.9-4b/48)) </w:t>
            </w:r>
            <w:r w:rsidRPr="000F6278">
              <w:rPr>
                <w:rFonts w:eastAsia="SimSun"/>
                <w:lang w:eastAsia="zh-CN"/>
              </w:rPr>
              <w:t xml:space="preserve">AND </w:t>
            </w:r>
            <w:r w:rsidRPr="000F6278">
              <w:t>A.4.3.5-1/1 AND A.4.3.5-1/5 THEN R ELSE N/A</w:t>
            </w:r>
          </w:p>
        </w:tc>
      </w:tr>
      <w:tr w:rsidR="004A79F8" w:rsidRPr="000F6278" w14:paraId="16CBF250"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2E6B02" w14:textId="77777777" w:rsidR="004A79F8" w:rsidRPr="000F6278" w:rsidRDefault="004A79F8" w:rsidP="00C06C04">
            <w:pPr>
              <w:pStyle w:val="TAN"/>
            </w:pPr>
            <w:r w:rsidRPr="000F6278">
              <w:t>C092</w:t>
            </w:r>
            <w:r w:rsidRPr="000F6278">
              <w:tab/>
              <w:t xml:space="preserve">IF A.4.1-1/2 AND A.4.1-2/8 AND (A.4.1-3/1 OR A.4.1-3/2 OR A.4.1-3/3 OR A.4.1-3/5) </w:t>
            </w:r>
            <w:r w:rsidRPr="000F6278">
              <w:rPr>
                <w:rFonts w:eastAsia="SimSun"/>
                <w:lang w:eastAsia="zh-CN"/>
              </w:rPr>
              <w:t xml:space="preserve">AND </w:t>
            </w:r>
            <w:r w:rsidRPr="000F6278">
              <w:t>A.4.3.5-1/1 AND A.4.3.5-1/5 THEN R ELSE N/A</w:t>
            </w:r>
          </w:p>
        </w:tc>
      </w:tr>
      <w:tr w:rsidR="004A79F8" w:rsidRPr="000F6278" w14:paraId="239FAAD3"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1B9E96" w14:textId="77777777" w:rsidR="004A79F8" w:rsidRPr="000F6278" w:rsidRDefault="004A79F8" w:rsidP="00C06C04">
            <w:pPr>
              <w:pStyle w:val="TAN"/>
            </w:pPr>
            <w:r w:rsidRPr="000F6278">
              <w:t>C093</w:t>
            </w:r>
            <w:r w:rsidRPr="000F6278">
              <w:tab/>
              <w:t xml:space="preserve">IF </w:t>
            </w:r>
            <w:r w:rsidRPr="000F6278">
              <w:rPr>
                <w:lang w:eastAsia="zh-CN"/>
              </w:rPr>
              <w:t xml:space="preserve">(A.4.1-1/1 OR A.4.1-1/2) AND A.4.1-2/7 AND A.4.1-3/1 </w:t>
            </w:r>
            <w:r w:rsidRPr="000F6278">
              <w:t>AND A.4.3.6-1/45 THEN R ELSE N/A</w:t>
            </w:r>
          </w:p>
        </w:tc>
      </w:tr>
      <w:tr w:rsidR="004A79F8" w:rsidRPr="000F6278" w14:paraId="3E49FB3F"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691B52" w14:textId="77777777" w:rsidR="004A79F8" w:rsidRPr="000F6278" w:rsidRDefault="004A79F8" w:rsidP="00C06C04">
            <w:pPr>
              <w:pStyle w:val="TAN"/>
            </w:pPr>
            <w:r w:rsidRPr="000F6278">
              <w:t>C094</w:t>
            </w:r>
            <w:r w:rsidRPr="000F6278">
              <w:tab/>
              <w:t>IF ((A.4.1-1/1 AND A.4.1-1/1) OR (A.4.1-1/1 AND A.4.1-1/2) OR (A.4.1-1/2 AND A.4.1-1/1) OR (A.4.1-1/2 AND A.4.1-1/2)) AND A.4.1-3/1 AND A.4.3.6-1/45 THEN R ELSE N/A</w:t>
            </w:r>
          </w:p>
        </w:tc>
      </w:tr>
      <w:tr w:rsidR="004A79F8" w:rsidRPr="000F6278" w14:paraId="0AC57BB7"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386D4A" w14:textId="77777777" w:rsidR="004A79F8" w:rsidRPr="000F6278" w:rsidRDefault="004A79F8" w:rsidP="00C06C04">
            <w:pPr>
              <w:pStyle w:val="TAN"/>
            </w:pPr>
            <w:r w:rsidRPr="000F6278">
              <w:t>C095</w:t>
            </w:r>
            <w:r w:rsidRPr="000F6278">
              <w:tab/>
              <w:t>IF A.4.1-1/2 AND A.4.1-2/8 AND A.4.1-3/1 AND A.4.3.6-1/45 THEN R ELSE N/A</w:t>
            </w:r>
          </w:p>
        </w:tc>
      </w:tr>
      <w:tr w:rsidR="004A79F8" w:rsidRPr="000F6278" w14:paraId="7232EA92"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27C810" w14:textId="77777777" w:rsidR="004A79F8" w:rsidRPr="000F6278" w:rsidRDefault="004A79F8" w:rsidP="00C06C04">
            <w:pPr>
              <w:pStyle w:val="TAN"/>
            </w:pPr>
            <w:r w:rsidRPr="000F6278">
              <w:t>C096</w:t>
            </w:r>
            <w:r w:rsidRPr="000F6278">
              <w:tab/>
              <w:t>IF ((A.4.1-1/1 OR A.4.1-1/2) AND [10] A.4.1-1/3) THEN R ELSE N/A</w:t>
            </w:r>
          </w:p>
        </w:tc>
      </w:tr>
      <w:tr w:rsidR="004A79F8" w:rsidRPr="000F6278" w14:paraId="7A25DBCD"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5DDE4C" w14:textId="77777777" w:rsidR="004A79F8" w:rsidRPr="000F6278" w:rsidRDefault="004A79F8" w:rsidP="00C06C04">
            <w:pPr>
              <w:pStyle w:val="TAN"/>
            </w:pPr>
            <w:r w:rsidRPr="000F6278">
              <w:rPr>
                <w:lang w:eastAsia="zh-CN"/>
              </w:rPr>
              <w:t>C097</w:t>
            </w:r>
            <w:r w:rsidRPr="000F6278">
              <w:rPr>
                <w:lang w:eastAsia="zh-CN"/>
              </w:rPr>
              <w:tab/>
            </w:r>
            <w:r w:rsidRPr="000F6278">
              <w:t xml:space="preserve">IF ((A.4.1-1/1 AND [10]A.4.1-1/1) OR (A.4.1-1/1 AND [10]A.4.1-1/2) OR (A.4.1-1/2 AND [10]A.4.1-1/1) OR (A.4.1-1/2 AND [10]A.4.1-1/2)) </w:t>
            </w:r>
            <w:r w:rsidRPr="000F6278">
              <w:rPr>
                <w:lang w:eastAsia="zh-CN"/>
              </w:rPr>
              <w:t xml:space="preserve">AND A.4.1-2/7 </w:t>
            </w:r>
            <w:r w:rsidRPr="000F6278">
              <w:t>AND A.4.1-3/2</w:t>
            </w:r>
            <w:r w:rsidRPr="000F6278">
              <w:rPr>
                <w:lang w:val="fr-FR" w:eastAsia="fr-FR"/>
              </w:rPr>
              <w:t xml:space="preserve"> AND A.4.3.5-1/1</w:t>
            </w:r>
            <w:r w:rsidRPr="000F6278">
              <w:t xml:space="preserve"> </w:t>
            </w:r>
            <w:r w:rsidRPr="000F6278">
              <w:rPr>
                <w:lang w:eastAsia="zh-CN"/>
              </w:rPr>
              <w:t xml:space="preserve">AND (A.4.3.11-1/1 OR A.4.3.11-1/3) </w:t>
            </w:r>
            <w:r w:rsidRPr="000F6278">
              <w:t>THEN R ELSE N/A</w:t>
            </w:r>
          </w:p>
        </w:tc>
      </w:tr>
      <w:tr w:rsidR="004A79F8" w:rsidRPr="000F6278" w14:paraId="383ED852"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6E51A5" w14:textId="77777777" w:rsidR="004A79F8" w:rsidRPr="000F6278" w:rsidRDefault="004A79F8" w:rsidP="00C06C04">
            <w:pPr>
              <w:pStyle w:val="TAN"/>
            </w:pPr>
            <w:r w:rsidRPr="000F6278">
              <w:rPr>
                <w:lang w:eastAsia="zh-CN"/>
              </w:rPr>
              <w:t>C098</w:t>
            </w:r>
            <w:r w:rsidRPr="000F6278">
              <w:rPr>
                <w:lang w:eastAsia="zh-CN"/>
              </w:rPr>
              <w:tab/>
            </w:r>
            <w:r w:rsidRPr="000F6278">
              <w:t>IF (A.4.1-4/1 OR A.4.1-4/2 OR A.4.1-4/3) AND A.4.1-3/2 AND A.4.3.5-1/1</w:t>
            </w:r>
            <w:r w:rsidRPr="000F6278">
              <w:rPr>
                <w:lang w:eastAsia="zh-CN"/>
              </w:rPr>
              <w:t xml:space="preserve"> AND (A.4.3.11-1/1 OR </w:t>
            </w:r>
            <w:r w:rsidRPr="000F6278">
              <w:t>A.4.3.1</w:t>
            </w:r>
            <w:r w:rsidRPr="000F6278">
              <w:rPr>
                <w:lang w:eastAsia="zh-CN"/>
              </w:rPr>
              <w:t xml:space="preserve">1-1/3) </w:t>
            </w:r>
            <w:r w:rsidRPr="000F6278">
              <w:t>THEN R ELSE N/A</w:t>
            </w:r>
            <w:r w:rsidRPr="000F6278">
              <w:rPr>
                <w:lang w:eastAsia="zh-CN"/>
              </w:rPr>
              <w:t xml:space="preserve"> </w:t>
            </w:r>
            <w:r w:rsidRPr="000F6278">
              <w:t>THEN R ELSE N/A</w:t>
            </w:r>
          </w:p>
        </w:tc>
      </w:tr>
      <w:tr w:rsidR="004A79F8" w:rsidRPr="000F6278" w14:paraId="639074F2"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FD902A" w14:textId="77777777" w:rsidR="004A79F8" w:rsidRPr="000F6278" w:rsidRDefault="004A79F8" w:rsidP="00C06C04">
            <w:pPr>
              <w:pStyle w:val="TAN"/>
            </w:pPr>
            <w:r w:rsidRPr="000F6278">
              <w:rPr>
                <w:lang w:eastAsia="zh-CN"/>
              </w:rPr>
              <w:t>C099</w:t>
            </w:r>
            <w:r w:rsidRPr="000F6278">
              <w:rPr>
                <w:lang w:eastAsia="zh-CN"/>
              </w:rPr>
              <w:tab/>
            </w:r>
            <w:r w:rsidRPr="000F6278">
              <w:t>IF A.4.1-1/1 AND (A.4.1-3/1 OR A.4.1-3/2 OR A.4.1-3/3 OR A.4.1-3/5) AND A.4.3.1</w:t>
            </w:r>
            <w:r w:rsidRPr="000F6278">
              <w:rPr>
                <w:lang w:eastAsia="zh-CN"/>
              </w:rPr>
              <w:t>1</w:t>
            </w:r>
            <w:r w:rsidRPr="000F6278">
              <w:t>-</w:t>
            </w:r>
            <w:r w:rsidRPr="000F6278">
              <w:rPr>
                <w:lang w:eastAsia="zh-CN"/>
              </w:rPr>
              <w:t xml:space="preserve">1/2 </w:t>
            </w:r>
            <w:r w:rsidRPr="000F6278">
              <w:t>AND NOT A.4.3.1-7a/2 THEN R ELSE N/A</w:t>
            </w:r>
          </w:p>
        </w:tc>
      </w:tr>
      <w:tr w:rsidR="004A79F8" w:rsidRPr="000F6278" w14:paraId="26CE1EB9"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E35203" w14:textId="77777777" w:rsidR="004A79F8" w:rsidRPr="000F6278" w:rsidRDefault="004A79F8" w:rsidP="00C06C04">
            <w:pPr>
              <w:pStyle w:val="TAN"/>
              <w:rPr>
                <w:lang w:eastAsia="zh-CN"/>
              </w:rPr>
            </w:pPr>
            <w:r w:rsidRPr="000F6278">
              <w:rPr>
                <w:lang w:eastAsia="zh-CN"/>
              </w:rPr>
              <w:t>C100</w:t>
            </w:r>
            <w:r w:rsidRPr="000F6278">
              <w:rPr>
                <w:lang w:eastAsia="zh-CN"/>
              </w:rPr>
              <w:tab/>
            </w:r>
            <w:r w:rsidRPr="000F6278">
              <w:t>IF A.4.1-1/3 AND A.4.1-2/7 AND A.4.3.10-1/3 THEN R ELSE N/A</w:t>
            </w:r>
          </w:p>
        </w:tc>
      </w:tr>
      <w:tr w:rsidR="004A79F8" w:rsidRPr="000F6278" w14:paraId="02BF4860"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7D6CAF" w14:textId="77777777" w:rsidR="004A79F8" w:rsidRPr="000F6278" w:rsidRDefault="004A79F8" w:rsidP="00C06C04">
            <w:pPr>
              <w:pStyle w:val="TAN"/>
              <w:rPr>
                <w:lang w:eastAsia="zh-CN"/>
              </w:rPr>
            </w:pPr>
            <w:r w:rsidRPr="000F6278">
              <w:rPr>
                <w:lang w:eastAsia="zh-CN"/>
              </w:rPr>
              <w:t>C101</w:t>
            </w:r>
            <w:r w:rsidRPr="000F6278">
              <w:rPr>
                <w:lang w:eastAsia="zh-CN"/>
              </w:rPr>
              <w:tab/>
            </w:r>
            <w:r w:rsidRPr="000F6278">
              <w:t xml:space="preserve">IF </w:t>
            </w:r>
            <w:r w:rsidRPr="000F6278">
              <w:rPr>
                <w:lang w:eastAsia="zh-CN"/>
              </w:rPr>
              <w:t>(A.4.1-1/1 OR A.4.1-1/2) AND A.4.1-2/7 AND A.4.1-3/1 AND A.4.3.8-1/9</w:t>
            </w:r>
            <w:r w:rsidRPr="000F6278">
              <w:t xml:space="preserve"> THEN R ELSE N/A</w:t>
            </w:r>
          </w:p>
        </w:tc>
      </w:tr>
      <w:tr w:rsidR="004A79F8" w:rsidRPr="000F6278" w14:paraId="0FE64762"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483355" w14:textId="77777777" w:rsidR="004A79F8" w:rsidRPr="000F6278" w:rsidRDefault="004A79F8" w:rsidP="00C06C04">
            <w:pPr>
              <w:pStyle w:val="TAN"/>
              <w:rPr>
                <w:lang w:eastAsia="zh-CN"/>
              </w:rPr>
            </w:pPr>
            <w:r w:rsidRPr="000F6278">
              <w:rPr>
                <w:lang w:eastAsia="zh-CN"/>
              </w:rPr>
              <w:t>C102</w:t>
            </w:r>
            <w:r w:rsidRPr="000F6278">
              <w:rPr>
                <w:lang w:eastAsia="zh-CN"/>
              </w:rPr>
              <w:tab/>
            </w:r>
            <w:r w:rsidRPr="000F6278">
              <w:t xml:space="preserve">IF </w:t>
            </w:r>
            <w:r w:rsidRPr="000F6278">
              <w:rPr>
                <w:lang w:eastAsia="zh-CN"/>
              </w:rPr>
              <w:t xml:space="preserve">(A.4.1-1/1 OR A.4.1-1/2) AND A.4.1-2/7 AND A.4.1-3/1 AND A.4.3.8-1/16 </w:t>
            </w:r>
            <w:r w:rsidRPr="000F6278">
              <w:t>THEN R ELSE N/A</w:t>
            </w:r>
          </w:p>
        </w:tc>
      </w:tr>
      <w:tr w:rsidR="004A79F8" w:rsidRPr="000F6278" w14:paraId="7E1B2DD8"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4D3C9E" w14:textId="77777777" w:rsidR="004A79F8" w:rsidRPr="000F6278" w:rsidRDefault="004A79F8" w:rsidP="00C06C04">
            <w:pPr>
              <w:pStyle w:val="TAN"/>
              <w:rPr>
                <w:lang w:eastAsia="zh-CN"/>
              </w:rPr>
            </w:pPr>
            <w:r w:rsidRPr="000F6278">
              <w:rPr>
                <w:lang w:eastAsia="zh-CN"/>
              </w:rPr>
              <w:t>C103</w:t>
            </w:r>
            <w:r w:rsidRPr="000F6278">
              <w:rPr>
                <w:lang w:eastAsia="zh-CN"/>
              </w:rPr>
              <w:tab/>
            </w:r>
            <w:r w:rsidRPr="000F6278">
              <w:t xml:space="preserve">IF </w:t>
            </w:r>
            <w:r w:rsidRPr="000F6278">
              <w:rPr>
                <w:lang w:eastAsia="zh-CN"/>
              </w:rPr>
              <w:t>(A.4.1-1/1 OR A.4.1-1/2) AND A.4.1-2/7 AND A.4.1-2/8 AND A.4.1-3/1 AND A.4.3.8-1/15 AND</w:t>
            </w:r>
            <w:r w:rsidRPr="000F6278">
              <w:t xml:space="preserve"> </w:t>
            </w:r>
            <w:r w:rsidRPr="000F6278">
              <w:rPr>
                <w:lang w:eastAsia="zh-CN"/>
              </w:rPr>
              <w:t xml:space="preserve">A.4.3.8-1/18 </w:t>
            </w:r>
            <w:r w:rsidRPr="000F6278">
              <w:t>THEN R ELSE N/A</w:t>
            </w:r>
          </w:p>
        </w:tc>
      </w:tr>
      <w:tr w:rsidR="004A79F8" w:rsidRPr="000F6278" w14:paraId="5DFF8967"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BABD5D" w14:textId="77777777" w:rsidR="004A79F8" w:rsidRPr="000F6278" w:rsidRDefault="004A79F8" w:rsidP="00C06C04">
            <w:pPr>
              <w:pStyle w:val="TAN"/>
              <w:rPr>
                <w:lang w:eastAsia="zh-CN"/>
              </w:rPr>
            </w:pPr>
            <w:r w:rsidRPr="000F6278">
              <w:rPr>
                <w:lang w:eastAsia="zh-CN"/>
              </w:rPr>
              <w:t>C104</w:t>
            </w:r>
            <w:r w:rsidRPr="000F6278">
              <w:rPr>
                <w:lang w:eastAsia="zh-CN"/>
              </w:rPr>
              <w:tab/>
            </w:r>
            <w:r w:rsidRPr="000F6278">
              <w:t xml:space="preserve">IF </w:t>
            </w:r>
            <w:r w:rsidRPr="000F6278">
              <w:rPr>
                <w:lang w:eastAsia="zh-CN"/>
              </w:rPr>
              <w:t>(A.4.1-1/1 OR A.4.1-1/2) AND A.4.1-2/7 AND A.4.1-2/8 AND A.4.1-3/1 AND A.4.3.8-1/17 AND</w:t>
            </w:r>
            <w:r w:rsidRPr="000F6278">
              <w:t xml:space="preserve"> </w:t>
            </w:r>
            <w:r w:rsidRPr="000F6278">
              <w:rPr>
                <w:lang w:eastAsia="zh-CN"/>
              </w:rPr>
              <w:t xml:space="preserve">A.4.3.8-1/18 </w:t>
            </w:r>
            <w:r w:rsidRPr="000F6278">
              <w:t>THEN R ELSE N/A</w:t>
            </w:r>
          </w:p>
        </w:tc>
      </w:tr>
      <w:tr w:rsidR="004A79F8" w:rsidRPr="000F6278" w14:paraId="54064B2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470E8F" w14:textId="77777777" w:rsidR="004A79F8" w:rsidRPr="000F6278" w:rsidRDefault="004A79F8" w:rsidP="00C06C04">
            <w:pPr>
              <w:pStyle w:val="TAN"/>
              <w:rPr>
                <w:lang w:eastAsia="zh-CN"/>
              </w:rPr>
            </w:pPr>
            <w:r w:rsidRPr="000F6278">
              <w:rPr>
                <w:lang w:eastAsia="zh-CN"/>
              </w:rPr>
              <w:t>C105</w:t>
            </w:r>
            <w:r w:rsidRPr="000F6278">
              <w:rPr>
                <w:lang w:eastAsia="zh-CN"/>
              </w:rPr>
              <w:tab/>
            </w:r>
            <w:r w:rsidRPr="000F6278">
              <w:t xml:space="preserve">IF </w:t>
            </w:r>
            <w:r w:rsidRPr="000F6278">
              <w:rPr>
                <w:lang w:eastAsia="zh-CN"/>
              </w:rPr>
              <w:t>(A.4.1-1/1 OR A.4.1-1/2) AND A.4.1-2/7 AND A.4.1-3/1 AND A.4.3.8-1/11</w:t>
            </w:r>
            <w:r w:rsidRPr="000F6278">
              <w:t xml:space="preserve"> THEN R ELSE N/A</w:t>
            </w:r>
          </w:p>
        </w:tc>
      </w:tr>
      <w:tr w:rsidR="004A79F8" w:rsidRPr="000F6278" w14:paraId="2B4B53B4"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7D2043" w14:textId="77777777" w:rsidR="004A79F8" w:rsidRPr="000F6278" w:rsidRDefault="004A79F8" w:rsidP="00C06C04">
            <w:pPr>
              <w:pStyle w:val="TAN"/>
              <w:rPr>
                <w:lang w:eastAsia="zh-CN"/>
              </w:rPr>
            </w:pPr>
            <w:r w:rsidRPr="000F6278">
              <w:rPr>
                <w:lang w:eastAsia="zh-CN"/>
              </w:rPr>
              <w:t>C106</w:t>
            </w:r>
            <w:r w:rsidRPr="000F6278">
              <w:rPr>
                <w:lang w:eastAsia="zh-CN"/>
              </w:rPr>
              <w:tab/>
            </w:r>
            <w:r w:rsidRPr="000F6278">
              <w:t xml:space="preserve">IF </w:t>
            </w:r>
            <w:r w:rsidRPr="000F6278">
              <w:rPr>
                <w:lang w:eastAsia="zh-CN"/>
              </w:rPr>
              <w:t>(A.4.1-1/1 OR A.4.1-1/2) AND A.4.1-2/8 AND A.4.1-3/1 AND A.4.3.8-1/11</w:t>
            </w:r>
            <w:r w:rsidRPr="000F6278">
              <w:t xml:space="preserve"> THEN R ELSE N/A </w:t>
            </w:r>
          </w:p>
        </w:tc>
      </w:tr>
      <w:tr w:rsidR="004A79F8" w:rsidRPr="000F6278" w14:paraId="6511ABBB"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D6DE10" w14:textId="77777777" w:rsidR="004A79F8" w:rsidRPr="000F6278" w:rsidRDefault="004A79F8" w:rsidP="00C06C04">
            <w:pPr>
              <w:pStyle w:val="TAN"/>
              <w:rPr>
                <w:lang w:eastAsia="zh-CN"/>
              </w:rPr>
            </w:pPr>
            <w:r w:rsidRPr="000F6278">
              <w:rPr>
                <w:lang w:eastAsia="zh-CN"/>
              </w:rPr>
              <w:t>C107</w:t>
            </w:r>
            <w:r w:rsidRPr="000F6278">
              <w:rPr>
                <w:lang w:eastAsia="zh-CN"/>
              </w:rPr>
              <w:tab/>
            </w:r>
            <w:r w:rsidRPr="000F6278">
              <w:t xml:space="preserve">IF </w:t>
            </w:r>
            <w:r w:rsidRPr="000F6278">
              <w:rPr>
                <w:lang w:eastAsia="zh-CN"/>
              </w:rPr>
              <w:t xml:space="preserve">(A.4.1-1/1 OR A.4.1-1/2) AND A.4.1-2/7 AND A.4.1-3/1 AND A.4.3.8-1/15 </w:t>
            </w:r>
            <w:r w:rsidRPr="000F6278">
              <w:t>THEN R ELSE N/A</w:t>
            </w:r>
          </w:p>
        </w:tc>
      </w:tr>
      <w:tr w:rsidR="004A79F8" w:rsidRPr="000F6278" w14:paraId="07696A84"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F60D4E" w14:textId="77777777" w:rsidR="004A79F8" w:rsidRPr="000F6278" w:rsidRDefault="004A79F8" w:rsidP="00C06C04">
            <w:pPr>
              <w:pStyle w:val="TAN"/>
              <w:rPr>
                <w:lang w:eastAsia="zh-CN"/>
              </w:rPr>
            </w:pPr>
            <w:r w:rsidRPr="000F6278">
              <w:rPr>
                <w:lang w:eastAsia="zh-CN"/>
              </w:rPr>
              <w:t>C108</w:t>
            </w:r>
            <w:r w:rsidRPr="000F6278">
              <w:rPr>
                <w:lang w:eastAsia="zh-CN"/>
              </w:rPr>
              <w:tab/>
            </w:r>
            <w:r w:rsidRPr="000F6278">
              <w:t xml:space="preserve">IF </w:t>
            </w:r>
            <w:r w:rsidRPr="000F6278">
              <w:rPr>
                <w:lang w:eastAsia="zh-CN"/>
              </w:rPr>
              <w:t xml:space="preserve">(A.4.1-1/1 OR A.4.1-1/2) AND A.4.1-2/7 AND A.4.1-3/1 AND A.4.3.8-1/17 </w:t>
            </w:r>
            <w:r w:rsidRPr="000F6278">
              <w:t>THEN R ELSE N/A</w:t>
            </w:r>
          </w:p>
        </w:tc>
      </w:tr>
      <w:tr w:rsidR="004A79F8" w:rsidRPr="000F6278" w14:paraId="040CACCF"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28031F" w14:textId="77777777" w:rsidR="004A79F8" w:rsidRPr="000F6278" w:rsidRDefault="004A79F8" w:rsidP="00C06C04">
            <w:pPr>
              <w:pStyle w:val="TAN"/>
              <w:rPr>
                <w:lang w:eastAsia="zh-CN"/>
              </w:rPr>
            </w:pPr>
            <w:r w:rsidRPr="000F6278">
              <w:rPr>
                <w:lang w:eastAsia="zh-CN"/>
              </w:rPr>
              <w:t>C109</w:t>
            </w:r>
            <w:r w:rsidRPr="000F6278">
              <w:rPr>
                <w:lang w:eastAsia="zh-CN"/>
              </w:rPr>
              <w:tab/>
            </w:r>
            <w:r w:rsidRPr="000F6278">
              <w:t xml:space="preserve">IF </w:t>
            </w:r>
            <w:r w:rsidRPr="000F6278">
              <w:rPr>
                <w:lang w:eastAsia="zh-CN"/>
              </w:rPr>
              <w:t xml:space="preserve">(A.4.1-1/1 OR A.4.1-1/2) AND A.4.1-2/7 AND A.4.1-3/1 AND A.4.3.8-1/15 AND A.4.3.8-1/18 </w:t>
            </w:r>
            <w:r w:rsidRPr="000F6278">
              <w:t>THEN R ELSE N/A</w:t>
            </w:r>
          </w:p>
        </w:tc>
      </w:tr>
      <w:tr w:rsidR="004A79F8" w:rsidRPr="000F6278" w14:paraId="534AADE6"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4E2E14" w14:textId="77777777" w:rsidR="004A79F8" w:rsidRPr="000F6278" w:rsidRDefault="004A79F8" w:rsidP="00C06C04">
            <w:pPr>
              <w:pStyle w:val="TAN"/>
              <w:rPr>
                <w:lang w:eastAsia="zh-CN"/>
              </w:rPr>
            </w:pPr>
            <w:r w:rsidRPr="000F6278">
              <w:rPr>
                <w:lang w:eastAsia="zh-CN"/>
              </w:rPr>
              <w:t>C110</w:t>
            </w:r>
            <w:r w:rsidRPr="000F6278">
              <w:rPr>
                <w:lang w:eastAsia="zh-CN"/>
              </w:rPr>
              <w:tab/>
            </w:r>
            <w:r w:rsidRPr="000F6278">
              <w:t xml:space="preserve">IF </w:t>
            </w:r>
            <w:r w:rsidRPr="000F6278">
              <w:rPr>
                <w:lang w:eastAsia="zh-CN"/>
              </w:rPr>
              <w:t>(A.4.1-1/1 OR A.4.1-1/2) AND A.4.1-2/7 AND A.4.1-3/1 AND A.4.3.8-1/17 AND A.4.3.8-1/18</w:t>
            </w:r>
            <w:r w:rsidRPr="000F6278">
              <w:t xml:space="preserve"> THEN R ELSE N/A</w:t>
            </w:r>
          </w:p>
        </w:tc>
      </w:tr>
      <w:tr w:rsidR="004A79F8" w:rsidRPr="000F6278" w14:paraId="1E3C98E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FE3B79" w14:textId="77777777" w:rsidR="004A79F8" w:rsidRPr="000F6278" w:rsidRDefault="004A79F8" w:rsidP="00C06C04">
            <w:pPr>
              <w:pStyle w:val="TAN"/>
              <w:rPr>
                <w:lang w:eastAsia="zh-CN"/>
              </w:rPr>
            </w:pPr>
            <w:r w:rsidRPr="000F6278">
              <w:t>C111</w:t>
            </w:r>
            <w:r w:rsidRPr="000F6278">
              <w:tab/>
              <w:t xml:space="preserve">IF </w:t>
            </w:r>
            <w:r w:rsidRPr="000F6278">
              <w:rPr>
                <w:lang w:eastAsia="zh-CN"/>
              </w:rPr>
              <w:t xml:space="preserve">(A.4.1-1/1 OR A.4.1-1/2) AND A.4.1-2/7 AND A.4.1-3/1 AND </w:t>
            </w:r>
            <w:r w:rsidRPr="000F6278">
              <w:t>A.4.3.2-</w:t>
            </w:r>
            <w:r w:rsidRPr="000F6278">
              <w:rPr>
                <w:lang w:eastAsia="zh-CN"/>
              </w:rPr>
              <w:t>1/</w:t>
            </w:r>
            <w:r w:rsidRPr="000F6278">
              <w:t>31</w:t>
            </w:r>
            <w:r w:rsidRPr="000F6278">
              <w:rPr>
                <w:lang w:eastAsia="zh-CN"/>
              </w:rPr>
              <w:t xml:space="preserve"> AND </w:t>
            </w:r>
            <w:r w:rsidRPr="000F6278">
              <w:t>A.4.3.2-</w:t>
            </w:r>
            <w:r w:rsidRPr="000F6278">
              <w:rPr>
                <w:lang w:eastAsia="zh-CN"/>
              </w:rPr>
              <w:t>1/</w:t>
            </w:r>
            <w:r w:rsidRPr="000F6278">
              <w:t>57</w:t>
            </w:r>
            <w:r w:rsidRPr="000F6278">
              <w:rPr>
                <w:lang w:eastAsia="zh-CN"/>
              </w:rPr>
              <w:t xml:space="preserve"> </w:t>
            </w:r>
            <w:r w:rsidRPr="000F6278">
              <w:t>AND NOT A.4.3.2-1/84 THEN R ELSE N/A</w:t>
            </w:r>
          </w:p>
        </w:tc>
      </w:tr>
      <w:tr w:rsidR="004A79F8" w:rsidRPr="000F6278" w14:paraId="437F258C"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C1B666" w14:textId="77777777" w:rsidR="004A79F8" w:rsidRPr="000F6278" w:rsidRDefault="004A79F8" w:rsidP="00C06C04">
            <w:pPr>
              <w:pStyle w:val="TAN"/>
              <w:rPr>
                <w:lang w:eastAsia="zh-CN"/>
              </w:rPr>
            </w:pPr>
            <w:r w:rsidRPr="000F6278">
              <w:t>C112</w:t>
            </w:r>
            <w:r w:rsidRPr="000F6278">
              <w:tab/>
              <w:t xml:space="preserve">IF (A.4.1-1/1 OR A.4.1-1/2) AND A.4.1-2/7 AND A.4.1-3/1 </w:t>
            </w:r>
            <w:r w:rsidRPr="000F6278">
              <w:rPr>
                <w:lang w:eastAsia="zh-CN"/>
              </w:rPr>
              <w:t xml:space="preserve">AND </w:t>
            </w:r>
            <w:r w:rsidRPr="000F6278">
              <w:t>A.4.3.2-</w:t>
            </w:r>
            <w:r w:rsidRPr="000F6278">
              <w:rPr>
                <w:lang w:eastAsia="zh-CN"/>
              </w:rPr>
              <w:t>1/</w:t>
            </w:r>
            <w:r w:rsidRPr="000F6278">
              <w:t>31</w:t>
            </w:r>
            <w:r w:rsidRPr="000F6278">
              <w:rPr>
                <w:lang w:eastAsia="zh-CN"/>
              </w:rPr>
              <w:t xml:space="preserve"> AND </w:t>
            </w:r>
            <w:r w:rsidRPr="000F6278">
              <w:t>A.4.3.2-</w:t>
            </w:r>
            <w:r w:rsidRPr="000F6278">
              <w:rPr>
                <w:lang w:eastAsia="zh-CN"/>
              </w:rPr>
              <w:t>1/</w:t>
            </w:r>
            <w:r w:rsidRPr="000F6278">
              <w:t>57 AND (A.4.1-2/3 OR A.4.1-2/5) THEN R ELSE N/A</w:t>
            </w:r>
          </w:p>
        </w:tc>
      </w:tr>
      <w:tr w:rsidR="004A79F8" w:rsidRPr="000F6278" w14:paraId="711D9794"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D03210" w14:textId="77777777" w:rsidR="004A79F8" w:rsidRPr="000F6278" w:rsidRDefault="004A79F8" w:rsidP="00C06C04">
            <w:pPr>
              <w:pStyle w:val="TAN"/>
              <w:rPr>
                <w:lang w:eastAsia="zh-CN"/>
              </w:rPr>
            </w:pPr>
            <w:r w:rsidRPr="000F6278">
              <w:lastRenderedPageBreak/>
              <w:t>C113</w:t>
            </w:r>
            <w:r w:rsidRPr="000F6278">
              <w:tab/>
              <w:t>IF A.4.1-1/1 AND (A.4.1-3/1 OR A.4.1-3/2 OR A.4.1-3/3 OR A.4.1-3/5) AND A.4.3.2-</w:t>
            </w:r>
            <w:r w:rsidRPr="000F6278">
              <w:rPr>
                <w:lang w:eastAsia="zh-CN"/>
              </w:rPr>
              <w:t xml:space="preserve">1/53 </w:t>
            </w:r>
            <w:r w:rsidRPr="000F6278">
              <w:t>AND A.4.3.2-</w:t>
            </w:r>
            <w:r w:rsidRPr="000F6278">
              <w:rPr>
                <w:lang w:eastAsia="zh-CN"/>
              </w:rPr>
              <w:t xml:space="preserve">1/56 </w:t>
            </w:r>
            <w:r w:rsidRPr="000F6278">
              <w:t>AND NOT A.4.3.1-7a/2 THEN R ELSE N/A</w:t>
            </w:r>
          </w:p>
        </w:tc>
      </w:tr>
      <w:tr w:rsidR="004A79F8" w:rsidRPr="000F6278" w14:paraId="02215B0D"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4D0E11" w14:textId="77777777" w:rsidR="004A79F8" w:rsidRPr="000F6278" w:rsidRDefault="004A79F8" w:rsidP="00C06C04">
            <w:pPr>
              <w:pStyle w:val="TAN"/>
              <w:rPr>
                <w:lang w:eastAsia="zh-CN"/>
              </w:rPr>
            </w:pPr>
            <w:r w:rsidRPr="000F6278">
              <w:t>C113a</w:t>
            </w:r>
            <w:r w:rsidRPr="000F6278">
              <w:tab/>
              <w:t>IF A.4.1-1/2 AND (A.4.1-3/1 OR A.4.1-3/2 OR A.4.1-3/3 OR A.4.1-3/5) AND A.4.3.2-</w:t>
            </w:r>
            <w:r w:rsidRPr="000F6278">
              <w:rPr>
                <w:lang w:eastAsia="zh-CN"/>
              </w:rPr>
              <w:t xml:space="preserve">1/53 </w:t>
            </w:r>
            <w:r w:rsidRPr="000F6278">
              <w:t>AND A.4.3.2-</w:t>
            </w:r>
            <w:r w:rsidRPr="000F6278">
              <w:rPr>
                <w:lang w:eastAsia="zh-CN"/>
              </w:rPr>
              <w:t xml:space="preserve">1/56 </w:t>
            </w:r>
            <w:r w:rsidRPr="000F6278">
              <w:t>AND NOT A.4.3.1-7a/3 THEN R ELSE N/A</w:t>
            </w:r>
          </w:p>
        </w:tc>
      </w:tr>
      <w:tr w:rsidR="004A79F8" w:rsidRPr="000F6278" w14:paraId="4CA3E020"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AEB007" w14:textId="77777777" w:rsidR="004A79F8" w:rsidRPr="000F6278" w:rsidRDefault="004A79F8" w:rsidP="00C06C04">
            <w:pPr>
              <w:pStyle w:val="TAN"/>
              <w:rPr>
                <w:lang w:eastAsia="zh-CN"/>
              </w:rPr>
            </w:pPr>
            <w:r w:rsidRPr="000F6278">
              <w:t>C113b</w:t>
            </w:r>
            <w:r w:rsidRPr="000F6278">
              <w:tab/>
              <w:t>IF A.4.1-1/1 AND (A.4.1-3/1 OR A.4.1-3/2 OR A.4.1-3/3 OR A.4.1-3/5) AND A.4.3.2-</w:t>
            </w:r>
            <w:r w:rsidRPr="000F6278">
              <w:rPr>
                <w:lang w:eastAsia="zh-CN"/>
              </w:rPr>
              <w:t xml:space="preserve">1/53 </w:t>
            </w:r>
            <w:r w:rsidRPr="000F6278">
              <w:t>AND A.4.3.2-</w:t>
            </w:r>
            <w:r w:rsidRPr="000F6278">
              <w:rPr>
                <w:lang w:eastAsia="zh-CN"/>
              </w:rPr>
              <w:t xml:space="preserve">1/56 </w:t>
            </w:r>
            <w:r w:rsidRPr="000F6278">
              <w:t>AND (NOT A.4.3.9-1/2 AND A.4.3.9-4a/7 OR (A.4.3.9-4a/1 OR A.4.3.9-4a/2 OR A.4.3.9-4a/3 OR A.4.3.9-4a/66 OR A.4.3.9-4a/70)) THEN R ELSE N/A</w:t>
            </w:r>
          </w:p>
        </w:tc>
      </w:tr>
      <w:tr w:rsidR="004A79F8" w:rsidRPr="000F6278" w14:paraId="581077E7"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DA0577" w14:textId="77777777" w:rsidR="004A79F8" w:rsidRPr="000F6278" w:rsidRDefault="004A79F8" w:rsidP="00C06C04">
            <w:pPr>
              <w:pStyle w:val="TAN"/>
              <w:rPr>
                <w:lang w:eastAsia="zh-CN"/>
              </w:rPr>
            </w:pPr>
            <w:r w:rsidRPr="000F6278">
              <w:t>C113c</w:t>
            </w:r>
            <w:r w:rsidRPr="000F6278">
              <w:tab/>
              <w:t>IF A.4.1-1/2 AND (A.4.1-3/1 OR A.4.1-3/2 OR A.4.1-3/3 OR A.4.1-3/5) AND A.4.3.2-</w:t>
            </w:r>
            <w:r w:rsidRPr="000F6278">
              <w:rPr>
                <w:lang w:eastAsia="zh-CN"/>
              </w:rPr>
              <w:t xml:space="preserve">1/53 </w:t>
            </w:r>
            <w:r w:rsidRPr="000F6278">
              <w:t>AND A.4.3.2-</w:t>
            </w:r>
            <w:r w:rsidRPr="000F6278">
              <w:rPr>
                <w:lang w:eastAsia="zh-CN"/>
              </w:rPr>
              <w:t xml:space="preserve">1/56 </w:t>
            </w:r>
            <w:r w:rsidRPr="000F6278">
              <w:t>AND (A.4.3.9-4b/38 OR A.4.3.9-4b/41 OR A.4.3.9-4b/77 OR A.4.3.9-4b/78 OR A.4.3.9-4b/79) OR (A.4.3.9-4b/34 OR A.4.3.9-4b/39 OR A.4.3.9-4b/40 OR A.4.3.9-4b/48)) THEN R ELSE N/A</w:t>
            </w:r>
          </w:p>
        </w:tc>
      </w:tr>
      <w:tr w:rsidR="004A79F8" w:rsidRPr="000F6278" w14:paraId="1CC94EED"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D4B250" w14:textId="77777777" w:rsidR="004A79F8" w:rsidRPr="000F6278" w:rsidRDefault="004A79F8" w:rsidP="00C06C04">
            <w:pPr>
              <w:pStyle w:val="TAN"/>
              <w:rPr>
                <w:lang w:eastAsia="zh-CN"/>
              </w:rPr>
            </w:pPr>
            <w:r w:rsidRPr="000F6278">
              <w:t>C114</w:t>
            </w:r>
            <w:r w:rsidRPr="000F6278">
              <w:tab/>
              <w:t>IF A.4.1-1/1 AND (A.4.1-3/1 OR A.4.1-3/2 OR A.4.1-3/3 OR A.4.1-3/5) AND A.4.3.2-</w:t>
            </w:r>
            <w:r w:rsidRPr="000F6278">
              <w:rPr>
                <w:lang w:eastAsia="zh-CN"/>
              </w:rPr>
              <w:t xml:space="preserve">1/54 </w:t>
            </w:r>
            <w:r w:rsidRPr="000F6278">
              <w:t>AND A.4.3.2-</w:t>
            </w:r>
            <w:r w:rsidRPr="000F6278">
              <w:rPr>
                <w:lang w:eastAsia="zh-CN"/>
              </w:rPr>
              <w:t xml:space="preserve">1/56 </w:t>
            </w:r>
            <w:r w:rsidRPr="000F6278">
              <w:t>AND NOT A.4.3.1-7a/2 THEN R ELSE N/A</w:t>
            </w:r>
          </w:p>
        </w:tc>
      </w:tr>
      <w:tr w:rsidR="004A79F8" w:rsidRPr="000F6278" w14:paraId="1218682D"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E5A5D9" w14:textId="77777777" w:rsidR="004A79F8" w:rsidRPr="000F6278" w:rsidRDefault="004A79F8" w:rsidP="00C06C04">
            <w:pPr>
              <w:pStyle w:val="TAN"/>
              <w:rPr>
                <w:lang w:eastAsia="zh-CN"/>
              </w:rPr>
            </w:pPr>
            <w:r w:rsidRPr="000F6278">
              <w:t>C114a</w:t>
            </w:r>
            <w:r w:rsidRPr="000F6278">
              <w:tab/>
              <w:t>IF A.4.1-1/2 AND (A.4.1-3/1 OR A.4.1-3/2 OR A.4.1-3/3 OR A.4.1-3/5) AND A.4.3.2-</w:t>
            </w:r>
            <w:r w:rsidRPr="000F6278">
              <w:rPr>
                <w:lang w:eastAsia="zh-CN"/>
              </w:rPr>
              <w:t xml:space="preserve">1/54 </w:t>
            </w:r>
            <w:r w:rsidRPr="000F6278">
              <w:t>AND A.4.3.2-</w:t>
            </w:r>
            <w:r w:rsidRPr="000F6278">
              <w:rPr>
                <w:lang w:eastAsia="zh-CN"/>
              </w:rPr>
              <w:t xml:space="preserve">1/56 </w:t>
            </w:r>
            <w:r w:rsidRPr="000F6278">
              <w:t>AND NOT A.4.3.1-7a/3 THEN R ELSE N/A</w:t>
            </w:r>
          </w:p>
        </w:tc>
      </w:tr>
      <w:tr w:rsidR="004A79F8" w:rsidRPr="000F6278" w14:paraId="270818E9"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614104" w14:textId="77777777" w:rsidR="004A79F8" w:rsidRPr="000F6278" w:rsidRDefault="004A79F8" w:rsidP="00C06C04">
            <w:pPr>
              <w:pStyle w:val="TAN"/>
              <w:rPr>
                <w:lang w:eastAsia="zh-CN"/>
              </w:rPr>
            </w:pPr>
            <w:r w:rsidRPr="000F6278">
              <w:t>C114b</w:t>
            </w:r>
            <w:r w:rsidRPr="000F6278">
              <w:tab/>
              <w:t>IF A.4.1-1/1 AND (A.4.1-3/1 OR A.4.1-3/2 OR A.4.1-3/3 OR A.4.1-3/5) AND A.4.3.2-</w:t>
            </w:r>
            <w:r w:rsidRPr="000F6278">
              <w:rPr>
                <w:lang w:eastAsia="zh-CN"/>
              </w:rPr>
              <w:t xml:space="preserve">1/54 </w:t>
            </w:r>
            <w:r w:rsidRPr="000F6278">
              <w:t>AND A.4.3.2-</w:t>
            </w:r>
            <w:r w:rsidRPr="000F6278">
              <w:rPr>
                <w:lang w:eastAsia="zh-CN"/>
              </w:rPr>
              <w:t xml:space="preserve">1/56 </w:t>
            </w:r>
            <w:r w:rsidRPr="000F6278">
              <w:t>AND (NOT A.4.3.9-1/2 AND A.4.3.9-4a/7 OR (A.4.3.9-4a/1 OR A.4.3.9-4a/2 OR A.4.3.9-4a/3 OR A.4.3.9-4a/66 OR A.4.3.9-4a/70)) THEN R ELSE N/A</w:t>
            </w:r>
          </w:p>
        </w:tc>
      </w:tr>
      <w:tr w:rsidR="004A79F8" w:rsidRPr="000F6278" w14:paraId="17C7483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B0700B" w14:textId="77777777" w:rsidR="004A79F8" w:rsidRPr="000F6278" w:rsidRDefault="004A79F8" w:rsidP="00C06C04">
            <w:pPr>
              <w:pStyle w:val="TAN"/>
              <w:rPr>
                <w:lang w:eastAsia="zh-CN"/>
              </w:rPr>
            </w:pPr>
            <w:r w:rsidRPr="000F6278">
              <w:t>C114c</w:t>
            </w:r>
            <w:r w:rsidRPr="000F6278">
              <w:tab/>
              <w:t>IF A.4.1-1/2 AND (A.4.1-3/1 OR A.4.1-3/2 OR A.4.1-3/3 OR A.4.1-3/5) AND A.4.3.2-</w:t>
            </w:r>
            <w:r w:rsidRPr="000F6278">
              <w:rPr>
                <w:lang w:eastAsia="zh-CN"/>
              </w:rPr>
              <w:t xml:space="preserve">1/54 </w:t>
            </w:r>
            <w:r w:rsidRPr="000F6278">
              <w:t>AND A.4.3.2-</w:t>
            </w:r>
            <w:r w:rsidRPr="000F6278">
              <w:rPr>
                <w:lang w:eastAsia="zh-CN"/>
              </w:rPr>
              <w:t xml:space="preserve">1/56 </w:t>
            </w:r>
            <w:r w:rsidRPr="000F6278">
              <w:t>AND (A.4.3.9-4b/38 OR A.4.3.9-4b/41 OR A.4.3.9-4b/77 OR A.4.3.9-4b/78 OR A.4.3.9-4b/79) OR (A.4.3.9-4b/34 OR A.4.3.9-4b/39 OR A.4.3.9-4b/40 OR A.4.3.9-4b/48)) THEN R ELSE N/A</w:t>
            </w:r>
          </w:p>
        </w:tc>
      </w:tr>
      <w:tr w:rsidR="004A79F8" w:rsidRPr="000F6278" w14:paraId="6D98885C"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292C62" w14:textId="77777777" w:rsidR="004A79F8" w:rsidRPr="000F6278" w:rsidRDefault="004A79F8" w:rsidP="00C06C04">
            <w:pPr>
              <w:pStyle w:val="TAN"/>
              <w:rPr>
                <w:lang w:eastAsia="zh-CN"/>
              </w:rPr>
            </w:pPr>
            <w:r w:rsidRPr="000F6278">
              <w:t>C115</w:t>
            </w:r>
            <w:r w:rsidRPr="000F6278">
              <w:tab/>
              <w:t>IF A.4.1-1/1 AND (A.4.1-3/1 OR A.4.1-3/2 OR A.4.1-3/3 OR A.4.1-3/5) AND A.4.3.2-</w:t>
            </w:r>
            <w:r w:rsidRPr="000F6278">
              <w:rPr>
                <w:lang w:eastAsia="zh-CN"/>
              </w:rPr>
              <w:t xml:space="preserve">1/55 </w:t>
            </w:r>
            <w:r w:rsidRPr="000F6278">
              <w:t>AND A.4.3.2-</w:t>
            </w:r>
            <w:r w:rsidRPr="000F6278">
              <w:rPr>
                <w:lang w:eastAsia="zh-CN"/>
              </w:rPr>
              <w:t xml:space="preserve">1/56 </w:t>
            </w:r>
            <w:r w:rsidRPr="000F6278">
              <w:t>AND NOT A.4.3.1-7a/2 THEN R ELSE N/A</w:t>
            </w:r>
          </w:p>
        </w:tc>
      </w:tr>
      <w:tr w:rsidR="004A79F8" w:rsidRPr="000F6278" w14:paraId="0E22E169"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B42CAF" w14:textId="77777777" w:rsidR="004A79F8" w:rsidRPr="000F6278" w:rsidRDefault="004A79F8" w:rsidP="00C06C04">
            <w:pPr>
              <w:pStyle w:val="TAN"/>
              <w:rPr>
                <w:lang w:eastAsia="zh-CN"/>
              </w:rPr>
            </w:pPr>
            <w:r w:rsidRPr="000F6278">
              <w:t>C115a</w:t>
            </w:r>
            <w:r w:rsidRPr="000F6278">
              <w:tab/>
              <w:t>IF A.4.1-1/2 AND (A.4.1-3/1 OR A.4.1-3/2 OR A.4.1-3/3 OR A.4.1-3/5) AND A.4.3.2-</w:t>
            </w:r>
            <w:r w:rsidRPr="000F6278">
              <w:rPr>
                <w:lang w:eastAsia="zh-CN"/>
              </w:rPr>
              <w:t xml:space="preserve">1/55 </w:t>
            </w:r>
            <w:r w:rsidRPr="000F6278">
              <w:t>AND A.4.3.2-</w:t>
            </w:r>
            <w:r w:rsidRPr="000F6278">
              <w:rPr>
                <w:lang w:eastAsia="zh-CN"/>
              </w:rPr>
              <w:t xml:space="preserve">1/56 </w:t>
            </w:r>
            <w:r w:rsidRPr="000F6278">
              <w:t>AND NOT A.4.3.1-7a/3 THEN R ELSE N/A</w:t>
            </w:r>
          </w:p>
        </w:tc>
      </w:tr>
      <w:tr w:rsidR="004A79F8" w:rsidRPr="000F6278" w14:paraId="66F0F03B"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2E3695" w14:textId="77777777" w:rsidR="004A79F8" w:rsidRPr="000F6278" w:rsidRDefault="004A79F8" w:rsidP="00C06C04">
            <w:pPr>
              <w:pStyle w:val="TAN"/>
              <w:rPr>
                <w:lang w:eastAsia="zh-CN"/>
              </w:rPr>
            </w:pPr>
            <w:r w:rsidRPr="000F6278">
              <w:t>C115b</w:t>
            </w:r>
            <w:r w:rsidRPr="000F6278">
              <w:tab/>
              <w:t>IF A.4.1-1/1 AND (A.4.1-3/1 OR A.4.1-3/2 OR A.4.1-3/3 OR A.4.1-3/5) AND A.4.3.2-</w:t>
            </w:r>
            <w:r w:rsidRPr="000F6278">
              <w:rPr>
                <w:lang w:eastAsia="zh-CN"/>
              </w:rPr>
              <w:t xml:space="preserve">1/55 </w:t>
            </w:r>
            <w:r w:rsidRPr="000F6278">
              <w:t>AND A.4.3.2-</w:t>
            </w:r>
            <w:r w:rsidRPr="000F6278">
              <w:rPr>
                <w:lang w:eastAsia="zh-CN"/>
              </w:rPr>
              <w:t xml:space="preserve">1/56 </w:t>
            </w:r>
            <w:r w:rsidRPr="000F6278">
              <w:t>AND (NOT A.4.3.9-1/2 AND A.4.3.9-4a/7 OR (A.4.3.9-4a/1 OR A.4.3.9-4a/2 OR A.4.3.9-4a/3 OR A.4.3.9-4a/66 OR A.4.3.9-4a/70)) THEN R ELSE N/A</w:t>
            </w:r>
          </w:p>
        </w:tc>
      </w:tr>
      <w:tr w:rsidR="004A79F8" w:rsidRPr="000F6278" w14:paraId="72A5DD8B"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3CFC3F" w14:textId="77777777" w:rsidR="004A79F8" w:rsidRPr="000F6278" w:rsidRDefault="004A79F8" w:rsidP="00C06C04">
            <w:pPr>
              <w:pStyle w:val="TAN"/>
              <w:rPr>
                <w:lang w:eastAsia="zh-CN"/>
              </w:rPr>
            </w:pPr>
            <w:r w:rsidRPr="000F6278">
              <w:t>C115c</w:t>
            </w:r>
            <w:r w:rsidRPr="000F6278">
              <w:tab/>
              <w:t>IF A.4.1-1/2 AND (A.4.1-3/1 OR A.4.1-3/2 OR A.4.1-3/3 OR A.4.1-3/5) AND A.4.3.2-</w:t>
            </w:r>
            <w:r w:rsidRPr="000F6278">
              <w:rPr>
                <w:lang w:eastAsia="zh-CN"/>
              </w:rPr>
              <w:t xml:space="preserve">1/55 </w:t>
            </w:r>
            <w:r w:rsidRPr="000F6278">
              <w:t>AND A.4.3.2-</w:t>
            </w:r>
            <w:r w:rsidRPr="000F6278">
              <w:rPr>
                <w:lang w:eastAsia="zh-CN"/>
              </w:rPr>
              <w:t xml:space="preserve">1/56 </w:t>
            </w:r>
            <w:r w:rsidRPr="000F6278">
              <w:t>AND (A.4.3.9-4b/38 OR A.4.3.9-4b/41 OR A.4.3.9-4b/77 OR A.4.3.9-4b/78 OR A.4.3.9-4b/79) OR (A.4.3.9-4b/34 OR A.4.3.9-4b/39 OR A.4.3.9-4b/40 OR A.4.3.9-4b/48)) THEN R ELSE N/A</w:t>
            </w:r>
          </w:p>
        </w:tc>
      </w:tr>
      <w:tr w:rsidR="004A79F8" w:rsidRPr="000F6278" w14:paraId="535F1B0A"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310379" w14:textId="77777777" w:rsidR="004A79F8" w:rsidRPr="000F6278" w:rsidRDefault="004A79F8" w:rsidP="00C06C04">
            <w:pPr>
              <w:pStyle w:val="TAN"/>
            </w:pPr>
            <w:r w:rsidRPr="000F6278">
              <w:t>C116</w:t>
            </w:r>
            <w:r w:rsidRPr="000F6278">
              <w:tab/>
              <w:t>IF A.4.1-1/1 AND (A.4.1-3/1 OR A.4.1-3/2 OR A.4.1-3/3 OR A.4.1-3/5) AND A.4.3.2-</w:t>
            </w:r>
            <w:r w:rsidRPr="000F6278">
              <w:rPr>
                <w:lang w:eastAsia="zh-CN"/>
              </w:rPr>
              <w:t xml:space="preserve">1/61 </w:t>
            </w:r>
            <w:r w:rsidRPr="000F6278">
              <w:t>AND NOT A.4.3.1-7a/2 THEN R ELSE N/A</w:t>
            </w:r>
          </w:p>
        </w:tc>
      </w:tr>
      <w:tr w:rsidR="004A79F8" w:rsidRPr="000F6278" w14:paraId="60D06B04"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9D1F8F" w14:textId="77777777" w:rsidR="004A79F8" w:rsidRPr="000F6278" w:rsidRDefault="004A79F8" w:rsidP="00C06C04">
            <w:pPr>
              <w:pStyle w:val="TAN"/>
            </w:pPr>
            <w:r w:rsidRPr="000F6278">
              <w:t>C117</w:t>
            </w:r>
            <w:r w:rsidRPr="000F6278">
              <w:tab/>
              <w:t>IF A.4.1-1/2 AND (A.4.1-3/1 OR A.4.1-3/2 OR A.4.1-3/3 OR A.4.1-3/5) AND A.4.3.2-1/61 AND NOT A.4.3.1-7a/3 THEN R ELSE N/A</w:t>
            </w:r>
          </w:p>
        </w:tc>
      </w:tr>
      <w:tr w:rsidR="004A79F8" w:rsidRPr="000F6278" w14:paraId="2A1F5CD7"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A66FE4" w14:textId="77777777" w:rsidR="004A79F8" w:rsidRPr="000F6278" w:rsidRDefault="004A79F8" w:rsidP="00C06C04">
            <w:pPr>
              <w:pStyle w:val="TAN"/>
            </w:pPr>
            <w:r w:rsidRPr="000F6278">
              <w:t>C118</w:t>
            </w:r>
            <w:r w:rsidRPr="000F6278">
              <w:tab/>
              <w:t>IF A.4.1-1/1 AND (A.4.1-3/1 OR A.4.1-3/2 OR A.4.1-3/3 OR A.4.1-3/5) AND A.4.3.2-1/61 AND (NOT A.4.3.9-1/2 AND A.4.3.9-4a/7 OR (A.4.3.9-4a/1 OR A.4.3.9-4a/2 OR A.4.3.9-4a/3 OR A.4.3.9-4a/66 OR A.4.3.9-4a/70)) THEN R ELSE N/A</w:t>
            </w:r>
          </w:p>
        </w:tc>
      </w:tr>
      <w:tr w:rsidR="004A79F8" w:rsidRPr="000F6278" w14:paraId="04B92B98"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3963DF" w14:textId="77777777" w:rsidR="004A79F8" w:rsidRPr="000F6278" w:rsidRDefault="004A79F8" w:rsidP="00C06C04">
            <w:pPr>
              <w:pStyle w:val="TAN"/>
            </w:pPr>
            <w:r w:rsidRPr="000F6278">
              <w:t>C119</w:t>
            </w:r>
            <w:r w:rsidRPr="000F6278">
              <w:tab/>
              <w:t>IF A.4.1-1/2 AND (A.4.1-3/1 OR A.4.1-3/2 OR A.4.1-3/3 OR A.4.1-3/5) AND A.4.3.2-1/61 AND (A.4.3.9-4b/38 OR A.4.3.9-4b/41 OR A.4.3.9-4b/77 OR A.4.3.9-4b/78 OR A.4.3.9-4b/79) OR (A.4.3.9-4b/34 OR A.4.3.9-4b/39 OR A.4.3.9-4b/40 OR A.4.3.9-4b/48)) THEN R ELSE N/A</w:t>
            </w:r>
          </w:p>
        </w:tc>
      </w:tr>
      <w:tr w:rsidR="004A79F8" w:rsidRPr="000F6278" w14:paraId="3C6ABAC4"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CA27EE" w14:textId="77777777" w:rsidR="004A79F8" w:rsidRPr="000F6278" w:rsidRDefault="004A79F8" w:rsidP="00C06C04">
            <w:pPr>
              <w:pStyle w:val="TAN"/>
            </w:pPr>
            <w:r w:rsidRPr="000F6278">
              <w:t>C120</w:t>
            </w:r>
            <w:r w:rsidRPr="000F6278">
              <w:tab/>
              <w:t xml:space="preserve">IF A.4.1-1/1 AND (A.4.1-3/1 OR A.4.1-3/2 OR A.4.1-3/3 OR A.4.1-3/5) AND </w:t>
            </w:r>
            <w:r w:rsidRPr="000F6278">
              <w:rPr>
                <w:lang w:eastAsia="zh-TW"/>
              </w:rPr>
              <w:t>A.4.3.2-1/12</w:t>
            </w:r>
            <w:r w:rsidRPr="000F6278">
              <w:rPr>
                <w:lang w:eastAsia="zh-CN"/>
              </w:rPr>
              <w:t xml:space="preserve"> </w:t>
            </w:r>
            <w:r w:rsidRPr="000F6278">
              <w:t>AND NOT A.4.3.1-7a/2 THEN R ELSE N/A</w:t>
            </w:r>
          </w:p>
        </w:tc>
      </w:tr>
      <w:tr w:rsidR="004A79F8" w:rsidRPr="000F6278" w14:paraId="3C8C529A"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8BBADB" w14:textId="77777777" w:rsidR="004A79F8" w:rsidRPr="000F6278" w:rsidRDefault="004A79F8" w:rsidP="00C06C04">
            <w:pPr>
              <w:pStyle w:val="TAN"/>
            </w:pPr>
            <w:r w:rsidRPr="000F6278">
              <w:t>C121</w:t>
            </w:r>
            <w:r w:rsidRPr="000F6278">
              <w:tab/>
              <w:t>IF A.4.1-1/1 AND (A.4.1-3/1 OR A.4.1-3/2 OR A.4.1-3/3 OR A.4.1-3/5) AND A.4.3.2-1/62 AND NOT A.4.3.1-7a/2 THEN R ELSE N/A</w:t>
            </w:r>
          </w:p>
        </w:tc>
      </w:tr>
      <w:tr w:rsidR="004A79F8" w:rsidRPr="000F6278" w14:paraId="1E361F05"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49BF20" w14:textId="77777777" w:rsidR="004A79F8" w:rsidRPr="000F6278" w:rsidRDefault="004A79F8" w:rsidP="00C06C04">
            <w:pPr>
              <w:pStyle w:val="TAN"/>
            </w:pPr>
            <w:r w:rsidRPr="000F6278">
              <w:t>C122</w:t>
            </w:r>
            <w:r w:rsidRPr="000F6278">
              <w:tab/>
              <w:t>IF A.4.1-1/2 AND (A.4.1-3/1 OR A.4.1-3/2 OR A.4.1-3/3 OR A.4.1-3/5) AND A.4.3.2-1/12 AND NOT A.4.3.1-7a/3 THEN R ELSE N/A</w:t>
            </w:r>
          </w:p>
        </w:tc>
      </w:tr>
      <w:tr w:rsidR="004A79F8" w:rsidRPr="000F6278" w14:paraId="3F148E66"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50C7FA" w14:textId="77777777" w:rsidR="004A79F8" w:rsidRPr="000F6278" w:rsidRDefault="004A79F8" w:rsidP="00C06C04">
            <w:pPr>
              <w:pStyle w:val="TAN"/>
            </w:pPr>
            <w:r w:rsidRPr="000F6278">
              <w:t>C123</w:t>
            </w:r>
            <w:r w:rsidRPr="000F6278">
              <w:tab/>
              <w:t>IF A.4.1-1/2 AND (A.4.1-3/1 OR A.4.1-3/2 OR A.4.1-3/3 OR A.4.1-3/5) AND A.4.3.2-1/62 AND NOT A.4.3.1-7a/3 THEN R ELSE N/A</w:t>
            </w:r>
          </w:p>
        </w:tc>
      </w:tr>
      <w:tr w:rsidR="004A79F8" w:rsidRPr="000F6278" w14:paraId="455652EB"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A7AAF6" w14:textId="77777777" w:rsidR="004A79F8" w:rsidRPr="000F6278" w:rsidRDefault="004A79F8" w:rsidP="00C06C04">
            <w:pPr>
              <w:pStyle w:val="TAN"/>
            </w:pPr>
            <w:r w:rsidRPr="000F6278">
              <w:t>C124</w:t>
            </w:r>
            <w:r w:rsidRPr="000F6278">
              <w:tab/>
              <w:t>IF A.4.1-1/1 AND (A.4.1-3/1 OR A.4.1-3/2 OR A.4.1-3/3 OR A.4.1-3/5) AND A.4.3.2-1/12 AND (NOT A.4.3.9-1/2 AND A.4.3.9-4a/7 OR (A.4.3.9-4a/1 OR A.4.3.9-4a/2 OR A.4.3.9-4a/3 OR A.4.3.9-4a/66 OR A.4.3.9-4a/70)) THEN R ELSE N/A</w:t>
            </w:r>
          </w:p>
        </w:tc>
      </w:tr>
      <w:tr w:rsidR="004A79F8" w:rsidRPr="000F6278" w14:paraId="77337A5B"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B7DA04" w14:textId="77777777" w:rsidR="004A79F8" w:rsidRPr="000F6278" w:rsidRDefault="004A79F8" w:rsidP="00C06C04">
            <w:pPr>
              <w:pStyle w:val="TAN"/>
            </w:pPr>
            <w:r w:rsidRPr="000F6278">
              <w:t>C125</w:t>
            </w:r>
            <w:r w:rsidRPr="000F6278">
              <w:tab/>
              <w:t>IF A.4.1-1/2 AND (A.4.1-3/1 OR A.4.1-3/2 OR A.4.1-3/3 OR A.4.1-3/5) AND A.4.3.2-1/12 AND (A.4.3.9-4b/38 OR A.4.3.9-4b/41 OR A.4.3.9-4b/77 OR A.4.3.9-4b/78 OR A.4.3.9-4b/79) OR (A.4.3.9-4b/34 OR A.4.3.9-4b/39 OR A.4.3.9-4b/40 OR A.4.3.9-4b/48)) THEN R ELSE N/A</w:t>
            </w:r>
          </w:p>
        </w:tc>
      </w:tr>
      <w:tr w:rsidR="004A79F8" w:rsidRPr="000F6278" w14:paraId="04C3B07D"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E9EA06" w14:textId="77777777" w:rsidR="004A79F8" w:rsidRPr="000F6278" w:rsidRDefault="004A79F8" w:rsidP="00C06C04">
            <w:pPr>
              <w:pStyle w:val="TAN"/>
            </w:pPr>
            <w:r w:rsidRPr="000F6278">
              <w:t>C126</w:t>
            </w:r>
            <w:r w:rsidRPr="000F6278">
              <w:tab/>
              <w:t>IF A.4.1-1/2 AND A.4.1-2/8 AND (A.4.1-3/1 OR A.4.1-3/2 OR A.4.1-3/3 OR A.4.1-3/5) and A.4.3.2-1/3 THEN R ELSE N/A</w:t>
            </w:r>
          </w:p>
        </w:tc>
      </w:tr>
      <w:tr w:rsidR="004A79F8" w:rsidRPr="000F6278" w14:paraId="2823C963"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5669C0" w14:textId="77777777" w:rsidR="004A79F8" w:rsidRPr="000F6278" w:rsidRDefault="004A79F8" w:rsidP="00C06C04">
            <w:pPr>
              <w:pStyle w:val="TAN"/>
            </w:pPr>
            <w:r w:rsidRPr="000F6278">
              <w:t>C126a</w:t>
            </w:r>
            <w:r w:rsidRPr="000F6278">
              <w:tab/>
              <w:t>IF (A.4.1-1/1 OR A.4.1-1/2) AND A.4.1-2/7 AND A.4.1-3/2 AND A.4.1-4/3 AND A.4.3.2B.2.0-2A/1 AND A.4.3.2-1/37 THEN R ELSE N/A</w:t>
            </w:r>
          </w:p>
        </w:tc>
      </w:tr>
      <w:tr w:rsidR="004A79F8" w:rsidRPr="000F6278" w14:paraId="7350DB6F"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F19E3F" w14:textId="77777777" w:rsidR="004A79F8" w:rsidRPr="000F6278" w:rsidRDefault="004A79F8" w:rsidP="00C06C04">
            <w:pPr>
              <w:pStyle w:val="TAN"/>
            </w:pPr>
            <w:r w:rsidRPr="000F6278">
              <w:rPr>
                <w:lang w:eastAsia="zh-CN"/>
              </w:rPr>
              <w:t>C127</w:t>
            </w:r>
            <w:r w:rsidRPr="000F6278">
              <w:tab/>
            </w:r>
            <w:r w:rsidRPr="000F6278">
              <w:rPr>
                <w:lang w:eastAsia="zh-CN"/>
              </w:rPr>
              <w:t>IF A.4.1-1/1 AND (A.4.1-3/1 OR A.4.1-3/2 OR A.4.1-3/3 OR A.4.1-3/5) AND A.4.3.11-1/2 AND (NOT A.4.3.9-1/2 AND A.4.3.9-4a/7 OR (A.4.3.9-4a/1 OR A.4.3.9-4a/2 OR A.4.3.9-4a/3 OR A.4.3.9-4a/66 OR A.4.3.9-4a/70)) THEN R ELSE N/A</w:t>
            </w:r>
          </w:p>
        </w:tc>
      </w:tr>
      <w:tr w:rsidR="004A79F8" w14:paraId="78394689"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FF1799" w14:textId="77777777" w:rsidR="004A79F8" w:rsidRDefault="004A79F8" w:rsidP="00C06C04">
            <w:pPr>
              <w:pStyle w:val="TAN"/>
              <w:rPr>
                <w:lang w:eastAsia="zh-CN"/>
              </w:rPr>
            </w:pPr>
            <w:r>
              <w:rPr>
                <w:lang w:eastAsia="zh-CN"/>
              </w:rPr>
              <w:t>C127</w:t>
            </w:r>
            <w:r>
              <w:rPr>
                <w:rFonts w:hint="eastAsia"/>
                <w:lang w:val="en-US" w:eastAsia="zh-CN"/>
              </w:rPr>
              <w:t>a</w:t>
            </w:r>
            <w:r>
              <w:tab/>
            </w:r>
            <w:r>
              <w:rPr>
                <w:lang w:eastAsia="zh-CN"/>
              </w:rPr>
              <w:t xml:space="preserve">IF A.4.1-1/1 AND (A.4.1-3/1 OR A.4.1-3/2 OR A.4.1-3/3 OR A.4.1-3/5) </w:t>
            </w:r>
            <w:r>
              <w:rPr>
                <w:rFonts w:hint="eastAsia"/>
                <w:lang w:val="en-US" w:eastAsia="zh-CN"/>
              </w:rPr>
              <w:t xml:space="preserve">AND A.4.3.2A.1-1/1 </w:t>
            </w:r>
            <w:r>
              <w:rPr>
                <w:lang w:eastAsia="zh-CN"/>
              </w:rPr>
              <w:t xml:space="preserve">AND A.4.3.11-1/2 AND (NOT A.4.3.9-1/2 AND A.4.3.9-4a/7 OR (A.4.3.9-4a/1 OR A.4.3.9-4a/2 OR A.4.3.9-4a/3 OR A.4.3.9-4a/66 OR A.4.3.9-4a/70)) </w:t>
            </w:r>
            <w:r>
              <w:rPr>
                <w:rFonts w:hint="eastAsia"/>
                <w:lang w:val="en-US" w:eastAsia="zh-CN"/>
              </w:rPr>
              <w:t xml:space="preserve">OR </w:t>
            </w:r>
            <w:r>
              <w:t>(NOT A.4.3.9-1/2 AND (A.4.3.9-4b/38 OR A.4.3.9-4b/41 OR A.4.3.9-4b/48 OR A.4.3.9-4b/77 OR A.4.3.9-4b/78 OR A.4.3.9-4b/79) OR (A.4.3.9-4b/34 OR A.4.3.9-4b/39 OR A.4.3.9-4b/40)</w:t>
            </w:r>
            <w:r>
              <w:rPr>
                <w:rFonts w:hint="eastAsia"/>
                <w:lang w:val="en-US" w:eastAsia="zh-CN"/>
              </w:rPr>
              <w:t xml:space="preserve">) </w:t>
            </w:r>
            <w:r>
              <w:rPr>
                <w:lang w:eastAsia="zh-CN"/>
              </w:rPr>
              <w:t>THEN R ELSE N/A</w:t>
            </w:r>
          </w:p>
        </w:tc>
      </w:tr>
      <w:tr w:rsidR="004A79F8" w:rsidRPr="000F6278" w14:paraId="54448EEA"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53DCA5" w14:textId="77777777" w:rsidR="004A79F8" w:rsidRPr="000F6278" w:rsidRDefault="004A79F8" w:rsidP="00C06C04">
            <w:pPr>
              <w:pStyle w:val="TAN"/>
              <w:rPr>
                <w:lang w:eastAsia="zh-CN"/>
              </w:rPr>
            </w:pPr>
            <w:r w:rsidRPr="000F6278">
              <w:rPr>
                <w:rFonts w:cs="Arial"/>
                <w:lang w:eastAsia="zh-CN"/>
              </w:rPr>
              <w:lastRenderedPageBreak/>
              <w:t>C128</w:t>
            </w:r>
            <w:r w:rsidRPr="000F6278">
              <w:tab/>
              <w:t>IF A.4.1-1/1 AND (A.4.1-3/1 OR A.4.1-3/2 OR A.4.1-3/3 OR A.4.1-3/5) AND A.4.3.2-1/67 AND NOT A.4.3.1-7a/2 THEN R ELSE N/A</w:t>
            </w:r>
          </w:p>
        </w:tc>
      </w:tr>
      <w:tr w:rsidR="004A79F8" w:rsidRPr="000F6278" w14:paraId="53BB16D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2B9334" w14:textId="77777777" w:rsidR="004A79F8" w:rsidRPr="000F6278" w:rsidRDefault="004A79F8" w:rsidP="00C06C04">
            <w:pPr>
              <w:pStyle w:val="TAN"/>
              <w:rPr>
                <w:lang w:eastAsia="zh-CN"/>
              </w:rPr>
            </w:pPr>
            <w:r w:rsidRPr="000F6278">
              <w:rPr>
                <w:rFonts w:cs="Arial"/>
                <w:lang w:eastAsia="zh-CN"/>
              </w:rPr>
              <w:t>C129</w:t>
            </w:r>
            <w:r w:rsidRPr="000F6278">
              <w:tab/>
              <w:t>IF A.4.1-1/2 AND (A.4.1-3/1 OR A.4.1-3/2 OR A.4.1-3/3 OR A.4.1-3/5) AND A.4.3.2-1/67 AND NOT A.4.3</w:t>
            </w:r>
            <w:r w:rsidRPr="000F6278">
              <w:rPr>
                <w:lang w:eastAsia="zh-CN"/>
              </w:rPr>
              <w:t>.1</w:t>
            </w:r>
            <w:r w:rsidRPr="000F6278">
              <w:t>-</w:t>
            </w:r>
            <w:r w:rsidRPr="000F6278">
              <w:rPr>
                <w:lang w:eastAsia="zh-CN"/>
              </w:rPr>
              <w:t>7</w:t>
            </w:r>
            <w:r w:rsidRPr="000F6278">
              <w:rPr>
                <w:rFonts w:eastAsia="SimSun"/>
                <w:lang w:eastAsia="zh-CN"/>
              </w:rPr>
              <w:t>a/3</w:t>
            </w:r>
            <w:r w:rsidRPr="000F6278">
              <w:t xml:space="preserve"> THEN R ELSE N/A</w:t>
            </w:r>
          </w:p>
        </w:tc>
      </w:tr>
      <w:tr w:rsidR="004A79F8" w:rsidRPr="000F6278" w14:paraId="53940984"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674377" w14:textId="77777777" w:rsidR="004A79F8" w:rsidRPr="000F6278" w:rsidRDefault="004A79F8" w:rsidP="00C06C04">
            <w:pPr>
              <w:pStyle w:val="TAN"/>
              <w:rPr>
                <w:lang w:eastAsia="zh-CN"/>
              </w:rPr>
            </w:pPr>
            <w:r w:rsidRPr="000F6278">
              <w:rPr>
                <w:rFonts w:cs="Arial"/>
                <w:lang w:eastAsia="zh-CN"/>
              </w:rPr>
              <w:t>C130</w:t>
            </w:r>
            <w:r w:rsidRPr="000F6278">
              <w:tab/>
              <w:t>IF A.4.1-1/1 AND (A.4.1-3/1 OR A.4.1-3/2 OR A.4.1-3/3 OR A.4.1-3/5) AND A.4.3.2-1/67 AND (NOT A.4.3.9-1/2 AND A.4.3.9-4a/7 OR (A.4.3.9-4a/1 OR A.4.3.9-4a/2 OR A.4.3.9-4a/3 OR A.4.3.9-4a/66 OR A.4.3.9-4a/70)) THEN R ELSE N/A</w:t>
            </w:r>
          </w:p>
        </w:tc>
      </w:tr>
      <w:tr w:rsidR="004A79F8" w:rsidRPr="000F6278" w14:paraId="6F9DA1F9"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3DEC42" w14:textId="77777777" w:rsidR="004A79F8" w:rsidRPr="000F6278" w:rsidRDefault="004A79F8" w:rsidP="00C06C04">
            <w:pPr>
              <w:pStyle w:val="TAN"/>
              <w:rPr>
                <w:lang w:eastAsia="zh-CN"/>
              </w:rPr>
            </w:pPr>
            <w:r w:rsidRPr="000F6278">
              <w:rPr>
                <w:rFonts w:cs="Arial"/>
                <w:lang w:eastAsia="zh-CN"/>
              </w:rPr>
              <w:t>C131</w:t>
            </w:r>
            <w:r w:rsidRPr="000F6278">
              <w:tab/>
              <w:t>IF A.4.1-1/2 AND (A.4.1-3/1 OR A.4.1-3/2 OR A.4.1-3/3 OR A.4.1-3/5) AND A.4.3.2-1/67 AND (NOT A.4.3.9-1/2 AND (A.4.3.9-4b/38 OR A.4.3.9-4b/41 OR A.4.3.9-4b/77 OR A.4.3.9-4b/78 OR A.4.3.9-4b/79) OR (A.4.3.9-4b/34 OR A.4.3.9-4b/39 OR A.4.3.9-4b/40 OR A.4.3.9-4b/48)) THEN R ELSE N/A</w:t>
            </w:r>
          </w:p>
        </w:tc>
      </w:tr>
      <w:tr w:rsidR="004A79F8" w:rsidRPr="000F6278" w14:paraId="16C8145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5BD35B" w14:textId="77777777" w:rsidR="004A79F8" w:rsidRPr="000F6278" w:rsidRDefault="004A79F8" w:rsidP="00C06C04">
            <w:pPr>
              <w:pStyle w:val="TAN"/>
              <w:rPr>
                <w:rFonts w:cs="Arial"/>
                <w:lang w:eastAsia="zh-CN"/>
              </w:rPr>
            </w:pPr>
            <w:r w:rsidRPr="000F6278">
              <w:rPr>
                <w:lang w:eastAsia="zh-TW"/>
              </w:rPr>
              <w:t>C132</w:t>
            </w:r>
            <w:r w:rsidRPr="000F6278">
              <w:tab/>
              <w:t xml:space="preserve">IF </w:t>
            </w:r>
            <w:r w:rsidRPr="000F6278">
              <w:rPr>
                <w:lang w:eastAsia="zh-CN"/>
              </w:rPr>
              <w:t>(A.4.1-1/1 OR A.4.1-1/2) AND A.4.1-2/7 AND A.4.1-3/1</w:t>
            </w:r>
            <w:r w:rsidRPr="000F6278">
              <w:rPr>
                <w:lang w:eastAsia="zh-TW"/>
              </w:rPr>
              <w:t xml:space="preserve"> </w:t>
            </w:r>
            <w:r w:rsidRPr="000F6278">
              <w:t>AND A.4.3.2-</w:t>
            </w:r>
            <w:r w:rsidRPr="000F6278">
              <w:rPr>
                <w:lang w:eastAsia="zh-CN"/>
              </w:rPr>
              <w:t>1/71 AND</w:t>
            </w:r>
            <w:r w:rsidRPr="000F6278">
              <w:t xml:space="preserve"> A.4.3.2-</w:t>
            </w:r>
            <w:r w:rsidRPr="000F6278">
              <w:rPr>
                <w:lang w:eastAsia="zh-CN"/>
              </w:rPr>
              <w:t xml:space="preserve">1/76 </w:t>
            </w:r>
            <w:r w:rsidRPr="000F6278">
              <w:t>THEN R ELSE N/A</w:t>
            </w:r>
            <w:r w:rsidRPr="000F6278">
              <w:rPr>
                <w:lang w:eastAsia="zh-CN"/>
              </w:rPr>
              <w:t xml:space="preserve"> </w:t>
            </w:r>
            <w:r w:rsidRPr="000F6278">
              <w:t>THEN R ELSE N/A</w:t>
            </w:r>
          </w:p>
        </w:tc>
      </w:tr>
      <w:tr w:rsidR="004A79F8" w:rsidRPr="000F6278" w14:paraId="28DD8134"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C01B21" w14:textId="77777777" w:rsidR="004A79F8" w:rsidRPr="000F6278" w:rsidRDefault="004A79F8" w:rsidP="00C06C04">
            <w:pPr>
              <w:pStyle w:val="TAN"/>
              <w:rPr>
                <w:rFonts w:cs="Arial"/>
                <w:lang w:eastAsia="zh-CN"/>
              </w:rPr>
            </w:pPr>
            <w:r w:rsidRPr="000F6278">
              <w:rPr>
                <w:lang w:eastAsia="zh-TW"/>
              </w:rPr>
              <w:t>C133</w:t>
            </w:r>
            <w:r w:rsidRPr="000F6278">
              <w:tab/>
              <w:t xml:space="preserve">IF </w:t>
            </w:r>
            <w:r w:rsidRPr="000F6278">
              <w:rPr>
                <w:lang w:eastAsia="zh-CN"/>
              </w:rPr>
              <w:t>(A.4.1-1/1 OR A.4.1-1/2) AND A.4.1-2/7 AND A.4.1-3/1</w:t>
            </w:r>
            <w:r w:rsidRPr="000F6278">
              <w:rPr>
                <w:lang w:eastAsia="zh-TW"/>
              </w:rPr>
              <w:t xml:space="preserve"> </w:t>
            </w:r>
            <w:r w:rsidRPr="000F6278">
              <w:t>AND A.4.3.2-</w:t>
            </w:r>
            <w:r w:rsidRPr="000F6278">
              <w:rPr>
                <w:lang w:eastAsia="zh-CN"/>
              </w:rPr>
              <w:t xml:space="preserve">1/74 </w:t>
            </w:r>
            <w:r w:rsidRPr="000F6278">
              <w:t>THEN R ELSE N/A</w:t>
            </w:r>
            <w:r w:rsidRPr="000F6278">
              <w:rPr>
                <w:lang w:eastAsia="zh-CN"/>
              </w:rPr>
              <w:t xml:space="preserve"> </w:t>
            </w:r>
            <w:r w:rsidRPr="000F6278">
              <w:t>THEN R ELSE N/A</w:t>
            </w:r>
          </w:p>
        </w:tc>
      </w:tr>
      <w:tr w:rsidR="004A79F8" w:rsidRPr="000F6278" w14:paraId="5D3C2AB8"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B274EA" w14:textId="77777777" w:rsidR="004A79F8" w:rsidRPr="000F6278" w:rsidRDefault="004A79F8" w:rsidP="00C06C04">
            <w:pPr>
              <w:pStyle w:val="TAN"/>
              <w:rPr>
                <w:rFonts w:cs="Arial"/>
                <w:lang w:eastAsia="zh-CN"/>
              </w:rPr>
            </w:pPr>
            <w:r w:rsidRPr="000F6278">
              <w:rPr>
                <w:lang w:eastAsia="zh-TW"/>
              </w:rPr>
              <w:t>C134</w:t>
            </w:r>
            <w:r w:rsidRPr="000F6278">
              <w:tab/>
              <w:t xml:space="preserve">IF </w:t>
            </w:r>
            <w:r w:rsidRPr="000F6278">
              <w:rPr>
                <w:lang w:eastAsia="zh-CN"/>
              </w:rPr>
              <w:t>(A.4.1-1/1 OR A.4.1-1/2) AND A.4.1-2/7 AND A.4.1-3/1</w:t>
            </w:r>
            <w:r w:rsidRPr="000F6278">
              <w:rPr>
                <w:lang w:eastAsia="zh-TW"/>
              </w:rPr>
              <w:t xml:space="preserve"> </w:t>
            </w:r>
            <w:r w:rsidRPr="000F6278">
              <w:t>AND A.4.3.2-</w:t>
            </w:r>
            <w:r w:rsidRPr="000F6278">
              <w:rPr>
                <w:lang w:eastAsia="zh-CN"/>
              </w:rPr>
              <w:t>1/71 AND</w:t>
            </w:r>
            <w:r w:rsidRPr="000F6278">
              <w:t xml:space="preserve"> A.4.3.2-</w:t>
            </w:r>
            <w:r w:rsidRPr="000F6278">
              <w:rPr>
                <w:lang w:eastAsia="zh-CN"/>
              </w:rPr>
              <w:t xml:space="preserve">1/72 </w:t>
            </w:r>
            <w:r w:rsidRPr="000F6278">
              <w:t>THEN R ELSE N/A</w:t>
            </w:r>
            <w:r w:rsidRPr="000F6278">
              <w:rPr>
                <w:lang w:eastAsia="zh-CN"/>
              </w:rPr>
              <w:t xml:space="preserve"> </w:t>
            </w:r>
            <w:r w:rsidRPr="000F6278">
              <w:t>THEN R ELSE N/A</w:t>
            </w:r>
          </w:p>
        </w:tc>
      </w:tr>
      <w:tr w:rsidR="004A79F8" w:rsidRPr="000F6278" w14:paraId="702B4994"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3FBC64" w14:textId="77777777" w:rsidR="004A79F8" w:rsidRPr="000F6278" w:rsidRDefault="004A79F8" w:rsidP="00C06C04">
            <w:pPr>
              <w:pStyle w:val="TAN"/>
              <w:rPr>
                <w:rFonts w:cs="Arial"/>
                <w:lang w:eastAsia="zh-CN"/>
              </w:rPr>
            </w:pPr>
            <w:r w:rsidRPr="000F6278">
              <w:rPr>
                <w:lang w:eastAsia="zh-TW"/>
              </w:rPr>
              <w:t>C135</w:t>
            </w:r>
            <w:r w:rsidRPr="000F6278">
              <w:tab/>
              <w:t>IF (A.4.1-4/1 OR A.4.1-4/2 OR A.4.1-4/3) AND A.4.1-3/2 AND A.4.3.2-</w:t>
            </w:r>
            <w:r w:rsidRPr="000F6278">
              <w:rPr>
                <w:lang w:eastAsia="zh-CN"/>
              </w:rPr>
              <w:t>1/71 AND</w:t>
            </w:r>
            <w:r w:rsidRPr="000F6278">
              <w:t xml:space="preserve"> A.4.3.2-</w:t>
            </w:r>
            <w:r w:rsidRPr="000F6278">
              <w:rPr>
                <w:lang w:eastAsia="zh-CN"/>
              </w:rPr>
              <w:t xml:space="preserve">1/76 </w:t>
            </w:r>
            <w:r w:rsidRPr="000F6278">
              <w:t>THEN R ELSE N/A</w:t>
            </w:r>
          </w:p>
        </w:tc>
      </w:tr>
      <w:tr w:rsidR="004A79F8" w:rsidRPr="000F6278" w14:paraId="29AEB220"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B29944" w14:textId="77777777" w:rsidR="004A79F8" w:rsidRPr="000F6278" w:rsidRDefault="004A79F8" w:rsidP="00C06C04">
            <w:pPr>
              <w:pStyle w:val="TAN"/>
              <w:rPr>
                <w:rFonts w:cs="Arial"/>
                <w:lang w:eastAsia="zh-CN"/>
              </w:rPr>
            </w:pPr>
            <w:r w:rsidRPr="000F6278">
              <w:rPr>
                <w:lang w:eastAsia="zh-TW"/>
              </w:rPr>
              <w:t>C136</w:t>
            </w:r>
            <w:r w:rsidRPr="000F6278">
              <w:tab/>
              <w:t>IF (A.4.1-4/1 OR A.4.1-4/2 OR A.4.1-4/3) AND A.4.1-3/2 AND A.4.3.2-</w:t>
            </w:r>
            <w:r w:rsidRPr="000F6278">
              <w:rPr>
                <w:lang w:eastAsia="zh-CN"/>
              </w:rPr>
              <w:t xml:space="preserve">1/73 </w:t>
            </w:r>
            <w:r w:rsidRPr="000F6278">
              <w:t>THEN R ELSE N/A</w:t>
            </w:r>
          </w:p>
        </w:tc>
      </w:tr>
      <w:tr w:rsidR="004A79F8" w:rsidRPr="000F6278" w14:paraId="0FA504E6"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F44919" w14:textId="77777777" w:rsidR="004A79F8" w:rsidRPr="000F6278" w:rsidRDefault="004A79F8" w:rsidP="00C06C04">
            <w:pPr>
              <w:pStyle w:val="TAN"/>
              <w:rPr>
                <w:rFonts w:cs="Arial"/>
                <w:lang w:eastAsia="zh-CN"/>
              </w:rPr>
            </w:pPr>
            <w:r w:rsidRPr="000F6278">
              <w:rPr>
                <w:lang w:eastAsia="zh-TW"/>
              </w:rPr>
              <w:t>C137</w:t>
            </w:r>
            <w:r w:rsidRPr="000F6278">
              <w:tab/>
              <w:t>IF (A.4.1-4/1 OR A.4.1-4/2 OR A.4.1-4/3) AND A.4.1-3/2 AND A.4.3.2-</w:t>
            </w:r>
            <w:r w:rsidRPr="000F6278">
              <w:rPr>
                <w:lang w:eastAsia="zh-CN"/>
              </w:rPr>
              <w:t xml:space="preserve">1/71 AND </w:t>
            </w:r>
            <w:r w:rsidRPr="000F6278">
              <w:t>A.4.3.2-</w:t>
            </w:r>
            <w:r w:rsidRPr="000F6278">
              <w:rPr>
                <w:lang w:eastAsia="zh-CN"/>
              </w:rPr>
              <w:t xml:space="preserve">1/75 </w:t>
            </w:r>
            <w:r w:rsidRPr="000F6278">
              <w:t>THEN R ELSE N/A</w:t>
            </w:r>
          </w:p>
        </w:tc>
      </w:tr>
      <w:tr w:rsidR="004A79F8" w:rsidRPr="000F6278" w14:paraId="14C61FB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B9A39A" w14:textId="77777777" w:rsidR="004A79F8" w:rsidRPr="000F6278" w:rsidRDefault="004A79F8" w:rsidP="00C06C04">
            <w:pPr>
              <w:pStyle w:val="TAN"/>
              <w:rPr>
                <w:rFonts w:cs="Arial"/>
                <w:lang w:eastAsia="zh-CN"/>
              </w:rPr>
            </w:pPr>
            <w:r w:rsidRPr="000F6278">
              <w:rPr>
                <w:lang w:eastAsia="zh-TW"/>
              </w:rPr>
              <w:t>C138</w:t>
            </w:r>
            <w:r w:rsidRPr="000F6278">
              <w:tab/>
              <w:t>IF A.4.1-1/2 AND A.4.1-2/8 AND A.4.1-3/1 AND A.4.3.2-</w:t>
            </w:r>
            <w:r w:rsidRPr="000F6278">
              <w:rPr>
                <w:lang w:eastAsia="zh-CN"/>
              </w:rPr>
              <w:t>1/71 AND</w:t>
            </w:r>
            <w:r w:rsidRPr="000F6278">
              <w:t xml:space="preserve"> A.4.3.2-</w:t>
            </w:r>
            <w:r w:rsidRPr="000F6278">
              <w:rPr>
                <w:lang w:eastAsia="zh-CN"/>
              </w:rPr>
              <w:t>1/76</w:t>
            </w:r>
            <w:r w:rsidRPr="000F6278">
              <w:t xml:space="preserve"> THEN R ELSE N/A</w:t>
            </w:r>
          </w:p>
        </w:tc>
      </w:tr>
      <w:tr w:rsidR="004A79F8" w:rsidRPr="000F6278" w14:paraId="02D2B32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BA8D7D" w14:textId="77777777" w:rsidR="004A79F8" w:rsidRPr="000F6278" w:rsidRDefault="004A79F8" w:rsidP="00C06C04">
            <w:pPr>
              <w:pStyle w:val="TAN"/>
              <w:rPr>
                <w:rFonts w:cs="Arial"/>
                <w:lang w:eastAsia="zh-CN"/>
              </w:rPr>
            </w:pPr>
            <w:r w:rsidRPr="000F6278">
              <w:rPr>
                <w:lang w:eastAsia="zh-TW"/>
              </w:rPr>
              <w:t>C139</w:t>
            </w:r>
            <w:r w:rsidRPr="000F6278">
              <w:tab/>
              <w:t>IF A.4.1-1/2 AND A.4.1-2/8 AND A.4.1-3/1 AND A.4.3.2-</w:t>
            </w:r>
            <w:r w:rsidRPr="000F6278">
              <w:rPr>
                <w:lang w:eastAsia="zh-CN"/>
              </w:rPr>
              <w:t>1/74</w:t>
            </w:r>
            <w:r w:rsidRPr="000F6278">
              <w:t xml:space="preserve"> THEN R ELSE N/A</w:t>
            </w:r>
          </w:p>
        </w:tc>
      </w:tr>
      <w:tr w:rsidR="004A79F8" w:rsidRPr="000F6278" w14:paraId="61CC00B4"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2EADBC" w14:textId="77777777" w:rsidR="004A79F8" w:rsidRPr="000F6278" w:rsidRDefault="004A79F8" w:rsidP="00C06C04">
            <w:pPr>
              <w:pStyle w:val="TAN"/>
              <w:rPr>
                <w:rFonts w:cs="Arial"/>
                <w:lang w:eastAsia="zh-CN"/>
              </w:rPr>
            </w:pPr>
            <w:r w:rsidRPr="000F6278">
              <w:rPr>
                <w:lang w:eastAsia="zh-TW"/>
              </w:rPr>
              <w:t>C140</w:t>
            </w:r>
            <w:r w:rsidRPr="000F6278">
              <w:tab/>
              <w:t>IF A.4.1-1/2 AND A.4.1-2/8 AND A.4.1-3/1 AND A.4.3.2-</w:t>
            </w:r>
            <w:r w:rsidRPr="000F6278">
              <w:rPr>
                <w:lang w:eastAsia="zh-CN"/>
              </w:rPr>
              <w:t>1/71 AND</w:t>
            </w:r>
            <w:r w:rsidRPr="000F6278">
              <w:t xml:space="preserve"> A.4.3.2-</w:t>
            </w:r>
            <w:r w:rsidRPr="000F6278">
              <w:rPr>
                <w:lang w:eastAsia="zh-CN"/>
              </w:rPr>
              <w:t>1/72</w:t>
            </w:r>
            <w:r w:rsidRPr="000F6278">
              <w:t xml:space="preserve"> THEN R ELSE N/A</w:t>
            </w:r>
          </w:p>
        </w:tc>
      </w:tr>
      <w:tr w:rsidR="004A79F8" w:rsidRPr="000F6278" w14:paraId="4B6C5DAB"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43F073" w14:textId="77777777" w:rsidR="004A79F8" w:rsidRPr="000F6278" w:rsidRDefault="004A79F8" w:rsidP="00C06C04">
            <w:pPr>
              <w:pStyle w:val="TAN"/>
            </w:pPr>
            <w:r w:rsidRPr="000F6278">
              <w:rPr>
                <w:lang w:eastAsia="zh-TW"/>
              </w:rPr>
              <w:t>C141</w:t>
            </w:r>
            <w:r w:rsidRPr="000F6278">
              <w:tab/>
              <w:t xml:space="preserve">IF </w:t>
            </w:r>
            <w:r w:rsidRPr="000F6278">
              <w:rPr>
                <w:lang w:eastAsia="zh-CN"/>
              </w:rPr>
              <w:t>(A.4.1-1/1 OR A.4.1-1/2) AND</w:t>
            </w:r>
            <w:r w:rsidRPr="000F6278">
              <w:t xml:space="preserve"> (A.4.1-4/1 OR A.4.1-4/2 OR A.4.1-4/3) AND A.4.1-3/2 AND A.4.3.2-</w:t>
            </w:r>
            <w:r w:rsidRPr="000F6278">
              <w:rPr>
                <w:lang w:eastAsia="zh-CN"/>
              </w:rPr>
              <w:t>1/71 AND</w:t>
            </w:r>
            <w:r w:rsidRPr="000F6278">
              <w:t xml:space="preserve"> A.4.3.2-</w:t>
            </w:r>
            <w:r w:rsidRPr="000F6278">
              <w:rPr>
                <w:lang w:eastAsia="zh-CN"/>
              </w:rPr>
              <w:t xml:space="preserve">1/76 </w:t>
            </w:r>
            <w:r w:rsidRPr="000F6278">
              <w:t>THEN R ELSE N/A</w:t>
            </w:r>
          </w:p>
        </w:tc>
      </w:tr>
      <w:tr w:rsidR="004A79F8" w:rsidRPr="000F6278" w14:paraId="4A69A2D5"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52468F" w14:textId="77777777" w:rsidR="004A79F8" w:rsidRPr="000F6278" w:rsidRDefault="004A79F8" w:rsidP="00C06C04">
            <w:pPr>
              <w:pStyle w:val="TAN"/>
              <w:rPr>
                <w:lang w:eastAsia="zh-TW"/>
              </w:rPr>
            </w:pPr>
            <w:r w:rsidRPr="000F6278">
              <w:rPr>
                <w:lang w:eastAsia="zh-TW"/>
              </w:rPr>
              <w:t>C141a</w:t>
            </w:r>
            <w:r w:rsidRPr="000F6278">
              <w:tab/>
              <w:t xml:space="preserve">IF </w:t>
            </w:r>
            <w:r w:rsidRPr="000F6278">
              <w:rPr>
                <w:lang w:eastAsia="zh-CN"/>
              </w:rPr>
              <w:t>(A.4.1-1/1 OR A.4.1-1/2) AND</w:t>
            </w:r>
            <w:r w:rsidRPr="000F6278">
              <w:t xml:space="preserve"> (A.4.1-4/4 OR A.4.1-4/5) AND A.4.1-3/2 AND A.4.3.5-1/1 AND A.4.3.2-</w:t>
            </w:r>
            <w:r w:rsidRPr="000F6278">
              <w:rPr>
                <w:lang w:eastAsia="zh-CN"/>
              </w:rPr>
              <w:t>1/71 AND</w:t>
            </w:r>
            <w:r w:rsidRPr="000F6278">
              <w:t xml:space="preserve"> A.4.3.2-</w:t>
            </w:r>
            <w:r w:rsidRPr="000F6278">
              <w:rPr>
                <w:lang w:eastAsia="zh-CN"/>
              </w:rPr>
              <w:t xml:space="preserve">1/76 </w:t>
            </w:r>
            <w:r w:rsidRPr="000F6278">
              <w:t>THEN R ELSE N/A</w:t>
            </w:r>
          </w:p>
        </w:tc>
      </w:tr>
      <w:tr w:rsidR="004A79F8" w:rsidRPr="000F6278" w14:paraId="6629C423"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9898C6" w14:textId="77777777" w:rsidR="004A79F8" w:rsidRPr="000F6278" w:rsidRDefault="004A79F8" w:rsidP="00C06C04">
            <w:pPr>
              <w:pStyle w:val="TAN"/>
              <w:rPr>
                <w:lang w:eastAsia="zh-TW"/>
              </w:rPr>
            </w:pPr>
            <w:r w:rsidRPr="000F6278">
              <w:rPr>
                <w:lang w:eastAsia="zh-TW"/>
              </w:rPr>
              <w:t>C141b</w:t>
            </w:r>
            <w:r w:rsidRPr="000F6278">
              <w:tab/>
              <w:t xml:space="preserve">IF </w:t>
            </w:r>
            <w:r w:rsidRPr="000F6278">
              <w:rPr>
                <w:lang w:eastAsia="zh-CN"/>
              </w:rPr>
              <w:t>(A.4.1-1/1 OR A.4.1-1/2) AND</w:t>
            </w:r>
            <w:r w:rsidRPr="000F6278">
              <w:t xml:space="preserve"> (A.4.1-4/4 OR A.4.1-4/5) AND A.4.1-3/2 AND A.4.3.2-</w:t>
            </w:r>
            <w:r w:rsidRPr="000F6278">
              <w:rPr>
                <w:lang w:eastAsia="zh-CN"/>
              </w:rPr>
              <w:t>1/71 AND</w:t>
            </w:r>
            <w:r w:rsidRPr="000F6278">
              <w:t xml:space="preserve"> A.4.3.2-</w:t>
            </w:r>
            <w:r w:rsidRPr="000F6278">
              <w:rPr>
                <w:lang w:eastAsia="zh-CN"/>
              </w:rPr>
              <w:t xml:space="preserve">1/76 </w:t>
            </w:r>
            <w:r w:rsidRPr="000F6278">
              <w:t>THEN R ELSE N/A</w:t>
            </w:r>
          </w:p>
        </w:tc>
      </w:tr>
      <w:tr w:rsidR="004A79F8" w:rsidRPr="000F6278" w14:paraId="6A11264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56553E" w14:textId="77777777" w:rsidR="004A79F8" w:rsidRPr="000F6278" w:rsidRDefault="004A79F8" w:rsidP="00C06C04">
            <w:pPr>
              <w:pStyle w:val="TAN"/>
            </w:pPr>
            <w:r w:rsidRPr="000F6278">
              <w:rPr>
                <w:lang w:eastAsia="zh-TW"/>
              </w:rPr>
              <w:t>C142</w:t>
            </w:r>
            <w:r w:rsidRPr="000F6278">
              <w:tab/>
              <w:t xml:space="preserve">IF </w:t>
            </w:r>
            <w:r w:rsidRPr="000F6278">
              <w:rPr>
                <w:lang w:eastAsia="zh-CN"/>
              </w:rPr>
              <w:t xml:space="preserve">(A.4.1-1/1 OR A.4.1-1/2) AND </w:t>
            </w:r>
            <w:r w:rsidRPr="000F6278">
              <w:t>(A.4.1-4/1 OR A.4.1-4/2 OR A.4.1-4/3) AND A.4.1-3/2 AND A.4.3.5-1/1 AND A.4.3.2-</w:t>
            </w:r>
            <w:r w:rsidRPr="000F6278">
              <w:rPr>
                <w:lang w:eastAsia="zh-CN"/>
              </w:rPr>
              <w:t xml:space="preserve">1/73 </w:t>
            </w:r>
            <w:r w:rsidRPr="000F6278">
              <w:t>THEN R ELSE N/A</w:t>
            </w:r>
          </w:p>
        </w:tc>
      </w:tr>
      <w:tr w:rsidR="004A79F8" w:rsidRPr="000F6278" w14:paraId="1A4FC1A3"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F579D6" w14:textId="77777777" w:rsidR="004A79F8" w:rsidRPr="000F6278" w:rsidRDefault="004A79F8" w:rsidP="00C06C04">
            <w:pPr>
              <w:pStyle w:val="TAN"/>
              <w:rPr>
                <w:lang w:eastAsia="zh-TW"/>
              </w:rPr>
            </w:pPr>
            <w:r w:rsidRPr="000F6278">
              <w:rPr>
                <w:lang w:eastAsia="zh-TW"/>
              </w:rPr>
              <w:t>C142a</w:t>
            </w:r>
            <w:r w:rsidRPr="000F6278">
              <w:tab/>
              <w:t xml:space="preserve">IF </w:t>
            </w:r>
            <w:r w:rsidRPr="000F6278">
              <w:rPr>
                <w:lang w:eastAsia="zh-CN"/>
              </w:rPr>
              <w:t xml:space="preserve">(A.4.1-1/1 OR A.4.1-1/2) AND </w:t>
            </w:r>
            <w:r w:rsidRPr="000F6278">
              <w:t>(A.4.1-4/4 OR A.4.1-4/5) AND A.4.1-3/2 AND A.4.3.2-</w:t>
            </w:r>
            <w:r w:rsidRPr="000F6278">
              <w:rPr>
                <w:lang w:eastAsia="zh-CN"/>
              </w:rPr>
              <w:t xml:space="preserve">1/74 </w:t>
            </w:r>
            <w:r w:rsidRPr="000F6278">
              <w:t>THEN R ELSE N/A</w:t>
            </w:r>
          </w:p>
        </w:tc>
      </w:tr>
      <w:tr w:rsidR="004A79F8" w:rsidRPr="000F6278" w14:paraId="07EC0E06"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C45B37" w14:textId="77777777" w:rsidR="004A79F8" w:rsidRPr="000F6278" w:rsidRDefault="004A79F8" w:rsidP="00C06C04">
            <w:pPr>
              <w:pStyle w:val="TAN"/>
            </w:pPr>
            <w:r w:rsidRPr="000F6278">
              <w:rPr>
                <w:lang w:eastAsia="zh-TW"/>
              </w:rPr>
              <w:t>C143</w:t>
            </w:r>
            <w:r w:rsidRPr="000F6278">
              <w:tab/>
              <w:t xml:space="preserve">IF </w:t>
            </w:r>
            <w:r w:rsidRPr="000F6278">
              <w:rPr>
                <w:lang w:eastAsia="zh-CN"/>
              </w:rPr>
              <w:t xml:space="preserve">(A.4.1-1/1 OR A.4.1-1/2) AND </w:t>
            </w:r>
            <w:r w:rsidRPr="000F6278">
              <w:t>(A.4.1-4/1 OR A.4.1-4/2 OR A.4.1-4/3) AND A.4.1-3/2 AND A.4.3.5-1/1 AND A.4.3.2-</w:t>
            </w:r>
            <w:r w:rsidRPr="000F6278">
              <w:rPr>
                <w:lang w:eastAsia="zh-CN"/>
              </w:rPr>
              <w:t xml:space="preserve">1/71 AND </w:t>
            </w:r>
            <w:r w:rsidRPr="000F6278">
              <w:t>A.4.3.2-</w:t>
            </w:r>
            <w:r w:rsidRPr="000F6278">
              <w:rPr>
                <w:lang w:eastAsia="zh-CN"/>
              </w:rPr>
              <w:t xml:space="preserve">1/75 </w:t>
            </w:r>
            <w:r w:rsidRPr="000F6278">
              <w:t>THEN R ELSE N/A</w:t>
            </w:r>
          </w:p>
        </w:tc>
      </w:tr>
      <w:tr w:rsidR="004A79F8" w:rsidRPr="000F6278" w14:paraId="628B3372"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E2A2C6" w14:textId="77777777" w:rsidR="004A79F8" w:rsidRPr="000F6278" w:rsidRDefault="004A79F8" w:rsidP="00C06C04">
            <w:pPr>
              <w:pStyle w:val="TAN"/>
              <w:rPr>
                <w:lang w:eastAsia="zh-TW"/>
              </w:rPr>
            </w:pPr>
            <w:r w:rsidRPr="000F6278">
              <w:rPr>
                <w:lang w:eastAsia="zh-TW"/>
              </w:rPr>
              <w:t>C143a</w:t>
            </w:r>
            <w:r w:rsidRPr="000F6278">
              <w:tab/>
              <w:t xml:space="preserve">IF </w:t>
            </w:r>
            <w:r w:rsidRPr="000F6278">
              <w:rPr>
                <w:lang w:eastAsia="zh-CN"/>
              </w:rPr>
              <w:t xml:space="preserve">(A.4.1-1/1 OR A.4.1-1/2) AND </w:t>
            </w:r>
            <w:r w:rsidRPr="000F6278">
              <w:t>(A.4.1-4/4 OR A.4.1-4/5) AND A.4.1-3/2 AND A.4.3.2-</w:t>
            </w:r>
            <w:r w:rsidRPr="000F6278">
              <w:rPr>
                <w:lang w:eastAsia="zh-CN"/>
              </w:rPr>
              <w:t>1/71 AND</w:t>
            </w:r>
            <w:r w:rsidRPr="000F6278">
              <w:t xml:space="preserve"> A.4.3.2-</w:t>
            </w:r>
            <w:r w:rsidRPr="000F6278">
              <w:rPr>
                <w:lang w:eastAsia="zh-CN"/>
              </w:rPr>
              <w:t xml:space="preserve">1/75 </w:t>
            </w:r>
            <w:r w:rsidRPr="000F6278">
              <w:t>THEN R ELSE N/A</w:t>
            </w:r>
          </w:p>
        </w:tc>
      </w:tr>
      <w:tr w:rsidR="004A79F8" w:rsidRPr="000F6278" w14:paraId="1C408543"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4196BD" w14:textId="77777777" w:rsidR="004A79F8" w:rsidRPr="000F6278" w:rsidRDefault="004A79F8" w:rsidP="00C06C04">
            <w:pPr>
              <w:pStyle w:val="TAN"/>
            </w:pPr>
            <w:r w:rsidRPr="000F6278">
              <w:rPr>
                <w:lang w:eastAsia="zh-TW"/>
              </w:rPr>
              <w:t>C144</w:t>
            </w:r>
            <w:r w:rsidRPr="000F6278">
              <w:tab/>
              <w:t xml:space="preserve">IF </w:t>
            </w:r>
            <w:r w:rsidRPr="000F6278">
              <w:rPr>
                <w:lang w:eastAsia="zh-CN"/>
              </w:rPr>
              <w:t>(A.4.1-1/1 OR A.4.1-1/2) AND A.4.1-2/7 AND A.4.1-3/1</w:t>
            </w:r>
            <w:r w:rsidRPr="000F6278">
              <w:t xml:space="preserve"> AND A.4.3.5-1/1 AND A.4.3.2-</w:t>
            </w:r>
            <w:r w:rsidRPr="000F6278">
              <w:rPr>
                <w:lang w:eastAsia="zh-CN"/>
              </w:rPr>
              <w:t>1/71 AND</w:t>
            </w:r>
            <w:r w:rsidRPr="000F6278">
              <w:t xml:space="preserve"> A.4.3.2-</w:t>
            </w:r>
            <w:r w:rsidRPr="000F6278">
              <w:rPr>
                <w:lang w:eastAsia="zh-CN"/>
              </w:rPr>
              <w:t xml:space="preserve">1/76 </w:t>
            </w:r>
            <w:r w:rsidRPr="000F6278">
              <w:t>THEN R ELSE N/A</w:t>
            </w:r>
          </w:p>
        </w:tc>
      </w:tr>
      <w:tr w:rsidR="004A79F8" w:rsidRPr="000F6278" w14:paraId="614757B6"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452272" w14:textId="77777777" w:rsidR="004A79F8" w:rsidRPr="000F6278" w:rsidRDefault="004A79F8" w:rsidP="00C06C04">
            <w:pPr>
              <w:pStyle w:val="TAN"/>
              <w:rPr>
                <w:lang w:eastAsia="zh-TW"/>
              </w:rPr>
            </w:pPr>
            <w:r w:rsidRPr="000F6278">
              <w:rPr>
                <w:lang w:eastAsia="zh-TW"/>
              </w:rPr>
              <w:t>C144a</w:t>
            </w:r>
            <w:r w:rsidRPr="000F6278">
              <w:tab/>
              <w:t>IF</w:t>
            </w:r>
            <w:r w:rsidRPr="000F6278">
              <w:rPr>
                <w:lang w:eastAsia="zh-CN"/>
              </w:rPr>
              <w:t xml:space="preserve"> A.4.1-1/2 AND A.4.1-2/8 AND A.4.1-3/1</w:t>
            </w:r>
            <w:r w:rsidRPr="000F6278">
              <w:t xml:space="preserve"> AND A.4.3.2-</w:t>
            </w:r>
            <w:r w:rsidRPr="000F6278">
              <w:rPr>
                <w:lang w:eastAsia="zh-CN"/>
              </w:rPr>
              <w:t>1/71 AND</w:t>
            </w:r>
            <w:r w:rsidRPr="000F6278">
              <w:t xml:space="preserve"> A.4.3.2-</w:t>
            </w:r>
            <w:r w:rsidRPr="000F6278">
              <w:rPr>
                <w:lang w:eastAsia="zh-CN"/>
              </w:rPr>
              <w:t xml:space="preserve">1/76 </w:t>
            </w:r>
            <w:r w:rsidRPr="000F6278">
              <w:t>THEN R ELSE N/A</w:t>
            </w:r>
          </w:p>
        </w:tc>
      </w:tr>
      <w:tr w:rsidR="004A79F8" w:rsidRPr="000F6278" w14:paraId="6776E2CE"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FCDB54" w14:textId="77777777" w:rsidR="004A79F8" w:rsidRPr="000F6278" w:rsidRDefault="004A79F8" w:rsidP="00C06C04">
            <w:pPr>
              <w:pStyle w:val="TAN"/>
            </w:pPr>
            <w:r w:rsidRPr="000F6278">
              <w:rPr>
                <w:lang w:eastAsia="zh-TW"/>
              </w:rPr>
              <w:t>C145</w:t>
            </w:r>
            <w:r w:rsidRPr="000F6278">
              <w:tab/>
              <w:t xml:space="preserve">IF </w:t>
            </w:r>
            <w:r w:rsidRPr="000F6278">
              <w:rPr>
                <w:lang w:eastAsia="zh-CN"/>
              </w:rPr>
              <w:t>(A.4.1-1/1 OR A.4.1-1/2) AND A.4.1-2/7 AND A.4.1-3/1</w:t>
            </w:r>
            <w:r w:rsidRPr="000F6278">
              <w:t xml:space="preserve"> AND A.4.3.2-</w:t>
            </w:r>
            <w:r w:rsidRPr="000F6278">
              <w:rPr>
                <w:lang w:eastAsia="zh-CN"/>
              </w:rPr>
              <w:t xml:space="preserve">1/74 </w:t>
            </w:r>
            <w:r w:rsidRPr="000F6278">
              <w:t>THEN R ELSE N/A</w:t>
            </w:r>
          </w:p>
        </w:tc>
      </w:tr>
      <w:tr w:rsidR="004A79F8" w:rsidRPr="000F6278" w14:paraId="19E2A1FC"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E7E901" w14:textId="77777777" w:rsidR="004A79F8" w:rsidRPr="000F6278" w:rsidRDefault="004A79F8" w:rsidP="00C06C04">
            <w:pPr>
              <w:pStyle w:val="TAN"/>
              <w:rPr>
                <w:lang w:eastAsia="zh-TW"/>
              </w:rPr>
            </w:pPr>
            <w:r w:rsidRPr="000F6278">
              <w:rPr>
                <w:lang w:eastAsia="zh-TW"/>
              </w:rPr>
              <w:t>C145a</w:t>
            </w:r>
            <w:r w:rsidRPr="000F6278">
              <w:tab/>
              <w:t xml:space="preserve">IF </w:t>
            </w:r>
            <w:r w:rsidRPr="000F6278">
              <w:rPr>
                <w:lang w:eastAsia="zh-CN"/>
              </w:rPr>
              <w:t xml:space="preserve">A.4.1-1/2 AND A.4.1-2/8 AND A.4.1-3/1 </w:t>
            </w:r>
            <w:r w:rsidRPr="000F6278">
              <w:t>AND A.4.3.5-1/1 AND A.4.3.2-</w:t>
            </w:r>
            <w:r w:rsidRPr="000F6278">
              <w:rPr>
                <w:lang w:eastAsia="zh-CN"/>
              </w:rPr>
              <w:t xml:space="preserve">1/73 </w:t>
            </w:r>
            <w:r w:rsidRPr="000F6278">
              <w:t>THEN R ELSE N/A</w:t>
            </w:r>
          </w:p>
        </w:tc>
      </w:tr>
      <w:tr w:rsidR="004A79F8" w:rsidRPr="000F6278" w14:paraId="3CB7DD67"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6CF320" w14:textId="77777777" w:rsidR="004A79F8" w:rsidRPr="000F6278" w:rsidRDefault="004A79F8" w:rsidP="00C06C04">
            <w:pPr>
              <w:pStyle w:val="TAN"/>
            </w:pPr>
            <w:r w:rsidRPr="000F6278">
              <w:rPr>
                <w:lang w:eastAsia="zh-TW"/>
              </w:rPr>
              <w:t>C146</w:t>
            </w:r>
            <w:r w:rsidRPr="000F6278">
              <w:tab/>
              <w:t xml:space="preserve">IF </w:t>
            </w:r>
            <w:r w:rsidRPr="000F6278">
              <w:rPr>
                <w:lang w:eastAsia="zh-CN"/>
              </w:rPr>
              <w:t>(A.4.1-1/1 OR A.4.1-1/2) AND A.4.1-2/7 AND A.4.1-3/1</w:t>
            </w:r>
            <w:r w:rsidRPr="000F6278">
              <w:t xml:space="preserve"> AND A.4.3.2-</w:t>
            </w:r>
            <w:r w:rsidRPr="000F6278">
              <w:rPr>
                <w:lang w:eastAsia="zh-CN"/>
              </w:rPr>
              <w:t>1/71 AND</w:t>
            </w:r>
            <w:r w:rsidRPr="000F6278">
              <w:t xml:space="preserve"> A.4.3.2-</w:t>
            </w:r>
            <w:r w:rsidRPr="000F6278">
              <w:rPr>
                <w:lang w:eastAsia="zh-CN"/>
              </w:rPr>
              <w:t xml:space="preserve">1/72 </w:t>
            </w:r>
            <w:r w:rsidRPr="000F6278">
              <w:t>THEN R ELSE N/A</w:t>
            </w:r>
          </w:p>
        </w:tc>
      </w:tr>
      <w:tr w:rsidR="004A79F8" w:rsidRPr="000F6278" w14:paraId="7650ED48"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B59CE5" w14:textId="77777777" w:rsidR="004A79F8" w:rsidRPr="000F6278" w:rsidRDefault="004A79F8" w:rsidP="00C06C04">
            <w:pPr>
              <w:pStyle w:val="TAN"/>
              <w:rPr>
                <w:lang w:eastAsia="zh-TW"/>
              </w:rPr>
            </w:pPr>
            <w:r w:rsidRPr="000F6278">
              <w:rPr>
                <w:lang w:eastAsia="zh-TW"/>
              </w:rPr>
              <w:t>C146a</w:t>
            </w:r>
            <w:r w:rsidRPr="000F6278">
              <w:tab/>
              <w:t xml:space="preserve">IF </w:t>
            </w:r>
            <w:r w:rsidRPr="000F6278">
              <w:rPr>
                <w:lang w:eastAsia="zh-CN"/>
              </w:rPr>
              <w:t xml:space="preserve">A.4.1-1/1 AND A.4.1-2/8 AND A.4.1-3/1 </w:t>
            </w:r>
            <w:r w:rsidRPr="000F6278">
              <w:t>AND A.4.3.5-1/1 AND A.4.3.2-</w:t>
            </w:r>
            <w:r w:rsidRPr="000F6278">
              <w:rPr>
                <w:lang w:eastAsia="zh-CN"/>
              </w:rPr>
              <w:t xml:space="preserve">1/71 AND </w:t>
            </w:r>
            <w:r w:rsidRPr="000F6278">
              <w:t>A.4.3.2-</w:t>
            </w:r>
            <w:r w:rsidRPr="000F6278">
              <w:rPr>
                <w:lang w:eastAsia="zh-CN"/>
              </w:rPr>
              <w:t xml:space="preserve">1/75 </w:t>
            </w:r>
            <w:r w:rsidRPr="000F6278">
              <w:t>THEN R ELSE N/A</w:t>
            </w:r>
          </w:p>
        </w:tc>
      </w:tr>
      <w:tr w:rsidR="004A79F8" w:rsidRPr="000F6278" w14:paraId="70B723C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ABD92C" w14:textId="77777777" w:rsidR="004A79F8" w:rsidRPr="000F6278" w:rsidRDefault="004A79F8" w:rsidP="00C06C04">
            <w:pPr>
              <w:pStyle w:val="TAN"/>
              <w:rPr>
                <w:lang w:eastAsia="zh-CN"/>
              </w:rPr>
            </w:pPr>
            <w:r w:rsidRPr="000F6278">
              <w:rPr>
                <w:lang w:eastAsia="zh-TW"/>
              </w:rPr>
              <w:t>C147</w:t>
            </w:r>
            <w:r w:rsidRPr="000F6278">
              <w:tab/>
              <w:t>IF A.4.1-1/2 AND A.4.1-2/8 AND A.4.1-3/1 AND A.4.3.2-1/64 AND A.4.3.2-1/77 THEN R ELSE N/A</w:t>
            </w:r>
          </w:p>
        </w:tc>
      </w:tr>
      <w:tr w:rsidR="004A79F8" w:rsidRPr="000F6278" w14:paraId="02B85ADE"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E39AD9" w14:textId="77777777" w:rsidR="004A79F8" w:rsidRPr="000F6278" w:rsidRDefault="004A79F8" w:rsidP="00C06C04">
            <w:pPr>
              <w:pStyle w:val="TAN"/>
            </w:pPr>
            <w:r w:rsidRPr="000F6278">
              <w:rPr>
                <w:lang w:eastAsia="zh-TW"/>
              </w:rPr>
              <w:t>C148</w:t>
            </w:r>
            <w:r w:rsidRPr="000F6278">
              <w:tab/>
              <w:t>IF A.4.1-1/2 AND A.4.1-2/8 AND A.4.1-3/1 AND A.4.3.5-1/1</w:t>
            </w:r>
            <w:r w:rsidRPr="000F6278">
              <w:rPr>
                <w:lang w:eastAsia="zh-CN"/>
              </w:rPr>
              <w:t xml:space="preserve"> </w:t>
            </w:r>
            <w:r w:rsidRPr="000F6278">
              <w:t>AND A.4.3.2-1/64 AND A.4.3.2-1/77 THEN R ELSE N/A</w:t>
            </w:r>
          </w:p>
        </w:tc>
      </w:tr>
      <w:tr w:rsidR="004A79F8" w:rsidRPr="000F6278" w14:paraId="2DD7210E"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829691" w14:textId="77777777" w:rsidR="004A79F8" w:rsidRPr="000F6278" w:rsidRDefault="004A79F8" w:rsidP="00C06C04">
            <w:pPr>
              <w:pStyle w:val="TAN"/>
            </w:pPr>
            <w:r w:rsidRPr="000F6278">
              <w:rPr>
                <w:lang w:eastAsia="zh-TW"/>
              </w:rPr>
              <w:t>C149</w:t>
            </w:r>
            <w:r w:rsidRPr="000F6278">
              <w:tab/>
              <w:t>IF (A.4.1-4/4 OR A.4.1-4/5) AND A.4.1-3/2 AND A.4.3.2-1/64 AND A.4.3.2-1/77 THEN R ELSE N/A</w:t>
            </w:r>
          </w:p>
        </w:tc>
      </w:tr>
      <w:tr w:rsidR="004A79F8" w:rsidRPr="000F6278" w14:paraId="15A8419A"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1BE18A" w14:textId="77777777" w:rsidR="004A79F8" w:rsidRPr="000F6278" w:rsidRDefault="004A79F8" w:rsidP="00C06C04">
            <w:pPr>
              <w:pStyle w:val="TAN"/>
            </w:pPr>
            <w:r w:rsidRPr="000F6278">
              <w:rPr>
                <w:lang w:eastAsia="zh-TW"/>
              </w:rPr>
              <w:t>C150</w:t>
            </w:r>
            <w:r w:rsidRPr="000F6278">
              <w:tab/>
              <w:t>IF (A.4.1-4/4 OR A.4.1-4/5) AND A.4.1-3/2 AND A.4.3.5-1/1</w:t>
            </w:r>
            <w:r w:rsidRPr="000F6278">
              <w:rPr>
                <w:lang w:eastAsia="zh-CN"/>
              </w:rPr>
              <w:t xml:space="preserve"> </w:t>
            </w:r>
            <w:r w:rsidRPr="000F6278">
              <w:t>AND A.4.3.2-1/64 AND A.4.3.2-1/77 THEN R ELSE N/A</w:t>
            </w:r>
          </w:p>
        </w:tc>
      </w:tr>
      <w:tr w:rsidR="004A79F8" w:rsidRPr="000F6278" w14:paraId="0244EC4D"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E97BF2" w14:textId="77777777" w:rsidR="004A79F8" w:rsidRPr="000F6278" w:rsidRDefault="004A79F8" w:rsidP="00C06C04">
            <w:pPr>
              <w:pStyle w:val="TAN"/>
              <w:rPr>
                <w:lang w:eastAsia="zh-CN"/>
              </w:rPr>
            </w:pPr>
            <w:r w:rsidRPr="000F6278">
              <w:rPr>
                <w:lang w:eastAsia="zh-TW"/>
              </w:rPr>
              <w:t>C151</w:t>
            </w:r>
            <w:r w:rsidRPr="000F6278">
              <w:tab/>
              <w:t>IF A.4.1-1/2 AND A.4.1-2/8 AND A.4.1-3/1 AND (A.4.3.2-1/14 OR A.4.3.2-1/15) THEN R ELSE N/A</w:t>
            </w:r>
          </w:p>
        </w:tc>
      </w:tr>
      <w:tr w:rsidR="004A79F8" w:rsidRPr="000F6278" w14:paraId="4BCEF16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92A0357" w14:textId="77777777" w:rsidR="004A79F8" w:rsidRPr="000F6278" w:rsidRDefault="004A79F8" w:rsidP="00C06C04">
            <w:pPr>
              <w:pStyle w:val="TAN"/>
              <w:rPr>
                <w:rFonts w:cs="Arial"/>
                <w:kern w:val="2"/>
                <w:szCs w:val="18"/>
                <w:lang w:eastAsia="zh-CN" w:bidi="ar"/>
              </w:rPr>
            </w:pPr>
            <w:r w:rsidRPr="000F6278">
              <w:rPr>
                <w:rFonts w:cs="Arial"/>
                <w:kern w:val="2"/>
                <w:szCs w:val="18"/>
                <w:lang w:eastAsia="zh-CN" w:bidi="ar"/>
              </w:rPr>
              <w:t>C152</w:t>
            </w:r>
            <w:r w:rsidRPr="000F6278">
              <w:rPr>
                <w:rFonts w:cs="Arial"/>
                <w:kern w:val="2"/>
                <w:szCs w:val="18"/>
                <w:lang w:eastAsia="zh-CN" w:bidi="ar"/>
              </w:rPr>
              <w:tab/>
            </w:r>
            <w:r w:rsidRPr="000F6278">
              <w:rPr>
                <w:kern w:val="2"/>
                <w:lang w:eastAsia="zh-CN" w:bidi="ar"/>
              </w:rPr>
              <w:t xml:space="preserve">IF A.4.1-1/1 AND (A.4.1-3/1 OR A.4.1-3/2 OR A.4.1-3/3 OR A.4.1-3/5) AND A.4.3.2-1/56 AND A.4.3.2-1/78 </w:t>
            </w:r>
            <w:r>
              <w:rPr>
                <w:kern w:val="2"/>
                <w:lang w:eastAsia="zh-CN" w:bidi="ar"/>
              </w:rPr>
              <w:t>AND A.4.3.1-7a</w:t>
            </w:r>
            <w:r>
              <w:rPr>
                <w:kern w:val="2"/>
                <w:lang w:val="en-US" w:eastAsia="zh-CN" w:bidi="ar"/>
              </w:rPr>
              <w:t xml:space="preserve">/1 </w:t>
            </w:r>
            <w:r w:rsidRPr="000F6278">
              <w:rPr>
                <w:kern w:val="2"/>
                <w:lang w:eastAsia="zh-CN" w:bidi="ar"/>
              </w:rPr>
              <w:t>AND NOT A.4.3.1-7a/2 THEN R ELSE N/A</w:t>
            </w:r>
          </w:p>
        </w:tc>
      </w:tr>
      <w:tr w:rsidR="004A79F8" w14:paraId="2375C5E9"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D0EFFBC" w14:textId="77777777" w:rsidR="004A79F8" w:rsidRDefault="004A79F8" w:rsidP="00C06C04">
            <w:pPr>
              <w:pStyle w:val="TAN"/>
              <w:rPr>
                <w:rFonts w:cs="Arial"/>
                <w:kern w:val="2"/>
                <w:szCs w:val="18"/>
                <w:lang w:eastAsia="zh-CN" w:bidi="ar"/>
              </w:rPr>
            </w:pPr>
            <w:r>
              <w:rPr>
                <w:rFonts w:cs="Arial"/>
                <w:kern w:val="2"/>
                <w:szCs w:val="18"/>
                <w:lang w:eastAsia="zh-CN" w:bidi="ar"/>
              </w:rPr>
              <w:t>C152a</w:t>
            </w:r>
            <w:r>
              <w:rPr>
                <w:rFonts w:cs="Arial"/>
                <w:kern w:val="2"/>
                <w:szCs w:val="18"/>
                <w:lang w:eastAsia="zh-CN" w:bidi="ar"/>
              </w:rPr>
              <w:tab/>
            </w:r>
            <w:r>
              <w:rPr>
                <w:kern w:val="2"/>
                <w:lang w:eastAsia="zh-CN" w:bidi="ar"/>
              </w:rPr>
              <w:t xml:space="preserve">IF </w:t>
            </w:r>
            <w:r>
              <w:t>(</w:t>
            </w:r>
            <w:r>
              <w:rPr>
                <w:kern w:val="2"/>
                <w:lang w:eastAsia="zh-CN" w:bidi="ar"/>
              </w:rPr>
              <w:t xml:space="preserve">A.4.1-1/1 </w:t>
            </w:r>
            <w:r>
              <w:rPr>
                <w:kern w:val="2"/>
                <w:lang w:val="en-US" w:eastAsia="zh-CN" w:bidi="ar"/>
              </w:rPr>
              <w:t xml:space="preserve">OR </w:t>
            </w:r>
            <w:r>
              <w:rPr>
                <w:kern w:val="2"/>
                <w:lang w:eastAsia="zh-CN" w:bidi="ar"/>
              </w:rPr>
              <w:t>A.4.1-1/</w:t>
            </w:r>
            <w:r>
              <w:rPr>
                <w:kern w:val="2"/>
                <w:lang w:val="en-US" w:eastAsia="zh-CN" w:bidi="ar"/>
              </w:rPr>
              <w:t xml:space="preserve">2) </w:t>
            </w:r>
            <w:r>
              <w:rPr>
                <w:kern w:val="2"/>
                <w:lang w:eastAsia="zh-CN" w:bidi="ar"/>
              </w:rPr>
              <w:t>AND (A.4.1-3/1 OR A.4.1-3/2 OR A.4.1-3/3 OR A.4.1-3/5) AND A.4.3.2-1/56 AND A.4.3.2-1/78 AND A.4.3.2A.1-1/1 AND A.4.3.1-7a</w:t>
            </w:r>
            <w:r>
              <w:rPr>
                <w:kern w:val="2"/>
                <w:lang w:val="en-US" w:eastAsia="zh-CN" w:bidi="ar"/>
              </w:rPr>
              <w:t xml:space="preserve">/1 AND </w:t>
            </w:r>
            <w:r>
              <w:rPr>
                <w:kern w:val="2"/>
                <w:lang w:eastAsia="zh-CN" w:bidi="ar"/>
              </w:rPr>
              <w:t xml:space="preserve">NOT A.4.3.1-7a/2 </w:t>
            </w:r>
            <w:r>
              <w:rPr>
                <w:kern w:val="2"/>
                <w:lang w:val="en-US" w:eastAsia="zh-CN" w:bidi="ar"/>
              </w:rPr>
              <w:t xml:space="preserve">AND NOT </w:t>
            </w:r>
            <w:r>
              <w:rPr>
                <w:kern w:val="2"/>
                <w:lang w:eastAsia="zh-CN" w:bidi="ar"/>
              </w:rPr>
              <w:t>A.4.3.1-7a/</w:t>
            </w:r>
            <w:r>
              <w:rPr>
                <w:kern w:val="2"/>
                <w:lang w:val="en-US" w:eastAsia="zh-CN" w:bidi="ar"/>
              </w:rPr>
              <w:t xml:space="preserve">3 </w:t>
            </w:r>
            <w:r>
              <w:rPr>
                <w:kern w:val="2"/>
                <w:lang w:eastAsia="zh-CN" w:bidi="ar"/>
              </w:rPr>
              <w:t>THEN R ELSE N/A</w:t>
            </w:r>
          </w:p>
        </w:tc>
      </w:tr>
      <w:tr w:rsidR="004A79F8" w14:paraId="54D1065E"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83643B9" w14:textId="77777777" w:rsidR="004A79F8" w:rsidRDefault="004A79F8" w:rsidP="00C06C04">
            <w:pPr>
              <w:pStyle w:val="TAN"/>
              <w:rPr>
                <w:rFonts w:cs="Arial"/>
                <w:kern w:val="2"/>
                <w:szCs w:val="18"/>
                <w:lang w:eastAsia="zh-CN" w:bidi="ar"/>
              </w:rPr>
            </w:pPr>
            <w:r>
              <w:rPr>
                <w:rFonts w:cs="Arial"/>
                <w:kern w:val="2"/>
                <w:szCs w:val="18"/>
                <w:lang w:eastAsia="zh-CN" w:bidi="ar"/>
              </w:rPr>
              <w:t>C152b</w:t>
            </w:r>
            <w:r>
              <w:rPr>
                <w:rFonts w:cs="Arial"/>
                <w:kern w:val="2"/>
                <w:szCs w:val="18"/>
                <w:lang w:eastAsia="zh-CN" w:bidi="ar"/>
              </w:rPr>
              <w:tab/>
            </w:r>
            <w:r>
              <w:rPr>
                <w:kern w:val="2"/>
                <w:lang w:eastAsia="zh-CN" w:bidi="ar"/>
              </w:rPr>
              <w:t xml:space="preserve">IF </w:t>
            </w:r>
            <w:r>
              <w:t>(</w:t>
            </w:r>
            <w:r>
              <w:rPr>
                <w:kern w:val="2"/>
                <w:lang w:eastAsia="zh-CN" w:bidi="ar"/>
              </w:rPr>
              <w:t xml:space="preserve">A.4.1-1/1 </w:t>
            </w:r>
            <w:r>
              <w:rPr>
                <w:kern w:val="2"/>
                <w:lang w:val="en-US" w:eastAsia="zh-CN" w:bidi="ar"/>
              </w:rPr>
              <w:t xml:space="preserve">OR </w:t>
            </w:r>
            <w:r>
              <w:rPr>
                <w:kern w:val="2"/>
                <w:lang w:eastAsia="zh-CN" w:bidi="ar"/>
              </w:rPr>
              <w:t>A.4.1-1/</w:t>
            </w:r>
            <w:r>
              <w:rPr>
                <w:kern w:val="2"/>
                <w:lang w:val="en-US" w:eastAsia="zh-CN" w:bidi="ar"/>
              </w:rPr>
              <w:t xml:space="preserve">2) </w:t>
            </w:r>
            <w:r>
              <w:rPr>
                <w:kern w:val="2"/>
                <w:lang w:eastAsia="zh-CN" w:bidi="ar"/>
              </w:rPr>
              <w:t xml:space="preserve">AND (A.4.1-3/1 OR A.4.1-3/2 OR A.4.1-3/3 OR A.4.1-3/5) AND A.4.3.2-1/56 AND A.4.3.2-1/78 AND </w:t>
            </w:r>
            <w:r>
              <w:t>A.4.3.1</w:t>
            </w:r>
            <w:r>
              <w:rPr>
                <w:lang w:eastAsia="zh-CN"/>
              </w:rPr>
              <w:t>1</w:t>
            </w:r>
            <w:r>
              <w:t>-</w:t>
            </w:r>
            <w:r>
              <w:rPr>
                <w:lang w:eastAsia="zh-CN"/>
              </w:rPr>
              <w:t xml:space="preserve">1/2 </w:t>
            </w:r>
            <w:r>
              <w:rPr>
                <w:kern w:val="2"/>
                <w:lang w:eastAsia="zh-CN" w:bidi="ar"/>
              </w:rPr>
              <w:t>AND A.4.3.1-7a</w:t>
            </w:r>
            <w:r>
              <w:rPr>
                <w:kern w:val="2"/>
                <w:lang w:val="en-US" w:eastAsia="zh-CN" w:bidi="ar"/>
              </w:rPr>
              <w:t xml:space="preserve">/1 AND </w:t>
            </w:r>
            <w:r>
              <w:rPr>
                <w:kern w:val="2"/>
                <w:lang w:eastAsia="zh-CN" w:bidi="ar"/>
              </w:rPr>
              <w:t xml:space="preserve">NOT A.4.3.1-7a/2 </w:t>
            </w:r>
            <w:r>
              <w:rPr>
                <w:kern w:val="2"/>
                <w:lang w:val="en-US" w:eastAsia="zh-CN" w:bidi="ar"/>
              </w:rPr>
              <w:t xml:space="preserve">AND NOT </w:t>
            </w:r>
            <w:r>
              <w:rPr>
                <w:kern w:val="2"/>
                <w:lang w:eastAsia="zh-CN" w:bidi="ar"/>
              </w:rPr>
              <w:t>A.4.3.1-7a/</w:t>
            </w:r>
            <w:r>
              <w:rPr>
                <w:kern w:val="2"/>
                <w:lang w:val="en-US" w:eastAsia="zh-CN" w:bidi="ar"/>
              </w:rPr>
              <w:t xml:space="preserve">3 </w:t>
            </w:r>
            <w:r>
              <w:rPr>
                <w:kern w:val="2"/>
                <w:lang w:eastAsia="zh-CN" w:bidi="ar"/>
              </w:rPr>
              <w:t>THEN R ELSE N/A</w:t>
            </w:r>
          </w:p>
        </w:tc>
      </w:tr>
      <w:tr w:rsidR="004A79F8" w:rsidRPr="000F6278" w14:paraId="599666D6"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1EE2F38" w14:textId="77777777" w:rsidR="004A79F8" w:rsidRPr="000F6278" w:rsidRDefault="004A79F8" w:rsidP="00C06C04">
            <w:pPr>
              <w:pStyle w:val="TAN"/>
              <w:rPr>
                <w:rFonts w:cs="Arial"/>
                <w:kern w:val="2"/>
                <w:szCs w:val="18"/>
                <w:lang w:eastAsia="zh-CN" w:bidi="ar"/>
              </w:rPr>
            </w:pPr>
            <w:r w:rsidRPr="000F6278">
              <w:rPr>
                <w:rFonts w:cs="Arial"/>
                <w:kern w:val="2"/>
                <w:szCs w:val="18"/>
                <w:lang w:eastAsia="zh-CN" w:bidi="ar"/>
              </w:rPr>
              <w:t>C153</w:t>
            </w:r>
            <w:r w:rsidRPr="000F6278">
              <w:rPr>
                <w:rFonts w:cs="Arial"/>
                <w:kern w:val="2"/>
                <w:szCs w:val="18"/>
                <w:lang w:eastAsia="zh-CN" w:bidi="ar"/>
              </w:rPr>
              <w:tab/>
            </w:r>
            <w:r w:rsidRPr="000F6278">
              <w:rPr>
                <w:kern w:val="2"/>
                <w:lang w:eastAsia="zh-CN" w:bidi="ar"/>
              </w:rPr>
              <w:t>IF A.4.1-1/2 AND (A.4.1-3/1 OR A.4.1-3/2 OR A.4.1-3/3 OR A.4.1-3/5) AND A.4.3.2-1/56 AND A.4.3.2-1/78 AND NOT A.4.3.1-7a/3 THEN R ELSE N/A</w:t>
            </w:r>
          </w:p>
        </w:tc>
      </w:tr>
      <w:tr w:rsidR="004A79F8" w:rsidRPr="000F6278" w14:paraId="2158882E"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9F4045E" w14:textId="77777777" w:rsidR="004A79F8" w:rsidRPr="000F6278" w:rsidRDefault="004A79F8" w:rsidP="00C06C04">
            <w:pPr>
              <w:pStyle w:val="TAN"/>
              <w:rPr>
                <w:rFonts w:cs="Arial"/>
                <w:kern w:val="2"/>
                <w:szCs w:val="18"/>
                <w:lang w:eastAsia="zh-CN" w:bidi="ar"/>
              </w:rPr>
            </w:pPr>
            <w:r w:rsidRPr="000F6278">
              <w:rPr>
                <w:rFonts w:cs="Arial"/>
                <w:kern w:val="2"/>
                <w:szCs w:val="18"/>
                <w:lang w:eastAsia="zh-CN" w:bidi="ar"/>
              </w:rPr>
              <w:t>C154</w:t>
            </w:r>
            <w:r w:rsidRPr="000F6278">
              <w:rPr>
                <w:rFonts w:cs="Arial"/>
                <w:kern w:val="2"/>
                <w:szCs w:val="18"/>
                <w:lang w:eastAsia="zh-CN" w:bidi="ar"/>
              </w:rPr>
              <w:tab/>
            </w:r>
            <w:r w:rsidRPr="000F6278">
              <w:rPr>
                <w:kern w:val="2"/>
                <w:lang w:eastAsia="zh-CN" w:bidi="ar"/>
              </w:rPr>
              <w:t>IF A.4.1-1/1 AND (A.4.1-3/1 OR A.4.1-3/2 OR A.4.1-3/3 OR A.4.1-3/5) AND A.4.3.2-1/56 AND A.4.3.2-1/78 AND (NOT A.4.3.9-1/2 AND A.4.3.9-4a/7 OR (A.4.3.9-4a/1 OR A.4.3.9-4a/2 OR A.4.3.9-4a/3 OR A.4.3.9-4a/66 OR A.4.3.9-4a/70)) THEN R ELSE N/A</w:t>
            </w:r>
          </w:p>
        </w:tc>
      </w:tr>
      <w:tr w:rsidR="004A79F8" w14:paraId="5FAF6073"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C6D1444" w14:textId="77777777" w:rsidR="004A79F8" w:rsidRDefault="004A79F8" w:rsidP="00C06C04">
            <w:pPr>
              <w:pStyle w:val="TAN"/>
              <w:rPr>
                <w:rFonts w:cs="Arial"/>
                <w:kern w:val="2"/>
                <w:szCs w:val="18"/>
                <w:lang w:eastAsia="zh-CN" w:bidi="ar"/>
              </w:rPr>
            </w:pPr>
            <w:r>
              <w:rPr>
                <w:rFonts w:cs="Arial"/>
                <w:kern w:val="2"/>
                <w:szCs w:val="18"/>
                <w:lang w:eastAsia="zh-CN" w:bidi="ar"/>
              </w:rPr>
              <w:lastRenderedPageBreak/>
              <w:t>C154</w:t>
            </w:r>
            <w:r>
              <w:rPr>
                <w:rFonts w:cs="Arial" w:hint="eastAsia"/>
                <w:kern w:val="2"/>
                <w:szCs w:val="18"/>
                <w:lang w:val="en-US" w:eastAsia="zh-CN" w:bidi="ar"/>
              </w:rPr>
              <w:t>a</w:t>
            </w:r>
            <w:r>
              <w:rPr>
                <w:rFonts w:cs="Arial"/>
                <w:kern w:val="2"/>
                <w:szCs w:val="18"/>
                <w:lang w:eastAsia="zh-CN" w:bidi="ar"/>
              </w:rPr>
              <w:tab/>
            </w:r>
            <w:r>
              <w:rPr>
                <w:kern w:val="2"/>
                <w:lang w:eastAsia="zh-CN" w:bidi="ar"/>
              </w:rPr>
              <w:t>IF A.4.1-1/1 AND (A.4.1-3/1 OR A.4.1-3/2 OR A.4.1-3/3 OR A.4.1-3/5) AND A.4.3.2-1/56 AND A.4.3.2-1/78</w:t>
            </w:r>
            <w:r>
              <w:rPr>
                <w:rFonts w:hint="eastAsia"/>
                <w:kern w:val="2"/>
                <w:lang w:val="en-US" w:eastAsia="zh-CN" w:bidi="ar"/>
              </w:rPr>
              <w:t xml:space="preserve"> </w:t>
            </w:r>
            <w:r>
              <w:rPr>
                <w:rFonts w:hint="eastAsia"/>
                <w:lang w:val="en-US" w:eastAsia="zh-CN"/>
              </w:rPr>
              <w:t>AND A.4.3.2A.1-1/1</w:t>
            </w:r>
            <w:r>
              <w:rPr>
                <w:kern w:val="2"/>
                <w:lang w:eastAsia="zh-CN" w:bidi="ar"/>
              </w:rPr>
              <w:t xml:space="preserve"> AND (NOT A.4.3.9-1/2 AND A.4.3.9-4a/7 OR (A.4.3.9-4a/1 OR A.4.3.9-4a/2 OR A.4.3.9-4a/3 OR A.4.3.9-4a/66 OR A.4.3.9-4a/70))</w:t>
            </w:r>
            <w:r>
              <w:rPr>
                <w:lang w:eastAsia="zh-CN"/>
              </w:rPr>
              <w:t xml:space="preserve"> </w:t>
            </w:r>
            <w:r>
              <w:rPr>
                <w:rFonts w:hint="eastAsia"/>
                <w:lang w:val="en-US" w:eastAsia="zh-CN"/>
              </w:rPr>
              <w:t xml:space="preserve">OR </w:t>
            </w:r>
            <w:r>
              <w:t>(NOT A.4.3.9-1/2 AND (A.4.3.9-4b/38 OR A.4.3.9-4b/41 OR A.4.3.9-4b/48 OR A.4.3.9-4b/77 OR A.4.3.9-4b/78 OR A.4.3.9-4b/79) OR (A.4.3.9-4b/34 OR A.4.3.9-4b/39 OR A.4.3.9-4b/40)</w:t>
            </w:r>
            <w:r>
              <w:rPr>
                <w:rFonts w:hint="eastAsia"/>
                <w:lang w:val="en-US" w:eastAsia="zh-CN"/>
              </w:rPr>
              <w:t>)</w:t>
            </w:r>
            <w:r>
              <w:rPr>
                <w:kern w:val="2"/>
                <w:lang w:eastAsia="zh-CN" w:bidi="ar"/>
              </w:rPr>
              <w:t xml:space="preserve"> THEN R ELSE N/A</w:t>
            </w:r>
          </w:p>
        </w:tc>
      </w:tr>
      <w:tr w:rsidR="004A79F8" w:rsidRPr="000F6278" w14:paraId="27E7B2E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613FD42" w14:textId="77777777" w:rsidR="004A79F8" w:rsidRPr="000F6278" w:rsidRDefault="004A79F8" w:rsidP="00C06C04">
            <w:pPr>
              <w:pStyle w:val="TAN"/>
              <w:rPr>
                <w:rFonts w:cs="Arial"/>
                <w:kern w:val="2"/>
                <w:szCs w:val="18"/>
                <w:lang w:eastAsia="zh-CN" w:bidi="ar"/>
              </w:rPr>
            </w:pPr>
            <w:r w:rsidRPr="000F6278">
              <w:rPr>
                <w:rFonts w:cs="Arial"/>
                <w:kern w:val="2"/>
                <w:szCs w:val="18"/>
                <w:lang w:eastAsia="zh-CN" w:bidi="ar"/>
              </w:rPr>
              <w:t>C155</w:t>
            </w:r>
            <w:r w:rsidRPr="000F6278">
              <w:rPr>
                <w:rFonts w:cs="Arial"/>
                <w:kern w:val="2"/>
                <w:szCs w:val="18"/>
                <w:lang w:eastAsia="zh-CN" w:bidi="ar"/>
              </w:rPr>
              <w:tab/>
            </w:r>
            <w:r w:rsidRPr="000F6278">
              <w:rPr>
                <w:kern w:val="2"/>
                <w:lang w:eastAsia="zh-CN" w:bidi="ar"/>
              </w:rPr>
              <w:t>IF A.4.1-1/2 AND (A.4.1-3/1 OR A.4.1-3/2 OR A.4.1-3/3 OR A.4.1-3/5) AND A.4.3.2-1/56 AND A.4.3.2-1/78 AND (A.4.3.9-4b/38 OR A.4.3.9-4b/41 OR A.4.3.9-4b/77 OR A.4.3.9-4b/78 OR A.4.3.9-4b/79) OR (A.4.3.9-4b/34 OR A.4.3.9-4b/39 OR A.4.3.9-4b/40 OR A.4.3.9-4b/48)) THEN R ELSE N/A</w:t>
            </w:r>
          </w:p>
        </w:tc>
      </w:tr>
      <w:tr w:rsidR="004A79F8" w:rsidRPr="000F6278" w14:paraId="16166C5F"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C63CC6" w14:textId="77777777" w:rsidR="004A79F8" w:rsidRPr="000F6278" w:rsidRDefault="004A79F8" w:rsidP="00C06C04">
            <w:pPr>
              <w:pStyle w:val="TAN"/>
              <w:rPr>
                <w:rFonts w:cs="Arial"/>
                <w:lang w:eastAsia="zh-CN"/>
              </w:rPr>
            </w:pPr>
            <w:r w:rsidRPr="000F6278">
              <w:rPr>
                <w:rFonts w:cs="Arial"/>
                <w:lang w:eastAsia="zh-CN"/>
              </w:rPr>
              <w:t>C156</w:t>
            </w:r>
            <w:r w:rsidRPr="000F6278">
              <w:rPr>
                <w:rFonts w:cs="Arial"/>
                <w:lang w:eastAsia="zh-CN"/>
              </w:rPr>
              <w:tab/>
            </w:r>
            <w:r w:rsidRPr="000F6278">
              <w:t>IF (A.4.1-1/1 OR A.4.1-1/2) AND A.4.1-2/7 AND A.4.1-3/1 AND A.4.3.2-1/79 AND NOT A.4.3.2-1/84 THEN R ELSE N/A</w:t>
            </w:r>
          </w:p>
        </w:tc>
      </w:tr>
      <w:tr w:rsidR="004A79F8" w:rsidRPr="000F6278" w14:paraId="6E5EC879"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483679" w14:textId="77777777" w:rsidR="004A79F8" w:rsidRPr="000F6278" w:rsidRDefault="004A79F8" w:rsidP="00C06C04">
            <w:pPr>
              <w:pStyle w:val="TAN"/>
              <w:rPr>
                <w:rFonts w:cs="Arial"/>
                <w:lang w:eastAsia="fr-FR"/>
              </w:rPr>
            </w:pPr>
            <w:r w:rsidRPr="000F6278">
              <w:rPr>
                <w:rFonts w:cs="Arial"/>
                <w:lang w:eastAsia="zh-CN"/>
              </w:rPr>
              <w:t>C157</w:t>
            </w:r>
            <w:r w:rsidRPr="000F6278">
              <w:rPr>
                <w:rFonts w:cs="Arial"/>
                <w:lang w:eastAsia="zh-CN"/>
              </w:rPr>
              <w:tab/>
            </w:r>
            <w:r w:rsidRPr="000F6278">
              <w:rPr>
                <w:lang w:eastAsia="fr-FR"/>
              </w:rPr>
              <w:t>IF (A.4.1-4/1 OR A.4.1-4/2 OR A.4.1-4/3 OR A.4.1-4/5) AND A.4.1-3/2 AND A.4.3.2-1/46 THEN R ELSE N/A</w:t>
            </w:r>
          </w:p>
        </w:tc>
      </w:tr>
      <w:tr w:rsidR="004A79F8" w:rsidRPr="000F6278" w14:paraId="6E3C5BBE"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3DC85C" w14:textId="77777777" w:rsidR="004A79F8" w:rsidRPr="000F6278" w:rsidRDefault="004A79F8" w:rsidP="00C06C04">
            <w:pPr>
              <w:pStyle w:val="TAN"/>
              <w:rPr>
                <w:rFonts w:cs="Arial"/>
                <w:lang w:eastAsia="zh-CN"/>
              </w:rPr>
            </w:pPr>
            <w:r w:rsidRPr="000F6278">
              <w:rPr>
                <w:rFonts w:cs="Arial"/>
                <w:lang w:eastAsia="zh-CN"/>
              </w:rPr>
              <w:t>C158</w:t>
            </w:r>
            <w:r w:rsidRPr="000F6278">
              <w:rPr>
                <w:rFonts w:cs="Arial"/>
                <w:lang w:eastAsia="zh-CN"/>
              </w:rPr>
              <w:tab/>
            </w:r>
            <w:r w:rsidRPr="000F6278">
              <w:t xml:space="preserve">IF (A.4.1-4/4 OR A.4.1-4/5) AND A.4.1-3/2 AND </w:t>
            </w:r>
            <w:r w:rsidRPr="000F6278">
              <w:rPr>
                <w:lang w:eastAsia="fr-FR"/>
              </w:rPr>
              <w:t xml:space="preserve">A.4.3.2-1/46 </w:t>
            </w:r>
            <w:bookmarkStart w:id="47" w:name="OLE_LINK1"/>
            <w:r w:rsidRPr="000F6278">
              <w:t>THEN R ELSE N/A</w:t>
            </w:r>
            <w:bookmarkEnd w:id="47"/>
          </w:p>
        </w:tc>
      </w:tr>
      <w:tr w:rsidR="004A79F8" w:rsidRPr="000F6278" w14:paraId="213C1B94"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987E90" w14:textId="77777777" w:rsidR="004A79F8" w:rsidRPr="000F6278" w:rsidRDefault="004A79F8" w:rsidP="00C06C04">
            <w:pPr>
              <w:pStyle w:val="TAN"/>
              <w:rPr>
                <w:rFonts w:cs="Arial"/>
                <w:lang w:eastAsia="zh-CN"/>
              </w:rPr>
            </w:pPr>
            <w:r w:rsidRPr="000F6278">
              <w:rPr>
                <w:rFonts w:cs="Arial"/>
                <w:lang w:eastAsia="zh-CN"/>
              </w:rPr>
              <w:t>C159</w:t>
            </w:r>
            <w:r w:rsidRPr="000F6278">
              <w:rPr>
                <w:rFonts w:cs="Arial"/>
                <w:lang w:eastAsia="zh-CN"/>
              </w:rPr>
              <w:tab/>
            </w:r>
            <w:r w:rsidRPr="000F6278">
              <w:rPr>
                <w:lang w:eastAsia="fr-FR"/>
              </w:rPr>
              <w:t>IF (A.4.1-1/1 OR A.4.1-1/2) AND A.4.1-2/7 AND A.4.1-3/1 AND A.4.3.2-1/46THEN R ELSE N/A</w:t>
            </w:r>
          </w:p>
        </w:tc>
      </w:tr>
      <w:tr w:rsidR="004A79F8" w:rsidRPr="000F6278" w14:paraId="427B9E5C"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FAB843" w14:textId="77777777" w:rsidR="004A79F8" w:rsidRPr="000F6278" w:rsidRDefault="004A79F8" w:rsidP="00C06C04">
            <w:pPr>
              <w:pStyle w:val="TAN"/>
              <w:rPr>
                <w:rFonts w:cs="Arial"/>
                <w:lang w:eastAsia="zh-CN"/>
              </w:rPr>
            </w:pPr>
            <w:r w:rsidRPr="000F6278">
              <w:rPr>
                <w:rFonts w:cs="Arial"/>
                <w:lang w:eastAsia="zh-CN"/>
              </w:rPr>
              <w:t>C160</w:t>
            </w:r>
            <w:r w:rsidRPr="000F6278">
              <w:rPr>
                <w:rFonts w:cs="Arial"/>
                <w:lang w:eastAsia="zh-CN"/>
              </w:rPr>
              <w:tab/>
              <w:t>IF</w:t>
            </w:r>
            <w:r w:rsidRPr="000F6278">
              <w:rPr>
                <w:lang w:eastAsia="fr-FR"/>
              </w:rPr>
              <w:t xml:space="preserve"> </w:t>
            </w:r>
            <w:r w:rsidRPr="000F6278">
              <w:t xml:space="preserve">A.4.1-1/2 AND A.4.1-2/8 AND A.4.1-3/1 AND </w:t>
            </w:r>
            <w:r w:rsidRPr="000F6278">
              <w:rPr>
                <w:lang w:eastAsia="fr-FR"/>
              </w:rPr>
              <w:t xml:space="preserve">A.4.3.2-1/46 </w:t>
            </w:r>
            <w:r w:rsidRPr="000F6278">
              <w:t>THEN R ELSE N/A</w:t>
            </w:r>
          </w:p>
        </w:tc>
      </w:tr>
      <w:tr w:rsidR="004A79F8" w:rsidRPr="000F6278" w14:paraId="3DC2A282"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76F5DB" w14:textId="77777777" w:rsidR="004A79F8" w:rsidRPr="000F6278" w:rsidRDefault="004A79F8" w:rsidP="00C06C04">
            <w:pPr>
              <w:pStyle w:val="TAN"/>
              <w:rPr>
                <w:rFonts w:cs="Arial"/>
                <w:lang w:eastAsia="zh-CN"/>
              </w:rPr>
            </w:pPr>
            <w:r w:rsidRPr="000F6278">
              <w:rPr>
                <w:rFonts w:cs="Arial"/>
                <w:lang w:eastAsia="zh-CN"/>
              </w:rPr>
              <w:t>C161</w:t>
            </w:r>
            <w:r w:rsidRPr="000F6278">
              <w:tab/>
              <w:t>IF (A.4.1-4/4 OR A.4.1-4/5) AND A.4.1-3/2 AND A.4.3.6-1/41a THEN R ELSE N/A</w:t>
            </w:r>
          </w:p>
        </w:tc>
      </w:tr>
      <w:tr w:rsidR="004A79F8" w:rsidRPr="000F6278" w14:paraId="4EC09D64"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E127CC" w14:textId="77777777" w:rsidR="004A79F8" w:rsidRPr="000F6278" w:rsidRDefault="004A79F8" w:rsidP="00C06C04">
            <w:pPr>
              <w:pStyle w:val="TAN"/>
              <w:rPr>
                <w:rFonts w:cs="Arial"/>
                <w:lang w:eastAsia="zh-CN"/>
              </w:rPr>
            </w:pPr>
            <w:r w:rsidRPr="000F6278">
              <w:rPr>
                <w:rFonts w:cs="Arial"/>
                <w:lang w:eastAsia="zh-CN"/>
              </w:rPr>
              <w:t>C162</w:t>
            </w:r>
            <w:r w:rsidRPr="000F6278">
              <w:tab/>
              <w:t>IF (A.4.1-4/4 OR A.4.1-4/5) AND A.4.1-3/2 AND A.4.3.6-1/41a AND A.4.3.5-</w:t>
            </w:r>
            <w:r w:rsidRPr="000F6278">
              <w:rPr>
                <w:lang w:eastAsia="zh-CN"/>
              </w:rPr>
              <w:t xml:space="preserve">1/1 </w:t>
            </w:r>
            <w:r w:rsidRPr="000F6278">
              <w:t>THEN R ELSE N/A</w:t>
            </w:r>
          </w:p>
        </w:tc>
      </w:tr>
      <w:tr w:rsidR="004A79F8" w:rsidRPr="000F6278" w14:paraId="4473EB22"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62EEE7" w14:textId="77777777" w:rsidR="004A79F8" w:rsidRPr="000F6278" w:rsidRDefault="004A79F8" w:rsidP="00C06C04">
            <w:pPr>
              <w:pStyle w:val="TAN"/>
              <w:rPr>
                <w:rFonts w:cs="Arial"/>
                <w:lang w:eastAsia="zh-CN"/>
              </w:rPr>
            </w:pPr>
            <w:r w:rsidRPr="000F6278">
              <w:rPr>
                <w:rFonts w:cs="Arial"/>
                <w:lang w:eastAsia="zh-CN"/>
              </w:rPr>
              <w:t>C163</w:t>
            </w:r>
            <w:r w:rsidRPr="000F6278">
              <w:tab/>
              <w:t>IF (A.4.1-4/4 OR A.4.1-4/5) AND A.4.1-3/2 AND A.4.3.6-1/41a AND A.4.3.2-</w:t>
            </w:r>
            <w:r w:rsidRPr="000F6278">
              <w:rPr>
                <w:lang w:eastAsia="zh-CN"/>
              </w:rPr>
              <w:t xml:space="preserve">1/34 </w:t>
            </w:r>
            <w:r w:rsidRPr="000F6278">
              <w:t>THEN R ELSE N/A</w:t>
            </w:r>
          </w:p>
        </w:tc>
      </w:tr>
      <w:tr w:rsidR="004A79F8" w:rsidRPr="000F6278" w14:paraId="457FFA05"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1061AD" w14:textId="77777777" w:rsidR="004A79F8" w:rsidRPr="000F6278" w:rsidRDefault="004A79F8" w:rsidP="00C06C04">
            <w:pPr>
              <w:pStyle w:val="TAN"/>
              <w:rPr>
                <w:rFonts w:cs="Arial"/>
                <w:lang w:eastAsia="zh-CN"/>
              </w:rPr>
            </w:pPr>
            <w:r w:rsidRPr="000F6278">
              <w:rPr>
                <w:rFonts w:cs="Arial"/>
                <w:lang w:eastAsia="zh-CN"/>
              </w:rPr>
              <w:t>C164</w:t>
            </w:r>
            <w:r w:rsidRPr="000F6278">
              <w:tab/>
              <w:t>IF (A.4.1-1/2 AND A.4.1-2/8 AND A.4.1-3/1) AND A.4.3.6-1/41a THEN R ELSE N/A</w:t>
            </w:r>
          </w:p>
        </w:tc>
      </w:tr>
      <w:tr w:rsidR="004A79F8" w:rsidRPr="000F6278" w14:paraId="08E5062B"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A7794B" w14:textId="77777777" w:rsidR="004A79F8" w:rsidRPr="000F6278" w:rsidRDefault="004A79F8" w:rsidP="00C06C04">
            <w:pPr>
              <w:pStyle w:val="TAN"/>
              <w:rPr>
                <w:rFonts w:cs="Arial"/>
                <w:lang w:eastAsia="zh-CN"/>
              </w:rPr>
            </w:pPr>
            <w:r w:rsidRPr="000F6278">
              <w:rPr>
                <w:rFonts w:cs="Arial"/>
                <w:lang w:eastAsia="zh-CN"/>
              </w:rPr>
              <w:t>C165</w:t>
            </w:r>
            <w:r w:rsidRPr="000F6278">
              <w:tab/>
              <w:t>IF (A.4.1-1/2 AND A.4.1-2/8 AND A.4.1-3/1) AND A.4.3.6-1/41a AND A.4.3.5-</w:t>
            </w:r>
            <w:r w:rsidRPr="000F6278">
              <w:rPr>
                <w:lang w:eastAsia="zh-CN"/>
              </w:rPr>
              <w:t xml:space="preserve">1/1 </w:t>
            </w:r>
            <w:r w:rsidRPr="000F6278">
              <w:t>THEN R ELSE N/A</w:t>
            </w:r>
          </w:p>
        </w:tc>
      </w:tr>
      <w:tr w:rsidR="004A79F8" w:rsidRPr="000F6278" w14:paraId="56469AC9"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2A63E1" w14:textId="77777777" w:rsidR="004A79F8" w:rsidRPr="000F6278" w:rsidRDefault="004A79F8" w:rsidP="00C06C04">
            <w:pPr>
              <w:pStyle w:val="TAN"/>
              <w:rPr>
                <w:rFonts w:cs="Arial"/>
                <w:lang w:eastAsia="zh-CN"/>
              </w:rPr>
            </w:pPr>
            <w:r w:rsidRPr="000F6278">
              <w:rPr>
                <w:rFonts w:cs="Arial"/>
                <w:lang w:eastAsia="zh-CN"/>
              </w:rPr>
              <w:t>C166</w:t>
            </w:r>
            <w:r w:rsidRPr="000F6278">
              <w:tab/>
              <w:t>IF (A.4.1-1/2 AND A.4.1-2/8 AND A.4.1-3/1) AND A.4.3.6-1/41a AND A.4.3.2-</w:t>
            </w:r>
            <w:r w:rsidRPr="000F6278">
              <w:rPr>
                <w:lang w:eastAsia="zh-CN"/>
              </w:rPr>
              <w:t xml:space="preserve">1/34 </w:t>
            </w:r>
            <w:r w:rsidRPr="000F6278">
              <w:t>THEN R ELSE N/A</w:t>
            </w:r>
          </w:p>
        </w:tc>
      </w:tr>
      <w:tr w:rsidR="004A79F8" w:rsidRPr="000F6278" w14:paraId="1D4D9083"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ACE802" w14:textId="77777777" w:rsidR="004A79F8" w:rsidRPr="000F6278" w:rsidRDefault="004A79F8" w:rsidP="00C06C04">
            <w:pPr>
              <w:pStyle w:val="TAN"/>
              <w:rPr>
                <w:rFonts w:cs="Arial"/>
                <w:lang w:eastAsia="zh-CN"/>
              </w:rPr>
            </w:pPr>
            <w:r w:rsidRPr="000F6278">
              <w:rPr>
                <w:rFonts w:cs="Arial"/>
                <w:lang w:eastAsia="zh-CN"/>
              </w:rPr>
              <w:t>C167</w:t>
            </w:r>
            <w:r w:rsidRPr="000F6278">
              <w:tab/>
              <w:t>IF (A.4.1-1/2 AND A.4.1-2/8 AND A.4.1-3/1) AND A.4.3.6-1/41a AND A.4.3.6-1/41a AND A.4.3.2-</w:t>
            </w:r>
            <w:r w:rsidRPr="000F6278">
              <w:rPr>
                <w:lang w:eastAsia="zh-CN"/>
              </w:rPr>
              <w:t xml:space="preserve">1/34 </w:t>
            </w:r>
            <w:r w:rsidRPr="000F6278">
              <w:t>THEN R ELSE N/A</w:t>
            </w:r>
          </w:p>
        </w:tc>
      </w:tr>
      <w:tr w:rsidR="004A79F8" w:rsidRPr="000F6278" w14:paraId="7809CA30"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ADA7C3" w14:textId="77777777" w:rsidR="004A79F8" w:rsidRPr="000F6278" w:rsidRDefault="004A79F8" w:rsidP="00C06C04">
            <w:pPr>
              <w:pStyle w:val="TAN"/>
              <w:rPr>
                <w:rFonts w:cs="Arial"/>
                <w:lang w:eastAsia="zh-CN"/>
              </w:rPr>
            </w:pPr>
            <w:r w:rsidRPr="000F6278">
              <w:rPr>
                <w:rFonts w:cs="Arial"/>
                <w:lang w:eastAsia="zh-CN"/>
              </w:rPr>
              <w:t>C168</w:t>
            </w:r>
            <w:r w:rsidRPr="000F6278">
              <w:rPr>
                <w:rFonts w:cs="Arial"/>
                <w:lang w:eastAsia="zh-CN"/>
              </w:rPr>
              <w:tab/>
            </w:r>
            <w:r w:rsidRPr="000F6278">
              <w:t>IF (A.4.1-1/1 OR A.4.1-1/2) AND A.4.1-2/7 AND A.4.1-3/1 AND A.4.3.6-1/42 THEN R ELSE N/A</w:t>
            </w:r>
          </w:p>
        </w:tc>
      </w:tr>
      <w:tr w:rsidR="004A79F8" w:rsidRPr="000F6278" w14:paraId="2145044F"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9E9849" w14:textId="77777777" w:rsidR="004A79F8" w:rsidRPr="000F6278" w:rsidRDefault="004A79F8" w:rsidP="00C06C04">
            <w:pPr>
              <w:pStyle w:val="TAN"/>
            </w:pPr>
            <w:r w:rsidRPr="000F6278">
              <w:t>C169</w:t>
            </w:r>
            <w:r w:rsidRPr="000F6278">
              <w:tab/>
              <w:t>IF A.4.1-1/1 AND (A.4.1-3/1 OR A.4.1-3/2 OR A.4.1-3/3 OR A.4.1-3/5) AND A.4.3.2-1/62 AND (NOT A.4.3.9-1/2 AND A.4.3.9-4a/7 OR (A.4.3.9-4a/1 OR A.4.3.9-4a/2 OR A.4.3.9-4a/3 OR A.4.3.9-4a/66 OR A.4.3.9-4a/70)) THEN R ELSE N/A</w:t>
            </w:r>
          </w:p>
        </w:tc>
      </w:tr>
      <w:tr w:rsidR="004A79F8" w:rsidRPr="000F6278" w14:paraId="298C1444"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C311BB" w14:textId="77777777" w:rsidR="004A79F8" w:rsidRPr="000F6278" w:rsidRDefault="004A79F8" w:rsidP="00C06C04">
            <w:pPr>
              <w:pStyle w:val="TAN"/>
            </w:pPr>
            <w:r w:rsidRPr="000F6278">
              <w:t>C170</w:t>
            </w:r>
            <w:r w:rsidRPr="000F6278">
              <w:tab/>
              <w:t>IF A.4.1-1/2 AND (A.4.1-3/1 OR A.4.1-3/2 OR A.4.1-3/3 OR A.4.1-3/5) AND A.4.3.2-1/62 AND (NOT A.4.3.9-1/2 AND A.4.3.9-4a/7 OR (A.4.3.9-4a/1 OR A.4.3.9-4a/2 OR A.4.3.9-4a/3 OR A.4.3.9-4a/66 OR A.4.3.9-4a/70)) THEN R ELSE N/A</w:t>
            </w:r>
          </w:p>
        </w:tc>
      </w:tr>
      <w:tr w:rsidR="004A79F8" w:rsidRPr="000F6278" w14:paraId="5376FF45"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F24CBE" w14:textId="77777777" w:rsidR="004A79F8" w:rsidRPr="000F6278" w:rsidRDefault="004A79F8" w:rsidP="00C06C04">
            <w:pPr>
              <w:pStyle w:val="TAN"/>
            </w:pPr>
            <w:r w:rsidRPr="000F6278">
              <w:t>C171</w:t>
            </w:r>
            <w:r w:rsidRPr="000F6278">
              <w:tab/>
              <w:t xml:space="preserve">IF A.4.1-1/2 AND A.4.1.2/8 AND (A.4.1-3/1 OR A.4.1-3/2 OR A.4.1-3/3 OR A.4.1-3/5) AND </w:t>
            </w:r>
            <w:r w:rsidRPr="000F6278">
              <w:rPr>
                <w:lang w:eastAsia="zh-TW"/>
              </w:rPr>
              <w:t>A.4.3.2-1/12</w:t>
            </w:r>
            <w:r w:rsidRPr="000F6278">
              <w:t xml:space="preserve"> THEN R ELSE N/A</w:t>
            </w:r>
          </w:p>
        </w:tc>
      </w:tr>
      <w:tr w:rsidR="004A79F8" w:rsidRPr="000F6278" w14:paraId="0AB49732"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2BE9CA" w14:textId="77777777" w:rsidR="004A79F8" w:rsidRPr="000F6278" w:rsidRDefault="004A79F8" w:rsidP="00C06C04">
            <w:pPr>
              <w:pStyle w:val="TAN"/>
            </w:pPr>
            <w:r w:rsidRPr="000F6278">
              <w:t>C172</w:t>
            </w:r>
            <w:r w:rsidRPr="000F6278">
              <w:tab/>
              <w:t>IF A.4.1-1/2 AND A.4.1.2/8 AND (A.4.1-3/1 OR A.4.1-3/2 OR A.4.1-3/3 OR A.4.1-3/5) AND A.4.3.2-1/6</w:t>
            </w:r>
            <w:r w:rsidRPr="000F6278">
              <w:rPr>
                <w:rFonts w:eastAsia="Microsoft YaHei"/>
              </w:rPr>
              <w:t xml:space="preserve"> </w:t>
            </w:r>
            <w:r w:rsidRPr="000F6278">
              <w:t>THEN R ELSE N/A</w:t>
            </w:r>
          </w:p>
        </w:tc>
      </w:tr>
      <w:tr w:rsidR="004A79F8" w:rsidRPr="000F6278" w14:paraId="52D91A57"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18FE1A" w14:textId="77777777" w:rsidR="004A79F8" w:rsidRPr="000F6278" w:rsidRDefault="004A79F8" w:rsidP="00C06C04">
            <w:pPr>
              <w:pStyle w:val="TAN"/>
              <w:rPr>
                <w:lang w:eastAsia="zh-CN"/>
              </w:rPr>
            </w:pPr>
            <w:r w:rsidRPr="000F6278">
              <w:rPr>
                <w:lang w:eastAsia="zh-TW"/>
              </w:rPr>
              <w:t>C173</w:t>
            </w:r>
            <w:r w:rsidRPr="000F6278">
              <w:tab/>
              <w:t>IF (A.4.1-1/1 OR A.4.1-1/2) AND A.4.1-2/7 AND A.4.1-3/1 AND A.4.3.2-1/64 AND A.4.3.2-1/65 AND A.4.3.2-1/77 THEN R ELSE N/A</w:t>
            </w:r>
          </w:p>
        </w:tc>
      </w:tr>
      <w:tr w:rsidR="004A79F8" w:rsidRPr="000F6278" w14:paraId="04E1D378"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D44ED9" w14:textId="77777777" w:rsidR="004A79F8" w:rsidRPr="000F6278" w:rsidRDefault="004A79F8" w:rsidP="00C06C04">
            <w:pPr>
              <w:pStyle w:val="TAN"/>
            </w:pPr>
            <w:r w:rsidRPr="000F6278">
              <w:rPr>
                <w:lang w:eastAsia="zh-TW"/>
              </w:rPr>
              <w:t>C174</w:t>
            </w:r>
            <w:r w:rsidRPr="000F6278">
              <w:tab/>
              <w:t>IF (A.4.1-1/1 OR A.4.1-1/2) AND A.4.1-2/7 AND A.4.1-3/1 AND A.4.3.5-1/1</w:t>
            </w:r>
            <w:r w:rsidRPr="000F6278">
              <w:rPr>
                <w:lang w:eastAsia="zh-CN"/>
              </w:rPr>
              <w:t xml:space="preserve"> </w:t>
            </w:r>
            <w:r w:rsidRPr="000F6278">
              <w:t>AND A.4.3.2-1/64 AND A.4.3.2-1/65 AND A.4.3.2-1/77 THEN R ELSE N/A</w:t>
            </w:r>
          </w:p>
        </w:tc>
      </w:tr>
      <w:tr w:rsidR="004A79F8" w:rsidRPr="000F6278" w14:paraId="00D424BB"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7A6727" w14:textId="77777777" w:rsidR="004A79F8" w:rsidRPr="000F6278" w:rsidRDefault="004A79F8" w:rsidP="00C06C04">
            <w:pPr>
              <w:pStyle w:val="TAN"/>
            </w:pPr>
            <w:r w:rsidRPr="000F6278">
              <w:rPr>
                <w:lang w:eastAsia="zh-TW"/>
              </w:rPr>
              <w:t>C175</w:t>
            </w:r>
            <w:r w:rsidRPr="000F6278">
              <w:tab/>
              <w:t>IF (A.4.1-4/1 OR A.4.1-4/2 OR A.4.1-4/3 OR A.4.1-4/5) AND A.4.1-3/2 AND A.4.3.2-1/64 AND A.4.3.2-1/65 AND A.4.3.2-1/77 THEN R ELSE N/A</w:t>
            </w:r>
          </w:p>
        </w:tc>
      </w:tr>
      <w:tr w:rsidR="004A79F8" w:rsidRPr="000F6278" w14:paraId="229C6830"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91BA13" w14:textId="77777777" w:rsidR="004A79F8" w:rsidRPr="000F6278" w:rsidRDefault="004A79F8" w:rsidP="00C06C04">
            <w:pPr>
              <w:pStyle w:val="TAN"/>
            </w:pPr>
            <w:r w:rsidRPr="000F6278">
              <w:rPr>
                <w:lang w:eastAsia="zh-TW"/>
              </w:rPr>
              <w:t>C176</w:t>
            </w:r>
            <w:r w:rsidRPr="000F6278">
              <w:tab/>
              <w:t>IF (A.4.1-4/1 OR A.4.1-4/2 OR A.4.1-4/3 OR A.4.1-4/5) AND A.4.1-3/2 AND A.4.3.5-1/1</w:t>
            </w:r>
            <w:r w:rsidRPr="000F6278">
              <w:rPr>
                <w:lang w:eastAsia="zh-CN"/>
              </w:rPr>
              <w:t xml:space="preserve"> </w:t>
            </w:r>
            <w:r w:rsidRPr="000F6278">
              <w:t>AND A.4.3.2-1/64 AND A.4.3.2-1/65 AND A.4.3.2-1/77 THEN R ELSE N/A</w:t>
            </w:r>
          </w:p>
        </w:tc>
      </w:tr>
      <w:tr w:rsidR="004A79F8" w:rsidRPr="000F6278" w14:paraId="22DA3E8D"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55ACFC" w14:textId="77777777" w:rsidR="004A79F8" w:rsidRPr="000F6278" w:rsidRDefault="004A79F8" w:rsidP="00C06C04">
            <w:pPr>
              <w:pStyle w:val="TAN"/>
              <w:rPr>
                <w:lang w:eastAsia="zh-TW"/>
              </w:rPr>
            </w:pPr>
            <w:r w:rsidRPr="000F6278">
              <w:t>C177</w:t>
            </w:r>
            <w:r w:rsidRPr="000F6278">
              <w:tab/>
              <w:t xml:space="preserve">IF </w:t>
            </w:r>
            <w:r w:rsidRPr="000F6278">
              <w:rPr>
                <w:lang w:eastAsia="zh-CN"/>
              </w:rPr>
              <w:t>(A.4.1-1/1 OR A.4.1-1/2) AND A.4.1-2/7 AND A.4.1-3/1 AND A.4.3.12-1/2 T</w:t>
            </w:r>
            <w:r w:rsidRPr="000F6278">
              <w:t>HEN R ELSE N/A</w:t>
            </w:r>
          </w:p>
        </w:tc>
      </w:tr>
      <w:tr w:rsidR="004A79F8" w:rsidRPr="004A1425" w14:paraId="401ABC60"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9E7C7E" w14:textId="77777777" w:rsidR="004A79F8" w:rsidRPr="004A1425" w:rsidRDefault="004A79F8" w:rsidP="00C06C04">
            <w:pPr>
              <w:pStyle w:val="TAN"/>
            </w:pPr>
            <w:r>
              <w:t>C177a</w:t>
            </w:r>
            <w:r>
              <w:tab/>
            </w:r>
            <w:r w:rsidRPr="004A1425">
              <w:t xml:space="preserve">IF </w:t>
            </w:r>
            <w:r w:rsidRPr="004A1425">
              <w:rPr>
                <w:lang w:eastAsia="zh-CN"/>
              </w:rPr>
              <w:t>A.4.1-1/1 AND A.4.1-2/7 AND A.4.1-3/1 AND A.4.3.</w:t>
            </w:r>
            <w:r>
              <w:rPr>
                <w:lang w:eastAsia="zh-CN"/>
              </w:rPr>
              <w:t>12</w:t>
            </w:r>
            <w:r w:rsidRPr="004A1425">
              <w:rPr>
                <w:lang w:eastAsia="zh-CN"/>
              </w:rPr>
              <w:t>-1/2 T</w:t>
            </w:r>
            <w:r w:rsidRPr="004A1425">
              <w:t>HEN R ELSE N/A</w:t>
            </w:r>
          </w:p>
        </w:tc>
      </w:tr>
      <w:tr w:rsidR="004A79F8" w:rsidRPr="000F6278" w14:paraId="521B248B"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B9771B" w14:textId="77777777" w:rsidR="004A79F8" w:rsidRPr="000F6278" w:rsidRDefault="004A79F8" w:rsidP="00C06C04">
            <w:pPr>
              <w:pStyle w:val="TAN"/>
              <w:ind w:left="805" w:hanging="805"/>
              <w:rPr>
                <w:lang w:eastAsia="zh-CN"/>
              </w:rPr>
            </w:pPr>
            <w:r w:rsidRPr="000F6278">
              <w:rPr>
                <w:lang w:eastAsia="zh-CN"/>
              </w:rPr>
              <w:t>C178</w:t>
            </w:r>
            <w:r w:rsidRPr="000F6278">
              <w:rPr>
                <w:lang w:eastAsia="zh-CN"/>
              </w:rPr>
              <w:tab/>
              <w:t xml:space="preserve">IF (A.4.1-1/1 OR A.4.1-1/2) AND A.4.1-2/7 AND A.4.1-3/1 AND </w:t>
            </w:r>
            <w:r w:rsidRPr="000F6278">
              <w:t>(A.4.1-2/3 OR A.4.1-2/5) AND A.4.3.2-1/37 THEN R ELSE N/A</w:t>
            </w:r>
          </w:p>
        </w:tc>
      </w:tr>
      <w:tr w:rsidR="004A79F8" w:rsidRPr="000F6278" w14:paraId="54633F86"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55CB40" w14:textId="77777777" w:rsidR="004A79F8" w:rsidRPr="000F6278" w:rsidRDefault="004A79F8" w:rsidP="00C06C04">
            <w:pPr>
              <w:pStyle w:val="TAN"/>
              <w:rPr>
                <w:lang w:eastAsia="zh-CN"/>
              </w:rPr>
            </w:pPr>
            <w:r w:rsidRPr="000F6278">
              <w:rPr>
                <w:lang w:eastAsia="zh-CN"/>
              </w:rPr>
              <w:t>C179</w:t>
            </w:r>
            <w:r w:rsidRPr="000F6278">
              <w:rPr>
                <w:lang w:eastAsia="zh-CN"/>
              </w:rPr>
              <w:tab/>
            </w:r>
            <w:r w:rsidRPr="000F6278">
              <w:t>IF (A.4.1-1/1 OR A.4.1-1/2) AND A.4.1-2/7 AND A.4.1-3/1 AND (A.4.1-2/3 OR A.4.1-2/5) AND (A.4.3.2-1/14 OR A.4.3.2-1/15) THEN R ELSE N/A</w:t>
            </w:r>
          </w:p>
        </w:tc>
      </w:tr>
      <w:tr w:rsidR="004A79F8" w:rsidRPr="000F6278" w14:paraId="630B5F47"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88D975" w14:textId="77777777" w:rsidR="004A79F8" w:rsidRPr="000F6278" w:rsidRDefault="004A79F8" w:rsidP="00C06C04">
            <w:pPr>
              <w:pStyle w:val="TAN"/>
              <w:rPr>
                <w:rFonts w:eastAsia="SimSun"/>
                <w:lang w:eastAsia="zh-CN"/>
              </w:rPr>
            </w:pPr>
            <w:r w:rsidRPr="000F6278">
              <w:rPr>
                <w:rFonts w:eastAsia="SimSun" w:hint="eastAsia"/>
                <w:lang w:eastAsia="zh-CN"/>
              </w:rPr>
              <w:t>C180</w:t>
            </w:r>
            <w:r w:rsidRPr="000F6278">
              <w:rPr>
                <w:rFonts w:eastAsia="SimSun"/>
                <w:lang w:eastAsia="zh-CN"/>
              </w:rPr>
              <w:tab/>
            </w:r>
            <w:r w:rsidRPr="000F6278">
              <w:t>IF (A.4.1-4/1 OR A.4.1-4/2 OR A.4.1-4/3 OR A.4.1-4/5) AND (A.4.1-4A/3 OR A.4.1-4A/4 OR A.4.1-4A/6) AND A.4.1-3/2 THEN R ELSE N/A</w:t>
            </w:r>
          </w:p>
        </w:tc>
      </w:tr>
      <w:tr w:rsidR="004A79F8" w14:paraId="7CC170B0"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5317B6" w14:textId="77777777" w:rsidR="004A79F8" w:rsidRDefault="004A79F8" w:rsidP="00C06C04">
            <w:pPr>
              <w:pStyle w:val="TAN"/>
              <w:rPr>
                <w:lang w:eastAsia="zh-CN"/>
              </w:rPr>
            </w:pPr>
            <w:r>
              <w:rPr>
                <w:lang w:eastAsia="zh-CN"/>
              </w:rPr>
              <w:t>C181</w:t>
            </w:r>
            <w:r>
              <w:rPr>
                <w:lang w:eastAsia="zh-CN"/>
              </w:rPr>
              <w:tab/>
            </w:r>
            <w:r w:rsidRPr="004A1425">
              <w:t xml:space="preserve">IF ((A.4.1-1/1 AND [10]A.4.1-1/1) OR (A.4.1-1/1 AND [10]A.4.1-1/2) OR (A.4.1-1/2 AND [10]A.4.1-1/1) OR (A.4.1-1/2 AND [10]A.4.1-1/2)) 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4A79F8" w14:paraId="23A14D4B"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0D0C65" w14:textId="77777777" w:rsidR="004A79F8" w:rsidRDefault="004A79F8" w:rsidP="00C06C04">
            <w:pPr>
              <w:pStyle w:val="TAN"/>
              <w:rPr>
                <w:lang w:eastAsia="zh-CN"/>
              </w:rPr>
            </w:pPr>
            <w:r>
              <w:rPr>
                <w:lang w:eastAsia="zh-CN"/>
              </w:rPr>
              <w:t>C182</w:t>
            </w:r>
            <w:r>
              <w:rPr>
                <w:lang w:eastAsia="zh-CN"/>
              </w:rPr>
              <w:tab/>
            </w:r>
            <w:r w:rsidRPr="004A1425">
              <w:t xml:space="preserve">IF ((A.4.1-1/1 AND [10]A.4.1-1/1) OR (A.4.1-1/1 AND [10]A.4.1-1/2) OR (A.4.1-1/2 AND [10]A.4.1-1/1) OR (A.4.1-1/2 AND [10]A.4.1-1/2)) 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4A79F8" w14:paraId="06156C0F"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1EFE79" w14:textId="77777777" w:rsidR="004A79F8" w:rsidRDefault="004A79F8" w:rsidP="00C06C04">
            <w:pPr>
              <w:pStyle w:val="TAN"/>
              <w:rPr>
                <w:lang w:eastAsia="zh-CN"/>
              </w:rPr>
            </w:pPr>
            <w:r>
              <w:rPr>
                <w:lang w:eastAsia="zh-CN"/>
              </w:rPr>
              <w:t>C183</w:t>
            </w:r>
            <w:r>
              <w:rPr>
                <w:lang w:eastAsia="zh-CN"/>
              </w:rPr>
              <w:tab/>
            </w:r>
            <w:r w:rsidRPr="004A1425">
              <w:t xml:space="preserve">IF </w:t>
            </w:r>
            <w:r w:rsidRPr="004A1425">
              <w:rPr>
                <w:lang w:eastAsia="zh-CN"/>
              </w:rPr>
              <w:t xml:space="preserve">(A.4.1-1/1 OR A.4.1-1/2) AND A.4.1-2/7 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4A79F8" w14:paraId="5470FC40"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DF37EA" w14:textId="77777777" w:rsidR="004A79F8" w:rsidRDefault="004A79F8" w:rsidP="00C06C04">
            <w:pPr>
              <w:pStyle w:val="TAN"/>
              <w:rPr>
                <w:lang w:eastAsia="zh-CN"/>
              </w:rPr>
            </w:pPr>
            <w:r>
              <w:rPr>
                <w:lang w:eastAsia="zh-CN"/>
              </w:rPr>
              <w:t>C184</w:t>
            </w:r>
            <w:r>
              <w:rPr>
                <w:lang w:eastAsia="zh-CN"/>
              </w:rPr>
              <w:tab/>
            </w:r>
            <w:r w:rsidRPr="004A1425">
              <w:t xml:space="preserve">IF </w:t>
            </w:r>
            <w:r w:rsidRPr="004A1425">
              <w:rPr>
                <w:lang w:eastAsia="zh-CN"/>
              </w:rPr>
              <w:t xml:space="preserve">(A.4.1-1/1 OR A.4.1-1/2) AND A.4.1-2/7 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4A79F8" w14:paraId="0254A64E"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8A00FD" w14:textId="77777777" w:rsidR="004A79F8" w:rsidRDefault="004A79F8" w:rsidP="00C06C04">
            <w:pPr>
              <w:pStyle w:val="TAN"/>
              <w:rPr>
                <w:lang w:eastAsia="zh-CN"/>
              </w:rPr>
            </w:pPr>
            <w:r>
              <w:rPr>
                <w:lang w:eastAsia="zh-CN"/>
              </w:rPr>
              <w:t>C185</w:t>
            </w:r>
            <w:r>
              <w:rPr>
                <w:lang w:eastAsia="zh-CN"/>
              </w:rPr>
              <w:tab/>
            </w:r>
            <w:r w:rsidRPr="004A1425">
              <w:t xml:space="preserve">IF (A.4.1-1/1 OR A.4.1-1/2) AND A.4.1-3/1 AND 4.3.2-1/9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4A79F8" w14:paraId="410E6F99"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7CC140" w14:textId="77777777" w:rsidR="004A79F8" w:rsidRDefault="004A79F8" w:rsidP="00C06C04">
            <w:pPr>
              <w:pStyle w:val="TAN"/>
              <w:rPr>
                <w:lang w:eastAsia="zh-CN"/>
              </w:rPr>
            </w:pPr>
            <w:r>
              <w:rPr>
                <w:lang w:eastAsia="zh-CN"/>
              </w:rPr>
              <w:t>C186</w:t>
            </w:r>
            <w:r>
              <w:rPr>
                <w:lang w:eastAsia="zh-CN"/>
              </w:rPr>
              <w:tab/>
            </w:r>
            <w:r w:rsidRPr="004A1425">
              <w:t xml:space="preserve">IF (A.4.1-1/1 OR A.4.1-1/2) AND A.4.1-3/1 AND 4.3.2-1/9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4A79F8" w14:paraId="50D1DAB8"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DC05A8" w14:textId="77777777" w:rsidR="004A79F8" w:rsidRDefault="004A79F8" w:rsidP="00C06C04">
            <w:pPr>
              <w:pStyle w:val="TAN"/>
              <w:rPr>
                <w:lang w:eastAsia="zh-CN"/>
              </w:rPr>
            </w:pPr>
            <w:r>
              <w:rPr>
                <w:lang w:eastAsia="zh-CN"/>
              </w:rPr>
              <w:t>C187</w:t>
            </w:r>
            <w:r>
              <w:rPr>
                <w:lang w:eastAsia="zh-CN"/>
              </w:rPr>
              <w:tab/>
            </w:r>
            <w:r w:rsidRPr="004A1425">
              <w:rPr>
                <w:rFonts w:eastAsiaTheme="minorEastAsia"/>
                <w:lang w:eastAsia="fr-FR"/>
              </w:rPr>
              <w:t>IF (A.4.1-1/1 OR A.4.1-1/2) AND A.4.1-2/7 AND A.4.1-3/1 AND A.4.3.2-1/46</w:t>
            </w:r>
            <w:r>
              <w:rPr>
                <w:rFonts w:eastAsiaTheme="minorEastAsia"/>
                <w:lang w:eastAsia="fr-FR"/>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rPr>
                <w:rFonts w:eastAsiaTheme="minorEastAsia"/>
                <w:lang w:eastAsia="fr-FR"/>
              </w:rPr>
              <w:t>THEN R ELSE N/A</w:t>
            </w:r>
          </w:p>
        </w:tc>
      </w:tr>
      <w:tr w:rsidR="004A79F8" w14:paraId="7FCB65CE"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C092C6" w14:textId="77777777" w:rsidR="004A79F8" w:rsidRDefault="004A79F8" w:rsidP="00C06C04">
            <w:pPr>
              <w:pStyle w:val="TAN"/>
              <w:rPr>
                <w:lang w:eastAsia="zh-CN"/>
              </w:rPr>
            </w:pPr>
            <w:r>
              <w:rPr>
                <w:lang w:eastAsia="zh-CN"/>
              </w:rPr>
              <w:t>C188</w:t>
            </w:r>
            <w:r>
              <w:rPr>
                <w:lang w:eastAsia="zh-CN"/>
              </w:rPr>
              <w:tab/>
            </w:r>
            <w:r w:rsidRPr="004A1425">
              <w:rPr>
                <w:rFonts w:eastAsiaTheme="minorEastAsia"/>
                <w:lang w:eastAsia="fr-FR"/>
              </w:rPr>
              <w:t>IF (A.4.1-1/1 OR A.4.1-1/2) AND A.4.1-2/7 AND A.4.1-3/1 AND A.4.3.2-1/46</w:t>
            </w:r>
            <w:r>
              <w:rPr>
                <w:rFonts w:eastAsiaTheme="minorEastAsia"/>
                <w:lang w:eastAsia="fr-FR"/>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rPr>
                <w:rFonts w:eastAsiaTheme="minorEastAsia"/>
                <w:lang w:eastAsia="fr-FR"/>
              </w:rPr>
              <w:t>THEN R ELSE N/A</w:t>
            </w:r>
          </w:p>
        </w:tc>
      </w:tr>
      <w:tr w:rsidR="004A79F8" w14:paraId="58C03CED"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0D92A9" w14:textId="77777777" w:rsidR="004A79F8" w:rsidRDefault="004A79F8" w:rsidP="00C06C04">
            <w:pPr>
              <w:pStyle w:val="TAN"/>
              <w:rPr>
                <w:lang w:eastAsia="zh-CN"/>
              </w:rPr>
            </w:pPr>
            <w:r>
              <w:rPr>
                <w:lang w:eastAsia="zh-CN"/>
              </w:rPr>
              <w:t>C189</w:t>
            </w:r>
            <w:r>
              <w:rPr>
                <w:lang w:eastAsia="zh-CN"/>
              </w:rPr>
              <w:tab/>
            </w:r>
            <w:r w:rsidRPr="004A1425">
              <w:t xml:space="preserve">IF </w:t>
            </w:r>
            <w:r w:rsidRPr="004A1425">
              <w:rPr>
                <w:lang w:eastAsia="zh-CN"/>
              </w:rPr>
              <w:t xml:space="preserve">(A.4.1-1/1 OR A.4.1-1/2) AND A.4.1-2/7 AND A.4.1-3/1 </w:t>
            </w:r>
            <w:r w:rsidRPr="004A1425">
              <w:t>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4A79F8" w14:paraId="0C32A6AD"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EE40A3" w14:textId="77777777" w:rsidR="004A79F8" w:rsidRDefault="004A79F8" w:rsidP="00C06C04">
            <w:pPr>
              <w:pStyle w:val="TAN"/>
              <w:rPr>
                <w:lang w:eastAsia="zh-CN"/>
              </w:rPr>
            </w:pPr>
            <w:r>
              <w:rPr>
                <w:lang w:eastAsia="zh-CN"/>
              </w:rPr>
              <w:lastRenderedPageBreak/>
              <w:t>C190</w:t>
            </w:r>
            <w:r>
              <w:rPr>
                <w:lang w:eastAsia="zh-CN"/>
              </w:rPr>
              <w:tab/>
            </w:r>
            <w:r w:rsidRPr="004A1425">
              <w:t xml:space="preserve">IF </w:t>
            </w:r>
            <w:r w:rsidRPr="004A1425">
              <w:rPr>
                <w:lang w:eastAsia="zh-CN"/>
              </w:rPr>
              <w:t xml:space="preserve">(A.4.1-1/1 OR A.4.1-1/2) AND A.4.1-2/7 AND A.4.1-3/1 </w:t>
            </w:r>
            <w:r w:rsidRPr="004A1425">
              <w:t>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4A79F8" w14:paraId="08BA7ABB"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30FF30" w14:textId="77777777" w:rsidR="004A79F8" w:rsidRDefault="004A79F8" w:rsidP="00C06C04">
            <w:pPr>
              <w:pStyle w:val="TAN"/>
              <w:rPr>
                <w:lang w:eastAsia="zh-CN"/>
              </w:rPr>
            </w:pPr>
            <w:r>
              <w:rPr>
                <w:lang w:eastAsia="zh-CN"/>
              </w:rPr>
              <w:t>C191</w:t>
            </w:r>
            <w:r>
              <w:rPr>
                <w:lang w:eastAsia="zh-CN"/>
              </w:rPr>
              <w:tab/>
            </w:r>
            <w:r w:rsidRPr="004A1425">
              <w:t>IF (A.4.1-1/1 OR A.4.1-1/2) AND A.4.1-2/7 AND A.4.1-3/1 AND A.4.3.2-1/</w:t>
            </w:r>
            <w:r w:rsidRPr="004A1425">
              <w:rPr>
                <w:lang w:eastAsia="ja-JP"/>
              </w:rPr>
              <w:t>63</w:t>
            </w:r>
            <w:r w:rsidRPr="004A1425">
              <w:t xml:space="preserve"> AND A.4.3.2-1/65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4A79F8" w14:paraId="0FCE38D9"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030470" w14:textId="77777777" w:rsidR="004A79F8" w:rsidRDefault="004A79F8" w:rsidP="00C06C04">
            <w:pPr>
              <w:pStyle w:val="TAN"/>
              <w:rPr>
                <w:lang w:eastAsia="zh-CN"/>
              </w:rPr>
            </w:pPr>
            <w:r>
              <w:rPr>
                <w:lang w:eastAsia="zh-CN"/>
              </w:rPr>
              <w:t>C192</w:t>
            </w:r>
            <w:r>
              <w:rPr>
                <w:lang w:eastAsia="zh-CN"/>
              </w:rPr>
              <w:tab/>
            </w:r>
            <w:r w:rsidRPr="004A1425">
              <w:t>IF (A.4.1-1/1 OR A.4.1-1/2) AND A.4.1-2/7 AND A.4.1-3/1 AND A.4.3.2-1/</w:t>
            </w:r>
            <w:r w:rsidRPr="004A1425">
              <w:rPr>
                <w:lang w:eastAsia="ja-JP"/>
              </w:rPr>
              <w:t>63</w:t>
            </w:r>
            <w:r w:rsidRPr="004A1425">
              <w:t xml:space="preserve"> AND A.4.3.2-1/65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4A79F8" w14:paraId="20FB39AB"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678F8E" w14:textId="77777777" w:rsidR="004A79F8" w:rsidRDefault="004A79F8" w:rsidP="00C06C04">
            <w:pPr>
              <w:pStyle w:val="TAN"/>
              <w:rPr>
                <w:lang w:eastAsia="zh-CN"/>
              </w:rPr>
            </w:pPr>
            <w:r>
              <w:rPr>
                <w:lang w:eastAsia="zh-CN"/>
              </w:rPr>
              <w:t>C193</w:t>
            </w:r>
            <w:r>
              <w:rPr>
                <w:lang w:eastAsia="zh-CN"/>
              </w:rPr>
              <w:tab/>
            </w:r>
            <w:r w:rsidRPr="004A1425">
              <w:t>IF (A.4.1-1/1 OR A.4.1-1/2) AND A.4.1-2/7 AND A.4.1-3/1 AND A.4.1-5/1 AND A.4.3.2-1/</w:t>
            </w:r>
            <w:r w:rsidRPr="004A1425">
              <w:rPr>
                <w:lang w:eastAsia="zh-CN"/>
              </w:rPr>
              <w:t>34</w:t>
            </w:r>
            <w:r w:rsidRPr="004A1425">
              <w:t xml:space="preserve">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4A79F8" w14:paraId="0E12A31E"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E00AFE" w14:textId="77777777" w:rsidR="004A79F8" w:rsidRDefault="004A79F8" w:rsidP="00C06C04">
            <w:pPr>
              <w:pStyle w:val="TAN"/>
              <w:rPr>
                <w:lang w:eastAsia="zh-CN"/>
              </w:rPr>
            </w:pPr>
            <w:r>
              <w:rPr>
                <w:lang w:eastAsia="zh-CN"/>
              </w:rPr>
              <w:t>C194</w:t>
            </w:r>
            <w:r>
              <w:rPr>
                <w:lang w:eastAsia="zh-CN"/>
              </w:rPr>
              <w:tab/>
            </w:r>
            <w:r w:rsidRPr="004A1425">
              <w:t>IF (A.4.1-1/1 OR A.4.1-1/2) AND A.4.1-2/7 AND A.4.1-3/1 AND A.4.1-5/1 AND A.4.3.2-1/</w:t>
            </w:r>
            <w:r w:rsidRPr="004A1425">
              <w:rPr>
                <w:lang w:eastAsia="zh-CN"/>
              </w:rPr>
              <w:t>34</w:t>
            </w:r>
            <w:r w:rsidRPr="004A1425">
              <w:t xml:space="preserve">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4A79F8" w14:paraId="6CE9F513"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087E80" w14:textId="77777777" w:rsidR="004A79F8" w:rsidRDefault="004A79F8" w:rsidP="00C06C04">
            <w:pPr>
              <w:pStyle w:val="TAN"/>
              <w:rPr>
                <w:lang w:eastAsia="zh-CN"/>
              </w:rPr>
            </w:pPr>
            <w:r>
              <w:rPr>
                <w:lang w:eastAsia="zh-CN"/>
              </w:rPr>
              <w:t>C195</w:t>
            </w:r>
            <w:r>
              <w:rPr>
                <w:lang w:eastAsia="zh-CN"/>
              </w:rPr>
              <w:tab/>
            </w:r>
            <w:r w:rsidRPr="004A1425">
              <w:t>IF A.4.1-1/1 AND A.4.1-2/7 AND A.4.1-3/1 AND A.4.1-5/1 AND A.4.3.2-1/</w:t>
            </w:r>
            <w:r w:rsidRPr="004A1425">
              <w:rPr>
                <w:lang w:eastAsia="zh-CN"/>
              </w:rPr>
              <w:t>34</w:t>
            </w:r>
            <w:r w:rsidRPr="004A1425">
              <w:t xml:space="preserve">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4A79F8" w14:paraId="50DAA3BB"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6BCE6A" w14:textId="77777777" w:rsidR="004A79F8" w:rsidRDefault="004A79F8" w:rsidP="00C06C04">
            <w:pPr>
              <w:pStyle w:val="TAN"/>
              <w:rPr>
                <w:lang w:eastAsia="zh-CN"/>
              </w:rPr>
            </w:pPr>
            <w:r>
              <w:rPr>
                <w:lang w:eastAsia="zh-CN"/>
              </w:rPr>
              <w:t>C196</w:t>
            </w:r>
            <w:r>
              <w:rPr>
                <w:lang w:eastAsia="zh-CN"/>
              </w:rPr>
              <w:tab/>
            </w:r>
            <w:r w:rsidRPr="004A1425">
              <w:t>IF A.4.1-1/1 AND A.4.1-2/7 AND A.4.1-3/1 AND A.4.1-5/1 AND A.4.3.2-1/</w:t>
            </w:r>
            <w:r w:rsidRPr="004A1425">
              <w:rPr>
                <w:lang w:eastAsia="zh-CN"/>
              </w:rPr>
              <w:t>34</w:t>
            </w:r>
            <w:r w:rsidRPr="004A1425">
              <w:t xml:space="preserve">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4A79F8" w14:paraId="0CB42064"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C813FF" w14:textId="77777777" w:rsidR="004A79F8" w:rsidRDefault="004A79F8" w:rsidP="00C06C04">
            <w:pPr>
              <w:pStyle w:val="TAN"/>
              <w:rPr>
                <w:lang w:eastAsia="zh-CN"/>
              </w:rPr>
            </w:pPr>
            <w:r>
              <w:rPr>
                <w:lang w:eastAsia="zh-CN"/>
              </w:rPr>
              <w:t>C197</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w:t>
            </w:r>
            <w:r w:rsidRPr="004A1425">
              <w:t>THEN R ELSE N/A</w:t>
            </w:r>
          </w:p>
        </w:tc>
      </w:tr>
      <w:tr w:rsidR="004A79F8" w14:paraId="650DA5D5"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4B4E74" w14:textId="77777777" w:rsidR="004A79F8" w:rsidRDefault="004A79F8" w:rsidP="00C06C04">
            <w:pPr>
              <w:pStyle w:val="TAN"/>
              <w:rPr>
                <w:lang w:eastAsia="zh-CN"/>
              </w:rPr>
            </w:pPr>
            <w:r>
              <w:rPr>
                <w:lang w:eastAsia="zh-CN"/>
              </w:rPr>
              <w:t>C198</w:t>
            </w:r>
            <w:r>
              <w:rPr>
                <w:lang w:eastAsia="zh-CN"/>
              </w:rPr>
              <w:tab/>
            </w:r>
            <w:r w:rsidRPr="004A1425">
              <w:t>IF A.4.1-1/2 AND A.4.1-2/8 AND A.4.1-3/1 AND A.4.3.5-1/1</w:t>
            </w:r>
            <w:r w:rsidRPr="004A1425">
              <w:rPr>
                <w:lang w:eastAsia="zh-CN"/>
              </w:rPr>
              <w:t xml:space="preserve"> </w:t>
            </w:r>
            <w:r>
              <w:t xml:space="preserve">AND </w:t>
            </w:r>
            <w:r w:rsidRPr="005B00C6">
              <w:t>A.4.3.12-</w:t>
            </w:r>
            <w:r w:rsidRPr="005B00C6">
              <w:rPr>
                <w:lang w:eastAsia="zh-CN"/>
              </w:rPr>
              <w:t>1</w:t>
            </w:r>
            <w:r>
              <w:rPr>
                <w:lang w:eastAsia="zh-CN"/>
              </w:rPr>
              <w:t xml:space="preserve">/2 </w:t>
            </w:r>
            <w:r w:rsidRPr="004A1425">
              <w:t>THEN R ELSE N/A</w:t>
            </w:r>
          </w:p>
        </w:tc>
      </w:tr>
      <w:tr w:rsidR="004A79F8" w14:paraId="2A6B16FA"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9FD995" w14:textId="77777777" w:rsidR="004A79F8" w:rsidRDefault="004A79F8" w:rsidP="00C06C04">
            <w:pPr>
              <w:pStyle w:val="TAN"/>
              <w:rPr>
                <w:lang w:eastAsia="zh-CN"/>
              </w:rPr>
            </w:pPr>
            <w:r>
              <w:rPr>
                <w:lang w:eastAsia="zh-CN"/>
              </w:rPr>
              <w:t>C199</w:t>
            </w:r>
            <w:r>
              <w:rPr>
                <w:lang w:eastAsia="zh-CN"/>
              </w:rPr>
              <w:tab/>
            </w:r>
            <w:r w:rsidRPr="004A1425">
              <w:t>IF ((A.4.1-1/1 AND [</w:t>
            </w:r>
            <w:proofErr w:type="gramStart"/>
            <w:r w:rsidRPr="004A1425">
              <w:t>10]A.</w:t>
            </w:r>
            <w:proofErr w:type="gramEnd"/>
            <w:r w:rsidRPr="004A1425">
              <w:t xml:space="preserve">4.1-1/1) OR (A.4.1-1/1 AND [10]A.4.1-1/2) OR (A.4.1-1/2 AND [10]A.4.1-1/1) OR (A.4.1-1/2 AND [10]A.4.1-1/2)) AND A.4.1-3/1 </w:t>
            </w:r>
            <w:r>
              <w:t xml:space="preserve">AND </w:t>
            </w:r>
            <w:r w:rsidRPr="005B00C6">
              <w:t>A.4.3.12-</w:t>
            </w:r>
            <w:r w:rsidRPr="005B00C6">
              <w:rPr>
                <w:lang w:eastAsia="zh-CN"/>
              </w:rPr>
              <w:t>1</w:t>
            </w:r>
            <w:r>
              <w:rPr>
                <w:lang w:eastAsia="zh-CN"/>
              </w:rPr>
              <w:t xml:space="preserve">/2 </w:t>
            </w:r>
            <w:r w:rsidRPr="004A1425">
              <w:t>THEN R ELSE N/A</w:t>
            </w:r>
          </w:p>
        </w:tc>
      </w:tr>
      <w:tr w:rsidR="004A79F8" w:rsidRPr="00710851" w14:paraId="37836A67"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5D333C" w14:textId="77777777" w:rsidR="004A79F8" w:rsidRPr="00710851" w:rsidRDefault="004A79F8" w:rsidP="00C06C04">
            <w:pPr>
              <w:pStyle w:val="TAN"/>
              <w:rPr>
                <w:lang w:eastAsia="zh-CN"/>
              </w:rPr>
            </w:pPr>
            <w:r>
              <w:rPr>
                <w:lang w:eastAsia="zh-CN"/>
              </w:rPr>
              <w:t>C200</w:t>
            </w:r>
            <w:r w:rsidRPr="00710851">
              <w:rPr>
                <w:lang w:eastAsia="zh-CN"/>
              </w:rPr>
              <w:tab/>
            </w:r>
            <w:r w:rsidRPr="00710851">
              <w:t>IF (A.4.1-1/1 AND (A.4.1-3/1 OR A.4.1-3/2 OR A.4.1-3/3 OR A.4.1-3/5) AND NOT A.4.3.1-7a/2) AND A.4.3.2-1/</w:t>
            </w:r>
            <w:r>
              <w:t>104</w:t>
            </w:r>
            <w:r w:rsidRPr="00710851">
              <w:t xml:space="preserve"> THEN R ELSE N/A </w:t>
            </w:r>
          </w:p>
        </w:tc>
      </w:tr>
      <w:tr w:rsidR="004A79F8" w:rsidRPr="00710851" w14:paraId="54A422B0"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95B095" w14:textId="77777777" w:rsidR="004A79F8" w:rsidRPr="00710851" w:rsidRDefault="004A79F8" w:rsidP="00C06C04">
            <w:pPr>
              <w:pStyle w:val="TAN"/>
              <w:rPr>
                <w:lang w:eastAsia="zh-CN"/>
              </w:rPr>
            </w:pPr>
            <w:r>
              <w:rPr>
                <w:lang w:eastAsia="zh-CN"/>
              </w:rPr>
              <w:t>C201</w:t>
            </w:r>
            <w:r w:rsidRPr="00710851">
              <w:rPr>
                <w:lang w:eastAsia="zh-CN"/>
              </w:rPr>
              <w:tab/>
            </w:r>
            <w:r w:rsidRPr="00710851">
              <w:t>IF (A.4.1-1/2 AND (A.4.1-3/1 OR A.4.1-3/2 OR A.4.1-3/3 OR A.4.1-3/5) AND NOT A.4.3</w:t>
            </w:r>
            <w:r w:rsidRPr="00710851">
              <w:rPr>
                <w:lang w:eastAsia="zh-CN"/>
              </w:rPr>
              <w:t>.1</w:t>
            </w:r>
            <w:r w:rsidRPr="00710851">
              <w:t>-</w:t>
            </w:r>
            <w:r w:rsidRPr="00710851">
              <w:rPr>
                <w:lang w:eastAsia="zh-CN"/>
              </w:rPr>
              <w:t>7</w:t>
            </w:r>
            <w:r w:rsidRPr="00710851">
              <w:rPr>
                <w:rFonts w:eastAsia="SimSun"/>
                <w:lang w:eastAsia="zh-CN"/>
              </w:rPr>
              <w:t>a/3</w:t>
            </w:r>
            <w:r w:rsidRPr="00710851">
              <w:t>) AND A.4.3.2-1/</w:t>
            </w:r>
            <w:r>
              <w:t>105</w:t>
            </w:r>
            <w:r w:rsidRPr="00710851">
              <w:t xml:space="preserve"> THEN R ELSE N/A</w:t>
            </w:r>
          </w:p>
        </w:tc>
      </w:tr>
      <w:tr w:rsidR="004A79F8" w:rsidRPr="00710851" w14:paraId="4C2C3BB4"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D39C9E" w14:textId="77777777" w:rsidR="004A79F8" w:rsidRPr="00710851" w:rsidRDefault="004A79F8" w:rsidP="00C06C04">
            <w:pPr>
              <w:pStyle w:val="TAN"/>
              <w:rPr>
                <w:lang w:eastAsia="zh-CN"/>
              </w:rPr>
            </w:pPr>
            <w:r>
              <w:rPr>
                <w:lang w:eastAsia="zh-CN"/>
              </w:rPr>
              <w:t>C202</w:t>
            </w:r>
            <w:r w:rsidRPr="00710851">
              <w:rPr>
                <w:lang w:eastAsia="zh-CN"/>
              </w:rPr>
              <w:tab/>
            </w:r>
            <w:r w:rsidRPr="00710851">
              <w:t>IF (A.4.1-1/1 AND (A.4.1-3/1 OR A.4.1-3/2 OR A.4.1-3/3 OR A.4.1-3/5) AND (NOT A.4.3.9-1/2 AND A.4.3.9-4a/7 OR (A.4.3.9-4a/1 OR A.4.3.9-4a/2 OR A.4.3.9-4a/3 OR A.4.3.9-4a/66 OR A.4.3.9-4a/70))) AND A.4.3.2-1/</w:t>
            </w:r>
            <w:r>
              <w:t>106</w:t>
            </w:r>
            <w:r w:rsidRPr="00710851">
              <w:t xml:space="preserve"> THEN R ELSE N/A</w:t>
            </w:r>
          </w:p>
        </w:tc>
      </w:tr>
      <w:tr w:rsidR="004A79F8" w:rsidRPr="00710851" w14:paraId="5EF48E69"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FB4E38" w14:textId="77777777" w:rsidR="004A79F8" w:rsidRPr="00710851" w:rsidRDefault="004A79F8" w:rsidP="00C06C04">
            <w:pPr>
              <w:pStyle w:val="TAN"/>
              <w:rPr>
                <w:lang w:eastAsia="zh-CN"/>
              </w:rPr>
            </w:pPr>
            <w:r>
              <w:rPr>
                <w:lang w:eastAsia="zh-CN"/>
              </w:rPr>
              <w:t>C203</w:t>
            </w:r>
            <w:r w:rsidRPr="00710851">
              <w:rPr>
                <w:lang w:eastAsia="zh-CN"/>
              </w:rPr>
              <w:tab/>
            </w:r>
            <w:r w:rsidRPr="00710851">
              <w:t>IF (A.4.1-1/2 AND (A.4.1-3/1 OR A.4.1-3/2 OR A.4.1-3/3 OR A.4.1-3/5) AND (NOT A.4.3.9-1/2 AND (A.4.3.9-4b/38 OR A.4.3.9-4b/41 OR A.4.3.9-4b/77 OR A.4.3.9-4b/78 OR A.4.3.9-4b/79) OR (A.4.3.9-4b/34 OR A.4.3.9-4b/39 OR A.4.3.9-4b/40 OR A.4.3.9-4b/48)) AND A.4.3.2-1/</w:t>
            </w:r>
            <w:r>
              <w:t>107</w:t>
            </w:r>
            <w:r w:rsidRPr="00710851">
              <w:t xml:space="preserve"> THEN R ELSE N/A</w:t>
            </w:r>
          </w:p>
        </w:tc>
      </w:tr>
      <w:tr w:rsidR="004A79F8" w:rsidRPr="00710851" w14:paraId="4426BF32"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084AB4" w14:textId="77777777" w:rsidR="004A79F8" w:rsidRPr="00710851" w:rsidRDefault="004A79F8" w:rsidP="00C06C04">
            <w:pPr>
              <w:pStyle w:val="TAN"/>
              <w:rPr>
                <w:lang w:eastAsia="zh-CN"/>
              </w:rPr>
            </w:pPr>
            <w:r>
              <w:rPr>
                <w:lang w:eastAsia="zh-CN"/>
              </w:rPr>
              <w:t>C204</w:t>
            </w:r>
            <w:r w:rsidRPr="002756C1">
              <w:rPr>
                <w:lang w:eastAsia="zh-CN"/>
              </w:rPr>
              <w:tab/>
              <w:t>IF A.4.3.2-1/48 AND A.4.3.2-1/</w:t>
            </w:r>
            <w:r>
              <w:rPr>
                <w:lang w:eastAsia="zh-CN"/>
              </w:rPr>
              <w:t>96</w:t>
            </w:r>
            <w:r w:rsidRPr="002756C1">
              <w:rPr>
                <w:lang w:eastAsia="zh-CN"/>
              </w:rPr>
              <w:t xml:space="preserve"> THEN R ELSE N/A</w:t>
            </w:r>
          </w:p>
        </w:tc>
      </w:tr>
      <w:tr w:rsidR="004A79F8" w:rsidRPr="00710851" w14:paraId="149F6AA9"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81B8E8" w14:textId="77777777" w:rsidR="004A79F8" w:rsidRPr="00710851" w:rsidRDefault="004A79F8" w:rsidP="00C06C04">
            <w:pPr>
              <w:pStyle w:val="TAN"/>
              <w:rPr>
                <w:lang w:eastAsia="zh-CN"/>
              </w:rPr>
            </w:pPr>
            <w:r>
              <w:rPr>
                <w:lang w:eastAsia="zh-CN"/>
              </w:rPr>
              <w:t>C205</w:t>
            </w:r>
            <w:r w:rsidRPr="002756C1">
              <w:rPr>
                <w:lang w:eastAsia="zh-CN"/>
              </w:rPr>
              <w:tab/>
              <w:t>IF A.4.3.2-1/48 AND A.4.3.2-1/</w:t>
            </w:r>
            <w:r>
              <w:rPr>
                <w:lang w:eastAsia="zh-CN"/>
              </w:rPr>
              <w:t>97</w:t>
            </w:r>
            <w:r w:rsidRPr="002756C1">
              <w:rPr>
                <w:lang w:eastAsia="zh-CN"/>
              </w:rPr>
              <w:t xml:space="preserve"> THEN R ELSE N/A</w:t>
            </w:r>
          </w:p>
        </w:tc>
      </w:tr>
      <w:tr w:rsidR="004A79F8" w:rsidRPr="00710851" w14:paraId="1548E4F2"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CB88B8" w14:textId="77777777" w:rsidR="004A79F8" w:rsidRPr="00710851" w:rsidRDefault="004A79F8" w:rsidP="00C06C04">
            <w:pPr>
              <w:pStyle w:val="TAN"/>
              <w:rPr>
                <w:lang w:eastAsia="zh-CN"/>
              </w:rPr>
            </w:pPr>
            <w:r>
              <w:rPr>
                <w:lang w:eastAsia="zh-CN"/>
              </w:rPr>
              <w:t>C206</w:t>
            </w:r>
            <w:r w:rsidRPr="002756C1">
              <w:rPr>
                <w:lang w:eastAsia="zh-CN"/>
              </w:rPr>
              <w:tab/>
              <w:t>IF A.4.3.2-1/48 AND ((A.4.3.2-1/</w:t>
            </w:r>
            <w:r>
              <w:rPr>
                <w:lang w:eastAsia="zh-CN"/>
              </w:rPr>
              <w:t>96</w:t>
            </w:r>
            <w:r w:rsidRPr="002756C1">
              <w:rPr>
                <w:lang w:eastAsia="zh-CN"/>
              </w:rPr>
              <w:t xml:space="preserve"> AND A.4.3.2-1/</w:t>
            </w:r>
            <w:r>
              <w:rPr>
                <w:lang w:eastAsia="zh-CN"/>
              </w:rPr>
              <w:t>98</w:t>
            </w:r>
            <w:r w:rsidRPr="002756C1">
              <w:rPr>
                <w:lang w:eastAsia="zh-CN"/>
              </w:rPr>
              <w:t xml:space="preserve"> AND A.4.3.2-1/</w:t>
            </w:r>
            <w:r>
              <w:rPr>
                <w:lang w:eastAsia="zh-CN"/>
              </w:rPr>
              <w:t>100</w:t>
            </w:r>
            <w:r w:rsidRPr="002756C1">
              <w:rPr>
                <w:lang w:eastAsia="zh-CN"/>
              </w:rPr>
              <w:t>) OR (A.4.3.2-1/</w:t>
            </w:r>
            <w:r>
              <w:rPr>
                <w:lang w:eastAsia="zh-CN"/>
              </w:rPr>
              <w:t>97</w:t>
            </w:r>
            <w:r w:rsidRPr="002756C1">
              <w:rPr>
                <w:lang w:eastAsia="zh-CN"/>
              </w:rPr>
              <w:t xml:space="preserve"> AND A.4.3.2-1/</w:t>
            </w:r>
            <w:r>
              <w:rPr>
                <w:lang w:eastAsia="zh-CN"/>
              </w:rPr>
              <w:t>99</w:t>
            </w:r>
            <w:r w:rsidRPr="002756C1">
              <w:rPr>
                <w:lang w:eastAsia="zh-CN"/>
              </w:rPr>
              <w:t xml:space="preserve"> AND A.4.3.2-1/</w:t>
            </w:r>
            <w:r>
              <w:rPr>
                <w:lang w:eastAsia="zh-CN"/>
              </w:rPr>
              <w:t>101</w:t>
            </w:r>
            <w:r w:rsidRPr="002756C1">
              <w:rPr>
                <w:lang w:eastAsia="zh-CN"/>
              </w:rPr>
              <w:t>)) THEN R ELSE N/A</w:t>
            </w:r>
          </w:p>
        </w:tc>
      </w:tr>
      <w:tr w:rsidR="004A79F8" w:rsidRPr="00710851" w14:paraId="64497F8C"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83D32F" w14:textId="77777777" w:rsidR="004A79F8" w:rsidRPr="00710851" w:rsidRDefault="004A79F8" w:rsidP="00C06C04">
            <w:pPr>
              <w:pStyle w:val="TAN"/>
              <w:rPr>
                <w:lang w:eastAsia="zh-CN"/>
              </w:rPr>
            </w:pPr>
            <w:r>
              <w:rPr>
                <w:lang w:eastAsia="zh-CN"/>
              </w:rPr>
              <w:t>C207</w:t>
            </w:r>
            <w:r w:rsidRPr="002756C1">
              <w:rPr>
                <w:lang w:eastAsia="zh-CN"/>
              </w:rPr>
              <w:tab/>
              <w:t>IF A.4.3.2-1/48 AND ((A.4.3.2-1/</w:t>
            </w:r>
            <w:r>
              <w:rPr>
                <w:lang w:eastAsia="zh-CN"/>
              </w:rPr>
              <w:t>96</w:t>
            </w:r>
            <w:r w:rsidRPr="002756C1">
              <w:rPr>
                <w:lang w:eastAsia="zh-CN"/>
              </w:rPr>
              <w:t xml:space="preserve"> AND A.4.3.2-1/</w:t>
            </w:r>
            <w:r>
              <w:rPr>
                <w:lang w:eastAsia="zh-CN"/>
              </w:rPr>
              <w:t>98</w:t>
            </w:r>
            <w:r w:rsidRPr="002756C1">
              <w:rPr>
                <w:lang w:eastAsia="zh-CN"/>
              </w:rPr>
              <w:t xml:space="preserve"> AND A.4.3.2-1/</w:t>
            </w:r>
            <w:r>
              <w:rPr>
                <w:lang w:eastAsia="zh-CN"/>
              </w:rPr>
              <w:t>100</w:t>
            </w:r>
            <w:r w:rsidRPr="002756C1">
              <w:rPr>
                <w:lang w:eastAsia="zh-CN"/>
              </w:rPr>
              <w:t xml:space="preserve"> AND A.4.3.2-1/</w:t>
            </w:r>
            <w:r>
              <w:rPr>
                <w:lang w:eastAsia="zh-CN"/>
              </w:rPr>
              <w:t>102</w:t>
            </w:r>
            <w:r w:rsidRPr="002756C1">
              <w:rPr>
                <w:lang w:eastAsia="zh-CN"/>
              </w:rPr>
              <w:t>) OR (A.4.3.2-1/</w:t>
            </w:r>
            <w:r>
              <w:rPr>
                <w:lang w:eastAsia="zh-CN"/>
              </w:rPr>
              <w:t>97</w:t>
            </w:r>
            <w:r w:rsidRPr="002756C1">
              <w:rPr>
                <w:lang w:eastAsia="zh-CN"/>
              </w:rPr>
              <w:t xml:space="preserve"> AND A.4.3.2-1/</w:t>
            </w:r>
            <w:r>
              <w:rPr>
                <w:lang w:eastAsia="zh-CN"/>
              </w:rPr>
              <w:t>99</w:t>
            </w:r>
            <w:r w:rsidRPr="002756C1">
              <w:rPr>
                <w:lang w:eastAsia="zh-CN"/>
              </w:rPr>
              <w:t xml:space="preserve"> AND A.4.3.2-1/</w:t>
            </w:r>
            <w:r>
              <w:rPr>
                <w:lang w:eastAsia="zh-CN"/>
              </w:rPr>
              <w:t>101</w:t>
            </w:r>
            <w:r w:rsidRPr="002756C1">
              <w:rPr>
                <w:lang w:eastAsia="zh-CN"/>
              </w:rPr>
              <w:t xml:space="preserve"> AND A.4.3.2-1/</w:t>
            </w:r>
            <w:r>
              <w:rPr>
                <w:lang w:eastAsia="zh-CN"/>
              </w:rPr>
              <w:t>103</w:t>
            </w:r>
            <w:r w:rsidRPr="002756C1">
              <w:rPr>
                <w:lang w:eastAsia="zh-CN"/>
              </w:rPr>
              <w:t>)) THEN R ELSE N/A</w:t>
            </w:r>
          </w:p>
        </w:tc>
      </w:tr>
      <w:tr w:rsidR="004A79F8" w:rsidRPr="000F6278" w14:paraId="11553514"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AF1704" w14:textId="77777777" w:rsidR="004A79F8" w:rsidRPr="000F6278" w:rsidRDefault="004A79F8" w:rsidP="00C06C04">
            <w:pPr>
              <w:pStyle w:val="TAN"/>
              <w:ind w:left="805" w:hanging="805"/>
            </w:pPr>
            <w:r w:rsidRPr="000F6278">
              <w:t>NOTE 1:</w:t>
            </w:r>
            <w:r w:rsidRPr="000F6278">
              <w:tab/>
            </w:r>
            <w:proofErr w:type="spellStart"/>
            <w:r>
              <w:t>C</w:t>
            </w:r>
            <w:r w:rsidRPr="000F6278">
              <w:t>xx</w:t>
            </w:r>
            <w:r w:rsidRPr="000F6278">
              <w:rPr>
                <w:rFonts w:eastAsia="SimSun"/>
                <w:lang w:eastAsia="zh-CN"/>
              </w:rPr>
              <w:t>x</w:t>
            </w:r>
            <w:proofErr w:type="spellEnd"/>
            <w:r w:rsidRPr="000F6278">
              <w:t xml:space="preserve"> applicability is defined for </w:t>
            </w:r>
            <w:r w:rsidRPr="000F6278">
              <w:rPr>
                <w:rFonts w:eastAsia="SimSun"/>
              </w:rPr>
              <w:t>enhanced type 1 receiver for NR</w:t>
            </w:r>
            <w:r w:rsidRPr="000F6278">
              <w:t xml:space="preserve"> related tests (A.4.3.9-1/1).</w:t>
            </w:r>
          </w:p>
          <w:p w14:paraId="4212E9A4" w14:textId="77777777" w:rsidR="004A79F8" w:rsidRPr="000F6278" w:rsidRDefault="004A79F8" w:rsidP="00C06C04">
            <w:pPr>
              <w:pStyle w:val="TAN"/>
              <w:ind w:left="805" w:hanging="805"/>
              <w:rPr>
                <w:bCs/>
                <w:iCs/>
              </w:rPr>
            </w:pPr>
            <w:r w:rsidRPr="000F6278">
              <w:t>NOTE 2:</w:t>
            </w:r>
            <w:r w:rsidRPr="000F6278">
              <w:tab/>
            </w:r>
            <w:proofErr w:type="spellStart"/>
            <w:r w:rsidRPr="000F6278">
              <w:t>Cxxx</w:t>
            </w:r>
            <w:r w:rsidRPr="000F6278">
              <w:rPr>
                <w:rFonts w:eastAsia="SimSun"/>
                <w:lang w:eastAsia="zh-CN"/>
              </w:rPr>
              <w:t>y</w:t>
            </w:r>
            <w:proofErr w:type="spellEnd"/>
            <w:r w:rsidRPr="000F6278">
              <w:t xml:space="preserve"> applicability is defined for </w:t>
            </w:r>
            <w:r w:rsidRPr="000F6278">
              <w:rPr>
                <w:bCs/>
                <w:iCs/>
              </w:rPr>
              <w:t xml:space="preserve">alternative additional DMRS position for co-existence with LTE CRS </w:t>
            </w:r>
            <w:r w:rsidRPr="000F6278">
              <w:t>related</w:t>
            </w:r>
            <w:r w:rsidRPr="000F6278">
              <w:rPr>
                <w:bCs/>
                <w:iCs/>
              </w:rPr>
              <w:t xml:space="preserve"> tests (</w:t>
            </w:r>
            <w:r w:rsidRPr="000F6278">
              <w:t>A.4.3.2-1/20</w:t>
            </w:r>
            <w:r w:rsidRPr="000F6278">
              <w:rPr>
                <w:bCs/>
                <w:iCs/>
              </w:rPr>
              <w:t>).</w:t>
            </w:r>
          </w:p>
          <w:p w14:paraId="6A9A15B6" w14:textId="77777777" w:rsidR="004A79F8" w:rsidRDefault="004A79F8" w:rsidP="00C06C04">
            <w:pPr>
              <w:pStyle w:val="TAN"/>
              <w:ind w:left="805" w:hanging="805"/>
              <w:rPr>
                <w:bCs/>
                <w:iCs/>
                <w:lang w:val="fr-FR" w:eastAsia="fr-FR"/>
              </w:rPr>
            </w:pPr>
            <w:r w:rsidRPr="000F6278">
              <w:rPr>
                <w:bCs/>
                <w:iCs/>
              </w:rPr>
              <w:t>NOTE 3:</w:t>
            </w:r>
            <w:r w:rsidRPr="000F6278">
              <w:rPr>
                <w:bCs/>
                <w:iCs/>
              </w:rPr>
              <w:tab/>
            </w:r>
            <w:proofErr w:type="spellStart"/>
            <w:r w:rsidRPr="000F6278">
              <w:rPr>
                <w:bCs/>
                <w:iCs/>
              </w:rPr>
              <w:t>Cxxx</w:t>
            </w:r>
            <w:r w:rsidRPr="000F6278">
              <w:rPr>
                <w:rFonts w:eastAsia="SimSun"/>
                <w:bCs/>
                <w:iCs/>
                <w:lang w:eastAsia="zh-CN"/>
              </w:rPr>
              <w:t>z</w:t>
            </w:r>
            <w:proofErr w:type="spellEnd"/>
            <w:r w:rsidRPr="000F6278">
              <w:rPr>
                <w:bCs/>
                <w:iCs/>
              </w:rPr>
              <w:t xml:space="preserve"> applicability is defined for modified MPR behaviour related test (</w:t>
            </w:r>
            <w:r w:rsidRPr="000F6278">
              <w:t>A.4.3.2-1/25</w:t>
            </w:r>
            <w:r w:rsidRPr="000F6278">
              <w:rPr>
                <w:bCs/>
                <w:iCs/>
              </w:rPr>
              <w:t>).</w:t>
            </w:r>
          </w:p>
          <w:p w14:paraId="343FDEDB" w14:textId="77777777" w:rsidR="004A79F8" w:rsidRPr="000F6278" w:rsidRDefault="004A79F8" w:rsidP="00C06C04">
            <w:pPr>
              <w:pStyle w:val="TAN"/>
              <w:ind w:left="805" w:hanging="805"/>
              <w:rPr>
                <w:lang w:eastAsia="zh-CN"/>
              </w:rPr>
            </w:pPr>
            <w:r>
              <w:rPr>
                <w:bCs/>
                <w:iCs/>
                <w:lang w:val="fr-FR" w:eastAsia="fr-FR"/>
              </w:rPr>
              <w:t xml:space="preserve">NOTE </w:t>
            </w:r>
            <w:proofErr w:type="gramStart"/>
            <w:r>
              <w:rPr>
                <w:bCs/>
                <w:iCs/>
                <w:lang w:val="fr-FR" w:eastAsia="fr-FR"/>
              </w:rPr>
              <w:t>4:</w:t>
            </w:r>
            <w:proofErr w:type="gramEnd"/>
            <w:r>
              <w:rPr>
                <w:bCs/>
                <w:iCs/>
                <w:lang w:val="fr-FR" w:eastAsia="fr-FR"/>
              </w:rPr>
              <w:tab/>
            </w:r>
            <w:proofErr w:type="spellStart"/>
            <w:r>
              <w:rPr>
                <w:bCs/>
                <w:iCs/>
                <w:lang w:val="fr-FR" w:eastAsia="fr-FR"/>
              </w:rPr>
              <w:t>Cxxxw</w:t>
            </w:r>
            <w:proofErr w:type="spellEnd"/>
            <w:r>
              <w:rPr>
                <w:bCs/>
                <w:iCs/>
                <w:lang w:val="fr-FR" w:eastAsia="fr-FR"/>
              </w:rPr>
              <w:t xml:space="preserve"> </w:t>
            </w:r>
            <w:proofErr w:type="spellStart"/>
            <w:r>
              <w:rPr>
                <w:bCs/>
                <w:iCs/>
                <w:lang w:val="fr-FR" w:eastAsia="fr-FR"/>
              </w:rPr>
              <w:t>applicability</w:t>
            </w:r>
            <w:proofErr w:type="spellEnd"/>
            <w:r>
              <w:rPr>
                <w:bCs/>
                <w:iCs/>
                <w:lang w:val="fr-FR" w:eastAsia="fr-FR"/>
              </w:rPr>
              <w:t xml:space="preserve"> </w:t>
            </w:r>
            <w:proofErr w:type="spellStart"/>
            <w:r>
              <w:rPr>
                <w:bCs/>
                <w:iCs/>
                <w:lang w:val="fr-FR" w:eastAsia="fr-FR"/>
              </w:rPr>
              <w:t>is</w:t>
            </w:r>
            <w:proofErr w:type="spellEnd"/>
            <w:r>
              <w:rPr>
                <w:bCs/>
                <w:iCs/>
                <w:lang w:val="fr-FR" w:eastAsia="fr-FR"/>
              </w:rPr>
              <w:t xml:space="preserve"> </w:t>
            </w:r>
            <w:proofErr w:type="spellStart"/>
            <w:r>
              <w:rPr>
                <w:bCs/>
                <w:iCs/>
                <w:lang w:val="fr-FR" w:eastAsia="fr-FR"/>
              </w:rPr>
              <w:t>defined</w:t>
            </w:r>
            <w:proofErr w:type="spellEnd"/>
            <w:r>
              <w:rPr>
                <w:bCs/>
                <w:iCs/>
                <w:lang w:val="fr-FR" w:eastAsia="fr-FR"/>
              </w:rPr>
              <w:t xml:space="preserve"> for </w:t>
            </w:r>
            <w:proofErr w:type="spellStart"/>
            <w:r>
              <w:rPr>
                <w:bCs/>
                <w:iCs/>
                <w:lang w:val="fr-FR" w:eastAsia="fr-FR"/>
              </w:rPr>
              <w:t>mpr</w:t>
            </w:r>
            <w:proofErr w:type="spellEnd"/>
            <w:r>
              <w:rPr>
                <w:bCs/>
                <w:iCs/>
                <w:lang w:val="fr-FR" w:eastAsia="fr-FR"/>
              </w:rPr>
              <w:t xml:space="preserve"> Power Boost </w:t>
            </w:r>
            <w:proofErr w:type="spellStart"/>
            <w:r>
              <w:rPr>
                <w:bCs/>
                <w:iCs/>
                <w:lang w:val="fr-FR" w:eastAsia="fr-FR"/>
              </w:rPr>
              <w:t>related</w:t>
            </w:r>
            <w:proofErr w:type="spellEnd"/>
            <w:r>
              <w:rPr>
                <w:bCs/>
                <w:iCs/>
                <w:lang w:val="fr-FR" w:eastAsia="fr-FR"/>
              </w:rPr>
              <w:t xml:space="preserve"> test (</w:t>
            </w:r>
            <w:r>
              <w:rPr>
                <w:lang w:val="fr-FR" w:eastAsia="fr-FR"/>
              </w:rPr>
              <w:t>A.4.3.2-1/38</w:t>
            </w:r>
            <w:r>
              <w:rPr>
                <w:bCs/>
                <w:iCs/>
                <w:lang w:val="fr-FR" w:eastAsia="fr-FR"/>
              </w:rPr>
              <w:t>).</w:t>
            </w:r>
          </w:p>
        </w:tc>
      </w:tr>
    </w:tbl>
    <w:p w14:paraId="461582C2" w14:textId="32434E10" w:rsidR="00C65B70" w:rsidRDefault="00C65B70" w:rsidP="00443B15">
      <w:pPr>
        <w:rPr>
          <w:b/>
          <w:bCs/>
          <w:noProof/>
          <w:color w:val="FF0000"/>
          <w:sz w:val="30"/>
          <w:szCs w:val="30"/>
        </w:rPr>
      </w:pPr>
    </w:p>
    <w:p w14:paraId="5B167D13" w14:textId="08C923C3" w:rsidR="000A45A9" w:rsidRDefault="000A45A9" w:rsidP="00443B15">
      <w:pPr>
        <w:rPr>
          <w:b/>
          <w:bCs/>
          <w:noProof/>
          <w:color w:val="FF0000"/>
          <w:sz w:val="30"/>
          <w:szCs w:val="30"/>
        </w:rPr>
      </w:pPr>
    </w:p>
    <w:p w14:paraId="276DABDC" w14:textId="3566DD5B" w:rsidR="000A45A9" w:rsidRDefault="000A45A9" w:rsidP="00443B15">
      <w:pPr>
        <w:rPr>
          <w:b/>
          <w:bCs/>
          <w:noProof/>
          <w:color w:val="FF0000"/>
          <w:sz w:val="30"/>
          <w:szCs w:val="30"/>
        </w:rPr>
      </w:pPr>
    </w:p>
    <w:p w14:paraId="4646BC02" w14:textId="22A76B4D" w:rsidR="000A45A9" w:rsidRDefault="000A45A9" w:rsidP="00443B15">
      <w:pPr>
        <w:rPr>
          <w:b/>
          <w:bCs/>
          <w:noProof/>
          <w:color w:val="FF0000"/>
          <w:sz w:val="30"/>
          <w:szCs w:val="30"/>
        </w:rPr>
      </w:pPr>
    </w:p>
    <w:p w14:paraId="0BCC22E5" w14:textId="31636E54" w:rsidR="000A45A9" w:rsidRDefault="000A45A9" w:rsidP="00443B15">
      <w:pPr>
        <w:rPr>
          <w:b/>
          <w:bCs/>
          <w:noProof/>
          <w:color w:val="FF0000"/>
          <w:sz w:val="30"/>
          <w:szCs w:val="30"/>
        </w:rPr>
      </w:pPr>
    </w:p>
    <w:p w14:paraId="4E8C5CC3" w14:textId="79CF9348" w:rsidR="000A45A9" w:rsidRDefault="000A45A9" w:rsidP="00443B15">
      <w:pPr>
        <w:rPr>
          <w:b/>
          <w:bCs/>
          <w:noProof/>
          <w:color w:val="FF0000"/>
          <w:sz w:val="30"/>
          <w:szCs w:val="30"/>
        </w:rPr>
      </w:pPr>
    </w:p>
    <w:p w14:paraId="2B522752" w14:textId="09BB3980" w:rsidR="000A45A9" w:rsidRDefault="000A45A9" w:rsidP="00443B15">
      <w:pPr>
        <w:rPr>
          <w:b/>
          <w:bCs/>
          <w:noProof/>
          <w:color w:val="FF0000"/>
          <w:sz w:val="30"/>
          <w:szCs w:val="30"/>
        </w:rPr>
      </w:pPr>
    </w:p>
    <w:p w14:paraId="6E99ACA1" w14:textId="1880811F" w:rsidR="000A45A9" w:rsidRDefault="000A45A9" w:rsidP="00443B15">
      <w:pPr>
        <w:rPr>
          <w:b/>
          <w:bCs/>
          <w:noProof/>
          <w:color w:val="FF0000"/>
          <w:sz w:val="30"/>
          <w:szCs w:val="30"/>
        </w:rPr>
      </w:pPr>
    </w:p>
    <w:p w14:paraId="14E633A4" w14:textId="5E57E8F4" w:rsidR="000A45A9" w:rsidRDefault="000A45A9" w:rsidP="00443B15">
      <w:pPr>
        <w:rPr>
          <w:b/>
          <w:bCs/>
          <w:noProof/>
          <w:color w:val="FF0000"/>
          <w:sz w:val="30"/>
          <w:szCs w:val="30"/>
        </w:rPr>
      </w:pPr>
    </w:p>
    <w:p w14:paraId="6D90B254" w14:textId="63162A9D" w:rsidR="000A45A9" w:rsidRDefault="000A45A9" w:rsidP="00443B15">
      <w:pPr>
        <w:rPr>
          <w:b/>
          <w:bCs/>
          <w:noProof/>
          <w:color w:val="FF0000"/>
          <w:sz w:val="30"/>
          <w:szCs w:val="30"/>
        </w:rPr>
      </w:pPr>
    </w:p>
    <w:p w14:paraId="646DAAAA" w14:textId="5E392F98" w:rsidR="000A45A9" w:rsidRDefault="000A45A9" w:rsidP="00443B15">
      <w:pPr>
        <w:rPr>
          <w:b/>
          <w:bCs/>
          <w:noProof/>
          <w:color w:val="FF0000"/>
          <w:sz w:val="30"/>
          <w:szCs w:val="30"/>
        </w:rPr>
      </w:pPr>
    </w:p>
    <w:p w14:paraId="52E3D361" w14:textId="0930FF11" w:rsidR="000A45A9" w:rsidRDefault="000A45A9" w:rsidP="00443B15">
      <w:pPr>
        <w:rPr>
          <w:b/>
          <w:bCs/>
          <w:noProof/>
          <w:color w:val="FF0000"/>
          <w:sz w:val="30"/>
          <w:szCs w:val="30"/>
        </w:rPr>
      </w:pPr>
    </w:p>
    <w:p w14:paraId="37B5E5F3" w14:textId="58436CA6" w:rsidR="000A45A9" w:rsidRDefault="000A45A9" w:rsidP="00443B15">
      <w:pPr>
        <w:rPr>
          <w:b/>
          <w:bCs/>
          <w:noProof/>
          <w:color w:val="FF0000"/>
          <w:sz w:val="30"/>
          <w:szCs w:val="30"/>
        </w:rPr>
      </w:pPr>
    </w:p>
    <w:p w14:paraId="2DAC002F" w14:textId="3A8FE9C9" w:rsidR="000A45A9" w:rsidRDefault="000A45A9" w:rsidP="00443B15">
      <w:pPr>
        <w:rPr>
          <w:b/>
          <w:bCs/>
          <w:noProof/>
          <w:color w:val="FF0000"/>
          <w:sz w:val="30"/>
          <w:szCs w:val="30"/>
        </w:rPr>
      </w:pPr>
    </w:p>
    <w:p w14:paraId="3E088E46" w14:textId="77777777" w:rsidR="000A45A9" w:rsidRDefault="000A45A9" w:rsidP="00443B15">
      <w:pPr>
        <w:rPr>
          <w:b/>
          <w:bCs/>
          <w:noProof/>
          <w:color w:val="FF0000"/>
          <w:sz w:val="30"/>
          <w:szCs w:val="30"/>
        </w:rPr>
      </w:pPr>
    </w:p>
    <w:p w14:paraId="28DF555E" w14:textId="1ADAC4B4" w:rsidR="00C65B70" w:rsidRDefault="00C65B70" w:rsidP="00443B15">
      <w:pPr>
        <w:rPr>
          <w:b/>
          <w:bCs/>
          <w:noProof/>
          <w:color w:val="FF0000"/>
          <w:sz w:val="30"/>
          <w:szCs w:val="30"/>
        </w:rPr>
      </w:pPr>
    </w:p>
    <w:p w14:paraId="55B8E0CA" w14:textId="77777777" w:rsidR="00C65B70" w:rsidRDefault="00C65B70" w:rsidP="00443B15">
      <w:pPr>
        <w:rPr>
          <w:b/>
          <w:bCs/>
          <w:noProof/>
          <w:color w:val="FF0000"/>
          <w:sz w:val="30"/>
          <w:szCs w:val="30"/>
        </w:rPr>
      </w:pPr>
    </w:p>
    <w:p w14:paraId="1692361D" w14:textId="45C695D3" w:rsidR="00C65B70" w:rsidRDefault="00C65B70" w:rsidP="00443B15">
      <w:pPr>
        <w:rPr>
          <w:b/>
          <w:bCs/>
          <w:noProof/>
          <w:color w:val="FF0000"/>
          <w:sz w:val="30"/>
          <w:szCs w:val="30"/>
        </w:rPr>
      </w:pPr>
    </w:p>
    <w:p w14:paraId="6E6E979E" w14:textId="2438F266" w:rsidR="00C65B70" w:rsidRDefault="00C65B70" w:rsidP="00443B15">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5F301370" w14:textId="77777777" w:rsidR="00A2510A" w:rsidRPr="000F6278" w:rsidRDefault="00A2510A" w:rsidP="00A2510A">
      <w:pPr>
        <w:pStyle w:val="Heading2"/>
      </w:pPr>
      <w:bookmarkStart w:id="48" w:name="_Toc20936811"/>
      <w:bookmarkStart w:id="49" w:name="_Toc36713257"/>
      <w:bookmarkStart w:id="50" w:name="_Toc36713660"/>
      <w:bookmarkStart w:id="51" w:name="_Toc52217973"/>
      <w:bookmarkStart w:id="52" w:name="_Toc58499585"/>
      <w:bookmarkStart w:id="53" w:name="_Toc68538442"/>
      <w:bookmarkStart w:id="54" w:name="_Toc75510025"/>
      <w:bookmarkStart w:id="55" w:name="_Toc90971503"/>
      <w:bookmarkStart w:id="56" w:name="_Toc100158411"/>
      <w:bookmarkStart w:id="57" w:name="_Toc106878163"/>
      <w:r w:rsidRPr="000F6278">
        <w:t>4.2</w:t>
      </w:r>
      <w:r w:rsidRPr="000F6278">
        <w:tab/>
        <w:t>RRM conformance test cases</w:t>
      </w:r>
      <w:bookmarkEnd w:id="48"/>
      <w:bookmarkEnd w:id="49"/>
      <w:bookmarkEnd w:id="50"/>
      <w:bookmarkEnd w:id="51"/>
      <w:bookmarkEnd w:id="52"/>
      <w:bookmarkEnd w:id="53"/>
      <w:bookmarkEnd w:id="54"/>
      <w:bookmarkEnd w:id="55"/>
      <w:bookmarkEnd w:id="56"/>
      <w:bookmarkEnd w:id="57"/>
    </w:p>
    <w:p w14:paraId="52669570" w14:textId="77777777" w:rsidR="00A2510A" w:rsidRPr="000F6278" w:rsidRDefault="00A2510A" w:rsidP="00A2510A">
      <w:pPr>
        <w:spacing w:after="0"/>
        <w:rPr>
          <w:rFonts w:ascii="Arial" w:hAnsi="Arial"/>
          <w:b/>
        </w:rPr>
        <w:sectPr w:rsidR="00A2510A" w:rsidRPr="000F6278" w:rsidSect="000A45A9">
          <w:footnotePr>
            <w:numRestart w:val="eachSect"/>
          </w:footnotePr>
          <w:pgSz w:w="11907" w:h="16840"/>
          <w:pgMar w:top="1411" w:right="1138" w:bottom="1138" w:left="1138" w:header="567" w:footer="567" w:gutter="0"/>
          <w:cols w:space="720"/>
          <w:docGrid w:linePitch="272"/>
        </w:sectPr>
      </w:pPr>
    </w:p>
    <w:p w14:paraId="447FDD27" w14:textId="77777777" w:rsidR="00A2510A" w:rsidRPr="000F6278" w:rsidRDefault="00A2510A" w:rsidP="00A2510A">
      <w:pPr>
        <w:pStyle w:val="TH"/>
      </w:pPr>
      <w:bookmarkStart w:id="58" w:name="_Hlk68461152"/>
      <w:r w:rsidRPr="000F6278">
        <w:lastRenderedPageBreak/>
        <w:t>Table 4.2-1</w:t>
      </w:r>
      <w:bookmarkEnd w:id="58"/>
      <w:r w:rsidRPr="000F6278">
        <w:t>: Applicability of RRM EN-DC FR1 conformance test cases, ref. TS 38.533 [5]</w:t>
      </w:r>
    </w:p>
    <w:tbl>
      <w:tblPr>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144"/>
        <w:gridCol w:w="33"/>
        <w:gridCol w:w="4507"/>
        <w:gridCol w:w="33"/>
        <w:gridCol w:w="821"/>
        <w:gridCol w:w="33"/>
        <w:gridCol w:w="1094"/>
        <w:gridCol w:w="33"/>
        <w:gridCol w:w="12"/>
        <w:gridCol w:w="3073"/>
        <w:gridCol w:w="33"/>
        <w:gridCol w:w="2191"/>
        <w:gridCol w:w="1369"/>
      </w:tblGrid>
      <w:tr w:rsidR="00A2510A" w:rsidRPr="000F6278" w14:paraId="15D3BB8E" w14:textId="77777777" w:rsidTr="00C06C04">
        <w:trPr>
          <w:gridBefore w:val="1"/>
          <w:wBefore w:w="33" w:type="dxa"/>
          <w:tblHeader/>
          <w:jc w:val="center"/>
        </w:trPr>
        <w:tc>
          <w:tcPr>
            <w:tcW w:w="1177" w:type="dxa"/>
            <w:gridSpan w:val="2"/>
            <w:tcBorders>
              <w:top w:val="single" w:sz="4" w:space="0" w:color="auto"/>
              <w:left w:val="single" w:sz="4" w:space="0" w:color="auto"/>
              <w:bottom w:val="nil"/>
              <w:right w:val="single" w:sz="4" w:space="0" w:color="auto"/>
            </w:tcBorders>
            <w:hideMark/>
          </w:tcPr>
          <w:p w14:paraId="7853F77B" w14:textId="77777777" w:rsidR="00A2510A" w:rsidRPr="000F6278" w:rsidRDefault="00A2510A" w:rsidP="00C06C04">
            <w:pPr>
              <w:pStyle w:val="TAH"/>
            </w:pPr>
            <w:r w:rsidRPr="000F6278">
              <w:lastRenderedPageBreak/>
              <w:t>Clause</w:t>
            </w:r>
          </w:p>
        </w:tc>
        <w:tc>
          <w:tcPr>
            <w:tcW w:w="4540" w:type="dxa"/>
            <w:gridSpan w:val="2"/>
            <w:tcBorders>
              <w:top w:val="single" w:sz="4" w:space="0" w:color="auto"/>
              <w:left w:val="single" w:sz="4" w:space="0" w:color="auto"/>
              <w:bottom w:val="nil"/>
              <w:right w:val="single" w:sz="4" w:space="0" w:color="auto"/>
            </w:tcBorders>
            <w:hideMark/>
          </w:tcPr>
          <w:p w14:paraId="484A337A" w14:textId="77777777" w:rsidR="00A2510A" w:rsidRPr="000F6278" w:rsidRDefault="00A2510A" w:rsidP="00C06C04">
            <w:pPr>
              <w:pStyle w:val="TAH"/>
            </w:pPr>
            <w:r w:rsidRPr="000F6278">
              <w:t>TC Title</w:t>
            </w:r>
          </w:p>
        </w:tc>
        <w:tc>
          <w:tcPr>
            <w:tcW w:w="854" w:type="dxa"/>
            <w:gridSpan w:val="2"/>
            <w:tcBorders>
              <w:top w:val="single" w:sz="4" w:space="0" w:color="auto"/>
              <w:left w:val="single" w:sz="4" w:space="0" w:color="auto"/>
              <w:bottom w:val="nil"/>
              <w:right w:val="single" w:sz="4" w:space="0" w:color="auto"/>
            </w:tcBorders>
            <w:hideMark/>
          </w:tcPr>
          <w:p w14:paraId="61A5AAA8" w14:textId="77777777" w:rsidR="00A2510A" w:rsidRPr="000F6278" w:rsidRDefault="00A2510A" w:rsidP="00C06C04">
            <w:pPr>
              <w:pStyle w:val="TAH"/>
            </w:pPr>
            <w:r w:rsidRPr="000F6278">
              <w:t>Release</w:t>
            </w:r>
          </w:p>
        </w:tc>
        <w:tc>
          <w:tcPr>
            <w:tcW w:w="4245" w:type="dxa"/>
            <w:gridSpan w:val="5"/>
            <w:tcBorders>
              <w:top w:val="single" w:sz="4" w:space="0" w:color="auto"/>
              <w:left w:val="single" w:sz="4" w:space="0" w:color="auto"/>
              <w:bottom w:val="single" w:sz="4" w:space="0" w:color="auto"/>
              <w:right w:val="single" w:sz="4" w:space="0" w:color="auto"/>
            </w:tcBorders>
            <w:hideMark/>
          </w:tcPr>
          <w:p w14:paraId="2B90D8FB" w14:textId="77777777" w:rsidR="00A2510A" w:rsidRPr="000F6278" w:rsidRDefault="00A2510A" w:rsidP="00C06C04">
            <w:pPr>
              <w:pStyle w:val="TAH"/>
            </w:pPr>
            <w:r w:rsidRPr="000F6278">
              <w:t>Applicability</w:t>
            </w:r>
          </w:p>
        </w:tc>
        <w:tc>
          <w:tcPr>
            <w:tcW w:w="2191" w:type="dxa"/>
            <w:tcBorders>
              <w:top w:val="single" w:sz="4" w:space="0" w:color="auto"/>
              <w:left w:val="single" w:sz="4" w:space="0" w:color="auto"/>
              <w:bottom w:val="nil"/>
              <w:right w:val="single" w:sz="4" w:space="0" w:color="auto"/>
            </w:tcBorders>
            <w:hideMark/>
          </w:tcPr>
          <w:p w14:paraId="6EE0E8E0" w14:textId="77777777" w:rsidR="00A2510A" w:rsidRPr="000F6278" w:rsidRDefault="00A2510A" w:rsidP="00C06C04">
            <w:pPr>
              <w:pStyle w:val="TAH"/>
            </w:pPr>
            <w:r w:rsidRPr="000F6278">
              <w:t>Additional Information</w:t>
            </w:r>
          </w:p>
        </w:tc>
        <w:tc>
          <w:tcPr>
            <w:tcW w:w="1369" w:type="dxa"/>
            <w:tcBorders>
              <w:top w:val="single" w:sz="4" w:space="0" w:color="auto"/>
              <w:left w:val="single" w:sz="4" w:space="0" w:color="auto"/>
              <w:bottom w:val="nil"/>
              <w:right w:val="single" w:sz="4" w:space="0" w:color="auto"/>
            </w:tcBorders>
            <w:hideMark/>
          </w:tcPr>
          <w:p w14:paraId="4552D575" w14:textId="77777777" w:rsidR="00A2510A" w:rsidRPr="000F6278" w:rsidRDefault="00A2510A" w:rsidP="00C06C04">
            <w:pPr>
              <w:pStyle w:val="TAH"/>
            </w:pPr>
            <w:r w:rsidRPr="000F6278">
              <w:rPr>
                <w:lang w:eastAsia="zh-TW"/>
              </w:rPr>
              <w:t>Branch</w:t>
            </w:r>
          </w:p>
        </w:tc>
      </w:tr>
      <w:tr w:rsidR="00A2510A" w:rsidRPr="000F6278" w14:paraId="5338EE45" w14:textId="77777777" w:rsidTr="00C06C04">
        <w:trPr>
          <w:gridBefore w:val="1"/>
          <w:wBefore w:w="33" w:type="dxa"/>
          <w:tblHeader/>
          <w:jc w:val="center"/>
        </w:trPr>
        <w:tc>
          <w:tcPr>
            <w:tcW w:w="1177" w:type="dxa"/>
            <w:gridSpan w:val="2"/>
            <w:tcBorders>
              <w:top w:val="nil"/>
              <w:left w:val="single" w:sz="4" w:space="0" w:color="auto"/>
              <w:bottom w:val="single" w:sz="4" w:space="0" w:color="auto"/>
              <w:right w:val="single" w:sz="4" w:space="0" w:color="auto"/>
            </w:tcBorders>
          </w:tcPr>
          <w:p w14:paraId="76CEE616" w14:textId="77777777" w:rsidR="00A2510A" w:rsidRPr="000F6278" w:rsidRDefault="00A2510A" w:rsidP="00C06C04">
            <w:pPr>
              <w:pStyle w:val="TAH"/>
            </w:pPr>
          </w:p>
        </w:tc>
        <w:tc>
          <w:tcPr>
            <w:tcW w:w="4540" w:type="dxa"/>
            <w:gridSpan w:val="2"/>
            <w:tcBorders>
              <w:top w:val="nil"/>
              <w:left w:val="single" w:sz="4" w:space="0" w:color="auto"/>
              <w:bottom w:val="single" w:sz="4" w:space="0" w:color="auto"/>
              <w:right w:val="single" w:sz="4" w:space="0" w:color="auto"/>
            </w:tcBorders>
          </w:tcPr>
          <w:p w14:paraId="7A5DE056" w14:textId="77777777" w:rsidR="00A2510A" w:rsidRPr="000F6278" w:rsidRDefault="00A2510A" w:rsidP="00C06C04">
            <w:pPr>
              <w:pStyle w:val="TAH"/>
            </w:pPr>
          </w:p>
        </w:tc>
        <w:tc>
          <w:tcPr>
            <w:tcW w:w="854" w:type="dxa"/>
            <w:gridSpan w:val="2"/>
            <w:tcBorders>
              <w:top w:val="nil"/>
              <w:left w:val="single" w:sz="4" w:space="0" w:color="auto"/>
              <w:bottom w:val="single" w:sz="4" w:space="0" w:color="auto"/>
              <w:right w:val="single" w:sz="4" w:space="0" w:color="auto"/>
            </w:tcBorders>
          </w:tcPr>
          <w:p w14:paraId="7E74374D" w14:textId="77777777" w:rsidR="00A2510A" w:rsidRPr="000F6278" w:rsidRDefault="00A2510A" w:rsidP="00C06C04">
            <w:pPr>
              <w:pStyle w:val="TAH"/>
            </w:pPr>
          </w:p>
        </w:tc>
        <w:tc>
          <w:tcPr>
            <w:tcW w:w="1127" w:type="dxa"/>
            <w:gridSpan w:val="2"/>
            <w:tcBorders>
              <w:top w:val="single" w:sz="4" w:space="0" w:color="auto"/>
              <w:left w:val="single" w:sz="4" w:space="0" w:color="auto"/>
              <w:bottom w:val="single" w:sz="4" w:space="0" w:color="auto"/>
              <w:right w:val="single" w:sz="4" w:space="0" w:color="auto"/>
            </w:tcBorders>
            <w:hideMark/>
          </w:tcPr>
          <w:p w14:paraId="4B7A931C" w14:textId="77777777" w:rsidR="00A2510A" w:rsidRPr="000F6278" w:rsidRDefault="00A2510A" w:rsidP="00C06C04">
            <w:pPr>
              <w:pStyle w:val="TAH"/>
            </w:pPr>
            <w:r w:rsidRPr="000F6278">
              <w:t>Condition</w:t>
            </w:r>
          </w:p>
        </w:tc>
        <w:tc>
          <w:tcPr>
            <w:tcW w:w="3118" w:type="dxa"/>
            <w:gridSpan w:val="3"/>
            <w:tcBorders>
              <w:top w:val="single" w:sz="4" w:space="0" w:color="auto"/>
              <w:left w:val="single" w:sz="4" w:space="0" w:color="auto"/>
              <w:bottom w:val="single" w:sz="4" w:space="0" w:color="auto"/>
              <w:right w:val="single" w:sz="4" w:space="0" w:color="auto"/>
            </w:tcBorders>
            <w:hideMark/>
          </w:tcPr>
          <w:p w14:paraId="386A890A" w14:textId="77777777" w:rsidR="00A2510A" w:rsidRPr="000F6278" w:rsidRDefault="00A2510A" w:rsidP="00C06C04">
            <w:pPr>
              <w:pStyle w:val="TAH"/>
            </w:pPr>
            <w:r w:rsidRPr="000F6278">
              <w:t>Comment</w:t>
            </w:r>
          </w:p>
        </w:tc>
        <w:tc>
          <w:tcPr>
            <w:tcW w:w="2191" w:type="dxa"/>
            <w:tcBorders>
              <w:top w:val="nil"/>
              <w:left w:val="single" w:sz="4" w:space="0" w:color="auto"/>
              <w:bottom w:val="single" w:sz="4" w:space="0" w:color="auto"/>
              <w:right w:val="single" w:sz="4" w:space="0" w:color="auto"/>
            </w:tcBorders>
          </w:tcPr>
          <w:p w14:paraId="6A1825BD" w14:textId="77777777" w:rsidR="00A2510A" w:rsidRPr="000F6278" w:rsidRDefault="00A2510A" w:rsidP="00C06C04">
            <w:pPr>
              <w:pStyle w:val="TAH"/>
            </w:pPr>
          </w:p>
        </w:tc>
        <w:tc>
          <w:tcPr>
            <w:tcW w:w="1369" w:type="dxa"/>
            <w:tcBorders>
              <w:top w:val="nil"/>
              <w:left w:val="single" w:sz="4" w:space="0" w:color="auto"/>
              <w:bottom w:val="single" w:sz="4" w:space="0" w:color="auto"/>
              <w:right w:val="single" w:sz="4" w:space="0" w:color="auto"/>
            </w:tcBorders>
          </w:tcPr>
          <w:p w14:paraId="3B6CAD16" w14:textId="77777777" w:rsidR="00A2510A" w:rsidRPr="000F6278" w:rsidRDefault="00A2510A" w:rsidP="00C06C04">
            <w:pPr>
              <w:pStyle w:val="TAH"/>
            </w:pPr>
          </w:p>
        </w:tc>
      </w:tr>
      <w:tr w:rsidR="00A2510A" w:rsidRPr="000F6278" w14:paraId="36C15F23"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A19BFA2" w14:textId="77777777" w:rsidR="00A2510A" w:rsidRPr="000F6278" w:rsidRDefault="00A2510A" w:rsidP="00C06C04">
            <w:pPr>
              <w:pStyle w:val="TAL"/>
              <w:rPr>
                <w:b/>
              </w:rPr>
            </w:pPr>
            <w:r w:rsidRPr="000F6278">
              <w:rPr>
                <w:b/>
              </w:rPr>
              <w:t>4.3</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8D97946" w14:textId="77777777" w:rsidR="00A2510A" w:rsidRPr="000F6278" w:rsidRDefault="00A2510A" w:rsidP="00C06C04">
            <w:pPr>
              <w:pStyle w:val="TAL"/>
              <w:rPr>
                <w:b/>
                <w:lang w:eastAsia="zh-CN"/>
              </w:rPr>
            </w:pPr>
            <w:r w:rsidRPr="000F6278">
              <w:rPr>
                <w:b/>
              </w:rPr>
              <w:t>RRC_CONNECTED state mobility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2A0E60F3" w14:textId="77777777" w:rsidR="00A2510A" w:rsidRPr="000F6278" w:rsidRDefault="00A2510A" w:rsidP="00C06C04">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04AA210C" w14:textId="77777777" w:rsidR="00A2510A" w:rsidRPr="000F6278" w:rsidRDefault="00A2510A" w:rsidP="00C06C04">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0DC289E0" w14:textId="77777777" w:rsidR="00A2510A" w:rsidRPr="000F6278" w:rsidRDefault="00A2510A" w:rsidP="00C06C04">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B3018E8" w14:textId="77777777" w:rsidR="00A2510A" w:rsidRPr="000F6278" w:rsidRDefault="00A2510A" w:rsidP="00C06C04">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F3887DE" w14:textId="77777777" w:rsidR="00A2510A" w:rsidRPr="000F6278" w:rsidRDefault="00A2510A" w:rsidP="00C06C04">
            <w:pPr>
              <w:pStyle w:val="TAL"/>
              <w:rPr>
                <w:b/>
                <w:lang w:eastAsia="zh-CN"/>
              </w:rPr>
            </w:pPr>
          </w:p>
        </w:tc>
      </w:tr>
      <w:tr w:rsidR="00A2510A" w:rsidRPr="000F6278" w14:paraId="56DEB834"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36B9590" w14:textId="77777777" w:rsidR="00A2510A" w:rsidRPr="000F6278" w:rsidRDefault="00A2510A" w:rsidP="00C06C04">
            <w:pPr>
              <w:pStyle w:val="TAL"/>
              <w:rPr>
                <w:b/>
                <w:lang w:eastAsia="zh-TW"/>
              </w:rPr>
            </w:pPr>
            <w:r w:rsidRPr="000F6278">
              <w:rPr>
                <w:b/>
                <w:lang w:eastAsia="zh-TW"/>
              </w:rPr>
              <w:t>4.3.2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155729B" w14:textId="77777777" w:rsidR="00A2510A" w:rsidRPr="000F6278" w:rsidRDefault="00A2510A" w:rsidP="00C06C04">
            <w:pPr>
              <w:pStyle w:val="TAL"/>
              <w:rPr>
                <w:b/>
              </w:rPr>
            </w:pPr>
            <w:r w:rsidRPr="000F6278">
              <w:rPr>
                <w:b/>
              </w:rPr>
              <w:t>RRC connection mobility control</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061A6E1E" w14:textId="77777777" w:rsidR="00A2510A" w:rsidRPr="000F6278" w:rsidRDefault="00A2510A" w:rsidP="00C06C04">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3EFF2527" w14:textId="77777777" w:rsidR="00A2510A" w:rsidRPr="000F6278" w:rsidRDefault="00A2510A" w:rsidP="00C06C04">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5D41221B" w14:textId="77777777" w:rsidR="00A2510A" w:rsidRPr="000F6278" w:rsidRDefault="00A2510A" w:rsidP="00C06C04">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6C656F4" w14:textId="77777777" w:rsidR="00A2510A" w:rsidRPr="000F6278" w:rsidRDefault="00A2510A" w:rsidP="00C06C04">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2028CC2" w14:textId="77777777" w:rsidR="00A2510A" w:rsidRPr="000F6278" w:rsidRDefault="00A2510A" w:rsidP="00C06C04">
            <w:pPr>
              <w:pStyle w:val="TAL"/>
              <w:rPr>
                <w:b/>
                <w:lang w:eastAsia="zh-CN"/>
              </w:rPr>
            </w:pPr>
          </w:p>
        </w:tc>
      </w:tr>
      <w:tr w:rsidR="00A2510A" w:rsidRPr="000F6278" w14:paraId="0CEFF034"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94D98E7" w14:textId="77777777" w:rsidR="00A2510A" w:rsidRPr="000F6278" w:rsidRDefault="00A2510A" w:rsidP="00C06C04">
            <w:pPr>
              <w:pStyle w:val="TAL"/>
              <w:rPr>
                <w:b/>
                <w:lang w:eastAsia="zh-TW"/>
              </w:rPr>
            </w:pPr>
            <w:r w:rsidRPr="000F6278">
              <w:rPr>
                <w:b/>
                <w:lang w:eastAsia="zh-TW"/>
              </w:rPr>
              <w:t>4.3.2.2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0EFB2FA" w14:textId="77777777" w:rsidR="00A2510A" w:rsidRPr="000F6278" w:rsidRDefault="00A2510A" w:rsidP="00C06C04">
            <w:pPr>
              <w:pStyle w:val="TAL"/>
              <w:rPr>
                <w:b/>
              </w:rPr>
            </w:pPr>
            <w:r w:rsidRPr="000F6278">
              <w:rPr>
                <w:b/>
                <w:lang w:eastAsia="sv-SE"/>
              </w:rPr>
              <w:t>Random access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36B21197" w14:textId="77777777" w:rsidR="00A2510A" w:rsidRPr="000F6278" w:rsidRDefault="00A2510A" w:rsidP="00C06C04">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68598F91" w14:textId="77777777" w:rsidR="00A2510A" w:rsidRPr="000F6278" w:rsidRDefault="00A2510A" w:rsidP="00C06C04">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4EE592FA" w14:textId="77777777" w:rsidR="00A2510A" w:rsidRPr="000F6278" w:rsidRDefault="00A2510A" w:rsidP="00C06C04">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84470D6" w14:textId="77777777" w:rsidR="00A2510A" w:rsidRPr="000F6278" w:rsidRDefault="00A2510A" w:rsidP="00C06C04">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4A9B0C9" w14:textId="77777777" w:rsidR="00A2510A" w:rsidRPr="000F6278" w:rsidRDefault="00A2510A" w:rsidP="00C06C04">
            <w:pPr>
              <w:pStyle w:val="TAL"/>
              <w:rPr>
                <w:b/>
                <w:lang w:eastAsia="zh-CN"/>
              </w:rPr>
            </w:pPr>
          </w:p>
        </w:tc>
      </w:tr>
      <w:tr w:rsidR="00A2510A" w:rsidRPr="000F6278" w14:paraId="4932AED8"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6BDEC4EB" w14:textId="77777777" w:rsidR="00A2510A" w:rsidRPr="000F6278" w:rsidRDefault="00A2510A" w:rsidP="00C06C04">
            <w:pPr>
              <w:pStyle w:val="TAL"/>
              <w:rPr>
                <w:bCs/>
              </w:rPr>
            </w:pPr>
            <w:r w:rsidRPr="000F6278">
              <w:t>4.3.2.2.1</w:t>
            </w:r>
          </w:p>
        </w:tc>
        <w:tc>
          <w:tcPr>
            <w:tcW w:w="4540" w:type="dxa"/>
            <w:gridSpan w:val="2"/>
            <w:tcBorders>
              <w:top w:val="single" w:sz="4" w:space="0" w:color="auto"/>
              <w:left w:val="single" w:sz="4" w:space="0" w:color="auto"/>
              <w:bottom w:val="single" w:sz="4" w:space="0" w:color="auto"/>
              <w:right w:val="single" w:sz="4" w:space="0" w:color="auto"/>
            </w:tcBorders>
            <w:hideMark/>
          </w:tcPr>
          <w:p w14:paraId="5C3556E4" w14:textId="77777777" w:rsidR="00A2510A" w:rsidRPr="000F6278" w:rsidRDefault="00A2510A" w:rsidP="00C06C04">
            <w:pPr>
              <w:pStyle w:val="TAL"/>
            </w:pPr>
            <w:r w:rsidRPr="000F6278">
              <w:t>EN-DC FR1 contention based random access</w:t>
            </w:r>
          </w:p>
        </w:tc>
        <w:tc>
          <w:tcPr>
            <w:tcW w:w="854" w:type="dxa"/>
            <w:gridSpan w:val="2"/>
            <w:tcBorders>
              <w:top w:val="single" w:sz="4" w:space="0" w:color="auto"/>
              <w:left w:val="single" w:sz="4" w:space="0" w:color="auto"/>
              <w:bottom w:val="single" w:sz="4" w:space="0" w:color="auto"/>
              <w:right w:val="single" w:sz="4" w:space="0" w:color="auto"/>
            </w:tcBorders>
            <w:hideMark/>
          </w:tcPr>
          <w:p w14:paraId="05535BD9" w14:textId="77777777" w:rsidR="00A2510A" w:rsidRPr="000F6278" w:rsidRDefault="00A2510A" w:rsidP="00C06C04">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69F74056" w14:textId="77777777" w:rsidR="00A2510A" w:rsidRPr="000F6278" w:rsidRDefault="00A2510A" w:rsidP="00C06C04">
            <w:pPr>
              <w:pStyle w:val="TAL"/>
            </w:pPr>
            <w:r w:rsidRPr="000F6278">
              <w:rPr>
                <w:rFonts w:eastAsia="SimSun"/>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4D6C1F66" w14:textId="77777777" w:rsidR="00A2510A" w:rsidRPr="000F6278" w:rsidRDefault="00A2510A" w:rsidP="00C06C04">
            <w:pPr>
              <w:pStyle w:val="TAL"/>
            </w:pPr>
            <w:r w:rsidRPr="000F6278">
              <w:rPr>
                <w:rFonts w:eastAsia="SimSun"/>
                <w:lang w:eastAsia="zh-CN"/>
              </w:rPr>
              <w:t>UEs supporting EN-DC FR1</w:t>
            </w:r>
          </w:p>
        </w:tc>
        <w:tc>
          <w:tcPr>
            <w:tcW w:w="2191" w:type="dxa"/>
            <w:tcBorders>
              <w:top w:val="single" w:sz="4" w:space="0" w:color="auto"/>
              <w:left w:val="single" w:sz="4" w:space="0" w:color="auto"/>
              <w:bottom w:val="single" w:sz="4" w:space="0" w:color="auto"/>
              <w:right w:val="single" w:sz="4" w:space="0" w:color="auto"/>
            </w:tcBorders>
          </w:tcPr>
          <w:p w14:paraId="47FD6512" w14:textId="77777777" w:rsidR="00A2510A" w:rsidRPr="000F6278"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5F1B3549" w14:textId="77777777" w:rsidR="00A2510A" w:rsidRPr="000F6278" w:rsidRDefault="00A2510A" w:rsidP="00C06C04">
            <w:pPr>
              <w:pStyle w:val="TAL"/>
            </w:pPr>
            <w:r w:rsidRPr="000F6278">
              <w:t>2Rx</w:t>
            </w:r>
          </w:p>
          <w:p w14:paraId="31D811E1" w14:textId="77777777" w:rsidR="00A2510A" w:rsidRPr="000F6278" w:rsidRDefault="00A2510A" w:rsidP="00C06C04">
            <w:pPr>
              <w:pStyle w:val="TAL"/>
            </w:pPr>
            <w:r w:rsidRPr="000F6278">
              <w:t>4Rx</w:t>
            </w:r>
          </w:p>
        </w:tc>
      </w:tr>
      <w:tr w:rsidR="00A2510A" w:rsidRPr="000F6278" w14:paraId="361B872E"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86A6099" w14:textId="77777777" w:rsidR="00A2510A" w:rsidRPr="000F6278" w:rsidRDefault="00A2510A" w:rsidP="00C06C04">
            <w:pPr>
              <w:pStyle w:val="TAL"/>
              <w:rPr>
                <w:bCs/>
              </w:rPr>
            </w:pPr>
            <w:r w:rsidRPr="000F6278">
              <w:t>4.3.2.2.2</w:t>
            </w:r>
          </w:p>
        </w:tc>
        <w:tc>
          <w:tcPr>
            <w:tcW w:w="4540" w:type="dxa"/>
            <w:gridSpan w:val="2"/>
            <w:tcBorders>
              <w:top w:val="single" w:sz="4" w:space="0" w:color="auto"/>
              <w:left w:val="single" w:sz="4" w:space="0" w:color="auto"/>
              <w:bottom w:val="single" w:sz="4" w:space="0" w:color="auto"/>
              <w:right w:val="single" w:sz="4" w:space="0" w:color="auto"/>
            </w:tcBorders>
            <w:hideMark/>
          </w:tcPr>
          <w:p w14:paraId="64089609" w14:textId="77777777" w:rsidR="00A2510A" w:rsidRPr="000F6278" w:rsidRDefault="00A2510A" w:rsidP="00C06C04">
            <w:pPr>
              <w:pStyle w:val="TAL"/>
            </w:pPr>
            <w:r w:rsidRPr="000F6278">
              <w:t>EN-DC FR1 non-contention based random access</w:t>
            </w:r>
          </w:p>
        </w:tc>
        <w:tc>
          <w:tcPr>
            <w:tcW w:w="854" w:type="dxa"/>
            <w:gridSpan w:val="2"/>
            <w:tcBorders>
              <w:top w:val="single" w:sz="4" w:space="0" w:color="auto"/>
              <w:left w:val="single" w:sz="4" w:space="0" w:color="auto"/>
              <w:bottom w:val="single" w:sz="4" w:space="0" w:color="auto"/>
              <w:right w:val="single" w:sz="4" w:space="0" w:color="auto"/>
            </w:tcBorders>
            <w:hideMark/>
          </w:tcPr>
          <w:p w14:paraId="3870C9E9" w14:textId="77777777" w:rsidR="00A2510A" w:rsidRPr="000F6278" w:rsidRDefault="00A2510A" w:rsidP="00C06C04">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59FEC609" w14:textId="77777777" w:rsidR="00A2510A" w:rsidRPr="000F6278" w:rsidRDefault="00A2510A" w:rsidP="00C06C04">
            <w:pPr>
              <w:pStyle w:val="TAL"/>
            </w:pPr>
            <w:r w:rsidRPr="000F6278">
              <w:rPr>
                <w:rFonts w:eastAsia="SimSun"/>
                <w:lang w:eastAsia="zh-CN"/>
              </w:rPr>
              <w:t>C030</w:t>
            </w:r>
          </w:p>
        </w:tc>
        <w:tc>
          <w:tcPr>
            <w:tcW w:w="3118" w:type="dxa"/>
            <w:gridSpan w:val="3"/>
            <w:tcBorders>
              <w:top w:val="single" w:sz="4" w:space="0" w:color="auto"/>
              <w:left w:val="single" w:sz="4" w:space="0" w:color="auto"/>
              <w:bottom w:val="single" w:sz="4" w:space="0" w:color="auto"/>
              <w:right w:val="single" w:sz="4" w:space="0" w:color="auto"/>
            </w:tcBorders>
            <w:hideMark/>
          </w:tcPr>
          <w:p w14:paraId="1E0031AC" w14:textId="77777777" w:rsidR="00A2510A" w:rsidRPr="000F6278" w:rsidRDefault="00A2510A" w:rsidP="00C06C04">
            <w:pPr>
              <w:pStyle w:val="TAL"/>
            </w:pPr>
            <w:r w:rsidRPr="000F6278">
              <w:rPr>
                <w:rFonts w:eastAsia="SimSun"/>
                <w:szCs w:val="18"/>
                <w:lang w:eastAsia="zh-CN"/>
              </w:rPr>
              <w:t xml:space="preserve">UEs supporting EN-DC </w:t>
            </w:r>
            <w:proofErr w:type="gramStart"/>
            <w:r w:rsidRPr="000F6278">
              <w:rPr>
                <w:rFonts w:eastAsia="SimSun"/>
                <w:szCs w:val="18"/>
                <w:lang w:eastAsia="zh-CN"/>
              </w:rPr>
              <w:t>FR1</w:t>
            </w:r>
            <w:proofErr w:type="gramEnd"/>
            <w:r w:rsidRPr="000F6278">
              <w:rPr>
                <w:rFonts w:eastAsia="SimSun"/>
                <w:szCs w:val="18"/>
                <w:lang w:eastAsia="zh-CN"/>
              </w:rPr>
              <w:t xml:space="preserve"> and CSI-RS based PRACH</w:t>
            </w:r>
          </w:p>
        </w:tc>
        <w:tc>
          <w:tcPr>
            <w:tcW w:w="2191" w:type="dxa"/>
            <w:tcBorders>
              <w:top w:val="single" w:sz="4" w:space="0" w:color="auto"/>
              <w:left w:val="single" w:sz="4" w:space="0" w:color="auto"/>
              <w:bottom w:val="single" w:sz="4" w:space="0" w:color="auto"/>
              <w:right w:val="single" w:sz="4" w:space="0" w:color="auto"/>
            </w:tcBorders>
          </w:tcPr>
          <w:p w14:paraId="087E4444" w14:textId="77777777" w:rsidR="00A2510A" w:rsidRPr="000F6278"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6F0DA1B1" w14:textId="77777777" w:rsidR="00A2510A" w:rsidRPr="000F6278" w:rsidRDefault="00A2510A" w:rsidP="00C06C04">
            <w:pPr>
              <w:pStyle w:val="TAL"/>
            </w:pPr>
            <w:r w:rsidRPr="000F6278">
              <w:t>2Rx</w:t>
            </w:r>
          </w:p>
          <w:p w14:paraId="7900FDF5" w14:textId="77777777" w:rsidR="00A2510A" w:rsidRPr="000F6278" w:rsidRDefault="00A2510A" w:rsidP="00C06C04">
            <w:pPr>
              <w:pStyle w:val="TAL"/>
            </w:pPr>
            <w:r w:rsidRPr="000F6278">
              <w:t>4Rx</w:t>
            </w:r>
          </w:p>
        </w:tc>
      </w:tr>
      <w:tr w:rsidR="00A2510A" w:rsidRPr="000F6278" w14:paraId="275A25B8"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591DCE32" w14:textId="77777777" w:rsidR="00A2510A" w:rsidRPr="000F6278" w:rsidRDefault="00A2510A" w:rsidP="00C06C04">
            <w:pPr>
              <w:pStyle w:val="TAL"/>
            </w:pPr>
            <w:r w:rsidRPr="000F6278">
              <w:t>4.3.2.2.3</w:t>
            </w:r>
          </w:p>
        </w:tc>
        <w:tc>
          <w:tcPr>
            <w:tcW w:w="4540" w:type="dxa"/>
            <w:gridSpan w:val="2"/>
            <w:tcBorders>
              <w:top w:val="single" w:sz="4" w:space="0" w:color="auto"/>
              <w:left w:val="single" w:sz="4" w:space="0" w:color="auto"/>
              <w:bottom w:val="single" w:sz="4" w:space="0" w:color="auto"/>
              <w:right w:val="single" w:sz="4" w:space="0" w:color="auto"/>
            </w:tcBorders>
          </w:tcPr>
          <w:p w14:paraId="677C2FE0" w14:textId="77777777" w:rsidR="00A2510A" w:rsidRPr="000F6278" w:rsidRDefault="00A2510A" w:rsidP="00C06C04">
            <w:pPr>
              <w:pStyle w:val="TAL"/>
            </w:pPr>
            <w:r w:rsidRPr="000F6278">
              <w:t>EN-DC FR1 2-step contention based random access</w:t>
            </w:r>
          </w:p>
        </w:tc>
        <w:tc>
          <w:tcPr>
            <w:tcW w:w="854" w:type="dxa"/>
            <w:gridSpan w:val="2"/>
            <w:tcBorders>
              <w:top w:val="single" w:sz="4" w:space="0" w:color="auto"/>
              <w:left w:val="single" w:sz="4" w:space="0" w:color="auto"/>
              <w:bottom w:val="single" w:sz="4" w:space="0" w:color="auto"/>
              <w:right w:val="single" w:sz="4" w:space="0" w:color="auto"/>
            </w:tcBorders>
          </w:tcPr>
          <w:p w14:paraId="22458ACE" w14:textId="77777777" w:rsidR="00A2510A" w:rsidRPr="000F6278" w:rsidRDefault="00A2510A" w:rsidP="00C06C04">
            <w:pPr>
              <w:pStyle w:val="TAC"/>
              <w:rPr>
                <w:rFonts w:eastAsia="SimSun"/>
                <w:lang w:eastAsia="zh-CN"/>
              </w:rPr>
            </w:pPr>
            <w:r w:rsidRPr="000F6278">
              <w:rPr>
                <w:rFonts w:eastAsia="SimSun"/>
                <w:lang w:eastAsia="zh-CN"/>
              </w:rPr>
              <w:t>Rel-16</w:t>
            </w:r>
          </w:p>
        </w:tc>
        <w:tc>
          <w:tcPr>
            <w:tcW w:w="1127" w:type="dxa"/>
            <w:gridSpan w:val="2"/>
            <w:tcBorders>
              <w:top w:val="single" w:sz="4" w:space="0" w:color="auto"/>
              <w:left w:val="single" w:sz="4" w:space="0" w:color="auto"/>
              <w:bottom w:val="single" w:sz="4" w:space="0" w:color="auto"/>
              <w:right w:val="single" w:sz="4" w:space="0" w:color="auto"/>
            </w:tcBorders>
          </w:tcPr>
          <w:p w14:paraId="60EABFED" w14:textId="77777777" w:rsidR="00A2510A" w:rsidRPr="000F6278" w:rsidRDefault="00A2510A" w:rsidP="00C06C04">
            <w:pPr>
              <w:pStyle w:val="TAL"/>
              <w:rPr>
                <w:rFonts w:eastAsia="SimSun"/>
                <w:lang w:eastAsia="zh-CN"/>
              </w:rPr>
            </w:pPr>
            <w:r w:rsidRPr="000F6278">
              <w:rPr>
                <w:rFonts w:eastAsia="SimSun"/>
                <w:lang w:eastAsia="zh-CN"/>
              </w:rPr>
              <w:t>C157</w:t>
            </w:r>
          </w:p>
        </w:tc>
        <w:tc>
          <w:tcPr>
            <w:tcW w:w="3118" w:type="dxa"/>
            <w:gridSpan w:val="3"/>
            <w:tcBorders>
              <w:top w:val="single" w:sz="4" w:space="0" w:color="auto"/>
              <w:left w:val="single" w:sz="4" w:space="0" w:color="auto"/>
              <w:bottom w:val="single" w:sz="4" w:space="0" w:color="auto"/>
              <w:right w:val="single" w:sz="4" w:space="0" w:color="auto"/>
            </w:tcBorders>
          </w:tcPr>
          <w:p w14:paraId="28D1BEB1" w14:textId="77777777" w:rsidR="00A2510A" w:rsidRPr="000F6278" w:rsidRDefault="00A2510A" w:rsidP="00C06C04">
            <w:pPr>
              <w:pStyle w:val="TAL"/>
              <w:rPr>
                <w:rFonts w:eastAsia="SimSun"/>
                <w:szCs w:val="18"/>
                <w:lang w:eastAsia="zh-CN"/>
              </w:rPr>
            </w:pPr>
            <w:r w:rsidRPr="000F6278">
              <w:rPr>
                <w:rFonts w:eastAsia="SimSun"/>
                <w:lang w:eastAsia="zh-CN"/>
              </w:rPr>
              <w:t>UEs supporting EN-DC FR1 and 2-step RACH</w:t>
            </w:r>
          </w:p>
        </w:tc>
        <w:tc>
          <w:tcPr>
            <w:tcW w:w="2191" w:type="dxa"/>
            <w:tcBorders>
              <w:top w:val="single" w:sz="4" w:space="0" w:color="auto"/>
              <w:left w:val="single" w:sz="4" w:space="0" w:color="auto"/>
              <w:bottom w:val="single" w:sz="4" w:space="0" w:color="auto"/>
              <w:right w:val="single" w:sz="4" w:space="0" w:color="auto"/>
            </w:tcBorders>
          </w:tcPr>
          <w:p w14:paraId="118D4CBE" w14:textId="77777777" w:rsidR="00A2510A" w:rsidRPr="000F6278"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tcPr>
          <w:p w14:paraId="74C5D097" w14:textId="77777777" w:rsidR="00A2510A" w:rsidRPr="000F6278" w:rsidRDefault="00A2510A" w:rsidP="00C06C04">
            <w:pPr>
              <w:pStyle w:val="TAL"/>
            </w:pPr>
            <w:r w:rsidRPr="000F6278">
              <w:t>2Rx</w:t>
            </w:r>
          </w:p>
          <w:p w14:paraId="63E01A34" w14:textId="77777777" w:rsidR="00A2510A" w:rsidRPr="000F6278" w:rsidRDefault="00A2510A" w:rsidP="00C06C04">
            <w:pPr>
              <w:pStyle w:val="TAL"/>
            </w:pPr>
            <w:r w:rsidRPr="000F6278">
              <w:t>4Rx</w:t>
            </w:r>
          </w:p>
        </w:tc>
      </w:tr>
      <w:tr w:rsidR="00A2510A" w:rsidRPr="000F6278" w14:paraId="027D7B5A"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4865BBBD" w14:textId="77777777" w:rsidR="00A2510A" w:rsidRPr="000F6278" w:rsidRDefault="00A2510A" w:rsidP="00C06C04">
            <w:pPr>
              <w:pStyle w:val="TAL"/>
            </w:pPr>
            <w:r w:rsidRPr="000F6278">
              <w:t>4.3.2.2.4</w:t>
            </w:r>
          </w:p>
        </w:tc>
        <w:tc>
          <w:tcPr>
            <w:tcW w:w="4540" w:type="dxa"/>
            <w:gridSpan w:val="2"/>
            <w:tcBorders>
              <w:top w:val="single" w:sz="4" w:space="0" w:color="auto"/>
              <w:left w:val="single" w:sz="4" w:space="0" w:color="auto"/>
              <w:bottom w:val="single" w:sz="4" w:space="0" w:color="auto"/>
              <w:right w:val="single" w:sz="4" w:space="0" w:color="auto"/>
            </w:tcBorders>
          </w:tcPr>
          <w:p w14:paraId="01E02ED6" w14:textId="77777777" w:rsidR="00A2510A" w:rsidRPr="000F6278" w:rsidRDefault="00A2510A" w:rsidP="00C06C04">
            <w:pPr>
              <w:pStyle w:val="TAL"/>
            </w:pPr>
            <w:r w:rsidRPr="000F6278">
              <w:t>EN-DC FR1 2-step non-contention based random access</w:t>
            </w:r>
          </w:p>
        </w:tc>
        <w:tc>
          <w:tcPr>
            <w:tcW w:w="854" w:type="dxa"/>
            <w:gridSpan w:val="2"/>
            <w:tcBorders>
              <w:top w:val="single" w:sz="4" w:space="0" w:color="auto"/>
              <w:left w:val="single" w:sz="4" w:space="0" w:color="auto"/>
              <w:bottom w:val="single" w:sz="4" w:space="0" w:color="auto"/>
              <w:right w:val="single" w:sz="4" w:space="0" w:color="auto"/>
            </w:tcBorders>
          </w:tcPr>
          <w:p w14:paraId="10716DCF" w14:textId="77777777" w:rsidR="00A2510A" w:rsidRPr="000F6278" w:rsidRDefault="00A2510A" w:rsidP="00C06C04">
            <w:pPr>
              <w:pStyle w:val="TAC"/>
              <w:rPr>
                <w:rFonts w:eastAsia="SimSun"/>
                <w:lang w:eastAsia="zh-CN"/>
              </w:rPr>
            </w:pPr>
            <w:r w:rsidRPr="000F6278">
              <w:rPr>
                <w:rFonts w:eastAsia="SimSun"/>
                <w:lang w:eastAsia="zh-CN"/>
              </w:rPr>
              <w:t>Rel-16</w:t>
            </w:r>
          </w:p>
        </w:tc>
        <w:tc>
          <w:tcPr>
            <w:tcW w:w="1127" w:type="dxa"/>
            <w:gridSpan w:val="2"/>
            <w:tcBorders>
              <w:top w:val="single" w:sz="4" w:space="0" w:color="auto"/>
              <w:left w:val="single" w:sz="4" w:space="0" w:color="auto"/>
              <w:bottom w:val="single" w:sz="4" w:space="0" w:color="auto"/>
              <w:right w:val="single" w:sz="4" w:space="0" w:color="auto"/>
            </w:tcBorders>
          </w:tcPr>
          <w:p w14:paraId="6A8E5C2A" w14:textId="77777777" w:rsidR="00A2510A" w:rsidRPr="000F6278" w:rsidRDefault="00A2510A" w:rsidP="00C06C04">
            <w:pPr>
              <w:pStyle w:val="TAL"/>
              <w:rPr>
                <w:rFonts w:eastAsia="SimSun"/>
                <w:lang w:eastAsia="zh-CN"/>
              </w:rPr>
            </w:pPr>
            <w:r w:rsidRPr="000F6278">
              <w:rPr>
                <w:rFonts w:eastAsia="SimSun"/>
                <w:lang w:eastAsia="zh-CN"/>
              </w:rPr>
              <w:t>C158</w:t>
            </w:r>
          </w:p>
        </w:tc>
        <w:tc>
          <w:tcPr>
            <w:tcW w:w="3118" w:type="dxa"/>
            <w:gridSpan w:val="3"/>
            <w:tcBorders>
              <w:top w:val="single" w:sz="4" w:space="0" w:color="auto"/>
              <w:left w:val="single" w:sz="4" w:space="0" w:color="auto"/>
              <w:bottom w:val="single" w:sz="4" w:space="0" w:color="auto"/>
              <w:right w:val="single" w:sz="4" w:space="0" w:color="auto"/>
            </w:tcBorders>
          </w:tcPr>
          <w:p w14:paraId="7272B06A" w14:textId="77777777" w:rsidR="00A2510A" w:rsidRPr="000F6278" w:rsidRDefault="00A2510A" w:rsidP="00C06C04">
            <w:pPr>
              <w:pStyle w:val="TAL"/>
              <w:rPr>
                <w:rFonts w:eastAsia="SimSun"/>
                <w:b/>
                <w:bCs/>
                <w:szCs w:val="18"/>
                <w:lang w:eastAsia="zh-CN"/>
              </w:rPr>
            </w:pPr>
            <w:r w:rsidRPr="000F6278">
              <w:rPr>
                <w:rFonts w:eastAsia="SimSun"/>
                <w:lang w:eastAsia="zh-CN"/>
              </w:rPr>
              <w:t>UEs supporting EN-DC FR1 and 2-step RACH</w:t>
            </w:r>
          </w:p>
        </w:tc>
        <w:tc>
          <w:tcPr>
            <w:tcW w:w="2191" w:type="dxa"/>
            <w:tcBorders>
              <w:top w:val="single" w:sz="4" w:space="0" w:color="auto"/>
              <w:left w:val="single" w:sz="4" w:space="0" w:color="auto"/>
              <w:bottom w:val="single" w:sz="4" w:space="0" w:color="auto"/>
              <w:right w:val="single" w:sz="4" w:space="0" w:color="auto"/>
            </w:tcBorders>
          </w:tcPr>
          <w:p w14:paraId="34E6C7B2" w14:textId="77777777" w:rsidR="00A2510A" w:rsidRPr="000F6278"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tcPr>
          <w:p w14:paraId="1487D4CE" w14:textId="77777777" w:rsidR="00A2510A" w:rsidRPr="000F6278" w:rsidRDefault="00A2510A" w:rsidP="00C06C04">
            <w:pPr>
              <w:pStyle w:val="TAL"/>
            </w:pPr>
            <w:r w:rsidRPr="000F6278">
              <w:t>2Rx</w:t>
            </w:r>
          </w:p>
          <w:p w14:paraId="39FB8DD8" w14:textId="77777777" w:rsidR="00A2510A" w:rsidRPr="000F6278" w:rsidRDefault="00A2510A" w:rsidP="00C06C04">
            <w:pPr>
              <w:pStyle w:val="TAL"/>
            </w:pPr>
            <w:r w:rsidRPr="000F6278">
              <w:t>4Rx</w:t>
            </w:r>
          </w:p>
        </w:tc>
      </w:tr>
      <w:tr w:rsidR="00A2510A" w:rsidRPr="000F6278" w14:paraId="5F433FCB"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2F1E40B" w14:textId="77777777" w:rsidR="00A2510A" w:rsidRPr="000F6278" w:rsidRDefault="00A2510A" w:rsidP="00C06C04">
            <w:pPr>
              <w:pStyle w:val="TAL"/>
              <w:rPr>
                <w:b/>
                <w:bCs/>
                <w:lang w:eastAsia="zh-TW"/>
              </w:rPr>
            </w:pPr>
            <w:r w:rsidRPr="000F6278">
              <w:rPr>
                <w:b/>
                <w:bCs/>
                <w:lang w:eastAsia="zh-TW"/>
              </w:rPr>
              <w:t>4.4</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4C64441" w14:textId="77777777" w:rsidR="00A2510A" w:rsidRPr="000F6278" w:rsidRDefault="00A2510A" w:rsidP="00C06C04">
            <w:pPr>
              <w:pStyle w:val="TAL"/>
              <w:rPr>
                <w:b/>
              </w:rPr>
            </w:pPr>
            <w:r w:rsidRPr="000F6278">
              <w:rPr>
                <w:b/>
              </w:rPr>
              <w:t>Timing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35353C51" w14:textId="77777777" w:rsidR="00A2510A" w:rsidRPr="000F6278" w:rsidRDefault="00A2510A" w:rsidP="00C06C04">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5657CCEF" w14:textId="77777777" w:rsidR="00A2510A" w:rsidRPr="000F6278" w:rsidRDefault="00A2510A" w:rsidP="00C06C04">
            <w:pPr>
              <w:pStyle w:val="TAL"/>
              <w:rPr>
                <w:b/>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015DE10B" w14:textId="77777777" w:rsidR="00A2510A" w:rsidRPr="000F6278" w:rsidRDefault="00A2510A" w:rsidP="00C06C04">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98F0BE9" w14:textId="77777777" w:rsidR="00A2510A" w:rsidRPr="000F6278" w:rsidRDefault="00A2510A" w:rsidP="00C06C04">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FC8A3DD" w14:textId="77777777" w:rsidR="00A2510A" w:rsidRPr="000F6278" w:rsidRDefault="00A2510A" w:rsidP="00C06C04">
            <w:pPr>
              <w:pStyle w:val="TAL"/>
              <w:rPr>
                <w:b/>
              </w:rPr>
            </w:pPr>
          </w:p>
        </w:tc>
      </w:tr>
      <w:tr w:rsidR="00A2510A" w:rsidRPr="000F6278" w14:paraId="13B65B0D"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1F3437C" w14:textId="77777777" w:rsidR="00A2510A" w:rsidRPr="000F6278" w:rsidRDefault="00A2510A" w:rsidP="00C06C04">
            <w:pPr>
              <w:pStyle w:val="TAL"/>
              <w:rPr>
                <w:b/>
                <w:bCs/>
                <w:lang w:eastAsia="zh-TW"/>
              </w:rPr>
            </w:pPr>
            <w:r w:rsidRPr="000F6278">
              <w:rPr>
                <w:b/>
                <w:bCs/>
                <w:lang w:eastAsia="zh-TW"/>
              </w:rPr>
              <w:t>4.4.1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C70C5BC" w14:textId="77777777" w:rsidR="00A2510A" w:rsidRPr="000F6278" w:rsidRDefault="00A2510A" w:rsidP="00C06C04">
            <w:pPr>
              <w:pStyle w:val="TAL"/>
              <w:rPr>
                <w:b/>
              </w:rPr>
            </w:pPr>
            <w:r w:rsidRPr="000F6278">
              <w:rPr>
                <w:b/>
              </w:rPr>
              <w:t>UE Transmit Timing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6D5EA765" w14:textId="77777777" w:rsidR="00A2510A" w:rsidRPr="000F6278" w:rsidRDefault="00A2510A" w:rsidP="00C06C04">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6348AF52" w14:textId="77777777" w:rsidR="00A2510A" w:rsidRPr="000F6278" w:rsidRDefault="00A2510A" w:rsidP="00C06C04">
            <w:pPr>
              <w:pStyle w:val="TAL"/>
              <w:rPr>
                <w:b/>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767AD0B3" w14:textId="77777777" w:rsidR="00A2510A" w:rsidRPr="000F6278" w:rsidRDefault="00A2510A" w:rsidP="00C06C04">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0A56327" w14:textId="77777777" w:rsidR="00A2510A" w:rsidRPr="000F6278" w:rsidRDefault="00A2510A" w:rsidP="00C06C04">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3D9C062" w14:textId="77777777" w:rsidR="00A2510A" w:rsidRPr="000F6278" w:rsidRDefault="00A2510A" w:rsidP="00C06C04">
            <w:pPr>
              <w:pStyle w:val="TAL"/>
              <w:rPr>
                <w:b/>
              </w:rPr>
            </w:pPr>
          </w:p>
        </w:tc>
      </w:tr>
      <w:tr w:rsidR="00A2510A" w:rsidRPr="000F6278" w14:paraId="675CAB4F"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5CFC754" w14:textId="77777777" w:rsidR="00A2510A" w:rsidRPr="000F6278" w:rsidRDefault="00A2510A" w:rsidP="00C06C04">
            <w:pPr>
              <w:pStyle w:val="TAL"/>
              <w:rPr>
                <w:bCs/>
              </w:rPr>
            </w:pPr>
            <w:r w:rsidRPr="000F6278">
              <w:t>4.4.1.1</w:t>
            </w:r>
          </w:p>
        </w:tc>
        <w:tc>
          <w:tcPr>
            <w:tcW w:w="4540" w:type="dxa"/>
            <w:gridSpan w:val="2"/>
            <w:tcBorders>
              <w:top w:val="single" w:sz="4" w:space="0" w:color="auto"/>
              <w:left w:val="single" w:sz="4" w:space="0" w:color="auto"/>
              <w:bottom w:val="single" w:sz="4" w:space="0" w:color="auto"/>
              <w:right w:val="single" w:sz="4" w:space="0" w:color="auto"/>
            </w:tcBorders>
            <w:hideMark/>
          </w:tcPr>
          <w:p w14:paraId="1F1ED7E8" w14:textId="77777777" w:rsidR="00A2510A" w:rsidRPr="000F6278" w:rsidRDefault="00A2510A" w:rsidP="00C06C04">
            <w:pPr>
              <w:pStyle w:val="TAL"/>
            </w:pPr>
            <w:r w:rsidRPr="000F6278">
              <w:t>EN-DC FR1 UE transmit timing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7D4D9274" w14:textId="77777777" w:rsidR="00A2510A" w:rsidRPr="000F6278" w:rsidRDefault="00A2510A" w:rsidP="00C06C04">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3F86EAB" w14:textId="77777777" w:rsidR="00A2510A" w:rsidRPr="000F6278" w:rsidRDefault="00A2510A" w:rsidP="00C06C04">
            <w:pPr>
              <w:pStyle w:val="TAL"/>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0CBA59C9" w14:textId="77777777" w:rsidR="00A2510A" w:rsidRPr="000F6278" w:rsidRDefault="00A2510A" w:rsidP="00C06C04">
            <w:pPr>
              <w:pStyle w:val="TAL"/>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64132851" w14:textId="77777777" w:rsidR="00A2510A" w:rsidRPr="000F6278"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4DFEA363" w14:textId="77777777" w:rsidR="00A2510A" w:rsidRPr="000F6278" w:rsidRDefault="00A2510A" w:rsidP="00C06C04">
            <w:pPr>
              <w:pStyle w:val="TAL"/>
            </w:pPr>
            <w:r w:rsidRPr="000F6278">
              <w:t>2Rx</w:t>
            </w:r>
          </w:p>
          <w:p w14:paraId="3CCEDF63" w14:textId="77777777" w:rsidR="00A2510A" w:rsidRPr="000F6278" w:rsidRDefault="00A2510A" w:rsidP="00C06C04">
            <w:pPr>
              <w:pStyle w:val="TAL"/>
            </w:pPr>
            <w:r w:rsidRPr="000F6278">
              <w:t>4Rx</w:t>
            </w:r>
          </w:p>
        </w:tc>
      </w:tr>
      <w:tr w:rsidR="00A2510A" w:rsidRPr="000F6278" w14:paraId="3D894432"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924E770" w14:textId="77777777" w:rsidR="00A2510A" w:rsidRPr="000F6278" w:rsidRDefault="00A2510A" w:rsidP="00C06C04">
            <w:pPr>
              <w:pStyle w:val="TAL"/>
              <w:rPr>
                <w:b/>
                <w:lang w:eastAsia="zh-TW"/>
              </w:rPr>
            </w:pPr>
            <w:r w:rsidRPr="000F6278">
              <w:rPr>
                <w:b/>
                <w:lang w:eastAsia="zh-TW"/>
              </w:rPr>
              <w:t>4.4.2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7CFA98D" w14:textId="77777777" w:rsidR="00A2510A" w:rsidRPr="000F6278" w:rsidRDefault="00A2510A" w:rsidP="00C06C04">
            <w:pPr>
              <w:pStyle w:val="TAL"/>
              <w:rPr>
                <w:b/>
              </w:rPr>
            </w:pPr>
            <w:r w:rsidRPr="000F6278">
              <w:rPr>
                <w:b/>
              </w:rPr>
              <w:t>UE timer accuracy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04A8555A" w14:textId="77777777" w:rsidR="00A2510A" w:rsidRPr="000F6278" w:rsidRDefault="00A2510A" w:rsidP="00C06C04">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48DF09FA" w14:textId="77777777" w:rsidR="00A2510A" w:rsidRPr="000F6278" w:rsidRDefault="00A2510A" w:rsidP="00C06C04">
            <w:pPr>
              <w:pStyle w:val="TAL"/>
              <w:rPr>
                <w:b/>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2F8EA313" w14:textId="77777777" w:rsidR="00A2510A" w:rsidRPr="000F6278" w:rsidRDefault="00A2510A" w:rsidP="00C06C04">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E12CEEC" w14:textId="77777777" w:rsidR="00A2510A" w:rsidRPr="000F6278" w:rsidRDefault="00A2510A" w:rsidP="00C06C04">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298DDFF" w14:textId="77777777" w:rsidR="00A2510A" w:rsidRPr="000F6278" w:rsidRDefault="00A2510A" w:rsidP="00C06C04">
            <w:pPr>
              <w:pStyle w:val="TAL"/>
              <w:rPr>
                <w:b/>
              </w:rPr>
            </w:pPr>
          </w:p>
        </w:tc>
      </w:tr>
      <w:tr w:rsidR="00A2510A" w:rsidRPr="000F6278" w14:paraId="79287AFC"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60A13B9" w14:textId="77777777" w:rsidR="00A2510A" w:rsidRPr="000F6278" w:rsidRDefault="00A2510A" w:rsidP="00C06C04">
            <w:pPr>
              <w:pStyle w:val="TAL"/>
              <w:rPr>
                <w:b/>
                <w:lang w:eastAsia="zh-TW"/>
              </w:rPr>
            </w:pPr>
            <w:r w:rsidRPr="000F6278">
              <w:rPr>
                <w:b/>
                <w:lang w:eastAsia="zh-TW"/>
              </w:rPr>
              <w:t>4.4.3</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BA37DB7" w14:textId="77777777" w:rsidR="00A2510A" w:rsidRPr="000F6278" w:rsidRDefault="00A2510A" w:rsidP="00C06C04">
            <w:pPr>
              <w:pStyle w:val="TAL"/>
              <w:rPr>
                <w:b/>
              </w:rPr>
            </w:pPr>
            <w:r w:rsidRPr="000F6278">
              <w:rPr>
                <w:b/>
              </w:rPr>
              <w:t>Timing Advance</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2A1AC9B2" w14:textId="77777777" w:rsidR="00A2510A" w:rsidRPr="000F6278" w:rsidRDefault="00A2510A" w:rsidP="00C06C04">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60B880F0" w14:textId="77777777" w:rsidR="00A2510A" w:rsidRPr="000F6278" w:rsidRDefault="00A2510A" w:rsidP="00C06C04">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213757C6" w14:textId="77777777" w:rsidR="00A2510A" w:rsidRPr="000F6278" w:rsidRDefault="00A2510A" w:rsidP="00C06C04">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32EFF93" w14:textId="77777777" w:rsidR="00A2510A" w:rsidRPr="000F6278" w:rsidRDefault="00A2510A" w:rsidP="00C06C04">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D0F9088" w14:textId="77777777" w:rsidR="00A2510A" w:rsidRPr="000F6278" w:rsidRDefault="00A2510A" w:rsidP="00C06C04">
            <w:pPr>
              <w:pStyle w:val="TAL"/>
              <w:rPr>
                <w:b/>
              </w:rPr>
            </w:pPr>
          </w:p>
        </w:tc>
      </w:tr>
      <w:tr w:rsidR="00A2510A" w:rsidRPr="000F6278" w14:paraId="414C1432"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102FDA0" w14:textId="77777777" w:rsidR="00A2510A" w:rsidRPr="000F6278" w:rsidRDefault="00A2510A" w:rsidP="00C06C04">
            <w:pPr>
              <w:pStyle w:val="TAL"/>
              <w:rPr>
                <w:lang w:eastAsia="zh-CN"/>
              </w:rPr>
            </w:pPr>
            <w:r w:rsidRPr="000F6278">
              <w:t>4.4.3.1</w:t>
            </w:r>
          </w:p>
        </w:tc>
        <w:tc>
          <w:tcPr>
            <w:tcW w:w="4540" w:type="dxa"/>
            <w:gridSpan w:val="2"/>
            <w:tcBorders>
              <w:top w:val="single" w:sz="4" w:space="0" w:color="auto"/>
              <w:left w:val="single" w:sz="4" w:space="0" w:color="auto"/>
              <w:bottom w:val="single" w:sz="4" w:space="0" w:color="auto"/>
              <w:right w:val="single" w:sz="4" w:space="0" w:color="auto"/>
            </w:tcBorders>
            <w:hideMark/>
          </w:tcPr>
          <w:p w14:paraId="0AC8A225" w14:textId="77777777" w:rsidR="00A2510A" w:rsidRPr="000F6278" w:rsidRDefault="00A2510A" w:rsidP="00C06C04">
            <w:pPr>
              <w:pStyle w:val="TAL"/>
            </w:pPr>
            <w:r w:rsidRPr="000F6278">
              <w:t>EN-DC FR1 timing advance adjustment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4E010FB3" w14:textId="77777777" w:rsidR="00A2510A" w:rsidRPr="000F6278" w:rsidRDefault="00A2510A" w:rsidP="00C06C04">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19C430F4" w14:textId="77777777" w:rsidR="00A2510A" w:rsidRPr="000F6278" w:rsidRDefault="00A2510A" w:rsidP="00C06C04">
            <w:pPr>
              <w:pStyle w:val="TAL"/>
              <w:rPr>
                <w:lang w:eastAsia="zh-CN"/>
              </w:rPr>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1696BBD6" w14:textId="77777777" w:rsidR="00A2510A" w:rsidRPr="000F6278" w:rsidRDefault="00A2510A" w:rsidP="00C06C04">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2FB0C740"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BD8B92B" w14:textId="77777777" w:rsidR="00A2510A" w:rsidRPr="000F6278" w:rsidRDefault="00A2510A" w:rsidP="00C06C04">
            <w:pPr>
              <w:pStyle w:val="TAL"/>
            </w:pPr>
            <w:r w:rsidRPr="000F6278">
              <w:t>2Rx</w:t>
            </w:r>
          </w:p>
          <w:p w14:paraId="34447512" w14:textId="77777777" w:rsidR="00A2510A" w:rsidRPr="000F6278" w:rsidRDefault="00A2510A" w:rsidP="00C06C04">
            <w:pPr>
              <w:pStyle w:val="TAL"/>
            </w:pPr>
            <w:r w:rsidRPr="000F6278">
              <w:t>4Rx</w:t>
            </w:r>
          </w:p>
        </w:tc>
      </w:tr>
      <w:tr w:rsidR="00A2510A" w:rsidRPr="000F6278" w14:paraId="38E7B608"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EAFA825" w14:textId="77777777" w:rsidR="00A2510A" w:rsidRPr="000F6278" w:rsidRDefault="00A2510A" w:rsidP="00C06C04">
            <w:pPr>
              <w:pStyle w:val="TAL"/>
              <w:rPr>
                <w:b/>
                <w:lang w:eastAsia="zh-TW"/>
              </w:rPr>
            </w:pPr>
            <w:r w:rsidRPr="000F6278">
              <w:rPr>
                <w:b/>
                <w:lang w:eastAsia="zh-TW"/>
              </w:rPr>
              <w:t>4.5</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3D24F15" w14:textId="77777777" w:rsidR="00A2510A" w:rsidRPr="000F6278" w:rsidRDefault="00A2510A" w:rsidP="00C06C04">
            <w:pPr>
              <w:pStyle w:val="TAL"/>
              <w:rPr>
                <w:b/>
                <w:lang w:eastAsia="zh-CN"/>
              </w:rPr>
            </w:pPr>
            <w:r w:rsidRPr="000F6278">
              <w:rPr>
                <w:b/>
              </w:rPr>
              <w:t>Signalling characteristics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4630C8F2" w14:textId="77777777" w:rsidR="00A2510A" w:rsidRPr="000F6278" w:rsidRDefault="00A2510A" w:rsidP="00C06C04">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5899D077" w14:textId="77777777" w:rsidR="00A2510A" w:rsidRPr="000F6278" w:rsidRDefault="00A2510A" w:rsidP="00C06C04">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1FDF5C4B" w14:textId="77777777" w:rsidR="00A2510A" w:rsidRPr="000F6278" w:rsidRDefault="00A2510A" w:rsidP="00C06C04">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6E474C6" w14:textId="77777777" w:rsidR="00A2510A" w:rsidRPr="000F6278" w:rsidRDefault="00A2510A" w:rsidP="00C06C04">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560AD5E" w14:textId="77777777" w:rsidR="00A2510A" w:rsidRPr="000F6278" w:rsidRDefault="00A2510A" w:rsidP="00C06C04">
            <w:pPr>
              <w:pStyle w:val="TAL"/>
              <w:rPr>
                <w:b/>
              </w:rPr>
            </w:pPr>
          </w:p>
        </w:tc>
      </w:tr>
      <w:tr w:rsidR="00A2510A" w:rsidRPr="000F6278" w14:paraId="388B88C3"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C3F244E" w14:textId="77777777" w:rsidR="00A2510A" w:rsidRPr="000F6278" w:rsidRDefault="00A2510A" w:rsidP="00C06C04">
            <w:pPr>
              <w:pStyle w:val="TAL"/>
              <w:rPr>
                <w:b/>
                <w:lang w:eastAsia="zh-TW"/>
              </w:rPr>
            </w:pPr>
            <w:r w:rsidRPr="000F6278">
              <w:rPr>
                <w:b/>
                <w:lang w:eastAsia="zh-TW"/>
              </w:rPr>
              <w:t>4.5.1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D607E2F" w14:textId="77777777" w:rsidR="00A2510A" w:rsidRPr="000F6278" w:rsidRDefault="00A2510A" w:rsidP="00C06C04">
            <w:pPr>
              <w:pStyle w:val="TAL"/>
              <w:rPr>
                <w:b/>
              </w:rPr>
            </w:pPr>
            <w:r w:rsidRPr="000F6278">
              <w:rPr>
                <w:b/>
              </w:rPr>
              <w:t>Radio link monitoring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49D58D3E" w14:textId="77777777" w:rsidR="00A2510A" w:rsidRPr="000F6278" w:rsidRDefault="00A2510A" w:rsidP="00C06C04">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209857E5" w14:textId="77777777" w:rsidR="00A2510A" w:rsidRPr="000F6278" w:rsidRDefault="00A2510A" w:rsidP="00C06C04">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0F70B3E7" w14:textId="77777777" w:rsidR="00A2510A" w:rsidRPr="000F6278" w:rsidRDefault="00A2510A" w:rsidP="00C06C04">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1B251DF" w14:textId="77777777" w:rsidR="00A2510A" w:rsidRPr="000F6278" w:rsidRDefault="00A2510A" w:rsidP="00C06C04">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0FBD79D" w14:textId="77777777" w:rsidR="00A2510A" w:rsidRPr="000F6278" w:rsidRDefault="00A2510A" w:rsidP="00C06C04">
            <w:pPr>
              <w:pStyle w:val="TAL"/>
              <w:rPr>
                <w:b/>
              </w:rPr>
            </w:pPr>
          </w:p>
        </w:tc>
      </w:tr>
      <w:tr w:rsidR="00A2510A" w:rsidRPr="000F6278" w14:paraId="4E1432D2"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C0A7BCD" w14:textId="77777777" w:rsidR="00A2510A" w:rsidRPr="000F6278" w:rsidRDefault="00A2510A" w:rsidP="00C06C04">
            <w:pPr>
              <w:pStyle w:val="TAL"/>
              <w:rPr>
                <w:lang w:eastAsia="zh-CN"/>
              </w:rPr>
            </w:pPr>
            <w:r w:rsidRPr="000F6278">
              <w:t>4.5.1.1</w:t>
            </w:r>
          </w:p>
        </w:tc>
        <w:tc>
          <w:tcPr>
            <w:tcW w:w="4540" w:type="dxa"/>
            <w:gridSpan w:val="2"/>
            <w:tcBorders>
              <w:top w:val="single" w:sz="4" w:space="0" w:color="auto"/>
              <w:left w:val="single" w:sz="4" w:space="0" w:color="auto"/>
              <w:bottom w:val="single" w:sz="4" w:space="0" w:color="auto"/>
              <w:right w:val="single" w:sz="4" w:space="0" w:color="auto"/>
            </w:tcBorders>
            <w:hideMark/>
          </w:tcPr>
          <w:p w14:paraId="193C54F2" w14:textId="77777777" w:rsidR="00A2510A" w:rsidRPr="000F6278" w:rsidRDefault="00A2510A" w:rsidP="00C06C04">
            <w:pPr>
              <w:pStyle w:val="TAL"/>
              <w:rPr>
                <w:lang w:eastAsia="zh-CN"/>
              </w:rPr>
            </w:pPr>
            <w:r w:rsidRPr="000F6278">
              <w:t xml:space="preserve">EN-DC FR1 radio link monitoring out-of-sync test for </w:t>
            </w:r>
            <w:proofErr w:type="spellStart"/>
            <w:r w:rsidRPr="000F6278">
              <w:t>PSCell</w:t>
            </w:r>
            <w:proofErr w:type="spellEnd"/>
            <w:r w:rsidRPr="000F6278">
              <w:t xml:space="preserve"> configured with SSB-based RLM RS in non-DRX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3A9389DA" w14:textId="77777777" w:rsidR="00A2510A" w:rsidRPr="000F6278" w:rsidRDefault="00A2510A" w:rsidP="00C06C04">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91C440A" w14:textId="77777777" w:rsidR="00A2510A" w:rsidRPr="000F6278" w:rsidRDefault="00A2510A" w:rsidP="00C06C04">
            <w:pPr>
              <w:pStyle w:val="TAL"/>
              <w:rPr>
                <w:lang w:eastAsia="zh-CN"/>
              </w:rPr>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5C6B1749" w14:textId="77777777" w:rsidR="00A2510A" w:rsidRPr="000F6278" w:rsidRDefault="00A2510A" w:rsidP="00C06C04">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13693BB1"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723A58E" w14:textId="77777777" w:rsidR="00A2510A" w:rsidRPr="000F6278" w:rsidRDefault="00A2510A" w:rsidP="00C06C04">
            <w:pPr>
              <w:pStyle w:val="TAL"/>
            </w:pPr>
            <w:r w:rsidRPr="000F6278">
              <w:t>2Rx</w:t>
            </w:r>
          </w:p>
          <w:p w14:paraId="3D931187" w14:textId="77777777" w:rsidR="00A2510A" w:rsidRPr="000F6278" w:rsidRDefault="00A2510A" w:rsidP="00C06C04">
            <w:pPr>
              <w:pStyle w:val="TAL"/>
            </w:pPr>
            <w:r w:rsidRPr="000F6278">
              <w:t>4Rx</w:t>
            </w:r>
          </w:p>
        </w:tc>
      </w:tr>
      <w:tr w:rsidR="00A2510A" w:rsidRPr="000F6278" w14:paraId="4B07B314"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7EE86C4" w14:textId="77777777" w:rsidR="00A2510A" w:rsidRPr="000F6278" w:rsidRDefault="00A2510A" w:rsidP="00C06C04">
            <w:pPr>
              <w:pStyle w:val="TAL"/>
              <w:rPr>
                <w:lang w:eastAsia="zh-CN"/>
              </w:rPr>
            </w:pPr>
            <w:r w:rsidRPr="000F6278">
              <w:t>4.5.1.2</w:t>
            </w:r>
          </w:p>
        </w:tc>
        <w:tc>
          <w:tcPr>
            <w:tcW w:w="4540" w:type="dxa"/>
            <w:gridSpan w:val="2"/>
            <w:tcBorders>
              <w:top w:val="single" w:sz="4" w:space="0" w:color="auto"/>
              <w:left w:val="single" w:sz="4" w:space="0" w:color="auto"/>
              <w:bottom w:val="single" w:sz="4" w:space="0" w:color="auto"/>
              <w:right w:val="single" w:sz="4" w:space="0" w:color="auto"/>
            </w:tcBorders>
            <w:hideMark/>
          </w:tcPr>
          <w:p w14:paraId="14B4FD4C" w14:textId="77777777" w:rsidR="00A2510A" w:rsidRPr="000F6278" w:rsidRDefault="00A2510A" w:rsidP="00C06C04">
            <w:pPr>
              <w:pStyle w:val="TAL"/>
              <w:rPr>
                <w:lang w:eastAsia="zh-CN"/>
              </w:rPr>
            </w:pPr>
            <w:r w:rsidRPr="000F6278">
              <w:t xml:space="preserve">EN-DC FR1 radio link monitoring in-sync test for </w:t>
            </w:r>
            <w:proofErr w:type="spellStart"/>
            <w:r w:rsidRPr="000F6278">
              <w:t>PSCell</w:t>
            </w:r>
            <w:proofErr w:type="spellEnd"/>
            <w:r w:rsidRPr="000F6278">
              <w:t xml:space="preserve"> configured with SSB-based RLM RS in non-DRX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7E661C41" w14:textId="77777777" w:rsidR="00A2510A" w:rsidRPr="000F6278" w:rsidRDefault="00A2510A" w:rsidP="00C06C04">
            <w:pPr>
              <w:pStyle w:val="TAC"/>
              <w:rPr>
                <w:rFonts w:eastAsia="SimSun"/>
              </w:rPr>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E56ED0A" w14:textId="77777777" w:rsidR="00A2510A" w:rsidRPr="000F6278" w:rsidRDefault="00A2510A" w:rsidP="00C06C04">
            <w:pPr>
              <w:pStyle w:val="TAL"/>
              <w:rPr>
                <w:rFonts w:eastAsia="SimSun"/>
                <w:lang w:eastAsia="zh-CN"/>
              </w:rPr>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57D0632F" w14:textId="77777777" w:rsidR="00A2510A" w:rsidRPr="000F6278" w:rsidRDefault="00A2510A" w:rsidP="00C06C04">
            <w:pPr>
              <w:pStyle w:val="TAL"/>
              <w:rPr>
                <w:rFonts w:eastAsia="SimSun"/>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079F802" w14:textId="77777777" w:rsidR="00A2510A" w:rsidRPr="000F6278" w:rsidRDefault="00A2510A" w:rsidP="00C06C04">
            <w:pPr>
              <w:pStyle w:val="TAL"/>
              <w:rPr>
                <w:rFonts w:eastAsia="SimSun"/>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22C6130" w14:textId="77777777" w:rsidR="00A2510A" w:rsidRPr="000F6278" w:rsidRDefault="00A2510A" w:rsidP="00C06C04">
            <w:pPr>
              <w:pStyle w:val="TAL"/>
            </w:pPr>
            <w:r w:rsidRPr="000F6278">
              <w:t>2Rx</w:t>
            </w:r>
          </w:p>
          <w:p w14:paraId="4B9916AC" w14:textId="77777777" w:rsidR="00A2510A" w:rsidRPr="000F6278" w:rsidRDefault="00A2510A" w:rsidP="00C06C04">
            <w:pPr>
              <w:pStyle w:val="TAL"/>
            </w:pPr>
            <w:r w:rsidRPr="000F6278">
              <w:t>4Rx</w:t>
            </w:r>
          </w:p>
        </w:tc>
      </w:tr>
      <w:tr w:rsidR="00A2510A" w:rsidRPr="000F6278" w14:paraId="6EAE1747"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16DE401" w14:textId="77777777" w:rsidR="00A2510A" w:rsidRPr="000F6278" w:rsidRDefault="00A2510A" w:rsidP="00C06C04">
            <w:pPr>
              <w:pStyle w:val="TAL"/>
              <w:rPr>
                <w:lang w:eastAsia="zh-CN"/>
              </w:rPr>
            </w:pPr>
            <w:r w:rsidRPr="000F6278">
              <w:t>4.5.1.3</w:t>
            </w:r>
          </w:p>
        </w:tc>
        <w:tc>
          <w:tcPr>
            <w:tcW w:w="4540" w:type="dxa"/>
            <w:gridSpan w:val="2"/>
            <w:tcBorders>
              <w:top w:val="single" w:sz="4" w:space="0" w:color="auto"/>
              <w:left w:val="single" w:sz="4" w:space="0" w:color="auto"/>
              <w:bottom w:val="single" w:sz="4" w:space="0" w:color="auto"/>
              <w:right w:val="single" w:sz="4" w:space="0" w:color="auto"/>
            </w:tcBorders>
            <w:hideMark/>
          </w:tcPr>
          <w:p w14:paraId="6FD0B6C1" w14:textId="77777777" w:rsidR="00A2510A" w:rsidRPr="000F6278" w:rsidRDefault="00A2510A" w:rsidP="00C06C04">
            <w:pPr>
              <w:pStyle w:val="TAL"/>
              <w:rPr>
                <w:lang w:eastAsia="zh-CN"/>
              </w:rPr>
            </w:pPr>
            <w:r w:rsidRPr="000F6278">
              <w:t xml:space="preserve">EN-DC FR1 radio link monitoring out-of-sync test for </w:t>
            </w:r>
            <w:proofErr w:type="spellStart"/>
            <w:r w:rsidRPr="000F6278">
              <w:t>PSCell</w:t>
            </w:r>
            <w:proofErr w:type="spellEnd"/>
            <w:r w:rsidRPr="000F6278">
              <w:t xml:space="preserve"> configured with SSB-based RLM RS in 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34FFF364" w14:textId="77777777" w:rsidR="00A2510A" w:rsidRPr="000F6278" w:rsidRDefault="00A2510A" w:rsidP="00C06C04">
            <w:pPr>
              <w:pStyle w:val="TAC"/>
              <w:rPr>
                <w:rFonts w:eastAsia="SimSun"/>
              </w:rPr>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5A290A49" w14:textId="77777777" w:rsidR="00A2510A" w:rsidRPr="000F6278" w:rsidRDefault="00A2510A" w:rsidP="00C06C04">
            <w:pPr>
              <w:pStyle w:val="TAL"/>
              <w:rPr>
                <w:rFonts w:eastAsia="SimSun"/>
                <w:lang w:eastAsia="zh-CN"/>
              </w:rPr>
            </w:pPr>
            <w:r w:rsidRPr="000F6278">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737C6CE1" w14:textId="77777777" w:rsidR="00A2510A" w:rsidRPr="000F6278" w:rsidRDefault="00A2510A" w:rsidP="00C06C04">
            <w:pPr>
              <w:pStyle w:val="TAL"/>
              <w:rPr>
                <w:rFonts w:eastAsia="SimSun"/>
                <w:lang w:eastAsia="zh-CN"/>
              </w:rPr>
            </w:pPr>
            <w:r w:rsidRPr="000F6278">
              <w:rPr>
                <w:lang w:eastAsia="zh-CN"/>
              </w:rPr>
              <w:t>UEs supporting EN-DC</w:t>
            </w:r>
            <w:r w:rsidRPr="000F6278">
              <w:rPr>
                <w:rFonts w:eastAsia="SimSun"/>
                <w:lang w:eastAsia="zh-CN"/>
              </w:rPr>
              <w:t xml:space="preserve"> FR1</w:t>
            </w:r>
            <w:r w:rsidRPr="000F6278">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0769F631" w14:textId="77777777" w:rsidR="00A2510A" w:rsidRPr="000F6278" w:rsidRDefault="00A2510A" w:rsidP="00C06C04">
            <w:pPr>
              <w:pStyle w:val="TAL"/>
              <w:rPr>
                <w:rFonts w:eastAsia="SimSun"/>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716726C" w14:textId="77777777" w:rsidR="00A2510A" w:rsidRPr="000F6278" w:rsidRDefault="00A2510A" w:rsidP="00C06C04">
            <w:pPr>
              <w:pStyle w:val="TAL"/>
            </w:pPr>
            <w:r w:rsidRPr="000F6278">
              <w:t>2Rx</w:t>
            </w:r>
          </w:p>
          <w:p w14:paraId="03304AB1" w14:textId="77777777" w:rsidR="00A2510A" w:rsidRPr="000F6278" w:rsidRDefault="00A2510A" w:rsidP="00C06C04">
            <w:pPr>
              <w:pStyle w:val="TAL"/>
            </w:pPr>
            <w:r w:rsidRPr="000F6278">
              <w:t>4Rx</w:t>
            </w:r>
          </w:p>
        </w:tc>
      </w:tr>
      <w:tr w:rsidR="00A2510A" w:rsidRPr="000F6278" w14:paraId="5D660401"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7BFFABB" w14:textId="77777777" w:rsidR="00A2510A" w:rsidRPr="000F6278" w:rsidRDefault="00A2510A" w:rsidP="00C06C04">
            <w:pPr>
              <w:pStyle w:val="TAL"/>
            </w:pPr>
            <w:r w:rsidRPr="000F6278">
              <w:t>4.5.1.4</w:t>
            </w:r>
          </w:p>
        </w:tc>
        <w:tc>
          <w:tcPr>
            <w:tcW w:w="4540" w:type="dxa"/>
            <w:gridSpan w:val="2"/>
            <w:tcBorders>
              <w:top w:val="single" w:sz="4" w:space="0" w:color="auto"/>
              <w:left w:val="single" w:sz="4" w:space="0" w:color="auto"/>
              <w:bottom w:val="single" w:sz="4" w:space="0" w:color="auto"/>
              <w:right w:val="single" w:sz="4" w:space="0" w:color="auto"/>
            </w:tcBorders>
            <w:hideMark/>
          </w:tcPr>
          <w:p w14:paraId="0B028CC3" w14:textId="77777777" w:rsidR="00A2510A" w:rsidRPr="000F6278" w:rsidRDefault="00A2510A" w:rsidP="00C06C04">
            <w:pPr>
              <w:pStyle w:val="TAL"/>
            </w:pPr>
            <w:r w:rsidRPr="000F6278">
              <w:t xml:space="preserve">EN-DC FR1 radio link monitoring in-sync test for </w:t>
            </w:r>
            <w:proofErr w:type="spellStart"/>
            <w:r w:rsidRPr="000F6278">
              <w:t>PSCell</w:t>
            </w:r>
            <w:proofErr w:type="spellEnd"/>
            <w:r w:rsidRPr="000F6278">
              <w:t xml:space="preserve"> configured with SSB-based RLM RS in 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7BDECA7C" w14:textId="77777777" w:rsidR="00A2510A" w:rsidRPr="000F6278" w:rsidRDefault="00A2510A" w:rsidP="00C06C04">
            <w:pPr>
              <w:pStyle w:val="TAC"/>
              <w:rPr>
                <w:rFonts w:eastAsia="SimSun"/>
              </w:rPr>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D0AF959" w14:textId="77777777" w:rsidR="00A2510A" w:rsidRPr="000F6278" w:rsidRDefault="00A2510A" w:rsidP="00C06C04">
            <w:pPr>
              <w:pStyle w:val="TAL"/>
              <w:rPr>
                <w:rFonts w:eastAsia="SimSun"/>
              </w:rPr>
            </w:pPr>
            <w:r w:rsidRPr="000F6278">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190CA061" w14:textId="77777777" w:rsidR="00A2510A" w:rsidRPr="000F6278" w:rsidRDefault="00A2510A" w:rsidP="00C06C04">
            <w:pPr>
              <w:pStyle w:val="TAL"/>
              <w:rPr>
                <w:rFonts w:eastAsia="SimSun"/>
              </w:rPr>
            </w:pPr>
            <w:r w:rsidRPr="000F6278">
              <w:rPr>
                <w:lang w:eastAsia="zh-CN"/>
              </w:rPr>
              <w:t>UEs supporting EN-DC</w:t>
            </w:r>
            <w:r w:rsidRPr="000F6278">
              <w:rPr>
                <w:rFonts w:eastAsia="SimSun"/>
                <w:lang w:eastAsia="zh-CN"/>
              </w:rPr>
              <w:t xml:space="preserve"> FR1</w:t>
            </w:r>
            <w:r w:rsidRPr="000F6278">
              <w:rPr>
                <w:rFonts w:ascii="Times New Roman" w:hAnsi="Times New Roman"/>
                <w:lang w:eastAsia="zh-CN"/>
              </w:rPr>
              <w:t xml:space="preserve"> </w:t>
            </w:r>
            <w:r w:rsidRPr="000F6278">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147162F0" w14:textId="77777777" w:rsidR="00A2510A" w:rsidRPr="000F6278" w:rsidRDefault="00A2510A" w:rsidP="00C06C04">
            <w:pPr>
              <w:pStyle w:val="TAL"/>
              <w:rPr>
                <w:rFonts w:eastAsia="SimSun"/>
              </w:rPr>
            </w:pPr>
          </w:p>
        </w:tc>
        <w:tc>
          <w:tcPr>
            <w:tcW w:w="1369" w:type="dxa"/>
            <w:tcBorders>
              <w:top w:val="single" w:sz="4" w:space="0" w:color="auto"/>
              <w:left w:val="single" w:sz="4" w:space="0" w:color="auto"/>
              <w:bottom w:val="single" w:sz="4" w:space="0" w:color="auto"/>
              <w:right w:val="single" w:sz="4" w:space="0" w:color="auto"/>
            </w:tcBorders>
            <w:hideMark/>
          </w:tcPr>
          <w:p w14:paraId="5CED3F6B" w14:textId="77777777" w:rsidR="00A2510A" w:rsidRPr="000F6278" w:rsidRDefault="00A2510A" w:rsidP="00C06C04">
            <w:pPr>
              <w:pStyle w:val="TAL"/>
            </w:pPr>
            <w:r w:rsidRPr="000F6278">
              <w:t>2Rx</w:t>
            </w:r>
          </w:p>
          <w:p w14:paraId="14A6C87C" w14:textId="77777777" w:rsidR="00A2510A" w:rsidRPr="000F6278" w:rsidRDefault="00A2510A" w:rsidP="00C06C04">
            <w:pPr>
              <w:pStyle w:val="TAL"/>
            </w:pPr>
            <w:r w:rsidRPr="000F6278">
              <w:t>4Rx</w:t>
            </w:r>
          </w:p>
        </w:tc>
      </w:tr>
      <w:tr w:rsidR="00A2510A" w:rsidRPr="000F6278" w14:paraId="4B3201C9"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DB474BA" w14:textId="77777777" w:rsidR="00A2510A" w:rsidRPr="000F6278" w:rsidRDefault="00A2510A" w:rsidP="00C06C04">
            <w:pPr>
              <w:pStyle w:val="TAL"/>
            </w:pPr>
            <w:r w:rsidRPr="000F6278">
              <w:t>4.5.1.5</w:t>
            </w:r>
          </w:p>
        </w:tc>
        <w:tc>
          <w:tcPr>
            <w:tcW w:w="4540" w:type="dxa"/>
            <w:gridSpan w:val="2"/>
            <w:tcBorders>
              <w:top w:val="single" w:sz="4" w:space="0" w:color="auto"/>
              <w:left w:val="single" w:sz="4" w:space="0" w:color="auto"/>
              <w:bottom w:val="single" w:sz="4" w:space="0" w:color="auto"/>
              <w:right w:val="single" w:sz="4" w:space="0" w:color="auto"/>
            </w:tcBorders>
            <w:hideMark/>
          </w:tcPr>
          <w:p w14:paraId="7EEEDFA7" w14:textId="77777777" w:rsidR="00A2510A" w:rsidRPr="000F6278" w:rsidRDefault="00A2510A" w:rsidP="00C06C04">
            <w:pPr>
              <w:pStyle w:val="TAL"/>
            </w:pPr>
            <w:r w:rsidRPr="000F6278">
              <w:t xml:space="preserve">EN-DC FR1 radio link monitoring out-of-sync test for </w:t>
            </w:r>
            <w:proofErr w:type="spellStart"/>
            <w:r w:rsidRPr="000F6278">
              <w:t>PSCell</w:t>
            </w:r>
            <w:proofErr w:type="spellEnd"/>
            <w:r w:rsidRPr="000F6278">
              <w:t xml:space="preserve"> configured with CSI-RS-based RLM RS in non-DRX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2D0712F0" w14:textId="77777777" w:rsidR="00A2510A" w:rsidRPr="000F6278" w:rsidRDefault="00A2510A" w:rsidP="00C06C04">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36E520A" w14:textId="77777777" w:rsidR="00A2510A" w:rsidRPr="000F6278" w:rsidRDefault="00A2510A" w:rsidP="00C06C04">
            <w:pPr>
              <w:pStyle w:val="TAL"/>
            </w:pPr>
            <w:r w:rsidRPr="000F6278">
              <w:t>C038</w:t>
            </w:r>
          </w:p>
        </w:tc>
        <w:tc>
          <w:tcPr>
            <w:tcW w:w="3118" w:type="dxa"/>
            <w:gridSpan w:val="3"/>
            <w:tcBorders>
              <w:top w:val="single" w:sz="4" w:space="0" w:color="auto"/>
              <w:left w:val="single" w:sz="4" w:space="0" w:color="auto"/>
              <w:bottom w:val="single" w:sz="4" w:space="0" w:color="auto"/>
              <w:right w:val="single" w:sz="4" w:space="0" w:color="auto"/>
            </w:tcBorders>
            <w:hideMark/>
          </w:tcPr>
          <w:p w14:paraId="3A4DFCBC" w14:textId="77777777" w:rsidR="00A2510A" w:rsidRPr="000F6278" w:rsidRDefault="00A2510A" w:rsidP="00C06C04">
            <w:pPr>
              <w:pStyle w:val="TAL"/>
            </w:pPr>
            <w:r w:rsidRPr="000F6278">
              <w:rPr>
                <w:lang w:eastAsia="zh-CN"/>
              </w:rPr>
              <w:t>UEs supporting EN-DC</w:t>
            </w:r>
            <w:r w:rsidRPr="000F6278">
              <w:rPr>
                <w:rFonts w:eastAsia="SimSun"/>
                <w:lang w:eastAsia="zh-CN"/>
              </w:rPr>
              <w:t xml:space="preserve"> FR1 and </w:t>
            </w:r>
            <w:r w:rsidRPr="000F6278">
              <w:t>CSI-RS-based RLM</w:t>
            </w:r>
          </w:p>
        </w:tc>
        <w:tc>
          <w:tcPr>
            <w:tcW w:w="2191" w:type="dxa"/>
            <w:tcBorders>
              <w:top w:val="single" w:sz="4" w:space="0" w:color="auto"/>
              <w:left w:val="single" w:sz="4" w:space="0" w:color="auto"/>
              <w:bottom w:val="single" w:sz="4" w:space="0" w:color="auto"/>
              <w:right w:val="single" w:sz="4" w:space="0" w:color="auto"/>
            </w:tcBorders>
          </w:tcPr>
          <w:p w14:paraId="5CE58D7D" w14:textId="77777777" w:rsidR="00A2510A" w:rsidRPr="000F6278"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6D71E267" w14:textId="77777777" w:rsidR="00A2510A" w:rsidRPr="000F6278" w:rsidRDefault="00A2510A" w:rsidP="00C06C04">
            <w:pPr>
              <w:pStyle w:val="TAL"/>
            </w:pPr>
            <w:r w:rsidRPr="000F6278">
              <w:t>2Rx</w:t>
            </w:r>
          </w:p>
          <w:p w14:paraId="45077C22" w14:textId="77777777" w:rsidR="00A2510A" w:rsidRPr="000F6278" w:rsidRDefault="00A2510A" w:rsidP="00C06C04">
            <w:pPr>
              <w:pStyle w:val="TAL"/>
              <w:rPr>
                <w:lang w:eastAsia="ko-KR"/>
              </w:rPr>
            </w:pPr>
            <w:r w:rsidRPr="000F6278">
              <w:t>4Rx</w:t>
            </w:r>
          </w:p>
        </w:tc>
      </w:tr>
      <w:tr w:rsidR="00A2510A" w:rsidRPr="000F6278" w14:paraId="35CC4B50"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87B6944" w14:textId="77777777" w:rsidR="00A2510A" w:rsidRPr="000F6278" w:rsidRDefault="00A2510A" w:rsidP="00C06C04">
            <w:pPr>
              <w:pStyle w:val="TAL"/>
            </w:pPr>
            <w:r w:rsidRPr="000F6278">
              <w:t>4.5.1.6</w:t>
            </w:r>
          </w:p>
        </w:tc>
        <w:tc>
          <w:tcPr>
            <w:tcW w:w="4540" w:type="dxa"/>
            <w:gridSpan w:val="2"/>
            <w:tcBorders>
              <w:top w:val="single" w:sz="4" w:space="0" w:color="auto"/>
              <w:left w:val="single" w:sz="4" w:space="0" w:color="auto"/>
              <w:bottom w:val="single" w:sz="4" w:space="0" w:color="auto"/>
              <w:right w:val="single" w:sz="4" w:space="0" w:color="auto"/>
            </w:tcBorders>
            <w:hideMark/>
          </w:tcPr>
          <w:p w14:paraId="1182291A" w14:textId="77777777" w:rsidR="00A2510A" w:rsidRPr="000F6278" w:rsidRDefault="00A2510A" w:rsidP="00C06C04">
            <w:pPr>
              <w:pStyle w:val="TAL"/>
            </w:pPr>
            <w:r w:rsidRPr="000F6278">
              <w:t xml:space="preserve">EN-DC FR1 radio link monitoring in-sync test for </w:t>
            </w:r>
            <w:proofErr w:type="spellStart"/>
            <w:r w:rsidRPr="000F6278">
              <w:t>PSCell</w:t>
            </w:r>
            <w:proofErr w:type="spellEnd"/>
            <w:r w:rsidRPr="000F6278">
              <w:t xml:space="preserve"> configured with CSI-RS-based RLM RS in non-DRX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496F844A" w14:textId="77777777" w:rsidR="00A2510A" w:rsidRPr="000F6278" w:rsidRDefault="00A2510A" w:rsidP="00C06C04">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5632ED6A" w14:textId="77777777" w:rsidR="00A2510A" w:rsidRPr="000F6278" w:rsidRDefault="00A2510A" w:rsidP="00C06C04">
            <w:pPr>
              <w:pStyle w:val="TAL"/>
            </w:pPr>
            <w:r w:rsidRPr="000F6278">
              <w:t>C038</w:t>
            </w:r>
          </w:p>
        </w:tc>
        <w:tc>
          <w:tcPr>
            <w:tcW w:w="3118" w:type="dxa"/>
            <w:gridSpan w:val="3"/>
            <w:tcBorders>
              <w:top w:val="single" w:sz="4" w:space="0" w:color="auto"/>
              <w:left w:val="single" w:sz="4" w:space="0" w:color="auto"/>
              <w:bottom w:val="single" w:sz="4" w:space="0" w:color="auto"/>
              <w:right w:val="single" w:sz="4" w:space="0" w:color="auto"/>
            </w:tcBorders>
            <w:hideMark/>
          </w:tcPr>
          <w:p w14:paraId="7ACACFE0" w14:textId="77777777" w:rsidR="00A2510A" w:rsidRPr="000F6278" w:rsidRDefault="00A2510A" w:rsidP="00C06C04">
            <w:pPr>
              <w:pStyle w:val="TAL"/>
            </w:pPr>
            <w:r w:rsidRPr="000F6278">
              <w:rPr>
                <w:lang w:eastAsia="zh-CN"/>
              </w:rPr>
              <w:t>UEs supporting EN-DC</w:t>
            </w:r>
            <w:r w:rsidRPr="000F6278">
              <w:rPr>
                <w:rFonts w:eastAsia="SimSun"/>
                <w:lang w:eastAsia="zh-CN"/>
              </w:rPr>
              <w:t xml:space="preserve"> FR1 and </w:t>
            </w:r>
            <w:r w:rsidRPr="000F6278">
              <w:t>CSI-RS-based RLM</w:t>
            </w:r>
          </w:p>
        </w:tc>
        <w:tc>
          <w:tcPr>
            <w:tcW w:w="2191" w:type="dxa"/>
            <w:tcBorders>
              <w:top w:val="single" w:sz="4" w:space="0" w:color="auto"/>
              <w:left w:val="single" w:sz="4" w:space="0" w:color="auto"/>
              <w:bottom w:val="single" w:sz="4" w:space="0" w:color="auto"/>
              <w:right w:val="single" w:sz="4" w:space="0" w:color="auto"/>
            </w:tcBorders>
          </w:tcPr>
          <w:p w14:paraId="5195B272" w14:textId="77777777" w:rsidR="00A2510A" w:rsidRPr="000F6278"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76EB92CE" w14:textId="77777777" w:rsidR="00A2510A" w:rsidRPr="000F6278" w:rsidRDefault="00A2510A" w:rsidP="00C06C04">
            <w:pPr>
              <w:pStyle w:val="TAL"/>
            </w:pPr>
            <w:r w:rsidRPr="000F6278">
              <w:t>2Rx</w:t>
            </w:r>
          </w:p>
          <w:p w14:paraId="466BEF68" w14:textId="77777777" w:rsidR="00A2510A" w:rsidRPr="000F6278" w:rsidRDefault="00A2510A" w:rsidP="00C06C04">
            <w:pPr>
              <w:pStyle w:val="TAL"/>
              <w:rPr>
                <w:lang w:eastAsia="ko-KR"/>
              </w:rPr>
            </w:pPr>
            <w:r w:rsidRPr="000F6278">
              <w:t>4Rx</w:t>
            </w:r>
          </w:p>
        </w:tc>
      </w:tr>
      <w:tr w:rsidR="00A2510A" w:rsidRPr="000F6278" w14:paraId="302E8B7D"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972106E" w14:textId="77777777" w:rsidR="00A2510A" w:rsidRPr="000F6278" w:rsidRDefault="00A2510A" w:rsidP="00C06C04">
            <w:pPr>
              <w:pStyle w:val="TAL"/>
            </w:pPr>
            <w:r w:rsidRPr="000F6278">
              <w:t>4.5.1.7</w:t>
            </w:r>
          </w:p>
        </w:tc>
        <w:tc>
          <w:tcPr>
            <w:tcW w:w="4540" w:type="dxa"/>
            <w:gridSpan w:val="2"/>
            <w:tcBorders>
              <w:top w:val="single" w:sz="4" w:space="0" w:color="auto"/>
              <w:left w:val="single" w:sz="4" w:space="0" w:color="auto"/>
              <w:bottom w:val="single" w:sz="4" w:space="0" w:color="auto"/>
              <w:right w:val="single" w:sz="4" w:space="0" w:color="auto"/>
            </w:tcBorders>
            <w:hideMark/>
          </w:tcPr>
          <w:p w14:paraId="27ED3A08" w14:textId="77777777" w:rsidR="00A2510A" w:rsidRPr="000F6278" w:rsidRDefault="00A2510A" w:rsidP="00C06C04">
            <w:pPr>
              <w:pStyle w:val="TAL"/>
            </w:pPr>
            <w:r w:rsidRPr="000F6278">
              <w:t xml:space="preserve">EN-DC FR1 radio link monitoring out-of-sync test for </w:t>
            </w:r>
            <w:proofErr w:type="spellStart"/>
            <w:r w:rsidRPr="000F6278">
              <w:t>PSCell</w:t>
            </w:r>
            <w:proofErr w:type="spellEnd"/>
            <w:r w:rsidRPr="000F6278">
              <w:t xml:space="preserve"> configured with CSI-RS-based RLM RS in 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52D8184D" w14:textId="77777777" w:rsidR="00A2510A" w:rsidRPr="000F6278" w:rsidRDefault="00A2510A" w:rsidP="00C06C04">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729222E" w14:textId="77777777" w:rsidR="00A2510A" w:rsidRPr="000F6278" w:rsidRDefault="00A2510A" w:rsidP="00C06C04">
            <w:pPr>
              <w:pStyle w:val="TAL"/>
            </w:pPr>
            <w:r w:rsidRPr="000F6278">
              <w:t>C038a</w:t>
            </w:r>
          </w:p>
        </w:tc>
        <w:tc>
          <w:tcPr>
            <w:tcW w:w="3118" w:type="dxa"/>
            <w:gridSpan w:val="3"/>
            <w:tcBorders>
              <w:top w:val="single" w:sz="4" w:space="0" w:color="auto"/>
              <w:left w:val="single" w:sz="4" w:space="0" w:color="auto"/>
              <w:bottom w:val="single" w:sz="4" w:space="0" w:color="auto"/>
              <w:right w:val="single" w:sz="4" w:space="0" w:color="auto"/>
            </w:tcBorders>
            <w:hideMark/>
          </w:tcPr>
          <w:p w14:paraId="1011213F" w14:textId="77777777" w:rsidR="00A2510A" w:rsidRPr="000F6278" w:rsidRDefault="00A2510A" w:rsidP="00C06C04">
            <w:pPr>
              <w:pStyle w:val="TAL"/>
            </w:pPr>
            <w:r w:rsidRPr="000F6278">
              <w:rPr>
                <w:lang w:eastAsia="zh-CN"/>
              </w:rPr>
              <w:t>UEs supporting EN-DC</w:t>
            </w:r>
            <w:r w:rsidRPr="000F6278">
              <w:rPr>
                <w:rFonts w:eastAsia="SimSun"/>
                <w:lang w:eastAsia="zh-CN"/>
              </w:rPr>
              <w:t xml:space="preserve"> FR1, </w:t>
            </w:r>
            <w:r w:rsidRPr="000F6278">
              <w:t xml:space="preserve">CSI-RS-based RLM </w:t>
            </w:r>
            <w:r w:rsidRPr="000F6278">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7C351BE4" w14:textId="77777777" w:rsidR="00A2510A" w:rsidRPr="000F6278"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1C7BE7E6" w14:textId="77777777" w:rsidR="00A2510A" w:rsidRPr="000F6278" w:rsidRDefault="00A2510A" w:rsidP="00C06C04">
            <w:pPr>
              <w:pStyle w:val="TAL"/>
            </w:pPr>
            <w:r w:rsidRPr="000F6278">
              <w:t>2Rx</w:t>
            </w:r>
          </w:p>
          <w:p w14:paraId="587C35F3" w14:textId="77777777" w:rsidR="00A2510A" w:rsidRPr="000F6278" w:rsidRDefault="00A2510A" w:rsidP="00C06C04">
            <w:pPr>
              <w:pStyle w:val="TAL"/>
              <w:rPr>
                <w:lang w:eastAsia="ko-KR"/>
              </w:rPr>
            </w:pPr>
            <w:r w:rsidRPr="000F6278">
              <w:t>4Rx</w:t>
            </w:r>
          </w:p>
        </w:tc>
      </w:tr>
      <w:tr w:rsidR="00A2510A" w:rsidRPr="000F6278" w14:paraId="78A408BB"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4A9F695" w14:textId="77777777" w:rsidR="00A2510A" w:rsidRPr="000F6278" w:rsidRDefault="00A2510A" w:rsidP="00C06C04">
            <w:pPr>
              <w:pStyle w:val="TAL"/>
            </w:pPr>
            <w:r w:rsidRPr="000F6278">
              <w:lastRenderedPageBreak/>
              <w:t>4.5.1.8</w:t>
            </w:r>
          </w:p>
        </w:tc>
        <w:tc>
          <w:tcPr>
            <w:tcW w:w="4540" w:type="dxa"/>
            <w:gridSpan w:val="2"/>
            <w:tcBorders>
              <w:top w:val="single" w:sz="4" w:space="0" w:color="auto"/>
              <w:left w:val="single" w:sz="4" w:space="0" w:color="auto"/>
              <w:bottom w:val="single" w:sz="4" w:space="0" w:color="auto"/>
              <w:right w:val="single" w:sz="4" w:space="0" w:color="auto"/>
            </w:tcBorders>
            <w:hideMark/>
          </w:tcPr>
          <w:p w14:paraId="07656023" w14:textId="77777777" w:rsidR="00A2510A" w:rsidRPr="000F6278" w:rsidRDefault="00A2510A" w:rsidP="00C06C04">
            <w:pPr>
              <w:pStyle w:val="TAL"/>
            </w:pPr>
            <w:r w:rsidRPr="000F6278">
              <w:t xml:space="preserve">EN-DC FR1 radio link monitoring in-sync test for </w:t>
            </w:r>
            <w:proofErr w:type="spellStart"/>
            <w:r w:rsidRPr="000F6278">
              <w:t>PSCell</w:t>
            </w:r>
            <w:proofErr w:type="spellEnd"/>
            <w:r w:rsidRPr="000F6278">
              <w:t xml:space="preserve"> configured with CSI-RS-based RLM RS in 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5725E66C" w14:textId="77777777" w:rsidR="00A2510A" w:rsidRPr="000F6278" w:rsidRDefault="00A2510A" w:rsidP="00C06C04">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6405908E" w14:textId="77777777" w:rsidR="00A2510A" w:rsidRPr="000F6278" w:rsidRDefault="00A2510A" w:rsidP="00C06C04">
            <w:pPr>
              <w:pStyle w:val="TAL"/>
              <w:rPr>
                <w:lang w:eastAsia="zh-CN"/>
              </w:rPr>
            </w:pPr>
            <w:r w:rsidRPr="000F6278">
              <w:t>C038a</w:t>
            </w:r>
          </w:p>
        </w:tc>
        <w:tc>
          <w:tcPr>
            <w:tcW w:w="3118" w:type="dxa"/>
            <w:gridSpan w:val="3"/>
            <w:tcBorders>
              <w:top w:val="single" w:sz="4" w:space="0" w:color="auto"/>
              <w:left w:val="single" w:sz="4" w:space="0" w:color="auto"/>
              <w:bottom w:val="single" w:sz="4" w:space="0" w:color="auto"/>
              <w:right w:val="single" w:sz="4" w:space="0" w:color="auto"/>
            </w:tcBorders>
            <w:hideMark/>
          </w:tcPr>
          <w:p w14:paraId="448770D3" w14:textId="77777777" w:rsidR="00A2510A" w:rsidRPr="000F6278" w:rsidRDefault="00A2510A" w:rsidP="00C06C04">
            <w:pPr>
              <w:pStyle w:val="TAL"/>
              <w:rPr>
                <w:lang w:eastAsia="zh-CN"/>
              </w:rPr>
            </w:pPr>
            <w:r w:rsidRPr="000F6278">
              <w:rPr>
                <w:lang w:eastAsia="zh-CN"/>
              </w:rPr>
              <w:t>UEs supporting EN-DC</w:t>
            </w:r>
            <w:r w:rsidRPr="000F6278">
              <w:rPr>
                <w:rFonts w:eastAsia="SimSun"/>
                <w:lang w:eastAsia="zh-CN"/>
              </w:rPr>
              <w:t xml:space="preserve"> FR1, </w:t>
            </w:r>
            <w:r w:rsidRPr="000F6278">
              <w:t xml:space="preserve">CSI-RS-based RLM </w:t>
            </w:r>
            <w:r w:rsidRPr="000F6278">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1B00354F"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209C554" w14:textId="77777777" w:rsidR="00A2510A" w:rsidRPr="000F6278" w:rsidRDefault="00A2510A" w:rsidP="00C06C04">
            <w:pPr>
              <w:pStyle w:val="TAL"/>
            </w:pPr>
            <w:r w:rsidRPr="000F6278">
              <w:t>2Rx</w:t>
            </w:r>
          </w:p>
          <w:p w14:paraId="7BE4191B" w14:textId="77777777" w:rsidR="00A2510A" w:rsidRPr="000F6278" w:rsidRDefault="00A2510A" w:rsidP="00C06C04">
            <w:pPr>
              <w:pStyle w:val="TAL"/>
              <w:rPr>
                <w:lang w:eastAsia="ko-KR"/>
              </w:rPr>
            </w:pPr>
            <w:r w:rsidRPr="000F6278">
              <w:t>4Rx</w:t>
            </w:r>
          </w:p>
        </w:tc>
      </w:tr>
      <w:tr w:rsidR="00A2510A" w:rsidRPr="000F6278" w14:paraId="10BAA5E5"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7EFEBBD" w14:textId="77777777" w:rsidR="00A2510A" w:rsidRPr="000F6278" w:rsidRDefault="00A2510A" w:rsidP="00C06C04">
            <w:pPr>
              <w:pStyle w:val="TAL"/>
              <w:rPr>
                <w:b/>
                <w:lang w:eastAsia="zh-TW"/>
              </w:rPr>
            </w:pPr>
            <w:r w:rsidRPr="000F6278">
              <w:rPr>
                <w:b/>
                <w:lang w:eastAsia="zh-TW"/>
              </w:rPr>
              <w:t>4.5.2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A338A99" w14:textId="77777777" w:rsidR="00A2510A" w:rsidRPr="000F6278" w:rsidRDefault="00A2510A" w:rsidP="00C06C04">
            <w:pPr>
              <w:pStyle w:val="TAL"/>
              <w:rPr>
                <w:b/>
              </w:rPr>
            </w:pPr>
            <w:r w:rsidRPr="000F6278">
              <w:rPr>
                <w:b/>
              </w:rPr>
              <w:t>Interruption</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065900BA" w14:textId="77777777" w:rsidR="00A2510A" w:rsidRPr="000F6278" w:rsidRDefault="00A2510A" w:rsidP="00C06C04">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1F7D9DB0" w14:textId="77777777" w:rsidR="00A2510A" w:rsidRPr="000F6278" w:rsidRDefault="00A2510A" w:rsidP="00C06C04">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311732AB" w14:textId="77777777" w:rsidR="00A2510A" w:rsidRPr="000F6278" w:rsidRDefault="00A2510A" w:rsidP="00C06C04">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1FF99C5" w14:textId="77777777" w:rsidR="00A2510A" w:rsidRPr="000F6278" w:rsidRDefault="00A2510A" w:rsidP="00C06C04">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5BAF7A1" w14:textId="77777777" w:rsidR="00A2510A" w:rsidRPr="000F6278" w:rsidRDefault="00A2510A" w:rsidP="00C06C04">
            <w:pPr>
              <w:pStyle w:val="TAL"/>
              <w:rPr>
                <w:b/>
              </w:rPr>
            </w:pPr>
          </w:p>
        </w:tc>
      </w:tr>
      <w:tr w:rsidR="00A2510A" w:rsidRPr="000F6278" w14:paraId="4DD0EC5D"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637B03D4" w14:textId="77777777" w:rsidR="00A2510A" w:rsidRPr="000F6278" w:rsidRDefault="00A2510A" w:rsidP="00C06C04">
            <w:pPr>
              <w:pStyle w:val="TAL"/>
            </w:pPr>
            <w:r w:rsidRPr="000F6278">
              <w:t>4.5.2.1</w:t>
            </w:r>
          </w:p>
        </w:tc>
        <w:tc>
          <w:tcPr>
            <w:tcW w:w="4540" w:type="dxa"/>
            <w:gridSpan w:val="2"/>
            <w:tcBorders>
              <w:top w:val="single" w:sz="4" w:space="0" w:color="auto"/>
              <w:left w:val="single" w:sz="4" w:space="0" w:color="auto"/>
              <w:bottom w:val="single" w:sz="4" w:space="0" w:color="auto"/>
              <w:right w:val="single" w:sz="4" w:space="0" w:color="auto"/>
            </w:tcBorders>
            <w:hideMark/>
          </w:tcPr>
          <w:p w14:paraId="014EBA5B" w14:textId="77777777" w:rsidR="00A2510A" w:rsidRPr="000F6278" w:rsidRDefault="00A2510A" w:rsidP="00C06C04">
            <w:pPr>
              <w:pStyle w:val="TAL"/>
            </w:pPr>
            <w:r w:rsidRPr="000F6278">
              <w:t>EN-DC FR1 interruptions at transitions between active and non-active during DRX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444FDC79" w14:textId="77777777" w:rsidR="00A2510A" w:rsidRPr="000F6278" w:rsidRDefault="00A2510A" w:rsidP="00C06C04">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6C9D644" w14:textId="77777777" w:rsidR="00A2510A" w:rsidRPr="000F6278" w:rsidRDefault="00A2510A" w:rsidP="00C06C04">
            <w:pPr>
              <w:pStyle w:val="TAL"/>
              <w:rPr>
                <w:lang w:eastAsia="zh-CN"/>
              </w:rPr>
            </w:pPr>
            <w:r w:rsidRPr="000F6278">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482DB882" w14:textId="77777777" w:rsidR="00A2510A" w:rsidRPr="000F6278" w:rsidRDefault="00A2510A" w:rsidP="00C06C04">
            <w:pPr>
              <w:pStyle w:val="TAL"/>
              <w:rPr>
                <w:lang w:eastAsia="zh-CN"/>
              </w:rPr>
            </w:pPr>
            <w:r w:rsidRPr="000F6278">
              <w:rPr>
                <w:lang w:eastAsia="zh-CN"/>
              </w:rPr>
              <w:t>UEs supporting EN-DC</w:t>
            </w:r>
            <w:r w:rsidRPr="000F6278">
              <w:rPr>
                <w:rFonts w:eastAsia="SimSun"/>
                <w:lang w:eastAsia="zh-CN"/>
              </w:rPr>
              <w:t xml:space="preserve"> FR1 </w:t>
            </w:r>
            <w:r w:rsidRPr="000F6278">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1D0C29D9"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6AE1C68" w14:textId="77777777" w:rsidR="00A2510A" w:rsidRPr="000F6278" w:rsidRDefault="00A2510A" w:rsidP="00C06C04">
            <w:pPr>
              <w:pStyle w:val="TAL"/>
            </w:pPr>
            <w:r w:rsidRPr="000F6278">
              <w:t>2Rx</w:t>
            </w:r>
          </w:p>
          <w:p w14:paraId="1084B2ED" w14:textId="77777777" w:rsidR="00A2510A" w:rsidRPr="000F6278" w:rsidRDefault="00A2510A" w:rsidP="00C06C04">
            <w:pPr>
              <w:pStyle w:val="TAL"/>
            </w:pPr>
            <w:r w:rsidRPr="000F6278">
              <w:t>4Rx</w:t>
            </w:r>
          </w:p>
        </w:tc>
      </w:tr>
      <w:tr w:rsidR="00A2510A" w:rsidRPr="000F6278" w14:paraId="793FC5E9"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63088373" w14:textId="77777777" w:rsidR="00A2510A" w:rsidRPr="000F6278" w:rsidRDefault="00A2510A" w:rsidP="00C06C04">
            <w:pPr>
              <w:pStyle w:val="TAL"/>
            </w:pPr>
            <w:r w:rsidRPr="000F6278">
              <w:t>4.5.2.2</w:t>
            </w:r>
          </w:p>
        </w:tc>
        <w:tc>
          <w:tcPr>
            <w:tcW w:w="4540" w:type="dxa"/>
            <w:gridSpan w:val="2"/>
            <w:tcBorders>
              <w:top w:val="single" w:sz="4" w:space="0" w:color="auto"/>
              <w:left w:val="single" w:sz="4" w:space="0" w:color="auto"/>
              <w:bottom w:val="single" w:sz="4" w:space="0" w:color="auto"/>
              <w:right w:val="single" w:sz="4" w:space="0" w:color="auto"/>
            </w:tcBorders>
            <w:hideMark/>
          </w:tcPr>
          <w:p w14:paraId="58A7C08C" w14:textId="77777777" w:rsidR="00A2510A" w:rsidRPr="000F6278" w:rsidRDefault="00A2510A" w:rsidP="00C06C04">
            <w:pPr>
              <w:pStyle w:val="TAL"/>
            </w:pPr>
            <w:r w:rsidRPr="000F6278">
              <w:t>EN-DC FR1 interruptions at transitions between active and non-active during DRX in asynchronous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369298AC" w14:textId="77777777" w:rsidR="00A2510A" w:rsidRPr="000F6278" w:rsidRDefault="00A2510A" w:rsidP="00C06C04">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0F7C1D9" w14:textId="77777777" w:rsidR="00A2510A" w:rsidRPr="000F6278" w:rsidRDefault="00A2510A" w:rsidP="00C06C04">
            <w:pPr>
              <w:pStyle w:val="TAL"/>
              <w:rPr>
                <w:lang w:eastAsia="zh-CN"/>
              </w:rPr>
            </w:pPr>
            <w:r w:rsidRPr="000F6278">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2BD460A0" w14:textId="77777777" w:rsidR="00A2510A" w:rsidRPr="000F6278" w:rsidRDefault="00A2510A" w:rsidP="00C06C04">
            <w:pPr>
              <w:pStyle w:val="TAL"/>
              <w:rPr>
                <w:lang w:eastAsia="zh-CN"/>
              </w:rPr>
            </w:pPr>
            <w:r w:rsidRPr="000F6278">
              <w:rPr>
                <w:lang w:eastAsia="zh-CN"/>
              </w:rPr>
              <w:t>UEs supporting EN-DC</w:t>
            </w:r>
            <w:r w:rsidRPr="000F6278">
              <w:rPr>
                <w:rFonts w:eastAsia="SimSun"/>
                <w:lang w:eastAsia="zh-CN"/>
              </w:rPr>
              <w:t xml:space="preserve"> FR1 </w:t>
            </w:r>
            <w:r w:rsidRPr="000F6278">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0D8B95D9"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F005064" w14:textId="77777777" w:rsidR="00A2510A" w:rsidRPr="000F6278" w:rsidRDefault="00A2510A" w:rsidP="00C06C04">
            <w:pPr>
              <w:pStyle w:val="TAL"/>
            </w:pPr>
            <w:r w:rsidRPr="000F6278">
              <w:t>2Rx</w:t>
            </w:r>
          </w:p>
          <w:p w14:paraId="0A18ECC4" w14:textId="77777777" w:rsidR="00A2510A" w:rsidRPr="000F6278" w:rsidRDefault="00A2510A" w:rsidP="00C06C04">
            <w:pPr>
              <w:pStyle w:val="TAL"/>
            </w:pPr>
            <w:r w:rsidRPr="000F6278">
              <w:t>4Rx</w:t>
            </w:r>
          </w:p>
        </w:tc>
      </w:tr>
      <w:tr w:rsidR="00A2510A" w:rsidRPr="000F6278" w14:paraId="4E92C8F0"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E986A04" w14:textId="77777777" w:rsidR="00A2510A" w:rsidRPr="000F6278" w:rsidRDefault="00A2510A" w:rsidP="00C06C04">
            <w:pPr>
              <w:pStyle w:val="TAL"/>
            </w:pPr>
            <w:r w:rsidRPr="000F6278">
              <w:t>4.5.2.3</w:t>
            </w:r>
          </w:p>
        </w:tc>
        <w:tc>
          <w:tcPr>
            <w:tcW w:w="4540" w:type="dxa"/>
            <w:gridSpan w:val="2"/>
            <w:tcBorders>
              <w:top w:val="single" w:sz="4" w:space="0" w:color="auto"/>
              <w:left w:val="single" w:sz="4" w:space="0" w:color="auto"/>
              <w:bottom w:val="single" w:sz="4" w:space="0" w:color="auto"/>
              <w:right w:val="single" w:sz="4" w:space="0" w:color="auto"/>
            </w:tcBorders>
            <w:hideMark/>
          </w:tcPr>
          <w:p w14:paraId="5827E45B" w14:textId="77777777" w:rsidR="00A2510A" w:rsidRPr="000F6278" w:rsidRDefault="00A2510A" w:rsidP="00C06C04">
            <w:pPr>
              <w:pStyle w:val="TAL"/>
            </w:pPr>
            <w:r w:rsidRPr="000F6278">
              <w:t>EN-DC FR1 interruptions during measurements on deactivated NR SCC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0D706D26" w14:textId="77777777" w:rsidR="00A2510A" w:rsidRPr="000F6278" w:rsidRDefault="00A2510A" w:rsidP="00C06C04">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D180879" w14:textId="77777777" w:rsidR="00A2510A" w:rsidRPr="000F6278" w:rsidRDefault="00A2510A" w:rsidP="00C06C04">
            <w:pPr>
              <w:pStyle w:val="TAL"/>
              <w:rPr>
                <w:lang w:eastAsia="zh-CN"/>
              </w:rPr>
            </w:pPr>
            <w:r w:rsidRPr="000F6278">
              <w:rPr>
                <w:rFonts w:eastAsia="SimSun"/>
                <w:lang w:eastAsia="zh-CN"/>
              </w:rPr>
              <w:t>C067</w:t>
            </w:r>
          </w:p>
        </w:tc>
        <w:tc>
          <w:tcPr>
            <w:tcW w:w="3118" w:type="dxa"/>
            <w:gridSpan w:val="3"/>
            <w:tcBorders>
              <w:top w:val="single" w:sz="4" w:space="0" w:color="auto"/>
              <w:left w:val="single" w:sz="4" w:space="0" w:color="auto"/>
              <w:bottom w:val="single" w:sz="4" w:space="0" w:color="auto"/>
              <w:right w:val="single" w:sz="4" w:space="0" w:color="auto"/>
            </w:tcBorders>
            <w:hideMark/>
          </w:tcPr>
          <w:p w14:paraId="0E09D03E" w14:textId="77777777" w:rsidR="00A2510A" w:rsidRPr="000F6278" w:rsidRDefault="00A2510A" w:rsidP="00C06C04">
            <w:pPr>
              <w:pStyle w:val="TAL"/>
              <w:rPr>
                <w:lang w:eastAsia="zh-CN"/>
              </w:rPr>
            </w:pPr>
            <w:r w:rsidRPr="000F6278">
              <w:rPr>
                <w:lang w:eastAsia="zh-CN"/>
              </w:rPr>
              <w:t>UEs supporting EN-DC</w:t>
            </w:r>
            <w:r w:rsidRPr="000F6278">
              <w:rPr>
                <w:rFonts w:eastAsia="SimSun"/>
                <w:lang w:eastAsia="zh-CN"/>
              </w:rPr>
              <w:t xml:space="preserve"> FR1 and 2DL CA in NR</w:t>
            </w:r>
          </w:p>
        </w:tc>
        <w:tc>
          <w:tcPr>
            <w:tcW w:w="2191" w:type="dxa"/>
            <w:tcBorders>
              <w:top w:val="single" w:sz="4" w:space="0" w:color="auto"/>
              <w:left w:val="single" w:sz="4" w:space="0" w:color="auto"/>
              <w:bottom w:val="single" w:sz="4" w:space="0" w:color="auto"/>
              <w:right w:val="single" w:sz="4" w:space="0" w:color="auto"/>
            </w:tcBorders>
          </w:tcPr>
          <w:p w14:paraId="29869C89"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C300E96" w14:textId="77777777" w:rsidR="00A2510A" w:rsidRPr="000F6278" w:rsidRDefault="00A2510A" w:rsidP="00C06C04">
            <w:pPr>
              <w:pStyle w:val="TAL"/>
            </w:pPr>
            <w:r w:rsidRPr="000F6278">
              <w:t>2Rx</w:t>
            </w:r>
          </w:p>
          <w:p w14:paraId="4AAC49AA" w14:textId="77777777" w:rsidR="00A2510A" w:rsidRPr="000F6278" w:rsidRDefault="00A2510A" w:rsidP="00C06C04">
            <w:pPr>
              <w:pStyle w:val="TAL"/>
            </w:pPr>
            <w:r w:rsidRPr="000F6278">
              <w:t>4Rx</w:t>
            </w:r>
          </w:p>
        </w:tc>
      </w:tr>
      <w:tr w:rsidR="00A2510A" w:rsidRPr="000F6278" w14:paraId="0A9BEE39"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0337248" w14:textId="77777777" w:rsidR="00A2510A" w:rsidRPr="000F6278" w:rsidRDefault="00A2510A" w:rsidP="00C06C04">
            <w:pPr>
              <w:pStyle w:val="TAL"/>
            </w:pPr>
            <w:r w:rsidRPr="000F6278">
              <w:t>4.5.2.4</w:t>
            </w:r>
          </w:p>
        </w:tc>
        <w:tc>
          <w:tcPr>
            <w:tcW w:w="4540" w:type="dxa"/>
            <w:gridSpan w:val="2"/>
            <w:tcBorders>
              <w:top w:val="single" w:sz="4" w:space="0" w:color="auto"/>
              <w:left w:val="single" w:sz="4" w:space="0" w:color="auto"/>
              <w:bottom w:val="single" w:sz="4" w:space="0" w:color="auto"/>
              <w:right w:val="single" w:sz="4" w:space="0" w:color="auto"/>
            </w:tcBorders>
            <w:hideMark/>
          </w:tcPr>
          <w:p w14:paraId="00B41EDC" w14:textId="77777777" w:rsidR="00A2510A" w:rsidRPr="000F6278" w:rsidRDefault="00A2510A" w:rsidP="00C06C04">
            <w:pPr>
              <w:pStyle w:val="TAL"/>
            </w:pPr>
            <w:r w:rsidRPr="000F6278">
              <w:t>EN-DC FR1 interruptions during measurements on deactivated NR SCC in asynchronous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19108437" w14:textId="77777777" w:rsidR="00A2510A" w:rsidRPr="000F6278" w:rsidRDefault="00A2510A" w:rsidP="00C06C04">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9ACDE7E" w14:textId="77777777" w:rsidR="00A2510A" w:rsidRPr="000F6278" w:rsidRDefault="00A2510A" w:rsidP="00C06C04">
            <w:pPr>
              <w:pStyle w:val="TAL"/>
              <w:rPr>
                <w:lang w:eastAsia="zh-CN"/>
              </w:rPr>
            </w:pPr>
            <w:r w:rsidRPr="000F6278">
              <w:rPr>
                <w:rFonts w:eastAsia="SimSun"/>
                <w:lang w:eastAsia="zh-CN"/>
              </w:rPr>
              <w:t>C067</w:t>
            </w:r>
          </w:p>
        </w:tc>
        <w:tc>
          <w:tcPr>
            <w:tcW w:w="3118" w:type="dxa"/>
            <w:gridSpan w:val="3"/>
            <w:tcBorders>
              <w:top w:val="single" w:sz="4" w:space="0" w:color="auto"/>
              <w:left w:val="single" w:sz="4" w:space="0" w:color="auto"/>
              <w:bottom w:val="single" w:sz="4" w:space="0" w:color="auto"/>
              <w:right w:val="single" w:sz="4" w:space="0" w:color="auto"/>
            </w:tcBorders>
            <w:hideMark/>
          </w:tcPr>
          <w:p w14:paraId="67E042B4" w14:textId="77777777" w:rsidR="00A2510A" w:rsidRPr="000F6278" w:rsidRDefault="00A2510A" w:rsidP="00C06C04">
            <w:pPr>
              <w:pStyle w:val="TAL"/>
              <w:rPr>
                <w:lang w:eastAsia="zh-CN"/>
              </w:rPr>
            </w:pPr>
            <w:r w:rsidRPr="000F6278">
              <w:rPr>
                <w:lang w:eastAsia="zh-CN"/>
              </w:rPr>
              <w:t>UEs supporting EN-DC</w:t>
            </w:r>
            <w:r w:rsidRPr="000F6278">
              <w:rPr>
                <w:rFonts w:eastAsia="SimSun"/>
                <w:lang w:eastAsia="zh-CN"/>
              </w:rPr>
              <w:t xml:space="preserve"> FR1 and 2DL CA in NR</w:t>
            </w:r>
          </w:p>
        </w:tc>
        <w:tc>
          <w:tcPr>
            <w:tcW w:w="2191" w:type="dxa"/>
            <w:tcBorders>
              <w:top w:val="single" w:sz="4" w:space="0" w:color="auto"/>
              <w:left w:val="single" w:sz="4" w:space="0" w:color="auto"/>
              <w:bottom w:val="single" w:sz="4" w:space="0" w:color="auto"/>
              <w:right w:val="single" w:sz="4" w:space="0" w:color="auto"/>
            </w:tcBorders>
          </w:tcPr>
          <w:p w14:paraId="216BDB0E"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1BF7A35" w14:textId="77777777" w:rsidR="00A2510A" w:rsidRPr="000F6278" w:rsidRDefault="00A2510A" w:rsidP="00C06C04">
            <w:pPr>
              <w:pStyle w:val="TAL"/>
            </w:pPr>
            <w:r w:rsidRPr="000F6278">
              <w:t>2Rx</w:t>
            </w:r>
          </w:p>
          <w:p w14:paraId="69C02016" w14:textId="77777777" w:rsidR="00A2510A" w:rsidRPr="000F6278" w:rsidRDefault="00A2510A" w:rsidP="00C06C04">
            <w:pPr>
              <w:pStyle w:val="TAL"/>
            </w:pPr>
            <w:r w:rsidRPr="000F6278">
              <w:t>4Rx</w:t>
            </w:r>
          </w:p>
        </w:tc>
      </w:tr>
      <w:tr w:rsidR="00A2510A" w:rsidRPr="000F6278" w14:paraId="2655C9CC"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B0EA859" w14:textId="77777777" w:rsidR="00A2510A" w:rsidRPr="000F6278" w:rsidRDefault="00A2510A" w:rsidP="00C06C04">
            <w:pPr>
              <w:pStyle w:val="TAL"/>
            </w:pPr>
            <w:r w:rsidRPr="000F6278">
              <w:t>4.5.2.5</w:t>
            </w:r>
          </w:p>
        </w:tc>
        <w:tc>
          <w:tcPr>
            <w:tcW w:w="4540" w:type="dxa"/>
            <w:gridSpan w:val="2"/>
            <w:tcBorders>
              <w:top w:val="single" w:sz="4" w:space="0" w:color="auto"/>
              <w:left w:val="single" w:sz="4" w:space="0" w:color="auto"/>
              <w:bottom w:val="single" w:sz="4" w:space="0" w:color="auto"/>
              <w:right w:val="single" w:sz="4" w:space="0" w:color="auto"/>
            </w:tcBorders>
            <w:hideMark/>
          </w:tcPr>
          <w:p w14:paraId="1C5D152F" w14:textId="77777777" w:rsidR="00A2510A" w:rsidRPr="000F6278" w:rsidRDefault="00A2510A" w:rsidP="00C06C04">
            <w:pPr>
              <w:pStyle w:val="TAL"/>
            </w:pPr>
            <w:r w:rsidRPr="000F6278">
              <w:t>EN-DC FR1 interruptions during measurements on deactivated E-UTRAN SCC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3A025E0D" w14:textId="77777777" w:rsidR="00A2510A" w:rsidRPr="000F6278" w:rsidRDefault="00A2510A" w:rsidP="00C06C04">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7DEF87C" w14:textId="77777777" w:rsidR="00A2510A" w:rsidRPr="000F6278" w:rsidRDefault="00A2510A" w:rsidP="00C06C04">
            <w:pPr>
              <w:pStyle w:val="TAL"/>
              <w:rPr>
                <w:lang w:eastAsia="zh-CN"/>
              </w:rPr>
            </w:pPr>
            <w:r w:rsidRPr="000F6278">
              <w:rPr>
                <w:rFonts w:eastAsia="SimSun"/>
                <w:lang w:eastAsia="zh-CN"/>
              </w:rPr>
              <w:t>C068</w:t>
            </w:r>
          </w:p>
        </w:tc>
        <w:tc>
          <w:tcPr>
            <w:tcW w:w="3118" w:type="dxa"/>
            <w:gridSpan w:val="3"/>
            <w:tcBorders>
              <w:top w:val="single" w:sz="4" w:space="0" w:color="auto"/>
              <w:left w:val="single" w:sz="4" w:space="0" w:color="auto"/>
              <w:bottom w:val="single" w:sz="4" w:space="0" w:color="auto"/>
              <w:right w:val="single" w:sz="4" w:space="0" w:color="auto"/>
            </w:tcBorders>
            <w:hideMark/>
          </w:tcPr>
          <w:p w14:paraId="0FEF65C5" w14:textId="77777777" w:rsidR="00A2510A" w:rsidRPr="000F6278" w:rsidRDefault="00A2510A" w:rsidP="00C06C04">
            <w:pPr>
              <w:pStyle w:val="TAL"/>
              <w:rPr>
                <w:lang w:eastAsia="zh-CN"/>
              </w:rPr>
            </w:pPr>
            <w:r w:rsidRPr="000F6278">
              <w:rPr>
                <w:rFonts w:eastAsia="SimSun"/>
                <w:lang w:eastAsia="zh-CN"/>
              </w:rPr>
              <w:t>UEs supporting EN-DC FR1 and 2DL CA in E-UTRA</w:t>
            </w:r>
          </w:p>
        </w:tc>
        <w:tc>
          <w:tcPr>
            <w:tcW w:w="2191" w:type="dxa"/>
            <w:tcBorders>
              <w:top w:val="single" w:sz="4" w:space="0" w:color="auto"/>
              <w:left w:val="single" w:sz="4" w:space="0" w:color="auto"/>
              <w:bottom w:val="single" w:sz="4" w:space="0" w:color="auto"/>
              <w:right w:val="single" w:sz="4" w:space="0" w:color="auto"/>
            </w:tcBorders>
          </w:tcPr>
          <w:p w14:paraId="6E1FFD4C"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C45386E" w14:textId="77777777" w:rsidR="00A2510A" w:rsidRPr="000F6278" w:rsidRDefault="00A2510A" w:rsidP="00C06C04">
            <w:pPr>
              <w:pStyle w:val="TAL"/>
            </w:pPr>
            <w:r w:rsidRPr="000F6278">
              <w:t>2Rx</w:t>
            </w:r>
          </w:p>
          <w:p w14:paraId="6692BC7C" w14:textId="77777777" w:rsidR="00A2510A" w:rsidRPr="000F6278" w:rsidRDefault="00A2510A" w:rsidP="00C06C04">
            <w:pPr>
              <w:pStyle w:val="TAL"/>
            </w:pPr>
            <w:r w:rsidRPr="000F6278">
              <w:t>4Rx</w:t>
            </w:r>
          </w:p>
        </w:tc>
      </w:tr>
      <w:tr w:rsidR="00A2510A" w:rsidRPr="000F6278" w14:paraId="69CE501F"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42B6E67" w14:textId="77777777" w:rsidR="00A2510A" w:rsidRPr="000F6278" w:rsidRDefault="00A2510A" w:rsidP="00C06C04">
            <w:pPr>
              <w:pStyle w:val="TAL"/>
            </w:pPr>
            <w:r w:rsidRPr="000F6278">
              <w:t>4.5.2.6</w:t>
            </w:r>
          </w:p>
        </w:tc>
        <w:tc>
          <w:tcPr>
            <w:tcW w:w="4540" w:type="dxa"/>
            <w:gridSpan w:val="2"/>
            <w:tcBorders>
              <w:top w:val="single" w:sz="4" w:space="0" w:color="auto"/>
              <w:left w:val="single" w:sz="4" w:space="0" w:color="auto"/>
              <w:bottom w:val="single" w:sz="4" w:space="0" w:color="auto"/>
              <w:right w:val="single" w:sz="4" w:space="0" w:color="auto"/>
            </w:tcBorders>
            <w:hideMark/>
          </w:tcPr>
          <w:p w14:paraId="51373058" w14:textId="77777777" w:rsidR="00A2510A" w:rsidRPr="000F6278" w:rsidRDefault="00A2510A" w:rsidP="00C06C04">
            <w:pPr>
              <w:pStyle w:val="TAL"/>
            </w:pPr>
            <w:r w:rsidRPr="000F6278">
              <w:t>EN-DC FR1 interruptions during measurements on deactivated E-UTRAN SCC in asynchronous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4D469262" w14:textId="77777777" w:rsidR="00A2510A" w:rsidRPr="000F6278" w:rsidRDefault="00A2510A" w:rsidP="00C06C04">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76AA174" w14:textId="77777777" w:rsidR="00A2510A" w:rsidRPr="000F6278" w:rsidRDefault="00A2510A" w:rsidP="00C06C04">
            <w:pPr>
              <w:pStyle w:val="TAL"/>
              <w:rPr>
                <w:lang w:eastAsia="zh-CN"/>
              </w:rPr>
            </w:pPr>
            <w:r w:rsidRPr="000F6278">
              <w:rPr>
                <w:rFonts w:eastAsia="SimSun"/>
                <w:lang w:eastAsia="zh-CN"/>
              </w:rPr>
              <w:t>C068</w:t>
            </w:r>
          </w:p>
        </w:tc>
        <w:tc>
          <w:tcPr>
            <w:tcW w:w="3118" w:type="dxa"/>
            <w:gridSpan w:val="3"/>
            <w:tcBorders>
              <w:top w:val="single" w:sz="4" w:space="0" w:color="auto"/>
              <w:left w:val="single" w:sz="4" w:space="0" w:color="auto"/>
              <w:bottom w:val="single" w:sz="4" w:space="0" w:color="auto"/>
              <w:right w:val="single" w:sz="4" w:space="0" w:color="auto"/>
            </w:tcBorders>
            <w:hideMark/>
          </w:tcPr>
          <w:p w14:paraId="40C0AF8A" w14:textId="77777777" w:rsidR="00A2510A" w:rsidRPr="000F6278" w:rsidRDefault="00A2510A" w:rsidP="00C06C04">
            <w:pPr>
              <w:pStyle w:val="TAL"/>
              <w:rPr>
                <w:lang w:eastAsia="zh-CN"/>
              </w:rPr>
            </w:pPr>
            <w:r w:rsidRPr="000F6278">
              <w:rPr>
                <w:rFonts w:eastAsia="SimSun"/>
                <w:lang w:eastAsia="zh-CN"/>
              </w:rPr>
              <w:t>UEs supporting EN-DC FR1 and 2DL CA in E-UTRA</w:t>
            </w:r>
          </w:p>
        </w:tc>
        <w:tc>
          <w:tcPr>
            <w:tcW w:w="2191" w:type="dxa"/>
            <w:tcBorders>
              <w:top w:val="single" w:sz="4" w:space="0" w:color="auto"/>
              <w:left w:val="single" w:sz="4" w:space="0" w:color="auto"/>
              <w:bottom w:val="single" w:sz="4" w:space="0" w:color="auto"/>
              <w:right w:val="single" w:sz="4" w:space="0" w:color="auto"/>
            </w:tcBorders>
          </w:tcPr>
          <w:p w14:paraId="3B1B1727"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953FABA" w14:textId="77777777" w:rsidR="00A2510A" w:rsidRPr="000F6278" w:rsidRDefault="00A2510A" w:rsidP="00C06C04">
            <w:pPr>
              <w:pStyle w:val="TAL"/>
            </w:pPr>
            <w:r w:rsidRPr="000F6278">
              <w:t>2Rx</w:t>
            </w:r>
          </w:p>
          <w:p w14:paraId="45C676F4" w14:textId="77777777" w:rsidR="00A2510A" w:rsidRPr="000F6278" w:rsidRDefault="00A2510A" w:rsidP="00C06C04">
            <w:pPr>
              <w:pStyle w:val="TAL"/>
            </w:pPr>
            <w:r w:rsidRPr="000F6278">
              <w:t>4Rx</w:t>
            </w:r>
          </w:p>
        </w:tc>
      </w:tr>
      <w:tr w:rsidR="00A2510A" w:rsidRPr="000F6278" w14:paraId="52B4B128"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AE49B2A" w14:textId="77777777" w:rsidR="00A2510A" w:rsidRPr="000F6278" w:rsidRDefault="00A2510A" w:rsidP="00C06C04">
            <w:pPr>
              <w:pStyle w:val="TAL"/>
              <w:rPr>
                <w:b/>
                <w:lang w:eastAsia="zh-TW"/>
              </w:rPr>
            </w:pPr>
            <w:r w:rsidRPr="000F6278">
              <w:rPr>
                <w:b/>
                <w:lang w:eastAsia="zh-TW"/>
              </w:rPr>
              <w:t>4.5.3</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F21754C" w14:textId="77777777" w:rsidR="00A2510A" w:rsidRPr="000F6278" w:rsidRDefault="00A2510A" w:rsidP="00C06C04">
            <w:pPr>
              <w:pStyle w:val="TAL"/>
              <w:rPr>
                <w:b/>
              </w:rPr>
            </w:pPr>
            <w:proofErr w:type="spellStart"/>
            <w:r w:rsidRPr="000F6278">
              <w:rPr>
                <w:b/>
              </w:rPr>
              <w:t>SCell</w:t>
            </w:r>
            <w:proofErr w:type="spellEnd"/>
            <w:r w:rsidRPr="000F6278">
              <w:rPr>
                <w:b/>
              </w:rPr>
              <w:t xml:space="preserve"> activation and deactivation delay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619DB2AF" w14:textId="77777777" w:rsidR="00A2510A" w:rsidRPr="000F6278" w:rsidRDefault="00A2510A" w:rsidP="00C06C04">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79DCC7C0" w14:textId="77777777" w:rsidR="00A2510A" w:rsidRPr="000F6278" w:rsidRDefault="00A2510A" w:rsidP="00C06C04">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25E80B56" w14:textId="77777777" w:rsidR="00A2510A" w:rsidRPr="000F6278" w:rsidRDefault="00A2510A" w:rsidP="00C06C04">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2079C03" w14:textId="77777777" w:rsidR="00A2510A" w:rsidRPr="000F6278" w:rsidRDefault="00A2510A" w:rsidP="00C06C04">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8F8FAA8" w14:textId="77777777" w:rsidR="00A2510A" w:rsidRPr="000F6278" w:rsidRDefault="00A2510A" w:rsidP="00C06C04">
            <w:pPr>
              <w:pStyle w:val="TAL"/>
              <w:rPr>
                <w:b/>
              </w:rPr>
            </w:pPr>
          </w:p>
        </w:tc>
      </w:tr>
      <w:tr w:rsidR="00A2510A" w:rsidRPr="000F6278" w14:paraId="4F0D0DC0"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8FD3939" w14:textId="77777777" w:rsidR="00A2510A" w:rsidRPr="000F6278" w:rsidRDefault="00A2510A" w:rsidP="00C06C04">
            <w:pPr>
              <w:pStyle w:val="TAL"/>
            </w:pPr>
            <w:r w:rsidRPr="000F6278">
              <w:t>4.5.3.1</w:t>
            </w:r>
          </w:p>
        </w:tc>
        <w:tc>
          <w:tcPr>
            <w:tcW w:w="4540" w:type="dxa"/>
            <w:gridSpan w:val="2"/>
            <w:tcBorders>
              <w:top w:val="single" w:sz="4" w:space="0" w:color="auto"/>
              <w:left w:val="single" w:sz="4" w:space="0" w:color="auto"/>
              <w:bottom w:val="single" w:sz="4" w:space="0" w:color="auto"/>
              <w:right w:val="single" w:sz="4" w:space="0" w:color="auto"/>
            </w:tcBorders>
            <w:hideMark/>
          </w:tcPr>
          <w:p w14:paraId="25893CEA" w14:textId="77777777" w:rsidR="00A2510A" w:rsidRPr="000F6278" w:rsidRDefault="00A2510A" w:rsidP="00C06C04">
            <w:pPr>
              <w:pStyle w:val="TAL"/>
            </w:pPr>
            <w:r w:rsidRPr="000F6278">
              <w:t xml:space="preserve">EN-DC FR1 </w:t>
            </w:r>
            <w:proofErr w:type="spellStart"/>
            <w:r w:rsidRPr="000F6278">
              <w:t>SCell</w:t>
            </w:r>
            <w:proofErr w:type="spellEnd"/>
            <w:r w:rsidRPr="000F6278">
              <w:t xml:space="preserve"> activation and deactivation of known </w:t>
            </w:r>
            <w:proofErr w:type="spellStart"/>
            <w:r w:rsidRPr="000F6278">
              <w:t>SCell</w:t>
            </w:r>
            <w:proofErr w:type="spellEnd"/>
            <w:r w:rsidRPr="000F6278">
              <w:t xml:space="preserve"> in non-DRX for 160ms </w:t>
            </w:r>
            <w:proofErr w:type="spellStart"/>
            <w:r w:rsidRPr="000F6278">
              <w:t>SCell</w:t>
            </w:r>
            <w:proofErr w:type="spellEnd"/>
            <w:r w:rsidRPr="000F6278">
              <w:t xml:space="preserve"> measurement cycle</w:t>
            </w:r>
          </w:p>
        </w:tc>
        <w:tc>
          <w:tcPr>
            <w:tcW w:w="854" w:type="dxa"/>
            <w:gridSpan w:val="2"/>
            <w:tcBorders>
              <w:top w:val="single" w:sz="4" w:space="0" w:color="auto"/>
              <w:left w:val="single" w:sz="4" w:space="0" w:color="auto"/>
              <w:bottom w:val="single" w:sz="4" w:space="0" w:color="auto"/>
              <w:right w:val="single" w:sz="4" w:space="0" w:color="auto"/>
            </w:tcBorders>
            <w:hideMark/>
          </w:tcPr>
          <w:p w14:paraId="1CF2A491" w14:textId="77777777" w:rsidR="00A2510A" w:rsidRPr="000F6278" w:rsidRDefault="00A2510A" w:rsidP="00C06C04">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3A01410" w14:textId="77777777" w:rsidR="00A2510A" w:rsidRPr="000F6278" w:rsidRDefault="00A2510A" w:rsidP="00C06C04">
            <w:pPr>
              <w:pStyle w:val="TAL"/>
              <w:rPr>
                <w:lang w:eastAsia="zh-CN"/>
              </w:rPr>
            </w:pPr>
            <w:r w:rsidRPr="000F6278">
              <w:rPr>
                <w:rFonts w:eastAsia="SimSun"/>
                <w:lang w:eastAsia="zh-CN"/>
              </w:rPr>
              <w:t>C067</w:t>
            </w:r>
          </w:p>
        </w:tc>
        <w:tc>
          <w:tcPr>
            <w:tcW w:w="3118" w:type="dxa"/>
            <w:gridSpan w:val="3"/>
            <w:tcBorders>
              <w:top w:val="single" w:sz="4" w:space="0" w:color="auto"/>
              <w:left w:val="single" w:sz="4" w:space="0" w:color="auto"/>
              <w:bottom w:val="single" w:sz="4" w:space="0" w:color="auto"/>
              <w:right w:val="single" w:sz="4" w:space="0" w:color="auto"/>
            </w:tcBorders>
            <w:hideMark/>
          </w:tcPr>
          <w:p w14:paraId="4F2E64EE" w14:textId="77777777" w:rsidR="00A2510A" w:rsidRPr="000F6278" w:rsidRDefault="00A2510A" w:rsidP="00C06C04">
            <w:pPr>
              <w:pStyle w:val="TAL"/>
              <w:rPr>
                <w:lang w:eastAsia="zh-CN"/>
              </w:rPr>
            </w:pPr>
            <w:r w:rsidRPr="000F6278">
              <w:rPr>
                <w:rFonts w:eastAsia="SimSun"/>
                <w:lang w:eastAsia="zh-CN"/>
              </w:rPr>
              <w:t>UEs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41E2E45D"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85F9ED3" w14:textId="77777777" w:rsidR="00A2510A" w:rsidRPr="000F6278" w:rsidRDefault="00A2510A" w:rsidP="00C06C04">
            <w:pPr>
              <w:pStyle w:val="TAL"/>
            </w:pPr>
            <w:r w:rsidRPr="000F6278">
              <w:t>2Rx</w:t>
            </w:r>
          </w:p>
          <w:p w14:paraId="475CD2BA" w14:textId="77777777" w:rsidR="00A2510A" w:rsidRPr="000F6278" w:rsidRDefault="00A2510A" w:rsidP="00C06C04">
            <w:pPr>
              <w:pStyle w:val="TAL"/>
            </w:pPr>
            <w:r w:rsidRPr="000F6278">
              <w:t>4Rx</w:t>
            </w:r>
          </w:p>
        </w:tc>
      </w:tr>
      <w:tr w:rsidR="00A2510A" w:rsidRPr="000F6278" w14:paraId="6B3E908D"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2D552F8" w14:textId="77777777" w:rsidR="00A2510A" w:rsidRPr="000F6278" w:rsidRDefault="00A2510A" w:rsidP="00C06C04">
            <w:pPr>
              <w:pStyle w:val="TAL"/>
            </w:pPr>
            <w:r w:rsidRPr="000F6278">
              <w:t>4.5.3.2</w:t>
            </w:r>
          </w:p>
        </w:tc>
        <w:tc>
          <w:tcPr>
            <w:tcW w:w="4540" w:type="dxa"/>
            <w:gridSpan w:val="2"/>
            <w:tcBorders>
              <w:top w:val="single" w:sz="4" w:space="0" w:color="auto"/>
              <w:left w:val="single" w:sz="4" w:space="0" w:color="auto"/>
              <w:bottom w:val="single" w:sz="4" w:space="0" w:color="auto"/>
              <w:right w:val="single" w:sz="4" w:space="0" w:color="auto"/>
            </w:tcBorders>
            <w:hideMark/>
          </w:tcPr>
          <w:p w14:paraId="0CDCD43B" w14:textId="77777777" w:rsidR="00A2510A" w:rsidRPr="000F6278" w:rsidRDefault="00A2510A" w:rsidP="00C06C04">
            <w:pPr>
              <w:pStyle w:val="TAL"/>
            </w:pPr>
            <w:r w:rsidRPr="000F6278">
              <w:t xml:space="preserve">EN-DC FR1 </w:t>
            </w:r>
            <w:proofErr w:type="spellStart"/>
            <w:r w:rsidRPr="000F6278">
              <w:t>SCell</w:t>
            </w:r>
            <w:proofErr w:type="spellEnd"/>
            <w:r w:rsidRPr="000F6278">
              <w:t xml:space="preserve"> activation and deactivation of known </w:t>
            </w:r>
            <w:proofErr w:type="spellStart"/>
            <w:r w:rsidRPr="000F6278">
              <w:t>SCell</w:t>
            </w:r>
            <w:proofErr w:type="spellEnd"/>
            <w:r w:rsidRPr="000F6278">
              <w:t xml:space="preserve"> in non-DRX for 640ms </w:t>
            </w:r>
            <w:proofErr w:type="spellStart"/>
            <w:r w:rsidRPr="000F6278">
              <w:t>SCell</w:t>
            </w:r>
            <w:proofErr w:type="spellEnd"/>
            <w:r w:rsidRPr="000F6278">
              <w:t xml:space="preserve"> measurement cycle</w:t>
            </w:r>
          </w:p>
        </w:tc>
        <w:tc>
          <w:tcPr>
            <w:tcW w:w="854" w:type="dxa"/>
            <w:gridSpan w:val="2"/>
            <w:tcBorders>
              <w:top w:val="single" w:sz="4" w:space="0" w:color="auto"/>
              <w:left w:val="single" w:sz="4" w:space="0" w:color="auto"/>
              <w:bottom w:val="single" w:sz="4" w:space="0" w:color="auto"/>
              <w:right w:val="single" w:sz="4" w:space="0" w:color="auto"/>
            </w:tcBorders>
            <w:hideMark/>
          </w:tcPr>
          <w:p w14:paraId="0EC690A3" w14:textId="77777777" w:rsidR="00A2510A" w:rsidRPr="000F6278" w:rsidRDefault="00A2510A" w:rsidP="00C06C04">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72A76F57" w14:textId="77777777" w:rsidR="00A2510A" w:rsidRPr="000F6278" w:rsidRDefault="00A2510A" w:rsidP="00C06C04">
            <w:pPr>
              <w:pStyle w:val="TAL"/>
              <w:rPr>
                <w:lang w:eastAsia="zh-CN"/>
              </w:rPr>
            </w:pPr>
            <w:r w:rsidRPr="000F6278">
              <w:rPr>
                <w:rFonts w:eastAsia="SimSun"/>
                <w:lang w:eastAsia="zh-CN"/>
              </w:rPr>
              <w:t>C067</w:t>
            </w:r>
          </w:p>
        </w:tc>
        <w:tc>
          <w:tcPr>
            <w:tcW w:w="3118" w:type="dxa"/>
            <w:gridSpan w:val="3"/>
            <w:tcBorders>
              <w:top w:val="single" w:sz="4" w:space="0" w:color="auto"/>
              <w:left w:val="single" w:sz="4" w:space="0" w:color="auto"/>
              <w:bottom w:val="single" w:sz="4" w:space="0" w:color="auto"/>
              <w:right w:val="single" w:sz="4" w:space="0" w:color="auto"/>
            </w:tcBorders>
            <w:hideMark/>
          </w:tcPr>
          <w:p w14:paraId="1C674A4E" w14:textId="77777777" w:rsidR="00A2510A" w:rsidRPr="000F6278" w:rsidRDefault="00A2510A" w:rsidP="00C06C04">
            <w:pPr>
              <w:pStyle w:val="TAL"/>
              <w:rPr>
                <w:lang w:eastAsia="zh-CN"/>
              </w:rPr>
            </w:pPr>
            <w:r w:rsidRPr="000F6278">
              <w:rPr>
                <w:rFonts w:eastAsia="SimSun"/>
                <w:lang w:eastAsia="zh-CN"/>
              </w:rPr>
              <w:t>UEs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419A42D1"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6021368" w14:textId="77777777" w:rsidR="00A2510A" w:rsidRPr="000F6278" w:rsidRDefault="00A2510A" w:rsidP="00C06C04">
            <w:pPr>
              <w:pStyle w:val="TAL"/>
            </w:pPr>
            <w:r w:rsidRPr="000F6278">
              <w:t>2Rx</w:t>
            </w:r>
          </w:p>
          <w:p w14:paraId="28AF6190" w14:textId="77777777" w:rsidR="00A2510A" w:rsidRPr="000F6278" w:rsidRDefault="00A2510A" w:rsidP="00C06C04">
            <w:pPr>
              <w:pStyle w:val="TAL"/>
            </w:pPr>
            <w:r w:rsidRPr="000F6278">
              <w:t>4Rx</w:t>
            </w:r>
          </w:p>
        </w:tc>
      </w:tr>
      <w:tr w:rsidR="00A2510A" w:rsidRPr="000F6278" w14:paraId="39872EE0"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A3C56C0" w14:textId="77777777" w:rsidR="00A2510A" w:rsidRPr="000F6278" w:rsidRDefault="00A2510A" w:rsidP="00C06C04">
            <w:pPr>
              <w:pStyle w:val="TAL"/>
            </w:pPr>
            <w:r w:rsidRPr="000F6278">
              <w:t>4.5.3.3</w:t>
            </w:r>
          </w:p>
        </w:tc>
        <w:tc>
          <w:tcPr>
            <w:tcW w:w="4540" w:type="dxa"/>
            <w:gridSpan w:val="2"/>
            <w:tcBorders>
              <w:top w:val="single" w:sz="4" w:space="0" w:color="auto"/>
              <w:left w:val="single" w:sz="4" w:space="0" w:color="auto"/>
              <w:bottom w:val="single" w:sz="4" w:space="0" w:color="auto"/>
              <w:right w:val="single" w:sz="4" w:space="0" w:color="auto"/>
            </w:tcBorders>
            <w:hideMark/>
          </w:tcPr>
          <w:p w14:paraId="57D8E262" w14:textId="77777777" w:rsidR="00A2510A" w:rsidRPr="000F6278" w:rsidRDefault="00A2510A" w:rsidP="00C06C04">
            <w:pPr>
              <w:pStyle w:val="TAL"/>
            </w:pPr>
            <w:r w:rsidRPr="000F6278">
              <w:t xml:space="preserve">EN-DC FR1 </w:t>
            </w:r>
            <w:proofErr w:type="spellStart"/>
            <w:r w:rsidRPr="000F6278">
              <w:t>SCell</w:t>
            </w:r>
            <w:proofErr w:type="spellEnd"/>
            <w:r w:rsidRPr="000F6278">
              <w:t xml:space="preserve"> activation and deactivation of unknown </w:t>
            </w:r>
            <w:proofErr w:type="spellStart"/>
            <w:r w:rsidRPr="000F6278">
              <w:t>SCell</w:t>
            </w:r>
            <w:proofErr w:type="spellEnd"/>
            <w:r w:rsidRPr="000F6278">
              <w:t xml:space="preserve">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3671B340" w14:textId="77777777" w:rsidR="00A2510A" w:rsidRPr="000F6278" w:rsidRDefault="00A2510A" w:rsidP="00C06C04">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2F67C6F" w14:textId="77777777" w:rsidR="00A2510A" w:rsidRPr="000F6278" w:rsidRDefault="00A2510A" w:rsidP="00C06C04">
            <w:pPr>
              <w:pStyle w:val="TAL"/>
              <w:rPr>
                <w:lang w:eastAsia="zh-CN"/>
              </w:rPr>
            </w:pPr>
            <w:r w:rsidRPr="000F6278">
              <w:rPr>
                <w:rFonts w:eastAsia="SimSun"/>
                <w:lang w:eastAsia="zh-CN"/>
              </w:rPr>
              <w:t>C067</w:t>
            </w:r>
          </w:p>
        </w:tc>
        <w:tc>
          <w:tcPr>
            <w:tcW w:w="3118" w:type="dxa"/>
            <w:gridSpan w:val="3"/>
            <w:tcBorders>
              <w:top w:val="single" w:sz="4" w:space="0" w:color="auto"/>
              <w:left w:val="single" w:sz="4" w:space="0" w:color="auto"/>
              <w:bottom w:val="single" w:sz="4" w:space="0" w:color="auto"/>
              <w:right w:val="single" w:sz="4" w:space="0" w:color="auto"/>
            </w:tcBorders>
            <w:hideMark/>
          </w:tcPr>
          <w:p w14:paraId="05109488" w14:textId="77777777" w:rsidR="00A2510A" w:rsidRPr="000F6278" w:rsidRDefault="00A2510A" w:rsidP="00C06C04">
            <w:pPr>
              <w:pStyle w:val="TAL"/>
              <w:rPr>
                <w:lang w:eastAsia="zh-CN"/>
              </w:rPr>
            </w:pPr>
            <w:r w:rsidRPr="000F6278">
              <w:rPr>
                <w:rFonts w:eastAsia="SimSun"/>
                <w:lang w:eastAsia="zh-CN"/>
              </w:rPr>
              <w:t>UEs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681ECF97"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10EB7D0" w14:textId="77777777" w:rsidR="00A2510A" w:rsidRPr="000F6278" w:rsidRDefault="00A2510A" w:rsidP="00C06C04">
            <w:pPr>
              <w:pStyle w:val="TAL"/>
            </w:pPr>
            <w:r w:rsidRPr="000F6278">
              <w:t>2Rx</w:t>
            </w:r>
          </w:p>
          <w:p w14:paraId="2CAE65E1" w14:textId="77777777" w:rsidR="00A2510A" w:rsidRPr="000F6278" w:rsidRDefault="00A2510A" w:rsidP="00C06C04">
            <w:pPr>
              <w:pStyle w:val="TAL"/>
            </w:pPr>
            <w:r w:rsidRPr="000F6278">
              <w:t>4Rx</w:t>
            </w:r>
          </w:p>
        </w:tc>
      </w:tr>
      <w:tr w:rsidR="00A2510A" w:rsidRPr="000F6278" w14:paraId="45BCFE72"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21E06F4" w14:textId="77777777" w:rsidR="00A2510A" w:rsidRPr="000F6278" w:rsidRDefault="00A2510A" w:rsidP="00C06C04">
            <w:pPr>
              <w:pStyle w:val="TAL"/>
              <w:rPr>
                <w:b/>
                <w:lang w:eastAsia="zh-TW"/>
              </w:rPr>
            </w:pPr>
            <w:r w:rsidRPr="000F6278">
              <w:rPr>
                <w:b/>
                <w:lang w:eastAsia="zh-TW"/>
              </w:rPr>
              <w:t>4.5.4</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4FD8A05" w14:textId="77777777" w:rsidR="00A2510A" w:rsidRPr="000F6278" w:rsidRDefault="00A2510A" w:rsidP="00C06C04">
            <w:pPr>
              <w:pStyle w:val="TAL"/>
              <w:rPr>
                <w:b/>
              </w:rPr>
            </w:pPr>
            <w:r w:rsidRPr="000F6278">
              <w:rPr>
                <w:b/>
              </w:rPr>
              <w:t>UE UL carrier RRC reconfiguration delay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2DA4B151" w14:textId="77777777" w:rsidR="00A2510A" w:rsidRPr="000F6278" w:rsidRDefault="00A2510A" w:rsidP="00C06C04">
            <w:pPr>
              <w:pStyle w:val="TAC"/>
              <w:rPr>
                <w:rFonts w:eastAsia="SimSun"/>
                <w:b/>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22333F8D" w14:textId="77777777" w:rsidR="00A2510A" w:rsidRPr="000F6278" w:rsidRDefault="00A2510A" w:rsidP="00C06C04">
            <w:pPr>
              <w:pStyle w:val="TAL"/>
              <w:rPr>
                <w:rFonts w:eastAsia="SimSun"/>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2319D6DF" w14:textId="77777777" w:rsidR="00A2510A" w:rsidRPr="000F6278" w:rsidRDefault="00A2510A" w:rsidP="00C06C04">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154E9E7" w14:textId="77777777" w:rsidR="00A2510A" w:rsidRPr="000F6278" w:rsidRDefault="00A2510A" w:rsidP="00C06C04">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19E01EF" w14:textId="77777777" w:rsidR="00A2510A" w:rsidRPr="000F6278" w:rsidRDefault="00A2510A" w:rsidP="00C06C04">
            <w:pPr>
              <w:pStyle w:val="TAL"/>
              <w:rPr>
                <w:b/>
              </w:rPr>
            </w:pPr>
          </w:p>
        </w:tc>
      </w:tr>
      <w:tr w:rsidR="00A2510A" w:rsidRPr="000F6278" w14:paraId="215444AB"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E7A4655" w14:textId="77777777" w:rsidR="00A2510A" w:rsidRPr="000F6278" w:rsidRDefault="00A2510A" w:rsidP="00C06C04">
            <w:pPr>
              <w:pStyle w:val="TAL"/>
              <w:rPr>
                <w:lang w:eastAsia="zh-TW"/>
              </w:rPr>
            </w:pPr>
            <w:r w:rsidRPr="000F6278">
              <w:t>4.5.4.1</w:t>
            </w:r>
          </w:p>
        </w:tc>
        <w:tc>
          <w:tcPr>
            <w:tcW w:w="4540" w:type="dxa"/>
            <w:gridSpan w:val="2"/>
            <w:tcBorders>
              <w:top w:val="single" w:sz="4" w:space="0" w:color="auto"/>
              <w:left w:val="single" w:sz="4" w:space="0" w:color="auto"/>
              <w:bottom w:val="single" w:sz="4" w:space="0" w:color="auto"/>
              <w:right w:val="single" w:sz="4" w:space="0" w:color="auto"/>
            </w:tcBorders>
            <w:hideMark/>
          </w:tcPr>
          <w:p w14:paraId="33E932CD" w14:textId="77777777" w:rsidR="00A2510A" w:rsidRPr="000F6278" w:rsidRDefault="00A2510A" w:rsidP="00C06C04">
            <w:pPr>
              <w:pStyle w:val="TAL"/>
            </w:pPr>
            <w:r w:rsidRPr="000F6278">
              <w:t>EN-DC FR1 UE UL carrier RRC reconfiguration delay</w:t>
            </w:r>
          </w:p>
        </w:tc>
        <w:tc>
          <w:tcPr>
            <w:tcW w:w="854" w:type="dxa"/>
            <w:gridSpan w:val="2"/>
            <w:tcBorders>
              <w:top w:val="single" w:sz="4" w:space="0" w:color="auto"/>
              <w:left w:val="single" w:sz="4" w:space="0" w:color="auto"/>
              <w:bottom w:val="single" w:sz="4" w:space="0" w:color="auto"/>
              <w:right w:val="single" w:sz="4" w:space="0" w:color="auto"/>
            </w:tcBorders>
            <w:hideMark/>
          </w:tcPr>
          <w:p w14:paraId="144EA922" w14:textId="77777777" w:rsidR="00A2510A" w:rsidRPr="000F6278" w:rsidRDefault="00A2510A" w:rsidP="00C06C04">
            <w:pPr>
              <w:pStyle w:val="TAC"/>
              <w:rPr>
                <w:rFonts w:eastAsia="SimSun"/>
                <w:lang w:eastAsia="zh-CN"/>
              </w:rPr>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8BB3BD8" w14:textId="77777777" w:rsidR="00A2510A" w:rsidRPr="000F6278" w:rsidRDefault="00A2510A" w:rsidP="00C06C04">
            <w:pPr>
              <w:pStyle w:val="TAL"/>
              <w:rPr>
                <w:rFonts w:eastAsia="SimSun"/>
                <w:lang w:eastAsia="zh-CN"/>
              </w:rPr>
            </w:pPr>
            <w:r w:rsidRPr="000F6278">
              <w:rPr>
                <w:rFonts w:eastAsia="SimSun"/>
                <w:lang w:eastAsia="zh-CN"/>
              </w:rPr>
              <w:t>C032</w:t>
            </w:r>
          </w:p>
        </w:tc>
        <w:tc>
          <w:tcPr>
            <w:tcW w:w="3118" w:type="dxa"/>
            <w:gridSpan w:val="3"/>
            <w:tcBorders>
              <w:top w:val="single" w:sz="4" w:space="0" w:color="auto"/>
              <w:left w:val="single" w:sz="4" w:space="0" w:color="auto"/>
              <w:bottom w:val="single" w:sz="4" w:space="0" w:color="auto"/>
              <w:right w:val="single" w:sz="4" w:space="0" w:color="auto"/>
            </w:tcBorders>
            <w:hideMark/>
          </w:tcPr>
          <w:p w14:paraId="31F393AE" w14:textId="77777777" w:rsidR="00A2510A" w:rsidRPr="000F6278" w:rsidRDefault="00A2510A" w:rsidP="00C06C04">
            <w:pPr>
              <w:pStyle w:val="TAL"/>
              <w:rPr>
                <w:rFonts w:eastAsia="SimSun"/>
                <w:lang w:eastAsia="zh-CN"/>
              </w:rPr>
            </w:pPr>
            <w:r w:rsidRPr="000F6278">
              <w:rPr>
                <w:rFonts w:eastAsia="SimSun"/>
                <w:lang w:eastAsia="zh-CN"/>
              </w:rPr>
              <w:t>UEs supporting EN-DC FR1 and SUL</w:t>
            </w:r>
          </w:p>
        </w:tc>
        <w:tc>
          <w:tcPr>
            <w:tcW w:w="2191" w:type="dxa"/>
            <w:tcBorders>
              <w:top w:val="single" w:sz="4" w:space="0" w:color="auto"/>
              <w:left w:val="single" w:sz="4" w:space="0" w:color="auto"/>
              <w:bottom w:val="single" w:sz="4" w:space="0" w:color="auto"/>
              <w:right w:val="single" w:sz="4" w:space="0" w:color="auto"/>
            </w:tcBorders>
          </w:tcPr>
          <w:p w14:paraId="68753541" w14:textId="77777777" w:rsidR="00A2510A" w:rsidRPr="000F6278"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7388DD8B" w14:textId="77777777" w:rsidR="00A2510A" w:rsidRPr="000F6278" w:rsidRDefault="00A2510A" w:rsidP="00C06C04">
            <w:pPr>
              <w:pStyle w:val="TAL"/>
            </w:pPr>
            <w:r w:rsidRPr="000F6278">
              <w:t>2Rx</w:t>
            </w:r>
          </w:p>
          <w:p w14:paraId="64A82304" w14:textId="77777777" w:rsidR="00A2510A" w:rsidRPr="000F6278" w:rsidRDefault="00A2510A" w:rsidP="00C06C04">
            <w:pPr>
              <w:pStyle w:val="TAL"/>
            </w:pPr>
            <w:r w:rsidRPr="000F6278">
              <w:t>4Rx</w:t>
            </w:r>
          </w:p>
        </w:tc>
      </w:tr>
      <w:tr w:rsidR="00A2510A" w:rsidRPr="000F6278" w14:paraId="30779E6E"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8DB2365" w14:textId="77777777" w:rsidR="00A2510A" w:rsidRPr="000F6278" w:rsidRDefault="00A2510A" w:rsidP="00C06C04">
            <w:pPr>
              <w:pStyle w:val="TAL"/>
              <w:rPr>
                <w:b/>
                <w:lang w:eastAsia="zh-TW"/>
              </w:rPr>
            </w:pPr>
            <w:r w:rsidRPr="000F6278">
              <w:rPr>
                <w:b/>
                <w:lang w:eastAsia="zh-TW"/>
              </w:rPr>
              <w:t>4.5.5</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9E9BA46" w14:textId="77777777" w:rsidR="00A2510A" w:rsidRPr="000F6278" w:rsidRDefault="00A2510A" w:rsidP="00C06C04">
            <w:pPr>
              <w:pStyle w:val="TAL"/>
              <w:rPr>
                <w:b/>
              </w:rPr>
            </w:pPr>
            <w:r w:rsidRPr="000F6278">
              <w:rPr>
                <w:b/>
              </w:rPr>
              <w:t>Beam failure detection and link recovery procedures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269BEE71" w14:textId="77777777" w:rsidR="00A2510A" w:rsidRPr="000F6278" w:rsidRDefault="00A2510A" w:rsidP="00C06C04">
            <w:pPr>
              <w:pStyle w:val="TAC"/>
              <w:rPr>
                <w:rFonts w:eastAsia="SimSun"/>
                <w:b/>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471724D1" w14:textId="77777777" w:rsidR="00A2510A" w:rsidRPr="000F6278" w:rsidRDefault="00A2510A" w:rsidP="00C06C04">
            <w:pPr>
              <w:pStyle w:val="TAL"/>
              <w:rPr>
                <w:rFonts w:eastAsia="SimSun"/>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5DEC2F81" w14:textId="77777777" w:rsidR="00A2510A" w:rsidRPr="000F6278" w:rsidRDefault="00A2510A" w:rsidP="00C06C04">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8E74FF0" w14:textId="77777777" w:rsidR="00A2510A" w:rsidRPr="000F6278" w:rsidRDefault="00A2510A" w:rsidP="00C06C04">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CF28F7D" w14:textId="77777777" w:rsidR="00A2510A" w:rsidRPr="000F6278" w:rsidRDefault="00A2510A" w:rsidP="00C06C04">
            <w:pPr>
              <w:pStyle w:val="TAL"/>
              <w:rPr>
                <w:b/>
              </w:rPr>
            </w:pPr>
          </w:p>
        </w:tc>
      </w:tr>
      <w:tr w:rsidR="00A2510A" w:rsidRPr="000F6278" w14:paraId="20CF8EA0"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805AAB7" w14:textId="77777777" w:rsidR="00A2510A" w:rsidRPr="000F6278" w:rsidRDefault="00A2510A" w:rsidP="00C06C04">
            <w:pPr>
              <w:pStyle w:val="TAL"/>
            </w:pPr>
            <w:r w:rsidRPr="000F6278">
              <w:t>4.5.5.1</w:t>
            </w:r>
          </w:p>
        </w:tc>
        <w:tc>
          <w:tcPr>
            <w:tcW w:w="4540" w:type="dxa"/>
            <w:gridSpan w:val="2"/>
            <w:tcBorders>
              <w:top w:val="single" w:sz="4" w:space="0" w:color="auto"/>
              <w:left w:val="single" w:sz="4" w:space="0" w:color="auto"/>
              <w:bottom w:val="single" w:sz="4" w:space="0" w:color="auto"/>
              <w:right w:val="single" w:sz="4" w:space="0" w:color="auto"/>
            </w:tcBorders>
            <w:hideMark/>
          </w:tcPr>
          <w:p w14:paraId="0C7316A2" w14:textId="77777777" w:rsidR="00A2510A" w:rsidRPr="000F6278" w:rsidRDefault="00A2510A" w:rsidP="00C06C04">
            <w:pPr>
              <w:pStyle w:val="TAL"/>
            </w:pPr>
            <w:r w:rsidRPr="000F6278">
              <w:t>EN-DC FR1 SSB-based beam failure detection and link recovery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36380AE9" w14:textId="77777777" w:rsidR="00A2510A" w:rsidRPr="000F6278" w:rsidRDefault="00A2510A" w:rsidP="00C06C04">
            <w:pPr>
              <w:pStyle w:val="TAC"/>
              <w:rPr>
                <w:rFonts w:eastAsia="SimSun"/>
                <w:lang w:eastAsia="zh-CN"/>
              </w:rPr>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1F07601E" w14:textId="77777777" w:rsidR="00A2510A" w:rsidRPr="000F6278" w:rsidRDefault="00A2510A" w:rsidP="00C06C04">
            <w:pPr>
              <w:pStyle w:val="TAL"/>
              <w:rPr>
                <w:rFonts w:eastAsia="SimSun"/>
                <w:lang w:eastAsia="zh-CN"/>
              </w:rPr>
            </w:pPr>
            <w:r w:rsidRPr="000F6278">
              <w:t>C082</w:t>
            </w:r>
          </w:p>
        </w:tc>
        <w:tc>
          <w:tcPr>
            <w:tcW w:w="3118" w:type="dxa"/>
            <w:gridSpan w:val="3"/>
            <w:tcBorders>
              <w:top w:val="single" w:sz="4" w:space="0" w:color="auto"/>
              <w:left w:val="single" w:sz="4" w:space="0" w:color="auto"/>
              <w:bottom w:val="single" w:sz="4" w:space="0" w:color="auto"/>
              <w:right w:val="single" w:sz="4" w:space="0" w:color="auto"/>
            </w:tcBorders>
            <w:hideMark/>
          </w:tcPr>
          <w:p w14:paraId="78FF1FB5" w14:textId="77777777" w:rsidR="00A2510A" w:rsidRPr="000F6278" w:rsidRDefault="00A2510A" w:rsidP="00C06C04">
            <w:pPr>
              <w:pStyle w:val="TAL"/>
              <w:rPr>
                <w:rFonts w:eastAsia="SimSun"/>
                <w:lang w:eastAsia="zh-CN"/>
              </w:rPr>
            </w:pPr>
            <w:r w:rsidRPr="000F6278">
              <w:rPr>
                <w:lang w:eastAsia="zh-CN"/>
              </w:rPr>
              <w:t>UEs supporting EN-DC</w:t>
            </w:r>
            <w:r w:rsidRPr="000F6278">
              <w:rPr>
                <w:rFonts w:eastAsia="SimSun"/>
                <w:lang w:eastAsia="zh-CN"/>
              </w:rPr>
              <w:t xml:space="preserve"> FR1 and link recovery</w:t>
            </w:r>
          </w:p>
        </w:tc>
        <w:tc>
          <w:tcPr>
            <w:tcW w:w="2191" w:type="dxa"/>
            <w:tcBorders>
              <w:top w:val="single" w:sz="4" w:space="0" w:color="auto"/>
              <w:left w:val="single" w:sz="4" w:space="0" w:color="auto"/>
              <w:bottom w:val="single" w:sz="4" w:space="0" w:color="auto"/>
              <w:right w:val="single" w:sz="4" w:space="0" w:color="auto"/>
            </w:tcBorders>
          </w:tcPr>
          <w:p w14:paraId="6E706786" w14:textId="77777777" w:rsidR="00A2510A" w:rsidRPr="000F6278"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69407AC9" w14:textId="77777777" w:rsidR="00A2510A" w:rsidRPr="000F6278" w:rsidRDefault="00A2510A" w:rsidP="00C06C04">
            <w:pPr>
              <w:pStyle w:val="TAL"/>
            </w:pPr>
            <w:r w:rsidRPr="000F6278">
              <w:t>2Rx</w:t>
            </w:r>
          </w:p>
          <w:p w14:paraId="69B35BA4" w14:textId="77777777" w:rsidR="00A2510A" w:rsidRPr="000F6278" w:rsidRDefault="00A2510A" w:rsidP="00C06C04">
            <w:pPr>
              <w:pStyle w:val="TAL"/>
            </w:pPr>
            <w:r w:rsidRPr="000F6278">
              <w:t>4Rx</w:t>
            </w:r>
          </w:p>
        </w:tc>
      </w:tr>
      <w:tr w:rsidR="00A2510A" w:rsidRPr="000F6278" w14:paraId="6E1604A6"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59F671E" w14:textId="77777777" w:rsidR="00A2510A" w:rsidRPr="000F6278" w:rsidRDefault="00A2510A" w:rsidP="00C06C04">
            <w:pPr>
              <w:pStyle w:val="TAL"/>
            </w:pPr>
            <w:r w:rsidRPr="000F6278">
              <w:t>4.5.5.2</w:t>
            </w:r>
          </w:p>
        </w:tc>
        <w:tc>
          <w:tcPr>
            <w:tcW w:w="4540" w:type="dxa"/>
            <w:gridSpan w:val="2"/>
            <w:tcBorders>
              <w:top w:val="single" w:sz="4" w:space="0" w:color="auto"/>
              <w:left w:val="single" w:sz="4" w:space="0" w:color="auto"/>
              <w:bottom w:val="single" w:sz="4" w:space="0" w:color="auto"/>
              <w:right w:val="single" w:sz="4" w:space="0" w:color="auto"/>
            </w:tcBorders>
            <w:hideMark/>
          </w:tcPr>
          <w:p w14:paraId="5F43BF51" w14:textId="77777777" w:rsidR="00A2510A" w:rsidRPr="000F6278" w:rsidRDefault="00A2510A" w:rsidP="00C06C04">
            <w:pPr>
              <w:pStyle w:val="TAL"/>
            </w:pPr>
            <w:r w:rsidRPr="000F6278">
              <w:t>EN-DC FR1 SSB-based beam failure detection and link recovery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450F62F6" w14:textId="77777777" w:rsidR="00A2510A" w:rsidRPr="000F6278" w:rsidRDefault="00A2510A" w:rsidP="00C06C04">
            <w:pPr>
              <w:pStyle w:val="TAC"/>
              <w:rPr>
                <w:rFonts w:eastAsia="SimSun"/>
                <w:lang w:eastAsia="zh-CN"/>
              </w:rPr>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7A545DB7" w14:textId="77777777" w:rsidR="00A2510A" w:rsidRPr="000F6278" w:rsidRDefault="00A2510A" w:rsidP="00C06C04">
            <w:pPr>
              <w:pStyle w:val="TAL"/>
              <w:rPr>
                <w:rFonts w:eastAsia="SimSun"/>
                <w:lang w:eastAsia="zh-CN"/>
              </w:rPr>
            </w:pPr>
            <w:r w:rsidRPr="000F6278">
              <w:t>C082a</w:t>
            </w:r>
          </w:p>
        </w:tc>
        <w:tc>
          <w:tcPr>
            <w:tcW w:w="3118" w:type="dxa"/>
            <w:gridSpan w:val="3"/>
            <w:tcBorders>
              <w:top w:val="single" w:sz="4" w:space="0" w:color="auto"/>
              <w:left w:val="single" w:sz="4" w:space="0" w:color="auto"/>
              <w:bottom w:val="single" w:sz="4" w:space="0" w:color="auto"/>
              <w:right w:val="single" w:sz="4" w:space="0" w:color="auto"/>
            </w:tcBorders>
            <w:hideMark/>
          </w:tcPr>
          <w:p w14:paraId="119C3A55" w14:textId="77777777" w:rsidR="00A2510A" w:rsidRPr="000F6278" w:rsidRDefault="00A2510A" w:rsidP="00C06C04">
            <w:pPr>
              <w:pStyle w:val="TAL"/>
              <w:rPr>
                <w:rFonts w:eastAsia="SimSun"/>
                <w:lang w:eastAsia="zh-CN"/>
              </w:rPr>
            </w:pPr>
            <w:r w:rsidRPr="000F6278">
              <w:rPr>
                <w:lang w:eastAsia="zh-CN"/>
              </w:rPr>
              <w:t>UEs supporting EN-DC</w:t>
            </w:r>
            <w:r w:rsidRPr="000F6278">
              <w:rPr>
                <w:rFonts w:eastAsia="SimSun"/>
                <w:lang w:eastAsia="zh-CN"/>
              </w:rPr>
              <w:t xml:space="preserve"> FR1</w:t>
            </w:r>
            <w:r w:rsidRPr="000F6278">
              <w:rPr>
                <w:lang w:eastAsia="zh-CN"/>
              </w:rPr>
              <w:t xml:space="preserve"> and long DRX cycle</w:t>
            </w:r>
            <w:r w:rsidRPr="000F6278">
              <w:rPr>
                <w:rFonts w:eastAsia="SimSun"/>
                <w:lang w:eastAsia="zh-CN"/>
              </w:rPr>
              <w:t xml:space="preserve"> and link recovery</w:t>
            </w:r>
          </w:p>
        </w:tc>
        <w:tc>
          <w:tcPr>
            <w:tcW w:w="2191" w:type="dxa"/>
            <w:tcBorders>
              <w:top w:val="single" w:sz="4" w:space="0" w:color="auto"/>
              <w:left w:val="single" w:sz="4" w:space="0" w:color="auto"/>
              <w:bottom w:val="single" w:sz="4" w:space="0" w:color="auto"/>
              <w:right w:val="single" w:sz="4" w:space="0" w:color="auto"/>
            </w:tcBorders>
          </w:tcPr>
          <w:p w14:paraId="3176844E" w14:textId="77777777" w:rsidR="00A2510A" w:rsidRPr="000F6278"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2ABE6B5F" w14:textId="77777777" w:rsidR="00A2510A" w:rsidRPr="000F6278" w:rsidRDefault="00A2510A" w:rsidP="00C06C04">
            <w:pPr>
              <w:pStyle w:val="TAL"/>
            </w:pPr>
            <w:r w:rsidRPr="000F6278">
              <w:t>2Rx</w:t>
            </w:r>
          </w:p>
          <w:p w14:paraId="6629D67A" w14:textId="77777777" w:rsidR="00A2510A" w:rsidRPr="000F6278" w:rsidRDefault="00A2510A" w:rsidP="00C06C04">
            <w:pPr>
              <w:pStyle w:val="TAL"/>
            </w:pPr>
            <w:r w:rsidRPr="000F6278">
              <w:t>4Rx</w:t>
            </w:r>
          </w:p>
        </w:tc>
      </w:tr>
      <w:tr w:rsidR="00A2510A" w:rsidRPr="000F6278" w14:paraId="4F99C925"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DBD3795" w14:textId="77777777" w:rsidR="00A2510A" w:rsidRPr="000F6278" w:rsidRDefault="00A2510A" w:rsidP="00C06C04">
            <w:pPr>
              <w:pStyle w:val="TAL"/>
            </w:pPr>
            <w:r w:rsidRPr="000F6278">
              <w:t>4.5.5.3</w:t>
            </w:r>
          </w:p>
        </w:tc>
        <w:tc>
          <w:tcPr>
            <w:tcW w:w="4540" w:type="dxa"/>
            <w:gridSpan w:val="2"/>
            <w:tcBorders>
              <w:top w:val="single" w:sz="4" w:space="0" w:color="auto"/>
              <w:left w:val="single" w:sz="4" w:space="0" w:color="auto"/>
              <w:bottom w:val="single" w:sz="4" w:space="0" w:color="auto"/>
              <w:right w:val="single" w:sz="4" w:space="0" w:color="auto"/>
            </w:tcBorders>
            <w:hideMark/>
          </w:tcPr>
          <w:p w14:paraId="3F0A42E5" w14:textId="77777777" w:rsidR="00A2510A" w:rsidRPr="000F6278" w:rsidRDefault="00A2510A" w:rsidP="00C06C04">
            <w:pPr>
              <w:pStyle w:val="TAL"/>
            </w:pPr>
            <w:r w:rsidRPr="000F6278">
              <w:t>EN-DC FR1 CSI-RS-based beam failure detection and link recovery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07B51706" w14:textId="77777777" w:rsidR="00A2510A" w:rsidRPr="000F6278" w:rsidRDefault="00A2510A" w:rsidP="00C06C04">
            <w:pPr>
              <w:pStyle w:val="TAC"/>
              <w:rPr>
                <w:rFonts w:eastAsia="SimSun"/>
                <w:lang w:eastAsia="zh-CN"/>
              </w:rPr>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940EDC3" w14:textId="77777777" w:rsidR="00A2510A" w:rsidRPr="000F6278" w:rsidRDefault="00A2510A" w:rsidP="00C06C04">
            <w:pPr>
              <w:pStyle w:val="TAL"/>
              <w:rPr>
                <w:rFonts w:eastAsia="SimSun"/>
                <w:lang w:eastAsia="zh-CN"/>
              </w:rPr>
            </w:pPr>
            <w:r w:rsidRPr="000F6278">
              <w:t>C083</w:t>
            </w:r>
          </w:p>
        </w:tc>
        <w:tc>
          <w:tcPr>
            <w:tcW w:w="3118" w:type="dxa"/>
            <w:gridSpan w:val="3"/>
            <w:tcBorders>
              <w:top w:val="single" w:sz="4" w:space="0" w:color="auto"/>
              <w:left w:val="single" w:sz="4" w:space="0" w:color="auto"/>
              <w:bottom w:val="single" w:sz="4" w:space="0" w:color="auto"/>
              <w:right w:val="single" w:sz="4" w:space="0" w:color="auto"/>
            </w:tcBorders>
            <w:hideMark/>
          </w:tcPr>
          <w:p w14:paraId="5AEE2E9A" w14:textId="77777777" w:rsidR="00A2510A" w:rsidRPr="000F6278" w:rsidRDefault="00A2510A" w:rsidP="00C06C04">
            <w:pPr>
              <w:pStyle w:val="TAL"/>
              <w:rPr>
                <w:rFonts w:eastAsia="SimSun"/>
                <w:lang w:eastAsia="zh-CN"/>
              </w:rPr>
            </w:pPr>
            <w:r w:rsidRPr="000F6278">
              <w:rPr>
                <w:lang w:eastAsia="zh-CN"/>
              </w:rPr>
              <w:t>UEs supporting EN-DC</w:t>
            </w:r>
            <w:r w:rsidRPr="000F6278">
              <w:rPr>
                <w:rFonts w:eastAsia="SimSun"/>
                <w:lang w:eastAsia="zh-CN"/>
              </w:rPr>
              <w:t xml:space="preserve"> FR1 and CSI-RS-based RLM and link recovery</w:t>
            </w:r>
          </w:p>
        </w:tc>
        <w:tc>
          <w:tcPr>
            <w:tcW w:w="2191" w:type="dxa"/>
            <w:tcBorders>
              <w:top w:val="single" w:sz="4" w:space="0" w:color="auto"/>
              <w:left w:val="single" w:sz="4" w:space="0" w:color="auto"/>
              <w:bottom w:val="single" w:sz="4" w:space="0" w:color="auto"/>
              <w:right w:val="single" w:sz="4" w:space="0" w:color="auto"/>
            </w:tcBorders>
          </w:tcPr>
          <w:p w14:paraId="7E7E9ED6" w14:textId="77777777" w:rsidR="00A2510A" w:rsidRPr="000F6278"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5AA0703A" w14:textId="77777777" w:rsidR="00A2510A" w:rsidRPr="000F6278" w:rsidRDefault="00A2510A" w:rsidP="00C06C04">
            <w:pPr>
              <w:pStyle w:val="TAL"/>
            </w:pPr>
            <w:r w:rsidRPr="000F6278">
              <w:t>2Rx</w:t>
            </w:r>
          </w:p>
          <w:p w14:paraId="57FE3DE8" w14:textId="77777777" w:rsidR="00A2510A" w:rsidRPr="000F6278" w:rsidRDefault="00A2510A" w:rsidP="00C06C04">
            <w:pPr>
              <w:pStyle w:val="TAL"/>
            </w:pPr>
            <w:r w:rsidRPr="000F6278">
              <w:t>4Rx</w:t>
            </w:r>
          </w:p>
        </w:tc>
      </w:tr>
      <w:tr w:rsidR="00A2510A" w:rsidRPr="000F6278" w14:paraId="7C743662"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9C65E71" w14:textId="77777777" w:rsidR="00A2510A" w:rsidRPr="000F6278" w:rsidRDefault="00A2510A" w:rsidP="00C06C04">
            <w:pPr>
              <w:pStyle w:val="TAL"/>
              <w:rPr>
                <w:lang w:eastAsia="zh-TW"/>
              </w:rPr>
            </w:pPr>
            <w:r w:rsidRPr="000F6278">
              <w:t>4.5.5.4</w:t>
            </w:r>
          </w:p>
        </w:tc>
        <w:tc>
          <w:tcPr>
            <w:tcW w:w="4540" w:type="dxa"/>
            <w:gridSpan w:val="2"/>
            <w:tcBorders>
              <w:top w:val="single" w:sz="4" w:space="0" w:color="auto"/>
              <w:left w:val="single" w:sz="4" w:space="0" w:color="auto"/>
              <w:bottom w:val="single" w:sz="4" w:space="0" w:color="auto"/>
              <w:right w:val="single" w:sz="4" w:space="0" w:color="auto"/>
            </w:tcBorders>
            <w:hideMark/>
          </w:tcPr>
          <w:p w14:paraId="2A21F243" w14:textId="77777777" w:rsidR="00A2510A" w:rsidRPr="000F6278" w:rsidRDefault="00A2510A" w:rsidP="00C06C04">
            <w:pPr>
              <w:pStyle w:val="TAL"/>
            </w:pPr>
            <w:r w:rsidRPr="000F6278">
              <w:t>EN-DC FR1 CSI-RS-based beam failure detection and link recovery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7357CCAD" w14:textId="77777777" w:rsidR="00A2510A" w:rsidRPr="000F6278" w:rsidRDefault="00A2510A" w:rsidP="00C06C04">
            <w:pPr>
              <w:pStyle w:val="TAC"/>
              <w:rPr>
                <w:rFonts w:eastAsia="SimSun"/>
                <w:lang w:eastAsia="zh-CN"/>
              </w:rPr>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A540EF9" w14:textId="77777777" w:rsidR="00A2510A" w:rsidRPr="000F6278" w:rsidRDefault="00A2510A" w:rsidP="00C06C04">
            <w:pPr>
              <w:pStyle w:val="TAL"/>
              <w:rPr>
                <w:rFonts w:eastAsia="SimSun"/>
                <w:lang w:eastAsia="zh-CN"/>
              </w:rPr>
            </w:pPr>
            <w:r w:rsidRPr="000F6278">
              <w:t>C083a</w:t>
            </w:r>
          </w:p>
        </w:tc>
        <w:tc>
          <w:tcPr>
            <w:tcW w:w="3118" w:type="dxa"/>
            <w:gridSpan w:val="3"/>
            <w:tcBorders>
              <w:top w:val="single" w:sz="4" w:space="0" w:color="auto"/>
              <w:left w:val="single" w:sz="4" w:space="0" w:color="auto"/>
              <w:bottom w:val="single" w:sz="4" w:space="0" w:color="auto"/>
              <w:right w:val="single" w:sz="4" w:space="0" w:color="auto"/>
            </w:tcBorders>
            <w:hideMark/>
          </w:tcPr>
          <w:p w14:paraId="55CF1F54" w14:textId="77777777" w:rsidR="00A2510A" w:rsidRPr="000F6278" w:rsidRDefault="00A2510A" w:rsidP="00C06C04">
            <w:pPr>
              <w:pStyle w:val="TAL"/>
              <w:rPr>
                <w:rFonts w:eastAsia="SimSun"/>
                <w:lang w:eastAsia="zh-CN"/>
              </w:rPr>
            </w:pPr>
            <w:r w:rsidRPr="000F6278">
              <w:rPr>
                <w:lang w:eastAsia="zh-CN"/>
              </w:rPr>
              <w:t>UEs supporting EN-DC</w:t>
            </w:r>
            <w:r w:rsidRPr="000F6278">
              <w:rPr>
                <w:rFonts w:eastAsia="SimSun"/>
                <w:lang w:eastAsia="zh-CN"/>
              </w:rPr>
              <w:t xml:space="preserve"> FR1</w:t>
            </w:r>
            <w:r w:rsidRPr="000F6278">
              <w:rPr>
                <w:lang w:eastAsia="zh-CN"/>
              </w:rPr>
              <w:t xml:space="preserve"> and long DRX cycle and CSI-RS-based RLM</w:t>
            </w:r>
            <w:r w:rsidRPr="000F6278">
              <w:rPr>
                <w:rFonts w:eastAsia="SimSun"/>
                <w:lang w:eastAsia="zh-CN"/>
              </w:rPr>
              <w:t xml:space="preserve"> and link recovery</w:t>
            </w:r>
          </w:p>
        </w:tc>
        <w:tc>
          <w:tcPr>
            <w:tcW w:w="2191" w:type="dxa"/>
            <w:tcBorders>
              <w:top w:val="single" w:sz="4" w:space="0" w:color="auto"/>
              <w:left w:val="single" w:sz="4" w:space="0" w:color="auto"/>
              <w:bottom w:val="single" w:sz="4" w:space="0" w:color="auto"/>
              <w:right w:val="single" w:sz="4" w:space="0" w:color="auto"/>
            </w:tcBorders>
          </w:tcPr>
          <w:p w14:paraId="05F1AE30" w14:textId="77777777" w:rsidR="00A2510A" w:rsidRPr="000F6278"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23B424A8" w14:textId="77777777" w:rsidR="00A2510A" w:rsidRPr="000F6278" w:rsidRDefault="00A2510A" w:rsidP="00C06C04">
            <w:pPr>
              <w:pStyle w:val="TAL"/>
            </w:pPr>
            <w:r w:rsidRPr="000F6278">
              <w:t>2Rx</w:t>
            </w:r>
          </w:p>
          <w:p w14:paraId="50EF03DE" w14:textId="77777777" w:rsidR="00A2510A" w:rsidRPr="000F6278" w:rsidRDefault="00A2510A" w:rsidP="00C06C04">
            <w:pPr>
              <w:pStyle w:val="TAL"/>
            </w:pPr>
            <w:r w:rsidRPr="000F6278">
              <w:t>4Rx</w:t>
            </w:r>
          </w:p>
        </w:tc>
      </w:tr>
      <w:tr w:rsidR="00A2510A" w:rsidRPr="000F6278" w14:paraId="6473E406"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11574C89" w14:textId="77777777" w:rsidR="00A2510A" w:rsidRPr="000F6278" w:rsidRDefault="00A2510A" w:rsidP="00C06C04">
            <w:pPr>
              <w:pStyle w:val="TAL"/>
            </w:pPr>
            <w:r w:rsidRPr="000F6278">
              <w:rPr>
                <w:lang w:eastAsia="zh-TW"/>
              </w:rPr>
              <w:t>4.5.5.5</w:t>
            </w:r>
          </w:p>
        </w:tc>
        <w:tc>
          <w:tcPr>
            <w:tcW w:w="4540" w:type="dxa"/>
            <w:gridSpan w:val="2"/>
            <w:tcBorders>
              <w:top w:val="single" w:sz="4" w:space="0" w:color="auto"/>
              <w:left w:val="single" w:sz="4" w:space="0" w:color="auto"/>
              <w:bottom w:val="single" w:sz="4" w:space="0" w:color="auto"/>
              <w:right w:val="single" w:sz="4" w:space="0" w:color="auto"/>
            </w:tcBorders>
          </w:tcPr>
          <w:p w14:paraId="5D1FCBDB" w14:textId="77777777" w:rsidR="00A2510A" w:rsidRPr="000F6278" w:rsidRDefault="00A2510A" w:rsidP="00C06C04">
            <w:pPr>
              <w:pStyle w:val="TAL"/>
            </w:pPr>
            <w:r w:rsidRPr="000F6278">
              <w:t xml:space="preserve">EN-DC FR1 </w:t>
            </w:r>
            <w:proofErr w:type="spellStart"/>
            <w:r w:rsidRPr="000F6278">
              <w:t>Scell</w:t>
            </w:r>
            <w:proofErr w:type="spellEnd"/>
            <w:r w:rsidRPr="000F6278">
              <w:t xml:space="preserve"> CSI-RS-based beam failure detection and SSB-based link recovery in non-DRX</w:t>
            </w:r>
          </w:p>
        </w:tc>
        <w:tc>
          <w:tcPr>
            <w:tcW w:w="854" w:type="dxa"/>
            <w:gridSpan w:val="2"/>
            <w:tcBorders>
              <w:top w:val="single" w:sz="4" w:space="0" w:color="auto"/>
              <w:left w:val="single" w:sz="4" w:space="0" w:color="auto"/>
              <w:bottom w:val="single" w:sz="4" w:space="0" w:color="auto"/>
              <w:right w:val="single" w:sz="4" w:space="0" w:color="auto"/>
            </w:tcBorders>
          </w:tcPr>
          <w:p w14:paraId="27DC7138" w14:textId="77777777" w:rsidR="00A2510A" w:rsidRPr="000F6278" w:rsidRDefault="00A2510A" w:rsidP="00C06C04">
            <w:pPr>
              <w:pStyle w:val="TAC"/>
            </w:pPr>
            <w:r w:rsidRPr="000F6278">
              <w:rPr>
                <w:lang w:eastAsia="zh-TW"/>
              </w:rPr>
              <w:t>Rel-16</w:t>
            </w:r>
          </w:p>
        </w:tc>
        <w:tc>
          <w:tcPr>
            <w:tcW w:w="1127" w:type="dxa"/>
            <w:gridSpan w:val="2"/>
            <w:tcBorders>
              <w:top w:val="single" w:sz="4" w:space="0" w:color="auto"/>
              <w:left w:val="single" w:sz="4" w:space="0" w:color="auto"/>
              <w:bottom w:val="single" w:sz="4" w:space="0" w:color="auto"/>
              <w:right w:val="single" w:sz="4" w:space="0" w:color="auto"/>
            </w:tcBorders>
          </w:tcPr>
          <w:p w14:paraId="4EF030F5" w14:textId="77777777" w:rsidR="00A2510A" w:rsidRPr="000F6278" w:rsidRDefault="00A2510A" w:rsidP="00C06C04">
            <w:pPr>
              <w:pStyle w:val="TAL"/>
            </w:pPr>
            <w:r w:rsidRPr="000F6278">
              <w:rPr>
                <w:lang w:eastAsia="zh-TW"/>
              </w:rPr>
              <w:t xml:space="preserve">C175 </w:t>
            </w:r>
          </w:p>
        </w:tc>
        <w:tc>
          <w:tcPr>
            <w:tcW w:w="3118" w:type="dxa"/>
            <w:gridSpan w:val="3"/>
            <w:tcBorders>
              <w:top w:val="single" w:sz="4" w:space="0" w:color="auto"/>
              <w:left w:val="single" w:sz="4" w:space="0" w:color="auto"/>
              <w:bottom w:val="single" w:sz="4" w:space="0" w:color="auto"/>
              <w:right w:val="single" w:sz="4" w:space="0" w:color="auto"/>
            </w:tcBorders>
          </w:tcPr>
          <w:p w14:paraId="6F930902" w14:textId="77777777" w:rsidR="00A2510A" w:rsidRPr="000F6278" w:rsidRDefault="00A2510A" w:rsidP="00C06C04">
            <w:pPr>
              <w:pStyle w:val="TAL"/>
              <w:rPr>
                <w:lang w:eastAsia="zh-CN"/>
              </w:rPr>
            </w:pPr>
            <w:r w:rsidRPr="000F6278">
              <w:rPr>
                <w:lang w:eastAsia="zh-CN"/>
              </w:rPr>
              <w:t>UEs supporting EN-DC</w:t>
            </w:r>
            <w:r w:rsidRPr="000F6278">
              <w:rPr>
                <w:rFonts w:eastAsia="SimSun"/>
                <w:lang w:eastAsia="zh-CN"/>
              </w:rPr>
              <w:t xml:space="preserve"> FR1 and CSI-RS-based RLM and</w:t>
            </w:r>
            <w:r w:rsidRPr="000F6278">
              <w:rPr>
                <w:lang w:eastAsia="zh-TW"/>
              </w:rPr>
              <w:t xml:space="preserve"> SSB</w:t>
            </w:r>
            <w:r w:rsidRPr="000F6278">
              <w:rPr>
                <w:rFonts w:eastAsia="SimSun"/>
                <w:lang w:eastAsia="zh-CN"/>
              </w:rPr>
              <w:t xml:space="preserve"> link recovery</w:t>
            </w:r>
          </w:p>
        </w:tc>
        <w:tc>
          <w:tcPr>
            <w:tcW w:w="2191" w:type="dxa"/>
            <w:tcBorders>
              <w:top w:val="single" w:sz="4" w:space="0" w:color="auto"/>
              <w:left w:val="single" w:sz="4" w:space="0" w:color="auto"/>
              <w:bottom w:val="single" w:sz="4" w:space="0" w:color="auto"/>
              <w:right w:val="single" w:sz="4" w:space="0" w:color="auto"/>
            </w:tcBorders>
          </w:tcPr>
          <w:p w14:paraId="76CD820B" w14:textId="77777777" w:rsidR="00A2510A" w:rsidRPr="000F6278"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tcPr>
          <w:p w14:paraId="4502C4A0" w14:textId="77777777" w:rsidR="00A2510A" w:rsidRPr="000F6278" w:rsidRDefault="00A2510A" w:rsidP="00C06C04">
            <w:pPr>
              <w:keepNext/>
              <w:keepLines/>
              <w:spacing w:after="0"/>
              <w:rPr>
                <w:rFonts w:ascii="Arial" w:hAnsi="Arial"/>
                <w:sz w:val="18"/>
              </w:rPr>
            </w:pPr>
            <w:r w:rsidRPr="000F6278">
              <w:rPr>
                <w:rFonts w:ascii="Arial" w:hAnsi="Arial"/>
                <w:sz w:val="18"/>
              </w:rPr>
              <w:t>2Rx</w:t>
            </w:r>
          </w:p>
          <w:p w14:paraId="163E05DE" w14:textId="77777777" w:rsidR="00A2510A" w:rsidRPr="000F6278" w:rsidRDefault="00A2510A" w:rsidP="00C06C04">
            <w:pPr>
              <w:pStyle w:val="TAL"/>
            </w:pPr>
            <w:r w:rsidRPr="000F6278">
              <w:t>4Rx</w:t>
            </w:r>
          </w:p>
        </w:tc>
      </w:tr>
      <w:tr w:rsidR="00A2510A" w:rsidRPr="000F6278" w14:paraId="5FAE47F9"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4CFF93DE" w14:textId="77777777" w:rsidR="00A2510A" w:rsidRPr="000F6278" w:rsidRDefault="00A2510A" w:rsidP="00C06C04">
            <w:pPr>
              <w:pStyle w:val="TAL"/>
            </w:pPr>
            <w:r w:rsidRPr="000F6278">
              <w:rPr>
                <w:lang w:eastAsia="zh-TW"/>
              </w:rPr>
              <w:lastRenderedPageBreak/>
              <w:t>4.5.5.6</w:t>
            </w:r>
          </w:p>
        </w:tc>
        <w:tc>
          <w:tcPr>
            <w:tcW w:w="4540" w:type="dxa"/>
            <w:gridSpan w:val="2"/>
            <w:tcBorders>
              <w:top w:val="single" w:sz="4" w:space="0" w:color="auto"/>
              <w:left w:val="single" w:sz="4" w:space="0" w:color="auto"/>
              <w:bottom w:val="single" w:sz="4" w:space="0" w:color="auto"/>
              <w:right w:val="single" w:sz="4" w:space="0" w:color="auto"/>
            </w:tcBorders>
          </w:tcPr>
          <w:p w14:paraId="03D895C0" w14:textId="77777777" w:rsidR="00A2510A" w:rsidRPr="000F6278" w:rsidRDefault="00A2510A" w:rsidP="00C06C04">
            <w:pPr>
              <w:pStyle w:val="TAL"/>
            </w:pPr>
            <w:r w:rsidRPr="000F6278">
              <w:t xml:space="preserve">EN-DC FR1 </w:t>
            </w:r>
            <w:proofErr w:type="spellStart"/>
            <w:r w:rsidRPr="000F6278">
              <w:t>Scell</w:t>
            </w:r>
            <w:proofErr w:type="spellEnd"/>
            <w:r w:rsidRPr="000F6278">
              <w:t xml:space="preserve"> CSI-RS-based beam failure detection and SSB-based link recovery in DRX</w:t>
            </w:r>
          </w:p>
        </w:tc>
        <w:tc>
          <w:tcPr>
            <w:tcW w:w="854" w:type="dxa"/>
            <w:gridSpan w:val="2"/>
            <w:tcBorders>
              <w:top w:val="single" w:sz="4" w:space="0" w:color="auto"/>
              <w:left w:val="single" w:sz="4" w:space="0" w:color="auto"/>
              <w:bottom w:val="single" w:sz="4" w:space="0" w:color="auto"/>
              <w:right w:val="single" w:sz="4" w:space="0" w:color="auto"/>
            </w:tcBorders>
          </w:tcPr>
          <w:p w14:paraId="26F5A205" w14:textId="77777777" w:rsidR="00A2510A" w:rsidRPr="000F6278" w:rsidRDefault="00A2510A" w:rsidP="00C06C04">
            <w:pPr>
              <w:pStyle w:val="TAC"/>
            </w:pPr>
            <w:r w:rsidRPr="000F6278">
              <w:rPr>
                <w:lang w:eastAsia="zh-TW"/>
              </w:rPr>
              <w:t>Rel-16</w:t>
            </w:r>
          </w:p>
        </w:tc>
        <w:tc>
          <w:tcPr>
            <w:tcW w:w="1127" w:type="dxa"/>
            <w:gridSpan w:val="2"/>
            <w:tcBorders>
              <w:top w:val="single" w:sz="4" w:space="0" w:color="auto"/>
              <w:left w:val="single" w:sz="4" w:space="0" w:color="auto"/>
              <w:bottom w:val="single" w:sz="4" w:space="0" w:color="auto"/>
              <w:right w:val="single" w:sz="4" w:space="0" w:color="auto"/>
            </w:tcBorders>
          </w:tcPr>
          <w:p w14:paraId="3855674B" w14:textId="77777777" w:rsidR="00A2510A" w:rsidRPr="000F6278" w:rsidRDefault="00A2510A" w:rsidP="00C06C04">
            <w:pPr>
              <w:pStyle w:val="TAL"/>
            </w:pPr>
            <w:r w:rsidRPr="000F6278">
              <w:rPr>
                <w:lang w:eastAsia="zh-TW"/>
              </w:rPr>
              <w:t xml:space="preserve">C176 </w:t>
            </w:r>
          </w:p>
        </w:tc>
        <w:tc>
          <w:tcPr>
            <w:tcW w:w="3118" w:type="dxa"/>
            <w:gridSpan w:val="3"/>
            <w:tcBorders>
              <w:top w:val="single" w:sz="4" w:space="0" w:color="auto"/>
              <w:left w:val="single" w:sz="4" w:space="0" w:color="auto"/>
              <w:bottom w:val="single" w:sz="4" w:space="0" w:color="auto"/>
              <w:right w:val="single" w:sz="4" w:space="0" w:color="auto"/>
            </w:tcBorders>
          </w:tcPr>
          <w:p w14:paraId="3F687B0B" w14:textId="77777777" w:rsidR="00A2510A" w:rsidRPr="000F6278" w:rsidRDefault="00A2510A" w:rsidP="00C06C04">
            <w:pPr>
              <w:pStyle w:val="TAL"/>
              <w:rPr>
                <w:lang w:eastAsia="zh-CN"/>
              </w:rPr>
            </w:pPr>
            <w:r w:rsidRPr="000F6278">
              <w:rPr>
                <w:lang w:eastAsia="zh-CN"/>
              </w:rPr>
              <w:t>UEs supporting EN-DC</w:t>
            </w:r>
            <w:r w:rsidRPr="000F6278">
              <w:rPr>
                <w:rFonts w:eastAsia="SimSun"/>
                <w:lang w:eastAsia="zh-CN"/>
              </w:rPr>
              <w:t xml:space="preserve"> FR1</w:t>
            </w:r>
            <w:r w:rsidRPr="000F6278">
              <w:rPr>
                <w:lang w:eastAsia="zh-CN"/>
              </w:rPr>
              <w:t xml:space="preserve"> and long DRX cycle and CSI-RS-based RLM</w:t>
            </w:r>
            <w:r w:rsidRPr="000F6278">
              <w:rPr>
                <w:rFonts w:eastAsia="SimSun"/>
                <w:lang w:eastAsia="zh-CN"/>
              </w:rPr>
              <w:t xml:space="preserve"> and</w:t>
            </w:r>
            <w:r w:rsidRPr="000F6278">
              <w:rPr>
                <w:lang w:eastAsia="zh-TW"/>
              </w:rPr>
              <w:t xml:space="preserve"> SSB</w:t>
            </w:r>
            <w:r w:rsidRPr="000F6278">
              <w:rPr>
                <w:rFonts w:eastAsia="SimSun"/>
                <w:lang w:eastAsia="zh-CN"/>
              </w:rPr>
              <w:t xml:space="preserve"> link recovery</w:t>
            </w:r>
          </w:p>
        </w:tc>
        <w:tc>
          <w:tcPr>
            <w:tcW w:w="2191" w:type="dxa"/>
            <w:tcBorders>
              <w:top w:val="single" w:sz="4" w:space="0" w:color="auto"/>
              <w:left w:val="single" w:sz="4" w:space="0" w:color="auto"/>
              <w:bottom w:val="single" w:sz="4" w:space="0" w:color="auto"/>
              <w:right w:val="single" w:sz="4" w:space="0" w:color="auto"/>
            </w:tcBorders>
          </w:tcPr>
          <w:p w14:paraId="264523D3" w14:textId="77777777" w:rsidR="00A2510A" w:rsidRPr="000F6278"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tcPr>
          <w:p w14:paraId="457C0C6D" w14:textId="77777777" w:rsidR="00A2510A" w:rsidRPr="000F6278" w:rsidRDefault="00A2510A" w:rsidP="00C06C04">
            <w:pPr>
              <w:keepNext/>
              <w:keepLines/>
              <w:spacing w:after="0"/>
              <w:rPr>
                <w:rFonts w:ascii="Arial" w:hAnsi="Arial"/>
                <w:sz w:val="18"/>
              </w:rPr>
            </w:pPr>
            <w:r w:rsidRPr="000F6278">
              <w:rPr>
                <w:rFonts w:ascii="Arial" w:hAnsi="Arial"/>
                <w:sz w:val="18"/>
              </w:rPr>
              <w:t>2Rx</w:t>
            </w:r>
          </w:p>
          <w:p w14:paraId="42F582F8" w14:textId="77777777" w:rsidR="00A2510A" w:rsidRPr="000F6278" w:rsidRDefault="00A2510A" w:rsidP="00C06C04">
            <w:pPr>
              <w:pStyle w:val="TAL"/>
            </w:pPr>
            <w:r w:rsidRPr="000F6278">
              <w:t>4Rx</w:t>
            </w:r>
          </w:p>
        </w:tc>
      </w:tr>
      <w:tr w:rsidR="00A2510A" w:rsidRPr="000F6278" w14:paraId="5898A8A4"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C0BFA2B" w14:textId="77777777" w:rsidR="00A2510A" w:rsidRPr="000F6278" w:rsidRDefault="00A2510A" w:rsidP="00C06C04">
            <w:pPr>
              <w:pStyle w:val="TAL"/>
              <w:rPr>
                <w:b/>
                <w:lang w:eastAsia="zh-TW"/>
              </w:rPr>
            </w:pPr>
            <w:r w:rsidRPr="000F6278">
              <w:rPr>
                <w:b/>
                <w:lang w:eastAsia="zh-TW"/>
              </w:rPr>
              <w:t>4.5.6</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2890DE0" w14:textId="77777777" w:rsidR="00A2510A" w:rsidRPr="000F6278" w:rsidRDefault="00A2510A" w:rsidP="00C06C04">
            <w:pPr>
              <w:pStyle w:val="TAL"/>
              <w:rPr>
                <w:b/>
              </w:rPr>
            </w:pPr>
            <w:r w:rsidRPr="000F6278">
              <w:rPr>
                <w:b/>
              </w:rPr>
              <w:t>Active BWP switch delay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4EE62470" w14:textId="77777777" w:rsidR="00A2510A" w:rsidRPr="000F6278" w:rsidRDefault="00A2510A" w:rsidP="00C06C04">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6E10C343" w14:textId="77777777" w:rsidR="00A2510A" w:rsidRPr="000F6278" w:rsidRDefault="00A2510A" w:rsidP="00C06C04">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141FD4BB" w14:textId="77777777" w:rsidR="00A2510A" w:rsidRPr="000F6278" w:rsidRDefault="00A2510A" w:rsidP="00C06C04">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430D949" w14:textId="77777777" w:rsidR="00A2510A" w:rsidRPr="000F6278" w:rsidRDefault="00A2510A" w:rsidP="00C06C04">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10C86B6" w14:textId="77777777" w:rsidR="00A2510A" w:rsidRPr="000F6278" w:rsidRDefault="00A2510A" w:rsidP="00C06C04">
            <w:pPr>
              <w:pStyle w:val="TAL"/>
              <w:rPr>
                <w:b/>
              </w:rPr>
            </w:pPr>
          </w:p>
        </w:tc>
      </w:tr>
      <w:tr w:rsidR="00A2510A" w:rsidRPr="000F6278" w14:paraId="03C7D3D3"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38A8214" w14:textId="77777777" w:rsidR="00A2510A" w:rsidRPr="000F6278" w:rsidRDefault="00A2510A" w:rsidP="00C06C04">
            <w:pPr>
              <w:pStyle w:val="TAL"/>
              <w:rPr>
                <w:b/>
                <w:lang w:eastAsia="zh-TW"/>
              </w:rPr>
            </w:pPr>
            <w:r w:rsidRPr="000F6278">
              <w:rPr>
                <w:b/>
                <w:lang w:eastAsia="zh-TW"/>
              </w:rPr>
              <w:t>4.5.6.1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3AD3127" w14:textId="77777777" w:rsidR="00A2510A" w:rsidRPr="000F6278" w:rsidRDefault="00A2510A" w:rsidP="00C06C04">
            <w:pPr>
              <w:pStyle w:val="TAL"/>
              <w:rPr>
                <w:b/>
              </w:rPr>
            </w:pPr>
            <w:r w:rsidRPr="000F6278">
              <w:rPr>
                <w:b/>
              </w:rPr>
              <w:t>DCI-based and timer-based active BWP switch</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4643709F" w14:textId="77777777" w:rsidR="00A2510A" w:rsidRPr="000F6278" w:rsidRDefault="00A2510A" w:rsidP="00C06C04">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24445A3B" w14:textId="77777777" w:rsidR="00A2510A" w:rsidRPr="000F6278" w:rsidRDefault="00A2510A" w:rsidP="00C06C04">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6D46546F" w14:textId="77777777" w:rsidR="00A2510A" w:rsidRPr="000F6278" w:rsidRDefault="00A2510A" w:rsidP="00C06C04">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E221FB5" w14:textId="77777777" w:rsidR="00A2510A" w:rsidRPr="000F6278" w:rsidRDefault="00A2510A" w:rsidP="00C06C04">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E27467C" w14:textId="77777777" w:rsidR="00A2510A" w:rsidRPr="000F6278" w:rsidRDefault="00A2510A" w:rsidP="00C06C04">
            <w:pPr>
              <w:pStyle w:val="TAL"/>
              <w:rPr>
                <w:b/>
              </w:rPr>
            </w:pPr>
          </w:p>
        </w:tc>
      </w:tr>
      <w:tr w:rsidR="00A2510A" w:rsidRPr="000F6278" w14:paraId="3A5F94E6"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415F1CA" w14:textId="77777777" w:rsidR="00A2510A" w:rsidRPr="000F6278" w:rsidRDefault="00A2510A" w:rsidP="00C06C04">
            <w:pPr>
              <w:pStyle w:val="TAL"/>
            </w:pPr>
            <w:r w:rsidRPr="000F6278">
              <w:t>4.5.6.1.1</w:t>
            </w:r>
          </w:p>
        </w:tc>
        <w:tc>
          <w:tcPr>
            <w:tcW w:w="4540" w:type="dxa"/>
            <w:gridSpan w:val="2"/>
            <w:tcBorders>
              <w:top w:val="single" w:sz="4" w:space="0" w:color="auto"/>
              <w:left w:val="single" w:sz="4" w:space="0" w:color="auto"/>
              <w:bottom w:val="single" w:sz="4" w:space="0" w:color="auto"/>
              <w:right w:val="single" w:sz="4" w:space="0" w:color="auto"/>
            </w:tcBorders>
            <w:hideMark/>
          </w:tcPr>
          <w:p w14:paraId="78E98555" w14:textId="77777777" w:rsidR="00A2510A" w:rsidRPr="000F6278" w:rsidRDefault="00A2510A" w:rsidP="00C06C04">
            <w:pPr>
              <w:pStyle w:val="TAL"/>
            </w:pPr>
            <w:r w:rsidRPr="000F6278">
              <w:t>EN-DC FR1 DCI-based DL active BWP switch in non-DRX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31ACFB80" w14:textId="77777777" w:rsidR="00A2510A" w:rsidRPr="000F6278" w:rsidRDefault="00A2510A" w:rsidP="00C06C04">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54392D73" w14:textId="77777777" w:rsidR="00A2510A" w:rsidRPr="000F6278" w:rsidRDefault="00A2510A" w:rsidP="00C06C04">
            <w:pPr>
              <w:pStyle w:val="TAL"/>
              <w:rPr>
                <w:lang w:eastAsia="zh-CN"/>
              </w:rPr>
            </w:pPr>
            <w:r w:rsidRPr="000F6278">
              <w:t>C065</w:t>
            </w:r>
          </w:p>
        </w:tc>
        <w:tc>
          <w:tcPr>
            <w:tcW w:w="3118" w:type="dxa"/>
            <w:gridSpan w:val="3"/>
            <w:tcBorders>
              <w:top w:val="single" w:sz="4" w:space="0" w:color="auto"/>
              <w:left w:val="single" w:sz="4" w:space="0" w:color="auto"/>
              <w:bottom w:val="single" w:sz="4" w:space="0" w:color="auto"/>
              <w:right w:val="single" w:sz="4" w:space="0" w:color="auto"/>
            </w:tcBorders>
            <w:hideMark/>
          </w:tcPr>
          <w:p w14:paraId="30916759" w14:textId="77777777" w:rsidR="00A2510A" w:rsidRPr="000F6278" w:rsidRDefault="00A2510A" w:rsidP="00C06C04">
            <w:pPr>
              <w:pStyle w:val="TAL"/>
              <w:rPr>
                <w:lang w:eastAsia="zh-CN"/>
              </w:rPr>
            </w:pPr>
            <w:r w:rsidRPr="000F6278">
              <w:rPr>
                <w:lang w:eastAsia="zh-CN"/>
              </w:rPr>
              <w:t>UEs supporting EN-DC</w:t>
            </w:r>
            <w:r w:rsidRPr="000F6278">
              <w:rPr>
                <w:rFonts w:eastAsia="SimSun"/>
                <w:lang w:eastAsia="zh-CN"/>
              </w:rPr>
              <w:t xml:space="preserve"> FR1 and (DCI and timer based active BWP switching delay Type1 or Type2) and (Support of BWP adaptation upto2 or upto4)</w:t>
            </w:r>
          </w:p>
        </w:tc>
        <w:tc>
          <w:tcPr>
            <w:tcW w:w="2191" w:type="dxa"/>
            <w:tcBorders>
              <w:top w:val="single" w:sz="4" w:space="0" w:color="auto"/>
              <w:left w:val="single" w:sz="4" w:space="0" w:color="auto"/>
              <w:bottom w:val="single" w:sz="4" w:space="0" w:color="auto"/>
              <w:right w:val="single" w:sz="4" w:space="0" w:color="auto"/>
            </w:tcBorders>
          </w:tcPr>
          <w:p w14:paraId="5536A19D"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BE2ED89" w14:textId="77777777" w:rsidR="00A2510A" w:rsidRPr="000F6278" w:rsidRDefault="00A2510A" w:rsidP="00C06C04">
            <w:pPr>
              <w:pStyle w:val="TAL"/>
            </w:pPr>
            <w:r w:rsidRPr="000F6278">
              <w:t>2Rx</w:t>
            </w:r>
          </w:p>
          <w:p w14:paraId="3BBF7105" w14:textId="77777777" w:rsidR="00A2510A" w:rsidRPr="000F6278" w:rsidRDefault="00A2510A" w:rsidP="00C06C04">
            <w:pPr>
              <w:pStyle w:val="TAL"/>
            </w:pPr>
            <w:r w:rsidRPr="000F6278">
              <w:t>4Rx</w:t>
            </w:r>
          </w:p>
        </w:tc>
      </w:tr>
      <w:tr w:rsidR="00A2510A" w:rsidRPr="000F6278" w14:paraId="56822809"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FE00B5A" w14:textId="77777777" w:rsidR="00A2510A" w:rsidRPr="000F6278" w:rsidRDefault="00A2510A" w:rsidP="00C06C04">
            <w:pPr>
              <w:pStyle w:val="TAL"/>
            </w:pPr>
            <w:r w:rsidRPr="000F6278">
              <w:t>4.5.6.1.2</w:t>
            </w:r>
          </w:p>
        </w:tc>
        <w:tc>
          <w:tcPr>
            <w:tcW w:w="4540" w:type="dxa"/>
            <w:gridSpan w:val="2"/>
            <w:tcBorders>
              <w:top w:val="single" w:sz="4" w:space="0" w:color="auto"/>
              <w:left w:val="single" w:sz="4" w:space="0" w:color="auto"/>
              <w:bottom w:val="single" w:sz="4" w:space="0" w:color="auto"/>
              <w:right w:val="single" w:sz="4" w:space="0" w:color="auto"/>
            </w:tcBorders>
            <w:hideMark/>
          </w:tcPr>
          <w:p w14:paraId="512066B1" w14:textId="77777777" w:rsidR="00A2510A" w:rsidRPr="000F6278" w:rsidRDefault="00A2510A" w:rsidP="00C06C04">
            <w:pPr>
              <w:pStyle w:val="TAL"/>
            </w:pPr>
            <w:r w:rsidRPr="000F6278">
              <w:t xml:space="preserve">EN-DC FR1 DCI-based DL active BWP switch with </w:t>
            </w:r>
            <w:proofErr w:type="spellStart"/>
            <w:r w:rsidRPr="000F6278">
              <w:t>SCell</w:t>
            </w:r>
            <w:proofErr w:type="spellEnd"/>
            <w:r w:rsidRPr="000F6278">
              <w:t xml:space="preserve"> in non-DRX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63107CD3" w14:textId="77777777" w:rsidR="00A2510A" w:rsidRPr="000F6278" w:rsidRDefault="00A2510A" w:rsidP="00C06C04">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A919368" w14:textId="77777777" w:rsidR="00A2510A" w:rsidRPr="000F6278" w:rsidRDefault="00A2510A" w:rsidP="00C06C04">
            <w:pPr>
              <w:pStyle w:val="TAL"/>
              <w:rPr>
                <w:lang w:eastAsia="zh-CN"/>
              </w:rPr>
            </w:pPr>
            <w:r w:rsidRPr="000F6278">
              <w:t>C065a</w:t>
            </w:r>
          </w:p>
        </w:tc>
        <w:tc>
          <w:tcPr>
            <w:tcW w:w="3118" w:type="dxa"/>
            <w:gridSpan w:val="3"/>
            <w:tcBorders>
              <w:top w:val="single" w:sz="4" w:space="0" w:color="auto"/>
              <w:left w:val="single" w:sz="4" w:space="0" w:color="auto"/>
              <w:bottom w:val="single" w:sz="4" w:space="0" w:color="auto"/>
              <w:right w:val="single" w:sz="4" w:space="0" w:color="auto"/>
            </w:tcBorders>
            <w:hideMark/>
          </w:tcPr>
          <w:p w14:paraId="0DD0ADB6" w14:textId="77777777" w:rsidR="00A2510A" w:rsidRPr="000F6278" w:rsidRDefault="00A2510A" w:rsidP="00C06C04">
            <w:pPr>
              <w:pStyle w:val="TAL"/>
              <w:rPr>
                <w:lang w:eastAsia="zh-CN"/>
              </w:rPr>
            </w:pPr>
            <w:r w:rsidRPr="000F6278">
              <w:rPr>
                <w:lang w:eastAsia="zh-CN"/>
              </w:rPr>
              <w:t>UEs supporting EN-DC</w:t>
            </w:r>
            <w:r w:rsidRPr="000F6278">
              <w:rPr>
                <w:rFonts w:eastAsia="SimSun"/>
                <w:lang w:eastAsia="zh-CN"/>
              </w:rPr>
              <w:t xml:space="preserve"> FR1 and (DCI and timer based active BWP switching delay Type1 or Type2) and (Support of BWP adaptation upto2 or upto4) and 2DL CA</w:t>
            </w:r>
          </w:p>
        </w:tc>
        <w:tc>
          <w:tcPr>
            <w:tcW w:w="2191" w:type="dxa"/>
            <w:tcBorders>
              <w:top w:val="single" w:sz="4" w:space="0" w:color="auto"/>
              <w:left w:val="single" w:sz="4" w:space="0" w:color="auto"/>
              <w:bottom w:val="single" w:sz="4" w:space="0" w:color="auto"/>
              <w:right w:val="single" w:sz="4" w:space="0" w:color="auto"/>
            </w:tcBorders>
          </w:tcPr>
          <w:p w14:paraId="19A4EA0C"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6B39A69" w14:textId="77777777" w:rsidR="00A2510A" w:rsidRPr="000F6278" w:rsidRDefault="00A2510A" w:rsidP="00C06C04">
            <w:pPr>
              <w:pStyle w:val="TAL"/>
            </w:pPr>
            <w:r w:rsidRPr="000F6278">
              <w:t>2Rx</w:t>
            </w:r>
          </w:p>
          <w:p w14:paraId="13379600" w14:textId="77777777" w:rsidR="00A2510A" w:rsidRPr="000F6278" w:rsidRDefault="00A2510A" w:rsidP="00C06C04">
            <w:pPr>
              <w:pStyle w:val="TAL"/>
            </w:pPr>
            <w:r w:rsidRPr="000F6278">
              <w:t>4Rx</w:t>
            </w:r>
          </w:p>
        </w:tc>
      </w:tr>
      <w:tr w:rsidR="00A2510A" w:rsidRPr="000F6278" w14:paraId="2B5BB7A0"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A46B749" w14:textId="77777777" w:rsidR="00A2510A" w:rsidRPr="000F6278" w:rsidRDefault="00A2510A" w:rsidP="00C06C04">
            <w:pPr>
              <w:pStyle w:val="TAL"/>
              <w:rPr>
                <w:b/>
                <w:lang w:eastAsia="zh-TW"/>
              </w:rPr>
            </w:pPr>
            <w:r w:rsidRPr="000F6278">
              <w:rPr>
                <w:b/>
                <w:lang w:eastAsia="zh-TW"/>
              </w:rPr>
              <w:t>4.5.6.2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5F25970" w14:textId="77777777" w:rsidR="00A2510A" w:rsidRPr="000F6278" w:rsidRDefault="00A2510A" w:rsidP="00C06C04">
            <w:pPr>
              <w:pStyle w:val="TAL"/>
              <w:rPr>
                <w:b/>
              </w:rPr>
            </w:pPr>
            <w:r w:rsidRPr="000F6278">
              <w:rPr>
                <w:b/>
              </w:rPr>
              <w:t>RRC-based active BWP switch</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1D5E0970" w14:textId="77777777" w:rsidR="00A2510A" w:rsidRPr="000F6278" w:rsidRDefault="00A2510A" w:rsidP="00C06C04">
            <w:pPr>
              <w:pStyle w:val="TAC"/>
              <w:rPr>
                <w:rFonts w:eastAsia="SimSun"/>
                <w:b/>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3B9CC8CE" w14:textId="77777777" w:rsidR="00A2510A" w:rsidRPr="000F6278" w:rsidRDefault="00A2510A" w:rsidP="00C06C04">
            <w:pPr>
              <w:pStyle w:val="TAL"/>
              <w:rPr>
                <w:rFonts w:eastAsia="SimSun"/>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08D06CBE" w14:textId="77777777" w:rsidR="00A2510A" w:rsidRPr="000F6278" w:rsidRDefault="00A2510A" w:rsidP="00C06C04">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EE869B3" w14:textId="77777777" w:rsidR="00A2510A" w:rsidRPr="000F6278" w:rsidRDefault="00A2510A" w:rsidP="00C06C04">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52BC61A" w14:textId="77777777" w:rsidR="00A2510A" w:rsidRPr="000F6278" w:rsidRDefault="00A2510A" w:rsidP="00C06C04">
            <w:pPr>
              <w:pStyle w:val="TAL"/>
              <w:rPr>
                <w:b/>
              </w:rPr>
            </w:pPr>
          </w:p>
        </w:tc>
      </w:tr>
      <w:tr w:rsidR="00A2510A" w:rsidRPr="000F6278" w14:paraId="5F8168E0"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8A0496B" w14:textId="77777777" w:rsidR="00A2510A" w:rsidRPr="000F6278" w:rsidRDefault="00A2510A" w:rsidP="00C06C04">
            <w:pPr>
              <w:pStyle w:val="TAL"/>
            </w:pPr>
            <w:r w:rsidRPr="000F6278">
              <w:t>4.5.6.2.1</w:t>
            </w:r>
          </w:p>
        </w:tc>
        <w:tc>
          <w:tcPr>
            <w:tcW w:w="4540" w:type="dxa"/>
            <w:gridSpan w:val="2"/>
            <w:tcBorders>
              <w:top w:val="single" w:sz="4" w:space="0" w:color="auto"/>
              <w:left w:val="single" w:sz="4" w:space="0" w:color="auto"/>
              <w:bottom w:val="single" w:sz="4" w:space="0" w:color="auto"/>
              <w:right w:val="single" w:sz="4" w:space="0" w:color="auto"/>
            </w:tcBorders>
            <w:hideMark/>
          </w:tcPr>
          <w:p w14:paraId="382D74F9" w14:textId="77777777" w:rsidR="00A2510A" w:rsidRPr="000F6278" w:rsidRDefault="00A2510A" w:rsidP="00C06C04">
            <w:pPr>
              <w:pStyle w:val="TAL"/>
            </w:pPr>
            <w:r w:rsidRPr="000F6278">
              <w:t>EN-DC FR1 RRC-based DL active BWP switch in non-DRX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42ED4BE6" w14:textId="77777777" w:rsidR="00A2510A" w:rsidRPr="000F6278" w:rsidRDefault="00A2510A" w:rsidP="00C06C04">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4858F6C" w14:textId="77777777" w:rsidR="00A2510A" w:rsidRPr="000F6278" w:rsidRDefault="00A2510A" w:rsidP="00C06C04">
            <w:pPr>
              <w:pStyle w:val="TAL"/>
              <w:rPr>
                <w:lang w:eastAsia="zh-CN"/>
              </w:rPr>
            </w:pPr>
            <w:r w:rsidRPr="000F6278">
              <w:t>C065b</w:t>
            </w:r>
          </w:p>
        </w:tc>
        <w:tc>
          <w:tcPr>
            <w:tcW w:w="3118" w:type="dxa"/>
            <w:gridSpan w:val="3"/>
            <w:tcBorders>
              <w:top w:val="single" w:sz="4" w:space="0" w:color="auto"/>
              <w:left w:val="single" w:sz="4" w:space="0" w:color="auto"/>
              <w:bottom w:val="single" w:sz="4" w:space="0" w:color="auto"/>
              <w:right w:val="single" w:sz="4" w:space="0" w:color="auto"/>
            </w:tcBorders>
            <w:hideMark/>
          </w:tcPr>
          <w:p w14:paraId="32DBE60C" w14:textId="77777777" w:rsidR="00A2510A" w:rsidRPr="000F6278" w:rsidRDefault="00A2510A" w:rsidP="00C06C04">
            <w:pPr>
              <w:pStyle w:val="TAL"/>
              <w:rPr>
                <w:lang w:eastAsia="zh-CN"/>
              </w:rPr>
            </w:pPr>
            <w:r w:rsidRPr="000F6278">
              <w:rPr>
                <w:lang w:eastAsia="zh-CN"/>
              </w:rPr>
              <w:t>UEs supporting EN-DC</w:t>
            </w:r>
            <w:r w:rsidRPr="000F6278">
              <w:rPr>
                <w:rFonts w:eastAsia="SimSun"/>
                <w:lang w:eastAsia="zh-CN"/>
              </w:rPr>
              <w:t xml:space="preserve"> FR1</w:t>
            </w:r>
            <w:r w:rsidRPr="000F6278">
              <w:rPr>
                <w:lang w:eastAsia="zh-TW"/>
              </w:rPr>
              <w:t xml:space="preserve"> </w:t>
            </w:r>
            <w:r w:rsidRPr="000F6278">
              <w:rPr>
                <w:rFonts w:eastAsia="SimSun"/>
                <w:lang w:eastAsia="zh-CN"/>
              </w:rPr>
              <w:t>and (Support of BWP adaptation upto2 or upto4)</w:t>
            </w:r>
          </w:p>
        </w:tc>
        <w:tc>
          <w:tcPr>
            <w:tcW w:w="2191" w:type="dxa"/>
            <w:tcBorders>
              <w:top w:val="single" w:sz="4" w:space="0" w:color="auto"/>
              <w:left w:val="single" w:sz="4" w:space="0" w:color="auto"/>
              <w:bottom w:val="single" w:sz="4" w:space="0" w:color="auto"/>
              <w:right w:val="single" w:sz="4" w:space="0" w:color="auto"/>
            </w:tcBorders>
          </w:tcPr>
          <w:p w14:paraId="39151C99"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9F6E2EF" w14:textId="77777777" w:rsidR="00A2510A" w:rsidRPr="000F6278" w:rsidRDefault="00A2510A" w:rsidP="00C06C04">
            <w:pPr>
              <w:pStyle w:val="TAL"/>
            </w:pPr>
            <w:r w:rsidRPr="000F6278">
              <w:t>2Rx</w:t>
            </w:r>
          </w:p>
          <w:p w14:paraId="0F6CE45C" w14:textId="77777777" w:rsidR="00A2510A" w:rsidRPr="000F6278" w:rsidRDefault="00A2510A" w:rsidP="00C06C04">
            <w:pPr>
              <w:pStyle w:val="TAL"/>
            </w:pPr>
            <w:r w:rsidRPr="000F6278">
              <w:t>4Rx</w:t>
            </w:r>
          </w:p>
        </w:tc>
      </w:tr>
      <w:tr w:rsidR="00A2510A" w:rsidRPr="000F6278" w14:paraId="02391208"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2A12FD9" w14:textId="77777777" w:rsidR="00A2510A" w:rsidRPr="000F6278" w:rsidRDefault="00A2510A" w:rsidP="00C06C04">
            <w:pPr>
              <w:pStyle w:val="TAL"/>
              <w:rPr>
                <w:b/>
              </w:rPr>
            </w:pPr>
            <w:r w:rsidRPr="000F6278">
              <w:rPr>
                <w:rFonts w:cs="Arial"/>
                <w:b/>
                <w:lang w:eastAsia="zh-TW"/>
              </w:rPr>
              <w:t>4.5.7</w:t>
            </w:r>
          </w:p>
        </w:tc>
        <w:tc>
          <w:tcPr>
            <w:tcW w:w="454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CB53C78" w14:textId="77777777" w:rsidR="00A2510A" w:rsidRPr="000F6278" w:rsidRDefault="00A2510A" w:rsidP="00C06C04">
            <w:pPr>
              <w:pStyle w:val="TAL"/>
              <w:rPr>
                <w:b/>
              </w:rPr>
            </w:pPr>
            <w:proofErr w:type="spellStart"/>
            <w:r w:rsidRPr="000F6278">
              <w:rPr>
                <w:rFonts w:cs="Arial"/>
                <w:b/>
              </w:rPr>
              <w:t>PSCell</w:t>
            </w:r>
            <w:proofErr w:type="spellEnd"/>
            <w:r w:rsidRPr="000F6278">
              <w:rPr>
                <w:rFonts w:cs="Arial"/>
                <w:b/>
              </w:rPr>
              <w:t xml:space="preserve"> addition and release delay</w:t>
            </w:r>
          </w:p>
        </w:tc>
        <w:tc>
          <w:tcPr>
            <w:tcW w:w="854" w:type="dxa"/>
            <w:gridSpan w:val="2"/>
            <w:tcBorders>
              <w:top w:val="single" w:sz="4" w:space="0" w:color="auto"/>
              <w:left w:val="single" w:sz="4" w:space="0" w:color="auto"/>
              <w:bottom w:val="single" w:sz="4" w:space="0" w:color="auto"/>
              <w:right w:val="single" w:sz="4" w:space="0" w:color="auto"/>
            </w:tcBorders>
            <w:shd w:val="clear" w:color="auto" w:fill="D9D9D9"/>
          </w:tcPr>
          <w:p w14:paraId="4FDDC0FB" w14:textId="77777777" w:rsidR="00A2510A" w:rsidRPr="000F6278" w:rsidRDefault="00A2510A" w:rsidP="00C06C04">
            <w:pPr>
              <w:pStyle w:val="TAC"/>
              <w:rPr>
                <w:rFonts w:eastAsia="SimSun"/>
                <w:b/>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D9D9D9"/>
          </w:tcPr>
          <w:p w14:paraId="094131A2" w14:textId="77777777" w:rsidR="00A2510A" w:rsidRPr="000F6278" w:rsidRDefault="00A2510A" w:rsidP="00C06C04">
            <w:pPr>
              <w:pStyle w:val="TAL"/>
              <w:rPr>
                <w:rFonts w:eastAsia="SimSun"/>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D9D9D9"/>
          </w:tcPr>
          <w:p w14:paraId="2519BC2A" w14:textId="77777777" w:rsidR="00A2510A" w:rsidRPr="000F6278" w:rsidRDefault="00A2510A" w:rsidP="00C06C04">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67546674" w14:textId="77777777" w:rsidR="00A2510A" w:rsidRPr="000F6278" w:rsidRDefault="00A2510A" w:rsidP="00C06C04">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2BEB701F" w14:textId="77777777" w:rsidR="00A2510A" w:rsidRPr="000F6278" w:rsidRDefault="00A2510A" w:rsidP="00C06C04">
            <w:pPr>
              <w:pStyle w:val="TAL"/>
              <w:rPr>
                <w:b/>
              </w:rPr>
            </w:pPr>
          </w:p>
        </w:tc>
      </w:tr>
      <w:tr w:rsidR="00A2510A" w:rsidRPr="000F6278" w14:paraId="1C632B34"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62757C4B" w14:textId="77777777" w:rsidR="00A2510A" w:rsidRPr="000F6278" w:rsidRDefault="00A2510A" w:rsidP="00C06C04">
            <w:pPr>
              <w:pStyle w:val="TAL"/>
            </w:pPr>
            <w:r w:rsidRPr="000F6278">
              <w:rPr>
                <w:rFonts w:cs="Arial"/>
                <w:lang w:eastAsia="zh-TW"/>
              </w:rPr>
              <w:t>4.5.7.1</w:t>
            </w:r>
          </w:p>
        </w:tc>
        <w:tc>
          <w:tcPr>
            <w:tcW w:w="4540" w:type="dxa"/>
            <w:gridSpan w:val="2"/>
            <w:tcBorders>
              <w:top w:val="single" w:sz="4" w:space="0" w:color="auto"/>
              <w:left w:val="single" w:sz="4" w:space="0" w:color="auto"/>
              <w:bottom w:val="single" w:sz="4" w:space="0" w:color="auto"/>
              <w:right w:val="single" w:sz="4" w:space="0" w:color="auto"/>
            </w:tcBorders>
            <w:hideMark/>
          </w:tcPr>
          <w:p w14:paraId="502E3CB6" w14:textId="77777777" w:rsidR="00A2510A" w:rsidRPr="000F6278" w:rsidRDefault="00A2510A" w:rsidP="00C06C04">
            <w:pPr>
              <w:pStyle w:val="TAL"/>
            </w:pPr>
            <w:r w:rsidRPr="000F6278">
              <w:rPr>
                <w:rFonts w:cs="Arial"/>
              </w:rPr>
              <w:t xml:space="preserve">EN-DC FR1 addition and release delay of known </w:t>
            </w:r>
            <w:proofErr w:type="spellStart"/>
            <w:r w:rsidRPr="000F6278">
              <w:rPr>
                <w:rFonts w:cs="Arial"/>
              </w:rPr>
              <w:t>PSCell</w:t>
            </w:r>
            <w:proofErr w:type="spellEnd"/>
          </w:p>
        </w:tc>
        <w:tc>
          <w:tcPr>
            <w:tcW w:w="854" w:type="dxa"/>
            <w:gridSpan w:val="2"/>
            <w:tcBorders>
              <w:top w:val="single" w:sz="4" w:space="0" w:color="auto"/>
              <w:left w:val="single" w:sz="4" w:space="0" w:color="auto"/>
              <w:bottom w:val="single" w:sz="4" w:space="0" w:color="auto"/>
              <w:right w:val="single" w:sz="4" w:space="0" w:color="auto"/>
            </w:tcBorders>
            <w:hideMark/>
          </w:tcPr>
          <w:p w14:paraId="18DBFF71" w14:textId="77777777" w:rsidR="00A2510A" w:rsidRPr="000F6278" w:rsidRDefault="00A2510A" w:rsidP="00C06C04">
            <w:pPr>
              <w:pStyle w:val="TAC"/>
              <w:rPr>
                <w:rFonts w:eastAsia="SimSun"/>
                <w:lang w:eastAsia="zh-CN"/>
              </w:rPr>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AE3460D" w14:textId="77777777" w:rsidR="00A2510A" w:rsidRPr="000F6278" w:rsidRDefault="00A2510A" w:rsidP="00C06C04">
            <w:pPr>
              <w:pStyle w:val="TAL"/>
              <w:rPr>
                <w:rFonts w:eastAsia="SimSun"/>
                <w:lang w:eastAsia="zh-CN"/>
              </w:rPr>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0C033CD0" w14:textId="77777777" w:rsidR="00A2510A" w:rsidRPr="000F6278" w:rsidRDefault="00A2510A" w:rsidP="00C06C04">
            <w:pPr>
              <w:pStyle w:val="TAL"/>
              <w:rPr>
                <w:rFonts w:eastAsia="SimSun"/>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340B41A" w14:textId="77777777" w:rsidR="00A2510A" w:rsidRPr="000F6278"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144A40A9" w14:textId="77777777" w:rsidR="00A2510A" w:rsidRPr="000F6278" w:rsidRDefault="00A2510A" w:rsidP="00C06C04">
            <w:pPr>
              <w:pStyle w:val="TAL"/>
            </w:pPr>
            <w:r w:rsidRPr="000F6278">
              <w:t>2Rx</w:t>
            </w:r>
          </w:p>
          <w:p w14:paraId="7F9F4691" w14:textId="77777777" w:rsidR="00A2510A" w:rsidRPr="000F6278" w:rsidRDefault="00A2510A" w:rsidP="00C06C04">
            <w:pPr>
              <w:pStyle w:val="TAL"/>
            </w:pPr>
            <w:r w:rsidRPr="000F6278">
              <w:t>4Rx</w:t>
            </w:r>
          </w:p>
        </w:tc>
      </w:tr>
      <w:tr w:rsidR="00A2510A" w:rsidRPr="000F6278" w14:paraId="717D7F81"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37D2D8E" w14:textId="77777777" w:rsidR="00A2510A" w:rsidRPr="000F6278" w:rsidRDefault="00A2510A" w:rsidP="00C06C04">
            <w:pPr>
              <w:pStyle w:val="TAL"/>
              <w:rPr>
                <w:rFonts w:cs="Arial"/>
                <w:lang w:eastAsia="zh-TW"/>
              </w:rPr>
            </w:pPr>
            <w:r w:rsidRPr="000F6278">
              <w:t>4.5.8</w:t>
            </w:r>
          </w:p>
        </w:tc>
        <w:tc>
          <w:tcPr>
            <w:tcW w:w="4540"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44954E4" w14:textId="77777777" w:rsidR="00A2510A" w:rsidRPr="000F6278" w:rsidRDefault="00A2510A" w:rsidP="00C06C04">
            <w:pPr>
              <w:pStyle w:val="TAL"/>
              <w:rPr>
                <w:rFonts w:cs="Arial"/>
              </w:rPr>
            </w:pPr>
            <w:r w:rsidRPr="000F6278">
              <w:t>UL switching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C4A5A0F" w14:textId="77777777" w:rsidR="00A2510A" w:rsidRPr="000F6278" w:rsidRDefault="00A2510A" w:rsidP="00C06C04">
            <w:pPr>
              <w:pStyle w:val="TAC"/>
              <w:rPr>
                <w:rFonts w:eastAsia="SimSun"/>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B6DEA3C" w14:textId="77777777" w:rsidR="00A2510A" w:rsidRPr="000F6278" w:rsidRDefault="00A2510A" w:rsidP="00C06C04">
            <w:pPr>
              <w:pStyle w:val="TAL"/>
            </w:pPr>
          </w:p>
        </w:tc>
        <w:tc>
          <w:tcPr>
            <w:tcW w:w="311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2BFD225" w14:textId="77777777" w:rsidR="00A2510A" w:rsidRPr="000F6278" w:rsidRDefault="00A2510A" w:rsidP="00C06C04">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3EDA0D3" w14:textId="77777777" w:rsidR="00A2510A" w:rsidRPr="000F6278"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E3F67CA" w14:textId="77777777" w:rsidR="00A2510A" w:rsidRPr="000F6278" w:rsidRDefault="00A2510A" w:rsidP="00C06C04">
            <w:pPr>
              <w:pStyle w:val="TAL"/>
            </w:pPr>
          </w:p>
        </w:tc>
      </w:tr>
      <w:tr w:rsidR="00A2510A" w:rsidRPr="000F6278" w14:paraId="2D0CDF9A"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769170DF" w14:textId="77777777" w:rsidR="00A2510A" w:rsidRPr="000F6278" w:rsidRDefault="00A2510A" w:rsidP="00C06C04">
            <w:pPr>
              <w:pStyle w:val="TAL"/>
              <w:rPr>
                <w:rFonts w:cs="Arial"/>
                <w:lang w:eastAsia="zh-TW"/>
              </w:rPr>
            </w:pPr>
            <w:r w:rsidRPr="000F6278">
              <w:t>4.5.8.1</w:t>
            </w:r>
          </w:p>
        </w:tc>
        <w:tc>
          <w:tcPr>
            <w:tcW w:w="4540" w:type="dxa"/>
            <w:gridSpan w:val="2"/>
            <w:tcBorders>
              <w:top w:val="single" w:sz="4" w:space="0" w:color="auto"/>
              <w:left w:val="single" w:sz="4" w:space="0" w:color="auto"/>
              <w:bottom w:val="single" w:sz="4" w:space="0" w:color="auto"/>
              <w:right w:val="single" w:sz="4" w:space="0" w:color="auto"/>
            </w:tcBorders>
          </w:tcPr>
          <w:p w14:paraId="44A40256" w14:textId="77777777" w:rsidR="00A2510A" w:rsidRPr="000F6278" w:rsidRDefault="00A2510A" w:rsidP="00C06C04">
            <w:pPr>
              <w:pStyle w:val="TAL"/>
              <w:rPr>
                <w:rFonts w:cs="Arial"/>
              </w:rPr>
            </w:pPr>
            <w:r w:rsidRPr="000F6278">
              <w:t>EN-DC FR1 interruptions at switching between two uplink carriers</w:t>
            </w:r>
          </w:p>
        </w:tc>
        <w:tc>
          <w:tcPr>
            <w:tcW w:w="854" w:type="dxa"/>
            <w:gridSpan w:val="2"/>
            <w:tcBorders>
              <w:top w:val="single" w:sz="4" w:space="0" w:color="auto"/>
              <w:left w:val="single" w:sz="4" w:space="0" w:color="auto"/>
              <w:bottom w:val="single" w:sz="4" w:space="0" w:color="auto"/>
              <w:right w:val="single" w:sz="4" w:space="0" w:color="auto"/>
            </w:tcBorders>
          </w:tcPr>
          <w:p w14:paraId="62FA89A9" w14:textId="77777777" w:rsidR="00A2510A" w:rsidRPr="000F6278" w:rsidRDefault="00A2510A" w:rsidP="00C06C04">
            <w:pPr>
              <w:pStyle w:val="TAC"/>
              <w:rPr>
                <w:rFonts w:eastAsia="SimSun"/>
                <w:lang w:eastAsia="zh-CN"/>
              </w:rPr>
            </w:pPr>
            <w:r w:rsidRPr="000F6278">
              <w:t>Rel-16</w:t>
            </w:r>
          </w:p>
        </w:tc>
        <w:tc>
          <w:tcPr>
            <w:tcW w:w="1127" w:type="dxa"/>
            <w:gridSpan w:val="2"/>
            <w:tcBorders>
              <w:top w:val="single" w:sz="4" w:space="0" w:color="auto"/>
              <w:left w:val="single" w:sz="4" w:space="0" w:color="auto"/>
              <w:bottom w:val="single" w:sz="4" w:space="0" w:color="auto"/>
              <w:right w:val="single" w:sz="4" w:space="0" w:color="auto"/>
            </w:tcBorders>
          </w:tcPr>
          <w:p w14:paraId="4080123A" w14:textId="77777777" w:rsidR="00A2510A" w:rsidRPr="000F6278" w:rsidRDefault="00A2510A" w:rsidP="00C06C04">
            <w:pPr>
              <w:pStyle w:val="TAL"/>
            </w:pPr>
            <w:r w:rsidRPr="000F6278">
              <w:t>C126a</w:t>
            </w:r>
          </w:p>
        </w:tc>
        <w:tc>
          <w:tcPr>
            <w:tcW w:w="3118" w:type="dxa"/>
            <w:gridSpan w:val="3"/>
            <w:tcBorders>
              <w:top w:val="single" w:sz="4" w:space="0" w:color="auto"/>
              <w:left w:val="single" w:sz="4" w:space="0" w:color="auto"/>
              <w:bottom w:val="single" w:sz="4" w:space="0" w:color="auto"/>
              <w:right w:val="single" w:sz="4" w:space="0" w:color="auto"/>
            </w:tcBorders>
          </w:tcPr>
          <w:p w14:paraId="0C482240" w14:textId="77777777" w:rsidR="00A2510A" w:rsidRPr="000F6278" w:rsidRDefault="00A2510A" w:rsidP="00C06C04">
            <w:pPr>
              <w:pStyle w:val="TAL"/>
              <w:rPr>
                <w:lang w:eastAsia="zh-CN"/>
              </w:rPr>
            </w:pPr>
            <w:r w:rsidRPr="000F6278">
              <w:t>UEs supporting EN-DC and dynamic UL Tx switching in case of inter-band EN-DC</w:t>
            </w:r>
          </w:p>
        </w:tc>
        <w:tc>
          <w:tcPr>
            <w:tcW w:w="2191" w:type="dxa"/>
            <w:tcBorders>
              <w:top w:val="single" w:sz="4" w:space="0" w:color="auto"/>
              <w:left w:val="single" w:sz="4" w:space="0" w:color="auto"/>
              <w:bottom w:val="single" w:sz="4" w:space="0" w:color="auto"/>
              <w:right w:val="single" w:sz="4" w:space="0" w:color="auto"/>
            </w:tcBorders>
          </w:tcPr>
          <w:p w14:paraId="4656A94C" w14:textId="77777777" w:rsidR="00A2510A" w:rsidRPr="000F6278"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tcPr>
          <w:p w14:paraId="05A99D5B" w14:textId="77777777" w:rsidR="00A2510A" w:rsidRPr="000F6278" w:rsidRDefault="00A2510A" w:rsidP="00C06C04">
            <w:pPr>
              <w:pStyle w:val="TAL"/>
            </w:pPr>
            <w:r w:rsidRPr="000F6278">
              <w:t>2Rx</w:t>
            </w:r>
          </w:p>
          <w:p w14:paraId="5706703E" w14:textId="77777777" w:rsidR="00A2510A" w:rsidRPr="000F6278" w:rsidRDefault="00A2510A" w:rsidP="00C06C04">
            <w:pPr>
              <w:pStyle w:val="TAL"/>
            </w:pPr>
            <w:r w:rsidRPr="000F6278">
              <w:t>4Rx</w:t>
            </w:r>
          </w:p>
        </w:tc>
      </w:tr>
      <w:tr w:rsidR="00A2510A" w:rsidRPr="000F6278" w14:paraId="740E7096"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1EAF20E" w14:textId="77777777" w:rsidR="00A2510A" w:rsidRPr="000F6278" w:rsidRDefault="00A2510A" w:rsidP="00C06C04">
            <w:pPr>
              <w:pStyle w:val="TAL"/>
              <w:rPr>
                <w:b/>
                <w:lang w:eastAsia="zh-TW"/>
              </w:rPr>
            </w:pPr>
            <w:r w:rsidRPr="000F6278">
              <w:rPr>
                <w:b/>
                <w:lang w:eastAsia="zh-TW"/>
              </w:rPr>
              <w:t>4.6</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D54FE7F" w14:textId="77777777" w:rsidR="00A2510A" w:rsidRPr="000F6278" w:rsidRDefault="00A2510A" w:rsidP="00C06C04">
            <w:pPr>
              <w:pStyle w:val="TAL"/>
              <w:rPr>
                <w:b/>
              </w:rPr>
            </w:pPr>
            <w:r w:rsidRPr="000F6278">
              <w:rPr>
                <w:b/>
                <w:lang w:eastAsia="zh-CN"/>
              </w:rPr>
              <w:t>Measurement procedures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10B407D6" w14:textId="77777777" w:rsidR="00A2510A" w:rsidRPr="000F6278" w:rsidRDefault="00A2510A" w:rsidP="00C06C04">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659D4AF9" w14:textId="77777777" w:rsidR="00A2510A" w:rsidRPr="000F6278" w:rsidRDefault="00A2510A" w:rsidP="00C06C04">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5E520F11" w14:textId="77777777" w:rsidR="00A2510A" w:rsidRPr="000F6278" w:rsidRDefault="00A2510A" w:rsidP="00C06C04">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D18EC80" w14:textId="77777777" w:rsidR="00A2510A" w:rsidRPr="000F6278" w:rsidRDefault="00A2510A" w:rsidP="00C06C04">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0359E81" w14:textId="77777777" w:rsidR="00A2510A" w:rsidRPr="000F6278" w:rsidRDefault="00A2510A" w:rsidP="00C06C04">
            <w:pPr>
              <w:pStyle w:val="TAL"/>
              <w:rPr>
                <w:b/>
              </w:rPr>
            </w:pPr>
          </w:p>
        </w:tc>
      </w:tr>
      <w:tr w:rsidR="00A2510A" w:rsidRPr="000F6278" w14:paraId="585C5EF2"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9020D65" w14:textId="77777777" w:rsidR="00A2510A" w:rsidRPr="000F6278" w:rsidRDefault="00A2510A" w:rsidP="00C06C04">
            <w:pPr>
              <w:pStyle w:val="TAL"/>
              <w:rPr>
                <w:b/>
                <w:lang w:eastAsia="zh-TW"/>
              </w:rPr>
            </w:pPr>
            <w:r w:rsidRPr="000F6278">
              <w:rPr>
                <w:b/>
                <w:lang w:eastAsia="zh-TW"/>
              </w:rPr>
              <w:t>4.6.1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EC8D2E8" w14:textId="77777777" w:rsidR="00A2510A" w:rsidRPr="000F6278" w:rsidRDefault="00A2510A" w:rsidP="00C06C04">
            <w:pPr>
              <w:pStyle w:val="TAL"/>
              <w:rPr>
                <w:b/>
              </w:rPr>
            </w:pPr>
            <w:r w:rsidRPr="000F6278">
              <w:rPr>
                <w:b/>
              </w:rPr>
              <w:t>Intra-frequency measurements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494FC162" w14:textId="77777777" w:rsidR="00A2510A" w:rsidRPr="000F6278" w:rsidRDefault="00A2510A" w:rsidP="00C06C04">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13BAA1CC" w14:textId="77777777" w:rsidR="00A2510A" w:rsidRPr="000F6278" w:rsidRDefault="00A2510A" w:rsidP="00C06C04">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79DDD6BD" w14:textId="77777777" w:rsidR="00A2510A" w:rsidRPr="000F6278" w:rsidRDefault="00A2510A" w:rsidP="00C06C04">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E840360" w14:textId="77777777" w:rsidR="00A2510A" w:rsidRPr="000F6278" w:rsidRDefault="00A2510A" w:rsidP="00C06C04">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9825750" w14:textId="77777777" w:rsidR="00A2510A" w:rsidRPr="000F6278" w:rsidRDefault="00A2510A" w:rsidP="00C06C04">
            <w:pPr>
              <w:pStyle w:val="TAL"/>
              <w:rPr>
                <w:b/>
              </w:rPr>
            </w:pPr>
          </w:p>
        </w:tc>
      </w:tr>
      <w:tr w:rsidR="00A2510A" w:rsidRPr="000F6278" w14:paraId="503D4919"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6AB33D4F" w14:textId="77777777" w:rsidR="00A2510A" w:rsidRPr="000F6278" w:rsidRDefault="00A2510A" w:rsidP="00C06C04">
            <w:pPr>
              <w:pStyle w:val="TAL"/>
            </w:pPr>
            <w:r w:rsidRPr="000F6278">
              <w:t>4.6.1.1</w:t>
            </w:r>
          </w:p>
        </w:tc>
        <w:tc>
          <w:tcPr>
            <w:tcW w:w="4540" w:type="dxa"/>
            <w:gridSpan w:val="2"/>
            <w:tcBorders>
              <w:top w:val="single" w:sz="4" w:space="0" w:color="auto"/>
              <w:left w:val="single" w:sz="4" w:space="0" w:color="auto"/>
              <w:bottom w:val="single" w:sz="4" w:space="0" w:color="auto"/>
              <w:right w:val="single" w:sz="4" w:space="0" w:color="auto"/>
            </w:tcBorders>
            <w:hideMark/>
          </w:tcPr>
          <w:p w14:paraId="7943DFE7" w14:textId="77777777" w:rsidR="00A2510A" w:rsidRPr="000F6278" w:rsidRDefault="00A2510A" w:rsidP="00C06C04">
            <w:pPr>
              <w:pStyle w:val="TAL"/>
            </w:pPr>
            <w:r w:rsidRPr="000F6278">
              <w:t>EN-DC FR1 event-triggered reporting without gap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3BF1A9D0" w14:textId="77777777" w:rsidR="00A2510A" w:rsidRPr="000F6278" w:rsidRDefault="00A2510A" w:rsidP="00C06C04">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10C6502" w14:textId="77777777" w:rsidR="00A2510A" w:rsidRPr="000F6278" w:rsidRDefault="00A2510A" w:rsidP="00C06C04">
            <w:pPr>
              <w:pStyle w:val="TAL"/>
              <w:rPr>
                <w:lang w:eastAsia="zh-CN"/>
              </w:rPr>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138BCC68" w14:textId="77777777" w:rsidR="00A2510A" w:rsidRPr="000F6278" w:rsidRDefault="00A2510A" w:rsidP="00C06C04">
            <w:pPr>
              <w:pStyle w:val="TAL"/>
              <w:rPr>
                <w:lang w:eastAsia="zh-CN"/>
              </w:rPr>
            </w:pPr>
            <w:r w:rsidRPr="000F6278">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52D5A9D"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7FA3903" w14:textId="77777777" w:rsidR="00A2510A" w:rsidRPr="000F6278" w:rsidRDefault="00A2510A" w:rsidP="00C06C04">
            <w:pPr>
              <w:pStyle w:val="TAL"/>
            </w:pPr>
            <w:r w:rsidRPr="000F6278">
              <w:t>2Rx</w:t>
            </w:r>
          </w:p>
          <w:p w14:paraId="056A0B39" w14:textId="77777777" w:rsidR="00A2510A" w:rsidRPr="000F6278" w:rsidRDefault="00A2510A" w:rsidP="00C06C04">
            <w:pPr>
              <w:pStyle w:val="TAL"/>
            </w:pPr>
            <w:r w:rsidRPr="000F6278">
              <w:t>4Rx</w:t>
            </w:r>
          </w:p>
        </w:tc>
      </w:tr>
      <w:tr w:rsidR="00A2510A" w:rsidRPr="000F6278" w14:paraId="0666AAE7"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A2A112F" w14:textId="77777777" w:rsidR="00A2510A" w:rsidRPr="000F6278" w:rsidRDefault="00A2510A" w:rsidP="00C06C04">
            <w:pPr>
              <w:pStyle w:val="TAL"/>
            </w:pPr>
            <w:r w:rsidRPr="000F6278">
              <w:t>4.6.1.2</w:t>
            </w:r>
          </w:p>
        </w:tc>
        <w:tc>
          <w:tcPr>
            <w:tcW w:w="4540" w:type="dxa"/>
            <w:gridSpan w:val="2"/>
            <w:tcBorders>
              <w:top w:val="single" w:sz="4" w:space="0" w:color="auto"/>
              <w:left w:val="single" w:sz="4" w:space="0" w:color="auto"/>
              <w:bottom w:val="single" w:sz="4" w:space="0" w:color="auto"/>
              <w:right w:val="single" w:sz="4" w:space="0" w:color="auto"/>
            </w:tcBorders>
            <w:hideMark/>
          </w:tcPr>
          <w:p w14:paraId="1AE20E65" w14:textId="77777777" w:rsidR="00A2510A" w:rsidRPr="000F6278" w:rsidRDefault="00A2510A" w:rsidP="00C06C04">
            <w:pPr>
              <w:pStyle w:val="TAL"/>
            </w:pPr>
            <w:r w:rsidRPr="000F6278">
              <w:t>EN-DC FR1 event-triggered reporting without gap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6D4EF5C1" w14:textId="77777777" w:rsidR="00A2510A" w:rsidRPr="000F6278" w:rsidRDefault="00A2510A" w:rsidP="00C06C04">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936EEBE" w14:textId="77777777" w:rsidR="00A2510A" w:rsidRPr="000F6278" w:rsidRDefault="00A2510A" w:rsidP="00C06C04">
            <w:pPr>
              <w:pStyle w:val="TAL"/>
              <w:rPr>
                <w:lang w:eastAsia="zh-CN"/>
              </w:rPr>
            </w:pPr>
            <w:r w:rsidRPr="000F6278">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1B71ABCB" w14:textId="77777777" w:rsidR="00A2510A" w:rsidRPr="000F6278" w:rsidRDefault="00A2510A" w:rsidP="00C06C04">
            <w:pPr>
              <w:pStyle w:val="TAL"/>
              <w:rPr>
                <w:lang w:eastAsia="zh-CN"/>
              </w:rPr>
            </w:pPr>
            <w:r w:rsidRPr="000F6278">
              <w:t>UEs supporting EN-DC</w:t>
            </w:r>
            <w:r w:rsidRPr="000F6278">
              <w:rPr>
                <w:rFonts w:eastAsia="SimSun"/>
                <w:lang w:eastAsia="zh-CN"/>
              </w:rPr>
              <w:t xml:space="preserve"> FR1</w:t>
            </w:r>
            <w:r w:rsidRPr="000F6278">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72D84A22"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EA0EDD0" w14:textId="77777777" w:rsidR="00A2510A" w:rsidRPr="000F6278" w:rsidRDefault="00A2510A" w:rsidP="00C06C04">
            <w:pPr>
              <w:pStyle w:val="TAL"/>
            </w:pPr>
            <w:r w:rsidRPr="000F6278">
              <w:t>2Rx</w:t>
            </w:r>
          </w:p>
          <w:p w14:paraId="2ED04152" w14:textId="77777777" w:rsidR="00A2510A" w:rsidRPr="000F6278" w:rsidRDefault="00A2510A" w:rsidP="00C06C04">
            <w:pPr>
              <w:pStyle w:val="TAL"/>
            </w:pPr>
            <w:r w:rsidRPr="000F6278">
              <w:t>4Rx</w:t>
            </w:r>
          </w:p>
        </w:tc>
      </w:tr>
      <w:tr w:rsidR="00A2510A" w:rsidRPr="000F6278" w14:paraId="4A57596B"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BB717AB" w14:textId="77777777" w:rsidR="00A2510A" w:rsidRPr="000F6278" w:rsidRDefault="00A2510A" w:rsidP="00C06C04">
            <w:pPr>
              <w:pStyle w:val="TAL"/>
            </w:pPr>
            <w:r w:rsidRPr="000F6278">
              <w:t>4.6.1.3</w:t>
            </w:r>
          </w:p>
        </w:tc>
        <w:tc>
          <w:tcPr>
            <w:tcW w:w="4540" w:type="dxa"/>
            <w:gridSpan w:val="2"/>
            <w:tcBorders>
              <w:top w:val="single" w:sz="4" w:space="0" w:color="auto"/>
              <w:left w:val="single" w:sz="4" w:space="0" w:color="auto"/>
              <w:bottom w:val="single" w:sz="4" w:space="0" w:color="auto"/>
              <w:right w:val="single" w:sz="4" w:space="0" w:color="auto"/>
            </w:tcBorders>
            <w:hideMark/>
          </w:tcPr>
          <w:p w14:paraId="2A13B3FE" w14:textId="77777777" w:rsidR="00A2510A" w:rsidRPr="000F6278" w:rsidRDefault="00A2510A" w:rsidP="00C06C04">
            <w:pPr>
              <w:pStyle w:val="TAL"/>
            </w:pPr>
            <w:r w:rsidRPr="000F6278">
              <w:t>EN-DC FR1 event-triggered reporting with gap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50ECEBF1" w14:textId="77777777" w:rsidR="00A2510A" w:rsidRPr="000F6278" w:rsidRDefault="00A2510A" w:rsidP="00C06C04">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C246022" w14:textId="77777777" w:rsidR="00A2510A" w:rsidRPr="000F6278" w:rsidRDefault="00A2510A" w:rsidP="00C06C04">
            <w:pPr>
              <w:pStyle w:val="TAL"/>
              <w:rPr>
                <w:lang w:eastAsia="zh-CN"/>
              </w:rPr>
            </w:pPr>
            <w:r w:rsidRPr="000F6278">
              <w:t>C042</w:t>
            </w:r>
          </w:p>
        </w:tc>
        <w:tc>
          <w:tcPr>
            <w:tcW w:w="3118" w:type="dxa"/>
            <w:gridSpan w:val="3"/>
            <w:tcBorders>
              <w:top w:val="single" w:sz="4" w:space="0" w:color="auto"/>
              <w:left w:val="single" w:sz="4" w:space="0" w:color="auto"/>
              <w:bottom w:val="single" w:sz="4" w:space="0" w:color="auto"/>
              <w:right w:val="single" w:sz="4" w:space="0" w:color="auto"/>
            </w:tcBorders>
            <w:hideMark/>
          </w:tcPr>
          <w:p w14:paraId="0A88BB31" w14:textId="77777777" w:rsidR="00A2510A" w:rsidRPr="000F6278" w:rsidRDefault="00A2510A" w:rsidP="00C06C04">
            <w:pPr>
              <w:pStyle w:val="TAL"/>
              <w:rPr>
                <w:lang w:eastAsia="zh-CN"/>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FR1 and </w:t>
            </w:r>
            <w:r w:rsidRPr="000F6278">
              <w:t>CSI-RS-based RLM and BWP operation without bandwidth restriction</w:t>
            </w:r>
          </w:p>
        </w:tc>
        <w:tc>
          <w:tcPr>
            <w:tcW w:w="2191" w:type="dxa"/>
            <w:tcBorders>
              <w:top w:val="single" w:sz="4" w:space="0" w:color="auto"/>
              <w:left w:val="single" w:sz="4" w:space="0" w:color="auto"/>
              <w:bottom w:val="single" w:sz="4" w:space="0" w:color="auto"/>
              <w:right w:val="single" w:sz="4" w:space="0" w:color="auto"/>
            </w:tcBorders>
          </w:tcPr>
          <w:p w14:paraId="3A81FB2D"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78DC5EA" w14:textId="77777777" w:rsidR="00A2510A" w:rsidRPr="000F6278" w:rsidRDefault="00A2510A" w:rsidP="00C06C04">
            <w:pPr>
              <w:pStyle w:val="TAL"/>
            </w:pPr>
            <w:r w:rsidRPr="000F6278">
              <w:t>2Rx</w:t>
            </w:r>
          </w:p>
          <w:p w14:paraId="04EE7050" w14:textId="77777777" w:rsidR="00A2510A" w:rsidRPr="000F6278" w:rsidRDefault="00A2510A" w:rsidP="00C06C04">
            <w:pPr>
              <w:pStyle w:val="TAL"/>
            </w:pPr>
            <w:r w:rsidRPr="000F6278">
              <w:t>4Rx</w:t>
            </w:r>
          </w:p>
        </w:tc>
      </w:tr>
      <w:tr w:rsidR="00A2510A" w:rsidRPr="000F6278" w14:paraId="54F786E5"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40E4C18" w14:textId="77777777" w:rsidR="00A2510A" w:rsidRPr="000F6278" w:rsidRDefault="00A2510A" w:rsidP="00C06C04">
            <w:pPr>
              <w:pStyle w:val="TAL"/>
            </w:pPr>
            <w:r w:rsidRPr="000F6278">
              <w:t>4.6.1.4</w:t>
            </w:r>
          </w:p>
        </w:tc>
        <w:tc>
          <w:tcPr>
            <w:tcW w:w="4540" w:type="dxa"/>
            <w:gridSpan w:val="2"/>
            <w:tcBorders>
              <w:top w:val="single" w:sz="4" w:space="0" w:color="auto"/>
              <w:left w:val="single" w:sz="4" w:space="0" w:color="auto"/>
              <w:bottom w:val="single" w:sz="4" w:space="0" w:color="auto"/>
              <w:right w:val="single" w:sz="4" w:space="0" w:color="auto"/>
            </w:tcBorders>
            <w:hideMark/>
          </w:tcPr>
          <w:p w14:paraId="0389EF9E" w14:textId="77777777" w:rsidR="00A2510A" w:rsidRPr="000F6278" w:rsidRDefault="00A2510A" w:rsidP="00C06C04">
            <w:pPr>
              <w:pStyle w:val="TAL"/>
            </w:pPr>
            <w:r w:rsidRPr="000F6278">
              <w:t>EN-DC FR1 event-triggered reporting with gap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5DBA2B08" w14:textId="77777777" w:rsidR="00A2510A" w:rsidRPr="000F6278" w:rsidRDefault="00A2510A" w:rsidP="00C06C04">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A11B94F" w14:textId="77777777" w:rsidR="00A2510A" w:rsidRPr="000F6278" w:rsidRDefault="00A2510A" w:rsidP="00C06C04">
            <w:pPr>
              <w:pStyle w:val="TAL"/>
              <w:rPr>
                <w:lang w:eastAsia="zh-CN"/>
              </w:rPr>
            </w:pPr>
            <w:r w:rsidRPr="000F6278">
              <w:t>C042a</w:t>
            </w:r>
          </w:p>
        </w:tc>
        <w:tc>
          <w:tcPr>
            <w:tcW w:w="3118" w:type="dxa"/>
            <w:gridSpan w:val="3"/>
            <w:tcBorders>
              <w:top w:val="single" w:sz="4" w:space="0" w:color="auto"/>
              <w:left w:val="single" w:sz="4" w:space="0" w:color="auto"/>
              <w:bottom w:val="single" w:sz="4" w:space="0" w:color="auto"/>
              <w:right w:val="single" w:sz="4" w:space="0" w:color="auto"/>
            </w:tcBorders>
            <w:hideMark/>
          </w:tcPr>
          <w:p w14:paraId="24FED8A7" w14:textId="77777777" w:rsidR="00A2510A" w:rsidRPr="000F6278" w:rsidRDefault="00A2510A" w:rsidP="00C06C04">
            <w:pPr>
              <w:pStyle w:val="TAL"/>
              <w:rPr>
                <w:lang w:eastAsia="zh-CN"/>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FR1, </w:t>
            </w:r>
            <w:r w:rsidRPr="000F6278">
              <w:t>CSI-RS-based RLM, BWP operation without bandwidth restriction</w:t>
            </w:r>
            <w:r w:rsidRPr="000F6278">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5FCA470C"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E148307" w14:textId="77777777" w:rsidR="00A2510A" w:rsidRPr="000F6278" w:rsidRDefault="00A2510A" w:rsidP="00C06C04">
            <w:pPr>
              <w:pStyle w:val="TAL"/>
            </w:pPr>
            <w:r w:rsidRPr="000F6278">
              <w:t>2Rx</w:t>
            </w:r>
          </w:p>
          <w:p w14:paraId="23F3A46C" w14:textId="77777777" w:rsidR="00A2510A" w:rsidRPr="000F6278" w:rsidRDefault="00A2510A" w:rsidP="00C06C04">
            <w:pPr>
              <w:pStyle w:val="TAL"/>
            </w:pPr>
            <w:r w:rsidRPr="000F6278">
              <w:t>4Rx</w:t>
            </w:r>
          </w:p>
        </w:tc>
      </w:tr>
      <w:tr w:rsidR="00A2510A" w:rsidRPr="000F6278" w14:paraId="09D6B99B"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6FED9DB" w14:textId="77777777" w:rsidR="00A2510A" w:rsidRPr="000F6278" w:rsidRDefault="00A2510A" w:rsidP="00C06C04">
            <w:pPr>
              <w:pStyle w:val="TAL"/>
            </w:pPr>
            <w:r w:rsidRPr="000F6278">
              <w:t>4.6.1.5</w:t>
            </w:r>
          </w:p>
        </w:tc>
        <w:tc>
          <w:tcPr>
            <w:tcW w:w="4540" w:type="dxa"/>
            <w:gridSpan w:val="2"/>
            <w:tcBorders>
              <w:top w:val="single" w:sz="4" w:space="0" w:color="auto"/>
              <w:left w:val="single" w:sz="4" w:space="0" w:color="auto"/>
              <w:bottom w:val="single" w:sz="4" w:space="0" w:color="auto"/>
              <w:right w:val="single" w:sz="4" w:space="0" w:color="auto"/>
            </w:tcBorders>
            <w:hideMark/>
          </w:tcPr>
          <w:p w14:paraId="69F87827" w14:textId="77777777" w:rsidR="00A2510A" w:rsidRPr="000F6278" w:rsidRDefault="00A2510A" w:rsidP="00C06C04">
            <w:pPr>
              <w:pStyle w:val="TAL"/>
            </w:pPr>
            <w:r w:rsidRPr="000F6278">
              <w:t>EN-DC FR1 event-triggered reporting without gap in non-DRX with SSB time index detection</w:t>
            </w:r>
          </w:p>
        </w:tc>
        <w:tc>
          <w:tcPr>
            <w:tcW w:w="854" w:type="dxa"/>
            <w:gridSpan w:val="2"/>
            <w:tcBorders>
              <w:top w:val="single" w:sz="4" w:space="0" w:color="auto"/>
              <w:left w:val="single" w:sz="4" w:space="0" w:color="auto"/>
              <w:bottom w:val="single" w:sz="4" w:space="0" w:color="auto"/>
              <w:right w:val="single" w:sz="4" w:space="0" w:color="auto"/>
            </w:tcBorders>
            <w:hideMark/>
          </w:tcPr>
          <w:p w14:paraId="7C2668F3" w14:textId="77777777" w:rsidR="00A2510A" w:rsidRPr="000F6278" w:rsidRDefault="00A2510A" w:rsidP="00C06C04">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68952AFC" w14:textId="77777777" w:rsidR="00A2510A" w:rsidRPr="000F6278" w:rsidRDefault="00A2510A" w:rsidP="00C06C04">
            <w:pPr>
              <w:pStyle w:val="TAL"/>
              <w:rPr>
                <w:lang w:eastAsia="zh-CN"/>
              </w:rPr>
            </w:pPr>
            <w:r w:rsidRPr="000F6278">
              <w:t>C021b</w:t>
            </w:r>
          </w:p>
        </w:tc>
        <w:tc>
          <w:tcPr>
            <w:tcW w:w="3118" w:type="dxa"/>
            <w:gridSpan w:val="3"/>
            <w:tcBorders>
              <w:top w:val="single" w:sz="4" w:space="0" w:color="auto"/>
              <w:left w:val="single" w:sz="4" w:space="0" w:color="auto"/>
              <w:bottom w:val="single" w:sz="4" w:space="0" w:color="auto"/>
              <w:right w:val="single" w:sz="4" w:space="0" w:color="auto"/>
            </w:tcBorders>
            <w:hideMark/>
          </w:tcPr>
          <w:p w14:paraId="3D9EF75D" w14:textId="77777777" w:rsidR="00A2510A" w:rsidRPr="000F6278" w:rsidRDefault="00A2510A" w:rsidP="00C06C04">
            <w:pPr>
              <w:pStyle w:val="TAL"/>
              <w:rPr>
                <w:lang w:eastAsia="zh-CN"/>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FDD FR1</w:t>
            </w:r>
          </w:p>
        </w:tc>
        <w:tc>
          <w:tcPr>
            <w:tcW w:w="2191" w:type="dxa"/>
            <w:tcBorders>
              <w:top w:val="single" w:sz="4" w:space="0" w:color="auto"/>
              <w:left w:val="single" w:sz="4" w:space="0" w:color="auto"/>
              <w:bottom w:val="single" w:sz="4" w:space="0" w:color="auto"/>
              <w:right w:val="single" w:sz="4" w:space="0" w:color="auto"/>
            </w:tcBorders>
          </w:tcPr>
          <w:p w14:paraId="16848141"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45F659D" w14:textId="77777777" w:rsidR="00A2510A" w:rsidRPr="000F6278" w:rsidRDefault="00A2510A" w:rsidP="00C06C04">
            <w:pPr>
              <w:pStyle w:val="TAL"/>
            </w:pPr>
            <w:r w:rsidRPr="000F6278">
              <w:t>2Rx</w:t>
            </w:r>
          </w:p>
          <w:p w14:paraId="0ACA316C" w14:textId="77777777" w:rsidR="00A2510A" w:rsidRPr="000F6278" w:rsidRDefault="00A2510A" w:rsidP="00C06C04">
            <w:pPr>
              <w:pStyle w:val="TAL"/>
            </w:pPr>
            <w:r w:rsidRPr="000F6278">
              <w:t>4Rx</w:t>
            </w:r>
          </w:p>
        </w:tc>
      </w:tr>
      <w:tr w:rsidR="00A2510A" w:rsidRPr="000F6278" w14:paraId="4CED9F4C"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D9B19B9" w14:textId="77777777" w:rsidR="00A2510A" w:rsidRPr="000F6278" w:rsidRDefault="00A2510A" w:rsidP="00C06C04">
            <w:pPr>
              <w:pStyle w:val="TAL"/>
            </w:pPr>
            <w:r w:rsidRPr="000F6278">
              <w:lastRenderedPageBreak/>
              <w:t>4.6.1.6</w:t>
            </w:r>
          </w:p>
        </w:tc>
        <w:tc>
          <w:tcPr>
            <w:tcW w:w="4540" w:type="dxa"/>
            <w:gridSpan w:val="2"/>
            <w:tcBorders>
              <w:top w:val="single" w:sz="4" w:space="0" w:color="auto"/>
              <w:left w:val="single" w:sz="4" w:space="0" w:color="auto"/>
              <w:bottom w:val="single" w:sz="4" w:space="0" w:color="auto"/>
              <w:right w:val="single" w:sz="4" w:space="0" w:color="auto"/>
            </w:tcBorders>
            <w:hideMark/>
          </w:tcPr>
          <w:p w14:paraId="12367A58" w14:textId="77777777" w:rsidR="00A2510A" w:rsidRPr="000F6278" w:rsidRDefault="00A2510A" w:rsidP="00C06C04">
            <w:pPr>
              <w:pStyle w:val="TAL"/>
            </w:pPr>
            <w:r w:rsidRPr="000F6278">
              <w:t>EN-DC FR1 event-triggered reporting with gap in non-DRX with SSB time index detection</w:t>
            </w:r>
          </w:p>
        </w:tc>
        <w:tc>
          <w:tcPr>
            <w:tcW w:w="854" w:type="dxa"/>
            <w:gridSpan w:val="2"/>
            <w:tcBorders>
              <w:top w:val="single" w:sz="4" w:space="0" w:color="auto"/>
              <w:left w:val="single" w:sz="4" w:space="0" w:color="auto"/>
              <w:bottom w:val="single" w:sz="4" w:space="0" w:color="auto"/>
              <w:right w:val="single" w:sz="4" w:space="0" w:color="auto"/>
            </w:tcBorders>
            <w:hideMark/>
          </w:tcPr>
          <w:p w14:paraId="4F0034EB" w14:textId="77777777" w:rsidR="00A2510A" w:rsidRPr="000F6278" w:rsidRDefault="00A2510A" w:rsidP="00C06C04">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55FB08FD" w14:textId="77777777" w:rsidR="00A2510A" w:rsidRPr="000F6278" w:rsidRDefault="00A2510A" w:rsidP="00C06C04">
            <w:pPr>
              <w:pStyle w:val="TAL"/>
              <w:rPr>
                <w:lang w:eastAsia="zh-CN"/>
              </w:rPr>
            </w:pPr>
            <w:r w:rsidRPr="000F6278">
              <w:t>C042b</w:t>
            </w:r>
          </w:p>
        </w:tc>
        <w:tc>
          <w:tcPr>
            <w:tcW w:w="3118" w:type="dxa"/>
            <w:gridSpan w:val="3"/>
            <w:tcBorders>
              <w:top w:val="single" w:sz="4" w:space="0" w:color="auto"/>
              <w:left w:val="single" w:sz="4" w:space="0" w:color="auto"/>
              <w:bottom w:val="single" w:sz="4" w:space="0" w:color="auto"/>
              <w:right w:val="single" w:sz="4" w:space="0" w:color="auto"/>
            </w:tcBorders>
            <w:hideMark/>
          </w:tcPr>
          <w:p w14:paraId="1A94C826" w14:textId="77777777" w:rsidR="00A2510A" w:rsidRPr="000F6278" w:rsidRDefault="00A2510A" w:rsidP="00C06C04">
            <w:pPr>
              <w:pStyle w:val="TAL"/>
              <w:rPr>
                <w:lang w:eastAsia="zh-CN"/>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FDD </w:t>
            </w:r>
            <w:proofErr w:type="gramStart"/>
            <w:r w:rsidRPr="000F6278">
              <w:rPr>
                <w:rFonts w:eastAsia="SimSun"/>
                <w:lang w:eastAsia="zh-CN"/>
              </w:rPr>
              <w:t>FR1</w:t>
            </w:r>
            <w:proofErr w:type="gramEnd"/>
            <w:r w:rsidRPr="000F6278">
              <w:rPr>
                <w:rFonts w:eastAsia="SimSun"/>
                <w:lang w:eastAsia="zh-CN"/>
              </w:rPr>
              <w:t xml:space="preserve"> and CSI-RS based RLM </w:t>
            </w:r>
            <w:r w:rsidRPr="000F6278">
              <w:t>and BWP operation without bandwidth restriction</w:t>
            </w:r>
          </w:p>
        </w:tc>
        <w:tc>
          <w:tcPr>
            <w:tcW w:w="2191" w:type="dxa"/>
            <w:tcBorders>
              <w:top w:val="single" w:sz="4" w:space="0" w:color="auto"/>
              <w:left w:val="single" w:sz="4" w:space="0" w:color="auto"/>
              <w:bottom w:val="single" w:sz="4" w:space="0" w:color="auto"/>
              <w:right w:val="single" w:sz="4" w:space="0" w:color="auto"/>
            </w:tcBorders>
          </w:tcPr>
          <w:p w14:paraId="58CF2568"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DDAEB30" w14:textId="77777777" w:rsidR="00A2510A" w:rsidRPr="000F6278" w:rsidRDefault="00A2510A" w:rsidP="00C06C04">
            <w:pPr>
              <w:pStyle w:val="TAL"/>
            </w:pPr>
            <w:r w:rsidRPr="000F6278">
              <w:t>2Rx</w:t>
            </w:r>
          </w:p>
          <w:p w14:paraId="727D5332" w14:textId="77777777" w:rsidR="00A2510A" w:rsidRPr="000F6278" w:rsidRDefault="00A2510A" w:rsidP="00C06C04">
            <w:pPr>
              <w:pStyle w:val="TAL"/>
            </w:pPr>
            <w:r w:rsidRPr="000F6278">
              <w:t>4Rx</w:t>
            </w:r>
          </w:p>
        </w:tc>
      </w:tr>
      <w:tr w:rsidR="00A2510A" w:rsidRPr="000F6278" w14:paraId="228921FC"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53050372" w14:textId="77777777" w:rsidR="00A2510A" w:rsidRPr="000F6278" w:rsidRDefault="00A2510A" w:rsidP="00C06C04">
            <w:pPr>
              <w:pStyle w:val="TAL"/>
            </w:pPr>
            <w:r w:rsidRPr="000F6278">
              <w:t>4.6.1.7</w:t>
            </w:r>
          </w:p>
        </w:tc>
        <w:tc>
          <w:tcPr>
            <w:tcW w:w="4540" w:type="dxa"/>
            <w:gridSpan w:val="2"/>
            <w:tcBorders>
              <w:top w:val="single" w:sz="4" w:space="0" w:color="auto"/>
              <w:left w:val="single" w:sz="4" w:space="0" w:color="auto"/>
              <w:bottom w:val="single" w:sz="4" w:space="0" w:color="auto"/>
              <w:right w:val="single" w:sz="4" w:space="0" w:color="auto"/>
            </w:tcBorders>
          </w:tcPr>
          <w:p w14:paraId="02620848" w14:textId="77777777" w:rsidR="00A2510A" w:rsidRPr="000F6278" w:rsidRDefault="00A2510A" w:rsidP="00C06C04">
            <w:pPr>
              <w:pStyle w:val="TAL"/>
            </w:pPr>
            <w:r w:rsidRPr="000F6278">
              <w:t>EN-DC FR1 event-triggered reporting without gap in DRX for UE configured with highSpeedMeasFlag-r16</w:t>
            </w:r>
          </w:p>
        </w:tc>
        <w:tc>
          <w:tcPr>
            <w:tcW w:w="854" w:type="dxa"/>
            <w:gridSpan w:val="2"/>
            <w:tcBorders>
              <w:top w:val="single" w:sz="4" w:space="0" w:color="auto"/>
              <w:left w:val="single" w:sz="4" w:space="0" w:color="auto"/>
              <w:bottom w:val="single" w:sz="4" w:space="0" w:color="auto"/>
              <w:right w:val="single" w:sz="4" w:space="0" w:color="auto"/>
            </w:tcBorders>
          </w:tcPr>
          <w:p w14:paraId="05E459CC" w14:textId="77777777" w:rsidR="00A2510A" w:rsidRPr="000F6278" w:rsidRDefault="00A2510A" w:rsidP="00C06C04">
            <w:pPr>
              <w:pStyle w:val="TAC"/>
            </w:pPr>
            <w:r w:rsidRPr="000F6278">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tcPr>
          <w:p w14:paraId="24559DF6" w14:textId="77777777" w:rsidR="00A2510A" w:rsidRPr="000F6278" w:rsidRDefault="00A2510A" w:rsidP="00C06C04">
            <w:pPr>
              <w:pStyle w:val="TAL"/>
            </w:pPr>
            <w:r w:rsidRPr="000F6278">
              <w:rPr>
                <w:lang w:eastAsia="zh-CN"/>
              </w:rPr>
              <w:t>C097</w:t>
            </w:r>
          </w:p>
        </w:tc>
        <w:tc>
          <w:tcPr>
            <w:tcW w:w="3118" w:type="dxa"/>
            <w:gridSpan w:val="3"/>
            <w:tcBorders>
              <w:top w:val="single" w:sz="4" w:space="0" w:color="auto"/>
              <w:left w:val="single" w:sz="4" w:space="0" w:color="auto"/>
              <w:bottom w:val="single" w:sz="4" w:space="0" w:color="auto"/>
              <w:right w:val="single" w:sz="4" w:space="0" w:color="auto"/>
            </w:tcBorders>
          </w:tcPr>
          <w:p w14:paraId="0399AF58" w14:textId="77777777" w:rsidR="00A2510A" w:rsidRPr="000F6278" w:rsidRDefault="00A2510A" w:rsidP="00C06C04">
            <w:pPr>
              <w:pStyle w:val="TAL"/>
            </w:pPr>
            <w:r w:rsidRPr="000F6278">
              <w:t>UEs supporting EN-DC</w:t>
            </w:r>
            <w:r w:rsidRPr="000F6278">
              <w:rPr>
                <w:lang w:eastAsia="zh-CN"/>
              </w:rPr>
              <w:t xml:space="preserve"> FR1 and long DRX cycle and measurement enhancements in HST</w:t>
            </w:r>
          </w:p>
        </w:tc>
        <w:tc>
          <w:tcPr>
            <w:tcW w:w="2191" w:type="dxa"/>
            <w:tcBorders>
              <w:top w:val="single" w:sz="4" w:space="0" w:color="auto"/>
              <w:left w:val="single" w:sz="4" w:space="0" w:color="auto"/>
              <w:bottom w:val="single" w:sz="4" w:space="0" w:color="auto"/>
              <w:right w:val="single" w:sz="4" w:space="0" w:color="auto"/>
            </w:tcBorders>
          </w:tcPr>
          <w:p w14:paraId="39E8640D"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235314D6" w14:textId="77777777" w:rsidR="00A2510A" w:rsidRPr="000F6278" w:rsidRDefault="00A2510A" w:rsidP="00C06C04">
            <w:pPr>
              <w:pStyle w:val="TAL"/>
            </w:pPr>
            <w:r w:rsidRPr="000F6278">
              <w:t>2Rx</w:t>
            </w:r>
          </w:p>
          <w:p w14:paraId="45532A43" w14:textId="77777777" w:rsidR="00A2510A" w:rsidRPr="000F6278" w:rsidRDefault="00A2510A" w:rsidP="00C06C04">
            <w:pPr>
              <w:pStyle w:val="TAL"/>
            </w:pPr>
            <w:r w:rsidRPr="000F6278">
              <w:t>4Rx</w:t>
            </w:r>
          </w:p>
        </w:tc>
      </w:tr>
      <w:tr w:rsidR="00A2510A" w14:paraId="412F0DB3"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01E98BA1" w14:textId="77777777" w:rsidR="00A2510A" w:rsidRDefault="00A2510A" w:rsidP="00C06C04">
            <w:pPr>
              <w:pStyle w:val="TAL"/>
            </w:pPr>
            <w:r>
              <w:t>4.6.1.8</w:t>
            </w:r>
          </w:p>
        </w:tc>
        <w:tc>
          <w:tcPr>
            <w:tcW w:w="4540" w:type="dxa"/>
            <w:gridSpan w:val="2"/>
            <w:tcBorders>
              <w:top w:val="single" w:sz="4" w:space="0" w:color="auto"/>
              <w:left w:val="single" w:sz="4" w:space="0" w:color="auto"/>
              <w:bottom w:val="single" w:sz="4" w:space="0" w:color="auto"/>
              <w:right w:val="single" w:sz="4" w:space="0" w:color="auto"/>
            </w:tcBorders>
          </w:tcPr>
          <w:p w14:paraId="779E531C" w14:textId="77777777" w:rsidR="00A2510A" w:rsidRDefault="00A2510A" w:rsidP="00C06C04">
            <w:pPr>
              <w:pStyle w:val="TAL"/>
            </w:pPr>
            <w:r>
              <w:rPr>
                <w:lang w:eastAsia="sv-SE"/>
              </w:rPr>
              <w:t>EN-DC FR1 event triggered reporting cell without SSB time index detection in DRX for UE configured with highSpeedMeasCA-Scell-r17</w:t>
            </w:r>
          </w:p>
        </w:tc>
        <w:tc>
          <w:tcPr>
            <w:tcW w:w="854" w:type="dxa"/>
            <w:gridSpan w:val="2"/>
            <w:tcBorders>
              <w:top w:val="single" w:sz="4" w:space="0" w:color="auto"/>
              <w:left w:val="single" w:sz="4" w:space="0" w:color="auto"/>
              <w:bottom w:val="single" w:sz="4" w:space="0" w:color="auto"/>
              <w:right w:val="single" w:sz="4" w:space="0" w:color="auto"/>
            </w:tcBorders>
          </w:tcPr>
          <w:p w14:paraId="0FE75F26" w14:textId="77777777" w:rsidR="00A2510A" w:rsidRDefault="00A2510A" w:rsidP="00C06C04">
            <w:pPr>
              <w:pStyle w:val="TAC"/>
              <w:rPr>
                <w:lang w:val="en-US" w:eastAsia="zh-CN"/>
              </w:rPr>
            </w:pPr>
            <w:r>
              <w:rPr>
                <w:lang w:eastAsia="zh-CN"/>
              </w:rPr>
              <w:t>Rel-1</w:t>
            </w:r>
            <w:r>
              <w:rPr>
                <w:lang w:val="en-US" w:eastAsia="zh-CN"/>
              </w:rPr>
              <w:t>6</w:t>
            </w:r>
          </w:p>
        </w:tc>
        <w:tc>
          <w:tcPr>
            <w:tcW w:w="1139" w:type="dxa"/>
            <w:gridSpan w:val="3"/>
            <w:tcBorders>
              <w:top w:val="single" w:sz="4" w:space="0" w:color="auto"/>
              <w:left w:val="single" w:sz="4" w:space="0" w:color="auto"/>
              <w:bottom w:val="single" w:sz="4" w:space="0" w:color="auto"/>
              <w:right w:val="single" w:sz="4" w:space="0" w:color="auto"/>
            </w:tcBorders>
          </w:tcPr>
          <w:p w14:paraId="3A39F6AB" w14:textId="77777777" w:rsidR="00A2510A" w:rsidRDefault="00A2510A" w:rsidP="00C06C04">
            <w:pPr>
              <w:pStyle w:val="TAL"/>
              <w:rPr>
                <w:rFonts w:eastAsia="SimSun"/>
                <w:lang w:val="en-US" w:eastAsia="zh-CN"/>
              </w:rPr>
            </w:pPr>
            <w:r>
              <w:t>C021</w:t>
            </w:r>
            <w:r>
              <w:rPr>
                <w:rFonts w:eastAsia="SimSun" w:hint="eastAsia"/>
                <w:lang w:val="en-US" w:eastAsia="zh-CN"/>
              </w:rPr>
              <w:t>c</w:t>
            </w:r>
          </w:p>
        </w:tc>
        <w:tc>
          <w:tcPr>
            <w:tcW w:w="3106" w:type="dxa"/>
            <w:gridSpan w:val="2"/>
            <w:tcBorders>
              <w:top w:val="single" w:sz="4" w:space="0" w:color="auto"/>
              <w:left w:val="single" w:sz="4" w:space="0" w:color="auto"/>
              <w:bottom w:val="single" w:sz="4" w:space="0" w:color="auto"/>
              <w:right w:val="single" w:sz="4" w:space="0" w:color="auto"/>
            </w:tcBorders>
          </w:tcPr>
          <w:p w14:paraId="5CB8CAFF" w14:textId="77777777" w:rsidR="00A2510A" w:rsidRDefault="00A2510A" w:rsidP="00C06C04">
            <w:pPr>
              <w:pStyle w:val="TAL"/>
            </w:pPr>
            <w:r>
              <w:t>UEs supporting EN-DC</w:t>
            </w:r>
            <w:r>
              <w:rPr>
                <w:lang w:eastAsia="zh-CN"/>
              </w:rPr>
              <w:t xml:space="preserve"> FR1 and CA measurement enhancements in HST</w:t>
            </w:r>
          </w:p>
        </w:tc>
        <w:tc>
          <w:tcPr>
            <w:tcW w:w="2191" w:type="dxa"/>
            <w:tcBorders>
              <w:top w:val="single" w:sz="4" w:space="0" w:color="auto"/>
              <w:left w:val="single" w:sz="4" w:space="0" w:color="auto"/>
              <w:bottom w:val="single" w:sz="4" w:space="0" w:color="auto"/>
              <w:right w:val="single" w:sz="4" w:space="0" w:color="auto"/>
            </w:tcBorders>
          </w:tcPr>
          <w:p w14:paraId="3850806A" w14:textId="77777777" w:rsidR="00A2510A" w:rsidRDefault="00A2510A" w:rsidP="00C06C04">
            <w:pPr>
              <w:pStyle w:val="TAL"/>
              <w:rPr>
                <w:lang w:eastAsia="zh-CN"/>
              </w:rPr>
            </w:pPr>
            <w:r>
              <w:rPr>
                <w:lang w:eastAsia="zh-CN"/>
              </w:rPr>
              <w:t>NOTE 1</w:t>
            </w:r>
          </w:p>
        </w:tc>
        <w:tc>
          <w:tcPr>
            <w:tcW w:w="1369" w:type="dxa"/>
            <w:tcBorders>
              <w:top w:val="single" w:sz="4" w:space="0" w:color="auto"/>
              <w:left w:val="single" w:sz="4" w:space="0" w:color="auto"/>
              <w:bottom w:val="single" w:sz="4" w:space="0" w:color="auto"/>
              <w:right w:val="single" w:sz="4" w:space="0" w:color="auto"/>
            </w:tcBorders>
          </w:tcPr>
          <w:p w14:paraId="035B2BF1" w14:textId="77777777" w:rsidR="00A2510A" w:rsidRDefault="00A2510A" w:rsidP="00C06C04">
            <w:pPr>
              <w:pStyle w:val="TAL"/>
            </w:pPr>
            <w:r>
              <w:t>2Rx</w:t>
            </w:r>
          </w:p>
          <w:p w14:paraId="5BB17053" w14:textId="77777777" w:rsidR="00A2510A" w:rsidRDefault="00A2510A" w:rsidP="00C06C04">
            <w:pPr>
              <w:pStyle w:val="TAL"/>
            </w:pPr>
            <w:r>
              <w:t>4Rx</w:t>
            </w:r>
          </w:p>
        </w:tc>
      </w:tr>
      <w:tr w:rsidR="00A2510A" w:rsidRPr="000F6278" w14:paraId="48E6193C"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52D54EF" w14:textId="77777777" w:rsidR="00A2510A" w:rsidRPr="000F6278" w:rsidRDefault="00A2510A" w:rsidP="00C06C04">
            <w:pPr>
              <w:pStyle w:val="TAL"/>
              <w:rPr>
                <w:b/>
                <w:lang w:eastAsia="zh-TW"/>
              </w:rPr>
            </w:pPr>
            <w:r w:rsidRPr="000F6278">
              <w:rPr>
                <w:b/>
                <w:lang w:eastAsia="zh-TW"/>
              </w:rPr>
              <w:t>4.6.2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720248B" w14:textId="77777777" w:rsidR="00A2510A" w:rsidRPr="000F6278" w:rsidRDefault="00A2510A" w:rsidP="00C06C04">
            <w:pPr>
              <w:pStyle w:val="TAL"/>
              <w:rPr>
                <w:b/>
              </w:rPr>
            </w:pPr>
            <w:r w:rsidRPr="000F6278">
              <w:rPr>
                <w:b/>
              </w:rPr>
              <w:t>Inter-frequency measurements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2726F2E4" w14:textId="77777777" w:rsidR="00A2510A" w:rsidRPr="000F6278" w:rsidRDefault="00A2510A" w:rsidP="00C06C04">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1C40DB30" w14:textId="77777777" w:rsidR="00A2510A" w:rsidRPr="000F6278" w:rsidRDefault="00A2510A" w:rsidP="00C06C04">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7F25896A" w14:textId="77777777" w:rsidR="00A2510A" w:rsidRPr="000F6278" w:rsidRDefault="00A2510A" w:rsidP="00C06C04">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E15A490" w14:textId="77777777" w:rsidR="00A2510A" w:rsidRPr="000F6278" w:rsidRDefault="00A2510A" w:rsidP="00C06C04">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F57084B" w14:textId="77777777" w:rsidR="00A2510A" w:rsidRPr="000F6278" w:rsidRDefault="00A2510A" w:rsidP="00C06C04">
            <w:pPr>
              <w:pStyle w:val="TAL"/>
              <w:rPr>
                <w:b/>
              </w:rPr>
            </w:pPr>
          </w:p>
        </w:tc>
      </w:tr>
      <w:tr w:rsidR="00A2510A" w:rsidRPr="000F6278" w14:paraId="1BA84102" w14:textId="77777777" w:rsidTr="00C06C04">
        <w:trPr>
          <w:gridBefore w:val="1"/>
          <w:wBefore w:w="33" w:type="dxa"/>
          <w:jc w:val="center"/>
        </w:trPr>
        <w:tc>
          <w:tcPr>
            <w:tcW w:w="1177" w:type="dxa"/>
            <w:gridSpan w:val="2"/>
            <w:tcBorders>
              <w:top w:val="single" w:sz="4" w:space="0" w:color="auto"/>
              <w:left w:val="single" w:sz="4" w:space="0" w:color="auto"/>
              <w:bottom w:val="nil"/>
              <w:right w:val="single" w:sz="4" w:space="0" w:color="auto"/>
            </w:tcBorders>
            <w:hideMark/>
          </w:tcPr>
          <w:p w14:paraId="3E62F388" w14:textId="77777777" w:rsidR="00A2510A" w:rsidRPr="000F6278" w:rsidRDefault="00A2510A" w:rsidP="00C06C04">
            <w:pPr>
              <w:pStyle w:val="TAL"/>
            </w:pPr>
            <w:r w:rsidRPr="000F6278">
              <w:t>4.6.2.1</w:t>
            </w:r>
          </w:p>
        </w:tc>
        <w:tc>
          <w:tcPr>
            <w:tcW w:w="4540" w:type="dxa"/>
            <w:gridSpan w:val="2"/>
            <w:tcBorders>
              <w:top w:val="single" w:sz="4" w:space="0" w:color="auto"/>
              <w:left w:val="single" w:sz="4" w:space="0" w:color="auto"/>
              <w:bottom w:val="nil"/>
              <w:right w:val="single" w:sz="4" w:space="0" w:color="auto"/>
            </w:tcBorders>
            <w:hideMark/>
          </w:tcPr>
          <w:p w14:paraId="75256EFC" w14:textId="77777777" w:rsidR="00A2510A" w:rsidRPr="000F6278" w:rsidRDefault="00A2510A" w:rsidP="00C06C04">
            <w:pPr>
              <w:pStyle w:val="TAL"/>
            </w:pPr>
            <w:r w:rsidRPr="000F6278">
              <w:t>EN-DC FR1-FR1 event-triggered reporting in non-DRX</w:t>
            </w:r>
          </w:p>
        </w:tc>
        <w:tc>
          <w:tcPr>
            <w:tcW w:w="854" w:type="dxa"/>
            <w:gridSpan w:val="2"/>
            <w:tcBorders>
              <w:top w:val="single" w:sz="4" w:space="0" w:color="auto"/>
              <w:left w:val="single" w:sz="4" w:space="0" w:color="auto"/>
              <w:bottom w:val="nil"/>
              <w:right w:val="single" w:sz="4" w:space="0" w:color="auto"/>
            </w:tcBorders>
            <w:hideMark/>
          </w:tcPr>
          <w:p w14:paraId="381FBDCC" w14:textId="77777777" w:rsidR="00A2510A" w:rsidRPr="000F6278" w:rsidRDefault="00A2510A" w:rsidP="00C06C04">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4C10584" w14:textId="77777777" w:rsidR="00A2510A" w:rsidRPr="000F6278" w:rsidRDefault="00A2510A" w:rsidP="00C06C04">
            <w:pPr>
              <w:pStyle w:val="TAL"/>
              <w:rPr>
                <w:lang w:eastAsia="zh-CN"/>
              </w:rPr>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6BFD5A97" w14:textId="77777777" w:rsidR="00A2510A" w:rsidRPr="000F6278" w:rsidRDefault="00A2510A" w:rsidP="00C06C04">
            <w:pPr>
              <w:pStyle w:val="TAL"/>
              <w:rPr>
                <w:lang w:eastAsia="zh-CN"/>
              </w:rPr>
            </w:pPr>
            <w:r w:rsidRPr="000F6278">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1893130"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730F2A7" w14:textId="77777777" w:rsidR="00A2510A" w:rsidRPr="000F6278" w:rsidRDefault="00A2510A" w:rsidP="00C06C04">
            <w:pPr>
              <w:pStyle w:val="TAL"/>
            </w:pPr>
            <w:r w:rsidRPr="000F6278">
              <w:t>2Rx</w:t>
            </w:r>
          </w:p>
          <w:p w14:paraId="6BD9C004" w14:textId="77777777" w:rsidR="00A2510A" w:rsidRPr="000F6278" w:rsidRDefault="00A2510A" w:rsidP="00C06C04">
            <w:pPr>
              <w:pStyle w:val="TAL"/>
            </w:pPr>
            <w:r w:rsidRPr="000F6278">
              <w:t>4Rx</w:t>
            </w:r>
          </w:p>
        </w:tc>
      </w:tr>
      <w:tr w:rsidR="00A2510A" w:rsidRPr="000F6278" w14:paraId="4008BEC3" w14:textId="77777777" w:rsidTr="00C06C04">
        <w:trPr>
          <w:gridBefore w:val="1"/>
          <w:wBefore w:w="33" w:type="dxa"/>
          <w:jc w:val="center"/>
        </w:trPr>
        <w:tc>
          <w:tcPr>
            <w:tcW w:w="1177" w:type="dxa"/>
            <w:gridSpan w:val="2"/>
            <w:tcBorders>
              <w:top w:val="single" w:sz="4" w:space="0" w:color="auto"/>
              <w:left w:val="single" w:sz="4" w:space="0" w:color="auto"/>
              <w:bottom w:val="nil"/>
              <w:right w:val="single" w:sz="4" w:space="0" w:color="auto"/>
            </w:tcBorders>
            <w:hideMark/>
          </w:tcPr>
          <w:p w14:paraId="20D29E67" w14:textId="77777777" w:rsidR="00A2510A" w:rsidRPr="000F6278" w:rsidRDefault="00A2510A" w:rsidP="00C06C04">
            <w:pPr>
              <w:pStyle w:val="TAL"/>
            </w:pPr>
            <w:r w:rsidRPr="000F6278">
              <w:t>4.6.2.2</w:t>
            </w:r>
          </w:p>
        </w:tc>
        <w:tc>
          <w:tcPr>
            <w:tcW w:w="4540" w:type="dxa"/>
            <w:gridSpan w:val="2"/>
            <w:tcBorders>
              <w:top w:val="single" w:sz="4" w:space="0" w:color="auto"/>
              <w:left w:val="single" w:sz="4" w:space="0" w:color="auto"/>
              <w:bottom w:val="nil"/>
              <w:right w:val="single" w:sz="4" w:space="0" w:color="auto"/>
            </w:tcBorders>
            <w:hideMark/>
          </w:tcPr>
          <w:p w14:paraId="4B13A37E" w14:textId="77777777" w:rsidR="00A2510A" w:rsidRPr="000F6278" w:rsidRDefault="00A2510A" w:rsidP="00C06C04">
            <w:pPr>
              <w:pStyle w:val="TAL"/>
            </w:pPr>
            <w:r w:rsidRPr="000F6278">
              <w:t>EN-DC FR1-FR1 event-triggered reporting in DRX</w:t>
            </w:r>
          </w:p>
        </w:tc>
        <w:tc>
          <w:tcPr>
            <w:tcW w:w="854" w:type="dxa"/>
            <w:gridSpan w:val="2"/>
            <w:tcBorders>
              <w:top w:val="single" w:sz="4" w:space="0" w:color="auto"/>
              <w:left w:val="single" w:sz="4" w:space="0" w:color="auto"/>
              <w:bottom w:val="nil"/>
              <w:right w:val="single" w:sz="4" w:space="0" w:color="auto"/>
            </w:tcBorders>
            <w:hideMark/>
          </w:tcPr>
          <w:p w14:paraId="4B73FCF4" w14:textId="77777777" w:rsidR="00A2510A" w:rsidRPr="000F6278" w:rsidRDefault="00A2510A" w:rsidP="00C06C04">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BBBF0DC" w14:textId="77777777" w:rsidR="00A2510A" w:rsidRPr="000F6278" w:rsidRDefault="00A2510A" w:rsidP="00C06C04">
            <w:pPr>
              <w:pStyle w:val="TAL"/>
              <w:rPr>
                <w:lang w:eastAsia="zh-CN"/>
              </w:rPr>
            </w:pPr>
            <w:r w:rsidRPr="000F6278">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3414080E" w14:textId="77777777" w:rsidR="00A2510A" w:rsidRPr="000F6278" w:rsidRDefault="00A2510A" w:rsidP="00C06C04">
            <w:pPr>
              <w:pStyle w:val="TAL"/>
              <w:rPr>
                <w:lang w:eastAsia="zh-CN"/>
              </w:rPr>
            </w:pPr>
            <w:r w:rsidRPr="000F6278">
              <w:t>UEs supporting EN-DC</w:t>
            </w:r>
            <w:r w:rsidRPr="000F6278">
              <w:rPr>
                <w:rFonts w:eastAsia="SimSun"/>
                <w:lang w:eastAsia="zh-CN"/>
              </w:rPr>
              <w:t xml:space="preserve"> FR1</w:t>
            </w:r>
            <w:r w:rsidRPr="000F6278">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7F85DCA5"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D6EA4CB" w14:textId="77777777" w:rsidR="00A2510A" w:rsidRPr="000F6278" w:rsidRDefault="00A2510A" w:rsidP="00C06C04">
            <w:pPr>
              <w:pStyle w:val="TAL"/>
            </w:pPr>
            <w:r w:rsidRPr="000F6278">
              <w:t>2Rx</w:t>
            </w:r>
          </w:p>
          <w:p w14:paraId="28B4ED85" w14:textId="77777777" w:rsidR="00A2510A" w:rsidRPr="000F6278" w:rsidRDefault="00A2510A" w:rsidP="00C06C04">
            <w:pPr>
              <w:pStyle w:val="TAL"/>
            </w:pPr>
            <w:r w:rsidRPr="000F6278">
              <w:t>4Rx</w:t>
            </w:r>
          </w:p>
        </w:tc>
      </w:tr>
      <w:tr w:rsidR="00A2510A" w:rsidRPr="000F6278" w14:paraId="5FC466FE" w14:textId="77777777" w:rsidTr="00C06C04">
        <w:trPr>
          <w:gridBefore w:val="1"/>
          <w:wBefore w:w="33" w:type="dxa"/>
          <w:jc w:val="center"/>
        </w:trPr>
        <w:tc>
          <w:tcPr>
            <w:tcW w:w="1177" w:type="dxa"/>
            <w:gridSpan w:val="2"/>
            <w:tcBorders>
              <w:top w:val="single" w:sz="4" w:space="0" w:color="auto"/>
              <w:left w:val="single" w:sz="4" w:space="0" w:color="auto"/>
              <w:bottom w:val="nil"/>
              <w:right w:val="single" w:sz="4" w:space="0" w:color="auto"/>
            </w:tcBorders>
            <w:hideMark/>
          </w:tcPr>
          <w:p w14:paraId="2A8B2891" w14:textId="77777777" w:rsidR="00A2510A" w:rsidRPr="000F6278" w:rsidRDefault="00A2510A" w:rsidP="00C06C04">
            <w:pPr>
              <w:pStyle w:val="TAL"/>
            </w:pPr>
            <w:r w:rsidRPr="000F6278">
              <w:t>4.6.2.</w:t>
            </w:r>
            <w:r w:rsidRPr="000F6278">
              <w:rPr>
                <w:rFonts w:eastAsia="SimSun"/>
                <w:lang w:eastAsia="zh-CN"/>
              </w:rPr>
              <w:t>5</w:t>
            </w:r>
          </w:p>
        </w:tc>
        <w:tc>
          <w:tcPr>
            <w:tcW w:w="4540" w:type="dxa"/>
            <w:gridSpan w:val="2"/>
            <w:tcBorders>
              <w:top w:val="single" w:sz="4" w:space="0" w:color="auto"/>
              <w:left w:val="single" w:sz="4" w:space="0" w:color="auto"/>
              <w:bottom w:val="nil"/>
              <w:right w:val="single" w:sz="4" w:space="0" w:color="auto"/>
            </w:tcBorders>
            <w:hideMark/>
          </w:tcPr>
          <w:p w14:paraId="37A00177" w14:textId="77777777" w:rsidR="00A2510A" w:rsidRPr="000F6278" w:rsidRDefault="00A2510A" w:rsidP="00C06C04">
            <w:pPr>
              <w:pStyle w:val="TAL"/>
            </w:pPr>
            <w:r w:rsidRPr="000F6278">
              <w:t>EN-DC FR1-FR1 event-triggered reporting in non-DRX with SSB time index detection</w:t>
            </w:r>
          </w:p>
        </w:tc>
        <w:tc>
          <w:tcPr>
            <w:tcW w:w="854" w:type="dxa"/>
            <w:gridSpan w:val="2"/>
            <w:tcBorders>
              <w:top w:val="single" w:sz="4" w:space="0" w:color="auto"/>
              <w:left w:val="single" w:sz="4" w:space="0" w:color="auto"/>
              <w:bottom w:val="nil"/>
              <w:right w:val="single" w:sz="4" w:space="0" w:color="auto"/>
            </w:tcBorders>
            <w:hideMark/>
          </w:tcPr>
          <w:p w14:paraId="10651451" w14:textId="77777777" w:rsidR="00A2510A" w:rsidRPr="000F6278" w:rsidRDefault="00A2510A" w:rsidP="00C06C04">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10C911FD" w14:textId="77777777" w:rsidR="00A2510A" w:rsidRPr="000F6278" w:rsidRDefault="00A2510A" w:rsidP="00C06C04">
            <w:pPr>
              <w:pStyle w:val="TAL"/>
              <w:rPr>
                <w:lang w:eastAsia="zh-CN"/>
              </w:rPr>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0CC3D0FC" w14:textId="77777777" w:rsidR="00A2510A" w:rsidRPr="000F6278" w:rsidRDefault="00A2510A" w:rsidP="00C06C04">
            <w:pPr>
              <w:pStyle w:val="TAL"/>
              <w:rPr>
                <w:lang w:eastAsia="zh-CN"/>
              </w:rPr>
            </w:pPr>
            <w:r w:rsidRPr="000F6278">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4F34FE41"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F0AF1FC" w14:textId="77777777" w:rsidR="00A2510A" w:rsidRPr="000F6278" w:rsidRDefault="00A2510A" w:rsidP="00C06C04">
            <w:pPr>
              <w:pStyle w:val="TAL"/>
            </w:pPr>
            <w:r w:rsidRPr="000F6278">
              <w:t>2Rx</w:t>
            </w:r>
          </w:p>
          <w:p w14:paraId="21F21961" w14:textId="77777777" w:rsidR="00A2510A" w:rsidRPr="000F6278" w:rsidRDefault="00A2510A" w:rsidP="00C06C04">
            <w:pPr>
              <w:pStyle w:val="TAL"/>
            </w:pPr>
            <w:r w:rsidRPr="000F6278">
              <w:t>4Rx</w:t>
            </w:r>
          </w:p>
        </w:tc>
      </w:tr>
      <w:tr w:rsidR="00A2510A" w:rsidRPr="000F6278" w14:paraId="5472BA0C" w14:textId="77777777" w:rsidTr="00C06C04">
        <w:trPr>
          <w:gridBefore w:val="1"/>
          <w:wBefore w:w="33" w:type="dxa"/>
          <w:jc w:val="center"/>
        </w:trPr>
        <w:tc>
          <w:tcPr>
            <w:tcW w:w="1177" w:type="dxa"/>
            <w:gridSpan w:val="2"/>
            <w:tcBorders>
              <w:top w:val="single" w:sz="4" w:space="0" w:color="auto"/>
              <w:left w:val="single" w:sz="4" w:space="0" w:color="auto"/>
              <w:bottom w:val="nil"/>
              <w:right w:val="single" w:sz="4" w:space="0" w:color="auto"/>
            </w:tcBorders>
            <w:hideMark/>
          </w:tcPr>
          <w:p w14:paraId="0CB0066D" w14:textId="77777777" w:rsidR="00A2510A" w:rsidRPr="000F6278" w:rsidRDefault="00A2510A" w:rsidP="00C06C04">
            <w:pPr>
              <w:pStyle w:val="TAL"/>
            </w:pPr>
            <w:r w:rsidRPr="000F6278">
              <w:t>4.6.2.</w:t>
            </w:r>
            <w:r w:rsidRPr="000F6278">
              <w:rPr>
                <w:rFonts w:eastAsia="SimSun"/>
                <w:lang w:eastAsia="zh-CN"/>
              </w:rPr>
              <w:t>6</w:t>
            </w:r>
          </w:p>
        </w:tc>
        <w:tc>
          <w:tcPr>
            <w:tcW w:w="4540" w:type="dxa"/>
            <w:gridSpan w:val="2"/>
            <w:tcBorders>
              <w:top w:val="single" w:sz="4" w:space="0" w:color="auto"/>
              <w:left w:val="single" w:sz="4" w:space="0" w:color="auto"/>
              <w:bottom w:val="nil"/>
              <w:right w:val="single" w:sz="4" w:space="0" w:color="auto"/>
            </w:tcBorders>
            <w:hideMark/>
          </w:tcPr>
          <w:p w14:paraId="57F34981" w14:textId="77777777" w:rsidR="00A2510A" w:rsidRPr="000F6278" w:rsidRDefault="00A2510A" w:rsidP="00C06C04">
            <w:pPr>
              <w:pStyle w:val="TAL"/>
            </w:pPr>
            <w:r w:rsidRPr="000F6278">
              <w:t>EN-DC FR1-FR1 event-triggered reporting in DRX with SSB time index detection</w:t>
            </w:r>
          </w:p>
        </w:tc>
        <w:tc>
          <w:tcPr>
            <w:tcW w:w="854" w:type="dxa"/>
            <w:gridSpan w:val="2"/>
            <w:tcBorders>
              <w:top w:val="single" w:sz="4" w:space="0" w:color="auto"/>
              <w:left w:val="single" w:sz="4" w:space="0" w:color="auto"/>
              <w:bottom w:val="nil"/>
              <w:right w:val="single" w:sz="4" w:space="0" w:color="auto"/>
            </w:tcBorders>
            <w:hideMark/>
          </w:tcPr>
          <w:p w14:paraId="2B57C5C3" w14:textId="77777777" w:rsidR="00A2510A" w:rsidRPr="000F6278" w:rsidRDefault="00A2510A" w:rsidP="00C06C04">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614A92E5" w14:textId="77777777" w:rsidR="00A2510A" w:rsidRPr="000F6278" w:rsidRDefault="00A2510A" w:rsidP="00C06C04">
            <w:pPr>
              <w:pStyle w:val="TAL"/>
              <w:rPr>
                <w:lang w:eastAsia="zh-CN"/>
              </w:rPr>
            </w:pPr>
            <w:r w:rsidRPr="000F6278">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04F238DB" w14:textId="77777777" w:rsidR="00A2510A" w:rsidRPr="000F6278" w:rsidRDefault="00A2510A" w:rsidP="00C06C04">
            <w:pPr>
              <w:pStyle w:val="TAL"/>
              <w:rPr>
                <w:lang w:eastAsia="zh-CN"/>
              </w:rPr>
            </w:pPr>
            <w:r w:rsidRPr="000F6278">
              <w:t>UEs supporting EN-DC</w:t>
            </w:r>
            <w:r w:rsidRPr="000F6278">
              <w:rPr>
                <w:rFonts w:eastAsia="SimSun"/>
                <w:lang w:eastAsia="zh-CN"/>
              </w:rPr>
              <w:t xml:space="preserve"> FR1</w:t>
            </w:r>
            <w:r w:rsidRPr="000F6278">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5B7BDEFB"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A263094" w14:textId="77777777" w:rsidR="00A2510A" w:rsidRPr="000F6278" w:rsidRDefault="00A2510A" w:rsidP="00C06C04">
            <w:pPr>
              <w:pStyle w:val="TAL"/>
            </w:pPr>
            <w:r w:rsidRPr="000F6278">
              <w:t>2Rx</w:t>
            </w:r>
          </w:p>
          <w:p w14:paraId="66227F18" w14:textId="77777777" w:rsidR="00A2510A" w:rsidRPr="000F6278" w:rsidRDefault="00A2510A" w:rsidP="00C06C04">
            <w:pPr>
              <w:pStyle w:val="TAL"/>
            </w:pPr>
            <w:r w:rsidRPr="000F6278">
              <w:t>4Rx</w:t>
            </w:r>
          </w:p>
        </w:tc>
      </w:tr>
      <w:tr w:rsidR="00A2510A" w14:paraId="19653F07" w14:textId="77777777" w:rsidTr="00C06C04">
        <w:trPr>
          <w:gridBefore w:val="1"/>
          <w:wBefore w:w="33" w:type="dxa"/>
          <w:jc w:val="center"/>
        </w:trPr>
        <w:tc>
          <w:tcPr>
            <w:tcW w:w="1177" w:type="dxa"/>
            <w:gridSpan w:val="2"/>
            <w:tcBorders>
              <w:top w:val="single" w:sz="4" w:space="0" w:color="auto"/>
              <w:left w:val="single" w:sz="4" w:space="0" w:color="auto"/>
              <w:bottom w:val="nil"/>
              <w:right w:val="single" w:sz="4" w:space="0" w:color="auto"/>
            </w:tcBorders>
          </w:tcPr>
          <w:p w14:paraId="505841A4" w14:textId="77777777" w:rsidR="00A2510A" w:rsidRDefault="00A2510A" w:rsidP="00C06C04">
            <w:pPr>
              <w:pStyle w:val="TAL"/>
            </w:pPr>
            <w:r>
              <w:t>4.6.2.9</w:t>
            </w:r>
          </w:p>
        </w:tc>
        <w:tc>
          <w:tcPr>
            <w:tcW w:w="4540" w:type="dxa"/>
            <w:gridSpan w:val="2"/>
            <w:tcBorders>
              <w:top w:val="single" w:sz="4" w:space="0" w:color="auto"/>
              <w:left w:val="single" w:sz="4" w:space="0" w:color="auto"/>
              <w:bottom w:val="nil"/>
              <w:right w:val="single" w:sz="4" w:space="0" w:color="auto"/>
            </w:tcBorders>
          </w:tcPr>
          <w:p w14:paraId="64DAFDE7" w14:textId="77777777" w:rsidR="00A2510A" w:rsidRDefault="00A2510A" w:rsidP="00C06C04">
            <w:pPr>
              <w:pStyle w:val="TAL"/>
            </w:pPr>
            <w:r>
              <w:t>EN-DC FR1-FR1 event triggered reporting without SSB time index detection in DRX for UE configured with highSpeedMeasInterFreq-r17</w:t>
            </w:r>
          </w:p>
        </w:tc>
        <w:tc>
          <w:tcPr>
            <w:tcW w:w="854" w:type="dxa"/>
            <w:gridSpan w:val="2"/>
            <w:tcBorders>
              <w:top w:val="single" w:sz="4" w:space="0" w:color="auto"/>
              <w:left w:val="single" w:sz="4" w:space="0" w:color="auto"/>
              <w:bottom w:val="nil"/>
              <w:right w:val="single" w:sz="4" w:space="0" w:color="auto"/>
            </w:tcBorders>
          </w:tcPr>
          <w:p w14:paraId="404B7224" w14:textId="77777777" w:rsidR="00A2510A" w:rsidRDefault="00A2510A" w:rsidP="00C06C04">
            <w:pPr>
              <w:pStyle w:val="TAC"/>
              <w:rPr>
                <w:lang w:val="en-US"/>
              </w:rPr>
            </w:pPr>
            <w:r>
              <w:rPr>
                <w:lang w:eastAsia="zh-CN"/>
              </w:rPr>
              <w:t>Rel-1</w:t>
            </w:r>
            <w:r>
              <w:rPr>
                <w:lang w:val="en-US" w:eastAsia="zh-CN"/>
              </w:rPr>
              <w:t>6</w:t>
            </w:r>
          </w:p>
        </w:tc>
        <w:tc>
          <w:tcPr>
            <w:tcW w:w="1139" w:type="dxa"/>
            <w:gridSpan w:val="3"/>
            <w:tcBorders>
              <w:top w:val="single" w:sz="4" w:space="0" w:color="auto"/>
              <w:left w:val="single" w:sz="4" w:space="0" w:color="auto"/>
              <w:bottom w:val="single" w:sz="4" w:space="0" w:color="auto"/>
              <w:right w:val="single" w:sz="4" w:space="0" w:color="auto"/>
            </w:tcBorders>
          </w:tcPr>
          <w:p w14:paraId="2966A626" w14:textId="77777777" w:rsidR="00A2510A" w:rsidRDefault="00A2510A" w:rsidP="00C06C04">
            <w:pPr>
              <w:pStyle w:val="TAL"/>
              <w:rPr>
                <w:rFonts w:eastAsia="SimSun"/>
                <w:lang w:val="en-US" w:eastAsia="zh-CN"/>
              </w:rPr>
            </w:pPr>
            <w:r>
              <w:t>C021</w:t>
            </w:r>
            <w:r>
              <w:rPr>
                <w:rFonts w:eastAsia="SimSun" w:hint="eastAsia"/>
                <w:lang w:val="en-US" w:eastAsia="zh-CN"/>
              </w:rPr>
              <w:t>d</w:t>
            </w:r>
          </w:p>
        </w:tc>
        <w:tc>
          <w:tcPr>
            <w:tcW w:w="3106" w:type="dxa"/>
            <w:gridSpan w:val="2"/>
            <w:tcBorders>
              <w:top w:val="single" w:sz="4" w:space="0" w:color="auto"/>
              <w:left w:val="single" w:sz="4" w:space="0" w:color="auto"/>
              <w:bottom w:val="single" w:sz="4" w:space="0" w:color="auto"/>
              <w:right w:val="single" w:sz="4" w:space="0" w:color="auto"/>
            </w:tcBorders>
          </w:tcPr>
          <w:p w14:paraId="6200B5D4" w14:textId="77777777" w:rsidR="00A2510A" w:rsidRDefault="00A2510A" w:rsidP="00C06C04">
            <w:pPr>
              <w:pStyle w:val="TAL"/>
            </w:pPr>
            <w:r>
              <w:t>UEs supporting EN-DC</w:t>
            </w:r>
            <w:r>
              <w:rPr>
                <w:lang w:eastAsia="zh-CN"/>
              </w:rPr>
              <w:t xml:space="preserve"> FR1 and inter-frequency measurement enhancements in HST</w:t>
            </w:r>
          </w:p>
        </w:tc>
        <w:tc>
          <w:tcPr>
            <w:tcW w:w="2191" w:type="dxa"/>
            <w:tcBorders>
              <w:top w:val="single" w:sz="4" w:space="0" w:color="auto"/>
              <w:left w:val="single" w:sz="4" w:space="0" w:color="auto"/>
              <w:bottom w:val="single" w:sz="4" w:space="0" w:color="auto"/>
              <w:right w:val="single" w:sz="4" w:space="0" w:color="auto"/>
            </w:tcBorders>
          </w:tcPr>
          <w:p w14:paraId="504C5E6E" w14:textId="77777777" w:rsidR="00A2510A" w:rsidRDefault="00A2510A" w:rsidP="00C06C04">
            <w:pPr>
              <w:pStyle w:val="TAL"/>
              <w:rPr>
                <w:lang w:eastAsia="zh-CN"/>
              </w:rPr>
            </w:pPr>
            <w:r>
              <w:rPr>
                <w:lang w:eastAsia="zh-CN"/>
              </w:rPr>
              <w:t>NOTE 1</w:t>
            </w:r>
          </w:p>
        </w:tc>
        <w:tc>
          <w:tcPr>
            <w:tcW w:w="1369" w:type="dxa"/>
            <w:tcBorders>
              <w:top w:val="single" w:sz="4" w:space="0" w:color="auto"/>
              <w:left w:val="single" w:sz="4" w:space="0" w:color="auto"/>
              <w:bottom w:val="single" w:sz="4" w:space="0" w:color="auto"/>
              <w:right w:val="single" w:sz="4" w:space="0" w:color="auto"/>
            </w:tcBorders>
          </w:tcPr>
          <w:p w14:paraId="1CCF88B1" w14:textId="77777777" w:rsidR="00A2510A" w:rsidRDefault="00A2510A" w:rsidP="00C06C04">
            <w:pPr>
              <w:pStyle w:val="TAL"/>
            </w:pPr>
            <w:r>
              <w:t>2Rx</w:t>
            </w:r>
          </w:p>
          <w:p w14:paraId="60BBA2E6" w14:textId="77777777" w:rsidR="00A2510A" w:rsidRDefault="00A2510A" w:rsidP="00C06C04">
            <w:pPr>
              <w:pStyle w:val="TAL"/>
            </w:pPr>
            <w:r>
              <w:t>4Rx</w:t>
            </w:r>
          </w:p>
        </w:tc>
      </w:tr>
      <w:tr w:rsidR="00A2510A" w:rsidRPr="000F6278" w14:paraId="037875FB"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C2FB17A" w14:textId="77777777" w:rsidR="00A2510A" w:rsidRPr="000F6278" w:rsidRDefault="00A2510A" w:rsidP="00C06C04">
            <w:pPr>
              <w:pStyle w:val="TAL"/>
              <w:rPr>
                <w:b/>
              </w:rPr>
            </w:pPr>
            <w:r w:rsidRPr="000F6278">
              <w:rPr>
                <w:rFonts w:cs="Arial"/>
                <w:b/>
                <w:lang w:eastAsia="zh-TW"/>
              </w:rPr>
              <w:t>4.6.4</w:t>
            </w:r>
          </w:p>
        </w:tc>
        <w:tc>
          <w:tcPr>
            <w:tcW w:w="454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CB88F88" w14:textId="77777777" w:rsidR="00A2510A" w:rsidRPr="000F6278" w:rsidRDefault="00A2510A" w:rsidP="00C06C04">
            <w:pPr>
              <w:pStyle w:val="TAL"/>
              <w:rPr>
                <w:b/>
              </w:rPr>
            </w:pPr>
            <w:r w:rsidRPr="000F6278">
              <w:rPr>
                <w:rFonts w:cs="Arial"/>
                <w:b/>
              </w:rPr>
              <w:t>L1-RSRP for beam reporting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D9D9D9"/>
          </w:tcPr>
          <w:p w14:paraId="3F6711B3" w14:textId="77777777" w:rsidR="00A2510A" w:rsidRPr="000F6278" w:rsidRDefault="00A2510A" w:rsidP="00C06C04">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D9D9D9"/>
          </w:tcPr>
          <w:p w14:paraId="701EC9D4" w14:textId="77777777" w:rsidR="00A2510A" w:rsidRPr="000F6278" w:rsidRDefault="00A2510A" w:rsidP="00C06C04">
            <w:pPr>
              <w:pStyle w:val="TAL"/>
              <w:rPr>
                <w:b/>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D9D9D9"/>
          </w:tcPr>
          <w:p w14:paraId="6831C6FE" w14:textId="77777777" w:rsidR="00A2510A" w:rsidRPr="000F6278" w:rsidRDefault="00A2510A" w:rsidP="00C06C04">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58ABFD93" w14:textId="77777777" w:rsidR="00A2510A" w:rsidRPr="000F6278" w:rsidRDefault="00A2510A" w:rsidP="00C06C04">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592BE18B" w14:textId="77777777" w:rsidR="00A2510A" w:rsidRPr="000F6278" w:rsidRDefault="00A2510A" w:rsidP="00C06C04">
            <w:pPr>
              <w:pStyle w:val="TAL"/>
              <w:rPr>
                <w:b/>
              </w:rPr>
            </w:pPr>
          </w:p>
        </w:tc>
      </w:tr>
      <w:tr w:rsidR="00A2510A" w:rsidRPr="000F6278" w14:paraId="750C82EF"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F52C18D" w14:textId="77777777" w:rsidR="00A2510A" w:rsidRPr="000F6278" w:rsidRDefault="00A2510A" w:rsidP="00C06C04">
            <w:pPr>
              <w:pStyle w:val="TAL"/>
            </w:pPr>
            <w:r w:rsidRPr="000F6278">
              <w:rPr>
                <w:rFonts w:cs="Arial"/>
              </w:rPr>
              <w:t>4.6.4.1</w:t>
            </w:r>
          </w:p>
        </w:tc>
        <w:tc>
          <w:tcPr>
            <w:tcW w:w="4540" w:type="dxa"/>
            <w:gridSpan w:val="2"/>
            <w:tcBorders>
              <w:top w:val="single" w:sz="4" w:space="0" w:color="auto"/>
              <w:left w:val="single" w:sz="4" w:space="0" w:color="auto"/>
              <w:bottom w:val="single" w:sz="4" w:space="0" w:color="auto"/>
              <w:right w:val="single" w:sz="4" w:space="0" w:color="auto"/>
            </w:tcBorders>
            <w:hideMark/>
          </w:tcPr>
          <w:p w14:paraId="64D80DDF" w14:textId="77777777" w:rsidR="00A2510A" w:rsidRPr="000F6278" w:rsidRDefault="00A2510A" w:rsidP="00C06C04">
            <w:pPr>
              <w:pStyle w:val="TAL"/>
            </w:pPr>
            <w:r w:rsidRPr="000F6278">
              <w:rPr>
                <w:rFonts w:cs="Arial"/>
              </w:rPr>
              <w:t>EN-DC FR1 SSB-based L1-RSRP measurement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4F990112" w14:textId="77777777" w:rsidR="00A2510A" w:rsidRPr="000F6278" w:rsidRDefault="00A2510A" w:rsidP="00C06C04">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BCB004F" w14:textId="77777777" w:rsidR="00A2510A" w:rsidRPr="000F6278" w:rsidRDefault="00A2510A" w:rsidP="00C06C04">
            <w:pPr>
              <w:pStyle w:val="TAL"/>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75D79855" w14:textId="77777777" w:rsidR="00A2510A" w:rsidRPr="000F6278" w:rsidRDefault="00A2510A" w:rsidP="00C06C04">
            <w:pPr>
              <w:pStyle w:val="TAL"/>
            </w:pPr>
            <w:r w:rsidRPr="000F6278">
              <w:t>UE</w:t>
            </w:r>
            <w:r w:rsidRPr="000F6278">
              <w:rPr>
                <w:rFonts w:eastAsia="SimSun"/>
                <w:lang w:eastAsia="zh-CN"/>
              </w:rPr>
              <w:t>s</w:t>
            </w:r>
            <w:r w:rsidRPr="000F6278">
              <w:t xml:space="preserve">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6AFBF993"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FA2709D" w14:textId="77777777" w:rsidR="00A2510A" w:rsidRPr="000F6278" w:rsidRDefault="00A2510A" w:rsidP="00C06C04">
            <w:pPr>
              <w:pStyle w:val="TAL"/>
            </w:pPr>
            <w:r w:rsidRPr="000F6278">
              <w:t>2Rx</w:t>
            </w:r>
          </w:p>
          <w:p w14:paraId="75C72CBF" w14:textId="77777777" w:rsidR="00A2510A" w:rsidRPr="000F6278" w:rsidRDefault="00A2510A" w:rsidP="00C06C04">
            <w:pPr>
              <w:pStyle w:val="TAL"/>
            </w:pPr>
            <w:r w:rsidRPr="000F6278">
              <w:t>4Rx</w:t>
            </w:r>
          </w:p>
        </w:tc>
      </w:tr>
      <w:tr w:rsidR="00A2510A" w:rsidRPr="000F6278" w14:paraId="32CC458B"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C080C39" w14:textId="77777777" w:rsidR="00A2510A" w:rsidRPr="000F6278" w:rsidRDefault="00A2510A" w:rsidP="00C06C04">
            <w:pPr>
              <w:pStyle w:val="TAL"/>
            </w:pPr>
            <w:r w:rsidRPr="000F6278">
              <w:rPr>
                <w:rFonts w:cs="Arial"/>
              </w:rPr>
              <w:t>4.6.4.2</w:t>
            </w:r>
          </w:p>
        </w:tc>
        <w:tc>
          <w:tcPr>
            <w:tcW w:w="4540" w:type="dxa"/>
            <w:gridSpan w:val="2"/>
            <w:tcBorders>
              <w:top w:val="single" w:sz="4" w:space="0" w:color="auto"/>
              <w:left w:val="single" w:sz="4" w:space="0" w:color="auto"/>
              <w:bottom w:val="single" w:sz="4" w:space="0" w:color="auto"/>
              <w:right w:val="single" w:sz="4" w:space="0" w:color="auto"/>
            </w:tcBorders>
            <w:hideMark/>
          </w:tcPr>
          <w:p w14:paraId="5BC9DB38" w14:textId="77777777" w:rsidR="00A2510A" w:rsidRPr="000F6278" w:rsidRDefault="00A2510A" w:rsidP="00C06C04">
            <w:pPr>
              <w:pStyle w:val="TAL"/>
            </w:pPr>
            <w:r w:rsidRPr="000F6278">
              <w:rPr>
                <w:rFonts w:cs="Arial"/>
              </w:rPr>
              <w:t>EN-DC FR1 SSB-based L1-RSRP measurement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69EBDE90" w14:textId="77777777" w:rsidR="00A2510A" w:rsidRPr="000F6278" w:rsidRDefault="00A2510A" w:rsidP="00C06C04">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18C637BF" w14:textId="77777777" w:rsidR="00A2510A" w:rsidRPr="000F6278" w:rsidRDefault="00A2510A" w:rsidP="00C06C04">
            <w:pPr>
              <w:pStyle w:val="TAL"/>
            </w:pPr>
            <w:r w:rsidRPr="000F6278">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0755506A" w14:textId="77777777" w:rsidR="00A2510A" w:rsidRPr="000F6278" w:rsidRDefault="00A2510A" w:rsidP="00C06C04">
            <w:pPr>
              <w:pStyle w:val="TAL"/>
            </w:pPr>
            <w:r w:rsidRPr="000F6278">
              <w:t>UE</w:t>
            </w:r>
            <w:r w:rsidRPr="000F6278">
              <w:rPr>
                <w:rFonts w:eastAsia="SimSun"/>
                <w:lang w:eastAsia="zh-CN"/>
              </w:rPr>
              <w:t>s</w:t>
            </w:r>
            <w:r w:rsidRPr="000F6278">
              <w:t xml:space="preserve"> supporting EN-DC</w:t>
            </w:r>
            <w:r w:rsidRPr="000F6278">
              <w:rPr>
                <w:rFonts w:eastAsia="SimSun"/>
                <w:lang w:eastAsia="zh-CN"/>
              </w:rPr>
              <w:t xml:space="preserve"> FR1</w:t>
            </w:r>
            <w:r w:rsidRPr="000F6278">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6EFAA48F"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087E8AE" w14:textId="77777777" w:rsidR="00A2510A" w:rsidRPr="000F6278" w:rsidRDefault="00A2510A" w:rsidP="00C06C04">
            <w:pPr>
              <w:pStyle w:val="TAL"/>
            </w:pPr>
            <w:r w:rsidRPr="000F6278">
              <w:t>2Rx</w:t>
            </w:r>
          </w:p>
          <w:p w14:paraId="18F60FE3" w14:textId="77777777" w:rsidR="00A2510A" w:rsidRPr="000F6278" w:rsidRDefault="00A2510A" w:rsidP="00C06C04">
            <w:pPr>
              <w:pStyle w:val="TAL"/>
            </w:pPr>
            <w:r w:rsidRPr="000F6278">
              <w:t>4Rx</w:t>
            </w:r>
          </w:p>
        </w:tc>
      </w:tr>
      <w:tr w:rsidR="00A2510A" w:rsidRPr="000F6278" w14:paraId="2535F120"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6194A34F" w14:textId="77777777" w:rsidR="00A2510A" w:rsidRPr="000F6278" w:rsidRDefault="00A2510A" w:rsidP="00C06C04">
            <w:pPr>
              <w:pStyle w:val="TAL"/>
            </w:pPr>
            <w:r w:rsidRPr="000F6278">
              <w:rPr>
                <w:rFonts w:cs="Arial"/>
              </w:rPr>
              <w:t>4.6.4.3</w:t>
            </w:r>
          </w:p>
        </w:tc>
        <w:tc>
          <w:tcPr>
            <w:tcW w:w="4540" w:type="dxa"/>
            <w:gridSpan w:val="2"/>
            <w:tcBorders>
              <w:top w:val="single" w:sz="4" w:space="0" w:color="auto"/>
              <w:left w:val="single" w:sz="4" w:space="0" w:color="auto"/>
              <w:bottom w:val="single" w:sz="4" w:space="0" w:color="auto"/>
              <w:right w:val="single" w:sz="4" w:space="0" w:color="auto"/>
            </w:tcBorders>
            <w:hideMark/>
          </w:tcPr>
          <w:p w14:paraId="1E4A0849" w14:textId="77777777" w:rsidR="00A2510A" w:rsidRPr="000F6278" w:rsidRDefault="00A2510A" w:rsidP="00C06C04">
            <w:pPr>
              <w:pStyle w:val="TAL"/>
            </w:pPr>
            <w:r w:rsidRPr="000F6278">
              <w:rPr>
                <w:rFonts w:cs="Arial"/>
              </w:rPr>
              <w:t>EN-DC FR1 CSI-RS-based L1-RSRP measurement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192C924B" w14:textId="77777777" w:rsidR="00A2510A" w:rsidRPr="000F6278" w:rsidRDefault="00A2510A" w:rsidP="00C06C04">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5DF4FC72" w14:textId="77777777" w:rsidR="00A2510A" w:rsidRPr="000F6278" w:rsidRDefault="00A2510A" w:rsidP="00C06C04">
            <w:pPr>
              <w:pStyle w:val="TAL"/>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1A8579E8" w14:textId="77777777" w:rsidR="00A2510A" w:rsidRPr="000F6278" w:rsidRDefault="00A2510A" w:rsidP="00C06C04">
            <w:pPr>
              <w:pStyle w:val="TAL"/>
            </w:pPr>
            <w:r w:rsidRPr="000F6278">
              <w:t>UE</w:t>
            </w:r>
            <w:r w:rsidRPr="000F6278">
              <w:rPr>
                <w:rFonts w:eastAsia="SimSun"/>
                <w:lang w:eastAsia="zh-CN"/>
              </w:rPr>
              <w:t>s</w:t>
            </w:r>
            <w:r w:rsidRPr="000F6278">
              <w:t xml:space="preserve">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0DA2809E"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E2CDDE1" w14:textId="77777777" w:rsidR="00A2510A" w:rsidRPr="000F6278" w:rsidRDefault="00A2510A" w:rsidP="00C06C04">
            <w:pPr>
              <w:pStyle w:val="TAL"/>
            </w:pPr>
            <w:r w:rsidRPr="000F6278">
              <w:t>2Rx</w:t>
            </w:r>
          </w:p>
          <w:p w14:paraId="0A48C839" w14:textId="77777777" w:rsidR="00A2510A" w:rsidRPr="000F6278" w:rsidRDefault="00A2510A" w:rsidP="00C06C04">
            <w:pPr>
              <w:pStyle w:val="TAL"/>
            </w:pPr>
            <w:r w:rsidRPr="000F6278">
              <w:t>4Rx</w:t>
            </w:r>
          </w:p>
        </w:tc>
      </w:tr>
      <w:tr w:rsidR="00A2510A" w:rsidRPr="000F6278" w14:paraId="525C1667"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17017DE" w14:textId="77777777" w:rsidR="00A2510A" w:rsidRPr="000F6278" w:rsidRDefault="00A2510A" w:rsidP="00C06C04">
            <w:pPr>
              <w:pStyle w:val="TAL"/>
            </w:pPr>
            <w:r w:rsidRPr="000F6278">
              <w:rPr>
                <w:rFonts w:cs="Arial"/>
              </w:rPr>
              <w:t>4.6.4.4</w:t>
            </w:r>
          </w:p>
        </w:tc>
        <w:tc>
          <w:tcPr>
            <w:tcW w:w="4540" w:type="dxa"/>
            <w:gridSpan w:val="2"/>
            <w:tcBorders>
              <w:top w:val="single" w:sz="4" w:space="0" w:color="auto"/>
              <w:left w:val="single" w:sz="4" w:space="0" w:color="auto"/>
              <w:bottom w:val="single" w:sz="4" w:space="0" w:color="auto"/>
              <w:right w:val="single" w:sz="4" w:space="0" w:color="auto"/>
            </w:tcBorders>
            <w:hideMark/>
          </w:tcPr>
          <w:p w14:paraId="64505ED0" w14:textId="77777777" w:rsidR="00A2510A" w:rsidRPr="000F6278" w:rsidRDefault="00A2510A" w:rsidP="00C06C04">
            <w:pPr>
              <w:pStyle w:val="TAL"/>
            </w:pPr>
            <w:r w:rsidRPr="000F6278">
              <w:rPr>
                <w:rFonts w:cs="Arial"/>
              </w:rPr>
              <w:t>EN-DC FR1 CSI-RS-based L1-RSRP measurement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7A52301E" w14:textId="77777777" w:rsidR="00A2510A" w:rsidRPr="000F6278" w:rsidRDefault="00A2510A" w:rsidP="00C06C04">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E0CF7F1" w14:textId="77777777" w:rsidR="00A2510A" w:rsidRPr="000F6278" w:rsidRDefault="00A2510A" w:rsidP="00C06C04">
            <w:pPr>
              <w:pStyle w:val="TAL"/>
            </w:pPr>
            <w:r w:rsidRPr="000F6278">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1290BAEF" w14:textId="77777777" w:rsidR="00A2510A" w:rsidRPr="000F6278" w:rsidRDefault="00A2510A" w:rsidP="00C06C04">
            <w:pPr>
              <w:pStyle w:val="TAL"/>
            </w:pPr>
            <w:r w:rsidRPr="000F6278">
              <w:t>UE</w:t>
            </w:r>
            <w:r w:rsidRPr="000F6278">
              <w:rPr>
                <w:rFonts w:eastAsia="SimSun"/>
                <w:lang w:eastAsia="zh-CN"/>
              </w:rPr>
              <w:t>s</w:t>
            </w:r>
            <w:r w:rsidRPr="000F6278">
              <w:t xml:space="preserve"> supporting EN-DC</w:t>
            </w:r>
            <w:r w:rsidRPr="000F6278">
              <w:rPr>
                <w:rFonts w:eastAsia="SimSun"/>
                <w:lang w:eastAsia="zh-CN"/>
              </w:rPr>
              <w:t xml:space="preserve"> FR1</w:t>
            </w:r>
            <w:r w:rsidRPr="000F6278">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55602941"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51B98EC" w14:textId="77777777" w:rsidR="00A2510A" w:rsidRPr="000F6278" w:rsidRDefault="00A2510A" w:rsidP="00C06C04">
            <w:pPr>
              <w:pStyle w:val="TAL"/>
            </w:pPr>
            <w:r w:rsidRPr="000F6278">
              <w:t>2Rx</w:t>
            </w:r>
          </w:p>
          <w:p w14:paraId="6EC68EAB" w14:textId="77777777" w:rsidR="00A2510A" w:rsidRPr="000F6278" w:rsidRDefault="00A2510A" w:rsidP="00C06C04">
            <w:pPr>
              <w:pStyle w:val="TAL"/>
            </w:pPr>
            <w:r w:rsidRPr="000F6278">
              <w:t>4Rx</w:t>
            </w:r>
          </w:p>
        </w:tc>
      </w:tr>
      <w:tr w:rsidR="00A2510A" w:rsidRPr="000F6278" w14:paraId="20D4A659"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31D456FE" w14:textId="77777777" w:rsidR="00A2510A" w:rsidRPr="000F6278" w:rsidRDefault="00A2510A" w:rsidP="00C06C04">
            <w:pPr>
              <w:pStyle w:val="TAL"/>
              <w:rPr>
                <w:rFonts w:cs="Arial"/>
                <w:lang w:eastAsia="zh-CN"/>
              </w:rPr>
            </w:pPr>
            <w:r w:rsidRPr="000F6278">
              <w:rPr>
                <w:rFonts w:cs="Arial"/>
                <w:lang w:eastAsia="zh-CN"/>
              </w:rPr>
              <w:t>4.6.4.5</w:t>
            </w:r>
          </w:p>
        </w:tc>
        <w:tc>
          <w:tcPr>
            <w:tcW w:w="4540" w:type="dxa"/>
            <w:gridSpan w:val="2"/>
            <w:tcBorders>
              <w:top w:val="single" w:sz="4" w:space="0" w:color="auto"/>
              <w:left w:val="single" w:sz="4" w:space="0" w:color="auto"/>
              <w:bottom w:val="single" w:sz="4" w:space="0" w:color="auto"/>
              <w:right w:val="single" w:sz="4" w:space="0" w:color="auto"/>
            </w:tcBorders>
          </w:tcPr>
          <w:p w14:paraId="3A1A257E" w14:textId="77777777" w:rsidR="00A2510A" w:rsidRPr="000F6278" w:rsidRDefault="00A2510A" w:rsidP="00C06C04">
            <w:pPr>
              <w:pStyle w:val="TAL"/>
              <w:rPr>
                <w:rFonts w:cs="Arial"/>
              </w:rPr>
            </w:pPr>
            <w:r w:rsidRPr="000F6278">
              <w:rPr>
                <w:rFonts w:cs="Arial"/>
              </w:rPr>
              <w:t>EN-DC FR1 SSB-based L1-RSRP measurement in DRX for UE configured with highSpeedMeasFlag-r16</w:t>
            </w:r>
          </w:p>
        </w:tc>
        <w:tc>
          <w:tcPr>
            <w:tcW w:w="854" w:type="dxa"/>
            <w:gridSpan w:val="2"/>
            <w:tcBorders>
              <w:top w:val="single" w:sz="4" w:space="0" w:color="auto"/>
              <w:left w:val="single" w:sz="4" w:space="0" w:color="auto"/>
              <w:bottom w:val="single" w:sz="4" w:space="0" w:color="auto"/>
              <w:right w:val="single" w:sz="4" w:space="0" w:color="auto"/>
            </w:tcBorders>
          </w:tcPr>
          <w:p w14:paraId="181D16BC" w14:textId="77777777" w:rsidR="00A2510A" w:rsidRPr="000F6278" w:rsidRDefault="00A2510A" w:rsidP="00C06C04">
            <w:pPr>
              <w:pStyle w:val="TAC"/>
              <w:rPr>
                <w:lang w:eastAsia="zh-CN"/>
              </w:rPr>
            </w:pPr>
            <w:r w:rsidRPr="000F6278">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tcPr>
          <w:p w14:paraId="2EFDFA79" w14:textId="77777777" w:rsidR="00A2510A" w:rsidRPr="000F6278" w:rsidRDefault="00A2510A" w:rsidP="00C06C04">
            <w:pPr>
              <w:pStyle w:val="TAL"/>
              <w:rPr>
                <w:lang w:eastAsia="zh-CN"/>
              </w:rPr>
            </w:pPr>
            <w:r w:rsidRPr="000F6278">
              <w:rPr>
                <w:lang w:eastAsia="zh-CN"/>
              </w:rPr>
              <w:t>C098</w:t>
            </w:r>
          </w:p>
        </w:tc>
        <w:tc>
          <w:tcPr>
            <w:tcW w:w="3118" w:type="dxa"/>
            <w:gridSpan w:val="3"/>
            <w:tcBorders>
              <w:top w:val="single" w:sz="4" w:space="0" w:color="auto"/>
              <w:left w:val="single" w:sz="4" w:space="0" w:color="auto"/>
              <w:bottom w:val="single" w:sz="4" w:space="0" w:color="auto"/>
              <w:right w:val="single" w:sz="4" w:space="0" w:color="auto"/>
            </w:tcBorders>
          </w:tcPr>
          <w:p w14:paraId="607EB511" w14:textId="77777777" w:rsidR="00A2510A" w:rsidRPr="000F6278" w:rsidRDefault="00A2510A" w:rsidP="00C06C04">
            <w:pPr>
              <w:pStyle w:val="TAL"/>
            </w:pPr>
            <w:r w:rsidRPr="000F6278">
              <w:t>UE</w:t>
            </w:r>
            <w:r w:rsidRPr="000F6278">
              <w:rPr>
                <w:rFonts w:eastAsia="SimSun"/>
                <w:lang w:eastAsia="zh-CN"/>
              </w:rPr>
              <w:t>s</w:t>
            </w:r>
            <w:r w:rsidRPr="000F6278">
              <w:t xml:space="preserve"> supporting EN-DC</w:t>
            </w:r>
            <w:r w:rsidRPr="000F6278">
              <w:rPr>
                <w:rFonts w:eastAsia="SimSun"/>
                <w:lang w:eastAsia="zh-CN"/>
              </w:rPr>
              <w:t xml:space="preserve"> FR1, long DRX cycle and intra-NR </w:t>
            </w:r>
            <w:r w:rsidRPr="000F6278">
              <w:rPr>
                <w:szCs w:val="22"/>
              </w:rPr>
              <w:t>measurement enhancement in HST</w:t>
            </w:r>
          </w:p>
        </w:tc>
        <w:tc>
          <w:tcPr>
            <w:tcW w:w="2191" w:type="dxa"/>
            <w:tcBorders>
              <w:top w:val="single" w:sz="4" w:space="0" w:color="auto"/>
              <w:left w:val="single" w:sz="4" w:space="0" w:color="auto"/>
              <w:bottom w:val="single" w:sz="4" w:space="0" w:color="auto"/>
              <w:right w:val="single" w:sz="4" w:space="0" w:color="auto"/>
            </w:tcBorders>
          </w:tcPr>
          <w:p w14:paraId="77F54775"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17C33E21" w14:textId="77777777" w:rsidR="00A2510A" w:rsidRPr="000F6278" w:rsidRDefault="00A2510A" w:rsidP="00C06C04">
            <w:pPr>
              <w:pStyle w:val="TAL"/>
            </w:pPr>
            <w:r w:rsidRPr="000F6278">
              <w:t>2Rx</w:t>
            </w:r>
          </w:p>
          <w:p w14:paraId="38333DBF" w14:textId="77777777" w:rsidR="00A2510A" w:rsidRPr="000F6278" w:rsidRDefault="00A2510A" w:rsidP="00C06C04">
            <w:pPr>
              <w:pStyle w:val="TAL"/>
            </w:pPr>
            <w:r w:rsidRPr="000F6278">
              <w:t>4Rx</w:t>
            </w:r>
          </w:p>
        </w:tc>
      </w:tr>
      <w:tr w:rsidR="00A2510A" w:rsidRPr="000F6278" w14:paraId="2B68D106"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D9D9D9"/>
          </w:tcPr>
          <w:p w14:paraId="18FE75A2" w14:textId="77777777" w:rsidR="00A2510A" w:rsidRPr="000F6278" w:rsidRDefault="00A2510A" w:rsidP="00C06C04">
            <w:pPr>
              <w:pStyle w:val="TAL"/>
              <w:rPr>
                <w:b/>
              </w:rPr>
            </w:pPr>
            <w:r w:rsidRPr="000F6278">
              <w:rPr>
                <w:rFonts w:cs="Arial"/>
                <w:b/>
                <w:lang w:eastAsia="zh-TW"/>
              </w:rPr>
              <w:t>4.6.7</w:t>
            </w:r>
          </w:p>
        </w:tc>
        <w:tc>
          <w:tcPr>
            <w:tcW w:w="4540" w:type="dxa"/>
            <w:gridSpan w:val="2"/>
            <w:tcBorders>
              <w:top w:val="single" w:sz="4" w:space="0" w:color="auto"/>
              <w:left w:val="single" w:sz="4" w:space="0" w:color="auto"/>
              <w:bottom w:val="single" w:sz="4" w:space="0" w:color="auto"/>
              <w:right w:val="single" w:sz="4" w:space="0" w:color="auto"/>
            </w:tcBorders>
            <w:shd w:val="clear" w:color="auto" w:fill="D9D9D9"/>
          </w:tcPr>
          <w:p w14:paraId="74F37E65" w14:textId="77777777" w:rsidR="00A2510A" w:rsidRPr="000F6278" w:rsidRDefault="00A2510A" w:rsidP="00C06C04">
            <w:pPr>
              <w:pStyle w:val="TAL"/>
              <w:rPr>
                <w:b/>
              </w:rPr>
            </w:pPr>
            <w:r w:rsidRPr="000F6278">
              <w:rPr>
                <w:rFonts w:cs="Arial"/>
                <w:b/>
              </w:rPr>
              <w:t>L1-SINR for beam reporting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D9D9D9"/>
          </w:tcPr>
          <w:p w14:paraId="3C44F1E3" w14:textId="77777777" w:rsidR="00A2510A" w:rsidRPr="000F6278" w:rsidRDefault="00A2510A" w:rsidP="00C06C04">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D9D9D9"/>
          </w:tcPr>
          <w:p w14:paraId="3C005B6B" w14:textId="77777777" w:rsidR="00A2510A" w:rsidRPr="000F6278" w:rsidRDefault="00A2510A" w:rsidP="00C06C04">
            <w:pPr>
              <w:pStyle w:val="TAL"/>
              <w:rPr>
                <w:b/>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D9D9D9"/>
          </w:tcPr>
          <w:p w14:paraId="74BFFC6C" w14:textId="77777777" w:rsidR="00A2510A" w:rsidRPr="000F6278" w:rsidRDefault="00A2510A" w:rsidP="00C06C04">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0443B24D" w14:textId="77777777" w:rsidR="00A2510A" w:rsidRPr="000F6278" w:rsidRDefault="00A2510A" w:rsidP="00C06C04">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341BD937" w14:textId="77777777" w:rsidR="00A2510A" w:rsidRPr="000F6278" w:rsidRDefault="00A2510A" w:rsidP="00C06C04">
            <w:pPr>
              <w:pStyle w:val="TAL"/>
              <w:rPr>
                <w:b/>
              </w:rPr>
            </w:pPr>
          </w:p>
        </w:tc>
      </w:tr>
      <w:tr w:rsidR="00A2510A" w:rsidRPr="000F6278" w14:paraId="381CD326"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6F2795F0" w14:textId="77777777" w:rsidR="00A2510A" w:rsidRPr="000F6278" w:rsidRDefault="00A2510A" w:rsidP="00C06C04">
            <w:pPr>
              <w:pStyle w:val="TAL"/>
            </w:pPr>
            <w:r w:rsidRPr="000F6278">
              <w:rPr>
                <w:rFonts w:cs="Arial"/>
                <w:lang w:eastAsia="zh-CN"/>
              </w:rPr>
              <w:t>4.6.7.1</w:t>
            </w:r>
          </w:p>
        </w:tc>
        <w:tc>
          <w:tcPr>
            <w:tcW w:w="4540" w:type="dxa"/>
            <w:gridSpan w:val="2"/>
            <w:tcBorders>
              <w:top w:val="single" w:sz="4" w:space="0" w:color="auto"/>
              <w:left w:val="single" w:sz="4" w:space="0" w:color="auto"/>
              <w:bottom w:val="single" w:sz="4" w:space="0" w:color="auto"/>
              <w:right w:val="single" w:sz="4" w:space="0" w:color="auto"/>
            </w:tcBorders>
          </w:tcPr>
          <w:p w14:paraId="5CB01252" w14:textId="77777777" w:rsidR="00A2510A" w:rsidRPr="000F6278" w:rsidRDefault="00A2510A" w:rsidP="00C06C04">
            <w:pPr>
              <w:pStyle w:val="TAL"/>
            </w:pPr>
            <w:r w:rsidRPr="000F6278">
              <w:rPr>
                <w:snapToGrid w:val="0"/>
              </w:rPr>
              <w:t>EN-DC FR1 CSI-RS based CMR and no dedicated IMR L1-SINR measurement in non-DRX</w:t>
            </w:r>
          </w:p>
        </w:tc>
        <w:tc>
          <w:tcPr>
            <w:tcW w:w="854" w:type="dxa"/>
            <w:gridSpan w:val="2"/>
            <w:tcBorders>
              <w:top w:val="single" w:sz="4" w:space="0" w:color="auto"/>
              <w:left w:val="single" w:sz="4" w:space="0" w:color="auto"/>
              <w:bottom w:val="single" w:sz="4" w:space="0" w:color="auto"/>
              <w:right w:val="single" w:sz="4" w:space="0" w:color="auto"/>
            </w:tcBorders>
          </w:tcPr>
          <w:p w14:paraId="69BBB09F" w14:textId="77777777" w:rsidR="00A2510A" w:rsidRPr="000F6278" w:rsidRDefault="00A2510A" w:rsidP="00C06C04">
            <w:pPr>
              <w:pStyle w:val="TAC"/>
            </w:pPr>
            <w:r w:rsidRPr="000F6278">
              <w:t>Rel-16</w:t>
            </w:r>
          </w:p>
        </w:tc>
        <w:tc>
          <w:tcPr>
            <w:tcW w:w="1127" w:type="dxa"/>
            <w:gridSpan w:val="2"/>
            <w:tcBorders>
              <w:top w:val="single" w:sz="4" w:space="0" w:color="auto"/>
              <w:left w:val="single" w:sz="4" w:space="0" w:color="auto"/>
              <w:bottom w:val="single" w:sz="4" w:space="0" w:color="auto"/>
              <w:right w:val="single" w:sz="4" w:space="0" w:color="auto"/>
            </w:tcBorders>
          </w:tcPr>
          <w:p w14:paraId="6073C5FC" w14:textId="77777777" w:rsidR="00A2510A" w:rsidRPr="000F6278" w:rsidRDefault="00A2510A" w:rsidP="00C06C04">
            <w:pPr>
              <w:pStyle w:val="TAL"/>
            </w:pPr>
            <w:r w:rsidRPr="000F6278">
              <w:t>C141</w:t>
            </w:r>
          </w:p>
        </w:tc>
        <w:tc>
          <w:tcPr>
            <w:tcW w:w="3118" w:type="dxa"/>
            <w:gridSpan w:val="3"/>
            <w:tcBorders>
              <w:top w:val="single" w:sz="4" w:space="0" w:color="auto"/>
              <w:left w:val="single" w:sz="4" w:space="0" w:color="auto"/>
              <w:bottom w:val="single" w:sz="4" w:space="0" w:color="auto"/>
              <w:right w:val="single" w:sz="4" w:space="0" w:color="auto"/>
            </w:tcBorders>
          </w:tcPr>
          <w:p w14:paraId="547F48E9" w14:textId="77777777" w:rsidR="00A2510A" w:rsidRPr="000F6278" w:rsidRDefault="00A2510A" w:rsidP="00C06C04">
            <w:pPr>
              <w:pStyle w:val="TAL"/>
            </w:pPr>
            <w:r w:rsidRPr="000F6278">
              <w:t>UE</w:t>
            </w:r>
            <w:r w:rsidRPr="000F6278">
              <w:rPr>
                <w:rFonts w:eastAsia="SimSun"/>
                <w:lang w:eastAsia="zh-CN"/>
              </w:rPr>
              <w:t>s</w:t>
            </w:r>
            <w:r w:rsidRPr="000F6278">
              <w:t xml:space="preserve"> supporting EN-DC</w:t>
            </w:r>
            <w:r w:rsidRPr="000F6278">
              <w:rPr>
                <w:rFonts w:eastAsia="SimSun"/>
                <w:lang w:eastAsia="zh-CN"/>
              </w:rPr>
              <w:t xml:space="preserve"> FR1 and</w:t>
            </w:r>
            <w:r w:rsidRPr="000F6278">
              <w:rPr>
                <w:bCs/>
                <w:iCs/>
              </w:rPr>
              <w:t xml:space="preserve"> L1-SINR measurement based on </w:t>
            </w:r>
            <w:r w:rsidRPr="000F6278">
              <w:rPr>
                <w:rFonts w:cs="Arial"/>
                <w:szCs w:val="18"/>
              </w:rPr>
              <w:t>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321CEFDB"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1B2A7CE7" w14:textId="77777777" w:rsidR="00A2510A" w:rsidRPr="000F6278" w:rsidRDefault="00A2510A" w:rsidP="00C06C04">
            <w:pPr>
              <w:pStyle w:val="TAL"/>
            </w:pPr>
            <w:r w:rsidRPr="000F6278">
              <w:t>2Rx</w:t>
            </w:r>
          </w:p>
          <w:p w14:paraId="48066350" w14:textId="77777777" w:rsidR="00A2510A" w:rsidRPr="000F6278" w:rsidRDefault="00A2510A" w:rsidP="00C06C04">
            <w:pPr>
              <w:pStyle w:val="TAL"/>
            </w:pPr>
            <w:r w:rsidRPr="000F6278">
              <w:t>4Rx</w:t>
            </w:r>
          </w:p>
        </w:tc>
      </w:tr>
      <w:tr w:rsidR="00A2510A" w:rsidRPr="000F6278" w14:paraId="42837590"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44DD1F89" w14:textId="77777777" w:rsidR="00A2510A" w:rsidRPr="000F6278" w:rsidRDefault="00A2510A" w:rsidP="00C06C04">
            <w:pPr>
              <w:pStyle w:val="TAL"/>
            </w:pPr>
            <w:r w:rsidRPr="000F6278">
              <w:rPr>
                <w:rFonts w:cs="Arial"/>
                <w:lang w:eastAsia="zh-CN"/>
              </w:rPr>
              <w:t>4.6.7.2</w:t>
            </w:r>
          </w:p>
        </w:tc>
        <w:tc>
          <w:tcPr>
            <w:tcW w:w="4540" w:type="dxa"/>
            <w:gridSpan w:val="2"/>
            <w:tcBorders>
              <w:top w:val="single" w:sz="4" w:space="0" w:color="auto"/>
              <w:left w:val="single" w:sz="4" w:space="0" w:color="auto"/>
              <w:bottom w:val="single" w:sz="4" w:space="0" w:color="auto"/>
              <w:right w:val="single" w:sz="4" w:space="0" w:color="auto"/>
            </w:tcBorders>
          </w:tcPr>
          <w:p w14:paraId="720FB697" w14:textId="77777777" w:rsidR="00A2510A" w:rsidRPr="000F6278" w:rsidRDefault="00A2510A" w:rsidP="00C06C04">
            <w:pPr>
              <w:pStyle w:val="TAL"/>
            </w:pPr>
            <w:r w:rsidRPr="000F6278">
              <w:rPr>
                <w:snapToGrid w:val="0"/>
              </w:rPr>
              <w:t>EN-DC FR1 SSB based CMR and dedicated IMR L1-SINR measurement in DRX</w:t>
            </w:r>
          </w:p>
        </w:tc>
        <w:tc>
          <w:tcPr>
            <w:tcW w:w="854" w:type="dxa"/>
            <w:gridSpan w:val="2"/>
            <w:tcBorders>
              <w:top w:val="single" w:sz="4" w:space="0" w:color="auto"/>
              <w:left w:val="single" w:sz="4" w:space="0" w:color="auto"/>
              <w:bottom w:val="single" w:sz="4" w:space="0" w:color="auto"/>
              <w:right w:val="single" w:sz="4" w:space="0" w:color="auto"/>
            </w:tcBorders>
          </w:tcPr>
          <w:p w14:paraId="5FDCA74E" w14:textId="77777777" w:rsidR="00A2510A" w:rsidRPr="000F6278" w:rsidRDefault="00A2510A" w:rsidP="00C06C04">
            <w:pPr>
              <w:pStyle w:val="TAC"/>
            </w:pPr>
            <w:r w:rsidRPr="000F6278">
              <w:t>Rel-16</w:t>
            </w:r>
          </w:p>
        </w:tc>
        <w:tc>
          <w:tcPr>
            <w:tcW w:w="1127" w:type="dxa"/>
            <w:gridSpan w:val="2"/>
            <w:tcBorders>
              <w:top w:val="single" w:sz="4" w:space="0" w:color="auto"/>
              <w:left w:val="single" w:sz="4" w:space="0" w:color="auto"/>
              <w:bottom w:val="single" w:sz="4" w:space="0" w:color="auto"/>
              <w:right w:val="single" w:sz="4" w:space="0" w:color="auto"/>
            </w:tcBorders>
          </w:tcPr>
          <w:p w14:paraId="2F0B3D45" w14:textId="77777777" w:rsidR="00A2510A" w:rsidRPr="000F6278" w:rsidRDefault="00A2510A" w:rsidP="00C06C04">
            <w:pPr>
              <w:pStyle w:val="TAL"/>
            </w:pPr>
            <w:r w:rsidRPr="000F6278">
              <w:t>C142</w:t>
            </w:r>
          </w:p>
        </w:tc>
        <w:tc>
          <w:tcPr>
            <w:tcW w:w="3118" w:type="dxa"/>
            <w:gridSpan w:val="3"/>
            <w:tcBorders>
              <w:top w:val="single" w:sz="4" w:space="0" w:color="auto"/>
              <w:left w:val="single" w:sz="4" w:space="0" w:color="auto"/>
              <w:bottom w:val="single" w:sz="4" w:space="0" w:color="auto"/>
              <w:right w:val="single" w:sz="4" w:space="0" w:color="auto"/>
            </w:tcBorders>
          </w:tcPr>
          <w:p w14:paraId="5D3A430D" w14:textId="77777777" w:rsidR="00A2510A" w:rsidRPr="000F6278" w:rsidRDefault="00A2510A" w:rsidP="00C06C04">
            <w:pPr>
              <w:pStyle w:val="TAL"/>
            </w:pPr>
            <w:r w:rsidRPr="000F6278">
              <w:t>UE</w:t>
            </w:r>
            <w:r w:rsidRPr="000F6278">
              <w:rPr>
                <w:rFonts w:eastAsia="SimSun"/>
                <w:lang w:eastAsia="zh-CN"/>
              </w:rPr>
              <w:t>s</w:t>
            </w:r>
            <w:r w:rsidRPr="000F6278">
              <w:t xml:space="preserve"> supporting EN-DC</w:t>
            </w:r>
            <w:r w:rsidRPr="000F6278">
              <w:rPr>
                <w:rFonts w:eastAsia="SimSun"/>
                <w:lang w:eastAsia="zh-CN"/>
              </w:rPr>
              <w:t xml:space="preserve"> FR1 </w:t>
            </w:r>
            <w:r w:rsidRPr="000F6278">
              <w:rPr>
                <w:lang w:eastAsia="zh-CN"/>
              </w:rPr>
              <w:t>and long DRX cycle</w:t>
            </w:r>
            <w:r w:rsidRPr="000F6278">
              <w:rPr>
                <w:rFonts w:eastAsia="SimSun"/>
                <w:lang w:eastAsia="zh-CN"/>
              </w:rPr>
              <w:t xml:space="preserve"> and</w:t>
            </w:r>
            <w:r w:rsidRPr="000F6278">
              <w:rPr>
                <w:bCs/>
                <w:iCs/>
              </w:rPr>
              <w:t xml:space="preserve"> L1-SINR measurement based on </w:t>
            </w:r>
            <w:r w:rsidRPr="000F6278">
              <w:rPr>
                <w:rFonts w:cs="Arial"/>
                <w:szCs w:val="18"/>
              </w:rPr>
              <w:t xml:space="preserve">SSB as CMR and </w:t>
            </w:r>
            <w:r w:rsidRPr="000F6278">
              <w:rPr>
                <w:snapToGrid w:val="0"/>
              </w:rPr>
              <w:t xml:space="preserve">dedicated </w:t>
            </w:r>
            <w:r w:rsidRPr="000F6278">
              <w:rPr>
                <w:rFonts w:cs="Arial"/>
                <w:szCs w:val="18"/>
              </w:rPr>
              <w:t>CSI-IM as IMR</w:t>
            </w:r>
          </w:p>
        </w:tc>
        <w:tc>
          <w:tcPr>
            <w:tcW w:w="2191" w:type="dxa"/>
            <w:tcBorders>
              <w:top w:val="single" w:sz="4" w:space="0" w:color="auto"/>
              <w:left w:val="single" w:sz="4" w:space="0" w:color="auto"/>
              <w:bottom w:val="single" w:sz="4" w:space="0" w:color="auto"/>
              <w:right w:val="single" w:sz="4" w:space="0" w:color="auto"/>
            </w:tcBorders>
          </w:tcPr>
          <w:p w14:paraId="1F2B3266"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57394360" w14:textId="77777777" w:rsidR="00A2510A" w:rsidRPr="000F6278" w:rsidRDefault="00A2510A" w:rsidP="00C06C04">
            <w:pPr>
              <w:pStyle w:val="TAL"/>
            </w:pPr>
            <w:r w:rsidRPr="000F6278">
              <w:t>2Rx</w:t>
            </w:r>
          </w:p>
          <w:p w14:paraId="4ADAAF4A" w14:textId="77777777" w:rsidR="00A2510A" w:rsidRPr="000F6278" w:rsidRDefault="00A2510A" w:rsidP="00C06C04">
            <w:pPr>
              <w:pStyle w:val="TAL"/>
            </w:pPr>
            <w:r w:rsidRPr="000F6278">
              <w:t>4Rx</w:t>
            </w:r>
          </w:p>
        </w:tc>
      </w:tr>
      <w:tr w:rsidR="00A2510A" w:rsidRPr="000F6278" w14:paraId="69F89F3B"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4841DA52" w14:textId="77777777" w:rsidR="00A2510A" w:rsidRPr="000F6278" w:rsidRDefault="00A2510A" w:rsidP="00C06C04">
            <w:pPr>
              <w:pStyle w:val="TAL"/>
            </w:pPr>
            <w:r w:rsidRPr="000F6278">
              <w:rPr>
                <w:rFonts w:cs="Arial"/>
                <w:lang w:eastAsia="zh-CN"/>
              </w:rPr>
              <w:lastRenderedPageBreak/>
              <w:t>4.6.7.3</w:t>
            </w:r>
          </w:p>
        </w:tc>
        <w:tc>
          <w:tcPr>
            <w:tcW w:w="4540" w:type="dxa"/>
            <w:gridSpan w:val="2"/>
            <w:tcBorders>
              <w:top w:val="single" w:sz="4" w:space="0" w:color="auto"/>
              <w:left w:val="single" w:sz="4" w:space="0" w:color="auto"/>
              <w:bottom w:val="single" w:sz="4" w:space="0" w:color="auto"/>
              <w:right w:val="single" w:sz="4" w:space="0" w:color="auto"/>
            </w:tcBorders>
          </w:tcPr>
          <w:p w14:paraId="216160CB" w14:textId="77777777" w:rsidR="00A2510A" w:rsidRPr="000F6278" w:rsidRDefault="00A2510A" w:rsidP="00C06C04">
            <w:pPr>
              <w:pStyle w:val="TAL"/>
            </w:pPr>
            <w:r w:rsidRPr="000F6278">
              <w:rPr>
                <w:snapToGrid w:val="0"/>
              </w:rPr>
              <w:t>EN-DC FR1 CSI-RS based CMR and dedicated IMR L1-SINR measurement in DRX</w:t>
            </w:r>
          </w:p>
        </w:tc>
        <w:tc>
          <w:tcPr>
            <w:tcW w:w="854" w:type="dxa"/>
            <w:gridSpan w:val="2"/>
            <w:tcBorders>
              <w:top w:val="single" w:sz="4" w:space="0" w:color="auto"/>
              <w:left w:val="single" w:sz="4" w:space="0" w:color="auto"/>
              <w:bottom w:val="single" w:sz="4" w:space="0" w:color="auto"/>
              <w:right w:val="single" w:sz="4" w:space="0" w:color="auto"/>
            </w:tcBorders>
          </w:tcPr>
          <w:p w14:paraId="2FCB1FE4" w14:textId="77777777" w:rsidR="00A2510A" w:rsidRPr="000F6278" w:rsidRDefault="00A2510A" w:rsidP="00C06C04">
            <w:pPr>
              <w:pStyle w:val="TAC"/>
            </w:pPr>
            <w:r w:rsidRPr="000F6278">
              <w:t>Rel-16</w:t>
            </w:r>
          </w:p>
        </w:tc>
        <w:tc>
          <w:tcPr>
            <w:tcW w:w="1127" w:type="dxa"/>
            <w:gridSpan w:val="2"/>
            <w:tcBorders>
              <w:top w:val="single" w:sz="4" w:space="0" w:color="auto"/>
              <w:left w:val="single" w:sz="4" w:space="0" w:color="auto"/>
              <w:bottom w:val="single" w:sz="4" w:space="0" w:color="auto"/>
              <w:right w:val="single" w:sz="4" w:space="0" w:color="auto"/>
            </w:tcBorders>
          </w:tcPr>
          <w:p w14:paraId="1E9346FF" w14:textId="77777777" w:rsidR="00A2510A" w:rsidRPr="000F6278" w:rsidRDefault="00A2510A" w:rsidP="00C06C04">
            <w:pPr>
              <w:pStyle w:val="TAL"/>
            </w:pPr>
            <w:r w:rsidRPr="000F6278">
              <w:t>C143</w:t>
            </w:r>
          </w:p>
        </w:tc>
        <w:tc>
          <w:tcPr>
            <w:tcW w:w="3118" w:type="dxa"/>
            <w:gridSpan w:val="3"/>
            <w:tcBorders>
              <w:top w:val="single" w:sz="4" w:space="0" w:color="auto"/>
              <w:left w:val="single" w:sz="4" w:space="0" w:color="auto"/>
              <w:bottom w:val="single" w:sz="4" w:space="0" w:color="auto"/>
              <w:right w:val="single" w:sz="4" w:space="0" w:color="auto"/>
            </w:tcBorders>
          </w:tcPr>
          <w:p w14:paraId="13175DF6" w14:textId="77777777" w:rsidR="00A2510A" w:rsidRPr="000F6278" w:rsidRDefault="00A2510A" w:rsidP="00C06C04">
            <w:pPr>
              <w:pStyle w:val="TAL"/>
            </w:pPr>
            <w:r w:rsidRPr="000F6278">
              <w:t>UE</w:t>
            </w:r>
            <w:r w:rsidRPr="000F6278">
              <w:rPr>
                <w:rFonts w:eastAsia="SimSun"/>
                <w:lang w:eastAsia="zh-CN"/>
              </w:rPr>
              <w:t>s</w:t>
            </w:r>
            <w:r w:rsidRPr="000F6278">
              <w:t xml:space="preserve"> supporting EN-DC</w:t>
            </w:r>
            <w:r w:rsidRPr="000F6278">
              <w:rPr>
                <w:rFonts w:eastAsia="SimSun"/>
                <w:lang w:eastAsia="zh-CN"/>
              </w:rPr>
              <w:t xml:space="preserve"> FR1 </w:t>
            </w:r>
            <w:r w:rsidRPr="000F6278">
              <w:rPr>
                <w:lang w:eastAsia="zh-CN"/>
              </w:rPr>
              <w:t>and long DRX cycle</w:t>
            </w:r>
            <w:r w:rsidRPr="000F6278">
              <w:rPr>
                <w:rFonts w:eastAsia="SimSun"/>
                <w:lang w:eastAsia="zh-CN"/>
              </w:rPr>
              <w:t xml:space="preserve"> and</w:t>
            </w:r>
            <w:r w:rsidRPr="000F6278">
              <w:rPr>
                <w:bCs/>
                <w:iCs/>
              </w:rPr>
              <w:t xml:space="preserve"> L1-SINR measurement based on </w:t>
            </w:r>
            <w:r w:rsidRPr="000F6278">
              <w:rPr>
                <w:rFonts w:cs="Arial"/>
                <w:szCs w:val="18"/>
              </w:rPr>
              <w:t xml:space="preserve">CSI-RS as CMR and </w:t>
            </w:r>
            <w:r w:rsidRPr="000F6278">
              <w:rPr>
                <w:snapToGrid w:val="0"/>
              </w:rPr>
              <w:t xml:space="preserve">dedicated </w:t>
            </w:r>
            <w:r w:rsidRPr="000F6278">
              <w:rPr>
                <w:rFonts w:cs="Arial"/>
                <w:szCs w:val="18"/>
              </w:rPr>
              <w:t>CSI-RS as IMR</w:t>
            </w:r>
          </w:p>
        </w:tc>
        <w:tc>
          <w:tcPr>
            <w:tcW w:w="2191" w:type="dxa"/>
            <w:tcBorders>
              <w:top w:val="single" w:sz="4" w:space="0" w:color="auto"/>
              <w:left w:val="single" w:sz="4" w:space="0" w:color="auto"/>
              <w:bottom w:val="single" w:sz="4" w:space="0" w:color="auto"/>
              <w:right w:val="single" w:sz="4" w:space="0" w:color="auto"/>
            </w:tcBorders>
          </w:tcPr>
          <w:p w14:paraId="027C5820"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774D681D" w14:textId="77777777" w:rsidR="00A2510A" w:rsidRPr="000F6278" w:rsidRDefault="00A2510A" w:rsidP="00C06C04">
            <w:pPr>
              <w:pStyle w:val="TAL"/>
            </w:pPr>
            <w:r w:rsidRPr="000F6278">
              <w:t>2Rx</w:t>
            </w:r>
          </w:p>
          <w:p w14:paraId="6FA00BFB" w14:textId="77777777" w:rsidR="00A2510A" w:rsidRPr="000F6278" w:rsidRDefault="00A2510A" w:rsidP="00C06C04">
            <w:pPr>
              <w:pStyle w:val="TAL"/>
            </w:pPr>
            <w:r w:rsidRPr="000F6278">
              <w:t>4Rx</w:t>
            </w:r>
          </w:p>
        </w:tc>
      </w:tr>
      <w:tr w:rsidR="00A2510A" w:rsidRPr="000F6278" w14:paraId="0E7FB65D"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2018ECD" w14:textId="77777777" w:rsidR="00A2510A" w:rsidRPr="000F6278" w:rsidRDefault="00A2510A" w:rsidP="00C06C04">
            <w:pPr>
              <w:pStyle w:val="TAL"/>
              <w:rPr>
                <w:b/>
              </w:rPr>
            </w:pPr>
            <w:r w:rsidRPr="000F6278">
              <w:rPr>
                <w:b/>
              </w:rPr>
              <w:t>4.7</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0D00553" w14:textId="77777777" w:rsidR="00A2510A" w:rsidRPr="000F6278" w:rsidRDefault="00A2510A" w:rsidP="00C06C04">
            <w:pPr>
              <w:pStyle w:val="TAL"/>
              <w:rPr>
                <w:b/>
              </w:rPr>
            </w:pPr>
            <w:r w:rsidRPr="000F6278">
              <w:rPr>
                <w:b/>
              </w:rPr>
              <w:t>Measurement performance requirements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1768F322" w14:textId="77777777" w:rsidR="00A2510A" w:rsidRPr="000F6278" w:rsidRDefault="00A2510A" w:rsidP="00C06C04">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30442FC0" w14:textId="77777777" w:rsidR="00A2510A" w:rsidRPr="000F6278" w:rsidRDefault="00A2510A" w:rsidP="00C06C04">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42E8AEC5" w14:textId="77777777" w:rsidR="00A2510A" w:rsidRPr="000F6278" w:rsidRDefault="00A2510A" w:rsidP="00C06C04">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385831F" w14:textId="77777777" w:rsidR="00A2510A" w:rsidRPr="000F6278" w:rsidRDefault="00A2510A" w:rsidP="00C06C04">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4042802" w14:textId="77777777" w:rsidR="00A2510A" w:rsidRPr="000F6278" w:rsidRDefault="00A2510A" w:rsidP="00C06C04">
            <w:pPr>
              <w:pStyle w:val="TAL"/>
              <w:rPr>
                <w:b/>
              </w:rPr>
            </w:pPr>
          </w:p>
        </w:tc>
      </w:tr>
      <w:tr w:rsidR="00A2510A" w:rsidRPr="000F6278" w14:paraId="6CCB2075"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483B4E6" w14:textId="77777777" w:rsidR="00A2510A" w:rsidRPr="000F6278" w:rsidRDefault="00A2510A" w:rsidP="00C06C04">
            <w:pPr>
              <w:pStyle w:val="TAL"/>
              <w:rPr>
                <w:b/>
              </w:rPr>
            </w:pPr>
            <w:r w:rsidRPr="000F6278">
              <w:rPr>
                <w:b/>
              </w:rPr>
              <w:t>4.7.1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BBFAE59" w14:textId="77777777" w:rsidR="00A2510A" w:rsidRPr="000F6278" w:rsidRDefault="00A2510A" w:rsidP="00C06C04">
            <w:pPr>
              <w:pStyle w:val="TAL"/>
              <w:rPr>
                <w:b/>
              </w:rPr>
            </w:pPr>
            <w:r w:rsidRPr="000F6278">
              <w:rPr>
                <w:b/>
              </w:rPr>
              <w:t>SS-RSRP</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63908185" w14:textId="77777777" w:rsidR="00A2510A" w:rsidRPr="000F6278" w:rsidRDefault="00A2510A" w:rsidP="00C06C04">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39C5A874" w14:textId="77777777" w:rsidR="00A2510A" w:rsidRPr="000F6278" w:rsidRDefault="00A2510A" w:rsidP="00C06C04">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6EDC3B83" w14:textId="77777777" w:rsidR="00A2510A" w:rsidRPr="000F6278" w:rsidRDefault="00A2510A" w:rsidP="00C06C04">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1E3F479" w14:textId="77777777" w:rsidR="00A2510A" w:rsidRPr="000F6278" w:rsidRDefault="00A2510A" w:rsidP="00C06C04">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1267E60" w14:textId="77777777" w:rsidR="00A2510A" w:rsidRPr="000F6278" w:rsidRDefault="00A2510A" w:rsidP="00C06C04">
            <w:pPr>
              <w:pStyle w:val="TAL"/>
              <w:rPr>
                <w:b/>
              </w:rPr>
            </w:pPr>
          </w:p>
        </w:tc>
      </w:tr>
      <w:tr w:rsidR="00A2510A" w:rsidRPr="000F6278" w14:paraId="05124F9D"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7A924CF" w14:textId="77777777" w:rsidR="00A2510A" w:rsidRPr="000F6278" w:rsidRDefault="00A2510A" w:rsidP="00C06C04">
            <w:pPr>
              <w:pStyle w:val="TAL"/>
              <w:rPr>
                <w:b/>
              </w:rPr>
            </w:pPr>
            <w:r w:rsidRPr="000F6278">
              <w:rPr>
                <w:b/>
              </w:rPr>
              <w:t>4.7.1.1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EF6003A" w14:textId="77777777" w:rsidR="00A2510A" w:rsidRPr="000F6278" w:rsidRDefault="00A2510A" w:rsidP="00C06C04">
            <w:pPr>
              <w:pStyle w:val="TAL"/>
              <w:rPr>
                <w:b/>
              </w:rPr>
            </w:pPr>
            <w:r w:rsidRPr="000F6278">
              <w:rPr>
                <w:b/>
              </w:rPr>
              <w:t>Intra-frequency measurements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7E73818A" w14:textId="77777777" w:rsidR="00A2510A" w:rsidRPr="000F6278" w:rsidRDefault="00A2510A" w:rsidP="00C06C04">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303D8E7C" w14:textId="77777777" w:rsidR="00A2510A" w:rsidRPr="000F6278" w:rsidRDefault="00A2510A" w:rsidP="00C06C04">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448FEE8F" w14:textId="77777777" w:rsidR="00A2510A" w:rsidRPr="000F6278" w:rsidRDefault="00A2510A" w:rsidP="00C06C04">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0BFB0AD" w14:textId="77777777" w:rsidR="00A2510A" w:rsidRPr="000F6278" w:rsidRDefault="00A2510A" w:rsidP="00C06C04">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4E9B6B0" w14:textId="77777777" w:rsidR="00A2510A" w:rsidRPr="000F6278" w:rsidRDefault="00A2510A" w:rsidP="00C06C04">
            <w:pPr>
              <w:pStyle w:val="TAL"/>
              <w:rPr>
                <w:b/>
              </w:rPr>
            </w:pPr>
          </w:p>
        </w:tc>
      </w:tr>
      <w:tr w:rsidR="00A2510A" w:rsidRPr="000F6278" w14:paraId="31684906"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A84ED10" w14:textId="77777777" w:rsidR="00A2510A" w:rsidRPr="000F6278" w:rsidRDefault="00A2510A" w:rsidP="00C06C04">
            <w:pPr>
              <w:pStyle w:val="TAL"/>
            </w:pPr>
            <w:r w:rsidRPr="000F6278">
              <w:rPr>
                <w:lang w:eastAsia="zh-CN"/>
              </w:rPr>
              <w:t>4.7.1.1.1</w:t>
            </w:r>
          </w:p>
        </w:tc>
        <w:tc>
          <w:tcPr>
            <w:tcW w:w="4540" w:type="dxa"/>
            <w:gridSpan w:val="2"/>
            <w:tcBorders>
              <w:top w:val="single" w:sz="4" w:space="0" w:color="auto"/>
              <w:left w:val="single" w:sz="4" w:space="0" w:color="auto"/>
              <w:bottom w:val="single" w:sz="4" w:space="0" w:color="auto"/>
              <w:right w:val="single" w:sz="4" w:space="0" w:color="auto"/>
            </w:tcBorders>
            <w:hideMark/>
          </w:tcPr>
          <w:p w14:paraId="48874D0A" w14:textId="77777777" w:rsidR="00A2510A" w:rsidRPr="000F6278" w:rsidRDefault="00A2510A" w:rsidP="00C06C04">
            <w:pPr>
              <w:pStyle w:val="TAL"/>
            </w:pPr>
            <w:r w:rsidRPr="000F6278">
              <w:rPr>
                <w:lang w:eastAsia="zh-CN"/>
              </w:rPr>
              <w:t>EN-DC FR1 SS-RSRP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09A34464" w14:textId="77777777" w:rsidR="00A2510A" w:rsidRPr="000F6278" w:rsidRDefault="00A2510A" w:rsidP="00C06C04">
            <w:pPr>
              <w:pStyle w:val="TAC"/>
            </w:pPr>
            <w:r w:rsidRPr="000F6278">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578355F1" w14:textId="77777777" w:rsidR="00A2510A" w:rsidRPr="000F6278" w:rsidRDefault="00A2510A" w:rsidP="00C06C04">
            <w:pPr>
              <w:pStyle w:val="TAL"/>
              <w:rPr>
                <w:lang w:eastAsia="zh-CN"/>
              </w:rPr>
            </w:pPr>
            <w:r w:rsidRPr="000F6278">
              <w:rPr>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6484DF6E" w14:textId="77777777" w:rsidR="00A2510A" w:rsidRPr="000F6278" w:rsidRDefault="00A2510A" w:rsidP="00C06C04">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87C79D8"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A5B291D" w14:textId="77777777" w:rsidR="00A2510A" w:rsidRPr="000F6278" w:rsidRDefault="00A2510A" w:rsidP="00C06C04">
            <w:pPr>
              <w:pStyle w:val="TAL"/>
            </w:pPr>
            <w:r w:rsidRPr="000F6278">
              <w:t>2Rx</w:t>
            </w:r>
          </w:p>
          <w:p w14:paraId="5645089D" w14:textId="77777777" w:rsidR="00A2510A" w:rsidRPr="000F6278" w:rsidRDefault="00A2510A" w:rsidP="00C06C04">
            <w:pPr>
              <w:pStyle w:val="TAL"/>
            </w:pPr>
            <w:r w:rsidRPr="000F6278">
              <w:t>4Rx</w:t>
            </w:r>
          </w:p>
        </w:tc>
      </w:tr>
      <w:tr w:rsidR="00A2510A" w:rsidRPr="000F6278" w14:paraId="2AA68314"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8C64ACB" w14:textId="77777777" w:rsidR="00A2510A" w:rsidRPr="000F6278" w:rsidRDefault="00A2510A" w:rsidP="00C06C04">
            <w:pPr>
              <w:pStyle w:val="TAL"/>
            </w:pPr>
            <w:r w:rsidRPr="000F6278">
              <w:rPr>
                <w:lang w:eastAsia="zh-CN"/>
              </w:rPr>
              <w:t>4.7.1.1.2</w:t>
            </w:r>
          </w:p>
        </w:tc>
        <w:tc>
          <w:tcPr>
            <w:tcW w:w="4540" w:type="dxa"/>
            <w:gridSpan w:val="2"/>
            <w:tcBorders>
              <w:top w:val="single" w:sz="4" w:space="0" w:color="auto"/>
              <w:left w:val="single" w:sz="4" w:space="0" w:color="auto"/>
              <w:bottom w:val="single" w:sz="4" w:space="0" w:color="auto"/>
              <w:right w:val="single" w:sz="4" w:space="0" w:color="auto"/>
            </w:tcBorders>
            <w:hideMark/>
          </w:tcPr>
          <w:p w14:paraId="3A2FF888" w14:textId="77777777" w:rsidR="00A2510A" w:rsidRPr="000F6278" w:rsidRDefault="00A2510A" w:rsidP="00C06C04">
            <w:pPr>
              <w:pStyle w:val="TAL"/>
            </w:pPr>
            <w:r w:rsidRPr="000F6278">
              <w:rPr>
                <w:lang w:eastAsia="zh-CN"/>
              </w:rPr>
              <w:t>EN-DC FR1 SS-RSRP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5D5E4861" w14:textId="77777777" w:rsidR="00A2510A" w:rsidRPr="000F6278" w:rsidRDefault="00A2510A" w:rsidP="00C06C04">
            <w:pPr>
              <w:pStyle w:val="TAC"/>
            </w:pPr>
            <w:r w:rsidRPr="000F6278">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50B9C51" w14:textId="77777777" w:rsidR="00A2510A" w:rsidRPr="000F6278" w:rsidRDefault="00A2510A" w:rsidP="00C06C04">
            <w:pPr>
              <w:pStyle w:val="TAL"/>
              <w:rPr>
                <w:lang w:eastAsia="zh-CN"/>
              </w:rPr>
            </w:pPr>
            <w:r w:rsidRPr="000F6278">
              <w:rPr>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29787232" w14:textId="77777777" w:rsidR="00A2510A" w:rsidRPr="000F6278" w:rsidRDefault="00A2510A" w:rsidP="00C06C04">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0CC1A66F"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C1AA1A0" w14:textId="77777777" w:rsidR="00A2510A" w:rsidRPr="000F6278" w:rsidRDefault="00A2510A" w:rsidP="00C06C04">
            <w:pPr>
              <w:pStyle w:val="TAL"/>
            </w:pPr>
            <w:r w:rsidRPr="000F6278">
              <w:t>2Rx</w:t>
            </w:r>
          </w:p>
          <w:p w14:paraId="24B764E6" w14:textId="77777777" w:rsidR="00A2510A" w:rsidRPr="000F6278" w:rsidRDefault="00A2510A" w:rsidP="00C06C04">
            <w:pPr>
              <w:pStyle w:val="TAL"/>
            </w:pPr>
            <w:r w:rsidRPr="000F6278">
              <w:t>4Rx</w:t>
            </w:r>
          </w:p>
        </w:tc>
      </w:tr>
      <w:tr w:rsidR="00A2510A" w:rsidRPr="000F6278" w14:paraId="6B1E640E"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0FF6098" w14:textId="77777777" w:rsidR="00A2510A" w:rsidRPr="000F6278" w:rsidRDefault="00A2510A" w:rsidP="00C06C04">
            <w:pPr>
              <w:pStyle w:val="TAL"/>
              <w:rPr>
                <w:b/>
              </w:rPr>
            </w:pPr>
            <w:r w:rsidRPr="000F6278">
              <w:rPr>
                <w:b/>
              </w:rPr>
              <w:t>4.7.1.2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0298840" w14:textId="77777777" w:rsidR="00A2510A" w:rsidRPr="000F6278" w:rsidRDefault="00A2510A" w:rsidP="00C06C04">
            <w:pPr>
              <w:pStyle w:val="TAL"/>
              <w:rPr>
                <w:b/>
              </w:rPr>
            </w:pPr>
            <w:r w:rsidRPr="000F6278">
              <w:rPr>
                <w:b/>
              </w:rPr>
              <w:t>Inter-frequency measurements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045CE1B6" w14:textId="77777777" w:rsidR="00A2510A" w:rsidRPr="000F6278" w:rsidRDefault="00A2510A" w:rsidP="00C06C04">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7A4BAA4D" w14:textId="77777777" w:rsidR="00A2510A" w:rsidRPr="000F6278" w:rsidRDefault="00A2510A" w:rsidP="00C06C04">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43D14C1A" w14:textId="77777777" w:rsidR="00A2510A" w:rsidRPr="000F6278" w:rsidRDefault="00A2510A" w:rsidP="00C06C04">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F614C4C" w14:textId="77777777" w:rsidR="00A2510A" w:rsidRPr="000F6278" w:rsidRDefault="00A2510A" w:rsidP="00C06C04">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2B8EB0E" w14:textId="77777777" w:rsidR="00A2510A" w:rsidRPr="000F6278" w:rsidRDefault="00A2510A" w:rsidP="00C06C04">
            <w:pPr>
              <w:pStyle w:val="TAL"/>
              <w:rPr>
                <w:b/>
              </w:rPr>
            </w:pPr>
          </w:p>
        </w:tc>
      </w:tr>
      <w:tr w:rsidR="00A2510A" w:rsidRPr="000F6278" w14:paraId="1E475873"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7F1637A" w14:textId="77777777" w:rsidR="00A2510A" w:rsidRPr="000F6278" w:rsidRDefault="00A2510A" w:rsidP="00C06C04">
            <w:pPr>
              <w:pStyle w:val="TAL"/>
            </w:pPr>
            <w:r w:rsidRPr="000F6278">
              <w:rPr>
                <w:lang w:eastAsia="zh-CN"/>
              </w:rPr>
              <w:t>4.7.1.2.1</w:t>
            </w:r>
          </w:p>
        </w:tc>
        <w:tc>
          <w:tcPr>
            <w:tcW w:w="4540" w:type="dxa"/>
            <w:gridSpan w:val="2"/>
            <w:tcBorders>
              <w:top w:val="single" w:sz="4" w:space="0" w:color="auto"/>
              <w:left w:val="single" w:sz="4" w:space="0" w:color="auto"/>
              <w:bottom w:val="single" w:sz="4" w:space="0" w:color="auto"/>
              <w:right w:val="single" w:sz="4" w:space="0" w:color="auto"/>
            </w:tcBorders>
            <w:hideMark/>
          </w:tcPr>
          <w:p w14:paraId="5281F27F" w14:textId="77777777" w:rsidR="00A2510A" w:rsidRPr="000F6278" w:rsidRDefault="00A2510A" w:rsidP="00C06C04">
            <w:pPr>
              <w:pStyle w:val="TAL"/>
            </w:pPr>
            <w:r w:rsidRPr="000F6278">
              <w:rPr>
                <w:lang w:eastAsia="zh-CN"/>
              </w:rPr>
              <w:t>EN-DC FR1-FR1 SS-RSRP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5E40CE4C" w14:textId="77777777" w:rsidR="00A2510A" w:rsidRPr="000F6278" w:rsidRDefault="00A2510A" w:rsidP="00C06C04">
            <w:pPr>
              <w:pStyle w:val="TAC"/>
            </w:pPr>
            <w:r w:rsidRPr="000F6278">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7737237B" w14:textId="77777777" w:rsidR="00A2510A" w:rsidRPr="000F6278" w:rsidRDefault="00A2510A" w:rsidP="00C06C04">
            <w:pPr>
              <w:pStyle w:val="TAL"/>
              <w:rPr>
                <w:lang w:eastAsia="zh-CN"/>
              </w:rPr>
            </w:pPr>
            <w:r w:rsidRPr="000F6278">
              <w:rPr>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195918C7" w14:textId="77777777" w:rsidR="00A2510A" w:rsidRPr="000F6278" w:rsidRDefault="00A2510A" w:rsidP="00C06C04">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0A183DC6"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F06803D" w14:textId="77777777" w:rsidR="00A2510A" w:rsidRPr="000F6278" w:rsidRDefault="00A2510A" w:rsidP="00C06C04">
            <w:pPr>
              <w:pStyle w:val="TAL"/>
            </w:pPr>
            <w:r w:rsidRPr="000F6278">
              <w:t>2Rx</w:t>
            </w:r>
          </w:p>
          <w:p w14:paraId="17727D8D" w14:textId="77777777" w:rsidR="00A2510A" w:rsidRPr="000F6278" w:rsidRDefault="00A2510A" w:rsidP="00C06C04">
            <w:pPr>
              <w:pStyle w:val="TAL"/>
            </w:pPr>
            <w:r w:rsidRPr="000F6278">
              <w:t>4Rx</w:t>
            </w:r>
          </w:p>
        </w:tc>
      </w:tr>
      <w:tr w:rsidR="00A2510A" w:rsidRPr="000F6278" w14:paraId="0CFEE2CE"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218FF88" w14:textId="77777777" w:rsidR="00A2510A" w:rsidRPr="000F6278" w:rsidRDefault="00A2510A" w:rsidP="00C06C04">
            <w:pPr>
              <w:pStyle w:val="TAL"/>
            </w:pPr>
            <w:r w:rsidRPr="000F6278">
              <w:rPr>
                <w:lang w:eastAsia="zh-CN"/>
              </w:rPr>
              <w:t>4.7.1.2.2</w:t>
            </w:r>
          </w:p>
        </w:tc>
        <w:tc>
          <w:tcPr>
            <w:tcW w:w="4540" w:type="dxa"/>
            <w:gridSpan w:val="2"/>
            <w:tcBorders>
              <w:top w:val="single" w:sz="4" w:space="0" w:color="auto"/>
              <w:left w:val="single" w:sz="4" w:space="0" w:color="auto"/>
              <w:bottom w:val="single" w:sz="4" w:space="0" w:color="auto"/>
              <w:right w:val="single" w:sz="4" w:space="0" w:color="auto"/>
            </w:tcBorders>
            <w:hideMark/>
          </w:tcPr>
          <w:p w14:paraId="040FD063" w14:textId="77777777" w:rsidR="00A2510A" w:rsidRPr="000F6278" w:rsidRDefault="00A2510A" w:rsidP="00C06C04">
            <w:pPr>
              <w:pStyle w:val="TAL"/>
            </w:pPr>
            <w:r w:rsidRPr="000F6278">
              <w:rPr>
                <w:lang w:eastAsia="zh-CN"/>
              </w:rPr>
              <w:t>EN-DC FR1-FR1 SS-RSRP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6DBA207B" w14:textId="77777777" w:rsidR="00A2510A" w:rsidRPr="000F6278" w:rsidRDefault="00A2510A" w:rsidP="00C06C04">
            <w:pPr>
              <w:pStyle w:val="TAC"/>
            </w:pPr>
            <w:r w:rsidRPr="000F6278">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187D0992" w14:textId="77777777" w:rsidR="00A2510A" w:rsidRPr="000F6278" w:rsidRDefault="00A2510A" w:rsidP="00C06C04">
            <w:pPr>
              <w:pStyle w:val="TAL"/>
              <w:rPr>
                <w:lang w:eastAsia="zh-CN"/>
              </w:rPr>
            </w:pPr>
            <w:r w:rsidRPr="000F6278">
              <w:rPr>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0FE4D552" w14:textId="77777777" w:rsidR="00A2510A" w:rsidRPr="000F6278" w:rsidRDefault="00A2510A" w:rsidP="00C06C04">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8D875DE"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32E9FA4" w14:textId="77777777" w:rsidR="00A2510A" w:rsidRPr="000F6278" w:rsidRDefault="00A2510A" w:rsidP="00C06C04">
            <w:pPr>
              <w:pStyle w:val="TAL"/>
            </w:pPr>
            <w:r w:rsidRPr="000F6278">
              <w:t>2Rx</w:t>
            </w:r>
          </w:p>
          <w:p w14:paraId="2EAF0FD3" w14:textId="77777777" w:rsidR="00A2510A" w:rsidRPr="000F6278" w:rsidRDefault="00A2510A" w:rsidP="00C06C04">
            <w:pPr>
              <w:pStyle w:val="TAL"/>
            </w:pPr>
            <w:r w:rsidRPr="000F6278">
              <w:t>4Rx</w:t>
            </w:r>
          </w:p>
        </w:tc>
      </w:tr>
      <w:tr w:rsidR="00A2510A" w:rsidRPr="000F6278" w14:paraId="557E9515"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94FB874" w14:textId="77777777" w:rsidR="00A2510A" w:rsidRPr="000F6278" w:rsidRDefault="00A2510A" w:rsidP="00C06C04">
            <w:pPr>
              <w:pStyle w:val="TAL"/>
              <w:rPr>
                <w:b/>
              </w:rPr>
            </w:pPr>
            <w:r w:rsidRPr="000F6278">
              <w:rPr>
                <w:rFonts w:eastAsia="SimSun"/>
                <w:b/>
                <w:lang w:eastAsia="zh-CN"/>
              </w:rPr>
              <w:t>4.7.2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263F5C8" w14:textId="77777777" w:rsidR="00A2510A" w:rsidRPr="000F6278" w:rsidRDefault="00A2510A" w:rsidP="00C06C04">
            <w:pPr>
              <w:pStyle w:val="TAL"/>
              <w:rPr>
                <w:b/>
              </w:rPr>
            </w:pPr>
            <w:r w:rsidRPr="000F6278">
              <w:rPr>
                <w:b/>
              </w:rPr>
              <w:t>SS-RSRQ</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7FD8E9F8" w14:textId="77777777" w:rsidR="00A2510A" w:rsidRPr="000F6278" w:rsidRDefault="00A2510A" w:rsidP="00C06C04">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3F94DA16" w14:textId="77777777" w:rsidR="00A2510A" w:rsidRPr="000F6278" w:rsidRDefault="00A2510A" w:rsidP="00C06C04">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4C7F55BC" w14:textId="77777777" w:rsidR="00A2510A" w:rsidRPr="000F6278" w:rsidRDefault="00A2510A" w:rsidP="00C06C04">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C08DBAC" w14:textId="77777777" w:rsidR="00A2510A" w:rsidRPr="000F6278" w:rsidRDefault="00A2510A" w:rsidP="00C06C04">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AE02F2D" w14:textId="77777777" w:rsidR="00A2510A" w:rsidRPr="000F6278" w:rsidRDefault="00A2510A" w:rsidP="00C06C04">
            <w:pPr>
              <w:pStyle w:val="TAL"/>
              <w:rPr>
                <w:b/>
              </w:rPr>
            </w:pPr>
          </w:p>
        </w:tc>
      </w:tr>
      <w:tr w:rsidR="00A2510A" w:rsidRPr="000F6278" w14:paraId="2D83F1B9"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42A2842" w14:textId="77777777" w:rsidR="00A2510A" w:rsidRPr="000F6278" w:rsidRDefault="00A2510A" w:rsidP="00C06C04">
            <w:pPr>
              <w:pStyle w:val="TAL"/>
            </w:pPr>
            <w:r w:rsidRPr="000F6278">
              <w:rPr>
                <w:lang w:eastAsia="zh-CN"/>
              </w:rPr>
              <w:t>4.7.2.1</w:t>
            </w:r>
          </w:p>
        </w:tc>
        <w:tc>
          <w:tcPr>
            <w:tcW w:w="4540" w:type="dxa"/>
            <w:gridSpan w:val="2"/>
            <w:tcBorders>
              <w:top w:val="single" w:sz="4" w:space="0" w:color="auto"/>
              <w:left w:val="single" w:sz="4" w:space="0" w:color="auto"/>
              <w:bottom w:val="single" w:sz="4" w:space="0" w:color="auto"/>
              <w:right w:val="single" w:sz="4" w:space="0" w:color="auto"/>
            </w:tcBorders>
            <w:hideMark/>
          </w:tcPr>
          <w:p w14:paraId="10575FD2" w14:textId="77777777" w:rsidR="00A2510A" w:rsidRPr="000F6278" w:rsidRDefault="00A2510A" w:rsidP="00C06C04">
            <w:pPr>
              <w:pStyle w:val="TAL"/>
            </w:pPr>
            <w:r w:rsidRPr="000F6278">
              <w:rPr>
                <w:lang w:eastAsia="zh-CN"/>
              </w:rPr>
              <w:t>EN-DC FR1 SS-RSRQ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0303A7E0" w14:textId="77777777" w:rsidR="00A2510A" w:rsidRPr="000F6278" w:rsidRDefault="00A2510A" w:rsidP="00C06C04">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E4BF2C6" w14:textId="77777777" w:rsidR="00A2510A" w:rsidRPr="000F6278" w:rsidRDefault="00A2510A" w:rsidP="00C06C04">
            <w:pPr>
              <w:pStyle w:val="TAL"/>
              <w:rPr>
                <w:lang w:eastAsia="zh-CN"/>
              </w:rPr>
            </w:pPr>
            <w:r w:rsidRPr="000F6278">
              <w:rPr>
                <w:rFonts w:eastAsia="SimSun"/>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02AD6AD4" w14:textId="77777777" w:rsidR="00A2510A" w:rsidRPr="000F6278" w:rsidRDefault="00A2510A" w:rsidP="00C06C04">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1E809C7"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DCBEB11" w14:textId="77777777" w:rsidR="00A2510A" w:rsidRPr="000F6278" w:rsidRDefault="00A2510A" w:rsidP="00C06C04">
            <w:pPr>
              <w:pStyle w:val="TAL"/>
            </w:pPr>
            <w:r w:rsidRPr="000F6278">
              <w:t>2Rx</w:t>
            </w:r>
          </w:p>
          <w:p w14:paraId="2305B881" w14:textId="77777777" w:rsidR="00A2510A" w:rsidRPr="000F6278" w:rsidRDefault="00A2510A" w:rsidP="00C06C04">
            <w:pPr>
              <w:pStyle w:val="TAL"/>
            </w:pPr>
            <w:r w:rsidRPr="000F6278">
              <w:t>4Rx</w:t>
            </w:r>
          </w:p>
        </w:tc>
      </w:tr>
      <w:tr w:rsidR="00A2510A" w:rsidRPr="000F6278" w14:paraId="77E4D573"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9DD1D46" w14:textId="77777777" w:rsidR="00A2510A" w:rsidRPr="000F6278" w:rsidRDefault="00A2510A" w:rsidP="00C06C04">
            <w:pPr>
              <w:pStyle w:val="TAL"/>
            </w:pPr>
            <w:r w:rsidRPr="000F6278">
              <w:rPr>
                <w:lang w:eastAsia="zh-CN"/>
              </w:rPr>
              <w:t>4.7.2.2.1</w:t>
            </w:r>
          </w:p>
        </w:tc>
        <w:tc>
          <w:tcPr>
            <w:tcW w:w="4540" w:type="dxa"/>
            <w:gridSpan w:val="2"/>
            <w:tcBorders>
              <w:top w:val="single" w:sz="4" w:space="0" w:color="auto"/>
              <w:left w:val="single" w:sz="4" w:space="0" w:color="auto"/>
              <w:bottom w:val="single" w:sz="4" w:space="0" w:color="auto"/>
              <w:right w:val="single" w:sz="4" w:space="0" w:color="auto"/>
            </w:tcBorders>
            <w:hideMark/>
          </w:tcPr>
          <w:p w14:paraId="72B8E2D0" w14:textId="77777777" w:rsidR="00A2510A" w:rsidRPr="000F6278" w:rsidRDefault="00A2510A" w:rsidP="00C06C04">
            <w:pPr>
              <w:pStyle w:val="TAL"/>
            </w:pPr>
            <w:r w:rsidRPr="000F6278">
              <w:rPr>
                <w:lang w:eastAsia="zh-CN"/>
              </w:rPr>
              <w:t>EN-DC FR1-FR1 SS-RSRQ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39E24458" w14:textId="77777777" w:rsidR="00A2510A" w:rsidRPr="000F6278" w:rsidRDefault="00A2510A" w:rsidP="00C06C04">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864A455" w14:textId="77777777" w:rsidR="00A2510A" w:rsidRPr="000F6278" w:rsidRDefault="00A2510A" w:rsidP="00C06C04">
            <w:pPr>
              <w:pStyle w:val="TAL"/>
              <w:rPr>
                <w:lang w:eastAsia="zh-CN"/>
              </w:rPr>
            </w:pPr>
            <w:r w:rsidRPr="000F6278">
              <w:rPr>
                <w:rFonts w:eastAsia="SimSun"/>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08012BD8" w14:textId="77777777" w:rsidR="00A2510A" w:rsidRPr="000F6278" w:rsidRDefault="00A2510A" w:rsidP="00C06C04">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2FFBC494"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8B123B3" w14:textId="77777777" w:rsidR="00A2510A" w:rsidRPr="000F6278" w:rsidRDefault="00A2510A" w:rsidP="00C06C04">
            <w:pPr>
              <w:pStyle w:val="TAL"/>
            </w:pPr>
            <w:r w:rsidRPr="000F6278">
              <w:t>2Rx</w:t>
            </w:r>
          </w:p>
          <w:p w14:paraId="6EB3843C" w14:textId="77777777" w:rsidR="00A2510A" w:rsidRPr="000F6278" w:rsidRDefault="00A2510A" w:rsidP="00C06C04">
            <w:pPr>
              <w:pStyle w:val="TAL"/>
            </w:pPr>
            <w:r w:rsidRPr="000F6278">
              <w:t>4Rx</w:t>
            </w:r>
          </w:p>
        </w:tc>
      </w:tr>
      <w:tr w:rsidR="00A2510A" w:rsidRPr="000F6278" w14:paraId="46FC5373"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0DD8D19" w14:textId="77777777" w:rsidR="00A2510A" w:rsidRPr="000F6278" w:rsidRDefault="00A2510A" w:rsidP="00C06C04">
            <w:pPr>
              <w:pStyle w:val="TAL"/>
              <w:rPr>
                <w:lang w:eastAsia="zh-CN"/>
              </w:rPr>
            </w:pPr>
            <w:r w:rsidRPr="000F6278">
              <w:rPr>
                <w:szCs w:val="18"/>
                <w:lang w:eastAsia="zh-CN"/>
              </w:rPr>
              <w:t>4.7.2.2.2</w:t>
            </w:r>
          </w:p>
        </w:tc>
        <w:tc>
          <w:tcPr>
            <w:tcW w:w="4540" w:type="dxa"/>
            <w:gridSpan w:val="2"/>
            <w:tcBorders>
              <w:top w:val="single" w:sz="4" w:space="0" w:color="auto"/>
              <w:left w:val="single" w:sz="4" w:space="0" w:color="auto"/>
              <w:bottom w:val="single" w:sz="4" w:space="0" w:color="auto"/>
              <w:right w:val="single" w:sz="4" w:space="0" w:color="auto"/>
            </w:tcBorders>
            <w:hideMark/>
          </w:tcPr>
          <w:p w14:paraId="6E7AB658" w14:textId="77777777" w:rsidR="00A2510A" w:rsidRPr="000F6278" w:rsidRDefault="00A2510A" w:rsidP="00C06C04">
            <w:pPr>
              <w:pStyle w:val="TAL"/>
              <w:rPr>
                <w:lang w:eastAsia="zh-CN"/>
              </w:rPr>
            </w:pPr>
            <w:r w:rsidRPr="000F6278">
              <w:rPr>
                <w:szCs w:val="18"/>
                <w:lang w:eastAsia="zh-CN"/>
              </w:rPr>
              <w:t>EN-DC FR1-FR1 SS-RSRQ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74B24BFF" w14:textId="77777777" w:rsidR="00A2510A" w:rsidRPr="000F6278" w:rsidRDefault="00A2510A" w:rsidP="00C06C04">
            <w:pPr>
              <w:pStyle w:val="TAC"/>
              <w:rPr>
                <w:rFonts w:eastAsia="SimSun"/>
                <w:lang w:eastAsia="zh-CN"/>
              </w:rPr>
            </w:pPr>
            <w:r w:rsidRPr="000F6278">
              <w:rPr>
                <w:szCs w:val="18"/>
                <w:lang w:eastAsia="zh-TW"/>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771A638E" w14:textId="77777777" w:rsidR="00A2510A" w:rsidRPr="000F6278" w:rsidRDefault="00A2510A" w:rsidP="00C06C04">
            <w:pPr>
              <w:pStyle w:val="TAL"/>
              <w:rPr>
                <w:rFonts w:eastAsia="SimSun"/>
                <w:lang w:eastAsia="zh-CN"/>
              </w:rPr>
            </w:pPr>
            <w:r w:rsidRPr="000F6278">
              <w:rPr>
                <w:szCs w:val="18"/>
                <w:lang w:eastAsia="zh-TW"/>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4A6A2A68" w14:textId="77777777" w:rsidR="00A2510A" w:rsidRPr="000F6278" w:rsidRDefault="00A2510A" w:rsidP="00C06C04">
            <w:pPr>
              <w:pStyle w:val="TAL"/>
              <w:rPr>
                <w:lang w:eastAsia="zh-CN"/>
              </w:rPr>
            </w:pPr>
            <w:r w:rsidRPr="000F6278">
              <w:rPr>
                <w:szCs w:val="18"/>
                <w:lang w:eastAsia="zh-TW"/>
              </w:rPr>
              <w:t>UEs supporting EN-DC FR1</w:t>
            </w:r>
          </w:p>
        </w:tc>
        <w:tc>
          <w:tcPr>
            <w:tcW w:w="2191" w:type="dxa"/>
            <w:tcBorders>
              <w:top w:val="single" w:sz="4" w:space="0" w:color="auto"/>
              <w:left w:val="single" w:sz="4" w:space="0" w:color="auto"/>
              <w:bottom w:val="single" w:sz="4" w:space="0" w:color="auto"/>
              <w:right w:val="single" w:sz="4" w:space="0" w:color="auto"/>
            </w:tcBorders>
          </w:tcPr>
          <w:p w14:paraId="65E9C04E" w14:textId="77777777" w:rsidR="00A2510A" w:rsidRPr="000F6278"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53835916" w14:textId="77777777" w:rsidR="00A2510A" w:rsidRPr="000F6278" w:rsidRDefault="00A2510A" w:rsidP="00C06C04">
            <w:pPr>
              <w:pStyle w:val="TAL"/>
            </w:pPr>
            <w:r w:rsidRPr="000F6278">
              <w:t>2Rx</w:t>
            </w:r>
          </w:p>
          <w:p w14:paraId="70FD7848" w14:textId="77777777" w:rsidR="00A2510A" w:rsidRPr="000F6278" w:rsidRDefault="00A2510A" w:rsidP="00C06C04">
            <w:pPr>
              <w:pStyle w:val="TAL"/>
            </w:pPr>
            <w:r w:rsidRPr="000F6278">
              <w:t>4Rx</w:t>
            </w:r>
          </w:p>
        </w:tc>
      </w:tr>
      <w:tr w:rsidR="00A2510A" w:rsidRPr="000F6278" w14:paraId="6B879E83"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91A2ED4" w14:textId="77777777" w:rsidR="00A2510A" w:rsidRPr="000F6278" w:rsidRDefault="00A2510A" w:rsidP="00C06C04">
            <w:pPr>
              <w:pStyle w:val="TAL"/>
              <w:rPr>
                <w:b/>
                <w:lang w:eastAsia="zh-TW"/>
              </w:rPr>
            </w:pPr>
            <w:r w:rsidRPr="000F6278">
              <w:rPr>
                <w:b/>
                <w:lang w:eastAsia="zh-TW"/>
              </w:rPr>
              <w:t>4.7.3</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C8362DD" w14:textId="77777777" w:rsidR="00A2510A" w:rsidRPr="000F6278" w:rsidRDefault="00A2510A" w:rsidP="00C06C04">
            <w:pPr>
              <w:pStyle w:val="TAL"/>
              <w:rPr>
                <w:b/>
                <w:lang w:eastAsia="zh-CN"/>
              </w:rPr>
            </w:pPr>
            <w:r w:rsidRPr="000F6278">
              <w:rPr>
                <w:b/>
                <w:lang w:eastAsia="zh-CN"/>
              </w:rPr>
              <w:t>SS-SINR</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3774AF0C" w14:textId="77777777" w:rsidR="00A2510A" w:rsidRPr="000F6278" w:rsidRDefault="00A2510A" w:rsidP="00C06C04">
            <w:pPr>
              <w:pStyle w:val="TAC"/>
              <w:rPr>
                <w:rFonts w:eastAsia="SimSun"/>
                <w:b/>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126C3561" w14:textId="77777777" w:rsidR="00A2510A" w:rsidRPr="000F6278" w:rsidRDefault="00A2510A" w:rsidP="00C06C04">
            <w:pPr>
              <w:pStyle w:val="TAL"/>
              <w:rPr>
                <w:rFonts w:eastAsia="SimSun"/>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5C4891CB" w14:textId="77777777" w:rsidR="00A2510A" w:rsidRPr="000F6278" w:rsidRDefault="00A2510A" w:rsidP="00C06C04">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70E047E" w14:textId="77777777" w:rsidR="00A2510A" w:rsidRPr="000F6278" w:rsidRDefault="00A2510A" w:rsidP="00C06C04">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FCF3742" w14:textId="77777777" w:rsidR="00A2510A" w:rsidRPr="000F6278" w:rsidRDefault="00A2510A" w:rsidP="00C06C04">
            <w:pPr>
              <w:pStyle w:val="TAL"/>
              <w:rPr>
                <w:b/>
              </w:rPr>
            </w:pPr>
          </w:p>
        </w:tc>
      </w:tr>
      <w:tr w:rsidR="00A2510A" w:rsidRPr="000F6278" w14:paraId="7C8CFCC7"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CD908FE" w14:textId="77777777" w:rsidR="00A2510A" w:rsidRPr="000F6278" w:rsidRDefault="00A2510A" w:rsidP="00C06C04">
            <w:pPr>
              <w:pStyle w:val="TAL"/>
            </w:pPr>
            <w:r w:rsidRPr="000F6278">
              <w:rPr>
                <w:szCs w:val="18"/>
                <w:lang w:eastAsia="zh-CN"/>
              </w:rPr>
              <w:t>4.7.3.1</w:t>
            </w:r>
          </w:p>
        </w:tc>
        <w:tc>
          <w:tcPr>
            <w:tcW w:w="4540" w:type="dxa"/>
            <w:gridSpan w:val="2"/>
            <w:tcBorders>
              <w:top w:val="single" w:sz="4" w:space="0" w:color="auto"/>
              <w:left w:val="single" w:sz="4" w:space="0" w:color="auto"/>
              <w:bottom w:val="single" w:sz="4" w:space="0" w:color="auto"/>
              <w:right w:val="single" w:sz="4" w:space="0" w:color="auto"/>
            </w:tcBorders>
            <w:hideMark/>
          </w:tcPr>
          <w:p w14:paraId="3D3AC66D" w14:textId="77777777" w:rsidR="00A2510A" w:rsidRPr="000F6278" w:rsidRDefault="00A2510A" w:rsidP="00C06C04">
            <w:pPr>
              <w:pStyle w:val="TAL"/>
            </w:pPr>
            <w:r w:rsidRPr="000F6278">
              <w:rPr>
                <w:szCs w:val="18"/>
                <w:lang w:eastAsia="zh-CN"/>
              </w:rPr>
              <w:t>EN-DC FR1 SS-SINR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12DB0863" w14:textId="77777777" w:rsidR="00A2510A" w:rsidRPr="000F6278" w:rsidRDefault="00A2510A" w:rsidP="00C06C04">
            <w:pPr>
              <w:pStyle w:val="TAC"/>
            </w:pPr>
            <w:r w:rsidRPr="000F6278">
              <w:rPr>
                <w:szCs w:val="18"/>
                <w:lang w:eastAsia="zh-TW"/>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77DD67B2" w14:textId="77777777" w:rsidR="00A2510A" w:rsidRPr="000F6278" w:rsidRDefault="00A2510A" w:rsidP="00C06C04">
            <w:pPr>
              <w:pStyle w:val="TAL"/>
              <w:rPr>
                <w:lang w:eastAsia="zh-CN"/>
              </w:rPr>
            </w:pPr>
            <w:r w:rsidRPr="000F6278">
              <w:rPr>
                <w:szCs w:val="18"/>
                <w:lang w:eastAsia="zh-TW"/>
              </w:rPr>
              <w:t>C035</w:t>
            </w:r>
          </w:p>
        </w:tc>
        <w:tc>
          <w:tcPr>
            <w:tcW w:w="3118" w:type="dxa"/>
            <w:gridSpan w:val="3"/>
            <w:tcBorders>
              <w:top w:val="single" w:sz="4" w:space="0" w:color="auto"/>
              <w:left w:val="single" w:sz="4" w:space="0" w:color="auto"/>
              <w:bottom w:val="single" w:sz="4" w:space="0" w:color="auto"/>
              <w:right w:val="single" w:sz="4" w:space="0" w:color="auto"/>
            </w:tcBorders>
            <w:hideMark/>
          </w:tcPr>
          <w:p w14:paraId="03E01E8A" w14:textId="77777777" w:rsidR="00A2510A" w:rsidRPr="000F6278" w:rsidRDefault="00A2510A" w:rsidP="00C06C04">
            <w:pPr>
              <w:pStyle w:val="TAL"/>
              <w:rPr>
                <w:lang w:eastAsia="zh-CN"/>
              </w:rPr>
            </w:pPr>
            <w:r w:rsidRPr="000F6278">
              <w:rPr>
                <w:szCs w:val="18"/>
                <w:lang w:eastAsia="zh-TW"/>
              </w:rPr>
              <w:t>UEs supporting EN-DC FR1 and SS-SINR-</w:t>
            </w:r>
            <w:proofErr w:type="spellStart"/>
            <w:r w:rsidRPr="000F6278">
              <w:rPr>
                <w:szCs w:val="18"/>
                <w:lang w:eastAsia="zh-TW"/>
              </w:rPr>
              <w:t>meas</w:t>
            </w:r>
            <w:proofErr w:type="spellEnd"/>
          </w:p>
        </w:tc>
        <w:tc>
          <w:tcPr>
            <w:tcW w:w="2191" w:type="dxa"/>
            <w:tcBorders>
              <w:top w:val="single" w:sz="4" w:space="0" w:color="auto"/>
              <w:left w:val="single" w:sz="4" w:space="0" w:color="auto"/>
              <w:bottom w:val="single" w:sz="4" w:space="0" w:color="auto"/>
              <w:right w:val="single" w:sz="4" w:space="0" w:color="auto"/>
            </w:tcBorders>
          </w:tcPr>
          <w:p w14:paraId="480045CF"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D830072" w14:textId="77777777" w:rsidR="00A2510A" w:rsidRPr="000F6278" w:rsidRDefault="00A2510A" w:rsidP="00C06C04">
            <w:pPr>
              <w:pStyle w:val="TAL"/>
            </w:pPr>
            <w:r w:rsidRPr="000F6278">
              <w:t>2Rx</w:t>
            </w:r>
          </w:p>
          <w:p w14:paraId="35B504FC" w14:textId="77777777" w:rsidR="00A2510A" w:rsidRPr="000F6278" w:rsidRDefault="00A2510A" w:rsidP="00C06C04">
            <w:pPr>
              <w:pStyle w:val="TAL"/>
            </w:pPr>
            <w:r w:rsidRPr="000F6278">
              <w:t>4Rx</w:t>
            </w:r>
          </w:p>
        </w:tc>
      </w:tr>
      <w:tr w:rsidR="00A2510A" w:rsidRPr="000F6278" w14:paraId="4A0D0A17"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7CA5833" w14:textId="77777777" w:rsidR="00A2510A" w:rsidRPr="000F6278" w:rsidRDefault="00A2510A" w:rsidP="00C06C04">
            <w:pPr>
              <w:pStyle w:val="TAL"/>
            </w:pPr>
            <w:r w:rsidRPr="000F6278">
              <w:rPr>
                <w:szCs w:val="18"/>
                <w:lang w:eastAsia="zh-CN"/>
              </w:rPr>
              <w:t>4.7.3.2.1</w:t>
            </w:r>
          </w:p>
        </w:tc>
        <w:tc>
          <w:tcPr>
            <w:tcW w:w="4540" w:type="dxa"/>
            <w:gridSpan w:val="2"/>
            <w:tcBorders>
              <w:top w:val="single" w:sz="4" w:space="0" w:color="auto"/>
              <w:left w:val="single" w:sz="4" w:space="0" w:color="auto"/>
              <w:bottom w:val="single" w:sz="4" w:space="0" w:color="auto"/>
              <w:right w:val="single" w:sz="4" w:space="0" w:color="auto"/>
            </w:tcBorders>
            <w:hideMark/>
          </w:tcPr>
          <w:p w14:paraId="38A68ABF" w14:textId="77777777" w:rsidR="00A2510A" w:rsidRPr="000F6278" w:rsidRDefault="00A2510A" w:rsidP="00C06C04">
            <w:pPr>
              <w:pStyle w:val="TAL"/>
            </w:pPr>
            <w:r w:rsidRPr="000F6278">
              <w:rPr>
                <w:szCs w:val="18"/>
                <w:lang w:eastAsia="zh-CN"/>
              </w:rPr>
              <w:t>EN-DC FR1-FR1 SS-SINR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6825A2A4" w14:textId="77777777" w:rsidR="00A2510A" w:rsidRPr="000F6278" w:rsidRDefault="00A2510A" w:rsidP="00C06C04">
            <w:pPr>
              <w:pStyle w:val="TAC"/>
            </w:pPr>
            <w:r w:rsidRPr="000F6278">
              <w:rPr>
                <w:szCs w:val="18"/>
                <w:lang w:eastAsia="zh-TW"/>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6DD64F1" w14:textId="77777777" w:rsidR="00A2510A" w:rsidRPr="000F6278" w:rsidRDefault="00A2510A" w:rsidP="00C06C04">
            <w:pPr>
              <w:pStyle w:val="TAL"/>
              <w:rPr>
                <w:lang w:eastAsia="zh-CN"/>
              </w:rPr>
            </w:pPr>
            <w:r w:rsidRPr="000F6278">
              <w:rPr>
                <w:szCs w:val="18"/>
                <w:lang w:eastAsia="zh-TW"/>
              </w:rPr>
              <w:t>C035</w:t>
            </w:r>
          </w:p>
        </w:tc>
        <w:tc>
          <w:tcPr>
            <w:tcW w:w="3118" w:type="dxa"/>
            <w:gridSpan w:val="3"/>
            <w:tcBorders>
              <w:top w:val="single" w:sz="4" w:space="0" w:color="auto"/>
              <w:left w:val="single" w:sz="4" w:space="0" w:color="auto"/>
              <w:bottom w:val="single" w:sz="4" w:space="0" w:color="auto"/>
              <w:right w:val="single" w:sz="4" w:space="0" w:color="auto"/>
            </w:tcBorders>
            <w:hideMark/>
          </w:tcPr>
          <w:p w14:paraId="76763296" w14:textId="77777777" w:rsidR="00A2510A" w:rsidRPr="000F6278" w:rsidRDefault="00A2510A" w:rsidP="00C06C04">
            <w:pPr>
              <w:pStyle w:val="TAL"/>
              <w:rPr>
                <w:lang w:eastAsia="zh-CN"/>
              </w:rPr>
            </w:pPr>
            <w:r w:rsidRPr="000F6278">
              <w:rPr>
                <w:szCs w:val="18"/>
                <w:lang w:eastAsia="zh-TW"/>
              </w:rPr>
              <w:t>UEs supporting EN-DC FR1 and SS-SINR-</w:t>
            </w:r>
            <w:proofErr w:type="spellStart"/>
            <w:r w:rsidRPr="000F6278">
              <w:rPr>
                <w:szCs w:val="18"/>
                <w:lang w:eastAsia="zh-TW"/>
              </w:rPr>
              <w:t>meas</w:t>
            </w:r>
            <w:proofErr w:type="spellEnd"/>
          </w:p>
        </w:tc>
        <w:tc>
          <w:tcPr>
            <w:tcW w:w="2191" w:type="dxa"/>
            <w:tcBorders>
              <w:top w:val="single" w:sz="4" w:space="0" w:color="auto"/>
              <w:left w:val="single" w:sz="4" w:space="0" w:color="auto"/>
              <w:bottom w:val="single" w:sz="4" w:space="0" w:color="auto"/>
              <w:right w:val="single" w:sz="4" w:space="0" w:color="auto"/>
            </w:tcBorders>
          </w:tcPr>
          <w:p w14:paraId="2F7F97CF"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CEFA8A8" w14:textId="77777777" w:rsidR="00A2510A" w:rsidRPr="000F6278" w:rsidRDefault="00A2510A" w:rsidP="00C06C04">
            <w:pPr>
              <w:pStyle w:val="TAL"/>
            </w:pPr>
            <w:r w:rsidRPr="000F6278">
              <w:t>2Rx</w:t>
            </w:r>
          </w:p>
          <w:p w14:paraId="2126014F" w14:textId="77777777" w:rsidR="00A2510A" w:rsidRPr="000F6278" w:rsidRDefault="00A2510A" w:rsidP="00C06C04">
            <w:pPr>
              <w:pStyle w:val="TAL"/>
            </w:pPr>
            <w:r w:rsidRPr="000F6278">
              <w:t>4Rx</w:t>
            </w:r>
          </w:p>
        </w:tc>
      </w:tr>
      <w:tr w:rsidR="00A2510A" w:rsidRPr="000F6278" w14:paraId="168BE359"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148FEC0" w14:textId="77777777" w:rsidR="00A2510A" w:rsidRPr="000F6278" w:rsidRDefault="00A2510A" w:rsidP="00C06C04">
            <w:pPr>
              <w:pStyle w:val="TAL"/>
              <w:rPr>
                <w:lang w:eastAsia="zh-CN"/>
              </w:rPr>
            </w:pPr>
            <w:r w:rsidRPr="000F6278">
              <w:rPr>
                <w:szCs w:val="18"/>
                <w:lang w:eastAsia="zh-CN"/>
              </w:rPr>
              <w:t>4.7.3.2.2</w:t>
            </w:r>
          </w:p>
        </w:tc>
        <w:tc>
          <w:tcPr>
            <w:tcW w:w="4540" w:type="dxa"/>
            <w:gridSpan w:val="2"/>
            <w:tcBorders>
              <w:top w:val="single" w:sz="4" w:space="0" w:color="auto"/>
              <w:left w:val="single" w:sz="4" w:space="0" w:color="auto"/>
              <w:bottom w:val="single" w:sz="4" w:space="0" w:color="auto"/>
              <w:right w:val="single" w:sz="4" w:space="0" w:color="auto"/>
            </w:tcBorders>
            <w:hideMark/>
          </w:tcPr>
          <w:p w14:paraId="18620942" w14:textId="77777777" w:rsidR="00A2510A" w:rsidRPr="000F6278" w:rsidRDefault="00A2510A" w:rsidP="00C06C04">
            <w:pPr>
              <w:pStyle w:val="TAL"/>
              <w:rPr>
                <w:lang w:eastAsia="zh-CN"/>
              </w:rPr>
            </w:pPr>
            <w:r w:rsidRPr="000F6278">
              <w:rPr>
                <w:szCs w:val="18"/>
                <w:lang w:eastAsia="zh-CN"/>
              </w:rPr>
              <w:t>EN-DC FR1-FR1 SS-SINR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0409E60C" w14:textId="77777777" w:rsidR="00A2510A" w:rsidRPr="000F6278" w:rsidRDefault="00A2510A" w:rsidP="00C06C04">
            <w:pPr>
              <w:pStyle w:val="TAC"/>
              <w:rPr>
                <w:rFonts w:eastAsia="SimSun"/>
                <w:lang w:eastAsia="zh-CN"/>
              </w:rPr>
            </w:pPr>
            <w:r w:rsidRPr="000F6278">
              <w:rPr>
                <w:szCs w:val="18"/>
                <w:lang w:eastAsia="zh-TW"/>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ACB0F43" w14:textId="77777777" w:rsidR="00A2510A" w:rsidRPr="000F6278" w:rsidRDefault="00A2510A" w:rsidP="00C06C04">
            <w:pPr>
              <w:pStyle w:val="TAL"/>
              <w:rPr>
                <w:rFonts w:eastAsia="SimSun"/>
                <w:lang w:eastAsia="zh-CN"/>
              </w:rPr>
            </w:pPr>
            <w:r w:rsidRPr="000F6278">
              <w:rPr>
                <w:szCs w:val="18"/>
                <w:lang w:eastAsia="zh-TW"/>
              </w:rPr>
              <w:t>C035</w:t>
            </w:r>
          </w:p>
        </w:tc>
        <w:tc>
          <w:tcPr>
            <w:tcW w:w="3118" w:type="dxa"/>
            <w:gridSpan w:val="3"/>
            <w:tcBorders>
              <w:top w:val="single" w:sz="4" w:space="0" w:color="auto"/>
              <w:left w:val="single" w:sz="4" w:space="0" w:color="auto"/>
              <w:bottom w:val="single" w:sz="4" w:space="0" w:color="auto"/>
              <w:right w:val="single" w:sz="4" w:space="0" w:color="auto"/>
            </w:tcBorders>
            <w:hideMark/>
          </w:tcPr>
          <w:p w14:paraId="2B1539F5" w14:textId="77777777" w:rsidR="00A2510A" w:rsidRPr="000F6278" w:rsidRDefault="00A2510A" w:rsidP="00C06C04">
            <w:pPr>
              <w:pStyle w:val="TAL"/>
              <w:rPr>
                <w:lang w:eastAsia="zh-CN"/>
              </w:rPr>
            </w:pPr>
            <w:r w:rsidRPr="000F6278">
              <w:rPr>
                <w:szCs w:val="18"/>
                <w:lang w:eastAsia="zh-TW"/>
              </w:rPr>
              <w:t>UEs supporting EN-DC FR1 and SS-SINR-</w:t>
            </w:r>
            <w:proofErr w:type="spellStart"/>
            <w:r w:rsidRPr="000F6278">
              <w:rPr>
                <w:szCs w:val="18"/>
                <w:lang w:eastAsia="zh-TW"/>
              </w:rPr>
              <w:t>meas</w:t>
            </w:r>
            <w:proofErr w:type="spellEnd"/>
          </w:p>
        </w:tc>
        <w:tc>
          <w:tcPr>
            <w:tcW w:w="2191" w:type="dxa"/>
            <w:tcBorders>
              <w:top w:val="single" w:sz="4" w:space="0" w:color="auto"/>
              <w:left w:val="single" w:sz="4" w:space="0" w:color="auto"/>
              <w:bottom w:val="single" w:sz="4" w:space="0" w:color="auto"/>
              <w:right w:val="single" w:sz="4" w:space="0" w:color="auto"/>
            </w:tcBorders>
          </w:tcPr>
          <w:p w14:paraId="685D43D1" w14:textId="77777777" w:rsidR="00A2510A" w:rsidRPr="000F6278"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5CFFA4A2" w14:textId="77777777" w:rsidR="00A2510A" w:rsidRPr="000F6278" w:rsidRDefault="00A2510A" w:rsidP="00C06C04">
            <w:pPr>
              <w:pStyle w:val="TAL"/>
            </w:pPr>
            <w:r w:rsidRPr="000F6278">
              <w:t>2Rx</w:t>
            </w:r>
          </w:p>
          <w:p w14:paraId="565BB06B" w14:textId="77777777" w:rsidR="00A2510A" w:rsidRPr="000F6278" w:rsidRDefault="00A2510A" w:rsidP="00C06C04">
            <w:pPr>
              <w:pStyle w:val="TAL"/>
            </w:pPr>
            <w:r w:rsidRPr="000F6278">
              <w:t>4Rx</w:t>
            </w:r>
          </w:p>
        </w:tc>
      </w:tr>
      <w:tr w:rsidR="00A2510A" w:rsidRPr="000F6278" w14:paraId="01992002"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F9D8515" w14:textId="77777777" w:rsidR="00A2510A" w:rsidRPr="000F6278" w:rsidRDefault="00A2510A" w:rsidP="00C06C04">
            <w:pPr>
              <w:pStyle w:val="TAL"/>
              <w:rPr>
                <w:b/>
              </w:rPr>
            </w:pPr>
            <w:r w:rsidRPr="000F6278">
              <w:rPr>
                <w:rFonts w:eastAsia="SimSun"/>
                <w:b/>
                <w:lang w:eastAsia="zh-CN"/>
              </w:rPr>
              <w:t>4.7.4</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9072F80" w14:textId="77777777" w:rsidR="00A2510A" w:rsidRPr="000F6278" w:rsidRDefault="00A2510A" w:rsidP="00C06C04">
            <w:pPr>
              <w:pStyle w:val="TAL"/>
              <w:rPr>
                <w:b/>
              </w:rPr>
            </w:pPr>
            <w:r w:rsidRPr="000F6278">
              <w:rPr>
                <w:b/>
                <w:lang w:eastAsia="zh-CN"/>
              </w:rPr>
              <w:t>L1-RSRP</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13B6162C" w14:textId="77777777" w:rsidR="00A2510A" w:rsidRPr="000F6278" w:rsidRDefault="00A2510A" w:rsidP="00C06C04">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4B7D5333" w14:textId="77777777" w:rsidR="00A2510A" w:rsidRPr="000F6278" w:rsidRDefault="00A2510A" w:rsidP="00C06C04">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21EDB4BB" w14:textId="77777777" w:rsidR="00A2510A" w:rsidRPr="000F6278" w:rsidRDefault="00A2510A" w:rsidP="00C06C04">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73B1E4F" w14:textId="77777777" w:rsidR="00A2510A" w:rsidRPr="000F6278" w:rsidRDefault="00A2510A" w:rsidP="00C06C04">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2069543" w14:textId="77777777" w:rsidR="00A2510A" w:rsidRPr="000F6278" w:rsidRDefault="00A2510A" w:rsidP="00C06C04">
            <w:pPr>
              <w:pStyle w:val="TAL"/>
              <w:rPr>
                <w:b/>
              </w:rPr>
            </w:pPr>
          </w:p>
        </w:tc>
      </w:tr>
      <w:tr w:rsidR="00A2510A" w:rsidRPr="000F6278" w14:paraId="7786DBC3"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6A6D9928" w14:textId="77777777" w:rsidR="00A2510A" w:rsidRPr="000F6278" w:rsidRDefault="00A2510A" w:rsidP="00C06C04">
            <w:pPr>
              <w:pStyle w:val="TAL"/>
              <w:rPr>
                <w:rFonts w:eastAsia="SimSun"/>
                <w:lang w:eastAsia="zh-CN"/>
              </w:rPr>
            </w:pPr>
            <w:r w:rsidRPr="000F6278">
              <w:t>4.7.4.1.1</w:t>
            </w:r>
          </w:p>
        </w:tc>
        <w:tc>
          <w:tcPr>
            <w:tcW w:w="4540" w:type="dxa"/>
            <w:gridSpan w:val="2"/>
            <w:tcBorders>
              <w:top w:val="single" w:sz="4" w:space="0" w:color="auto"/>
              <w:left w:val="single" w:sz="4" w:space="0" w:color="auto"/>
              <w:bottom w:val="single" w:sz="4" w:space="0" w:color="auto"/>
              <w:right w:val="single" w:sz="4" w:space="0" w:color="auto"/>
            </w:tcBorders>
            <w:hideMark/>
          </w:tcPr>
          <w:p w14:paraId="099988B9" w14:textId="77777777" w:rsidR="00A2510A" w:rsidRPr="000F6278" w:rsidRDefault="00A2510A" w:rsidP="00C06C04">
            <w:pPr>
              <w:pStyle w:val="TAL"/>
              <w:rPr>
                <w:lang w:eastAsia="zh-CN"/>
              </w:rPr>
            </w:pPr>
            <w:r w:rsidRPr="000F6278">
              <w:t>EN-DC FR1 SSB-based L1-RSRP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621EE371" w14:textId="77777777" w:rsidR="00A2510A" w:rsidRPr="000F6278" w:rsidRDefault="00A2510A" w:rsidP="00C06C04">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560855C5" w14:textId="77777777" w:rsidR="00A2510A" w:rsidRPr="000F6278" w:rsidRDefault="00A2510A" w:rsidP="00C06C04">
            <w:pPr>
              <w:pStyle w:val="TAL"/>
              <w:rPr>
                <w:lang w:eastAsia="zh-CN"/>
              </w:rPr>
            </w:pPr>
            <w:r w:rsidRPr="000F6278">
              <w:rPr>
                <w:rFonts w:eastAsia="SimSun"/>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18CF39BD" w14:textId="77777777" w:rsidR="00A2510A" w:rsidRPr="000F6278" w:rsidRDefault="00A2510A" w:rsidP="00C06C04">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60E6D2F6"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2381644" w14:textId="77777777" w:rsidR="00A2510A" w:rsidRPr="000F6278" w:rsidRDefault="00A2510A" w:rsidP="00C06C04">
            <w:pPr>
              <w:pStyle w:val="TAL"/>
            </w:pPr>
            <w:r w:rsidRPr="000F6278">
              <w:t>2Rx</w:t>
            </w:r>
          </w:p>
          <w:p w14:paraId="0CBADB97" w14:textId="77777777" w:rsidR="00A2510A" w:rsidRPr="000F6278" w:rsidRDefault="00A2510A" w:rsidP="00C06C04">
            <w:pPr>
              <w:pStyle w:val="TAL"/>
            </w:pPr>
            <w:r w:rsidRPr="000F6278">
              <w:t>4Rx</w:t>
            </w:r>
          </w:p>
        </w:tc>
      </w:tr>
      <w:tr w:rsidR="00A2510A" w:rsidRPr="000F6278" w14:paraId="78B4CE15"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BA9B29E" w14:textId="77777777" w:rsidR="00A2510A" w:rsidRPr="000F6278" w:rsidRDefault="00A2510A" w:rsidP="00C06C04">
            <w:pPr>
              <w:pStyle w:val="TAL"/>
            </w:pPr>
            <w:r w:rsidRPr="000F6278">
              <w:t>4.7.4.1.2</w:t>
            </w:r>
          </w:p>
        </w:tc>
        <w:tc>
          <w:tcPr>
            <w:tcW w:w="4540" w:type="dxa"/>
            <w:gridSpan w:val="2"/>
            <w:tcBorders>
              <w:top w:val="single" w:sz="4" w:space="0" w:color="auto"/>
              <w:left w:val="single" w:sz="4" w:space="0" w:color="auto"/>
              <w:bottom w:val="single" w:sz="4" w:space="0" w:color="auto"/>
              <w:right w:val="single" w:sz="4" w:space="0" w:color="auto"/>
            </w:tcBorders>
            <w:hideMark/>
          </w:tcPr>
          <w:p w14:paraId="083604BC" w14:textId="77777777" w:rsidR="00A2510A" w:rsidRPr="000F6278" w:rsidRDefault="00A2510A" w:rsidP="00C06C04">
            <w:pPr>
              <w:pStyle w:val="TAL"/>
            </w:pPr>
            <w:r w:rsidRPr="000F6278">
              <w:rPr>
                <w:rFonts w:cs="Arial"/>
                <w:color w:val="000000"/>
              </w:rPr>
              <w:t>EN-DC FR1 SSB-based L1-RSRP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1B604FA7" w14:textId="77777777" w:rsidR="00A2510A" w:rsidRPr="000F6278" w:rsidRDefault="00A2510A" w:rsidP="00C06C04">
            <w:pPr>
              <w:pStyle w:val="TAC"/>
              <w:rPr>
                <w:rFonts w:eastAsia="SimSun"/>
                <w:lang w:eastAsia="zh-CN"/>
              </w:rPr>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58DC8BB7" w14:textId="77777777" w:rsidR="00A2510A" w:rsidRPr="000F6278" w:rsidRDefault="00A2510A" w:rsidP="00C06C04">
            <w:pPr>
              <w:pStyle w:val="TAL"/>
              <w:rPr>
                <w:rFonts w:eastAsia="SimSun"/>
                <w:lang w:eastAsia="zh-CN"/>
              </w:rPr>
            </w:pPr>
            <w:r w:rsidRPr="000F6278">
              <w:rPr>
                <w:rFonts w:eastAsia="SimSun"/>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1FE8C15A" w14:textId="77777777" w:rsidR="00A2510A" w:rsidRPr="000F6278" w:rsidRDefault="00A2510A" w:rsidP="00C06C04">
            <w:pPr>
              <w:pStyle w:val="TAL"/>
              <w:rPr>
                <w:rFonts w:eastAsia="SimSun"/>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F4E5351" w14:textId="77777777" w:rsidR="00A2510A" w:rsidRPr="000F6278"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3ADF180D" w14:textId="77777777" w:rsidR="00A2510A" w:rsidRPr="000F6278" w:rsidRDefault="00A2510A" w:rsidP="00C06C04">
            <w:pPr>
              <w:pStyle w:val="TAL"/>
            </w:pPr>
            <w:r w:rsidRPr="000F6278">
              <w:t>2Rx</w:t>
            </w:r>
          </w:p>
          <w:p w14:paraId="1BAA8B75" w14:textId="77777777" w:rsidR="00A2510A" w:rsidRPr="000F6278" w:rsidRDefault="00A2510A" w:rsidP="00C06C04">
            <w:pPr>
              <w:pStyle w:val="TAL"/>
            </w:pPr>
            <w:r w:rsidRPr="000F6278">
              <w:t>4Rx</w:t>
            </w:r>
          </w:p>
        </w:tc>
      </w:tr>
      <w:tr w:rsidR="00A2510A" w:rsidRPr="000F6278" w14:paraId="186C0364"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B52FFE1" w14:textId="77777777" w:rsidR="00A2510A" w:rsidRPr="000F6278" w:rsidRDefault="00A2510A" w:rsidP="00C06C04">
            <w:pPr>
              <w:pStyle w:val="TAL"/>
            </w:pPr>
            <w:r w:rsidRPr="000F6278">
              <w:t>4.7.4.2.1</w:t>
            </w:r>
          </w:p>
        </w:tc>
        <w:tc>
          <w:tcPr>
            <w:tcW w:w="4540" w:type="dxa"/>
            <w:gridSpan w:val="2"/>
            <w:tcBorders>
              <w:top w:val="single" w:sz="4" w:space="0" w:color="auto"/>
              <w:left w:val="single" w:sz="4" w:space="0" w:color="auto"/>
              <w:bottom w:val="single" w:sz="4" w:space="0" w:color="auto"/>
              <w:right w:val="single" w:sz="4" w:space="0" w:color="auto"/>
            </w:tcBorders>
            <w:hideMark/>
          </w:tcPr>
          <w:p w14:paraId="4A2F2524" w14:textId="77777777" w:rsidR="00A2510A" w:rsidRPr="000F6278" w:rsidRDefault="00A2510A" w:rsidP="00C06C04">
            <w:pPr>
              <w:pStyle w:val="TAL"/>
            </w:pPr>
            <w:r w:rsidRPr="000F6278">
              <w:rPr>
                <w:rFonts w:cs="Arial"/>
                <w:color w:val="000000"/>
              </w:rPr>
              <w:t>EN-DC FR1 CSI-RS-based L1-RSRP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0DB0BE15" w14:textId="77777777" w:rsidR="00A2510A" w:rsidRPr="000F6278" w:rsidRDefault="00A2510A" w:rsidP="00C06C04">
            <w:pPr>
              <w:pStyle w:val="TAC"/>
              <w:rPr>
                <w:rFonts w:eastAsia="SimSun"/>
                <w:lang w:eastAsia="zh-CN"/>
              </w:rPr>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5078E39A" w14:textId="77777777" w:rsidR="00A2510A" w:rsidRPr="000F6278" w:rsidRDefault="00A2510A" w:rsidP="00C06C04">
            <w:pPr>
              <w:pStyle w:val="TAL"/>
              <w:rPr>
                <w:rFonts w:eastAsia="SimSun"/>
                <w:lang w:eastAsia="zh-CN"/>
              </w:rPr>
            </w:pPr>
            <w:r w:rsidRPr="000F6278">
              <w:rPr>
                <w:rFonts w:eastAsia="SimSun"/>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48C058B8" w14:textId="77777777" w:rsidR="00A2510A" w:rsidRPr="000F6278" w:rsidRDefault="00A2510A" w:rsidP="00C06C04">
            <w:pPr>
              <w:pStyle w:val="TAL"/>
              <w:rPr>
                <w:rFonts w:eastAsia="SimSun"/>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16187984" w14:textId="77777777" w:rsidR="00A2510A" w:rsidRPr="000F6278"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43FA7B4B" w14:textId="77777777" w:rsidR="00A2510A" w:rsidRPr="000F6278" w:rsidRDefault="00A2510A" w:rsidP="00C06C04">
            <w:pPr>
              <w:pStyle w:val="TAL"/>
            </w:pPr>
            <w:r w:rsidRPr="000F6278">
              <w:t>2Rx</w:t>
            </w:r>
          </w:p>
          <w:p w14:paraId="7B58CAE1" w14:textId="77777777" w:rsidR="00A2510A" w:rsidRPr="000F6278" w:rsidRDefault="00A2510A" w:rsidP="00C06C04">
            <w:pPr>
              <w:pStyle w:val="TAL"/>
            </w:pPr>
            <w:r w:rsidRPr="000F6278">
              <w:t>4Rx</w:t>
            </w:r>
          </w:p>
        </w:tc>
      </w:tr>
      <w:tr w:rsidR="00A2510A" w:rsidRPr="000F6278" w14:paraId="65F696F5"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2CACB4E" w14:textId="77777777" w:rsidR="00A2510A" w:rsidRPr="000F6278" w:rsidRDefault="00A2510A" w:rsidP="00C06C04">
            <w:pPr>
              <w:pStyle w:val="TAL"/>
            </w:pPr>
            <w:r w:rsidRPr="000F6278">
              <w:t>4.7.4.2.2</w:t>
            </w:r>
          </w:p>
        </w:tc>
        <w:tc>
          <w:tcPr>
            <w:tcW w:w="4540" w:type="dxa"/>
            <w:gridSpan w:val="2"/>
            <w:tcBorders>
              <w:top w:val="single" w:sz="4" w:space="0" w:color="auto"/>
              <w:left w:val="single" w:sz="4" w:space="0" w:color="auto"/>
              <w:bottom w:val="single" w:sz="4" w:space="0" w:color="auto"/>
              <w:right w:val="single" w:sz="4" w:space="0" w:color="auto"/>
            </w:tcBorders>
            <w:hideMark/>
          </w:tcPr>
          <w:p w14:paraId="38E616C0" w14:textId="77777777" w:rsidR="00A2510A" w:rsidRPr="000F6278" w:rsidRDefault="00A2510A" w:rsidP="00C06C04">
            <w:pPr>
              <w:pStyle w:val="TAL"/>
            </w:pPr>
            <w:r w:rsidRPr="000F6278">
              <w:t>EN-DC FR1 CSI-RS-based L1-RSRP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6E038C0E" w14:textId="77777777" w:rsidR="00A2510A" w:rsidRPr="000F6278" w:rsidRDefault="00A2510A" w:rsidP="00C06C04">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1920F0CC" w14:textId="77777777" w:rsidR="00A2510A" w:rsidRPr="000F6278" w:rsidRDefault="00A2510A" w:rsidP="00C06C04">
            <w:pPr>
              <w:pStyle w:val="TAL"/>
              <w:rPr>
                <w:lang w:eastAsia="zh-CN"/>
              </w:rPr>
            </w:pPr>
            <w:r w:rsidRPr="000F6278">
              <w:rPr>
                <w:rFonts w:eastAsia="SimSun"/>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1FC27164" w14:textId="77777777" w:rsidR="00A2510A" w:rsidRPr="000F6278" w:rsidRDefault="00A2510A" w:rsidP="00C06C04">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0184D469" w14:textId="77777777" w:rsidR="00A2510A" w:rsidRPr="000F6278"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5FD573C5" w14:textId="77777777" w:rsidR="00A2510A" w:rsidRPr="000F6278" w:rsidRDefault="00A2510A" w:rsidP="00C06C04">
            <w:pPr>
              <w:pStyle w:val="TAL"/>
            </w:pPr>
            <w:r w:rsidRPr="000F6278">
              <w:t>2Rx</w:t>
            </w:r>
          </w:p>
          <w:p w14:paraId="1AC72C2E" w14:textId="77777777" w:rsidR="00A2510A" w:rsidRPr="000F6278" w:rsidRDefault="00A2510A" w:rsidP="00C06C04">
            <w:pPr>
              <w:pStyle w:val="TAL"/>
            </w:pPr>
            <w:r w:rsidRPr="000F6278">
              <w:t>4Rx</w:t>
            </w:r>
          </w:p>
        </w:tc>
      </w:tr>
      <w:tr w:rsidR="00A2510A" w:rsidRPr="000F6278" w14:paraId="7543AD21"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00A2253" w14:textId="77777777" w:rsidR="00A2510A" w:rsidRPr="000F6278" w:rsidRDefault="00A2510A" w:rsidP="00C06C04">
            <w:pPr>
              <w:pStyle w:val="TAL"/>
              <w:rPr>
                <w:b/>
              </w:rPr>
            </w:pPr>
            <w:r w:rsidRPr="000F6278">
              <w:rPr>
                <w:b/>
              </w:rPr>
              <w:t>4.7.5</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FD3A484" w14:textId="77777777" w:rsidR="00A2510A" w:rsidRPr="000F6278" w:rsidRDefault="00A2510A" w:rsidP="00C06C04">
            <w:pPr>
              <w:pStyle w:val="TAL"/>
              <w:rPr>
                <w:b/>
              </w:rPr>
            </w:pPr>
            <w:r w:rsidRPr="000F6278">
              <w:rPr>
                <w:b/>
              </w:rPr>
              <w:t>SFTD</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555B380A" w14:textId="77777777" w:rsidR="00A2510A" w:rsidRPr="000F6278" w:rsidRDefault="00A2510A" w:rsidP="00C06C04">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2781BA8A" w14:textId="77777777" w:rsidR="00A2510A" w:rsidRPr="000F6278" w:rsidRDefault="00A2510A" w:rsidP="00C06C04">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36DE10FB" w14:textId="77777777" w:rsidR="00A2510A" w:rsidRPr="000F6278" w:rsidRDefault="00A2510A" w:rsidP="00C06C04">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03E46A7" w14:textId="77777777" w:rsidR="00A2510A" w:rsidRPr="000F6278" w:rsidRDefault="00A2510A" w:rsidP="00C06C04">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029237F" w14:textId="77777777" w:rsidR="00A2510A" w:rsidRPr="000F6278" w:rsidRDefault="00A2510A" w:rsidP="00C06C04">
            <w:pPr>
              <w:pStyle w:val="TAL"/>
              <w:rPr>
                <w:b/>
              </w:rPr>
            </w:pPr>
          </w:p>
        </w:tc>
      </w:tr>
      <w:tr w:rsidR="00A2510A" w:rsidRPr="000F6278" w14:paraId="49E458BD"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055CC17" w14:textId="77777777" w:rsidR="00A2510A" w:rsidRPr="000F6278" w:rsidRDefault="00A2510A" w:rsidP="00C06C04">
            <w:pPr>
              <w:pStyle w:val="TAL"/>
            </w:pPr>
            <w:r w:rsidRPr="000F6278">
              <w:rPr>
                <w:szCs w:val="18"/>
                <w:lang w:eastAsia="zh-CN"/>
              </w:rPr>
              <w:t>4.7.5.1</w:t>
            </w:r>
          </w:p>
        </w:tc>
        <w:tc>
          <w:tcPr>
            <w:tcW w:w="4540" w:type="dxa"/>
            <w:gridSpan w:val="2"/>
            <w:tcBorders>
              <w:top w:val="single" w:sz="4" w:space="0" w:color="auto"/>
              <w:left w:val="single" w:sz="4" w:space="0" w:color="auto"/>
              <w:bottom w:val="single" w:sz="4" w:space="0" w:color="auto"/>
              <w:right w:val="single" w:sz="4" w:space="0" w:color="auto"/>
            </w:tcBorders>
            <w:hideMark/>
          </w:tcPr>
          <w:p w14:paraId="368366FF" w14:textId="77777777" w:rsidR="00A2510A" w:rsidRPr="000F6278" w:rsidRDefault="00A2510A" w:rsidP="00C06C04">
            <w:pPr>
              <w:pStyle w:val="TAL"/>
            </w:pPr>
            <w:r w:rsidRPr="000F6278">
              <w:rPr>
                <w:szCs w:val="18"/>
                <w:lang w:eastAsia="zh-CN"/>
              </w:rPr>
              <w:t>EN-DC FR1 SFTD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6A1319E7" w14:textId="77777777" w:rsidR="00A2510A" w:rsidRPr="000F6278" w:rsidRDefault="00A2510A" w:rsidP="00C06C04">
            <w:pPr>
              <w:pStyle w:val="TAC"/>
              <w:rPr>
                <w:rFonts w:eastAsia="SimSun"/>
                <w:lang w:eastAsia="zh-CN"/>
              </w:rPr>
            </w:pPr>
            <w:r w:rsidRPr="000F6278">
              <w:rPr>
                <w:szCs w:val="18"/>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79D5A7E1" w14:textId="77777777" w:rsidR="00A2510A" w:rsidRPr="000F6278" w:rsidRDefault="00A2510A" w:rsidP="00C06C04">
            <w:pPr>
              <w:pStyle w:val="TAL"/>
              <w:rPr>
                <w:rFonts w:eastAsia="SimSun"/>
                <w:lang w:eastAsia="zh-CN"/>
              </w:rPr>
            </w:pPr>
            <w:r w:rsidRPr="000F6278">
              <w:rPr>
                <w:szCs w:val="18"/>
                <w:lang w:eastAsia="zh-CN"/>
              </w:rPr>
              <w:t>C043</w:t>
            </w:r>
          </w:p>
        </w:tc>
        <w:tc>
          <w:tcPr>
            <w:tcW w:w="3118" w:type="dxa"/>
            <w:gridSpan w:val="3"/>
            <w:tcBorders>
              <w:top w:val="single" w:sz="4" w:space="0" w:color="auto"/>
              <w:left w:val="single" w:sz="4" w:space="0" w:color="auto"/>
              <w:bottom w:val="single" w:sz="4" w:space="0" w:color="auto"/>
              <w:right w:val="single" w:sz="4" w:space="0" w:color="auto"/>
            </w:tcBorders>
            <w:hideMark/>
          </w:tcPr>
          <w:p w14:paraId="14965156" w14:textId="77777777" w:rsidR="00A2510A" w:rsidRPr="000F6278" w:rsidRDefault="00A2510A" w:rsidP="00C06C04">
            <w:pPr>
              <w:pStyle w:val="TAL"/>
              <w:rPr>
                <w:rFonts w:eastAsia="SimSun"/>
                <w:lang w:eastAsia="zh-CN"/>
              </w:rPr>
            </w:pPr>
            <w:r w:rsidRPr="000F6278">
              <w:rPr>
                <w:lang w:eastAsia="zh-CN"/>
              </w:rPr>
              <w:t>UEs supporting EN-DC</w:t>
            </w:r>
            <w:r w:rsidRPr="000F6278">
              <w:rPr>
                <w:rFonts w:eastAsia="SimSun"/>
                <w:lang w:eastAsia="zh-CN"/>
              </w:rPr>
              <w:t xml:space="preserve"> FR1 and SFTD measurements between E-UTRA </w:t>
            </w:r>
            <w:proofErr w:type="spellStart"/>
            <w:r w:rsidRPr="000F6278">
              <w:rPr>
                <w:rFonts w:eastAsia="SimSun"/>
                <w:lang w:eastAsia="zh-CN"/>
              </w:rPr>
              <w:t>PCell</w:t>
            </w:r>
            <w:proofErr w:type="spellEnd"/>
            <w:r w:rsidRPr="000F6278">
              <w:rPr>
                <w:rFonts w:eastAsia="SimSun"/>
                <w:lang w:eastAsia="zh-CN"/>
              </w:rPr>
              <w:t xml:space="preserve"> and NR </w:t>
            </w:r>
            <w:proofErr w:type="spellStart"/>
            <w:r w:rsidRPr="000F6278">
              <w:rPr>
                <w:rFonts w:eastAsia="SimSun"/>
                <w:lang w:eastAsia="zh-CN"/>
              </w:rPr>
              <w:t>PSCell</w:t>
            </w:r>
            <w:proofErr w:type="spellEnd"/>
          </w:p>
        </w:tc>
        <w:tc>
          <w:tcPr>
            <w:tcW w:w="2191" w:type="dxa"/>
            <w:tcBorders>
              <w:top w:val="single" w:sz="4" w:space="0" w:color="auto"/>
              <w:left w:val="single" w:sz="4" w:space="0" w:color="auto"/>
              <w:bottom w:val="single" w:sz="4" w:space="0" w:color="auto"/>
              <w:right w:val="single" w:sz="4" w:space="0" w:color="auto"/>
            </w:tcBorders>
          </w:tcPr>
          <w:p w14:paraId="65BB079D" w14:textId="77777777" w:rsidR="00A2510A" w:rsidRPr="000F6278"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531FF4CA" w14:textId="77777777" w:rsidR="00A2510A" w:rsidRPr="000F6278" w:rsidRDefault="00A2510A" w:rsidP="00C06C04">
            <w:pPr>
              <w:pStyle w:val="TAL"/>
            </w:pPr>
            <w:r w:rsidRPr="000F6278">
              <w:t>2Rx</w:t>
            </w:r>
          </w:p>
          <w:p w14:paraId="0BFED2A9" w14:textId="77777777" w:rsidR="00A2510A" w:rsidRPr="000F6278" w:rsidRDefault="00A2510A" w:rsidP="00C06C04">
            <w:pPr>
              <w:pStyle w:val="TAL"/>
            </w:pPr>
            <w:r w:rsidRPr="000F6278">
              <w:t>4Rx</w:t>
            </w:r>
          </w:p>
        </w:tc>
      </w:tr>
      <w:tr w:rsidR="00A2510A" w:rsidRPr="000F6278" w14:paraId="15C57356"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582D1F1A" w14:textId="77777777" w:rsidR="00A2510A" w:rsidRPr="000F6278" w:rsidRDefault="00A2510A" w:rsidP="00C06C04">
            <w:pPr>
              <w:pStyle w:val="TAL"/>
              <w:rPr>
                <w:szCs w:val="18"/>
                <w:lang w:eastAsia="zh-CN"/>
              </w:rPr>
            </w:pPr>
            <w:r w:rsidRPr="000F6278">
              <w:rPr>
                <w:b/>
                <w:szCs w:val="18"/>
                <w:lang w:eastAsia="zh-TW"/>
              </w:rPr>
              <w:lastRenderedPageBreak/>
              <w:t>4.7.7</w:t>
            </w:r>
          </w:p>
        </w:tc>
        <w:tc>
          <w:tcPr>
            <w:tcW w:w="4540" w:type="dxa"/>
            <w:gridSpan w:val="2"/>
            <w:tcBorders>
              <w:top w:val="single" w:sz="4" w:space="0" w:color="auto"/>
              <w:left w:val="single" w:sz="4" w:space="0" w:color="auto"/>
              <w:bottom w:val="single" w:sz="4" w:space="0" w:color="auto"/>
              <w:right w:val="single" w:sz="4" w:space="0" w:color="auto"/>
            </w:tcBorders>
          </w:tcPr>
          <w:p w14:paraId="560F1D7B" w14:textId="77777777" w:rsidR="00A2510A" w:rsidRPr="000F6278" w:rsidRDefault="00A2510A" w:rsidP="00C06C04">
            <w:pPr>
              <w:pStyle w:val="TAL"/>
              <w:rPr>
                <w:szCs w:val="18"/>
                <w:lang w:eastAsia="zh-CN"/>
              </w:rPr>
            </w:pPr>
            <w:r w:rsidRPr="000F6278">
              <w:rPr>
                <w:b/>
                <w:szCs w:val="18"/>
                <w:lang w:eastAsia="zh-TW"/>
              </w:rPr>
              <w:t>L1-SINR</w:t>
            </w:r>
          </w:p>
        </w:tc>
        <w:tc>
          <w:tcPr>
            <w:tcW w:w="854" w:type="dxa"/>
            <w:gridSpan w:val="2"/>
            <w:tcBorders>
              <w:top w:val="single" w:sz="4" w:space="0" w:color="auto"/>
              <w:left w:val="single" w:sz="4" w:space="0" w:color="auto"/>
              <w:bottom w:val="single" w:sz="4" w:space="0" w:color="auto"/>
              <w:right w:val="single" w:sz="4" w:space="0" w:color="auto"/>
            </w:tcBorders>
          </w:tcPr>
          <w:p w14:paraId="1CEAED40" w14:textId="77777777" w:rsidR="00A2510A" w:rsidRPr="000F6278" w:rsidRDefault="00A2510A" w:rsidP="00C06C04">
            <w:pPr>
              <w:pStyle w:val="TAC"/>
              <w:rPr>
                <w:szCs w:val="18"/>
                <w:lang w:eastAsia="zh-CN"/>
              </w:rPr>
            </w:pPr>
          </w:p>
        </w:tc>
        <w:tc>
          <w:tcPr>
            <w:tcW w:w="1127" w:type="dxa"/>
            <w:gridSpan w:val="2"/>
            <w:tcBorders>
              <w:top w:val="single" w:sz="4" w:space="0" w:color="auto"/>
              <w:left w:val="single" w:sz="4" w:space="0" w:color="auto"/>
              <w:bottom w:val="single" w:sz="4" w:space="0" w:color="auto"/>
              <w:right w:val="single" w:sz="4" w:space="0" w:color="auto"/>
            </w:tcBorders>
          </w:tcPr>
          <w:p w14:paraId="7B9C637F" w14:textId="77777777" w:rsidR="00A2510A" w:rsidRPr="000F6278" w:rsidRDefault="00A2510A" w:rsidP="00C06C04">
            <w:pPr>
              <w:pStyle w:val="TAL"/>
              <w:rPr>
                <w:szCs w:val="18"/>
                <w:lang w:eastAsia="zh-CN"/>
              </w:rPr>
            </w:pPr>
          </w:p>
        </w:tc>
        <w:tc>
          <w:tcPr>
            <w:tcW w:w="3118" w:type="dxa"/>
            <w:gridSpan w:val="3"/>
            <w:tcBorders>
              <w:top w:val="single" w:sz="4" w:space="0" w:color="auto"/>
              <w:left w:val="single" w:sz="4" w:space="0" w:color="auto"/>
              <w:bottom w:val="single" w:sz="4" w:space="0" w:color="auto"/>
              <w:right w:val="single" w:sz="4" w:space="0" w:color="auto"/>
            </w:tcBorders>
          </w:tcPr>
          <w:p w14:paraId="39A208A1" w14:textId="77777777" w:rsidR="00A2510A" w:rsidRPr="000F6278" w:rsidRDefault="00A2510A" w:rsidP="00C06C04">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tcPr>
          <w:p w14:paraId="1831EE52" w14:textId="77777777" w:rsidR="00A2510A" w:rsidRPr="000F6278"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tcPr>
          <w:p w14:paraId="4E906D7F" w14:textId="77777777" w:rsidR="00A2510A" w:rsidRPr="000F6278" w:rsidRDefault="00A2510A" w:rsidP="00C06C04">
            <w:pPr>
              <w:pStyle w:val="TAL"/>
            </w:pPr>
          </w:p>
        </w:tc>
      </w:tr>
      <w:tr w:rsidR="00A2510A" w:rsidRPr="000F6278" w14:paraId="4477DA80"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52E667AF" w14:textId="77777777" w:rsidR="00A2510A" w:rsidRPr="000F6278" w:rsidRDefault="00A2510A" w:rsidP="00C06C04">
            <w:pPr>
              <w:pStyle w:val="TAL"/>
              <w:rPr>
                <w:szCs w:val="18"/>
                <w:lang w:eastAsia="zh-CN"/>
              </w:rPr>
            </w:pPr>
            <w:r w:rsidRPr="000F6278">
              <w:rPr>
                <w:szCs w:val="18"/>
                <w:lang w:eastAsia="zh-TW"/>
              </w:rPr>
              <w:t>4.7.7.1</w:t>
            </w:r>
            <w:r w:rsidRPr="000F6278">
              <w:t>.1</w:t>
            </w:r>
          </w:p>
        </w:tc>
        <w:tc>
          <w:tcPr>
            <w:tcW w:w="4540" w:type="dxa"/>
            <w:gridSpan w:val="2"/>
            <w:tcBorders>
              <w:top w:val="single" w:sz="4" w:space="0" w:color="auto"/>
              <w:left w:val="single" w:sz="4" w:space="0" w:color="auto"/>
              <w:bottom w:val="single" w:sz="4" w:space="0" w:color="auto"/>
              <w:right w:val="single" w:sz="4" w:space="0" w:color="auto"/>
            </w:tcBorders>
          </w:tcPr>
          <w:p w14:paraId="6C247C50" w14:textId="77777777" w:rsidR="00A2510A" w:rsidRPr="000F6278" w:rsidRDefault="00A2510A" w:rsidP="00C06C04">
            <w:pPr>
              <w:pStyle w:val="TAL"/>
              <w:rPr>
                <w:szCs w:val="18"/>
                <w:lang w:eastAsia="zh-CN"/>
              </w:rPr>
            </w:pPr>
            <w:r w:rsidRPr="000F6278">
              <w:t>EN-DC FR1 CSI-RS based CMR and no dedicated IMR configured and CSI-RS resource set with repetition off L1-SINR absolute measurement accuracy</w:t>
            </w:r>
          </w:p>
        </w:tc>
        <w:tc>
          <w:tcPr>
            <w:tcW w:w="854" w:type="dxa"/>
            <w:gridSpan w:val="2"/>
            <w:tcBorders>
              <w:top w:val="single" w:sz="4" w:space="0" w:color="auto"/>
              <w:left w:val="single" w:sz="4" w:space="0" w:color="auto"/>
              <w:bottom w:val="single" w:sz="4" w:space="0" w:color="auto"/>
              <w:right w:val="single" w:sz="4" w:space="0" w:color="auto"/>
            </w:tcBorders>
          </w:tcPr>
          <w:p w14:paraId="4EC1FDCD" w14:textId="77777777" w:rsidR="00A2510A" w:rsidRPr="000F6278" w:rsidRDefault="00A2510A" w:rsidP="00C06C04">
            <w:pPr>
              <w:pStyle w:val="TAC"/>
              <w:rPr>
                <w:szCs w:val="18"/>
                <w:lang w:eastAsia="zh-CN"/>
              </w:rPr>
            </w:pPr>
            <w:r w:rsidRPr="000F6278">
              <w:rPr>
                <w:szCs w:val="18"/>
                <w:lang w:eastAsia="zh-TW"/>
              </w:rPr>
              <w:t>Rel-16</w:t>
            </w:r>
          </w:p>
        </w:tc>
        <w:tc>
          <w:tcPr>
            <w:tcW w:w="1127" w:type="dxa"/>
            <w:gridSpan w:val="2"/>
            <w:tcBorders>
              <w:top w:val="single" w:sz="4" w:space="0" w:color="auto"/>
              <w:left w:val="single" w:sz="4" w:space="0" w:color="auto"/>
              <w:bottom w:val="single" w:sz="4" w:space="0" w:color="auto"/>
              <w:right w:val="single" w:sz="4" w:space="0" w:color="auto"/>
            </w:tcBorders>
          </w:tcPr>
          <w:p w14:paraId="03327B51" w14:textId="77777777" w:rsidR="00A2510A" w:rsidRPr="000F6278" w:rsidRDefault="00A2510A" w:rsidP="00C06C04">
            <w:pPr>
              <w:pStyle w:val="TAL"/>
              <w:rPr>
                <w:szCs w:val="18"/>
                <w:lang w:eastAsia="zh-CN"/>
              </w:rPr>
            </w:pPr>
            <w:r w:rsidRPr="000F6278">
              <w:rPr>
                <w:szCs w:val="18"/>
                <w:lang w:eastAsia="zh-TW"/>
              </w:rPr>
              <w:t>C135</w:t>
            </w:r>
          </w:p>
        </w:tc>
        <w:tc>
          <w:tcPr>
            <w:tcW w:w="3118" w:type="dxa"/>
            <w:gridSpan w:val="3"/>
            <w:tcBorders>
              <w:top w:val="single" w:sz="4" w:space="0" w:color="auto"/>
              <w:left w:val="single" w:sz="4" w:space="0" w:color="auto"/>
              <w:bottom w:val="single" w:sz="4" w:space="0" w:color="auto"/>
              <w:right w:val="single" w:sz="4" w:space="0" w:color="auto"/>
            </w:tcBorders>
          </w:tcPr>
          <w:p w14:paraId="42B17DBC" w14:textId="77777777" w:rsidR="00A2510A" w:rsidRPr="000F6278" w:rsidRDefault="00A2510A" w:rsidP="00C06C04">
            <w:pPr>
              <w:pStyle w:val="TAL"/>
              <w:rPr>
                <w:lang w:eastAsia="zh-CN"/>
              </w:rPr>
            </w:pPr>
            <w:r w:rsidRPr="000F6278">
              <w:rPr>
                <w:lang w:eastAsia="zh-CN"/>
              </w:rPr>
              <w:t xml:space="preserve">UEs supporting </w:t>
            </w:r>
            <w:r w:rsidRPr="000F6278">
              <w:rPr>
                <w:lang w:eastAsia="zh-TW"/>
              </w:rPr>
              <w:t>EN-DC</w:t>
            </w:r>
            <w:r w:rsidRPr="000F6278">
              <w:rPr>
                <w:lang w:eastAsia="zh-CN"/>
              </w:rPr>
              <w:t xml:space="preserve"> </w:t>
            </w:r>
            <w:proofErr w:type="gramStart"/>
            <w:r w:rsidRPr="000F6278">
              <w:rPr>
                <w:lang w:eastAsia="zh-CN"/>
              </w:rPr>
              <w:t>FR1</w:t>
            </w:r>
            <w:proofErr w:type="gramEnd"/>
            <w:r w:rsidRPr="000F6278">
              <w:rPr>
                <w:szCs w:val="18"/>
                <w:lang w:eastAsia="zh-TW"/>
              </w:rPr>
              <w:t xml:space="preserve"> and L1-SINR-measurement based on 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2E316EB1" w14:textId="77777777" w:rsidR="00A2510A" w:rsidRPr="000F6278"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tcPr>
          <w:p w14:paraId="39703B2B" w14:textId="77777777" w:rsidR="00A2510A" w:rsidRPr="000F6278" w:rsidRDefault="00A2510A" w:rsidP="00C06C04">
            <w:pPr>
              <w:keepNext/>
              <w:keepLines/>
              <w:spacing w:after="0"/>
              <w:rPr>
                <w:rFonts w:ascii="Arial" w:hAnsi="Arial"/>
                <w:sz w:val="18"/>
              </w:rPr>
            </w:pPr>
            <w:r w:rsidRPr="000F6278">
              <w:rPr>
                <w:rFonts w:ascii="Arial" w:hAnsi="Arial"/>
                <w:sz w:val="18"/>
              </w:rPr>
              <w:t>2Rx</w:t>
            </w:r>
          </w:p>
          <w:p w14:paraId="219AA34F" w14:textId="77777777" w:rsidR="00A2510A" w:rsidRPr="000F6278" w:rsidRDefault="00A2510A" w:rsidP="00C06C04">
            <w:pPr>
              <w:pStyle w:val="TAL"/>
            </w:pPr>
            <w:r w:rsidRPr="000F6278">
              <w:t>4Rx</w:t>
            </w:r>
          </w:p>
        </w:tc>
      </w:tr>
      <w:tr w:rsidR="00A2510A" w:rsidRPr="000F6278" w14:paraId="469FD0A2"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4506414F" w14:textId="77777777" w:rsidR="00A2510A" w:rsidRPr="000F6278" w:rsidRDefault="00A2510A" w:rsidP="00C06C04">
            <w:pPr>
              <w:pStyle w:val="TAL"/>
              <w:rPr>
                <w:szCs w:val="18"/>
                <w:lang w:eastAsia="zh-TW"/>
              </w:rPr>
            </w:pPr>
            <w:r w:rsidRPr="000F6278">
              <w:rPr>
                <w:rFonts w:hint="eastAsia"/>
                <w:lang w:eastAsia="zh-TW"/>
              </w:rPr>
              <w:t>4</w:t>
            </w:r>
            <w:r w:rsidRPr="000F6278">
              <w:rPr>
                <w:lang w:eastAsia="zh-TW"/>
              </w:rPr>
              <w:t>.7.7.1.2</w:t>
            </w:r>
          </w:p>
        </w:tc>
        <w:tc>
          <w:tcPr>
            <w:tcW w:w="4540" w:type="dxa"/>
            <w:gridSpan w:val="2"/>
            <w:tcBorders>
              <w:top w:val="single" w:sz="4" w:space="0" w:color="auto"/>
              <w:left w:val="single" w:sz="4" w:space="0" w:color="auto"/>
              <w:bottom w:val="single" w:sz="4" w:space="0" w:color="auto"/>
              <w:right w:val="single" w:sz="4" w:space="0" w:color="auto"/>
            </w:tcBorders>
          </w:tcPr>
          <w:p w14:paraId="1C044141" w14:textId="77777777" w:rsidR="00A2510A" w:rsidRPr="000F6278" w:rsidRDefault="00A2510A" w:rsidP="00C06C04">
            <w:pPr>
              <w:pStyle w:val="TAL"/>
            </w:pPr>
            <w:r w:rsidRPr="000F6278">
              <w:t>EN-DC FR1 CSI-RS based CMR and no dedicated IMR configured and CSI-RS resource set with repetition off L1-SINR relative measurement accuracy</w:t>
            </w:r>
          </w:p>
        </w:tc>
        <w:tc>
          <w:tcPr>
            <w:tcW w:w="854" w:type="dxa"/>
            <w:gridSpan w:val="2"/>
            <w:tcBorders>
              <w:top w:val="single" w:sz="4" w:space="0" w:color="auto"/>
              <w:left w:val="single" w:sz="4" w:space="0" w:color="auto"/>
              <w:bottom w:val="single" w:sz="4" w:space="0" w:color="auto"/>
              <w:right w:val="single" w:sz="4" w:space="0" w:color="auto"/>
            </w:tcBorders>
          </w:tcPr>
          <w:p w14:paraId="6A480E03" w14:textId="77777777" w:rsidR="00A2510A" w:rsidRPr="000F6278" w:rsidRDefault="00A2510A" w:rsidP="00C06C04">
            <w:pPr>
              <w:pStyle w:val="TAC"/>
              <w:rPr>
                <w:szCs w:val="18"/>
                <w:lang w:eastAsia="zh-TW"/>
              </w:rPr>
            </w:pPr>
            <w:r w:rsidRPr="000F6278">
              <w:rPr>
                <w:rFonts w:eastAsia="SimSun"/>
                <w:lang w:eastAsia="zh-CN"/>
              </w:rPr>
              <w:t>Rel-16</w:t>
            </w:r>
          </w:p>
        </w:tc>
        <w:tc>
          <w:tcPr>
            <w:tcW w:w="1127" w:type="dxa"/>
            <w:gridSpan w:val="2"/>
            <w:tcBorders>
              <w:top w:val="single" w:sz="4" w:space="0" w:color="auto"/>
              <w:left w:val="single" w:sz="4" w:space="0" w:color="auto"/>
              <w:bottom w:val="single" w:sz="4" w:space="0" w:color="auto"/>
              <w:right w:val="single" w:sz="4" w:space="0" w:color="auto"/>
            </w:tcBorders>
          </w:tcPr>
          <w:p w14:paraId="694E7A28" w14:textId="77777777" w:rsidR="00A2510A" w:rsidRPr="000F6278" w:rsidRDefault="00A2510A" w:rsidP="00C06C04">
            <w:pPr>
              <w:pStyle w:val="TAL"/>
              <w:rPr>
                <w:szCs w:val="18"/>
                <w:lang w:eastAsia="zh-TW"/>
              </w:rPr>
            </w:pPr>
            <w:r w:rsidRPr="000F6278">
              <w:rPr>
                <w:rFonts w:eastAsia="SimSun"/>
                <w:lang w:eastAsia="zh-CN"/>
              </w:rPr>
              <w:t>C135</w:t>
            </w:r>
          </w:p>
        </w:tc>
        <w:tc>
          <w:tcPr>
            <w:tcW w:w="3118" w:type="dxa"/>
            <w:gridSpan w:val="3"/>
            <w:tcBorders>
              <w:top w:val="single" w:sz="4" w:space="0" w:color="auto"/>
              <w:left w:val="single" w:sz="4" w:space="0" w:color="auto"/>
              <w:bottom w:val="single" w:sz="4" w:space="0" w:color="auto"/>
              <w:right w:val="single" w:sz="4" w:space="0" w:color="auto"/>
            </w:tcBorders>
          </w:tcPr>
          <w:p w14:paraId="02B12E0C" w14:textId="77777777" w:rsidR="00A2510A" w:rsidRPr="000F6278" w:rsidRDefault="00A2510A" w:rsidP="00C06C04">
            <w:pPr>
              <w:pStyle w:val="TAL"/>
              <w:rPr>
                <w:lang w:eastAsia="zh-CN"/>
              </w:rPr>
            </w:pPr>
            <w:r w:rsidRPr="000F6278">
              <w:rPr>
                <w:lang w:eastAsia="zh-CN"/>
              </w:rPr>
              <w:t xml:space="preserve">UEs supporting EN-DC </w:t>
            </w:r>
            <w:proofErr w:type="gramStart"/>
            <w:r w:rsidRPr="000F6278">
              <w:rPr>
                <w:lang w:eastAsia="zh-CN"/>
              </w:rPr>
              <w:t>FR1</w:t>
            </w:r>
            <w:proofErr w:type="gramEnd"/>
            <w:r w:rsidRPr="000F6278">
              <w:rPr>
                <w:lang w:eastAsia="zh-CN"/>
              </w:rPr>
              <w:t xml:space="preserve"> and L1-SINR-measurement based on 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624029D8" w14:textId="77777777" w:rsidR="00A2510A" w:rsidRPr="000F6278"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tcPr>
          <w:p w14:paraId="5292391C" w14:textId="77777777" w:rsidR="00A2510A" w:rsidRPr="000F6278" w:rsidRDefault="00A2510A" w:rsidP="00C06C04">
            <w:pPr>
              <w:pStyle w:val="TAL"/>
            </w:pPr>
            <w:r w:rsidRPr="000F6278">
              <w:t>2Rx</w:t>
            </w:r>
          </w:p>
          <w:p w14:paraId="4EA5B865" w14:textId="77777777" w:rsidR="00A2510A" w:rsidRPr="000F6278" w:rsidRDefault="00A2510A" w:rsidP="00C06C04">
            <w:pPr>
              <w:pStyle w:val="TAL"/>
            </w:pPr>
            <w:r w:rsidRPr="000F6278">
              <w:t>4Rx</w:t>
            </w:r>
          </w:p>
        </w:tc>
      </w:tr>
      <w:tr w:rsidR="00A2510A" w:rsidRPr="000F6278" w14:paraId="12A11285"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7C13BDCD" w14:textId="77777777" w:rsidR="00A2510A" w:rsidRPr="000F6278" w:rsidRDefault="00A2510A" w:rsidP="00C06C04">
            <w:pPr>
              <w:pStyle w:val="TAL"/>
              <w:rPr>
                <w:szCs w:val="18"/>
                <w:lang w:eastAsia="zh-CN"/>
              </w:rPr>
            </w:pPr>
            <w:r w:rsidRPr="000F6278">
              <w:rPr>
                <w:szCs w:val="18"/>
                <w:lang w:eastAsia="zh-TW"/>
              </w:rPr>
              <w:t>4.7.7.2</w:t>
            </w:r>
          </w:p>
        </w:tc>
        <w:tc>
          <w:tcPr>
            <w:tcW w:w="4540" w:type="dxa"/>
            <w:gridSpan w:val="2"/>
            <w:tcBorders>
              <w:top w:val="single" w:sz="4" w:space="0" w:color="auto"/>
              <w:left w:val="single" w:sz="4" w:space="0" w:color="auto"/>
              <w:bottom w:val="single" w:sz="4" w:space="0" w:color="auto"/>
              <w:right w:val="single" w:sz="4" w:space="0" w:color="auto"/>
            </w:tcBorders>
          </w:tcPr>
          <w:p w14:paraId="1C655158" w14:textId="77777777" w:rsidR="00A2510A" w:rsidRPr="000F6278" w:rsidRDefault="00A2510A" w:rsidP="00C06C04">
            <w:pPr>
              <w:pStyle w:val="TAL"/>
              <w:rPr>
                <w:szCs w:val="18"/>
                <w:lang w:eastAsia="zh-CN"/>
              </w:rPr>
            </w:pPr>
            <w:r w:rsidRPr="000F6278">
              <w:rPr>
                <w:szCs w:val="18"/>
                <w:lang w:eastAsia="zh-CN"/>
              </w:rPr>
              <w:t>EN-DC FR1 SSB based CMR and dedicated IMR L1-SINR absolute measurement accuracy</w:t>
            </w:r>
          </w:p>
        </w:tc>
        <w:tc>
          <w:tcPr>
            <w:tcW w:w="854" w:type="dxa"/>
            <w:gridSpan w:val="2"/>
            <w:tcBorders>
              <w:top w:val="single" w:sz="4" w:space="0" w:color="auto"/>
              <w:left w:val="single" w:sz="4" w:space="0" w:color="auto"/>
              <w:bottom w:val="single" w:sz="4" w:space="0" w:color="auto"/>
              <w:right w:val="single" w:sz="4" w:space="0" w:color="auto"/>
            </w:tcBorders>
          </w:tcPr>
          <w:p w14:paraId="75EE57C9" w14:textId="77777777" w:rsidR="00A2510A" w:rsidRPr="000F6278" w:rsidRDefault="00A2510A" w:rsidP="00C06C04">
            <w:pPr>
              <w:pStyle w:val="TAC"/>
              <w:rPr>
                <w:szCs w:val="18"/>
                <w:lang w:eastAsia="zh-CN"/>
              </w:rPr>
            </w:pPr>
            <w:r w:rsidRPr="000F6278">
              <w:rPr>
                <w:szCs w:val="18"/>
                <w:lang w:eastAsia="zh-TW"/>
              </w:rPr>
              <w:t>Rel-16</w:t>
            </w:r>
          </w:p>
        </w:tc>
        <w:tc>
          <w:tcPr>
            <w:tcW w:w="1127" w:type="dxa"/>
            <w:gridSpan w:val="2"/>
            <w:tcBorders>
              <w:top w:val="single" w:sz="4" w:space="0" w:color="auto"/>
              <w:left w:val="single" w:sz="4" w:space="0" w:color="auto"/>
              <w:bottom w:val="single" w:sz="4" w:space="0" w:color="auto"/>
              <w:right w:val="single" w:sz="4" w:space="0" w:color="auto"/>
            </w:tcBorders>
          </w:tcPr>
          <w:p w14:paraId="53AAAA69" w14:textId="77777777" w:rsidR="00A2510A" w:rsidRPr="000F6278" w:rsidRDefault="00A2510A" w:rsidP="00C06C04">
            <w:pPr>
              <w:pStyle w:val="TAL"/>
              <w:rPr>
                <w:szCs w:val="18"/>
                <w:lang w:eastAsia="zh-CN"/>
              </w:rPr>
            </w:pPr>
            <w:r w:rsidRPr="000F6278">
              <w:rPr>
                <w:szCs w:val="18"/>
                <w:lang w:eastAsia="zh-TW"/>
              </w:rPr>
              <w:t>C136</w:t>
            </w:r>
          </w:p>
        </w:tc>
        <w:tc>
          <w:tcPr>
            <w:tcW w:w="3118" w:type="dxa"/>
            <w:gridSpan w:val="3"/>
            <w:tcBorders>
              <w:top w:val="single" w:sz="4" w:space="0" w:color="auto"/>
              <w:left w:val="single" w:sz="4" w:space="0" w:color="auto"/>
              <w:bottom w:val="single" w:sz="4" w:space="0" w:color="auto"/>
              <w:right w:val="single" w:sz="4" w:space="0" w:color="auto"/>
            </w:tcBorders>
          </w:tcPr>
          <w:p w14:paraId="555869AA" w14:textId="77777777" w:rsidR="00A2510A" w:rsidRPr="000F6278" w:rsidRDefault="00A2510A" w:rsidP="00C06C04">
            <w:pPr>
              <w:pStyle w:val="TAL"/>
              <w:rPr>
                <w:lang w:eastAsia="zh-CN"/>
              </w:rPr>
            </w:pPr>
            <w:r w:rsidRPr="000F6278">
              <w:rPr>
                <w:lang w:eastAsia="zh-CN"/>
              </w:rPr>
              <w:t xml:space="preserve">UEs supporting </w:t>
            </w:r>
            <w:r w:rsidRPr="000F6278">
              <w:rPr>
                <w:lang w:eastAsia="zh-TW"/>
              </w:rPr>
              <w:t xml:space="preserve">EN-DC </w:t>
            </w:r>
            <w:proofErr w:type="gramStart"/>
            <w:r w:rsidRPr="000F6278">
              <w:rPr>
                <w:lang w:eastAsia="zh-TW"/>
              </w:rPr>
              <w:t>FR1</w:t>
            </w:r>
            <w:proofErr w:type="gramEnd"/>
            <w:r w:rsidRPr="000F6278">
              <w:rPr>
                <w:szCs w:val="18"/>
                <w:lang w:eastAsia="zh-TW"/>
              </w:rPr>
              <w:t xml:space="preserve"> and L1-SINR-measurement based on SSB as CMR and dedicated CSI-IM as IMR</w:t>
            </w:r>
          </w:p>
        </w:tc>
        <w:tc>
          <w:tcPr>
            <w:tcW w:w="2191" w:type="dxa"/>
            <w:tcBorders>
              <w:top w:val="single" w:sz="4" w:space="0" w:color="auto"/>
              <w:left w:val="single" w:sz="4" w:space="0" w:color="auto"/>
              <w:bottom w:val="single" w:sz="4" w:space="0" w:color="auto"/>
              <w:right w:val="single" w:sz="4" w:space="0" w:color="auto"/>
            </w:tcBorders>
          </w:tcPr>
          <w:p w14:paraId="3BDA91B3" w14:textId="77777777" w:rsidR="00A2510A" w:rsidRPr="000F6278"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tcPr>
          <w:p w14:paraId="4B144BEE" w14:textId="77777777" w:rsidR="00A2510A" w:rsidRPr="000F6278" w:rsidRDefault="00A2510A" w:rsidP="00C06C04">
            <w:pPr>
              <w:keepNext/>
              <w:keepLines/>
              <w:spacing w:after="0"/>
              <w:rPr>
                <w:rFonts w:ascii="Arial" w:hAnsi="Arial"/>
                <w:sz w:val="18"/>
              </w:rPr>
            </w:pPr>
            <w:r w:rsidRPr="000F6278">
              <w:rPr>
                <w:rFonts w:ascii="Arial" w:hAnsi="Arial"/>
                <w:sz w:val="18"/>
              </w:rPr>
              <w:t>2Rx</w:t>
            </w:r>
          </w:p>
          <w:p w14:paraId="64B1C35F" w14:textId="77777777" w:rsidR="00A2510A" w:rsidRPr="000F6278" w:rsidRDefault="00A2510A" w:rsidP="00C06C04">
            <w:pPr>
              <w:pStyle w:val="TAL"/>
            </w:pPr>
            <w:r w:rsidRPr="000F6278">
              <w:t>4Rx</w:t>
            </w:r>
          </w:p>
        </w:tc>
      </w:tr>
      <w:tr w:rsidR="00A2510A" w:rsidRPr="000F6278" w14:paraId="0DD9D56E"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48502739" w14:textId="77777777" w:rsidR="00A2510A" w:rsidRPr="000F6278" w:rsidRDefault="00A2510A" w:rsidP="00C06C04">
            <w:pPr>
              <w:pStyle w:val="TAL"/>
              <w:rPr>
                <w:szCs w:val="18"/>
                <w:lang w:eastAsia="zh-CN"/>
              </w:rPr>
            </w:pPr>
            <w:r w:rsidRPr="000F6278">
              <w:rPr>
                <w:szCs w:val="18"/>
                <w:lang w:eastAsia="zh-TW"/>
              </w:rPr>
              <w:t>4.7.7.3</w:t>
            </w:r>
            <w:r w:rsidRPr="000F6278">
              <w:t>.1</w:t>
            </w:r>
          </w:p>
        </w:tc>
        <w:tc>
          <w:tcPr>
            <w:tcW w:w="4540" w:type="dxa"/>
            <w:gridSpan w:val="2"/>
            <w:tcBorders>
              <w:top w:val="single" w:sz="4" w:space="0" w:color="auto"/>
              <w:left w:val="single" w:sz="4" w:space="0" w:color="auto"/>
              <w:bottom w:val="single" w:sz="4" w:space="0" w:color="auto"/>
              <w:right w:val="single" w:sz="4" w:space="0" w:color="auto"/>
            </w:tcBorders>
          </w:tcPr>
          <w:p w14:paraId="45FD844F" w14:textId="77777777" w:rsidR="00A2510A" w:rsidRPr="000F6278" w:rsidRDefault="00A2510A" w:rsidP="00C06C04">
            <w:pPr>
              <w:pStyle w:val="TAL"/>
              <w:rPr>
                <w:szCs w:val="18"/>
                <w:lang w:eastAsia="zh-CN"/>
              </w:rPr>
            </w:pPr>
            <w:r w:rsidRPr="000F6278">
              <w:t>EN-DC FR1 CSI-RS based CMR and dedicated IMR L1-SINR absolute measurement accuracy</w:t>
            </w:r>
          </w:p>
        </w:tc>
        <w:tc>
          <w:tcPr>
            <w:tcW w:w="854" w:type="dxa"/>
            <w:gridSpan w:val="2"/>
            <w:tcBorders>
              <w:top w:val="single" w:sz="4" w:space="0" w:color="auto"/>
              <w:left w:val="single" w:sz="4" w:space="0" w:color="auto"/>
              <w:bottom w:val="single" w:sz="4" w:space="0" w:color="auto"/>
              <w:right w:val="single" w:sz="4" w:space="0" w:color="auto"/>
            </w:tcBorders>
          </w:tcPr>
          <w:p w14:paraId="29C992EF" w14:textId="77777777" w:rsidR="00A2510A" w:rsidRPr="000F6278" w:rsidRDefault="00A2510A" w:rsidP="00C06C04">
            <w:pPr>
              <w:pStyle w:val="TAC"/>
              <w:rPr>
                <w:szCs w:val="18"/>
                <w:lang w:eastAsia="zh-CN"/>
              </w:rPr>
            </w:pPr>
            <w:r w:rsidRPr="000F6278">
              <w:rPr>
                <w:szCs w:val="18"/>
                <w:lang w:eastAsia="zh-TW"/>
              </w:rPr>
              <w:t>Rel-16</w:t>
            </w:r>
          </w:p>
        </w:tc>
        <w:tc>
          <w:tcPr>
            <w:tcW w:w="1127" w:type="dxa"/>
            <w:gridSpan w:val="2"/>
            <w:tcBorders>
              <w:top w:val="single" w:sz="4" w:space="0" w:color="auto"/>
              <w:left w:val="single" w:sz="4" w:space="0" w:color="auto"/>
              <w:bottom w:val="single" w:sz="4" w:space="0" w:color="auto"/>
              <w:right w:val="single" w:sz="4" w:space="0" w:color="auto"/>
            </w:tcBorders>
          </w:tcPr>
          <w:p w14:paraId="35169232" w14:textId="77777777" w:rsidR="00A2510A" w:rsidRPr="000F6278" w:rsidRDefault="00A2510A" w:rsidP="00C06C04">
            <w:pPr>
              <w:pStyle w:val="TAL"/>
              <w:rPr>
                <w:szCs w:val="18"/>
                <w:lang w:eastAsia="zh-CN"/>
              </w:rPr>
            </w:pPr>
            <w:r w:rsidRPr="000F6278">
              <w:rPr>
                <w:szCs w:val="18"/>
                <w:lang w:eastAsia="zh-TW"/>
              </w:rPr>
              <w:t>C137</w:t>
            </w:r>
          </w:p>
        </w:tc>
        <w:tc>
          <w:tcPr>
            <w:tcW w:w="3118" w:type="dxa"/>
            <w:gridSpan w:val="3"/>
            <w:tcBorders>
              <w:top w:val="single" w:sz="4" w:space="0" w:color="auto"/>
              <w:left w:val="single" w:sz="4" w:space="0" w:color="auto"/>
              <w:bottom w:val="single" w:sz="4" w:space="0" w:color="auto"/>
              <w:right w:val="single" w:sz="4" w:space="0" w:color="auto"/>
            </w:tcBorders>
          </w:tcPr>
          <w:p w14:paraId="3DF36AEC" w14:textId="77777777" w:rsidR="00A2510A" w:rsidRPr="000F6278" w:rsidRDefault="00A2510A" w:rsidP="00C06C04">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szCs w:val="18"/>
                <w:lang w:eastAsia="zh-TW"/>
              </w:rPr>
              <w:t xml:space="preserve"> and L1-SINR-measurement based on CSI-RS as CMR and dedicated CSI-IM as IMR</w:t>
            </w:r>
          </w:p>
        </w:tc>
        <w:tc>
          <w:tcPr>
            <w:tcW w:w="2191" w:type="dxa"/>
            <w:tcBorders>
              <w:top w:val="single" w:sz="4" w:space="0" w:color="auto"/>
              <w:left w:val="single" w:sz="4" w:space="0" w:color="auto"/>
              <w:bottom w:val="single" w:sz="4" w:space="0" w:color="auto"/>
              <w:right w:val="single" w:sz="4" w:space="0" w:color="auto"/>
            </w:tcBorders>
          </w:tcPr>
          <w:p w14:paraId="3E59A2A5" w14:textId="77777777" w:rsidR="00A2510A" w:rsidRPr="000F6278"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tcPr>
          <w:p w14:paraId="0FC175A7" w14:textId="77777777" w:rsidR="00A2510A" w:rsidRPr="000F6278" w:rsidRDefault="00A2510A" w:rsidP="00C06C04">
            <w:pPr>
              <w:keepNext/>
              <w:keepLines/>
              <w:spacing w:after="0"/>
              <w:rPr>
                <w:rFonts w:ascii="Arial" w:hAnsi="Arial"/>
                <w:sz w:val="18"/>
              </w:rPr>
            </w:pPr>
            <w:r w:rsidRPr="000F6278">
              <w:rPr>
                <w:rFonts w:ascii="Arial" w:hAnsi="Arial"/>
                <w:sz w:val="18"/>
              </w:rPr>
              <w:t>2Rx</w:t>
            </w:r>
          </w:p>
          <w:p w14:paraId="0BCB35C1" w14:textId="77777777" w:rsidR="00A2510A" w:rsidRPr="000F6278" w:rsidRDefault="00A2510A" w:rsidP="00C06C04">
            <w:pPr>
              <w:pStyle w:val="TAL"/>
            </w:pPr>
            <w:r w:rsidRPr="000F6278">
              <w:t>4Rx</w:t>
            </w:r>
          </w:p>
        </w:tc>
      </w:tr>
      <w:tr w:rsidR="00A2510A" w:rsidRPr="000F6278" w14:paraId="26AC8371" w14:textId="77777777" w:rsidTr="00C06C04">
        <w:trPr>
          <w:jc w:val="center"/>
        </w:trPr>
        <w:tc>
          <w:tcPr>
            <w:tcW w:w="1177" w:type="dxa"/>
            <w:gridSpan w:val="2"/>
            <w:tcBorders>
              <w:top w:val="single" w:sz="4" w:space="0" w:color="auto"/>
              <w:left w:val="single" w:sz="4" w:space="0" w:color="auto"/>
              <w:bottom w:val="single" w:sz="4" w:space="0" w:color="auto"/>
              <w:right w:val="single" w:sz="4" w:space="0" w:color="auto"/>
            </w:tcBorders>
          </w:tcPr>
          <w:p w14:paraId="78DD85CB" w14:textId="77777777" w:rsidR="00A2510A" w:rsidRPr="000F6278" w:rsidRDefault="00A2510A" w:rsidP="00C06C04">
            <w:pPr>
              <w:pStyle w:val="TAL"/>
              <w:rPr>
                <w:szCs w:val="18"/>
                <w:lang w:eastAsia="zh-TW"/>
              </w:rPr>
            </w:pPr>
            <w:r w:rsidRPr="000F6278">
              <w:rPr>
                <w:rFonts w:hint="eastAsia"/>
                <w:lang w:eastAsia="zh-TW"/>
              </w:rPr>
              <w:t>4</w:t>
            </w:r>
            <w:r w:rsidRPr="000F6278">
              <w:rPr>
                <w:lang w:eastAsia="zh-TW"/>
              </w:rPr>
              <w:t>.7.7.3.2</w:t>
            </w:r>
          </w:p>
        </w:tc>
        <w:tc>
          <w:tcPr>
            <w:tcW w:w="4540" w:type="dxa"/>
            <w:gridSpan w:val="2"/>
            <w:tcBorders>
              <w:top w:val="single" w:sz="4" w:space="0" w:color="auto"/>
              <w:left w:val="single" w:sz="4" w:space="0" w:color="auto"/>
              <w:bottom w:val="single" w:sz="4" w:space="0" w:color="auto"/>
              <w:right w:val="single" w:sz="4" w:space="0" w:color="auto"/>
            </w:tcBorders>
          </w:tcPr>
          <w:p w14:paraId="6562BCB9" w14:textId="77777777" w:rsidR="00A2510A" w:rsidRPr="000F6278" w:rsidRDefault="00A2510A" w:rsidP="00C06C04">
            <w:pPr>
              <w:pStyle w:val="TAL"/>
            </w:pPr>
            <w:r w:rsidRPr="000F6278">
              <w:t>EN-DC FR1 CSI-RS based CMR and dedicated IMR L1-SINR relative measurement accuracy</w:t>
            </w:r>
          </w:p>
        </w:tc>
        <w:tc>
          <w:tcPr>
            <w:tcW w:w="854" w:type="dxa"/>
            <w:gridSpan w:val="2"/>
            <w:tcBorders>
              <w:top w:val="single" w:sz="4" w:space="0" w:color="auto"/>
              <w:left w:val="single" w:sz="4" w:space="0" w:color="auto"/>
              <w:bottom w:val="single" w:sz="4" w:space="0" w:color="auto"/>
              <w:right w:val="single" w:sz="4" w:space="0" w:color="auto"/>
            </w:tcBorders>
          </w:tcPr>
          <w:p w14:paraId="17EEE857" w14:textId="77777777" w:rsidR="00A2510A" w:rsidRPr="000F6278" w:rsidRDefault="00A2510A" w:rsidP="00C06C04">
            <w:pPr>
              <w:pStyle w:val="TAC"/>
              <w:rPr>
                <w:szCs w:val="18"/>
                <w:lang w:eastAsia="zh-TW"/>
              </w:rPr>
            </w:pPr>
            <w:r w:rsidRPr="000F6278">
              <w:rPr>
                <w:rFonts w:eastAsia="SimSun"/>
                <w:lang w:eastAsia="zh-CN"/>
              </w:rPr>
              <w:t>Rel-16</w:t>
            </w:r>
          </w:p>
        </w:tc>
        <w:tc>
          <w:tcPr>
            <w:tcW w:w="1127" w:type="dxa"/>
            <w:gridSpan w:val="2"/>
            <w:tcBorders>
              <w:top w:val="single" w:sz="4" w:space="0" w:color="auto"/>
              <w:left w:val="single" w:sz="4" w:space="0" w:color="auto"/>
              <w:bottom w:val="single" w:sz="4" w:space="0" w:color="auto"/>
              <w:right w:val="single" w:sz="4" w:space="0" w:color="auto"/>
            </w:tcBorders>
          </w:tcPr>
          <w:p w14:paraId="435410FF" w14:textId="77777777" w:rsidR="00A2510A" w:rsidRPr="000F6278" w:rsidRDefault="00A2510A" w:rsidP="00C06C04">
            <w:pPr>
              <w:pStyle w:val="TAL"/>
              <w:rPr>
                <w:szCs w:val="18"/>
                <w:lang w:eastAsia="zh-TW"/>
              </w:rPr>
            </w:pPr>
            <w:r w:rsidRPr="000F6278">
              <w:rPr>
                <w:rFonts w:eastAsia="SimSun"/>
                <w:lang w:eastAsia="zh-CN"/>
              </w:rPr>
              <w:t>C137</w:t>
            </w:r>
          </w:p>
        </w:tc>
        <w:tc>
          <w:tcPr>
            <w:tcW w:w="3118" w:type="dxa"/>
            <w:gridSpan w:val="3"/>
            <w:tcBorders>
              <w:top w:val="single" w:sz="4" w:space="0" w:color="auto"/>
              <w:left w:val="single" w:sz="4" w:space="0" w:color="auto"/>
              <w:bottom w:val="single" w:sz="4" w:space="0" w:color="auto"/>
              <w:right w:val="single" w:sz="4" w:space="0" w:color="auto"/>
            </w:tcBorders>
          </w:tcPr>
          <w:p w14:paraId="0B1CD3BE" w14:textId="77777777" w:rsidR="00A2510A" w:rsidRPr="000F6278" w:rsidRDefault="00A2510A" w:rsidP="00C06C04">
            <w:pPr>
              <w:pStyle w:val="TAL"/>
              <w:rPr>
                <w:lang w:eastAsia="zh-CN"/>
              </w:rPr>
            </w:pPr>
            <w:r w:rsidRPr="000F6278">
              <w:rPr>
                <w:lang w:eastAsia="zh-CN"/>
              </w:rPr>
              <w:t>UEs supporting 5GS NR SA FR1 and L1-SINR-measurement based on CSI-RS as CMR and dedicated CSI-IM as IMR</w:t>
            </w:r>
          </w:p>
        </w:tc>
        <w:tc>
          <w:tcPr>
            <w:tcW w:w="2224" w:type="dxa"/>
            <w:gridSpan w:val="2"/>
            <w:tcBorders>
              <w:top w:val="single" w:sz="4" w:space="0" w:color="auto"/>
              <w:left w:val="single" w:sz="4" w:space="0" w:color="auto"/>
              <w:bottom w:val="single" w:sz="4" w:space="0" w:color="auto"/>
              <w:right w:val="single" w:sz="4" w:space="0" w:color="auto"/>
            </w:tcBorders>
          </w:tcPr>
          <w:p w14:paraId="6BF3CFFA" w14:textId="77777777" w:rsidR="00A2510A" w:rsidRPr="000F6278"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tcPr>
          <w:p w14:paraId="037E8D41" w14:textId="77777777" w:rsidR="00A2510A" w:rsidRPr="000F6278" w:rsidRDefault="00A2510A" w:rsidP="00C06C04">
            <w:pPr>
              <w:pStyle w:val="TAL"/>
            </w:pPr>
            <w:r w:rsidRPr="000F6278">
              <w:t>2Rx</w:t>
            </w:r>
          </w:p>
          <w:p w14:paraId="28FDAB97" w14:textId="77777777" w:rsidR="00A2510A" w:rsidRPr="000F6278" w:rsidRDefault="00A2510A" w:rsidP="00C06C04">
            <w:pPr>
              <w:pStyle w:val="TAL"/>
            </w:pPr>
            <w:r w:rsidRPr="000F6278">
              <w:t>4Rx</w:t>
            </w:r>
          </w:p>
        </w:tc>
      </w:tr>
      <w:tr w:rsidR="00A2510A" w:rsidRPr="000F6278" w14:paraId="1B61036B"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433B59BF" w14:textId="77777777" w:rsidR="00A2510A" w:rsidRPr="000F6278" w:rsidRDefault="00A2510A" w:rsidP="00C06C04">
            <w:pPr>
              <w:pStyle w:val="TAL"/>
              <w:rPr>
                <w:szCs w:val="18"/>
                <w:lang w:eastAsia="zh-TW"/>
              </w:rPr>
            </w:pPr>
            <w:r w:rsidRPr="000F6278">
              <w:rPr>
                <w:b/>
              </w:rPr>
              <w:t>4A</w:t>
            </w:r>
          </w:p>
        </w:tc>
        <w:tc>
          <w:tcPr>
            <w:tcW w:w="4540" w:type="dxa"/>
            <w:gridSpan w:val="2"/>
            <w:tcBorders>
              <w:top w:val="single" w:sz="4" w:space="0" w:color="auto"/>
              <w:left w:val="single" w:sz="4" w:space="0" w:color="auto"/>
              <w:bottom w:val="single" w:sz="4" w:space="0" w:color="auto"/>
              <w:right w:val="single" w:sz="4" w:space="0" w:color="auto"/>
            </w:tcBorders>
          </w:tcPr>
          <w:p w14:paraId="56EECA1B" w14:textId="77777777" w:rsidR="00A2510A" w:rsidRPr="000F6278" w:rsidRDefault="00A2510A" w:rsidP="00C06C04">
            <w:pPr>
              <w:pStyle w:val="TAL"/>
              <w:rPr>
                <w:szCs w:val="18"/>
                <w:lang w:eastAsia="zh-CN"/>
              </w:rPr>
            </w:pPr>
            <w:r w:rsidRPr="000F6278">
              <w:rPr>
                <w:b/>
              </w:rPr>
              <w:t>NE-DC with all NR cells in FR1</w:t>
            </w:r>
          </w:p>
        </w:tc>
        <w:tc>
          <w:tcPr>
            <w:tcW w:w="854" w:type="dxa"/>
            <w:gridSpan w:val="2"/>
            <w:tcBorders>
              <w:top w:val="single" w:sz="4" w:space="0" w:color="auto"/>
              <w:left w:val="single" w:sz="4" w:space="0" w:color="auto"/>
              <w:bottom w:val="single" w:sz="4" w:space="0" w:color="auto"/>
              <w:right w:val="single" w:sz="4" w:space="0" w:color="auto"/>
            </w:tcBorders>
          </w:tcPr>
          <w:p w14:paraId="21CC3FDB" w14:textId="77777777" w:rsidR="00A2510A" w:rsidRPr="000F6278" w:rsidRDefault="00A2510A" w:rsidP="00C06C04">
            <w:pPr>
              <w:pStyle w:val="TAC"/>
              <w:rPr>
                <w:szCs w:val="18"/>
                <w:lang w:eastAsia="zh-TW"/>
              </w:rPr>
            </w:pPr>
          </w:p>
        </w:tc>
        <w:tc>
          <w:tcPr>
            <w:tcW w:w="1127" w:type="dxa"/>
            <w:gridSpan w:val="2"/>
            <w:tcBorders>
              <w:top w:val="single" w:sz="4" w:space="0" w:color="auto"/>
              <w:left w:val="single" w:sz="4" w:space="0" w:color="auto"/>
              <w:bottom w:val="single" w:sz="4" w:space="0" w:color="auto"/>
              <w:right w:val="single" w:sz="4" w:space="0" w:color="auto"/>
            </w:tcBorders>
          </w:tcPr>
          <w:p w14:paraId="33BA8A6D" w14:textId="77777777" w:rsidR="00A2510A" w:rsidRPr="000F6278" w:rsidRDefault="00A2510A" w:rsidP="00C06C04">
            <w:pPr>
              <w:pStyle w:val="TAL"/>
              <w:rPr>
                <w:szCs w:val="18"/>
                <w:lang w:eastAsia="zh-TW"/>
              </w:rPr>
            </w:pPr>
          </w:p>
        </w:tc>
        <w:tc>
          <w:tcPr>
            <w:tcW w:w="3118" w:type="dxa"/>
            <w:gridSpan w:val="3"/>
            <w:tcBorders>
              <w:top w:val="single" w:sz="4" w:space="0" w:color="auto"/>
              <w:left w:val="single" w:sz="4" w:space="0" w:color="auto"/>
              <w:bottom w:val="single" w:sz="4" w:space="0" w:color="auto"/>
              <w:right w:val="single" w:sz="4" w:space="0" w:color="auto"/>
            </w:tcBorders>
          </w:tcPr>
          <w:p w14:paraId="165D5795" w14:textId="77777777" w:rsidR="00A2510A" w:rsidRPr="000F6278" w:rsidRDefault="00A2510A" w:rsidP="00C06C04">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tcPr>
          <w:p w14:paraId="15F5BCC2" w14:textId="77777777" w:rsidR="00A2510A" w:rsidRPr="000F6278"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tcPr>
          <w:p w14:paraId="0F5718D9" w14:textId="77777777" w:rsidR="00A2510A" w:rsidRPr="000F6278" w:rsidRDefault="00A2510A" w:rsidP="00C06C04">
            <w:pPr>
              <w:keepNext/>
              <w:keepLines/>
              <w:spacing w:after="0"/>
              <w:rPr>
                <w:rFonts w:ascii="Arial" w:hAnsi="Arial"/>
                <w:sz w:val="18"/>
              </w:rPr>
            </w:pPr>
          </w:p>
        </w:tc>
      </w:tr>
      <w:tr w:rsidR="00A2510A" w:rsidRPr="000F6278" w14:paraId="51C4748E"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73CCD764" w14:textId="77777777" w:rsidR="00A2510A" w:rsidRPr="000F6278" w:rsidRDefault="00A2510A" w:rsidP="00C06C04">
            <w:pPr>
              <w:pStyle w:val="TAL"/>
              <w:rPr>
                <w:szCs w:val="18"/>
                <w:lang w:eastAsia="zh-TW"/>
              </w:rPr>
            </w:pPr>
            <w:r w:rsidRPr="000F6278">
              <w:rPr>
                <w:b/>
              </w:rPr>
              <w:t>4A.1</w:t>
            </w:r>
          </w:p>
        </w:tc>
        <w:tc>
          <w:tcPr>
            <w:tcW w:w="4540" w:type="dxa"/>
            <w:gridSpan w:val="2"/>
            <w:tcBorders>
              <w:top w:val="single" w:sz="4" w:space="0" w:color="auto"/>
              <w:left w:val="single" w:sz="4" w:space="0" w:color="auto"/>
              <w:bottom w:val="single" w:sz="4" w:space="0" w:color="auto"/>
              <w:right w:val="single" w:sz="4" w:space="0" w:color="auto"/>
            </w:tcBorders>
          </w:tcPr>
          <w:p w14:paraId="14700806" w14:textId="77777777" w:rsidR="00A2510A" w:rsidRPr="000F6278" w:rsidRDefault="00A2510A" w:rsidP="00C06C04">
            <w:pPr>
              <w:pStyle w:val="TAL"/>
              <w:rPr>
                <w:szCs w:val="18"/>
                <w:lang w:eastAsia="zh-CN"/>
              </w:rPr>
            </w:pPr>
            <w:r w:rsidRPr="000F6278">
              <w:rPr>
                <w:b/>
              </w:rPr>
              <w:t>Signalling characteristics</w:t>
            </w:r>
          </w:p>
        </w:tc>
        <w:tc>
          <w:tcPr>
            <w:tcW w:w="854" w:type="dxa"/>
            <w:gridSpan w:val="2"/>
            <w:tcBorders>
              <w:top w:val="single" w:sz="4" w:space="0" w:color="auto"/>
              <w:left w:val="single" w:sz="4" w:space="0" w:color="auto"/>
              <w:bottom w:val="single" w:sz="4" w:space="0" w:color="auto"/>
              <w:right w:val="single" w:sz="4" w:space="0" w:color="auto"/>
            </w:tcBorders>
          </w:tcPr>
          <w:p w14:paraId="28F088DA" w14:textId="77777777" w:rsidR="00A2510A" w:rsidRPr="000F6278" w:rsidRDefault="00A2510A" w:rsidP="00C06C04">
            <w:pPr>
              <w:pStyle w:val="TAC"/>
              <w:rPr>
                <w:szCs w:val="18"/>
                <w:lang w:eastAsia="zh-TW"/>
              </w:rPr>
            </w:pPr>
          </w:p>
        </w:tc>
        <w:tc>
          <w:tcPr>
            <w:tcW w:w="1127" w:type="dxa"/>
            <w:gridSpan w:val="2"/>
            <w:tcBorders>
              <w:top w:val="single" w:sz="4" w:space="0" w:color="auto"/>
              <w:left w:val="single" w:sz="4" w:space="0" w:color="auto"/>
              <w:bottom w:val="single" w:sz="4" w:space="0" w:color="auto"/>
              <w:right w:val="single" w:sz="4" w:space="0" w:color="auto"/>
            </w:tcBorders>
          </w:tcPr>
          <w:p w14:paraId="2EBECF4A" w14:textId="77777777" w:rsidR="00A2510A" w:rsidRPr="000F6278" w:rsidRDefault="00A2510A" w:rsidP="00C06C04">
            <w:pPr>
              <w:pStyle w:val="TAL"/>
              <w:rPr>
                <w:szCs w:val="18"/>
                <w:lang w:eastAsia="zh-TW"/>
              </w:rPr>
            </w:pPr>
          </w:p>
        </w:tc>
        <w:tc>
          <w:tcPr>
            <w:tcW w:w="3118" w:type="dxa"/>
            <w:gridSpan w:val="3"/>
            <w:tcBorders>
              <w:top w:val="single" w:sz="4" w:space="0" w:color="auto"/>
              <w:left w:val="single" w:sz="4" w:space="0" w:color="auto"/>
              <w:bottom w:val="single" w:sz="4" w:space="0" w:color="auto"/>
              <w:right w:val="single" w:sz="4" w:space="0" w:color="auto"/>
            </w:tcBorders>
          </w:tcPr>
          <w:p w14:paraId="69231748" w14:textId="77777777" w:rsidR="00A2510A" w:rsidRPr="000F6278" w:rsidRDefault="00A2510A" w:rsidP="00C06C04">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tcPr>
          <w:p w14:paraId="0241175A" w14:textId="77777777" w:rsidR="00A2510A" w:rsidRPr="000F6278"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tcPr>
          <w:p w14:paraId="16298448" w14:textId="77777777" w:rsidR="00A2510A" w:rsidRPr="000F6278" w:rsidRDefault="00A2510A" w:rsidP="00C06C04">
            <w:pPr>
              <w:keepNext/>
              <w:keepLines/>
              <w:spacing w:after="0"/>
              <w:rPr>
                <w:rFonts w:ascii="Arial" w:hAnsi="Arial"/>
                <w:sz w:val="18"/>
              </w:rPr>
            </w:pPr>
          </w:p>
        </w:tc>
      </w:tr>
      <w:tr w:rsidR="00A2510A" w:rsidRPr="000F6278" w14:paraId="3C228FCC"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78B8577B" w14:textId="77777777" w:rsidR="00A2510A" w:rsidRPr="000F6278" w:rsidRDefault="00A2510A" w:rsidP="00C06C04">
            <w:pPr>
              <w:pStyle w:val="TAL"/>
              <w:rPr>
                <w:szCs w:val="18"/>
                <w:lang w:eastAsia="zh-TW"/>
              </w:rPr>
            </w:pPr>
            <w:r w:rsidRPr="000F6278">
              <w:rPr>
                <w:b/>
              </w:rPr>
              <w:t>4A.1.1</w:t>
            </w:r>
          </w:p>
        </w:tc>
        <w:tc>
          <w:tcPr>
            <w:tcW w:w="4540" w:type="dxa"/>
            <w:gridSpan w:val="2"/>
            <w:tcBorders>
              <w:top w:val="single" w:sz="4" w:space="0" w:color="auto"/>
              <w:left w:val="single" w:sz="4" w:space="0" w:color="auto"/>
              <w:bottom w:val="single" w:sz="4" w:space="0" w:color="auto"/>
              <w:right w:val="single" w:sz="4" w:space="0" w:color="auto"/>
            </w:tcBorders>
          </w:tcPr>
          <w:p w14:paraId="5300F91A" w14:textId="77777777" w:rsidR="00A2510A" w:rsidRPr="000F6278" w:rsidRDefault="00A2510A" w:rsidP="00C06C04">
            <w:pPr>
              <w:pStyle w:val="TAL"/>
              <w:rPr>
                <w:szCs w:val="18"/>
                <w:lang w:eastAsia="zh-CN"/>
              </w:rPr>
            </w:pPr>
            <w:r w:rsidRPr="000F6278">
              <w:rPr>
                <w:b/>
              </w:rPr>
              <w:t xml:space="preserve">E-UTRA </w:t>
            </w:r>
            <w:proofErr w:type="spellStart"/>
            <w:r w:rsidRPr="000F6278">
              <w:rPr>
                <w:b/>
              </w:rPr>
              <w:t>PSCell</w:t>
            </w:r>
            <w:proofErr w:type="spellEnd"/>
            <w:r w:rsidRPr="000F6278">
              <w:rPr>
                <w:b/>
              </w:rPr>
              <w:t xml:space="preserve"> addition</w:t>
            </w:r>
          </w:p>
        </w:tc>
        <w:tc>
          <w:tcPr>
            <w:tcW w:w="854" w:type="dxa"/>
            <w:gridSpan w:val="2"/>
            <w:tcBorders>
              <w:top w:val="single" w:sz="4" w:space="0" w:color="auto"/>
              <w:left w:val="single" w:sz="4" w:space="0" w:color="auto"/>
              <w:bottom w:val="single" w:sz="4" w:space="0" w:color="auto"/>
              <w:right w:val="single" w:sz="4" w:space="0" w:color="auto"/>
            </w:tcBorders>
          </w:tcPr>
          <w:p w14:paraId="6761382E" w14:textId="77777777" w:rsidR="00A2510A" w:rsidRPr="000F6278" w:rsidRDefault="00A2510A" w:rsidP="00C06C04">
            <w:pPr>
              <w:pStyle w:val="TAC"/>
              <w:rPr>
                <w:szCs w:val="18"/>
                <w:lang w:eastAsia="zh-TW"/>
              </w:rPr>
            </w:pPr>
          </w:p>
        </w:tc>
        <w:tc>
          <w:tcPr>
            <w:tcW w:w="1127" w:type="dxa"/>
            <w:gridSpan w:val="2"/>
            <w:tcBorders>
              <w:top w:val="single" w:sz="4" w:space="0" w:color="auto"/>
              <w:left w:val="single" w:sz="4" w:space="0" w:color="auto"/>
              <w:bottom w:val="single" w:sz="4" w:space="0" w:color="auto"/>
              <w:right w:val="single" w:sz="4" w:space="0" w:color="auto"/>
            </w:tcBorders>
          </w:tcPr>
          <w:p w14:paraId="17B51F78" w14:textId="77777777" w:rsidR="00A2510A" w:rsidRPr="000F6278" w:rsidRDefault="00A2510A" w:rsidP="00C06C04">
            <w:pPr>
              <w:pStyle w:val="TAL"/>
              <w:rPr>
                <w:szCs w:val="18"/>
                <w:lang w:eastAsia="zh-TW"/>
              </w:rPr>
            </w:pPr>
          </w:p>
        </w:tc>
        <w:tc>
          <w:tcPr>
            <w:tcW w:w="3118" w:type="dxa"/>
            <w:gridSpan w:val="3"/>
            <w:tcBorders>
              <w:top w:val="single" w:sz="4" w:space="0" w:color="auto"/>
              <w:left w:val="single" w:sz="4" w:space="0" w:color="auto"/>
              <w:bottom w:val="single" w:sz="4" w:space="0" w:color="auto"/>
              <w:right w:val="single" w:sz="4" w:space="0" w:color="auto"/>
            </w:tcBorders>
          </w:tcPr>
          <w:p w14:paraId="1A850182" w14:textId="77777777" w:rsidR="00A2510A" w:rsidRPr="000F6278" w:rsidRDefault="00A2510A" w:rsidP="00C06C04">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tcPr>
          <w:p w14:paraId="7B979391" w14:textId="77777777" w:rsidR="00A2510A" w:rsidRPr="000F6278"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tcPr>
          <w:p w14:paraId="01051C7D" w14:textId="77777777" w:rsidR="00A2510A" w:rsidRPr="000F6278" w:rsidRDefault="00A2510A" w:rsidP="00C06C04">
            <w:pPr>
              <w:keepNext/>
              <w:keepLines/>
              <w:spacing w:after="0"/>
              <w:rPr>
                <w:rFonts w:ascii="Arial" w:hAnsi="Arial"/>
                <w:sz w:val="18"/>
              </w:rPr>
            </w:pPr>
          </w:p>
        </w:tc>
      </w:tr>
      <w:tr w:rsidR="00A2510A" w:rsidRPr="000F6278" w14:paraId="71D4B42B"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14F35B48" w14:textId="77777777" w:rsidR="00A2510A" w:rsidRPr="000F6278" w:rsidRDefault="00A2510A" w:rsidP="00C06C04">
            <w:pPr>
              <w:pStyle w:val="TAL"/>
              <w:rPr>
                <w:szCs w:val="18"/>
                <w:lang w:eastAsia="zh-TW"/>
              </w:rPr>
            </w:pPr>
            <w:r w:rsidRPr="000F6278">
              <w:rPr>
                <w:szCs w:val="18"/>
                <w:lang w:eastAsia="zh-CN"/>
              </w:rPr>
              <w:t>4A.1.1.1</w:t>
            </w:r>
          </w:p>
        </w:tc>
        <w:tc>
          <w:tcPr>
            <w:tcW w:w="4540" w:type="dxa"/>
            <w:gridSpan w:val="2"/>
            <w:tcBorders>
              <w:top w:val="single" w:sz="4" w:space="0" w:color="auto"/>
              <w:left w:val="single" w:sz="4" w:space="0" w:color="auto"/>
              <w:bottom w:val="single" w:sz="4" w:space="0" w:color="auto"/>
              <w:right w:val="single" w:sz="4" w:space="0" w:color="auto"/>
            </w:tcBorders>
          </w:tcPr>
          <w:p w14:paraId="570193C0" w14:textId="77777777" w:rsidR="00A2510A" w:rsidRPr="000F6278" w:rsidRDefault="00A2510A" w:rsidP="00C06C04">
            <w:pPr>
              <w:pStyle w:val="TAL"/>
              <w:rPr>
                <w:szCs w:val="18"/>
                <w:lang w:eastAsia="zh-CN"/>
              </w:rPr>
            </w:pPr>
            <w:r w:rsidRPr="000F6278">
              <w:t xml:space="preserve">NE-DC FR1 addition and release delay of known </w:t>
            </w:r>
            <w:proofErr w:type="spellStart"/>
            <w:r w:rsidRPr="000F6278">
              <w:t>PSCell</w:t>
            </w:r>
            <w:proofErr w:type="spellEnd"/>
          </w:p>
        </w:tc>
        <w:tc>
          <w:tcPr>
            <w:tcW w:w="854" w:type="dxa"/>
            <w:gridSpan w:val="2"/>
            <w:tcBorders>
              <w:top w:val="single" w:sz="4" w:space="0" w:color="auto"/>
              <w:left w:val="single" w:sz="4" w:space="0" w:color="auto"/>
              <w:bottom w:val="single" w:sz="4" w:space="0" w:color="auto"/>
              <w:right w:val="single" w:sz="4" w:space="0" w:color="auto"/>
            </w:tcBorders>
          </w:tcPr>
          <w:p w14:paraId="728E083C" w14:textId="77777777" w:rsidR="00A2510A" w:rsidRPr="000F6278" w:rsidRDefault="00A2510A" w:rsidP="00C06C04">
            <w:pPr>
              <w:pStyle w:val="TAC"/>
              <w:rPr>
                <w:szCs w:val="18"/>
                <w:lang w:eastAsia="zh-TW"/>
              </w:rPr>
            </w:pPr>
            <w:r w:rsidRPr="000F6278">
              <w:rPr>
                <w:szCs w:val="18"/>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tcPr>
          <w:p w14:paraId="4DDEDDAE" w14:textId="77777777" w:rsidR="00A2510A" w:rsidRPr="000F6278" w:rsidRDefault="00A2510A" w:rsidP="00C06C04">
            <w:pPr>
              <w:pStyle w:val="TAL"/>
              <w:rPr>
                <w:szCs w:val="18"/>
                <w:lang w:eastAsia="zh-TW"/>
              </w:rPr>
            </w:pPr>
            <w:r w:rsidRPr="000F6278">
              <w:rPr>
                <w:szCs w:val="18"/>
                <w:lang w:eastAsia="zh-CN"/>
              </w:rPr>
              <w:t>FFS</w:t>
            </w:r>
          </w:p>
        </w:tc>
        <w:tc>
          <w:tcPr>
            <w:tcW w:w="3118" w:type="dxa"/>
            <w:gridSpan w:val="3"/>
            <w:tcBorders>
              <w:top w:val="single" w:sz="4" w:space="0" w:color="auto"/>
              <w:left w:val="single" w:sz="4" w:space="0" w:color="auto"/>
              <w:bottom w:val="single" w:sz="4" w:space="0" w:color="auto"/>
              <w:right w:val="single" w:sz="4" w:space="0" w:color="auto"/>
            </w:tcBorders>
          </w:tcPr>
          <w:p w14:paraId="79EB4E06" w14:textId="77777777" w:rsidR="00A2510A" w:rsidRPr="000F6278" w:rsidRDefault="00A2510A" w:rsidP="00C06C04">
            <w:pPr>
              <w:pStyle w:val="TAL"/>
              <w:rPr>
                <w:lang w:eastAsia="zh-CN"/>
              </w:rPr>
            </w:pPr>
            <w:r w:rsidRPr="000F6278">
              <w:rPr>
                <w:lang w:eastAsia="zh-CN"/>
              </w:rPr>
              <w:t>FFS</w:t>
            </w:r>
          </w:p>
        </w:tc>
        <w:tc>
          <w:tcPr>
            <w:tcW w:w="2191" w:type="dxa"/>
            <w:tcBorders>
              <w:top w:val="single" w:sz="4" w:space="0" w:color="auto"/>
              <w:left w:val="single" w:sz="4" w:space="0" w:color="auto"/>
              <w:bottom w:val="single" w:sz="4" w:space="0" w:color="auto"/>
              <w:right w:val="single" w:sz="4" w:space="0" w:color="auto"/>
            </w:tcBorders>
          </w:tcPr>
          <w:p w14:paraId="531D3902" w14:textId="77777777" w:rsidR="00A2510A" w:rsidRPr="000F6278" w:rsidRDefault="00A2510A" w:rsidP="00C06C04">
            <w:pPr>
              <w:pStyle w:val="TAL"/>
            </w:pPr>
            <w:r w:rsidRPr="000F6278">
              <w:t>NOTE 1</w:t>
            </w:r>
          </w:p>
        </w:tc>
        <w:tc>
          <w:tcPr>
            <w:tcW w:w="1369" w:type="dxa"/>
            <w:tcBorders>
              <w:top w:val="single" w:sz="4" w:space="0" w:color="auto"/>
              <w:left w:val="single" w:sz="4" w:space="0" w:color="auto"/>
              <w:bottom w:val="single" w:sz="4" w:space="0" w:color="auto"/>
              <w:right w:val="single" w:sz="4" w:space="0" w:color="auto"/>
            </w:tcBorders>
          </w:tcPr>
          <w:p w14:paraId="2320F33F" w14:textId="77777777" w:rsidR="00A2510A" w:rsidRPr="000F6278" w:rsidRDefault="00A2510A" w:rsidP="00C06C04">
            <w:pPr>
              <w:pStyle w:val="TAL"/>
            </w:pPr>
            <w:r w:rsidRPr="000F6278">
              <w:t>2Rx</w:t>
            </w:r>
          </w:p>
          <w:p w14:paraId="4220727B" w14:textId="77777777" w:rsidR="00A2510A" w:rsidRPr="000F6278" w:rsidRDefault="00A2510A" w:rsidP="00C06C04">
            <w:pPr>
              <w:pStyle w:val="TAL"/>
            </w:pPr>
            <w:r w:rsidRPr="000F6278">
              <w:t>4Rx</w:t>
            </w:r>
          </w:p>
        </w:tc>
      </w:tr>
      <w:tr w:rsidR="00A2510A" w:rsidRPr="000F6278" w14:paraId="6FCE4CAD" w14:textId="77777777" w:rsidTr="00C06C04">
        <w:trPr>
          <w:gridBefore w:val="1"/>
          <w:wBefore w:w="33" w:type="dxa"/>
          <w:jc w:val="center"/>
        </w:trPr>
        <w:tc>
          <w:tcPr>
            <w:tcW w:w="14376" w:type="dxa"/>
            <w:gridSpan w:val="13"/>
            <w:tcBorders>
              <w:top w:val="single" w:sz="4" w:space="0" w:color="auto"/>
              <w:left w:val="single" w:sz="4" w:space="0" w:color="auto"/>
              <w:bottom w:val="single" w:sz="4" w:space="0" w:color="auto"/>
              <w:right w:val="single" w:sz="4" w:space="0" w:color="auto"/>
            </w:tcBorders>
            <w:vAlign w:val="center"/>
            <w:hideMark/>
          </w:tcPr>
          <w:p w14:paraId="0810CD83" w14:textId="77777777" w:rsidR="00A2510A" w:rsidRPr="000F6278" w:rsidRDefault="00A2510A" w:rsidP="00C06C04">
            <w:pPr>
              <w:pStyle w:val="TAN"/>
              <w:rPr>
                <w:rFonts w:eastAsia="SimSun"/>
                <w:lang w:eastAsia="zh-CN"/>
              </w:rPr>
            </w:pPr>
            <w:r w:rsidRPr="000F6278">
              <w:rPr>
                <w:lang w:eastAsia="zh-TW"/>
              </w:rPr>
              <w:t>NOTE 1:</w:t>
            </w:r>
            <w:r w:rsidRPr="000F6278">
              <w:rPr>
                <w:lang w:eastAsia="zh-TW"/>
              </w:rPr>
              <w:tab/>
            </w:r>
            <w:r w:rsidRPr="000F6278">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F6278">
              <w:rPr>
                <w:rFonts w:eastAsia="SimSun"/>
                <w:lang w:eastAsia="zh-CN"/>
              </w:rPr>
              <w:t>e</w:t>
            </w:r>
            <w:r w:rsidRPr="000F6278">
              <w:rPr>
                <w:rFonts w:eastAsia="SimSun"/>
              </w:rPr>
              <w:t xml:space="preserve"> test case/branch. Detail</w:t>
            </w:r>
            <w:r w:rsidRPr="000F6278">
              <w:rPr>
                <w:rFonts w:eastAsia="SimSun"/>
                <w:lang w:eastAsia="zh-CN"/>
              </w:rPr>
              <w:t>e</w:t>
            </w:r>
            <w:r w:rsidRPr="000F6278">
              <w:rPr>
                <w:rFonts w:eastAsia="SimSun"/>
              </w:rPr>
              <w:t>d completion status can be found in the corresponding test case section in</w:t>
            </w:r>
            <w:r w:rsidRPr="000F6278">
              <w:rPr>
                <w:rFonts w:eastAsia="SimSun"/>
                <w:lang w:eastAsia="zh-CN"/>
              </w:rPr>
              <w:t xml:space="preserve"> 38.533.</w:t>
            </w:r>
          </w:p>
          <w:p w14:paraId="07A8BFAF" w14:textId="77777777" w:rsidR="00A2510A" w:rsidRPr="000F6278" w:rsidRDefault="00A2510A" w:rsidP="00C06C04">
            <w:pPr>
              <w:pStyle w:val="TAN"/>
              <w:rPr>
                <w:lang w:eastAsia="zh-TW"/>
              </w:rPr>
            </w:pPr>
            <w:r w:rsidRPr="000F6278">
              <w:rPr>
                <w:lang w:eastAsia="zh-TW"/>
              </w:rPr>
              <w:t>NOTE 2:</w:t>
            </w:r>
            <w:r w:rsidRPr="000F6278">
              <w:rPr>
                <w:lang w:eastAsia="zh-TW"/>
              </w:rPr>
              <w:tab/>
              <w:t>Test X refers to the corresponding Sub-Test as defined in TS 38.533 [5].</w:t>
            </w:r>
          </w:p>
        </w:tc>
      </w:tr>
    </w:tbl>
    <w:p w14:paraId="58607A37" w14:textId="77777777" w:rsidR="00A2510A" w:rsidRPr="000F6278" w:rsidRDefault="00A2510A" w:rsidP="00A2510A"/>
    <w:p w14:paraId="083D6314" w14:textId="77777777" w:rsidR="00A2510A" w:rsidRPr="000F6278" w:rsidRDefault="00A2510A" w:rsidP="00A2510A">
      <w:pPr>
        <w:pStyle w:val="TH"/>
      </w:pPr>
      <w:r w:rsidRPr="000F6278">
        <w:t>Table 4.2-1a: Void</w:t>
      </w:r>
    </w:p>
    <w:p w14:paraId="360EBA9A" w14:textId="77777777" w:rsidR="00A2510A" w:rsidRPr="000F6278" w:rsidRDefault="00A2510A" w:rsidP="00A2510A">
      <w:pPr>
        <w:rPr>
          <w:lang w:eastAsia="zh-CN"/>
        </w:rPr>
      </w:pPr>
    </w:p>
    <w:p w14:paraId="6E197298" w14:textId="77777777" w:rsidR="00A2510A" w:rsidRPr="000F6278" w:rsidRDefault="00A2510A" w:rsidP="00A2510A">
      <w:pPr>
        <w:pStyle w:val="TH"/>
      </w:pPr>
      <w:r w:rsidRPr="000F6278">
        <w:lastRenderedPageBreak/>
        <w:t>Table 4.2-2: Applicability of RRM EN-DC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tblGrid>
      <w:tr w:rsidR="00A2510A" w:rsidRPr="000F6278" w14:paraId="4BFC533E" w14:textId="77777777" w:rsidTr="00C06C04">
        <w:trPr>
          <w:cantSplit/>
          <w:tblHeader/>
          <w:jc w:val="center"/>
        </w:trPr>
        <w:tc>
          <w:tcPr>
            <w:tcW w:w="1171" w:type="dxa"/>
            <w:tcBorders>
              <w:top w:val="single" w:sz="4" w:space="0" w:color="auto"/>
              <w:left w:val="single" w:sz="4" w:space="0" w:color="auto"/>
              <w:bottom w:val="nil"/>
              <w:right w:val="single" w:sz="4" w:space="0" w:color="auto"/>
            </w:tcBorders>
            <w:hideMark/>
          </w:tcPr>
          <w:p w14:paraId="614E2A73" w14:textId="77777777" w:rsidR="00A2510A" w:rsidRPr="000F6278" w:rsidRDefault="00A2510A" w:rsidP="00C06C04">
            <w:pPr>
              <w:pStyle w:val="TAH"/>
            </w:pPr>
            <w:r w:rsidRPr="000F6278">
              <w:lastRenderedPageBreak/>
              <w:t>Clause</w:t>
            </w:r>
          </w:p>
        </w:tc>
        <w:tc>
          <w:tcPr>
            <w:tcW w:w="4519" w:type="dxa"/>
            <w:tcBorders>
              <w:top w:val="single" w:sz="4" w:space="0" w:color="auto"/>
              <w:left w:val="single" w:sz="4" w:space="0" w:color="auto"/>
              <w:bottom w:val="nil"/>
              <w:right w:val="single" w:sz="4" w:space="0" w:color="auto"/>
            </w:tcBorders>
            <w:hideMark/>
          </w:tcPr>
          <w:p w14:paraId="0EBF7A16" w14:textId="77777777" w:rsidR="00A2510A" w:rsidRPr="000F6278" w:rsidRDefault="00A2510A" w:rsidP="00C06C04">
            <w:pPr>
              <w:pStyle w:val="TAH"/>
            </w:pPr>
            <w:r w:rsidRPr="000F6278">
              <w:t>TC Title</w:t>
            </w:r>
          </w:p>
        </w:tc>
        <w:tc>
          <w:tcPr>
            <w:tcW w:w="850" w:type="dxa"/>
            <w:tcBorders>
              <w:top w:val="single" w:sz="4" w:space="0" w:color="auto"/>
              <w:left w:val="single" w:sz="4" w:space="0" w:color="auto"/>
              <w:bottom w:val="nil"/>
              <w:right w:val="single" w:sz="4" w:space="0" w:color="auto"/>
            </w:tcBorders>
            <w:hideMark/>
          </w:tcPr>
          <w:p w14:paraId="62BB5E94" w14:textId="77777777" w:rsidR="00A2510A" w:rsidRPr="000F6278" w:rsidRDefault="00A2510A" w:rsidP="00C06C04">
            <w:pPr>
              <w:pStyle w:val="TAH"/>
            </w:pPr>
            <w:r w:rsidRPr="000F6278">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492843A2" w14:textId="77777777" w:rsidR="00A2510A" w:rsidRPr="000F6278" w:rsidRDefault="00A2510A" w:rsidP="00C06C04">
            <w:pPr>
              <w:pStyle w:val="TAH"/>
            </w:pPr>
            <w:r w:rsidRPr="000F6278">
              <w:t>Applicability</w:t>
            </w:r>
          </w:p>
        </w:tc>
        <w:tc>
          <w:tcPr>
            <w:tcW w:w="2037" w:type="dxa"/>
            <w:tcBorders>
              <w:top w:val="single" w:sz="4" w:space="0" w:color="auto"/>
              <w:left w:val="single" w:sz="4" w:space="0" w:color="auto"/>
              <w:bottom w:val="nil"/>
              <w:right w:val="single" w:sz="4" w:space="0" w:color="auto"/>
            </w:tcBorders>
            <w:hideMark/>
          </w:tcPr>
          <w:p w14:paraId="28B77EF6" w14:textId="77777777" w:rsidR="00A2510A" w:rsidRPr="000F6278" w:rsidRDefault="00A2510A" w:rsidP="00C06C04">
            <w:pPr>
              <w:pStyle w:val="TAH"/>
            </w:pPr>
            <w:r w:rsidRPr="000F6278">
              <w:t>Additional Information</w:t>
            </w:r>
          </w:p>
        </w:tc>
        <w:tc>
          <w:tcPr>
            <w:tcW w:w="1363" w:type="dxa"/>
            <w:tcBorders>
              <w:top w:val="single" w:sz="4" w:space="0" w:color="auto"/>
              <w:left w:val="single" w:sz="4" w:space="0" w:color="auto"/>
              <w:bottom w:val="nil"/>
              <w:right w:val="single" w:sz="4" w:space="0" w:color="auto"/>
            </w:tcBorders>
            <w:hideMark/>
          </w:tcPr>
          <w:p w14:paraId="228E666E" w14:textId="77777777" w:rsidR="00A2510A" w:rsidRPr="000F6278" w:rsidRDefault="00A2510A" w:rsidP="00C06C04">
            <w:pPr>
              <w:pStyle w:val="TAH"/>
            </w:pPr>
            <w:r w:rsidRPr="000F6278">
              <w:rPr>
                <w:lang w:eastAsia="zh-TW"/>
              </w:rPr>
              <w:t>Branch</w:t>
            </w:r>
          </w:p>
        </w:tc>
      </w:tr>
      <w:tr w:rsidR="00A2510A" w:rsidRPr="000F6278" w14:paraId="290D1F08" w14:textId="77777777" w:rsidTr="00C06C04">
        <w:trPr>
          <w:cantSplit/>
          <w:tblHeader/>
          <w:jc w:val="center"/>
        </w:trPr>
        <w:tc>
          <w:tcPr>
            <w:tcW w:w="1171" w:type="dxa"/>
            <w:tcBorders>
              <w:top w:val="nil"/>
              <w:left w:val="single" w:sz="4" w:space="0" w:color="auto"/>
              <w:bottom w:val="single" w:sz="4" w:space="0" w:color="auto"/>
              <w:right w:val="single" w:sz="4" w:space="0" w:color="auto"/>
            </w:tcBorders>
          </w:tcPr>
          <w:p w14:paraId="2A123DBA" w14:textId="77777777" w:rsidR="00A2510A" w:rsidRPr="000F6278" w:rsidRDefault="00A2510A" w:rsidP="00C06C04">
            <w:pPr>
              <w:pStyle w:val="TAH"/>
            </w:pPr>
          </w:p>
        </w:tc>
        <w:tc>
          <w:tcPr>
            <w:tcW w:w="4519" w:type="dxa"/>
            <w:tcBorders>
              <w:top w:val="nil"/>
              <w:left w:val="single" w:sz="4" w:space="0" w:color="auto"/>
              <w:bottom w:val="single" w:sz="4" w:space="0" w:color="auto"/>
              <w:right w:val="single" w:sz="4" w:space="0" w:color="auto"/>
            </w:tcBorders>
          </w:tcPr>
          <w:p w14:paraId="18D6D7FF" w14:textId="77777777" w:rsidR="00A2510A" w:rsidRPr="000F6278" w:rsidRDefault="00A2510A" w:rsidP="00C06C04">
            <w:pPr>
              <w:pStyle w:val="TAH"/>
            </w:pPr>
          </w:p>
        </w:tc>
        <w:tc>
          <w:tcPr>
            <w:tcW w:w="850" w:type="dxa"/>
            <w:tcBorders>
              <w:top w:val="nil"/>
              <w:left w:val="single" w:sz="4" w:space="0" w:color="auto"/>
              <w:bottom w:val="single" w:sz="4" w:space="0" w:color="auto"/>
              <w:right w:val="single" w:sz="4" w:space="0" w:color="auto"/>
            </w:tcBorders>
          </w:tcPr>
          <w:p w14:paraId="052919CC" w14:textId="77777777" w:rsidR="00A2510A" w:rsidRPr="000F6278" w:rsidRDefault="00A2510A" w:rsidP="00C06C04">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14CF5784" w14:textId="77777777" w:rsidR="00A2510A" w:rsidRPr="000F6278" w:rsidRDefault="00A2510A" w:rsidP="00C06C04">
            <w:pPr>
              <w:pStyle w:val="TAH"/>
            </w:pPr>
            <w:r w:rsidRPr="000F6278">
              <w:t>Condition</w:t>
            </w:r>
          </w:p>
        </w:tc>
        <w:tc>
          <w:tcPr>
            <w:tcW w:w="3236" w:type="dxa"/>
            <w:tcBorders>
              <w:top w:val="single" w:sz="4" w:space="0" w:color="auto"/>
              <w:left w:val="single" w:sz="4" w:space="0" w:color="auto"/>
              <w:bottom w:val="single" w:sz="4" w:space="0" w:color="auto"/>
              <w:right w:val="single" w:sz="4" w:space="0" w:color="auto"/>
            </w:tcBorders>
            <w:hideMark/>
          </w:tcPr>
          <w:p w14:paraId="715D2377" w14:textId="77777777" w:rsidR="00A2510A" w:rsidRPr="000F6278" w:rsidRDefault="00A2510A" w:rsidP="00C06C04">
            <w:pPr>
              <w:pStyle w:val="TAH"/>
            </w:pPr>
            <w:r w:rsidRPr="000F6278">
              <w:t>Comment</w:t>
            </w:r>
          </w:p>
        </w:tc>
        <w:tc>
          <w:tcPr>
            <w:tcW w:w="2037" w:type="dxa"/>
            <w:tcBorders>
              <w:top w:val="nil"/>
              <w:left w:val="single" w:sz="4" w:space="0" w:color="auto"/>
              <w:bottom w:val="single" w:sz="4" w:space="0" w:color="auto"/>
              <w:right w:val="single" w:sz="4" w:space="0" w:color="auto"/>
            </w:tcBorders>
          </w:tcPr>
          <w:p w14:paraId="1D267522" w14:textId="77777777" w:rsidR="00A2510A" w:rsidRPr="000F6278" w:rsidRDefault="00A2510A" w:rsidP="00C06C04">
            <w:pPr>
              <w:pStyle w:val="TAH"/>
            </w:pPr>
          </w:p>
        </w:tc>
        <w:tc>
          <w:tcPr>
            <w:tcW w:w="1363" w:type="dxa"/>
            <w:tcBorders>
              <w:top w:val="nil"/>
              <w:left w:val="single" w:sz="4" w:space="0" w:color="auto"/>
              <w:bottom w:val="single" w:sz="4" w:space="0" w:color="auto"/>
              <w:right w:val="single" w:sz="4" w:space="0" w:color="auto"/>
            </w:tcBorders>
          </w:tcPr>
          <w:p w14:paraId="67685837" w14:textId="77777777" w:rsidR="00A2510A" w:rsidRPr="000F6278" w:rsidRDefault="00A2510A" w:rsidP="00C06C04">
            <w:pPr>
              <w:pStyle w:val="TAH"/>
            </w:pPr>
          </w:p>
        </w:tc>
      </w:tr>
      <w:tr w:rsidR="00A2510A" w:rsidRPr="000F6278" w14:paraId="04472088"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76C42B4" w14:textId="77777777" w:rsidR="00A2510A" w:rsidRPr="000F6278" w:rsidRDefault="00A2510A" w:rsidP="00C06C04">
            <w:pPr>
              <w:pStyle w:val="TAL"/>
              <w:rPr>
                <w:b/>
              </w:rPr>
            </w:pPr>
            <w:r w:rsidRPr="000F6278">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F47FA91" w14:textId="77777777" w:rsidR="00A2510A" w:rsidRPr="000F6278" w:rsidRDefault="00A2510A" w:rsidP="00C06C04">
            <w:pPr>
              <w:pStyle w:val="TAL"/>
              <w:rPr>
                <w:b/>
                <w:lang w:eastAsia="zh-CN"/>
              </w:rPr>
            </w:pPr>
            <w:r w:rsidRPr="000F6278">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76433DD" w14:textId="77777777" w:rsidR="00A2510A" w:rsidRPr="000F6278" w:rsidRDefault="00A2510A" w:rsidP="00C06C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A267F0D" w14:textId="77777777" w:rsidR="00A2510A" w:rsidRPr="000F6278" w:rsidRDefault="00A2510A" w:rsidP="00C06C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1E4E06C" w14:textId="77777777" w:rsidR="00A2510A" w:rsidRPr="000F6278" w:rsidRDefault="00A2510A" w:rsidP="00C06C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482931B" w14:textId="77777777" w:rsidR="00A2510A" w:rsidRPr="000F6278" w:rsidRDefault="00A2510A" w:rsidP="00C06C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0526706" w14:textId="77777777" w:rsidR="00A2510A" w:rsidRPr="000F6278" w:rsidRDefault="00A2510A" w:rsidP="00C06C04">
            <w:pPr>
              <w:pStyle w:val="TAL"/>
              <w:rPr>
                <w:b/>
                <w:lang w:eastAsia="zh-CN"/>
              </w:rPr>
            </w:pPr>
          </w:p>
        </w:tc>
      </w:tr>
      <w:tr w:rsidR="00A2510A" w:rsidRPr="000F6278" w14:paraId="44953E31"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7B7C298" w14:textId="77777777" w:rsidR="00A2510A" w:rsidRPr="000F6278" w:rsidRDefault="00A2510A" w:rsidP="00C06C04">
            <w:pPr>
              <w:pStyle w:val="TAL"/>
              <w:rPr>
                <w:b/>
              </w:rPr>
            </w:pPr>
            <w:r w:rsidRPr="000F6278">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FB11C1C" w14:textId="77777777" w:rsidR="00A2510A" w:rsidRPr="000F6278" w:rsidRDefault="00A2510A" w:rsidP="00C06C04">
            <w:pPr>
              <w:pStyle w:val="TAL"/>
              <w:rPr>
                <w:b/>
              </w:rPr>
            </w:pPr>
            <w:r w:rsidRPr="000F6278">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8901E4F" w14:textId="77777777" w:rsidR="00A2510A" w:rsidRPr="000F6278" w:rsidRDefault="00A2510A" w:rsidP="00C06C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BE7A91E" w14:textId="77777777" w:rsidR="00A2510A" w:rsidRPr="000F6278" w:rsidRDefault="00A2510A" w:rsidP="00C06C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14FDDBC" w14:textId="77777777" w:rsidR="00A2510A" w:rsidRPr="000F6278" w:rsidRDefault="00A2510A" w:rsidP="00C06C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FFA3642" w14:textId="77777777" w:rsidR="00A2510A" w:rsidRPr="000F6278" w:rsidRDefault="00A2510A" w:rsidP="00C06C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D006E52" w14:textId="77777777" w:rsidR="00A2510A" w:rsidRPr="000F6278" w:rsidRDefault="00A2510A" w:rsidP="00C06C04">
            <w:pPr>
              <w:pStyle w:val="TAL"/>
              <w:rPr>
                <w:b/>
                <w:lang w:eastAsia="zh-CN"/>
              </w:rPr>
            </w:pPr>
          </w:p>
        </w:tc>
      </w:tr>
      <w:tr w:rsidR="00A2510A" w:rsidRPr="000F6278" w14:paraId="018E74F2"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C7FC820" w14:textId="77777777" w:rsidR="00A2510A" w:rsidRPr="000F6278" w:rsidRDefault="00A2510A" w:rsidP="00C06C04">
            <w:pPr>
              <w:pStyle w:val="TAL"/>
              <w:rPr>
                <w:b/>
              </w:rPr>
            </w:pPr>
            <w:r w:rsidRPr="000F6278">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D2D43CC" w14:textId="77777777" w:rsidR="00A2510A" w:rsidRPr="000F6278" w:rsidRDefault="00A2510A" w:rsidP="00C06C04">
            <w:pPr>
              <w:pStyle w:val="TAL"/>
              <w:rPr>
                <w:b/>
              </w:rPr>
            </w:pPr>
            <w:r w:rsidRPr="000F6278">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C8ED097" w14:textId="77777777" w:rsidR="00A2510A" w:rsidRPr="000F6278" w:rsidRDefault="00A2510A" w:rsidP="00C06C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DE4DE69" w14:textId="77777777" w:rsidR="00A2510A" w:rsidRPr="000F6278" w:rsidRDefault="00A2510A" w:rsidP="00C06C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0354CC5" w14:textId="77777777" w:rsidR="00A2510A" w:rsidRPr="000F6278" w:rsidRDefault="00A2510A" w:rsidP="00C06C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7CEE741" w14:textId="77777777" w:rsidR="00A2510A" w:rsidRPr="000F6278" w:rsidRDefault="00A2510A" w:rsidP="00C06C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78A593E" w14:textId="77777777" w:rsidR="00A2510A" w:rsidRPr="000F6278" w:rsidRDefault="00A2510A" w:rsidP="00C06C04">
            <w:pPr>
              <w:pStyle w:val="TAL"/>
              <w:rPr>
                <w:b/>
                <w:lang w:eastAsia="zh-CN"/>
              </w:rPr>
            </w:pPr>
          </w:p>
        </w:tc>
      </w:tr>
      <w:tr w:rsidR="00A2510A" w:rsidRPr="000F6278" w14:paraId="463C86AB"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1291E16" w14:textId="77777777" w:rsidR="00A2510A" w:rsidRPr="000F6278" w:rsidRDefault="00A2510A" w:rsidP="00C06C04">
            <w:pPr>
              <w:pStyle w:val="TAL"/>
            </w:pPr>
            <w:r w:rsidRPr="000F6278">
              <w:t>5.3.2.2.1</w:t>
            </w:r>
          </w:p>
        </w:tc>
        <w:tc>
          <w:tcPr>
            <w:tcW w:w="4519" w:type="dxa"/>
            <w:tcBorders>
              <w:top w:val="single" w:sz="4" w:space="0" w:color="auto"/>
              <w:left w:val="single" w:sz="4" w:space="0" w:color="auto"/>
              <w:bottom w:val="single" w:sz="4" w:space="0" w:color="auto"/>
              <w:right w:val="single" w:sz="4" w:space="0" w:color="auto"/>
            </w:tcBorders>
            <w:hideMark/>
          </w:tcPr>
          <w:p w14:paraId="31741859" w14:textId="77777777" w:rsidR="00A2510A" w:rsidRPr="000F6278" w:rsidRDefault="00A2510A" w:rsidP="00C06C04">
            <w:pPr>
              <w:pStyle w:val="TAL"/>
            </w:pPr>
            <w:r w:rsidRPr="000F6278">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4DD6D1EB" w14:textId="77777777" w:rsidR="00A2510A" w:rsidRPr="000F6278" w:rsidRDefault="00A2510A" w:rsidP="00C06C04">
            <w:pPr>
              <w:pStyle w:val="TAC"/>
            </w:pPr>
            <w:r w:rsidRPr="000F6278">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53FF811" w14:textId="77777777" w:rsidR="00A2510A" w:rsidRPr="000F6278" w:rsidRDefault="00A2510A" w:rsidP="00C06C04">
            <w:pPr>
              <w:pStyle w:val="TAL"/>
              <w:rPr>
                <w:lang w:eastAsia="zh-CN"/>
              </w:rPr>
            </w:pPr>
            <w:r w:rsidRPr="000F62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21C79E5" w14:textId="77777777" w:rsidR="00A2510A" w:rsidRPr="000F6278" w:rsidRDefault="00A2510A" w:rsidP="00C06C04">
            <w:pPr>
              <w:pStyle w:val="TAL"/>
              <w:rPr>
                <w:lang w:eastAsia="zh-CN"/>
              </w:rPr>
            </w:pPr>
            <w:r w:rsidRPr="000F6278">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97D183D" w14:textId="77777777" w:rsidR="00A2510A" w:rsidRPr="000F6278" w:rsidRDefault="00A2510A" w:rsidP="00C06C0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F17B208" w14:textId="77777777" w:rsidR="00A2510A" w:rsidRPr="000F6278" w:rsidRDefault="00A2510A" w:rsidP="00C06C04">
            <w:pPr>
              <w:pStyle w:val="TAL"/>
              <w:rPr>
                <w:lang w:eastAsia="zh-CN"/>
              </w:rPr>
            </w:pPr>
            <w:r w:rsidRPr="000F6278">
              <w:rPr>
                <w:lang w:eastAsia="zh-CN"/>
              </w:rPr>
              <w:t>2Rx</w:t>
            </w:r>
          </w:p>
          <w:p w14:paraId="3B159687" w14:textId="77777777" w:rsidR="00A2510A" w:rsidRPr="000F6278" w:rsidRDefault="00A2510A" w:rsidP="00C06C04">
            <w:pPr>
              <w:pStyle w:val="TAL"/>
              <w:rPr>
                <w:lang w:eastAsia="zh-CN"/>
              </w:rPr>
            </w:pPr>
            <w:r w:rsidRPr="000F6278">
              <w:rPr>
                <w:lang w:eastAsia="zh-CN"/>
              </w:rPr>
              <w:t>4Rx</w:t>
            </w:r>
          </w:p>
        </w:tc>
      </w:tr>
      <w:tr w:rsidR="00A2510A" w:rsidRPr="000F6278" w14:paraId="1DD7B856"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B072EDB" w14:textId="77777777" w:rsidR="00A2510A" w:rsidRPr="000F6278" w:rsidRDefault="00A2510A" w:rsidP="00C06C04">
            <w:pPr>
              <w:pStyle w:val="TAL"/>
            </w:pPr>
            <w:r w:rsidRPr="000F6278">
              <w:t>5.3.2.2.2</w:t>
            </w:r>
          </w:p>
        </w:tc>
        <w:tc>
          <w:tcPr>
            <w:tcW w:w="4519" w:type="dxa"/>
            <w:tcBorders>
              <w:top w:val="single" w:sz="4" w:space="0" w:color="auto"/>
              <w:left w:val="single" w:sz="4" w:space="0" w:color="auto"/>
              <w:bottom w:val="single" w:sz="4" w:space="0" w:color="auto"/>
              <w:right w:val="single" w:sz="4" w:space="0" w:color="auto"/>
            </w:tcBorders>
            <w:hideMark/>
          </w:tcPr>
          <w:p w14:paraId="7D9D4E23" w14:textId="77777777" w:rsidR="00A2510A" w:rsidRPr="000F6278" w:rsidRDefault="00A2510A" w:rsidP="00C06C04">
            <w:pPr>
              <w:pStyle w:val="TAL"/>
            </w:pPr>
            <w:r w:rsidRPr="000F6278">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16CB98F7" w14:textId="77777777" w:rsidR="00A2510A" w:rsidRPr="000F6278" w:rsidRDefault="00A2510A" w:rsidP="00C06C04">
            <w:pPr>
              <w:pStyle w:val="TAC"/>
            </w:pPr>
            <w:r w:rsidRPr="000F6278">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BB80623" w14:textId="77777777" w:rsidR="00A2510A" w:rsidRPr="000F6278" w:rsidRDefault="00A2510A" w:rsidP="00C06C04">
            <w:pPr>
              <w:pStyle w:val="TAL"/>
              <w:rPr>
                <w:lang w:eastAsia="zh-CN"/>
              </w:rPr>
            </w:pPr>
            <w:r w:rsidRPr="000F6278">
              <w:rPr>
                <w:rFonts w:eastAsia="SimSun"/>
                <w:szCs w:val="18"/>
                <w:lang w:eastAsia="zh-CN"/>
              </w:rPr>
              <w:t>C030a</w:t>
            </w:r>
          </w:p>
        </w:tc>
        <w:tc>
          <w:tcPr>
            <w:tcW w:w="3236" w:type="dxa"/>
            <w:tcBorders>
              <w:top w:val="single" w:sz="4" w:space="0" w:color="auto"/>
              <w:left w:val="single" w:sz="4" w:space="0" w:color="auto"/>
              <w:bottom w:val="single" w:sz="4" w:space="0" w:color="auto"/>
              <w:right w:val="single" w:sz="4" w:space="0" w:color="auto"/>
            </w:tcBorders>
            <w:hideMark/>
          </w:tcPr>
          <w:p w14:paraId="7DD02E59" w14:textId="77777777" w:rsidR="00A2510A" w:rsidRPr="000F6278" w:rsidRDefault="00A2510A" w:rsidP="00C06C04">
            <w:pPr>
              <w:pStyle w:val="TAL"/>
              <w:rPr>
                <w:lang w:eastAsia="zh-CN"/>
              </w:rPr>
            </w:pPr>
            <w:r w:rsidRPr="000F6278">
              <w:rPr>
                <w:rFonts w:eastAsia="SimSun"/>
                <w:lang w:eastAsia="zh-CN"/>
              </w:rPr>
              <w:t xml:space="preserve">UEs supporting EN-DC </w:t>
            </w:r>
            <w:proofErr w:type="gramStart"/>
            <w:r w:rsidRPr="000F6278">
              <w:rPr>
                <w:rFonts w:eastAsia="SimSun"/>
                <w:lang w:eastAsia="zh-CN"/>
              </w:rPr>
              <w:t>FR2</w:t>
            </w:r>
            <w:proofErr w:type="gramEnd"/>
            <w:r w:rsidRPr="000F6278">
              <w:rPr>
                <w:rFonts w:eastAsia="SimSun"/>
                <w:szCs w:val="18"/>
                <w:lang w:eastAsia="zh-CN"/>
              </w:rPr>
              <w:t xml:space="preserve"> and CSI-RS based PRACH</w:t>
            </w:r>
          </w:p>
        </w:tc>
        <w:tc>
          <w:tcPr>
            <w:tcW w:w="2037" w:type="dxa"/>
            <w:tcBorders>
              <w:top w:val="single" w:sz="4" w:space="0" w:color="auto"/>
              <w:left w:val="single" w:sz="4" w:space="0" w:color="auto"/>
              <w:bottom w:val="single" w:sz="4" w:space="0" w:color="auto"/>
              <w:right w:val="single" w:sz="4" w:space="0" w:color="auto"/>
            </w:tcBorders>
          </w:tcPr>
          <w:p w14:paraId="368F1108" w14:textId="77777777" w:rsidR="00A2510A" w:rsidRPr="000F6278" w:rsidRDefault="00A2510A" w:rsidP="00C06C0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98D2DC2" w14:textId="77777777" w:rsidR="00A2510A" w:rsidRPr="000F6278" w:rsidRDefault="00A2510A" w:rsidP="00C06C04">
            <w:pPr>
              <w:pStyle w:val="TAL"/>
              <w:rPr>
                <w:lang w:eastAsia="zh-CN"/>
              </w:rPr>
            </w:pPr>
            <w:r w:rsidRPr="000F6278">
              <w:rPr>
                <w:lang w:eastAsia="zh-CN"/>
              </w:rPr>
              <w:t>2Rx</w:t>
            </w:r>
          </w:p>
          <w:p w14:paraId="28213AC1" w14:textId="77777777" w:rsidR="00A2510A" w:rsidRPr="000F6278" w:rsidRDefault="00A2510A" w:rsidP="00C06C04">
            <w:pPr>
              <w:pStyle w:val="TAL"/>
              <w:rPr>
                <w:lang w:eastAsia="zh-CN"/>
              </w:rPr>
            </w:pPr>
            <w:r w:rsidRPr="000F6278">
              <w:rPr>
                <w:lang w:eastAsia="zh-CN"/>
              </w:rPr>
              <w:t>4Rx</w:t>
            </w:r>
          </w:p>
        </w:tc>
      </w:tr>
      <w:tr w:rsidR="00A2510A" w:rsidRPr="000F6278" w14:paraId="59F95659"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tcPr>
          <w:p w14:paraId="77C773E3" w14:textId="77777777" w:rsidR="00A2510A" w:rsidRPr="000F6278" w:rsidRDefault="00A2510A" w:rsidP="00C06C04">
            <w:pPr>
              <w:pStyle w:val="TAL"/>
            </w:pPr>
            <w:r w:rsidRPr="000F6278">
              <w:t>5.3.2.2.3</w:t>
            </w:r>
          </w:p>
        </w:tc>
        <w:tc>
          <w:tcPr>
            <w:tcW w:w="4519" w:type="dxa"/>
            <w:tcBorders>
              <w:top w:val="single" w:sz="4" w:space="0" w:color="auto"/>
              <w:left w:val="single" w:sz="4" w:space="0" w:color="auto"/>
              <w:bottom w:val="single" w:sz="4" w:space="0" w:color="auto"/>
              <w:right w:val="single" w:sz="4" w:space="0" w:color="auto"/>
            </w:tcBorders>
          </w:tcPr>
          <w:p w14:paraId="39B5B198" w14:textId="77777777" w:rsidR="00A2510A" w:rsidRPr="000F6278" w:rsidRDefault="00A2510A" w:rsidP="00C06C04">
            <w:pPr>
              <w:pStyle w:val="TAL"/>
            </w:pPr>
            <w:r w:rsidRPr="000F6278">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0A6ADDE0" w14:textId="77777777" w:rsidR="00A2510A" w:rsidRPr="000F6278" w:rsidRDefault="00A2510A" w:rsidP="00C06C04">
            <w:pPr>
              <w:pStyle w:val="TAC"/>
              <w:rPr>
                <w:rFonts w:eastAsia="SimSun"/>
                <w:szCs w:val="18"/>
                <w:lang w:eastAsia="zh-CN"/>
              </w:rPr>
            </w:pPr>
            <w:r w:rsidRPr="000F6278">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0CEA30E" w14:textId="77777777" w:rsidR="00A2510A" w:rsidRPr="000F6278" w:rsidRDefault="00A2510A" w:rsidP="00C06C04">
            <w:pPr>
              <w:pStyle w:val="TAL"/>
              <w:rPr>
                <w:rFonts w:eastAsia="SimSun"/>
                <w:szCs w:val="18"/>
                <w:lang w:eastAsia="zh-CN"/>
              </w:rPr>
            </w:pPr>
            <w:r w:rsidRPr="000F6278">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52523144" w14:textId="77777777" w:rsidR="00A2510A" w:rsidRPr="000F6278" w:rsidRDefault="00A2510A" w:rsidP="00C06C04">
            <w:pPr>
              <w:pStyle w:val="TAL"/>
              <w:rPr>
                <w:rFonts w:eastAsia="SimSun"/>
                <w:lang w:eastAsia="zh-CN"/>
              </w:rPr>
            </w:pPr>
            <w:r w:rsidRPr="000F6278">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3638EE19" w14:textId="77777777" w:rsidR="00A2510A" w:rsidRPr="000F6278" w:rsidRDefault="00A2510A" w:rsidP="00C06C04">
            <w:pPr>
              <w:pStyle w:val="TAL"/>
              <w:rPr>
                <w:rFonts w:eastAsia="SimSun"/>
                <w:szCs w:val="18"/>
                <w:lang w:eastAsia="zh-CN"/>
              </w:rPr>
            </w:pPr>
            <w:r w:rsidRPr="000F6278">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4112FA3E" w14:textId="77777777" w:rsidR="00A2510A" w:rsidRPr="000F6278" w:rsidRDefault="00A2510A" w:rsidP="00C06C04">
            <w:pPr>
              <w:pStyle w:val="TAL"/>
            </w:pPr>
            <w:r w:rsidRPr="000F6278">
              <w:t>2Rx</w:t>
            </w:r>
          </w:p>
          <w:p w14:paraId="1016E91A" w14:textId="77777777" w:rsidR="00A2510A" w:rsidRPr="000F6278" w:rsidRDefault="00A2510A" w:rsidP="00C06C04">
            <w:pPr>
              <w:pStyle w:val="TAL"/>
              <w:rPr>
                <w:lang w:eastAsia="zh-CN"/>
              </w:rPr>
            </w:pPr>
            <w:r w:rsidRPr="000F6278">
              <w:t>4Rx</w:t>
            </w:r>
          </w:p>
        </w:tc>
      </w:tr>
      <w:tr w:rsidR="00A2510A" w:rsidRPr="000F6278" w14:paraId="69A5D3B5"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tcPr>
          <w:p w14:paraId="4D726E3F" w14:textId="77777777" w:rsidR="00A2510A" w:rsidRPr="000F6278" w:rsidRDefault="00A2510A" w:rsidP="00C06C04">
            <w:pPr>
              <w:pStyle w:val="TAL"/>
            </w:pPr>
            <w:r w:rsidRPr="000F6278">
              <w:t>5.3.2.2.4</w:t>
            </w:r>
          </w:p>
        </w:tc>
        <w:tc>
          <w:tcPr>
            <w:tcW w:w="4519" w:type="dxa"/>
            <w:tcBorders>
              <w:top w:val="single" w:sz="4" w:space="0" w:color="auto"/>
              <w:left w:val="single" w:sz="4" w:space="0" w:color="auto"/>
              <w:bottom w:val="single" w:sz="4" w:space="0" w:color="auto"/>
              <w:right w:val="single" w:sz="4" w:space="0" w:color="auto"/>
            </w:tcBorders>
          </w:tcPr>
          <w:p w14:paraId="39FC3F87" w14:textId="77777777" w:rsidR="00A2510A" w:rsidRPr="000F6278" w:rsidRDefault="00A2510A" w:rsidP="00C06C04">
            <w:pPr>
              <w:pStyle w:val="TAL"/>
            </w:pPr>
            <w:r w:rsidRPr="000F6278">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1D1DF350" w14:textId="77777777" w:rsidR="00A2510A" w:rsidRPr="000F6278" w:rsidRDefault="00A2510A" w:rsidP="00C06C04">
            <w:pPr>
              <w:pStyle w:val="TAC"/>
              <w:rPr>
                <w:rFonts w:eastAsia="SimSun"/>
                <w:szCs w:val="18"/>
                <w:lang w:eastAsia="zh-CN"/>
              </w:rPr>
            </w:pPr>
            <w:r w:rsidRPr="000F6278">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10C12AA" w14:textId="77777777" w:rsidR="00A2510A" w:rsidRPr="000F6278" w:rsidRDefault="00A2510A" w:rsidP="00C06C04">
            <w:pPr>
              <w:pStyle w:val="TAL"/>
              <w:rPr>
                <w:rFonts w:eastAsia="SimSun"/>
                <w:szCs w:val="18"/>
                <w:lang w:eastAsia="zh-CN"/>
              </w:rPr>
            </w:pPr>
            <w:r w:rsidRPr="000F6278">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6734CBFD" w14:textId="77777777" w:rsidR="00A2510A" w:rsidRPr="000F6278" w:rsidRDefault="00A2510A" w:rsidP="00C06C04">
            <w:pPr>
              <w:pStyle w:val="TAL"/>
              <w:rPr>
                <w:rFonts w:eastAsia="SimSun"/>
                <w:lang w:eastAsia="zh-CN"/>
              </w:rPr>
            </w:pPr>
            <w:r w:rsidRPr="000F6278">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6F8286A5" w14:textId="77777777" w:rsidR="00A2510A" w:rsidRPr="000F6278" w:rsidRDefault="00A2510A" w:rsidP="00C06C04">
            <w:pPr>
              <w:pStyle w:val="TAL"/>
              <w:rPr>
                <w:rFonts w:eastAsia="SimSun"/>
                <w:szCs w:val="18"/>
                <w:lang w:eastAsia="zh-CN"/>
              </w:rPr>
            </w:pPr>
            <w:r w:rsidRPr="000F6278">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7D744AB2" w14:textId="77777777" w:rsidR="00A2510A" w:rsidRPr="000F6278" w:rsidRDefault="00A2510A" w:rsidP="00C06C04">
            <w:pPr>
              <w:pStyle w:val="TAL"/>
            </w:pPr>
            <w:r w:rsidRPr="000F6278">
              <w:t>2Rx</w:t>
            </w:r>
          </w:p>
          <w:p w14:paraId="71627816" w14:textId="77777777" w:rsidR="00A2510A" w:rsidRPr="000F6278" w:rsidRDefault="00A2510A" w:rsidP="00C06C04">
            <w:pPr>
              <w:pStyle w:val="TAL"/>
              <w:rPr>
                <w:lang w:eastAsia="zh-CN"/>
              </w:rPr>
            </w:pPr>
            <w:r w:rsidRPr="000F6278">
              <w:t>4Rx</w:t>
            </w:r>
          </w:p>
        </w:tc>
      </w:tr>
      <w:tr w:rsidR="00A2510A" w:rsidRPr="000F6278" w14:paraId="1685A946"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9B7C05D" w14:textId="77777777" w:rsidR="00A2510A" w:rsidRPr="000F6278" w:rsidRDefault="00A2510A" w:rsidP="00C06C04">
            <w:pPr>
              <w:pStyle w:val="TAL"/>
              <w:rPr>
                <w:b/>
              </w:rPr>
            </w:pPr>
            <w:r w:rsidRPr="000F6278">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95B820F" w14:textId="77777777" w:rsidR="00A2510A" w:rsidRPr="000F6278" w:rsidRDefault="00A2510A" w:rsidP="00C06C04">
            <w:pPr>
              <w:pStyle w:val="TAL"/>
              <w:rPr>
                <w:b/>
              </w:rPr>
            </w:pPr>
            <w:r w:rsidRPr="000F6278">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6993DDD" w14:textId="77777777" w:rsidR="00A2510A" w:rsidRPr="000F6278" w:rsidRDefault="00A2510A" w:rsidP="00C06C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FE6F48B" w14:textId="77777777" w:rsidR="00A2510A" w:rsidRPr="000F6278" w:rsidRDefault="00A2510A" w:rsidP="00C06C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A404740" w14:textId="77777777" w:rsidR="00A2510A" w:rsidRPr="000F6278" w:rsidRDefault="00A2510A" w:rsidP="00C06C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EFA120E" w14:textId="77777777" w:rsidR="00A2510A" w:rsidRPr="000F6278" w:rsidRDefault="00A2510A" w:rsidP="00C06C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A937894" w14:textId="77777777" w:rsidR="00A2510A" w:rsidRPr="000F6278" w:rsidRDefault="00A2510A" w:rsidP="00C06C04">
            <w:pPr>
              <w:pStyle w:val="TAL"/>
              <w:rPr>
                <w:b/>
                <w:lang w:eastAsia="zh-CN"/>
              </w:rPr>
            </w:pPr>
          </w:p>
        </w:tc>
      </w:tr>
      <w:tr w:rsidR="00A2510A" w:rsidRPr="000F6278" w14:paraId="5F71B8D3"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0BB9E4D" w14:textId="77777777" w:rsidR="00A2510A" w:rsidRPr="000F6278" w:rsidRDefault="00A2510A" w:rsidP="00C06C04">
            <w:pPr>
              <w:pStyle w:val="TAL"/>
              <w:rPr>
                <w:b/>
              </w:rPr>
            </w:pPr>
            <w:r w:rsidRPr="000F6278">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8B4A878" w14:textId="77777777" w:rsidR="00A2510A" w:rsidRPr="000F6278" w:rsidRDefault="00A2510A" w:rsidP="00C06C04">
            <w:pPr>
              <w:pStyle w:val="TAL"/>
              <w:rPr>
                <w:b/>
              </w:rPr>
            </w:pPr>
            <w:r w:rsidRPr="000F6278">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5AFDBC9" w14:textId="77777777" w:rsidR="00A2510A" w:rsidRPr="000F6278" w:rsidRDefault="00A2510A" w:rsidP="00C06C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68F7FD7" w14:textId="77777777" w:rsidR="00A2510A" w:rsidRPr="000F6278" w:rsidRDefault="00A2510A" w:rsidP="00C06C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A28426F" w14:textId="77777777" w:rsidR="00A2510A" w:rsidRPr="000F6278" w:rsidRDefault="00A2510A" w:rsidP="00C06C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589624E" w14:textId="77777777" w:rsidR="00A2510A" w:rsidRPr="000F6278" w:rsidRDefault="00A2510A" w:rsidP="00C06C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28D3D33" w14:textId="77777777" w:rsidR="00A2510A" w:rsidRPr="000F6278" w:rsidRDefault="00A2510A" w:rsidP="00C06C04">
            <w:pPr>
              <w:pStyle w:val="TAL"/>
              <w:rPr>
                <w:b/>
                <w:lang w:eastAsia="zh-CN"/>
              </w:rPr>
            </w:pPr>
          </w:p>
        </w:tc>
      </w:tr>
      <w:tr w:rsidR="00A2510A" w:rsidRPr="000F6278" w14:paraId="17F77D70"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8CC54B0" w14:textId="77777777" w:rsidR="00A2510A" w:rsidRPr="000F6278" w:rsidRDefault="00A2510A" w:rsidP="00C06C04">
            <w:pPr>
              <w:pStyle w:val="TAL"/>
            </w:pPr>
            <w:r w:rsidRPr="000F6278">
              <w:t>5.4.1.1</w:t>
            </w:r>
          </w:p>
        </w:tc>
        <w:tc>
          <w:tcPr>
            <w:tcW w:w="4519" w:type="dxa"/>
            <w:tcBorders>
              <w:top w:val="single" w:sz="4" w:space="0" w:color="auto"/>
              <w:left w:val="single" w:sz="4" w:space="0" w:color="auto"/>
              <w:bottom w:val="single" w:sz="4" w:space="0" w:color="auto"/>
              <w:right w:val="single" w:sz="4" w:space="0" w:color="auto"/>
            </w:tcBorders>
            <w:hideMark/>
          </w:tcPr>
          <w:p w14:paraId="41D9BC34" w14:textId="77777777" w:rsidR="00A2510A" w:rsidRPr="000F6278" w:rsidRDefault="00A2510A" w:rsidP="00C06C04">
            <w:pPr>
              <w:pStyle w:val="TAL"/>
            </w:pPr>
            <w:r w:rsidRPr="000F6278">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5915EFAE" w14:textId="77777777" w:rsidR="00A2510A" w:rsidRPr="000F6278" w:rsidRDefault="00A2510A" w:rsidP="00C06C04">
            <w:pPr>
              <w:pStyle w:val="TAC"/>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998C96B" w14:textId="77777777" w:rsidR="00A2510A" w:rsidRPr="000F6278" w:rsidRDefault="00A2510A" w:rsidP="00C06C04">
            <w:pPr>
              <w:pStyle w:val="TAL"/>
              <w:rPr>
                <w:lang w:eastAsia="zh-CN"/>
              </w:rPr>
            </w:pPr>
            <w:r w:rsidRPr="000F62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573D43B" w14:textId="77777777" w:rsidR="00A2510A" w:rsidRPr="000F6278" w:rsidRDefault="00A2510A" w:rsidP="00C06C04">
            <w:pPr>
              <w:pStyle w:val="TAL"/>
              <w:rPr>
                <w:lang w:eastAsia="zh-CN"/>
              </w:rPr>
            </w:pPr>
            <w:r w:rsidRPr="000F627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37A1A46A" w14:textId="77777777" w:rsidR="00A2510A" w:rsidRPr="000F6278" w:rsidRDefault="00A2510A" w:rsidP="00C06C0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F2D4D33" w14:textId="77777777" w:rsidR="00A2510A" w:rsidRPr="000F6278" w:rsidRDefault="00A2510A" w:rsidP="00C06C04">
            <w:pPr>
              <w:pStyle w:val="TAL"/>
              <w:rPr>
                <w:lang w:eastAsia="zh-CN"/>
              </w:rPr>
            </w:pPr>
            <w:r w:rsidRPr="000F6278">
              <w:rPr>
                <w:lang w:eastAsia="zh-CN"/>
              </w:rPr>
              <w:t>2Rx</w:t>
            </w:r>
          </w:p>
        </w:tc>
      </w:tr>
      <w:tr w:rsidR="00A2510A" w:rsidRPr="000F6278" w14:paraId="6476DC3D"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C93F859" w14:textId="77777777" w:rsidR="00A2510A" w:rsidRPr="000F6278" w:rsidRDefault="00A2510A" w:rsidP="00C06C04">
            <w:pPr>
              <w:pStyle w:val="TAL"/>
              <w:rPr>
                <w:b/>
              </w:rPr>
            </w:pPr>
            <w:r w:rsidRPr="000F6278">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3AB2CD3" w14:textId="77777777" w:rsidR="00A2510A" w:rsidRPr="000F6278" w:rsidRDefault="00A2510A" w:rsidP="00C06C04">
            <w:pPr>
              <w:pStyle w:val="TAL"/>
              <w:rPr>
                <w:b/>
              </w:rPr>
            </w:pPr>
            <w:r w:rsidRPr="000F6278">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8E360DB" w14:textId="77777777" w:rsidR="00A2510A" w:rsidRPr="000F6278" w:rsidRDefault="00A2510A" w:rsidP="00C06C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607B954" w14:textId="77777777" w:rsidR="00A2510A" w:rsidRPr="000F6278" w:rsidRDefault="00A2510A" w:rsidP="00C06C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15DAA73" w14:textId="77777777" w:rsidR="00A2510A" w:rsidRPr="000F6278" w:rsidRDefault="00A2510A" w:rsidP="00C06C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160DCEF" w14:textId="77777777" w:rsidR="00A2510A" w:rsidRPr="000F6278" w:rsidRDefault="00A2510A" w:rsidP="00C06C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C08B0E4" w14:textId="77777777" w:rsidR="00A2510A" w:rsidRPr="000F6278" w:rsidRDefault="00A2510A" w:rsidP="00C06C04">
            <w:pPr>
              <w:pStyle w:val="TAL"/>
              <w:rPr>
                <w:b/>
                <w:lang w:eastAsia="zh-CN"/>
              </w:rPr>
            </w:pPr>
          </w:p>
        </w:tc>
      </w:tr>
      <w:tr w:rsidR="00A2510A" w:rsidRPr="000F6278" w14:paraId="46B2F89D"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EEBFFF4" w14:textId="77777777" w:rsidR="00A2510A" w:rsidRPr="000F6278" w:rsidRDefault="00A2510A" w:rsidP="00C06C04">
            <w:pPr>
              <w:pStyle w:val="TAL"/>
              <w:rPr>
                <w:b/>
              </w:rPr>
            </w:pPr>
            <w:r w:rsidRPr="000F6278">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EC70DC7" w14:textId="77777777" w:rsidR="00A2510A" w:rsidRPr="000F6278" w:rsidRDefault="00A2510A" w:rsidP="00C06C04">
            <w:pPr>
              <w:pStyle w:val="TAL"/>
              <w:rPr>
                <w:b/>
              </w:rPr>
            </w:pPr>
            <w:r w:rsidRPr="000F6278">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56878D7" w14:textId="77777777" w:rsidR="00A2510A" w:rsidRPr="000F6278" w:rsidRDefault="00A2510A" w:rsidP="00C06C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3F0992A" w14:textId="77777777" w:rsidR="00A2510A" w:rsidRPr="000F6278" w:rsidRDefault="00A2510A" w:rsidP="00C06C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030978E" w14:textId="77777777" w:rsidR="00A2510A" w:rsidRPr="000F6278" w:rsidRDefault="00A2510A" w:rsidP="00C06C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332FE60" w14:textId="77777777" w:rsidR="00A2510A" w:rsidRPr="000F6278" w:rsidRDefault="00A2510A" w:rsidP="00C06C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6556FE7" w14:textId="77777777" w:rsidR="00A2510A" w:rsidRPr="000F6278" w:rsidRDefault="00A2510A" w:rsidP="00C06C04">
            <w:pPr>
              <w:pStyle w:val="TAL"/>
              <w:rPr>
                <w:b/>
                <w:lang w:eastAsia="zh-CN"/>
              </w:rPr>
            </w:pPr>
          </w:p>
        </w:tc>
      </w:tr>
      <w:tr w:rsidR="00A2510A" w:rsidRPr="000F6278" w14:paraId="442701A0"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AF87713" w14:textId="77777777" w:rsidR="00A2510A" w:rsidRPr="000F6278" w:rsidRDefault="00A2510A" w:rsidP="00C06C04">
            <w:pPr>
              <w:pStyle w:val="TAL"/>
            </w:pPr>
            <w:r w:rsidRPr="000F6278">
              <w:t>5.4.3.1</w:t>
            </w:r>
          </w:p>
        </w:tc>
        <w:tc>
          <w:tcPr>
            <w:tcW w:w="4519" w:type="dxa"/>
            <w:tcBorders>
              <w:top w:val="single" w:sz="4" w:space="0" w:color="auto"/>
              <w:left w:val="single" w:sz="4" w:space="0" w:color="auto"/>
              <w:bottom w:val="single" w:sz="4" w:space="0" w:color="auto"/>
              <w:right w:val="single" w:sz="4" w:space="0" w:color="auto"/>
            </w:tcBorders>
            <w:hideMark/>
          </w:tcPr>
          <w:p w14:paraId="08FCFE28" w14:textId="77777777" w:rsidR="00A2510A" w:rsidRPr="000F6278" w:rsidRDefault="00A2510A" w:rsidP="00C06C04">
            <w:pPr>
              <w:pStyle w:val="TAL"/>
            </w:pPr>
            <w:r w:rsidRPr="000F6278">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6CAEE75F" w14:textId="77777777" w:rsidR="00A2510A" w:rsidRPr="000F6278" w:rsidRDefault="00A2510A" w:rsidP="00C06C04">
            <w:pPr>
              <w:pStyle w:val="TAC"/>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EF131D" w14:textId="77777777" w:rsidR="00A2510A" w:rsidRPr="000F6278" w:rsidRDefault="00A2510A" w:rsidP="00C06C04">
            <w:pPr>
              <w:pStyle w:val="TAL"/>
              <w:rPr>
                <w:lang w:eastAsia="zh-CN"/>
              </w:rPr>
            </w:pPr>
            <w:r w:rsidRPr="000F62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ABCECB7" w14:textId="77777777" w:rsidR="00A2510A" w:rsidRPr="000F6278" w:rsidRDefault="00A2510A" w:rsidP="00C06C04">
            <w:pPr>
              <w:pStyle w:val="TAL"/>
              <w:rPr>
                <w:lang w:eastAsia="zh-CN"/>
              </w:rPr>
            </w:pPr>
            <w:r w:rsidRPr="000F627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CD216A0" w14:textId="77777777" w:rsidR="00A2510A" w:rsidRPr="000F6278" w:rsidRDefault="00A2510A" w:rsidP="00C06C0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2BAD26A" w14:textId="77777777" w:rsidR="00A2510A" w:rsidRPr="000F6278" w:rsidRDefault="00A2510A" w:rsidP="00C06C04">
            <w:pPr>
              <w:pStyle w:val="TAL"/>
              <w:rPr>
                <w:lang w:eastAsia="zh-CN"/>
              </w:rPr>
            </w:pPr>
            <w:r w:rsidRPr="000F6278">
              <w:rPr>
                <w:lang w:eastAsia="zh-CN"/>
              </w:rPr>
              <w:t>2Rx</w:t>
            </w:r>
          </w:p>
        </w:tc>
      </w:tr>
      <w:tr w:rsidR="00A2510A" w:rsidRPr="000F6278" w14:paraId="3BA62481"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763E27" w14:textId="77777777" w:rsidR="00A2510A" w:rsidRPr="000F6278" w:rsidRDefault="00A2510A" w:rsidP="00C06C04">
            <w:pPr>
              <w:pStyle w:val="TAL"/>
              <w:rPr>
                <w:b/>
              </w:rPr>
            </w:pPr>
            <w:r w:rsidRPr="000F6278">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E3B2EA3" w14:textId="77777777" w:rsidR="00A2510A" w:rsidRPr="000F6278" w:rsidRDefault="00A2510A" w:rsidP="00C06C04">
            <w:pPr>
              <w:pStyle w:val="TAL"/>
              <w:rPr>
                <w:b/>
              </w:rPr>
            </w:pPr>
            <w:r w:rsidRPr="000F6278">
              <w:rPr>
                <w:b/>
              </w:rPr>
              <w:t>Signal</w:t>
            </w:r>
            <w:r w:rsidRPr="000F6278">
              <w:rPr>
                <w:rFonts w:eastAsia="SimSun"/>
                <w:b/>
                <w:lang w:eastAsia="zh-CN"/>
              </w:rPr>
              <w:t>l</w:t>
            </w:r>
            <w:r w:rsidRPr="000F6278">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F792691" w14:textId="77777777" w:rsidR="00A2510A" w:rsidRPr="000F6278" w:rsidRDefault="00A2510A" w:rsidP="00C06C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5C94C30" w14:textId="77777777" w:rsidR="00A2510A" w:rsidRPr="000F6278" w:rsidRDefault="00A2510A" w:rsidP="00C06C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67C9A2A" w14:textId="77777777" w:rsidR="00A2510A" w:rsidRPr="000F6278" w:rsidRDefault="00A2510A" w:rsidP="00C06C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5331718" w14:textId="77777777" w:rsidR="00A2510A" w:rsidRPr="000F6278" w:rsidRDefault="00A2510A" w:rsidP="00C06C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409EBC0" w14:textId="77777777" w:rsidR="00A2510A" w:rsidRPr="000F6278" w:rsidRDefault="00A2510A" w:rsidP="00C06C04">
            <w:pPr>
              <w:pStyle w:val="TAL"/>
              <w:rPr>
                <w:b/>
                <w:lang w:eastAsia="zh-CN"/>
              </w:rPr>
            </w:pPr>
          </w:p>
        </w:tc>
      </w:tr>
      <w:tr w:rsidR="00A2510A" w:rsidRPr="000F6278" w14:paraId="2CB575C7"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FD33729" w14:textId="77777777" w:rsidR="00A2510A" w:rsidRPr="000F6278" w:rsidRDefault="00A2510A" w:rsidP="00C06C04">
            <w:pPr>
              <w:pStyle w:val="TAL"/>
              <w:rPr>
                <w:b/>
              </w:rPr>
            </w:pPr>
            <w:r w:rsidRPr="000F6278">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4F818FB" w14:textId="77777777" w:rsidR="00A2510A" w:rsidRPr="000F6278" w:rsidRDefault="00A2510A" w:rsidP="00C06C04">
            <w:pPr>
              <w:pStyle w:val="TAL"/>
              <w:rPr>
                <w:b/>
              </w:rPr>
            </w:pPr>
            <w:r w:rsidRPr="000F6278">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CE31D0B" w14:textId="77777777" w:rsidR="00A2510A" w:rsidRPr="000F6278" w:rsidRDefault="00A2510A" w:rsidP="00C06C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FDDE9E3" w14:textId="77777777" w:rsidR="00A2510A" w:rsidRPr="000F6278" w:rsidRDefault="00A2510A" w:rsidP="00C06C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F62A0D2" w14:textId="77777777" w:rsidR="00A2510A" w:rsidRPr="000F6278" w:rsidRDefault="00A2510A" w:rsidP="00C06C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5C0A622" w14:textId="77777777" w:rsidR="00A2510A" w:rsidRPr="000F6278" w:rsidRDefault="00A2510A" w:rsidP="00C06C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AB213FC" w14:textId="77777777" w:rsidR="00A2510A" w:rsidRPr="000F6278" w:rsidRDefault="00A2510A" w:rsidP="00C06C04">
            <w:pPr>
              <w:pStyle w:val="TAL"/>
              <w:rPr>
                <w:b/>
                <w:lang w:eastAsia="zh-CN"/>
              </w:rPr>
            </w:pPr>
          </w:p>
        </w:tc>
      </w:tr>
      <w:tr w:rsidR="00A2510A" w:rsidRPr="000F6278" w14:paraId="288E8430"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87414DB" w14:textId="77777777" w:rsidR="00A2510A" w:rsidRPr="000F6278" w:rsidRDefault="00A2510A" w:rsidP="00C06C04">
            <w:pPr>
              <w:pStyle w:val="TAL"/>
            </w:pPr>
            <w:r w:rsidRPr="000F6278">
              <w:t>5.5.1.1</w:t>
            </w:r>
          </w:p>
        </w:tc>
        <w:tc>
          <w:tcPr>
            <w:tcW w:w="4519" w:type="dxa"/>
            <w:tcBorders>
              <w:top w:val="single" w:sz="4" w:space="0" w:color="auto"/>
              <w:left w:val="single" w:sz="4" w:space="0" w:color="auto"/>
              <w:bottom w:val="single" w:sz="4" w:space="0" w:color="auto"/>
              <w:right w:val="single" w:sz="4" w:space="0" w:color="auto"/>
            </w:tcBorders>
            <w:hideMark/>
          </w:tcPr>
          <w:p w14:paraId="2850ECED" w14:textId="77777777" w:rsidR="00A2510A" w:rsidRPr="000F6278" w:rsidRDefault="00A2510A" w:rsidP="00C06C04">
            <w:pPr>
              <w:pStyle w:val="TAL"/>
            </w:pPr>
            <w:r w:rsidRPr="000F6278">
              <w:t xml:space="preserve">EN-DC FR2 radio link monitoring out-of-sync test for </w:t>
            </w:r>
            <w:proofErr w:type="spellStart"/>
            <w:r w:rsidRPr="000F6278">
              <w:t>PSCell</w:t>
            </w:r>
            <w:proofErr w:type="spellEnd"/>
            <w:r w:rsidRPr="000F6278">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439E11FF" w14:textId="77777777" w:rsidR="00A2510A" w:rsidRPr="000F6278" w:rsidRDefault="00A2510A" w:rsidP="00C06C04">
            <w:pPr>
              <w:pStyle w:val="TAC"/>
            </w:pPr>
            <w:r w:rsidRPr="000F62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2252B92" w14:textId="77777777" w:rsidR="00A2510A" w:rsidRPr="000F6278" w:rsidRDefault="00A2510A" w:rsidP="00C06C04">
            <w:pPr>
              <w:pStyle w:val="TAL"/>
              <w:rPr>
                <w:lang w:eastAsia="zh-CN"/>
              </w:rPr>
            </w:pPr>
            <w:r w:rsidRPr="000F62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70541E8" w14:textId="77777777" w:rsidR="00A2510A" w:rsidRPr="000F6278" w:rsidRDefault="00A2510A" w:rsidP="00C06C04">
            <w:pPr>
              <w:pStyle w:val="TAL"/>
              <w:rPr>
                <w:lang w:eastAsia="zh-CN"/>
              </w:rPr>
            </w:pPr>
            <w:r w:rsidRPr="000F62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FBE07CB" w14:textId="77777777" w:rsidR="00A2510A" w:rsidRPr="000F6278" w:rsidRDefault="00A2510A" w:rsidP="00C06C04">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83DDE85" w14:textId="77777777" w:rsidR="00A2510A" w:rsidRPr="000F6278" w:rsidRDefault="00A2510A" w:rsidP="00C06C04">
            <w:pPr>
              <w:pStyle w:val="TAL"/>
              <w:rPr>
                <w:lang w:eastAsia="zh-CN"/>
              </w:rPr>
            </w:pPr>
            <w:r w:rsidRPr="000F6278">
              <w:rPr>
                <w:lang w:eastAsia="zh-CN"/>
              </w:rPr>
              <w:t>2Rx</w:t>
            </w:r>
          </w:p>
        </w:tc>
      </w:tr>
      <w:tr w:rsidR="00A2510A" w:rsidRPr="000F6278" w14:paraId="0A2ECE6C"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E71E02E" w14:textId="77777777" w:rsidR="00A2510A" w:rsidRPr="000F6278" w:rsidRDefault="00A2510A" w:rsidP="00C06C04">
            <w:pPr>
              <w:pStyle w:val="TAL"/>
            </w:pPr>
            <w:r w:rsidRPr="000F6278">
              <w:t>5.5.1.2</w:t>
            </w:r>
          </w:p>
        </w:tc>
        <w:tc>
          <w:tcPr>
            <w:tcW w:w="4519" w:type="dxa"/>
            <w:tcBorders>
              <w:top w:val="single" w:sz="4" w:space="0" w:color="auto"/>
              <w:left w:val="single" w:sz="4" w:space="0" w:color="auto"/>
              <w:bottom w:val="single" w:sz="4" w:space="0" w:color="auto"/>
              <w:right w:val="single" w:sz="4" w:space="0" w:color="auto"/>
            </w:tcBorders>
            <w:hideMark/>
          </w:tcPr>
          <w:p w14:paraId="71B22E22" w14:textId="77777777" w:rsidR="00A2510A" w:rsidRPr="000F6278" w:rsidRDefault="00A2510A" w:rsidP="00C06C04">
            <w:pPr>
              <w:pStyle w:val="TAL"/>
            </w:pPr>
            <w:r w:rsidRPr="000F6278">
              <w:t xml:space="preserve">EN-DC FR2 radio link monitoring in-sync test for </w:t>
            </w:r>
            <w:proofErr w:type="spellStart"/>
            <w:r w:rsidRPr="000F6278">
              <w:t>PSCell</w:t>
            </w:r>
            <w:proofErr w:type="spellEnd"/>
            <w:r w:rsidRPr="000F6278">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5BA0BE11" w14:textId="77777777" w:rsidR="00A2510A" w:rsidRPr="000F6278" w:rsidRDefault="00A2510A" w:rsidP="00C06C04">
            <w:pPr>
              <w:pStyle w:val="TAC"/>
            </w:pPr>
            <w:r w:rsidRPr="000F62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0A88BC9" w14:textId="77777777" w:rsidR="00A2510A" w:rsidRPr="000F6278" w:rsidRDefault="00A2510A" w:rsidP="00C06C04">
            <w:pPr>
              <w:pStyle w:val="TAL"/>
              <w:rPr>
                <w:lang w:eastAsia="zh-CN"/>
              </w:rPr>
            </w:pPr>
            <w:r w:rsidRPr="000F62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D07704B" w14:textId="77777777" w:rsidR="00A2510A" w:rsidRPr="000F6278" w:rsidRDefault="00A2510A" w:rsidP="00C06C04">
            <w:pPr>
              <w:pStyle w:val="TAL"/>
              <w:rPr>
                <w:lang w:eastAsia="zh-CN"/>
              </w:rPr>
            </w:pPr>
            <w:r w:rsidRPr="000F62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16BB1A8" w14:textId="77777777" w:rsidR="00A2510A" w:rsidRPr="000F6278" w:rsidRDefault="00A2510A" w:rsidP="00C06C04">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B8B4DA6" w14:textId="77777777" w:rsidR="00A2510A" w:rsidRPr="000F6278" w:rsidRDefault="00A2510A" w:rsidP="00C06C04">
            <w:pPr>
              <w:pStyle w:val="TAL"/>
              <w:rPr>
                <w:lang w:eastAsia="zh-CN"/>
              </w:rPr>
            </w:pPr>
            <w:r w:rsidRPr="000F6278">
              <w:rPr>
                <w:lang w:eastAsia="zh-CN"/>
              </w:rPr>
              <w:t>2Rx</w:t>
            </w:r>
          </w:p>
        </w:tc>
      </w:tr>
      <w:tr w:rsidR="00A2510A" w:rsidRPr="000F6278" w14:paraId="2384651B"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0B1B50A" w14:textId="77777777" w:rsidR="00A2510A" w:rsidRPr="000F6278" w:rsidRDefault="00A2510A" w:rsidP="00C06C04">
            <w:pPr>
              <w:pStyle w:val="TAL"/>
            </w:pPr>
            <w:r w:rsidRPr="000F6278">
              <w:t>5.5.1.3</w:t>
            </w:r>
          </w:p>
        </w:tc>
        <w:tc>
          <w:tcPr>
            <w:tcW w:w="4519" w:type="dxa"/>
            <w:tcBorders>
              <w:top w:val="single" w:sz="4" w:space="0" w:color="auto"/>
              <w:left w:val="single" w:sz="4" w:space="0" w:color="auto"/>
              <w:bottom w:val="single" w:sz="4" w:space="0" w:color="auto"/>
              <w:right w:val="single" w:sz="4" w:space="0" w:color="auto"/>
            </w:tcBorders>
            <w:hideMark/>
          </w:tcPr>
          <w:p w14:paraId="7C7B161F" w14:textId="77777777" w:rsidR="00A2510A" w:rsidRPr="000F6278" w:rsidRDefault="00A2510A" w:rsidP="00C06C04">
            <w:pPr>
              <w:pStyle w:val="TAL"/>
            </w:pPr>
            <w:r w:rsidRPr="000F6278">
              <w:t xml:space="preserve">EN-DC FR2 radio link monitoring out-of-sync test for </w:t>
            </w:r>
            <w:proofErr w:type="spellStart"/>
            <w:r w:rsidRPr="000F6278">
              <w:t>PSCell</w:t>
            </w:r>
            <w:proofErr w:type="spellEnd"/>
            <w:r w:rsidRPr="000F6278">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190CAD22" w14:textId="77777777" w:rsidR="00A2510A" w:rsidRPr="000F6278" w:rsidRDefault="00A2510A" w:rsidP="00C06C04">
            <w:pPr>
              <w:pStyle w:val="TAC"/>
            </w:pPr>
            <w:r w:rsidRPr="000F62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65AAD39" w14:textId="77777777" w:rsidR="00A2510A" w:rsidRPr="000F6278" w:rsidRDefault="00A2510A" w:rsidP="00C06C04">
            <w:pPr>
              <w:pStyle w:val="TAL"/>
              <w:rPr>
                <w:lang w:eastAsia="zh-CN"/>
              </w:rPr>
            </w:pPr>
            <w:r w:rsidRPr="000F62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FB41C34" w14:textId="77777777" w:rsidR="00A2510A" w:rsidRPr="000F6278" w:rsidRDefault="00A2510A" w:rsidP="00C06C04">
            <w:pPr>
              <w:pStyle w:val="TAL"/>
              <w:rPr>
                <w:lang w:eastAsia="zh-CN"/>
              </w:rPr>
            </w:pPr>
            <w:r w:rsidRPr="000F62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BAACF15" w14:textId="77777777" w:rsidR="00A2510A" w:rsidRPr="000F6278" w:rsidRDefault="00A2510A" w:rsidP="00C06C04">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2D72A73" w14:textId="77777777" w:rsidR="00A2510A" w:rsidRPr="000F6278" w:rsidRDefault="00A2510A" w:rsidP="00C06C04">
            <w:pPr>
              <w:pStyle w:val="TAL"/>
              <w:rPr>
                <w:lang w:eastAsia="zh-CN"/>
              </w:rPr>
            </w:pPr>
            <w:r w:rsidRPr="000F6278">
              <w:rPr>
                <w:lang w:eastAsia="zh-CN"/>
              </w:rPr>
              <w:t>2Rx</w:t>
            </w:r>
          </w:p>
        </w:tc>
      </w:tr>
      <w:tr w:rsidR="00A2510A" w:rsidRPr="000F6278" w14:paraId="2772D968"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92782CB" w14:textId="77777777" w:rsidR="00A2510A" w:rsidRPr="000F6278" w:rsidRDefault="00A2510A" w:rsidP="00C06C04">
            <w:pPr>
              <w:pStyle w:val="TAL"/>
            </w:pPr>
            <w:r w:rsidRPr="000F6278">
              <w:t>5.5.1.4</w:t>
            </w:r>
          </w:p>
        </w:tc>
        <w:tc>
          <w:tcPr>
            <w:tcW w:w="4519" w:type="dxa"/>
            <w:tcBorders>
              <w:top w:val="single" w:sz="4" w:space="0" w:color="auto"/>
              <w:left w:val="single" w:sz="4" w:space="0" w:color="auto"/>
              <w:bottom w:val="single" w:sz="4" w:space="0" w:color="auto"/>
              <w:right w:val="single" w:sz="4" w:space="0" w:color="auto"/>
            </w:tcBorders>
            <w:hideMark/>
          </w:tcPr>
          <w:p w14:paraId="6BD1723F" w14:textId="77777777" w:rsidR="00A2510A" w:rsidRPr="000F6278" w:rsidRDefault="00A2510A" w:rsidP="00C06C04">
            <w:pPr>
              <w:pStyle w:val="TAL"/>
            </w:pPr>
            <w:r w:rsidRPr="000F6278">
              <w:t xml:space="preserve">EN-DC FR2 radio link monitoring in-sync test for </w:t>
            </w:r>
            <w:proofErr w:type="spellStart"/>
            <w:r w:rsidRPr="000F6278">
              <w:t>PSCell</w:t>
            </w:r>
            <w:proofErr w:type="spellEnd"/>
            <w:r w:rsidRPr="000F6278">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D18C62F" w14:textId="77777777" w:rsidR="00A2510A" w:rsidRPr="000F6278" w:rsidRDefault="00A2510A" w:rsidP="00C06C04">
            <w:pPr>
              <w:pStyle w:val="TAC"/>
            </w:pPr>
            <w:r w:rsidRPr="000F62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A77D71D" w14:textId="77777777" w:rsidR="00A2510A" w:rsidRPr="000F6278" w:rsidRDefault="00A2510A" w:rsidP="00C06C04">
            <w:pPr>
              <w:pStyle w:val="TAL"/>
              <w:rPr>
                <w:lang w:eastAsia="zh-CN"/>
              </w:rPr>
            </w:pPr>
            <w:r w:rsidRPr="000F62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2842571" w14:textId="77777777" w:rsidR="00A2510A" w:rsidRPr="000F6278" w:rsidRDefault="00A2510A" w:rsidP="00C06C04">
            <w:pPr>
              <w:pStyle w:val="TAL"/>
              <w:rPr>
                <w:lang w:eastAsia="zh-CN"/>
              </w:rPr>
            </w:pPr>
            <w:r w:rsidRPr="000F62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29D127B" w14:textId="77777777" w:rsidR="00A2510A" w:rsidRPr="000F6278" w:rsidRDefault="00A2510A" w:rsidP="00C06C04">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EDAB586" w14:textId="77777777" w:rsidR="00A2510A" w:rsidRPr="000F6278" w:rsidRDefault="00A2510A" w:rsidP="00C06C04">
            <w:pPr>
              <w:pStyle w:val="TAL"/>
              <w:rPr>
                <w:lang w:eastAsia="zh-CN"/>
              </w:rPr>
            </w:pPr>
            <w:r w:rsidRPr="000F6278">
              <w:rPr>
                <w:lang w:eastAsia="zh-CN"/>
              </w:rPr>
              <w:t>2Rx</w:t>
            </w:r>
          </w:p>
        </w:tc>
      </w:tr>
      <w:tr w:rsidR="00A2510A" w:rsidRPr="000F6278" w14:paraId="7B4607B6"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C0B2AD7" w14:textId="77777777" w:rsidR="00A2510A" w:rsidRPr="000F6278" w:rsidRDefault="00A2510A" w:rsidP="00C06C04">
            <w:pPr>
              <w:pStyle w:val="TAL"/>
            </w:pPr>
            <w:r w:rsidRPr="000F6278">
              <w:t>5.5.1.5</w:t>
            </w:r>
          </w:p>
        </w:tc>
        <w:tc>
          <w:tcPr>
            <w:tcW w:w="4519" w:type="dxa"/>
            <w:tcBorders>
              <w:top w:val="single" w:sz="4" w:space="0" w:color="auto"/>
              <w:left w:val="single" w:sz="4" w:space="0" w:color="auto"/>
              <w:bottom w:val="single" w:sz="4" w:space="0" w:color="auto"/>
              <w:right w:val="single" w:sz="4" w:space="0" w:color="auto"/>
            </w:tcBorders>
            <w:hideMark/>
          </w:tcPr>
          <w:p w14:paraId="537785EC" w14:textId="77777777" w:rsidR="00A2510A" w:rsidRPr="000F6278" w:rsidRDefault="00A2510A" w:rsidP="00C06C04">
            <w:pPr>
              <w:pStyle w:val="TAL"/>
            </w:pPr>
            <w:r w:rsidRPr="000F6278">
              <w:t xml:space="preserve">EN-DC FR2 radio link monitoring out-of-sync test for </w:t>
            </w:r>
            <w:proofErr w:type="spellStart"/>
            <w:r w:rsidRPr="000F6278">
              <w:t>PSCell</w:t>
            </w:r>
            <w:proofErr w:type="spellEnd"/>
            <w:r w:rsidRPr="000F6278">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2B59867A" w14:textId="77777777" w:rsidR="00A2510A" w:rsidRPr="000F6278" w:rsidRDefault="00A2510A" w:rsidP="00C06C04">
            <w:pPr>
              <w:pStyle w:val="TAC"/>
            </w:pPr>
            <w:r w:rsidRPr="000F62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488C4B3" w14:textId="77777777" w:rsidR="00A2510A" w:rsidRPr="000F6278" w:rsidRDefault="00A2510A" w:rsidP="00C06C04">
            <w:pPr>
              <w:pStyle w:val="TAL"/>
              <w:rPr>
                <w:lang w:eastAsia="zh-CN"/>
              </w:rPr>
            </w:pPr>
            <w:r w:rsidRPr="000F62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DEEBA5B" w14:textId="77777777" w:rsidR="00A2510A" w:rsidRPr="000F6278" w:rsidRDefault="00A2510A" w:rsidP="00C06C04">
            <w:pPr>
              <w:pStyle w:val="TAL"/>
              <w:rPr>
                <w:lang w:eastAsia="zh-CN"/>
              </w:rPr>
            </w:pPr>
            <w:r w:rsidRPr="000F62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A6FF8CB" w14:textId="77777777" w:rsidR="00A2510A" w:rsidRPr="000F6278" w:rsidRDefault="00A2510A" w:rsidP="00C06C04">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4A86560" w14:textId="77777777" w:rsidR="00A2510A" w:rsidRPr="000F6278" w:rsidRDefault="00A2510A" w:rsidP="00C06C04">
            <w:pPr>
              <w:pStyle w:val="TAL"/>
              <w:rPr>
                <w:lang w:eastAsia="zh-CN"/>
              </w:rPr>
            </w:pPr>
            <w:r w:rsidRPr="000F6278">
              <w:rPr>
                <w:lang w:eastAsia="zh-CN"/>
              </w:rPr>
              <w:t>2Rx</w:t>
            </w:r>
          </w:p>
        </w:tc>
      </w:tr>
      <w:tr w:rsidR="00A2510A" w:rsidRPr="000F6278" w14:paraId="5A56425C"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8A2CA6D" w14:textId="77777777" w:rsidR="00A2510A" w:rsidRPr="000F6278" w:rsidRDefault="00A2510A" w:rsidP="00C06C04">
            <w:pPr>
              <w:pStyle w:val="TAL"/>
            </w:pPr>
            <w:r w:rsidRPr="000F6278">
              <w:t>5.5.1.6</w:t>
            </w:r>
          </w:p>
        </w:tc>
        <w:tc>
          <w:tcPr>
            <w:tcW w:w="4519" w:type="dxa"/>
            <w:tcBorders>
              <w:top w:val="single" w:sz="4" w:space="0" w:color="auto"/>
              <w:left w:val="single" w:sz="4" w:space="0" w:color="auto"/>
              <w:bottom w:val="single" w:sz="4" w:space="0" w:color="auto"/>
              <w:right w:val="single" w:sz="4" w:space="0" w:color="auto"/>
            </w:tcBorders>
            <w:hideMark/>
          </w:tcPr>
          <w:p w14:paraId="283C9470" w14:textId="77777777" w:rsidR="00A2510A" w:rsidRPr="000F6278" w:rsidRDefault="00A2510A" w:rsidP="00C06C04">
            <w:pPr>
              <w:pStyle w:val="TAL"/>
            </w:pPr>
            <w:r w:rsidRPr="000F6278">
              <w:t xml:space="preserve">EN-DC FR2 radio link monitoring in-sync test for </w:t>
            </w:r>
            <w:proofErr w:type="spellStart"/>
            <w:r w:rsidRPr="000F6278">
              <w:t>PSCell</w:t>
            </w:r>
            <w:proofErr w:type="spellEnd"/>
            <w:r w:rsidRPr="000F6278">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37174230" w14:textId="77777777" w:rsidR="00A2510A" w:rsidRPr="000F6278" w:rsidRDefault="00A2510A" w:rsidP="00C06C04">
            <w:pPr>
              <w:pStyle w:val="TAC"/>
            </w:pPr>
            <w:r w:rsidRPr="000F62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252F971" w14:textId="77777777" w:rsidR="00A2510A" w:rsidRPr="000F6278" w:rsidRDefault="00A2510A" w:rsidP="00C06C04">
            <w:pPr>
              <w:pStyle w:val="TAL"/>
              <w:rPr>
                <w:lang w:eastAsia="zh-CN"/>
              </w:rPr>
            </w:pPr>
            <w:r w:rsidRPr="000F62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4381AE7" w14:textId="77777777" w:rsidR="00A2510A" w:rsidRPr="000F6278" w:rsidRDefault="00A2510A" w:rsidP="00C06C04">
            <w:pPr>
              <w:pStyle w:val="TAL"/>
              <w:rPr>
                <w:lang w:eastAsia="zh-CN"/>
              </w:rPr>
            </w:pPr>
            <w:r w:rsidRPr="000F62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76CC1E5" w14:textId="77777777" w:rsidR="00A2510A" w:rsidRPr="000F6278" w:rsidRDefault="00A2510A" w:rsidP="00C06C04">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2574DF3" w14:textId="77777777" w:rsidR="00A2510A" w:rsidRPr="000F6278" w:rsidRDefault="00A2510A" w:rsidP="00C06C04">
            <w:pPr>
              <w:pStyle w:val="TAL"/>
              <w:rPr>
                <w:lang w:eastAsia="zh-CN"/>
              </w:rPr>
            </w:pPr>
            <w:r w:rsidRPr="000F6278">
              <w:rPr>
                <w:lang w:eastAsia="zh-CN"/>
              </w:rPr>
              <w:t>2Rx</w:t>
            </w:r>
          </w:p>
        </w:tc>
      </w:tr>
      <w:tr w:rsidR="00A2510A" w:rsidRPr="000F6278" w14:paraId="0CAD5A25"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A3CB085" w14:textId="77777777" w:rsidR="00A2510A" w:rsidRPr="000F6278" w:rsidRDefault="00A2510A" w:rsidP="00C06C04">
            <w:pPr>
              <w:pStyle w:val="TAL"/>
            </w:pPr>
            <w:r w:rsidRPr="000F6278">
              <w:t>5.5.1.7</w:t>
            </w:r>
          </w:p>
        </w:tc>
        <w:tc>
          <w:tcPr>
            <w:tcW w:w="4519" w:type="dxa"/>
            <w:tcBorders>
              <w:top w:val="single" w:sz="4" w:space="0" w:color="auto"/>
              <w:left w:val="single" w:sz="4" w:space="0" w:color="auto"/>
              <w:bottom w:val="single" w:sz="4" w:space="0" w:color="auto"/>
              <w:right w:val="single" w:sz="4" w:space="0" w:color="auto"/>
            </w:tcBorders>
            <w:hideMark/>
          </w:tcPr>
          <w:p w14:paraId="454CA3C6" w14:textId="77777777" w:rsidR="00A2510A" w:rsidRPr="000F6278" w:rsidRDefault="00A2510A" w:rsidP="00C06C04">
            <w:pPr>
              <w:pStyle w:val="TAL"/>
            </w:pPr>
            <w:r w:rsidRPr="000F6278">
              <w:t xml:space="preserve">EN-DC FR2 radio link monitoring out-of-sync test for </w:t>
            </w:r>
            <w:proofErr w:type="spellStart"/>
            <w:r w:rsidRPr="000F6278">
              <w:t>PSCell</w:t>
            </w:r>
            <w:proofErr w:type="spellEnd"/>
            <w:r w:rsidRPr="000F6278">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833CB62" w14:textId="77777777" w:rsidR="00A2510A" w:rsidRPr="000F6278" w:rsidRDefault="00A2510A" w:rsidP="00C06C04">
            <w:pPr>
              <w:pStyle w:val="TAC"/>
            </w:pPr>
            <w:r w:rsidRPr="000F62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60E2A05" w14:textId="77777777" w:rsidR="00A2510A" w:rsidRPr="000F6278" w:rsidRDefault="00A2510A" w:rsidP="00C06C04">
            <w:pPr>
              <w:pStyle w:val="TAL"/>
              <w:rPr>
                <w:lang w:eastAsia="zh-CN"/>
              </w:rPr>
            </w:pPr>
            <w:r w:rsidRPr="000F62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86EDD3B" w14:textId="77777777" w:rsidR="00A2510A" w:rsidRPr="000F6278" w:rsidRDefault="00A2510A" w:rsidP="00C06C04">
            <w:pPr>
              <w:pStyle w:val="TAL"/>
              <w:rPr>
                <w:lang w:eastAsia="zh-CN"/>
              </w:rPr>
            </w:pPr>
            <w:r w:rsidRPr="000F62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029EAFC" w14:textId="77777777" w:rsidR="00A2510A" w:rsidRPr="000F6278" w:rsidRDefault="00A2510A" w:rsidP="00C06C04">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328BB7C" w14:textId="77777777" w:rsidR="00A2510A" w:rsidRPr="000F6278" w:rsidRDefault="00A2510A" w:rsidP="00C06C04">
            <w:pPr>
              <w:pStyle w:val="TAL"/>
              <w:rPr>
                <w:lang w:eastAsia="zh-CN"/>
              </w:rPr>
            </w:pPr>
            <w:r w:rsidRPr="000F6278">
              <w:rPr>
                <w:lang w:eastAsia="zh-CN"/>
              </w:rPr>
              <w:t>2Rx</w:t>
            </w:r>
          </w:p>
        </w:tc>
      </w:tr>
      <w:tr w:rsidR="00A2510A" w:rsidRPr="000F6278" w14:paraId="5576B933"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167E59A" w14:textId="77777777" w:rsidR="00A2510A" w:rsidRPr="000F6278" w:rsidRDefault="00A2510A" w:rsidP="00C06C04">
            <w:pPr>
              <w:pStyle w:val="TAL"/>
            </w:pPr>
            <w:r w:rsidRPr="000F6278">
              <w:lastRenderedPageBreak/>
              <w:t>5.5.1.8</w:t>
            </w:r>
          </w:p>
        </w:tc>
        <w:tc>
          <w:tcPr>
            <w:tcW w:w="4519" w:type="dxa"/>
            <w:tcBorders>
              <w:top w:val="single" w:sz="4" w:space="0" w:color="auto"/>
              <w:left w:val="single" w:sz="4" w:space="0" w:color="auto"/>
              <w:bottom w:val="single" w:sz="4" w:space="0" w:color="auto"/>
              <w:right w:val="single" w:sz="4" w:space="0" w:color="auto"/>
            </w:tcBorders>
            <w:hideMark/>
          </w:tcPr>
          <w:p w14:paraId="39E02C92" w14:textId="77777777" w:rsidR="00A2510A" w:rsidRPr="000F6278" w:rsidRDefault="00A2510A" w:rsidP="00C06C04">
            <w:pPr>
              <w:pStyle w:val="TAL"/>
            </w:pPr>
            <w:r w:rsidRPr="000F6278">
              <w:t xml:space="preserve">EN-DC FR2 radio link monitoring in-sync test for </w:t>
            </w:r>
            <w:proofErr w:type="spellStart"/>
            <w:r w:rsidRPr="000F6278">
              <w:t>PSCell</w:t>
            </w:r>
            <w:proofErr w:type="spellEnd"/>
            <w:r w:rsidRPr="000F6278">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681ABEF8" w14:textId="77777777" w:rsidR="00A2510A" w:rsidRPr="000F6278" w:rsidRDefault="00A2510A" w:rsidP="00C06C04">
            <w:pPr>
              <w:pStyle w:val="TAC"/>
            </w:pPr>
            <w:r w:rsidRPr="000F62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51D1971" w14:textId="77777777" w:rsidR="00A2510A" w:rsidRPr="000F6278" w:rsidRDefault="00A2510A" w:rsidP="00C06C04">
            <w:pPr>
              <w:pStyle w:val="TAL"/>
              <w:rPr>
                <w:lang w:eastAsia="zh-CN"/>
              </w:rPr>
            </w:pPr>
            <w:r w:rsidRPr="000F62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865ECBA" w14:textId="77777777" w:rsidR="00A2510A" w:rsidRPr="000F6278" w:rsidRDefault="00A2510A" w:rsidP="00C06C04">
            <w:pPr>
              <w:pStyle w:val="TAL"/>
              <w:rPr>
                <w:lang w:eastAsia="zh-CN"/>
              </w:rPr>
            </w:pPr>
            <w:r w:rsidRPr="000F62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9376BE4" w14:textId="77777777" w:rsidR="00A2510A" w:rsidRPr="000F6278" w:rsidRDefault="00A2510A" w:rsidP="00C06C04">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E32FF3E" w14:textId="77777777" w:rsidR="00A2510A" w:rsidRPr="000F6278" w:rsidRDefault="00A2510A" w:rsidP="00C06C04">
            <w:pPr>
              <w:pStyle w:val="TAL"/>
              <w:rPr>
                <w:lang w:eastAsia="zh-CN"/>
              </w:rPr>
            </w:pPr>
            <w:r w:rsidRPr="000F6278">
              <w:rPr>
                <w:lang w:eastAsia="zh-CN"/>
              </w:rPr>
              <w:t>2Rx</w:t>
            </w:r>
          </w:p>
        </w:tc>
      </w:tr>
      <w:tr w:rsidR="00A2510A" w:rsidRPr="000F6278" w14:paraId="7BB3F61F"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6ABC4E6" w14:textId="77777777" w:rsidR="00A2510A" w:rsidRPr="000F6278" w:rsidRDefault="00A2510A" w:rsidP="00C06C04">
            <w:pPr>
              <w:pStyle w:val="TAL"/>
            </w:pPr>
            <w:r w:rsidRPr="000F6278">
              <w:t>5.5.1.9</w:t>
            </w:r>
          </w:p>
        </w:tc>
        <w:tc>
          <w:tcPr>
            <w:tcW w:w="4519" w:type="dxa"/>
            <w:tcBorders>
              <w:top w:val="single" w:sz="4" w:space="0" w:color="auto"/>
              <w:left w:val="single" w:sz="4" w:space="0" w:color="auto"/>
              <w:bottom w:val="single" w:sz="4" w:space="0" w:color="auto"/>
              <w:right w:val="single" w:sz="4" w:space="0" w:color="auto"/>
            </w:tcBorders>
            <w:hideMark/>
          </w:tcPr>
          <w:p w14:paraId="46AD908F" w14:textId="77777777" w:rsidR="00A2510A" w:rsidRPr="000F6278" w:rsidRDefault="00A2510A" w:rsidP="00C06C04">
            <w:pPr>
              <w:pStyle w:val="TAL"/>
            </w:pPr>
            <w:r w:rsidRPr="000F6278">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0B8F9219" w14:textId="77777777" w:rsidR="00A2510A" w:rsidRPr="000F6278" w:rsidRDefault="00A2510A" w:rsidP="00C06C04">
            <w:pPr>
              <w:pStyle w:val="TAC"/>
            </w:pPr>
            <w:r w:rsidRPr="000F62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DE47BE3" w14:textId="77777777" w:rsidR="00A2510A" w:rsidRPr="000F6278" w:rsidRDefault="00A2510A" w:rsidP="00C06C04">
            <w:pPr>
              <w:pStyle w:val="TAL"/>
              <w:rPr>
                <w:lang w:eastAsia="zh-CN"/>
              </w:rPr>
            </w:pPr>
            <w:r w:rsidRPr="000F62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1716CC9" w14:textId="77777777" w:rsidR="00A2510A" w:rsidRPr="000F6278" w:rsidRDefault="00A2510A" w:rsidP="00C06C04">
            <w:pPr>
              <w:pStyle w:val="TAL"/>
              <w:rPr>
                <w:lang w:eastAsia="zh-CN"/>
              </w:rPr>
            </w:pPr>
            <w:r w:rsidRPr="000F62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7673322" w14:textId="77777777" w:rsidR="00A2510A" w:rsidRPr="000F6278" w:rsidRDefault="00A2510A" w:rsidP="00C06C04">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2D219092" w14:textId="77777777" w:rsidR="00A2510A" w:rsidRPr="000F6278" w:rsidRDefault="00A2510A" w:rsidP="00C06C04">
            <w:pPr>
              <w:pStyle w:val="TAL"/>
              <w:rPr>
                <w:lang w:eastAsia="zh-CN"/>
              </w:rPr>
            </w:pPr>
            <w:r w:rsidRPr="000F6278">
              <w:rPr>
                <w:lang w:eastAsia="zh-CN"/>
              </w:rPr>
              <w:t>2Rx</w:t>
            </w:r>
          </w:p>
        </w:tc>
      </w:tr>
      <w:tr w:rsidR="00A2510A" w:rsidRPr="000F6278" w14:paraId="493C8E15"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1F5EF3C" w14:textId="77777777" w:rsidR="00A2510A" w:rsidRPr="000F6278" w:rsidRDefault="00A2510A" w:rsidP="00C06C04">
            <w:pPr>
              <w:pStyle w:val="TAL"/>
              <w:rPr>
                <w:b/>
              </w:rPr>
            </w:pPr>
            <w:r w:rsidRPr="000F6278">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2E7A0E6" w14:textId="77777777" w:rsidR="00A2510A" w:rsidRPr="000F6278" w:rsidRDefault="00A2510A" w:rsidP="00C06C04">
            <w:pPr>
              <w:pStyle w:val="TAL"/>
              <w:rPr>
                <w:b/>
              </w:rPr>
            </w:pPr>
            <w:r w:rsidRPr="000F6278">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B1451B3" w14:textId="77777777" w:rsidR="00A2510A" w:rsidRPr="000F6278" w:rsidRDefault="00A2510A" w:rsidP="00C06C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58F1812" w14:textId="77777777" w:rsidR="00A2510A" w:rsidRPr="000F6278" w:rsidRDefault="00A2510A" w:rsidP="00C06C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D9B2E6C" w14:textId="77777777" w:rsidR="00A2510A" w:rsidRPr="000F6278" w:rsidRDefault="00A2510A" w:rsidP="00C06C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550D4CD" w14:textId="77777777" w:rsidR="00A2510A" w:rsidRPr="000F6278" w:rsidRDefault="00A2510A" w:rsidP="00C06C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900A813" w14:textId="77777777" w:rsidR="00A2510A" w:rsidRPr="000F6278" w:rsidRDefault="00A2510A" w:rsidP="00C06C04">
            <w:pPr>
              <w:pStyle w:val="TAL"/>
              <w:rPr>
                <w:b/>
                <w:lang w:eastAsia="zh-CN"/>
              </w:rPr>
            </w:pPr>
          </w:p>
        </w:tc>
      </w:tr>
      <w:tr w:rsidR="00A2510A" w:rsidRPr="000F6278" w14:paraId="4D205A31"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323A9C6" w14:textId="77777777" w:rsidR="00A2510A" w:rsidRPr="000F6278" w:rsidRDefault="00A2510A" w:rsidP="00C06C04">
            <w:pPr>
              <w:pStyle w:val="TAL"/>
              <w:rPr>
                <w:bCs/>
              </w:rPr>
            </w:pPr>
            <w:r w:rsidRPr="000F6278">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7A34EB37" w14:textId="77777777" w:rsidR="00A2510A" w:rsidRPr="000F6278" w:rsidRDefault="00A2510A" w:rsidP="00C06C04">
            <w:pPr>
              <w:pStyle w:val="TAL"/>
            </w:pPr>
            <w:r w:rsidRPr="000F6278">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B309876" w14:textId="77777777" w:rsidR="00A2510A" w:rsidRPr="000F6278" w:rsidRDefault="00A2510A" w:rsidP="00C06C04">
            <w:pPr>
              <w:pStyle w:val="TAC"/>
            </w:pPr>
            <w:r w:rsidRPr="000F62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255CDE4" w14:textId="77777777" w:rsidR="00A2510A" w:rsidRPr="000F6278" w:rsidRDefault="00A2510A" w:rsidP="00C06C04">
            <w:pPr>
              <w:pStyle w:val="TAL"/>
            </w:pPr>
            <w:r w:rsidRPr="000F62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0C89AAA" w14:textId="77777777" w:rsidR="00A2510A" w:rsidRPr="000F6278" w:rsidRDefault="00A2510A" w:rsidP="00C06C04">
            <w:pPr>
              <w:pStyle w:val="TAL"/>
            </w:pPr>
            <w:r w:rsidRPr="000F62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AE248E6" w14:textId="77777777" w:rsidR="00A2510A" w:rsidRPr="000F6278" w:rsidRDefault="00A2510A" w:rsidP="00C06C04">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26134A91" w14:textId="77777777" w:rsidR="00A2510A" w:rsidRPr="000F6278" w:rsidRDefault="00A2510A" w:rsidP="00C06C04">
            <w:pPr>
              <w:pStyle w:val="TAL"/>
            </w:pPr>
            <w:r w:rsidRPr="000F6278">
              <w:rPr>
                <w:lang w:eastAsia="zh-CN"/>
              </w:rPr>
              <w:t>2Rx</w:t>
            </w:r>
          </w:p>
        </w:tc>
      </w:tr>
      <w:tr w:rsidR="00A2510A" w:rsidRPr="000F6278" w14:paraId="5293A0C4"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D30E882" w14:textId="77777777" w:rsidR="00A2510A" w:rsidRPr="000F6278" w:rsidRDefault="00A2510A" w:rsidP="00C06C04">
            <w:pPr>
              <w:pStyle w:val="TAL"/>
              <w:rPr>
                <w:bCs/>
              </w:rPr>
            </w:pPr>
            <w:r w:rsidRPr="000F6278">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0854B3D9" w14:textId="77777777" w:rsidR="00A2510A" w:rsidRPr="000F6278" w:rsidRDefault="00A2510A" w:rsidP="00C06C04">
            <w:pPr>
              <w:pStyle w:val="TAL"/>
            </w:pPr>
            <w:r w:rsidRPr="000F6278">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4843F9C" w14:textId="77777777" w:rsidR="00A2510A" w:rsidRPr="000F6278" w:rsidRDefault="00A2510A" w:rsidP="00C06C04">
            <w:pPr>
              <w:pStyle w:val="TAC"/>
            </w:pPr>
            <w:r w:rsidRPr="000F62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0890ADA" w14:textId="77777777" w:rsidR="00A2510A" w:rsidRPr="000F6278" w:rsidRDefault="00A2510A" w:rsidP="00C06C04">
            <w:pPr>
              <w:pStyle w:val="TAL"/>
            </w:pPr>
            <w:r w:rsidRPr="000F62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4723C77" w14:textId="77777777" w:rsidR="00A2510A" w:rsidRPr="000F6278" w:rsidRDefault="00A2510A" w:rsidP="00C06C04">
            <w:pPr>
              <w:pStyle w:val="TAL"/>
            </w:pPr>
            <w:r w:rsidRPr="000F62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D8670F5" w14:textId="77777777" w:rsidR="00A2510A" w:rsidRPr="000F6278" w:rsidRDefault="00A2510A" w:rsidP="00C06C04">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49A824AB" w14:textId="77777777" w:rsidR="00A2510A" w:rsidRPr="000F6278" w:rsidRDefault="00A2510A" w:rsidP="00C06C04">
            <w:pPr>
              <w:pStyle w:val="TAL"/>
            </w:pPr>
            <w:r w:rsidRPr="000F6278">
              <w:rPr>
                <w:lang w:eastAsia="zh-CN"/>
              </w:rPr>
              <w:t>2Rx</w:t>
            </w:r>
          </w:p>
        </w:tc>
      </w:tr>
      <w:tr w:rsidR="00A2510A" w:rsidRPr="000F6278" w14:paraId="6E2712F6"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48B6795" w14:textId="77777777" w:rsidR="00A2510A" w:rsidRPr="000F6278" w:rsidRDefault="00A2510A" w:rsidP="00C06C04">
            <w:pPr>
              <w:pStyle w:val="TAL"/>
              <w:rPr>
                <w:bCs/>
              </w:rPr>
            </w:pPr>
            <w:r w:rsidRPr="000F6278">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73117393" w14:textId="77777777" w:rsidR="00A2510A" w:rsidRPr="000F6278" w:rsidRDefault="00A2510A" w:rsidP="00C06C04">
            <w:pPr>
              <w:pStyle w:val="TAL"/>
            </w:pPr>
            <w:r w:rsidRPr="000F6278">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F8BD44C" w14:textId="77777777" w:rsidR="00A2510A" w:rsidRPr="000F6278" w:rsidRDefault="00A2510A" w:rsidP="00C06C04">
            <w:pPr>
              <w:pStyle w:val="TAC"/>
            </w:pPr>
            <w:r w:rsidRPr="000F62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25C583A" w14:textId="77777777" w:rsidR="00A2510A" w:rsidRPr="000F6278" w:rsidRDefault="00A2510A" w:rsidP="00C06C04">
            <w:pPr>
              <w:pStyle w:val="TAL"/>
            </w:pPr>
            <w:r w:rsidRPr="000F62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BB18336" w14:textId="77777777" w:rsidR="00A2510A" w:rsidRPr="000F6278" w:rsidRDefault="00A2510A" w:rsidP="00C06C04">
            <w:pPr>
              <w:pStyle w:val="TAL"/>
            </w:pPr>
            <w:r w:rsidRPr="000F62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40375CE" w14:textId="77777777" w:rsidR="00A2510A" w:rsidRPr="000F6278" w:rsidRDefault="00A2510A" w:rsidP="00C06C04">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13CB0262" w14:textId="77777777" w:rsidR="00A2510A" w:rsidRPr="000F6278" w:rsidRDefault="00A2510A" w:rsidP="00C06C04">
            <w:pPr>
              <w:pStyle w:val="TAL"/>
            </w:pPr>
            <w:r w:rsidRPr="000F6278">
              <w:rPr>
                <w:lang w:eastAsia="zh-CN"/>
              </w:rPr>
              <w:t>2Rx</w:t>
            </w:r>
          </w:p>
        </w:tc>
      </w:tr>
      <w:tr w:rsidR="00A2510A" w:rsidRPr="000F6278" w14:paraId="279EC25C"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C0F4B65" w14:textId="77777777" w:rsidR="00A2510A" w:rsidRPr="000F6278" w:rsidRDefault="00A2510A" w:rsidP="00C06C04">
            <w:pPr>
              <w:pStyle w:val="TAL"/>
              <w:rPr>
                <w:bCs/>
              </w:rPr>
            </w:pPr>
            <w:r w:rsidRPr="000F6278">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21CC4E6A" w14:textId="77777777" w:rsidR="00A2510A" w:rsidRPr="000F6278" w:rsidRDefault="00A2510A" w:rsidP="00C06C04">
            <w:pPr>
              <w:pStyle w:val="TAL"/>
            </w:pPr>
            <w:r w:rsidRPr="000F6278">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5E90190" w14:textId="77777777" w:rsidR="00A2510A" w:rsidRPr="000F6278" w:rsidRDefault="00A2510A" w:rsidP="00C06C04">
            <w:pPr>
              <w:pStyle w:val="TAC"/>
            </w:pPr>
            <w:r w:rsidRPr="000F62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6EDCEF9" w14:textId="77777777" w:rsidR="00A2510A" w:rsidRPr="000F6278" w:rsidRDefault="00A2510A" w:rsidP="00C06C04">
            <w:pPr>
              <w:pStyle w:val="TAL"/>
            </w:pPr>
            <w:r w:rsidRPr="000F62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C2A023F" w14:textId="77777777" w:rsidR="00A2510A" w:rsidRPr="000F6278" w:rsidRDefault="00A2510A" w:rsidP="00C06C04">
            <w:pPr>
              <w:pStyle w:val="TAL"/>
            </w:pPr>
            <w:r w:rsidRPr="000F62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2A4F1EB" w14:textId="77777777" w:rsidR="00A2510A" w:rsidRPr="000F6278" w:rsidRDefault="00A2510A" w:rsidP="00C06C04">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6CE1A5B3" w14:textId="77777777" w:rsidR="00A2510A" w:rsidRPr="000F6278" w:rsidRDefault="00A2510A" w:rsidP="00C06C04">
            <w:pPr>
              <w:pStyle w:val="TAL"/>
            </w:pPr>
            <w:r w:rsidRPr="000F6278">
              <w:rPr>
                <w:lang w:eastAsia="zh-CN"/>
              </w:rPr>
              <w:t>2Rx</w:t>
            </w:r>
          </w:p>
        </w:tc>
      </w:tr>
      <w:tr w:rsidR="00A2510A" w:rsidRPr="000F6278" w14:paraId="67A995BE"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093007E" w14:textId="77777777" w:rsidR="00A2510A" w:rsidRPr="000F6278" w:rsidRDefault="00A2510A" w:rsidP="00C06C04">
            <w:pPr>
              <w:pStyle w:val="TAL"/>
              <w:rPr>
                <w:bCs/>
              </w:rPr>
            </w:pPr>
            <w:r w:rsidRPr="000F6278">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728696AC" w14:textId="77777777" w:rsidR="00A2510A" w:rsidRPr="000F6278" w:rsidRDefault="00A2510A" w:rsidP="00C06C04">
            <w:pPr>
              <w:pStyle w:val="TAL"/>
            </w:pPr>
            <w:r w:rsidRPr="000F6278">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04F2777" w14:textId="77777777" w:rsidR="00A2510A" w:rsidRPr="000F6278" w:rsidRDefault="00A2510A" w:rsidP="00C06C04">
            <w:pPr>
              <w:pStyle w:val="TAC"/>
            </w:pPr>
            <w:r w:rsidRPr="000F62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7A9D81F" w14:textId="77777777" w:rsidR="00A2510A" w:rsidRPr="000F6278" w:rsidRDefault="00A2510A" w:rsidP="00C06C04">
            <w:pPr>
              <w:pStyle w:val="TAL"/>
            </w:pPr>
            <w:r w:rsidRPr="000F62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9D4F992" w14:textId="77777777" w:rsidR="00A2510A" w:rsidRPr="000F6278" w:rsidRDefault="00A2510A" w:rsidP="00C06C04">
            <w:pPr>
              <w:pStyle w:val="TAL"/>
            </w:pPr>
            <w:r w:rsidRPr="000F62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A774DD9" w14:textId="77777777" w:rsidR="00A2510A" w:rsidRPr="000F6278" w:rsidRDefault="00A2510A" w:rsidP="00C06C04">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4DF268C1" w14:textId="77777777" w:rsidR="00A2510A" w:rsidRPr="000F6278" w:rsidRDefault="00A2510A" w:rsidP="00C06C04">
            <w:pPr>
              <w:pStyle w:val="TAL"/>
            </w:pPr>
            <w:r w:rsidRPr="000F6278">
              <w:rPr>
                <w:lang w:eastAsia="zh-CN"/>
              </w:rPr>
              <w:t>2Rx</w:t>
            </w:r>
          </w:p>
        </w:tc>
      </w:tr>
      <w:tr w:rsidR="00A2510A" w:rsidRPr="000F6278" w14:paraId="436A88C2"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FE28DDC" w14:textId="77777777" w:rsidR="00A2510A" w:rsidRPr="000F6278" w:rsidRDefault="00A2510A" w:rsidP="00C06C04">
            <w:pPr>
              <w:pStyle w:val="TAL"/>
            </w:pPr>
            <w:r w:rsidRPr="000F6278">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61692A14" w14:textId="77777777" w:rsidR="00A2510A" w:rsidRPr="000F6278" w:rsidRDefault="00A2510A" w:rsidP="00C06C04">
            <w:pPr>
              <w:pStyle w:val="TAL"/>
            </w:pPr>
            <w:r w:rsidRPr="000F6278">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1A803688" w14:textId="77777777" w:rsidR="00A2510A" w:rsidRPr="000F6278" w:rsidRDefault="00A2510A" w:rsidP="00C06C04">
            <w:pPr>
              <w:pStyle w:val="TAC"/>
            </w:pPr>
            <w:r w:rsidRPr="000F62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3B8BD26" w14:textId="77777777" w:rsidR="00A2510A" w:rsidRPr="000F6278" w:rsidRDefault="00A2510A" w:rsidP="00C06C04">
            <w:pPr>
              <w:pStyle w:val="TAL"/>
              <w:rPr>
                <w:lang w:eastAsia="zh-CN"/>
              </w:rPr>
            </w:pPr>
            <w:r w:rsidRPr="000F62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13D280F" w14:textId="77777777" w:rsidR="00A2510A" w:rsidRPr="000F6278" w:rsidRDefault="00A2510A" w:rsidP="00C06C04">
            <w:pPr>
              <w:pStyle w:val="TAL"/>
              <w:rPr>
                <w:lang w:eastAsia="zh-CN"/>
              </w:rPr>
            </w:pPr>
            <w:r w:rsidRPr="000F62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2368557" w14:textId="77777777" w:rsidR="00A2510A" w:rsidRPr="000F6278" w:rsidRDefault="00A2510A" w:rsidP="00C06C04">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40A635CB" w14:textId="77777777" w:rsidR="00A2510A" w:rsidRPr="000F6278" w:rsidRDefault="00A2510A" w:rsidP="00C06C04">
            <w:pPr>
              <w:pStyle w:val="TAL"/>
            </w:pPr>
            <w:r w:rsidRPr="000F6278">
              <w:rPr>
                <w:lang w:eastAsia="zh-CN"/>
              </w:rPr>
              <w:t>2Rx</w:t>
            </w:r>
          </w:p>
        </w:tc>
      </w:tr>
      <w:tr w:rsidR="00A2510A" w:rsidRPr="000F6278" w14:paraId="5A8A6AC9"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90D5669" w14:textId="77777777" w:rsidR="00A2510A" w:rsidRPr="000F6278" w:rsidRDefault="00A2510A" w:rsidP="00C06C04">
            <w:pPr>
              <w:pStyle w:val="TAL"/>
              <w:rPr>
                <w:b/>
                <w:lang w:eastAsia="zh-CN"/>
              </w:rPr>
            </w:pPr>
            <w:r w:rsidRPr="000F6278">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FB8F57A" w14:textId="77777777" w:rsidR="00A2510A" w:rsidRPr="000F6278" w:rsidRDefault="00A2510A" w:rsidP="00C06C04">
            <w:pPr>
              <w:pStyle w:val="TAL"/>
              <w:rPr>
                <w:b/>
              </w:rPr>
            </w:pPr>
            <w:proofErr w:type="spellStart"/>
            <w:r w:rsidRPr="000F6278">
              <w:rPr>
                <w:rFonts w:eastAsia="MS Mincho"/>
                <w:b/>
              </w:rPr>
              <w:t>SCell</w:t>
            </w:r>
            <w:proofErr w:type="spellEnd"/>
            <w:r w:rsidRPr="000F6278">
              <w:rPr>
                <w:rFonts w:eastAsia="MS Mincho"/>
                <w:b/>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5AE2269" w14:textId="77777777" w:rsidR="00A2510A" w:rsidRPr="000F6278" w:rsidRDefault="00A2510A" w:rsidP="00C06C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46AEEDB" w14:textId="77777777" w:rsidR="00A2510A" w:rsidRPr="000F6278" w:rsidRDefault="00A2510A" w:rsidP="00C06C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55A4A29" w14:textId="77777777" w:rsidR="00A2510A" w:rsidRPr="000F6278" w:rsidRDefault="00A2510A" w:rsidP="00C06C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3DBD173" w14:textId="77777777" w:rsidR="00A2510A" w:rsidRPr="000F6278" w:rsidRDefault="00A2510A" w:rsidP="00C06C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2FEF85B" w14:textId="77777777" w:rsidR="00A2510A" w:rsidRPr="000F6278" w:rsidRDefault="00A2510A" w:rsidP="00C06C04">
            <w:pPr>
              <w:pStyle w:val="TAL"/>
              <w:rPr>
                <w:b/>
              </w:rPr>
            </w:pPr>
          </w:p>
        </w:tc>
      </w:tr>
      <w:tr w:rsidR="00A2510A" w:rsidRPr="000F6278" w14:paraId="6ED9FEB1"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B2F95E9" w14:textId="77777777" w:rsidR="00A2510A" w:rsidRPr="000F6278" w:rsidRDefault="00A2510A" w:rsidP="00C06C04">
            <w:pPr>
              <w:pStyle w:val="TAL"/>
            </w:pPr>
            <w:r w:rsidRPr="000F6278">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3B96CCE8" w14:textId="77777777" w:rsidR="00A2510A" w:rsidRPr="000F6278" w:rsidRDefault="00A2510A" w:rsidP="00C06C04">
            <w:pPr>
              <w:pStyle w:val="TAL"/>
              <w:rPr>
                <w:lang w:eastAsia="zh-CN"/>
              </w:rPr>
            </w:pPr>
            <w:r w:rsidRPr="000F6278">
              <w:rPr>
                <w:rFonts w:eastAsia="MS Mincho"/>
              </w:rPr>
              <w:t xml:space="preserve">EN-DC FR2 </w:t>
            </w:r>
            <w:proofErr w:type="spellStart"/>
            <w:r w:rsidRPr="000F6278">
              <w:rPr>
                <w:rFonts w:eastAsia="MS Mincho"/>
              </w:rPr>
              <w:t>SCell</w:t>
            </w:r>
            <w:proofErr w:type="spellEnd"/>
            <w:r w:rsidRPr="000F6278">
              <w:rPr>
                <w:rFonts w:eastAsia="MS Mincho"/>
              </w:rPr>
              <w:t xml:space="preserve">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233FC224" w14:textId="77777777" w:rsidR="00A2510A" w:rsidRPr="000F6278" w:rsidRDefault="00A2510A" w:rsidP="00C06C04">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0079B18" w14:textId="77777777" w:rsidR="00A2510A" w:rsidRPr="000F6278" w:rsidRDefault="00A2510A" w:rsidP="00C06C04">
            <w:pPr>
              <w:pStyle w:val="TAL"/>
              <w:rPr>
                <w:lang w:eastAsia="zh-CN"/>
              </w:rPr>
            </w:pPr>
            <w:r w:rsidRPr="000F6278">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1ED5D484" w14:textId="77777777" w:rsidR="00A2510A" w:rsidRPr="000F6278" w:rsidRDefault="00A2510A" w:rsidP="00C06C04">
            <w:pPr>
              <w:pStyle w:val="TAL"/>
              <w:rPr>
                <w:lang w:eastAsia="zh-CN"/>
              </w:rPr>
            </w:pPr>
            <w:r w:rsidRPr="000F6278">
              <w:rPr>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0C469BE8" w14:textId="77777777" w:rsidR="00A2510A" w:rsidRPr="000F6278" w:rsidRDefault="00A2510A" w:rsidP="00C06C04">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0BD7BF7E" w14:textId="77777777" w:rsidR="00A2510A" w:rsidRPr="000F6278" w:rsidRDefault="00A2510A" w:rsidP="00C06C04">
            <w:pPr>
              <w:pStyle w:val="TAL"/>
            </w:pPr>
            <w:r w:rsidRPr="000F6278">
              <w:rPr>
                <w:lang w:eastAsia="zh-CN"/>
              </w:rPr>
              <w:t>2Rx</w:t>
            </w:r>
          </w:p>
        </w:tc>
      </w:tr>
      <w:tr w:rsidR="00A2510A" w:rsidRPr="000F6278" w14:paraId="0A7C13CD"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C0CB5CD" w14:textId="77777777" w:rsidR="00A2510A" w:rsidRPr="000F6278" w:rsidRDefault="00A2510A" w:rsidP="00C06C04">
            <w:pPr>
              <w:pStyle w:val="TAL"/>
              <w:rPr>
                <w:b/>
                <w:lang w:eastAsia="zh-TW"/>
              </w:rPr>
            </w:pPr>
            <w:r w:rsidRPr="000F6278">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EA749B8" w14:textId="77777777" w:rsidR="00A2510A" w:rsidRPr="000F6278" w:rsidRDefault="00A2510A" w:rsidP="00C06C04">
            <w:pPr>
              <w:pStyle w:val="TAL"/>
              <w:rPr>
                <w:rFonts w:eastAsia="MS Mincho"/>
                <w:b/>
              </w:rPr>
            </w:pPr>
            <w:r w:rsidRPr="000F6278">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2C4064B" w14:textId="77777777" w:rsidR="00A2510A" w:rsidRPr="000F6278" w:rsidRDefault="00A2510A" w:rsidP="00C06C04">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53214AF" w14:textId="77777777" w:rsidR="00A2510A" w:rsidRPr="000F6278" w:rsidRDefault="00A2510A" w:rsidP="00C06C04">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D504236" w14:textId="77777777" w:rsidR="00A2510A" w:rsidRPr="000F6278" w:rsidRDefault="00A2510A" w:rsidP="00C06C04">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B08EAC8" w14:textId="77777777" w:rsidR="00A2510A" w:rsidRPr="000F6278" w:rsidRDefault="00A2510A" w:rsidP="00C06C04">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023DA57" w14:textId="77777777" w:rsidR="00A2510A" w:rsidRPr="000F6278" w:rsidRDefault="00A2510A" w:rsidP="00C06C04">
            <w:pPr>
              <w:pStyle w:val="TAL"/>
              <w:rPr>
                <w:b/>
              </w:rPr>
            </w:pPr>
          </w:p>
        </w:tc>
      </w:tr>
      <w:tr w:rsidR="00A2510A" w:rsidRPr="000F6278" w14:paraId="7017402C"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5104AEE" w14:textId="77777777" w:rsidR="00A2510A" w:rsidRPr="000F6278" w:rsidRDefault="00A2510A" w:rsidP="00C06C04">
            <w:pPr>
              <w:pStyle w:val="TAL"/>
              <w:rPr>
                <w:b/>
                <w:lang w:eastAsia="zh-TW"/>
              </w:rPr>
            </w:pPr>
            <w:r w:rsidRPr="000F6278">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D1773C9" w14:textId="77777777" w:rsidR="00A2510A" w:rsidRPr="000F6278" w:rsidRDefault="00A2510A" w:rsidP="00C06C04">
            <w:pPr>
              <w:pStyle w:val="TAL"/>
              <w:rPr>
                <w:rFonts w:eastAsia="MS Mincho"/>
                <w:b/>
              </w:rPr>
            </w:pPr>
            <w:r w:rsidRPr="000F6278">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7C1D25E" w14:textId="77777777" w:rsidR="00A2510A" w:rsidRPr="000F6278" w:rsidRDefault="00A2510A" w:rsidP="00C06C04">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1B02CCD" w14:textId="77777777" w:rsidR="00A2510A" w:rsidRPr="000F6278" w:rsidRDefault="00A2510A" w:rsidP="00C06C04">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EB38757" w14:textId="77777777" w:rsidR="00A2510A" w:rsidRPr="000F6278" w:rsidRDefault="00A2510A" w:rsidP="00C06C04">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85C10C3" w14:textId="77777777" w:rsidR="00A2510A" w:rsidRPr="000F6278" w:rsidRDefault="00A2510A" w:rsidP="00C06C04">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EFBE1EF" w14:textId="77777777" w:rsidR="00A2510A" w:rsidRPr="000F6278" w:rsidRDefault="00A2510A" w:rsidP="00C06C04">
            <w:pPr>
              <w:pStyle w:val="TAL"/>
              <w:rPr>
                <w:b/>
              </w:rPr>
            </w:pPr>
          </w:p>
        </w:tc>
      </w:tr>
      <w:tr w:rsidR="00A2510A" w:rsidRPr="000F6278" w14:paraId="2378673E"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705DA96" w14:textId="77777777" w:rsidR="00A2510A" w:rsidRPr="000F6278" w:rsidRDefault="00A2510A" w:rsidP="00C06C04">
            <w:pPr>
              <w:pStyle w:val="TAL"/>
            </w:pPr>
            <w:r w:rsidRPr="000F6278">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469F770C" w14:textId="77777777" w:rsidR="00A2510A" w:rsidRPr="000F6278" w:rsidRDefault="00A2510A" w:rsidP="00C06C04">
            <w:pPr>
              <w:pStyle w:val="TAL"/>
              <w:rPr>
                <w:lang w:eastAsia="zh-CN"/>
              </w:rPr>
            </w:pPr>
            <w:r w:rsidRPr="000F6278">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6EA6D6EE" w14:textId="77777777" w:rsidR="00A2510A" w:rsidRPr="000F6278" w:rsidRDefault="00A2510A" w:rsidP="00C06C04">
            <w:pPr>
              <w:pStyle w:val="TAC"/>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19064EC" w14:textId="77777777" w:rsidR="00A2510A" w:rsidRPr="000F6278" w:rsidRDefault="00A2510A" w:rsidP="00C06C04">
            <w:pPr>
              <w:pStyle w:val="TAL"/>
              <w:rPr>
                <w:lang w:eastAsia="zh-CN"/>
              </w:rPr>
            </w:pPr>
            <w:r w:rsidRPr="000F62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B7C59F8" w14:textId="77777777" w:rsidR="00A2510A" w:rsidRPr="000F6278" w:rsidRDefault="00A2510A" w:rsidP="00C06C04">
            <w:pPr>
              <w:pStyle w:val="TAL"/>
              <w:rPr>
                <w:lang w:eastAsia="zh-CN"/>
              </w:rPr>
            </w:pPr>
            <w:r w:rsidRPr="000F6278">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1C946DB1" w14:textId="77777777" w:rsidR="00A2510A" w:rsidRPr="000F6278" w:rsidRDefault="00A2510A" w:rsidP="00C06C04">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0540D6AD" w14:textId="77777777" w:rsidR="00A2510A" w:rsidRPr="000F6278" w:rsidRDefault="00A2510A" w:rsidP="00C06C04">
            <w:pPr>
              <w:pStyle w:val="TAL"/>
            </w:pPr>
            <w:r w:rsidRPr="000F6278">
              <w:rPr>
                <w:lang w:eastAsia="zh-CN"/>
              </w:rPr>
              <w:t>2Rx</w:t>
            </w:r>
          </w:p>
        </w:tc>
      </w:tr>
      <w:tr w:rsidR="00A2510A" w:rsidRPr="000F6278" w14:paraId="775DF090"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D1D786F" w14:textId="77777777" w:rsidR="00A2510A" w:rsidRPr="000F6278" w:rsidRDefault="00A2510A" w:rsidP="00C06C04">
            <w:pPr>
              <w:pStyle w:val="TAL"/>
            </w:pPr>
            <w:r w:rsidRPr="000F6278">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4EA21C08" w14:textId="77777777" w:rsidR="00A2510A" w:rsidRPr="000F6278" w:rsidRDefault="00A2510A" w:rsidP="00C06C04">
            <w:pPr>
              <w:pStyle w:val="TAL"/>
              <w:rPr>
                <w:lang w:eastAsia="zh-CN"/>
              </w:rPr>
            </w:pPr>
            <w:r w:rsidRPr="000F6278">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3C1A335A" w14:textId="77777777" w:rsidR="00A2510A" w:rsidRPr="000F6278" w:rsidRDefault="00A2510A" w:rsidP="00C06C04">
            <w:pPr>
              <w:pStyle w:val="TAC"/>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430D25E" w14:textId="77777777" w:rsidR="00A2510A" w:rsidRPr="000F6278" w:rsidRDefault="00A2510A" w:rsidP="00C06C04">
            <w:pPr>
              <w:pStyle w:val="TAL"/>
              <w:rPr>
                <w:lang w:eastAsia="zh-CN"/>
              </w:rPr>
            </w:pPr>
            <w:r w:rsidRPr="000F6278">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00355B5" w14:textId="77777777" w:rsidR="00A2510A" w:rsidRPr="000F6278" w:rsidRDefault="00A2510A" w:rsidP="00C06C04">
            <w:pPr>
              <w:pStyle w:val="TAL"/>
              <w:rPr>
                <w:lang w:eastAsia="zh-CN"/>
              </w:rPr>
            </w:pPr>
            <w:r w:rsidRPr="000F6278">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4AFC00BB" w14:textId="77777777" w:rsidR="00A2510A" w:rsidRPr="000F6278" w:rsidRDefault="00A2510A" w:rsidP="00C06C04">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40B4E910" w14:textId="77777777" w:rsidR="00A2510A" w:rsidRPr="000F6278" w:rsidRDefault="00A2510A" w:rsidP="00C06C04">
            <w:pPr>
              <w:pStyle w:val="TAL"/>
            </w:pPr>
            <w:r w:rsidRPr="000F6278">
              <w:rPr>
                <w:lang w:eastAsia="zh-CN"/>
              </w:rPr>
              <w:t>2Rx</w:t>
            </w:r>
          </w:p>
        </w:tc>
      </w:tr>
      <w:tr w:rsidR="00A2510A" w:rsidRPr="000F6278" w14:paraId="6967C764"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9E2B7C6" w14:textId="77777777" w:rsidR="00A2510A" w:rsidRPr="000F6278" w:rsidRDefault="00A2510A" w:rsidP="00C06C04">
            <w:pPr>
              <w:pStyle w:val="TAL"/>
            </w:pPr>
            <w:r w:rsidRPr="000F6278">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39B123B0" w14:textId="77777777" w:rsidR="00A2510A" w:rsidRPr="000F6278" w:rsidRDefault="00A2510A" w:rsidP="00C06C04">
            <w:pPr>
              <w:pStyle w:val="TAL"/>
              <w:rPr>
                <w:lang w:eastAsia="zh-CN"/>
              </w:rPr>
            </w:pPr>
            <w:r w:rsidRPr="000F6278">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5BB2DAF9" w14:textId="77777777" w:rsidR="00A2510A" w:rsidRPr="000F6278" w:rsidRDefault="00A2510A" w:rsidP="00C06C04">
            <w:pPr>
              <w:pStyle w:val="TAC"/>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7875998" w14:textId="77777777" w:rsidR="00A2510A" w:rsidRPr="000F6278" w:rsidRDefault="00A2510A" w:rsidP="00C06C04">
            <w:pPr>
              <w:pStyle w:val="TAL"/>
              <w:rPr>
                <w:lang w:eastAsia="zh-CN"/>
              </w:rPr>
            </w:pPr>
            <w:r w:rsidRPr="000F6278">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1E8525F0" w14:textId="77777777" w:rsidR="00A2510A" w:rsidRPr="000F6278" w:rsidRDefault="00A2510A" w:rsidP="00C06C04">
            <w:pPr>
              <w:pStyle w:val="TAL"/>
              <w:rPr>
                <w:lang w:eastAsia="zh-CN"/>
              </w:rPr>
            </w:pPr>
            <w:r w:rsidRPr="000F6278">
              <w:rPr>
                <w:lang w:eastAsia="zh-CN"/>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hideMark/>
          </w:tcPr>
          <w:p w14:paraId="750D3CA1" w14:textId="77777777" w:rsidR="00A2510A" w:rsidRPr="000F6278" w:rsidRDefault="00A2510A" w:rsidP="00C06C04">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17DBE187" w14:textId="77777777" w:rsidR="00A2510A" w:rsidRPr="000F6278" w:rsidRDefault="00A2510A" w:rsidP="00C06C04">
            <w:pPr>
              <w:pStyle w:val="TAL"/>
            </w:pPr>
            <w:r w:rsidRPr="000F6278">
              <w:rPr>
                <w:lang w:eastAsia="zh-CN"/>
              </w:rPr>
              <w:t>2Rx</w:t>
            </w:r>
          </w:p>
        </w:tc>
      </w:tr>
      <w:tr w:rsidR="00A2510A" w:rsidRPr="000F6278" w14:paraId="5430C7DC"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D592EE1" w14:textId="77777777" w:rsidR="00A2510A" w:rsidRPr="000F6278" w:rsidRDefault="00A2510A" w:rsidP="00C06C04">
            <w:pPr>
              <w:pStyle w:val="TAL"/>
            </w:pPr>
            <w:r w:rsidRPr="000F6278">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716848A0" w14:textId="77777777" w:rsidR="00A2510A" w:rsidRPr="000F6278" w:rsidRDefault="00A2510A" w:rsidP="00C06C04">
            <w:pPr>
              <w:pStyle w:val="TAL"/>
              <w:rPr>
                <w:lang w:eastAsia="zh-CN"/>
              </w:rPr>
            </w:pPr>
            <w:r w:rsidRPr="000F6278">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48B708A0" w14:textId="77777777" w:rsidR="00A2510A" w:rsidRPr="000F6278" w:rsidRDefault="00A2510A" w:rsidP="00C06C04">
            <w:pPr>
              <w:pStyle w:val="TAC"/>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0D2CE8C" w14:textId="77777777" w:rsidR="00A2510A" w:rsidRPr="000F6278" w:rsidRDefault="00A2510A" w:rsidP="00C06C04">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hideMark/>
          </w:tcPr>
          <w:p w14:paraId="224AA455" w14:textId="77777777" w:rsidR="00A2510A" w:rsidRPr="000F6278" w:rsidRDefault="00A2510A" w:rsidP="00C06C04">
            <w:pPr>
              <w:pStyle w:val="TAL"/>
              <w:rPr>
                <w:lang w:eastAsia="zh-CN"/>
              </w:rPr>
            </w:pPr>
            <w:r w:rsidRPr="000F6278">
              <w:rPr>
                <w:lang w:eastAsia="zh-CN"/>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hideMark/>
          </w:tcPr>
          <w:p w14:paraId="248F11B2" w14:textId="77777777" w:rsidR="00A2510A" w:rsidRPr="000F6278" w:rsidRDefault="00A2510A" w:rsidP="00C06C04">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1FA691B6" w14:textId="77777777" w:rsidR="00A2510A" w:rsidRPr="000F6278" w:rsidRDefault="00A2510A" w:rsidP="00C06C04">
            <w:pPr>
              <w:pStyle w:val="TAL"/>
            </w:pPr>
            <w:r w:rsidRPr="000F6278">
              <w:rPr>
                <w:lang w:eastAsia="zh-CN"/>
              </w:rPr>
              <w:t>2Rx</w:t>
            </w:r>
          </w:p>
        </w:tc>
      </w:tr>
      <w:tr w:rsidR="00A2510A" w:rsidRPr="000F6278" w14:paraId="49909B29"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E702D78" w14:textId="77777777" w:rsidR="00A2510A" w:rsidRPr="000F6278" w:rsidRDefault="00A2510A" w:rsidP="00C06C04">
            <w:pPr>
              <w:pStyle w:val="TAL"/>
              <w:rPr>
                <w:lang w:eastAsia="zh-CN"/>
              </w:rPr>
            </w:pPr>
            <w:r w:rsidRPr="000F6278">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608D39AC" w14:textId="77777777" w:rsidR="00A2510A" w:rsidRPr="000F6278" w:rsidRDefault="00A2510A" w:rsidP="00C06C04">
            <w:pPr>
              <w:pStyle w:val="TAL"/>
              <w:rPr>
                <w:lang w:eastAsia="zh-CN"/>
              </w:rPr>
            </w:pPr>
            <w:r w:rsidRPr="000F6278">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24EA56AD" w14:textId="77777777" w:rsidR="00A2510A" w:rsidRPr="000F6278" w:rsidRDefault="00A2510A" w:rsidP="00C06C04">
            <w:pPr>
              <w:pStyle w:val="TAC"/>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D0BE07F" w14:textId="77777777" w:rsidR="00A2510A" w:rsidRPr="000F6278" w:rsidRDefault="00A2510A" w:rsidP="00C06C04">
            <w:pPr>
              <w:pStyle w:val="TAL"/>
              <w:rPr>
                <w:lang w:eastAsia="zh-CN"/>
              </w:rPr>
            </w:pPr>
            <w:r w:rsidRPr="000F62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BB04413" w14:textId="77777777" w:rsidR="00A2510A" w:rsidRPr="000F6278" w:rsidRDefault="00A2510A" w:rsidP="00C06C04">
            <w:pPr>
              <w:pStyle w:val="TAL"/>
              <w:rPr>
                <w:lang w:eastAsia="zh-CN"/>
              </w:rPr>
            </w:pPr>
            <w:r w:rsidRPr="000F6278">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143061E0" w14:textId="77777777" w:rsidR="00A2510A" w:rsidRPr="000F6278" w:rsidRDefault="00A2510A" w:rsidP="00C06C04">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1F27811B" w14:textId="77777777" w:rsidR="00A2510A" w:rsidRPr="000F6278" w:rsidRDefault="00A2510A" w:rsidP="00C06C04">
            <w:pPr>
              <w:pStyle w:val="TAL"/>
            </w:pPr>
            <w:r w:rsidRPr="000F6278">
              <w:rPr>
                <w:lang w:eastAsia="zh-CN"/>
              </w:rPr>
              <w:t>2Rx</w:t>
            </w:r>
          </w:p>
        </w:tc>
      </w:tr>
      <w:tr w:rsidR="00A2510A" w:rsidRPr="000F6278" w14:paraId="7D2442EB"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tcPr>
          <w:p w14:paraId="4B9D5022" w14:textId="77777777" w:rsidR="00A2510A" w:rsidRPr="000F6278" w:rsidRDefault="00A2510A" w:rsidP="00C06C04">
            <w:pPr>
              <w:pStyle w:val="TAL"/>
            </w:pPr>
            <w:r w:rsidRPr="000F6278">
              <w:t>5.5.5.6</w:t>
            </w:r>
          </w:p>
        </w:tc>
        <w:tc>
          <w:tcPr>
            <w:tcW w:w="4519" w:type="dxa"/>
            <w:tcBorders>
              <w:top w:val="single" w:sz="4" w:space="0" w:color="auto"/>
              <w:left w:val="single" w:sz="4" w:space="0" w:color="auto"/>
              <w:bottom w:val="single" w:sz="4" w:space="0" w:color="auto"/>
              <w:right w:val="single" w:sz="4" w:space="0" w:color="auto"/>
            </w:tcBorders>
          </w:tcPr>
          <w:p w14:paraId="6D17F2D4" w14:textId="77777777" w:rsidR="00A2510A" w:rsidRPr="000F6278" w:rsidRDefault="00A2510A" w:rsidP="00C06C04">
            <w:pPr>
              <w:pStyle w:val="TAL"/>
            </w:pPr>
            <w:r w:rsidRPr="000F6278">
              <w:t xml:space="preserve">EN-DC FR2 CSI-RS-based BFD and LR for </w:t>
            </w:r>
            <w:proofErr w:type="spellStart"/>
            <w:r w:rsidRPr="000F6278">
              <w:t>SCell</w:t>
            </w:r>
            <w:proofErr w:type="spellEnd"/>
            <w:r w:rsidRPr="000F6278">
              <w:t xml:space="preserve"> in non-DRX</w:t>
            </w:r>
          </w:p>
        </w:tc>
        <w:tc>
          <w:tcPr>
            <w:tcW w:w="850" w:type="dxa"/>
            <w:tcBorders>
              <w:top w:val="single" w:sz="4" w:space="0" w:color="auto"/>
              <w:left w:val="single" w:sz="4" w:space="0" w:color="auto"/>
              <w:bottom w:val="single" w:sz="4" w:space="0" w:color="auto"/>
              <w:right w:val="single" w:sz="4" w:space="0" w:color="auto"/>
            </w:tcBorders>
          </w:tcPr>
          <w:p w14:paraId="4ACB9DFC" w14:textId="77777777" w:rsidR="00A2510A" w:rsidRPr="000F6278" w:rsidRDefault="00A2510A" w:rsidP="00C06C04">
            <w:pPr>
              <w:pStyle w:val="TAC"/>
            </w:pPr>
            <w:r w:rsidRPr="000F6278">
              <w:t>Rel-16</w:t>
            </w:r>
          </w:p>
        </w:tc>
        <w:tc>
          <w:tcPr>
            <w:tcW w:w="1134" w:type="dxa"/>
            <w:tcBorders>
              <w:top w:val="single" w:sz="4" w:space="0" w:color="auto"/>
              <w:left w:val="single" w:sz="4" w:space="0" w:color="auto"/>
              <w:bottom w:val="single" w:sz="4" w:space="0" w:color="auto"/>
              <w:right w:val="single" w:sz="4" w:space="0" w:color="auto"/>
            </w:tcBorders>
          </w:tcPr>
          <w:p w14:paraId="0078A6D7" w14:textId="77777777" w:rsidR="00A2510A" w:rsidRPr="000F6278" w:rsidRDefault="00A2510A" w:rsidP="00C06C04">
            <w:pPr>
              <w:pStyle w:val="TAL"/>
              <w:rPr>
                <w:lang w:eastAsia="zh-CN"/>
              </w:rPr>
            </w:pPr>
            <w:r w:rsidRPr="000F6278">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2FA534DD" w14:textId="77777777" w:rsidR="00A2510A" w:rsidRPr="000F6278" w:rsidRDefault="00A2510A" w:rsidP="00C06C04">
            <w:pPr>
              <w:pStyle w:val="TAL"/>
            </w:pPr>
            <w:r w:rsidRPr="000F6278">
              <w:t xml:space="preserve">UEs supporting EN-DC </w:t>
            </w:r>
            <w:proofErr w:type="gramStart"/>
            <w:r w:rsidRPr="000F6278">
              <w:t>FR2</w:t>
            </w:r>
            <w:proofErr w:type="gramEnd"/>
            <w:r w:rsidRPr="000F6278">
              <w:rPr>
                <w:lang w:eastAsia="zh-CN"/>
              </w:rPr>
              <w:t xml:space="preserve"> and </w:t>
            </w:r>
            <w:r w:rsidRPr="000F6278">
              <w:t>CSI-RS based</w:t>
            </w:r>
            <w:r w:rsidRPr="000F6278">
              <w:rPr>
                <w:rFonts w:cs="v4.2.0"/>
              </w:rPr>
              <w:t xml:space="preserve"> BFR on </w:t>
            </w:r>
            <w:proofErr w:type="spellStart"/>
            <w:r w:rsidRPr="000F6278">
              <w:rPr>
                <w:rFonts w:cs="v4.2.0"/>
              </w:rPr>
              <w:t>SCell</w:t>
            </w:r>
            <w:proofErr w:type="spellEnd"/>
          </w:p>
        </w:tc>
        <w:tc>
          <w:tcPr>
            <w:tcW w:w="2037" w:type="dxa"/>
            <w:tcBorders>
              <w:top w:val="single" w:sz="4" w:space="0" w:color="auto"/>
              <w:left w:val="single" w:sz="4" w:space="0" w:color="auto"/>
              <w:bottom w:val="single" w:sz="4" w:space="0" w:color="auto"/>
              <w:right w:val="single" w:sz="4" w:space="0" w:color="auto"/>
            </w:tcBorders>
          </w:tcPr>
          <w:p w14:paraId="6FE9C2F2" w14:textId="77777777" w:rsidR="00A2510A" w:rsidRPr="000F6278" w:rsidRDefault="00A2510A" w:rsidP="00C06C04">
            <w:pPr>
              <w:pStyle w:val="TAL"/>
            </w:pPr>
          </w:p>
        </w:tc>
        <w:tc>
          <w:tcPr>
            <w:tcW w:w="1363" w:type="dxa"/>
            <w:tcBorders>
              <w:top w:val="single" w:sz="4" w:space="0" w:color="auto"/>
              <w:left w:val="single" w:sz="4" w:space="0" w:color="auto"/>
              <w:bottom w:val="single" w:sz="4" w:space="0" w:color="auto"/>
              <w:right w:val="single" w:sz="4" w:space="0" w:color="auto"/>
            </w:tcBorders>
          </w:tcPr>
          <w:p w14:paraId="75E8C040" w14:textId="77777777" w:rsidR="00A2510A" w:rsidRPr="000F6278" w:rsidRDefault="00A2510A" w:rsidP="00C06C04">
            <w:pPr>
              <w:pStyle w:val="TAL"/>
              <w:rPr>
                <w:lang w:eastAsia="zh-CN"/>
              </w:rPr>
            </w:pPr>
          </w:p>
        </w:tc>
      </w:tr>
      <w:tr w:rsidR="00A2510A" w:rsidRPr="000F6278" w14:paraId="3A205FC2"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tcPr>
          <w:p w14:paraId="73283252" w14:textId="77777777" w:rsidR="00A2510A" w:rsidRPr="000F6278" w:rsidRDefault="00A2510A" w:rsidP="00C06C04">
            <w:pPr>
              <w:pStyle w:val="TAL"/>
              <w:rPr>
                <w:lang w:eastAsia="zh-CN"/>
              </w:rPr>
            </w:pPr>
            <w:r w:rsidRPr="000F6278">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681F64DB" w14:textId="77777777" w:rsidR="00A2510A" w:rsidRPr="000F6278" w:rsidRDefault="00A2510A" w:rsidP="00C06C04">
            <w:pPr>
              <w:pStyle w:val="TAL"/>
            </w:pPr>
            <w:r w:rsidRPr="000F6278">
              <w:t xml:space="preserve">EN-DC FR2 </w:t>
            </w:r>
            <w:proofErr w:type="spellStart"/>
            <w:r w:rsidRPr="000F6278">
              <w:t>SCell</w:t>
            </w:r>
            <w:proofErr w:type="spellEnd"/>
            <w:r w:rsidRPr="000F6278">
              <w:t xml:space="preserve">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176D0326" w14:textId="77777777" w:rsidR="00A2510A" w:rsidRPr="000F6278" w:rsidRDefault="00A2510A" w:rsidP="00C06C04">
            <w:pPr>
              <w:pStyle w:val="TAC"/>
            </w:pPr>
            <w:r w:rsidRPr="000F6278">
              <w:t>Rel-16</w:t>
            </w:r>
          </w:p>
        </w:tc>
        <w:tc>
          <w:tcPr>
            <w:tcW w:w="1134" w:type="dxa"/>
            <w:tcBorders>
              <w:top w:val="single" w:sz="4" w:space="0" w:color="auto"/>
              <w:left w:val="single" w:sz="4" w:space="0" w:color="auto"/>
              <w:bottom w:val="single" w:sz="4" w:space="0" w:color="auto"/>
              <w:right w:val="single" w:sz="4" w:space="0" w:color="auto"/>
            </w:tcBorders>
          </w:tcPr>
          <w:p w14:paraId="4C1E7743" w14:textId="77777777" w:rsidR="00A2510A" w:rsidRPr="000F6278" w:rsidRDefault="00A2510A" w:rsidP="00C06C04">
            <w:pPr>
              <w:pStyle w:val="TAL"/>
              <w:rPr>
                <w:lang w:eastAsia="zh-CN"/>
              </w:rPr>
            </w:pPr>
            <w:r w:rsidRPr="000F6278">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47D2107E" w14:textId="77777777" w:rsidR="00A2510A" w:rsidRPr="000F6278" w:rsidRDefault="00A2510A" w:rsidP="00C06C04">
            <w:pPr>
              <w:pStyle w:val="TAL"/>
            </w:pPr>
            <w:r w:rsidRPr="000F6278">
              <w:t>UEs supporting EN-DC FR2</w:t>
            </w:r>
            <w:r w:rsidRPr="000F6278">
              <w:rPr>
                <w:lang w:eastAsia="zh-CN"/>
              </w:rPr>
              <w:t xml:space="preserve"> and long DRX cycle</w:t>
            </w:r>
            <w:r w:rsidRPr="000F6278">
              <w:t xml:space="preserve"> and CSI-RS based</w:t>
            </w:r>
            <w:r w:rsidRPr="000F6278">
              <w:rPr>
                <w:rFonts w:cs="v4.2.0"/>
              </w:rPr>
              <w:t xml:space="preserve"> BFR on </w:t>
            </w:r>
            <w:proofErr w:type="spellStart"/>
            <w:r w:rsidRPr="000F6278">
              <w:rPr>
                <w:rFonts w:cs="v4.2.0"/>
              </w:rPr>
              <w:t>SCell</w:t>
            </w:r>
            <w:proofErr w:type="spellEnd"/>
            <w:r w:rsidRPr="000F6278">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60CF92BB" w14:textId="77777777" w:rsidR="00A2510A" w:rsidRPr="000F6278" w:rsidRDefault="00A2510A" w:rsidP="00C06C04">
            <w:pPr>
              <w:pStyle w:val="TAL"/>
            </w:pPr>
          </w:p>
        </w:tc>
        <w:tc>
          <w:tcPr>
            <w:tcW w:w="1363" w:type="dxa"/>
            <w:tcBorders>
              <w:top w:val="single" w:sz="4" w:space="0" w:color="auto"/>
              <w:left w:val="single" w:sz="4" w:space="0" w:color="auto"/>
              <w:bottom w:val="single" w:sz="4" w:space="0" w:color="auto"/>
              <w:right w:val="single" w:sz="4" w:space="0" w:color="auto"/>
            </w:tcBorders>
          </w:tcPr>
          <w:p w14:paraId="163CEB6D" w14:textId="77777777" w:rsidR="00A2510A" w:rsidRPr="000F6278" w:rsidRDefault="00A2510A" w:rsidP="00C06C04">
            <w:pPr>
              <w:pStyle w:val="TAL"/>
              <w:rPr>
                <w:lang w:eastAsia="zh-CN"/>
              </w:rPr>
            </w:pPr>
          </w:p>
        </w:tc>
      </w:tr>
      <w:tr w:rsidR="00A2510A" w:rsidRPr="000F6278" w14:paraId="3F8F9CD1"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70660EF" w14:textId="77777777" w:rsidR="00A2510A" w:rsidRPr="000F6278" w:rsidRDefault="00A2510A" w:rsidP="00C06C04">
            <w:pPr>
              <w:pStyle w:val="TAL"/>
              <w:rPr>
                <w:b/>
              </w:rPr>
            </w:pPr>
            <w:r w:rsidRPr="000F6278">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AC160EE" w14:textId="77777777" w:rsidR="00A2510A" w:rsidRPr="000F6278" w:rsidRDefault="00A2510A" w:rsidP="00C06C04">
            <w:pPr>
              <w:pStyle w:val="TAL"/>
              <w:rPr>
                <w:b/>
              </w:rPr>
            </w:pPr>
            <w:r w:rsidRPr="000F6278">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7B05578" w14:textId="77777777" w:rsidR="00A2510A" w:rsidRPr="000F6278" w:rsidRDefault="00A2510A" w:rsidP="00C06C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2CB8941" w14:textId="77777777" w:rsidR="00A2510A" w:rsidRPr="000F6278" w:rsidRDefault="00A2510A" w:rsidP="00C06C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55D3FFB" w14:textId="77777777" w:rsidR="00A2510A" w:rsidRPr="000F6278" w:rsidRDefault="00A2510A" w:rsidP="00C06C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56C50F6" w14:textId="77777777" w:rsidR="00A2510A" w:rsidRPr="000F6278" w:rsidRDefault="00A2510A" w:rsidP="00C06C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76A9980" w14:textId="77777777" w:rsidR="00A2510A" w:rsidRPr="000F6278" w:rsidRDefault="00A2510A" w:rsidP="00C06C04">
            <w:pPr>
              <w:pStyle w:val="TAL"/>
              <w:rPr>
                <w:b/>
              </w:rPr>
            </w:pPr>
          </w:p>
        </w:tc>
      </w:tr>
      <w:tr w:rsidR="00A2510A" w:rsidRPr="000F6278" w14:paraId="25D2D78E"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7FC530" w14:textId="77777777" w:rsidR="00A2510A" w:rsidRPr="000F6278" w:rsidRDefault="00A2510A" w:rsidP="00C06C04">
            <w:pPr>
              <w:pStyle w:val="TAL"/>
              <w:rPr>
                <w:b/>
                <w:lang w:eastAsia="zh-TW"/>
              </w:rPr>
            </w:pPr>
            <w:r w:rsidRPr="000F6278">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7BC6BF2" w14:textId="77777777" w:rsidR="00A2510A" w:rsidRPr="000F6278" w:rsidRDefault="00A2510A" w:rsidP="00C06C04">
            <w:pPr>
              <w:pStyle w:val="TAL"/>
              <w:rPr>
                <w:rFonts w:eastAsia="MS Mincho"/>
                <w:b/>
              </w:rPr>
            </w:pPr>
            <w:r w:rsidRPr="000F6278">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28614E1" w14:textId="77777777" w:rsidR="00A2510A" w:rsidRPr="000F6278" w:rsidRDefault="00A2510A" w:rsidP="00C06C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CDBE025" w14:textId="77777777" w:rsidR="00A2510A" w:rsidRPr="000F6278" w:rsidRDefault="00A2510A" w:rsidP="00C06C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A32AE34" w14:textId="77777777" w:rsidR="00A2510A" w:rsidRPr="000F6278" w:rsidRDefault="00A2510A" w:rsidP="00C06C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551D4A9" w14:textId="77777777" w:rsidR="00A2510A" w:rsidRPr="000F6278" w:rsidRDefault="00A2510A" w:rsidP="00C06C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F583414" w14:textId="77777777" w:rsidR="00A2510A" w:rsidRPr="000F6278" w:rsidRDefault="00A2510A" w:rsidP="00C06C04">
            <w:pPr>
              <w:pStyle w:val="TAL"/>
              <w:rPr>
                <w:b/>
              </w:rPr>
            </w:pPr>
          </w:p>
        </w:tc>
      </w:tr>
      <w:tr w:rsidR="00A2510A" w:rsidRPr="000F6278" w14:paraId="229E590A"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4A438D5" w14:textId="77777777" w:rsidR="00A2510A" w:rsidRPr="000F6278" w:rsidRDefault="00A2510A" w:rsidP="00C06C04">
            <w:pPr>
              <w:pStyle w:val="TAL"/>
              <w:rPr>
                <w:lang w:eastAsia="zh-CN"/>
              </w:rPr>
            </w:pPr>
            <w:r w:rsidRPr="000F6278">
              <w:rPr>
                <w:rFonts w:eastAsia="MS Mincho"/>
              </w:rPr>
              <w:lastRenderedPageBreak/>
              <w:t>5.5.6.1.1</w:t>
            </w:r>
          </w:p>
        </w:tc>
        <w:tc>
          <w:tcPr>
            <w:tcW w:w="4519" w:type="dxa"/>
            <w:tcBorders>
              <w:top w:val="single" w:sz="4" w:space="0" w:color="auto"/>
              <w:left w:val="single" w:sz="4" w:space="0" w:color="auto"/>
              <w:bottom w:val="single" w:sz="4" w:space="0" w:color="auto"/>
              <w:right w:val="single" w:sz="4" w:space="0" w:color="auto"/>
            </w:tcBorders>
            <w:hideMark/>
          </w:tcPr>
          <w:p w14:paraId="4B24F97A" w14:textId="77777777" w:rsidR="00A2510A" w:rsidRPr="000F6278" w:rsidRDefault="00A2510A" w:rsidP="00C06C04">
            <w:pPr>
              <w:pStyle w:val="TAL"/>
              <w:rPr>
                <w:lang w:eastAsia="zh-CN"/>
              </w:rPr>
            </w:pPr>
            <w:r w:rsidRPr="000F6278">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4839CB4" w14:textId="77777777" w:rsidR="00A2510A" w:rsidRPr="000F6278" w:rsidRDefault="00A2510A" w:rsidP="00C06C04">
            <w:pPr>
              <w:pStyle w:val="TAC"/>
            </w:pPr>
            <w:r w:rsidRPr="000F62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81F87FF" w14:textId="77777777" w:rsidR="00A2510A" w:rsidRPr="000F6278" w:rsidRDefault="00A2510A" w:rsidP="00C06C04">
            <w:pPr>
              <w:pStyle w:val="TAL"/>
              <w:rPr>
                <w:lang w:eastAsia="zh-CN"/>
              </w:rPr>
            </w:pPr>
            <w:r w:rsidRPr="000F62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CB11CF9" w14:textId="77777777" w:rsidR="00A2510A" w:rsidRPr="000F6278" w:rsidRDefault="00A2510A" w:rsidP="00C06C04">
            <w:pPr>
              <w:pStyle w:val="TAL"/>
              <w:rPr>
                <w:lang w:eastAsia="zh-CN"/>
              </w:rPr>
            </w:pPr>
            <w:r w:rsidRPr="000F62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1B16669" w14:textId="77777777" w:rsidR="00A2510A" w:rsidRPr="000F6278" w:rsidRDefault="00A2510A" w:rsidP="00C06C04">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5DB2777A" w14:textId="77777777" w:rsidR="00A2510A" w:rsidRPr="000F6278" w:rsidRDefault="00A2510A" w:rsidP="00C06C04">
            <w:pPr>
              <w:pStyle w:val="TAL"/>
            </w:pPr>
            <w:r w:rsidRPr="000F6278">
              <w:rPr>
                <w:lang w:eastAsia="zh-CN"/>
              </w:rPr>
              <w:t>2Rx</w:t>
            </w:r>
          </w:p>
        </w:tc>
      </w:tr>
      <w:tr w:rsidR="00A2510A" w:rsidRPr="000F6278" w14:paraId="70899454"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FCAA6AE" w14:textId="77777777" w:rsidR="00A2510A" w:rsidRPr="000F6278" w:rsidRDefault="00A2510A" w:rsidP="00C06C04">
            <w:pPr>
              <w:pStyle w:val="TAL"/>
              <w:rPr>
                <w:lang w:eastAsia="zh-CN"/>
              </w:rPr>
            </w:pPr>
            <w:r w:rsidRPr="000F6278">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0C693715" w14:textId="77777777" w:rsidR="00A2510A" w:rsidRPr="000F6278" w:rsidRDefault="00A2510A" w:rsidP="00C06C04">
            <w:pPr>
              <w:pStyle w:val="TAL"/>
              <w:rPr>
                <w:lang w:eastAsia="zh-CN"/>
              </w:rPr>
            </w:pPr>
            <w:r w:rsidRPr="000F6278">
              <w:rPr>
                <w:rFonts w:eastAsia="MS Mincho"/>
              </w:rPr>
              <w:t xml:space="preserve">EN-DC FR2 DCI-based DL active BWP switch with </w:t>
            </w:r>
            <w:proofErr w:type="spellStart"/>
            <w:r w:rsidRPr="000F6278">
              <w:rPr>
                <w:rFonts w:eastAsia="MS Mincho"/>
              </w:rPr>
              <w:t>SCell</w:t>
            </w:r>
            <w:proofErr w:type="spellEnd"/>
            <w:r w:rsidRPr="000F6278">
              <w:rPr>
                <w:rFonts w:eastAsia="MS Mincho"/>
              </w:rPr>
              <w:t xml:space="preserve">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B72DA40" w14:textId="77777777" w:rsidR="00A2510A" w:rsidRPr="000F6278" w:rsidRDefault="00A2510A" w:rsidP="00C06C04">
            <w:pPr>
              <w:pStyle w:val="TAC"/>
              <w:rPr>
                <w:rFonts w:eastAsia="SimSun"/>
              </w:rPr>
            </w:pPr>
            <w:r w:rsidRPr="000F62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02B96E0" w14:textId="77777777" w:rsidR="00A2510A" w:rsidRPr="000F6278" w:rsidRDefault="00A2510A" w:rsidP="00C06C04">
            <w:pPr>
              <w:pStyle w:val="TAL"/>
              <w:rPr>
                <w:rFonts w:eastAsia="SimSun"/>
                <w:lang w:eastAsia="zh-CN"/>
              </w:rPr>
            </w:pPr>
            <w:r w:rsidRPr="000F62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347F01B" w14:textId="77777777" w:rsidR="00A2510A" w:rsidRPr="000F6278" w:rsidRDefault="00A2510A" w:rsidP="00C06C04">
            <w:pPr>
              <w:pStyle w:val="TAL"/>
              <w:rPr>
                <w:rFonts w:eastAsia="SimSun"/>
                <w:lang w:eastAsia="zh-CN"/>
              </w:rPr>
            </w:pPr>
            <w:r w:rsidRPr="000F62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9D328C1" w14:textId="77777777" w:rsidR="00A2510A" w:rsidRPr="000F6278" w:rsidRDefault="00A2510A" w:rsidP="00C06C04">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14CF5200" w14:textId="77777777" w:rsidR="00A2510A" w:rsidRPr="000F6278" w:rsidRDefault="00A2510A" w:rsidP="00C06C04">
            <w:pPr>
              <w:pStyle w:val="TAL"/>
            </w:pPr>
            <w:r w:rsidRPr="000F6278">
              <w:rPr>
                <w:lang w:eastAsia="zh-CN"/>
              </w:rPr>
              <w:t>2Rx</w:t>
            </w:r>
          </w:p>
        </w:tc>
      </w:tr>
      <w:tr w:rsidR="00A2510A" w:rsidRPr="000F6278" w14:paraId="21004301"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90C3B8C" w14:textId="77777777" w:rsidR="00A2510A" w:rsidRPr="000F6278" w:rsidRDefault="00A2510A" w:rsidP="00C06C04">
            <w:pPr>
              <w:pStyle w:val="TAL"/>
              <w:rPr>
                <w:b/>
                <w:lang w:eastAsia="zh-TW"/>
              </w:rPr>
            </w:pPr>
            <w:r w:rsidRPr="000F6278">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5554C65" w14:textId="77777777" w:rsidR="00A2510A" w:rsidRPr="000F6278" w:rsidRDefault="00A2510A" w:rsidP="00C06C04">
            <w:pPr>
              <w:pStyle w:val="TAL"/>
              <w:rPr>
                <w:rFonts w:eastAsia="MS Mincho"/>
                <w:b/>
              </w:rPr>
            </w:pPr>
            <w:r w:rsidRPr="000F6278">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4606CB4" w14:textId="77777777" w:rsidR="00A2510A" w:rsidRPr="000F6278" w:rsidRDefault="00A2510A" w:rsidP="00C06C04">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236D6BD" w14:textId="77777777" w:rsidR="00A2510A" w:rsidRPr="000F6278" w:rsidRDefault="00A2510A" w:rsidP="00C06C04">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CD8BD9F" w14:textId="77777777" w:rsidR="00A2510A" w:rsidRPr="000F6278" w:rsidRDefault="00A2510A" w:rsidP="00C06C04">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1EF2FA3" w14:textId="77777777" w:rsidR="00A2510A" w:rsidRPr="000F6278" w:rsidRDefault="00A2510A" w:rsidP="00C06C04">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0037DDD" w14:textId="77777777" w:rsidR="00A2510A" w:rsidRPr="000F6278" w:rsidRDefault="00A2510A" w:rsidP="00C06C04">
            <w:pPr>
              <w:pStyle w:val="TAL"/>
              <w:rPr>
                <w:b/>
              </w:rPr>
            </w:pPr>
          </w:p>
        </w:tc>
      </w:tr>
      <w:tr w:rsidR="00A2510A" w:rsidRPr="000F6278" w14:paraId="7E6C9227"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2174E4A" w14:textId="77777777" w:rsidR="00A2510A" w:rsidRPr="000F6278" w:rsidRDefault="00A2510A" w:rsidP="00C06C04">
            <w:pPr>
              <w:pStyle w:val="TAL"/>
              <w:rPr>
                <w:lang w:eastAsia="zh-CN"/>
              </w:rPr>
            </w:pPr>
            <w:r w:rsidRPr="000F6278">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732334C6" w14:textId="77777777" w:rsidR="00A2510A" w:rsidRPr="000F6278" w:rsidRDefault="00A2510A" w:rsidP="00C06C04">
            <w:pPr>
              <w:pStyle w:val="TAL"/>
              <w:rPr>
                <w:lang w:eastAsia="zh-CN"/>
              </w:rPr>
            </w:pPr>
            <w:r w:rsidRPr="000F6278">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8AC87DB" w14:textId="548236E5" w:rsidR="00A2510A" w:rsidRPr="000F6278" w:rsidRDefault="00CC5E3B" w:rsidP="00C06C04">
            <w:pPr>
              <w:pStyle w:val="TAC"/>
              <w:rPr>
                <w:rFonts w:eastAsia="SimSun"/>
              </w:rPr>
            </w:pPr>
            <w:ins w:id="59" w:author="Fernando Alonso Macias" w:date="2023-02-13T20:04:00Z">
              <w:r>
                <w:rPr>
                  <w:rFonts w:eastAsia="SimSun"/>
                  <w:lang w:eastAsia="zh-CN"/>
                </w:rPr>
                <w:t>Rel-15</w:t>
              </w:r>
            </w:ins>
            <w:del w:id="60" w:author="Fernando Alonso Macias" w:date="2023-02-13T20:04:00Z">
              <w:r w:rsidR="00A2510A" w:rsidRPr="000F6278" w:rsidDel="00CC5E3B">
                <w:rPr>
                  <w:rFonts w:eastAsia="SimSun"/>
                  <w:lang w:eastAsia="zh-CN"/>
                </w:rPr>
                <w:delText>FFS</w:delText>
              </w:r>
            </w:del>
          </w:p>
        </w:tc>
        <w:tc>
          <w:tcPr>
            <w:tcW w:w="1134" w:type="dxa"/>
            <w:tcBorders>
              <w:top w:val="single" w:sz="4" w:space="0" w:color="auto"/>
              <w:left w:val="single" w:sz="4" w:space="0" w:color="auto"/>
              <w:bottom w:val="single" w:sz="4" w:space="0" w:color="auto"/>
              <w:right w:val="single" w:sz="4" w:space="0" w:color="auto"/>
            </w:tcBorders>
            <w:hideMark/>
          </w:tcPr>
          <w:p w14:paraId="7DE4986C" w14:textId="289489E7" w:rsidR="00A2510A" w:rsidRPr="000F6278" w:rsidRDefault="000F7564" w:rsidP="00C06C04">
            <w:pPr>
              <w:pStyle w:val="TAL"/>
              <w:rPr>
                <w:rFonts w:eastAsia="SimSun"/>
                <w:lang w:eastAsia="zh-CN"/>
              </w:rPr>
            </w:pPr>
            <w:ins w:id="61" w:author="Fernando Alonso Macias" w:date="2023-02-13T20:04:00Z">
              <w:r>
                <w:rPr>
                  <w:rFonts w:eastAsia="SimSun"/>
                  <w:lang w:eastAsia="zh-CN"/>
                </w:rPr>
                <w:t>C0</w:t>
              </w:r>
            </w:ins>
            <w:ins w:id="62" w:author="Fernando Alonso Macias" w:date="2023-02-13T20:13:00Z">
              <w:r w:rsidR="00506EBE">
                <w:rPr>
                  <w:rFonts w:eastAsia="SimSun"/>
                  <w:lang w:eastAsia="zh-CN"/>
                </w:rPr>
                <w:t>65c</w:t>
              </w:r>
            </w:ins>
            <w:del w:id="63" w:author="Fernando Alonso Macias" w:date="2023-02-13T20:04:00Z">
              <w:r w:rsidR="00A2510A" w:rsidRPr="000F6278" w:rsidDel="000F7564">
                <w:rPr>
                  <w:rFonts w:eastAsia="SimSun"/>
                  <w:lang w:eastAsia="zh-CN"/>
                </w:rPr>
                <w:delText>FFS</w:delText>
              </w:r>
            </w:del>
          </w:p>
        </w:tc>
        <w:tc>
          <w:tcPr>
            <w:tcW w:w="3236" w:type="dxa"/>
            <w:tcBorders>
              <w:top w:val="single" w:sz="4" w:space="0" w:color="auto"/>
              <w:left w:val="single" w:sz="4" w:space="0" w:color="auto"/>
              <w:bottom w:val="single" w:sz="4" w:space="0" w:color="auto"/>
              <w:right w:val="single" w:sz="4" w:space="0" w:color="auto"/>
            </w:tcBorders>
            <w:hideMark/>
          </w:tcPr>
          <w:p w14:paraId="45B86C75" w14:textId="27C01EF6" w:rsidR="00A2510A" w:rsidRPr="000F6278" w:rsidRDefault="00CC5E3B" w:rsidP="00C06C04">
            <w:pPr>
              <w:pStyle w:val="TAL"/>
              <w:rPr>
                <w:rFonts w:eastAsia="SimSun"/>
                <w:lang w:eastAsia="zh-CN"/>
              </w:rPr>
            </w:pPr>
            <w:ins w:id="64" w:author="Fernando Alonso Macias" w:date="2023-02-13T20:04:00Z">
              <w:r>
                <w:rPr>
                  <w:rFonts w:eastAsia="SimSun"/>
                  <w:lang w:eastAsia="zh-CN"/>
                </w:rPr>
                <w:t>UEs supporting EN-DC FR2</w:t>
              </w:r>
            </w:ins>
            <w:ins w:id="65" w:author="Fernando Alonso Macias" w:date="2023-02-13T20:13:00Z">
              <w:r w:rsidR="008606A5">
                <w:rPr>
                  <w:rFonts w:eastAsia="SimSun"/>
                  <w:lang w:eastAsia="zh-CN"/>
                </w:rPr>
                <w:t xml:space="preserve"> and </w:t>
              </w:r>
              <w:r w:rsidR="00B13795" w:rsidRPr="000F6278">
                <w:rPr>
                  <w:rFonts w:eastAsia="SimSun"/>
                  <w:lang w:eastAsia="zh-CN"/>
                </w:rPr>
                <w:t>(Support of BWP adaptation upto2 or upto4)</w:t>
              </w:r>
            </w:ins>
            <w:del w:id="66" w:author="Fernando Alonso Macias" w:date="2023-02-13T20:04:00Z">
              <w:r w:rsidR="00A2510A" w:rsidRPr="000F6278" w:rsidDel="00CC5E3B">
                <w:rPr>
                  <w:rFonts w:eastAsia="SimSun"/>
                  <w:lang w:eastAsia="zh-CN"/>
                </w:rPr>
                <w:delText>FFS</w:delText>
              </w:r>
            </w:del>
          </w:p>
        </w:tc>
        <w:tc>
          <w:tcPr>
            <w:tcW w:w="2037" w:type="dxa"/>
            <w:tcBorders>
              <w:top w:val="single" w:sz="4" w:space="0" w:color="auto"/>
              <w:left w:val="single" w:sz="4" w:space="0" w:color="auto"/>
              <w:bottom w:val="single" w:sz="4" w:space="0" w:color="auto"/>
              <w:right w:val="single" w:sz="4" w:space="0" w:color="auto"/>
            </w:tcBorders>
            <w:hideMark/>
          </w:tcPr>
          <w:p w14:paraId="4F259CD8" w14:textId="2AA0DEB0" w:rsidR="00A2510A" w:rsidRPr="000F6278" w:rsidRDefault="00A2510A" w:rsidP="00C06C04">
            <w:pPr>
              <w:pStyle w:val="TAL"/>
              <w:rPr>
                <w:rFonts w:eastAsia="SimSun"/>
                <w:szCs w:val="18"/>
                <w:lang w:eastAsia="zh-CN"/>
              </w:rPr>
            </w:pPr>
            <w:del w:id="67" w:author="Fernando Alonso Macias" w:date="2023-02-13T20:04:00Z">
              <w:r w:rsidRPr="000F6278" w:rsidDel="00CC5E3B">
                <w:rPr>
                  <w:szCs w:val="18"/>
                </w:rPr>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70FEEA39" w14:textId="77777777" w:rsidR="00A2510A" w:rsidRPr="000F6278" w:rsidRDefault="00A2510A" w:rsidP="00C06C04">
            <w:pPr>
              <w:pStyle w:val="TAL"/>
            </w:pPr>
            <w:r w:rsidRPr="000F6278">
              <w:rPr>
                <w:lang w:eastAsia="zh-CN"/>
              </w:rPr>
              <w:t>2Rx</w:t>
            </w:r>
          </w:p>
        </w:tc>
      </w:tr>
      <w:tr w:rsidR="00A2510A" w:rsidRPr="000F6278" w14:paraId="49FA2C09"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62FCF57" w14:textId="77777777" w:rsidR="00A2510A" w:rsidRPr="000F6278" w:rsidRDefault="00A2510A" w:rsidP="00C06C04">
            <w:pPr>
              <w:pStyle w:val="TAL"/>
              <w:rPr>
                <w:rFonts w:eastAsia="MS Mincho"/>
                <w:b/>
              </w:rPr>
            </w:pPr>
            <w:r w:rsidRPr="000F6278">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332091C" w14:textId="77777777" w:rsidR="00A2510A" w:rsidRPr="000F6278" w:rsidRDefault="00A2510A" w:rsidP="00C06C04">
            <w:pPr>
              <w:pStyle w:val="TAL"/>
              <w:rPr>
                <w:rFonts w:eastAsia="MS Mincho"/>
                <w:b/>
              </w:rPr>
            </w:pPr>
            <w:proofErr w:type="spellStart"/>
            <w:r w:rsidRPr="000F6278">
              <w:rPr>
                <w:rFonts w:eastAsia="MS Mincho" w:cs="Arial"/>
                <w:b/>
                <w:szCs w:val="18"/>
              </w:rPr>
              <w:t>PSCell</w:t>
            </w:r>
            <w:proofErr w:type="spellEnd"/>
            <w:r w:rsidRPr="000F6278">
              <w:rPr>
                <w:rFonts w:eastAsia="MS Mincho" w:cs="Arial"/>
                <w:b/>
                <w:szCs w:val="18"/>
              </w:rPr>
              <w:t xml:space="preserve">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1943C1C" w14:textId="77777777" w:rsidR="00A2510A" w:rsidRPr="000F6278" w:rsidRDefault="00A2510A" w:rsidP="00C06C04">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ED2B5D8" w14:textId="77777777" w:rsidR="00A2510A" w:rsidRPr="000F6278" w:rsidRDefault="00A2510A" w:rsidP="00C06C04">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496F7BC" w14:textId="77777777" w:rsidR="00A2510A" w:rsidRPr="000F6278" w:rsidRDefault="00A2510A" w:rsidP="00C06C04">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EAACB97" w14:textId="77777777" w:rsidR="00A2510A" w:rsidRPr="000F6278" w:rsidRDefault="00A2510A" w:rsidP="00C06C04">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9512B62" w14:textId="77777777" w:rsidR="00A2510A" w:rsidRPr="000F6278" w:rsidRDefault="00A2510A" w:rsidP="00C06C04">
            <w:pPr>
              <w:pStyle w:val="TAL"/>
              <w:rPr>
                <w:b/>
              </w:rPr>
            </w:pPr>
          </w:p>
        </w:tc>
      </w:tr>
      <w:tr w:rsidR="00A2510A" w:rsidRPr="000F6278" w14:paraId="597DF1FD"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D784284" w14:textId="77777777" w:rsidR="00A2510A" w:rsidRPr="000F6278" w:rsidRDefault="00A2510A" w:rsidP="00C06C04">
            <w:pPr>
              <w:pStyle w:val="TAL"/>
              <w:rPr>
                <w:lang w:eastAsia="zh-CN"/>
              </w:rPr>
            </w:pPr>
            <w:r w:rsidRPr="000F6278">
              <w:rPr>
                <w:rFonts w:eastAsia="MS Mincho"/>
              </w:rPr>
              <w:t>5.5.7.1</w:t>
            </w:r>
          </w:p>
        </w:tc>
        <w:tc>
          <w:tcPr>
            <w:tcW w:w="4519" w:type="dxa"/>
            <w:tcBorders>
              <w:top w:val="single" w:sz="4" w:space="0" w:color="auto"/>
              <w:left w:val="single" w:sz="4" w:space="0" w:color="auto"/>
              <w:bottom w:val="single" w:sz="4" w:space="0" w:color="auto"/>
              <w:right w:val="single" w:sz="4" w:space="0" w:color="auto"/>
            </w:tcBorders>
            <w:hideMark/>
          </w:tcPr>
          <w:p w14:paraId="299C955A" w14:textId="77777777" w:rsidR="00A2510A" w:rsidRPr="000F6278" w:rsidRDefault="00A2510A" w:rsidP="00C06C04">
            <w:pPr>
              <w:pStyle w:val="TAL"/>
              <w:rPr>
                <w:lang w:eastAsia="zh-CN"/>
              </w:rPr>
            </w:pPr>
            <w:r w:rsidRPr="000F6278">
              <w:rPr>
                <w:rFonts w:eastAsia="MS Mincho"/>
              </w:rPr>
              <w:t>Void</w:t>
            </w:r>
          </w:p>
        </w:tc>
        <w:tc>
          <w:tcPr>
            <w:tcW w:w="850" w:type="dxa"/>
            <w:tcBorders>
              <w:top w:val="single" w:sz="4" w:space="0" w:color="auto"/>
              <w:left w:val="single" w:sz="4" w:space="0" w:color="auto"/>
              <w:bottom w:val="single" w:sz="4" w:space="0" w:color="auto"/>
              <w:right w:val="single" w:sz="4" w:space="0" w:color="auto"/>
            </w:tcBorders>
          </w:tcPr>
          <w:p w14:paraId="771A5789" w14:textId="77777777" w:rsidR="00A2510A" w:rsidRPr="000F6278" w:rsidRDefault="00A2510A" w:rsidP="00C06C04">
            <w:pPr>
              <w:pStyle w:val="TAC"/>
              <w:rPr>
                <w:rFonts w:eastAsia="SimSun"/>
              </w:rPr>
            </w:pPr>
          </w:p>
        </w:tc>
        <w:tc>
          <w:tcPr>
            <w:tcW w:w="1134" w:type="dxa"/>
            <w:tcBorders>
              <w:top w:val="single" w:sz="4" w:space="0" w:color="auto"/>
              <w:left w:val="single" w:sz="4" w:space="0" w:color="auto"/>
              <w:bottom w:val="single" w:sz="4" w:space="0" w:color="auto"/>
              <w:right w:val="single" w:sz="4" w:space="0" w:color="auto"/>
            </w:tcBorders>
          </w:tcPr>
          <w:p w14:paraId="489D2BAA" w14:textId="77777777" w:rsidR="00A2510A" w:rsidRPr="000F6278" w:rsidRDefault="00A2510A" w:rsidP="00C06C04">
            <w:pPr>
              <w:pStyle w:val="TAL"/>
              <w:rPr>
                <w:rFonts w:eastAsia="SimSun"/>
                <w:lang w:eastAsia="zh-CN"/>
              </w:rPr>
            </w:pPr>
          </w:p>
        </w:tc>
        <w:tc>
          <w:tcPr>
            <w:tcW w:w="3236" w:type="dxa"/>
            <w:tcBorders>
              <w:top w:val="single" w:sz="4" w:space="0" w:color="auto"/>
              <w:left w:val="single" w:sz="4" w:space="0" w:color="auto"/>
              <w:bottom w:val="single" w:sz="4" w:space="0" w:color="auto"/>
              <w:right w:val="single" w:sz="4" w:space="0" w:color="auto"/>
            </w:tcBorders>
          </w:tcPr>
          <w:p w14:paraId="50A0ED34" w14:textId="77777777" w:rsidR="00A2510A" w:rsidRPr="000F6278" w:rsidRDefault="00A2510A" w:rsidP="00C06C04">
            <w:pPr>
              <w:pStyle w:val="TAL"/>
              <w:rPr>
                <w:rFonts w:eastAsia="SimSun"/>
                <w:lang w:eastAsia="zh-CN"/>
              </w:rPr>
            </w:pPr>
          </w:p>
        </w:tc>
        <w:tc>
          <w:tcPr>
            <w:tcW w:w="2037" w:type="dxa"/>
            <w:tcBorders>
              <w:top w:val="single" w:sz="4" w:space="0" w:color="auto"/>
              <w:left w:val="single" w:sz="4" w:space="0" w:color="auto"/>
              <w:bottom w:val="single" w:sz="4" w:space="0" w:color="auto"/>
              <w:right w:val="single" w:sz="4" w:space="0" w:color="auto"/>
            </w:tcBorders>
          </w:tcPr>
          <w:p w14:paraId="48B8B291" w14:textId="77777777" w:rsidR="00A2510A" w:rsidRPr="000F6278" w:rsidRDefault="00A2510A" w:rsidP="00C06C0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0A733DF" w14:textId="77777777" w:rsidR="00A2510A" w:rsidRPr="000F6278" w:rsidRDefault="00A2510A" w:rsidP="00C06C04">
            <w:pPr>
              <w:pStyle w:val="TAL"/>
            </w:pPr>
          </w:p>
        </w:tc>
      </w:tr>
      <w:tr w:rsidR="00A2510A" w:rsidRPr="000F6278" w14:paraId="0FAC8F71"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FB95A0A" w14:textId="77777777" w:rsidR="00A2510A" w:rsidRPr="000F6278" w:rsidRDefault="00A2510A" w:rsidP="00C06C04">
            <w:pPr>
              <w:pStyle w:val="TAL"/>
              <w:rPr>
                <w:rFonts w:eastAsia="MS Mincho"/>
                <w:b/>
              </w:rPr>
            </w:pPr>
            <w:r w:rsidRPr="000F6278">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4C01763" w14:textId="77777777" w:rsidR="00A2510A" w:rsidRPr="000F6278" w:rsidRDefault="00A2510A" w:rsidP="00C06C04">
            <w:pPr>
              <w:pStyle w:val="TAL"/>
              <w:rPr>
                <w:rFonts w:eastAsia="MS Mincho"/>
                <w:b/>
              </w:rPr>
            </w:pPr>
            <w:r w:rsidRPr="000F6278">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84DFE11" w14:textId="77777777" w:rsidR="00A2510A" w:rsidRPr="000F6278" w:rsidRDefault="00A2510A" w:rsidP="00C06C04">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318A87E" w14:textId="77777777" w:rsidR="00A2510A" w:rsidRPr="000F6278" w:rsidRDefault="00A2510A" w:rsidP="00C06C04">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404CD33" w14:textId="77777777" w:rsidR="00A2510A" w:rsidRPr="000F6278" w:rsidRDefault="00A2510A" w:rsidP="00C06C04">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7411F26" w14:textId="77777777" w:rsidR="00A2510A" w:rsidRPr="000F6278" w:rsidRDefault="00A2510A" w:rsidP="00C06C04">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854FE4D" w14:textId="77777777" w:rsidR="00A2510A" w:rsidRPr="000F6278" w:rsidRDefault="00A2510A" w:rsidP="00C06C04">
            <w:pPr>
              <w:pStyle w:val="TAL"/>
              <w:rPr>
                <w:b/>
              </w:rPr>
            </w:pPr>
          </w:p>
        </w:tc>
      </w:tr>
      <w:tr w:rsidR="00A2510A" w:rsidRPr="000F6278" w14:paraId="327D1767"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A078FC1" w14:textId="77777777" w:rsidR="00A2510A" w:rsidRPr="000F6278" w:rsidRDefault="00A2510A" w:rsidP="00C06C04">
            <w:pPr>
              <w:pStyle w:val="TAL"/>
              <w:rPr>
                <w:lang w:eastAsia="zh-CN"/>
              </w:rPr>
            </w:pPr>
            <w:r w:rsidRPr="000F6278">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3F22D7AC" w14:textId="77777777" w:rsidR="00A2510A" w:rsidRPr="000F6278" w:rsidRDefault="00A2510A" w:rsidP="00C06C04">
            <w:pPr>
              <w:pStyle w:val="TAL"/>
              <w:rPr>
                <w:lang w:eastAsia="zh-CN"/>
              </w:rPr>
            </w:pPr>
            <w:r w:rsidRPr="000F6278">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36B8C54A" w14:textId="77777777" w:rsidR="00A2510A" w:rsidRPr="000F6278" w:rsidRDefault="00A2510A" w:rsidP="00C06C04">
            <w:pPr>
              <w:pStyle w:val="TAC"/>
              <w:rPr>
                <w:rFonts w:eastAsia="SimSun"/>
              </w:rPr>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9757F9F" w14:textId="77777777" w:rsidR="00A2510A" w:rsidRPr="000F6278" w:rsidRDefault="00A2510A" w:rsidP="00C06C04">
            <w:pPr>
              <w:pStyle w:val="TAL"/>
              <w:rPr>
                <w:rFonts w:eastAsia="SimSun"/>
                <w:lang w:eastAsia="zh-CN"/>
              </w:rPr>
            </w:pPr>
            <w:r w:rsidRPr="000F62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BADEB80" w14:textId="77777777" w:rsidR="00A2510A" w:rsidRPr="000F6278" w:rsidRDefault="00A2510A" w:rsidP="00C06C04">
            <w:pPr>
              <w:pStyle w:val="TAL"/>
              <w:rPr>
                <w:rFonts w:eastAsia="SimSun"/>
                <w:lang w:eastAsia="zh-CN"/>
              </w:rPr>
            </w:pPr>
            <w:r w:rsidRPr="000F6278">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3A306731" w14:textId="77777777" w:rsidR="00A2510A" w:rsidRPr="000F6278" w:rsidRDefault="00A2510A" w:rsidP="00C06C04">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6DF38689" w14:textId="77777777" w:rsidR="00A2510A" w:rsidRPr="000F6278" w:rsidRDefault="00A2510A" w:rsidP="00C06C04">
            <w:pPr>
              <w:pStyle w:val="TAL"/>
            </w:pPr>
            <w:r w:rsidRPr="000F6278">
              <w:rPr>
                <w:lang w:eastAsia="zh-CN"/>
              </w:rPr>
              <w:t>2Rx</w:t>
            </w:r>
          </w:p>
        </w:tc>
      </w:tr>
      <w:tr w:rsidR="00A2510A" w:rsidRPr="000F6278" w14:paraId="35E63D82"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3F797F9" w14:textId="77777777" w:rsidR="00A2510A" w:rsidRPr="000F6278" w:rsidRDefault="00A2510A" w:rsidP="00C06C04">
            <w:pPr>
              <w:pStyle w:val="TAL"/>
              <w:rPr>
                <w:rFonts w:eastAsia="MS Mincho"/>
              </w:rPr>
            </w:pPr>
            <w:r w:rsidRPr="000F6278">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4C8DDEDB" w14:textId="77777777" w:rsidR="00A2510A" w:rsidRPr="000F6278" w:rsidRDefault="00A2510A" w:rsidP="00C06C04">
            <w:pPr>
              <w:pStyle w:val="TAL"/>
              <w:rPr>
                <w:rFonts w:eastAsia="MS Mincho"/>
              </w:rPr>
            </w:pPr>
            <w:r w:rsidRPr="000F6278">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79AB689F" w14:textId="77777777" w:rsidR="00A2510A" w:rsidRPr="000F6278" w:rsidRDefault="00A2510A" w:rsidP="00C06C04">
            <w:pPr>
              <w:pStyle w:val="TAC"/>
              <w:rPr>
                <w:rFonts w:eastAsia="MS Mincho"/>
              </w:rPr>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FD99FA3" w14:textId="77777777" w:rsidR="00A2510A" w:rsidRPr="000F6278" w:rsidRDefault="00A2510A" w:rsidP="00C06C04">
            <w:pPr>
              <w:pStyle w:val="TAL"/>
              <w:rPr>
                <w:lang w:eastAsia="zh-CN"/>
              </w:rPr>
            </w:pPr>
            <w:r w:rsidRPr="000F62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ACDFE11" w14:textId="77777777" w:rsidR="00A2510A" w:rsidRPr="000F6278" w:rsidRDefault="00A2510A" w:rsidP="00C06C04">
            <w:pPr>
              <w:pStyle w:val="TAL"/>
              <w:rPr>
                <w:rFonts w:eastAsia="MS Mincho"/>
              </w:rPr>
            </w:pPr>
            <w:r w:rsidRPr="000F6278">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6B98A173" w14:textId="77777777" w:rsidR="00A2510A" w:rsidRPr="000F6278" w:rsidRDefault="00A2510A" w:rsidP="00C06C04">
            <w:pPr>
              <w:pStyle w:val="TAL"/>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5976995C" w14:textId="77777777" w:rsidR="00A2510A" w:rsidRPr="000F6278" w:rsidRDefault="00A2510A" w:rsidP="00C06C04">
            <w:pPr>
              <w:pStyle w:val="TAL"/>
            </w:pPr>
            <w:r w:rsidRPr="000F6278">
              <w:rPr>
                <w:lang w:eastAsia="zh-CN"/>
              </w:rPr>
              <w:t>2Rx</w:t>
            </w:r>
          </w:p>
        </w:tc>
      </w:tr>
      <w:tr w:rsidR="00A2510A" w:rsidRPr="000F6278" w14:paraId="68FE8468"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CD26AF5" w14:textId="77777777" w:rsidR="00A2510A" w:rsidRPr="000F6278" w:rsidRDefault="00A2510A" w:rsidP="00C06C04">
            <w:pPr>
              <w:pStyle w:val="TAL"/>
              <w:rPr>
                <w:b/>
              </w:rPr>
            </w:pPr>
            <w:r w:rsidRPr="000F6278">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F5E24D4" w14:textId="77777777" w:rsidR="00A2510A" w:rsidRPr="000F6278" w:rsidRDefault="00A2510A" w:rsidP="00C06C04">
            <w:pPr>
              <w:pStyle w:val="TAL"/>
              <w:rPr>
                <w:b/>
              </w:rPr>
            </w:pPr>
            <w:r w:rsidRPr="000F6278">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9B79B1B" w14:textId="77777777" w:rsidR="00A2510A" w:rsidRPr="000F6278" w:rsidRDefault="00A2510A" w:rsidP="00C06C04">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3C6163B" w14:textId="77777777" w:rsidR="00A2510A" w:rsidRPr="000F6278" w:rsidRDefault="00A2510A" w:rsidP="00C06C04">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14F8A7B" w14:textId="77777777" w:rsidR="00A2510A" w:rsidRPr="000F6278" w:rsidRDefault="00A2510A" w:rsidP="00C06C04">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380819A" w14:textId="77777777" w:rsidR="00A2510A" w:rsidRPr="000F6278" w:rsidRDefault="00A2510A" w:rsidP="00C06C04">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3F8C085" w14:textId="77777777" w:rsidR="00A2510A" w:rsidRPr="000F6278" w:rsidRDefault="00A2510A" w:rsidP="00C06C04">
            <w:pPr>
              <w:pStyle w:val="TAL"/>
              <w:rPr>
                <w:b/>
              </w:rPr>
            </w:pPr>
          </w:p>
        </w:tc>
      </w:tr>
      <w:tr w:rsidR="00A2510A" w:rsidRPr="000F6278" w14:paraId="24C343B1"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72A7EAC" w14:textId="77777777" w:rsidR="00A2510A" w:rsidRPr="000F6278" w:rsidRDefault="00A2510A" w:rsidP="00C06C04">
            <w:pPr>
              <w:pStyle w:val="TAL"/>
              <w:rPr>
                <w:b/>
              </w:rPr>
            </w:pPr>
            <w:r w:rsidRPr="000F6278">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44A4DC0" w14:textId="77777777" w:rsidR="00A2510A" w:rsidRPr="000F6278" w:rsidRDefault="00A2510A" w:rsidP="00C06C04">
            <w:pPr>
              <w:pStyle w:val="TAL"/>
              <w:rPr>
                <w:b/>
              </w:rPr>
            </w:pPr>
            <w:r w:rsidRPr="000F6278">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1957A3F" w14:textId="77777777" w:rsidR="00A2510A" w:rsidRPr="000F6278" w:rsidRDefault="00A2510A" w:rsidP="00C06C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E7F7EE7" w14:textId="77777777" w:rsidR="00A2510A" w:rsidRPr="000F6278" w:rsidRDefault="00A2510A" w:rsidP="00C06C04">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C3450B8" w14:textId="77777777" w:rsidR="00A2510A" w:rsidRPr="000F6278" w:rsidRDefault="00A2510A" w:rsidP="00C06C04">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E094C6E" w14:textId="77777777" w:rsidR="00A2510A" w:rsidRPr="000F6278" w:rsidRDefault="00A2510A" w:rsidP="00C06C04">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5C5EA88" w14:textId="77777777" w:rsidR="00A2510A" w:rsidRPr="000F6278" w:rsidRDefault="00A2510A" w:rsidP="00C06C04">
            <w:pPr>
              <w:pStyle w:val="TAL"/>
              <w:rPr>
                <w:b/>
                <w:lang w:eastAsia="ko-KR"/>
              </w:rPr>
            </w:pPr>
          </w:p>
        </w:tc>
      </w:tr>
      <w:tr w:rsidR="00A2510A" w:rsidRPr="000F6278" w14:paraId="2C03E691"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208A06F" w14:textId="77777777" w:rsidR="00A2510A" w:rsidRPr="000F6278" w:rsidRDefault="00A2510A" w:rsidP="00C06C04">
            <w:pPr>
              <w:pStyle w:val="TAL"/>
            </w:pPr>
            <w:r w:rsidRPr="000F6278">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4FFFB8EF" w14:textId="77777777" w:rsidR="00A2510A" w:rsidRPr="000F6278" w:rsidRDefault="00A2510A" w:rsidP="00C06C04">
            <w:pPr>
              <w:pStyle w:val="TAL"/>
              <w:rPr>
                <w:lang w:eastAsia="zh-CN"/>
              </w:rPr>
            </w:pPr>
            <w:r w:rsidRPr="000F6278">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20669758" w14:textId="77777777" w:rsidR="00A2510A" w:rsidRPr="000F6278" w:rsidRDefault="00A2510A" w:rsidP="00C06C04">
            <w:pPr>
              <w:pStyle w:val="TAC"/>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AC8E1BD" w14:textId="77777777" w:rsidR="00A2510A" w:rsidRPr="000F6278" w:rsidRDefault="00A2510A" w:rsidP="00C06C04">
            <w:pPr>
              <w:pStyle w:val="TAL"/>
              <w:rPr>
                <w:lang w:eastAsia="zh-CN"/>
              </w:rPr>
            </w:pPr>
            <w:r w:rsidRPr="000F62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788D02D" w14:textId="77777777" w:rsidR="00A2510A" w:rsidRPr="000F6278" w:rsidRDefault="00A2510A" w:rsidP="00C06C04">
            <w:pPr>
              <w:pStyle w:val="TAL"/>
              <w:rPr>
                <w:lang w:eastAsia="zh-CN"/>
              </w:rPr>
            </w:pPr>
            <w:r w:rsidRPr="000F6278">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46A710E2" w14:textId="77777777" w:rsidR="00A2510A" w:rsidRPr="000F6278" w:rsidRDefault="00A2510A" w:rsidP="00C06C04">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123F9355" w14:textId="77777777" w:rsidR="00A2510A" w:rsidRPr="000F6278" w:rsidRDefault="00A2510A" w:rsidP="00C06C04">
            <w:pPr>
              <w:pStyle w:val="TAL"/>
            </w:pPr>
            <w:r w:rsidRPr="000F6278">
              <w:rPr>
                <w:lang w:eastAsia="zh-CN"/>
              </w:rPr>
              <w:t>2Rx</w:t>
            </w:r>
          </w:p>
        </w:tc>
      </w:tr>
      <w:tr w:rsidR="00A2510A" w:rsidRPr="000F6278" w14:paraId="7DBD9F80"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CB1157B" w14:textId="77777777" w:rsidR="00A2510A" w:rsidRPr="000F6278" w:rsidRDefault="00A2510A" w:rsidP="00C06C04">
            <w:pPr>
              <w:pStyle w:val="TAL"/>
            </w:pPr>
            <w:r w:rsidRPr="000F6278">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2091CA21" w14:textId="77777777" w:rsidR="00A2510A" w:rsidRPr="000F6278" w:rsidRDefault="00A2510A" w:rsidP="00C06C04">
            <w:pPr>
              <w:pStyle w:val="TAL"/>
              <w:rPr>
                <w:lang w:eastAsia="zh-CN"/>
              </w:rPr>
            </w:pPr>
            <w:r w:rsidRPr="000F6278">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1404218B" w14:textId="77777777" w:rsidR="00A2510A" w:rsidRPr="000F6278" w:rsidRDefault="00A2510A" w:rsidP="00C06C04">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D8784E5" w14:textId="77777777" w:rsidR="00A2510A" w:rsidRPr="000F6278" w:rsidRDefault="00A2510A" w:rsidP="00C06C04">
            <w:pPr>
              <w:pStyle w:val="TAL"/>
              <w:rPr>
                <w:lang w:eastAsia="zh-CN"/>
              </w:rPr>
            </w:pPr>
            <w:r w:rsidRPr="000F6278">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3023642" w14:textId="77777777" w:rsidR="00A2510A" w:rsidRPr="000F6278" w:rsidRDefault="00A2510A" w:rsidP="00C06C04">
            <w:pPr>
              <w:pStyle w:val="TAL"/>
              <w:rPr>
                <w:lang w:eastAsia="zh-CN"/>
              </w:rPr>
            </w:pPr>
            <w:r w:rsidRPr="000F6278">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16E85F91" w14:textId="77777777" w:rsidR="00A2510A" w:rsidRPr="000F6278" w:rsidRDefault="00A2510A" w:rsidP="00C06C0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BA6EC21" w14:textId="77777777" w:rsidR="00A2510A" w:rsidRPr="000F6278" w:rsidRDefault="00A2510A" w:rsidP="00C06C04">
            <w:pPr>
              <w:pStyle w:val="TAL"/>
            </w:pPr>
            <w:r w:rsidRPr="000F6278">
              <w:rPr>
                <w:lang w:eastAsia="zh-CN"/>
              </w:rPr>
              <w:t>2Rx</w:t>
            </w:r>
          </w:p>
        </w:tc>
      </w:tr>
      <w:tr w:rsidR="00A2510A" w:rsidRPr="000F6278" w14:paraId="610BB29C"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E9CF8E5" w14:textId="77777777" w:rsidR="00A2510A" w:rsidRPr="000F6278" w:rsidRDefault="00A2510A" w:rsidP="00C06C04">
            <w:pPr>
              <w:pStyle w:val="TAL"/>
            </w:pPr>
            <w:r w:rsidRPr="000F6278">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17054BBA" w14:textId="77777777" w:rsidR="00A2510A" w:rsidRPr="000F6278" w:rsidRDefault="00A2510A" w:rsidP="00C06C04">
            <w:pPr>
              <w:pStyle w:val="TAL"/>
              <w:rPr>
                <w:lang w:eastAsia="zh-CN"/>
              </w:rPr>
            </w:pPr>
            <w:r w:rsidRPr="000F6278">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4136CCA7" w14:textId="77777777" w:rsidR="00A2510A" w:rsidRPr="000F6278" w:rsidRDefault="00A2510A" w:rsidP="00C06C04">
            <w:pPr>
              <w:pStyle w:val="TAC"/>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55F157" w14:textId="77777777" w:rsidR="00A2510A" w:rsidRPr="000F6278" w:rsidRDefault="00A2510A" w:rsidP="00C06C04">
            <w:pPr>
              <w:pStyle w:val="TAL"/>
              <w:rPr>
                <w:lang w:eastAsia="zh-CN"/>
              </w:rPr>
            </w:pPr>
            <w:r w:rsidRPr="000F6278">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72188C2A" w14:textId="77777777" w:rsidR="00A2510A" w:rsidRPr="000F6278" w:rsidRDefault="00A2510A" w:rsidP="00C06C04">
            <w:pPr>
              <w:pStyle w:val="TAL"/>
              <w:rPr>
                <w:lang w:eastAsia="zh-CN"/>
              </w:rPr>
            </w:pPr>
            <w:r w:rsidRPr="000F6278">
              <w:rPr>
                <w:lang w:eastAsia="zh-CN"/>
              </w:rPr>
              <w:t xml:space="preserve">UEs supporting EN-DC FR2, </w:t>
            </w:r>
            <w:r w:rsidRPr="000F6278">
              <w:t>CSI-RS-based RLM and BWP operation without bandwidth restriction</w:t>
            </w:r>
            <w:r w:rsidRPr="000F6278"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32C62750" w14:textId="77777777" w:rsidR="00A2510A" w:rsidRPr="000F6278" w:rsidRDefault="00A2510A" w:rsidP="00C06C04">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76DEEBDF" w14:textId="77777777" w:rsidR="00A2510A" w:rsidRPr="000F6278" w:rsidRDefault="00A2510A" w:rsidP="00C06C04">
            <w:pPr>
              <w:pStyle w:val="TAL"/>
            </w:pPr>
            <w:r w:rsidRPr="000F6278">
              <w:rPr>
                <w:lang w:eastAsia="zh-CN"/>
              </w:rPr>
              <w:t>2Rx</w:t>
            </w:r>
          </w:p>
        </w:tc>
      </w:tr>
      <w:tr w:rsidR="00A2510A" w:rsidRPr="000F6278" w14:paraId="6B846E11"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8CFFA65" w14:textId="77777777" w:rsidR="00A2510A" w:rsidRPr="000F6278" w:rsidRDefault="00A2510A" w:rsidP="00C06C04">
            <w:pPr>
              <w:pStyle w:val="TAL"/>
            </w:pPr>
            <w:r w:rsidRPr="000F6278">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7DC5A17F" w14:textId="77777777" w:rsidR="00A2510A" w:rsidRPr="000F6278" w:rsidRDefault="00A2510A" w:rsidP="00C06C04">
            <w:pPr>
              <w:pStyle w:val="TAL"/>
              <w:rPr>
                <w:lang w:eastAsia="zh-CN"/>
              </w:rPr>
            </w:pPr>
            <w:r w:rsidRPr="000F6278">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21D176CE" w14:textId="77777777" w:rsidR="00A2510A" w:rsidRPr="000F6278" w:rsidRDefault="00A2510A" w:rsidP="00C06C04">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BC78570" w14:textId="77777777" w:rsidR="00A2510A" w:rsidRPr="000F6278" w:rsidRDefault="00A2510A" w:rsidP="00C06C04">
            <w:pPr>
              <w:pStyle w:val="TAL"/>
              <w:rPr>
                <w:lang w:eastAsia="zh-CN"/>
              </w:rPr>
            </w:pPr>
            <w:r w:rsidRPr="000F6278">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30571A44" w14:textId="77777777" w:rsidR="00A2510A" w:rsidRPr="000F6278" w:rsidRDefault="00A2510A" w:rsidP="00C06C04">
            <w:pPr>
              <w:pStyle w:val="TAL"/>
              <w:rPr>
                <w:lang w:eastAsia="zh-CN"/>
              </w:rPr>
            </w:pPr>
            <w:r w:rsidRPr="000F6278">
              <w:t>UEs supporting EN-DC FR2,</w:t>
            </w:r>
            <w:r w:rsidRPr="000F6278">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189770DB" w14:textId="77777777" w:rsidR="00A2510A" w:rsidRPr="000F6278" w:rsidRDefault="00A2510A" w:rsidP="00C06C0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4D14659" w14:textId="77777777" w:rsidR="00A2510A" w:rsidRPr="000F6278" w:rsidRDefault="00A2510A" w:rsidP="00C06C04">
            <w:pPr>
              <w:pStyle w:val="TAL"/>
            </w:pPr>
            <w:r w:rsidRPr="000F6278">
              <w:rPr>
                <w:lang w:eastAsia="zh-CN"/>
              </w:rPr>
              <w:t>2Rx</w:t>
            </w:r>
          </w:p>
        </w:tc>
      </w:tr>
      <w:tr w:rsidR="00A2510A" w:rsidRPr="000F6278" w14:paraId="377CC2A1"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27F62AF" w14:textId="77777777" w:rsidR="00A2510A" w:rsidRPr="000F6278" w:rsidRDefault="00A2510A" w:rsidP="00C06C04">
            <w:pPr>
              <w:pStyle w:val="TAL"/>
              <w:rPr>
                <w:b/>
              </w:rPr>
            </w:pPr>
            <w:r w:rsidRPr="000F6278">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BF9AB9D" w14:textId="77777777" w:rsidR="00A2510A" w:rsidRPr="000F6278" w:rsidRDefault="00A2510A" w:rsidP="00C06C04">
            <w:pPr>
              <w:pStyle w:val="TAL"/>
              <w:rPr>
                <w:b/>
              </w:rPr>
            </w:pPr>
            <w:r w:rsidRPr="000F6278">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4399049" w14:textId="77777777" w:rsidR="00A2510A" w:rsidRPr="000F6278" w:rsidRDefault="00A2510A" w:rsidP="00C06C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F6109E0" w14:textId="77777777" w:rsidR="00A2510A" w:rsidRPr="000F6278" w:rsidRDefault="00A2510A" w:rsidP="00C06C04">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8C4A98B" w14:textId="77777777" w:rsidR="00A2510A" w:rsidRPr="000F6278" w:rsidRDefault="00A2510A" w:rsidP="00C06C04">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BA92B29" w14:textId="77777777" w:rsidR="00A2510A" w:rsidRPr="000F6278" w:rsidRDefault="00A2510A" w:rsidP="00C06C04">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3E9B2CB" w14:textId="77777777" w:rsidR="00A2510A" w:rsidRPr="000F6278" w:rsidRDefault="00A2510A" w:rsidP="00C06C04">
            <w:pPr>
              <w:pStyle w:val="TAL"/>
              <w:rPr>
                <w:b/>
                <w:lang w:eastAsia="ko-KR"/>
              </w:rPr>
            </w:pPr>
          </w:p>
        </w:tc>
      </w:tr>
      <w:tr w:rsidR="00A2510A" w:rsidRPr="000F6278" w14:paraId="75BC3ED7"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8436CC2" w14:textId="77777777" w:rsidR="00A2510A" w:rsidRPr="000F6278" w:rsidRDefault="00A2510A" w:rsidP="00C06C04">
            <w:pPr>
              <w:pStyle w:val="TAL"/>
            </w:pPr>
            <w:r w:rsidRPr="000F6278">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5DB0393F" w14:textId="77777777" w:rsidR="00A2510A" w:rsidRPr="000F6278" w:rsidRDefault="00A2510A" w:rsidP="00C06C04">
            <w:pPr>
              <w:pStyle w:val="TAL"/>
            </w:pPr>
            <w:r w:rsidRPr="000F6278">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4C911FDF" w14:textId="77777777" w:rsidR="00A2510A" w:rsidRPr="000F6278" w:rsidRDefault="00A2510A" w:rsidP="00C06C04">
            <w:pPr>
              <w:pStyle w:val="TAC"/>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6807CC2" w14:textId="77777777" w:rsidR="00A2510A" w:rsidRPr="000F6278" w:rsidRDefault="00A2510A" w:rsidP="00C06C04">
            <w:pPr>
              <w:pStyle w:val="TAL"/>
            </w:pPr>
            <w:r w:rsidRPr="000F62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A3F1B02" w14:textId="77777777" w:rsidR="00A2510A" w:rsidRPr="000F6278" w:rsidRDefault="00A2510A" w:rsidP="00C06C04">
            <w:pPr>
              <w:pStyle w:val="TAL"/>
            </w:pPr>
            <w:r w:rsidRPr="000F6278">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21FBF15F" w14:textId="77777777" w:rsidR="00A2510A" w:rsidRPr="000F6278" w:rsidRDefault="00A2510A" w:rsidP="00C06C0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9679497" w14:textId="77777777" w:rsidR="00A2510A" w:rsidRPr="000F6278" w:rsidRDefault="00A2510A" w:rsidP="00C06C04">
            <w:pPr>
              <w:pStyle w:val="TAL"/>
              <w:rPr>
                <w:lang w:eastAsia="ko-KR"/>
              </w:rPr>
            </w:pPr>
            <w:r w:rsidRPr="000F6278">
              <w:rPr>
                <w:lang w:eastAsia="zh-CN"/>
              </w:rPr>
              <w:t>2Rx</w:t>
            </w:r>
          </w:p>
        </w:tc>
      </w:tr>
      <w:tr w:rsidR="00A2510A" w:rsidRPr="000F6278" w14:paraId="58F30DE9"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1C3C414" w14:textId="77777777" w:rsidR="00A2510A" w:rsidRPr="000F6278" w:rsidRDefault="00A2510A" w:rsidP="00C06C04">
            <w:pPr>
              <w:pStyle w:val="TAL"/>
            </w:pPr>
            <w:r w:rsidRPr="000F6278">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5E460469" w14:textId="77777777" w:rsidR="00A2510A" w:rsidRPr="000F6278" w:rsidRDefault="00A2510A" w:rsidP="00C06C04">
            <w:pPr>
              <w:pStyle w:val="TAL"/>
            </w:pPr>
            <w:r w:rsidRPr="000F6278">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3F24257C" w14:textId="77777777" w:rsidR="00A2510A" w:rsidRPr="000F6278" w:rsidRDefault="00A2510A" w:rsidP="00C06C04">
            <w:pPr>
              <w:pStyle w:val="TAC"/>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8BECAC1" w14:textId="77777777" w:rsidR="00A2510A" w:rsidRPr="000F6278" w:rsidRDefault="00A2510A" w:rsidP="00C06C04">
            <w:pPr>
              <w:pStyle w:val="TAL"/>
              <w:rPr>
                <w:lang w:eastAsia="zh-CN"/>
              </w:rPr>
            </w:pPr>
            <w:r w:rsidRPr="000F6278">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A753D9A" w14:textId="77777777" w:rsidR="00A2510A" w:rsidRPr="000F6278" w:rsidRDefault="00A2510A" w:rsidP="00C06C04">
            <w:pPr>
              <w:pStyle w:val="TAL"/>
              <w:rPr>
                <w:lang w:eastAsia="zh-CN"/>
              </w:rPr>
            </w:pPr>
            <w:r w:rsidRPr="000F6278">
              <w:rPr>
                <w:rFonts w:eastAsia="MS Mincho"/>
              </w:rPr>
              <w:t xml:space="preserve">UEs supporting EN-DC FR2 </w:t>
            </w:r>
            <w:r w:rsidRPr="000F6278">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7EC947EF" w14:textId="77777777" w:rsidR="00A2510A" w:rsidRPr="000F6278" w:rsidRDefault="00A2510A" w:rsidP="00C06C0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AD999EF" w14:textId="77777777" w:rsidR="00A2510A" w:rsidRPr="000F6278" w:rsidRDefault="00A2510A" w:rsidP="00C06C04">
            <w:pPr>
              <w:pStyle w:val="TAL"/>
              <w:rPr>
                <w:lang w:eastAsia="ko-KR"/>
              </w:rPr>
            </w:pPr>
            <w:r w:rsidRPr="000F6278">
              <w:rPr>
                <w:lang w:eastAsia="zh-CN"/>
              </w:rPr>
              <w:t>2Rx</w:t>
            </w:r>
          </w:p>
        </w:tc>
      </w:tr>
      <w:tr w:rsidR="00A2510A" w:rsidRPr="000F6278" w14:paraId="6C4F373A"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F69844C" w14:textId="77777777" w:rsidR="00A2510A" w:rsidRPr="000F6278" w:rsidRDefault="00A2510A" w:rsidP="00C06C04">
            <w:pPr>
              <w:pStyle w:val="TAL"/>
            </w:pPr>
            <w:r w:rsidRPr="000F6278">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0E0563F4" w14:textId="77777777" w:rsidR="00A2510A" w:rsidRPr="000F6278" w:rsidRDefault="00A2510A" w:rsidP="00C06C04">
            <w:pPr>
              <w:pStyle w:val="TAL"/>
            </w:pPr>
            <w:r w:rsidRPr="000F6278">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FD8435B" w14:textId="77777777" w:rsidR="00A2510A" w:rsidRPr="000F6278" w:rsidRDefault="00A2510A" w:rsidP="00C06C04">
            <w:pPr>
              <w:pStyle w:val="TAC"/>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69CF159" w14:textId="77777777" w:rsidR="00A2510A" w:rsidRPr="000F6278" w:rsidRDefault="00A2510A" w:rsidP="00C06C04">
            <w:pPr>
              <w:pStyle w:val="TAL"/>
              <w:rPr>
                <w:lang w:eastAsia="zh-CN"/>
              </w:rPr>
            </w:pPr>
            <w:r w:rsidRPr="000F62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DE39D66" w14:textId="77777777" w:rsidR="00A2510A" w:rsidRPr="000F6278" w:rsidRDefault="00A2510A" w:rsidP="00C06C04">
            <w:pPr>
              <w:pStyle w:val="TAL"/>
              <w:rPr>
                <w:lang w:eastAsia="zh-CN"/>
              </w:rPr>
            </w:pPr>
            <w:r w:rsidRPr="000F6278">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501A497D" w14:textId="77777777" w:rsidR="00A2510A" w:rsidRPr="000F6278" w:rsidRDefault="00A2510A" w:rsidP="00C06C0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B822EEF" w14:textId="77777777" w:rsidR="00A2510A" w:rsidRPr="000F6278" w:rsidRDefault="00A2510A" w:rsidP="00C06C04">
            <w:pPr>
              <w:pStyle w:val="TAL"/>
            </w:pPr>
            <w:r w:rsidRPr="000F6278">
              <w:rPr>
                <w:lang w:eastAsia="zh-CN"/>
              </w:rPr>
              <w:t>2Rx</w:t>
            </w:r>
          </w:p>
        </w:tc>
      </w:tr>
      <w:tr w:rsidR="00A2510A" w:rsidRPr="000F6278" w14:paraId="029B1364"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60692F3" w14:textId="77777777" w:rsidR="00A2510A" w:rsidRPr="000F6278" w:rsidRDefault="00A2510A" w:rsidP="00C06C04">
            <w:pPr>
              <w:pStyle w:val="TAL"/>
            </w:pPr>
            <w:r w:rsidRPr="000F6278">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354036E4" w14:textId="77777777" w:rsidR="00A2510A" w:rsidRPr="000F6278" w:rsidRDefault="00A2510A" w:rsidP="00C06C04">
            <w:pPr>
              <w:pStyle w:val="TAL"/>
            </w:pPr>
            <w:r w:rsidRPr="000F6278">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B868EA8" w14:textId="77777777" w:rsidR="00A2510A" w:rsidRPr="000F6278" w:rsidRDefault="00A2510A" w:rsidP="00C06C04">
            <w:pPr>
              <w:pStyle w:val="TAC"/>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41BCE52" w14:textId="77777777" w:rsidR="00A2510A" w:rsidRPr="000F6278" w:rsidRDefault="00A2510A" w:rsidP="00C06C04">
            <w:pPr>
              <w:pStyle w:val="TAL"/>
              <w:rPr>
                <w:lang w:eastAsia="zh-CN"/>
              </w:rPr>
            </w:pPr>
            <w:r w:rsidRPr="000F6278">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9C71367" w14:textId="77777777" w:rsidR="00A2510A" w:rsidRPr="000F6278" w:rsidRDefault="00A2510A" w:rsidP="00C06C04">
            <w:pPr>
              <w:pStyle w:val="TAL"/>
              <w:rPr>
                <w:lang w:eastAsia="zh-CN"/>
              </w:rPr>
            </w:pPr>
            <w:r w:rsidRPr="000F6278">
              <w:rPr>
                <w:rFonts w:eastAsia="MS Mincho"/>
              </w:rPr>
              <w:t xml:space="preserve">UEs supporting EN-DC FR2 </w:t>
            </w:r>
            <w:r w:rsidRPr="000F6278">
              <w:rPr>
                <w:lang w:eastAsia="zh-CN"/>
              </w:rPr>
              <w:t>and long DRX cycle</w:t>
            </w:r>
            <w:r w:rsidRPr="000F6278">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15403AC0" w14:textId="77777777" w:rsidR="00A2510A" w:rsidRPr="000F6278" w:rsidRDefault="00A2510A" w:rsidP="00C06C0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C1A938B" w14:textId="77777777" w:rsidR="00A2510A" w:rsidRPr="000F6278" w:rsidRDefault="00A2510A" w:rsidP="00C06C04">
            <w:pPr>
              <w:pStyle w:val="TAL"/>
            </w:pPr>
            <w:r w:rsidRPr="000F6278">
              <w:rPr>
                <w:lang w:eastAsia="zh-CN"/>
              </w:rPr>
              <w:t>2Rx</w:t>
            </w:r>
          </w:p>
        </w:tc>
      </w:tr>
      <w:tr w:rsidR="00A2510A" w:rsidRPr="000F6278" w14:paraId="19ACA50C"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2439948" w14:textId="77777777" w:rsidR="00A2510A" w:rsidRPr="000F6278" w:rsidRDefault="00A2510A" w:rsidP="00C06C04">
            <w:pPr>
              <w:pStyle w:val="TAL"/>
              <w:rPr>
                <w:rFonts w:eastAsia="MS Mincho"/>
              </w:rPr>
            </w:pPr>
            <w:r w:rsidRPr="000F6278">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465C0A3E" w14:textId="77777777" w:rsidR="00A2510A" w:rsidRPr="000F6278" w:rsidRDefault="00A2510A" w:rsidP="00C06C04">
            <w:pPr>
              <w:pStyle w:val="TAL"/>
              <w:rPr>
                <w:rFonts w:eastAsia="MS Mincho"/>
              </w:rPr>
            </w:pPr>
            <w:r w:rsidRPr="000F6278">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5401C803" w14:textId="77777777" w:rsidR="00A2510A" w:rsidRPr="000F6278" w:rsidRDefault="00A2510A" w:rsidP="00C06C04">
            <w:pPr>
              <w:pStyle w:val="TAC"/>
              <w:rPr>
                <w:rFonts w:eastAsia="MS Mincho"/>
              </w:rPr>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6362EC9C" w14:textId="77777777" w:rsidR="00A2510A" w:rsidRPr="000F6278" w:rsidRDefault="00A2510A" w:rsidP="00C06C04">
            <w:pPr>
              <w:pStyle w:val="TAL"/>
              <w:rPr>
                <w:lang w:eastAsia="zh-CN"/>
              </w:rPr>
            </w:pPr>
            <w:r w:rsidRPr="000F6278">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651C0E7C" w14:textId="77777777" w:rsidR="00A2510A" w:rsidRPr="000F6278" w:rsidRDefault="00A2510A" w:rsidP="00C06C04">
            <w:pPr>
              <w:pStyle w:val="TAL"/>
              <w:rPr>
                <w:rFonts w:eastAsia="MS Mincho"/>
              </w:rPr>
            </w:pPr>
            <w:r w:rsidRPr="000F6278">
              <w:t>UE</w:t>
            </w:r>
            <w:r w:rsidRPr="000F6278">
              <w:rPr>
                <w:rFonts w:eastAsia="SimSun"/>
                <w:lang w:eastAsia="zh-CN"/>
              </w:rPr>
              <w:t>s</w:t>
            </w:r>
            <w:r w:rsidRPr="000F6278">
              <w:t xml:space="preserve"> supporting EN-DC FR1 and </w:t>
            </w:r>
            <w:r w:rsidRPr="000F6278">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0064A7E2" w14:textId="77777777" w:rsidR="00A2510A" w:rsidRPr="000F6278" w:rsidRDefault="00A2510A" w:rsidP="00C06C04">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0892DBE" w14:textId="77777777" w:rsidR="00A2510A" w:rsidRPr="000F6278" w:rsidRDefault="00A2510A" w:rsidP="00C06C04">
            <w:pPr>
              <w:pStyle w:val="TAL"/>
            </w:pPr>
            <w:r w:rsidRPr="000F6278">
              <w:rPr>
                <w:lang w:eastAsia="zh-CN"/>
              </w:rPr>
              <w:t>2Rx</w:t>
            </w:r>
          </w:p>
        </w:tc>
      </w:tr>
      <w:tr w:rsidR="00A2510A" w:rsidRPr="000F6278" w14:paraId="6A36541E"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F44891D" w14:textId="77777777" w:rsidR="00A2510A" w:rsidRPr="000F6278" w:rsidRDefault="00A2510A" w:rsidP="00C06C04">
            <w:pPr>
              <w:pStyle w:val="TAL"/>
              <w:rPr>
                <w:rFonts w:eastAsia="MS Mincho"/>
              </w:rPr>
            </w:pPr>
            <w:r w:rsidRPr="000F6278">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534CE983" w14:textId="77777777" w:rsidR="00A2510A" w:rsidRPr="000F6278" w:rsidRDefault="00A2510A" w:rsidP="00C06C04">
            <w:pPr>
              <w:pStyle w:val="TAL"/>
              <w:rPr>
                <w:rFonts w:eastAsia="MS Mincho"/>
              </w:rPr>
            </w:pPr>
            <w:r w:rsidRPr="000F6278">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48A72779" w14:textId="77777777" w:rsidR="00A2510A" w:rsidRPr="000F6278" w:rsidRDefault="00A2510A" w:rsidP="00C06C04">
            <w:pPr>
              <w:pStyle w:val="TAC"/>
              <w:rPr>
                <w:rFonts w:eastAsia="MS Mincho"/>
              </w:rPr>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4FA2217A" w14:textId="77777777" w:rsidR="00A2510A" w:rsidRPr="000F6278" w:rsidRDefault="00A2510A" w:rsidP="00C06C04">
            <w:pPr>
              <w:pStyle w:val="TAL"/>
              <w:rPr>
                <w:lang w:eastAsia="zh-CN"/>
              </w:rPr>
            </w:pPr>
            <w:r w:rsidRPr="000F6278">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19EB1AF7" w14:textId="77777777" w:rsidR="00A2510A" w:rsidRPr="000F6278" w:rsidRDefault="00A2510A" w:rsidP="00C06C04">
            <w:pPr>
              <w:pStyle w:val="TAL"/>
              <w:rPr>
                <w:rFonts w:eastAsia="MS Mincho"/>
              </w:rPr>
            </w:pPr>
            <w:r w:rsidRPr="000F6278">
              <w:t>UE</w:t>
            </w:r>
            <w:r w:rsidRPr="000F6278">
              <w:rPr>
                <w:rFonts w:eastAsia="SimSun"/>
                <w:lang w:eastAsia="zh-CN"/>
              </w:rPr>
              <w:t>s</w:t>
            </w:r>
            <w:r w:rsidRPr="000F6278">
              <w:t xml:space="preserve"> supporting EN-DC FR1 and </w:t>
            </w:r>
            <w:r w:rsidRPr="000F6278">
              <w:rPr>
                <w:rFonts w:eastAsia="MS Mincho"/>
              </w:rPr>
              <w:t xml:space="preserve">FR2 </w:t>
            </w:r>
            <w:r w:rsidRPr="000F6278">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6B7640CE" w14:textId="77777777" w:rsidR="00A2510A" w:rsidRPr="000F6278" w:rsidRDefault="00A2510A" w:rsidP="00C06C04">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2A11F30" w14:textId="77777777" w:rsidR="00A2510A" w:rsidRPr="000F6278" w:rsidRDefault="00A2510A" w:rsidP="00C06C04">
            <w:pPr>
              <w:pStyle w:val="TAL"/>
            </w:pPr>
            <w:r w:rsidRPr="000F6278">
              <w:rPr>
                <w:lang w:eastAsia="zh-CN"/>
              </w:rPr>
              <w:t>2Rx</w:t>
            </w:r>
          </w:p>
        </w:tc>
      </w:tr>
      <w:tr w:rsidR="00A2510A" w:rsidRPr="000F6278" w14:paraId="483AEB4F"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1460161" w14:textId="77777777" w:rsidR="00A2510A" w:rsidRPr="000F6278" w:rsidRDefault="00A2510A" w:rsidP="00C06C04">
            <w:pPr>
              <w:pStyle w:val="TAL"/>
            </w:pPr>
            <w:r w:rsidRPr="000F6278">
              <w:t>5.6.2.7</w:t>
            </w:r>
          </w:p>
        </w:tc>
        <w:tc>
          <w:tcPr>
            <w:tcW w:w="4519" w:type="dxa"/>
            <w:tcBorders>
              <w:top w:val="single" w:sz="4" w:space="0" w:color="auto"/>
              <w:left w:val="single" w:sz="4" w:space="0" w:color="auto"/>
              <w:bottom w:val="single" w:sz="4" w:space="0" w:color="auto"/>
              <w:right w:val="single" w:sz="4" w:space="0" w:color="auto"/>
            </w:tcBorders>
            <w:hideMark/>
          </w:tcPr>
          <w:p w14:paraId="35AFB118" w14:textId="77777777" w:rsidR="00A2510A" w:rsidRPr="000F6278" w:rsidRDefault="00A2510A" w:rsidP="00C06C04">
            <w:pPr>
              <w:pStyle w:val="TAL"/>
            </w:pPr>
            <w:r w:rsidRPr="000F6278">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3029AACE" w14:textId="77777777" w:rsidR="00A2510A" w:rsidRPr="000F6278" w:rsidRDefault="00A2510A" w:rsidP="00C06C04">
            <w:pPr>
              <w:pStyle w:val="TAC"/>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498A6672" w14:textId="77777777" w:rsidR="00A2510A" w:rsidRPr="000F6278" w:rsidRDefault="00A2510A" w:rsidP="00C06C04">
            <w:pPr>
              <w:pStyle w:val="TAL"/>
              <w:rPr>
                <w:lang w:eastAsia="zh-CN"/>
              </w:rPr>
            </w:pPr>
            <w:r w:rsidRPr="000F6278">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5D88F370" w14:textId="77777777" w:rsidR="00A2510A" w:rsidRPr="000F6278" w:rsidRDefault="00A2510A" w:rsidP="00C06C04">
            <w:pPr>
              <w:pStyle w:val="TAL"/>
              <w:rPr>
                <w:lang w:eastAsia="zh-CN"/>
              </w:rPr>
            </w:pPr>
            <w:r w:rsidRPr="000F6278">
              <w:t xml:space="preserve">UEs supporting EN-DC FR1 and </w:t>
            </w:r>
            <w:r w:rsidRPr="000F6278">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69EFE939" w14:textId="77777777" w:rsidR="00A2510A" w:rsidRPr="000F6278" w:rsidRDefault="00A2510A" w:rsidP="00C06C0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3D3323C" w14:textId="77777777" w:rsidR="00A2510A" w:rsidRPr="000F6278" w:rsidRDefault="00A2510A" w:rsidP="00C06C04">
            <w:pPr>
              <w:pStyle w:val="TAL"/>
            </w:pPr>
            <w:r w:rsidRPr="000F6278">
              <w:rPr>
                <w:lang w:eastAsia="zh-CN"/>
              </w:rPr>
              <w:t>2Rx</w:t>
            </w:r>
          </w:p>
        </w:tc>
      </w:tr>
      <w:tr w:rsidR="00A2510A" w:rsidRPr="000F6278" w14:paraId="08A28E48"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762026E" w14:textId="77777777" w:rsidR="00A2510A" w:rsidRPr="000F6278" w:rsidRDefault="00A2510A" w:rsidP="00C06C04">
            <w:pPr>
              <w:pStyle w:val="TAL"/>
            </w:pPr>
            <w:r w:rsidRPr="000F6278">
              <w:t>5.6.2.8</w:t>
            </w:r>
          </w:p>
        </w:tc>
        <w:tc>
          <w:tcPr>
            <w:tcW w:w="4519" w:type="dxa"/>
            <w:tcBorders>
              <w:top w:val="single" w:sz="4" w:space="0" w:color="auto"/>
              <w:left w:val="single" w:sz="4" w:space="0" w:color="auto"/>
              <w:bottom w:val="single" w:sz="4" w:space="0" w:color="auto"/>
              <w:right w:val="single" w:sz="4" w:space="0" w:color="auto"/>
            </w:tcBorders>
            <w:hideMark/>
          </w:tcPr>
          <w:p w14:paraId="2603E970" w14:textId="77777777" w:rsidR="00A2510A" w:rsidRPr="000F6278" w:rsidRDefault="00A2510A" w:rsidP="00C06C04">
            <w:pPr>
              <w:pStyle w:val="TAL"/>
            </w:pPr>
            <w:r w:rsidRPr="000F6278">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F1F3F5B" w14:textId="77777777" w:rsidR="00A2510A" w:rsidRPr="000F6278" w:rsidRDefault="00A2510A" w:rsidP="00C06C04">
            <w:pPr>
              <w:pStyle w:val="TAC"/>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6CCE85CF" w14:textId="77777777" w:rsidR="00A2510A" w:rsidRPr="000F6278" w:rsidRDefault="00A2510A" w:rsidP="00C06C04">
            <w:pPr>
              <w:pStyle w:val="TAL"/>
              <w:rPr>
                <w:lang w:eastAsia="zh-CN"/>
              </w:rPr>
            </w:pPr>
            <w:r w:rsidRPr="000F6278">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49F04ADD" w14:textId="77777777" w:rsidR="00A2510A" w:rsidRPr="000F6278" w:rsidRDefault="00A2510A" w:rsidP="00C06C04">
            <w:pPr>
              <w:pStyle w:val="TAL"/>
              <w:rPr>
                <w:lang w:eastAsia="zh-CN"/>
              </w:rPr>
            </w:pPr>
            <w:r w:rsidRPr="000F6278">
              <w:t xml:space="preserve">UEs supporting EN-DC FR1 and </w:t>
            </w:r>
            <w:r w:rsidRPr="000F6278">
              <w:rPr>
                <w:rFonts w:eastAsia="MS Mincho"/>
              </w:rPr>
              <w:t xml:space="preserve">FR2 </w:t>
            </w:r>
            <w:r w:rsidRPr="000F6278">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2274D315" w14:textId="77777777" w:rsidR="00A2510A" w:rsidRPr="000F6278" w:rsidRDefault="00A2510A" w:rsidP="00C06C0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6D29B73" w14:textId="77777777" w:rsidR="00A2510A" w:rsidRPr="000F6278" w:rsidRDefault="00A2510A" w:rsidP="00C06C04">
            <w:pPr>
              <w:pStyle w:val="TAL"/>
            </w:pPr>
            <w:r w:rsidRPr="000F6278">
              <w:rPr>
                <w:lang w:eastAsia="zh-CN"/>
              </w:rPr>
              <w:t>2Rx</w:t>
            </w:r>
          </w:p>
        </w:tc>
      </w:tr>
      <w:tr w:rsidR="00A2510A" w:rsidRPr="000F6278" w14:paraId="32D2204F"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5F390B3D" w14:textId="77777777" w:rsidR="00A2510A" w:rsidRPr="000F6278" w:rsidRDefault="00A2510A" w:rsidP="00C06C04">
            <w:pPr>
              <w:pStyle w:val="TAL"/>
              <w:rPr>
                <w:b/>
              </w:rPr>
            </w:pPr>
            <w:r w:rsidRPr="000F6278">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2A710E02" w14:textId="77777777" w:rsidR="00A2510A" w:rsidRPr="000F6278" w:rsidRDefault="00A2510A" w:rsidP="00C06C04">
            <w:pPr>
              <w:pStyle w:val="TAL"/>
              <w:rPr>
                <w:b/>
              </w:rPr>
            </w:pPr>
            <w:r w:rsidRPr="000F6278">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4E333D50" w14:textId="77777777" w:rsidR="00A2510A" w:rsidRPr="000F6278" w:rsidRDefault="00A2510A" w:rsidP="00C06C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1EC4170F" w14:textId="77777777" w:rsidR="00A2510A" w:rsidRPr="000F6278" w:rsidRDefault="00A2510A" w:rsidP="00C06C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63B54AA0" w14:textId="77777777" w:rsidR="00A2510A" w:rsidRPr="000F6278" w:rsidRDefault="00A2510A" w:rsidP="00C06C04">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3CFCD476" w14:textId="77777777" w:rsidR="00A2510A" w:rsidRPr="000F6278" w:rsidRDefault="00A2510A" w:rsidP="00C06C04">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4A6F81C4" w14:textId="77777777" w:rsidR="00A2510A" w:rsidRPr="000F6278" w:rsidRDefault="00A2510A" w:rsidP="00C06C04">
            <w:pPr>
              <w:pStyle w:val="TAL"/>
              <w:rPr>
                <w:b/>
              </w:rPr>
            </w:pPr>
          </w:p>
        </w:tc>
      </w:tr>
      <w:tr w:rsidR="00A2510A" w:rsidRPr="000F6278" w14:paraId="1D944D8A"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22E43F3" w14:textId="77777777" w:rsidR="00A2510A" w:rsidRPr="000F6278" w:rsidRDefault="00A2510A" w:rsidP="00C06C04">
            <w:pPr>
              <w:pStyle w:val="TAL"/>
            </w:pPr>
            <w:r w:rsidRPr="000F6278">
              <w:rPr>
                <w:rFonts w:cs="Arial"/>
                <w:szCs w:val="18"/>
              </w:rPr>
              <w:lastRenderedPageBreak/>
              <w:t>5.6.3.1</w:t>
            </w:r>
          </w:p>
        </w:tc>
        <w:tc>
          <w:tcPr>
            <w:tcW w:w="4519" w:type="dxa"/>
            <w:tcBorders>
              <w:top w:val="single" w:sz="4" w:space="0" w:color="auto"/>
              <w:left w:val="single" w:sz="4" w:space="0" w:color="auto"/>
              <w:bottom w:val="single" w:sz="4" w:space="0" w:color="auto"/>
              <w:right w:val="single" w:sz="4" w:space="0" w:color="auto"/>
            </w:tcBorders>
            <w:hideMark/>
          </w:tcPr>
          <w:p w14:paraId="03F1A589" w14:textId="77777777" w:rsidR="00A2510A" w:rsidRPr="000F6278" w:rsidRDefault="00A2510A" w:rsidP="00C06C04">
            <w:pPr>
              <w:pStyle w:val="TAL"/>
            </w:pPr>
            <w:r w:rsidRPr="000F6278">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68682D98" w14:textId="77777777" w:rsidR="00A2510A" w:rsidRPr="000F6278" w:rsidRDefault="00A2510A" w:rsidP="00C06C04">
            <w:pPr>
              <w:pStyle w:val="TAC"/>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7FA9FC3A" w14:textId="77777777" w:rsidR="00A2510A" w:rsidRPr="000F6278" w:rsidRDefault="00A2510A" w:rsidP="00C06C04">
            <w:pPr>
              <w:pStyle w:val="TAL"/>
              <w:rPr>
                <w:lang w:eastAsia="zh-CN"/>
              </w:rPr>
            </w:pPr>
            <w:r w:rsidRPr="000F62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73E3F5F" w14:textId="77777777" w:rsidR="00A2510A" w:rsidRPr="000F6278" w:rsidRDefault="00A2510A" w:rsidP="00C06C04">
            <w:pPr>
              <w:pStyle w:val="TAL"/>
            </w:pPr>
            <w:r w:rsidRPr="000F6278">
              <w:rPr>
                <w:rFonts w:eastAsia="MS Mincho"/>
              </w:rPr>
              <w:t>UE</w:t>
            </w:r>
            <w:r w:rsidRPr="000F6278">
              <w:rPr>
                <w:rFonts w:eastAsia="SimSun"/>
                <w:lang w:eastAsia="zh-CN"/>
              </w:rPr>
              <w:t>s</w:t>
            </w:r>
            <w:r w:rsidRPr="000F6278">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6A11F48E" w14:textId="77777777" w:rsidR="00A2510A" w:rsidRPr="000F6278" w:rsidRDefault="00A2510A" w:rsidP="00C06C04">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DDFCBA5" w14:textId="77777777" w:rsidR="00A2510A" w:rsidRPr="000F6278" w:rsidRDefault="00A2510A" w:rsidP="00C06C04">
            <w:pPr>
              <w:pStyle w:val="TAL"/>
            </w:pPr>
            <w:r w:rsidRPr="000F6278">
              <w:rPr>
                <w:lang w:eastAsia="zh-CN"/>
              </w:rPr>
              <w:t>2Rx</w:t>
            </w:r>
          </w:p>
        </w:tc>
      </w:tr>
      <w:tr w:rsidR="00A2510A" w:rsidRPr="000F6278" w14:paraId="07990E90"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D6F5D61" w14:textId="77777777" w:rsidR="00A2510A" w:rsidRPr="000F6278" w:rsidRDefault="00A2510A" w:rsidP="00C06C04">
            <w:pPr>
              <w:pStyle w:val="TAL"/>
            </w:pPr>
            <w:r w:rsidRPr="000F6278">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145E3F90" w14:textId="77777777" w:rsidR="00A2510A" w:rsidRPr="000F6278" w:rsidRDefault="00A2510A" w:rsidP="00C06C04">
            <w:pPr>
              <w:pStyle w:val="TAL"/>
            </w:pPr>
            <w:r w:rsidRPr="000F6278">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7EB92B4F" w14:textId="77777777" w:rsidR="00A2510A" w:rsidRPr="000F6278" w:rsidRDefault="00A2510A" w:rsidP="00C06C04">
            <w:pPr>
              <w:pStyle w:val="TAC"/>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20BF7827" w14:textId="77777777" w:rsidR="00A2510A" w:rsidRPr="000F6278" w:rsidRDefault="00A2510A" w:rsidP="00C06C04">
            <w:pPr>
              <w:pStyle w:val="TAL"/>
              <w:rPr>
                <w:lang w:eastAsia="zh-CN"/>
              </w:rPr>
            </w:pPr>
            <w:r w:rsidRPr="000F6278">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C712CC8" w14:textId="77777777" w:rsidR="00A2510A" w:rsidRPr="000F6278" w:rsidRDefault="00A2510A" w:rsidP="00C06C04">
            <w:pPr>
              <w:pStyle w:val="TAL"/>
            </w:pPr>
            <w:r w:rsidRPr="000F6278">
              <w:rPr>
                <w:rFonts w:eastAsia="MS Mincho"/>
              </w:rPr>
              <w:t>UE</w:t>
            </w:r>
            <w:r w:rsidRPr="000F6278">
              <w:rPr>
                <w:rFonts w:eastAsia="SimSun"/>
                <w:lang w:eastAsia="zh-CN"/>
              </w:rPr>
              <w:t>s</w:t>
            </w:r>
            <w:r w:rsidRPr="000F6278">
              <w:rPr>
                <w:rFonts w:eastAsia="MS Mincho"/>
              </w:rPr>
              <w:t xml:space="preserve"> supporting EN-DC FR2 </w:t>
            </w:r>
            <w:r w:rsidRPr="000F6278">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4CCFF2D6" w14:textId="77777777" w:rsidR="00A2510A" w:rsidRPr="000F6278" w:rsidRDefault="00A2510A" w:rsidP="00C06C04">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0A3D115" w14:textId="77777777" w:rsidR="00A2510A" w:rsidRPr="000F6278" w:rsidRDefault="00A2510A" w:rsidP="00C06C04">
            <w:pPr>
              <w:pStyle w:val="TAL"/>
            </w:pPr>
            <w:r w:rsidRPr="000F6278">
              <w:rPr>
                <w:lang w:eastAsia="zh-CN"/>
              </w:rPr>
              <w:t>2Rx</w:t>
            </w:r>
          </w:p>
        </w:tc>
      </w:tr>
      <w:tr w:rsidR="00A2510A" w:rsidRPr="000F6278" w14:paraId="4E320146"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5D06E6D" w14:textId="77777777" w:rsidR="00A2510A" w:rsidRPr="000F6278" w:rsidRDefault="00A2510A" w:rsidP="00C06C04">
            <w:pPr>
              <w:pStyle w:val="TAL"/>
            </w:pPr>
            <w:r w:rsidRPr="000F6278">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78290357" w14:textId="77777777" w:rsidR="00A2510A" w:rsidRPr="000F6278" w:rsidRDefault="00A2510A" w:rsidP="00C06C04">
            <w:pPr>
              <w:pStyle w:val="TAL"/>
            </w:pPr>
            <w:r w:rsidRPr="000F6278">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58722634" w14:textId="77777777" w:rsidR="00A2510A" w:rsidRPr="000F6278" w:rsidRDefault="00A2510A" w:rsidP="00C06C04">
            <w:pPr>
              <w:pStyle w:val="TAC"/>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2E306DA3" w14:textId="77777777" w:rsidR="00A2510A" w:rsidRPr="000F6278" w:rsidRDefault="00A2510A" w:rsidP="00C06C04">
            <w:pPr>
              <w:pStyle w:val="TAL"/>
              <w:rPr>
                <w:lang w:eastAsia="zh-CN"/>
              </w:rPr>
            </w:pPr>
            <w:r w:rsidRPr="000F62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2EACA67" w14:textId="77777777" w:rsidR="00A2510A" w:rsidRPr="000F6278" w:rsidRDefault="00A2510A" w:rsidP="00C06C04">
            <w:pPr>
              <w:pStyle w:val="TAL"/>
            </w:pPr>
            <w:r w:rsidRPr="000F6278">
              <w:rPr>
                <w:rFonts w:eastAsia="MS Mincho"/>
              </w:rPr>
              <w:t>UE</w:t>
            </w:r>
            <w:r w:rsidRPr="000F6278">
              <w:rPr>
                <w:rFonts w:eastAsia="SimSun"/>
                <w:lang w:eastAsia="zh-CN"/>
              </w:rPr>
              <w:t>s</w:t>
            </w:r>
            <w:r w:rsidRPr="000F6278">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tcPr>
          <w:p w14:paraId="54639022" w14:textId="77777777" w:rsidR="00A2510A" w:rsidRPr="000F6278" w:rsidRDefault="00A2510A" w:rsidP="00C06C04">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A9D4378" w14:textId="77777777" w:rsidR="00A2510A" w:rsidRPr="000F6278" w:rsidRDefault="00A2510A" w:rsidP="00C06C04">
            <w:pPr>
              <w:pStyle w:val="TAL"/>
            </w:pPr>
            <w:r w:rsidRPr="000F6278">
              <w:rPr>
                <w:lang w:eastAsia="zh-CN"/>
              </w:rPr>
              <w:t>2Rx</w:t>
            </w:r>
          </w:p>
        </w:tc>
      </w:tr>
      <w:tr w:rsidR="00A2510A" w:rsidRPr="000F6278" w14:paraId="55FBBD29"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F67BA7C" w14:textId="77777777" w:rsidR="00A2510A" w:rsidRPr="000F6278" w:rsidRDefault="00A2510A" w:rsidP="00C06C04">
            <w:pPr>
              <w:pStyle w:val="TAL"/>
            </w:pPr>
            <w:r w:rsidRPr="000F6278">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796A2200" w14:textId="77777777" w:rsidR="00A2510A" w:rsidRPr="000F6278" w:rsidRDefault="00A2510A" w:rsidP="00C06C04">
            <w:pPr>
              <w:pStyle w:val="TAL"/>
            </w:pPr>
            <w:r w:rsidRPr="000F6278">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77A75D0C" w14:textId="77777777" w:rsidR="00A2510A" w:rsidRPr="000F6278" w:rsidRDefault="00A2510A" w:rsidP="00C06C04">
            <w:pPr>
              <w:pStyle w:val="TAC"/>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6AA989B9" w14:textId="77777777" w:rsidR="00A2510A" w:rsidRPr="000F6278" w:rsidRDefault="00A2510A" w:rsidP="00C06C04">
            <w:pPr>
              <w:pStyle w:val="TAL"/>
              <w:rPr>
                <w:lang w:eastAsia="zh-CN"/>
              </w:rPr>
            </w:pPr>
            <w:r w:rsidRPr="000F6278">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5155B7F" w14:textId="77777777" w:rsidR="00A2510A" w:rsidRPr="000F6278" w:rsidRDefault="00A2510A" w:rsidP="00C06C04">
            <w:pPr>
              <w:pStyle w:val="TAL"/>
            </w:pPr>
            <w:r w:rsidRPr="000F6278">
              <w:rPr>
                <w:rFonts w:eastAsia="MS Mincho"/>
              </w:rPr>
              <w:t>UE</w:t>
            </w:r>
            <w:r w:rsidRPr="000F6278">
              <w:rPr>
                <w:rFonts w:eastAsia="SimSun"/>
                <w:lang w:eastAsia="zh-CN"/>
              </w:rPr>
              <w:t>s</w:t>
            </w:r>
            <w:r w:rsidRPr="000F6278">
              <w:rPr>
                <w:rFonts w:eastAsia="MS Mincho"/>
              </w:rPr>
              <w:t xml:space="preserve"> supporting EN-DC FR2 </w:t>
            </w:r>
            <w:r w:rsidRPr="000F6278">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1F63D016" w14:textId="77777777" w:rsidR="00A2510A" w:rsidRPr="000F6278" w:rsidRDefault="00A2510A" w:rsidP="00C06C04">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53329144" w14:textId="77777777" w:rsidR="00A2510A" w:rsidRPr="000F6278" w:rsidRDefault="00A2510A" w:rsidP="00C06C04">
            <w:pPr>
              <w:pStyle w:val="TAL"/>
            </w:pPr>
            <w:r w:rsidRPr="000F6278">
              <w:rPr>
                <w:lang w:eastAsia="zh-CN"/>
              </w:rPr>
              <w:t>2Rx</w:t>
            </w:r>
          </w:p>
        </w:tc>
      </w:tr>
      <w:tr w:rsidR="00A2510A" w:rsidRPr="000F6278" w14:paraId="32596E16"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594B778" w14:textId="77777777" w:rsidR="00A2510A" w:rsidRPr="000F6278" w:rsidRDefault="00A2510A" w:rsidP="00C06C04">
            <w:pPr>
              <w:pStyle w:val="TAL"/>
              <w:rPr>
                <w:b/>
              </w:rPr>
            </w:pPr>
            <w:r w:rsidRPr="000F6278">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254F4DD0" w14:textId="77777777" w:rsidR="00A2510A" w:rsidRPr="000F6278" w:rsidRDefault="00A2510A" w:rsidP="00C06C04">
            <w:pPr>
              <w:pStyle w:val="TAL"/>
              <w:rPr>
                <w:b/>
              </w:rPr>
            </w:pPr>
            <w:r w:rsidRPr="000F6278">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6E68E885" w14:textId="77777777" w:rsidR="00A2510A" w:rsidRPr="000F6278" w:rsidRDefault="00A2510A" w:rsidP="00C06C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49AD2CDA" w14:textId="77777777" w:rsidR="00A2510A" w:rsidRPr="000F6278" w:rsidRDefault="00A2510A" w:rsidP="00C06C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139E8ED3" w14:textId="77777777" w:rsidR="00A2510A" w:rsidRPr="000F6278" w:rsidRDefault="00A2510A" w:rsidP="00C06C04">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44D9F025" w14:textId="77777777" w:rsidR="00A2510A" w:rsidRPr="000F6278" w:rsidRDefault="00A2510A" w:rsidP="00C06C04">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77DE9DD2" w14:textId="77777777" w:rsidR="00A2510A" w:rsidRPr="000F6278" w:rsidRDefault="00A2510A" w:rsidP="00C06C04">
            <w:pPr>
              <w:pStyle w:val="TAL"/>
              <w:rPr>
                <w:b/>
              </w:rPr>
            </w:pPr>
          </w:p>
        </w:tc>
      </w:tr>
      <w:tr w:rsidR="00A2510A" w:rsidRPr="000F6278" w14:paraId="14EC2CDE"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tcPr>
          <w:p w14:paraId="2BE111F1" w14:textId="77777777" w:rsidR="00A2510A" w:rsidRPr="000F6278" w:rsidRDefault="00A2510A" w:rsidP="00C06C04">
            <w:pPr>
              <w:pStyle w:val="TAL"/>
              <w:rPr>
                <w:rFonts w:cs="Arial"/>
                <w:szCs w:val="18"/>
              </w:rPr>
            </w:pPr>
            <w:r w:rsidRPr="000F6278">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
          <w:p w14:paraId="747A1D1E" w14:textId="77777777" w:rsidR="00A2510A" w:rsidRPr="000F6278" w:rsidRDefault="00A2510A" w:rsidP="00C06C04">
            <w:pPr>
              <w:pStyle w:val="TAL"/>
              <w:rPr>
                <w:rFonts w:cs="Arial"/>
                <w:szCs w:val="18"/>
              </w:rPr>
            </w:pPr>
            <w:r w:rsidRPr="000F6278">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0BBC0E8C" w14:textId="77777777" w:rsidR="00A2510A" w:rsidRPr="000F6278" w:rsidRDefault="00A2510A" w:rsidP="00C06C04">
            <w:pPr>
              <w:pStyle w:val="TAC"/>
            </w:pPr>
            <w:r w:rsidRPr="000F6278">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4886D412" w14:textId="77777777" w:rsidR="00A2510A" w:rsidRPr="000F6278" w:rsidRDefault="00A2510A" w:rsidP="00C06C04">
            <w:pPr>
              <w:pStyle w:val="TAL"/>
              <w:rPr>
                <w:lang w:eastAsia="zh-CN"/>
              </w:rPr>
            </w:pPr>
            <w:r w:rsidRPr="000F6278">
              <w:t>C141a</w:t>
            </w:r>
          </w:p>
        </w:tc>
        <w:tc>
          <w:tcPr>
            <w:tcW w:w="3236" w:type="dxa"/>
            <w:tcBorders>
              <w:top w:val="single" w:sz="4" w:space="0" w:color="auto"/>
              <w:left w:val="single" w:sz="4" w:space="0" w:color="auto"/>
              <w:bottom w:val="single" w:sz="4" w:space="0" w:color="auto"/>
              <w:right w:val="single" w:sz="4" w:space="0" w:color="auto"/>
            </w:tcBorders>
          </w:tcPr>
          <w:p w14:paraId="77828DC1" w14:textId="77777777" w:rsidR="00A2510A" w:rsidRPr="000F6278" w:rsidRDefault="00A2510A" w:rsidP="00C06C04">
            <w:pPr>
              <w:pStyle w:val="TAL"/>
              <w:rPr>
                <w:rFonts w:eastAsia="MS Mincho"/>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FR2 </w:t>
            </w:r>
            <w:r w:rsidRPr="000F6278">
              <w:rPr>
                <w:lang w:eastAsia="zh-CN"/>
              </w:rPr>
              <w:t>and long DRX cycle</w:t>
            </w:r>
            <w:r w:rsidRPr="000F6278">
              <w:rPr>
                <w:rFonts w:eastAsia="SimSun"/>
                <w:lang w:eastAsia="zh-CN"/>
              </w:rPr>
              <w:t xml:space="preserve"> and</w:t>
            </w:r>
            <w:r w:rsidRPr="000F6278">
              <w:rPr>
                <w:bCs/>
                <w:iCs/>
              </w:rPr>
              <w:t xml:space="preserve"> L1-SINR measurement based on </w:t>
            </w:r>
            <w:r w:rsidRPr="000F6278">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66850F6F" w14:textId="77777777" w:rsidR="00A2510A" w:rsidRPr="000F6278" w:rsidRDefault="00A2510A" w:rsidP="00C06C04">
            <w:pPr>
              <w:pStyle w:val="TAL"/>
            </w:pPr>
          </w:p>
        </w:tc>
        <w:tc>
          <w:tcPr>
            <w:tcW w:w="1363" w:type="dxa"/>
            <w:tcBorders>
              <w:top w:val="single" w:sz="4" w:space="0" w:color="auto"/>
              <w:left w:val="single" w:sz="4" w:space="0" w:color="auto"/>
              <w:bottom w:val="single" w:sz="4" w:space="0" w:color="auto"/>
              <w:right w:val="single" w:sz="4" w:space="0" w:color="auto"/>
            </w:tcBorders>
          </w:tcPr>
          <w:p w14:paraId="19AE0BF0" w14:textId="77777777" w:rsidR="00A2510A" w:rsidRPr="000F6278" w:rsidRDefault="00A2510A" w:rsidP="00C06C04">
            <w:pPr>
              <w:pStyle w:val="TAL"/>
            </w:pPr>
            <w:r w:rsidRPr="000F6278">
              <w:t>2Rx</w:t>
            </w:r>
          </w:p>
          <w:p w14:paraId="450CBE45" w14:textId="77777777" w:rsidR="00A2510A" w:rsidRPr="000F6278" w:rsidRDefault="00A2510A" w:rsidP="00C06C04">
            <w:pPr>
              <w:pStyle w:val="TAL"/>
              <w:rPr>
                <w:lang w:eastAsia="zh-CN"/>
              </w:rPr>
            </w:pPr>
            <w:r w:rsidRPr="000F6278">
              <w:t>4Rx</w:t>
            </w:r>
          </w:p>
        </w:tc>
      </w:tr>
      <w:tr w:rsidR="00A2510A" w:rsidRPr="000F6278" w14:paraId="23C66211"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tcPr>
          <w:p w14:paraId="43820548" w14:textId="77777777" w:rsidR="00A2510A" w:rsidRPr="000F6278" w:rsidRDefault="00A2510A" w:rsidP="00C06C04">
            <w:pPr>
              <w:pStyle w:val="TAL"/>
              <w:rPr>
                <w:rFonts w:cs="Arial"/>
                <w:szCs w:val="18"/>
              </w:rPr>
            </w:pPr>
            <w:r w:rsidRPr="000F6278">
              <w:rPr>
                <w:rFonts w:cs="Arial"/>
                <w:szCs w:val="18"/>
              </w:rPr>
              <w:t>5.6.6.2</w:t>
            </w:r>
          </w:p>
        </w:tc>
        <w:tc>
          <w:tcPr>
            <w:tcW w:w="4519" w:type="dxa"/>
            <w:tcBorders>
              <w:top w:val="single" w:sz="4" w:space="0" w:color="auto"/>
              <w:left w:val="single" w:sz="4" w:space="0" w:color="auto"/>
              <w:bottom w:val="single" w:sz="4" w:space="0" w:color="auto"/>
              <w:right w:val="single" w:sz="4" w:space="0" w:color="auto"/>
            </w:tcBorders>
          </w:tcPr>
          <w:p w14:paraId="6E1183AE" w14:textId="77777777" w:rsidR="00A2510A" w:rsidRPr="000F6278" w:rsidRDefault="00A2510A" w:rsidP="00C06C04">
            <w:pPr>
              <w:pStyle w:val="TAL"/>
              <w:rPr>
                <w:rFonts w:cs="Arial"/>
                <w:szCs w:val="18"/>
              </w:rPr>
            </w:pPr>
            <w:r w:rsidRPr="000F6278">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30F592F6" w14:textId="77777777" w:rsidR="00A2510A" w:rsidRPr="000F6278" w:rsidRDefault="00A2510A" w:rsidP="00C06C04">
            <w:pPr>
              <w:pStyle w:val="TAC"/>
            </w:pPr>
            <w:r w:rsidRPr="000F6278">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5813BECF" w14:textId="77777777" w:rsidR="00A2510A" w:rsidRPr="000F6278" w:rsidRDefault="00A2510A" w:rsidP="00C06C04">
            <w:pPr>
              <w:pStyle w:val="TAL"/>
              <w:rPr>
                <w:lang w:eastAsia="zh-CN"/>
              </w:rPr>
            </w:pPr>
            <w:r w:rsidRPr="000F6278">
              <w:t>C142a</w:t>
            </w:r>
          </w:p>
        </w:tc>
        <w:tc>
          <w:tcPr>
            <w:tcW w:w="3236" w:type="dxa"/>
            <w:tcBorders>
              <w:top w:val="single" w:sz="4" w:space="0" w:color="auto"/>
              <w:left w:val="single" w:sz="4" w:space="0" w:color="auto"/>
              <w:bottom w:val="single" w:sz="4" w:space="0" w:color="auto"/>
              <w:right w:val="single" w:sz="4" w:space="0" w:color="auto"/>
            </w:tcBorders>
          </w:tcPr>
          <w:p w14:paraId="088BE411" w14:textId="77777777" w:rsidR="00A2510A" w:rsidRPr="000F6278" w:rsidRDefault="00A2510A" w:rsidP="00C06C04">
            <w:pPr>
              <w:pStyle w:val="TAL"/>
              <w:rPr>
                <w:rFonts w:eastAsia="MS Mincho"/>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FR2 and</w:t>
            </w:r>
            <w:r w:rsidRPr="000F6278">
              <w:rPr>
                <w:bCs/>
                <w:iCs/>
              </w:rPr>
              <w:t xml:space="preserve"> L1-SINR measurement based on </w:t>
            </w:r>
            <w:r w:rsidRPr="000F6278">
              <w:rPr>
                <w:rFonts w:cs="Arial"/>
                <w:szCs w:val="18"/>
              </w:rPr>
              <w:t xml:space="preserve">SSB as CMR and </w:t>
            </w:r>
            <w:r w:rsidRPr="000F6278">
              <w:rPr>
                <w:snapToGrid w:val="0"/>
              </w:rPr>
              <w:t>dedicated</w:t>
            </w:r>
            <w:r w:rsidRPr="000F6278">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79B923FC" w14:textId="77777777" w:rsidR="00A2510A" w:rsidRPr="000F6278" w:rsidRDefault="00A2510A" w:rsidP="00C06C04">
            <w:pPr>
              <w:pStyle w:val="TAL"/>
            </w:pPr>
          </w:p>
        </w:tc>
        <w:tc>
          <w:tcPr>
            <w:tcW w:w="1363" w:type="dxa"/>
            <w:tcBorders>
              <w:top w:val="single" w:sz="4" w:space="0" w:color="auto"/>
              <w:left w:val="single" w:sz="4" w:space="0" w:color="auto"/>
              <w:bottom w:val="single" w:sz="4" w:space="0" w:color="auto"/>
              <w:right w:val="single" w:sz="4" w:space="0" w:color="auto"/>
            </w:tcBorders>
          </w:tcPr>
          <w:p w14:paraId="4EA66325" w14:textId="77777777" w:rsidR="00A2510A" w:rsidRPr="000F6278" w:rsidRDefault="00A2510A" w:rsidP="00C06C04">
            <w:pPr>
              <w:pStyle w:val="TAL"/>
            </w:pPr>
            <w:r w:rsidRPr="000F6278">
              <w:t>2Rx</w:t>
            </w:r>
          </w:p>
          <w:p w14:paraId="60367228" w14:textId="77777777" w:rsidR="00A2510A" w:rsidRPr="000F6278" w:rsidRDefault="00A2510A" w:rsidP="00C06C04">
            <w:pPr>
              <w:pStyle w:val="TAL"/>
              <w:rPr>
                <w:lang w:eastAsia="zh-CN"/>
              </w:rPr>
            </w:pPr>
            <w:r w:rsidRPr="000F6278">
              <w:t>4Rx</w:t>
            </w:r>
          </w:p>
        </w:tc>
      </w:tr>
      <w:tr w:rsidR="00A2510A" w:rsidRPr="000F6278" w14:paraId="576BBC41"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tcPr>
          <w:p w14:paraId="0CACF17B" w14:textId="77777777" w:rsidR="00A2510A" w:rsidRPr="000F6278" w:rsidRDefault="00A2510A" w:rsidP="00C06C04">
            <w:pPr>
              <w:pStyle w:val="TAL"/>
              <w:rPr>
                <w:rFonts w:cs="Arial"/>
                <w:szCs w:val="18"/>
              </w:rPr>
            </w:pPr>
            <w:r w:rsidRPr="000F6278">
              <w:rPr>
                <w:rFonts w:cs="Arial"/>
                <w:szCs w:val="18"/>
              </w:rPr>
              <w:t>5.6.6.3</w:t>
            </w:r>
          </w:p>
        </w:tc>
        <w:tc>
          <w:tcPr>
            <w:tcW w:w="4519" w:type="dxa"/>
            <w:tcBorders>
              <w:top w:val="single" w:sz="4" w:space="0" w:color="auto"/>
              <w:left w:val="single" w:sz="4" w:space="0" w:color="auto"/>
              <w:bottom w:val="single" w:sz="4" w:space="0" w:color="auto"/>
              <w:right w:val="single" w:sz="4" w:space="0" w:color="auto"/>
            </w:tcBorders>
          </w:tcPr>
          <w:p w14:paraId="61B8C436" w14:textId="77777777" w:rsidR="00A2510A" w:rsidRPr="000F6278" w:rsidRDefault="00A2510A" w:rsidP="00C06C04">
            <w:pPr>
              <w:pStyle w:val="TAL"/>
              <w:rPr>
                <w:rFonts w:cs="Arial"/>
                <w:szCs w:val="18"/>
              </w:rPr>
            </w:pPr>
            <w:r w:rsidRPr="000F6278">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084C453B" w14:textId="77777777" w:rsidR="00A2510A" w:rsidRPr="000F6278" w:rsidRDefault="00A2510A" w:rsidP="00C06C04">
            <w:pPr>
              <w:pStyle w:val="TAC"/>
            </w:pPr>
            <w:r w:rsidRPr="000F6278">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71089457" w14:textId="77777777" w:rsidR="00A2510A" w:rsidRPr="000F6278" w:rsidRDefault="00A2510A" w:rsidP="00C06C04">
            <w:pPr>
              <w:pStyle w:val="TAL"/>
              <w:rPr>
                <w:lang w:eastAsia="zh-CN"/>
              </w:rPr>
            </w:pPr>
            <w:r w:rsidRPr="000F6278">
              <w:t>C143a</w:t>
            </w:r>
          </w:p>
        </w:tc>
        <w:tc>
          <w:tcPr>
            <w:tcW w:w="3236" w:type="dxa"/>
            <w:tcBorders>
              <w:top w:val="single" w:sz="4" w:space="0" w:color="auto"/>
              <w:left w:val="single" w:sz="4" w:space="0" w:color="auto"/>
              <w:bottom w:val="single" w:sz="4" w:space="0" w:color="auto"/>
              <w:right w:val="single" w:sz="4" w:space="0" w:color="auto"/>
            </w:tcBorders>
          </w:tcPr>
          <w:p w14:paraId="712FB860" w14:textId="77777777" w:rsidR="00A2510A" w:rsidRPr="000F6278" w:rsidRDefault="00A2510A" w:rsidP="00C06C04">
            <w:pPr>
              <w:pStyle w:val="TAL"/>
              <w:rPr>
                <w:rFonts w:eastAsia="MS Mincho"/>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FR2 and</w:t>
            </w:r>
            <w:r w:rsidRPr="000F6278">
              <w:rPr>
                <w:bCs/>
                <w:iCs/>
              </w:rPr>
              <w:t xml:space="preserve"> L1-SINR measurement based on </w:t>
            </w:r>
            <w:r w:rsidRPr="000F6278">
              <w:rPr>
                <w:rFonts w:cs="Arial"/>
                <w:szCs w:val="18"/>
              </w:rPr>
              <w:t xml:space="preserve">CSI-RS as CMR and </w:t>
            </w:r>
            <w:r w:rsidRPr="000F6278">
              <w:rPr>
                <w:snapToGrid w:val="0"/>
              </w:rPr>
              <w:t xml:space="preserve">dedicated </w:t>
            </w:r>
            <w:r w:rsidRPr="000F6278">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
          <w:p w14:paraId="4EC134EF" w14:textId="77777777" w:rsidR="00A2510A" w:rsidRPr="000F6278" w:rsidRDefault="00A2510A" w:rsidP="00C06C04">
            <w:pPr>
              <w:pStyle w:val="TAL"/>
            </w:pPr>
          </w:p>
        </w:tc>
        <w:tc>
          <w:tcPr>
            <w:tcW w:w="1363" w:type="dxa"/>
            <w:tcBorders>
              <w:top w:val="single" w:sz="4" w:space="0" w:color="auto"/>
              <w:left w:val="single" w:sz="4" w:space="0" w:color="auto"/>
              <w:bottom w:val="single" w:sz="4" w:space="0" w:color="auto"/>
              <w:right w:val="single" w:sz="4" w:space="0" w:color="auto"/>
            </w:tcBorders>
          </w:tcPr>
          <w:p w14:paraId="65188A9D" w14:textId="77777777" w:rsidR="00A2510A" w:rsidRPr="000F6278" w:rsidRDefault="00A2510A" w:rsidP="00C06C04">
            <w:pPr>
              <w:pStyle w:val="TAL"/>
            </w:pPr>
            <w:r w:rsidRPr="000F6278">
              <w:t>2Rx</w:t>
            </w:r>
          </w:p>
          <w:p w14:paraId="798AA869" w14:textId="77777777" w:rsidR="00A2510A" w:rsidRPr="000F6278" w:rsidRDefault="00A2510A" w:rsidP="00C06C04">
            <w:pPr>
              <w:pStyle w:val="TAL"/>
              <w:rPr>
                <w:lang w:eastAsia="zh-CN"/>
              </w:rPr>
            </w:pPr>
            <w:r w:rsidRPr="000F6278">
              <w:t>4Rx</w:t>
            </w:r>
          </w:p>
        </w:tc>
      </w:tr>
      <w:tr w:rsidR="00A2510A" w:rsidRPr="000F6278" w14:paraId="6451D2E5"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B21EA0B" w14:textId="77777777" w:rsidR="00A2510A" w:rsidRPr="000F6278" w:rsidRDefault="00A2510A" w:rsidP="00C06C04">
            <w:pPr>
              <w:pStyle w:val="TAL"/>
              <w:rPr>
                <w:b/>
              </w:rPr>
            </w:pPr>
            <w:r w:rsidRPr="000F6278">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F1C9F6F" w14:textId="77777777" w:rsidR="00A2510A" w:rsidRPr="000F6278" w:rsidRDefault="00A2510A" w:rsidP="00C06C04">
            <w:pPr>
              <w:pStyle w:val="TAL"/>
              <w:rPr>
                <w:b/>
              </w:rPr>
            </w:pPr>
            <w:r w:rsidRPr="000F6278">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81D2D55" w14:textId="77777777" w:rsidR="00A2510A" w:rsidRPr="000F6278" w:rsidRDefault="00A2510A" w:rsidP="00C06C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260DEB6" w14:textId="77777777" w:rsidR="00A2510A" w:rsidRPr="000F6278" w:rsidRDefault="00A2510A" w:rsidP="00C06C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94CB4DF" w14:textId="77777777" w:rsidR="00A2510A" w:rsidRPr="000F6278" w:rsidRDefault="00A2510A" w:rsidP="00C06C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EC3B72A" w14:textId="77777777" w:rsidR="00A2510A" w:rsidRPr="000F6278" w:rsidRDefault="00A2510A" w:rsidP="00C06C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5568C52" w14:textId="77777777" w:rsidR="00A2510A" w:rsidRPr="000F6278" w:rsidRDefault="00A2510A" w:rsidP="00C06C04">
            <w:pPr>
              <w:pStyle w:val="TAL"/>
              <w:rPr>
                <w:b/>
              </w:rPr>
            </w:pPr>
          </w:p>
        </w:tc>
      </w:tr>
      <w:tr w:rsidR="00A2510A" w:rsidRPr="000F6278" w14:paraId="30E7E544"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214825E" w14:textId="77777777" w:rsidR="00A2510A" w:rsidRPr="000F6278" w:rsidRDefault="00A2510A" w:rsidP="00C06C04">
            <w:pPr>
              <w:pStyle w:val="TAL"/>
              <w:rPr>
                <w:b/>
              </w:rPr>
            </w:pPr>
            <w:r w:rsidRPr="000F6278">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7DA2E8F" w14:textId="77777777" w:rsidR="00A2510A" w:rsidRPr="000F6278" w:rsidRDefault="00A2510A" w:rsidP="00C06C04">
            <w:pPr>
              <w:pStyle w:val="TAL"/>
              <w:rPr>
                <w:b/>
              </w:rPr>
            </w:pPr>
            <w:r w:rsidRPr="000F6278">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838F8B1" w14:textId="77777777" w:rsidR="00A2510A" w:rsidRPr="000F6278" w:rsidRDefault="00A2510A" w:rsidP="00C06C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CA988D9" w14:textId="77777777" w:rsidR="00A2510A" w:rsidRPr="000F6278" w:rsidRDefault="00A2510A" w:rsidP="00C06C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EF3D1E9" w14:textId="77777777" w:rsidR="00A2510A" w:rsidRPr="000F6278" w:rsidRDefault="00A2510A" w:rsidP="00C06C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AC8B2D5" w14:textId="77777777" w:rsidR="00A2510A" w:rsidRPr="000F6278" w:rsidRDefault="00A2510A" w:rsidP="00C06C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0817163" w14:textId="77777777" w:rsidR="00A2510A" w:rsidRPr="000F6278" w:rsidRDefault="00A2510A" w:rsidP="00C06C04">
            <w:pPr>
              <w:pStyle w:val="TAL"/>
              <w:rPr>
                <w:b/>
              </w:rPr>
            </w:pPr>
          </w:p>
        </w:tc>
      </w:tr>
      <w:tr w:rsidR="00A2510A" w:rsidRPr="000F6278" w14:paraId="7BB8B9BA"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B5336BF" w14:textId="77777777" w:rsidR="00A2510A" w:rsidRPr="000F6278" w:rsidRDefault="00A2510A" w:rsidP="00C06C04">
            <w:pPr>
              <w:pStyle w:val="TAL"/>
            </w:pPr>
            <w:r w:rsidRPr="000F6278">
              <w:t>5.7.1.1</w:t>
            </w:r>
          </w:p>
        </w:tc>
        <w:tc>
          <w:tcPr>
            <w:tcW w:w="4519" w:type="dxa"/>
            <w:tcBorders>
              <w:top w:val="single" w:sz="4" w:space="0" w:color="auto"/>
              <w:left w:val="single" w:sz="4" w:space="0" w:color="auto"/>
              <w:bottom w:val="single" w:sz="4" w:space="0" w:color="auto"/>
              <w:right w:val="single" w:sz="4" w:space="0" w:color="auto"/>
            </w:tcBorders>
            <w:hideMark/>
          </w:tcPr>
          <w:p w14:paraId="52681D72" w14:textId="77777777" w:rsidR="00A2510A" w:rsidRPr="000F6278" w:rsidRDefault="00A2510A" w:rsidP="00C06C04">
            <w:pPr>
              <w:pStyle w:val="TAL"/>
            </w:pPr>
            <w:r w:rsidRPr="000F6278">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F3E7301" w14:textId="77777777" w:rsidR="00A2510A" w:rsidRPr="000F6278" w:rsidRDefault="00A2510A" w:rsidP="00C06C04">
            <w:pPr>
              <w:pStyle w:val="TAC"/>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9CEF057" w14:textId="77777777" w:rsidR="00A2510A" w:rsidRPr="000F6278" w:rsidRDefault="00A2510A" w:rsidP="00C06C04">
            <w:pPr>
              <w:pStyle w:val="TAL"/>
              <w:rPr>
                <w:lang w:eastAsia="zh-CN"/>
              </w:rPr>
            </w:pPr>
            <w:r w:rsidRPr="000F62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2E70090" w14:textId="77777777" w:rsidR="00A2510A" w:rsidRPr="000F6278" w:rsidRDefault="00A2510A" w:rsidP="00C06C04">
            <w:pPr>
              <w:pStyle w:val="TAL"/>
              <w:rPr>
                <w:lang w:eastAsia="zh-CN"/>
              </w:rPr>
            </w:pPr>
            <w:r w:rsidRPr="000F627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630D6EAD" w14:textId="77777777" w:rsidR="00A2510A" w:rsidRPr="000F6278" w:rsidRDefault="00A2510A" w:rsidP="00C06C0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55BBEF0" w14:textId="77777777" w:rsidR="00A2510A" w:rsidRPr="000F6278" w:rsidRDefault="00A2510A" w:rsidP="00C06C04">
            <w:pPr>
              <w:pStyle w:val="TAL"/>
            </w:pPr>
            <w:r w:rsidRPr="000F6278">
              <w:rPr>
                <w:lang w:eastAsia="zh-CN"/>
              </w:rPr>
              <w:t>2Rx</w:t>
            </w:r>
          </w:p>
        </w:tc>
      </w:tr>
      <w:tr w:rsidR="00A2510A" w:rsidRPr="000F6278" w14:paraId="5ABEEFEF"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8BA0BC7" w14:textId="77777777" w:rsidR="00A2510A" w:rsidRPr="000F6278" w:rsidRDefault="00A2510A" w:rsidP="00C06C04">
            <w:pPr>
              <w:pStyle w:val="TAL"/>
            </w:pPr>
            <w:r w:rsidRPr="000F6278">
              <w:t>5.7.1.2</w:t>
            </w:r>
          </w:p>
        </w:tc>
        <w:tc>
          <w:tcPr>
            <w:tcW w:w="4519" w:type="dxa"/>
            <w:tcBorders>
              <w:top w:val="single" w:sz="4" w:space="0" w:color="auto"/>
              <w:left w:val="single" w:sz="4" w:space="0" w:color="auto"/>
              <w:bottom w:val="single" w:sz="4" w:space="0" w:color="auto"/>
              <w:right w:val="single" w:sz="4" w:space="0" w:color="auto"/>
            </w:tcBorders>
            <w:hideMark/>
          </w:tcPr>
          <w:p w14:paraId="1462D133" w14:textId="77777777" w:rsidR="00A2510A" w:rsidRPr="000F6278" w:rsidRDefault="00A2510A" w:rsidP="00C06C04">
            <w:pPr>
              <w:pStyle w:val="TAL"/>
            </w:pPr>
            <w:r w:rsidRPr="000F6278">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E004767" w14:textId="77777777" w:rsidR="00A2510A" w:rsidRPr="000F6278" w:rsidRDefault="00A2510A" w:rsidP="00C06C04">
            <w:pPr>
              <w:pStyle w:val="TAC"/>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C004E5" w14:textId="77777777" w:rsidR="00A2510A" w:rsidRPr="000F6278" w:rsidRDefault="00A2510A" w:rsidP="00C06C04">
            <w:pPr>
              <w:pStyle w:val="TAL"/>
              <w:rPr>
                <w:lang w:eastAsia="zh-CN"/>
              </w:rPr>
            </w:pPr>
            <w:r w:rsidRPr="000F62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088B428" w14:textId="77777777" w:rsidR="00A2510A" w:rsidRPr="000F6278" w:rsidRDefault="00A2510A" w:rsidP="00C06C04">
            <w:pPr>
              <w:pStyle w:val="TAL"/>
              <w:rPr>
                <w:lang w:eastAsia="zh-CN"/>
              </w:rPr>
            </w:pPr>
            <w:r w:rsidRPr="000F627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774631C" w14:textId="77777777" w:rsidR="00A2510A" w:rsidRPr="000F6278" w:rsidRDefault="00A2510A" w:rsidP="00C06C0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70AF752" w14:textId="77777777" w:rsidR="00A2510A" w:rsidRPr="000F6278" w:rsidRDefault="00A2510A" w:rsidP="00C06C04">
            <w:pPr>
              <w:pStyle w:val="TAL"/>
            </w:pPr>
            <w:r w:rsidRPr="000F6278">
              <w:rPr>
                <w:lang w:eastAsia="zh-CN"/>
              </w:rPr>
              <w:t>2Rx</w:t>
            </w:r>
          </w:p>
        </w:tc>
      </w:tr>
      <w:tr w:rsidR="00A2510A" w:rsidRPr="000F6278" w14:paraId="6CB8FAF9"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A079A49" w14:textId="77777777" w:rsidR="00A2510A" w:rsidRPr="000F6278" w:rsidRDefault="00A2510A" w:rsidP="00C06C04">
            <w:pPr>
              <w:pStyle w:val="TAL"/>
            </w:pPr>
            <w:r w:rsidRPr="000F6278">
              <w:t>5.7.1.3</w:t>
            </w:r>
          </w:p>
        </w:tc>
        <w:tc>
          <w:tcPr>
            <w:tcW w:w="4519" w:type="dxa"/>
            <w:tcBorders>
              <w:top w:val="single" w:sz="4" w:space="0" w:color="auto"/>
              <w:left w:val="single" w:sz="4" w:space="0" w:color="auto"/>
              <w:bottom w:val="single" w:sz="4" w:space="0" w:color="auto"/>
              <w:right w:val="single" w:sz="4" w:space="0" w:color="auto"/>
            </w:tcBorders>
            <w:hideMark/>
          </w:tcPr>
          <w:p w14:paraId="40B6C307" w14:textId="77777777" w:rsidR="00A2510A" w:rsidRPr="000F6278" w:rsidRDefault="00A2510A" w:rsidP="00C06C04">
            <w:pPr>
              <w:pStyle w:val="TAL"/>
            </w:pPr>
            <w:r w:rsidRPr="000F6278">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E64BB96" w14:textId="77777777" w:rsidR="00A2510A" w:rsidRPr="000F6278" w:rsidRDefault="00A2510A" w:rsidP="00C06C04">
            <w:pPr>
              <w:pStyle w:val="TAC"/>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97D2D61" w14:textId="77777777" w:rsidR="00A2510A" w:rsidRPr="000F6278" w:rsidRDefault="00A2510A" w:rsidP="00C06C04">
            <w:pPr>
              <w:pStyle w:val="TAL"/>
              <w:rPr>
                <w:lang w:eastAsia="zh-CN"/>
              </w:rPr>
            </w:pPr>
            <w:r w:rsidRPr="000F6278">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1242AB72" w14:textId="77777777" w:rsidR="00A2510A" w:rsidRPr="000F6278" w:rsidRDefault="00A2510A" w:rsidP="00C06C04">
            <w:pPr>
              <w:pStyle w:val="TAL"/>
              <w:rPr>
                <w:lang w:eastAsia="zh-CN"/>
              </w:rPr>
            </w:pPr>
            <w:r w:rsidRPr="000F6278">
              <w:t>UE</w:t>
            </w:r>
            <w:r w:rsidRPr="000F6278">
              <w:rPr>
                <w:rFonts w:eastAsia="SimSun"/>
                <w:lang w:eastAsia="zh-CN"/>
              </w:rPr>
              <w:t>s</w:t>
            </w:r>
            <w:r w:rsidRPr="000F6278">
              <w:t xml:space="preserve"> supporting EN-DC FR1 and </w:t>
            </w:r>
            <w:r w:rsidRPr="000F6278">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22B7F9A6" w14:textId="77777777" w:rsidR="00A2510A" w:rsidRPr="000F6278" w:rsidRDefault="00A2510A" w:rsidP="00C06C0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6F128DB" w14:textId="77777777" w:rsidR="00A2510A" w:rsidRPr="000F6278" w:rsidRDefault="00A2510A" w:rsidP="00C06C04">
            <w:pPr>
              <w:pStyle w:val="TAL"/>
            </w:pPr>
            <w:r w:rsidRPr="000F6278">
              <w:rPr>
                <w:lang w:eastAsia="zh-CN"/>
              </w:rPr>
              <w:t>2Rx</w:t>
            </w:r>
          </w:p>
        </w:tc>
      </w:tr>
      <w:tr w:rsidR="00A2510A" w:rsidRPr="000F6278" w14:paraId="1C2CF9F7"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F81231D" w14:textId="77777777" w:rsidR="00A2510A" w:rsidRPr="000F6278" w:rsidRDefault="00A2510A" w:rsidP="00C06C04">
            <w:pPr>
              <w:pStyle w:val="TAL"/>
              <w:rPr>
                <w:b/>
                <w:lang w:eastAsia="zh-TW"/>
              </w:rPr>
            </w:pPr>
            <w:r w:rsidRPr="000F6278">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82CBE5D" w14:textId="77777777" w:rsidR="00A2510A" w:rsidRPr="000F6278" w:rsidRDefault="00A2510A" w:rsidP="00C06C04">
            <w:pPr>
              <w:pStyle w:val="TAL"/>
              <w:rPr>
                <w:b/>
              </w:rPr>
            </w:pPr>
            <w:r w:rsidRPr="000F6278">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78FE3C8" w14:textId="77777777" w:rsidR="00A2510A" w:rsidRPr="000F6278" w:rsidRDefault="00A2510A" w:rsidP="00C06C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6223C03" w14:textId="77777777" w:rsidR="00A2510A" w:rsidRPr="000F6278" w:rsidRDefault="00A2510A" w:rsidP="00C06C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A64F616" w14:textId="77777777" w:rsidR="00A2510A" w:rsidRPr="000F6278" w:rsidRDefault="00A2510A" w:rsidP="00C06C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E419045" w14:textId="77777777" w:rsidR="00A2510A" w:rsidRPr="000F6278" w:rsidRDefault="00A2510A" w:rsidP="00C06C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4487E94" w14:textId="77777777" w:rsidR="00A2510A" w:rsidRPr="000F6278" w:rsidRDefault="00A2510A" w:rsidP="00C06C04">
            <w:pPr>
              <w:pStyle w:val="TAL"/>
              <w:rPr>
                <w:b/>
              </w:rPr>
            </w:pPr>
          </w:p>
        </w:tc>
      </w:tr>
      <w:tr w:rsidR="00A2510A" w:rsidRPr="000F6278" w14:paraId="5C19C7A9"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47E3880" w14:textId="77777777" w:rsidR="00A2510A" w:rsidRPr="000F6278" w:rsidRDefault="00A2510A" w:rsidP="00C06C04">
            <w:pPr>
              <w:pStyle w:val="TAL"/>
            </w:pPr>
            <w:r w:rsidRPr="000F6278">
              <w:t>5.7.2.1</w:t>
            </w:r>
          </w:p>
        </w:tc>
        <w:tc>
          <w:tcPr>
            <w:tcW w:w="4519" w:type="dxa"/>
            <w:tcBorders>
              <w:top w:val="single" w:sz="4" w:space="0" w:color="auto"/>
              <w:left w:val="single" w:sz="4" w:space="0" w:color="auto"/>
              <w:bottom w:val="single" w:sz="4" w:space="0" w:color="auto"/>
              <w:right w:val="single" w:sz="4" w:space="0" w:color="auto"/>
            </w:tcBorders>
            <w:hideMark/>
          </w:tcPr>
          <w:p w14:paraId="794A29B7" w14:textId="77777777" w:rsidR="00A2510A" w:rsidRPr="000F6278" w:rsidRDefault="00A2510A" w:rsidP="00C06C04">
            <w:pPr>
              <w:pStyle w:val="TAL"/>
            </w:pPr>
            <w:r w:rsidRPr="000F6278">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D2F398F" w14:textId="77777777" w:rsidR="00A2510A" w:rsidRPr="000F6278" w:rsidRDefault="00A2510A" w:rsidP="00C06C04">
            <w:pPr>
              <w:pStyle w:val="TAC"/>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7BFE1F8" w14:textId="77777777" w:rsidR="00A2510A" w:rsidRPr="000F6278" w:rsidRDefault="00A2510A" w:rsidP="00C06C04">
            <w:pPr>
              <w:pStyle w:val="TAL"/>
              <w:rPr>
                <w:lang w:eastAsia="zh-CN"/>
              </w:rPr>
            </w:pPr>
            <w:r w:rsidRPr="000F62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74C915A" w14:textId="77777777" w:rsidR="00A2510A" w:rsidRPr="000F6278" w:rsidRDefault="00A2510A" w:rsidP="00C06C04">
            <w:pPr>
              <w:pStyle w:val="TAL"/>
            </w:pPr>
            <w:r w:rsidRPr="000F627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F71149D" w14:textId="77777777" w:rsidR="00A2510A" w:rsidRPr="000F6278" w:rsidRDefault="00A2510A" w:rsidP="00C06C0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030D2F5" w14:textId="77777777" w:rsidR="00A2510A" w:rsidRPr="000F6278" w:rsidRDefault="00A2510A" w:rsidP="00C06C04">
            <w:pPr>
              <w:pStyle w:val="TAL"/>
            </w:pPr>
            <w:r w:rsidRPr="000F6278">
              <w:rPr>
                <w:lang w:eastAsia="zh-CN"/>
              </w:rPr>
              <w:t>2Rx</w:t>
            </w:r>
          </w:p>
        </w:tc>
      </w:tr>
      <w:tr w:rsidR="00A2510A" w:rsidRPr="000F6278" w14:paraId="0B25DA07"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40D833F" w14:textId="77777777" w:rsidR="00A2510A" w:rsidRPr="000F6278" w:rsidRDefault="00A2510A" w:rsidP="00C06C04">
            <w:pPr>
              <w:pStyle w:val="TAL"/>
            </w:pPr>
            <w:r w:rsidRPr="000F6278">
              <w:t>5.7.2.2</w:t>
            </w:r>
          </w:p>
        </w:tc>
        <w:tc>
          <w:tcPr>
            <w:tcW w:w="4519" w:type="dxa"/>
            <w:tcBorders>
              <w:top w:val="single" w:sz="4" w:space="0" w:color="auto"/>
              <w:left w:val="single" w:sz="4" w:space="0" w:color="auto"/>
              <w:bottom w:val="single" w:sz="4" w:space="0" w:color="auto"/>
              <w:right w:val="single" w:sz="4" w:space="0" w:color="auto"/>
            </w:tcBorders>
            <w:hideMark/>
          </w:tcPr>
          <w:p w14:paraId="7570F474" w14:textId="77777777" w:rsidR="00A2510A" w:rsidRPr="000F6278" w:rsidRDefault="00A2510A" w:rsidP="00C06C04">
            <w:pPr>
              <w:pStyle w:val="TAL"/>
            </w:pPr>
            <w:r w:rsidRPr="000F6278">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95F0DEA" w14:textId="77777777" w:rsidR="00A2510A" w:rsidRPr="000F6278" w:rsidRDefault="00A2510A" w:rsidP="00C06C04">
            <w:pPr>
              <w:pStyle w:val="TAC"/>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EA58295" w14:textId="77777777" w:rsidR="00A2510A" w:rsidRPr="000F6278" w:rsidRDefault="00A2510A" w:rsidP="00C06C04">
            <w:pPr>
              <w:pStyle w:val="TAL"/>
              <w:rPr>
                <w:lang w:eastAsia="zh-CN"/>
              </w:rPr>
            </w:pPr>
            <w:r w:rsidRPr="000F62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E8F46ED" w14:textId="77777777" w:rsidR="00A2510A" w:rsidRPr="000F6278" w:rsidRDefault="00A2510A" w:rsidP="00C06C04">
            <w:pPr>
              <w:pStyle w:val="TAL"/>
            </w:pPr>
            <w:r w:rsidRPr="000F627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69A0BFCC" w14:textId="77777777" w:rsidR="00A2510A" w:rsidRPr="000F6278" w:rsidRDefault="00A2510A" w:rsidP="00C06C04">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6EADCCF" w14:textId="77777777" w:rsidR="00A2510A" w:rsidRPr="000F6278" w:rsidRDefault="00A2510A" w:rsidP="00C06C04">
            <w:pPr>
              <w:pStyle w:val="TAL"/>
            </w:pPr>
            <w:r w:rsidRPr="000F6278">
              <w:rPr>
                <w:lang w:eastAsia="zh-CN"/>
              </w:rPr>
              <w:t>2Rx</w:t>
            </w:r>
          </w:p>
        </w:tc>
      </w:tr>
      <w:tr w:rsidR="00A2510A" w:rsidRPr="000F6278" w14:paraId="1AC02760"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629F670" w14:textId="77777777" w:rsidR="00A2510A" w:rsidRPr="000F6278" w:rsidRDefault="00A2510A" w:rsidP="00C06C04">
            <w:pPr>
              <w:pStyle w:val="TAL"/>
              <w:rPr>
                <w:b/>
              </w:rPr>
            </w:pPr>
            <w:r w:rsidRPr="000F6278">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2E013DB" w14:textId="77777777" w:rsidR="00A2510A" w:rsidRPr="000F6278" w:rsidRDefault="00A2510A" w:rsidP="00C06C04">
            <w:pPr>
              <w:pStyle w:val="TAL"/>
              <w:rPr>
                <w:b/>
              </w:rPr>
            </w:pPr>
            <w:r w:rsidRPr="000F6278">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966AB58" w14:textId="77777777" w:rsidR="00A2510A" w:rsidRPr="000F6278" w:rsidRDefault="00A2510A" w:rsidP="00C06C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2C859A9" w14:textId="77777777" w:rsidR="00A2510A" w:rsidRPr="000F6278" w:rsidRDefault="00A2510A" w:rsidP="00C06C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B248AA1" w14:textId="77777777" w:rsidR="00A2510A" w:rsidRPr="000F6278" w:rsidRDefault="00A2510A" w:rsidP="00C06C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3E6FB10" w14:textId="77777777" w:rsidR="00A2510A" w:rsidRPr="000F6278" w:rsidRDefault="00A2510A" w:rsidP="00C06C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F3A4D9C" w14:textId="77777777" w:rsidR="00A2510A" w:rsidRPr="000F6278" w:rsidRDefault="00A2510A" w:rsidP="00C06C04">
            <w:pPr>
              <w:pStyle w:val="TAL"/>
              <w:rPr>
                <w:b/>
              </w:rPr>
            </w:pPr>
          </w:p>
        </w:tc>
      </w:tr>
      <w:tr w:rsidR="00A2510A" w:rsidRPr="000F6278" w14:paraId="5464F54D"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8B34F36" w14:textId="77777777" w:rsidR="00A2510A" w:rsidRPr="000F6278" w:rsidRDefault="00A2510A" w:rsidP="00C06C04">
            <w:pPr>
              <w:pStyle w:val="TAL"/>
            </w:pPr>
            <w:r w:rsidRPr="000F6278">
              <w:t>5.7.3.1</w:t>
            </w:r>
          </w:p>
        </w:tc>
        <w:tc>
          <w:tcPr>
            <w:tcW w:w="4519" w:type="dxa"/>
            <w:tcBorders>
              <w:top w:val="single" w:sz="4" w:space="0" w:color="auto"/>
              <w:left w:val="single" w:sz="4" w:space="0" w:color="auto"/>
              <w:bottom w:val="single" w:sz="4" w:space="0" w:color="auto"/>
              <w:right w:val="single" w:sz="4" w:space="0" w:color="auto"/>
            </w:tcBorders>
            <w:hideMark/>
          </w:tcPr>
          <w:p w14:paraId="71F2B370" w14:textId="77777777" w:rsidR="00A2510A" w:rsidRPr="000F6278" w:rsidRDefault="00A2510A" w:rsidP="00C06C04">
            <w:pPr>
              <w:pStyle w:val="TAL"/>
            </w:pPr>
            <w:r w:rsidRPr="000F6278">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6DAD450" w14:textId="77777777" w:rsidR="00A2510A" w:rsidRPr="000F6278" w:rsidRDefault="00A2510A" w:rsidP="00C06C04">
            <w:pPr>
              <w:pStyle w:val="TAC"/>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40FC806" w14:textId="77777777" w:rsidR="00A2510A" w:rsidRPr="000F6278" w:rsidRDefault="00A2510A" w:rsidP="00C06C04">
            <w:pPr>
              <w:pStyle w:val="TAL"/>
              <w:rPr>
                <w:lang w:eastAsia="zh-CN"/>
              </w:rPr>
            </w:pPr>
            <w:r w:rsidRPr="000F6278">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3C79422E" w14:textId="77777777" w:rsidR="00A2510A" w:rsidRPr="000F6278" w:rsidRDefault="00A2510A" w:rsidP="00C06C04">
            <w:pPr>
              <w:pStyle w:val="TAL"/>
            </w:pPr>
            <w:r w:rsidRPr="000F6278">
              <w:rPr>
                <w:rFonts w:eastAsia="SimSun"/>
                <w:szCs w:val="18"/>
                <w:lang w:eastAsia="zh-CN"/>
              </w:rPr>
              <w:t>UEs supporting EN-DC FR2 and SS-SINR-</w:t>
            </w:r>
            <w:proofErr w:type="spellStart"/>
            <w:r w:rsidRPr="000F6278">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tcPr>
          <w:p w14:paraId="12ECBACD" w14:textId="77777777" w:rsidR="00A2510A" w:rsidRPr="000F6278" w:rsidRDefault="00A2510A" w:rsidP="00C06C0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EC70704" w14:textId="77777777" w:rsidR="00A2510A" w:rsidRPr="000F6278" w:rsidRDefault="00A2510A" w:rsidP="00C06C04">
            <w:pPr>
              <w:pStyle w:val="TAL"/>
            </w:pPr>
            <w:r w:rsidRPr="000F6278">
              <w:rPr>
                <w:lang w:eastAsia="zh-CN"/>
              </w:rPr>
              <w:t>2Rx</w:t>
            </w:r>
          </w:p>
        </w:tc>
      </w:tr>
      <w:tr w:rsidR="00A2510A" w:rsidRPr="000F6278" w14:paraId="4CF1920E"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0236470" w14:textId="77777777" w:rsidR="00A2510A" w:rsidRPr="000F6278" w:rsidRDefault="00A2510A" w:rsidP="00C06C04">
            <w:pPr>
              <w:pStyle w:val="TAL"/>
            </w:pPr>
            <w:r w:rsidRPr="000F6278">
              <w:t>5.7.3.2</w:t>
            </w:r>
          </w:p>
        </w:tc>
        <w:tc>
          <w:tcPr>
            <w:tcW w:w="4519" w:type="dxa"/>
            <w:tcBorders>
              <w:top w:val="single" w:sz="4" w:space="0" w:color="auto"/>
              <w:left w:val="single" w:sz="4" w:space="0" w:color="auto"/>
              <w:bottom w:val="single" w:sz="4" w:space="0" w:color="auto"/>
              <w:right w:val="single" w:sz="4" w:space="0" w:color="auto"/>
            </w:tcBorders>
            <w:hideMark/>
          </w:tcPr>
          <w:p w14:paraId="28D0F1E2" w14:textId="77777777" w:rsidR="00A2510A" w:rsidRPr="000F6278" w:rsidRDefault="00A2510A" w:rsidP="00C06C04">
            <w:pPr>
              <w:pStyle w:val="TAL"/>
            </w:pPr>
            <w:r w:rsidRPr="000F6278">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2DC32BB" w14:textId="77777777" w:rsidR="00A2510A" w:rsidRPr="000F6278" w:rsidRDefault="00A2510A" w:rsidP="00C06C04">
            <w:pPr>
              <w:pStyle w:val="TAC"/>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49322A7" w14:textId="77777777" w:rsidR="00A2510A" w:rsidRPr="000F6278" w:rsidRDefault="00A2510A" w:rsidP="00C06C04">
            <w:pPr>
              <w:pStyle w:val="TAL"/>
              <w:rPr>
                <w:lang w:eastAsia="zh-CN"/>
              </w:rPr>
            </w:pPr>
            <w:r w:rsidRPr="000F6278">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1BA517BE" w14:textId="77777777" w:rsidR="00A2510A" w:rsidRPr="000F6278" w:rsidRDefault="00A2510A" w:rsidP="00C06C04">
            <w:pPr>
              <w:pStyle w:val="TAL"/>
            </w:pPr>
            <w:r w:rsidRPr="000F6278">
              <w:rPr>
                <w:rFonts w:eastAsia="SimSun"/>
                <w:szCs w:val="18"/>
                <w:lang w:eastAsia="zh-CN"/>
              </w:rPr>
              <w:t>UEs supporting EN-DC FR2 and SS-SINR-</w:t>
            </w:r>
            <w:proofErr w:type="spellStart"/>
            <w:r w:rsidRPr="000F6278">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hideMark/>
          </w:tcPr>
          <w:p w14:paraId="278C9AE8" w14:textId="77777777" w:rsidR="00A2510A" w:rsidRPr="000F6278" w:rsidRDefault="00A2510A" w:rsidP="00C06C04">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81F89AD" w14:textId="77777777" w:rsidR="00A2510A" w:rsidRPr="000F6278" w:rsidRDefault="00A2510A" w:rsidP="00C06C04">
            <w:pPr>
              <w:pStyle w:val="TAL"/>
            </w:pPr>
            <w:r w:rsidRPr="000F6278">
              <w:rPr>
                <w:lang w:eastAsia="zh-CN"/>
              </w:rPr>
              <w:t>2Rx</w:t>
            </w:r>
          </w:p>
        </w:tc>
      </w:tr>
      <w:tr w:rsidR="00A2510A" w:rsidRPr="000F6278" w14:paraId="16D86AEE"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A7D059D" w14:textId="77777777" w:rsidR="00A2510A" w:rsidRPr="000F6278" w:rsidRDefault="00A2510A" w:rsidP="00C06C04">
            <w:pPr>
              <w:pStyle w:val="TAL"/>
              <w:rPr>
                <w:b/>
                <w:lang w:eastAsia="zh-TW"/>
              </w:rPr>
            </w:pPr>
            <w:r w:rsidRPr="000F6278">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94D52C4" w14:textId="77777777" w:rsidR="00A2510A" w:rsidRPr="000F6278" w:rsidRDefault="00A2510A" w:rsidP="00C06C04">
            <w:pPr>
              <w:pStyle w:val="TAL"/>
              <w:rPr>
                <w:b/>
              </w:rPr>
            </w:pPr>
            <w:r w:rsidRPr="000F6278">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66D1747" w14:textId="77777777" w:rsidR="00A2510A" w:rsidRPr="000F6278" w:rsidRDefault="00A2510A" w:rsidP="00C06C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222ABC1" w14:textId="77777777" w:rsidR="00A2510A" w:rsidRPr="000F6278" w:rsidRDefault="00A2510A" w:rsidP="00C06C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723BDFE" w14:textId="77777777" w:rsidR="00A2510A" w:rsidRPr="000F6278" w:rsidRDefault="00A2510A" w:rsidP="00C06C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13C7990" w14:textId="77777777" w:rsidR="00A2510A" w:rsidRPr="000F6278" w:rsidRDefault="00A2510A" w:rsidP="00C06C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8105D4F" w14:textId="77777777" w:rsidR="00A2510A" w:rsidRPr="000F6278" w:rsidRDefault="00A2510A" w:rsidP="00C06C04">
            <w:pPr>
              <w:pStyle w:val="TAL"/>
              <w:rPr>
                <w:b/>
              </w:rPr>
            </w:pPr>
          </w:p>
        </w:tc>
      </w:tr>
      <w:tr w:rsidR="00A2510A" w:rsidRPr="000F6278" w14:paraId="619650E0"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078AEE07" w14:textId="77777777" w:rsidR="00A2510A" w:rsidRPr="000F6278" w:rsidRDefault="00A2510A" w:rsidP="00C06C04">
            <w:pPr>
              <w:pStyle w:val="TAL"/>
              <w:rPr>
                <w:b/>
                <w:lang w:eastAsia="zh-TW"/>
              </w:rPr>
            </w:pPr>
            <w:r w:rsidRPr="000F6278">
              <w:t>5.7.4.1</w:t>
            </w:r>
          </w:p>
        </w:tc>
        <w:tc>
          <w:tcPr>
            <w:tcW w:w="4519" w:type="dxa"/>
            <w:tcBorders>
              <w:top w:val="single" w:sz="4" w:space="0" w:color="auto"/>
              <w:left w:val="single" w:sz="4" w:space="0" w:color="auto"/>
              <w:bottom w:val="single" w:sz="4" w:space="0" w:color="auto"/>
              <w:right w:val="single" w:sz="4" w:space="0" w:color="auto"/>
            </w:tcBorders>
            <w:shd w:val="clear" w:color="auto" w:fill="E7E6E6"/>
          </w:tcPr>
          <w:p w14:paraId="77DA338B" w14:textId="77777777" w:rsidR="00A2510A" w:rsidRPr="000F6278" w:rsidRDefault="00A2510A" w:rsidP="00C06C04">
            <w:pPr>
              <w:pStyle w:val="TAL"/>
              <w:rPr>
                <w:b/>
              </w:rPr>
            </w:pPr>
            <w:r w:rsidRPr="000F6278">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8F853C2" w14:textId="77777777" w:rsidR="00A2510A" w:rsidRPr="000F6278" w:rsidRDefault="00A2510A" w:rsidP="00C06C04">
            <w:pPr>
              <w:pStyle w:val="TAC"/>
              <w:rPr>
                <w:b/>
              </w:rPr>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9B2017C" w14:textId="77777777" w:rsidR="00A2510A" w:rsidRPr="000F6278" w:rsidRDefault="00A2510A" w:rsidP="00C06C04">
            <w:pPr>
              <w:pStyle w:val="TAL"/>
              <w:rPr>
                <w:b/>
                <w:lang w:eastAsia="zh-CN"/>
              </w:rPr>
            </w:pPr>
            <w:r w:rsidRPr="000F62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CEFBAE0" w14:textId="77777777" w:rsidR="00A2510A" w:rsidRPr="000F6278" w:rsidRDefault="00A2510A" w:rsidP="00C06C04">
            <w:pPr>
              <w:pStyle w:val="TAL"/>
              <w:rPr>
                <w:b/>
                <w:lang w:eastAsia="zh-CN"/>
              </w:rPr>
            </w:pPr>
            <w:r w:rsidRPr="000F627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3E1127F" w14:textId="77777777" w:rsidR="00A2510A" w:rsidRPr="000F6278" w:rsidRDefault="00A2510A" w:rsidP="00C06C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C8F5400" w14:textId="77777777" w:rsidR="00A2510A" w:rsidRPr="000F6278" w:rsidRDefault="00A2510A" w:rsidP="00C06C04">
            <w:pPr>
              <w:pStyle w:val="TAL"/>
              <w:rPr>
                <w:b/>
              </w:rPr>
            </w:pPr>
            <w:r w:rsidRPr="000F6278">
              <w:rPr>
                <w:lang w:eastAsia="zh-CN"/>
              </w:rPr>
              <w:t>2Rx</w:t>
            </w:r>
          </w:p>
        </w:tc>
      </w:tr>
      <w:tr w:rsidR="00A2510A" w:rsidRPr="000F6278" w14:paraId="5EC0E59D"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5EA98926" w14:textId="77777777" w:rsidR="00A2510A" w:rsidRPr="000F6278" w:rsidRDefault="00A2510A" w:rsidP="00C06C04">
            <w:pPr>
              <w:pStyle w:val="TAL"/>
              <w:rPr>
                <w:b/>
                <w:lang w:eastAsia="zh-TW"/>
              </w:rPr>
            </w:pPr>
            <w:r w:rsidRPr="000F6278">
              <w:t>5.7.4.2</w:t>
            </w:r>
          </w:p>
        </w:tc>
        <w:tc>
          <w:tcPr>
            <w:tcW w:w="4519" w:type="dxa"/>
            <w:tcBorders>
              <w:top w:val="single" w:sz="4" w:space="0" w:color="auto"/>
              <w:left w:val="single" w:sz="4" w:space="0" w:color="auto"/>
              <w:bottom w:val="single" w:sz="4" w:space="0" w:color="auto"/>
              <w:right w:val="single" w:sz="4" w:space="0" w:color="auto"/>
            </w:tcBorders>
            <w:shd w:val="clear" w:color="auto" w:fill="E7E6E6"/>
          </w:tcPr>
          <w:p w14:paraId="28FF6699" w14:textId="77777777" w:rsidR="00A2510A" w:rsidRPr="000F6278" w:rsidRDefault="00A2510A" w:rsidP="00C06C04">
            <w:pPr>
              <w:pStyle w:val="TAL"/>
              <w:rPr>
                <w:b/>
              </w:rPr>
            </w:pPr>
            <w:r w:rsidRPr="000F6278">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90FD5B8" w14:textId="77777777" w:rsidR="00A2510A" w:rsidRPr="000F6278" w:rsidRDefault="00A2510A" w:rsidP="00C06C04">
            <w:pPr>
              <w:pStyle w:val="TAC"/>
              <w:rPr>
                <w:b/>
              </w:rPr>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F86E164" w14:textId="77777777" w:rsidR="00A2510A" w:rsidRPr="000F6278" w:rsidRDefault="00A2510A" w:rsidP="00C06C04">
            <w:pPr>
              <w:pStyle w:val="TAL"/>
              <w:rPr>
                <w:b/>
                <w:lang w:eastAsia="zh-CN"/>
              </w:rPr>
            </w:pPr>
            <w:r w:rsidRPr="000F62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481823D" w14:textId="77777777" w:rsidR="00A2510A" w:rsidRPr="000F6278" w:rsidRDefault="00A2510A" w:rsidP="00C06C04">
            <w:pPr>
              <w:pStyle w:val="TAL"/>
              <w:rPr>
                <w:b/>
                <w:lang w:eastAsia="zh-CN"/>
              </w:rPr>
            </w:pPr>
            <w:r w:rsidRPr="000F627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76E0785" w14:textId="77777777" w:rsidR="00A2510A" w:rsidRPr="000F6278" w:rsidRDefault="00A2510A" w:rsidP="00C06C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3235D58" w14:textId="77777777" w:rsidR="00A2510A" w:rsidRPr="000F6278" w:rsidRDefault="00A2510A" w:rsidP="00C06C04">
            <w:pPr>
              <w:pStyle w:val="TAL"/>
              <w:rPr>
                <w:b/>
              </w:rPr>
            </w:pPr>
            <w:r w:rsidRPr="000F6278">
              <w:rPr>
                <w:lang w:eastAsia="zh-CN"/>
              </w:rPr>
              <w:t>2Rx</w:t>
            </w:r>
          </w:p>
        </w:tc>
      </w:tr>
      <w:tr w:rsidR="00A2510A" w:rsidRPr="000F6278" w14:paraId="753A4FDC"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935A069" w14:textId="77777777" w:rsidR="00A2510A" w:rsidRPr="000F6278" w:rsidRDefault="00A2510A" w:rsidP="00C06C04">
            <w:pPr>
              <w:pStyle w:val="TAL"/>
              <w:rPr>
                <w:b/>
              </w:rPr>
            </w:pPr>
            <w:r w:rsidRPr="000F6278">
              <w:rPr>
                <w: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957B6F6" w14:textId="77777777" w:rsidR="00A2510A" w:rsidRPr="000F6278" w:rsidRDefault="00A2510A" w:rsidP="00C06C04">
            <w:pPr>
              <w:pStyle w:val="TAL"/>
              <w:rPr>
                <w:b/>
              </w:rPr>
            </w:pPr>
            <w:r w:rsidRPr="000F6278">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512B48B" w14:textId="77777777" w:rsidR="00A2510A" w:rsidRPr="000F6278" w:rsidRDefault="00A2510A" w:rsidP="00C06C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9A4DC50" w14:textId="77777777" w:rsidR="00A2510A" w:rsidRPr="000F6278" w:rsidRDefault="00A2510A" w:rsidP="00C06C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4A4BC29" w14:textId="77777777" w:rsidR="00A2510A" w:rsidRPr="000F6278" w:rsidRDefault="00A2510A" w:rsidP="00C06C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ED3353B" w14:textId="77777777" w:rsidR="00A2510A" w:rsidRPr="000F6278" w:rsidRDefault="00A2510A" w:rsidP="00C06C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7ADE516" w14:textId="77777777" w:rsidR="00A2510A" w:rsidRPr="000F6278" w:rsidRDefault="00A2510A" w:rsidP="00C06C04">
            <w:pPr>
              <w:pStyle w:val="TAL"/>
              <w:rPr>
                <w:b/>
              </w:rPr>
            </w:pPr>
          </w:p>
        </w:tc>
      </w:tr>
      <w:tr w:rsidR="00A2510A" w:rsidRPr="000F6278" w14:paraId="7D615D56"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916A714" w14:textId="77777777" w:rsidR="00A2510A" w:rsidRPr="000F6278" w:rsidRDefault="00A2510A" w:rsidP="00C06C04">
            <w:pPr>
              <w:pStyle w:val="TAL"/>
            </w:pPr>
            <w:r w:rsidRPr="000F6278">
              <w:t>5.7.6.1</w:t>
            </w:r>
          </w:p>
        </w:tc>
        <w:tc>
          <w:tcPr>
            <w:tcW w:w="4519" w:type="dxa"/>
            <w:tcBorders>
              <w:top w:val="single" w:sz="4" w:space="0" w:color="auto"/>
              <w:left w:val="single" w:sz="4" w:space="0" w:color="auto"/>
              <w:bottom w:val="single" w:sz="4" w:space="0" w:color="auto"/>
              <w:right w:val="single" w:sz="4" w:space="0" w:color="auto"/>
            </w:tcBorders>
            <w:hideMark/>
          </w:tcPr>
          <w:p w14:paraId="5514835B" w14:textId="77777777" w:rsidR="00A2510A" w:rsidRPr="000F6278" w:rsidRDefault="00A2510A" w:rsidP="00C06C04">
            <w:pPr>
              <w:pStyle w:val="TAL"/>
            </w:pPr>
            <w:r w:rsidRPr="000F6278">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F0012C7" w14:textId="77777777" w:rsidR="00A2510A" w:rsidRPr="000F6278" w:rsidRDefault="00A2510A" w:rsidP="00C06C04">
            <w:pPr>
              <w:pStyle w:val="TAC"/>
            </w:pPr>
            <w:r w:rsidRPr="000F6278">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0DD122B" w14:textId="77777777" w:rsidR="00A2510A" w:rsidRPr="000F6278" w:rsidRDefault="00A2510A" w:rsidP="00C06C04">
            <w:pPr>
              <w:pStyle w:val="TAL"/>
              <w:rPr>
                <w:lang w:eastAsia="zh-CN"/>
              </w:rPr>
            </w:pPr>
            <w:r w:rsidRPr="000F6278">
              <w:t>C141b</w:t>
            </w:r>
          </w:p>
        </w:tc>
        <w:tc>
          <w:tcPr>
            <w:tcW w:w="3236" w:type="dxa"/>
            <w:tcBorders>
              <w:top w:val="single" w:sz="4" w:space="0" w:color="auto"/>
              <w:left w:val="single" w:sz="4" w:space="0" w:color="auto"/>
              <w:bottom w:val="single" w:sz="4" w:space="0" w:color="auto"/>
              <w:right w:val="single" w:sz="4" w:space="0" w:color="auto"/>
            </w:tcBorders>
            <w:hideMark/>
          </w:tcPr>
          <w:p w14:paraId="0C0EC61A" w14:textId="77777777" w:rsidR="00A2510A" w:rsidRPr="000F6278" w:rsidRDefault="00A2510A" w:rsidP="00C06C04">
            <w:pPr>
              <w:pStyle w:val="TAL"/>
              <w:rPr>
                <w:lang w:eastAsia="zh-CN"/>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FR2 and</w:t>
            </w:r>
            <w:r w:rsidRPr="000F6278">
              <w:rPr>
                <w:bCs/>
                <w:iCs/>
              </w:rPr>
              <w:t xml:space="preserve"> L1-SINR measurement based on </w:t>
            </w:r>
            <w:r w:rsidRPr="000F6278">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2DD29C0D" w14:textId="77777777" w:rsidR="00A2510A" w:rsidRPr="000F6278" w:rsidRDefault="00A2510A" w:rsidP="00C06C0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3B978F1" w14:textId="77777777" w:rsidR="00A2510A" w:rsidRPr="000F6278" w:rsidRDefault="00A2510A" w:rsidP="00C06C04">
            <w:pPr>
              <w:pStyle w:val="TAL"/>
            </w:pPr>
            <w:r w:rsidRPr="000F6278">
              <w:rPr>
                <w:lang w:eastAsia="zh-CN"/>
              </w:rPr>
              <w:t>2Rx</w:t>
            </w:r>
          </w:p>
        </w:tc>
      </w:tr>
      <w:tr w:rsidR="00A2510A" w:rsidRPr="000F6278" w14:paraId="0029E06B"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B469764" w14:textId="77777777" w:rsidR="00A2510A" w:rsidRPr="000F6278" w:rsidRDefault="00A2510A" w:rsidP="00C06C04">
            <w:pPr>
              <w:pStyle w:val="TAL"/>
            </w:pPr>
            <w:r w:rsidRPr="000F6278">
              <w:lastRenderedPageBreak/>
              <w:t>5.7.6.2</w:t>
            </w:r>
          </w:p>
        </w:tc>
        <w:tc>
          <w:tcPr>
            <w:tcW w:w="4519" w:type="dxa"/>
            <w:tcBorders>
              <w:top w:val="single" w:sz="4" w:space="0" w:color="auto"/>
              <w:left w:val="single" w:sz="4" w:space="0" w:color="auto"/>
              <w:bottom w:val="single" w:sz="4" w:space="0" w:color="auto"/>
              <w:right w:val="single" w:sz="4" w:space="0" w:color="auto"/>
            </w:tcBorders>
            <w:hideMark/>
          </w:tcPr>
          <w:p w14:paraId="7E2AA793" w14:textId="77777777" w:rsidR="00A2510A" w:rsidRPr="000F6278" w:rsidRDefault="00A2510A" w:rsidP="00C06C04">
            <w:pPr>
              <w:pStyle w:val="TAL"/>
            </w:pPr>
            <w:r w:rsidRPr="000F6278">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56BA0D9" w14:textId="77777777" w:rsidR="00A2510A" w:rsidRPr="000F6278" w:rsidRDefault="00A2510A" w:rsidP="00C06C04">
            <w:pPr>
              <w:pStyle w:val="TAC"/>
            </w:pPr>
            <w:r w:rsidRPr="000F6278">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D0674C8" w14:textId="77777777" w:rsidR="00A2510A" w:rsidRPr="000F6278" w:rsidRDefault="00A2510A" w:rsidP="00C06C04">
            <w:pPr>
              <w:pStyle w:val="TAL"/>
              <w:rPr>
                <w:lang w:eastAsia="zh-CN"/>
              </w:rPr>
            </w:pPr>
            <w:r w:rsidRPr="000F6278">
              <w:t>C142a</w:t>
            </w:r>
          </w:p>
        </w:tc>
        <w:tc>
          <w:tcPr>
            <w:tcW w:w="3236" w:type="dxa"/>
            <w:tcBorders>
              <w:top w:val="single" w:sz="4" w:space="0" w:color="auto"/>
              <w:left w:val="single" w:sz="4" w:space="0" w:color="auto"/>
              <w:bottom w:val="single" w:sz="4" w:space="0" w:color="auto"/>
              <w:right w:val="single" w:sz="4" w:space="0" w:color="auto"/>
            </w:tcBorders>
            <w:hideMark/>
          </w:tcPr>
          <w:p w14:paraId="0BBAEF3B" w14:textId="77777777" w:rsidR="00A2510A" w:rsidRPr="000F6278" w:rsidRDefault="00A2510A" w:rsidP="00C06C04">
            <w:pPr>
              <w:pStyle w:val="TAL"/>
              <w:rPr>
                <w:lang w:eastAsia="zh-CN"/>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FR2 and</w:t>
            </w:r>
            <w:r w:rsidRPr="000F6278">
              <w:rPr>
                <w:bCs/>
                <w:iCs/>
              </w:rPr>
              <w:t xml:space="preserve"> L1-SINR measurement based on </w:t>
            </w:r>
            <w:r w:rsidRPr="000F6278">
              <w:rPr>
                <w:rFonts w:cs="Arial"/>
                <w:szCs w:val="18"/>
              </w:rPr>
              <w:t xml:space="preserve">SSB as CMR and </w:t>
            </w:r>
            <w:r w:rsidRPr="000F6278">
              <w:rPr>
                <w:snapToGrid w:val="0"/>
              </w:rPr>
              <w:t>dedicated</w:t>
            </w:r>
            <w:r w:rsidRPr="000F6278">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1D78645B" w14:textId="77777777" w:rsidR="00A2510A" w:rsidRPr="000F6278" w:rsidRDefault="00A2510A" w:rsidP="00C06C0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EAEBA32" w14:textId="77777777" w:rsidR="00A2510A" w:rsidRPr="000F6278" w:rsidRDefault="00A2510A" w:rsidP="00C06C04">
            <w:pPr>
              <w:pStyle w:val="TAL"/>
            </w:pPr>
            <w:r w:rsidRPr="000F6278">
              <w:rPr>
                <w:lang w:eastAsia="zh-CN"/>
              </w:rPr>
              <w:t>2Rx</w:t>
            </w:r>
          </w:p>
        </w:tc>
      </w:tr>
      <w:tr w:rsidR="00A2510A" w:rsidRPr="000F6278" w14:paraId="7D700EF7"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1930A96" w14:textId="77777777" w:rsidR="00A2510A" w:rsidRPr="000F6278" w:rsidRDefault="00A2510A" w:rsidP="00C06C04">
            <w:pPr>
              <w:pStyle w:val="TAL"/>
            </w:pPr>
            <w:r w:rsidRPr="000F6278">
              <w:t>5.7.6.3</w:t>
            </w:r>
          </w:p>
        </w:tc>
        <w:tc>
          <w:tcPr>
            <w:tcW w:w="4519" w:type="dxa"/>
            <w:tcBorders>
              <w:top w:val="single" w:sz="4" w:space="0" w:color="auto"/>
              <w:left w:val="single" w:sz="4" w:space="0" w:color="auto"/>
              <w:bottom w:val="single" w:sz="4" w:space="0" w:color="auto"/>
              <w:right w:val="single" w:sz="4" w:space="0" w:color="auto"/>
            </w:tcBorders>
            <w:hideMark/>
          </w:tcPr>
          <w:p w14:paraId="610A12A7" w14:textId="77777777" w:rsidR="00A2510A" w:rsidRPr="000F6278" w:rsidRDefault="00A2510A" w:rsidP="00C06C04">
            <w:pPr>
              <w:pStyle w:val="TAL"/>
            </w:pPr>
            <w:r w:rsidRPr="000F6278">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A7A8A0D" w14:textId="77777777" w:rsidR="00A2510A" w:rsidRPr="000F6278" w:rsidRDefault="00A2510A" w:rsidP="00C06C04">
            <w:pPr>
              <w:pStyle w:val="TAC"/>
            </w:pPr>
            <w:r w:rsidRPr="000F6278">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A0EF874" w14:textId="77777777" w:rsidR="00A2510A" w:rsidRPr="000F6278" w:rsidRDefault="00A2510A" w:rsidP="00C06C04">
            <w:pPr>
              <w:pStyle w:val="TAL"/>
              <w:rPr>
                <w:lang w:eastAsia="zh-CN"/>
              </w:rPr>
            </w:pPr>
            <w:r w:rsidRPr="000F6278">
              <w:t>C143a</w:t>
            </w:r>
          </w:p>
        </w:tc>
        <w:tc>
          <w:tcPr>
            <w:tcW w:w="3236" w:type="dxa"/>
            <w:tcBorders>
              <w:top w:val="single" w:sz="4" w:space="0" w:color="auto"/>
              <w:left w:val="single" w:sz="4" w:space="0" w:color="auto"/>
              <w:bottom w:val="single" w:sz="4" w:space="0" w:color="auto"/>
              <w:right w:val="single" w:sz="4" w:space="0" w:color="auto"/>
            </w:tcBorders>
            <w:hideMark/>
          </w:tcPr>
          <w:p w14:paraId="1B5E4AEA" w14:textId="77777777" w:rsidR="00A2510A" w:rsidRPr="000F6278" w:rsidRDefault="00A2510A" w:rsidP="00C06C04">
            <w:pPr>
              <w:pStyle w:val="TAL"/>
              <w:rPr>
                <w:lang w:eastAsia="zh-CN"/>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FR2 and</w:t>
            </w:r>
            <w:r w:rsidRPr="000F6278">
              <w:rPr>
                <w:bCs/>
                <w:iCs/>
              </w:rPr>
              <w:t xml:space="preserve"> L1-SINR measurement based on </w:t>
            </w:r>
            <w:r w:rsidRPr="000F6278">
              <w:rPr>
                <w:rFonts w:cs="Arial"/>
                <w:szCs w:val="18"/>
              </w:rPr>
              <w:t xml:space="preserve">CSI-RS as CMR and </w:t>
            </w:r>
            <w:r w:rsidRPr="000F6278">
              <w:rPr>
                <w:snapToGrid w:val="0"/>
              </w:rPr>
              <w:t xml:space="preserve">dedicated </w:t>
            </w:r>
            <w:r w:rsidRPr="000F6278">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0B6CC582" w14:textId="77777777" w:rsidR="00A2510A" w:rsidRPr="000F6278" w:rsidRDefault="00A2510A" w:rsidP="00C06C0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6E1BF2D" w14:textId="77777777" w:rsidR="00A2510A" w:rsidRPr="000F6278" w:rsidRDefault="00A2510A" w:rsidP="00C06C04">
            <w:pPr>
              <w:pStyle w:val="TAL"/>
            </w:pPr>
            <w:r w:rsidRPr="000F6278">
              <w:rPr>
                <w:lang w:eastAsia="zh-CN"/>
              </w:rPr>
              <w:t>2Rx</w:t>
            </w:r>
          </w:p>
        </w:tc>
      </w:tr>
      <w:tr w:rsidR="00A2510A" w:rsidRPr="000F6278" w14:paraId="473B9E15" w14:textId="77777777" w:rsidTr="00C06C04">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4EFB0FF7" w14:textId="77777777" w:rsidR="00A2510A" w:rsidRPr="000F6278" w:rsidRDefault="00A2510A" w:rsidP="00C06C04">
            <w:pPr>
              <w:pStyle w:val="TAN"/>
              <w:rPr>
                <w:rFonts w:eastAsia="SimSun"/>
                <w:lang w:eastAsia="zh-CN"/>
              </w:rPr>
            </w:pPr>
            <w:r w:rsidRPr="000F6278">
              <w:rPr>
                <w:lang w:eastAsia="zh-TW"/>
              </w:rPr>
              <w:t>NOTE 1:</w:t>
            </w:r>
            <w:r w:rsidRPr="000F6278">
              <w:rPr>
                <w:lang w:eastAsia="zh-TW"/>
              </w:rPr>
              <w:tab/>
            </w:r>
            <w:r w:rsidRPr="000F6278">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F6278">
              <w:rPr>
                <w:rFonts w:eastAsia="SimSun"/>
                <w:lang w:eastAsia="zh-CN"/>
              </w:rPr>
              <w:t>e</w:t>
            </w:r>
            <w:r w:rsidRPr="000F6278">
              <w:rPr>
                <w:rFonts w:eastAsia="SimSun"/>
              </w:rPr>
              <w:t xml:space="preserve"> test case/branch. Detail</w:t>
            </w:r>
            <w:r w:rsidRPr="000F6278">
              <w:rPr>
                <w:rFonts w:eastAsia="SimSun"/>
                <w:lang w:eastAsia="zh-CN"/>
              </w:rPr>
              <w:t>e</w:t>
            </w:r>
            <w:r w:rsidRPr="000F6278">
              <w:rPr>
                <w:rFonts w:eastAsia="SimSun"/>
              </w:rPr>
              <w:t>d completion status can be found in the corresponding test case section in</w:t>
            </w:r>
            <w:r w:rsidRPr="000F6278">
              <w:rPr>
                <w:rFonts w:eastAsia="SimSun"/>
                <w:lang w:eastAsia="zh-CN"/>
              </w:rPr>
              <w:t xml:space="preserve"> 38.533.</w:t>
            </w:r>
          </w:p>
          <w:p w14:paraId="10A068D9" w14:textId="77777777" w:rsidR="00A2510A" w:rsidRPr="000F6278" w:rsidRDefault="00A2510A" w:rsidP="00C06C04">
            <w:pPr>
              <w:pStyle w:val="TAN"/>
              <w:rPr>
                <w:lang w:eastAsia="zh-TW"/>
              </w:rPr>
            </w:pPr>
            <w:r w:rsidRPr="000F6278">
              <w:rPr>
                <w:rFonts w:eastAsia="SimSun"/>
              </w:rPr>
              <w:t>NOTE 2:</w:t>
            </w:r>
            <w:r w:rsidRPr="000F6278">
              <w:rPr>
                <w:lang w:eastAsia="zh-TW"/>
              </w:rPr>
              <w:tab/>
            </w:r>
            <w:r w:rsidRPr="000F6278">
              <w:t>Void.</w:t>
            </w:r>
          </w:p>
          <w:p w14:paraId="74E318CE" w14:textId="77777777" w:rsidR="00A2510A" w:rsidRPr="000F6278" w:rsidRDefault="00A2510A" w:rsidP="00C06C04">
            <w:pPr>
              <w:pStyle w:val="TAN"/>
              <w:rPr>
                <w:rFonts w:eastAsia="SimSun"/>
                <w:lang w:eastAsia="zh-CN"/>
              </w:rPr>
            </w:pPr>
            <w:r w:rsidRPr="000F6278">
              <w:rPr>
                <w:rFonts w:eastAsia="SimSun"/>
                <w:lang w:eastAsia="zh-CN"/>
              </w:rPr>
              <w:t>NOTE 3:</w:t>
            </w:r>
            <w:r w:rsidRPr="000F6278">
              <w:rPr>
                <w:lang w:eastAsia="zh-TW"/>
              </w:rPr>
              <w:tab/>
              <w:t>Void</w:t>
            </w:r>
            <w:r w:rsidRPr="000F6278">
              <w:t>.</w:t>
            </w:r>
          </w:p>
        </w:tc>
      </w:tr>
    </w:tbl>
    <w:p w14:paraId="552C6039" w14:textId="77777777" w:rsidR="00A2510A" w:rsidRPr="000F6278" w:rsidRDefault="00A2510A" w:rsidP="00A2510A"/>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A2510A">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FFAB3D" w14:textId="77777777" w:rsidR="00780EF3" w:rsidRDefault="00780EF3">
      <w:r>
        <w:separator/>
      </w:r>
    </w:p>
  </w:endnote>
  <w:endnote w:type="continuationSeparator" w:id="0">
    <w:p w14:paraId="16D159A4" w14:textId="77777777" w:rsidR="00780EF3" w:rsidRDefault="00780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swiss"/>
    <w:notTrueType/>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1"/>
    <w:family w:val="roman"/>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auto"/>
    <w:pitch w:val="variable"/>
    <w:sig w:usb0="A00002FF" w:usb1="28CFFCFA" w:usb2="00000016"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42085" w14:textId="77777777" w:rsidR="00780EF3" w:rsidRDefault="00780EF3">
      <w:r>
        <w:separator/>
      </w:r>
    </w:p>
  </w:footnote>
  <w:footnote w:type="continuationSeparator" w:id="0">
    <w:p w14:paraId="3134283E" w14:textId="77777777" w:rsidR="00780EF3" w:rsidRDefault="00780E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8"/>
  </w:num>
  <w:num w:numId="3" w16cid:durableId="164592945">
    <w:abstractNumId w:val="10"/>
  </w:num>
  <w:num w:numId="4" w16cid:durableId="1236089601">
    <w:abstractNumId w:val="15"/>
  </w:num>
  <w:num w:numId="5" w16cid:durableId="895747209">
    <w:abstractNumId w:val="12"/>
  </w:num>
  <w:num w:numId="6" w16cid:durableId="1392073858">
    <w:abstractNumId w:val="19"/>
  </w:num>
  <w:num w:numId="7" w16cid:durableId="1277524664">
    <w:abstractNumId w:val="27"/>
  </w:num>
  <w:num w:numId="8" w16cid:durableId="1148284143">
    <w:abstractNumId w:val="13"/>
  </w:num>
  <w:num w:numId="9" w16cid:durableId="407121365">
    <w:abstractNumId w:val="24"/>
  </w:num>
  <w:num w:numId="10" w16cid:durableId="2117485762">
    <w:abstractNumId w:val="7"/>
  </w:num>
  <w:num w:numId="11" w16cid:durableId="1231690045">
    <w:abstractNumId w:val="17"/>
  </w:num>
  <w:num w:numId="12" w16cid:durableId="1003897604">
    <w:abstractNumId w:val="25"/>
  </w:num>
  <w:num w:numId="13" w16cid:durableId="1117717982">
    <w:abstractNumId w:val="30"/>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8"/>
  </w:num>
  <w:num w:numId="22" w16cid:durableId="738283690">
    <w:abstractNumId w:val="21"/>
  </w:num>
  <w:num w:numId="23" w16cid:durableId="656036188">
    <w:abstractNumId w:val="22"/>
  </w:num>
  <w:num w:numId="24" w16cid:durableId="524251174">
    <w:abstractNumId w:val="4"/>
  </w:num>
  <w:num w:numId="25" w16cid:durableId="952590270">
    <w:abstractNumId w:val="29"/>
  </w:num>
  <w:num w:numId="26" w16cid:durableId="1345739777">
    <w:abstractNumId w:val="3"/>
  </w:num>
  <w:num w:numId="27" w16cid:durableId="960723561">
    <w:abstractNumId w:val="20"/>
  </w:num>
  <w:num w:numId="28" w16cid:durableId="248318059">
    <w:abstractNumId w:val="9"/>
  </w:num>
  <w:num w:numId="29" w16cid:durableId="159784185">
    <w:abstractNumId w:val="2"/>
  </w:num>
  <w:num w:numId="30" w16cid:durableId="667558758">
    <w:abstractNumId w:val="5"/>
  </w:num>
  <w:num w:numId="31" w16cid:durableId="13719553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428CF"/>
    <w:rsid w:val="000539D0"/>
    <w:rsid w:val="00054463"/>
    <w:rsid w:val="00060034"/>
    <w:rsid w:val="00091F59"/>
    <w:rsid w:val="000A45A9"/>
    <w:rsid w:val="000A6394"/>
    <w:rsid w:val="000A7DDC"/>
    <w:rsid w:val="000B358B"/>
    <w:rsid w:val="000B7FED"/>
    <w:rsid w:val="000C038A"/>
    <w:rsid w:val="000C6598"/>
    <w:rsid w:val="000D44B3"/>
    <w:rsid w:val="000F7564"/>
    <w:rsid w:val="001071B3"/>
    <w:rsid w:val="00113D9E"/>
    <w:rsid w:val="00145D43"/>
    <w:rsid w:val="001650A6"/>
    <w:rsid w:val="00192C46"/>
    <w:rsid w:val="001A08B3"/>
    <w:rsid w:val="001A3A55"/>
    <w:rsid w:val="001A7B60"/>
    <w:rsid w:val="001B52F0"/>
    <w:rsid w:val="001B7A65"/>
    <w:rsid w:val="001E01E0"/>
    <w:rsid w:val="001E41F3"/>
    <w:rsid w:val="001E70EB"/>
    <w:rsid w:val="001F1CB6"/>
    <w:rsid w:val="001F3829"/>
    <w:rsid w:val="00204E19"/>
    <w:rsid w:val="00225F27"/>
    <w:rsid w:val="0026004D"/>
    <w:rsid w:val="002640DD"/>
    <w:rsid w:val="00275D12"/>
    <w:rsid w:val="0028088A"/>
    <w:rsid w:val="0028423A"/>
    <w:rsid w:val="00284FEB"/>
    <w:rsid w:val="002860C4"/>
    <w:rsid w:val="00295D44"/>
    <w:rsid w:val="002A1FDA"/>
    <w:rsid w:val="002B56F6"/>
    <w:rsid w:val="002B5741"/>
    <w:rsid w:val="002C65DA"/>
    <w:rsid w:val="002D250D"/>
    <w:rsid w:val="002E472E"/>
    <w:rsid w:val="002E6977"/>
    <w:rsid w:val="00305409"/>
    <w:rsid w:val="0033528E"/>
    <w:rsid w:val="00342C9F"/>
    <w:rsid w:val="003609EF"/>
    <w:rsid w:val="0036231A"/>
    <w:rsid w:val="00363EB1"/>
    <w:rsid w:val="00374DD4"/>
    <w:rsid w:val="00377013"/>
    <w:rsid w:val="00382AF8"/>
    <w:rsid w:val="00386FC9"/>
    <w:rsid w:val="003C1CA0"/>
    <w:rsid w:val="003C7D1D"/>
    <w:rsid w:val="003D131D"/>
    <w:rsid w:val="003D35EE"/>
    <w:rsid w:val="003D6676"/>
    <w:rsid w:val="003E1A36"/>
    <w:rsid w:val="003E5ECC"/>
    <w:rsid w:val="003F11A8"/>
    <w:rsid w:val="00403C70"/>
    <w:rsid w:val="00410371"/>
    <w:rsid w:val="004242F1"/>
    <w:rsid w:val="00426B0F"/>
    <w:rsid w:val="00434A9E"/>
    <w:rsid w:val="00442709"/>
    <w:rsid w:val="00443B15"/>
    <w:rsid w:val="004471E7"/>
    <w:rsid w:val="0045287E"/>
    <w:rsid w:val="00453475"/>
    <w:rsid w:val="004653EB"/>
    <w:rsid w:val="004A79F8"/>
    <w:rsid w:val="004B75B7"/>
    <w:rsid w:val="004C3C6F"/>
    <w:rsid w:val="004C6AD4"/>
    <w:rsid w:val="004F04FB"/>
    <w:rsid w:val="004F3CB7"/>
    <w:rsid w:val="004F75D8"/>
    <w:rsid w:val="00500BF9"/>
    <w:rsid w:val="00506EBE"/>
    <w:rsid w:val="0051580D"/>
    <w:rsid w:val="00520616"/>
    <w:rsid w:val="005261F8"/>
    <w:rsid w:val="00541D04"/>
    <w:rsid w:val="00547111"/>
    <w:rsid w:val="0055257A"/>
    <w:rsid w:val="0056142F"/>
    <w:rsid w:val="00564AD1"/>
    <w:rsid w:val="00565C27"/>
    <w:rsid w:val="00592D74"/>
    <w:rsid w:val="005B0BDE"/>
    <w:rsid w:val="005B62B6"/>
    <w:rsid w:val="005D7AB5"/>
    <w:rsid w:val="005E2C44"/>
    <w:rsid w:val="005E30BA"/>
    <w:rsid w:val="00601970"/>
    <w:rsid w:val="006033FE"/>
    <w:rsid w:val="00616210"/>
    <w:rsid w:val="00621188"/>
    <w:rsid w:val="006257ED"/>
    <w:rsid w:val="00665C47"/>
    <w:rsid w:val="006677CD"/>
    <w:rsid w:val="00695808"/>
    <w:rsid w:val="006A4F8F"/>
    <w:rsid w:val="006B2765"/>
    <w:rsid w:val="006B46FB"/>
    <w:rsid w:val="006E21FB"/>
    <w:rsid w:val="006F6FC4"/>
    <w:rsid w:val="0070700B"/>
    <w:rsid w:val="007176FF"/>
    <w:rsid w:val="00737EAC"/>
    <w:rsid w:val="00752FD9"/>
    <w:rsid w:val="00753AA6"/>
    <w:rsid w:val="00755529"/>
    <w:rsid w:val="00766EA1"/>
    <w:rsid w:val="00780EF3"/>
    <w:rsid w:val="00785F9E"/>
    <w:rsid w:val="00792342"/>
    <w:rsid w:val="00793865"/>
    <w:rsid w:val="007977A8"/>
    <w:rsid w:val="007A1D7F"/>
    <w:rsid w:val="007A33AA"/>
    <w:rsid w:val="007B512A"/>
    <w:rsid w:val="007B7433"/>
    <w:rsid w:val="007C2097"/>
    <w:rsid w:val="007C3978"/>
    <w:rsid w:val="007D6A07"/>
    <w:rsid w:val="007E2240"/>
    <w:rsid w:val="007F507A"/>
    <w:rsid w:val="007F7259"/>
    <w:rsid w:val="008040A8"/>
    <w:rsid w:val="00812F22"/>
    <w:rsid w:val="00816921"/>
    <w:rsid w:val="0082193B"/>
    <w:rsid w:val="00823360"/>
    <w:rsid w:val="008279FA"/>
    <w:rsid w:val="008520C8"/>
    <w:rsid w:val="00853F04"/>
    <w:rsid w:val="008606A5"/>
    <w:rsid w:val="008626E7"/>
    <w:rsid w:val="00863D50"/>
    <w:rsid w:val="00870EE7"/>
    <w:rsid w:val="008863B9"/>
    <w:rsid w:val="008A45A6"/>
    <w:rsid w:val="008C1D71"/>
    <w:rsid w:val="008C622B"/>
    <w:rsid w:val="008D3244"/>
    <w:rsid w:val="008F3789"/>
    <w:rsid w:val="008F686C"/>
    <w:rsid w:val="009148DE"/>
    <w:rsid w:val="00914F04"/>
    <w:rsid w:val="00920C6D"/>
    <w:rsid w:val="009274F3"/>
    <w:rsid w:val="00941E30"/>
    <w:rsid w:val="00961989"/>
    <w:rsid w:val="009717A5"/>
    <w:rsid w:val="00972C95"/>
    <w:rsid w:val="009771B4"/>
    <w:rsid w:val="009777D9"/>
    <w:rsid w:val="00991B88"/>
    <w:rsid w:val="009A5753"/>
    <w:rsid w:val="009A579D"/>
    <w:rsid w:val="009E3297"/>
    <w:rsid w:val="009F734F"/>
    <w:rsid w:val="00A070B8"/>
    <w:rsid w:val="00A17B9A"/>
    <w:rsid w:val="00A246B6"/>
    <w:rsid w:val="00A2510A"/>
    <w:rsid w:val="00A47E70"/>
    <w:rsid w:val="00A50CF0"/>
    <w:rsid w:val="00A5412F"/>
    <w:rsid w:val="00A67419"/>
    <w:rsid w:val="00A7671C"/>
    <w:rsid w:val="00A86DBB"/>
    <w:rsid w:val="00A874B4"/>
    <w:rsid w:val="00AA2CBC"/>
    <w:rsid w:val="00AC5820"/>
    <w:rsid w:val="00AD1CD8"/>
    <w:rsid w:val="00AE4707"/>
    <w:rsid w:val="00AE77A3"/>
    <w:rsid w:val="00AF5261"/>
    <w:rsid w:val="00AF5972"/>
    <w:rsid w:val="00AF6AEB"/>
    <w:rsid w:val="00B13795"/>
    <w:rsid w:val="00B16255"/>
    <w:rsid w:val="00B23D32"/>
    <w:rsid w:val="00B258BB"/>
    <w:rsid w:val="00B341E1"/>
    <w:rsid w:val="00B449F6"/>
    <w:rsid w:val="00B55A85"/>
    <w:rsid w:val="00B65957"/>
    <w:rsid w:val="00B673A9"/>
    <w:rsid w:val="00B67B97"/>
    <w:rsid w:val="00B67D1F"/>
    <w:rsid w:val="00B712B3"/>
    <w:rsid w:val="00B8109F"/>
    <w:rsid w:val="00B92632"/>
    <w:rsid w:val="00B968C8"/>
    <w:rsid w:val="00BA3EC5"/>
    <w:rsid w:val="00BA51D9"/>
    <w:rsid w:val="00BB1F8C"/>
    <w:rsid w:val="00BB5C5A"/>
    <w:rsid w:val="00BB5DFC"/>
    <w:rsid w:val="00BD279D"/>
    <w:rsid w:val="00BD6BB8"/>
    <w:rsid w:val="00BE5B42"/>
    <w:rsid w:val="00BF3209"/>
    <w:rsid w:val="00C02985"/>
    <w:rsid w:val="00C04784"/>
    <w:rsid w:val="00C05B47"/>
    <w:rsid w:val="00C132A8"/>
    <w:rsid w:val="00C21158"/>
    <w:rsid w:val="00C24EE6"/>
    <w:rsid w:val="00C44E3D"/>
    <w:rsid w:val="00C62D68"/>
    <w:rsid w:val="00C65B70"/>
    <w:rsid w:val="00C66BA2"/>
    <w:rsid w:val="00C95985"/>
    <w:rsid w:val="00CB2136"/>
    <w:rsid w:val="00CB7391"/>
    <w:rsid w:val="00CC5026"/>
    <w:rsid w:val="00CC5E3B"/>
    <w:rsid w:val="00CC68D0"/>
    <w:rsid w:val="00CD1CF2"/>
    <w:rsid w:val="00CD3522"/>
    <w:rsid w:val="00CF4E10"/>
    <w:rsid w:val="00D000AE"/>
    <w:rsid w:val="00D03F9A"/>
    <w:rsid w:val="00D05A6F"/>
    <w:rsid w:val="00D06D51"/>
    <w:rsid w:val="00D24991"/>
    <w:rsid w:val="00D4610C"/>
    <w:rsid w:val="00D4621A"/>
    <w:rsid w:val="00D50255"/>
    <w:rsid w:val="00D56D09"/>
    <w:rsid w:val="00D57E55"/>
    <w:rsid w:val="00D66520"/>
    <w:rsid w:val="00D8369B"/>
    <w:rsid w:val="00D86684"/>
    <w:rsid w:val="00D933CB"/>
    <w:rsid w:val="00DA32FA"/>
    <w:rsid w:val="00DD273C"/>
    <w:rsid w:val="00DD3256"/>
    <w:rsid w:val="00DE34CF"/>
    <w:rsid w:val="00E13F3D"/>
    <w:rsid w:val="00E21766"/>
    <w:rsid w:val="00E34898"/>
    <w:rsid w:val="00E42411"/>
    <w:rsid w:val="00E57210"/>
    <w:rsid w:val="00E62848"/>
    <w:rsid w:val="00E77AAC"/>
    <w:rsid w:val="00E81155"/>
    <w:rsid w:val="00E8343C"/>
    <w:rsid w:val="00E94B58"/>
    <w:rsid w:val="00EB09B7"/>
    <w:rsid w:val="00EB20C6"/>
    <w:rsid w:val="00EB57FA"/>
    <w:rsid w:val="00EE7D7C"/>
    <w:rsid w:val="00F101EF"/>
    <w:rsid w:val="00F13FA4"/>
    <w:rsid w:val="00F25D98"/>
    <w:rsid w:val="00F300FB"/>
    <w:rsid w:val="00F761CC"/>
    <w:rsid w:val="00F84865"/>
    <w:rsid w:val="00F96B98"/>
    <w:rsid w:val="00FB6386"/>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rsid w:val="00443B15"/>
    <w:pPr>
      <w:overflowPunct w:val="0"/>
      <w:autoSpaceDE w:val="0"/>
      <w:autoSpaceDN w:val="0"/>
      <w:adjustRightInd w:val="0"/>
      <w:textAlignment w:val="baseline"/>
    </w:pPr>
  </w:style>
  <w:style w:type="paragraph" w:customStyle="1" w:styleId="Guidance">
    <w:name w:val="Guidance"/>
    <w:basedOn w:val="Normal"/>
    <w:uiPriority w:val="99"/>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rsid w:val="00443B15"/>
    <w:rPr>
      <w:rFonts w:ascii="Times New Roman" w:hAnsi="Times New Roman"/>
      <w:b/>
      <w:bCs/>
      <w:lang w:val="en-GB" w:eastAsia="en-US"/>
    </w:rPr>
  </w:style>
  <w:style w:type="character" w:customStyle="1" w:styleId="DocumentMapChar">
    <w:name w:val="Document Map Char"/>
    <w:link w:val="DocumentMap"/>
    <w:uiPriority w:val="99"/>
    <w:rsid w:val="00443B15"/>
    <w:rPr>
      <w:rFonts w:ascii="Tahoma" w:hAnsi="Tahoma" w:cs="Tahoma"/>
      <w:shd w:val="clear" w:color="auto" w:fill="000080"/>
      <w:lang w:val="en-GB" w:eastAsia="en-US"/>
    </w:rPr>
  </w:style>
  <w:style w:type="paragraph" w:customStyle="1" w:styleId="Separation">
    <w:name w:val="Separation"/>
    <w:basedOn w:val="Heading1"/>
    <w:next w:val="Normal"/>
    <w:uiPriority w:val="99"/>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iPriority w:val="99"/>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qFormat/>
    <w:rsid w:val="00443B15"/>
  </w:style>
  <w:style w:type="paragraph" w:styleId="NormalWeb">
    <w:name w:val="Normal (Web)"/>
    <w:basedOn w:val="Normal"/>
    <w:uiPriority w:val="99"/>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uiPriority w:val="99"/>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uiPriority w:val="99"/>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99"/>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99"/>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uiPriority w:val="99"/>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Heading 8111 Char1,Heading 5 Char Char"/>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numbering" w:customStyle="1" w:styleId="NoList1">
    <w:name w:val="No List1"/>
    <w:next w:val="NoList"/>
    <w:uiPriority w:val="99"/>
    <w:semiHidden/>
    <w:unhideWhenUsed/>
    <w:rsid w:val="00A2510A"/>
  </w:style>
  <w:style w:type="numbering" w:customStyle="1" w:styleId="1ff8">
    <w:name w:val="リストなし1"/>
    <w:next w:val="NoList"/>
    <w:uiPriority w:val="99"/>
    <w:semiHidden/>
    <w:unhideWhenUsed/>
    <w:rsid w:val="00A2510A"/>
  </w:style>
  <w:style w:type="numbering" w:customStyle="1" w:styleId="1ff9">
    <w:name w:val="无列表1"/>
    <w:next w:val="NoList"/>
    <w:uiPriority w:val="99"/>
    <w:semiHidden/>
    <w:rsid w:val="00A2510A"/>
  </w:style>
  <w:style w:type="numbering" w:customStyle="1" w:styleId="NoList2">
    <w:name w:val="No List2"/>
    <w:next w:val="NoList"/>
    <w:semiHidden/>
    <w:rsid w:val="00A2510A"/>
  </w:style>
  <w:style w:type="numbering" w:customStyle="1" w:styleId="NoList3">
    <w:name w:val="No List3"/>
    <w:next w:val="NoList"/>
    <w:uiPriority w:val="99"/>
    <w:semiHidden/>
    <w:rsid w:val="00A2510A"/>
  </w:style>
  <w:style w:type="numbering" w:customStyle="1" w:styleId="NoList11">
    <w:name w:val="No List11"/>
    <w:next w:val="NoList"/>
    <w:uiPriority w:val="99"/>
    <w:semiHidden/>
    <w:unhideWhenUsed/>
    <w:rsid w:val="00A2510A"/>
  </w:style>
  <w:style w:type="numbering" w:customStyle="1" w:styleId="1ffa">
    <w:name w:val="無清單1"/>
    <w:next w:val="NoList"/>
    <w:uiPriority w:val="99"/>
    <w:semiHidden/>
    <w:unhideWhenUsed/>
    <w:rsid w:val="00A2510A"/>
  </w:style>
  <w:style w:type="numbering" w:customStyle="1" w:styleId="113">
    <w:name w:val="無清單11"/>
    <w:next w:val="NoList"/>
    <w:uiPriority w:val="99"/>
    <w:semiHidden/>
    <w:unhideWhenUsed/>
    <w:rsid w:val="00A2510A"/>
  </w:style>
  <w:style w:type="numbering" w:customStyle="1" w:styleId="NoList4">
    <w:name w:val="No List4"/>
    <w:next w:val="NoList"/>
    <w:uiPriority w:val="99"/>
    <w:semiHidden/>
    <w:unhideWhenUsed/>
    <w:rsid w:val="00A2510A"/>
  </w:style>
  <w:style w:type="numbering" w:customStyle="1" w:styleId="NoList12">
    <w:name w:val="No List12"/>
    <w:next w:val="NoList"/>
    <w:uiPriority w:val="99"/>
    <w:semiHidden/>
    <w:unhideWhenUsed/>
    <w:rsid w:val="00A2510A"/>
  </w:style>
  <w:style w:type="numbering" w:customStyle="1" w:styleId="114">
    <w:name w:val="リストなし11"/>
    <w:next w:val="NoList"/>
    <w:uiPriority w:val="99"/>
    <w:semiHidden/>
    <w:unhideWhenUsed/>
    <w:rsid w:val="00A2510A"/>
  </w:style>
  <w:style w:type="numbering" w:customStyle="1" w:styleId="115">
    <w:name w:val="无列表11"/>
    <w:next w:val="NoList"/>
    <w:uiPriority w:val="99"/>
    <w:semiHidden/>
    <w:rsid w:val="00A2510A"/>
  </w:style>
  <w:style w:type="numbering" w:customStyle="1" w:styleId="NoList21">
    <w:name w:val="No List21"/>
    <w:next w:val="NoList"/>
    <w:semiHidden/>
    <w:rsid w:val="00A2510A"/>
  </w:style>
  <w:style w:type="numbering" w:customStyle="1" w:styleId="NoList31">
    <w:name w:val="No List31"/>
    <w:next w:val="NoList"/>
    <w:uiPriority w:val="99"/>
    <w:semiHidden/>
    <w:rsid w:val="00A2510A"/>
  </w:style>
  <w:style w:type="numbering" w:customStyle="1" w:styleId="NoList111">
    <w:name w:val="No List111"/>
    <w:next w:val="NoList"/>
    <w:uiPriority w:val="99"/>
    <w:semiHidden/>
    <w:unhideWhenUsed/>
    <w:rsid w:val="00A2510A"/>
  </w:style>
  <w:style w:type="numbering" w:customStyle="1" w:styleId="123">
    <w:name w:val="無清單12"/>
    <w:next w:val="NoList"/>
    <w:uiPriority w:val="99"/>
    <w:semiHidden/>
    <w:unhideWhenUsed/>
    <w:rsid w:val="00A2510A"/>
  </w:style>
  <w:style w:type="numbering" w:customStyle="1" w:styleId="1110">
    <w:name w:val="無清單111"/>
    <w:next w:val="NoList"/>
    <w:uiPriority w:val="99"/>
    <w:semiHidden/>
    <w:unhideWhenUsed/>
    <w:rsid w:val="00A2510A"/>
  </w:style>
  <w:style w:type="table" w:customStyle="1" w:styleId="116">
    <w:name w:val="表格格線11"/>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无列表2"/>
    <w:next w:val="NoList"/>
    <w:uiPriority w:val="99"/>
    <w:semiHidden/>
    <w:unhideWhenUsed/>
    <w:rsid w:val="00A2510A"/>
  </w:style>
  <w:style w:type="numbering" w:customStyle="1" w:styleId="NoList121">
    <w:name w:val="No List121"/>
    <w:next w:val="NoList"/>
    <w:uiPriority w:val="99"/>
    <w:semiHidden/>
    <w:unhideWhenUsed/>
    <w:rsid w:val="00A2510A"/>
  </w:style>
  <w:style w:type="numbering" w:customStyle="1" w:styleId="1111">
    <w:name w:val="リストなし111"/>
    <w:next w:val="NoList"/>
    <w:uiPriority w:val="99"/>
    <w:semiHidden/>
    <w:unhideWhenUsed/>
    <w:rsid w:val="00A2510A"/>
  </w:style>
  <w:style w:type="numbering" w:customStyle="1" w:styleId="1112">
    <w:name w:val="无列表111"/>
    <w:next w:val="NoList"/>
    <w:semiHidden/>
    <w:rsid w:val="00A2510A"/>
  </w:style>
  <w:style w:type="numbering" w:customStyle="1" w:styleId="NoList211">
    <w:name w:val="No List211"/>
    <w:next w:val="NoList"/>
    <w:semiHidden/>
    <w:rsid w:val="00A2510A"/>
  </w:style>
  <w:style w:type="numbering" w:customStyle="1" w:styleId="NoList311">
    <w:name w:val="No List311"/>
    <w:next w:val="NoList"/>
    <w:uiPriority w:val="99"/>
    <w:semiHidden/>
    <w:rsid w:val="00A2510A"/>
  </w:style>
  <w:style w:type="numbering" w:customStyle="1" w:styleId="NoList1111">
    <w:name w:val="No List1111"/>
    <w:next w:val="NoList"/>
    <w:uiPriority w:val="99"/>
    <w:semiHidden/>
    <w:unhideWhenUsed/>
    <w:rsid w:val="00A2510A"/>
  </w:style>
  <w:style w:type="numbering" w:customStyle="1" w:styleId="1210">
    <w:name w:val="無清單121"/>
    <w:next w:val="NoList"/>
    <w:uiPriority w:val="99"/>
    <w:semiHidden/>
    <w:unhideWhenUsed/>
    <w:rsid w:val="00A2510A"/>
  </w:style>
  <w:style w:type="numbering" w:customStyle="1" w:styleId="11110">
    <w:name w:val="無清單1111"/>
    <w:next w:val="NoList"/>
    <w:uiPriority w:val="99"/>
    <w:semiHidden/>
    <w:unhideWhenUsed/>
    <w:rsid w:val="00A2510A"/>
  </w:style>
  <w:style w:type="numbering" w:customStyle="1" w:styleId="NoList5">
    <w:name w:val="No List5"/>
    <w:next w:val="NoList"/>
    <w:uiPriority w:val="99"/>
    <w:semiHidden/>
    <w:unhideWhenUsed/>
    <w:rsid w:val="00A2510A"/>
  </w:style>
  <w:style w:type="numbering" w:customStyle="1" w:styleId="NoList13">
    <w:name w:val="No List13"/>
    <w:next w:val="NoList"/>
    <w:uiPriority w:val="99"/>
    <w:semiHidden/>
    <w:unhideWhenUsed/>
    <w:rsid w:val="00A2510A"/>
  </w:style>
  <w:style w:type="numbering" w:customStyle="1" w:styleId="124">
    <w:name w:val="リストなし12"/>
    <w:next w:val="NoList"/>
    <w:uiPriority w:val="99"/>
    <w:semiHidden/>
    <w:unhideWhenUsed/>
    <w:rsid w:val="00A2510A"/>
  </w:style>
  <w:style w:type="numbering" w:customStyle="1" w:styleId="125">
    <w:name w:val="无列表12"/>
    <w:next w:val="NoList"/>
    <w:semiHidden/>
    <w:rsid w:val="00A2510A"/>
  </w:style>
  <w:style w:type="numbering" w:customStyle="1" w:styleId="NoList22">
    <w:name w:val="No List22"/>
    <w:next w:val="NoList"/>
    <w:semiHidden/>
    <w:rsid w:val="00A2510A"/>
  </w:style>
  <w:style w:type="numbering" w:customStyle="1" w:styleId="NoList32">
    <w:name w:val="No List32"/>
    <w:next w:val="NoList"/>
    <w:uiPriority w:val="99"/>
    <w:semiHidden/>
    <w:rsid w:val="00A2510A"/>
  </w:style>
  <w:style w:type="numbering" w:customStyle="1" w:styleId="NoList112">
    <w:name w:val="No List112"/>
    <w:next w:val="NoList"/>
    <w:uiPriority w:val="99"/>
    <w:semiHidden/>
    <w:unhideWhenUsed/>
    <w:rsid w:val="00A2510A"/>
  </w:style>
  <w:style w:type="numbering" w:customStyle="1" w:styleId="130">
    <w:name w:val="無清單13"/>
    <w:next w:val="NoList"/>
    <w:uiPriority w:val="99"/>
    <w:semiHidden/>
    <w:unhideWhenUsed/>
    <w:rsid w:val="00A2510A"/>
  </w:style>
  <w:style w:type="numbering" w:customStyle="1" w:styleId="1120">
    <w:name w:val="無清單112"/>
    <w:next w:val="NoList"/>
    <w:uiPriority w:val="99"/>
    <w:semiHidden/>
    <w:unhideWhenUsed/>
    <w:rsid w:val="00A2510A"/>
  </w:style>
  <w:style w:type="table" w:customStyle="1" w:styleId="126">
    <w:name w:val="表格格線12"/>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A2510A"/>
  </w:style>
  <w:style w:type="numbering" w:customStyle="1" w:styleId="NoList122">
    <w:name w:val="No List122"/>
    <w:next w:val="NoList"/>
    <w:uiPriority w:val="99"/>
    <w:semiHidden/>
    <w:unhideWhenUsed/>
    <w:rsid w:val="00A2510A"/>
  </w:style>
  <w:style w:type="numbering" w:customStyle="1" w:styleId="1121">
    <w:name w:val="リストなし112"/>
    <w:next w:val="NoList"/>
    <w:uiPriority w:val="99"/>
    <w:semiHidden/>
    <w:unhideWhenUsed/>
    <w:rsid w:val="00A2510A"/>
  </w:style>
  <w:style w:type="numbering" w:customStyle="1" w:styleId="1122">
    <w:name w:val="无列表112"/>
    <w:next w:val="NoList"/>
    <w:semiHidden/>
    <w:rsid w:val="00A2510A"/>
  </w:style>
  <w:style w:type="numbering" w:customStyle="1" w:styleId="NoList212">
    <w:name w:val="No List212"/>
    <w:next w:val="NoList"/>
    <w:semiHidden/>
    <w:rsid w:val="00A2510A"/>
  </w:style>
  <w:style w:type="numbering" w:customStyle="1" w:styleId="NoList312">
    <w:name w:val="No List312"/>
    <w:next w:val="NoList"/>
    <w:uiPriority w:val="99"/>
    <w:semiHidden/>
    <w:rsid w:val="00A2510A"/>
  </w:style>
  <w:style w:type="numbering" w:customStyle="1" w:styleId="NoList1112">
    <w:name w:val="No List1112"/>
    <w:next w:val="NoList"/>
    <w:uiPriority w:val="99"/>
    <w:semiHidden/>
    <w:unhideWhenUsed/>
    <w:rsid w:val="00A2510A"/>
  </w:style>
  <w:style w:type="numbering" w:customStyle="1" w:styleId="1220">
    <w:name w:val="無清單122"/>
    <w:next w:val="NoList"/>
    <w:uiPriority w:val="99"/>
    <w:semiHidden/>
    <w:unhideWhenUsed/>
    <w:rsid w:val="00A2510A"/>
  </w:style>
  <w:style w:type="numbering" w:customStyle="1" w:styleId="11120">
    <w:name w:val="無清單1112"/>
    <w:next w:val="NoList"/>
    <w:uiPriority w:val="99"/>
    <w:semiHidden/>
    <w:unhideWhenUsed/>
    <w:rsid w:val="00A2510A"/>
  </w:style>
  <w:style w:type="paragraph" w:customStyle="1" w:styleId="Subtitle1">
    <w:name w:val="Subtitle1"/>
    <w:basedOn w:val="Normal"/>
    <w:next w:val="Normal"/>
    <w:uiPriority w:val="11"/>
    <w:qFormat/>
    <w:rsid w:val="00A2510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2510A"/>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6">
    <w:name w:val="No List6"/>
    <w:next w:val="NoList"/>
    <w:uiPriority w:val="99"/>
    <w:semiHidden/>
    <w:unhideWhenUsed/>
    <w:rsid w:val="00A2510A"/>
  </w:style>
  <w:style w:type="numbering" w:customStyle="1" w:styleId="NoList14">
    <w:name w:val="No List14"/>
    <w:next w:val="NoList"/>
    <w:uiPriority w:val="99"/>
    <w:semiHidden/>
    <w:unhideWhenUsed/>
    <w:rsid w:val="00A2510A"/>
  </w:style>
  <w:style w:type="numbering" w:customStyle="1" w:styleId="131">
    <w:name w:val="リストなし13"/>
    <w:next w:val="NoList"/>
    <w:uiPriority w:val="99"/>
    <w:semiHidden/>
    <w:unhideWhenUsed/>
    <w:rsid w:val="00A2510A"/>
  </w:style>
  <w:style w:type="numbering" w:customStyle="1" w:styleId="132">
    <w:name w:val="无列表13"/>
    <w:next w:val="NoList"/>
    <w:semiHidden/>
    <w:rsid w:val="00A2510A"/>
  </w:style>
  <w:style w:type="table" w:customStyle="1" w:styleId="333">
    <w:name w:val="网格型33"/>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A2510A"/>
  </w:style>
  <w:style w:type="numbering" w:customStyle="1" w:styleId="NoList33">
    <w:name w:val="No List33"/>
    <w:next w:val="NoList"/>
    <w:uiPriority w:val="99"/>
    <w:semiHidden/>
    <w:rsid w:val="00A2510A"/>
  </w:style>
  <w:style w:type="numbering" w:customStyle="1" w:styleId="NoList113">
    <w:name w:val="No List113"/>
    <w:next w:val="NoList"/>
    <w:uiPriority w:val="99"/>
    <w:semiHidden/>
    <w:unhideWhenUsed/>
    <w:rsid w:val="00A2510A"/>
  </w:style>
  <w:style w:type="numbering" w:customStyle="1" w:styleId="140">
    <w:name w:val="無清單14"/>
    <w:next w:val="NoList"/>
    <w:uiPriority w:val="99"/>
    <w:semiHidden/>
    <w:unhideWhenUsed/>
    <w:rsid w:val="00A2510A"/>
  </w:style>
  <w:style w:type="numbering" w:customStyle="1" w:styleId="1130">
    <w:name w:val="無清單113"/>
    <w:next w:val="NoList"/>
    <w:uiPriority w:val="99"/>
    <w:semiHidden/>
    <w:unhideWhenUsed/>
    <w:rsid w:val="00A2510A"/>
  </w:style>
  <w:style w:type="table" w:customStyle="1" w:styleId="133">
    <w:name w:val="表格格線13"/>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
    <w:next w:val="NoList"/>
    <w:uiPriority w:val="99"/>
    <w:semiHidden/>
    <w:unhideWhenUsed/>
    <w:rsid w:val="00A2510A"/>
  </w:style>
  <w:style w:type="numbering" w:customStyle="1" w:styleId="NoList123">
    <w:name w:val="No List123"/>
    <w:next w:val="NoList"/>
    <w:uiPriority w:val="99"/>
    <w:semiHidden/>
    <w:unhideWhenUsed/>
    <w:rsid w:val="00A2510A"/>
  </w:style>
  <w:style w:type="numbering" w:customStyle="1" w:styleId="1131">
    <w:name w:val="リストなし113"/>
    <w:next w:val="NoList"/>
    <w:uiPriority w:val="99"/>
    <w:semiHidden/>
    <w:unhideWhenUsed/>
    <w:rsid w:val="00A2510A"/>
  </w:style>
  <w:style w:type="numbering" w:customStyle="1" w:styleId="1132">
    <w:name w:val="无列表113"/>
    <w:next w:val="NoList"/>
    <w:semiHidden/>
    <w:rsid w:val="00A2510A"/>
  </w:style>
  <w:style w:type="numbering" w:customStyle="1" w:styleId="NoList213">
    <w:name w:val="No List213"/>
    <w:next w:val="NoList"/>
    <w:semiHidden/>
    <w:rsid w:val="00A2510A"/>
  </w:style>
  <w:style w:type="numbering" w:customStyle="1" w:styleId="NoList313">
    <w:name w:val="No List313"/>
    <w:next w:val="NoList"/>
    <w:uiPriority w:val="99"/>
    <w:semiHidden/>
    <w:rsid w:val="00A2510A"/>
  </w:style>
  <w:style w:type="numbering" w:customStyle="1" w:styleId="NoList1113">
    <w:name w:val="No List1113"/>
    <w:next w:val="NoList"/>
    <w:uiPriority w:val="99"/>
    <w:semiHidden/>
    <w:unhideWhenUsed/>
    <w:rsid w:val="00A2510A"/>
  </w:style>
  <w:style w:type="numbering" w:customStyle="1" w:styleId="1230">
    <w:name w:val="無清單123"/>
    <w:next w:val="NoList"/>
    <w:uiPriority w:val="99"/>
    <w:semiHidden/>
    <w:unhideWhenUsed/>
    <w:rsid w:val="00A2510A"/>
  </w:style>
  <w:style w:type="numbering" w:customStyle="1" w:styleId="1113">
    <w:name w:val="無清單1113"/>
    <w:next w:val="NoList"/>
    <w:uiPriority w:val="99"/>
    <w:semiHidden/>
    <w:unhideWhenUsed/>
    <w:rsid w:val="00A2510A"/>
  </w:style>
  <w:style w:type="numbering" w:customStyle="1" w:styleId="NoList41">
    <w:name w:val="No List41"/>
    <w:next w:val="NoList"/>
    <w:uiPriority w:val="99"/>
    <w:semiHidden/>
    <w:unhideWhenUsed/>
    <w:rsid w:val="00A2510A"/>
  </w:style>
  <w:style w:type="table" w:customStyle="1" w:styleId="1114">
    <w:name w:val="表格格線111"/>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A2510A"/>
  </w:style>
  <w:style w:type="numbering" w:customStyle="1" w:styleId="11111">
    <w:name w:val="リストなし1111"/>
    <w:next w:val="NoList"/>
    <w:uiPriority w:val="99"/>
    <w:semiHidden/>
    <w:unhideWhenUsed/>
    <w:rsid w:val="00A2510A"/>
  </w:style>
  <w:style w:type="numbering" w:customStyle="1" w:styleId="11112">
    <w:name w:val="无列表1111"/>
    <w:next w:val="NoList"/>
    <w:semiHidden/>
    <w:rsid w:val="00A2510A"/>
  </w:style>
  <w:style w:type="numbering" w:customStyle="1" w:styleId="NoList2111">
    <w:name w:val="No List2111"/>
    <w:next w:val="NoList"/>
    <w:semiHidden/>
    <w:rsid w:val="00A2510A"/>
  </w:style>
  <w:style w:type="numbering" w:customStyle="1" w:styleId="NoList3111">
    <w:name w:val="No List3111"/>
    <w:next w:val="NoList"/>
    <w:uiPriority w:val="99"/>
    <w:semiHidden/>
    <w:rsid w:val="00A2510A"/>
  </w:style>
  <w:style w:type="numbering" w:customStyle="1" w:styleId="NoList11111">
    <w:name w:val="No List11111"/>
    <w:next w:val="NoList"/>
    <w:uiPriority w:val="99"/>
    <w:semiHidden/>
    <w:unhideWhenUsed/>
    <w:rsid w:val="00A2510A"/>
  </w:style>
  <w:style w:type="numbering" w:customStyle="1" w:styleId="1211">
    <w:name w:val="無清單1211"/>
    <w:next w:val="NoList"/>
    <w:uiPriority w:val="99"/>
    <w:semiHidden/>
    <w:unhideWhenUsed/>
    <w:rsid w:val="00A2510A"/>
  </w:style>
  <w:style w:type="numbering" w:customStyle="1" w:styleId="111110">
    <w:name w:val="無清單11111"/>
    <w:next w:val="NoList"/>
    <w:uiPriority w:val="99"/>
    <w:semiHidden/>
    <w:unhideWhenUsed/>
    <w:rsid w:val="00A2510A"/>
  </w:style>
  <w:style w:type="numbering" w:customStyle="1" w:styleId="NoList51">
    <w:name w:val="No List51"/>
    <w:next w:val="NoList"/>
    <w:uiPriority w:val="99"/>
    <w:semiHidden/>
    <w:unhideWhenUsed/>
    <w:rsid w:val="00A2510A"/>
  </w:style>
  <w:style w:type="numbering" w:customStyle="1" w:styleId="NoList131">
    <w:name w:val="No List131"/>
    <w:next w:val="NoList"/>
    <w:uiPriority w:val="99"/>
    <w:semiHidden/>
    <w:unhideWhenUsed/>
    <w:rsid w:val="00A2510A"/>
  </w:style>
  <w:style w:type="numbering" w:customStyle="1" w:styleId="1212">
    <w:name w:val="リストなし121"/>
    <w:next w:val="NoList"/>
    <w:uiPriority w:val="99"/>
    <w:semiHidden/>
    <w:unhideWhenUsed/>
    <w:rsid w:val="00A2510A"/>
  </w:style>
  <w:style w:type="table" w:customStyle="1" w:styleId="TableGrid121">
    <w:name w:val="Table Grid121"/>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
    <w:next w:val="NoList"/>
    <w:semiHidden/>
    <w:rsid w:val="00A2510A"/>
  </w:style>
  <w:style w:type="numbering" w:customStyle="1" w:styleId="NoList221">
    <w:name w:val="No List221"/>
    <w:next w:val="NoList"/>
    <w:semiHidden/>
    <w:rsid w:val="00A2510A"/>
  </w:style>
  <w:style w:type="numbering" w:customStyle="1" w:styleId="NoList321">
    <w:name w:val="No List321"/>
    <w:next w:val="NoList"/>
    <w:uiPriority w:val="99"/>
    <w:semiHidden/>
    <w:rsid w:val="00A2510A"/>
  </w:style>
  <w:style w:type="table" w:customStyle="1" w:styleId="TableGrid421">
    <w:name w:val="Table Grid421"/>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A2510A"/>
  </w:style>
  <w:style w:type="numbering" w:customStyle="1" w:styleId="1310">
    <w:name w:val="無清單131"/>
    <w:next w:val="NoList"/>
    <w:uiPriority w:val="99"/>
    <w:semiHidden/>
    <w:unhideWhenUsed/>
    <w:rsid w:val="00A2510A"/>
  </w:style>
  <w:style w:type="numbering" w:customStyle="1" w:styleId="11210">
    <w:name w:val="無清單1121"/>
    <w:next w:val="NoList"/>
    <w:uiPriority w:val="99"/>
    <w:semiHidden/>
    <w:unhideWhenUsed/>
    <w:rsid w:val="00A2510A"/>
  </w:style>
  <w:style w:type="table" w:customStyle="1" w:styleId="1214">
    <w:name w:val="表格格線121"/>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NoList"/>
    <w:uiPriority w:val="99"/>
    <w:semiHidden/>
    <w:unhideWhenUsed/>
    <w:rsid w:val="00A2510A"/>
  </w:style>
  <w:style w:type="numbering" w:customStyle="1" w:styleId="NoList1221">
    <w:name w:val="No List1221"/>
    <w:next w:val="NoList"/>
    <w:uiPriority w:val="99"/>
    <w:semiHidden/>
    <w:unhideWhenUsed/>
    <w:rsid w:val="00A2510A"/>
  </w:style>
  <w:style w:type="numbering" w:customStyle="1" w:styleId="11211">
    <w:name w:val="リストなし1121"/>
    <w:next w:val="NoList"/>
    <w:uiPriority w:val="99"/>
    <w:semiHidden/>
    <w:unhideWhenUsed/>
    <w:rsid w:val="00A2510A"/>
  </w:style>
  <w:style w:type="numbering" w:customStyle="1" w:styleId="11212">
    <w:name w:val="无列表1121"/>
    <w:next w:val="NoList"/>
    <w:semiHidden/>
    <w:rsid w:val="00A2510A"/>
  </w:style>
  <w:style w:type="numbering" w:customStyle="1" w:styleId="NoList2121">
    <w:name w:val="No List2121"/>
    <w:next w:val="NoList"/>
    <w:semiHidden/>
    <w:rsid w:val="00A2510A"/>
  </w:style>
  <w:style w:type="numbering" w:customStyle="1" w:styleId="NoList3121">
    <w:name w:val="No List3121"/>
    <w:next w:val="NoList"/>
    <w:uiPriority w:val="99"/>
    <w:semiHidden/>
    <w:rsid w:val="00A2510A"/>
  </w:style>
  <w:style w:type="numbering" w:customStyle="1" w:styleId="NoList11121">
    <w:name w:val="No List11121"/>
    <w:next w:val="NoList"/>
    <w:uiPriority w:val="99"/>
    <w:semiHidden/>
    <w:unhideWhenUsed/>
    <w:rsid w:val="00A2510A"/>
  </w:style>
  <w:style w:type="numbering" w:customStyle="1" w:styleId="1221">
    <w:name w:val="無清單1221"/>
    <w:next w:val="NoList"/>
    <w:uiPriority w:val="99"/>
    <w:semiHidden/>
    <w:unhideWhenUsed/>
    <w:rsid w:val="00A2510A"/>
  </w:style>
  <w:style w:type="numbering" w:customStyle="1" w:styleId="11121">
    <w:name w:val="無清單11121"/>
    <w:next w:val="NoList"/>
    <w:uiPriority w:val="99"/>
    <w:semiHidden/>
    <w:unhideWhenUsed/>
    <w:rsid w:val="00A2510A"/>
  </w:style>
  <w:style w:type="paragraph" w:customStyle="1" w:styleId="1ffb">
    <w:name w:val="副标题1"/>
    <w:basedOn w:val="Normal"/>
    <w:next w:val="Normal"/>
    <w:uiPriority w:val="11"/>
    <w:qFormat/>
    <w:rsid w:val="00A2510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A2510A"/>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A251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A2510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A2510A"/>
    <w:rPr>
      <w:rFonts w:ascii="Times New Roman" w:hAnsi="Times New Roman"/>
      <w:i/>
      <w:iCs/>
      <w:color w:val="4F81BD" w:themeColor="accent1"/>
      <w:lang w:val="en-GB" w:eastAsia="en-US"/>
    </w:rPr>
  </w:style>
  <w:style w:type="numbering" w:customStyle="1" w:styleId="3f9">
    <w:name w:val="无列表3"/>
    <w:next w:val="NoList"/>
    <w:uiPriority w:val="99"/>
    <w:semiHidden/>
    <w:unhideWhenUsed/>
    <w:rsid w:val="00A2510A"/>
  </w:style>
  <w:style w:type="table" w:customStyle="1" w:styleId="2fc">
    <w:name w:val="网格型2"/>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A2510A"/>
  </w:style>
  <w:style w:type="numbering" w:customStyle="1" w:styleId="NoList1131">
    <w:name w:val="No List1131"/>
    <w:next w:val="NoList"/>
    <w:uiPriority w:val="99"/>
    <w:semiHidden/>
    <w:unhideWhenUsed/>
    <w:rsid w:val="00A2510A"/>
  </w:style>
  <w:style w:type="numbering" w:customStyle="1" w:styleId="NoList411">
    <w:name w:val="No List411"/>
    <w:next w:val="NoList"/>
    <w:uiPriority w:val="99"/>
    <w:semiHidden/>
    <w:unhideWhenUsed/>
    <w:rsid w:val="00A2510A"/>
  </w:style>
  <w:style w:type="numbering" w:customStyle="1" w:styleId="2210">
    <w:name w:val="无列表221"/>
    <w:next w:val="NoList"/>
    <w:uiPriority w:val="99"/>
    <w:semiHidden/>
    <w:unhideWhenUsed/>
    <w:rsid w:val="00A2510A"/>
  </w:style>
  <w:style w:type="numbering" w:customStyle="1" w:styleId="NoList12111">
    <w:name w:val="No List12111"/>
    <w:next w:val="NoList"/>
    <w:uiPriority w:val="99"/>
    <w:semiHidden/>
    <w:unhideWhenUsed/>
    <w:rsid w:val="00A2510A"/>
  </w:style>
  <w:style w:type="numbering" w:customStyle="1" w:styleId="111111">
    <w:name w:val="リストなし11111"/>
    <w:next w:val="NoList"/>
    <w:uiPriority w:val="99"/>
    <w:semiHidden/>
    <w:unhideWhenUsed/>
    <w:rsid w:val="00A2510A"/>
  </w:style>
  <w:style w:type="numbering" w:customStyle="1" w:styleId="111112">
    <w:name w:val="无列表11111"/>
    <w:next w:val="NoList"/>
    <w:semiHidden/>
    <w:rsid w:val="00A2510A"/>
  </w:style>
  <w:style w:type="numbering" w:customStyle="1" w:styleId="NoList21111">
    <w:name w:val="No List21111"/>
    <w:next w:val="NoList"/>
    <w:semiHidden/>
    <w:rsid w:val="00A2510A"/>
  </w:style>
  <w:style w:type="numbering" w:customStyle="1" w:styleId="NoList31111">
    <w:name w:val="No List31111"/>
    <w:next w:val="NoList"/>
    <w:uiPriority w:val="99"/>
    <w:semiHidden/>
    <w:rsid w:val="00A2510A"/>
  </w:style>
  <w:style w:type="numbering" w:customStyle="1" w:styleId="NoList111111">
    <w:name w:val="No List111111"/>
    <w:next w:val="NoList"/>
    <w:uiPriority w:val="99"/>
    <w:semiHidden/>
    <w:unhideWhenUsed/>
    <w:rsid w:val="00A2510A"/>
  </w:style>
  <w:style w:type="numbering" w:customStyle="1" w:styleId="12111">
    <w:name w:val="無清單12111"/>
    <w:next w:val="NoList"/>
    <w:uiPriority w:val="99"/>
    <w:semiHidden/>
    <w:unhideWhenUsed/>
    <w:rsid w:val="00A2510A"/>
  </w:style>
  <w:style w:type="numbering" w:customStyle="1" w:styleId="1111110">
    <w:name w:val="無清單111111"/>
    <w:next w:val="NoList"/>
    <w:uiPriority w:val="99"/>
    <w:semiHidden/>
    <w:unhideWhenUsed/>
    <w:rsid w:val="00A2510A"/>
  </w:style>
  <w:style w:type="numbering" w:customStyle="1" w:styleId="NoList1311">
    <w:name w:val="No List1311"/>
    <w:next w:val="NoList"/>
    <w:uiPriority w:val="99"/>
    <w:semiHidden/>
    <w:unhideWhenUsed/>
    <w:rsid w:val="00A2510A"/>
  </w:style>
  <w:style w:type="numbering" w:customStyle="1" w:styleId="12110">
    <w:name w:val="リストなし1211"/>
    <w:next w:val="NoList"/>
    <w:uiPriority w:val="99"/>
    <w:semiHidden/>
    <w:unhideWhenUsed/>
    <w:rsid w:val="00A2510A"/>
  </w:style>
  <w:style w:type="numbering" w:customStyle="1" w:styleId="12112">
    <w:name w:val="无列表1211"/>
    <w:next w:val="NoList"/>
    <w:semiHidden/>
    <w:rsid w:val="00A2510A"/>
  </w:style>
  <w:style w:type="numbering" w:customStyle="1" w:styleId="NoList2211">
    <w:name w:val="No List2211"/>
    <w:next w:val="NoList"/>
    <w:semiHidden/>
    <w:rsid w:val="00A2510A"/>
  </w:style>
  <w:style w:type="numbering" w:customStyle="1" w:styleId="NoList3211">
    <w:name w:val="No List3211"/>
    <w:next w:val="NoList"/>
    <w:uiPriority w:val="99"/>
    <w:semiHidden/>
    <w:rsid w:val="00A2510A"/>
  </w:style>
  <w:style w:type="numbering" w:customStyle="1" w:styleId="NoList11211">
    <w:name w:val="No List11211"/>
    <w:next w:val="NoList"/>
    <w:uiPriority w:val="99"/>
    <w:semiHidden/>
    <w:unhideWhenUsed/>
    <w:rsid w:val="00A2510A"/>
  </w:style>
  <w:style w:type="numbering" w:customStyle="1" w:styleId="13110">
    <w:name w:val="無清單1311"/>
    <w:next w:val="NoList"/>
    <w:uiPriority w:val="99"/>
    <w:semiHidden/>
    <w:unhideWhenUsed/>
    <w:rsid w:val="00A2510A"/>
  </w:style>
  <w:style w:type="numbering" w:customStyle="1" w:styleId="112110">
    <w:name w:val="無清單11211"/>
    <w:next w:val="NoList"/>
    <w:uiPriority w:val="99"/>
    <w:semiHidden/>
    <w:unhideWhenUsed/>
    <w:rsid w:val="00A2510A"/>
  </w:style>
  <w:style w:type="numbering" w:customStyle="1" w:styleId="2111">
    <w:name w:val="无列表2111"/>
    <w:next w:val="NoList"/>
    <w:uiPriority w:val="99"/>
    <w:semiHidden/>
    <w:unhideWhenUsed/>
    <w:rsid w:val="00A2510A"/>
  </w:style>
  <w:style w:type="numbering" w:customStyle="1" w:styleId="NoList12211">
    <w:name w:val="No List12211"/>
    <w:next w:val="NoList"/>
    <w:uiPriority w:val="99"/>
    <w:semiHidden/>
    <w:unhideWhenUsed/>
    <w:rsid w:val="00A2510A"/>
  </w:style>
  <w:style w:type="numbering" w:customStyle="1" w:styleId="112111">
    <w:name w:val="リストなし11211"/>
    <w:next w:val="NoList"/>
    <w:uiPriority w:val="99"/>
    <w:semiHidden/>
    <w:unhideWhenUsed/>
    <w:rsid w:val="00A2510A"/>
  </w:style>
  <w:style w:type="numbering" w:customStyle="1" w:styleId="112112">
    <w:name w:val="无列表11211"/>
    <w:next w:val="NoList"/>
    <w:semiHidden/>
    <w:rsid w:val="00A2510A"/>
  </w:style>
  <w:style w:type="numbering" w:customStyle="1" w:styleId="NoList21211">
    <w:name w:val="No List21211"/>
    <w:next w:val="NoList"/>
    <w:semiHidden/>
    <w:rsid w:val="00A2510A"/>
  </w:style>
  <w:style w:type="numbering" w:customStyle="1" w:styleId="NoList31211">
    <w:name w:val="No List31211"/>
    <w:next w:val="NoList"/>
    <w:uiPriority w:val="99"/>
    <w:semiHidden/>
    <w:rsid w:val="00A2510A"/>
  </w:style>
  <w:style w:type="numbering" w:customStyle="1" w:styleId="NoList111211">
    <w:name w:val="No List111211"/>
    <w:next w:val="NoList"/>
    <w:uiPriority w:val="99"/>
    <w:semiHidden/>
    <w:unhideWhenUsed/>
    <w:rsid w:val="00A2510A"/>
  </w:style>
  <w:style w:type="numbering" w:customStyle="1" w:styleId="12211">
    <w:name w:val="無清單12211"/>
    <w:next w:val="NoList"/>
    <w:uiPriority w:val="99"/>
    <w:semiHidden/>
    <w:unhideWhenUsed/>
    <w:rsid w:val="00A2510A"/>
  </w:style>
  <w:style w:type="numbering" w:customStyle="1" w:styleId="111211">
    <w:name w:val="無清單111211"/>
    <w:next w:val="NoList"/>
    <w:uiPriority w:val="99"/>
    <w:semiHidden/>
    <w:unhideWhenUsed/>
    <w:rsid w:val="00A2510A"/>
  </w:style>
  <w:style w:type="paragraph" w:customStyle="1" w:styleId="IntenseQuote1">
    <w:name w:val="Intense Quote1"/>
    <w:basedOn w:val="Normal"/>
    <w:next w:val="Normal"/>
    <w:uiPriority w:val="30"/>
    <w:qFormat/>
    <w:rsid w:val="00A2510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A2510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A2510A"/>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A2510A"/>
  </w:style>
  <w:style w:type="numbering" w:customStyle="1" w:styleId="NoList61">
    <w:name w:val="No List61"/>
    <w:next w:val="NoList"/>
    <w:uiPriority w:val="99"/>
    <w:semiHidden/>
    <w:unhideWhenUsed/>
    <w:rsid w:val="00A2510A"/>
  </w:style>
  <w:style w:type="numbering" w:customStyle="1" w:styleId="NoList141">
    <w:name w:val="No List141"/>
    <w:next w:val="NoList"/>
    <w:uiPriority w:val="99"/>
    <w:semiHidden/>
    <w:unhideWhenUsed/>
    <w:rsid w:val="00A2510A"/>
  </w:style>
  <w:style w:type="numbering" w:customStyle="1" w:styleId="1312">
    <w:name w:val="リストなし131"/>
    <w:next w:val="NoList"/>
    <w:uiPriority w:val="99"/>
    <w:semiHidden/>
    <w:unhideWhenUsed/>
    <w:rsid w:val="00A2510A"/>
  </w:style>
  <w:style w:type="numbering" w:customStyle="1" w:styleId="NoList231">
    <w:name w:val="No List231"/>
    <w:next w:val="NoList"/>
    <w:semiHidden/>
    <w:rsid w:val="00A2510A"/>
  </w:style>
  <w:style w:type="numbering" w:customStyle="1" w:styleId="NoList331">
    <w:name w:val="No List331"/>
    <w:next w:val="NoList"/>
    <w:uiPriority w:val="99"/>
    <w:semiHidden/>
    <w:rsid w:val="00A2510A"/>
  </w:style>
  <w:style w:type="numbering" w:customStyle="1" w:styleId="NoList114">
    <w:name w:val="No List114"/>
    <w:next w:val="NoList"/>
    <w:uiPriority w:val="99"/>
    <w:semiHidden/>
    <w:unhideWhenUsed/>
    <w:rsid w:val="00A2510A"/>
  </w:style>
  <w:style w:type="numbering" w:customStyle="1" w:styleId="141">
    <w:name w:val="無清單141"/>
    <w:next w:val="NoList"/>
    <w:uiPriority w:val="99"/>
    <w:semiHidden/>
    <w:unhideWhenUsed/>
    <w:rsid w:val="00A2510A"/>
  </w:style>
  <w:style w:type="numbering" w:customStyle="1" w:styleId="11310">
    <w:name w:val="無清單1131"/>
    <w:next w:val="NoList"/>
    <w:uiPriority w:val="99"/>
    <w:semiHidden/>
    <w:unhideWhenUsed/>
    <w:rsid w:val="00A2510A"/>
  </w:style>
  <w:style w:type="numbering" w:customStyle="1" w:styleId="NoList42">
    <w:name w:val="No List42"/>
    <w:next w:val="NoList"/>
    <w:uiPriority w:val="99"/>
    <w:semiHidden/>
    <w:unhideWhenUsed/>
    <w:rsid w:val="00A2510A"/>
  </w:style>
  <w:style w:type="numbering" w:customStyle="1" w:styleId="NoList1231">
    <w:name w:val="No List1231"/>
    <w:next w:val="NoList"/>
    <w:uiPriority w:val="99"/>
    <w:semiHidden/>
    <w:unhideWhenUsed/>
    <w:rsid w:val="00A2510A"/>
  </w:style>
  <w:style w:type="numbering" w:customStyle="1" w:styleId="11311">
    <w:name w:val="リストなし1131"/>
    <w:next w:val="NoList"/>
    <w:uiPriority w:val="99"/>
    <w:semiHidden/>
    <w:unhideWhenUsed/>
    <w:rsid w:val="00A2510A"/>
  </w:style>
  <w:style w:type="numbering" w:customStyle="1" w:styleId="11312">
    <w:name w:val="无列表1131"/>
    <w:next w:val="NoList"/>
    <w:semiHidden/>
    <w:rsid w:val="00A2510A"/>
  </w:style>
  <w:style w:type="numbering" w:customStyle="1" w:styleId="NoList2131">
    <w:name w:val="No List2131"/>
    <w:next w:val="NoList"/>
    <w:semiHidden/>
    <w:rsid w:val="00A2510A"/>
  </w:style>
  <w:style w:type="numbering" w:customStyle="1" w:styleId="NoList3131">
    <w:name w:val="No List3131"/>
    <w:next w:val="NoList"/>
    <w:uiPriority w:val="99"/>
    <w:semiHidden/>
    <w:rsid w:val="00A2510A"/>
  </w:style>
  <w:style w:type="numbering" w:customStyle="1" w:styleId="NoList11131">
    <w:name w:val="No List11131"/>
    <w:next w:val="NoList"/>
    <w:uiPriority w:val="99"/>
    <w:semiHidden/>
    <w:unhideWhenUsed/>
    <w:rsid w:val="00A2510A"/>
  </w:style>
  <w:style w:type="numbering" w:customStyle="1" w:styleId="1231">
    <w:name w:val="無清單1231"/>
    <w:next w:val="NoList"/>
    <w:uiPriority w:val="99"/>
    <w:semiHidden/>
    <w:unhideWhenUsed/>
    <w:rsid w:val="00A2510A"/>
  </w:style>
  <w:style w:type="numbering" w:customStyle="1" w:styleId="11131">
    <w:name w:val="無清單11131"/>
    <w:next w:val="NoList"/>
    <w:uiPriority w:val="99"/>
    <w:semiHidden/>
    <w:unhideWhenUsed/>
    <w:rsid w:val="00A2510A"/>
  </w:style>
  <w:style w:type="numbering" w:customStyle="1" w:styleId="NoList1212">
    <w:name w:val="No List1212"/>
    <w:next w:val="NoList"/>
    <w:uiPriority w:val="99"/>
    <w:semiHidden/>
    <w:unhideWhenUsed/>
    <w:rsid w:val="00A2510A"/>
  </w:style>
  <w:style w:type="numbering" w:customStyle="1" w:styleId="11122">
    <w:name w:val="リストなし1112"/>
    <w:next w:val="NoList"/>
    <w:uiPriority w:val="99"/>
    <w:semiHidden/>
    <w:unhideWhenUsed/>
    <w:rsid w:val="00A2510A"/>
  </w:style>
  <w:style w:type="numbering" w:customStyle="1" w:styleId="11123">
    <w:name w:val="无列表1112"/>
    <w:next w:val="NoList"/>
    <w:semiHidden/>
    <w:rsid w:val="00A2510A"/>
  </w:style>
  <w:style w:type="numbering" w:customStyle="1" w:styleId="NoList2112">
    <w:name w:val="No List2112"/>
    <w:next w:val="NoList"/>
    <w:semiHidden/>
    <w:rsid w:val="00A2510A"/>
  </w:style>
  <w:style w:type="numbering" w:customStyle="1" w:styleId="NoList3112">
    <w:name w:val="No List3112"/>
    <w:next w:val="NoList"/>
    <w:uiPriority w:val="99"/>
    <w:semiHidden/>
    <w:rsid w:val="00A2510A"/>
  </w:style>
  <w:style w:type="numbering" w:customStyle="1" w:styleId="NoList11112">
    <w:name w:val="No List11112"/>
    <w:next w:val="NoList"/>
    <w:uiPriority w:val="99"/>
    <w:semiHidden/>
    <w:unhideWhenUsed/>
    <w:rsid w:val="00A2510A"/>
  </w:style>
  <w:style w:type="numbering" w:customStyle="1" w:styleId="12120">
    <w:name w:val="無清單1212"/>
    <w:next w:val="NoList"/>
    <w:uiPriority w:val="99"/>
    <w:semiHidden/>
    <w:unhideWhenUsed/>
    <w:rsid w:val="00A2510A"/>
  </w:style>
  <w:style w:type="numbering" w:customStyle="1" w:styleId="111120">
    <w:name w:val="無清單11112"/>
    <w:next w:val="NoList"/>
    <w:uiPriority w:val="99"/>
    <w:semiHidden/>
    <w:unhideWhenUsed/>
    <w:rsid w:val="00A2510A"/>
  </w:style>
  <w:style w:type="numbering" w:customStyle="1" w:styleId="NoList52">
    <w:name w:val="No List52"/>
    <w:next w:val="NoList"/>
    <w:uiPriority w:val="99"/>
    <w:semiHidden/>
    <w:unhideWhenUsed/>
    <w:rsid w:val="00A2510A"/>
  </w:style>
  <w:style w:type="numbering" w:customStyle="1" w:styleId="NoList132">
    <w:name w:val="No List132"/>
    <w:next w:val="NoList"/>
    <w:uiPriority w:val="99"/>
    <w:semiHidden/>
    <w:unhideWhenUsed/>
    <w:rsid w:val="00A2510A"/>
  </w:style>
  <w:style w:type="numbering" w:customStyle="1" w:styleId="1222">
    <w:name w:val="リストなし122"/>
    <w:next w:val="NoList"/>
    <w:uiPriority w:val="99"/>
    <w:semiHidden/>
    <w:unhideWhenUsed/>
    <w:rsid w:val="00A2510A"/>
  </w:style>
  <w:style w:type="numbering" w:customStyle="1" w:styleId="1223">
    <w:name w:val="无列表122"/>
    <w:next w:val="NoList"/>
    <w:semiHidden/>
    <w:rsid w:val="00A2510A"/>
  </w:style>
  <w:style w:type="numbering" w:customStyle="1" w:styleId="NoList222">
    <w:name w:val="No List222"/>
    <w:next w:val="NoList"/>
    <w:semiHidden/>
    <w:rsid w:val="00A2510A"/>
  </w:style>
  <w:style w:type="numbering" w:customStyle="1" w:styleId="NoList322">
    <w:name w:val="No List322"/>
    <w:next w:val="NoList"/>
    <w:uiPriority w:val="99"/>
    <w:semiHidden/>
    <w:rsid w:val="00A2510A"/>
  </w:style>
  <w:style w:type="numbering" w:customStyle="1" w:styleId="NoList1122">
    <w:name w:val="No List1122"/>
    <w:next w:val="NoList"/>
    <w:uiPriority w:val="99"/>
    <w:semiHidden/>
    <w:unhideWhenUsed/>
    <w:rsid w:val="00A2510A"/>
  </w:style>
  <w:style w:type="numbering" w:customStyle="1" w:styleId="1320">
    <w:name w:val="無清單132"/>
    <w:next w:val="NoList"/>
    <w:uiPriority w:val="99"/>
    <w:semiHidden/>
    <w:unhideWhenUsed/>
    <w:rsid w:val="00A2510A"/>
  </w:style>
  <w:style w:type="numbering" w:customStyle="1" w:styleId="11220">
    <w:name w:val="無清單1122"/>
    <w:next w:val="NoList"/>
    <w:uiPriority w:val="99"/>
    <w:semiHidden/>
    <w:unhideWhenUsed/>
    <w:rsid w:val="00A2510A"/>
  </w:style>
  <w:style w:type="numbering" w:customStyle="1" w:styleId="2120">
    <w:name w:val="无列表212"/>
    <w:next w:val="NoList"/>
    <w:uiPriority w:val="99"/>
    <w:semiHidden/>
    <w:unhideWhenUsed/>
    <w:rsid w:val="00A2510A"/>
  </w:style>
  <w:style w:type="numbering" w:customStyle="1" w:styleId="NoList11122">
    <w:name w:val="No List11122"/>
    <w:next w:val="NoList"/>
    <w:uiPriority w:val="99"/>
    <w:semiHidden/>
    <w:unhideWhenUsed/>
    <w:rsid w:val="00A2510A"/>
  </w:style>
  <w:style w:type="numbering" w:customStyle="1" w:styleId="NoList7">
    <w:name w:val="No List7"/>
    <w:next w:val="NoList"/>
    <w:uiPriority w:val="99"/>
    <w:semiHidden/>
    <w:unhideWhenUsed/>
    <w:rsid w:val="00A2510A"/>
  </w:style>
  <w:style w:type="table" w:customStyle="1" w:styleId="TableGrid8">
    <w:name w:val="Table Grid8"/>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2510A"/>
  </w:style>
  <w:style w:type="numbering" w:customStyle="1" w:styleId="142">
    <w:name w:val="リストなし14"/>
    <w:next w:val="NoList"/>
    <w:uiPriority w:val="99"/>
    <w:semiHidden/>
    <w:unhideWhenUsed/>
    <w:rsid w:val="00A2510A"/>
  </w:style>
  <w:style w:type="table" w:customStyle="1" w:styleId="Tabellengitternetz14">
    <w:name w:val="Tabellengitternetz1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A2510A"/>
  </w:style>
  <w:style w:type="table" w:customStyle="1" w:styleId="343">
    <w:name w:val="网格型34"/>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A2510A"/>
  </w:style>
  <w:style w:type="numbering" w:customStyle="1" w:styleId="NoList34">
    <w:name w:val="No List34"/>
    <w:next w:val="NoList"/>
    <w:uiPriority w:val="99"/>
    <w:semiHidden/>
    <w:rsid w:val="00A2510A"/>
  </w:style>
  <w:style w:type="table" w:customStyle="1" w:styleId="TableGrid44">
    <w:name w:val="Table Grid44"/>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A2510A"/>
  </w:style>
  <w:style w:type="numbering" w:customStyle="1" w:styleId="150">
    <w:name w:val="無清單15"/>
    <w:next w:val="NoList"/>
    <w:uiPriority w:val="99"/>
    <w:semiHidden/>
    <w:unhideWhenUsed/>
    <w:rsid w:val="00A2510A"/>
  </w:style>
  <w:style w:type="numbering" w:customStyle="1" w:styleId="1140">
    <w:name w:val="無清單114"/>
    <w:next w:val="NoList"/>
    <w:uiPriority w:val="99"/>
    <w:semiHidden/>
    <w:unhideWhenUsed/>
    <w:rsid w:val="00A2510A"/>
  </w:style>
  <w:style w:type="table" w:customStyle="1" w:styleId="144">
    <w:name w:val="表格格線14"/>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2510A"/>
  </w:style>
  <w:style w:type="numbering" w:customStyle="1" w:styleId="NoList124">
    <w:name w:val="No List124"/>
    <w:next w:val="NoList"/>
    <w:uiPriority w:val="99"/>
    <w:semiHidden/>
    <w:unhideWhenUsed/>
    <w:rsid w:val="00A2510A"/>
  </w:style>
  <w:style w:type="numbering" w:customStyle="1" w:styleId="1141">
    <w:name w:val="リストなし114"/>
    <w:next w:val="NoList"/>
    <w:uiPriority w:val="99"/>
    <w:semiHidden/>
    <w:unhideWhenUsed/>
    <w:rsid w:val="00A2510A"/>
  </w:style>
  <w:style w:type="numbering" w:customStyle="1" w:styleId="1142">
    <w:name w:val="无列表114"/>
    <w:next w:val="NoList"/>
    <w:semiHidden/>
    <w:rsid w:val="00A2510A"/>
  </w:style>
  <w:style w:type="table" w:customStyle="1" w:styleId="3120">
    <w:name w:val="网格型31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A2510A"/>
  </w:style>
  <w:style w:type="numbering" w:customStyle="1" w:styleId="NoList314">
    <w:name w:val="No List314"/>
    <w:next w:val="NoList"/>
    <w:uiPriority w:val="99"/>
    <w:semiHidden/>
    <w:rsid w:val="00A2510A"/>
  </w:style>
  <w:style w:type="numbering" w:customStyle="1" w:styleId="NoList1114">
    <w:name w:val="No List1114"/>
    <w:next w:val="NoList"/>
    <w:uiPriority w:val="99"/>
    <w:semiHidden/>
    <w:unhideWhenUsed/>
    <w:rsid w:val="00A2510A"/>
  </w:style>
  <w:style w:type="numbering" w:customStyle="1" w:styleId="1240">
    <w:name w:val="無清單124"/>
    <w:next w:val="NoList"/>
    <w:uiPriority w:val="99"/>
    <w:semiHidden/>
    <w:unhideWhenUsed/>
    <w:rsid w:val="00A2510A"/>
  </w:style>
  <w:style w:type="numbering" w:customStyle="1" w:styleId="11140">
    <w:name w:val="無清單1114"/>
    <w:next w:val="NoList"/>
    <w:uiPriority w:val="99"/>
    <w:semiHidden/>
    <w:unhideWhenUsed/>
    <w:rsid w:val="00A2510A"/>
  </w:style>
  <w:style w:type="table" w:customStyle="1" w:styleId="1123">
    <w:name w:val="表格格線112"/>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5">
    <w:name w:val="无列表23"/>
    <w:next w:val="NoList"/>
    <w:uiPriority w:val="99"/>
    <w:semiHidden/>
    <w:unhideWhenUsed/>
    <w:rsid w:val="00A2510A"/>
  </w:style>
  <w:style w:type="numbering" w:customStyle="1" w:styleId="NoList1213">
    <w:name w:val="No List1213"/>
    <w:next w:val="NoList"/>
    <w:uiPriority w:val="99"/>
    <w:semiHidden/>
    <w:unhideWhenUsed/>
    <w:rsid w:val="00A2510A"/>
  </w:style>
  <w:style w:type="numbering" w:customStyle="1" w:styleId="11130">
    <w:name w:val="リストなし1113"/>
    <w:next w:val="NoList"/>
    <w:uiPriority w:val="99"/>
    <w:semiHidden/>
    <w:unhideWhenUsed/>
    <w:rsid w:val="00A2510A"/>
  </w:style>
  <w:style w:type="numbering" w:customStyle="1" w:styleId="11132">
    <w:name w:val="无列表1113"/>
    <w:next w:val="NoList"/>
    <w:semiHidden/>
    <w:rsid w:val="00A2510A"/>
  </w:style>
  <w:style w:type="numbering" w:customStyle="1" w:styleId="NoList2113">
    <w:name w:val="No List2113"/>
    <w:next w:val="NoList"/>
    <w:semiHidden/>
    <w:rsid w:val="00A2510A"/>
  </w:style>
  <w:style w:type="numbering" w:customStyle="1" w:styleId="NoList3113">
    <w:name w:val="No List3113"/>
    <w:next w:val="NoList"/>
    <w:uiPriority w:val="99"/>
    <w:semiHidden/>
    <w:rsid w:val="00A2510A"/>
  </w:style>
  <w:style w:type="numbering" w:customStyle="1" w:styleId="NoList11113">
    <w:name w:val="No List11113"/>
    <w:next w:val="NoList"/>
    <w:uiPriority w:val="99"/>
    <w:semiHidden/>
    <w:unhideWhenUsed/>
    <w:rsid w:val="00A2510A"/>
  </w:style>
  <w:style w:type="numbering" w:customStyle="1" w:styleId="12130">
    <w:name w:val="無清單1213"/>
    <w:next w:val="NoList"/>
    <w:uiPriority w:val="99"/>
    <w:semiHidden/>
    <w:unhideWhenUsed/>
    <w:rsid w:val="00A2510A"/>
  </w:style>
  <w:style w:type="numbering" w:customStyle="1" w:styleId="11113">
    <w:name w:val="無清單11113"/>
    <w:next w:val="NoList"/>
    <w:uiPriority w:val="99"/>
    <w:semiHidden/>
    <w:unhideWhenUsed/>
    <w:rsid w:val="00A2510A"/>
  </w:style>
  <w:style w:type="numbering" w:customStyle="1" w:styleId="NoList53">
    <w:name w:val="No List53"/>
    <w:next w:val="NoList"/>
    <w:uiPriority w:val="99"/>
    <w:semiHidden/>
    <w:unhideWhenUsed/>
    <w:rsid w:val="00A2510A"/>
  </w:style>
  <w:style w:type="numbering" w:customStyle="1" w:styleId="NoList133">
    <w:name w:val="No List133"/>
    <w:next w:val="NoList"/>
    <w:uiPriority w:val="99"/>
    <w:semiHidden/>
    <w:unhideWhenUsed/>
    <w:rsid w:val="00A2510A"/>
  </w:style>
  <w:style w:type="numbering" w:customStyle="1" w:styleId="1232">
    <w:name w:val="リストなし123"/>
    <w:next w:val="NoList"/>
    <w:uiPriority w:val="99"/>
    <w:semiHidden/>
    <w:unhideWhenUsed/>
    <w:rsid w:val="00A2510A"/>
  </w:style>
  <w:style w:type="table" w:customStyle="1" w:styleId="TableGrid122">
    <w:name w:val="Table Grid122"/>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A2510A"/>
  </w:style>
  <w:style w:type="table" w:customStyle="1" w:styleId="3220">
    <w:name w:val="网格型32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A2510A"/>
  </w:style>
  <w:style w:type="numbering" w:customStyle="1" w:styleId="NoList323">
    <w:name w:val="No List323"/>
    <w:next w:val="NoList"/>
    <w:uiPriority w:val="99"/>
    <w:semiHidden/>
    <w:rsid w:val="00A2510A"/>
  </w:style>
  <w:style w:type="table" w:customStyle="1" w:styleId="TableGrid422">
    <w:name w:val="Table Grid422"/>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A2510A"/>
  </w:style>
  <w:style w:type="numbering" w:customStyle="1" w:styleId="1330">
    <w:name w:val="無清單133"/>
    <w:next w:val="NoList"/>
    <w:uiPriority w:val="99"/>
    <w:semiHidden/>
    <w:unhideWhenUsed/>
    <w:rsid w:val="00A2510A"/>
  </w:style>
  <w:style w:type="numbering" w:customStyle="1" w:styleId="11230">
    <w:name w:val="無清單1123"/>
    <w:next w:val="NoList"/>
    <w:uiPriority w:val="99"/>
    <w:semiHidden/>
    <w:unhideWhenUsed/>
    <w:rsid w:val="00A2510A"/>
  </w:style>
  <w:style w:type="table" w:customStyle="1" w:styleId="1224">
    <w:name w:val="表格格線122"/>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A2510A"/>
  </w:style>
  <w:style w:type="numbering" w:customStyle="1" w:styleId="NoList1222">
    <w:name w:val="No List1222"/>
    <w:next w:val="NoList"/>
    <w:uiPriority w:val="99"/>
    <w:semiHidden/>
    <w:unhideWhenUsed/>
    <w:rsid w:val="00A2510A"/>
  </w:style>
  <w:style w:type="numbering" w:customStyle="1" w:styleId="11221">
    <w:name w:val="リストなし1122"/>
    <w:next w:val="NoList"/>
    <w:uiPriority w:val="99"/>
    <w:semiHidden/>
    <w:unhideWhenUsed/>
    <w:rsid w:val="00A2510A"/>
  </w:style>
  <w:style w:type="numbering" w:customStyle="1" w:styleId="11222">
    <w:name w:val="无列表1122"/>
    <w:next w:val="NoList"/>
    <w:semiHidden/>
    <w:rsid w:val="00A2510A"/>
  </w:style>
  <w:style w:type="numbering" w:customStyle="1" w:styleId="NoList2122">
    <w:name w:val="No List2122"/>
    <w:next w:val="NoList"/>
    <w:semiHidden/>
    <w:rsid w:val="00A2510A"/>
  </w:style>
  <w:style w:type="numbering" w:customStyle="1" w:styleId="NoList3122">
    <w:name w:val="No List3122"/>
    <w:next w:val="NoList"/>
    <w:uiPriority w:val="99"/>
    <w:semiHidden/>
    <w:rsid w:val="00A2510A"/>
  </w:style>
  <w:style w:type="numbering" w:customStyle="1" w:styleId="NoList11123">
    <w:name w:val="No List11123"/>
    <w:next w:val="NoList"/>
    <w:uiPriority w:val="99"/>
    <w:semiHidden/>
    <w:unhideWhenUsed/>
    <w:rsid w:val="00A2510A"/>
  </w:style>
  <w:style w:type="numbering" w:customStyle="1" w:styleId="12220">
    <w:name w:val="無清單1222"/>
    <w:next w:val="NoList"/>
    <w:uiPriority w:val="99"/>
    <w:semiHidden/>
    <w:unhideWhenUsed/>
    <w:rsid w:val="00A2510A"/>
  </w:style>
  <w:style w:type="numbering" w:customStyle="1" w:styleId="111220">
    <w:name w:val="無清單11122"/>
    <w:next w:val="NoList"/>
    <w:uiPriority w:val="99"/>
    <w:semiHidden/>
    <w:unhideWhenUsed/>
    <w:rsid w:val="00A2510A"/>
  </w:style>
  <w:style w:type="numbering" w:customStyle="1" w:styleId="NoList8">
    <w:name w:val="No List8"/>
    <w:next w:val="NoList"/>
    <w:uiPriority w:val="99"/>
    <w:semiHidden/>
    <w:unhideWhenUsed/>
    <w:rsid w:val="00A2510A"/>
  </w:style>
  <w:style w:type="table" w:customStyle="1" w:styleId="TableGrid9">
    <w:name w:val="Table Grid9"/>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2510A"/>
  </w:style>
  <w:style w:type="numbering" w:customStyle="1" w:styleId="151">
    <w:name w:val="リストなし15"/>
    <w:next w:val="NoList"/>
    <w:uiPriority w:val="99"/>
    <w:semiHidden/>
    <w:unhideWhenUsed/>
    <w:rsid w:val="00A2510A"/>
  </w:style>
  <w:style w:type="table" w:customStyle="1" w:styleId="Tabellengitternetz15">
    <w:name w:val="Tabellengitternetz15"/>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2510A"/>
  </w:style>
  <w:style w:type="table" w:customStyle="1" w:styleId="353">
    <w:name w:val="网格型35"/>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2510A"/>
  </w:style>
  <w:style w:type="numbering" w:customStyle="1" w:styleId="NoList35">
    <w:name w:val="No List35"/>
    <w:next w:val="NoList"/>
    <w:uiPriority w:val="99"/>
    <w:semiHidden/>
    <w:rsid w:val="00A2510A"/>
  </w:style>
  <w:style w:type="table" w:customStyle="1" w:styleId="TableGrid45">
    <w:name w:val="Table Grid45"/>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2510A"/>
  </w:style>
  <w:style w:type="numbering" w:customStyle="1" w:styleId="161">
    <w:name w:val="無清單16"/>
    <w:next w:val="NoList"/>
    <w:uiPriority w:val="99"/>
    <w:semiHidden/>
    <w:unhideWhenUsed/>
    <w:rsid w:val="00A2510A"/>
  </w:style>
  <w:style w:type="numbering" w:customStyle="1" w:styleId="1150">
    <w:name w:val="無清單115"/>
    <w:next w:val="NoList"/>
    <w:uiPriority w:val="99"/>
    <w:semiHidden/>
    <w:unhideWhenUsed/>
    <w:rsid w:val="00A2510A"/>
  </w:style>
  <w:style w:type="table" w:customStyle="1" w:styleId="153">
    <w:name w:val="表格格線15"/>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2510A"/>
  </w:style>
  <w:style w:type="numbering" w:customStyle="1" w:styleId="NoList125">
    <w:name w:val="No List125"/>
    <w:next w:val="NoList"/>
    <w:uiPriority w:val="99"/>
    <w:semiHidden/>
    <w:unhideWhenUsed/>
    <w:rsid w:val="00A2510A"/>
  </w:style>
  <w:style w:type="numbering" w:customStyle="1" w:styleId="1151">
    <w:name w:val="リストなし115"/>
    <w:next w:val="NoList"/>
    <w:uiPriority w:val="99"/>
    <w:semiHidden/>
    <w:unhideWhenUsed/>
    <w:rsid w:val="00A2510A"/>
  </w:style>
  <w:style w:type="table" w:customStyle="1" w:styleId="TableGrid114">
    <w:name w:val="Table Grid114"/>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无列表115"/>
    <w:next w:val="NoList"/>
    <w:semiHidden/>
    <w:rsid w:val="00A2510A"/>
  </w:style>
  <w:style w:type="table" w:customStyle="1" w:styleId="3130">
    <w:name w:val="网格型313"/>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A2510A"/>
  </w:style>
  <w:style w:type="numbering" w:customStyle="1" w:styleId="NoList315">
    <w:name w:val="No List315"/>
    <w:next w:val="NoList"/>
    <w:uiPriority w:val="99"/>
    <w:semiHidden/>
    <w:rsid w:val="00A2510A"/>
  </w:style>
  <w:style w:type="numbering" w:customStyle="1" w:styleId="NoList1115">
    <w:name w:val="No List1115"/>
    <w:next w:val="NoList"/>
    <w:uiPriority w:val="99"/>
    <w:semiHidden/>
    <w:unhideWhenUsed/>
    <w:rsid w:val="00A2510A"/>
  </w:style>
  <w:style w:type="numbering" w:customStyle="1" w:styleId="1250">
    <w:name w:val="無清單125"/>
    <w:next w:val="NoList"/>
    <w:uiPriority w:val="99"/>
    <w:semiHidden/>
    <w:unhideWhenUsed/>
    <w:rsid w:val="00A2510A"/>
  </w:style>
  <w:style w:type="numbering" w:customStyle="1" w:styleId="1115">
    <w:name w:val="無清單1115"/>
    <w:next w:val="NoList"/>
    <w:uiPriority w:val="99"/>
    <w:semiHidden/>
    <w:unhideWhenUsed/>
    <w:rsid w:val="00A2510A"/>
  </w:style>
  <w:style w:type="table" w:customStyle="1" w:styleId="1133">
    <w:name w:val="表格格線113"/>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A2510A"/>
  </w:style>
  <w:style w:type="numbering" w:customStyle="1" w:styleId="NoList1214">
    <w:name w:val="No List1214"/>
    <w:next w:val="NoList"/>
    <w:uiPriority w:val="99"/>
    <w:semiHidden/>
    <w:unhideWhenUsed/>
    <w:rsid w:val="00A2510A"/>
  </w:style>
  <w:style w:type="numbering" w:customStyle="1" w:styleId="11141">
    <w:name w:val="リストなし1114"/>
    <w:next w:val="NoList"/>
    <w:uiPriority w:val="99"/>
    <w:semiHidden/>
    <w:unhideWhenUsed/>
    <w:rsid w:val="00A2510A"/>
  </w:style>
  <w:style w:type="numbering" w:customStyle="1" w:styleId="11142">
    <w:name w:val="无列表1114"/>
    <w:next w:val="NoList"/>
    <w:semiHidden/>
    <w:rsid w:val="00A2510A"/>
  </w:style>
  <w:style w:type="numbering" w:customStyle="1" w:styleId="NoList2114">
    <w:name w:val="No List2114"/>
    <w:next w:val="NoList"/>
    <w:semiHidden/>
    <w:rsid w:val="00A2510A"/>
  </w:style>
  <w:style w:type="numbering" w:customStyle="1" w:styleId="NoList3114">
    <w:name w:val="No List3114"/>
    <w:next w:val="NoList"/>
    <w:uiPriority w:val="99"/>
    <w:semiHidden/>
    <w:rsid w:val="00A2510A"/>
  </w:style>
  <w:style w:type="numbering" w:customStyle="1" w:styleId="NoList11114">
    <w:name w:val="No List11114"/>
    <w:next w:val="NoList"/>
    <w:uiPriority w:val="99"/>
    <w:semiHidden/>
    <w:unhideWhenUsed/>
    <w:rsid w:val="00A2510A"/>
  </w:style>
  <w:style w:type="numbering" w:customStyle="1" w:styleId="12140">
    <w:name w:val="無清單1214"/>
    <w:next w:val="NoList"/>
    <w:uiPriority w:val="99"/>
    <w:semiHidden/>
    <w:unhideWhenUsed/>
    <w:rsid w:val="00A2510A"/>
  </w:style>
  <w:style w:type="numbering" w:customStyle="1" w:styleId="11114">
    <w:name w:val="無清單11114"/>
    <w:next w:val="NoList"/>
    <w:uiPriority w:val="99"/>
    <w:semiHidden/>
    <w:unhideWhenUsed/>
    <w:rsid w:val="00A2510A"/>
  </w:style>
  <w:style w:type="numbering" w:customStyle="1" w:styleId="NoList54">
    <w:name w:val="No List54"/>
    <w:next w:val="NoList"/>
    <w:uiPriority w:val="99"/>
    <w:semiHidden/>
    <w:unhideWhenUsed/>
    <w:rsid w:val="00A2510A"/>
  </w:style>
  <w:style w:type="numbering" w:customStyle="1" w:styleId="NoList134">
    <w:name w:val="No List134"/>
    <w:next w:val="NoList"/>
    <w:uiPriority w:val="99"/>
    <w:semiHidden/>
    <w:unhideWhenUsed/>
    <w:rsid w:val="00A2510A"/>
  </w:style>
  <w:style w:type="numbering" w:customStyle="1" w:styleId="1241">
    <w:name w:val="リストなし124"/>
    <w:next w:val="NoList"/>
    <w:uiPriority w:val="99"/>
    <w:semiHidden/>
    <w:unhideWhenUsed/>
    <w:rsid w:val="00A2510A"/>
  </w:style>
  <w:style w:type="table" w:customStyle="1" w:styleId="TableGrid123">
    <w:name w:val="Table Grid123"/>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A2510A"/>
  </w:style>
  <w:style w:type="table" w:customStyle="1" w:styleId="3230">
    <w:name w:val="网格型323"/>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2510A"/>
  </w:style>
  <w:style w:type="numbering" w:customStyle="1" w:styleId="NoList324">
    <w:name w:val="No List324"/>
    <w:next w:val="NoList"/>
    <w:uiPriority w:val="99"/>
    <w:semiHidden/>
    <w:rsid w:val="00A2510A"/>
  </w:style>
  <w:style w:type="table" w:customStyle="1" w:styleId="TableGrid423">
    <w:name w:val="Table Grid423"/>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A2510A"/>
  </w:style>
  <w:style w:type="numbering" w:customStyle="1" w:styleId="134">
    <w:name w:val="無清單134"/>
    <w:next w:val="NoList"/>
    <w:uiPriority w:val="99"/>
    <w:semiHidden/>
    <w:unhideWhenUsed/>
    <w:rsid w:val="00A2510A"/>
  </w:style>
  <w:style w:type="numbering" w:customStyle="1" w:styleId="1124">
    <w:name w:val="無清單1124"/>
    <w:next w:val="NoList"/>
    <w:uiPriority w:val="99"/>
    <w:semiHidden/>
    <w:unhideWhenUsed/>
    <w:rsid w:val="00A2510A"/>
  </w:style>
  <w:style w:type="table" w:customStyle="1" w:styleId="1234">
    <w:name w:val="表格格線123"/>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A2510A"/>
  </w:style>
  <w:style w:type="numbering" w:customStyle="1" w:styleId="NoList1223">
    <w:name w:val="No List1223"/>
    <w:next w:val="NoList"/>
    <w:uiPriority w:val="99"/>
    <w:semiHidden/>
    <w:unhideWhenUsed/>
    <w:rsid w:val="00A2510A"/>
  </w:style>
  <w:style w:type="numbering" w:customStyle="1" w:styleId="11231">
    <w:name w:val="リストなし1123"/>
    <w:next w:val="NoList"/>
    <w:uiPriority w:val="99"/>
    <w:semiHidden/>
    <w:unhideWhenUsed/>
    <w:rsid w:val="00A2510A"/>
  </w:style>
  <w:style w:type="numbering" w:customStyle="1" w:styleId="11232">
    <w:name w:val="无列表1123"/>
    <w:next w:val="NoList"/>
    <w:semiHidden/>
    <w:rsid w:val="00A2510A"/>
  </w:style>
  <w:style w:type="numbering" w:customStyle="1" w:styleId="NoList2123">
    <w:name w:val="No List2123"/>
    <w:next w:val="NoList"/>
    <w:semiHidden/>
    <w:rsid w:val="00A2510A"/>
  </w:style>
  <w:style w:type="numbering" w:customStyle="1" w:styleId="NoList3123">
    <w:name w:val="No List3123"/>
    <w:next w:val="NoList"/>
    <w:uiPriority w:val="99"/>
    <w:semiHidden/>
    <w:rsid w:val="00A2510A"/>
  </w:style>
  <w:style w:type="numbering" w:customStyle="1" w:styleId="NoList11124">
    <w:name w:val="No List11124"/>
    <w:next w:val="NoList"/>
    <w:uiPriority w:val="99"/>
    <w:semiHidden/>
    <w:unhideWhenUsed/>
    <w:rsid w:val="00A2510A"/>
  </w:style>
  <w:style w:type="numbering" w:customStyle="1" w:styleId="12230">
    <w:name w:val="無清單1223"/>
    <w:next w:val="NoList"/>
    <w:uiPriority w:val="99"/>
    <w:semiHidden/>
    <w:unhideWhenUsed/>
    <w:rsid w:val="00A2510A"/>
  </w:style>
  <w:style w:type="numbering" w:customStyle="1" w:styleId="111230">
    <w:name w:val="無清單11123"/>
    <w:next w:val="NoList"/>
    <w:uiPriority w:val="99"/>
    <w:semiHidden/>
    <w:unhideWhenUsed/>
    <w:rsid w:val="00A2510A"/>
  </w:style>
  <w:style w:type="numbering" w:customStyle="1" w:styleId="NoList62">
    <w:name w:val="No List62"/>
    <w:next w:val="NoList"/>
    <w:uiPriority w:val="99"/>
    <w:semiHidden/>
    <w:unhideWhenUsed/>
    <w:rsid w:val="00A2510A"/>
  </w:style>
  <w:style w:type="table" w:customStyle="1" w:styleId="TableGrid71">
    <w:name w:val="Table Grid71"/>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A2510A"/>
  </w:style>
  <w:style w:type="numbering" w:customStyle="1" w:styleId="1321">
    <w:name w:val="リストなし132"/>
    <w:next w:val="NoList"/>
    <w:uiPriority w:val="99"/>
    <w:semiHidden/>
    <w:unhideWhenUsed/>
    <w:rsid w:val="00A2510A"/>
  </w:style>
  <w:style w:type="table" w:customStyle="1" w:styleId="TableGrid131">
    <w:name w:val="Table Grid131"/>
    <w:basedOn w:val="TableNormal"/>
    <w:next w:val="TableGrid"/>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A2510A"/>
  </w:style>
  <w:style w:type="table" w:customStyle="1" w:styleId="3310">
    <w:name w:val="网格型33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A2510A"/>
  </w:style>
  <w:style w:type="numbering" w:customStyle="1" w:styleId="NoList332">
    <w:name w:val="No List332"/>
    <w:next w:val="NoList"/>
    <w:uiPriority w:val="99"/>
    <w:semiHidden/>
    <w:rsid w:val="00A2510A"/>
  </w:style>
  <w:style w:type="table" w:customStyle="1" w:styleId="TableGrid431">
    <w:name w:val="Table Grid431"/>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2510A"/>
  </w:style>
  <w:style w:type="numbering" w:customStyle="1" w:styleId="1420">
    <w:name w:val="無清單142"/>
    <w:next w:val="NoList"/>
    <w:uiPriority w:val="99"/>
    <w:semiHidden/>
    <w:unhideWhenUsed/>
    <w:rsid w:val="00A2510A"/>
  </w:style>
  <w:style w:type="numbering" w:customStyle="1" w:styleId="11320">
    <w:name w:val="無清單1132"/>
    <w:next w:val="NoList"/>
    <w:uiPriority w:val="99"/>
    <w:semiHidden/>
    <w:unhideWhenUsed/>
    <w:rsid w:val="00A2510A"/>
  </w:style>
  <w:style w:type="table" w:customStyle="1" w:styleId="1313">
    <w:name w:val="表格格線131"/>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A2510A"/>
  </w:style>
  <w:style w:type="numbering" w:customStyle="1" w:styleId="NoList1232">
    <w:name w:val="No List1232"/>
    <w:next w:val="NoList"/>
    <w:uiPriority w:val="99"/>
    <w:semiHidden/>
    <w:unhideWhenUsed/>
    <w:rsid w:val="00A2510A"/>
  </w:style>
  <w:style w:type="numbering" w:customStyle="1" w:styleId="11321">
    <w:name w:val="リストなし1132"/>
    <w:next w:val="NoList"/>
    <w:uiPriority w:val="99"/>
    <w:semiHidden/>
    <w:unhideWhenUsed/>
    <w:rsid w:val="00A2510A"/>
  </w:style>
  <w:style w:type="numbering" w:customStyle="1" w:styleId="11322">
    <w:name w:val="无列表1132"/>
    <w:next w:val="NoList"/>
    <w:semiHidden/>
    <w:rsid w:val="00A2510A"/>
  </w:style>
  <w:style w:type="numbering" w:customStyle="1" w:styleId="NoList2132">
    <w:name w:val="No List2132"/>
    <w:next w:val="NoList"/>
    <w:semiHidden/>
    <w:rsid w:val="00A2510A"/>
  </w:style>
  <w:style w:type="numbering" w:customStyle="1" w:styleId="NoList3132">
    <w:name w:val="No List3132"/>
    <w:next w:val="NoList"/>
    <w:uiPriority w:val="99"/>
    <w:semiHidden/>
    <w:rsid w:val="00A2510A"/>
  </w:style>
  <w:style w:type="numbering" w:customStyle="1" w:styleId="NoList11132">
    <w:name w:val="No List11132"/>
    <w:next w:val="NoList"/>
    <w:uiPriority w:val="99"/>
    <w:semiHidden/>
    <w:unhideWhenUsed/>
    <w:rsid w:val="00A2510A"/>
  </w:style>
  <w:style w:type="numbering" w:customStyle="1" w:styleId="12320">
    <w:name w:val="無清單1232"/>
    <w:next w:val="NoList"/>
    <w:uiPriority w:val="99"/>
    <w:semiHidden/>
    <w:unhideWhenUsed/>
    <w:rsid w:val="00A2510A"/>
  </w:style>
  <w:style w:type="numbering" w:customStyle="1" w:styleId="111320">
    <w:name w:val="無清單11132"/>
    <w:next w:val="NoList"/>
    <w:uiPriority w:val="99"/>
    <w:semiHidden/>
    <w:unhideWhenUsed/>
    <w:rsid w:val="00A2510A"/>
  </w:style>
  <w:style w:type="numbering" w:customStyle="1" w:styleId="NoList412">
    <w:name w:val="No List412"/>
    <w:next w:val="NoList"/>
    <w:uiPriority w:val="99"/>
    <w:semiHidden/>
    <w:unhideWhenUsed/>
    <w:rsid w:val="00A2510A"/>
  </w:style>
  <w:style w:type="table" w:customStyle="1" w:styleId="TableGrid511">
    <w:name w:val="Table Grid511"/>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A2510A"/>
  </w:style>
  <w:style w:type="numbering" w:customStyle="1" w:styleId="111121">
    <w:name w:val="リストなし11112"/>
    <w:next w:val="NoList"/>
    <w:uiPriority w:val="99"/>
    <w:semiHidden/>
    <w:unhideWhenUsed/>
    <w:rsid w:val="00A2510A"/>
  </w:style>
  <w:style w:type="numbering" w:customStyle="1" w:styleId="111122">
    <w:name w:val="无列表11112"/>
    <w:next w:val="NoList"/>
    <w:semiHidden/>
    <w:rsid w:val="00A2510A"/>
  </w:style>
  <w:style w:type="numbering" w:customStyle="1" w:styleId="NoList21112">
    <w:name w:val="No List21112"/>
    <w:next w:val="NoList"/>
    <w:semiHidden/>
    <w:rsid w:val="00A2510A"/>
  </w:style>
  <w:style w:type="numbering" w:customStyle="1" w:styleId="NoList31112">
    <w:name w:val="No List31112"/>
    <w:next w:val="NoList"/>
    <w:uiPriority w:val="99"/>
    <w:semiHidden/>
    <w:rsid w:val="00A2510A"/>
  </w:style>
  <w:style w:type="numbering" w:customStyle="1" w:styleId="NoList111112">
    <w:name w:val="No List111112"/>
    <w:next w:val="NoList"/>
    <w:uiPriority w:val="99"/>
    <w:semiHidden/>
    <w:unhideWhenUsed/>
    <w:rsid w:val="00A2510A"/>
  </w:style>
  <w:style w:type="numbering" w:customStyle="1" w:styleId="121120">
    <w:name w:val="無清單12112"/>
    <w:next w:val="NoList"/>
    <w:uiPriority w:val="99"/>
    <w:semiHidden/>
    <w:unhideWhenUsed/>
    <w:rsid w:val="00A2510A"/>
  </w:style>
  <w:style w:type="numbering" w:customStyle="1" w:styleId="1111120">
    <w:name w:val="無清單111112"/>
    <w:next w:val="NoList"/>
    <w:uiPriority w:val="99"/>
    <w:semiHidden/>
    <w:unhideWhenUsed/>
    <w:rsid w:val="00A2510A"/>
  </w:style>
  <w:style w:type="numbering" w:customStyle="1" w:styleId="NoList512">
    <w:name w:val="No List512"/>
    <w:next w:val="NoList"/>
    <w:uiPriority w:val="99"/>
    <w:semiHidden/>
    <w:unhideWhenUsed/>
    <w:rsid w:val="00A2510A"/>
  </w:style>
  <w:style w:type="table" w:customStyle="1" w:styleId="TableGrid611">
    <w:name w:val="Table Grid611"/>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A2510A"/>
  </w:style>
  <w:style w:type="numbering" w:customStyle="1" w:styleId="12121">
    <w:name w:val="リストなし1212"/>
    <w:next w:val="NoList"/>
    <w:uiPriority w:val="99"/>
    <w:semiHidden/>
    <w:unhideWhenUsed/>
    <w:rsid w:val="00A2510A"/>
  </w:style>
  <w:style w:type="table" w:customStyle="1" w:styleId="TableGrid1211">
    <w:name w:val="Table Grid1211"/>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A2510A"/>
  </w:style>
  <w:style w:type="table" w:customStyle="1" w:styleId="3211">
    <w:name w:val="网格型321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A2510A"/>
  </w:style>
  <w:style w:type="numbering" w:customStyle="1" w:styleId="NoList3212">
    <w:name w:val="No List3212"/>
    <w:next w:val="NoList"/>
    <w:uiPriority w:val="99"/>
    <w:semiHidden/>
    <w:rsid w:val="00A2510A"/>
  </w:style>
  <w:style w:type="table" w:customStyle="1" w:styleId="TableGrid4211">
    <w:name w:val="Table Grid4211"/>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A2510A"/>
  </w:style>
  <w:style w:type="numbering" w:customStyle="1" w:styleId="13120">
    <w:name w:val="無清單1312"/>
    <w:next w:val="NoList"/>
    <w:uiPriority w:val="99"/>
    <w:semiHidden/>
    <w:unhideWhenUsed/>
    <w:rsid w:val="00A2510A"/>
  </w:style>
  <w:style w:type="numbering" w:customStyle="1" w:styleId="112120">
    <w:name w:val="無清單11212"/>
    <w:next w:val="NoList"/>
    <w:uiPriority w:val="99"/>
    <w:semiHidden/>
    <w:unhideWhenUsed/>
    <w:rsid w:val="00A2510A"/>
  </w:style>
  <w:style w:type="table" w:customStyle="1" w:styleId="12113">
    <w:name w:val="表格格線1211"/>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A2510A"/>
  </w:style>
  <w:style w:type="numbering" w:customStyle="1" w:styleId="NoList12212">
    <w:name w:val="No List12212"/>
    <w:next w:val="NoList"/>
    <w:uiPriority w:val="99"/>
    <w:semiHidden/>
    <w:unhideWhenUsed/>
    <w:rsid w:val="00A2510A"/>
  </w:style>
  <w:style w:type="numbering" w:customStyle="1" w:styleId="112121">
    <w:name w:val="リストなし11212"/>
    <w:next w:val="NoList"/>
    <w:uiPriority w:val="99"/>
    <w:semiHidden/>
    <w:unhideWhenUsed/>
    <w:rsid w:val="00A2510A"/>
  </w:style>
  <w:style w:type="numbering" w:customStyle="1" w:styleId="112122">
    <w:name w:val="无列表11212"/>
    <w:next w:val="NoList"/>
    <w:semiHidden/>
    <w:rsid w:val="00A2510A"/>
  </w:style>
  <w:style w:type="numbering" w:customStyle="1" w:styleId="NoList21212">
    <w:name w:val="No List21212"/>
    <w:next w:val="NoList"/>
    <w:semiHidden/>
    <w:rsid w:val="00A2510A"/>
  </w:style>
  <w:style w:type="numbering" w:customStyle="1" w:styleId="NoList31212">
    <w:name w:val="No List31212"/>
    <w:next w:val="NoList"/>
    <w:uiPriority w:val="99"/>
    <w:semiHidden/>
    <w:rsid w:val="00A2510A"/>
  </w:style>
  <w:style w:type="numbering" w:customStyle="1" w:styleId="NoList111212">
    <w:name w:val="No List111212"/>
    <w:next w:val="NoList"/>
    <w:uiPriority w:val="99"/>
    <w:semiHidden/>
    <w:unhideWhenUsed/>
    <w:rsid w:val="00A2510A"/>
  </w:style>
  <w:style w:type="numbering" w:customStyle="1" w:styleId="12212">
    <w:name w:val="無清單12212"/>
    <w:next w:val="NoList"/>
    <w:uiPriority w:val="99"/>
    <w:semiHidden/>
    <w:unhideWhenUsed/>
    <w:rsid w:val="00A2510A"/>
  </w:style>
  <w:style w:type="numbering" w:customStyle="1" w:styleId="111212">
    <w:name w:val="無清單111212"/>
    <w:next w:val="NoList"/>
    <w:uiPriority w:val="99"/>
    <w:semiHidden/>
    <w:unhideWhenUsed/>
    <w:rsid w:val="00A2510A"/>
  </w:style>
  <w:style w:type="table" w:customStyle="1" w:styleId="117">
    <w:name w:val="网格型11"/>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A251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7">
    <w:name w:val="无列表31"/>
    <w:next w:val="NoList"/>
    <w:uiPriority w:val="99"/>
    <w:semiHidden/>
    <w:unhideWhenUsed/>
    <w:rsid w:val="00A2510A"/>
  </w:style>
  <w:style w:type="table" w:customStyle="1" w:styleId="219">
    <w:name w:val="网格型21"/>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A2510A"/>
  </w:style>
  <w:style w:type="numbering" w:customStyle="1" w:styleId="NoList11311">
    <w:name w:val="No List11311"/>
    <w:next w:val="NoList"/>
    <w:uiPriority w:val="99"/>
    <w:semiHidden/>
    <w:unhideWhenUsed/>
    <w:rsid w:val="00A2510A"/>
  </w:style>
  <w:style w:type="numbering" w:customStyle="1" w:styleId="NoList4111">
    <w:name w:val="No List4111"/>
    <w:next w:val="NoList"/>
    <w:uiPriority w:val="99"/>
    <w:semiHidden/>
    <w:unhideWhenUsed/>
    <w:rsid w:val="00A2510A"/>
  </w:style>
  <w:style w:type="table" w:customStyle="1" w:styleId="TableGrid1121">
    <w:name w:val="Table Grid1121"/>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2510A"/>
  </w:style>
  <w:style w:type="numbering" w:customStyle="1" w:styleId="NoList121111">
    <w:name w:val="No List121111"/>
    <w:next w:val="NoList"/>
    <w:uiPriority w:val="99"/>
    <w:semiHidden/>
    <w:unhideWhenUsed/>
    <w:rsid w:val="00A2510A"/>
  </w:style>
  <w:style w:type="numbering" w:customStyle="1" w:styleId="1111111">
    <w:name w:val="リストなし111111"/>
    <w:next w:val="NoList"/>
    <w:uiPriority w:val="99"/>
    <w:semiHidden/>
    <w:unhideWhenUsed/>
    <w:rsid w:val="00A2510A"/>
  </w:style>
  <w:style w:type="numbering" w:customStyle="1" w:styleId="1111112">
    <w:name w:val="无列表111111"/>
    <w:next w:val="NoList"/>
    <w:semiHidden/>
    <w:rsid w:val="00A2510A"/>
  </w:style>
  <w:style w:type="numbering" w:customStyle="1" w:styleId="NoList211111">
    <w:name w:val="No List211111"/>
    <w:next w:val="NoList"/>
    <w:semiHidden/>
    <w:rsid w:val="00A2510A"/>
  </w:style>
  <w:style w:type="numbering" w:customStyle="1" w:styleId="NoList311111">
    <w:name w:val="No List311111"/>
    <w:next w:val="NoList"/>
    <w:uiPriority w:val="99"/>
    <w:semiHidden/>
    <w:rsid w:val="00A2510A"/>
  </w:style>
  <w:style w:type="numbering" w:customStyle="1" w:styleId="NoList1111111">
    <w:name w:val="No List1111111"/>
    <w:next w:val="NoList"/>
    <w:uiPriority w:val="99"/>
    <w:semiHidden/>
    <w:unhideWhenUsed/>
    <w:rsid w:val="00A2510A"/>
  </w:style>
  <w:style w:type="numbering" w:customStyle="1" w:styleId="121111">
    <w:name w:val="無清單121111"/>
    <w:next w:val="NoList"/>
    <w:uiPriority w:val="99"/>
    <w:semiHidden/>
    <w:unhideWhenUsed/>
    <w:rsid w:val="00A2510A"/>
  </w:style>
  <w:style w:type="numbering" w:customStyle="1" w:styleId="11111110">
    <w:name w:val="無清單1111111"/>
    <w:next w:val="NoList"/>
    <w:uiPriority w:val="99"/>
    <w:semiHidden/>
    <w:unhideWhenUsed/>
    <w:rsid w:val="00A2510A"/>
  </w:style>
  <w:style w:type="numbering" w:customStyle="1" w:styleId="NoList13111">
    <w:name w:val="No List13111"/>
    <w:next w:val="NoList"/>
    <w:uiPriority w:val="99"/>
    <w:semiHidden/>
    <w:unhideWhenUsed/>
    <w:rsid w:val="00A2510A"/>
  </w:style>
  <w:style w:type="numbering" w:customStyle="1" w:styleId="121110">
    <w:name w:val="リストなし12111"/>
    <w:next w:val="NoList"/>
    <w:uiPriority w:val="99"/>
    <w:semiHidden/>
    <w:unhideWhenUsed/>
    <w:rsid w:val="00A2510A"/>
  </w:style>
  <w:style w:type="numbering" w:customStyle="1" w:styleId="121112">
    <w:name w:val="无列表12111"/>
    <w:next w:val="NoList"/>
    <w:semiHidden/>
    <w:rsid w:val="00A2510A"/>
  </w:style>
  <w:style w:type="numbering" w:customStyle="1" w:styleId="NoList22111">
    <w:name w:val="No List22111"/>
    <w:next w:val="NoList"/>
    <w:semiHidden/>
    <w:rsid w:val="00A2510A"/>
  </w:style>
  <w:style w:type="numbering" w:customStyle="1" w:styleId="NoList32111">
    <w:name w:val="No List32111"/>
    <w:next w:val="NoList"/>
    <w:uiPriority w:val="99"/>
    <w:semiHidden/>
    <w:rsid w:val="00A2510A"/>
  </w:style>
  <w:style w:type="numbering" w:customStyle="1" w:styleId="NoList112111">
    <w:name w:val="No List112111"/>
    <w:next w:val="NoList"/>
    <w:uiPriority w:val="99"/>
    <w:semiHidden/>
    <w:unhideWhenUsed/>
    <w:rsid w:val="00A2510A"/>
  </w:style>
  <w:style w:type="numbering" w:customStyle="1" w:styleId="131110">
    <w:name w:val="無清單13111"/>
    <w:next w:val="NoList"/>
    <w:uiPriority w:val="99"/>
    <w:semiHidden/>
    <w:unhideWhenUsed/>
    <w:rsid w:val="00A2510A"/>
  </w:style>
  <w:style w:type="numbering" w:customStyle="1" w:styleId="1121110">
    <w:name w:val="無清單112111"/>
    <w:next w:val="NoList"/>
    <w:uiPriority w:val="99"/>
    <w:semiHidden/>
    <w:unhideWhenUsed/>
    <w:rsid w:val="00A2510A"/>
  </w:style>
  <w:style w:type="numbering" w:customStyle="1" w:styleId="21111">
    <w:name w:val="无列表21111"/>
    <w:next w:val="NoList"/>
    <w:uiPriority w:val="99"/>
    <w:semiHidden/>
    <w:unhideWhenUsed/>
    <w:rsid w:val="00A2510A"/>
  </w:style>
  <w:style w:type="numbering" w:customStyle="1" w:styleId="NoList122111">
    <w:name w:val="No List122111"/>
    <w:next w:val="NoList"/>
    <w:uiPriority w:val="99"/>
    <w:semiHidden/>
    <w:unhideWhenUsed/>
    <w:rsid w:val="00A2510A"/>
  </w:style>
  <w:style w:type="numbering" w:customStyle="1" w:styleId="1121111">
    <w:name w:val="リストなし112111"/>
    <w:next w:val="NoList"/>
    <w:uiPriority w:val="99"/>
    <w:semiHidden/>
    <w:unhideWhenUsed/>
    <w:rsid w:val="00A2510A"/>
  </w:style>
  <w:style w:type="numbering" w:customStyle="1" w:styleId="1121112">
    <w:name w:val="无列表112111"/>
    <w:next w:val="NoList"/>
    <w:semiHidden/>
    <w:rsid w:val="00A2510A"/>
  </w:style>
  <w:style w:type="numbering" w:customStyle="1" w:styleId="NoList212111">
    <w:name w:val="No List212111"/>
    <w:next w:val="NoList"/>
    <w:semiHidden/>
    <w:rsid w:val="00A2510A"/>
  </w:style>
  <w:style w:type="numbering" w:customStyle="1" w:styleId="NoList312111">
    <w:name w:val="No List312111"/>
    <w:next w:val="NoList"/>
    <w:uiPriority w:val="99"/>
    <w:semiHidden/>
    <w:rsid w:val="00A2510A"/>
  </w:style>
  <w:style w:type="numbering" w:customStyle="1" w:styleId="NoList1112111">
    <w:name w:val="No List1112111"/>
    <w:next w:val="NoList"/>
    <w:uiPriority w:val="99"/>
    <w:semiHidden/>
    <w:unhideWhenUsed/>
    <w:rsid w:val="00A2510A"/>
  </w:style>
  <w:style w:type="numbering" w:customStyle="1" w:styleId="122111">
    <w:name w:val="無清單122111"/>
    <w:next w:val="NoList"/>
    <w:uiPriority w:val="99"/>
    <w:semiHidden/>
    <w:unhideWhenUsed/>
    <w:rsid w:val="00A2510A"/>
  </w:style>
  <w:style w:type="numbering" w:customStyle="1" w:styleId="1112111">
    <w:name w:val="無清單1112111"/>
    <w:next w:val="NoList"/>
    <w:uiPriority w:val="99"/>
    <w:semiHidden/>
    <w:unhideWhenUsed/>
    <w:rsid w:val="00A2510A"/>
  </w:style>
  <w:style w:type="numbering" w:customStyle="1" w:styleId="NoList5111">
    <w:name w:val="No List5111"/>
    <w:next w:val="NoList"/>
    <w:uiPriority w:val="99"/>
    <w:semiHidden/>
    <w:unhideWhenUsed/>
    <w:rsid w:val="00A2510A"/>
  </w:style>
  <w:style w:type="numbering" w:customStyle="1" w:styleId="NoList611">
    <w:name w:val="No List611"/>
    <w:next w:val="NoList"/>
    <w:uiPriority w:val="99"/>
    <w:semiHidden/>
    <w:unhideWhenUsed/>
    <w:rsid w:val="00A2510A"/>
  </w:style>
  <w:style w:type="numbering" w:customStyle="1" w:styleId="NoList1411">
    <w:name w:val="No List1411"/>
    <w:next w:val="NoList"/>
    <w:uiPriority w:val="99"/>
    <w:semiHidden/>
    <w:unhideWhenUsed/>
    <w:rsid w:val="00A2510A"/>
  </w:style>
  <w:style w:type="numbering" w:customStyle="1" w:styleId="13112">
    <w:name w:val="リストなし1311"/>
    <w:next w:val="NoList"/>
    <w:uiPriority w:val="99"/>
    <w:semiHidden/>
    <w:unhideWhenUsed/>
    <w:rsid w:val="00A2510A"/>
  </w:style>
  <w:style w:type="numbering" w:customStyle="1" w:styleId="NoList2311">
    <w:name w:val="No List2311"/>
    <w:next w:val="NoList"/>
    <w:semiHidden/>
    <w:rsid w:val="00A2510A"/>
  </w:style>
  <w:style w:type="numbering" w:customStyle="1" w:styleId="NoList3311">
    <w:name w:val="No List3311"/>
    <w:next w:val="NoList"/>
    <w:uiPriority w:val="99"/>
    <w:semiHidden/>
    <w:rsid w:val="00A2510A"/>
  </w:style>
  <w:style w:type="numbering" w:customStyle="1" w:styleId="NoList1141">
    <w:name w:val="No List1141"/>
    <w:next w:val="NoList"/>
    <w:uiPriority w:val="99"/>
    <w:semiHidden/>
    <w:unhideWhenUsed/>
    <w:rsid w:val="00A2510A"/>
  </w:style>
  <w:style w:type="numbering" w:customStyle="1" w:styleId="1411">
    <w:name w:val="無清單1411"/>
    <w:next w:val="NoList"/>
    <w:uiPriority w:val="99"/>
    <w:semiHidden/>
    <w:unhideWhenUsed/>
    <w:rsid w:val="00A2510A"/>
  </w:style>
  <w:style w:type="numbering" w:customStyle="1" w:styleId="113110">
    <w:name w:val="無清單11311"/>
    <w:next w:val="NoList"/>
    <w:uiPriority w:val="99"/>
    <w:semiHidden/>
    <w:unhideWhenUsed/>
    <w:rsid w:val="00A2510A"/>
  </w:style>
  <w:style w:type="numbering" w:customStyle="1" w:styleId="NoList421">
    <w:name w:val="No List421"/>
    <w:next w:val="NoList"/>
    <w:uiPriority w:val="99"/>
    <w:semiHidden/>
    <w:unhideWhenUsed/>
    <w:rsid w:val="00A2510A"/>
  </w:style>
  <w:style w:type="numbering" w:customStyle="1" w:styleId="NoList12311">
    <w:name w:val="No List12311"/>
    <w:next w:val="NoList"/>
    <w:uiPriority w:val="99"/>
    <w:semiHidden/>
    <w:unhideWhenUsed/>
    <w:rsid w:val="00A2510A"/>
  </w:style>
  <w:style w:type="numbering" w:customStyle="1" w:styleId="113111">
    <w:name w:val="リストなし11311"/>
    <w:next w:val="NoList"/>
    <w:uiPriority w:val="99"/>
    <w:semiHidden/>
    <w:unhideWhenUsed/>
    <w:rsid w:val="00A2510A"/>
  </w:style>
  <w:style w:type="numbering" w:customStyle="1" w:styleId="113112">
    <w:name w:val="无列表11311"/>
    <w:next w:val="NoList"/>
    <w:semiHidden/>
    <w:rsid w:val="00A2510A"/>
  </w:style>
  <w:style w:type="numbering" w:customStyle="1" w:styleId="NoList21311">
    <w:name w:val="No List21311"/>
    <w:next w:val="NoList"/>
    <w:semiHidden/>
    <w:rsid w:val="00A2510A"/>
  </w:style>
  <w:style w:type="numbering" w:customStyle="1" w:styleId="NoList31311">
    <w:name w:val="No List31311"/>
    <w:next w:val="NoList"/>
    <w:uiPriority w:val="99"/>
    <w:semiHidden/>
    <w:rsid w:val="00A2510A"/>
  </w:style>
  <w:style w:type="numbering" w:customStyle="1" w:styleId="NoList111311">
    <w:name w:val="No List111311"/>
    <w:next w:val="NoList"/>
    <w:uiPriority w:val="99"/>
    <w:semiHidden/>
    <w:unhideWhenUsed/>
    <w:rsid w:val="00A2510A"/>
  </w:style>
  <w:style w:type="numbering" w:customStyle="1" w:styleId="12311">
    <w:name w:val="無清單12311"/>
    <w:next w:val="NoList"/>
    <w:uiPriority w:val="99"/>
    <w:semiHidden/>
    <w:unhideWhenUsed/>
    <w:rsid w:val="00A2510A"/>
  </w:style>
  <w:style w:type="numbering" w:customStyle="1" w:styleId="111311">
    <w:name w:val="無清單111311"/>
    <w:next w:val="NoList"/>
    <w:uiPriority w:val="99"/>
    <w:semiHidden/>
    <w:unhideWhenUsed/>
    <w:rsid w:val="00A2510A"/>
  </w:style>
  <w:style w:type="numbering" w:customStyle="1" w:styleId="NoList12121">
    <w:name w:val="No List12121"/>
    <w:next w:val="NoList"/>
    <w:uiPriority w:val="99"/>
    <w:semiHidden/>
    <w:unhideWhenUsed/>
    <w:rsid w:val="00A2510A"/>
  </w:style>
  <w:style w:type="numbering" w:customStyle="1" w:styleId="111210">
    <w:name w:val="リストなし11121"/>
    <w:next w:val="NoList"/>
    <w:uiPriority w:val="99"/>
    <w:semiHidden/>
    <w:unhideWhenUsed/>
    <w:rsid w:val="00A2510A"/>
  </w:style>
  <w:style w:type="numbering" w:customStyle="1" w:styleId="111213">
    <w:name w:val="无列表11121"/>
    <w:next w:val="NoList"/>
    <w:semiHidden/>
    <w:rsid w:val="00A2510A"/>
  </w:style>
  <w:style w:type="numbering" w:customStyle="1" w:styleId="NoList21121">
    <w:name w:val="No List21121"/>
    <w:next w:val="NoList"/>
    <w:semiHidden/>
    <w:rsid w:val="00A2510A"/>
  </w:style>
  <w:style w:type="numbering" w:customStyle="1" w:styleId="NoList31121">
    <w:name w:val="No List31121"/>
    <w:next w:val="NoList"/>
    <w:uiPriority w:val="99"/>
    <w:semiHidden/>
    <w:rsid w:val="00A2510A"/>
  </w:style>
  <w:style w:type="numbering" w:customStyle="1" w:styleId="NoList111121">
    <w:name w:val="No List111121"/>
    <w:next w:val="NoList"/>
    <w:uiPriority w:val="99"/>
    <w:semiHidden/>
    <w:unhideWhenUsed/>
    <w:rsid w:val="00A2510A"/>
  </w:style>
  <w:style w:type="numbering" w:customStyle="1" w:styleId="121210">
    <w:name w:val="無清單12121"/>
    <w:next w:val="NoList"/>
    <w:uiPriority w:val="99"/>
    <w:semiHidden/>
    <w:unhideWhenUsed/>
    <w:rsid w:val="00A2510A"/>
  </w:style>
  <w:style w:type="numbering" w:customStyle="1" w:styleId="1111210">
    <w:name w:val="無清單111121"/>
    <w:next w:val="NoList"/>
    <w:uiPriority w:val="99"/>
    <w:semiHidden/>
    <w:unhideWhenUsed/>
    <w:rsid w:val="00A2510A"/>
  </w:style>
  <w:style w:type="numbering" w:customStyle="1" w:styleId="NoList521">
    <w:name w:val="No List521"/>
    <w:next w:val="NoList"/>
    <w:uiPriority w:val="99"/>
    <w:semiHidden/>
    <w:unhideWhenUsed/>
    <w:rsid w:val="00A2510A"/>
  </w:style>
  <w:style w:type="numbering" w:customStyle="1" w:styleId="NoList1321">
    <w:name w:val="No List1321"/>
    <w:next w:val="NoList"/>
    <w:uiPriority w:val="99"/>
    <w:semiHidden/>
    <w:unhideWhenUsed/>
    <w:rsid w:val="00A2510A"/>
  </w:style>
  <w:style w:type="numbering" w:customStyle="1" w:styleId="12210">
    <w:name w:val="リストなし1221"/>
    <w:next w:val="NoList"/>
    <w:uiPriority w:val="99"/>
    <w:semiHidden/>
    <w:unhideWhenUsed/>
    <w:rsid w:val="00A2510A"/>
  </w:style>
  <w:style w:type="numbering" w:customStyle="1" w:styleId="12213">
    <w:name w:val="无列表1221"/>
    <w:next w:val="NoList"/>
    <w:semiHidden/>
    <w:rsid w:val="00A2510A"/>
  </w:style>
  <w:style w:type="numbering" w:customStyle="1" w:styleId="NoList2221">
    <w:name w:val="No List2221"/>
    <w:next w:val="NoList"/>
    <w:semiHidden/>
    <w:rsid w:val="00A2510A"/>
  </w:style>
  <w:style w:type="numbering" w:customStyle="1" w:styleId="NoList3221">
    <w:name w:val="No List3221"/>
    <w:next w:val="NoList"/>
    <w:uiPriority w:val="99"/>
    <w:semiHidden/>
    <w:rsid w:val="00A2510A"/>
  </w:style>
  <w:style w:type="numbering" w:customStyle="1" w:styleId="NoList11221">
    <w:name w:val="No List11221"/>
    <w:next w:val="NoList"/>
    <w:uiPriority w:val="99"/>
    <w:semiHidden/>
    <w:unhideWhenUsed/>
    <w:rsid w:val="00A2510A"/>
  </w:style>
  <w:style w:type="numbering" w:customStyle="1" w:styleId="13210">
    <w:name w:val="無清單1321"/>
    <w:next w:val="NoList"/>
    <w:uiPriority w:val="99"/>
    <w:semiHidden/>
    <w:unhideWhenUsed/>
    <w:rsid w:val="00A2510A"/>
  </w:style>
  <w:style w:type="numbering" w:customStyle="1" w:styleId="112210">
    <w:name w:val="無清單11221"/>
    <w:next w:val="NoList"/>
    <w:uiPriority w:val="99"/>
    <w:semiHidden/>
    <w:unhideWhenUsed/>
    <w:rsid w:val="00A2510A"/>
  </w:style>
  <w:style w:type="numbering" w:customStyle="1" w:styleId="2121">
    <w:name w:val="无列表2121"/>
    <w:next w:val="NoList"/>
    <w:uiPriority w:val="99"/>
    <w:semiHidden/>
    <w:unhideWhenUsed/>
    <w:rsid w:val="00A2510A"/>
  </w:style>
  <w:style w:type="numbering" w:customStyle="1" w:styleId="NoList111221">
    <w:name w:val="No List111221"/>
    <w:next w:val="NoList"/>
    <w:uiPriority w:val="99"/>
    <w:semiHidden/>
    <w:unhideWhenUsed/>
    <w:rsid w:val="00A2510A"/>
  </w:style>
  <w:style w:type="numbering" w:customStyle="1" w:styleId="NoList71">
    <w:name w:val="No List71"/>
    <w:next w:val="NoList"/>
    <w:uiPriority w:val="99"/>
    <w:semiHidden/>
    <w:unhideWhenUsed/>
    <w:rsid w:val="00A2510A"/>
  </w:style>
  <w:style w:type="table" w:customStyle="1" w:styleId="TableGrid81">
    <w:name w:val="Table Grid81"/>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A2510A"/>
  </w:style>
  <w:style w:type="numbering" w:customStyle="1" w:styleId="1410">
    <w:name w:val="リストなし141"/>
    <w:next w:val="NoList"/>
    <w:uiPriority w:val="99"/>
    <w:semiHidden/>
    <w:unhideWhenUsed/>
    <w:rsid w:val="00A2510A"/>
  </w:style>
  <w:style w:type="table" w:customStyle="1" w:styleId="TableGrid141">
    <w:name w:val="Table Grid141"/>
    <w:basedOn w:val="TableNormal"/>
    <w:next w:val="TableGrid"/>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A2510A"/>
  </w:style>
  <w:style w:type="table" w:customStyle="1" w:styleId="3410">
    <w:name w:val="网格型34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A2510A"/>
  </w:style>
  <w:style w:type="numbering" w:customStyle="1" w:styleId="NoList341">
    <w:name w:val="No List341"/>
    <w:next w:val="NoList"/>
    <w:uiPriority w:val="99"/>
    <w:semiHidden/>
    <w:rsid w:val="00A2510A"/>
  </w:style>
  <w:style w:type="table" w:customStyle="1" w:styleId="TableGrid441">
    <w:name w:val="Table Grid441"/>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A2510A"/>
  </w:style>
  <w:style w:type="numbering" w:customStyle="1" w:styleId="1510">
    <w:name w:val="無清單151"/>
    <w:next w:val="NoList"/>
    <w:uiPriority w:val="99"/>
    <w:semiHidden/>
    <w:unhideWhenUsed/>
    <w:rsid w:val="00A2510A"/>
  </w:style>
  <w:style w:type="numbering" w:customStyle="1" w:styleId="11410">
    <w:name w:val="無清單1141"/>
    <w:next w:val="NoList"/>
    <w:uiPriority w:val="99"/>
    <w:semiHidden/>
    <w:unhideWhenUsed/>
    <w:rsid w:val="00A2510A"/>
  </w:style>
  <w:style w:type="table" w:customStyle="1" w:styleId="1413">
    <w:name w:val="表格格線141"/>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A2510A"/>
  </w:style>
  <w:style w:type="table" w:customStyle="1" w:styleId="TableGrid521">
    <w:name w:val="Table Grid521"/>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A2510A"/>
  </w:style>
  <w:style w:type="numbering" w:customStyle="1" w:styleId="11411">
    <w:name w:val="リストなし1141"/>
    <w:next w:val="NoList"/>
    <w:uiPriority w:val="99"/>
    <w:semiHidden/>
    <w:unhideWhenUsed/>
    <w:rsid w:val="00A2510A"/>
  </w:style>
  <w:style w:type="table" w:customStyle="1" w:styleId="TableGrid1131">
    <w:name w:val="Table Grid1131"/>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A2510A"/>
  </w:style>
  <w:style w:type="table" w:customStyle="1" w:styleId="3121">
    <w:name w:val="网格型312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A2510A"/>
  </w:style>
  <w:style w:type="numbering" w:customStyle="1" w:styleId="NoList3141">
    <w:name w:val="No List3141"/>
    <w:next w:val="NoList"/>
    <w:uiPriority w:val="99"/>
    <w:semiHidden/>
    <w:rsid w:val="00A2510A"/>
  </w:style>
  <w:style w:type="table" w:customStyle="1" w:styleId="TableGrid4121">
    <w:name w:val="Table Grid4121"/>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A2510A"/>
  </w:style>
  <w:style w:type="numbering" w:customStyle="1" w:styleId="12410">
    <w:name w:val="無清單1241"/>
    <w:next w:val="NoList"/>
    <w:uiPriority w:val="99"/>
    <w:semiHidden/>
    <w:unhideWhenUsed/>
    <w:rsid w:val="00A2510A"/>
  </w:style>
  <w:style w:type="numbering" w:customStyle="1" w:styleId="111410">
    <w:name w:val="無清單11141"/>
    <w:next w:val="NoList"/>
    <w:uiPriority w:val="99"/>
    <w:semiHidden/>
    <w:unhideWhenUsed/>
    <w:rsid w:val="00A2510A"/>
  </w:style>
  <w:style w:type="table" w:customStyle="1" w:styleId="11213">
    <w:name w:val="表格格線1121"/>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A2510A"/>
  </w:style>
  <w:style w:type="numbering" w:customStyle="1" w:styleId="NoList12131">
    <w:name w:val="No List12131"/>
    <w:next w:val="NoList"/>
    <w:uiPriority w:val="99"/>
    <w:semiHidden/>
    <w:unhideWhenUsed/>
    <w:rsid w:val="00A2510A"/>
  </w:style>
  <w:style w:type="numbering" w:customStyle="1" w:styleId="111310">
    <w:name w:val="リストなし11131"/>
    <w:next w:val="NoList"/>
    <w:uiPriority w:val="99"/>
    <w:semiHidden/>
    <w:unhideWhenUsed/>
    <w:rsid w:val="00A2510A"/>
  </w:style>
  <w:style w:type="numbering" w:customStyle="1" w:styleId="111312">
    <w:name w:val="无列表11131"/>
    <w:next w:val="NoList"/>
    <w:semiHidden/>
    <w:rsid w:val="00A2510A"/>
  </w:style>
  <w:style w:type="numbering" w:customStyle="1" w:styleId="NoList21131">
    <w:name w:val="No List21131"/>
    <w:next w:val="NoList"/>
    <w:semiHidden/>
    <w:rsid w:val="00A2510A"/>
  </w:style>
  <w:style w:type="numbering" w:customStyle="1" w:styleId="NoList31131">
    <w:name w:val="No List31131"/>
    <w:next w:val="NoList"/>
    <w:uiPriority w:val="99"/>
    <w:semiHidden/>
    <w:rsid w:val="00A2510A"/>
  </w:style>
  <w:style w:type="numbering" w:customStyle="1" w:styleId="NoList111131">
    <w:name w:val="No List111131"/>
    <w:next w:val="NoList"/>
    <w:uiPriority w:val="99"/>
    <w:semiHidden/>
    <w:unhideWhenUsed/>
    <w:rsid w:val="00A2510A"/>
  </w:style>
  <w:style w:type="numbering" w:customStyle="1" w:styleId="12131">
    <w:name w:val="無清單12131"/>
    <w:next w:val="NoList"/>
    <w:uiPriority w:val="99"/>
    <w:semiHidden/>
    <w:unhideWhenUsed/>
    <w:rsid w:val="00A2510A"/>
  </w:style>
  <w:style w:type="numbering" w:customStyle="1" w:styleId="111131">
    <w:name w:val="無清單111131"/>
    <w:next w:val="NoList"/>
    <w:uiPriority w:val="99"/>
    <w:semiHidden/>
    <w:unhideWhenUsed/>
    <w:rsid w:val="00A2510A"/>
  </w:style>
  <w:style w:type="numbering" w:customStyle="1" w:styleId="NoList531">
    <w:name w:val="No List531"/>
    <w:next w:val="NoList"/>
    <w:uiPriority w:val="99"/>
    <w:semiHidden/>
    <w:unhideWhenUsed/>
    <w:rsid w:val="00A2510A"/>
  </w:style>
  <w:style w:type="table" w:customStyle="1" w:styleId="TableGrid621">
    <w:name w:val="Table Grid621"/>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A2510A"/>
  </w:style>
  <w:style w:type="numbering" w:customStyle="1" w:styleId="12310">
    <w:name w:val="リストなし1231"/>
    <w:next w:val="NoList"/>
    <w:uiPriority w:val="99"/>
    <w:semiHidden/>
    <w:unhideWhenUsed/>
    <w:rsid w:val="00A2510A"/>
  </w:style>
  <w:style w:type="table" w:customStyle="1" w:styleId="TableGrid1221">
    <w:name w:val="Table Grid1221"/>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A2510A"/>
  </w:style>
  <w:style w:type="table" w:customStyle="1" w:styleId="3221">
    <w:name w:val="网格型322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A2510A"/>
  </w:style>
  <w:style w:type="numbering" w:customStyle="1" w:styleId="NoList3231">
    <w:name w:val="No List3231"/>
    <w:next w:val="NoList"/>
    <w:uiPriority w:val="99"/>
    <w:semiHidden/>
    <w:rsid w:val="00A2510A"/>
  </w:style>
  <w:style w:type="table" w:customStyle="1" w:styleId="TableGrid4221">
    <w:name w:val="Table Grid4221"/>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A2510A"/>
  </w:style>
  <w:style w:type="numbering" w:customStyle="1" w:styleId="1331">
    <w:name w:val="無清單1331"/>
    <w:next w:val="NoList"/>
    <w:uiPriority w:val="99"/>
    <w:semiHidden/>
    <w:unhideWhenUsed/>
    <w:rsid w:val="00A2510A"/>
  </w:style>
  <w:style w:type="numbering" w:customStyle="1" w:styleId="112310">
    <w:name w:val="無清單11231"/>
    <w:next w:val="NoList"/>
    <w:uiPriority w:val="99"/>
    <w:semiHidden/>
    <w:unhideWhenUsed/>
    <w:rsid w:val="00A2510A"/>
  </w:style>
  <w:style w:type="table" w:customStyle="1" w:styleId="12214">
    <w:name w:val="表格格線1221"/>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A2510A"/>
  </w:style>
  <w:style w:type="numbering" w:customStyle="1" w:styleId="NoList12221">
    <w:name w:val="No List12221"/>
    <w:next w:val="NoList"/>
    <w:uiPriority w:val="99"/>
    <w:semiHidden/>
    <w:unhideWhenUsed/>
    <w:rsid w:val="00A2510A"/>
  </w:style>
  <w:style w:type="numbering" w:customStyle="1" w:styleId="112211">
    <w:name w:val="リストなし11221"/>
    <w:next w:val="NoList"/>
    <w:uiPriority w:val="99"/>
    <w:semiHidden/>
    <w:unhideWhenUsed/>
    <w:rsid w:val="00A2510A"/>
  </w:style>
  <w:style w:type="numbering" w:customStyle="1" w:styleId="112212">
    <w:name w:val="无列表11221"/>
    <w:next w:val="NoList"/>
    <w:semiHidden/>
    <w:rsid w:val="00A2510A"/>
  </w:style>
  <w:style w:type="numbering" w:customStyle="1" w:styleId="NoList21221">
    <w:name w:val="No List21221"/>
    <w:next w:val="NoList"/>
    <w:semiHidden/>
    <w:rsid w:val="00A2510A"/>
  </w:style>
  <w:style w:type="numbering" w:customStyle="1" w:styleId="NoList31221">
    <w:name w:val="No List31221"/>
    <w:next w:val="NoList"/>
    <w:uiPriority w:val="99"/>
    <w:semiHidden/>
    <w:rsid w:val="00A2510A"/>
  </w:style>
  <w:style w:type="numbering" w:customStyle="1" w:styleId="NoList111231">
    <w:name w:val="No List111231"/>
    <w:next w:val="NoList"/>
    <w:uiPriority w:val="99"/>
    <w:semiHidden/>
    <w:unhideWhenUsed/>
    <w:rsid w:val="00A2510A"/>
  </w:style>
  <w:style w:type="numbering" w:customStyle="1" w:styleId="12221">
    <w:name w:val="無清單12221"/>
    <w:next w:val="NoList"/>
    <w:uiPriority w:val="99"/>
    <w:semiHidden/>
    <w:unhideWhenUsed/>
    <w:rsid w:val="00A2510A"/>
  </w:style>
  <w:style w:type="numbering" w:customStyle="1" w:styleId="111221">
    <w:name w:val="無清單111221"/>
    <w:next w:val="NoList"/>
    <w:uiPriority w:val="99"/>
    <w:semiHidden/>
    <w:unhideWhenUsed/>
    <w:rsid w:val="00A2510A"/>
  </w:style>
  <w:style w:type="character" w:customStyle="1" w:styleId="NumberedListChar">
    <w:name w:val="Numbered List Char"/>
    <w:basedOn w:val="DefaultParagraphFont"/>
    <w:link w:val="NumberedList"/>
    <w:rsid w:val="00A2510A"/>
    <w:rPr>
      <w:rFonts w:ascii="Times New Roman" w:eastAsia="SimSun" w:hAnsi="Times New Roman"/>
      <w:lang w:val="en-GB" w:eastAsia="en-US"/>
    </w:rPr>
  </w:style>
  <w:style w:type="paragraph" w:customStyle="1" w:styleId="Doc-text2">
    <w:name w:val="Doc-text2"/>
    <w:basedOn w:val="Normal"/>
    <w:link w:val="Doc-text2Char"/>
    <w:qFormat/>
    <w:rsid w:val="00A2510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2510A"/>
    <w:rPr>
      <w:rFonts w:ascii="Arial" w:eastAsia="MS Mincho" w:hAnsi="Arial" w:cs="Arial"/>
      <w:lang w:val="en-GB" w:eastAsia="ja-JP"/>
    </w:rPr>
  </w:style>
  <w:style w:type="paragraph" w:customStyle="1" w:styleId="118">
    <w:name w:val="1.1"/>
    <w:basedOn w:val="Heading3"/>
    <w:link w:val="11Char"/>
    <w:qFormat/>
    <w:rsid w:val="00A2510A"/>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8"/>
    <w:rsid w:val="00A2510A"/>
    <w:rPr>
      <w:rFonts w:ascii="Arial" w:eastAsia="MS Mincho" w:hAnsi="Arial"/>
      <w:b/>
      <w:bCs/>
      <w:sz w:val="24"/>
      <w:szCs w:val="26"/>
      <w:lang w:val="en-US" w:eastAsia="en-GB"/>
    </w:rPr>
  </w:style>
  <w:style w:type="character" w:customStyle="1" w:styleId="1ffd">
    <w:name w:val="明显强调1"/>
    <w:uiPriority w:val="21"/>
    <w:qFormat/>
    <w:rsid w:val="00A2510A"/>
    <w:rPr>
      <w:b/>
      <w:bCs/>
      <w:i/>
      <w:iCs/>
      <w:color w:val="4F81BD"/>
    </w:rPr>
  </w:style>
  <w:style w:type="paragraph" w:customStyle="1" w:styleId="Paragraphedeliste">
    <w:name w:val="Paragraphe de liste"/>
    <w:basedOn w:val="Normal"/>
    <w:uiPriority w:val="34"/>
    <w:qFormat/>
    <w:rsid w:val="00A2510A"/>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A2510A"/>
    <w:pPr>
      <w:numPr>
        <w:numId w:val="31"/>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A2510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2510A"/>
    <w:rPr>
      <w:rFonts w:ascii="Arial" w:eastAsia="MS Mincho" w:hAnsi="Arial" w:cs="Arial"/>
      <w:b/>
      <w:sz w:val="24"/>
      <w:szCs w:val="24"/>
      <w:lang w:val="en-US" w:eastAsia="en-GB"/>
    </w:rPr>
  </w:style>
  <w:style w:type="character" w:customStyle="1" w:styleId="Char28">
    <w:name w:val="明显引用 Char2"/>
    <w:basedOn w:val="DefaultParagraphFont"/>
    <w:uiPriority w:val="30"/>
    <w:rsid w:val="00A2510A"/>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A2510A"/>
  </w:style>
  <w:style w:type="table" w:customStyle="1" w:styleId="5f3">
    <w:name w:val="网格型5"/>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A2510A"/>
  </w:style>
  <w:style w:type="numbering" w:customStyle="1" w:styleId="13121">
    <w:name w:val="无列表1312"/>
    <w:next w:val="NoList"/>
    <w:semiHidden/>
    <w:rsid w:val="00A2510A"/>
  </w:style>
  <w:style w:type="numbering" w:customStyle="1" w:styleId="NoList4112">
    <w:name w:val="No List4112"/>
    <w:next w:val="NoList"/>
    <w:uiPriority w:val="99"/>
    <w:semiHidden/>
    <w:unhideWhenUsed/>
    <w:rsid w:val="00A2510A"/>
  </w:style>
  <w:style w:type="numbering" w:customStyle="1" w:styleId="2212">
    <w:name w:val="无列表2212"/>
    <w:next w:val="NoList"/>
    <w:uiPriority w:val="99"/>
    <w:semiHidden/>
    <w:unhideWhenUsed/>
    <w:rsid w:val="00A2510A"/>
  </w:style>
  <w:style w:type="numbering" w:customStyle="1" w:styleId="NoList121112">
    <w:name w:val="No List121112"/>
    <w:next w:val="NoList"/>
    <w:uiPriority w:val="99"/>
    <w:semiHidden/>
    <w:unhideWhenUsed/>
    <w:rsid w:val="00A2510A"/>
  </w:style>
  <w:style w:type="numbering" w:customStyle="1" w:styleId="1111121">
    <w:name w:val="リストなし111112"/>
    <w:next w:val="NoList"/>
    <w:uiPriority w:val="99"/>
    <w:semiHidden/>
    <w:unhideWhenUsed/>
    <w:rsid w:val="00A2510A"/>
  </w:style>
  <w:style w:type="numbering" w:customStyle="1" w:styleId="1111122">
    <w:name w:val="无列表111112"/>
    <w:next w:val="NoList"/>
    <w:semiHidden/>
    <w:rsid w:val="00A2510A"/>
  </w:style>
  <w:style w:type="numbering" w:customStyle="1" w:styleId="NoList211112">
    <w:name w:val="No List211112"/>
    <w:next w:val="NoList"/>
    <w:semiHidden/>
    <w:rsid w:val="00A2510A"/>
  </w:style>
  <w:style w:type="numbering" w:customStyle="1" w:styleId="NoList311112">
    <w:name w:val="No List311112"/>
    <w:next w:val="NoList"/>
    <w:uiPriority w:val="99"/>
    <w:semiHidden/>
    <w:rsid w:val="00A2510A"/>
  </w:style>
  <w:style w:type="numbering" w:customStyle="1" w:styleId="NoList1111112">
    <w:name w:val="No List1111112"/>
    <w:next w:val="NoList"/>
    <w:uiPriority w:val="99"/>
    <w:semiHidden/>
    <w:unhideWhenUsed/>
    <w:rsid w:val="00A2510A"/>
  </w:style>
  <w:style w:type="numbering" w:customStyle="1" w:styleId="1211120">
    <w:name w:val="無清單121112"/>
    <w:next w:val="NoList"/>
    <w:uiPriority w:val="99"/>
    <w:semiHidden/>
    <w:unhideWhenUsed/>
    <w:rsid w:val="00A2510A"/>
  </w:style>
  <w:style w:type="numbering" w:customStyle="1" w:styleId="11111120">
    <w:name w:val="無清單1111112"/>
    <w:next w:val="NoList"/>
    <w:uiPriority w:val="99"/>
    <w:semiHidden/>
    <w:unhideWhenUsed/>
    <w:rsid w:val="00A2510A"/>
  </w:style>
  <w:style w:type="numbering" w:customStyle="1" w:styleId="NoList13112">
    <w:name w:val="No List13112"/>
    <w:next w:val="NoList"/>
    <w:uiPriority w:val="99"/>
    <w:semiHidden/>
    <w:unhideWhenUsed/>
    <w:rsid w:val="00A2510A"/>
  </w:style>
  <w:style w:type="numbering" w:customStyle="1" w:styleId="121121">
    <w:name w:val="リストなし12112"/>
    <w:next w:val="NoList"/>
    <w:uiPriority w:val="99"/>
    <w:semiHidden/>
    <w:unhideWhenUsed/>
    <w:rsid w:val="00A2510A"/>
  </w:style>
  <w:style w:type="numbering" w:customStyle="1" w:styleId="121122">
    <w:name w:val="无列表12112"/>
    <w:next w:val="NoList"/>
    <w:semiHidden/>
    <w:rsid w:val="00A2510A"/>
  </w:style>
  <w:style w:type="numbering" w:customStyle="1" w:styleId="NoList22112">
    <w:name w:val="No List22112"/>
    <w:next w:val="NoList"/>
    <w:semiHidden/>
    <w:rsid w:val="00A2510A"/>
  </w:style>
  <w:style w:type="numbering" w:customStyle="1" w:styleId="NoList32112">
    <w:name w:val="No List32112"/>
    <w:next w:val="NoList"/>
    <w:uiPriority w:val="99"/>
    <w:semiHidden/>
    <w:rsid w:val="00A2510A"/>
  </w:style>
  <w:style w:type="numbering" w:customStyle="1" w:styleId="NoList112112">
    <w:name w:val="No List112112"/>
    <w:next w:val="NoList"/>
    <w:uiPriority w:val="99"/>
    <w:semiHidden/>
    <w:unhideWhenUsed/>
    <w:rsid w:val="00A2510A"/>
  </w:style>
  <w:style w:type="numbering" w:customStyle="1" w:styleId="131120">
    <w:name w:val="無清單13112"/>
    <w:next w:val="NoList"/>
    <w:uiPriority w:val="99"/>
    <w:semiHidden/>
    <w:unhideWhenUsed/>
    <w:rsid w:val="00A2510A"/>
  </w:style>
  <w:style w:type="numbering" w:customStyle="1" w:styleId="1121120">
    <w:name w:val="無清單112112"/>
    <w:next w:val="NoList"/>
    <w:uiPriority w:val="99"/>
    <w:semiHidden/>
    <w:unhideWhenUsed/>
    <w:rsid w:val="00A2510A"/>
  </w:style>
  <w:style w:type="numbering" w:customStyle="1" w:styleId="21112">
    <w:name w:val="无列表21112"/>
    <w:next w:val="NoList"/>
    <w:uiPriority w:val="99"/>
    <w:semiHidden/>
    <w:unhideWhenUsed/>
    <w:rsid w:val="00A2510A"/>
  </w:style>
  <w:style w:type="numbering" w:customStyle="1" w:styleId="NoList122112">
    <w:name w:val="No List122112"/>
    <w:next w:val="NoList"/>
    <w:uiPriority w:val="99"/>
    <w:semiHidden/>
    <w:unhideWhenUsed/>
    <w:rsid w:val="00A2510A"/>
  </w:style>
  <w:style w:type="numbering" w:customStyle="1" w:styleId="1121121">
    <w:name w:val="リストなし112112"/>
    <w:next w:val="NoList"/>
    <w:uiPriority w:val="99"/>
    <w:semiHidden/>
    <w:unhideWhenUsed/>
    <w:rsid w:val="00A2510A"/>
  </w:style>
  <w:style w:type="numbering" w:customStyle="1" w:styleId="1121122">
    <w:name w:val="无列表112112"/>
    <w:next w:val="NoList"/>
    <w:semiHidden/>
    <w:rsid w:val="00A2510A"/>
  </w:style>
  <w:style w:type="numbering" w:customStyle="1" w:styleId="NoList212112">
    <w:name w:val="No List212112"/>
    <w:next w:val="NoList"/>
    <w:semiHidden/>
    <w:rsid w:val="00A2510A"/>
  </w:style>
  <w:style w:type="numbering" w:customStyle="1" w:styleId="NoList312112">
    <w:name w:val="No List312112"/>
    <w:next w:val="NoList"/>
    <w:uiPriority w:val="99"/>
    <w:semiHidden/>
    <w:rsid w:val="00A2510A"/>
  </w:style>
  <w:style w:type="numbering" w:customStyle="1" w:styleId="NoList1112112">
    <w:name w:val="No List1112112"/>
    <w:next w:val="NoList"/>
    <w:uiPriority w:val="99"/>
    <w:semiHidden/>
    <w:unhideWhenUsed/>
    <w:rsid w:val="00A2510A"/>
  </w:style>
  <w:style w:type="numbering" w:customStyle="1" w:styleId="122112">
    <w:name w:val="無清單122112"/>
    <w:next w:val="NoList"/>
    <w:uiPriority w:val="99"/>
    <w:semiHidden/>
    <w:unhideWhenUsed/>
    <w:rsid w:val="00A2510A"/>
  </w:style>
  <w:style w:type="numbering" w:customStyle="1" w:styleId="1112112">
    <w:name w:val="無清單1112112"/>
    <w:next w:val="NoList"/>
    <w:uiPriority w:val="99"/>
    <w:semiHidden/>
    <w:unhideWhenUsed/>
    <w:rsid w:val="00A2510A"/>
  </w:style>
  <w:style w:type="numbering" w:customStyle="1" w:styleId="12222">
    <w:name w:val="无列表1222"/>
    <w:next w:val="NoList"/>
    <w:semiHidden/>
    <w:rsid w:val="00A2510A"/>
  </w:style>
  <w:style w:type="table" w:customStyle="1" w:styleId="TableGrid1122">
    <w:name w:val="Table Grid1122"/>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A2510A"/>
  </w:style>
  <w:style w:type="numbering" w:customStyle="1" w:styleId="11111111">
    <w:name w:val="リストなし1111111"/>
    <w:next w:val="NoList"/>
    <w:uiPriority w:val="99"/>
    <w:semiHidden/>
    <w:unhideWhenUsed/>
    <w:rsid w:val="00A2510A"/>
  </w:style>
  <w:style w:type="numbering" w:customStyle="1" w:styleId="11111112">
    <w:name w:val="无列表1111111"/>
    <w:next w:val="NoList"/>
    <w:semiHidden/>
    <w:rsid w:val="00A2510A"/>
  </w:style>
  <w:style w:type="numbering" w:customStyle="1" w:styleId="NoList2111111">
    <w:name w:val="No List2111111"/>
    <w:next w:val="NoList"/>
    <w:semiHidden/>
    <w:rsid w:val="00A2510A"/>
  </w:style>
  <w:style w:type="numbering" w:customStyle="1" w:styleId="NoList3111111">
    <w:name w:val="No List3111111"/>
    <w:next w:val="NoList"/>
    <w:uiPriority w:val="99"/>
    <w:semiHidden/>
    <w:rsid w:val="00A2510A"/>
  </w:style>
  <w:style w:type="numbering" w:customStyle="1" w:styleId="NoList11111111">
    <w:name w:val="No List11111111"/>
    <w:next w:val="NoList"/>
    <w:uiPriority w:val="99"/>
    <w:semiHidden/>
    <w:unhideWhenUsed/>
    <w:rsid w:val="00A2510A"/>
  </w:style>
  <w:style w:type="numbering" w:customStyle="1" w:styleId="1211111">
    <w:name w:val="無清單1211111"/>
    <w:next w:val="NoList"/>
    <w:uiPriority w:val="99"/>
    <w:semiHidden/>
    <w:unhideWhenUsed/>
    <w:rsid w:val="00A2510A"/>
  </w:style>
  <w:style w:type="numbering" w:customStyle="1" w:styleId="111111110">
    <w:name w:val="無清單11111111"/>
    <w:next w:val="NoList"/>
    <w:uiPriority w:val="99"/>
    <w:semiHidden/>
    <w:unhideWhenUsed/>
    <w:rsid w:val="00A2510A"/>
  </w:style>
  <w:style w:type="numbering" w:customStyle="1" w:styleId="1211110">
    <w:name w:val="无列表121111"/>
    <w:next w:val="NoList"/>
    <w:semiHidden/>
    <w:rsid w:val="00A2510A"/>
  </w:style>
  <w:style w:type="numbering" w:customStyle="1" w:styleId="211111">
    <w:name w:val="无列表211111"/>
    <w:next w:val="NoList"/>
    <w:uiPriority w:val="99"/>
    <w:semiHidden/>
    <w:unhideWhenUsed/>
    <w:rsid w:val="00A2510A"/>
  </w:style>
  <w:style w:type="character" w:customStyle="1" w:styleId="Char34">
    <w:name w:val="明显引用 Char3"/>
    <w:basedOn w:val="DefaultParagraphFont"/>
    <w:uiPriority w:val="30"/>
    <w:rsid w:val="00A2510A"/>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A2510A"/>
  </w:style>
  <w:style w:type="numbering" w:customStyle="1" w:styleId="162">
    <w:name w:val="リストなし16"/>
    <w:next w:val="NoList"/>
    <w:uiPriority w:val="99"/>
    <w:semiHidden/>
    <w:unhideWhenUsed/>
    <w:rsid w:val="00A2510A"/>
  </w:style>
  <w:style w:type="table" w:customStyle="1" w:styleId="TableGrid16">
    <w:name w:val="Table Grid16"/>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NoList"/>
    <w:semiHidden/>
    <w:rsid w:val="00A2510A"/>
  </w:style>
  <w:style w:type="table" w:customStyle="1" w:styleId="360">
    <w:name w:val="网格型36"/>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A2510A"/>
  </w:style>
  <w:style w:type="numbering" w:customStyle="1" w:styleId="NoList36">
    <w:name w:val="No List36"/>
    <w:next w:val="NoList"/>
    <w:uiPriority w:val="99"/>
    <w:semiHidden/>
    <w:rsid w:val="00A2510A"/>
  </w:style>
  <w:style w:type="table" w:customStyle="1" w:styleId="TableGrid46">
    <w:name w:val="Table Grid46"/>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A2510A"/>
  </w:style>
  <w:style w:type="numbering" w:customStyle="1" w:styleId="170">
    <w:name w:val="無清單17"/>
    <w:next w:val="NoList"/>
    <w:uiPriority w:val="99"/>
    <w:semiHidden/>
    <w:unhideWhenUsed/>
    <w:rsid w:val="00A2510A"/>
  </w:style>
  <w:style w:type="numbering" w:customStyle="1" w:styleId="1160">
    <w:name w:val="無清單116"/>
    <w:next w:val="NoList"/>
    <w:uiPriority w:val="99"/>
    <w:semiHidden/>
    <w:unhideWhenUsed/>
    <w:rsid w:val="00A2510A"/>
  </w:style>
  <w:style w:type="table" w:customStyle="1" w:styleId="164">
    <w:name w:val="表格格線16"/>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A2510A"/>
  </w:style>
  <w:style w:type="numbering" w:customStyle="1" w:styleId="255">
    <w:name w:val="无列表25"/>
    <w:next w:val="NoList"/>
    <w:uiPriority w:val="99"/>
    <w:semiHidden/>
    <w:unhideWhenUsed/>
    <w:rsid w:val="00A2510A"/>
  </w:style>
  <w:style w:type="numbering" w:customStyle="1" w:styleId="NoList126">
    <w:name w:val="No List126"/>
    <w:next w:val="NoList"/>
    <w:uiPriority w:val="99"/>
    <w:semiHidden/>
    <w:unhideWhenUsed/>
    <w:rsid w:val="00A2510A"/>
  </w:style>
  <w:style w:type="numbering" w:customStyle="1" w:styleId="1161">
    <w:name w:val="リストなし116"/>
    <w:next w:val="NoList"/>
    <w:uiPriority w:val="99"/>
    <w:semiHidden/>
    <w:unhideWhenUsed/>
    <w:rsid w:val="00A2510A"/>
  </w:style>
  <w:style w:type="numbering" w:customStyle="1" w:styleId="1162">
    <w:name w:val="无列表116"/>
    <w:next w:val="NoList"/>
    <w:semiHidden/>
    <w:rsid w:val="00A2510A"/>
  </w:style>
  <w:style w:type="numbering" w:customStyle="1" w:styleId="NoList216">
    <w:name w:val="No List216"/>
    <w:next w:val="NoList"/>
    <w:semiHidden/>
    <w:rsid w:val="00A2510A"/>
  </w:style>
  <w:style w:type="numbering" w:customStyle="1" w:styleId="NoList316">
    <w:name w:val="No List316"/>
    <w:next w:val="NoList"/>
    <w:uiPriority w:val="99"/>
    <w:semiHidden/>
    <w:rsid w:val="00A2510A"/>
  </w:style>
  <w:style w:type="numbering" w:customStyle="1" w:styleId="1260">
    <w:name w:val="無清單126"/>
    <w:next w:val="NoList"/>
    <w:uiPriority w:val="99"/>
    <w:semiHidden/>
    <w:unhideWhenUsed/>
    <w:rsid w:val="00A2510A"/>
  </w:style>
  <w:style w:type="numbering" w:customStyle="1" w:styleId="1116">
    <w:name w:val="無清單1116"/>
    <w:next w:val="NoList"/>
    <w:uiPriority w:val="99"/>
    <w:semiHidden/>
    <w:unhideWhenUsed/>
    <w:rsid w:val="00A2510A"/>
  </w:style>
  <w:style w:type="table" w:customStyle="1" w:styleId="TableGrid115">
    <w:name w:val="Table Grid115"/>
    <w:basedOn w:val="TableNormal"/>
    <w:next w:val="TableGrid"/>
    <w:uiPriority w:val="39"/>
    <w:rsid w:val="00A251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2510A"/>
  </w:style>
  <w:style w:type="numbering" w:customStyle="1" w:styleId="NoList1125">
    <w:name w:val="No List1125"/>
    <w:next w:val="NoList"/>
    <w:uiPriority w:val="99"/>
    <w:semiHidden/>
    <w:unhideWhenUsed/>
    <w:rsid w:val="00A2510A"/>
  </w:style>
  <w:style w:type="table" w:customStyle="1" w:styleId="Tabellengitternetz114">
    <w:name w:val="Tabellengitternetz11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2510A"/>
  </w:style>
  <w:style w:type="numbering" w:customStyle="1" w:styleId="11150">
    <w:name w:val="リストなし1115"/>
    <w:next w:val="NoList"/>
    <w:uiPriority w:val="99"/>
    <w:semiHidden/>
    <w:unhideWhenUsed/>
    <w:rsid w:val="00A2510A"/>
  </w:style>
  <w:style w:type="numbering" w:customStyle="1" w:styleId="11151">
    <w:name w:val="无列表1115"/>
    <w:next w:val="NoList"/>
    <w:semiHidden/>
    <w:rsid w:val="00A2510A"/>
  </w:style>
  <w:style w:type="numbering" w:customStyle="1" w:styleId="NoList2115">
    <w:name w:val="No List2115"/>
    <w:next w:val="NoList"/>
    <w:semiHidden/>
    <w:rsid w:val="00A2510A"/>
  </w:style>
  <w:style w:type="numbering" w:customStyle="1" w:styleId="NoList3115">
    <w:name w:val="No List3115"/>
    <w:next w:val="NoList"/>
    <w:uiPriority w:val="99"/>
    <w:semiHidden/>
    <w:rsid w:val="00A2510A"/>
  </w:style>
  <w:style w:type="numbering" w:customStyle="1" w:styleId="NoList11115">
    <w:name w:val="No List11115"/>
    <w:next w:val="NoList"/>
    <w:uiPriority w:val="99"/>
    <w:semiHidden/>
    <w:unhideWhenUsed/>
    <w:rsid w:val="00A2510A"/>
  </w:style>
  <w:style w:type="numbering" w:customStyle="1" w:styleId="1215">
    <w:name w:val="無清單1215"/>
    <w:next w:val="NoList"/>
    <w:uiPriority w:val="99"/>
    <w:semiHidden/>
    <w:unhideWhenUsed/>
    <w:rsid w:val="00A2510A"/>
  </w:style>
  <w:style w:type="numbering" w:customStyle="1" w:styleId="111150">
    <w:name w:val="無清單11115"/>
    <w:next w:val="NoList"/>
    <w:uiPriority w:val="99"/>
    <w:semiHidden/>
    <w:unhideWhenUsed/>
    <w:rsid w:val="00A2510A"/>
  </w:style>
  <w:style w:type="numbering" w:customStyle="1" w:styleId="NoList55">
    <w:name w:val="No List55"/>
    <w:next w:val="NoList"/>
    <w:uiPriority w:val="99"/>
    <w:semiHidden/>
    <w:unhideWhenUsed/>
    <w:rsid w:val="00A2510A"/>
  </w:style>
  <w:style w:type="numbering" w:customStyle="1" w:styleId="NoList135">
    <w:name w:val="No List135"/>
    <w:next w:val="NoList"/>
    <w:uiPriority w:val="99"/>
    <w:semiHidden/>
    <w:unhideWhenUsed/>
    <w:rsid w:val="00A2510A"/>
  </w:style>
  <w:style w:type="numbering" w:customStyle="1" w:styleId="1251">
    <w:name w:val="リストなし125"/>
    <w:next w:val="NoList"/>
    <w:uiPriority w:val="99"/>
    <w:semiHidden/>
    <w:unhideWhenUsed/>
    <w:rsid w:val="00A2510A"/>
  </w:style>
  <w:style w:type="table" w:customStyle="1" w:styleId="TableGrid124">
    <w:name w:val="Table Grid124"/>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A2510A"/>
  </w:style>
  <w:style w:type="table" w:customStyle="1" w:styleId="3240">
    <w:name w:val="网格型324"/>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A2510A"/>
  </w:style>
  <w:style w:type="numbering" w:customStyle="1" w:styleId="NoList325">
    <w:name w:val="No List325"/>
    <w:next w:val="NoList"/>
    <w:uiPriority w:val="99"/>
    <w:semiHidden/>
    <w:rsid w:val="00A2510A"/>
  </w:style>
  <w:style w:type="table" w:customStyle="1" w:styleId="TableGrid424">
    <w:name w:val="Table Grid424"/>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A2510A"/>
  </w:style>
  <w:style w:type="numbering" w:customStyle="1" w:styleId="1125">
    <w:name w:val="無清單1125"/>
    <w:next w:val="NoList"/>
    <w:uiPriority w:val="99"/>
    <w:semiHidden/>
    <w:unhideWhenUsed/>
    <w:rsid w:val="00A2510A"/>
  </w:style>
  <w:style w:type="table" w:customStyle="1" w:styleId="1243">
    <w:name w:val="表格格線124"/>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A2510A"/>
  </w:style>
  <w:style w:type="numbering" w:customStyle="1" w:styleId="NoList1224">
    <w:name w:val="No List1224"/>
    <w:next w:val="NoList"/>
    <w:uiPriority w:val="99"/>
    <w:semiHidden/>
    <w:unhideWhenUsed/>
    <w:rsid w:val="00A2510A"/>
  </w:style>
  <w:style w:type="numbering" w:customStyle="1" w:styleId="11240">
    <w:name w:val="リストなし1124"/>
    <w:next w:val="NoList"/>
    <w:uiPriority w:val="99"/>
    <w:semiHidden/>
    <w:unhideWhenUsed/>
    <w:rsid w:val="00A2510A"/>
  </w:style>
  <w:style w:type="numbering" w:customStyle="1" w:styleId="11241">
    <w:name w:val="无列表1124"/>
    <w:next w:val="NoList"/>
    <w:semiHidden/>
    <w:rsid w:val="00A2510A"/>
  </w:style>
  <w:style w:type="numbering" w:customStyle="1" w:styleId="NoList2124">
    <w:name w:val="No List2124"/>
    <w:next w:val="NoList"/>
    <w:semiHidden/>
    <w:rsid w:val="00A2510A"/>
  </w:style>
  <w:style w:type="numbering" w:customStyle="1" w:styleId="NoList3124">
    <w:name w:val="No List3124"/>
    <w:next w:val="NoList"/>
    <w:uiPriority w:val="99"/>
    <w:semiHidden/>
    <w:rsid w:val="00A2510A"/>
  </w:style>
  <w:style w:type="numbering" w:customStyle="1" w:styleId="NoList11125">
    <w:name w:val="No List11125"/>
    <w:next w:val="NoList"/>
    <w:uiPriority w:val="99"/>
    <w:semiHidden/>
    <w:unhideWhenUsed/>
    <w:rsid w:val="00A2510A"/>
  </w:style>
  <w:style w:type="numbering" w:customStyle="1" w:styleId="12240">
    <w:name w:val="無清單1224"/>
    <w:next w:val="NoList"/>
    <w:uiPriority w:val="99"/>
    <w:semiHidden/>
    <w:unhideWhenUsed/>
    <w:rsid w:val="00A2510A"/>
  </w:style>
  <w:style w:type="numbering" w:customStyle="1" w:styleId="111240">
    <w:name w:val="無清單11124"/>
    <w:next w:val="NoList"/>
    <w:uiPriority w:val="99"/>
    <w:semiHidden/>
    <w:unhideWhenUsed/>
    <w:rsid w:val="00A2510A"/>
  </w:style>
  <w:style w:type="table" w:customStyle="1" w:styleId="TableGrid1113">
    <w:name w:val="Table Grid1113"/>
    <w:basedOn w:val="TableNormal"/>
    <w:next w:val="TableGrid"/>
    <w:uiPriority w:val="39"/>
    <w:rsid w:val="00A251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A2510A"/>
  </w:style>
  <w:style w:type="numbering" w:customStyle="1" w:styleId="NoList1133">
    <w:name w:val="No List1133"/>
    <w:next w:val="NoList"/>
    <w:uiPriority w:val="99"/>
    <w:semiHidden/>
    <w:unhideWhenUsed/>
    <w:rsid w:val="00A2510A"/>
  </w:style>
  <w:style w:type="numbering" w:customStyle="1" w:styleId="NoList413">
    <w:name w:val="No List413"/>
    <w:next w:val="NoList"/>
    <w:uiPriority w:val="99"/>
    <w:semiHidden/>
    <w:unhideWhenUsed/>
    <w:rsid w:val="00A2510A"/>
  </w:style>
  <w:style w:type="table" w:customStyle="1" w:styleId="TableGrid1123">
    <w:name w:val="Table Grid1123"/>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A2510A"/>
  </w:style>
  <w:style w:type="numbering" w:customStyle="1" w:styleId="NoList12113">
    <w:name w:val="No List12113"/>
    <w:next w:val="NoList"/>
    <w:uiPriority w:val="99"/>
    <w:semiHidden/>
    <w:unhideWhenUsed/>
    <w:rsid w:val="00A2510A"/>
  </w:style>
  <w:style w:type="numbering" w:customStyle="1" w:styleId="111130">
    <w:name w:val="リストなし11113"/>
    <w:next w:val="NoList"/>
    <w:uiPriority w:val="99"/>
    <w:semiHidden/>
    <w:unhideWhenUsed/>
    <w:rsid w:val="00A2510A"/>
  </w:style>
  <w:style w:type="numbering" w:customStyle="1" w:styleId="111132">
    <w:name w:val="无列表11113"/>
    <w:next w:val="NoList"/>
    <w:semiHidden/>
    <w:rsid w:val="00A2510A"/>
  </w:style>
  <w:style w:type="numbering" w:customStyle="1" w:styleId="NoList21113">
    <w:name w:val="No List21113"/>
    <w:next w:val="NoList"/>
    <w:semiHidden/>
    <w:rsid w:val="00A2510A"/>
  </w:style>
  <w:style w:type="numbering" w:customStyle="1" w:styleId="NoList31113">
    <w:name w:val="No List31113"/>
    <w:next w:val="NoList"/>
    <w:uiPriority w:val="99"/>
    <w:semiHidden/>
    <w:rsid w:val="00A2510A"/>
  </w:style>
  <w:style w:type="numbering" w:customStyle="1" w:styleId="NoList111113">
    <w:name w:val="No List111113"/>
    <w:next w:val="NoList"/>
    <w:uiPriority w:val="99"/>
    <w:semiHidden/>
    <w:unhideWhenUsed/>
    <w:rsid w:val="00A2510A"/>
  </w:style>
  <w:style w:type="numbering" w:customStyle="1" w:styleId="121130">
    <w:name w:val="無清單12113"/>
    <w:next w:val="NoList"/>
    <w:uiPriority w:val="99"/>
    <w:semiHidden/>
    <w:unhideWhenUsed/>
    <w:rsid w:val="00A2510A"/>
  </w:style>
  <w:style w:type="numbering" w:customStyle="1" w:styleId="111113">
    <w:name w:val="無清單111113"/>
    <w:next w:val="NoList"/>
    <w:uiPriority w:val="99"/>
    <w:semiHidden/>
    <w:unhideWhenUsed/>
    <w:rsid w:val="00A2510A"/>
  </w:style>
  <w:style w:type="numbering" w:customStyle="1" w:styleId="NoList1313">
    <w:name w:val="No List1313"/>
    <w:next w:val="NoList"/>
    <w:uiPriority w:val="99"/>
    <w:semiHidden/>
    <w:unhideWhenUsed/>
    <w:rsid w:val="00A2510A"/>
  </w:style>
  <w:style w:type="numbering" w:customStyle="1" w:styleId="12132">
    <w:name w:val="リストなし1213"/>
    <w:next w:val="NoList"/>
    <w:uiPriority w:val="99"/>
    <w:semiHidden/>
    <w:unhideWhenUsed/>
    <w:rsid w:val="00A2510A"/>
  </w:style>
  <w:style w:type="numbering" w:customStyle="1" w:styleId="12133">
    <w:name w:val="无列表1213"/>
    <w:next w:val="NoList"/>
    <w:semiHidden/>
    <w:rsid w:val="00A2510A"/>
  </w:style>
  <w:style w:type="numbering" w:customStyle="1" w:styleId="NoList2213">
    <w:name w:val="No List2213"/>
    <w:next w:val="NoList"/>
    <w:semiHidden/>
    <w:rsid w:val="00A2510A"/>
  </w:style>
  <w:style w:type="numbering" w:customStyle="1" w:styleId="NoList3213">
    <w:name w:val="No List3213"/>
    <w:next w:val="NoList"/>
    <w:uiPriority w:val="99"/>
    <w:semiHidden/>
    <w:rsid w:val="00A2510A"/>
  </w:style>
  <w:style w:type="numbering" w:customStyle="1" w:styleId="NoList11213">
    <w:name w:val="No List11213"/>
    <w:next w:val="NoList"/>
    <w:uiPriority w:val="99"/>
    <w:semiHidden/>
    <w:unhideWhenUsed/>
    <w:rsid w:val="00A2510A"/>
  </w:style>
  <w:style w:type="numbering" w:customStyle="1" w:styleId="13130">
    <w:name w:val="無清單1313"/>
    <w:next w:val="NoList"/>
    <w:uiPriority w:val="99"/>
    <w:semiHidden/>
    <w:unhideWhenUsed/>
    <w:rsid w:val="00A2510A"/>
  </w:style>
  <w:style w:type="numbering" w:customStyle="1" w:styleId="112130">
    <w:name w:val="無清單11213"/>
    <w:next w:val="NoList"/>
    <w:uiPriority w:val="99"/>
    <w:semiHidden/>
    <w:unhideWhenUsed/>
    <w:rsid w:val="00A2510A"/>
  </w:style>
  <w:style w:type="numbering" w:customStyle="1" w:styleId="2113">
    <w:name w:val="无列表2113"/>
    <w:next w:val="NoList"/>
    <w:uiPriority w:val="99"/>
    <w:semiHidden/>
    <w:unhideWhenUsed/>
    <w:rsid w:val="00A2510A"/>
  </w:style>
  <w:style w:type="numbering" w:customStyle="1" w:styleId="NoList12213">
    <w:name w:val="No List12213"/>
    <w:next w:val="NoList"/>
    <w:uiPriority w:val="99"/>
    <w:semiHidden/>
    <w:unhideWhenUsed/>
    <w:rsid w:val="00A2510A"/>
  </w:style>
  <w:style w:type="numbering" w:customStyle="1" w:styleId="112131">
    <w:name w:val="リストなし11213"/>
    <w:next w:val="NoList"/>
    <w:uiPriority w:val="99"/>
    <w:semiHidden/>
    <w:unhideWhenUsed/>
    <w:rsid w:val="00A2510A"/>
  </w:style>
  <w:style w:type="numbering" w:customStyle="1" w:styleId="112132">
    <w:name w:val="无列表11213"/>
    <w:next w:val="NoList"/>
    <w:semiHidden/>
    <w:rsid w:val="00A2510A"/>
  </w:style>
  <w:style w:type="numbering" w:customStyle="1" w:styleId="NoList21213">
    <w:name w:val="No List21213"/>
    <w:next w:val="NoList"/>
    <w:semiHidden/>
    <w:rsid w:val="00A2510A"/>
  </w:style>
  <w:style w:type="numbering" w:customStyle="1" w:styleId="NoList31213">
    <w:name w:val="No List31213"/>
    <w:next w:val="NoList"/>
    <w:uiPriority w:val="99"/>
    <w:semiHidden/>
    <w:rsid w:val="00A2510A"/>
  </w:style>
  <w:style w:type="numbering" w:customStyle="1" w:styleId="NoList111213">
    <w:name w:val="No List111213"/>
    <w:next w:val="NoList"/>
    <w:uiPriority w:val="99"/>
    <w:semiHidden/>
    <w:unhideWhenUsed/>
    <w:rsid w:val="00A2510A"/>
  </w:style>
  <w:style w:type="numbering" w:customStyle="1" w:styleId="122130">
    <w:name w:val="無清單12213"/>
    <w:next w:val="NoList"/>
    <w:uiPriority w:val="99"/>
    <w:semiHidden/>
    <w:unhideWhenUsed/>
    <w:rsid w:val="00A2510A"/>
  </w:style>
  <w:style w:type="numbering" w:customStyle="1" w:styleId="1112130">
    <w:name w:val="無清單111213"/>
    <w:next w:val="NoList"/>
    <w:uiPriority w:val="99"/>
    <w:semiHidden/>
    <w:unhideWhenUsed/>
    <w:rsid w:val="00A2510A"/>
  </w:style>
  <w:style w:type="table" w:customStyle="1" w:styleId="TableGrid11211">
    <w:name w:val="Table Grid11211"/>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A2510A"/>
  </w:style>
  <w:style w:type="table" w:customStyle="1" w:styleId="TableGrid91">
    <w:name w:val="Table Grid91"/>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A2510A"/>
  </w:style>
  <w:style w:type="numbering" w:customStyle="1" w:styleId="1511">
    <w:name w:val="リストなし151"/>
    <w:next w:val="NoList"/>
    <w:uiPriority w:val="99"/>
    <w:semiHidden/>
    <w:unhideWhenUsed/>
    <w:rsid w:val="00A2510A"/>
  </w:style>
  <w:style w:type="table" w:customStyle="1" w:styleId="TableGrid151">
    <w:name w:val="Table Grid151"/>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A2510A"/>
  </w:style>
  <w:style w:type="table" w:customStyle="1" w:styleId="3510">
    <w:name w:val="网格型35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A2510A"/>
  </w:style>
  <w:style w:type="numbering" w:customStyle="1" w:styleId="NoList351">
    <w:name w:val="No List351"/>
    <w:next w:val="NoList"/>
    <w:uiPriority w:val="99"/>
    <w:semiHidden/>
    <w:rsid w:val="00A2510A"/>
  </w:style>
  <w:style w:type="table" w:customStyle="1" w:styleId="TableGrid451">
    <w:name w:val="Table Grid451"/>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A2510A"/>
  </w:style>
  <w:style w:type="numbering" w:customStyle="1" w:styleId="1610">
    <w:name w:val="無清單161"/>
    <w:next w:val="NoList"/>
    <w:uiPriority w:val="99"/>
    <w:semiHidden/>
    <w:unhideWhenUsed/>
    <w:rsid w:val="00A2510A"/>
  </w:style>
  <w:style w:type="numbering" w:customStyle="1" w:styleId="11510">
    <w:name w:val="無清單1151"/>
    <w:next w:val="NoList"/>
    <w:uiPriority w:val="99"/>
    <w:semiHidden/>
    <w:unhideWhenUsed/>
    <w:rsid w:val="00A2510A"/>
  </w:style>
  <w:style w:type="table" w:customStyle="1" w:styleId="1513">
    <w:name w:val="表格格線151"/>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A2510A"/>
  </w:style>
  <w:style w:type="numbering" w:customStyle="1" w:styleId="2410">
    <w:name w:val="无列表241"/>
    <w:next w:val="NoList"/>
    <w:uiPriority w:val="99"/>
    <w:semiHidden/>
    <w:unhideWhenUsed/>
    <w:rsid w:val="00A2510A"/>
  </w:style>
  <w:style w:type="numbering" w:customStyle="1" w:styleId="NoList1251">
    <w:name w:val="No List1251"/>
    <w:next w:val="NoList"/>
    <w:uiPriority w:val="99"/>
    <w:semiHidden/>
    <w:unhideWhenUsed/>
    <w:rsid w:val="00A2510A"/>
  </w:style>
  <w:style w:type="numbering" w:customStyle="1" w:styleId="11511">
    <w:name w:val="リストなし1151"/>
    <w:next w:val="NoList"/>
    <w:uiPriority w:val="99"/>
    <w:semiHidden/>
    <w:unhideWhenUsed/>
    <w:rsid w:val="00A2510A"/>
  </w:style>
  <w:style w:type="numbering" w:customStyle="1" w:styleId="11512">
    <w:name w:val="无列表1151"/>
    <w:next w:val="NoList"/>
    <w:semiHidden/>
    <w:rsid w:val="00A2510A"/>
  </w:style>
  <w:style w:type="numbering" w:customStyle="1" w:styleId="NoList2151">
    <w:name w:val="No List2151"/>
    <w:next w:val="NoList"/>
    <w:semiHidden/>
    <w:rsid w:val="00A2510A"/>
  </w:style>
  <w:style w:type="numbering" w:customStyle="1" w:styleId="NoList3151">
    <w:name w:val="No List3151"/>
    <w:next w:val="NoList"/>
    <w:uiPriority w:val="99"/>
    <w:semiHidden/>
    <w:rsid w:val="00A2510A"/>
  </w:style>
  <w:style w:type="numbering" w:customStyle="1" w:styleId="12510">
    <w:name w:val="無清單1251"/>
    <w:next w:val="NoList"/>
    <w:uiPriority w:val="99"/>
    <w:semiHidden/>
    <w:unhideWhenUsed/>
    <w:rsid w:val="00A2510A"/>
  </w:style>
  <w:style w:type="numbering" w:customStyle="1" w:styleId="111510">
    <w:name w:val="無清單11151"/>
    <w:next w:val="NoList"/>
    <w:uiPriority w:val="99"/>
    <w:semiHidden/>
    <w:unhideWhenUsed/>
    <w:rsid w:val="00A2510A"/>
  </w:style>
  <w:style w:type="table" w:customStyle="1" w:styleId="TableGrid1141">
    <w:name w:val="Table Grid1141"/>
    <w:basedOn w:val="TableNormal"/>
    <w:next w:val="TableGrid"/>
    <w:uiPriority w:val="39"/>
    <w:rsid w:val="00A251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A2510A"/>
  </w:style>
  <w:style w:type="numbering" w:customStyle="1" w:styleId="NoList11241">
    <w:name w:val="No List11241"/>
    <w:next w:val="NoList"/>
    <w:uiPriority w:val="99"/>
    <w:semiHidden/>
    <w:unhideWhenUsed/>
    <w:rsid w:val="00A2510A"/>
  </w:style>
  <w:style w:type="table" w:customStyle="1" w:styleId="TableGrid531">
    <w:name w:val="Table Grid531"/>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A2510A"/>
  </w:style>
  <w:style w:type="numbering" w:customStyle="1" w:styleId="111411">
    <w:name w:val="リストなし11141"/>
    <w:next w:val="NoList"/>
    <w:uiPriority w:val="99"/>
    <w:semiHidden/>
    <w:unhideWhenUsed/>
    <w:rsid w:val="00A2510A"/>
  </w:style>
  <w:style w:type="numbering" w:customStyle="1" w:styleId="111412">
    <w:name w:val="无列表11141"/>
    <w:next w:val="NoList"/>
    <w:semiHidden/>
    <w:rsid w:val="00A2510A"/>
  </w:style>
  <w:style w:type="numbering" w:customStyle="1" w:styleId="NoList21141">
    <w:name w:val="No List21141"/>
    <w:next w:val="NoList"/>
    <w:semiHidden/>
    <w:rsid w:val="00A2510A"/>
  </w:style>
  <w:style w:type="numbering" w:customStyle="1" w:styleId="NoList31141">
    <w:name w:val="No List31141"/>
    <w:next w:val="NoList"/>
    <w:uiPriority w:val="99"/>
    <w:semiHidden/>
    <w:rsid w:val="00A2510A"/>
  </w:style>
  <w:style w:type="numbering" w:customStyle="1" w:styleId="NoList111141">
    <w:name w:val="No List111141"/>
    <w:next w:val="NoList"/>
    <w:uiPriority w:val="99"/>
    <w:semiHidden/>
    <w:unhideWhenUsed/>
    <w:rsid w:val="00A2510A"/>
  </w:style>
  <w:style w:type="numbering" w:customStyle="1" w:styleId="12141">
    <w:name w:val="無清單12141"/>
    <w:next w:val="NoList"/>
    <w:uiPriority w:val="99"/>
    <w:semiHidden/>
    <w:unhideWhenUsed/>
    <w:rsid w:val="00A2510A"/>
  </w:style>
  <w:style w:type="numbering" w:customStyle="1" w:styleId="111141">
    <w:name w:val="無清單111141"/>
    <w:next w:val="NoList"/>
    <w:uiPriority w:val="99"/>
    <w:semiHidden/>
    <w:unhideWhenUsed/>
    <w:rsid w:val="00A2510A"/>
  </w:style>
  <w:style w:type="numbering" w:customStyle="1" w:styleId="NoList541">
    <w:name w:val="No List541"/>
    <w:next w:val="NoList"/>
    <w:uiPriority w:val="99"/>
    <w:semiHidden/>
    <w:unhideWhenUsed/>
    <w:rsid w:val="00A2510A"/>
  </w:style>
  <w:style w:type="table" w:customStyle="1" w:styleId="TableGrid631">
    <w:name w:val="Table Grid631"/>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A2510A"/>
  </w:style>
  <w:style w:type="numbering" w:customStyle="1" w:styleId="12411">
    <w:name w:val="リストなし1241"/>
    <w:next w:val="NoList"/>
    <w:uiPriority w:val="99"/>
    <w:semiHidden/>
    <w:unhideWhenUsed/>
    <w:rsid w:val="00A2510A"/>
  </w:style>
  <w:style w:type="table" w:customStyle="1" w:styleId="TableGrid1231">
    <w:name w:val="Table Grid1231"/>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A2510A"/>
  </w:style>
  <w:style w:type="table" w:customStyle="1" w:styleId="3231">
    <w:name w:val="网格型323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A2510A"/>
  </w:style>
  <w:style w:type="numbering" w:customStyle="1" w:styleId="NoList3241">
    <w:name w:val="No List3241"/>
    <w:next w:val="NoList"/>
    <w:uiPriority w:val="99"/>
    <w:semiHidden/>
    <w:rsid w:val="00A2510A"/>
  </w:style>
  <w:style w:type="table" w:customStyle="1" w:styleId="TableGrid4231">
    <w:name w:val="Table Grid4231"/>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A2510A"/>
  </w:style>
  <w:style w:type="numbering" w:customStyle="1" w:styleId="112410">
    <w:name w:val="無清單11241"/>
    <w:next w:val="NoList"/>
    <w:uiPriority w:val="99"/>
    <w:semiHidden/>
    <w:unhideWhenUsed/>
    <w:rsid w:val="00A2510A"/>
  </w:style>
  <w:style w:type="table" w:customStyle="1" w:styleId="12313">
    <w:name w:val="表格格線1231"/>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A2510A"/>
  </w:style>
  <w:style w:type="numbering" w:customStyle="1" w:styleId="NoList12231">
    <w:name w:val="No List12231"/>
    <w:next w:val="NoList"/>
    <w:uiPriority w:val="99"/>
    <w:semiHidden/>
    <w:unhideWhenUsed/>
    <w:rsid w:val="00A2510A"/>
  </w:style>
  <w:style w:type="numbering" w:customStyle="1" w:styleId="112311">
    <w:name w:val="リストなし11231"/>
    <w:next w:val="NoList"/>
    <w:uiPriority w:val="99"/>
    <w:semiHidden/>
    <w:unhideWhenUsed/>
    <w:rsid w:val="00A2510A"/>
  </w:style>
  <w:style w:type="numbering" w:customStyle="1" w:styleId="112312">
    <w:name w:val="无列表11231"/>
    <w:next w:val="NoList"/>
    <w:semiHidden/>
    <w:rsid w:val="00A2510A"/>
  </w:style>
  <w:style w:type="numbering" w:customStyle="1" w:styleId="NoList21231">
    <w:name w:val="No List21231"/>
    <w:next w:val="NoList"/>
    <w:semiHidden/>
    <w:rsid w:val="00A2510A"/>
  </w:style>
  <w:style w:type="numbering" w:customStyle="1" w:styleId="NoList31231">
    <w:name w:val="No List31231"/>
    <w:next w:val="NoList"/>
    <w:uiPriority w:val="99"/>
    <w:semiHidden/>
    <w:rsid w:val="00A2510A"/>
  </w:style>
  <w:style w:type="numbering" w:customStyle="1" w:styleId="NoList111241">
    <w:name w:val="No List111241"/>
    <w:next w:val="NoList"/>
    <w:uiPriority w:val="99"/>
    <w:semiHidden/>
    <w:unhideWhenUsed/>
    <w:rsid w:val="00A2510A"/>
  </w:style>
  <w:style w:type="numbering" w:customStyle="1" w:styleId="12231">
    <w:name w:val="無清單12231"/>
    <w:next w:val="NoList"/>
    <w:uiPriority w:val="99"/>
    <w:semiHidden/>
    <w:unhideWhenUsed/>
    <w:rsid w:val="00A2510A"/>
  </w:style>
  <w:style w:type="numbering" w:customStyle="1" w:styleId="111231">
    <w:name w:val="無清單111231"/>
    <w:next w:val="NoList"/>
    <w:uiPriority w:val="99"/>
    <w:semiHidden/>
    <w:unhideWhenUsed/>
    <w:rsid w:val="00A2510A"/>
  </w:style>
  <w:style w:type="table" w:customStyle="1" w:styleId="1117">
    <w:name w:val="网格型111"/>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A251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A2510A"/>
  </w:style>
  <w:style w:type="table" w:customStyle="1" w:styleId="2114">
    <w:name w:val="网格型211"/>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A2510A"/>
  </w:style>
  <w:style w:type="numbering" w:customStyle="1" w:styleId="NoList11321">
    <w:name w:val="No List11321"/>
    <w:next w:val="NoList"/>
    <w:uiPriority w:val="99"/>
    <w:semiHidden/>
    <w:unhideWhenUsed/>
    <w:rsid w:val="00A2510A"/>
  </w:style>
  <w:style w:type="numbering" w:customStyle="1" w:styleId="NoList4121">
    <w:name w:val="No List4121"/>
    <w:next w:val="NoList"/>
    <w:uiPriority w:val="99"/>
    <w:semiHidden/>
    <w:unhideWhenUsed/>
    <w:rsid w:val="00A2510A"/>
  </w:style>
  <w:style w:type="table" w:customStyle="1" w:styleId="TableGrid11221">
    <w:name w:val="Table Grid11221"/>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A2510A"/>
  </w:style>
  <w:style w:type="numbering" w:customStyle="1" w:styleId="NoList121121">
    <w:name w:val="No List121121"/>
    <w:next w:val="NoList"/>
    <w:uiPriority w:val="99"/>
    <w:semiHidden/>
    <w:unhideWhenUsed/>
    <w:rsid w:val="00A2510A"/>
  </w:style>
  <w:style w:type="numbering" w:customStyle="1" w:styleId="1111211">
    <w:name w:val="リストなし111121"/>
    <w:next w:val="NoList"/>
    <w:uiPriority w:val="99"/>
    <w:semiHidden/>
    <w:unhideWhenUsed/>
    <w:rsid w:val="00A2510A"/>
  </w:style>
  <w:style w:type="numbering" w:customStyle="1" w:styleId="1111212">
    <w:name w:val="无列表111121"/>
    <w:next w:val="NoList"/>
    <w:semiHidden/>
    <w:rsid w:val="00A2510A"/>
  </w:style>
  <w:style w:type="numbering" w:customStyle="1" w:styleId="NoList211121">
    <w:name w:val="No List211121"/>
    <w:next w:val="NoList"/>
    <w:semiHidden/>
    <w:rsid w:val="00A2510A"/>
  </w:style>
  <w:style w:type="numbering" w:customStyle="1" w:styleId="NoList311121">
    <w:name w:val="No List311121"/>
    <w:next w:val="NoList"/>
    <w:uiPriority w:val="99"/>
    <w:semiHidden/>
    <w:rsid w:val="00A2510A"/>
  </w:style>
  <w:style w:type="numbering" w:customStyle="1" w:styleId="NoList1111121">
    <w:name w:val="No List1111121"/>
    <w:next w:val="NoList"/>
    <w:uiPriority w:val="99"/>
    <w:semiHidden/>
    <w:unhideWhenUsed/>
    <w:rsid w:val="00A2510A"/>
  </w:style>
  <w:style w:type="numbering" w:customStyle="1" w:styleId="1211210">
    <w:name w:val="無清單121121"/>
    <w:next w:val="NoList"/>
    <w:uiPriority w:val="99"/>
    <w:semiHidden/>
    <w:unhideWhenUsed/>
    <w:rsid w:val="00A2510A"/>
  </w:style>
  <w:style w:type="numbering" w:customStyle="1" w:styleId="11111210">
    <w:name w:val="無清單1111121"/>
    <w:next w:val="NoList"/>
    <w:uiPriority w:val="99"/>
    <w:semiHidden/>
    <w:unhideWhenUsed/>
    <w:rsid w:val="00A2510A"/>
  </w:style>
  <w:style w:type="numbering" w:customStyle="1" w:styleId="NoList13121">
    <w:name w:val="No List13121"/>
    <w:next w:val="NoList"/>
    <w:uiPriority w:val="99"/>
    <w:semiHidden/>
    <w:unhideWhenUsed/>
    <w:rsid w:val="00A2510A"/>
  </w:style>
  <w:style w:type="numbering" w:customStyle="1" w:styleId="121211">
    <w:name w:val="リストなし12121"/>
    <w:next w:val="NoList"/>
    <w:uiPriority w:val="99"/>
    <w:semiHidden/>
    <w:unhideWhenUsed/>
    <w:rsid w:val="00A2510A"/>
  </w:style>
  <w:style w:type="numbering" w:customStyle="1" w:styleId="121212">
    <w:name w:val="无列表12121"/>
    <w:next w:val="NoList"/>
    <w:semiHidden/>
    <w:rsid w:val="00A2510A"/>
  </w:style>
  <w:style w:type="numbering" w:customStyle="1" w:styleId="NoList22121">
    <w:name w:val="No List22121"/>
    <w:next w:val="NoList"/>
    <w:semiHidden/>
    <w:rsid w:val="00A2510A"/>
  </w:style>
  <w:style w:type="numbering" w:customStyle="1" w:styleId="NoList32121">
    <w:name w:val="No List32121"/>
    <w:next w:val="NoList"/>
    <w:uiPriority w:val="99"/>
    <w:semiHidden/>
    <w:rsid w:val="00A2510A"/>
  </w:style>
  <w:style w:type="numbering" w:customStyle="1" w:styleId="NoList112121">
    <w:name w:val="No List112121"/>
    <w:next w:val="NoList"/>
    <w:uiPriority w:val="99"/>
    <w:semiHidden/>
    <w:unhideWhenUsed/>
    <w:rsid w:val="00A2510A"/>
  </w:style>
  <w:style w:type="numbering" w:customStyle="1" w:styleId="131210">
    <w:name w:val="無清單13121"/>
    <w:next w:val="NoList"/>
    <w:uiPriority w:val="99"/>
    <w:semiHidden/>
    <w:unhideWhenUsed/>
    <w:rsid w:val="00A2510A"/>
  </w:style>
  <w:style w:type="numbering" w:customStyle="1" w:styleId="1121210">
    <w:name w:val="無清單112121"/>
    <w:next w:val="NoList"/>
    <w:uiPriority w:val="99"/>
    <w:semiHidden/>
    <w:unhideWhenUsed/>
    <w:rsid w:val="00A2510A"/>
  </w:style>
  <w:style w:type="numbering" w:customStyle="1" w:styleId="21121">
    <w:name w:val="无列表21121"/>
    <w:next w:val="NoList"/>
    <w:uiPriority w:val="99"/>
    <w:semiHidden/>
    <w:unhideWhenUsed/>
    <w:rsid w:val="00A2510A"/>
  </w:style>
  <w:style w:type="numbering" w:customStyle="1" w:styleId="NoList122121">
    <w:name w:val="No List122121"/>
    <w:next w:val="NoList"/>
    <w:uiPriority w:val="99"/>
    <w:semiHidden/>
    <w:unhideWhenUsed/>
    <w:rsid w:val="00A2510A"/>
  </w:style>
  <w:style w:type="numbering" w:customStyle="1" w:styleId="1121211">
    <w:name w:val="リストなし112121"/>
    <w:next w:val="NoList"/>
    <w:uiPriority w:val="99"/>
    <w:semiHidden/>
    <w:unhideWhenUsed/>
    <w:rsid w:val="00A2510A"/>
  </w:style>
  <w:style w:type="numbering" w:customStyle="1" w:styleId="1121212">
    <w:name w:val="无列表112121"/>
    <w:next w:val="NoList"/>
    <w:semiHidden/>
    <w:rsid w:val="00A2510A"/>
  </w:style>
  <w:style w:type="numbering" w:customStyle="1" w:styleId="NoList212121">
    <w:name w:val="No List212121"/>
    <w:next w:val="NoList"/>
    <w:semiHidden/>
    <w:rsid w:val="00A2510A"/>
  </w:style>
  <w:style w:type="numbering" w:customStyle="1" w:styleId="NoList312121">
    <w:name w:val="No List312121"/>
    <w:next w:val="NoList"/>
    <w:uiPriority w:val="99"/>
    <w:semiHidden/>
    <w:rsid w:val="00A2510A"/>
  </w:style>
  <w:style w:type="numbering" w:customStyle="1" w:styleId="NoList1112121">
    <w:name w:val="No List1112121"/>
    <w:next w:val="NoList"/>
    <w:uiPriority w:val="99"/>
    <w:semiHidden/>
    <w:unhideWhenUsed/>
    <w:rsid w:val="00A2510A"/>
  </w:style>
  <w:style w:type="numbering" w:customStyle="1" w:styleId="122121">
    <w:name w:val="無清單122121"/>
    <w:next w:val="NoList"/>
    <w:uiPriority w:val="99"/>
    <w:semiHidden/>
    <w:unhideWhenUsed/>
    <w:rsid w:val="00A2510A"/>
  </w:style>
  <w:style w:type="numbering" w:customStyle="1" w:styleId="1112121">
    <w:name w:val="無清單1112121"/>
    <w:next w:val="NoList"/>
    <w:uiPriority w:val="99"/>
    <w:semiHidden/>
    <w:unhideWhenUsed/>
    <w:rsid w:val="00A2510A"/>
  </w:style>
  <w:style w:type="numbering" w:customStyle="1" w:styleId="131111">
    <w:name w:val="无列表13111"/>
    <w:next w:val="NoList"/>
    <w:semiHidden/>
    <w:rsid w:val="00A2510A"/>
  </w:style>
  <w:style w:type="numbering" w:customStyle="1" w:styleId="NoList41111">
    <w:name w:val="No List41111"/>
    <w:next w:val="NoList"/>
    <w:uiPriority w:val="99"/>
    <w:semiHidden/>
    <w:unhideWhenUsed/>
    <w:rsid w:val="00A2510A"/>
  </w:style>
  <w:style w:type="numbering" w:customStyle="1" w:styleId="22111">
    <w:name w:val="无列表22111"/>
    <w:next w:val="NoList"/>
    <w:uiPriority w:val="99"/>
    <w:semiHidden/>
    <w:unhideWhenUsed/>
    <w:rsid w:val="00A2510A"/>
  </w:style>
  <w:style w:type="numbering" w:customStyle="1" w:styleId="NoList1211112">
    <w:name w:val="No List1211112"/>
    <w:next w:val="NoList"/>
    <w:uiPriority w:val="99"/>
    <w:semiHidden/>
    <w:unhideWhenUsed/>
    <w:rsid w:val="00A2510A"/>
  </w:style>
  <w:style w:type="numbering" w:customStyle="1" w:styleId="11111121">
    <w:name w:val="リストなし1111112"/>
    <w:next w:val="NoList"/>
    <w:uiPriority w:val="99"/>
    <w:semiHidden/>
    <w:unhideWhenUsed/>
    <w:rsid w:val="00A2510A"/>
  </w:style>
  <w:style w:type="numbering" w:customStyle="1" w:styleId="11111122">
    <w:name w:val="无列表1111112"/>
    <w:next w:val="NoList"/>
    <w:semiHidden/>
    <w:rsid w:val="00A2510A"/>
  </w:style>
  <w:style w:type="numbering" w:customStyle="1" w:styleId="NoList2111112">
    <w:name w:val="No List2111112"/>
    <w:next w:val="NoList"/>
    <w:semiHidden/>
    <w:rsid w:val="00A2510A"/>
  </w:style>
  <w:style w:type="numbering" w:customStyle="1" w:styleId="NoList3111112">
    <w:name w:val="No List3111112"/>
    <w:next w:val="NoList"/>
    <w:uiPriority w:val="99"/>
    <w:semiHidden/>
    <w:rsid w:val="00A2510A"/>
  </w:style>
  <w:style w:type="numbering" w:customStyle="1" w:styleId="NoList11111112">
    <w:name w:val="No List11111112"/>
    <w:next w:val="NoList"/>
    <w:uiPriority w:val="99"/>
    <w:semiHidden/>
    <w:unhideWhenUsed/>
    <w:rsid w:val="00A2510A"/>
  </w:style>
  <w:style w:type="numbering" w:customStyle="1" w:styleId="1211112">
    <w:name w:val="無清單1211112"/>
    <w:next w:val="NoList"/>
    <w:uiPriority w:val="99"/>
    <w:semiHidden/>
    <w:unhideWhenUsed/>
    <w:rsid w:val="00A2510A"/>
  </w:style>
  <w:style w:type="numbering" w:customStyle="1" w:styleId="111111120">
    <w:name w:val="無清單11111112"/>
    <w:next w:val="NoList"/>
    <w:uiPriority w:val="99"/>
    <w:semiHidden/>
    <w:unhideWhenUsed/>
    <w:rsid w:val="00A2510A"/>
  </w:style>
  <w:style w:type="numbering" w:customStyle="1" w:styleId="NoList131111">
    <w:name w:val="No List131111"/>
    <w:next w:val="NoList"/>
    <w:uiPriority w:val="99"/>
    <w:semiHidden/>
    <w:unhideWhenUsed/>
    <w:rsid w:val="00A2510A"/>
  </w:style>
  <w:style w:type="numbering" w:customStyle="1" w:styleId="1211113">
    <w:name w:val="リストなし121111"/>
    <w:next w:val="NoList"/>
    <w:uiPriority w:val="99"/>
    <w:semiHidden/>
    <w:unhideWhenUsed/>
    <w:rsid w:val="00A2510A"/>
  </w:style>
  <w:style w:type="numbering" w:customStyle="1" w:styleId="1211121">
    <w:name w:val="无列表121112"/>
    <w:next w:val="NoList"/>
    <w:semiHidden/>
    <w:rsid w:val="00A2510A"/>
  </w:style>
  <w:style w:type="numbering" w:customStyle="1" w:styleId="NoList221111">
    <w:name w:val="No List221111"/>
    <w:next w:val="NoList"/>
    <w:semiHidden/>
    <w:rsid w:val="00A2510A"/>
  </w:style>
  <w:style w:type="numbering" w:customStyle="1" w:styleId="NoList321111">
    <w:name w:val="No List321111"/>
    <w:next w:val="NoList"/>
    <w:uiPriority w:val="99"/>
    <w:semiHidden/>
    <w:rsid w:val="00A2510A"/>
  </w:style>
  <w:style w:type="numbering" w:customStyle="1" w:styleId="NoList1121111">
    <w:name w:val="No List1121111"/>
    <w:next w:val="NoList"/>
    <w:uiPriority w:val="99"/>
    <w:semiHidden/>
    <w:unhideWhenUsed/>
    <w:rsid w:val="00A2510A"/>
  </w:style>
  <w:style w:type="numbering" w:customStyle="1" w:styleId="1311110">
    <w:name w:val="無清單131111"/>
    <w:next w:val="NoList"/>
    <w:uiPriority w:val="99"/>
    <w:semiHidden/>
    <w:unhideWhenUsed/>
    <w:rsid w:val="00A2510A"/>
  </w:style>
  <w:style w:type="numbering" w:customStyle="1" w:styleId="11211110">
    <w:name w:val="無清單1121111"/>
    <w:next w:val="NoList"/>
    <w:uiPriority w:val="99"/>
    <w:semiHidden/>
    <w:unhideWhenUsed/>
    <w:rsid w:val="00A2510A"/>
  </w:style>
  <w:style w:type="numbering" w:customStyle="1" w:styleId="211112">
    <w:name w:val="无列表211112"/>
    <w:next w:val="NoList"/>
    <w:uiPriority w:val="99"/>
    <w:semiHidden/>
    <w:unhideWhenUsed/>
    <w:rsid w:val="00A2510A"/>
  </w:style>
  <w:style w:type="numbering" w:customStyle="1" w:styleId="NoList1221111">
    <w:name w:val="No List1221111"/>
    <w:next w:val="NoList"/>
    <w:uiPriority w:val="99"/>
    <w:semiHidden/>
    <w:unhideWhenUsed/>
    <w:rsid w:val="00A2510A"/>
  </w:style>
  <w:style w:type="numbering" w:customStyle="1" w:styleId="11211111">
    <w:name w:val="リストなし1121111"/>
    <w:next w:val="NoList"/>
    <w:uiPriority w:val="99"/>
    <w:semiHidden/>
    <w:unhideWhenUsed/>
    <w:rsid w:val="00A2510A"/>
  </w:style>
  <w:style w:type="numbering" w:customStyle="1" w:styleId="11211112">
    <w:name w:val="无列表1121111"/>
    <w:next w:val="NoList"/>
    <w:semiHidden/>
    <w:rsid w:val="00A2510A"/>
  </w:style>
  <w:style w:type="numbering" w:customStyle="1" w:styleId="NoList2121111">
    <w:name w:val="No List2121111"/>
    <w:next w:val="NoList"/>
    <w:semiHidden/>
    <w:rsid w:val="00A2510A"/>
  </w:style>
  <w:style w:type="numbering" w:customStyle="1" w:styleId="NoList3121111">
    <w:name w:val="No List3121111"/>
    <w:next w:val="NoList"/>
    <w:uiPriority w:val="99"/>
    <w:semiHidden/>
    <w:rsid w:val="00A2510A"/>
  </w:style>
  <w:style w:type="numbering" w:customStyle="1" w:styleId="NoList11121111">
    <w:name w:val="No List11121111"/>
    <w:next w:val="NoList"/>
    <w:uiPriority w:val="99"/>
    <w:semiHidden/>
    <w:unhideWhenUsed/>
    <w:rsid w:val="00A2510A"/>
  </w:style>
  <w:style w:type="numbering" w:customStyle="1" w:styleId="1221111">
    <w:name w:val="無清單1221111"/>
    <w:next w:val="NoList"/>
    <w:uiPriority w:val="99"/>
    <w:semiHidden/>
    <w:unhideWhenUsed/>
    <w:rsid w:val="00A2510A"/>
  </w:style>
  <w:style w:type="numbering" w:customStyle="1" w:styleId="11121111">
    <w:name w:val="無清單11121111"/>
    <w:next w:val="NoList"/>
    <w:uiPriority w:val="99"/>
    <w:semiHidden/>
    <w:unhideWhenUsed/>
    <w:rsid w:val="00A2510A"/>
  </w:style>
  <w:style w:type="numbering" w:customStyle="1" w:styleId="122110">
    <w:name w:val="无列表12211"/>
    <w:next w:val="NoList"/>
    <w:semiHidden/>
    <w:rsid w:val="00A2510A"/>
  </w:style>
  <w:style w:type="numbering" w:customStyle="1" w:styleId="5f4">
    <w:name w:val="无列表5"/>
    <w:next w:val="NoList"/>
    <w:uiPriority w:val="99"/>
    <w:semiHidden/>
    <w:unhideWhenUsed/>
    <w:rsid w:val="00A2510A"/>
  </w:style>
  <w:style w:type="table" w:customStyle="1" w:styleId="64">
    <w:name w:val="网格型6"/>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A2510A"/>
  </w:style>
  <w:style w:type="numbering" w:customStyle="1" w:styleId="171">
    <w:name w:val="リストなし17"/>
    <w:next w:val="NoList"/>
    <w:uiPriority w:val="99"/>
    <w:semiHidden/>
    <w:unhideWhenUsed/>
    <w:rsid w:val="00A2510A"/>
  </w:style>
  <w:style w:type="table" w:customStyle="1" w:styleId="TableGrid17">
    <w:name w:val="Table Grid17"/>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A2510A"/>
  </w:style>
  <w:style w:type="table" w:customStyle="1" w:styleId="370">
    <w:name w:val="网格型37"/>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A2510A"/>
  </w:style>
  <w:style w:type="numbering" w:customStyle="1" w:styleId="NoList37">
    <w:name w:val="No List37"/>
    <w:next w:val="NoList"/>
    <w:uiPriority w:val="99"/>
    <w:semiHidden/>
    <w:rsid w:val="00A2510A"/>
  </w:style>
  <w:style w:type="table" w:customStyle="1" w:styleId="TableGrid47">
    <w:name w:val="Table Grid47"/>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A2510A"/>
  </w:style>
  <w:style w:type="numbering" w:customStyle="1" w:styleId="180">
    <w:name w:val="無清單18"/>
    <w:next w:val="NoList"/>
    <w:uiPriority w:val="99"/>
    <w:semiHidden/>
    <w:unhideWhenUsed/>
    <w:rsid w:val="00A2510A"/>
  </w:style>
  <w:style w:type="numbering" w:customStyle="1" w:styleId="1170">
    <w:name w:val="無清單117"/>
    <w:next w:val="NoList"/>
    <w:uiPriority w:val="99"/>
    <w:semiHidden/>
    <w:unhideWhenUsed/>
    <w:rsid w:val="00A2510A"/>
  </w:style>
  <w:style w:type="table" w:customStyle="1" w:styleId="173">
    <w:name w:val="表格格線17"/>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A2510A"/>
  </w:style>
  <w:style w:type="table" w:customStyle="1" w:styleId="TableGrid55">
    <w:name w:val="Table Grid55"/>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A2510A"/>
  </w:style>
  <w:style w:type="numbering" w:customStyle="1" w:styleId="1171">
    <w:name w:val="リストなし117"/>
    <w:next w:val="NoList"/>
    <w:uiPriority w:val="99"/>
    <w:semiHidden/>
    <w:unhideWhenUsed/>
    <w:rsid w:val="00A2510A"/>
  </w:style>
  <w:style w:type="table" w:customStyle="1" w:styleId="TableGrid116">
    <w:name w:val="Table Grid116"/>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A2510A"/>
  </w:style>
  <w:style w:type="table" w:customStyle="1" w:styleId="3150">
    <w:name w:val="网格型315"/>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A2510A"/>
  </w:style>
  <w:style w:type="numbering" w:customStyle="1" w:styleId="NoList317">
    <w:name w:val="No List317"/>
    <w:next w:val="NoList"/>
    <w:uiPriority w:val="99"/>
    <w:semiHidden/>
    <w:rsid w:val="00A2510A"/>
  </w:style>
  <w:style w:type="table" w:customStyle="1" w:styleId="TableGrid415">
    <w:name w:val="Table Grid415"/>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A2510A"/>
  </w:style>
  <w:style w:type="numbering" w:customStyle="1" w:styleId="1270">
    <w:name w:val="無清單127"/>
    <w:next w:val="NoList"/>
    <w:uiPriority w:val="99"/>
    <w:semiHidden/>
    <w:unhideWhenUsed/>
    <w:rsid w:val="00A2510A"/>
  </w:style>
  <w:style w:type="numbering" w:customStyle="1" w:styleId="11170">
    <w:name w:val="無清單1117"/>
    <w:next w:val="NoList"/>
    <w:uiPriority w:val="99"/>
    <w:semiHidden/>
    <w:unhideWhenUsed/>
    <w:rsid w:val="00A2510A"/>
  </w:style>
  <w:style w:type="table" w:customStyle="1" w:styleId="1153">
    <w:name w:val="表格格線115"/>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A2510A"/>
  </w:style>
  <w:style w:type="numbering" w:customStyle="1" w:styleId="NoList1216">
    <w:name w:val="No List1216"/>
    <w:next w:val="NoList"/>
    <w:uiPriority w:val="99"/>
    <w:semiHidden/>
    <w:unhideWhenUsed/>
    <w:rsid w:val="00A2510A"/>
  </w:style>
  <w:style w:type="numbering" w:customStyle="1" w:styleId="11160">
    <w:name w:val="リストなし1116"/>
    <w:next w:val="NoList"/>
    <w:uiPriority w:val="99"/>
    <w:semiHidden/>
    <w:unhideWhenUsed/>
    <w:rsid w:val="00A2510A"/>
  </w:style>
  <w:style w:type="numbering" w:customStyle="1" w:styleId="11161">
    <w:name w:val="无列表1116"/>
    <w:next w:val="NoList"/>
    <w:semiHidden/>
    <w:rsid w:val="00A2510A"/>
  </w:style>
  <w:style w:type="numbering" w:customStyle="1" w:styleId="NoList2116">
    <w:name w:val="No List2116"/>
    <w:next w:val="NoList"/>
    <w:semiHidden/>
    <w:rsid w:val="00A2510A"/>
  </w:style>
  <w:style w:type="numbering" w:customStyle="1" w:styleId="NoList3116">
    <w:name w:val="No List3116"/>
    <w:next w:val="NoList"/>
    <w:uiPriority w:val="99"/>
    <w:semiHidden/>
    <w:rsid w:val="00A2510A"/>
  </w:style>
  <w:style w:type="numbering" w:customStyle="1" w:styleId="NoList11116">
    <w:name w:val="No List11116"/>
    <w:next w:val="NoList"/>
    <w:uiPriority w:val="99"/>
    <w:semiHidden/>
    <w:unhideWhenUsed/>
    <w:rsid w:val="00A2510A"/>
  </w:style>
  <w:style w:type="numbering" w:customStyle="1" w:styleId="1216">
    <w:name w:val="無清單1216"/>
    <w:next w:val="NoList"/>
    <w:uiPriority w:val="99"/>
    <w:semiHidden/>
    <w:unhideWhenUsed/>
    <w:rsid w:val="00A2510A"/>
  </w:style>
  <w:style w:type="numbering" w:customStyle="1" w:styleId="11116">
    <w:name w:val="無清單11116"/>
    <w:next w:val="NoList"/>
    <w:uiPriority w:val="99"/>
    <w:semiHidden/>
    <w:unhideWhenUsed/>
    <w:rsid w:val="00A2510A"/>
  </w:style>
  <w:style w:type="numbering" w:customStyle="1" w:styleId="NoList56">
    <w:name w:val="No List56"/>
    <w:next w:val="NoList"/>
    <w:uiPriority w:val="99"/>
    <w:semiHidden/>
    <w:unhideWhenUsed/>
    <w:rsid w:val="00A2510A"/>
  </w:style>
  <w:style w:type="numbering" w:customStyle="1" w:styleId="NoList136">
    <w:name w:val="No List136"/>
    <w:next w:val="NoList"/>
    <w:uiPriority w:val="99"/>
    <w:semiHidden/>
    <w:unhideWhenUsed/>
    <w:rsid w:val="00A2510A"/>
  </w:style>
  <w:style w:type="numbering" w:customStyle="1" w:styleId="1261">
    <w:name w:val="リストなし126"/>
    <w:next w:val="NoList"/>
    <w:uiPriority w:val="99"/>
    <w:semiHidden/>
    <w:unhideWhenUsed/>
    <w:rsid w:val="00A2510A"/>
  </w:style>
  <w:style w:type="table" w:customStyle="1" w:styleId="TableGrid125">
    <w:name w:val="Table Grid125"/>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A2510A"/>
  </w:style>
  <w:style w:type="table" w:customStyle="1" w:styleId="3250">
    <w:name w:val="网格型325"/>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A2510A"/>
  </w:style>
  <w:style w:type="numbering" w:customStyle="1" w:styleId="NoList326">
    <w:name w:val="No List326"/>
    <w:next w:val="NoList"/>
    <w:uiPriority w:val="99"/>
    <w:semiHidden/>
    <w:rsid w:val="00A2510A"/>
  </w:style>
  <w:style w:type="table" w:customStyle="1" w:styleId="TableGrid425">
    <w:name w:val="Table Grid425"/>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A2510A"/>
  </w:style>
  <w:style w:type="numbering" w:customStyle="1" w:styleId="136">
    <w:name w:val="無清單136"/>
    <w:next w:val="NoList"/>
    <w:uiPriority w:val="99"/>
    <w:semiHidden/>
    <w:unhideWhenUsed/>
    <w:rsid w:val="00A2510A"/>
  </w:style>
  <w:style w:type="numbering" w:customStyle="1" w:styleId="1126">
    <w:name w:val="無清單1126"/>
    <w:next w:val="NoList"/>
    <w:uiPriority w:val="99"/>
    <w:semiHidden/>
    <w:unhideWhenUsed/>
    <w:rsid w:val="00A2510A"/>
  </w:style>
  <w:style w:type="table" w:customStyle="1" w:styleId="1253">
    <w:name w:val="表格格線125"/>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A2510A"/>
  </w:style>
  <w:style w:type="numbering" w:customStyle="1" w:styleId="NoList1225">
    <w:name w:val="No List1225"/>
    <w:next w:val="NoList"/>
    <w:uiPriority w:val="99"/>
    <w:semiHidden/>
    <w:unhideWhenUsed/>
    <w:rsid w:val="00A2510A"/>
  </w:style>
  <w:style w:type="numbering" w:customStyle="1" w:styleId="11250">
    <w:name w:val="リストなし1125"/>
    <w:next w:val="NoList"/>
    <w:uiPriority w:val="99"/>
    <w:semiHidden/>
    <w:unhideWhenUsed/>
    <w:rsid w:val="00A2510A"/>
  </w:style>
  <w:style w:type="numbering" w:customStyle="1" w:styleId="11251">
    <w:name w:val="无列表1125"/>
    <w:next w:val="NoList"/>
    <w:semiHidden/>
    <w:rsid w:val="00A2510A"/>
  </w:style>
  <w:style w:type="numbering" w:customStyle="1" w:styleId="NoList2125">
    <w:name w:val="No List2125"/>
    <w:next w:val="NoList"/>
    <w:semiHidden/>
    <w:rsid w:val="00A2510A"/>
  </w:style>
  <w:style w:type="numbering" w:customStyle="1" w:styleId="NoList3125">
    <w:name w:val="No List3125"/>
    <w:next w:val="NoList"/>
    <w:uiPriority w:val="99"/>
    <w:semiHidden/>
    <w:rsid w:val="00A2510A"/>
  </w:style>
  <w:style w:type="numbering" w:customStyle="1" w:styleId="NoList11126">
    <w:name w:val="No List11126"/>
    <w:next w:val="NoList"/>
    <w:uiPriority w:val="99"/>
    <w:semiHidden/>
    <w:unhideWhenUsed/>
    <w:rsid w:val="00A2510A"/>
  </w:style>
  <w:style w:type="numbering" w:customStyle="1" w:styleId="1225">
    <w:name w:val="無清單1225"/>
    <w:next w:val="NoList"/>
    <w:uiPriority w:val="99"/>
    <w:semiHidden/>
    <w:unhideWhenUsed/>
    <w:rsid w:val="00A2510A"/>
  </w:style>
  <w:style w:type="numbering" w:customStyle="1" w:styleId="11125">
    <w:name w:val="無清單11125"/>
    <w:next w:val="NoList"/>
    <w:uiPriority w:val="99"/>
    <w:semiHidden/>
    <w:unhideWhenUsed/>
    <w:rsid w:val="00A2510A"/>
  </w:style>
  <w:style w:type="numbering" w:customStyle="1" w:styleId="NoList63">
    <w:name w:val="No List63"/>
    <w:next w:val="NoList"/>
    <w:uiPriority w:val="99"/>
    <w:semiHidden/>
    <w:unhideWhenUsed/>
    <w:rsid w:val="00A2510A"/>
  </w:style>
  <w:style w:type="table" w:customStyle="1" w:styleId="TableGrid72">
    <w:name w:val="Table Grid72"/>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A2510A"/>
  </w:style>
  <w:style w:type="numbering" w:customStyle="1" w:styleId="1333">
    <w:name w:val="リストなし133"/>
    <w:next w:val="NoList"/>
    <w:uiPriority w:val="99"/>
    <w:semiHidden/>
    <w:unhideWhenUsed/>
    <w:rsid w:val="00A2510A"/>
  </w:style>
  <w:style w:type="table" w:customStyle="1" w:styleId="TableGrid132">
    <w:name w:val="Table Grid132"/>
    <w:basedOn w:val="TableNormal"/>
    <w:next w:val="TableGrid"/>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A2510A"/>
  </w:style>
  <w:style w:type="table" w:customStyle="1" w:styleId="3320">
    <w:name w:val="网格型33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A2510A"/>
  </w:style>
  <w:style w:type="numbering" w:customStyle="1" w:styleId="NoList333">
    <w:name w:val="No List333"/>
    <w:next w:val="NoList"/>
    <w:uiPriority w:val="99"/>
    <w:semiHidden/>
    <w:rsid w:val="00A2510A"/>
  </w:style>
  <w:style w:type="table" w:customStyle="1" w:styleId="TableGrid432">
    <w:name w:val="Table Grid432"/>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A2510A"/>
  </w:style>
  <w:style w:type="numbering" w:customStyle="1" w:styleId="1430">
    <w:name w:val="無清單143"/>
    <w:next w:val="NoList"/>
    <w:uiPriority w:val="99"/>
    <w:semiHidden/>
    <w:unhideWhenUsed/>
    <w:rsid w:val="00A2510A"/>
  </w:style>
  <w:style w:type="numbering" w:customStyle="1" w:styleId="11330">
    <w:name w:val="無清單1133"/>
    <w:next w:val="NoList"/>
    <w:uiPriority w:val="99"/>
    <w:semiHidden/>
    <w:unhideWhenUsed/>
    <w:rsid w:val="00A2510A"/>
  </w:style>
  <w:style w:type="table" w:customStyle="1" w:styleId="1323">
    <w:name w:val="表格格線132"/>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A2510A"/>
  </w:style>
  <w:style w:type="numbering" w:customStyle="1" w:styleId="NoList1233">
    <w:name w:val="No List1233"/>
    <w:next w:val="NoList"/>
    <w:uiPriority w:val="99"/>
    <w:semiHidden/>
    <w:unhideWhenUsed/>
    <w:rsid w:val="00A2510A"/>
  </w:style>
  <w:style w:type="numbering" w:customStyle="1" w:styleId="11331">
    <w:name w:val="リストなし1133"/>
    <w:next w:val="NoList"/>
    <w:uiPriority w:val="99"/>
    <w:semiHidden/>
    <w:unhideWhenUsed/>
    <w:rsid w:val="00A2510A"/>
  </w:style>
  <w:style w:type="numbering" w:customStyle="1" w:styleId="11332">
    <w:name w:val="无列表1133"/>
    <w:next w:val="NoList"/>
    <w:semiHidden/>
    <w:rsid w:val="00A2510A"/>
  </w:style>
  <w:style w:type="numbering" w:customStyle="1" w:styleId="NoList2133">
    <w:name w:val="No List2133"/>
    <w:next w:val="NoList"/>
    <w:semiHidden/>
    <w:rsid w:val="00A2510A"/>
  </w:style>
  <w:style w:type="numbering" w:customStyle="1" w:styleId="NoList3133">
    <w:name w:val="No List3133"/>
    <w:next w:val="NoList"/>
    <w:uiPriority w:val="99"/>
    <w:semiHidden/>
    <w:rsid w:val="00A2510A"/>
  </w:style>
  <w:style w:type="numbering" w:customStyle="1" w:styleId="NoList11133">
    <w:name w:val="No List11133"/>
    <w:next w:val="NoList"/>
    <w:uiPriority w:val="99"/>
    <w:semiHidden/>
    <w:unhideWhenUsed/>
    <w:rsid w:val="00A2510A"/>
  </w:style>
  <w:style w:type="numbering" w:customStyle="1" w:styleId="12330">
    <w:name w:val="無清單1233"/>
    <w:next w:val="NoList"/>
    <w:uiPriority w:val="99"/>
    <w:semiHidden/>
    <w:unhideWhenUsed/>
    <w:rsid w:val="00A2510A"/>
  </w:style>
  <w:style w:type="numbering" w:customStyle="1" w:styleId="111330">
    <w:name w:val="無清單11133"/>
    <w:next w:val="NoList"/>
    <w:uiPriority w:val="99"/>
    <w:semiHidden/>
    <w:unhideWhenUsed/>
    <w:rsid w:val="00A2510A"/>
  </w:style>
  <w:style w:type="numbering" w:customStyle="1" w:styleId="NoList414">
    <w:name w:val="No List414"/>
    <w:next w:val="NoList"/>
    <w:uiPriority w:val="99"/>
    <w:semiHidden/>
    <w:unhideWhenUsed/>
    <w:rsid w:val="00A2510A"/>
  </w:style>
  <w:style w:type="table" w:customStyle="1" w:styleId="TableGrid512">
    <w:name w:val="Table Grid512"/>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A2510A"/>
  </w:style>
  <w:style w:type="numbering" w:customStyle="1" w:styleId="111140">
    <w:name w:val="リストなし11114"/>
    <w:next w:val="NoList"/>
    <w:uiPriority w:val="99"/>
    <w:semiHidden/>
    <w:unhideWhenUsed/>
    <w:rsid w:val="00A2510A"/>
  </w:style>
  <w:style w:type="numbering" w:customStyle="1" w:styleId="111142">
    <w:name w:val="无列表11114"/>
    <w:next w:val="NoList"/>
    <w:semiHidden/>
    <w:rsid w:val="00A2510A"/>
  </w:style>
  <w:style w:type="numbering" w:customStyle="1" w:styleId="NoList21114">
    <w:name w:val="No List21114"/>
    <w:next w:val="NoList"/>
    <w:semiHidden/>
    <w:rsid w:val="00A2510A"/>
  </w:style>
  <w:style w:type="numbering" w:customStyle="1" w:styleId="NoList31114">
    <w:name w:val="No List31114"/>
    <w:next w:val="NoList"/>
    <w:uiPriority w:val="99"/>
    <w:semiHidden/>
    <w:rsid w:val="00A2510A"/>
  </w:style>
  <w:style w:type="numbering" w:customStyle="1" w:styleId="NoList111114">
    <w:name w:val="No List111114"/>
    <w:next w:val="NoList"/>
    <w:uiPriority w:val="99"/>
    <w:semiHidden/>
    <w:unhideWhenUsed/>
    <w:rsid w:val="00A2510A"/>
  </w:style>
  <w:style w:type="numbering" w:customStyle="1" w:styleId="12114">
    <w:name w:val="無清單12114"/>
    <w:next w:val="NoList"/>
    <w:uiPriority w:val="99"/>
    <w:semiHidden/>
    <w:unhideWhenUsed/>
    <w:rsid w:val="00A2510A"/>
  </w:style>
  <w:style w:type="numbering" w:customStyle="1" w:styleId="1111140">
    <w:name w:val="無清單111114"/>
    <w:next w:val="NoList"/>
    <w:uiPriority w:val="99"/>
    <w:semiHidden/>
    <w:unhideWhenUsed/>
    <w:rsid w:val="00A2510A"/>
  </w:style>
  <w:style w:type="numbering" w:customStyle="1" w:styleId="NoList513">
    <w:name w:val="No List513"/>
    <w:next w:val="NoList"/>
    <w:uiPriority w:val="99"/>
    <w:semiHidden/>
    <w:unhideWhenUsed/>
    <w:rsid w:val="00A2510A"/>
  </w:style>
  <w:style w:type="table" w:customStyle="1" w:styleId="TableGrid612">
    <w:name w:val="Table Grid612"/>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A2510A"/>
  </w:style>
  <w:style w:type="numbering" w:customStyle="1" w:styleId="12142">
    <w:name w:val="リストなし1214"/>
    <w:next w:val="NoList"/>
    <w:uiPriority w:val="99"/>
    <w:semiHidden/>
    <w:unhideWhenUsed/>
    <w:rsid w:val="00A2510A"/>
  </w:style>
  <w:style w:type="table" w:customStyle="1" w:styleId="TableGrid1212">
    <w:name w:val="Table Grid1212"/>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A2510A"/>
  </w:style>
  <w:style w:type="table" w:customStyle="1" w:styleId="3212">
    <w:name w:val="网格型321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A2510A"/>
  </w:style>
  <w:style w:type="numbering" w:customStyle="1" w:styleId="NoList3214">
    <w:name w:val="No List3214"/>
    <w:next w:val="NoList"/>
    <w:uiPriority w:val="99"/>
    <w:semiHidden/>
    <w:rsid w:val="00A2510A"/>
  </w:style>
  <w:style w:type="table" w:customStyle="1" w:styleId="TableGrid4212">
    <w:name w:val="Table Grid4212"/>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A2510A"/>
  </w:style>
  <w:style w:type="numbering" w:customStyle="1" w:styleId="1314">
    <w:name w:val="無清單1314"/>
    <w:next w:val="NoList"/>
    <w:uiPriority w:val="99"/>
    <w:semiHidden/>
    <w:unhideWhenUsed/>
    <w:rsid w:val="00A2510A"/>
  </w:style>
  <w:style w:type="numbering" w:customStyle="1" w:styleId="11214">
    <w:name w:val="無清單11214"/>
    <w:next w:val="NoList"/>
    <w:uiPriority w:val="99"/>
    <w:semiHidden/>
    <w:unhideWhenUsed/>
    <w:rsid w:val="00A2510A"/>
  </w:style>
  <w:style w:type="table" w:customStyle="1" w:styleId="12123">
    <w:name w:val="表格格線1212"/>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A2510A"/>
  </w:style>
  <w:style w:type="numbering" w:customStyle="1" w:styleId="NoList12214">
    <w:name w:val="No List12214"/>
    <w:next w:val="NoList"/>
    <w:uiPriority w:val="99"/>
    <w:semiHidden/>
    <w:unhideWhenUsed/>
    <w:rsid w:val="00A2510A"/>
  </w:style>
  <w:style w:type="numbering" w:customStyle="1" w:styleId="112140">
    <w:name w:val="リストなし11214"/>
    <w:next w:val="NoList"/>
    <w:uiPriority w:val="99"/>
    <w:semiHidden/>
    <w:unhideWhenUsed/>
    <w:rsid w:val="00A2510A"/>
  </w:style>
  <w:style w:type="numbering" w:customStyle="1" w:styleId="112141">
    <w:name w:val="无列表11214"/>
    <w:next w:val="NoList"/>
    <w:semiHidden/>
    <w:rsid w:val="00A2510A"/>
  </w:style>
  <w:style w:type="numbering" w:customStyle="1" w:styleId="NoList21214">
    <w:name w:val="No List21214"/>
    <w:next w:val="NoList"/>
    <w:semiHidden/>
    <w:rsid w:val="00A2510A"/>
  </w:style>
  <w:style w:type="numbering" w:customStyle="1" w:styleId="NoList31214">
    <w:name w:val="No List31214"/>
    <w:next w:val="NoList"/>
    <w:uiPriority w:val="99"/>
    <w:semiHidden/>
    <w:rsid w:val="00A2510A"/>
  </w:style>
  <w:style w:type="numbering" w:customStyle="1" w:styleId="NoList111214">
    <w:name w:val="No List111214"/>
    <w:next w:val="NoList"/>
    <w:uiPriority w:val="99"/>
    <w:semiHidden/>
    <w:unhideWhenUsed/>
    <w:rsid w:val="00A2510A"/>
  </w:style>
  <w:style w:type="numbering" w:customStyle="1" w:styleId="122140">
    <w:name w:val="無清單12214"/>
    <w:next w:val="NoList"/>
    <w:uiPriority w:val="99"/>
    <w:semiHidden/>
    <w:unhideWhenUsed/>
    <w:rsid w:val="00A2510A"/>
  </w:style>
  <w:style w:type="numbering" w:customStyle="1" w:styleId="1112140">
    <w:name w:val="無清單111214"/>
    <w:next w:val="NoList"/>
    <w:uiPriority w:val="99"/>
    <w:semiHidden/>
    <w:unhideWhenUsed/>
    <w:rsid w:val="00A2510A"/>
  </w:style>
  <w:style w:type="table" w:customStyle="1" w:styleId="137">
    <w:name w:val="网格型13"/>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A251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A2510A"/>
  </w:style>
  <w:style w:type="table" w:customStyle="1" w:styleId="236">
    <w:name w:val="网格型23"/>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A2510A"/>
  </w:style>
  <w:style w:type="numbering" w:customStyle="1" w:styleId="NoList11312">
    <w:name w:val="No List11312"/>
    <w:next w:val="NoList"/>
    <w:uiPriority w:val="99"/>
    <w:semiHidden/>
    <w:unhideWhenUsed/>
    <w:rsid w:val="00A2510A"/>
  </w:style>
  <w:style w:type="numbering" w:customStyle="1" w:styleId="NoList4113">
    <w:name w:val="No List4113"/>
    <w:next w:val="NoList"/>
    <w:uiPriority w:val="99"/>
    <w:semiHidden/>
    <w:unhideWhenUsed/>
    <w:rsid w:val="00A2510A"/>
  </w:style>
  <w:style w:type="table" w:customStyle="1" w:styleId="TableGrid1124">
    <w:name w:val="Table Grid1124"/>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A2510A"/>
  </w:style>
  <w:style w:type="numbering" w:customStyle="1" w:styleId="NoList121113">
    <w:name w:val="No List121113"/>
    <w:next w:val="NoList"/>
    <w:uiPriority w:val="99"/>
    <w:semiHidden/>
    <w:unhideWhenUsed/>
    <w:rsid w:val="00A2510A"/>
  </w:style>
  <w:style w:type="numbering" w:customStyle="1" w:styleId="1111130">
    <w:name w:val="リストなし111113"/>
    <w:next w:val="NoList"/>
    <w:uiPriority w:val="99"/>
    <w:semiHidden/>
    <w:unhideWhenUsed/>
    <w:rsid w:val="00A2510A"/>
  </w:style>
  <w:style w:type="numbering" w:customStyle="1" w:styleId="1111131">
    <w:name w:val="无列表111113"/>
    <w:next w:val="NoList"/>
    <w:semiHidden/>
    <w:rsid w:val="00A2510A"/>
  </w:style>
  <w:style w:type="numbering" w:customStyle="1" w:styleId="NoList211113">
    <w:name w:val="No List211113"/>
    <w:next w:val="NoList"/>
    <w:semiHidden/>
    <w:rsid w:val="00A2510A"/>
  </w:style>
  <w:style w:type="numbering" w:customStyle="1" w:styleId="NoList311113">
    <w:name w:val="No List311113"/>
    <w:next w:val="NoList"/>
    <w:uiPriority w:val="99"/>
    <w:semiHidden/>
    <w:rsid w:val="00A2510A"/>
  </w:style>
  <w:style w:type="numbering" w:customStyle="1" w:styleId="NoList1111113">
    <w:name w:val="No List1111113"/>
    <w:next w:val="NoList"/>
    <w:uiPriority w:val="99"/>
    <w:semiHidden/>
    <w:unhideWhenUsed/>
    <w:rsid w:val="00A2510A"/>
  </w:style>
  <w:style w:type="numbering" w:customStyle="1" w:styleId="121113">
    <w:name w:val="無清單121113"/>
    <w:next w:val="NoList"/>
    <w:uiPriority w:val="99"/>
    <w:semiHidden/>
    <w:unhideWhenUsed/>
    <w:rsid w:val="00A2510A"/>
  </w:style>
  <w:style w:type="numbering" w:customStyle="1" w:styleId="1111113">
    <w:name w:val="無清單1111113"/>
    <w:next w:val="NoList"/>
    <w:uiPriority w:val="99"/>
    <w:semiHidden/>
    <w:unhideWhenUsed/>
    <w:rsid w:val="00A2510A"/>
  </w:style>
  <w:style w:type="numbering" w:customStyle="1" w:styleId="NoList13113">
    <w:name w:val="No List13113"/>
    <w:next w:val="NoList"/>
    <w:uiPriority w:val="99"/>
    <w:semiHidden/>
    <w:unhideWhenUsed/>
    <w:rsid w:val="00A2510A"/>
  </w:style>
  <w:style w:type="numbering" w:customStyle="1" w:styleId="121131">
    <w:name w:val="リストなし12113"/>
    <w:next w:val="NoList"/>
    <w:uiPriority w:val="99"/>
    <w:semiHidden/>
    <w:unhideWhenUsed/>
    <w:rsid w:val="00A2510A"/>
  </w:style>
  <w:style w:type="numbering" w:customStyle="1" w:styleId="121132">
    <w:name w:val="无列表12113"/>
    <w:next w:val="NoList"/>
    <w:semiHidden/>
    <w:rsid w:val="00A2510A"/>
  </w:style>
  <w:style w:type="numbering" w:customStyle="1" w:styleId="NoList22113">
    <w:name w:val="No List22113"/>
    <w:next w:val="NoList"/>
    <w:semiHidden/>
    <w:rsid w:val="00A2510A"/>
  </w:style>
  <w:style w:type="numbering" w:customStyle="1" w:styleId="NoList32113">
    <w:name w:val="No List32113"/>
    <w:next w:val="NoList"/>
    <w:uiPriority w:val="99"/>
    <w:semiHidden/>
    <w:rsid w:val="00A2510A"/>
  </w:style>
  <w:style w:type="numbering" w:customStyle="1" w:styleId="NoList112113">
    <w:name w:val="No List112113"/>
    <w:next w:val="NoList"/>
    <w:uiPriority w:val="99"/>
    <w:semiHidden/>
    <w:unhideWhenUsed/>
    <w:rsid w:val="00A2510A"/>
  </w:style>
  <w:style w:type="numbering" w:customStyle="1" w:styleId="13113">
    <w:name w:val="無清單13113"/>
    <w:next w:val="NoList"/>
    <w:uiPriority w:val="99"/>
    <w:semiHidden/>
    <w:unhideWhenUsed/>
    <w:rsid w:val="00A2510A"/>
  </w:style>
  <w:style w:type="numbering" w:customStyle="1" w:styleId="112113">
    <w:name w:val="無清單112113"/>
    <w:next w:val="NoList"/>
    <w:uiPriority w:val="99"/>
    <w:semiHidden/>
    <w:unhideWhenUsed/>
    <w:rsid w:val="00A2510A"/>
  </w:style>
  <w:style w:type="numbering" w:customStyle="1" w:styleId="21113">
    <w:name w:val="无列表21113"/>
    <w:next w:val="NoList"/>
    <w:uiPriority w:val="99"/>
    <w:semiHidden/>
    <w:unhideWhenUsed/>
    <w:rsid w:val="00A2510A"/>
  </w:style>
  <w:style w:type="numbering" w:customStyle="1" w:styleId="NoList122113">
    <w:name w:val="No List122113"/>
    <w:next w:val="NoList"/>
    <w:uiPriority w:val="99"/>
    <w:semiHidden/>
    <w:unhideWhenUsed/>
    <w:rsid w:val="00A2510A"/>
  </w:style>
  <w:style w:type="numbering" w:customStyle="1" w:styleId="1121130">
    <w:name w:val="リストなし112113"/>
    <w:next w:val="NoList"/>
    <w:uiPriority w:val="99"/>
    <w:semiHidden/>
    <w:unhideWhenUsed/>
    <w:rsid w:val="00A2510A"/>
  </w:style>
  <w:style w:type="numbering" w:customStyle="1" w:styleId="1121131">
    <w:name w:val="无列表112113"/>
    <w:next w:val="NoList"/>
    <w:semiHidden/>
    <w:rsid w:val="00A2510A"/>
  </w:style>
  <w:style w:type="numbering" w:customStyle="1" w:styleId="NoList212113">
    <w:name w:val="No List212113"/>
    <w:next w:val="NoList"/>
    <w:semiHidden/>
    <w:rsid w:val="00A2510A"/>
  </w:style>
  <w:style w:type="numbering" w:customStyle="1" w:styleId="NoList312113">
    <w:name w:val="No List312113"/>
    <w:next w:val="NoList"/>
    <w:uiPriority w:val="99"/>
    <w:semiHidden/>
    <w:rsid w:val="00A2510A"/>
  </w:style>
  <w:style w:type="numbering" w:customStyle="1" w:styleId="NoList1112113">
    <w:name w:val="No List1112113"/>
    <w:next w:val="NoList"/>
    <w:uiPriority w:val="99"/>
    <w:semiHidden/>
    <w:unhideWhenUsed/>
    <w:rsid w:val="00A2510A"/>
  </w:style>
  <w:style w:type="numbering" w:customStyle="1" w:styleId="122113">
    <w:name w:val="無清單122113"/>
    <w:next w:val="NoList"/>
    <w:uiPriority w:val="99"/>
    <w:semiHidden/>
    <w:unhideWhenUsed/>
    <w:rsid w:val="00A2510A"/>
  </w:style>
  <w:style w:type="numbering" w:customStyle="1" w:styleId="1112113">
    <w:name w:val="無清單1112113"/>
    <w:next w:val="NoList"/>
    <w:uiPriority w:val="99"/>
    <w:semiHidden/>
    <w:unhideWhenUsed/>
    <w:rsid w:val="00A2510A"/>
  </w:style>
  <w:style w:type="numbering" w:customStyle="1" w:styleId="NoList5112">
    <w:name w:val="No List5112"/>
    <w:next w:val="NoList"/>
    <w:uiPriority w:val="99"/>
    <w:semiHidden/>
    <w:unhideWhenUsed/>
    <w:rsid w:val="00A2510A"/>
  </w:style>
  <w:style w:type="numbering" w:customStyle="1" w:styleId="NoList612">
    <w:name w:val="No List612"/>
    <w:next w:val="NoList"/>
    <w:uiPriority w:val="99"/>
    <w:semiHidden/>
    <w:unhideWhenUsed/>
    <w:rsid w:val="00A2510A"/>
  </w:style>
  <w:style w:type="numbering" w:customStyle="1" w:styleId="NoList1412">
    <w:name w:val="No List1412"/>
    <w:next w:val="NoList"/>
    <w:uiPriority w:val="99"/>
    <w:semiHidden/>
    <w:unhideWhenUsed/>
    <w:rsid w:val="00A2510A"/>
  </w:style>
  <w:style w:type="numbering" w:customStyle="1" w:styleId="13122">
    <w:name w:val="リストなし1312"/>
    <w:next w:val="NoList"/>
    <w:uiPriority w:val="99"/>
    <w:semiHidden/>
    <w:unhideWhenUsed/>
    <w:rsid w:val="00A2510A"/>
  </w:style>
  <w:style w:type="numbering" w:customStyle="1" w:styleId="NoList2312">
    <w:name w:val="No List2312"/>
    <w:next w:val="NoList"/>
    <w:semiHidden/>
    <w:rsid w:val="00A2510A"/>
  </w:style>
  <w:style w:type="numbering" w:customStyle="1" w:styleId="NoList3312">
    <w:name w:val="No List3312"/>
    <w:next w:val="NoList"/>
    <w:uiPriority w:val="99"/>
    <w:semiHidden/>
    <w:rsid w:val="00A2510A"/>
  </w:style>
  <w:style w:type="numbering" w:customStyle="1" w:styleId="NoList1142">
    <w:name w:val="No List1142"/>
    <w:next w:val="NoList"/>
    <w:uiPriority w:val="99"/>
    <w:semiHidden/>
    <w:unhideWhenUsed/>
    <w:rsid w:val="00A2510A"/>
  </w:style>
  <w:style w:type="numbering" w:customStyle="1" w:styleId="14120">
    <w:name w:val="無清單1412"/>
    <w:next w:val="NoList"/>
    <w:uiPriority w:val="99"/>
    <w:semiHidden/>
    <w:unhideWhenUsed/>
    <w:rsid w:val="00A2510A"/>
  </w:style>
  <w:style w:type="numbering" w:customStyle="1" w:styleId="113120">
    <w:name w:val="無清單11312"/>
    <w:next w:val="NoList"/>
    <w:uiPriority w:val="99"/>
    <w:semiHidden/>
    <w:unhideWhenUsed/>
    <w:rsid w:val="00A2510A"/>
  </w:style>
  <w:style w:type="numbering" w:customStyle="1" w:styleId="NoList422">
    <w:name w:val="No List422"/>
    <w:next w:val="NoList"/>
    <w:uiPriority w:val="99"/>
    <w:semiHidden/>
    <w:unhideWhenUsed/>
    <w:rsid w:val="00A2510A"/>
  </w:style>
  <w:style w:type="numbering" w:customStyle="1" w:styleId="NoList12312">
    <w:name w:val="No List12312"/>
    <w:next w:val="NoList"/>
    <w:uiPriority w:val="99"/>
    <w:semiHidden/>
    <w:unhideWhenUsed/>
    <w:rsid w:val="00A2510A"/>
  </w:style>
  <w:style w:type="numbering" w:customStyle="1" w:styleId="113121">
    <w:name w:val="リストなし11312"/>
    <w:next w:val="NoList"/>
    <w:uiPriority w:val="99"/>
    <w:semiHidden/>
    <w:unhideWhenUsed/>
    <w:rsid w:val="00A2510A"/>
  </w:style>
  <w:style w:type="numbering" w:customStyle="1" w:styleId="113122">
    <w:name w:val="无列表11312"/>
    <w:next w:val="NoList"/>
    <w:semiHidden/>
    <w:rsid w:val="00A2510A"/>
  </w:style>
  <w:style w:type="numbering" w:customStyle="1" w:styleId="NoList21312">
    <w:name w:val="No List21312"/>
    <w:next w:val="NoList"/>
    <w:semiHidden/>
    <w:rsid w:val="00A2510A"/>
  </w:style>
  <w:style w:type="numbering" w:customStyle="1" w:styleId="NoList31312">
    <w:name w:val="No List31312"/>
    <w:next w:val="NoList"/>
    <w:uiPriority w:val="99"/>
    <w:semiHidden/>
    <w:rsid w:val="00A2510A"/>
  </w:style>
  <w:style w:type="numbering" w:customStyle="1" w:styleId="NoList111312">
    <w:name w:val="No List111312"/>
    <w:next w:val="NoList"/>
    <w:uiPriority w:val="99"/>
    <w:semiHidden/>
    <w:unhideWhenUsed/>
    <w:rsid w:val="00A2510A"/>
  </w:style>
  <w:style w:type="numbering" w:customStyle="1" w:styleId="123120">
    <w:name w:val="無清單12312"/>
    <w:next w:val="NoList"/>
    <w:uiPriority w:val="99"/>
    <w:semiHidden/>
    <w:unhideWhenUsed/>
    <w:rsid w:val="00A2510A"/>
  </w:style>
  <w:style w:type="numbering" w:customStyle="1" w:styleId="1113120">
    <w:name w:val="無清單111312"/>
    <w:next w:val="NoList"/>
    <w:uiPriority w:val="99"/>
    <w:semiHidden/>
    <w:unhideWhenUsed/>
    <w:rsid w:val="00A2510A"/>
  </w:style>
  <w:style w:type="numbering" w:customStyle="1" w:styleId="NoList12122">
    <w:name w:val="No List12122"/>
    <w:next w:val="NoList"/>
    <w:uiPriority w:val="99"/>
    <w:semiHidden/>
    <w:unhideWhenUsed/>
    <w:rsid w:val="00A2510A"/>
  </w:style>
  <w:style w:type="numbering" w:customStyle="1" w:styleId="111222">
    <w:name w:val="リストなし11122"/>
    <w:next w:val="NoList"/>
    <w:uiPriority w:val="99"/>
    <w:semiHidden/>
    <w:unhideWhenUsed/>
    <w:rsid w:val="00A2510A"/>
  </w:style>
  <w:style w:type="numbering" w:customStyle="1" w:styleId="111223">
    <w:name w:val="无列表11122"/>
    <w:next w:val="NoList"/>
    <w:semiHidden/>
    <w:rsid w:val="00A2510A"/>
  </w:style>
  <w:style w:type="numbering" w:customStyle="1" w:styleId="NoList21122">
    <w:name w:val="No List21122"/>
    <w:next w:val="NoList"/>
    <w:semiHidden/>
    <w:rsid w:val="00A2510A"/>
  </w:style>
  <w:style w:type="numbering" w:customStyle="1" w:styleId="NoList31122">
    <w:name w:val="No List31122"/>
    <w:next w:val="NoList"/>
    <w:uiPriority w:val="99"/>
    <w:semiHidden/>
    <w:rsid w:val="00A2510A"/>
  </w:style>
  <w:style w:type="numbering" w:customStyle="1" w:styleId="NoList111122">
    <w:name w:val="No List111122"/>
    <w:next w:val="NoList"/>
    <w:uiPriority w:val="99"/>
    <w:semiHidden/>
    <w:unhideWhenUsed/>
    <w:rsid w:val="00A2510A"/>
  </w:style>
  <w:style w:type="numbering" w:customStyle="1" w:styleId="121220">
    <w:name w:val="無清單12122"/>
    <w:next w:val="NoList"/>
    <w:uiPriority w:val="99"/>
    <w:semiHidden/>
    <w:unhideWhenUsed/>
    <w:rsid w:val="00A2510A"/>
  </w:style>
  <w:style w:type="numbering" w:customStyle="1" w:styleId="1111220">
    <w:name w:val="無清單111122"/>
    <w:next w:val="NoList"/>
    <w:uiPriority w:val="99"/>
    <w:semiHidden/>
    <w:unhideWhenUsed/>
    <w:rsid w:val="00A2510A"/>
  </w:style>
  <w:style w:type="numbering" w:customStyle="1" w:styleId="NoList522">
    <w:name w:val="No List522"/>
    <w:next w:val="NoList"/>
    <w:uiPriority w:val="99"/>
    <w:semiHidden/>
    <w:unhideWhenUsed/>
    <w:rsid w:val="00A2510A"/>
  </w:style>
  <w:style w:type="numbering" w:customStyle="1" w:styleId="NoList1322">
    <w:name w:val="No List1322"/>
    <w:next w:val="NoList"/>
    <w:uiPriority w:val="99"/>
    <w:semiHidden/>
    <w:unhideWhenUsed/>
    <w:rsid w:val="00A2510A"/>
  </w:style>
  <w:style w:type="numbering" w:customStyle="1" w:styleId="12223">
    <w:name w:val="リストなし1222"/>
    <w:next w:val="NoList"/>
    <w:uiPriority w:val="99"/>
    <w:semiHidden/>
    <w:unhideWhenUsed/>
    <w:rsid w:val="00A2510A"/>
  </w:style>
  <w:style w:type="numbering" w:customStyle="1" w:styleId="12232">
    <w:name w:val="无列表1223"/>
    <w:next w:val="NoList"/>
    <w:semiHidden/>
    <w:rsid w:val="00A2510A"/>
  </w:style>
  <w:style w:type="numbering" w:customStyle="1" w:styleId="NoList2222">
    <w:name w:val="No List2222"/>
    <w:next w:val="NoList"/>
    <w:semiHidden/>
    <w:rsid w:val="00A2510A"/>
  </w:style>
  <w:style w:type="numbering" w:customStyle="1" w:styleId="NoList3222">
    <w:name w:val="No List3222"/>
    <w:next w:val="NoList"/>
    <w:uiPriority w:val="99"/>
    <w:semiHidden/>
    <w:rsid w:val="00A2510A"/>
  </w:style>
  <w:style w:type="numbering" w:customStyle="1" w:styleId="NoList11222">
    <w:name w:val="No List11222"/>
    <w:next w:val="NoList"/>
    <w:uiPriority w:val="99"/>
    <w:semiHidden/>
    <w:unhideWhenUsed/>
    <w:rsid w:val="00A2510A"/>
  </w:style>
  <w:style w:type="numbering" w:customStyle="1" w:styleId="13220">
    <w:name w:val="無清單1322"/>
    <w:next w:val="NoList"/>
    <w:uiPriority w:val="99"/>
    <w:semiHidden/>
    <w:unhideWhenUsed/>
    <w:rsid w:val="00A2510A"/>
  </w:style>
  <w:style w:type="numbering" w:customStyle="1" w:styleId="112220">
    <w:name w:val="無清單11222"/>
    <w:next w:val="NoList"/>
    <w:uiPriority w:val="99"/>
    <w:semiHidden/>
    <w:unhideWhenUsed/>
    <w:rsid w:val="00A2510A"/>
  </w:style>
  <w:style w:type="numbering" w:customStyle="1" w:styleId="2122">
    <w:name w:val="无列表2122"/>
    <w:next w:val="NoList"/>
    <w:uiPriority w:val="99"/>
    <w:semiHidden/>
    <w:unhideWhenUsed/>
    <w:rsid w:val="00A2510A"/>
  </w:style>
  <w:style w:type="numbering" w:customStyle="1" w:styleId="NoList111222">
    <w:name w:val="No List111222"/>
    <w:next w:val="NoList"/>
    <w:uiPriority w:val="99"/>
    <w:semiHidden/>
    <w:unhideWhenUsed/>
    <w:rsid w:val="00A2510A"/>
  </w:style>
  <w:style w:type="numbering" w:customStyle="1" w:styleId="NoList72">
    <w:name w:val="No List72"/>
    <w:next w:val="NoList"/>
    <w:uiPriority w:val="99"/>
    <w:semiHidden/>
    <w:unhideWhenUsed/>
    <w:rsid w:val="00A2510A"/>
  </w:style>
  <w:style w:type="table" w:customStyle="1" w:styleId="TableGrid82">
    <w:name w:val="Table Grid82"/>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2510A"/>
  </w:style>
  <w:style w:type="numbering" w:customStyle="1" w:styleId="1421">
    <w:name w:val="リストなし142"/>
    <w:next w:val="NoList"/>
    <w:uiPriority w:val="99"/>
    <w:semiHidden/>
    <w:unhideWhenUsed/>
    <w:rsid w:val="00A2510A"/>
  </w:style>
  <w:style w:type="table" w:customStyle="1" w:styleId="TableGrid142">
    <w:name w:val="Table Grid142"/>
    <w:basedOn w:val="TableNormal"/>
    <w:next w:val="TableGrid"/>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A2510A"/>
  </w:style>
  <w:style w:type="table" w:customStyle="1" w:styleId="3420">
    <w:name w:val="网格型34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A2510A"/>
  </w:style>
  <w:style w:type="numbering" w:customStyle="1" w:styleId="NoList342">
    <w:name w:val="No List342"/>
    <w:next w:val="NoList"/>
    <w:uiPriority w:val="99"/>
    <w:semiHidden/>
    <w:rsid w:val="00A2510A"/>
  </w:style>
  <w:style w:type="table" w:customStyle="1" w:styleId="TableGrid442">
    <w:name w:val="Table Grid442"/>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A2510A"/>
  </w:style>
  <w:style w:type="numbering" w:customStyle="1" w:styleId="1520">
    <w:name w:val="無清單152"/>
    <w:next w:val="NoList"/>
    <w:uiPriority w:val="99"/>
    <w:semiHidden/>
    <w:unhideWhenUsed/>
    <w:rsid w:val="00A2510A"/>
  </w:style>
  <w:style w:type="numbering" w:customStyle="1" w:styleId="11420">
    <w:name w:val="無清單1142"/>
    <w:next w:val="NoList"/>
    <w:uiPriority w:val="99"/>
    <w:semiHidden/>
    <w:unhideWhenUsed/>
    <w:rsid w:val="00A2510A"/>
  </w:style>
  <w:style w:type="table" w:customStyle="1" w:styleId="1423">
    <w:name w:val="表格格線142"/>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A2510A"/>
  </w:style>
  <w:style w:type="table" w:customStyle="1" w:styleId="TableGrid522">
    <w:name w:val="Table Grid522"/>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A2510A"/>
  </w:style>
  <w:style w:type="numbering" w:customStyle="1" w:styleId="11421">
    <w:name w:val="リストなし1142"/>
    <w:next w:val="NoList"/>
    <w:uiPriority w:val="99"/>
    <w:semiHidden/>
    <w:unhideWhenUsed/>
    <w:rsid w:val="00A2510A"/>
  </w:style>
  <w:style w:type="table" w:customStyle="1" w:styleId="TableGrid1132">
    <w:name w:val="Table Grid1132"/>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A2510A"/>
  </w:style>
  <w:style w:type="table" w:customStyle="1" w:styleId="3122">
    <w:name w:val="网格型312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A2510A"/>
  </w:style>
  <w:style w:type="numbering" w:customStyle="1" w:styleId="NoList3142">
    <w:name w:val="No List3142"/>
    <w:next w:val="NoList"/>
    <w:uiPriority w:val="99"/>
    <w:semiHidden/>
    <w:rsid w:val="00A2510A"/>
  </w:style>
  <w:style w:type="table" w:customStyle="1" w:styleId="TableGrid4122">
    <w:name w:val="Table Grid4122"/>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A2510A"/>
  </w:style>
  <w:style w:type="numbering" w:customStyle="1" w:styleId="12420">
    <w:name w:val="無清單1242"/>
    <w:next w:val="NoList"/>
    <w:uiPriority w:val="99"/>
    <w:semiHidden/>
    <w:unhideWhenUsed/>
    <w:rsid w:val="00A2510A"/>
  </w:style>
  <w:style w:type="numbering" w:customStyle="1" w:styleId="111420">
    <w:name w:val="無清單11142"/>
    <w:next w:val="NoList"/>
    <w:uiPriority w:val="99"/>
    <w:semiHidden/>
    <w:unhideWhenUsed/>
    <w:rsid w:val="00A2510A"/>
  </w:style>
  <w:style w:type="table" w:customStyle="1" w:styleId="11223">
    <w:name w:val="表格格線1122"/>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A2510A"/>
  </w:style>
  <w:style w:type="numbering" w:customStyle="1" w:styleId="NoList12132">
    <w:name w:val="No List12132"/>
    <w:next w:val="NoList"/>
    <w:uiPriority w:val="99"/>
    <w:semiHidden/>
    <w:unhideWhenUsed/>
    <w:rsid w:val="00A2510A"/>
  </w:style>
  <w:style w:type="numbering" w:customStyle="1" w:styleId="111321">
    <w:name w:val="リストなし11132"/>
    <w:next w:val="NoList"/>
    <w:uiPriority w:val="99"/>
    <w:semiHidden/>
    <w:unhideWhenUsed/>
    <w:rsid w:val="00A2510A"/>
  </w:style>
  <w:style w:type="numbering" w:customStyle="1" w:styleId="111322">
    <w:name w:val="无列表11132"/>
    <w:next w:val="NoList"/>
    <w:semiHidden/>
    <w:rsid w:val="00A2510A"/>
  </w:style>
  <w:style w:type="numbering" w:customStyle="1" w:styleId="NoList21132">
    <w:name w:val="No List21132"/>
    <w:next w:val="NoList"/>
    <w:semiHidden/>
    <w:rsid w:val="00A2510A"/>
  </w:style>
  <w:style w:type="numbering" w:customStyle="1" w:styleId="NoList31132">
    <w:name w:val="No List31132"/>
    <w:next w:val="NoList"/>
    <w:uiPriority w:val="99"/>
    <w:semiHidden/>
    <w:rsid w:val="00A2510A"/>
  </w:style>
  <w:style w:type="numbering" w:customStyle="1" w:styleId="NoList111132">
    <w:name w:val="No List111132"/>
    <w:next w:val="NoList"/>
    <w:uiPriority w:val="99"/>
    <w:semiHidden/>
    <w:unhideWhenUsed/>
    <w:rsid w:val="00A2510A"/>
  </w:style>
  <w:style w:type="numbering" w:customStyle="1" w:styleId="121320">
    <w:name w:val="無清單12132"/>
    <w:next w:val="NoList"/>
    <w:uiPriority w:val="99"/>
    <w:semiHidden/>
    <w:unhideWhenUsed/>
    <w:rsid w:val="00A2510A"/>
  </w:style>
  <w:style w:type="numbering" w:customStyle="1" w:styleId="1111320">
    <w:name w:val="無清單111132"/>
    <w:next w:val="NoList"/>
    <w:uiPriority w:val="99"/>
    <w:semiHidden/>
    <w:unhideWhenUsed/>
    <w:rsid w:val="00A2510A"/>
  </w:style>
  <w:style w:type="numbering" w:customStyle="1" w:styleId="NoList532">
    <w:name w:val="No List532"/>
    <w:next w:val="NoList"/>
    <w:uiPriority w:val="99"/>
    <w:semiHidden/>
    <w:unhideWhenUsed/>
    <w:rsid w:val="00A2510A"/>
  </w:style>
  <w:style w:type="table" w:customStyle="1" w:styleId="TableGrid622">
    <w:name w:val="Table Grid622"/>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A2510A"/>
  </w:style>
  <w:style w:type="numbering" w:customStyle="1" w:styleId="12321">
    <w:name w:val="リストなし1232"/>
    <w:next w:val="NoList"/>
    <w:uiPriority w:val="99"/>
    <w:semiHidden/>
    <w:unhideWhenUsed/>
    <w:rsid w:val="00A2510A"/>
  </w:style>
  <w:style w:type="table" w:customStyle="1" w:styleId="TableGrid1222">
    <w:name w:val="Table Grid1222"/>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A2510A"/>
  </w:style>
  <w:style w:type="table" w:customStyle="1" w:styleId="3222">
    <w:name w:val="网格型322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A2510A"/>
  </w:style>
  <w:style w:type="numbering" w:customStyle="1" w:styleId="NoList3232">
    <w:name w:val="No List3232"/>
    <w:next w:val="NoList"/>
    <w:uiPriority w:val="99"/>
    <w:semiHidden/>
    <w:rsid w:val="00A2510A"/>
  </w:style>
  <w:style w:type="table" w:customStyle="1" w:styleId="TableGrid4222">
    <w:name w:val="Table Grid4222"/>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A2510A"/>
  </w:style>
  <w:style w:type="numbering" w:customStyle="1" w:styleId="13320">
    <w:name w:val="無清單1332"/>
    <w:next w:val="NoList"/>
    <w:uiPriority w:val="99"/>
    <w:semiHidden/>
    <w:unhideWhenUsed/>
    <w:rsid w:val="00A2510A"/>
  </w:style>
  <w:style w:type="numbering" w:customStyle="1" w:styleId="112320">
    <w:name w:val="無清單11232"/>
    <w:next w:val="NoList"/>
    <w:uiPriority w:val="99"/>
    <w:semiHidden/>
    <w:unhideWhenUsed/>
    <w:rsid w:val="00A2510A"/>
  </w:style>
  <w:style w:type="table" w:customStyle="1" w:styleId="12224">
    <w:name w:val="表格格線1222"/>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A2510A"/>
  </w:style>
  <w:style w:type="numbering" w:customStyle="1" w:styleId="NoList12222">
    <w:name w:val="No List12222"/>
    <w:next w:val="NoList"/>
    <w:uiPriority w:val="99"/>
    <w:semiHidden/>
    <w:unhideWhenUsed/>
    <w:rsid w:val="00A2510A"/>
  </w:style>
  <w:style w:type="numbering" w:customStyle="1" w:styleId="112221">
    <w:name w:val="リストなし11222"/>
    <w:next w:val="NoList"/>
    <w:uiPriority w:val="99"/>
    <w:semiHidden/>
    <w:unhideWhenUsed/>
    <w:rsid w:val="00A2510A"/>
  </w:style>
  <w:style w:type="numbering" w:customStyle="1" w:styleId="112222">
    <w:name w:val="无列表11222"/>
    <w:next w:val="NoList"/>
    <w:semiHidden/>
    <w:rsid w:val="00A2510A"/>
  </w:style>
  <w:style w:type="numbering" w:customStyle="1" w:styleId="NoList21222">
    <w:name w:val="No List21222"/>
    <w:next w:val="NoList"/>
    <w:semiHidden/>
    <w:rsid w:val="00A2510A"/>
  </w:style>
  <w:style w:type="numbering" w:customStyle="1" w:styleId="NoList31222">
    <w:name w:val="No List31222"/>
    <w:next w:val="NoList"/>
    <w:uiPriority w:val="99"/>
    <w:semiHidden/>
    <w:rsid w:val="00A2510A"/>
  </w:style>
  <w:style w:type="numbering" w:customStyle="1" w:styleId="NoList111232">
    <w:name w:val="No List111232"/>
    <w:next w:val="NoList"/>
    <w:uiPriority w:val="99"/>
    <w:semiHidden/>
    <w:unhideWhenUsed/>
    <w:rsid w:val="00A2510A"/>
  </w:style>
  <w:style w:type="numbering" w:customStyle="1" w:styleId="122220">
    <w:name w:val="無清單12222"/>
    <w:next w:val="NoList"/>
    <w:uiPriority w:val="99"/>
    <w:semiHidden/>
    <w:unhideWhenUsed/>
    <w:rsid w:val="00A2510A"/>
  </w:style>
  <w:style w:type="numbering" w:customStyle="1" w:styleId="1112220">
    <w:name w:val="無清單111222"/>
    <w:next w:val="NoList"/>
    <w:uiPriority w:val="99"/>
    <w:semiHidden/>
    <w:unhideWhenUsed/>
    <w:rsid w:val="00A2510A"/>
  </w:style>
  <w:style w:type="numbering" w:customStyle="1" w:styleId="NoList82">
    <w:name w:val="No List82"/>
    <w:next w:val="NoList"/>
    <w:uiPriority w:val="99"/>
    <w:semiHidden/>
    <w:unhideWhenUsed/>
    <w:rsid w:val="00A2510A"/>
  </w:style>
  <w:style w:type="table" w:customStyle="1" w:styleId="TableGrid92">
    <w:name w:val="Table Grid92"/>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A2510A"/>
  </w:style>
  <w:style w:type="numbering" w:customStyle="1" w:styleId="1521">
    <w:name w:val="リストなし152"/>
    <w:next w:val="NoList"/>
    <w:uiPriority w:val="99"/>
    <w:semiHidden/>
    <w:unhideWhenUsed/>
    <w:rsid w:val="00A2510A"/>
  </w:style>
  <w:style w:type="table" w:customStyle="1" w:styleId="TableGrid152">
    <w:name w:val="Table Grid152"/>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A2510A"/>
  </w:style>
  <w:style w:type="table" w:customStyle="1" w:styleId="3520">
    <w:name w:val="网格型35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A2510A"/>
  </w:style>
  <w:style w:type="numbering" w:customStyle="1" w:styleId="NoList352">
    <w:name w:val="No List352"/>
    <w:next w:val="NoList"/>
    <w:uiPriority w:val="99"/>
    <w:semiHidden/>
    <w:rsid w:val="00A2510A"/>
  </w:style>
  <w:style w:type="table" w:customStyle="1" w:styleId="TableGrid452">
    <w:name w:val="Table Grid452"/>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A2510A"/>
  </w:style>
  <w:style w:type="numbering" w:customStyle="1" w:styleId="1620">
    <w:name w:val="無清單162"/>
    <w:next w:val="NoList"/>
    <w:uiPriority w:val="99"/>
    <w:semiHidden/>
    <w:unhideWhenUsed/>
    <w:rsid w:val="00A2510A"/>
  </w:style>
  <w:style w:type="numbering" w:customStyle="1" w:styleId="11520">
    <w:name w:val="無清單1152"/>
    <w:next w:val="NoList"/>
    <w:uiPriority w:val="99"/>
    <w:semiHidden/>
    <w:unhideWhenUsed/>
    <w:rsid w:val="00A2510A"/>
  </w:style>
  <w:style w:type="table" w:customStyle="1" w:styleId="1523">
    <w:name w:val="表格格線152"/>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2510A"/>
  </w:style>
  <w:style w:type="table" w:customStyle="1" w:styleId="TableGrid532">
    <w:name w:val="Table Grid532"/>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A2510A"/>
  </w:style>
  <w:style w:type="numbering" w:customStyle="1" w:styleId="11521">
    <w:name w:val="リストなし1152"/>
    <w:next w:val="NoList"/>
    <w:uiPriority w:val="99"/>
    <w:semiHidden/>
    <w:unhideWhenUsed/>
    <w:rsid w:val="00A2510A"/>
  </w:style>
  <w:style w:type="table" w:customStyle="1" w:styleId="TableGrid1142">
    <w:name w:val="Table Grid1142"/>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A2510A"/>
  </w:style>
  <w:style w:type="table" w:customStyle="1" w:styleId="3132">
    <w:name w:val="网格型313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A2510A"/>
  </w:style>
  <w:style w:type="numbering" w:customStyle="1" w:styleId="NoList3152">
    <w:name w:val="No List3152"/>
    <w:next w:val="NoList"/>
    <w:uiPriority w:val="99"/>
    <w:semiHidden/>
    <w:rsid w:val="00A2510A"/>
  </w:style>
  <w:style w:type="table" w:customStyle="1" w:styleId="TableGrid4132">
    <w:name w:val="Table Grid4132"/>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A2510A"/>
  </w:style>
  <w:style w:type="numbering" w:customStyle="1" w:styleId="12520">
    <w:name w:val="無清單1252"/>
    <w:next w:val="NoList"/>
    <w:uiPriority w:val="99"/>
    <w:semiHidden/>
    <w:unhideWhenUsed/>
    <w:rsid w:val="00A2510A"/>
  </w:style>
  <w:style w:type="numbering" w:customStyle="1" w:styleId="11152">
    <w:name w:val="無清單11152"/>
    <w:next w:val="NoList"/>
    <w:uiPriority w:val="99"/>
    <w:semiHidden/>
    <w:unhideWhenUsed/>
    <w:rsid w:val="00A2510A"/>
  </w:style>
  <w:style w:type="table" w:customStyle="1" w:styleId="11323">
    <w:name w:val="表格格線1132"/>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A2510A"/>
  </w:style>
  <w:style w:type="numbering" w:customStyle="1" w:styleId="NoList12142">
    <w:name w:val="No List12142"/>
    <w:next w:val="NoList"/>
    <w:uiPriority w:val="99"/>
    <w:semiHidden/>
    <w:unhideWhenUsed/>
    <w:rsid w:val="00A2510A"/>
  </w:style>
  <w:style w:type="numbering" w:customStyle="1" w:styleId="111421">
    <w:name w:val="リストなし11142"/>
    <w:next w:val="NoList"/>
    <w:uiPriority w:val="99"/>
    <w:semiHidden/>
    <w:unhideWhenUsed/>
    <w:rsid w:val="00A2510A"/>
  </w:style>
  <w:style w:type="numbering" w:customStyle="1" w:styleId="111422">
    <w:name w:val="无列表11142"/>
    <w:next w:val="NoList"/>
    <w:semiHidden/>
    <w:rsid w:val="00A2510A"/>
  </w:style>
  <w:style w:type="numbering" w:customStyle="1" w:styleId="NoList21142">
    <w:name w:val="No List21142"/>
    <w:next w:val="NoList"/>
    <w:semiHidden/>
    <w:rsid w:val="00A2510A"/>
  </w:style>
  <w:style w:type="numbering" w:customStyle="1" w:styleId="NoList31142">
    <w:name w:val="No List31142"/>
    <w:next w:val="NoList"/>
    <w:uiPriority w:val="99"/>
    <w:semiHidden/>
    <w:rsid w:val="00A2510A"/>
  </w:style>
  <w:style w:type="numbering" w:customStyle="1" w:styleId="NoList111142">
    <w:name w:val="No List111142"/>
    <w:next w:val="NoList"/>
    <w:uiPriority w:val="99"/>
    <w:semiHidden/>
    <w:unhideWhenUsed/>
    <w:rsid w:val="00A2510A"/>
  </w:style>
  <w:style w:type="numbering" w:customStyle="1" w:styleId="121420">
    <w:name w:val="無清單12142"/>
    <w:next w:val="NoList"/>
    <w:uiPriority w:val="99"/>
    <w:semiHidden/>
    <w:unhideWhenUsed/>
    <w:rsid w:val="00A2510A"/>
  </w:style>
  <w:style w:type="numbering" w:customStyle="1" w:styleId="1111420">
    <w:name w:val="無清單111142"/>
    <w:next w:val="NoList"/>
    <w:uiPriority w:val="99"/>
    <w:semiHidden/>
    <w:unhideWhenUsed/>
    <w:rsid w:val="00A2510A"/>
  </w:style>
  <w:style w:type="numbering" w:customStyle="1" w:styleId="NoList542">
    <w:name w:val="No List542"/>
    <w:next w:val="NoList"/>
    <w:uiPriority w:val="99"/>
    <w:semiHidden/>
    <w:unhideWhenUsed/>
    <w:rsid w:val="00A2510A"/>
  </w:style>
  <w:style w:type="table" w:customStyle="1" w:styleId="TableGrid632">
    <w:name w:val="Table Grid632"/>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A2510A"/>
  </w:style>
  <w:style w:type="numbering" w:customStyle="1" w:styleId="12421">
    <w:name w:val="リストなし1242"/>
    <w:next w:val="NoList"/>
    <w:uiPriority w:val="99"/>
    <w:semiHidden/>
    <w:unhideWhenUsed/>
    <w:rsid w:val="00A2510A"/>
  </w:style>
  <w:style w:type="table" w:customStyle="1" w:styleId="TableGrid1232">
    <w:name w:val="Table Grid1232"/>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A2510A"/>
  </w:style>
  <w:style w:type="table" w:customStyle="1" w:styleId="3232">
    <w:name w:val="网格型323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A2510A"/>
  </w:style>
  <w:style w:type="numbering" w:customStyle="1" w:styleId="NoList3242">
    <w:name w:val="No List3242"/>
    <w:next w:val="NoList"/>
    <w:uiPriority w:val="99"/>
    <w:semiHidden/>
    <w:rsid w:val="00A2510A"/>
  </w:style>
  <w:style w:type="table" w:customStyle="1" w:styleId="TableGrid4232">
    <w:name w:val="Table Grid4232"/>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A2510A"/>
  </w:style>
  <w:style w:type="numbering" w:customStyle="1" w:styleId="1342">
    <w:name w:val="無清單1342"/>
    <w:next w:val="NoList"/>
    <w:uiPriority w:val="99"/>
    <w:semiHidden/>
    <w:unhideWhenUsed/>
    <w:rsid w:val="00A2510A"/>
  </w:style>
  <w:style w:type="numbering" w:customStyle="1" w:styleId="11242">
    <w:name w:val="無清單11242"/>
    <w:next w:val="NoList"/>
    <w:uiPriority w:val="99"/>
    <w:semiHidden/>
    <w:unhideWhenUsed/>
    <w:rsid w:val="00A2510A"/>
  </w:style>
  <w:style w:type="table" w:customStyle="1" w:styleId="12323">
    <w:name w:val="表格格線1232"/>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A2510A"/>
  </w:style>
  <w:style w:type="numbering" w:customStyle="1" w:styleId="NoList12232">
    <w:name w:val="No List12232"/>
    <w:next w:val="NoList"/>
    <w:uiPriority w:val="99"/>
    <w:semiHidden/>
    <w:unhideWhenUsed/>
    <w:rsid w:val="00A2510A"/>
  </w:style>
  <w:style w:type="numbering" w:customStyle="1" w:styleId="112321">
    <w:name w:val="リストなし11232"/>
    <w:next w:val="NoList"/>
    <w:uiPriority w:val="99"/>
    <w:semiHidden/>
    <w:unhideWhenUsed/>
    <w:rsid w:val="00A2510A"/>
  </w:style>
  <w:style w:type="numbering" w:customStyle="1" w:styleId="112322">
    <w:name w:val="无列表11232"/>
    <w:next w:val="NoList"/>
    <w:semiHidden/>
    <w:rsid w:val="00A2510A"/>
  </w:style>
  <w:style w:type="numbering" w:customStyle="1" w:styleId="NoList21232">
    <w:name w:val="No List21232"/>
    <w:next w:val="NoList"/>
    <w:semiHidden/>
    <w:rsid w:val="00A2510A"/>
  </w:style>
  <w:style w:type="numbering" w:customStyle="1" w:styleId="NoList31232">
    <w:name w:val="No List31232"/>
    <w:next w:val="NoList"/>
    <w:uiPriority w:val="99"/>
    <w:semiHidden/>
    <w:rsid w:val="00A2510A"/>
  </w:style>
  <w:style w:type="numbering" w:customStyle="1" w:styleId="NoList111242">
    <w:name w:val="No List111242"/>
    <w:next w:val="NoList"/>
    <w:uiPriority w:val="99"/>
    <w:semiHidden/>
    <w:unhideWhenUsed/>
    <w:rsid w:val="00A2510A"/>
  </w:style>
  <w:style w:type="numbering" w:customStyle="1" w:styleId="122320">
    <w:name w:val="無清單12232"/>
    <w:next w:val="NoList"/>
    <w:uiPriority w:val="99"/>
    <w:semiHidden/>
    <w:unhideWhenUsed/>
    <w:rsid w:val="00A2510A"/>
  </w:style>
  <w:style w:type="numbering" w:customStyle="1" w:styleId="111232">
    <w:name w:val="無清單111232"/>
    <w:next w:val="NoList"/>
    <w:uiPriority w:val="99"/>
    <w:semiHidden/>
    <w:unhideWhenUsed/>
    <w:rsid w:val="00A2510A"/>
  </w:style>
  <w:style w:type="numbering" w:customStyle="1" w:styleId="NoList621">
    <w:name w:val="No List621"/>
    <w:next w:val="NoList"/>
    <w:uiPriority w:val="99"/>
    <w:semiHidden/>
    <w:unhideWhenUsed/>
    <w:rsid w:val="00A2510A"/>
  </w:style>
  <w:style w:type="table" w:customStyle="1" w:styleId="TableGrid711">
    <w:name w:val="Table Grid711"/>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A2510A"/>
  </w:style>
  <w:style w:type="numbering" w:customStyle="1" w:styleId="13212">
    <w:name w:val="リストなし1321"/>
    <w:next w:val="NoList"/>
    <w:uiPriority w:val="99"/>
    <w:semiHidden/>
    <w:unhideWhenUsed/>
    <w:rsid w:val="00A2510A"/>
  </w:style>
  <w:style w:type="table" w:customStyle="1" w:styleId="TableGrid1311">
    <w:name w:val="Table Grid1311"/>
    <w:basedOn w:val="TableNormal"/>
    <w:next w:val="TableGrid"/>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A2510A"/>
  </w:style>
  <w:style w:type="table" w:customStyle="1" w:styleId="3311">
    <w:name w:val="网格型331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A2510A"/>
  </w:style>
  <w:style w:type="numbering" w:customStyle="1" w:styleId="NoList3321">
    <w:name w:val="No List3321"/>
    <w:next w:val="NoList"/>
    <w:uiPriority w:val="99"/>
    <w:semiHidden/>
    <w:rsid w:val="00A2510A"/>
  </w:style>
  <w:style w:type="table" w:customStyle="1" w:styleId="TableGrid4311">
    <w:name w:val="Table Grid4311"/>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A2510A"/>
  </w:style>
  <w:style w:type="numbering" w:customStyle="1" w:styleId="14210">
    <w:name w:val="無清單1421"/>
    <w:next w:val="NoList"/>
    <w:uiPriority w:val="99"/>
    <w:semiHidden/>
    <w:unhideWhenUsed/>
    <w:rsid w:val="00A2510A"/>
  </w:style>
  <w:style w:type="numbering" w:customStyle="1" w:styleId="113210">
    <w:name w:val="無清單11321"/>
    <w:next w:val="NoList"/>
    <w:uiPriority w:val="99"/>
    <w:semiHidden/>
    <w:unhideWhenUsed/>
    <w:rsid w:val="00A2510A"/>
  </w:style>
  <w:style w:type="table" w:customStyle="1" w:styleId="13114">
    <w:name w:val="表格格線1311"/>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A2510A"/>
  </w:style>
  <w:style w:type="numbering" w:customStyle="1" w:styleId="NoList12321">
    <w:name w:val="No List12321"/>
    <w:next w:val="NoList"/>
    <w:uiPriority w:val="99"/>
    <w:semiHidden/>
    <w:unhideWhenUsed/>
    <w:rsid w:val="00A2510A"/>
  </w:style>
  <w:style w:type="numbering" w:customStyle="1" w:styleId="113211">
    <w:name w:val="リストなし11321"/>
    <w:next w:val="NoList"/>
    <w:uiPriority w:val="99"/>
    <w:semiHidden/>
    <w:unhideWhenUsed/>
    <w:rsid w:val="00A2510A"/>
  </w:style>
  <w:style w:type="numbering" w:customStyle="1" w:styleId="113212">
    <w:name w:val="无列表11321"/>
    <w:next w:val="NoList"/>
    <w:semiHidden/>
    <w:rsid w:val="00A2510A"/>
  </w:style>
  <w:style w:type="numbering" w:customStyle="1" w:styleId="NoList21321">
    <w:name w:val="No List21321"/>
    <w:next w:val="NoList"/>
    <w:semiHidden/>
    <w:rsid w:val="00A2510A"/>
  </w:style>
  <w:style w:type="numbering" w:customStyle="1" w:styleId="NoList31321">
    <w:name w:val="No List31321"/>
    <w:next w:val="NoList"/>
    <w:uiPriority w:val="99"/>
    <w:semiHidden/>
    <w:rsid w:val="00A2510A"/>
  </w:style>
  <w:style w:type="numbering" w:customStyle="1" w:styleId="NoList111321">
    <w:name w:val="No List111321"/>
    <w:next w:val="NoList"/>
    <w:uiPriority w:val="99"/>
    <w:semiHidden/>
    <w:unhideWhenUsed/>
    <w:rsid w:val="00A2510A"/>
  </w:style>
  <w:style w:type="numbering" w:customStyle="1" w:styleId="123210">
    <w:name w:val="無清單12321"/>
    <w:next w:val="NoList"/>
    <w:uiPriority w:val="99"/>
    <w:semiHidden/>
    <w:unhideWhenUsed/>
    <w:rsid w:val="00A2510A"/>
  </w:style>
  <w:style w:type="numbering" w:customStyle="1" w:styleId="1113210">
    <w:name w:val="無清單111321"/>
    <w:next w:val="NoList"/>
    <w:uiPriority w:val="99"/>
    <w:semiHidden/>
    <w:unhideWhenUsed/>
    <w:rsid w:val="00A2510A"/>
  </w:style>
  <w:style w:type="numbering" w:customStyle="1" w:styleId="NoList4122">
    <w:name w:val="No List4122"/>
    <w:next w:val="NoList"/>
    <w:uiPriority w:val="99"/>
    <w:semiHidden/>
    <w:unhideWhenUsed/>
    <w:rsid w:val="00A2510A"/>
  </w:style>
  <w:style w:type="table" w:customStyle="1" w:styleId="TableGrid5111">
    <w:name w:val="Table Grid5111"/>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A2510A"/>
  </w:style>
  <w:style w:type="numbering" w:customStyle="1" w:styleId="1111221">
    <w:name w:val="リストなし111122"/>
    <w:next w:val="NoList"/>
    <w:uiPriority w:val="99"/>
    <w:semiHidden/>
    <w:unhideWhenUsed/>
    <w:rsid w:val="00A2510A"/>
  </w:style>
  <w:style w:type="numbering" w:customStyle="1" w:styleId="1111222">
    <w:name w:val="无列表111122"/>
    <w:next w:val="NoList"/>
    <w:semiHidden/>
    <w:rsid w:val="00A2510A"/>
  </w:style>
  <w:style w:type="numbering" w:customStyle="1" w:styleId="NoList211122">
    <w:name w:val="No List211122"/>
    <w:next w:val="NoList"/>
    <w:semiHidden/>
    <w:rsid w:val="00A2510A"/>
  </w:style>
  <w:style w:type="numbering" w:customStyle="1" w:styleId="NoList311122">
    <w:name w:val="No List311122"/>
    <w:next w:val="NoList"/>
    <w:uiPriority w:val="99"/>
    <w:semiHidden/>
    <w:rsid w:val="00A2510A"/>
  </w:style>
  <w:style w:type="numbering" w:customStyle="1" w:styleId="NoList1111122">
    <w:name w:val="No List1111122"/>
    <w:next w:val="NoList"/>
    <w:uiPriority w:val="99"/>
    <w:semiHidden/>
    <w:unhideWhenUsed/>
    <w:rsid w:val="00A2510A"/>
  </w:style>
  <w:style w:type="numbering" w:customStyle="1" w:styleId="1211220">
    <w:name w:val="無清單121122"/>
    <w:next w:val="NoList"/>
    <w:uiPriority w:val="99"/>
    <w:semiHidden/>
    <w:unhideWhenUsed/>
    <w:rsid w:val="00A2510A"/>
  </w:style>
  <w:style w:type="numbering" w:customStyle="1" w:styleId="11111220">
    <w:name w:val="無清單1111122"/>
    <w:next w:val="NoList"/>
    <w:uiPriority w:val="99"/>
    <w:semiHidden/>
    <w:unhideWhenUsed/>
    <w:rsid w:val="00A2510A"/>
  </w:style>
  <w:style w:type="numbering" w:customStyle="1" w:styleId="NoList5121">
    <w:name w:val="No List5121"/>
    <w:next w:val="NoList"/>
    <w:uiPriority w:val="99"/>
    <w:semiHidden/>
    <w:unhideWhenUsed/>
    <w:rsid w:val="00A2510A"/>
  </w:style>
  <w:style w:type="table" w:customStyle="1" w:styleId="TableGrid6111">
    <w:name w:val="Table Grid6111"/>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A2510A"/>
  </w:style>
  <w:style w:type="numbering" w:customStyle="1" w:styleId="121221">
    <w:name w:val="リストなし12122"/>
    <w:next w:val="NoList"/>
    <w:uiPriority w:val="99"/>
    <w:semiHidden/>
    <w:unhideWhenUsed/>
    <w:rsid w:val="00A2510A"/>
  </w:style>
  <w:style w:type="table" w:customStyle="1" w:styleId="TableGrid12111">
    <w:name w:val="Table Grid12111"/>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A2510A"/>
  </w:style>
  <w:style w:type="table" w:customStyle="1" w:styleId="32111">
    <w:name w:val="网格型3211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A2510A"/>
  </w:style>
  <w:style w:type="numbering" w:customStyle="1" w:styleId="NoList32122">
    <w:name w:val="No List32122"/>
    <w:next w:val="NoList"/>
    <w:uiPriority w:val="99"/>
    <w:semiHidden/>
    <w:rsid w:val="00A2510A"/>
  </w:style>
  <w:style w:type="table" w:customStyle="1" w:styleId="TableGrid42111">
    <w:name w:val="Table Grid42111"/>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A2510A"/>
  </w:style>
  <w:style w:type="numbering" w:customStyle="1" w:styleId="131220">
    <w:name w:val="無清單13122"/>
    <w:next w:val="NoList"/>
    <w:uiPriority w:val="99"/>
    <w:semiHidden/>
    <w:unhideWhenUsed/>
    <w:rsid w:val="00A2510A"/>
  </w:style>
  <w:style w:type="numbering" w:customStyle="1" w:styleId="1121220">
    <w:name w:val="無清單112122"/>
    <w:next w:val="NoList"/>
    <w:uiPriority w:val="99"/>
    <w:semiHidden/>
    <w:unhideWhenUsed/>
    <w:rsid w:val="00A2510A"/>
  </w:style>
  <w:style w:type="table" w:customStyle="1" w:styleId="121114">
    <w:name w:val="表格格線12111"/>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A2510A"/>
  </w:style>
  <w:style w:type="numbering" w:customStyle="1" w:styleId="NoList122122">
    <w:name w:val="No List122122"/>
    <w:next w:val="NoList"/>
    <w:uiPriority w:val="99"/>
    <w:semiHidden/>
    <w:unhideWhenUsed/>
    <w:rsid w:val="00A2510A"/>
  </w:style>
  <w:style w:type="numbering" w:customStyle="1" w:styleId="1121221">
    <w:name w:val="リストなし112122"/>
    <w:next w:val="NoList"/>
    <w:uiPriority w:val="99"/>
    <w:semiHidden/>
    <w:unhideWhenUsed/>
    <w:rsid w:val="00A2510A"/>
  </w:style>
  <w:style w:type="numbering" w:customStyle="1" w:styleId="1121222">
    <w:name w:val="无列表112122"/>
    <w:next w:val="NoList"/>
    <w:semiHidden/>
    <w:rsid w:val="00A2510A"/>
  </w:style>
  <w:style w:type="numbering" w:customStyle="1" w:styleId="NoList212122">
    <w:name w:val="No List212122"/>
    <w:next w:val="NoList"/>
    <w:semiHidden/>
    <w:rsid w:val="00A2510A"/>
  </w:style>
  <w:style w:type="numbering" w:customStyle="1" w:styleId="NoList312122">
    <w:name w:val="No List312122"/>
    <w:next w:val="NoList"/>
    <w:uiPriority w:val="99"/>
    <w:semiHidden/>
    <w:rsid w:val="00A2510A"/>
  </w:style>
  <w:style w:type="numbering" w:customStyle="1" w:styleId="NoList1112122">
    <w:name w:val="No List1112122"/>
    <w:next w:val="NoList"/>
    <w:uiPriority w:val="99"/>
    <w:semiHidden/>
    <w:unhideWhenUsed/>
    <w:rsid w:val="00A2510A"/>
  </w:style>
  <w:style w:type="numbering" w:customStyle="1" w:styleId="122122">
    <w:name w:val="無清單122122"/>
    <w:next w:val="NoList"/>
    <w:uiPriority w:val="99"/>
    <w:semiHidden/>
    <w:unhideWhenUsed/>
    <w:rsid w:val="00A2510A"/>
  </w:style>
  <w:style w:type="numbering" w:customStyle="1" w:styleId="1112122">
    <w:name w:val="無清單1112122"/>
    <w:next w:val="NoList"/>
    <w:uiPriority w:val="99"/>
    <w:semiHidden/>
    <w:unhideWhenUsed/>
    <w:rsid w:val="00A2510A"/>
  </w:style>
  <w:style w:type="table" w:customStyle="1" w:styleId="1127">
    <w:name w:val="网格型112"/>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A251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A2510A"/>
  </w:style>
  <w:style w:type="table" w:customStyle="1" w:styleId="2123">
    <w:name w:val="网格型212"/>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A2510A"/>
  </w:style>
  <w:style w:type="numbering" w:customStyle="1" w:styleId="NoList113111">
    <w:name w:val="No List113111"/>
    <w:next w:val="NoList"/>
    <w:uiPriority w:val="99"/>
    <w:semiHidden/>
    <w:unhideWhenUsed/>
    <w:rsid w:val="00A2510A"/>
  </w:style>
  <w:style w:type="numbering" w:customStyle="1" w:styleId="NoList41112">
    <w:name w:val="No List41112"/>
    <w:next w:val="NoList"/>
    <w:uiPriority w:val="99"/>
    <w:semiHidden/>
    <w:unhideWhenUsed/>
    <w:rsid w:val="00A2510A"/>
  </w:style>
  <w:style w:type="table" w:customStyle="1" w:styleId="TableGrid11212">
    <w:name w:val="Table Grid11212"/>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A2510A"/>
  </w:style>
  <w:style w:type="numbering" w:customStyle="1" w:styleId="NoList1211113">
    <w:name w:val="No List1211113"/>
    <w:next w:val="NoList"/>
    <w:uiPriority w:val="99"/>
    <w:semiHidden/>
    <w:unhideWhenUsed/>
    <w:rsid w:val="00A2510A"/>
  </w:style>
  <w:style w:type="numbering" w:customStyle="1" w:styleId="11111130">
    <w:name w:val="リストなし1111113"/>
    <w:next w:val="NoList"/>
    <w:uiPriority w:val="99"/>
    <w:semiHidden/>
    <w:unhideWhenUsed/>
    <w:rsid w:val="00A2510A"/>
  </w:style>
  <w:style w:type="numbering" w:customStyle="1" w:styleId="11111131">
    <w:name w:val="无列表1111113"/>
    <w:next w:val="NoList"/>
    <w:semiHidden/>
    <w:rsid w:val="00A2510A"/>
  </w:style>
  <w:style w:type="numbering" w:customStyle="1" w:styleId="NoList2111113">
    <w:name w:val="No List2111113"/>
    <w:next w:val="NoList"/>
    <w:semiHidden/>
    <w:rsid w:val="00A2510A"/>
  </w:style>
  <w:style w:type="numbering" w:customStyle="1" w:styleId="NoList3111113">
    <w:name w:val="No List3111113"/>
    <w:next w:val="NoList"/>
    <w:uiPriority w:val="99"/>
    <w:semiHidden/>
    <w:rsid w:val="00A2510A"/>
  </w:style>
  <w:style w:type="numbering" w:customStyle="1" w:styleId="NoList11111113">
    <w:name w:val="No List11111113"/>
    <w:next w:val="NoList"/>
    <w:uiPriority w:val="99"/>
    <w:semiHidden/>
    <w:unhideWhenUsed/>
    <w:rsid w:val="00A2510A"/>
  </w:style>
  <w:style w:type="numbering" w:customStyle="1" w:styleId="12111130">
    <w:name w:val="無清單1211113"/>
    <w:next w:val="NoList"/>
    <w:uiPriority w:val="99"/>
    <w:semiHidden/>
    <w:unhideWhenUsed/>
    <w:rsid w:val="00A2510A"/>
  </w:style>
  <w:style w:type="numbering" w:customStyle="1" w:styleId="11111113">
    <w:name w:val="無清單11111113"/>
    <w:next w:val="NoList"/>
    <w:uiPriority w:val="99"/>
    <w:semiHidden/>
    <w:unhideWhenUsed/>
    <w:rsid w:val="00A2510A"/>
  </w:style>
  <w:style w:type="numbering" w:customStyle="1" w:styleId="NoList131112">
    <w:name w:val="No List131112"/>
    <w:next w:val="NoList"/>
    <w:uiPriority w:val="99"/>
    <w:semiHidden/>
    <w:unhideWhenUsed/>
    <w:rsid w:val="00A2510A"/>
  </w:style>
  <w:style w:type="numbering" w:customStyle="1" w:styleId="1211122">
    <w:name w:val="リストなし121112"/>
    <w:next w:val="NoList"/>
    <w:uiPriority w:val="99"/>
    <w:semiHidden/>
    <w:unhideWhenUsed/>
    <w:rsid w:val="00A2510A"/>
  </w:style>
  <w:style w:type="numbering" w:customStyle="1" w:styleId="1211130">
    <w:name w:val="无列表121113"/>
    <w:next w:val="NoList"/>
    <w:semiHidden/>
    <w:rsid w:val="00A2510A"/>
  </w:style>
  <w:style w:type="numbering" w:customStyle="1" w:styleId="NoList221112">
    <w:name w:val="No List221112"/>
    <w:next w:val="NoList"/>
    <w:semiHidden/>
    <w:rsid w:val="00A2510A"/>
  </w:style>
  <w:style w:type="numbering" w:customStyle="1" w:styleId="NoList321112">
    <w:name w:val="No List321112"/>
    <w:next w:val="NoList"/>
    <w:uiPriority w:val="99"/>
    <w:semiHidden/>
    <w:rsid w:val="00A2510A"/>
  </w:style>
  <w:style w:type="numbering" w:customStyle="1" w:styleId="NoList1121112">
    <w:name w:val="No List1121112"/>
    <w:next w:val="NoList"/>
    <w:uiPriority w:val="99"/>
    <w:semiHidden/>
    <w:unhideWhenUsed/>
    <w:rsid w:val="00A2510A"/>
  </w:style>
  <w:style w:type="numbering" w:customStyle="1" w:styleId="131112">
    <w:name w:val="無清單131112"/>
    <w:next w:val="NoList"/>
    <w:uiPriority w:val="99"/>
    <w:semiHidden/>
    <w:unhideWhenUsed/>
    <w:rsid w:val="00A2510A"/>
  </w:style>
  <w:style w:type="numbering" w:customStyle="1" w:styleId="11211120">
    <w:name w:val="無清單1121112"/>
    <w:next w:val="NoList"/>
    <w:uiPriority w:val="99"/>
    <w:semiHidden/>
    <w:unhideWhenUsed/>
    <w:rsid w:val="00A2510A"/>
  </w:style>
  <w:style w:type="numbering" w:customStyle="1" w:styleId="211113">
    <w:name w:val="无列表211113"/>
    <w:next w:val="NoList"/>
    <w:uiPriority w:val="99"/>
    <w:semiHidden/>
    <w:unhideWhenUsed/>
    <w:rsid w:val="00A2510A"/>
  </w:style>
  <w:style w:type="numbering" w:customStyle="1" w:styleId="NoList1221112">
    <w:name w:val="No List1221112"/>
    <w:next w:val="NoList"/>
    <w:uiPriority w:val="99"/>
    <w:semiHidden/>
    <w:unhideWhenUsed/>
    <w:rsid w:val="00A2510A"/>
  </w:style>
  <w:style w:type="numbering" w:customStyle="1" w:styleId="11211121">
    <w:name w:val="リストなし1121112"/>
    <w:next w:val="NoList"/>
    <w:uiPriority w:val="99"/>
    <w:semiHidden/>
    <w:unhideWhenUsed/>
    <w:rsid w:val="00A2510A"/>
  </w:style>
  <w:style w:type="numbering" w:customStyle="1" w:styleId="11211122">
    <w:name w:val="无列表1121112"/>
    <w:next w:val="NoList"/>
    <w:semiHidden/>
    <w:rsid w:val="00A2510A"/>
  </w:style>
  <w:style w:type="numbering" w:customStyle="1" w:styleId="NoList2121112">
    <w:name w:val="No List2121112"/>
    <w:next w:val="NoList"/>
    <w:semiHidden/>
    <w:rsid w:val="00A2510A"/>
  </w:style>
  <w:style w:type="numbering" w:customStyle="1" w:styleId="NoList3121112">
    <w:name w:val="No List3121112"/>
    <w:next w:val="NoList"/>
    <w:uiPriority w:val="99"/>
    <w:semiHidden/>
    <w:rsid w:val="00A2510A"/>
  </w:style>
  <w:style w:type="numbering" w:customStyle="1" w:styleId="NoList11121112">
    <w:name w:val="No List11121112"/>
    <w:next w:val="NoList"/>
    <w:uiPriority w:val="99"/>
    <w:semiHidden/>
    <w:unhideWhenUsed/>
    <w:rsid w:val="00A2510A"/>
  </w:style>
  <w:style w:type="numbering" w:customStyle="1" w:styleId="1221112">
    <w:name w:val="無清單1221112"/>
    <w:next w:val="NoList"/>
    <w:uiPriority w:val="99"/>
    <w:semiHidden/>
    <w:unhideWhenUsed/>
    <w:rsid w:val="00A2510A"/>
  </w:style>
  <w:style w:type="numbering" w:customStyle="1" w:styleId="11121112">
    <w:name w:val="無清單11121112"/>
    <w:next w:val="NoList"/>
    <w:uiPriority w:val="99"/>
    <w:semiHidden/>
    <w:unhideWhenUsed/>
    <w:rsid w:val="00A2510A"/>
  </w:style>
  <w:style w:type="numbering" w:customStyle="1" w:styleId="NoList51111">
    <w:name w:val="No List51111"/>
    <w:next w:val="NoList"/>
    <w:uiPriority w:val="99"/>
    <w:semiHidden/>
    <w:unhideWhenUsed/>
    <w:rsid w:val="00A2510A"/>
  </w:style>
  <w:style w:type="numbering" w:customStyle="1" w:styleId="NoList6111">
    <w:name w:val="No List6111"/>
    <w:next w:val="NoList"/>
    <w:uiPriority w:val="99"/>
    <w:semiHidden/>
    <w:unhideWhenUsed/>
    <w:rsid w:val="00A2510A"/>
  </w:style>
  <w:style w:type="numbering" w:customStyle="1" w:styleId="NoList14111">
    <w:name w:val="No List14111"/>
    <w:next w:val="NoList"/>
    <w:uiPriority w:val="99"/>
    <w:semiHidden/>
    <w:unhideWhenUsed/>
    <w:rsid w:val="00A2510A"/>
  </w:style>
  <w:style w:type="numbering" w:customStyle="1" w:styleId="131113">
    <w:name w:val="リストなし13111"/>
    <w:next w:val="NoList"/>
    <w:uiPriority w:val="99"/>
    <w:semiHidden/>
    <w:unhideWhenUsed/>
    <w:rsid w:val="00A2510A"/>
  </w:style>
  <w:style w:type="numbering" w:customStyle="1" w:styleId="NoList23111">
    <w:name w:val="No List23111"/>
    <w:next w:val="NoList"/>
    <w:semiHidden/>
    <w:rsid w:val="00A2510A"/>
  </w:style>
  <w:style w:type="numbering" w:customStyle="1" w:styleId="NoList33111">
    <w:name w:val="No List33111"/>
    <w:next w:val="NoList"/>
    <w:uiPriority w:val="99"/>
    <w:semiHidden/>
    <w:rsid w:val="00A2510A"/>
  </w:style>
  <w:style w:type="numbering" w:customStyle="1" w:styleId="NoList11411">
    <w:name w:val="No List11411"/>
    <w:next w:val="NoList"/>
    <w:uiPriority w:val="99"/>
    <w:semiHidden/>
    <w:unhideWhenUsed/>
    <w:rsid w:val="00A2510A"/>
  </w:style>
  <w:style w:type="numbering" w:customStyle="1" w:styleId="14111">
    <w:name w:val="無清單14111"/>
    <w:next w:val="NoList"/>
    <w:uiPriority w:val="99"/>
    <w:semiHidden/>
    <w:unhideWhenUsed/>
    <w:rsid w:val="00A2510A"/>
  </w:style>
  <w:style w:type="numbering" w:customStyle="1" w:styleId="1131110">
    <w:name w:val="無清單113111"/>
    <w:next w:val="NoList"/>
    <w:uiPriority w:val="99"/>
    <w:semiHidden/>
    <w:unhideWhenUsed/>
    <w:rsid w:val="00A2510A"/>
  </w:style>
  <w:style w:type="numbering" w:customStyle="1" w:styleId="NoList4211">
    <w:name w:val="No List4211"/>
    <w:next w:val="NoList"/>
    <w:uiPriority w:val="99"/>
    <w:semiHidden/>
    <w:unhideWhenUsed/>
    <w:rsid w:val="00A2510A"/>
  </w:style>
  <w:style w:type="numbering" w:customStyle="1" w:styleId="NoList123111">
    <w:name w:val="No List123111"/>
    <w:next w:val="NoList"/>
    <w:uiPriority w:val="99"/>
    <w:semiHidden/>
    <w:unhideWhenUsed/>
    <w:rsid w:val="00A2510A"/>
  </w:style>
  <w:style w:type="numbering" w:customStyle="1" w:styleId="1131111">
    <w:name w:val="リストなし113111"/>
    <w:next w:val="NoList"/>
    <w:uiPriority w:val="99"/>
    <w:semiHidden/>
    <w:unhideWhenUsed/>
    <w:rsid w:val="00A2510A"/>
  </w:style>
  <w:style w:type="numbering" w:customStyle="1" w:styleId="1131112">
    <w:name w:val="无列表113111"/>
    <w:next w:val="NoList"/>
    <w:semiHidden/>
    <w:rsid w:val="00A2510A"/>
  </w:style>
  <w:style w:type="numbering" w:customStyle="1" w:styleId="NoList213111">
    <w:name w:val="No List213111"/>
    <w:next w:val="NoList"/>
    <w:semiHidden/>
    <w:rsid w:val="00A2510A"/>
  </w:style>
  <w:style w:type="numbering" w:customStyle="1" w:styleId="NoList313111">
    <w:name w:val="No List313111"/>
    <w:next w:val="NoList"/>
    <w:uiPriority w:val="99"/>
    <w:semiHidden/>
    <w:rsid w:val="00A2510A"/>
  </w:style>
  <w:style w:type="numbering" w:customStyle="1" w:styleId="NoList1113111">
    <w:name w:val="No List1113111"/>
    <w:next w:val="NoList"/>
    <w:uiPriority w:val="99"/>
    <w:semiHidden/>
    <w:unhideWhenUsed/>
    <w:rsid w:val="00A2510A"/>
  </w:style>
  <w:style w:type="numbering" w:customStyle="1" w:styleId="123111">
    <w:name w:val="無清單123111"/>
    <w:next w:val="NoList"/>
    <w:uiPriority w:val="99"/>
    <w:semiHidden/>
    <w:unhideWhenUsed/>
    <w:rsid w:val="00A2510A"/>
  </w:style>
  <w:style w:type="numbering" w:customStyle="1" w:styleId="1113111">
    <w:name w:val="無清單1113111"/>
    <w:next w:val="NoList"/>
    <w:uiPriority w:val="99"/>
    <w:semiHidden/>
    <w:unhideWhenUsed/>
    <w:rsid w:val="00A2510A"/>
  </w:style>
  <w:style w:type="numbering" w:customStyle="1" w:styleId="NoList121211">
    <w:name w:val="No List121211"/>
    <w:next w:val="NoList"/>
    <w:uiPriority w:val="99"/>
    <w:semiHidden/>
    <w:unhideWhenUsed/>
    <w:rsid w:val="00A2510A"/>
  </w:style>
  <w:style w:type="numbering" w:customStyle="1" w:styleId="1112110">
    <w:name w:val="リストなし111211"/>
    <w:next w:val="NoList"/>
    <w:uiPriority w:val="99"/>
    <w:semiHidden/>
    <w:unhideWhenUsed/>
    <w:rsid w:val="00A2510A"/>
  </w:style>
  <w:style w:type="numbering" w:customStyle="1" w:styleId="1112114">
    <w:name w:val="无列表111211"/>
    <w:next w:val="NoList"/>
    <w:semiHidden/>
    <w:rsid w:val="00A2510A"/>
  </w:style>
  <w:style w:type="numbering" w:customStyle="1" w:styleId="NoList211211">
    <w:name w:val="No List211211"/>
    <w:next w:val="NoList"/>
    <w:semiHidden/>
    <w:rsid w:val="00A2510A"/>
  </w:style>
  <w:style w:type="numbering" w:customStyle="1" w:styleId="NoList311211">
    <w:name w:val="No List311211"/>
    <w:next w:val="NoList"/>
    <w:uiPriority w:val="99"/>
    <w:semiHidden/>
    <w:rsid w:val="00A2510A"/>
  </w:style>
  <w:style w:type="numbering" w:customStyle="1" w:styleId="NoList1111211">
    <w:name w:val="No List1111211"/>
    <w:next w:val="NoList"/>
    <w:uiPriority w:val="99"/>
    <w:semiHidden/>
    <w:unhideWhenUsed/>
    <w:rsid w:val="00A2510A"/>
  </w:style>
  <w:style w:type="numbering" w:customStyle="1" w:styleId="1212110">
    <w:name w:val="無清單121211"/>
    <w:next w:val="NoList"/>
    <w:uiPriority w:val="99"/>
    <w:semiHidden/>
    <w:unhideWhenUsed/>
    <w:rsid w:val="00A2510A"/>
  </w:style>
  <w:style w:type="numbering" w:customStyle="1" w:styleId="11112110">
    <w:name w:val="無清單1111211"/>
    <w:next w:val="NoList"/>
    <w:uiPriority w:val="99"/>
    <w:semiHidden/>
    <w:unhideWhenUsed/>
    <w:rsid w:val="00A2510A"/>
  </w:style>
  <w:style w:type="numbering" w:customStyle="1" w:styleId="NoList5211">
    <w:name w:val="No List5211"/>
    <w:next w:val="NoList"/>
    <w:uiPriority w:val="99"/>
    <w:semiHidden/>
    <w:unhideWhenUsed/>
    <w:rsid w:val="00A2510A"/>
  </w:style>
  <w:style w:type="numbering" w:customStyle="1" w:styleId="NoList13211">
    <w:name w:val="No List13211"/>
    <w:next w:val="NoList"/>
    <w:uiPriority w:val="99"/>
    <w:semiHidden/>
    <w:unhideWhenUsed/>
    <w:rsid w:val="00A2510A"/>
  </w:style>
  <w:style w:type="numbering" w:customStyle="1" w:styleId="122114">
    <w:name w:val="リストなし12211"/>
    <w:next w:val="NoList"/>
    <w:uiPriority w:val="99"/>
    <w:semiHidden/>
    <w:unhideWhenUsed/>
    <w:rsid w:val="00A2510A"/>
  </w:style>
  <w:style w:type="numbering" w:customStyle="1" w:styleId="122120">
    <w:name w:val="无列表12212"/>
    <w:next w:val="NoList"/>
    <w:semiHidden/>
    <w:rsid w:val="00A2510A"/>
  </w:style>
  <w:style w:type="numbering" w:customStyle="1" w:styleId="NoList22211">
    <w:name w:val="No List22211"/>
    <w:next w:val="NoList"/>
    <w:semiHidden/>
    <w:rsid w:val="00A2510A"/>
  </w:style>
  <w:style w:type="numbering" w:customStyle="1" w:styleId="NoList32211">
    <w:name w:val="No List32211"/>
    <w:next w:val="NoList"/>
    <w:uiPriority w:val="99"/>
    <w:semiHidden/>
    <w:rsid w:val="00A2510A"/>
  </w:style>
  <w:style w:type="numbering" w:customStyle="1" w:styleId="NoList112211">
    <w:name w:val="No List112211"/>
    <w:next w:val="NoList"/>
    <w:uiPriority w:val="99"/>
    <w:semiHidden/>
    <w:unhideWhenUsed/>
    <w:rsid w:val="00A2510A"/>
  </w:style>
  <w:style w:type="numbering" w:customStyle="1" w:styleId="132110">
    <w:name w:val="無清單13211"/>
    <w:next w:val="NoList"/>
    <w:uiPriority w:val="99"/>
    <w:semiHidden/>
    <w:unhideWhenUsed/>
    <w:rsid w:val="00A2510A"/>
  </w:style>
  <w:style w:type="numbering" w:customStyle="1" w:styleId="1122110">
    <w:name w:val="無清單112211"/>
    <w:next w:val="NoList"/>
    <w:uiPriority w:val="99"/>
    <w:semiHidden/>
    <w:unhideWhenUsed/>
    <w:rsid w:val="00A2510A"/>
  </w:style>
  <w:style w:type="numbering" w:customStyle="1" w:styleId="21211">
    <w:name w:val="无列表21211"/>
    <w:next w:val="NoList"/>
    <w:uiPriority w:val="99"/>
    <w:semiHidden/>
    <w:unhideWhenUsed/>
    <w:rsid w:val="00A2510A"/>
  </w:style>
  <w:style w:type="numbering" w:customStyle="1" w:styleId="NoList1112211">
    <w:name w:val="No List1112211"/>
    <w:next w:val="NoList"/>
    <w:uiPriority w:val="99"/>
    <w:semiHidden/>
    <w:unhideWhenUsed/>
    <w:rsid w:val="00A2510A"/>
  </w:style>
  <w:style w:type="numbering" w:customStyle="1" w:styleId="NoList711">
    <w:name w:val="No List711"/>
    <w:next w:val="NoList"/>
    <w:uiPriority w:val="99"/>
    <w:semiHidden/>
    <w:unhideWhenUsed/>
    <w:rsid w:val="00A2510A"/>
  </w:style>
  <w:style w:type="table" w:customStyle="1" w:styleId="TableGrid811">
    <w:name w:val="Table Grid811"/>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A2510A"/>
  </w:style>
  <w:style w:type="numbering" w:customStyle="1" w:styleId="14110">
    <w:name w:val="リストなし1411"/>
    <w:next w:val="NoList"/>
    <w:uiPriority w:val="99"/>
    <w:semiHidden/>
    <w:unhideWhenUsed/>
    <w:rsid w:val="00A2510A"/>
  </w:style>
  <w:style w:type="table" w:customStyle="1" w:styleId="TableGrid1411">
    <w:name w:val="Table Grid1411"/>
    <w:basedOn w:val="TableNormal"/>
    <w:next w:val="TableGrid"/>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A2510A"/>
  </w:style>
  <w:style w:type="table" w:customStyle="1" w:styleId="3411">
    <w:name w:val="网格型341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A2510A"/>
  </w:style>
  <w:style w:type="numbering" w:customStyle="1" w:styleId="NoList3411">
    <w:name w:val="No List3411"/>
    <w:next w:val="NoList"/>
    <w:uiPriority w:val="99"/>
    <w:semiHidden/>
    <w:rsid w:val="00A2510A"/>
  </w:style>
  <w:style w:type="table" w:customStyle="1" w:styleId="TableGrid4411">
    <w:name w:val="Table Grid4411"/>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A2510A"/>
  </w:style>
  <w:style w:type="numbering" w:customStyle="1" w:styleId="15110">
    <w:name w:val="無清單1511"/>
    <w:next w:val="NoList"/>
    <w:uiPriority w:val="99"/>
    <w:semiHidden/>
    <w:unhideWhenUsed/>
    <w:rsid w:val="00A2510A"/>
  </w:style>
  <w:style w:type="numbering" w:customStyle="1" w:styleId="114110">
    <w:name w:val="無清單11411"/>
    <w:next w:val="NoList"/>
    <w:uiPriority w:val="99"/>
    <w:semiHidden/>
    <w:unhideWhenUsed/>
    <w:rsid w:val="00A2510A"/>
  </w:style>
  <w:style w:type="table" w:customStyle="1" w:styleId="14113">
    <w:name w:val="表格格線1411"/>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A2510A"/>
  </w:style>
  <w:style w:type="table" w:customStyle="1" w:styleId="TableGrid5211">
    <w:name w:val="Table Grid5211"/>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A2510A"/>
  </w:style>
  <w:style w:type="numbering" w:customStyle="1" w:styleId="114111">
    <w:name w:val="リストなし11411"/>
    <w:next w:val="NoList"/>
    <w:uiPriority w:val="99"/>
    <w:semiHidden/>
    <w:unhideWhenUsed/>
    <w:rsid w:val="00A2510A"/>
  </w:style>
  <w:style w:type="table" w:customStyle="1" w:styleId="TableGrid11311">
    <w:name w:val="Table Grid11311"/>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A2510A"/>
  </w:style>
  <w:style w:type="table" w:customStyle="1" w:styleId="31211">
    <w:name w:val="网格型3121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A2510A"/>
  </w:style>
  <w:style w:type="numbering" w:customStyle="1" w:styleId="NoList31411">
    <w:name w:val="No List31411"/>
    <w:next w:val="NoList"/>
    <w:uiPriority w:val="99"/>
    <w:semiHidden/>
    <w:rsid w:val="00A2510A"/>
  </w:style>
  <w:style w:type="table" w:customStyle="1" w:styleId="TableGrid41211">
    <w:name w:val="Table Grid41211"/>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A2510A"/>
  </w:style>
  <w:style w:type="numbering" w:customStyle="1" w:styleId="124110">
    <w:name w:val="無清單12411"/>
    <w:next w:val="NoList"/>
    <w:uiPriority w:val="99"/>
    <w:semiHidden/>
    <w:unhideWhenUsed/>
    <w:rsid w:val="00A2510A"/>
  </w:style>
  <w:style w:type="numbering" w:customStyle="1" w:styleId="1114110">
    <w:name w:val="無清單111411"/>
    <w:next w:val="NoList"/>
    <w:uiPriority w:val="99"/>
    <w:semiHidden/>
    <w:unhideWhenUsed/>
    <w:rsid w:val="00A2510A"/>
  </w:style>
  <w:style w:type="table" w:customStyle="1" w:styleId="112114">
    <w:name w:val="表格格線11211"/>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A2510A"/>
  </w:style>
  <w:style w:type="numbering" w:customStyle="1" w:styleId="NoList121311">
    <w:name w:val="No List121311"/>
    <w:next w:val="NoList"/>
    <w:uiPriority w:val="99"/>
    <w:semiHidden/>
    <w:unhideWhenUsed/>
    <w:rsid w:val="00A2510A"/>
  </w:style>
  <w:style w:type="numbering" w:customStyle="1" w:styleId="1113110">
    <w:name w:val="リストなし111311"/>
    <w:next w:val="NoList"/>
    <w:uiPriority w:val="99"/>
    <w:semiHidden/>
    <w:unhideWhenUsed/>
    <w:rsid w:val="00A2510A"/>
  </w:style>
  <w:style w:type="numbering" w:customStyle="1" w:styleId="1113112">
    <w:name w:val="无列表111311"/>
    <w:next w:val="NoList"/>
    <w:semiHidden/>
    <w:rsid w:val="00A2510A"/>
  </w:style>
  <w:style w:type="numbering" w:customStyle="1" w:styleId="NoList211311">
    <w:name w:val="No List211311"/>
    <w:next w:val="NoList"/>
    <w:semiHidden/>
    <w:rsid w:val="00A2510A"/>
  </w:style>
  <w:style w:type="numbering" w:customStyle="1" w:styleId="NoList311311">
    <w:name w:val="No List311311"/>
    <w:next w:val="NoList"/>
    <w:uiPriority w:val="99"/>
    <w:semiHidden/>
    <w:rsid w:val="00A2510A"/>
  </w:style>
  <w:style w:type="numbering" w:customStyle="1" w:styleId="NoList1111311">
    <w:name w:val="No List1111311"/>
    <w:next w:val="NoList"/>
    <w:uiPriority w:val="99"/>
    <w:semiHidden/>
    <w:unhideWhenUsed/>
    <w:rsid w:val="00A2510A"/>
  </w:style>
  <w:style w:type="numbering" w:customStyle="1" w:styleId="121311">
    <w:name w:val="無清單121311"/>
    <w:next w:val="NoList"/>
    <w:uiPriority w:val="99"/>
    <w:semiHidden/>
    <w:unhideWhenUsed/>
    <w:rsid w:val="00A2510A"/>
  </w:style>
  <w:style w:type="numbering" w:customStyle="1" w:styleId="1111311">
    <w:name w:val="無清單1111311"/>
    <w:next w:val="NoList"/>
    <w:uiPriority w:val="99"/>
    <w:semiHidden/>
    <w:unhideWhenUsed/>
    <w:rsid w:val="00A2510A"/>
  </w:style>
  <w:style w:type="numbering" w:customStyle="1" w:styleId="NoList5311">
    <w:name w:val="No List5311"/>
    <w:next w:val="NoList"/>
    <w:uiPriority w:val="99"/>
    <w:semiHidden/>
    <w:unhideWhenUsed/>
    <w:rsid w:val="00A2510A"/>
  </w:style>
  <w:style w:type="table" w:customStyle="1" w:styleId="TableGrid6211">
    <w:name w:val="Table Grid6211"/>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A2510A"/>
  </w:style>
  <w:style w:type="numbering" w:customStyle="1" w:styleId="123110">
    <w:name w:val="リストなし12311"/>
    <w:next w:val="NoList"/>
    <w:uiPriority w:val="99"/>
    <w:semiHidden/>
    <w:unhideWhenUsed/>
    <w:rsid w:val="00A2510A"/>
  </w:style>
  <w:style w:type="table" w:customStyle="1" w:styleId="TableGrid12211">
    <w:name w:val="Table Grid12211"/>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A2510A"/>
  </w:style>
  <w:style w:type="table" w:customStyle="1" w:styleId="32211">
    <w:name w:val="网格型3221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A2510A"/>
  </w:style>
  <w:style w:type="numbering" w:customStyle="1" w:styleId="NoList32311">
    <w:name w:val="No List32311"/>
    <w:next w:val="NoList"/>
    <w:uiPriority w:val="99"/>
    <w:semiHidden/>
    <w:rsid w:val="00A2510A"/>
  </w:style>
  <w:style w:type="table" w:customStyle="1" w:styleId="TableGrid42211">
    <w:name w:val="Table Grid42211"/>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A2510A"/>
  </w:style>
  <w:style w:type="numbering" w:customStyle="1" w:styleId="13311">
    <w:name w:val="無清單13311"/>
    <w:next w:val="NoList"/>
    <w:uiPriority w:val="99"/>
    <w:semiHidden/>
    <w:unhideWhenUsed/>
    <w:rsid w:val="00A2510A"/>
  </w:style>
  <w:style w:type="numbering" w:customStyle="1" w:styleId="1123110">
    <w:name w:val="無清單112311"/>
    <w:next w:val="NoList"/>
    <w:uiPriority w:val="99"/>
    <w:semiHidden/>
    <w:unhideWhenUsed/>
    <w:rsid w:val="00A2510A"/>
  </w:style>
  <w:style w:type="table" w:customStyle="1" w:styleId="122115">
    <w:name w:val="表格格線12211"/>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A2510A"/>
  </w:style>
  <w:style w:type="numbering" w:customStyle="1" w:styleId="NoList122211">
    <w:name w:val="No List122211"/>
    <w:next w:val="NoList"/>
    <w:uiPriority w:val="99"/>
    <w:semiHidden/>
    <w:unhideWhenUsed/>
    <w:rsid w:val="00A2510A"/>
  </w:style>
  <w:style w:type="numbering" w:customStyle="1" w:styleId="1122111">
    <w:name w:val="リストなし112211"/>
    <w:next w:val="NoList"/>
    <w:uiPriority w:val="99"/>
    <w:semiHidden/>
    <w:unhideWhenUsed/>
    <w:rsid w:val="00A2510A"/>
  </w:style>
  <w:style w:type="numbering" w:customStyle="1" w:styleId="1122112">
    <w:name w:val="无列表112211"/>
    <w:next w:val="NoList"/>
    <w:semiHidden/>
    <w:rsid w:val="00A2510A"/>
  </w:style>
  <w:style w:type="numbering" w:customStyle="1" w:styleId="NoList212211">
    <w:name w:val="No List212211"/>
    <w:next w:val="NoList"/>
    <w:semiHidden/>
    <w:rsid w:val="00A2510A"/>
  </w:style>
  <w:style w:type="numbering" w:customStyle="1" w:styleId="NoList312211">
    <w:name w:val="No List312211"/>
    <w:next w:val="NoList"/>
    <w:uiPriority w:val="99"/>
    <w:semiHidden/>
    <w:rsid w:val="00A2510A"/>
  </w:style>
  <w:style w:type="numbering" w:customStyle="1" w:styleId="NoList1112311">
    <w:name w:val="No List1112311"/>
    <w:next w:val="NoList"/>
    <w:uiPriority w:val="99"/>
    <w:semiHidden/>
    <w:unhideWhenUsed/>
    <w:rsid w:val="00A2510A"/>
  </w:style>
  <w:style w:type="numbering" w:customStyle="1" w:styleId="122211">
    <w:name w:val="無清單122211"/>
    <w:next w:val="NoList"/>
    <w:uiPriority w:val="99"/>
    <w:semiHidden/>
    <w:unhideWhenUsed/>
    <w:rsid w:val="00A2510A"/>
  </w:style>
  <w:style w:type="numbering" w:customStyle="1" w:styleId="1112211">
    <w:name w:val="無清單1112211"/>
    <w:next w:val="NoList"/>
    <w:uiPriority w:val="99"/>
    <w:semiHidden/>
    <w:unhideWhenUsed/>
    <w:rsid w:val="00A2510A"/>
  </w:style>
  <w:style w:type="numbering" w:customStyle="1" w:styleId="416">
    <w:name w:val="无列表41"/>
    <w:next w:val="NoList"/>
    <w:uiPriority w:val="99"/>
    <w:semiHidden/>
    <w:unhideWhenUsed/>
    <w:rsid w:val="00A2510A"/>
  </w:style>
  <w:style w:type="table" w:customStyle="1" w:styleId="514">
    <w:name w:val="网格型51"/>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A2510A"/>
  </w:style>
  <w:style w:type="numbering" w:customStyle="1" w:styleId="131211">
    <w:name w:val="无列表13121"/>
    <w:next w:val="NoList"/>
    <w:semiHidden/>
    <w:rsid w:val="00A2510A"/>
  </w:style>
  <w:style w:type="numbering" w:customStyle="1" w:styleId="NoList41121">
    <w:name w:val="No List41121"/>
    <w:next w:val="NoList"/>
    <w:uiPriority w:val="99"/>
    <w:semiHidden/>
    <w:unhideWhenUsed/>
    <w:rsid w:val="00A2510A"/>
  </w:style>
  <w:style w:type="numbering" w:customStyle="1" w:styleId="22121">
    <w:name w:val="无列表22121"/>
    <w:next w:val="NoList"/>
    <w:uiPriority w:val="99"/>
    <w:semiHidden/>
    <w:unhideWhenUsed/>
    <w:rsid w:val="00A2510A"/>
  </w:style>
  <w:style w:type="numbering" w:customStyle="1" w:styleId="NoList1211121">
    <w:name w:val="No List1211121"/>
    <w:next w:val="NoList"/>
    <w:uiPriority w:val="99"/>
    <w:semiHidden/>
    <w:unhideWhenUsed/>
    <w:rsid w:val="00A2510A"/>
  </w:style>
  <w:style w:type="numbering" w:customStyle="1" w:styleId="11111211">
    <w:name w:val="リストなし1111121"/>
    <w:next w:val="NoList"/>
    <w:uiPriority w:val="99"/>
    <w:semiHidden/>
    <w:unhideWhenUsed/>
    <w:rsid w:val="00A2510A"/>
  </w:style>
  <w:style w:type="numbering" w:customStyle="1" w:styleId="11111212">
    <w:name w:val="无列表1111121"/>
    <w:next w:val="NoList"/>
    <w:semiHidden/>
    <w:rsid w:val="00A2510A"/>
  </w:style>
  <w:style w:type="numbering" w:customStyle="1" w:styleId="NoList2111121">
    <w:name w:val="No List2111121"/>
    <w:next w:val="NoList"/>
    <w:semiHidden/>
    <w:rsid w:val="00A2510A"/>
  </w:style>
  <w:style w:type="numbering" w:customStyle="1" w:styleId="NoList3111121">
    <w:name w:val="No List3111121"/>
    <w:next w:val="NoList"/>
    <w:uiPriority w:val="99"/>
    <w:semiHidden/>
    <w:rsid w:val="00A2510A"/>
  </w:style>
  <w:style w:type="numbering" w:customStyle="1" w:styleId="NoList11111121">
    <w:name w:val="No List11111121"/>
    <w:next w:val="NoList"/>
    <w:uiPriority w:val="99"/>
    <w:semiHidden/>
    <w:unhideWhenUsed/>
    <w:rsid w:val="00A2510A"/>
  </w:style>
  <w:style w:type="numbering" w:customStyle="1" w:styleId="12111210">
    <w:name w:val="無清單1211121"/>
    <w:next w:val="NoList"/>
    <w:uiPriority w:val="99"/>
    <w:semiHidden/>
    <w:unhideWhenUsed/>
    <w:rsid w:val="00A2510A"/>
  </w:style>
  <w:style w:type="numbering" w:customStyle="1" w:styleId="111111210">
    <w:name w:val="無清單11111121"/>
    <w:next w:val="NoList"/>
    <w:uiPriority w:val="99"/>
    <w:semiHidden/>
    <w:unhideWhenUsed/>
    <w:rsid w:val="00A2510A"/>
  </w:style>
  <w:style w:type="numbering" w:customStyle="1" w:styleId="NoList131121">
    <w:name w:val="No List131121"/>
    <w:next w:val="NoList"/>
    <w:uiPriority w:val="99"/>
    <w:semiHidden/>
    <w:unhideWhenUsed/>
    <w:rsid w:val="00A2510A"/>
  </w:style>
  <w:style w:type="numbering" w:customStyle="1" w:styleId="1211211">
    <w:name w:val="リストなし121121"/>
    <w:next w:val="NoList"/>
    <w:uiPriority w:val="99"/>
    <w:semiHidden/>
    <w:unhideWhenUsed/>
    <w:rsid w:val="00A2510A"/>
  </w:style>
  <w:style w:type="numbering" w:customStyle="1" w:styleId="1211212">
    <w:name w:val="无列表121121"/>
    <w:next w:val="NoList"/>
    <w:semiHidden/>
    <w:rsid w:val="00A2510A"/>
  </w:style>
  <w:style w:type="numbering" w:customStyle="1" w:styleId="NoList221121">
    <w:name w:val="No List221121"/>
    <w:next w:val="NoList"/>
    <w:semiHidden/>
    <w:rsid w:val="00A2510A"/>
  </w:style>
  <w:style w:type="numbering" w:customStyle="1" w:styleId="NoList321121">
    <w:name w:val="No List321121"/>
    <w:next w:val="NoList"/>
    <w:uiPriority w:val="99"/>
    <w:semiHidden/>
    <w:rsid w:val="00A2510A"/>
  </w:style>
  <w:style w:type="numbering" w:customStyle="1" w:styleId="NoList1121121">
    <w:name w:val="No List1121121"/>
    <w:next w:val="NoList"/>
    <w:uiPriority w:val="99"/>
    <w:semiHidden/>
    <w:unhideWhenUsed/>
    <w:rsid w:val="00A2510A"/>
  </w:style>
  <w:style w:type="numbering" w:customStyle="1" w:styleId="1311210">
    <w:name w:val="無清單131121"/>
    <w:next w:val="NoList"/>
    <w:uiPriority w:val="99"/>
    <w:semiHidden/>
    <w:unhideWhenUsed/>
    <w:rsid w:val="00A2510A"/>
  </w:style>
  <w:style w:type="numbering" w:customStyle="1" w:styleId="11211210">
    <w:name w:val="無清單1121121"/>
    <w:next w:val="NoList"/>
    <w:uiPriority w:val="99"/>
    <w:semiHidden/>
    <w:unhideWhenUsed/>
    <w:rsid w:val="00A2510A"/>
  </w:style>
  <w:style w:type="numbering" w:customStyle="1" w:styleId="211121">
    <w:name w:val="无列表211121"/>
    <w:next w:val="NoList"/>
    <w:uiPriority w:val="99"/>
    <w:semiHidden/>
    <w:unhideWhenUsed/>
    <w:rsid w:val="00A2510A"/>
  </w:style>
  <w:style w:type="numbering" w:customStyle="1" w:styleId="NoList1221121">
    <w:name w:val="No List1221121"/>
    <w:next w:val="NoList"/>
    <w:uiPriority w:val="99"/>
    <w:semiHidden/>
    <w:unhideWhenUsed/>
    <w:rsid w:val="00A2510A"/>
  </w:style>
  <w:style w:type="numbering" w:customStyle="1" w:styleId="11211211">
    <w:name w:val="リストなし1121121"/>
    <w:next w:val="NoList"/>
    <w:uiPriority w:val="99"/>
    <w:semiHidden/>
    <w:unhideWhenUsed/>
    <w:rsid w:val="00A2510A"/>
  </w:style>
  <w:style w:type="numbering" w:customStyle="1" w:styleId="11211212">
    <w:name w:val="无列表1121121"/>
    <w:next w:val="NoList"/>
    <w:semiHidden/>
    <w:rsid w:val="00A2510A"/>
  </w:style>
  <w:style w:type="numbering" w:customStyle="1" w:styleId="NoList2121121">
    <w:name w:val="No List2121121"/>
    <w:next w:val="NoList"/>
    <w:semiHidden/>
    <w:rsid w:val="00A2510A"/>
  </w:style>
  <w:style w:type="numbering" w:customStyle="1" w:styleId="NoList3121121">
    <w:name w:val="No List3121121"/>
    <w:next w:val="NoList"/>
    <w:uiPriority w:val="99"/>
    <w:semiHidden/>
    <w:rsid w:val="00A2510A"/>
  </w:style>
  <w:style w:type="numbering" w:customStyle="1" w:styleId="NoList11121121">
    <w:name w:val="No List11121121"/>
    <w:next w:val="NoList"/>
    <w:uiPriority w:val="99"/>
    <w:semiHidden/>
    <w:unhideWhenUsed/>
    <w:rsid w:val="00A2510A"/>
  </w:style>
  <w:style w:type="numbering" w:customStyle="1" w:styleId="1221121">
    <w:name w:val="無清單1221121"/>
    <w:next w:val="NoList"/>
    <w:uiPriority w:val="99"/>
    <w:semiHidden/>
    <w:unhideWhenUsed/>
    <w:rsid w:val="00A2510A"/>
  </w:style>
  <w:style w:type="numbering" w:customStyle="1" w:styleId="11121121">
    <w:name w:val="無清單11121121"/>
    <w:next w:val="NoList"/>
    <w:uiPriority w:val="99"/>
    <w:semiHidden/>
    <w:unhideWhenUsed/>
    <w:rsid w:val="00A2510A"/>
  </w:style>
  <w:style w:type="numbering" w:customStyle="1" w:styleId="122210">
    <w:name w:val="无列表12221"/>
    <w:next w:val="NoList"/>
    <w:semiHidden/>
    <w:rsid w:val="00A2510A"/>
  </w:style>
  <w:style w:type="character" w:customStyle="1" w:styleId="1ffe">
    <w:name w:val="未处理的提及1"/>
    <w:basedOn w:val="DefaultParagraphFont"/>
    <w:uiPriority w:val="52"/>
    <w:unhideWhenUsed/>
    <w:rsid w:val="00A2510A"/>
    <w:rPr>
      <w:color w:val="605E5C"/>
      <w:shd w:val="clear" w:color="auto" w:fill="E1DFDD"/>
    </w:rPr>
  </w:style>
  <w:style w:type="character" w:customStyle="1" w:styleId="SubtitleChar3">
    <w:name w:val="Subtitle Char3"/>
    <w:basedOn w:val="DefaultParagraphFont"/>
    <w:rsid w:val="00A2510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rsid w:val="00A2510A"/>
    <w:rPr>
      <w:rFonts w:ascii="Times New Roman" w:eastAsia="Batang" w:hAnsi="Times New Roman"/>
      <w:lang w:val="en-GB" w:eastAsia="en-US"/>
    </w:rPr>
  </w:style>
  <w:style w:type="numbering" w:customStyle="1" w:styleId="NoList9">
    <w:name w:val="No List9"/>
    <w:next w:val="NoList"/>
    <w:uiPriority w:val="99"/>
    <w:semiHidden/>
    <w:unhideWhenUsed/>
    <w:rsid w:val="00A2510A"/>
  </w:style>
  <w:style w:type="table" w:customStyle="1" w:styleId="TableGrid100">
    <w:name w:val="Table Grid10"/>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2510A"/>
  </w:style>
  <w:style w:type="table" w:customStyle="1" w:styleId="TableGrid18">
    <w:name w:val="Table Grid18"/>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A2510A"/>
  </w:style>
  <w:style w:type="table" w:customStyle="1" w:styleId="TableGrid73">
    <w:name w:val="Table Grid73"/>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A2510A"/>
  </w:style>
  <w:style w:type="numbering" w:customStyle="1" w:styleId="1343">
    <w:name w:val="リストなし134"/>
    <w:next w:val="NoList"/>
    <w:uiPriority w:val="99"/>
    <w:semiHidden/>
    <w:unhideWhenUsed/>
    <w:rsid w:val="00A2510A"/>
  </w:style>
  <w:style w:type="table" w:customStyle="1" w:styleId="TableGrid133">
    <w:name w:val="Table Grid133"/>
    <w:basedOn w:val="TableNormal"/>
    <w:next w:val="TableGrid"/>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A2510A"/>
  </w:style>
  <w:style w:type="numbering" w:customStyle="1" w:styleId="NoList334">
    <w:name w:val="No List334"/>
    <w:next w:val="NoList"/>
    <w:uiPriority w:val="99"/>
    <w:semiHidden/>
    <w:rsid w:val="00A2510A"/>
  </w:style>
  <w:style w:type="table" w:customStyle="1" w:styleId="TableGrid433">
    <w:name w:val="Table Grid433"/>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A2510A"/>
  </w:style>
  <w:style w:type="numbering" w:customStyle="1" w:styleId="1134">
    <w:name w:val="無清單1134"/>
    <w:next w:val="NoList"/>
    <w:uiPriority w:val="99"/>
    <w:semiHidden/>
    <w:unhideWhenUsed/>
    <w:rsid w:val="00A2510A"/>
  </w:style>
  <w:style w:type="table" w:customStyle="1" w:styleId="1334">
    <w:name w:val="表格格線133"/>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A2510A"/>
  </w:style>
  <w:style w:type="numbering" w:customStyle="1" w:styleId="11340">
    <w:name w:val="リストなし1134"/>
    <w:next w:val="NoList"/>
    <w:uiPriority w:val="99"/>
    <w:semiHidden/>
    <w:unhideWhenUsed/>
    <w:rsid w:val="00A2510A"/>
  </w:style>
  <w:style w:type="numbering" w:customStyle="1" w:styleId="11341">
    <w:name w:val="无列表1134"/>
    <w:next w:val="NoList"/>
    <w:semiHidden/>
    <w:rsid w:val="00A2510A"/>
  </w:style>
  <w:style w:type="numbering" w:customStyle="1" w:styleId="NoList2134">
    <w:name w:val="No List2134"/>
    <w:next w:val="NoList"/>
    <w:semiHidden/>
    <w:rsid w:val="00A2510A"/>
  </w:style>
  <w:style w:type="numbering" w:customStyle="1" w:styleId="NoList3134">
    <w:name w:val="No List3134"/>
    <w:next w:val="NoList"/>
    <w:uiPriority w:val="99"/>
    <w:semiHidden/>
    <w:rsid w:val="00A2510A"/>
  </w:style>
  <w:style w:type="numbering" w:customStyle="1" w:styleId="NoList11134">
    <w:name w:val="No List11134"/>
    <w:next w:val="NoList"/>
    <w:uiPriority w:val="99"/>
    <w:semiHidden/>
    <w:unhideWhenUsed/>
    <w:rsid w:val="00A2510A"/>
  </w:style>
  <w:style w:type="numbering" w:customStyle="1" w:styleId="12340">
    <w:name w:val="無清單1234"/>
    <w:next w:val="NoList"/>
    <w:uiPriority w:val="99"/>
    <w:semiHidden/>
    <w:unhideWhenUsed/>
    <w:rsid w:val="00A2510A"/>
  </w:style>
  <w:style w:type="numbering" w:customStyle="1" w:styleId="11134">
    <w:name w:val="無清單11134"/>
    <w:next w:val="NoList"/>
    <w:uiPriority w:val="99"/>
    <w:semiHidden/>
    <w:unhideWhenUsed/>
    <w:rsid w:val="00A2510A"/>
  </w:style>
  <w:style w:type="table" w:customStyle="1" w:styleId="TableGrid513">
    <w:name w:val="Table Grid513"/>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A2510A"/>
  </w:style>
  <w:style w:type="table" w:customStyle="1" w:styleId="TableGrid613">
    <w:name w:val="Table Grid613"/>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A251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A2510A"/>
  </w:style>
  <w:style w:type="numbering" w:customStyle="1" w:styleId="13140">
    <w:name w:val="无列表1314"/>
    <w:next w:val="NoList"/>
    <w:semiHidden/>
    <w:rsid w:val="00A2510A"/>
  </w:style>
  <w:style w:type="numbering" w:customStyle="1" w:styleId="NoList11313">
    <w:name w:val="No List11313"/>
    <w:next w:val="NoList"/>
    <w:uiPriority w:val="99"/>
    <w:semiHidden/>
    <w:unhideWhenUsed/>
    <w:rsid w:val="00A2510A"/>
  </w:style>
  <w:style w:type="numbering" w:customStyle="1" w:styleId="NoList4114">
    <w:name w:val="No List4114"/>
    <w:next w:val="NoList"/>
    <w:uiPriority w:val="99"/>
    <w:semiHidden/>
    <w:unhideWhenUsed/>
    <w:rsid w:val="00A2510A"/>
  </w:style>
  <w:style w:type="numbering" w:customStyle="1" w:styleId="2214">
    <w:name w:val="无列表2214"/>
    <w:next w:val="NoList"/>
    <w:uiPriority w:val="99"/>
    <w:semiHidden/>
    <w:unhideWhenUsed/>
    <w:rsid w:val="00A2510A"/>
  </w:style>
  <w:style w:type="numbering" w:customStyle="1" w:styleId="NoList121114">
    <w:name w:val="No List121114"/>
    <w:next w:val="NoList"/>
    <w:uiPriority w:val="99"/>
    <w:semiHidden/>
    <w:unhideWhenUsed/>
    <w:rsid w:val="00A2510A"/>
  </w:style>
  <w:style w:type="numbering" w:customStyle="1" w:styleId="1111141">
    <w:name w:val="リストなし111114"/>
    <w:next w:val="NoList"/>
    <w:uiPriority w:val="99"/>
    <w:semiHidden/>
    <w:unhideWhenUsed/>
    <w:rsid w:val="00A2510A"/>
  </w:style>
  <w:style w:type="numbering" w:customStyle="1" w:styleId="1111142">
    <w:name w:val="无列表111114"/>
    <w:next w:val="NoList"/>
    <w:semiHidden/>
    <w:rsid w:val="00A2510A"/>
  </w:style>
  <w:style w:type="numbering" w:customStyle="1" w:styleId="NoList211114">
    <w:name w:val="No List211114"/>
    <w:next w:val="NoList"/>
    <w:semiHidden/>
    <w:rsid w:val="00A2510A"/>
  </w:style>
  <w:style w:type="numbering" w:customStyle="1" w:styleId="NoList311114">
    <w:name w:val="No List311114"/>
    <w:next w:val="NoList"/>
    <w:uiPriority w:val="99"/>
    <w:semiHidden/>
    <w:rsid w:val="00A2510A"/>
  </w:style>
  <w:style w:type="numbering" w:customStyle="1" w:styleId="NoList1111114">
    <w:name w:val="No List1111114"/>
    <w:next w:val="NoList"/>
    <w:uiPriority w:val="99"/>
    <w:semiHidden/>
    <w:unhideWhenUsed/>
    <w:rsid w:val="00A2510A"/>
  </w:style>
  <w:style w:type="numbering" w:customStyle="1" w:styleId="1211140">
    <w:name w:val="無清單121114"/>
    <w:next w:val="NoList"/>
    <w:uiPriority w:val="99"/>
    <w:semiHidden/>
    <w:unhideWhenUsed/>
    <w:rsid w:val="00A2510A"/>
  </w:style>
  <w:style w:type="numbering" w:customStyle="1" w:styleId="1111114">
    <w:name w:val="無清單1111114"/>
    <w:next w:val="NoList"/>
    <w:uiPriority w:val="99"/>
    <w:semiHidden/>
    <w:unhideWhenUsed/>
    <w:rsid w:val="00A2510A"/>
  </w:style>
  <w:style w:type="numbering" w:customStyle="1" w:styleId="NoList13114">
    <w:name w:val="No List13114"/>
    <w:next w:val="NoList"/>
    <w:uiPriority w:val="99"/>
    <w:semiHidden/>
    <w:unhideWhenUsed/>
    <w:rsid w:val="00A2510A"/>
  </w:style>
  <w:style w:type="numbering" w:customStyle="1" w:styleId="121140">
    <w:name w:val="リストなし12114"/>
    <w:next w:val="NoList"/>
    <w:uiPriority w:val="99"/>
    <w:semiHidden/>
    <w:unhideWhenUsed/>
    <w:rsid w:val="00A2510A"/>
  </w:style>
  <w:style w:type="numbering" w:customStyle="1" w:styleId="121141">
    <w:name w:val="无列表12114"/>
    <w:next w:val="NoList"/>
    <w:semiHidden/>
    <w:rsid w:val="00A2510A"/>
  </w:style>
  <w:style w:type="numbering" w:customStyle="1" w:styleId="NoList22114">
    <w:name w:val="No List22114"/>
    <w:next w:val="NoList"/>
    <w:semiHidden/>
    <w:rsid w:val="00A2510A"/>
  </w:style>
  <w:style w:type="numbering" w:customStyle="1" w:styleId="NoList32114">
    <w:name w:val="No List32114"/>
    <w:next w:val="NoList"/>
    <w:uiPriority w:val="99"/>
    <w:semiHidden/>
    <w:rsid w:val="00A2510A"/>
  </w:style>
  <w:style w:type="numbering" w:customStyle="1" w:styleId="NoList112114">
    <w:name w:val="No List112114"/>
    <w:next w:val="NoList"/>
    <w:uiPriority w:val="99"/>
    <w:semiHidden/>
    <w:unhideWhenUsed/>
    <w:rsid w:val="00A2510A"/>
  </w:style>
  <w:style w:type="numbering" w:customStyle="1" w:styleId="131140">
    <w:name w:val="無清單13114"/>
    <w:next w:val="NoList"/>
    <w:uiPriority w:val="99"/>
    <w:semiHidden/>
    <w:unhideWhenUsed/>
    <w:rsid w:val="00A2510A"/>
  </w:style>
  <w:style w:type="numbering" w:customStyle="1" w:styleId="1121140">
    <w:name w:val="無清單112114"/>
    <w:next w:val="NoList"/>
    <w:uiPriority w:val="99"/>
    <w:semiHidden/>
    <w:unhideWhenUsed/>
    <w:rsid w:val="00A2510A"/>
  </w:style>
  <w:style w:type="numbering" w:customStyle="1" w:styleId="21114">
    <w:name w:val="无列表21114"/>
    <w:next w:val="NoList"/>
    <w:uiPriority w:val="99"/>
    <w:semiHidden/>
    <w:unhideWhenUsed/>
    <w:rsid w:val="00A2510A"/>
  </w:style>
  <w:style w:type="numbering" w:customStyle="1" w:styleId="NoList122114">
    <w:name w:val="No List122114"/>
    <w:next w:val="NoList"/>
    <w:uiPriority w:val="99"/>
    <w:semiHidden/>
    <w:unhideWhenUsed/>
    <w:rsid w:val="00A2510A"/>
  </w:style>
  <w:style w:type="numbering" w:customStyle="1" w:styleId="1121141">
    <w:name w:val="リストなし112114"/>
    <w:next w:val="NoList"/>
    <w:uiPriority w:val="99"/>
    <w:semiHidden/>
    <w:unhideWhenUsed/>
    <w:rsid w:val="00A2510A"/>
  </w:style>
  <w:style w:type="numbering" w:customStyle="1" w:styleId="1121142">
    <w:name w:val="无列表112114"/>
    <w:next w:val="NoList"/>
    <w:semiHidden/>
    <w:rsid w:val="00A2510A"/>
  </w:style>
  <w:style w:type="numbering" w:customStyle="1" w:styleId="NoList212114">
    <w:name w:val="No List212114"/>
    <w:next w:val="NoList"/>
    <w:semiHidden/>
    <w:rsid w:val="00A2510A"/>
  </w:style>
  <w:style w:type="numbering" w:customStyle="1" w:styleId="NoList312114">
    <w:name w:val="No List312114"/>
    <w:next w:val="NoList"/>
    <w:uiPriority w:val="99"/>
    <w:semiHidden/>
    <w:rsid w:val="00A2510A"/>
  </w:style>
  <w:style w:type="numbering" w:customStyle="1" w:styleId="NoList1112114">
    <w:name w:val="No List1112114"/>
    <w:next w:val="NoList"/>
    <w:uiPriority w:val="99"/>
    <w:semiHidden/>
    <w:unhideWhenUsed/>
    <w:rsid w:val="00A2510A"/>
  </w:style>
  <w:style w:type="numbering" w:customStyle="1" w:styleId="1221140">
    <w:name w:val="無清單122114"/>
    <w:next w:val="NoList"/>
    <w:uiPriority w:val="99"/>
    <w:semiHidden/>
    <w:unhideWhenUsed/>
    <w:rsid w:val="00A2510A"/>
  </w:style>
  <w:style w:type="numbering" w:customStyle="1" w:styleId="11121140">
    <w:name w:val="無清單1112114"/>
    <w:next w:val="NoList"/>
    <w:uiPriority w:val="99"/>
    <w:semiHidden/>
    <w:unhideWhenUsed/>
    <w:rsid w:val="00A2510A"/>
  </w:style>
  <w:style w:type="numbering" w:customStyle="1" w:styleId="NoList5113">
    <w:name w:val="No List5113"/>
    <w:next w:val="NoList"/>
    <w:uiPriority w:val="99"/>
    <w:semiHidden/>
    <w:unhideWhenUsed/>
    <w:rsid w:val="00A2510A"/>
  </w:style>
  <w:style w:type="numbering" w:customStyle="1" w:styleId="NoList613">
    <w:name w:val="No List613"/>
    <w:next w:val="NoList"/>
    <w:uiPriority w:val="99"/>
    <w:semiHidden/>
    <w:unhideWhenUsed/>
    <w:rsid w:val="00A2510A"/>
  </w:style>
  <w:style w:type="numbering" w:customStyle="1" w:styleId="NoList1413">
    <w:name w:val="No List1413"/>
    <w:next w:val="NoList"/>
    <w:uiPriority w:val="99"/>
    <w:semiHidden/>
    <w:unhideWhenUsed/>
    <w:rsid w:val="00A2510A"/>
  </w:style>
  <w:style w:type="numbering" w:customStyle="1" w:styleId="13132">
    <w:name w:val="リストなし1313"/>
    <w:next w:val="NoList"/>
    <w:uiPriority w:val="99"/>
    <w:semiHidden/>
    <w:unhideWhenUsed/>
    <w:rsid w:val="00A2510A"/>
  </w:style>
  <w:style w:type="numbering" w:customStyle="1" w:styleId="NoList2313">
    <w:name w:val="No List2313"/>
    <w:next w:val="NoList"/>
    <w:semiHidden/>
    <w:rsid w:val="00A2510A"/>
  </w:style>
  <w:style w:type="numbering" w:customStyle="1" w:styleId="NoList3313">
    <w:name w:val="No List3313"/>
    <w:next w:val="NoList"/>
    <w:uiPriority w:val="99"/>
    <w:semiHidden/>
    <w:rsid w:val="00A2510A"/>
  </w:style>
  <w:style w:type="numbering" w:customStyle="1" w:styleId="NoList1143">
    <w:name w:val="No List1143"/>
    <w:next w:val="NoList"/>
    <w:uiPriority w:val="99"/>
    <w:semiHidden/>
    <w:unhideWhenUsed/>
    <w:rsid w:val="00A2510A"/>
  </w:style>
  <w:style w:type="numbering" w:customStyle="1" w:styleId="14130">
    <w:name w:val="無清單1413"/>
    <w:next w:val="NoList"/>
    <w:uiPriority w:val="99"/>
    <w:semiHidden/>
    <w:unhideWhenUsed/>
    <w:rsid w:val="00A2510A"/>
  </w:style>
  <w:style w:type="numbering" w:customStyle="1" w:styleId="113130">
    <w:name w:val="無清單11313"/>
    <w:next w:val="NoList"/>
    <w:uiPriority w:val="99"/>
    <w:semiHidden/>
    <w:unhideWhenUsed/>
    <w:rsid w:val="00A2510A"/>
  </w:style>
  <w:style w:type="numbering" w:customStyle="1" w:styleId="NoList423">
    <w:name w:val="No List423"/>
    <w:next w:val="NoList"/>
    <w:uiPriority w:val="99"/>
    <w:semiHidden/>
    <w:unhideWhenUsed/>
    <w:rsid w:val="00A2510A"/>
  </w:style>
  <w:style w:type="numbering" w:customStyle="1" w:styleId="NoList12313">
    <w:name w:val="No List12313"/>
    <w:next w:val="NoList"/>
    <w:uiPriority w:val="99"/>
    <w:semiHidden/>
    <w:unhideWhenUsed/>
    <w:rsid w:val="00A2510A"/>
  </w:style>
  <w:style w:type="numbering" w:customStyle="1" w:styleId="113131">
    <w:name w:val="リストなし11313"/>
    <w:next w:val="NoList"/>
    <w:uiPriority w:val="99"/>
    <w:semiHidden/>
    <w:unhideWhenUsed/>
    <w:rsid w:val="00A2510A"/>
  </w:style>
  <w:style w:type="numbering" w:customStyle="1" w:styleId="113132">
    <w:name w:val="无列表11313"/>
    <w:next w:val="NoList"/>
    <w:semiHidden/>
    <w:rsid w:val="00A2510A"/>
  </w:style>
  <w:style w:type="numbering" w:customStyle="1" w:styleId="NoList21313">
    <w:name w:val="No List21313"/>
    <w:next w:val="NoList"/>
    <w:semiHidden/>
    <w:rsid w:val="00A2510A"/>
  </w:style>
  <w:style w:type="numbering" w:customStyle="1" w:styleId="NoList31313">
    <w:name w:val="No List31313"/>
    <w:next w:val="NoList"/>
    <w:uiPriority w:val="99"/>
    <w:semiHidden/>
    <w:rsid w:val="00A2510A"/>
  </w:style>
  <w:style w:type="numbering" w:customStyle="1" w:styleId="NoList111313">
    <w:name w:val="No List111313"/>
    <w:next w:val="NoList"/>
    <w:uiPriority w:val="99"/>
    <w:semiHidden/>
    <w:unhideWhenUsed/>
    <w:rsid w:val="00A2510A"/>
  </w:style>
  <w:style w:type="numbering" w:customStyle="1" w:styleId="123130">
    <w:name w:val="無清單12313"/>
    <w:next w:val="NoList"/>
    <w:uiPriority w:val="99"/>
    <w:semiHidden/>
    <w:unhideWhenUsed/>
    <w:rsid w:val="00A2510A"/>
  </w:style>
  <w:style w:type="numbering" w:customStyle="1" w:styleId="111313">
    <w:name w:val="無清單111313"/>
    <w:next w:val="NoList"/>
    <w:uiPriority w:val="99"/>
    <w:semiHidden/>
    <w:unhideWhenUsed/>
    <w:rsid w:val="00A2510A"/>
  </w:style>
  <w:style w:type="numbering" w:customStyle="1" w:styleId="NoList12123">
    <w:name w:val="No List12123"/>
    <w:next w:val="NoList"/>
    <w:uiPriority w:val="99"/>
    <w:semiHidden/>
    <w:unhideWhenUsed/>
    <w:rsid w:val="00A2510A"/>
  </w:style>
  <w:style w:type="numbering" w:customStyle="1" w:styleId="111233">
    <w:name w:val="リストなし11123"/>
    <w:next w:val="NoList"/>
    <w:uiPriority w:val="99"/>
    <w:semiHidden/>
    <w:unhideWhenUsed/>
    <w:rsid w:val="00A2510A"/>
  </w:style>
  <w:style w:type="numbering" w:customStyle="1" w:styleId="111234">
    <w:name w:val="无列表11123"/>
    <w:next w:val="NoList"/>
    <w:semiHidden/>
    <w:rsid w:val="00A2510A"/>
  </w:style>
  <w:style w:type="numbering" w:customStyle="1" w:styleId="NoList21123">
    <w:name w:val="No List21123"/>
    <w:next w:val="NoList"/>
    <w:semiHidden/>
    <w:rsid w:val="00A2510A"/>
  </w:style>
  <w:style w:type="numbering" w:customStyle="1" w:styleId="NoList31123">
    <w:name w:val="No List31123"/>
    <w:next w:val="NoList"/>
    <w:uiPriority w:val="99"/>
    <w:semiHidden/>
    <w:rsid w:val="00A2510A"/>
  </w:style>
  <w:style w:type="numbering" w:customStyle="1" w:styleId="NoList111123">
    <w:name w:val="No List111123"/>
    <w:next w:val="NoList"/>
    <w:uiPriority w:val="99"/>
    <w:semiHidden/>
    <w:unhideWhenUsed/>
    <w:rsid w:val="00A2510A"/>
  </w:style>
  <w:style w:type="numbering" w:customStyle="1" w:styleId="121230">
    <w:name w:val="無清單12123"/>
    <w:next w:val="NoList"/>
    <w:uiPriority w:val="99"/>
    <w:semiHidden/>
    <w:unhideWhenUsed/>
    <w:rsid w:val="00A2510A"/>
  </w:style>
  <w:style w:type="numbering" w:customStyle="1" w:styleId="1111230">
    <w:name w:val="無清單111123"/>
    <w:next w:val="NoList"/>
    <w:uiPriority w:val="99"/>
    <w:semiHidden/>
    <w:unhideWhenUsed/>
    <w:rsid w:val="00A2510A"/>
  </w:style>
  <w:style w:type="numbering" w:customStyle="1" w:styleId="NoList523">
    <w:name w:val="No List523"/>
    <w:next w:val="NoList"/>
    <w:uiPriority w:val="99"/>
    <w:semiHidden/>
    <w:unhideWhenUsed/>
    <w:rsid w:val="00A2510A"/>
  </w:style>
  <w:style w:type="numbering" w:customStyle="1" w:styleId="NoList1323">
    <w:name w:val="No List1323"/>
    <w:next w:val="NoList"/>
    <w:uiPriority w:val="99"/>
    <w:semiHidden/>
    <w:unhideWhenUsed/>
    <w:rsid w:val="00A2510A"/>
  </w:style>
  <w:style w:type="numbering" w:customStyle="1" w:styleId="12233">
    <w:name w:val="リストなし1223"/>
    <w:next w:val="NoList"/>
    <w:uiPriority w:val="99"/>
    <w:semiHidden/>
    <w:unhideWhenUsed/>
    <w:rsid w:val="00A2510A"/>
  </w:style>
  <w:style w:type="numbering" w:customStyle="1" w:styleId="12241">
    <w:name w:val="无列表1224"/>
    <w:next w:val="NoList"/>
    <w:semiHidden/>
    <w:rsid w:val="00A2510A"/>
  </w:style>
  <w:style w:type="numbering" w:customStyle="1" w:styleId="NoList2223">
    <w:name w:val="No List2223"/>
    <w:next w:val="NoList"/>
    <w:semiHidden/>
    <w:rsid w:val="00A2510A"/>
  </w:style>
  <w:style w:type="numbering" w:customStyle="1" w:styleId="NoList3223">
    <w:name w:val="No List3223"/>
    <w:next w:val="NoList"/>
    <w:uiPriority w:val="99"/>
    <w:semiHidden/>
    <w:rsid w:val="00A2510A"/>
  </w:style>
  <w:style w:type="numbering" w:customStyle="1" w:styleId="NoList11223">
    <w:name w:val="No List11223"/>
    <w:next w:val="NoList"/>
    <w:uiPriority w:val="99"/>
    <w:semiHidden/>
    <w:unhideWhenUsed/>
    <w:rsid w:val="00A2510A"/>
  </w:style>
  <w:style w:type="numbering" w:customStyle="1" w:styleId="13230">
    <w:name w:val="無清單1323"/>
    <w:next w:val="NoList"/>
    <w:uiPriority w:val="99"/>
    <w:semiHidden/>
    <w:unhideWhenUsed/>
    <w:rsid w:val="00A2510A"/>
  </w:style>
  <w:style w:type="numbering" w:customStyle="1" w:styleId="112230">
    <w:name w:val="無清單11223"/>
    <w:next w:val="NoList"/>
    <w:uiPriority w:val="99"/>
    <w:semiHidden/>
    <w:unhideWhenUsed/>
    <w:rsid w:val="00A2510A"/>
  </w:style>
  <w:style w:type="numbering" w:customStyle="1" w:styleId="21230">
    <w:name w:val="无列表2123"/>
    <w:next w:val="NoList"/>
    <w:uiPriority w:val="99"/>
    <w:semiHidden/>
    <w:unhideWhenUsed/>
    <w:rsid w:val="00A2510A"/>
  </w:style>
  <w:style w:type="numbering" w:customStyle="1" w:styleId="NoList111223">
    <w:name w:val="No List111223"/>
    <w:next w:val="NoList"/>
    <w:uiPriority w:val="99"/>
    <w:semiHidden/>
    <w:unhideWhenUsed/>
    <w:rsid w:val="00A2510A"/>
  </w:style>
  <w:style w:type="numbering" w:customStyle="1" w:styleId="NoList73">
    <w:name w:val="No List73"/>
    <w:next w:val="NoList"/>
    <w:uiPriority w:val="99"/>
    <w:semiHidden/>
    <w:unhideWhenUsed/>
    <w:rsid w:val="00A2510A"/>
  </w:style>
  <w:style w:type="table" w:customStyle="1" w:styleId="TableGrid83">
    <w:name w:val="Table Grid83"/>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A2510A"/>
  </w:style>
  <w:style w:type="numbering" w:customStyle="1" w:styleId="1431">
    <w:name w:val="リストなし143"/>
    <w:next w:val="NoList"/>
    <w:uiPriority w:val="99"/>
    <w:semiHidden/>
    <w:unhideWhenUsed/>
    <w:rsid w:val="00A2510A"/>
  </w:style>
  <w:style w:type="table" w:customStyle="1" w:styleId="TableGrid143">
    <w:name w:val="Table Grid143"/>
    <w:basedOn w:val="TableNormal"/>
    <w:next w:val="TableGrid"/>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A2510A"/>
  </w:style>
  <w:style w:type="table" w:customStyle="1" w:styleId="3430">
    <w:name w:val="网格型343"/>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A2510A"/>
  </w:style>
  <w:style w:type="numbering" w:customStyle="1" w:styleId="NoList343">
    <w:name w:val="No List343"/>
    <w:next w:val="NoList"/>
    <w:uiPriority w:val="99"/>
    <w:semiHidden/>
    <w:rsid w:val="00A2510A"/>
  </w:style>
  <w:style w:type="table" w:customStyle="1" w:styleId="TableGrid443">
    <w:name w:val="Table Grid443"/>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A2510A"/>
  </w:style>
  <w:style w:type="numbering" w:customStyle="1" w:styleId="1530">
    <w:name w:val="無清單153"/>
    <w:next w:val="NoList"/>
    <w:uiPriority w:val="99"/>
    <w:semiHidden/>
    <w:unhideWhenUsed/>
    <w:rsid w:val="00A2510A"/>
  </w:style>
  <w:style w:type="numbering" w:customStyle="1" w:styleId="11430">
    <w:name w:val="無清單1143"/>
    <w:next w:val="NoList"/>
    <w:uiPriority w:val="99"/>
    <w:semiHidden/>
    <w:unhideWhenUsed/>
    <w:rsid w:val="00A2510A"/>
  </w:style>
  <w:style w:type="table" w:customStyle="1" w:styleId="1433">
    <w:name w:val="表格格線143"/>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A2510A"/>
  </w:style>
  <w:style w:type="table" w:customStyle="1" w:styleId="TableGrid523">
    <w:name w:val="Table Grid523"/>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A2510A"/>
  </w:style>
  <w:style w:type="numbering" w:customStyle="1" w:styleId="11431">
    <w:name w:val="リストなし1143"/>
    <w:next w:val="NoList"/>
    <w:uiPriority w:val="99"/>
    <w:semiHidden/>
    <w:unhideWhenUsed/>
    <w:rsid w:val="00A2510A"/>
  </w:style>
  <w:style w:type="table" w:customStyle="1" w:styleId="TableGrid1133">
    <w:name w:val="Table Grid1133"/>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A2510A"/>
  </w:style>
  <w:style w:type="table" w:customStyle="1" w:styleId="31230">
    <w:name w:val="网格型3123"/>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A2510A"/>
  </w:style>
  <w:style w:type="numbering" w:customStyle="1" w:styleId="NoList3143">
    <w:name w:val="No List3143"/>
    <w:next w:val="NoList"/>
    <w:uiPriority w:val="99"/>
    <w:semiHidden/>
    <w:rsid w:val="00A2510A"/>
  </w:style>
  <w:style w:type="table" w:customStyle="1" w:styleId="TableGrid4123">
    <w:name w:val="Table Grid4123"/>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A2510A"/>
  </w:style>
  <w:style w:type="numbering" w:customStyle="1" w:styleId="12430">
    <w:name w:val="無清單1243"/>
    <w:next w:val="NoList"/>
    <w:uiPriority w:val="99"/>
    <w:semiHidden/>
    <w:unhideWhenUsed/>
    <w:rsid w:val="00A2510A"/>
  </w:style>
  <w:style w:type="numbering" w:customStyle="1" w:styleId="111430">
    <w:name w:val="無清單11143"/>
    <w:next w:val="NoList"/>
    <w:uiPriority w:val="99"/>
    <w:semiHidden/>
    <w:unhideWhenUsed/>
    <w:rsid w:val="00A2510A"/>
  </w:style>
  <w:style w:type="table" w:customStyle="1" w:styleId="11233">
    <w:name w:val="表格格線1123"/>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A2510A"/>
  </w:style>
  <w:style w:type="numbering" w:customStyle="1" w:styleId="NoList12133">
    <w:name w:val="No List12133"/>
    <w:next w:val="NoList"/>
    <w:uiPriority w:val="99"/>
    <w:semiHidden/>
    <w:unhideWhenUsed/>
    <w:rsid w:val="00A2510A"/>
  </w:style>
  <w:style w:type="numbering" w:customStyle="1" w:styleId="111331">
    <w:name w:val="リストなし11133"/>
    <w:next w:val="NoList"/>
    <w:uiPriority w:val="99"/>
    <w:semiHidden/>
    <w:unhideWhenUsed/>
    <w:rsid w:val="00A2510A"/>
  </w:style>
  <w:style w:type="numbering" w:customStyle="1" w:styleId="111332">
    <w:name w:val="无列表11133"/>
    <w:next w:val="NoList"/>
    <w:semiHidden/>
    <w:rsid w:val="00A2510A"/>
  </w:style>
  <w:style w:type="numbering" w:customStyle="1" w:styleId="NoList21133">
    <w:name w:val="No List21133"/>
    <w:next w:val="NoList"/>
    <w:semiHidden/>
    <w:rsid w:val="00A2510A"/>
  </w:style>
  <w:style w:type="numbering" w:customStyle="1" w:styleId="NoList31133">
    <w:name w:val="No List31133"/>
    <w:next w:val="NoList"/>
    <w:uiPriority w:val="99"/>
    <w:semiHidden/>
    <w:rsid w:val="00A2510A"/>
  </w:style>
  <w:style w:type="numbering" w:customStyle="1" w:styleId="NoList111133">
    <w:name w:val="No List111133"/>
    <w:next w:val="NoList"/>
    <w:uiPriority w:val="99"/>
    <w:semiHidden/>
    <w:unhideWhenUsed/>
    <w:rsid w:val="00A2510A"/>
  </w:style>
  <w:style w:type="numbering" w:customStyle="1" w:styleId="121330">
    <w:name w:val="無清單12133"/>
    <w:next w:val="NoList"/>
    <w:uiPriority w:val="99"/>
    <w:semiHidden/>
    <w:unhideWhenUsed/>
    <w:rsid w:val="00A2510A"/>
  </w:style>
  <w:style w:type="numbering" w:customStyle="1" w:styleId="111133">
    <w:name w:val="無清單111133"/>
    <w:next w:val="NoList"/>
    <w:uiPriority w:val="99"/>
    <w:semiHidden/>
    <w:unhideWhenUsed/>
    <w:rsid w:val="00A2510A"/>
  </w:style>
  <w:style w:type="numbering" w:customStyle="1" w:styleId="NoList533">
    <w:name w:val="No List533"/>
    <w:next w:val="NoList"/>
    <w:uiPriority w:val="99"/>
    <w:semiHidden/>
    <w:unhideWhenUsed/>
    <w:rsid w:val="00A2510A"/>
  </w:style>
  <w:style w:type="table" w:customStyle="1" w:styleId="TableGrid623">
    <w:name w:val="Table Grid623"/>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A2510A"/>
  </w:style>
  <w:style w:type="numbering" w:customStyle="1" w:styleId="12331">
    <w:name w:val="リストなし1233"/>
    <w:next w:val="NoList"/>
    <w:uiPriority w:val="99"/>
    <w:semiHidden/>
    <w:unhideWhenUsed/>
    <w:rsid w:val="00A2510A"/>
  </w:style>
  <w:style w:type="table" w:customStyle="1" w:styleId="TableGrid1223">
    <w:name w:val="Table Grid1223"/>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A2510A"/>
  </w:style>
  <w:style w:type="table" w:customStyle="1" w:styleId="3223">
    <w:name w:val="网格型3223"/>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A2510A"/>
  </w:style>
  <w:style w:type="numbering" w:customStyle="1" w:styleId="NoList3233">
    <w:name w:val="No List3233"/>
    <w:next w:val="NoList"/>
    <w:uiPriority w:val="99"/>
    <w:semiHidden/>
    <w:rsid w:val="00A2510A"/>
  </w:style>
  <w:style w:type="table" w:customStyle="1" w:styleId="TableGrid4223">
    <w:name w:val="Table Grid4223"/>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A2510A"/>
  </w:style>
  <w:style w:type="numbering" w:customStyle="1" w:styleId="13330">
    <w:name w:val="無清單1333"/>
    <w:next w:val="NoList"/>
    <w:uiPriority w:val="99"/>
    <w:semiHidden/>
    <w:unhideWhenUsed/>
    <w:rsid w:val="00A2510A"/>
  </w:style>
  <w:style w:type="numbering" w:customStyle="1" w:styleId="112330">
    <w:name w:val="無清單11233"/>
    <w:next w:val="NoList"/>
    <w:uiPriority w:val="99"/>
    <w:semiHidden/>
    <w:unhideWhenUsed/>
    <w:rsid w:val="00A2510A"/>
  </w:style>
  <w:style w:type="table" w:customStyle="1" w:styleId="12234">
    <w:name w:val="表格格線1223"/>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A2510A"/>
  </w:style>
  <w:style w:type="numbering" w:customStyle="1" w:styleId="NoList12223">
    <w:name w:val="No List12223"/>
    <w:next w:val="NoList"/>
    <w:uiPriority w:val="99"/>
    <w:semiHidden/>
    <w:unhideWhenUsed/>
    <w:rsid w:val="00A2510A"/>
  </w:style>
  <w:style w:type="numbering" w:customStyle="1" w:styleId="112231">
    <w:name w:val="リストなし11223"/>
    <w:next w:val="NoList"/>
    <w:uiPriority w:val="99"/>
    <w:semiHidden/>
    <w:unhideWhenUsed/>
    <w:rsid w:val="00A2510A"/>
  </w:style>
  <w:style w:type="numbering" w:customStyle="1" w:styleId="112232">
    <w:name w:val="无列表11223"/>
    <w:next w:val="NoList"/>
    <w:semiHidden/>
    <w:rsid w:val="00A2510A"/>
  </w:style>
  <w:style w:type="numbering" w:customStyle="1" w:styleId="NoList21223">
    <w:name w:val="No List21223"/>
    <w:next w:val="NoList"/>
    <w:semiHidden/>
    <w:rsid w:val="00A2510A"/>
  </w:style>
  <w:style w:type="numbering" w:customStyle="1" w:styleId="NoList31223">
    <w:name w:val="No List31223"/>
    <w:next w:val="NoList"/>
    <w:uiPriority w:val="99"/>
    <w:semiHidden/>
    <w:rsid w:val="00A2510A"/>
  </w:style>
  <w:style w:type="numbering" w:customStyle="1" w:styleId="NoList111233">
    <w:name w:val="No List111233"/>
    <w:next w:val="NoList"/>
    <w:uiPriority w:val="99"/>
    <w:semiHidden/>
    <w:unhideWhenUsed/>
    <w:rsid w:val="00A2510A"/>
  </w:style>
  <w:style w:type="numbering" w:customStyle="1" w:styleId="122230">
    <w:name w:val="無清單12223"/>
    <w:next w:val="NoList"/>
    <w:uiPriority w:val="99"/>
    <w:semiHidden/>
    <w:unhideWhenUsed/>
    <w:rsid w:val="00A2510A"/>
  </w:style>
  <w:style w:type="numbering" w:customStyle="1" w:styleId="1112230">
    <w:name w:val="無清單111223"/>
    <w:next w:val="NoList"/>
    <w:uiPriority w:val="99"/>
    <w:semiHidden/>
    <w:unhideWhenUsed/>
    <w:rsid w:val="00A2510A"/>
  </w:style>
  <w:style w:type="table" w:customStyle="1" w:styleId="TableGrid93">
    <w:name w:val="Table Grid93"/>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251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251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251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251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A251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251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251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251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251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A251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251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251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251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251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A251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251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251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A251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251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251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251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A251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251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251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251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251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A251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251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251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251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251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251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A251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251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251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251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251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251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A251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251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251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251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251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A251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251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251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251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251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A251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251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251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251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A251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251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251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251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251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A251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251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251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251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251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A251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251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251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251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251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A251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A251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251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A251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251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251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251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A251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251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251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251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251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251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251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251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251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251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A251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251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251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251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251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A251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A251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251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A251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251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251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251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A251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251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251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251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251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251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251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251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251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251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251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251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251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251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251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251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251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A251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251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251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251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251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A251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251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251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251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251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A251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1591</TotalTime>
  <Pages>27</Pages>
  <Words>11425</Words>
  <Characters>65128</Characters>
  <Application>Microsoft Office Word</Application>
  <DocSecurity>0</DocSecurity>
  <Lines>542</Lines>
  <Paragraphs>152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88</cp:revision>
  <cp:lastPrinted>1900-01-01T08:00:00Z</cp:lastPrinted>
  <dcterms:created xsi:type="dcterms:W3CDTF">2021-10-22T23:43:00Z</dcterms:created>
  <dcterms:modified xsi:type="dcterms:W3CDTF">2023-03-02T01:33:00Z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