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71F5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R5-230721</w:t>
        </w:r>
      </w:fldSimple>
      <w:r w:rsidR="00327B98" w:rsidRPr="00327B9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Tolerances for FR2 CLI-RSSI measurement accuracy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446C56" w:rsidR="001E41F3" w:rsidRDefault="00B75B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718B8" w:rsidR="001E41F3" w:rsidRDefault="000C0B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2023-17-02</w:t>
              </w:r>
            </w:fldSimple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A398AD" w:rsidR="001E41F3" w:rsidRDefault="003737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 xml:space="preserve">FR2 </w:t>
            </w:r>
            <w:r>
              <w:t>CLI-RSSI</w:t>
            </w:r>
            <w:r w:rsidRPr="00C078E4">
              <w:t xml:space="preserve"> measurement </w:t>
            </w:r>
            <w:r>
              <w:t xml:space="preserve">accuracy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7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37A9" w:rsidRDefault="003737A9" w:rsidP="00373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D6E9" w14:textId="77777777" w:rsidR="003737A9" w:rsidRDefault="003737A9" w:rsidP="00373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10E08569" w:rsidR="003737A9" w:rsidRDefault="003737A9" w:rsidP="00373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0D1CF6">
              <w:rPr>
                <w:rFonts w:eastAsia="??"/>
                <w:szCs w:val="32"/>
              </w:rPr>
              <w:t xml:space="preserve">38.533 </w:t>
            </w:r>
            <w:r w:rsidRPr="004B09CF">
              <w:rPr>
                <w:rFonts w:eastAsia="??"/>
                <w:szCs w:val="32"/>
              </w:rPr>
              <w:t>5.</w:t>
            </w:r>
            <w:r>
              <w:rPr>
                <w:rFonts w:eastAsia="??"/>
                <w:szCs w:val="32"/>
              </w:rPr>
              <w:t>7.5.2</w:t>
            </w:r>
            <w:r w:rsidRPr="004B09CF">
              <w:rPr>
                <w:rFonts w:eastAsia="??"/>
                <w:szCs w:val="32"/>
              </w:rPr>
              <w:t>+7.</w:t>
            </w:r>
            <w:r>
              <w:rPr>
                <w:rFonts w:eastAsia="??"/>
                <w:szCs w:val="32"/>
              </w:rPr>
              <w:t>7</w:t>
            </w:r>
            <w:r w:rsidRPr="004B09CF">
              <w:rPr>
                <w:rFonts w:eastAsia="??"/>
                <w:szCs w:val="32"/>
              </w:rPr>
              <w:t>.</w:t>
            </w:r>
            <w:r>
              <w:rPr>
                <w:rFonts w:eastAsia="??"/>
                <w:szCs w:val="32"/>
              </w:rPr>
              <w:t>5</w:t>
            </w:r>
            <w:r w:rsidRPr="004B09CF">
              <w:rPr>
                <w:rFonts w:eastAsia="??"/>
                <w:szCs w:val="32"/>
              </w:rPr>
              <w:t xml:space="preserve">.2 </w:t>
            </w:r>
            <w:r w:rsidRPr="000D1CF6">
              <w:rPr>
                <w:rFonts w:eastAsia="??"/>
                <w:szCs w:val="32"/>
              </w:rPr>
              <w:t>TT</w:t>
            </w:r>
            <w:r>
              <w:rPr>
                <w:noProof/>
              </w:rPr>
              <w:t>”</w:t>
            </w:r>
          </w:p>
        </w:tc>
      </w:tr>
      <w:tr w:rsidR="003737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37A9" w:rsidRDefault="003737A9" w:rsidP="00373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37A9" w:rsidRDefault="003737A9" w:rsidP="00373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7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37A9" w:rsidRDefault="003737A9" w:rsidP="00373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03891" w:rsidR="003737A9" w:rsidRDefault="003737A9" w:rsidP="003737A9">
            <w:pPr>
              <w:pStyle w:val="CRCoverPage"/>
              <w:tabs>
                <w:tab w:val="left" w:pos="1680"/>
              </w:tabs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3737A9" w14:paraId="034AF533" w14:textId="77777777" w:rsidTr="00547111">
        <w:tc>
          <w:tcPr>
            <w:tcW w:w="2694" w:type="dxa"/>
            <w:gridSpan w:val="2"/>
          </w:tcPr>
          <w:p w14:paraId="39D9EB5B" w14:textId="77777777" w:rsidR="003737A9" w:rsidRDefault="003737A9" w:rsidP="00373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737A9" w:rsidRDefault="003737A9" w:rsidP="00373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642E6" w:rsidR="00E900CF" w:rsidRDefault="00E900CF" w:rsidP="00E900CF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E900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00CF" w:rsidRDefault="00E900CF" w:rsidP="00E90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00CF" w:rsidRDefault="00E900CF" w:rsidP="00E90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00CF" w:rsidRDefault="00E900CF" w:rsidP="00E900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00CF" w:rsidRDefault="00E900CF" w:rsidP="00E900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00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900CF" w:rsidRDefault="00E900CF" w:rsidP="00E900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900CF" w:rsidRDefault="00E900CF" w:rsidP="00E90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0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00CF" w:rsidRDefault="00E900CF" w:rsidP="00E900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900CF" w:rsidRDefault="00E900CF" w:rsidP="00E90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00CF" w:rsidRDefault="00E900CF" w:rsidP="00E90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0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00CF" w:rsidRDefault="00E900CF" w:rsidP="00E900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900CF" w:rsidRDefault="00E900CF" w:rsidP="00E90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00CF" w:rsidRDefault="00E900CF" w:rsidP="00E90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0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00CF" w:rsidRDefault="00E900CF" w:rsidP="00E900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00CF" w:rsidRDefault="00E900CF" w:rsidP="00E900CF">
            <w:pPr>
              <w:pStyle w:val="CRCoverPage"/>
              <w:spacing w:after="0"/>
              <w:rPr>
                <w:noProof/>
              </w:rPr>
            </w:pPr>
          </w:p>
        </w:tc>
      </w:tr>
      <w:tr w:rsidR="00E900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900CF" w:rsidRDefault="00E900CF" w:rsidP="00E900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00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00CF" w:rsidRPr="008863B9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00CF" w:rsidRPr="008863B9" w:rsidRDefault="00E900CF" w:rsidP="00E900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00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BAB32D" w:rsidR="00E900CF" w:rsidRDefault="00327B98" w:rsidP="00E900CF">
            <w:pPr>
              <w:pStyle w:val="CRCoverPage"/>
              <w:spacing w:after="0"/>
              <w:ind w:left="100"/>
              <w:rPr>
                <w:noProof/>
              </w:rPr>
            </w:pPr>
            <w:r w:rsidRPr="00400989">
              <w:rPr>
                <w:noProof/>
                <w:highlight w:val="yellow"/>
              </w:rPr>
              <w:t>R1: Attached xls and doc file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11237" w14:textId="77777777" w:rsidR="003737A9" w:rsidRPr="00271513" w:rsidRDefault="003737A9" w:rsidP="003737A9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4794CB54" w14:textId="77777777" w:rsidR="003737A9" w:rsidRPr="00271513" w:rsidRDefault="003737A9" w:rsidP="003737A9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32493F64" w14:textId="77777777" w:rsidR="003737A9" w:rsidRPr="00271513" w:rsidRDefault="003737A9" w:rsidP="003737A9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</w:t>
      </w:r>
      <w:r w:rsidRPr="000D1CF6">
        <w:rPr>
          <w:rFonts w:eastAsia="??"/>
          <w:sz w:val="20"/>
          <w:szCs w:val="32"/>
        </w:rPr>
        <w:t xml:space="preserve">38.533 </w:t>
      </w:r>
      <w:r w:rsidRPr="004B09CF">
        <w:rPr>
          <w:rFonts w:eastAsia="??"/>
          <w:sz w:val="20"/>
          <w:szCs w:val="32"/>
        </w:rPr>
        <w:t>5.</w:t>
      </w:r>
      <w:r>
        <w:rPr>
          <w:rFonts w:eastAsia="??"/>
          <w:sz w:val="20"/>
          <w:szCs w:val="32"/>
        </w:rPr>
        <w:t>7.5.2</w:t>
      </w:r>
      <w:r w:rsidRPr="004B09CF">
        <w:rPr>
          <w:rFonts w:eastAsia="??"/>
          <w:sz w:val="20"/>
          <w:szCs w:val="32"/>
        </w:rPr>
        <w:t>+7.</w:t>
      </w:r>
      <w:r>
        <w:rPr>
          <w:rFonts w:eastAsia="??"/>
          <w:sz w:val="20"/>
          <w:szCs w:val="32"/>
        </w:rPr>
        <w:t>7</w:t>
      </w:r>
      <w:r w:rsidRPr="004B09CF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5</w:t>
      </w:r>
      <w:r w:rsidRPr="004B09CF">
        <w:rPr>
          <w:rFonts w:eastAsia="??"/>
          <w:sz w:val="20"/>
          <w:szCs w:val="32"/>
        </w:rPr>
        <w:t xml:space="preserve">.2 </w:t>
      </w:r>
      <w:r w:rsidRPr="000D1CF6">
        <w:rPr>
          <w:rFonts w:eastAsia="??"/>
          <w:sz w:val="20"/>
          <w:szCs w:val="32"/>
        </w:rPr>
        <w:t>TT</w:t>
      </w:r>
      <w:r w:rsidRPr="00271513">
        <w:rPr>
          <w:rFonts w:eastAsia="??"/>
          <w:sz w:val="20"/>
          <w:szCs w:val="32"/>
        </w:rPr>
        <w:t>”</w:t>
      </w:r>
    </w:p>
    <w:p w14:paraId="68C9CD36" w14:textId="433BE067" w:rsidR="001E41F3" w:rsidRPr="00067C90" w:rsidRDefault="003737A9" w:rsidP="00067C90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sectPr w:rsidR="001E41F3" w:rsidRPr="00067C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332B3" w14:textId="77777777" w:rsidR="00CA3485" w:rsidRDefault="00CA3485">
      <w:r>
        <w:separator/>
      </w:r>
    </w:p>
  </w:endnote>
  <w:endnote w:type="continuationSeparator" w:id="0">
    <w:p w14:paraId="5B12BCBB" w14:textId="77777777" w:rsidR="00CA3485" w:rsidRDefault="00CA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5A1AF" w14:textId="77777777" w:rsidR="00CA3485" w:rsidRDefault="00CA3485">
      <w:r>
        <w:separator/>
      </w:r>
    </w:p>
  </w:footnote>
  <w:footnote w:type="continuationSeparator" w:id="0">
    <w:p w14:paraId="2FEAB562" w14:textId="77777777" w:rsidR="00CA3485" w:rsidRDefault="00CA3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C90"/>
    <w:rsid w:val="000A6394"/>
    <w:rsid w:val="000B7FED"/>
    <w:rsid w:val="000C038A"/>
    <w:rsid w:val="000C0BC1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B98"/>
    <w:rsid w:val="003609EF"/>
    <w:rsid w:val="0036231A"/>
    <w:rsid w:val="003737A9"/>
    <w:rsid w:val="00374DD4"/>
    <w:rsid w:val="003E1A36"/>
    <w:rsid w:val="00400989"/>
    <w:rsid w:val="00410371"/>
    <w:rsid w:val="004242F1"/>
    <w:rsid w:val="004B069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B78"/>
    <w:rsid w:val="00B968C8"/>
    <w:rsid w:val="00BA3EC5"/>
    <w:rsid w:val="00BA51D9"/>
    <w:rsid w:val="00BB5DFC"/>
    <w:rsid w:val="00BD279D"/>
    <w:rsid w:val="00BD6BB8"/>
    <w:rsid w:val="00C66BA2"/>
    <w:rsid w:val="00C95985"/>
    <w:rsid w:val="00CA34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00C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14</cp:revision>
  <cp:lastPrinted>1900-01-01T08:00:00Z</cp:lastPrinted>
  <dcterms:created xsi:type="dcterms:W3CDTF">2020-02-03T08:32:00Z</dcterms:created>
  <dcterms:modified xsi:type="dcterms:W3CDTF">2023-03-01T04:14:00Z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R5-230721</vt:lpwstr>
  </property>
  <property fmtid="{D5CDD505-2E9C-101B-9397-08002B2CF9AE}" pid="10" name="Spec#">
    <vt:lpwstr>38.903</vt:lpwstr>
  </property>
  <property fmtid="{D5CDD505-2E9C-101B-9397-08002B2CF9AE}" pid="11" name="Cr#">
    <vt:lpwstr>0484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Test Tolerances for FR2 CLI-RSSI measurement accuracy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