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9E27FB" w:rsidRPr="009E27FB">
        <w:rPr>
          <w:b/>
          <w:noProof/>
          <w:sz w:val="24"/>
        </w:rPr>
        <w:t>23013</w:t>
      </w:r>
      <w:r w:rsidR="009E27FB">
        <w:rPr>
          <w:b/>
          <w:noProof/>
          <w:sz w:val="24"/>
        </w:rPr>
        <w:t>7</w:t>
      </w:r>
      <w:r w:rsidR="00210125" w:rsidRPr="00210125">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9E27FB" w:rsidP="004431CA">
            <w:pPr>
              <w:pStyle w:val="CRCoverPage"/>
              <w:spacing w:after="0"/>
              <w:rPr>
                <w:noProof/>
              </w:rPr>
            </w:pPr>
            <w:r w:rsidRPr="009E27FB">
              <w:rPr>
                <w:b/>
                <w:noProof/>
                <w:sz w:val="28"/>
              </w:rPr>
              <w:t>031</w:t>
            </w:r>
            <w:r>
              <w:rPr>
                <w:b/>
                <w:noProof/>
                <w:sz w:val="28"/>
              </w:rPr>
              <w:t>7</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B54636">
              <w:rPr>
                <w:noProof/>
              </w:rPr>
              <w:t>6.1.1</w:t>
            </w:r>
            <w:r w:rsidRPr="00696BAF">
              <w:rPr>
                <w:noProof/>
              </w:rPr>
              <w:t xml:space="preserve"> - </w:t>
            </w:r>
            <w:r w:rsidR="00B54636" w:rsidRPr="00B54636">
              <w:rPr>
                <w:noProof/>
              </w:rPr>
              <w:t>Pre-arranged Group Call</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FA15B8" w:rsidP="004431CA">
            <w:pPr>
              <w:pStyle w:val="CRCoverPage"/>
              <w:spacing w:after="0"/>
              <w:ind w:left="100"/>
              <w:rPr>
                <w:noProof/>
                <w:highlight w:val="yellow"/>
              </w:rPr>
            </w:pPr>
            <w:r w:rsidRPr="00FA15B8">
              <w:rPr>
                <w:noProof/>
              </w:rPr>
              <w:t>TEI14_Test, MCPTT-ConTest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FA15B8" w:rsidP="004431CA">
            <w:pPr>
              <w:pStyle w:val="CRCoverPage"/>
              <w:spacing w:after="0"/>
              <w:ind w:left="100"/>
              <w:rPr>
                <w:noProof/>
              </w:rPr>
            </w:pPr>
            <w:r w:rsidRPr="00FA15B8">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9C15F8"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6A1E" w:rsidRDefault="00846A1E" w:rsidP="00846A1E">
            <w:pPr>
              <w:pStyle w:val="CRCoverPage"/>
              <w:numPr>
                <w:ilvl w:val="0"/>
                <w:numId w:val="22"/>
              </w:numPr>
              <w:spacing w:after="0"/>
              <w:rPr>
                <w:noProof/>
              </w:rPr>
            </w:pPr>
            <w:r w:rsidRPr="00067830">
              <w:rPr>
                <w:noProof/>
              </w:rPr>
              <w:t>Condition BROADCAST-CALL has been added to 36.579-1 which can be used for specific message contents in several test cases</w:t>
            </w:r>
          </w:p>
          <w:p w:rsidR="00846A1E" w:rsidRDefault="00846A1E" w:rsidP="00846A1E">
            <w:pPr>
              <w:pStyle w:val="CRCoverPage"/>
              <w:numPr>
                <w:ilvl w:val="0"/>
                <w:numId w:val="22"/>
              </w:numPr>
              <w:spacing w:after="0"/>
              <w:rPr>
                <w:noProof/>
              </w:rPr>
            </w:pPr>
            <w:r>
              <w:rPr>
                <w:noProof/>
              </w:rPr>
              <w:t xml:space="preserve">Test case 6.1.1.16: </w:t>
            </w:r>
            <w:r>
              <w:rPr>
                <w:noProof/>
              </w:rPr>
              <w:br/>
            </w:r>
            <w:r w:rsidRPr="001E389A">
              <w:rPr>
                <w:noProof/>
              </w:rPr>
              <w:t>TS 24.379 clause 12.1.1.3 states that the MCPTT client "should display to the MCPTT user an indication of the MCPTT emergency alert and associated information"</w:t>
            </w:r>
            <w:r>
              <w:rPr>
                <w:noProof/>
              </w:rPr>
              <w:t xml:space="preserve"> </w:t>
            </w:r>
            <w:r>
              <w:rPr>
                <w:noProof/>
              </w:rPr>
              <w:sym w:font="Symbol" w:char="F0DE"/>
            </w:r>
            <w:r>
              <w:rPr>
                <w:noProof/>
              </w:rPr>
              <w:t xml:space="preserve"> The user notification is not mandatory</w:t>
            </w:r>
          </w:p>
          <w:p w:rsidR="00846A1E" w:rsidRDefault="00846A1E" w:rsidP="00846A1E">
            <w:pPr>
              <w:pStyle w:val="CRCoverPage"/>
              <w:numPr>
                <w:ilvl w:val="0"/>
                <w:numId w:val="22"/>
              </w:numPr>
              <w:spacing w:after="0"/>
              <w:rPr>
                <w:noProof/>
              </w:rPr>
            </w:pPr>
            <w:r w:rsidRPr="00067830">
              <w:rPr>
                <w:noProof/>
              </w:rPr>
              <w:t>Inconsistent wording of test steps and MMIs</w:t>
            </w:r>
          </w:p>
          <w:p w:rsidR="00151595" w:rsidRDefault="00846A1E" w:rsidP="00846A1E">
            <w:pPr>
              <w:pStyle w:val="CRCoverPage"/>
              <w:numPr>
                <w:ilvl w:val="0"/>
                <w:numId w:val="22"/>
              </w:numPr>
              <w:spacing w:after="0"/>
              <w:rPr>
                <w:noProof/>
              </w:rPr>
            </w:pPr>
            <w:r>
              <w:rPr>
                <w:noProof/>
              </w:rPr>
              <w:t>Further 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6A1E" w:rsidRDefault="00846A1E" w:rsidP="00846A1E">
            <w:pPr>
              <w:pStyle w:val="ListParagraph"/>
              <w:numPr>
                <w:ilvl w:val="0"/>
                <w:numId w:val="31"/>
              </w:numPr>
              <w:rPr>
                <w:rFonts w:ascii="Arial" w:eastAsia="Times New Roman" w:hAnsi="Arial"/>
                <w:noProof/>
                <w:sz w:val="20"/>
                <w:szCs w:val="20"/>
                <w:lang w:val="en-GB" w:eastAsia="en-US"/>
              </w:rPr>
            </w:pPr>
            <w:r w:rsidRPr="00067830">
              <w:rPr>
                <w:rFonts w:ascii="Arial" w:eastAsia="Times New Roman" w:hAnsi="Arial"/>
                <w:noProof/>
                <w:sz w:val="20"/>
                <w:szCs w:val="20"/>
                <w:lang w:val="en-GB" w:eastAsia="en-US"/>
              </w:rPr>
              <w:t xml:space="preserve">Condition BROADCAST-CALL used for specific message contents </w:t>
            </w:r>
            <w:r>
              <w:rPr>
                <w:rFonts w:ascii="Arial" w:eastAsia="Times New Roman" w:hAnsi="Arial"/>
                <w:noProof/>
                <w:sz w:val="20"/>
                <w:szCs w:val="20"/>
                <w:lang w:val="en-GB" w:eastAsia="en-US"/>
              </w:rPr>
              <w:t>of</w:t>
            </w:r>
            <w:r w:rsidRPr="00067830">
              <w:rPr>
                <w:rFonts w:ascii="Arial" w:eastAsia="Times New Roman" w:hAnsi="Arial"/>
                <w:noProof/>
                <w:sz w:val="20"/>
                <w:szCs w:val="20"/>
                <w:lang w:val="en-GB" w:eastAsia="en-US"/>
              </w:rPr>
              <w:t xml:space="preserve"> test cases</w:t>
            </w:r>
          </w:p>
          <w:p w:rsidR="00846A1E" w:rsidRPr="00067830" w:rsidRDefault="00D71F6C" w:rsidP="00846A1E">
            <w:pPr>
              <w:pStyle w:val="ListParagraph"/>
              <w:numPr>
                <w:ilvl w:val="0"/>
                <w:numId w:val="31"/>
              </w:numPr>
              <w:rPr>
                <w:rFonts w:ascii="Arial" w:eastAsia="Times New Roman" w:hAnsi="Arial"/>
                <w:noProof/>
                <w:sz w:val="20"/>
                <w:szCs w:val="20"/>
                <w:lang w:val="en-GB" w:eastAsia="en-US"/>
              </w:rPr>
            </w:pPr>
            <w:r>
              <w:rPr>
                <w:rFonts w:ascii="Arial" w:eastAsia="Times New Roman" w:hAnsi="Arial"/>
                <w:noProof/>
                <w:sz w:val="20"/>
                <w:szCs w:val="20"/>
                <w:lang w:val="en-GB" w:eastAsia="en-US"/>
              </w:rPr>
              <w:t xml:space="preserve">Use of new PICS </w:t>
            </w:r>
            <w:r w:rsidRPr="00D71F6C">
              <w:rPr>
                <w:rFonts w:ascii="Arial" w:eastAsia="Times New Roman" w:hAnsi="Arial"/>
                <w:noProof/>
                <w:sz w:val="20"/>
                <w:szCs w:val="20"/>
                <w:lang w:val="en-GB" w:eastAsia="en-US"/>
              </w:rPr>
              <w:t>pc_MCX_DisplayInfoEmergencyAlert</w:t>
            </w:r>
            <w:r>
              <w:rPr>
                <w:rFonts w:ascii="Arial" w:eastAsia="Times New Roman" w:hAnsi="Arial"/>
                <w:noProof/>
                <w:sz w:val="20"/>
                <w:szCs w:val="20"/>
                <w:lang w:val="en-GB" w:eastAsia="en-US"/>
              </w:rPr>
              <w:t xml:space="preserve"> to distiguish whether or not a client shall notify the user in case of an emergency alert</w:t>
            </w:r>
          </w:p>
          <w:p w:rsidR="00846A1E" w:rsidRDefault="00846A1E" w:rsidP="00846A1E">
            <w:pPr>
              <w:pStyle w:val="CRCoverPage"/>
              <w:numPr>
                <w:ilvl w:val="0"/>
                <w:numId w:val="31"/>
              </w:numPr>
              <w:spacing w:after="0"/>
              <w:rPr>
                <w:noProof/>
              </w:rPr>
            </w:pPr>
            <w:r w:rsidRPr="00067830">
              <w:rPr>
                <w:noProof/>
              </w:rPr>
              <w:t>Hormonised wording of test steps and MMIs</w:t>
            </w:r>
          </w:p>
          <w:p w:rsidR="00151595" w:rsidRDefault="00846A1E" w:rsidP="00846A1E">
            <w:pPr>
              <w:pStyle w:val="CRCoverPage"/>
              <w:numPr>
                <w:ilvl w:val="0"/>
                <w:numId w:val="31"/>
              </w:numPr>
              <w:spacing w:after="0"/>
              <w:rPr>
                <w:noProof/>
              </w:rPr>
            </w:pPr>
            <w:r>
              <w:rPr>
                <w:noProof/>
              </w:rPr>
              <w:t>Further editorial corrections</w:t>
            </w:r>
            <w:r w:rsidR="00210125" w:rsidRPr="00210125">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B54636" w:rsidP="004431CA">
            <w:pPr>
              <w:pStyle w:val="CRCoverPage"/>
              <w:spacing w:after="0"/>
              <w:ind w:left="100"/>
              <w:rPr>
                <w:noProof/>
              </w:rPr>
            </w:pPr>
            <w:r>
              <w:rPr>
                <w:noProof/>
              </w:rPr>
              <w:t>6.1.1</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1C3234"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3D19FC" w:rsidP="004431CA">
            <w:pPr>
              <w:pStyle w:val="CRCoverPage"/>
              <w:spacing w:after="0"/>
              <w:ind w:left="99"/>
              <w:rPr>
                <w:noProof/>
              </w:rPr>
            </w:pPr>
            <w:r w:rsidRPr="003D19FC">
              <w:rPr>
                <w:noProof/>
              </w:rPr>
              <w:t>TS 36.579-6 CR 0025</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B54636" w:rsidRPr="00B54636" w:rsidRDefault="00B54636" w:rsidP="00B54636">
      <w:pPr>
        <w:keepNext/>
        <w:keepLines/>
        <w:spacing w:before="120"/>
        <w:ind w:left="1134" w:hanging="1134"/>
        <w:outlineLvl w:val="2"/>
        <w:rPr>
          <w:rFonts w:ascii="Arial" w:hAnsi="Arial"/>
          <w:sz w:val="28"/>
        </w:rPr>
      </w:pPr>
      <w:bookmarkStart w:id="31" w:name="_Toc21006003"/>
      <w:bookmarkStart w:id="32" w:name="_Toc36037676"/>
      <w:bookmarkStart w:id="33" w:name="_Toc43837527"/>
      <w:bookmarkStart w:id="34" w:name="_Toc60995639"/>
      <w:bookmarkStart w:id="35" w:name="_Toc69159767"/>
      <w:bookmarkStart w:id="36" w:name="_Toc76583116"/>
      <w:bookmarkStart w:id="37" w:name="_Toc83808668"/>
      <w:bookmarkStart w:id="38" w:name="_Toc91233489"/>
      <w:bookmarkStart w:id="39" w:name="_Toc100348968"/>
      <w:bookmarkStart w:id="40" w:name="_Toc106787124"/>
      <w:bookmarkStart w:id="41" w:name="_Toc124350025"/>
      <w:bookmarkStart w:id="42"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54636">
        <w:rPr>
          <w:rFonts w:ascii="Arial" w:hAnsi="Arial"/>
          <w:sz w:val="28"/>
        </w:rPr>
        <w:lastRenderedPageBreak/>
        <w:t>6.1.1</w:t>
      </w:r>
      <w:r w:rsidRPr="00B54636">
        <w:rPr>
          <w:rFonts w:ascii="Arial" w:hAnsi="Arial"/>
          <w:sz w:val="28"/>
        </w:rPr>
        <w:tab/>
        <w:t>Pre-arranged Group Call</w:t>
      </w:r>
      <w:bookmarkEnd w:id="31"/>
      <w:bookmarkEnd w:id="32"/>
      <w:bookmarkEnd w:id="33"/>
      <w:bookmarkEnd w:id="34"/>
      <w:bookmarkEnd w:id="35"/>
      <w:bookmarkEnd w:id="36"/>
      <w:bookmarkEnd w:id="37"/>
      <w:bookmarkEnd w:id="38"/>
      <w:bookmarkEnd w:id="39"/>
      <w:bookmarkEnd w:id="40"/>
      <w:bookmarkEnd w:id="41"/>
    </w:p>
    <w:p w:rsidR="00B54636" w:rsidRPr="00B54636" w:rsidRDefault="00B54636" w:rsidP="00B54636">
      <w:pPr>
        <w:keepNext/>
        <w:keepLines/>
        <w:spacing w:before="120"/>
        <w:ind w:left="1418" w:hanging="1418"/>
        <w:outlineLvl w:val="3"/>
        <w:rPr>
          <w:rFonts w:ascii="Arial" w:hAnsi="Arial"/>
          <w:sz w:val="24"/>
        </w:rPr>
      </w:pPr>
      <w:bookmarkStart w:id="43" w:name="_Toc21006004"/>
      <w:bookmarkStart w:id="44" w:name="_Toc36037677"/>
      <w:bookmarkStart w:id="45" w:name="_Toc43837528"/>
      <w:bookmarkStart w:id="46" w:name="_Toc60995640"/>
      <w:bookmarkStart w:id="47" w:name="_Toc69159768"/>
      <w:bookmarkStart w:id="48" w:name="_Toc76583117"/>
      <w:bookmarkStart w:id="49" w:name="_Toc83808669"/>
      <w:bookmarkStart w:id="50" w:name="_Toc91233490"/>
      <w:bookmarkStart w:id="51" w:name="_Toc100348969"/>
      <w:bookmarkStart w:id="52" w:name="_Toc106787125"/>
      <w:bookmarkStart w:id="53" w:name="_Toc124350026"/>
      <w:r w:rsidRPr="00B54636">
        <w:rPr>
          <w:rFonts w:ascii="Arial" w:hAnsi="Arial"/>
          <w:sz w:val="24"/>
        </w:rPr>
        <w:t>6.1.1.1</w:t>
      </w:r>
      <w:r w:rsidRPr="00B54636">
        <w:rPr>
          <w:rFonts w:ascii="Arial" w:hAnsi="Arial"/>
          <w:sz w:val="24"/>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43"/>
      <w:bookmarkEnd w:id="44"/>
      <w:bookmarkEnd w:id="45"/>
      <w:bookmarkEnd w:id="46"/>
      <w:bookmarkEnd w:id="47"/>
      <w:bookmarkEnd w:id="48"/>
      <w:bookmarkEnd w:id="49"/>
      <w:bookmarkEnd w:id="50"/>
      <w:bookmarkEnd w:id="51"/>
      <w:bookmarkEnd w:id="52"/>
      <w:bookmarkEnd w:id="53"/>
    </w:p>
    <w:p w:rsidR="00B54636" w:rsidRPr="00B54636" w:rsidRDefault="00B54636">
      <w:pPr>
        <w:pStyle w:val="H6"/>
        <w:pPrChange w:id="54" w:author="MCC160" w:date="2023-02-23T18:44:00Z">
          <w:pPr>
            <w:keepNext/>
            <w:keepLines/>
            <w:spacing w:before="120"/>
            <w:ind w:left="1985" w:hanging="1985"/>
          </w:pPr>
        </w:pPrChange>
      </w:pPr>
      <w:r w:rsidRPr="00B54636">
        <w:t>6.1.1.1.1</w:t>
      </w:r>
      <w:r w:rsidRPr="00B54636">
        <w:tab/>
        <w:t>Test Purpose (TP)</w:t>
      </w:r>
    </w:p>
    <w:p w:rsidR="00B54636" w:rsidRPr="00B54636" w:rsidRDefault="00B54636">
      <w:pPr>
        <w:pStyle w:val="H6"/>
        <w:pPrChange w:id="55" w:author="MCC160" w:date="2023-02-23T18:44:00Z">
          <w:pPr>
            <w:keepNext/>
            <w:keepLines/>
            <w:spacing w:before="120"/>
            <w:ind w:left="1985" w:hanging="1985"/>
          </w:pPr>
        </w:pPrChange>
      </w:pPr>
      <w:r w:rsidRPr="00B54636">
        <w:t>(1)</w:t>
      </w:r>
    </w:p>
    <w:p w:rsidR="00B54636" w:rsidRPr="00B54636" w:rsidRDefault="00B54636">
      <w:pPr>
        <w:pStyle w:val="PL"/>
        <w:pPrChange w:id="5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5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5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w:t>
      </w:r>
      <w:r w:rsidRPr="00B54636">
        <w:rPr>
          <w:lang w:eastAsia="ko-KR"/>
        </w:rPr>
        <w:t xml:space="preserve">On-demand Pre-arranged Group Call </w:t>
      </w:r>
      <w:r w:rsidRPr="00B54636">
        <w:t xml:space="preserve"> requesting force of Automatic Commencement Mode at the invited MCPTT client(s) and implicit floor control }</w:t>
      </w:r>
    </w:p>
    <w:p w:rsidR="00B54636" w:rsidRPr="00B54636" w:rsidRDefault="00B54636">
      <w:pPr>
        <w:pStyle w:val="PL"/>
        <w:pPrChange w:id="5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requests On-demand Automatic Commencement Mode Pre-arranged Group Call establishment with implicit floor control by sending a SIP INVITE message, </w:t>
      </w:r>
      <w:r w:rsidRPr="00B54636">
        <w:rPr>
          <w:b/>
        </w:rPr>
        <w:t>and</w:t>
      </w:r>
      <w:r w:rsidRPr="00B54636">
        <w:t>, after indication from the MCPTT Server that the call was established and receiving a Floor Granted message, notifies the user }</w:t>
      </w:r>
    </w:p>
    <w:p w:rsidR="00B54636" w:rsidRPr="00B54636" w:rsidRDefault="00B54636">
      <w:pPr>
        <w:pStyle w:val="PL"/>
        <w:pPrChange w:id="6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6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62" w:author="MCC160" w:date="2023-02-23T18:44:00Z">
          <w:pPr>
            <w:keepNext/>
            <w:keepLines/>
            <w:spacing w:before="120"/>
            <w:ind w:left="1985" w:hanging="1985"/>
          </w:pPr>
        </w:pPrChange>
      </w:pPr>
      <w:r w:rsidRPr="00B54636">
        <w:t>(2)</w:t>
      </w:r>
    </w:p>
    <w:p w:rsidR="00B54636" w:rsidRPr="00B54636" w:rsidRDefault="00B54636">
      <w:pPr>
        <w:pStyle w:val="PL"/>
        <w:pPrChange w:id="6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established an MCPTT </w:t>
      </w:r>
      <w:r w:rsidRPr="00B54636">
        <w:rPr>
          <w:lang w:eastAsia="ko-KR"/>
        </w:rPr>
        <w:t xml:space="preserve">On-demand Pre-arranged Group Call with </w:t>
      </w:r>
      <w:r w:rsidRPr="00B54636">
        <w:t>Automatic Commencement Mode }</w:t>
      </w:r>
    </w:p>
    <w:p w:rsidR="00B54636" w:rsidRPr="00B54636" w:rsidRDefault="00B54636">
      <w:pPr>
        <w:pStyle w:val="PL"/>
        <w:pPrChange w:id="6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6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engages in communication with the invited MCPTT User(s) }</w:t>
      </w:r>
    </w:p>
    <w:p w:rsidR="00B54636" w:rsidRPr="00B54636" w:rsidRDefault="00B54636">
      <w:pPr>
        <w:pStyle w:val="PL"/>
        <w:pPrChange w:id="6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respects the floor control imposed by the MCPTT Server (Floor Request during a talk burst, Floor granting/release, Floor idle, Floor deny, Floor taken/revoked) }</w:t>
      </w:r>
    </w:p>
    <w:p w:rsidR="00B54636" w:rsidRPr="00B54636" w:rsidRDefault="00B54636">
      <w:pPr>
        <w:pStyle w:val="PL"/>
        <w:pPrChange w:id="6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6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69" w:author="MCC160" w:date="2023-02-23T18:44:00Z">
          <w:pPr>
            <w:keepNext/>
            <w:keepLines/>
            <w:spacing w:before="120"/>
            <w:ind w:left="1985" w:hanging="1985"/>
          </w:pPr>
        </w:pPrChange>
      </w:pPr>
      <w:r w:rsidRPr="00B54636">
        <w:t>(3)</w:t>
      </w:r>
    </w:p>
    <w:p w:rsidR="00B54636" w:rsidRPr="00B54636" w:rsidRDefault="00B54636">
      <w:pPr>
        <w:pStyle w:val="PL"/>
        <w:pPrChange w:id="7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t>
      </w:r>
    </w:p>
    <w:p w:rsidR="00B54636" w:rsidRPr="00B54636" w:rsidRDefault="00B54636">
      <w:pPr>
        <w:pStyle w:val="PL"/>
        <w:pPrChange w:id="7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SS (MCPTT Server) needs to terminate the ongoing MCPTT Group Call and the SS (MCPTT Server) sends a SIP BYE request }</w:t>
      </w:r>
    </w:p>
    <w:p w:rsidR="00B54636" w:rsidRPr="00B54636" w:rsidRDefault="00B54636">
      <w:pPr>
        <w:pStyle w:val="PL"/>
        <w:pPrChange w:id="7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responds with a SIP 200 (OK) and leaves the MCPTT session }</w:t>
      </w:r>
    </w:p>
    <w:p w:rsidR="00B54636" w:rsidRPr="00B54636" w:rsidRDefault="00B54636">
      <w:pPr>
        <w:pStyle w:val="PL"/>
        <w:pPrChange w:id="7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6" w:author="MCC160" w:date="2023-02-23T18:44:00Z">
          <w:pPr>
            <w:keepNext/>
            <w:keepLines/>
            <w:spacing w:before="120"/>
            <w:ind w:left="1985" w:hanging="1985"/>
          </w:pPr>
        </w:pPrChange>
      </w:pPr>
      <w:r w:rsidRPr="00B54636">
        <w:t>(4)</w:t>
      </w:r>
    </w:p>
    <w:p w:rsidR="00B54636" w:rsidRPr="00B54636" w:rsidRDefault="00B54636">
      <w:pPr>
        <w:pStyle w:val="PL"/>
        <w:pPrChange w:id="7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established an On-demand Pre-arranged Group Call with Automatic  Commencement Mode and the MCPTT User being authorised for initiating an MCPTT Emergency Group Call }</w:t>
      </w:r>
    </w:p>
    <w:p w:rsidR="00B54636" w:rsidRPr="00B54636" w:rsidRDefault="00B54636">
      <w:pPr>
        <w:pStyle w:val="PL"/>
        <w:pPrChange w:id="7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wants to upgrade the ongoing MCPTT Group Call to an MCPTT Emergency Group Call with floor control }</w:t>
      </w:r>
    </w:p>
    <w:p w:rsidR="00B54636" w:rsidRPr="00B54636" w:rsidRDefault="00B54636">
      <w:pPr>
        <w:pStyle w:val="PL"/>
        <w:pPrChange w:id="8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re-INVITE request and upon receipt of a SIP 2xx response considers the call as being upgraded to Emergency Group Call (emergency group call state = "MEGC 3: emergency-call-granted") }</w:t>
      </w:r>
    </w:p>
    <w:p w:rsidR="00B54636" w:rsidRPr="00B54636" w:rsidRDefault="00B54636">
      <w:pPr>
        <w:pStyle w:val="PL"/>
        <w:pPrChange w:id="8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8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83" w:author="MCC160" w:date="2023-02-23T18:44:00Z">
          <w:pPr>
            <w:keepNext/>
            <w:keepLines/>
            <w:spacing w:before="120"/>
            <w:ind w:left="1985" w:hanging="1985"/>
          </w:pPr>
        </w:pPrChange>
      </w:pPr>
      <w:r w:rsidRPr="00B54636">
        <w:t>(5)</w:t>
      </w:r>
    </w:p>
    <w:p w:rsidR="00B54636" w:rsidRPr="00B54636" w:rsidRDefault="00B54636">
      <w:pPr>
        <w:pStyle w:val="PL"/>
        <w:pPrChange w:id="8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upgraded to an Emergency Group Call }</w:t>
      </w:r>
    </w:p>
    <w:p w:rsidR="00B54636" w:rsidRPr="00B54636" w:rsidRDefault="00B54636">
      <w:pPr>
        <w:pStyle w:val="PL"/>
        <w:pPrChange w:id="8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8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continues communication with the invited MCPTT User(s) }</w:t>
      </w:r>
    </w:p>
    <w:p w:rsidR="00B54636" w:rsidRPr="00B54636" w:rsidRDefault="00B54636">
      <w:pPr>
        <w:pStyle w:val="PL"/>
        <w:pPrChange w:id="8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respects the floor control imposed by the MCPTT Server }</w:t>
      </w:r>
    </w:p>
    <w:p w:rsidR="00B54636" w:rsidRPr="00B54636" w:rsidRDefault="00B54636">
      <w:pPr>
        <w:pStyle w:val="PL"/>
        <w:pPrChange w:id="8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8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90" w:author="MCC160" w:date="2023-02-23T18:44:00Z">
          <w:pPr>
            <w:keepNext/>
            <w:keepLines/>
            <w:spacing w:before="120"/>
            <w:ind w:left="1985" w:hanging="1985"/>
          </w:pPr>
        </w:pPrChange>
      </w:pPr>
      <w:r w:rsidRPr="00B54636">
        <w:lastRenderedPageBreak/>
        <w:t>(6)</w:t>
      </w:r>
    </w:p>
    <w:p w:rsidR="00B54636" w:rsidRPr="00B54636" w:rsidRDefault="00B54636">
      <w:pPr>
        <w:pStyle w:val="PL"/>
        <w:pPrChange w:id="9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upgraded an On-demand Pre-arranged Group Call with Automatic  Commencement Mode to an Emergency Group Call and the MCPTT User being authorised for cancelling an MCPTT Emergency state (MCPTT in-progress emergency cancel) }</w:t>
      </w:r>
    </w:p>
    <w:p w:rsidR="00B54636" w:rsidRPr="00B54636" w:rsidRDefault="00B54636">
      <w:pPr>
        <w:pStyle w:val="PL"/>
        <w:pPrChange w:id="9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9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wants to cancel the ongoing MCPTT Emergency state }</w:t>
      </w:r>
    </w:p>
    <w:p w:rsidR="00B54636" w:rsidRPr="00B54636" w:rsidRDefault="00B54636">
      <w:pPr>
        <w:pStyle w:val="PL"/>
        <w:pPrChange w:id="9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re-INVITE request and upon receipt of a SIP 2xx response considers the emergency condition cancelled }</w:t>
      </w:r>
    </w:p>
    <w:p w:rsidR="00B54636" w:rsidRPr="00B54636" w:rsidRDefault="00B54636">
      <w:pPr>
        <w:pStyle w:val="PL"/>
        <w:pPrChange w:id="9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9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97" w:author="MCC160" w:date="2023-02-23T18:44:00Z">
          <w:pPr>
            <w:keepNext/>
            <w:keepLines/>
            <w:spacing w:before="120"/>
            <w:ind w:left="1985" w:hanging="1985"/>
          </w:pPr>
        </w:pPrChange>
      </w:pPr>
      <w:r w:rsidRPr="00B54636">
        <w:t>(7)</w:t>
      </w:r>
    </w:p>
    <w:p w:rsidR="00B54636" w:rsidRPr="00B54636" w:rsidRDefault="00B54636">
      <w:pPr>
        <w:pStyle w:val="PL"/>
        <w:pPrChange w:id="9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established an On-demand Pre-arranged Group Call with Automatic  Commencement Mode and the MCPTT User being authorised for initiating an MCPTT Imminent Peril Group Call }</w:t>
      </w:r>
    </w:p>
    <w:p w:rsidR="00B54636" w:rsidRPr="00B54636" w:rsidRDefault="00B54636">
      <w:pPr>
        <w:pStyle w:val="PL"/>
        <w:pPrChange w:id="9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0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wants to upgrade the ongoing MCPTT Group Call to an MCPTT Imminent Peril Group Call with floor control }</w:t>
      </w:r>
    </w:p>
    <w:p w:rsidR="00B54636" w:rsidRPr="00B54636" w:rsidRDefault="00B54636">
      <w:pPr>
        <w:pStyle w:val="PL"/>
        <w:pPrChange w:id="10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re-INVITE request and upon receipt of a SIP 2xx response considers the call as being upgraded to Imminent Peril Group Call (imminent peril group call state = "MIG 2: in-progress") }</w:t>
      </w:r>
    </w:p>
    <w:p w:rsidR="00B54636" w:rsidRPr="00B54636" w:rsidRDefault="00B54636">
      <w:pPr>
        <w:pStyle w:val="PL"/>
        <w:pPrChange w:id="10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0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04" w:author="MCC160" w:date="2023-02-23T18:44:00Z">
          <w:pPr>
            <w:keepNext/>
            <w:keepLines/>
            <w:spacing w:before="120"/>
            <w:ind w:left="1985" w:hanging="1985"/>
          </w:pPr>
        </w:pPrChange>
      </w:pPr>
      <w:r w:rsidRPr="00B54636">
        <w:t>(8)</w:t>
      </w:r>
    </w:p>
    <w:p w:rsidR="00B54636" w:rsidRPr="00B54636" w:rsidRDefault="00B54636">
      <w:pPr>
        <w:pStyle w:val="PL"/>
        <w:pPrChange w:id="10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upgraded to an Imminent Peril Group Call }</w:t>
      </w:r>
    </w:p>
    <w:p w:rsidR="00B54636" w:rsidRPr="00B54636" w:rsidRDefault="00B54636">
      <w:pPr>
        <w:pStyle w:val="PL"/>
        <w:pPrChange w:id="10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0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continues communication with the invited MCPTT User(s) }</w:t>
      </w:r>
    </w:p>
    <w:p w:rsidR="00B54636" w:rsidRPr="00B54636" w:rsidRDefault="00B54636">
      <w:pPr>
        <w:pStyle w:val="PL"/>
        <w:pPrChange w:id="10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respects the floor control imposed by the MCPTT Server }</w:t>
      </w:r>
    </w:p>
    <w:p w:rsidR="00B54636" w:rsidRPr="00B54636" w:rsidRDefault="00B54636">
      <w:pPr>
        <w:pStyle w:val="PL"/>
        <w:pPrChange w:id="10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1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11" w:author="MCC160" w:date="2023-02-23T18:44:00Z">
          <w:pPr>
            <w:keepNext/>
            <w:keepLines/>
            <w:spacing w:before="120"/>
            <w:ind w:left="1985" w:hanging="1985"/>
          </w:pPr>
        </w:pPrChange>
      </w:pPr>
      <w:r w:rsidRPr="00B54636">
        <w:t>(9)</w:t>
      </w:r>
    </w:p>
    <w:p w:rsidR="00B54636" w:rsidRPr="00B54636" w:rsidRDefault="00B54636">
      <w:pPr>
        <w:pStyle w:val="PL"/>
        <w:pPrChange w:id="11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rsidR="00B54636" w:rsidRPr="00B54636" w:rsidRDefault="00B54636">
      <w:pPr>
        <w:pStyle w:val="PL"/>
        <w:pPrChange w:id="11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1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wants to cancel the ongoing MCPTT Imminent Peril state }</w:t>
      </w:r>
    </w:p>
    <w:p w:rsidR="00B54636" w:rsidRPr="00B54636" w:rsidRDefault="00B54636">
      <w:pPr>
        <w:pStyle w:val="PL"/>
        <w:pPrChange w:id="115"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re-INVITE request and upon receipt of a SIP 2xx response considers the imminent peril condition cancelled }</w:t>
      </w:r>
    </w:p>
    <w:p w:rsidR="00B54636" w:rsidRPr="00B54636" w:rsidRDefault="00B54636">
      <w:pPr>
        <w:pStyle w:val="PL"/>
        <w:pPrChange w:id="11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1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18" w:author="MCC160" w:date="2023-02-23T18:44:00Z">
          <w:pPr>
            <w:keepNext/>
            <w:keepLines/>
            <w:spacing w:before="120"/>
            <w:ind w:left="1985" w:hanging="1985"/>
          </w:pPr>
        </w:pPrChange>
      </w:pPr>
      <w:r w:rsidRPr="00B54636">
        <w:t>(10)</w:t>
      </w:r>
    </w:p>
    <w:p w:rsidR="00B54636" w:rsidRPr="00B54636" w:rsidRDefault="00B54636">
      <w:pPr>
        <w:pStyle w:val="PL"/>
        <w:pPrChange w:id="11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t>
      </w:r>
    </w:p>
    <w:p w:rsidR="00B54636" w:rsidRPr="00B54636" w:rsidRDefault="00B54636">
      <w:pPr>
        <w:pStyle w:val="PL"/>
        <w:pPrChange w:id="12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21"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wants to terminate the ongoing MCPTT Group Call }</w:t>
      </w:r>
    </w:p>
    <w:p w:rsidR="00B54636" w:rsidRPr="00B54636" w:rsidRDefault="00B54636">
      <w:pPr>
        <w:pStyle w:val="PL"/>
        <w:pPrChange w:id="122"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BYE request and leaves the MCPTT session }</w:t>
      </w:r>
    </w:p>
    <w:p w:rsidR="00B54636" w:rsidRPr="00B54636" w:rsidRDefault="00B54636">
      <w:pPr>
        <w:pStyle w:val="PL"/>
        <w:pPrChange w:id="123"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24"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25" w:author="MCC160" w:date="2023-02-23T18:44:00Z">
          <w:pPr>
            <w:keepNext/>
            <w:keepLines/>
            <w:spacing w:before="120"/>
            <w:ind w:left="1985" w:hanging="1985"/>
          </w:pPr>
        </w:pPrChange>
      </w:pPr>
      <w:r w:rsidRPr="00B54636">
        <w:t>(11)</w:t>
      </w:r>
    </w:p>
    <w:p w:rsidR="00B54636" w:rsidRPr="00B54636" w:rsidRDefault="00B54636">
      <w:pPr>
        <w:pStyle w:val="PL"/>
        <w:pPrChange w:id="126"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established an MCPTT </w:t>
      </w:r>
      <w:r w:rsidRPr="00B54636">
        <w:rPr>
          <w:lang w:eastAsia="ko-KR"/>
        </w:rPr>
        <w:t xml:space="preserve">On-demand Pre-arranged Group Call with </w:t>
      </w:r>
      <w:r w:rsidRPr="00B54636">
        <w:t>Automatic Commencement Mode and pc_MCPTT_FloorRequestQueueing = “true” }</w:t>
      </w:r>
    </w:p>
    <w:p w:rsidR="00B54636" w:rsidRPr="00B54636" w:rsidRDefault="00B54636">
      <w:pPr>
        <w:pStyle w:val="PL"/>
        <w:pPrChange w:id="127"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28"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engages in communication with the invited MCPTT User(s) }</w:t>
      </w:r>
    </w:p>
    <w:p w:rsidR="00B54636" w:rsidRPr="00B54636" w:rsidRDefault="00B54636">
      <w:pPr>
        <w:pStyle w:val="PL"/>
        <w:pPrChange w:id="129"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respects the floor control queue handling imposed by the MCPTT Server (Floor request queued, Floor queue position request and Floor queue position info) }</w:t>
      </w:r>
    </w:p>
    <w:p w:rsidR="00B54636" w:rsidRPr="00B54636" w:rsidRDefault="00B54636">
      <w:pPr>
        <w:pStyle w:val="PL"/>
        <w:pPrChange w:id="130" w:author="MCC160" w:date="2023-02-23T18: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31" w:author="MCC160" w:date="2023-02-23T18:44:00Z">
          <w:pPr/>
        </w:pPrChange>
      </w:pPr>
    </w:p>
    <w:p w:rsidR="00B54636" w:rsidRPr="00B54636" w:rsidRDefault="00B54636">
      <w:pPr>
        <w:pStyle w:val="H6"/>
        <w:pPrChange w:id="132" w:author="MCC160" w:date="2023-02-23T18:44:00Z">
          <w:pPr>
            <w:keepNext/>
            <w:keepLines/>
            <w:spacing w:before="120"/>
            <w:ind w:left="1985" w:hanging="1985"/>
          </w:pPr>
        </w:pPrChange>
      </w:pPr>
      <w:r w:rsidRPr="00B54636">
        <w:t>6.1.1.1.2</w:t>
      </w:r>
      <w:r w:rsidRPr="00B54636">
        <w:tab/>
        <w:t>Conformance requirements</w:t>
      </w:r>
    </w:p>
    <w:p w:rsidR="00B54636" w:rsidRPr="00B54636" w:rsidRDefault="00B54636" w:rsidP="00B54636">
      <w:r w:rsidRPr="00B54636">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rsidR="00B54636" w:rsidRPr="00B54636" w:rsidRDefault="00B54636" w:rsidP="00B54636">
      <w:r w:rsidRPr="00B54636">
        <w:t>[TS 24.379, clause 10.1.1.2.1.1]</w:t>
      </w:r>
    </w:p>
    <w:p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8)</w:t>
      </w:r>
      <w:r w:rsidRPr="00B54636">
        <w:tab/>
        <w:t>should include the "timer" option tag in the Supported header field;</w:t>
      </w:r>
    </w:p>
    <w:p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rsidR="00B54636" w:rsidRPr="00B54636" w:rsidRDefault="00B54636" w:rsidP="00B54636">
      <w:pPr>
        <w:ind w:left="568" w:hanging="284"/>
      </w:pPr>
      <w:r w:rsidRPr="00B54636">
        <w:t>12)</w:t>
      </w:r>
      <w:r w:rsidRPr="00B54636">
        <w:tab/>
        <w:t>if the MCPTT emergency state is already set or the MCPTT client emergency group state for this group is set to "MEG 2: in-progress", the MCPTT client shall include the Resource-Priority header field and comply with the procedures in subclause 6.2.8.1.2;</w:t>
      </w:r>
    </w:p>
    <w:p w:rsidR="00B54636" w:rsidRPr="00B54636" w:rsidRDefault="00B54636" w:rsidP="00B54636">
      <w:pPr>
        <w:ind w:left="568" w:hanging="284"/>
      </w:pPr>
      <w:r w:rsidRPr="00B54636">
        <w:t>13)</w:t>
      </w:r>
      <w:r w:rsidRPr="00B54636">
        <w:tab/>
        <w:t>if the MCPTT client imminent peril group state for this group is set to "MIG 2: in-progress" or "MIG 3: confirm-pending" shall include the Resource-Priority header field and comply with the procedures in subclause 6.2.8.1.12;</w:t>
      </w:r>
    </w:p>
    <w:p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ind w:left="851" w:hanging="284"/>
      </w:pPr>
      <w:r w:rsidRPr="00B54636">
        <w:t>c)</w:t>
      </w:r>
      <w:r w:rsidRPr="00B54636">
        <w:tab/>
        <w:t>the &lt;mcptt-client-id&gt; element set to the MCPTT client ID of the originating MCPTT client; and</w:t>
      </w:r>
    </w:p>
    <w:p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24.381 [31].</w:t>
      </w:r>
    </w:p>
    <w:p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rsidR="00B54636" w:rsidRPr="00B54636" w:rsidRDefault="00B54636" w:rsidP="00B54636">
      <w:pPr>
        <w:ind w:left="568" w:hanging="284"/>
      </w:pPr>
      <w:r w:rsidRPr="00B54636">
        <w:t>15)</w:t>
      </w:r>
      <w:r w:rsidRPr="00B54636">
        <w:tab/>
        <w:t>shall include an SDP offer according to 3GPP TS 24.229 [4] with the clarifications given in subclause 6.2.1;</w:t>
      </w:r>
    </w:p>
    <w:p w:rsidR="00B54636" w:rsidRPr="00B54636" w:rsidRDefault="00B54636" w:rsidP="00B54636">
      <w:pPr>
        <w:ind w:left="568" w:hanging="284"/>
      </w:pPr>
      <w:r w:rsidRPr="00B54636">
        <w:t>16)</w:t>
      </w:r>
      <w:r w:rsidRPr="00B54636">
        <w:tab/>
        <w:t>if an implicit floor request is required, shall indicate this as specified in subclause 6.4; and</w:t>
      </w:r>
    </w:p>
    <w:p w:rsidR="00B54636" w:rsidRPr="00B54636" w:rsidRDefault="00B54636" w:rsidP="00B54636">
      <w:pPr>
        <w:ind w:left="568" w:hanging="284"/>
      </w:pPr>
      <w:r w:rsidRPr="00B54636">
        <w:t>17)</w:t>
      </w:r>
      <w:r w:rsidRPr="00B54636">
        <w:tab/>
        <w:t>shall send the SIP INVITE request towards the MCPTT server according to 3GPP TS 24.229 [4].</w:t>
      </w:r>
    </w:p>
    <w:p w:rsidR="00B54636" w:rsidRPr="00B54636" w:rsidRDefault="00B54636" w:rsidP="00B54636">
      <w:r w:rsidRPr="00B54636">
        <w:t>On receiving a SIP 2xx response to the SIP INVITE request, the MCPTT client:</w:t>
      </w:r>
    </w:p>
    <w:p w:rsidR="00B54636" w:rsidRPr="00B54636" w:rsidRDefault="00B54636" w:rsidP="00B54636">
      <w:pPr>
        <w:ind w:left="568" w:hanging="284"/>
      </w:pPr>
      <w:r w:rsidRPr="00B54636">
        <w:t>1)</w:t>
      </w:r>
      <w:r w:rsidRPr="00B54636">
        <w:tab/>
        <w:t>shall interact with the user plane as specified in 3GPP TS 24.380 [5] ;</w:t>
      </w:r>
    </w:p>
    <w:p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rsidR="00B54636" w:rsidRPr="00B54636" w:rsidRDefault="00B54636" w:rsidP="00B54636">
      <w:pPr>
        <w:ind w:left="568" w:hanging="284"/>
      </w:pPr>
      <w:r w:rsidRPr="00B54636">
        <w:t>3)</w:t>
      </w:r>
      <w:r w:rsidRPr="00B54636">
        <w:tab/>
        <w:t>may subscribe to the conference event package as specified in subclause 10.1.3.1.</w:t>
      </w:r>
    </w:p>
    <w:p w:rsidR="00B54636" w:rsidRPr="00B54636" w:rsidRDefault="00B54636" w:rsidP="00B54636">
      <w:r w:rsidRPr="00B54636">
        <w:t>On receiving a SIP 4xx response, a SIP 5xx response or a SIP 6xx response to the SIP INVITE request:</w:t>
      </w:r>
    </w:p>
    <w:p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rsidR="00B54636" w:rsidRPr="00B54636" w:rsidRDefault="00B54636" w:rsidP="00B54636">
      <w:pPr>
        <w:ind w:left="568" w:hanging="284"/>
      </w:pPr>
      <w:r w:rsidRPr="00B54636">
        <w:t>the MCPTT client shall perform the actions specified in subclause 6.2.8.1.5.</w:t>
      </w:r>
    </w:p>
    <w:p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rsidR="00B54636" w:rsidRPr="00B54636" w:rsidRDefault="00B54636" w:rsidP="00B54636">
      <w:r w:rsidRPr="00B54636">
        <w:t>[TS 24.379, clause 6.2.1]</w:t>
      </w:r>
    </w:p>
    <w:p w:rsidR="00B54636" w:rsidRPr="00B54636" w:rsidRDefault="00B54636" w:rsidP="00B54636">
      <w:r w:rsidRPr="00B54636">
        <w:t>The SDP offer shall contain only one SDP media-level section for MCPTT speech according to 3GPP TS 24.229 [4] and, if floor control shall be used during the session, shall contain one SDP media-level section for a media-floor control entity according to 3GPP TS 24.380 [5].</w:t>
      </w:r>
    </w:p>
    <w:p w:rsidR="00B54636" w:rsidRPr="00B54636" w:rsidRDefault="00B54636" w:rsidP="00B54636">
      <w:r w:rsidRPr="00B54636">
        <w:t>When composing an SDP offer according to 3GPP TS 24.229 [4] the MCPTT client:</w:t>
      </w:r>
    </w:p>
    <w:p w:rsidR="00B54636" w:rsidRPr="00B54636" w:rsidRDefault="00B54636" w:rsidP="00B54636">
      <w:pPr>
        <w:ind w:left="568" w:hanging="284"/>
      </w:pPr>
      <w:r w:rsidRPr="00B54636">
        <w:t>1)</w:t>
      </w:r>
      <w:r w:rsidRPr="00B54636">
        <w:tab/>
        <w:t>shall set the IP address of the MCPTT client for the offered MCPTT speech media stream and, if floor control shall be used, for the offered media-floor control entity;</w:t>
      </w:r>
    </w:p>
    <w:p w:rsidR="00B54636" w:rsidRPr="00B54636" w:rsidRDefault="00B54636" w:rsidP="00B54636">
      <w:pPr>
        <w:keepLines/>
        <w:ind w:left="1135" w:hanging="851"/>
      </w:pPr>
      <w:r w:rsidRPr="00B54636">
        <w:t>NOTE:</w:t>
      </w:r>
      <w:r w:rsidRPr="00B54636">
        <w:tab/>
        <w:t>If the MCPTT client is behind a NAT the IP address and port included in the SDP offer can be a different IP address and port than the actual IP address and port of the MCPTT client depending on the NAT traversal method used by the SIP/IP Core.</w:t>
      </w:r>
    </w:p>
    <w:p w:rsidR="00B54636" w:rsidRPr="00B54636" w:rsidRDefault="00B54636" w:rsidP="00B54636">
      <w:pPr>
        <w:ind w:left="568" w:hanging="284"/>
      </w:pPr>
      <w:r w:rsidRPr="00B54636">
        <w:t>2)</w:t>
      </w:r>
      <w:r w:rsidRPr="00B54636">
        <w:tab/>
        <w:t>shall include an "m=audio" media-level section for the MCPTT media stream consisting of:</w:t>
      </w:r>
    </w:p>
    <w:p w:rsidR="00B54636" w:rsidRPr="00B54636" w:rsidRDefault="00B54636" w:rsidP="00B54636">
      <w:pPr>
        <w:ind w:left="851" w:hanging="284"/>
      </w:pPr>
      <w:r w:rsidRPr="00B54636">
        <w:t>a)</w:t>
      </w:r>
      <w:r w:rsidRPr="00B54636">
        <w:tab/>
        <w:t>the port number for the media stream selected; and</w:t>
      </w:r>
    </w:p>
    <w:p w:rsidR="00B54636" w:rsidRPr="00B54636" w:rsidRDefault="00B54636" w:rsidP="00B54636">
      <w:pPr>
        <w:ind w:left="851" w:hanging="284"/>
      </w:pPr>
      <w:r w:rsidRPr="00B54636">
        <w:t>b)</w:t>
      </w:r>
      <w:r w:rsidRPr="00B54636">
        <w:tab/>
        <w:t>the codec(s) and media parameters and attributes with the following clarification:</w:t>
      </w:r>
    </w:p>
    <w:p w:rsidR="00B54636" w:rsidRPr="00B54636" w:rsidRDefault="00B54636" w:rsidP="00B54636">
      <w:pPr>
        <w:ind w:left="1135" w:hanging="284"/>
      </w:pPr>
      <w:r w:rsidRPr="00B54636">
        <w:t>i)</w:t>
      </w:r>
      <w:r w:rsidRPr="00B54636">
        <w:tab/>
        <w:t>if the MCPTT client is initiating a call to a group identity;</w:t>
      </w:r>
    </w:p>
    <w:p w:rsidR="00B54636" w:rsidRPr="00B54636" w:rsidRDefault="00B54636" w:rsidP="00B54636">
      <w:pPr>
        <w:ind w:left="1135" w:hanging="284"/>
      </w:pPr>
      <w:r w:rsidRPr="00B54636">
        <w:t>ii)</w:t>
      </w:r>
      <w:r w:rsidRPr="00B54636">
        <w:tab/>
        <w:t>if the &lt;preferred-voice-encodings&gt; element is present in the group document retrieved by the group management client as specified in 3GPP TS 24.381 [31] containing an &lt;encoding&gt; element with a "name" attribute; and</w:t>
      </w:r>
    </w:p>
    <w:p w:rsidR="00B54636" w:rsidRPr="00B54636" w:rsidRDefault="00B54636" w:rsidP="00B54636">
      <w:pPr>
        <w:ind w:left="1135" w:hanging="284"/>
      </w:pPr>
      <w:r w:rsidRPr="00B54636">
        <w:t>iii)</w:t>
      </w:r>
      <w:r w:rsidRPr="00B54636">
        <w:tab/>
        <w:t>if the MCPTT client supports the encoding name indicated in the value of the "name" attribute;</w:t>
      </w:r>
    </w:p>
    <w:p w:rsidR="00B54636" w:rsidRPr="00B54636" w:rsidRDefault="00B54636" w:rsidP="00B54636">
      <w:pPr>
        <w:ind w:left="1135" w:hanging="284"/>
      </w:pPr>
      <w:r w:rsidRPr="00B54636">
        <w:t>then the MCPTT client:</w:t>
      </w:r>
    </w:p>
    <w:p w:rsidR="00B54636" w:rsidRPr="00B54636" w:rsidRDefault="00B54636" w:rsidP="00B54636">
      <w:pPr>
        <w:ind w:left="1135" w:hanging="284"/>
      </w:pPr>
      <w:r w:rsidRPr="00B54636">
        <w:t>i)</w:t>
      </w:r>
      <w:r w:rsidRPr="00B54636">
        <w:tab/>
        <w:t>shall insert the value of the "name" attribute in the &lt;encoding name&gt; field of the "a=rtpmap" attribute as defined in IETF RFC 4566 [12]; and</w:t>
      </w:r>
    </w:p>
    <w:p w:rsidR="00B54636" w:rsidRPr="00B54636" w:rsidRDefault="00B54636" w:rsidP="00B54636">
      <w:pPr>
        <w:ind w:left="851" w:hanging="284"/>
      </w:pPr>
      <w:r w:rsidRPr="00B54636">
        <w:t>c)</w:t>
      </w:r>
      <w:r w:rsidRPr="00B54636">
        <w:tab/>
        <w:t>"i=" field set to "speech" according to 3GPP TS 24.229 [4];</w:t>
      </w:r>
    </w:p>
    <w:p w:rsidR="00B54636" w:rsidRPr="00B54636" w:rsidRDefault="00B54636" w:rsidP="00B54636">
      <w:pPr>
        <w:ind w:left="568" w:hanging="284"/>
      </w:pPr>
      <w:r w:rsidRPr="00B54636">
        <w:t>3)</w:t>
      </w:r>
      <w:r w:rsidRPr="00B54636">
        <w:tab/>
        <w:t>if floor control shall be used during the session, shall include an "m=application" media-level section as specified in 3GPP TS 24.380 [5] clause 12 for a media-floor control entity, consisting of:</w:t>
      </w:r>
    </w:p>
    <w:p w:rsidR="00B54636" w:rsidRPr="00B54636" w:rsidRDefault="00B54636" w:rsidP="00B54636">
      <w:pPr>
        <w:ind w:left="851" w:hanging="284"/>
      </w:pPr>
      <w:r w:rsidRPr="00B54636">
        <w:t>a)</w:t>
      </w:r>
      <w:r w:rsidRPr="00B54636">
        <w:tab/>
        <w:t>the port number for the media-floor control entity selected as specified in 3GPP TS 24.380 [5]; and</w:t>
      </w:r>
    </w:p>
    <w:p w:rsidR="00B54636" w:rsidRPr="00B54636" w:rsidRDefault="00B54636" w:rsidP="00B54636">
      <w:pPr>
        <w:ind w:left="851" w:hanging="284"/>
      </w:pPr>
      <w:r w:rsidRPr="00B54636">
        <w:t>b)</w:t>
      </w:r>
      <w:r w:rsidRPr="00B54636">
        <w:tab/>
        <w:t>the 'fmtp' attributes as specified in 3GPP TS 24.380 [5] clause 14; and</w:t>
      </w:r>
    </w:p>
    <w:p w:rsidR="00B54636" w:rsidRPr="00B54636" w:rsidRDefault="00B54636" w:rsidP="00B54636">
      <w:pPr>
        <w:ind w:left="568" w:hanging="284"/>
      </w:pPr>
      <w:r w:rsidRPr="00B54636">
        <w:t>4)</w:t>
      </w:r>
      <w:r w:rsidRPr="00B54636">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rsidR="00B54636" w:rsidRPr="00B54636" w:rsidRDefault="00B54636" w:rsidP="00B54636">
      <w:r w:rsidRPr="00B54636">
        <w:t>[TS 24.379, clause 6.2.3.1.2]</w:t>
      </w:r>
    </w:p>
    <w:p w:rsidR="00B54636" w:rsidRPr="00B54636" w:rsidRDefault="00B54636" w:rsidP="00B54636">
      <w:pPr>
        <w:rPr>
          <w:lang w:eastAsia="ko-KR"/>
        </w:rPr>
      </w:pPr>
      <w:r w:rsidRPr="00B54636">
        <w:rPr>
          <w:lang w:eastAsia="ko-KR"/>
        </w:rPr>
        <w:t>When performing the automatic commencement mode procedures, the MCPTT client shall follow the procedures in subclause 6.2.3.1.1 with the following clarification:</w:t>
      </w:r>
    </w:p>
    <w:p w:rsidR="00B54636" w:rsidRPr="00B54636" w:rsidRDefault="00B54636" w:rsidP="00B54636">
      <w:pPr>
        <w:ind w:left="568" w:hanging="284"/>
        <w:rPr>
          <w:lang w:eastAsia="en-US"/>
        </w:rPr>
      </w:pPr>
      <w:r w:rsidRPr="00B54636">
        <w:t>-</w:t>
      </w:r>
      <w:r w:rsidRPr="00B54636">
        <w:tab/>
        <w:t>The MCPTT client may include a P-Answer-State header field with the value "Confirmed" as specified in IETF RFC 4964 [34] in the SIP 200 (OK) response.</w:t>
      </w:r>
    </w:p>
    <w:p w:rsidR="00B54636" w:rsidRPr="00B54636" w:rsidRDefault="00B54636" w:rsidP="00B54636">
      <w:r w:rsidRPr="00B54636">
        <w:t>[TS 24.379, clause 6.4]</w:t>
      </w:r>
    </w:p>
    <w:p w:rsidR="00B54636" w:rsidRPr="00B54636" w:rsidRDefault="00B54636" w:rsidP="00B54636">
      <w:r w:rsidRPr="00B54636">
        <w:t>An initial SIP INVITE request fulfilling the following criteria shall be regarded by the MCPTT server as an implicit floor request when the MCPTT client:</w:t>
      </w:r>
    </w:p>
    <w:p w:rsidR="00B54636" w:rsidRPr="00B54636" w:rsidRDefault="00B54636" w:rsidP="00B54636">
      <w:pPr>
        <w:ind w:left="568" w:hanging="284"/>
      </w:pPr>
      <w:r w:rsidRPr="00B54636">
        <w:t>1)</w:t>
      </w:r>
      <w:r w:rsidRPr="00B54636">
        <w:tab/>
        <w:t>initiates an MCPTT speech session or initiates a pre-established session; and</w:t>
      </w:r>
    </w:p>
    <w:p w:rsidR="00B54636" w:rsidRPr="00B54636" w:rsidRDefault="00B54636" w:rsidP="00B54636">
      <w:pPr>
        <w:ind w:left="568" w:hanging="284"/>
      </w:pPr>
      <w:r w:rsidRPr="00B54636">
        <w:t>2)</w:t>
      </w:r>
      <w:r w:rsidRPr="00B54636">
        <w:tab/>
        <w:t>includes the "mc_implicit_request" 'fmtp' attribute in the associated UDP stream for the floor control in the SDP offer/answer as specified in 3GPP TS 24.380 [5] clause 12.</w:t>
      </w:r>
    </w:p>
    <w:p w:rsidR="00B54636" w:rsidRPr="00B54636" w:rsidRDefault="00B54636" w:rsidP="00B54636">
      <w:r w:rsidRPr="00B54636">
        <w:t>A SIP re-INVITE request fulfilling the following criteria shall be regarded by the MCPTT server as an implicit floor request when the MCPTT client:</w:t>
      </w:r>
    </w:p>
    <w:p w:rsidR="00B54636" w:rsidRPr="00B54636" w:rsidRDefault="00B54636" w:rsidP="00B54636">
      <w:pPr>
        <w:ind w:left="568" w:hanging="284"/>
      </w:pPr>
      <w:r w:rsidRPr="00B54636">
        <w:t>1)</w:t>
      </w:r>
      <w:r w:rsidRPr="00B54636">
        <w:tab/>
        <w:t>performs an upgrade of:</w:t>
      </w:r>
    </w:p>
    <w:p w:rsidR="00B54636" w:rsidRPr="00B54636" w:rsidRDefault="00B54636" w:rsidP="00B54636">
      <w:pPr>
        <w:ind w:left="851" w:hanging="284"/>
      </w:pPr>
      <w:r w:rsidRPr="00B54636">
        <w:t>a)</w:t>
      </w:r>
      <w:r w:rsidRPr="00B54636">
        <w:tab/>
        <w:t>an MCPTT group call to an emergency MCPTT group call;</w:t>
      </w:r>
    </w:p>
    <w:p w:rsidR="00B54636" w:rsidRPr="00B54636" w:rsidRDefault="00B54636" w:rsidP="00B54636">
      <w:pPr>
        <w:ind w:left="851" w:hanging="284"/>
      </w:pPr>
      <w:r w:rsidRPr="00B54636">
        <w:t>b)</w:t>
      </w:r>
      <w:r w:rsidRPr="00B54636">
        <w:tab/>
        <w:t>an MCPTT private call to an emergency MCPTT private call; or</w:t>
      </w:r>
    </w:p>
    <w:p w:rsidR="00B54636" w:rsidRPr="00B54636" w:rsidRDefault="00B54636" w:rsidP="00B54636">
      <w:pPr>
        <w:ind w:left="851" w:hanging="284"/>
      </w:pPr>
      <w:r w:rsidRPr="00B54636">
        <w:t>c)</w:t>
      </w:r>
      <w:r w:rsidRPr="00B54636">
        <w:tab/>
        <w:t>an MCPTT group call to an imminent peril MCPTT group call; and</w:t>
      </w:r>
    </w:p>
    <w:p w:rsidR="00B54636" w:rsidRPr="00B54636" w:rsidRDefault="00B54636" w:rsidP="00B54636">
      <w:pPr>
        <w:ind w:left="568" w:hanging="284"/>
      </w:pPr>
      <w:r w:rsidRPr="00B54636">
        <w:t>2)</w:t>
      </w:r>
      <w:r w:rsidRPr="00B54636">
        <w:tab/>
        <w:t>includes the "mc_implicit_request" 'fmtp' attribute in the associated UDP stream for the floor control in the SDP offer/answer as specified in 3GPP TS 24.380 [5] clause 12.</w:t>
      </w:r>
    </w:p>
    <w:p w:rsidR="00B54636" w:rsidRPr="00B54636" w:rsidRDefault="00B54636" w:rsidP="00B54636">
      <w:r w:rsidRPr="00B54636">
        <w:t>In all other cases the SIP (re-)INVITE request shall be regarded as received without an implicit floor request.</w:t>
      </w:r>
    </w:p>
    <w:p w:rsidR="00B54636" w:rsidRPr="00B54636" w:rsidRDefault="00B54636" w:rsidP="00B54636">
      <w:r w:rsidRPr="00B54636">
        <w:t>[TS 24.379, clause 6.5]</w:t>
      </w:r>
    </w:p>
    <w:p w:rsidR="00B54636" w:rsidRPr="00B54636" w:rsidRDefault="00B54636" w:rsidP="00B54636">
      <w:r w:rsidRPr="00B54636">
        <w:t>The MCPTT client and the MCPTT server shall support several MIME bodies in SIP request and SIP responses.</w:t>
      </w:r>
    </w:p>
    <w:p w:rsidR="00B54636" w:rsidRPr="00B54636" w:rsidRDefault="00B54636" w:rsidP="00B54636">
      <w:r w:rsidRPr="00B54636">
        <w:t>When the MCPTT client or the MCPTT server sends a SIP message and the SIP message contains more than one MIME body, the MCPTT client or the MCPTT server:</w:t>
      </w:r>
    </w:p>
    <w:p w:rsidR="00B54636" w:rsidRPr="00B54636" w:rsidRDefault="00B54636" w:rsidP="00B54636">
      <w:pPr>
        <w:ind w:left="568" w:hanging="284"/>
      </w:pPr>
      <w:r w:rsidRPr="00B54636">
        <w:t>1)</w:t>
      </w:r>
      <w:r w:rsidRPr="00B54636">
        <w:tab/>
        <w:t>shall, as specified in IETF RFC 2046 [21], include one Content-Type header field with the value set to multipart/mixed and with a boundary delimiter parameter set to any chosen value;</w:t>
      </w:r>
    </w:p>
    <w:p w:rsidR="00B54636" w:rsidRPr="00B54636" w:rsidRDefault="00B54636" w:rsidP="00B54636">
      <w:pPr>
        <w:ind w:left="568" w:hanging="284"/>
      </w:pPr>
      <w:r w:rsidRPr="00B54636">
        <w:t>2)</w:t>
      </w:r>
      <w:r w:rsidRPr="00B54636">
        <w:tab/>
        <w:t>for each MIME body:</w:t>
      </w:r>
    </w:p>
    <w:p w:rsidR="00B54636" w:rsidRPr="00B54636" w:rsidRDefault="00B54636" w:rsidP="00B54636">
      <w:pPr>
        <w:ind w:left="851" w:hanging="284"/>
      </w:pPr>
      <w:r w:rsidRPr="00B54636">
        <w:t>a)</w:t>
      </w:r>
      <w:r w:rsidRPr="00B54636">
        <w:tab/>
        <w:t>shall insert the boundary delimiter;</w:t>
      </w:r>
    </w:p>
    <w:p w:rsidR="00B54636" w:rsidRPr="00B54636" w:rsidRDefault="00B54636" w:rsidP="00B54636">
      <w:pPr>
        <w:ind w:left="851" w:hanging="284"/>
      </w:pPr>
      <w:r w:rsidRPr="00B54636">
        <w:t>b)</w:t>
      </w:r>
      <w:r w:rsidRPr="00B54636">
        <w:tab/>
        <w:t>shall insert the Content-Type header field with the MIME type of the MIME body; and</w:t>
      </w:r>
    </w:p>
    <w:p w:rsidR="00B54636" w:rsidRPr="00B54636" w:rsidRDefault="00B54636" w:rsidP="00B54636">
      <w:pPr>
        <w:ind w:left="851" w:hanging="284"/>
      </w:pPr>
      <w:r w:rsidRPr="00B54636">
        <w:t>c)</w:t>
      </w:r>
      <w:r w:rsidRPr="00B54636">
        <w:tab/>
        <w:t>shall insert the content of the MIME body;</w:t>
      </w:r>
    </w:p>
    <w:p w:rsidR="00B54636" w:rsidRPr="00B54636" w:rsidRDefault="00B54636" w:rsidP="00B54636">
      <w:pPr>
        <w:ind w:left="568" w:hanging="284"/>
      </w:pPr>
      <w:r w:rsidRPr="00B54636">
        <w:t>3)</w:t>
      </w:r>
      <w:r w:rsidRPr="00B54636">
        <w:tab/>
        <w:t>shall insert a final boundary delimiter; and</w:t>
      </w:r>
    </w:p>
    <w:p w:rsidR="00B54636" w:rsidRPr="00B54636" w:rsidRDefault="00B54636" w:rsidP="00B54636">
      <w:pPr>
        <w:ind w:left="568" w:hanging="284"/>
      </w:pPr>
      <w:r w:rsidRPr="00B54636">
        <w:t>4)</w:t>
      </w:r>
      <w:r w:rsidRPr="00B54636">
        <w:tab/>
        <w:t>if an SDP offer or an SDP answer is one of the MIME bodies, shall insert the application/sdp MIME body as the first MIME body.</w:t>
      </w:r>
    </w:p>
    <w:p w:rsidR="00B54636" w:rsidRPr="00B54636" w:rsidRDefault="00B54636" w:rsidP="00B54636">
      <w:pPr>
        <w:keepLines/>
        <w:ind w:left="1135" w:hanging="851"/>
      </w:pPr>
      <w:r w:rsidRPr="00B54636">
        <w:t>NOTE:</w:t>
      </w:r>
      <w:r w:rsidRPr="00B5463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rsidR="00B54636" w:rsidRPr="00B54636" w:rsidRDefault="00B54636" w:rsidP="00B54636">
      <w:r w:rsidRPr="00B54636">
        <w:t>When the MCPTT client or the MCPTT server sends a SIP message and the SIP message contains only one MIME body, the MCPTT client or the MCPTT server:</w:t>
      </w:r>
    </w:p>
    <w:p w:rsidR="00B54636" w:rsidRPr="00B54636" w:rsidRDefault="00B54636" w:rsidP="00B54636">
      <w:pPr>
        <w:ind w:left="568" w:hanging="284"/>
      </w:pPr>
      <w:r w:rsidRPr="00B54636">
        <w:t>1)</w:t>
      </w:r>
      <w:r w:rsidRPr="00B54636">
        <w:tab/>
        <w:t>shall include a Content-Type header field set to the MIME type of the MIME body; and</w:t>
      </w:r>
    </w:p>
    <w:p w:rsidR="00B54636" w:rsidRPr="00B54636" w:rsidRDefault="00B54636" w:rsidP="00B54636">
      <w:pPr>
        <w:ind w:left="568" w:hanging="284"/>
      </w:pPr>
      <w:r w:rsidRPr="00B54636">
        <w:t>2)</w:t>
      </w:r>
      <w:r w:rsidRPr="00B54636">
        <w:tab/>
        <w:t>shall insert the content of the MIME body.</w:t>
      </w:r>
    </w:p>
    <w:p w:rsidR="00B54636" w:rsidRPr="00B54636" w:rsidRDefault="00B54636" w:rsidP="00B54636">
      <w:r w:rsidRPr="00B54636">
        <w:t>[TS 24.380, clause 6.2.4.5.3]</w:t>
      </w:r>
    </w:p>
    <w:p w:rsidR="00B54636" w:rsidRPr="00B54636" w:rsidRDefault="00B54636" w:rsidP="00B54636">
      <w:r w:rsidRPr="00B54636">
        <w:t>Upon receiving an indication from the user to release the permission to send RTP media, the floor participant:</w:t>
      </w:r>
    </w:p>
    <w:p w:rsidR="00B54636" w:rsidRPr="00B54636" w:rsidRDefault="00B54636" w:rsidP="00B54636">
      <w:pPr>
        <w:ind w:left="568" w:hanging="284"/>
      </w:pPr>
      <w:r w:rsidRPr="00B54636">
        <w:t>1.</w:t>
      </w:r>
      <w:r w:rsidRPr="00B54636">
        <w:tab/>
        <w:t>shall send a Floor Release message towards the floor control server The Floor Release message:</w:t>
      </w:r>
    </w:p>
    <w:p w:rsidR="00B54636" w:rsidRPr="00B54636" w:rsidRDefault="00B54636" w:rsidP="00B54636">
      <w:pPr>
        <w:ind w:left="851" w:hanging="284"/>
      </w:pPr>
      <w:r w:rsidRPr="00B54636">
        <w:t>a.</w:t>
      </w:r>
      <w:r w:rsidRPr="00B54636">
        <w:tab/>
        <w:t>may include the first bit in the subtype of the Floor Release message set to '1' (acknowledgement is required) as specified in subclause 8.2.2;</w:t>
      </w:r>
    </w:p>
    <w:p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rsidR="00B54636" w:rsidRPr="00B54636" w:rsidRDefault="00B54636" w:rsidP="00B54636">
      <w:pPr>
        <w:ind w:left="851" w:hanging="284"/>
      </w:pPr>
      <w:r w:rsidRPr="00B54636">
        <w:t>b.</w:t>
      </w:r>
      <w:r w:rsidRPr="00B54636">
        <w:tab/>
        <w:t>if the session is a broadcast call and if the session was established as a normal call, shall include the Floor Indicator with the A-bit set to '1' (Normal call); and</w:t>
      </w:r>
    </w:p>
    <w:p w:rsidR="00B54636" w:rsidRPr="00B54636" w:rsidRDefault="00B54636" w:rsidP="00B54636">
      <w:pPr>
        <w:ind w:left="851" w:hanging="284"/>
      </w:pPr>
      <w:r w:rsidRPr="00B54636">
        <w:t>c.</w:t>
      </w:r>
      <w:r w:rsidRPr="00B54636">
        <w:tab/>
        <w:t>if the Floor Granted message included the G-bit set to '1' (Dual floor), shall include the Floor Indicator with the G-bit set to '1' (Dual floor);</w:t>
      </w:r>
    </w:p>
    <w:p w:rsidR="00B54636" w:rsidRPr="00B54636" w:rsidRDefault="00B54636" w:rsidP="00B54636">
      <w:pPr>
        <w:ind w:left="568" w:hanging="284"/>
      </w:pPr>
      <w:r w:rsidRPr="00B54636">
        <w:t>2.</w:t>
      </w:r>
      <w:r w:rsidRPr="00B54636">
        <w:tab/>
        <w:t>shall remove the indication that the participant is overriding without revoke if this indication is stored;</w:t>
      </w:r>
    </w:p>
    <w:p w:rsidR="00B54636" w:rsidRPr="00B54636" w:rsidRDefault="00B54636" w:rsidP="00B54636">
      <w:pPr>
        <w:ind w:left="568" w:hanging="284"/>
      </w:pPr>
      <w:r w:rsidRPr="00B54636">
        <w:t>3.</w:t>
      </w:r>
      <w:r w:rsidRPr="00B54636">
        <w:tab/>
        <w:t>shall start timer T100 (Floor Release) and initialize counter C100 (Floor Release) to 1; and</w:t>
      </w:r>
    </w:p>
    <w:p w:rsidR="00B54636" w:rsidRPr="00B54636" w:rsidRDefault="00B54636" w:rsidP="00B54636">
      <w:pPr>
        <w:ind w:left="568" w:hanging="284"/>
      </w:pPr>
      <w:r w:rsidRPr="00B54636">
        <w:t>4.</w:t>
      </w:r>
      <w:r w:rsidRPr="00B54636">
        <w:tab/>
        <w:t>shall enter the 'U: pending Release' state.</w:t>
      </w:r>
    </w:p>
    <w:p w:rsidR="00B54636" w:rsidRPr="00B54636" w:rsidRDefault="00B54636" w:rsidP="00B54636">
      <w:r w:rsidRPr="00B54636">
        <w:t>[TS 24.380, Clause 6.2.4.6.4]</w:t>
      </w:r>
    </w:p>
    <w:p w:rsidR="00B54636" w:rsidRPr="00B54636" w:rsidRDefault="00B54636" w:rsidP="00B54636">
      <w:r w:rsidRPr="00B54636">
        <w:t>Upon receiving a Floor Idle message, the floor participant:</w:t>
      </w:r>
    </w:p>
    <w:p w:rsidR="00B54636" w:rsidRPr="00B54636" w:rsidRDefault="00B54636" w:rsidP="00B54636">
      <w:pPr>
        <w:ind w:left="568" w:hanging="284"/>
      </w:pPr>
      <w:r w:rsidRPr="00B54636">
        <w:t>1.</w:t>
      </w:r>
      <w:r w:rsidRPr="00B54636">
        <w:tab/>
        <w:t>if the first bit in the subtype of the Floor Idle message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'5' (Floor Idle);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may provide a floor idle notification to the MCPTT user;</w:t>
      </w:r>
    </w:p>
    <w:p w:rsidR="00B54636" w:rsidRPr="00B54636" w:rsidRDefault="00B54636" w:rsidP="00B54636">
      <w:pPr>
        <w:ind w:left="568" w:hanging="284"/>
      </w:pPr>
      <w:r w:rsidRPr="00B54636">
        <w:t>3.</w:t>
      </w:r>
      <w:r w:rsidRPr="00B54636">
        <w:tab/>
        <w:t>if the Floor Indicator field is included and the B-bit set to '1' (Broadcast group call), shall provide a notification to the user indicating the type of call;</w:t>
      </w:r>
    </w:p>
    <w:p w:rsidR="00B54636" w:rsidRPr="00B54636" w:rsidRDefault="00B54636" w:rsidP="00B54636">
      <w:pPr>
        <w:ind w:left="568" w:hanging="284"/>
      </w:pPr>
      <w:r w:rsidRPr="00B54636">
        <w:t>4.</w:t>
      </w:r>
      <w:r w:rsidRPr="00B54636">
        <w:tab/>
        <w:t>shall stop timer T100 (Floor Release);</w:t>
      </w:r>
    </w:p>
    <w:p w:rsidR="00B54636" w:rsidRPr="00B54636" w:rsidRDefault="00B54636" w:rsidP="00B54636">
      <w:pPr>
        <w:ind w:left="568" w:hanging="284"/>
      </w:pPr>
      <w:r w:rsidRPr="00B54636">
        <w:t>5.</w:t>
      </w:r>
      <w:r w:rsidRPr="00B54636">
        <w:tab/>
        <w:t>if the session is not a broadcast group call or if the A-bit in the Floor Indicator field is set to '1' (Normal call), shall enter the 'U: has no permission' state; and</w:t>
      </w:r>
    </w:p>
    <w:p w:rsidR="00B54636" w:rsidRPr="00B54636" w:rsidRDefault="00B54636" w:rsidP="00B54636">
      <w:pPr>
        <w:ind w:left="568" w:hanging="284"/>
      </w:pPr>
      <w:r w:rsidRPr="00B54636">
        <w:t>6.</w:t>
      </w:r>
      <w:r w:rsidRPr="00B54636">
        <w:tab/>
        <w:t>if the session was initiated as a broadcast group call:</w:t>
      </w:r>
    </w:p>
    <w:p w:rsidR="00B54636" w:rsidRPr="00B54636" w:rsidRDefault="00B54636" w:rsidP="00B54636">
      <w:pPr>
        <w:ind w:left="851" w:hanging="284"/>
      </w:pPr>
      <w:r w:rsidRPr="00B54636">
        <w:t>a.</w:t>
      </w:r>
      <w:r w:rsidRPr="00B54636">
        <w:tab/>
        <w:t>shall indicate to the MCPTT client the media transmission is completed; and</w:t>
      </w:r>
    </w:p>
    <w:p w:rsidR="00B54636" w:rsidRPr="00B54636" w:rsidRDefault="00B54636" w:rsidP="00B54636">
      <w:pPr>
        <w:ind w:left="851" w:hanging="284"/>
      </w:pPr>
      <w:r w:rsidRPr="00B54636">
        <w:t>b</w:t>
      </w:r>
      <w:r w:rsidRPr="00B54636">
        <w:tab/>
        <w:t>shall enter the 'Releasing' state.</w:t>
      </w:r>
    </w:p>
    <w:p w:rsidR="00B54636" w:rsidRPr="00B54636" w:rsidRDefault="00B54636" w:rsidP="00B54636">
      <w:r w:rsidRPr="00B54636">
        <w:t>[TS 24.380, clause 6.2.4.3.5]</w:t>
      </w:r>
    </w:p>
    <w:p w:rsidR="00B54636" w:rsidRPr="00B54636" w:rsidRDefault="00B54636" w:rsidP="00B54636">
      <w:r w:rsidRPr="00B54636">
        <w:t>Upon receiving an indication from the user to request permission to send media, the floor participant:</w:t>
      </w:r>
    </w:p>
    <w:p w:rsidR="00B54636" w:rsidRPr="00B54636" w:rsidRDefault="00B54636" w:rsidP="00B54636">
      <w:pPr>
        <w:ind w:left="568" w:hanging="284"/>
      </w:pPr>
      <w:r w:rsidRPr="00B54636">
        <w:t>1.</w:t>
      </w:r>
      <w:r w:rsidRPr="00B54636">
        <w:tab/>
        <w:t>shall send the Floor Request message toward the floor control server; The Floor Request message:</w:t>
      </w:r>
    </w:p>
    <w:p w:rsidR="00B54636" w:rsidRPr="00B54636" w:rsidRDefault="00B54636" w:rsidP="00B54636">
      <w:pPr>
        <w:ind w:left="851" w:hanging="284"/>
      </w:pPr>
      <w:r w:rsidRPr="00B54636">
        <w:t>a.</w:t>
      </w:r>
      <w:r w:rsidRPr="00B54636">
        <w:tab/>
        <w:t>if a different priority than the normal priority is required, shall include the Floor Priority field with the priority not higher than negotiated with the floor control server as specified in subclause 14.3.3; and</w:t>
      </w:r>
    </w:p>
    <w:p w:rsidR="00B54636" w:rsidRPr="00B54636" w:rsidRDefault="00B54636" w:rsidP="00B54636">
      <w:pPr>
        <w:ind w:left="851" w:hanging="284"/>
      </w:pPr>
      <w:r w:rsidRPr="00B54636">
        <w:t>b.</w:t>
      </w:r>
      <w:r w:rsidRPr="00B54636">
        <w:tab/>
        <w:t>if the floor request is a broadcast group call, system call, emergency call or an imminent peril call, shall include a Floor Indicator field indicating the relevant call types;</w:t>
      </w:r>
    </w:p>
    <w:p w:rsidR="00B54636" w:rsidRPr="00B54636" w:rsidRDefault="00B54636" w:rsidP="00B54636">
      <w:pPr>
        <w:ind w:left="568" w:hanging="284"/>
      </w:pPr>
      <w:r w:rsidRPr="00B54636">
        <w:t>2.</w:t>
      </w:r>
      <w:r w:rsidRPr="00B54636">
        <w:tab/>
        <w:t>shall start timer T101 (Floor Request) and initialise counter C101 (Floor Request) to 1; and</w:t>
      </w:r>
    </w:p>
    <w:p w:rsidR="00B54636" w:rsidRPr="00B54636" w:rsidRDefault="00B54636" w:rsidP="00B54636">
      <w:pPr>
        <w:ind w:left="568" w:hanging="284"/>
      </w:pPr>
      <w:r w:rsidRPr="00B54636">
        <w:t>3.</w:t>
      </w:r>
      <w:r w:rsidRPr="00B54636">
        <w:tab/>
        <w:t>shall enter the 'U: pending Request' state.</w:t>
      </w:r>
    </w:p>
    <w:p w:rsidR="00B54636" w:rsidRPr="00B54636" w:rsidRDefault="00B54636" w:rsidP="00B54636">
      <w:r w:rsidRPr="00B54636">
        <w:t>[TS 24.380, clause 6.2.4.4.2]</w:t>
      </w:r>
    </w:p>
    <w:p w:rsidR="00B54636" w:rsidRPr="00B54636" w:rsidRDefault="00B54636" w:rsidP="00B54636">
      <w:r w:rsidRPr="00B54636">
        <w:t>Upon receiving a Floor Granted message from the floor control server or a floor granted indication in an SIP 200 (OK) response in the application and signalling layer, the floor participant:</w:t>
      </w:r>
    </w:p>
    <w:p w:rsidR="00B54636" w:rsidRPr="00B54636" w:rsidRDefault="00B54636" w:rsidP="00B54636">
      <w:pPr>
        <w:ind w:left="568" w:hanging="284"/>
      </w:pPr>
      <w:r w:rsidRPr="00B54636">
        <w:t>1.</w:t>
      </w:r>
      <w:r w:rsidRPr="00B54636">
        <w:tab/>
        <w:t>if the first bit in the subtype of the Floor Granted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'1' (Floor Granted);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shall provide floor granted notification to the user, if not already done;</w:t>
      </w:r>
    </w:p>
    <w:p w:rsidR="00B54636" w:rsidRPr="00B54636" w:rsidRDefault="00B54636" w:rsidP="00B54636">
      <w:pPr>
        <w:keepLines/>
        <w:ind w:left="1135" w:hanging="851"/>
      </w:pPr>
      <w:r w:rsidRPr="00B54636">
        <w:t>NOTE:</w:t>
      </w:r>
      <w:r w:rsidRPr="00B54636">
        <w:tab/>
        <w:t>Providing the floor granted notification to the user prior to receiving the Floor Granted message is an implementation option.</w:t>
      </w:r>
    </w:p>
    <w:p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rsidR="00B54636" w:rsidRPr="00B54636" w:rsidRDefault="00B54636" w:rsidP="00B54636">
      <w:pPr>
        <w:ind w:left="568" w:hanging="284"/>
      </w:pPr>
      <w:r w:rsidRPr="00B54636">
        <w:t>4.</w:t>
      </w:r>
      <w:r w:rsidRPr="00B54636">
        <w:tab/>
        <w:t>if the G-bit in the Floor Indicator is set to '1' (Dual floor) shall store an indication that the participant is overriding without revoke;</w:t>
      </w:r>
    </w:p>
    <w:p w:rsidR="00B54636" w:rsidRPr="00B54636" w:rsidRDefault="00B54636" w:rsidP="00B54636">
      <w:pPr>
        <w:ind w:left="568" w:hanging="284"/>
      </w:pPr>
      <w:r w:rsidRPr="00B54636">
        <w:t>5.</w:t>
      </w:r>
      <w:r w:rsidRPr="00B54636">
        <w:tab/>
        <w:t>shall stop the optional timer T103 (End of RTP media), if running;</w:t>
      </w:r>
    </w:p>
    <w:p w:rsidR="00B54636" w:rsidRPr="00B54636" w:rsidRDefault="00B54636" w:rsidP="00B54636">
      <w:pPr>
        <w:ind w:left="568" w:hanging="284"/>
      </w:pPr>
      <w:r w:rsidRPr="00B54636">
        <w:t>6.</w:t>
      </w:r>
      <w:r w:rsidRPr="00B54636">
        <w:tab/>
        <w:t>shall stop timer T101 (Floor Request); and</w:t>
      </w:r>
    </w:p>
    <w:p w:rsidR="00B54636" w:rsidRPr="00B54636" w:rsidRDefault="00B54636" w:rsidP="00B54636">
      <w:pPr>
        <w:ind w:left="568" w:hanging="284"/>
      </w:pPr>
      <w:r w:rsidRPr="00B54636">
        <w:t>7.</w:t>
      </w:r>
      <w:r w:rsidRPr="00B54636">
        <w:tab/>
        <w:t>shall enter the 'U: has permission' state.</w:t>
      </w:r>
    </w:p>
    <w:p w:rsidR="00B54636" w:rsidRPr="00B54636" w:rsidRDefault="00B54636" w:rsidP="00B54636">
      <w:r w:rsidRPr="00B54636">
        <w:t>[TS 24.380, clause 6.2.4.5.4]</w:t>
      </w:r>
    </w:p>
    <w:p w:rsidR="00B54636" w:rsidRPr="00B54636" w:rsidRDefault="00B54636" w:rsidP="00B54636">
      <w:r w:rsidRPr="00B54636">
        <w:t>Upon receiving a Floor Revoke message, the floor participant:</w:t>
      </w:r>
    </w:p>
    <w:p w:rsidR="00B54636" w:rsidRPr="00B54636" w:rsidRDefault="00B54636" w:rsidP="00B54636">
      <w:pPr>
        <w:ind w:left="568" w:hanging="284"/>
      </w:pPr>
      <w:r w:rsidRPr="00B54636">
        <w:t>1.</w:t>
      </w:r>
      <w:r w:rsidRPr="00B54636">
        <w:tab/>
        <w:t>shall inform the user that the permission to send RTP media is being revoked;</w:t>
      </w:r>
    </w:p>
    <w:p w:rsidR="00B54636" w:rsidRPr="00B54636" w:rsidRDefault="00B54636" w:rsidP="00B54636">
      <w:pPr>
        <w:ind w:left="568" w:hanging="284"/>
      </w:pPr>
      <w:r w:rsidRPr="00B54636">
        <w:t>2.</w:t>
      </w:r>
      <w:r w:rsidRPr="00B54636">
        <w:tab/>
        <w:t>may give information to the user about the reason for revoking the permission to send media;</w:t>
      </w:r>
    </w:p>
    <w:p w:rsidR="00B54636" w:rsidRPr="00B54636" w:rsidRDefault="00B54636" w:rsidP="00B54636">
      <w:pPr>
        <w:ind w:left="568" w:hanging="284"/>
      </w:pPr>
      <w:r w:rsidRPr="00B54636">
        <w:t>3.</w:t>
      </w:r>
      <w:r w:rsidRPr="00B54636">
        <w:tab/>
        <w:t>shall request the media in the MCPTT client discard any remaining buffered RTP media packets and to stop forwarding of encoded voice to the MCPTT server;</w:t>
      </w:r>
    </w:p>
    <w:p w:rsidR="00B54636" w:rsidRPr="00B54636" w:rsidRDefault="00B54636" w:rsidP="00B54636">
      <w:pPr>
        <w:ind w:left="568" w:hanging="284"/>
      </w:pPr>
      <w:r w:rsidRPr="00B54636">
        <w:t>4</w:t>
      </w:r>
      <w:r w:rsidRPr="00B54636">
        <w:tab/>
        <w:t>if the G-bit in the Floor Indicator is set to '1' (Dual floor):</w:t>
      </w:r>
    </w:p>
    <w:p w:rsidR="00B54636" w:rsidRPr="00B54636" w:rsidRDefault="00B54636" w:rsidP="00B54636">
      <w:pPr>
        <w:ind w:left="851" w:hanging="284"/>
      </w:pPr>
      <w:r w:rsidRPr="00B54636">
        <w:t>a.</w:t>
      </w:r>
      <w:r w:rsidRPr="00B54636">
        <w:tab/>
        <w:t>shall send a Floor Release message. In the Floor Release message:</w:t>
      </w:r>
    </w:p>
    <w:p w:rsidR="00B54636" w:rsidRPr="00B54636" w:rsidRDefault="00B54636" w:rsidP="00B54636">
      <w:pPr>
        <w:ind w:left="1135" w:hanging="284"/>
      </w:pPr>
      <w:r w:rsidRPr="00B54636">
        <w:t>i.</w:t>
      </w:r>
      <w:r w:rsidRPr="00B54636">
        <w:tab/>
        <w:t>shall include the Floor Indicator with the G-bit set to '1' (Dual floor); and</w:t>
      </w:r>
    </w:p>
    <w:p w:rsidR="00B54636" w:rsidRPr="00B54636" w:rsidRDefault="00B54636" w:rsidP="00B54636">
      <w:pPr>
        <w:ind w:left="1135" w:hanging="284"/>
      </w:pPr>
      <w:r w:rsidRPr="00B54636">
        <w:t>ii.</w:t>
      </w:r>
      <w:r w:rsidRPr="00B54636">
        <w:tab/>
        <w:t>may set the first bit in the subtype to '1' (Acknowledgment is required) as described in subclause 8.3.2;</w:t>
      </w:r>
    </w:p>
    <w:p w:rsidR="00B54636" w:rsidRPr="00B54636" w:rsidRDefault="00B54636" w:rsidP="00B54636">
      <w:pPr>
        <w:ind w:left="568" w:hanging="284"/>
      </w:pPr>
      <w:r w:rsidRPr="00B54636">
        <w:t>5</w:t>
      </w:r>
      <w:r w:rsidRPr="00B54636">
        <w:tab/>
        <w:t>if the G-bit in the Floor Indicator is set to '0' (not Dual floor):</w:t>
      </w:r>
    </w:p>
    <w:p w:rsidR="00B54636" w:rsidRPr="00B54636" w:rsidRDefault="00B54636" w:rsidP="00B54636">
      <w:pPr>
        <w:ind w:left="851" w:hanging="284"/>
      </w:pPr>
      <w:r w:rsidRPr="00B54636">
        <w:t>a.</w:t>
      </w:r>
      <w:r w:rsidRPr="00B54636">
        <w:tab/>
        <w:t>shall send a Floor Release message. In the Floor Release message:</w:t>
      </w:r>
    </w:p>
    <w:p w:rsidR="00B54636" w:rsidRPr="00B54636" w:rsidRDefault="00B54636" w:rsidP="00B54636">
      <w:pPr>
        <w:ind w:left="1135" w:hanging="284"/>
      </w:pPr>
      <w:r w:rsidRPr="00B54636">
        <w:t>i.</w:t>
      </w:r>
      <w:r w:rsidRPr="00B54636">
        <w:tab/>
        <w:t>shall include the Floor Indicator with the G-bit set to '0' (not Dual floor); and</w:t>
      </w:r>
    </w:p>
    <w:p w:rsidR="00B54636" w:rsidRPr="00B54636" w:rsidRDefault="00B54636" w:rsidP="00B54636">
      <w:pPr>
        <w:ind w:left="1135" w:hanging="284"/>
      </w:pPr>
      <w:r w:rsidRPr="00B54636">
        <w:t>ii.</w:t>
      </w:r>
      <w:r w:rsidRPr="00B54636">
        <w:tab/>
        <w:t>may set the first bit in the subtype to '1' (Acknowledgment is required) as described in subclause 8.3.2;</w:t>
      </w:r>
    </w:p>
    <w:p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rsidR="00B54636" w:rsidRPr="00B54636" w:rsidRDefault="00B54636" w:rsidP="00B54636">
      <w:pPr>
        <w:ind w:left="568" w:hanging="284"/>
      </w:pPr>
      <w:r w:rsidRPr="00B54636">
        <w:t>6.</w:t>
      </w:r>
      <w:r w:rsidRPr="00B54636">
        <w:tab/>
        <w:t>shall start timer T100 (Floor Release) and initialize counter C100 (Floor Release) to 1; and</w:t>
      </w:r>
    </w:p>
    <w:p w:rsidR="00B54636" w:rsidRPr="00B54636" w:rsidRDefault="00B54636" w:rsidP="00B54636">
      <w:pPr>
        <w:ind w:left="568" w:hanging="284"/>
      </w:pPr>
      <w:r w:rsidRPr="00B54636">
        <w:t>7.</w:t>
      </w:r>
      <w:r w:rsidRPr="00B54636">
        <w:tab/>
        <w:t>shall enter the 'U: pending Release' state.</w:t>
      </w:r>
    </w:p>
    <w:p w:rsidR="00B54636" w:rsidRPr="00B54636" w:rsidRDefault="00B54636" w:rsidP="00B54636">
      <w:r w:rsidRPr="00B54636">
        <w:t>[TS 24.380, Clause 6.2.4.6.5]</w:t>
      </w:r>
    </w:p>
    <w:p w:rsidR="00B54636" w:rsidRPr="00B54636" w:rsidRDefault="00B54636" w:rsidP="00B54636">
      <w:r w:rsidRPr="00B54636">
        <w:t>Upon receiving a Floor Taken message, the floor participant:</w:t>
      </w:r>
    </w:p>
    <w:p w:rsidR="00B54636" w:rsidRPr="00B54636" w:rsidRDefault="00B54636" w:rsidP="00B54636">
      <w:pPr>
        <w:ind w:left="568" w:hanging="284"/>
      </w:pPr>
      <w:r w:rsidRPr="00B54636">
        <w:t>1.</w:t>
      </w:r>
      <w:r w:rsidRPr="00B54636">
        <w:tab/>
        <w:t>if the first bit in the subtype of the Floor Taken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'2' (Floor Taken);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may provide floor taken notification to the user;</w:t>
      </w:r>
    </w:p>
    <w:p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rsidR="00B54636" w:rsidRPr="00B54636" w:rsidRDefault="00B54636" w:rsidP="00B54636">
      <w:pPr>
        <w:ind w:left="568" w:hanging="284"/>
      </w:pPr>
      <w:r w:rsidRPr="00B54636">
        <w:t>4.</w:t>
      </w:r>
      <w:r w:rsidRPr="00B54636">
        <w:tab/>
        <w:t>should start the optional timer T103 (End of RTP media);</w:t>
      </w:r>
    </w:p>
    <w:p w:rsidR="00B54636" w:rsidRPr="00B54636" w:rsidRDefault="00B54636" w:rsidP="00B54636">
      <w:pPr>
        <w:ind w:left="568" w:hanging="284"/>
      </w:pPr>
      <w:r w:rsidRPr="00B54636">
        <w:t>5.</w:t>
      </w:r>
      <w:r w:rsidRPr="00B54636">
        <w:tab/>
        <w:t>shall stop timer T100 (Floor Release); and</w:t>
      </w:r>
    </w:p>
    <w:p w:rsidR="00B54636" w:rsidRPr="00B54636" w:rsidRDefault="00B54636" w:rsidP="00B54636">
      <w:pPr>
        <w:ind w:left="568" w:hanging="284"/>
      </w:pPr>
      <w:r w:rsidRPr="00B54636">
        <w:t>6.</w:t>
      </w:r>
      <w:r w:rsidRPr="00B54636">
        <w:tab/>
        <w:t>shall enter the 'U: has no permission' state.</w:t>
      </w:r>
    </w:p>
    <w:p w:rsidR="00B54636" w:rsidRPr="00B54636" w:rsidRDefault="00B54636" w:rsidP="00B54636">
      <w:r w:rsidRPr="00B54636">
        <w:t>[TS 24.380, clause 6.2.4.4.4]</w:t>
      </w:r>
    </w:p>
    <w:p w:rsidR="00B54636" w:rsidRPr="00B54636" w:rsidRDefault="00B54636" w:rsidP="00B54636">
      <w:r w:rsidRPr="00B54636">
        <w:t>Upon receiving a Floor Deny message, the floor participant:</w:t>
      </w:r>
    </w:p>
    <w:p w:rsidR="00B54636" w:rsidRPr="00B54636" w:rsidRDefault="00B54636" w:rsidP="00B54636">
      <w:pPr>
        <w:ind w:left="568" w:hanging="284"/>
      </w:pPr>
      <w:r w:rsidRPr="00B54636">
        <w:t>1.</w:t>
      </w:r>
      <w:r w:rsidRPr="00B54636">
        <w:tab/>
        <w:t>if the first bit in the subtype of the Floor Deny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'3' (Floor Deny);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shall provide floor deny notification to the user;</w:t>
      </w:r>
    </w:p>
    <w:p w:rsidR="00B54636" w:rsidRPr="00B54636" w:rsidRDefault="00B54636" w:rsidP="00B54636">
      <w:pPr>
        <w:ind w:left="568" w:hanging="284"/>
      </w:pPr>
      <w:r w:rsidRPr="00B54636">
        <w:t>3.</w:t>
      </w:r>
      <w:r w:rsidRPr="00B54636">
        <w:tab/>
        <w:t>may display the floor deny reason to the user using information in the Reject Cause field;</w:t>
      </w:r>
    </w:p>
    <w:p w:rsidR="00B54636" w:rsidRPr="00B54636" w:rsidRDefault="00B54636" w:rsidP="00B54636">
      <w:pPr>
        <w:ind w:left="568" w:hanging="284"/>
      </w:pPr>
      <w:r w:rsidRPr="00B54636">
        <w:t>4.</w:t>
      </w:r>
      <w:r w:rsidRPr="00B54636">
        <w:tab/>
        <w:t>shall stop timer T101 (Floor Request); and</w:t>
      </w:r>
    </w:p>
    <w:p w:rsidR="00B54636" w:rsidRPr="00B54636" w:rsidRDefault="00B54636" w:rsidP="00B54636">
      <w:pPr>
        <w:ind w:left="568" w:hanging="284"/>
      </w:pPr>
      <w:r w:rsidRPr="00B54636">
        <w:t>5.</w:t>
      </w:r>
      <w:r w:rsidRPr="00B54636">
        <w:tab/>
        <w:t>shall enter the 'U: has no permission' state.</w:t>
      </w:r>
    </w:p>
    <w:p w:rsidR="00B54636" w:rsidRPr="00B54636" w:rsidRDefault="00B54636" w:rsidP="00B54636">
      <w:r w:rsidRPr="00B54636">
        <w:t>[TS 24.380, clause 6.2.4.4.9]</w:t>
      </w:r>
    </w:p>
    <w:p w:rsidR="00B54636" w:rsidRPr="00B54636" w:rsidRDefault="00B54636" w:rsidP="00B54636">
      <w:r w:rsidRPr="00B54636">
        <w:t>Upon receiving a Floor Queue Position Info message, the floor participant:</w:t>
      </w:r>
    </w:p>
    <w:p w:rsidR="00B54636" w:rsidRPr="00B54636" w:rsidRDefault="00B54636" w:rsidP="00B54636">
      <w:pPr>
        <w:ind w:left="568" w:hanging="284"/>
      </w:pPr>
      <w:r w:rsidRPr="00B54636">
        <w:t>1.</w:t>
      </w:r>
      <w:r w:rsidRPr="00B54636">
        <w:tab/>
        <w:t>if the first bit in the subtype of the Floor Queue Position Info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'9' (Floor Queue Position Info);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shall provide floor request queued response notification to the MCPTT user;</w:t>
      </w:r>
    </w:p>
    <w:p w:rsidR="00B54636" w:rsidRPr="00B54636" w:rsidRDefault="00B54636" w:rsidP="00B54636">
      <w:pPr>
        <w:ind w:left="568" w:hanging="284"/>
      </w:pPr>
      <w:r w:rsidRPr="00B54636">
        <w:t>3.</w:t>
      </w:r>
      <w:r w:rsidRPr="00B54636">
        <w:tab/>
        <w:t>may provide the queue position and priority to the MCPTT user; and</w:t>
      </w:r>
    </w:p>
    <w:p w:rsidR="00B54636" w:rsidRPr="00B54636" w:rsidRDefault="00B54636" w:rsidP="00B54636">
      <w:pPr>
        <w:ind w:left="568" w:hanging="284"/>
      </w:pPr>
      <w:r w:rsidRPr="00B54636">
        <w:t>4.</w:t>
      </w:r>
      <w:r w:rsidRPr="00B54636">
        <w:tab/>
        <w:t>shall enter the 'U: queued' state.</w:t>
      </w:r>
    </w:p>
    <w:p w:rsidR="00B54636" w:rsidRPr="00B54636" w:rsidRDefault="00B54636" w:rsidP="00B54636">
      <w:r w:rsidRPr="00B54636">
        <w:t>[TS 24.380, clause 6.2.4.9.9]</w:t>
      </w:r>
    </w:p>
    <w:p w:rsidR="00B54636" w:rsidRPr="00B54636" w:rsidRDefault="00B54636" w:rsidP="00B54636">
      <w:r w:rsidRPr="00B54636">
        <w:t>Upon receipt of an indication from the MCPTT client to request the queue position, the floor participant:</w:t>
      </w:r>
    </w:p>
    <w:p w:rsidR="00B54636" w:rsidRPr="00B54636" w:rsidRDefault="00B54636" w:rsidP="00B54636">
      <w:pPr>
        <w:ind w:left="568" w:hanging="284"/>
      </w:pPr>
      <w:r w:rsidRPr="00B54636">
        <w:t>1.</w:t>
      </w:r>
      <w:r w:rsidRPr="00B54636">
        <w:tab/>
        <w:t>shall send the Floor Queue Position Request message;</w:t>
      </w:r>
    </w:p>
    <w:p w:rsidR="00B54636" w:rsidRPr="00B54636" w:rsidRDefault="00B54636" w:rsidP="00B54636">
      <w:pPr>
        <w:ind w:left="568" w:hanging="284"/>
      </w:pPr>
      <w:r w:rsidRPr="00B54636">
        <w:t>2.</w:t>
      </w:r>
      <w:r w:rsidRPr="00B54636">
        <w:tab/>
        <w:t>shall start timer T104 (Floor Queue Position Request) and initialize counter C104 (Floor Queue Position Request) to 1; and</w:t>
      </w:r>
    </w:p>
    <w:p w:rsidR="00B54636" w:rsidRPr="00B54636" w:rsidRDefault="00B54636" w:rsidP="00B54636">
      <w:pPr>
        <w:ind w:left="568" w:hanging="284"/>
      </w:pPr>
      <w:r w:rsidRPr="00B54636">
        <w:t>3.</w:t>
      </w:r>
      <w:r w:rsidRPr="00B54636">
        <w:tab/>
        <w:t>remain in the 'U: queued' state.</w:t>
      </w:r>
    </w:p>
    <w:p w:rsidR="00B54636" w:rsidRPr="00B54636" w:rsidRDefault="00B54636" w:rsidP="00B54636">
      <w:r w:rsidRPr="00B54636">
        <w:t>[TS 24.380, clause 6.2.4.9.6]</w:t>
      </w:r>
    </w:p>
    <w:p w:rsidR="00B54636" w:rsidRPr="00B54636" w:rsidRDefault="00B54636" w:rsidP="00B54636">
      <w:r w:rsidRPr="00B54636">
        <w:t>Upon receiving an indication from the MCPTT user to release the queued floor request, the floor participant:</w:t>
      </w:r>
    </w:p>
    <w:p w:rsidR="00B54636" w:rsidRPr="00B54636" w:rsidRDefault="00B54636" w:rsidP="00B54636">
      <w:pPr>
        <w:ind w:left="568" w:hanging="284"/>
      </w:pPr>
      <w:r w:rsidRPr="00B54636">
        <w:t>1.</w:t>
      </w:r>
      <w:r w:rsidRPr="00B54636">
        <w:tab/>
        <w:t>shall send a Floor Release message: The Floor Release message:</w:t>
      </w:r>
    </w:p>
    <w:p w:rsidR="00B54636" w:rsidRPr="00B54636" w:rsidRDefault="00B54636" w:rsidP="00B54636">
      <w:pPr>
        <w:ind w:left="851" w:hanging="284"/>
      </w:pPr>
      <w:r w:rsidRPr="00B54636">
        <w:t>a.</w:t>
      </w:r>
      <w:r w:rsidRPr="00B54636">
        <w:tab/>
        <w:t>may include the Floor Indicator field changing a broadcast group call to a normal call;</w:t>
      </w:r>
    </w:p>
    <w:p w:rsidR="00B54636" w:rsidRPr="00B54636" w:rsidRDefault="00B54636" w:rsidP="00B54636">
      <w:pPr>
        <w:ind w:left="568" w:hanging="284"/>
      </w:pPr>
      <w:r w:rsidRPr="00B54636">
        <w:t>2.</w:t>
      </w:r>
      <w:r w:rsidRPr="00B54636">
        <w:tab/>
        <w:t>may set the first bit in the subtype of the Floor Release message to '1' (Acknowledgment is required) as described in subclause 8.3.2;</w:t>
      </w:r>
    </w:p>
    <w:p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rsidR="00B54636" w:rsidRPr="00B54636" w:rsidRDefault="00B54636" w:rsidP="00B54636">
      <w:pPr>
        <w:ind w:left="568" w:hanging="284"/>
      </w:pPr>
      <w:r w:rsidRPr="00B54636">
        <w:t>3.</w:t>
      </w:r>
      <w:r w:rsidRPr="00B54636">
        <w:tab/>
        <w:t>shall start timer T100 (Floor Release) and initialise counter C10 (Floor Release) to 1;</w:t>
      </w:r>
    </w:p>
    <w:p w:rsidR="00B54636" w:rsidRPr="00B54636" w:rsidRDefault="00B54636" w:rsidP="00B54636">
      <w:pPr>
        <w:ind w:left="568" w:hanging="284"/>
      </w:pPr>
      <w:r w:rsidRPr="00B54636">
        <w:t>4.</w:t>
      </w:r>
      <w:r w:rsidRPr="00B54636">
        <w:tab/>
        <w:t>shall stop timer T104 (Floor Queue Position Request), if running; and</w:t>
      </w:r>
    </w:p>
    <w:p w:rsidR="00B54636" w:rsidRPr="00B54636" w:rsidRDefault="00B54636" w:rsidP="00B54636">
      <w:pPr>
        <w:ind w:left="568" w:hanging="284"/>
      </w:pPr>
      <w:r w:rsidRPr="00B54636">
        <w:t>5.</w:t>
      </w:r>
      <w:r w:rsidRPr="00B54636">
        <w:tab/>
        <w:t>shall enter the 'U: pending Release' state.</w:t>
      </w:r>
    </w:p>
    <w:p w:rsidR="00B54636" w:rsidRPr="00B54636" w:rsidRDefault="00B54636" w:rsidP="00B54636">
      <w:r w:rsidRPr="00B54636">
        <w:t>[TS 24.380, clause 6.2.4.9.4]</w:t>
      </w:r>
    </w:p>
    <w:p w:rsidR="00B54636" w:rsidRPr="00B54636" w:rsidRDefault="00B54636" w:rsidP="00B54636">
      <w:r w:rsidRPr="00B54636">
        <w:t>Upon receiving a Floor Granted message, the floor participant:</w:t>
      </w:r>
    </w:p>
    <w:p w:rsidR="00B54636" w:rsidRPr="00B54636" w:rsidRDefault="00B54636" w:rsidP="00B54636">
      <w:pPr>
        <w:ind w:left="568" w:hanging="284"/>
      </w:pPr>
      <w:r w:rsidRPr="00B54636">
        <w:t>1.</w:t>
      </w:r>
      <w:r w:rsidRPr="00B54636">
        <w:tab/>
        <w:t>if the first bit in the subtype of the Floor Granted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'1' (Floor Granted);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shall provide a floor granted notification to the MCPTT user;</w:t>
      </w:r>
    </w:p>
    <w:p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rsidR="00B54636" w:rsidRPr="00B54636" w:rsidRDefault="00B54636" w:rsidP="00B54636">
      <w:pPr>
        <w:ind w:left="568" w:hanging="284"/>
      </w:pPr>
      <w:r w:rsidRPr="00B54636">
        <w:t>4.</w:t>
      </w:r>
      <w:r w:rsidRPr="00B54636">
        <w:tab/>
        <w:t>shall stop timer T104 (Floor Queue Position Request), if running;</w:t>
      </w:r>
    </w:p>
    <w:p w:rsidR="00B54636" w:rsidRPr="00B54636" w:rsidRDefault="00B54636" w:rsidP="00B54636">
      <w:pPr>
        <w:ind w:left="568" w:hanging="284"/>
      </w:pPr>
      <w:r w:rsidRPr="00B54636">
        <w:t>5.</w:t>
      </w:r>
      <w:r w:rsidRPr="00B54636">
        <w:tab/>
        <w:t xml:space="preserve">shall start timer T132 </w:t>
      </w:r>
      <w:r w:rsidRPr="00B54636">
        <w:rPr>
          <w:lang w:eastAsia="ko-KR"/>
        </w:rPr>
        <w:t>(Queued granted user action)</w:t>
      </w:r>
      <w:r w:rsidRPr="00B54636">
        <w:t>;</w:t>
      </w:r>
    </w:p>
    <w:p w:rsidR="00B54636" w:rsidRPr="00B54636" w:rsidRDefault="00B54636" w:rsidP="00B54636">
      <w:pPr>
        <w:ind w:left="568" w:hanging="284"/>
      </w:pPr>
      <w:r w:rsidRPr="00B54636">
        <w:t>6.</w:t>
      </w:r>
      <w:r w:rsidRPr="00B54636">
        <w:tab/>
        <w:t>shall indicate the user that the floor is granted; and</w:t>
      </w:r>
    </w:p>
    <w:p w:rsidR="00B54636" w:rsidRPr="00B54636" w:rsidRDefault="00B54636" w:rsidP="00B54636">
      <w:pPr>
        <w:ind w:left="568" w:hanging="284"/>
      </w:pPr>
      <w:r w:rsidRPr="00B54636">
        <w:t>7.</w:t>
      </w:r>
      <w:r w:rsidRPr="00B54636">
        <w:tab/>
        <w:t>shall remain in the 'U: queued' state.</w:t>
      </w:r>
    </w:p>
    <w:p w:rsidR="00B54636" w:rsidRPr="00B54636" w:rsidRDefault="00B54636" w:rsidP="00B54636">
      <w:r w:rsidRPr="00B54636">
        <w:t>[TS 24.379, clause 6.2.6]</w:t>
      </w:r>
    </w:p>
    <w:p w:rsidR="00B54636" w:rsidRPr="00B54636" w:rsidRDefault="00B54636" w:rsidP="00B54636">
      <w:r w:rsidRPr="00B54636">
        <w:t>Upon receiving a SIP BYE request,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 and</w:t>
      </w:r>
    </w:p>
    <w:p w:rsidR="00B54636" w:rsidRPr="00B54636" w:rsidRDefault="00B54636" w:rsidP="00B54636">
      <w:pPr>
        <w:ind w:left="568" w:hanging="284"/>
        <w:rPr>
          <w:lang w:eastAsia="ko-KR"/>
        </w:rPr>
      </w:pPr>
      <w:r w:rsidRPr="00B54636">
        <w:rPr>
          <w:lang w:eastAsia="ko-KR"/>
        </w:rPr>
        <w:t>2)</w:t>
      </w:r>
      <w:r w:rsidRPr="00B54636">
        <w:rPr>
          <w:lang w:eastAsia="ko-KR"/>
        </w:rPr>
        <w:tab/>
        <w:t>shall send SIP 200 (OK) response towards MCPTT server according to 3GPP TS 24.229 [4].</w:t>
      </w:r>
    </w:p>
    <w:p w:rsidR="00B54636" w:rsidRPr="00B54636" w:rsidRDefault="00B54636" w:rsidP="00B54636">
      <w:pPr>
        <w:rPr>
          <w:lang w:eastAsia="en-US"/>
        </w:rPr>
      </w:pPr>
      <w:r w:rsidRPr="00B54636">
        <w:t>[TS 24.379, clause 10.1.1.2.1.3]</w:t>
      </w:r>
    </w:p>
    <w:p w:rsidR="00B54636" w:rsidRPr="00B54636" w:rsidRDefault="00B54636" w:rsidP="00B54636">
      <w:r w:rsidRPr="00B54636">
        <w:t>This subclause covers both on-demand session and pre-established sessions.</w:t>
      </w:r>
    </w:p>
    <w:p w:rsidR="00B54636" w:rsidRPr="00B54636" w:rsidRDefault="00B54636" w:rsidP="00B54636">
      <w:r w:rsidRPr="00B54636">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rsidR="00B54636" w:rsidRPr="00B54636" w:rsidRDefault="00B54636" w:rsidP="00B54636">
      <w:pPr>
        <w:ind w:left="568" w:hanging="284"/>
      </w:pPr>
      <w:r w:rsidRPr="00B54636">
        <w:t>1)</w:t>
      </w:r>
      <w:r w:rsidRPr="00B54636">
        <w:tab/>
        <w:t>if the MCPTT user is requesting to upgrade the MCPTT group session to an in-progress emergency group state and this is an unauthorised request for an MCPTT emergency call as determined by the procedures of subclause 6.2.8.1.8, the MCPTT client:</w:t>
      </w:r>
    </w:p>
    <w:p w:rsidR="00B54636" w:rsidRPr="00B54636" w:rsidRDefault="00B54636" w:rsidP="00B54636">
      <w:pPr>
        <w:ind w:left="851" w:hanging="284"/>
      </w:pPr>
      <w:r w:rsidRPr="00B54636">
        <w:t>a)</w:t>
      </w:r>
      <w:r w:rsidRPr="00B54636">
        <w:tab/>
        <w:t>should indicate to the MCPTT user that they are not authorised to upgrade the MCPTT group session to an in-progress emergency group state; and</w:t>
      </w:r>
    </w:p>
    <w:p w:rsidR="00B54636" w:rsidRPr="00B54636" w:rsidRDefault="00B54636" w:rsidP="00B54636">
      <w:pPr>
        <w:ind w:left="851" w:hanging="284"/>
      </w:pPr>
      <w:r w:rsidRPr="00B54636">
        <w:t>b)</w:t>
      </w:r>
      <w:r w:rsidRPr="00B54636">
        <w:tab/>
        <w:t>shall skip the remaining steps of the current subclause;</w:t>
      </w:r>
    </w:p>
    <w:p w:rsidR="00B54636" w:rsidRPr="00B54636" w:rsidRDefault="00B54636" w:rsidP="00B54636">
      <w:pPr>
        <w:ind w:left="568" w:hanging="284"/>
      </w:pPr>
      <w:r w:rsidRPr="00B54636">
        <w:t>2)</w:t>
      </w:r>
      <w:r w:rsidRPr="00B54636">
        <w:tab/>
        <w:t>if the MCPTT user is requesting to upgrade the MCPTT group session to an in-progress imminent peril state and this is an unauthorised request for an MCPTT imminent peril group call as determined by the procedures of subclause 6.2.8.1.8, the MCPTT client:</w:t>
      </w:r>
    </w:p>
    <w:p w:rsidR="00B54636" w:rsidRPr="00B54636" w:rsidRDefault="00B54636" w:rsidP="00B54636">
      <w:pPr>
        <w:ind w:left="851" w:hanging="284"/>
      </w:pPr>
      <w:r w:rsidRPr="00B54636">
        <w:t>a)</w:t>
      </w:r>
      <w:r w:rsidRPr="00B54636">
        <w:tab/>
        <w:t>should indicate to the MCPTT user that they are not authorised to upgrade the MCPTT group session to an in-progress imminent peril group state; and</w:t>
      </w:r>
    </w:p>
    <w:p w:rsidR="00B54636" w:rsidRPr="00B54636" w:rsidRDefault="00B54636" w:rsidP="00B54636">
      <w:pPr>
        <w:ind w:left="851" w:hanging="284"/>
      </w:pPr>
      <w:r w:rsidRPr="00B54636">
        <w:t>b)</w:t>
      </w:r>
      <w:r w:rsidRPr="00B54636">
        <w:tab/>
        <w:t>shall skip the remaining steps of the current subclause;</w:t>
      </w:r>
    </w:p>
    <w:p w:rsidR="00B54636" w:rsidRPr="00B54636" w:rsidRDefault="00B54636" w:rsidP="00B54636">
      <w:pPr>
        <w:ind w:left="568" w:hanging="284"/>
      </w:pPr>
      <w:r w:rsidRPr="00B54636">
        <w:t>3)</w:t>
      </w:r>
      <w:r w:rsidRPr="00B54636">
        <w:tab/>
        <w:t>if the MCPTT user has requested to upgrade the MCPTT group session to an MCPTT emergency call, the MCPTT client:</w:t>
      </w:r>
    </w:p>
    <w:p w:rsidR="00B54636" w:rsidRPr="00B54636" w:rsidRDefault="00B54636" w:rsidP="00B54636">
      <w:pPr>
        <w:ind w:left="851" w:hanging="284"/>
      </w:pPr>
      <w:r w:rsidRPr="00B54636">
        <w:t>a)</w:t>
      </w:r>
      <w:r w:rsidRPr="00B54636">
        <w:tab/>
        <w:t>shall include an application/vnd.3gpp.mcptt-info+xml MIME body populated as specified in subclause 6.2.8.1.1;</w:t>
      </w:r>
    </w:p>
    <w:p w:rsidR="00B54636" w:rsidRPr="00B54636" w:rsidRDefault="00B54636" w:rsidP="00B54636">
      <w:pPr>
        <w:ind w:left="851" w:hanging="284"/>
      </w:pPr>
      <w:r w:rsidRPr="00B54636">
        <w:t>b)</w:t>
      </w:r>
      <w:r w:rsidRPr="00B54636">
        <w:tab/>
        <w:t>if an indication of an MCPTT emergency alert is to be included, shall perform the procedures specified in subclause 6.2.9.1 for the MCPTT emergency alert trigger; and</w:t>
      </w:r>
    </w:p>
    <w:p w:rsidR="00B54636" w:rsidRPr="00B54636" w:rsidRDefault="00B54636" w:rsidP="00B54636">
      <w:pPr>
        <w:ind w:left="851" w:hanging="284"/>
      </w:pPr>
      <w:r w:rsidRPr="00B54636">
        <w:t>c)</w:t>
      </w:r>
      <w:r w:rsidRPr="00B54636">
        <w:tab/>
        <w:t>shall include a Resource-Priority header field and comply with the procedures in subclause 6.2.8.1.2.</w:t>
      </w:r>
    </w:p>
    <w:p w:rsidR="00B54636" w:rsidRPr="00B54636" w:rsidRDefault="00B54636" w:rsidP="00B54636">
      <w:pPr>
        <w:ind w:left="568" w:hanging="284"/>
      </w:pPr>
      <w:r w:rsidRPr="00B54636">
        <w:t>4)</w:t>
      </w:r>
      <w:r w:rsidRPr="00B54636">
        <w:tab/>
        <w:t>if the MCPTT user has requested to upgrade the MCPTT group session to an MCPTT imminent peril call, the MCPTT client:</w:t>
      </w:r>
    </w:p>
    <w:p w:rsidR="00B54636" w:rsidRPr="00B54636" w:rsidRDefault="00B54636" w:rsidP="00B54636">
      <w:pPr>
        <w:ind w:left="851" w:hanging="284"/>
      </w:pPr>
      <w:r w:rsidRPr="00B54636">
        <w:t>a)</w:t>
      </w:r>
      <w:r w:rsidRPr="00B54636">
        <w:tab/>
        <w:t>shall include an application/vnd.3gpp.mcptt-info+xml MIME body populated as specified in subclause 6.2.8.1.9; and</w:t>
      </w:r>
    </w:p>
    <w:p w:rsidR="00B54636" w:rsidRPr="00B54636" w:rsidRDefault="00B54636" w:rsidP="00B54636">
      <w:pPr>
        <w:ind w:left="851" w:hanging="284"/>
      </w:pPr>
      <w:r w:rsidRPr="00B54636">
        <w:t>b)</w:t>
      </w:r>
      <w:r w:rsidRPr="00B54636">
        <w:tab/>
        <w:t>shall include a Resource-Priority header field and comply with the procedures in subclause 6.2.8.1.12;</w:t>
      </w:r>
    </w:p>
    <w:p w:rsidR="00B54636" w:rsidRPr="00B54636" w:rsidRDefault="00B54636" w:rsidP="00B54636">
      <w:pPr>
        <w:ind w:left="568" w:hanging="284"/>
      </w:pPr>
      <w:r w:rsidRPr="00B54636">
        <w:t>5)</w:t>
      </w:r>
      <w:r w:rsidRPr="00B54636">
        <w:tab/>
        <w:t>if the SIP re-INVITE request is to be sent within an on-demand session, shall include in the SIP re-INVITE request an SDP offer according to 3GPP TS 24.229 [4] with the clarifications specified in subclause 6.2.1;</w:t>
      </w:r>
    </w:p>
    <w:p w:rsidR="00B54636" w:rsidRPr="00B54636" w:rsidRDefault="00B54636" w:rsidP="00B54636">
      <w:pPr>
        <w:ind w:left="568" w:hanging="284"/>
        <w:rPr>
          <w:lang w:eastAsia="ko-KR"/>
        </w:rPr>
      </w:pPr>
      <w:r w:rsidRPr="00B54636">
        <w:rPr>
          <w:lang w:eastAsia="ko-KR"/>
        </w:rPr>
        <w:t>6)</w:t>
      </w:r>
      <w:r w:rsidRPr="00B54636">
        <w:rPr>
          <w:lang w:eastAsia="ko-KR"/>
        </w:rPr>
        <w:tab/>
      </w:r>
      <w:r w:rsidRPr="00B54636">
        <w:t>if the SIP re-INVITE request is to be sent within a pre-established session, shall include an SDP offer in the SIP re-INVITE request according to 3GPP TS 24.229 [4], based upon the parameters already negotiated for the pre-established session</w:t>
      </w:r>
      <w:r w:rsidRPr="00B54636">
        <w:rPr>
          <w:lang w:eastAsia="ko-KR"/>
        </w:rPr>
        <w:t>;</w:t>
      </w:r>
    </w:p>
    <w:p w:rsidR="00B54636" w:rsidRPr="00B54636" w:rsidRDefault="00B54636" w:rsidP="00B54636">
      <w:pPr>
        <w:keepLines/>
        <w:ind w:left="1135" w:hanging="851"/>
        <w:rPr>
          <w:lang w:eastAsia="en-US"/>
        </w:rPr>
      </w:pPr>
      <w:r w:rsidRPr="00B54636">
        <w:t>NOTE:</w:t>
      </w:r>
      <w:r w:rsidRPr="00B54636">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rsidR="00B54636" w:rsidRPr="00B54636" w:rsidRDefault="00B54636" w:rsidP="00B54636">
      <w:pPr>
        <w:ind w:left="568" w:hanging="284"/>
      </w:pPr>
      <w:r w:rsidRPr="00B54636">
        <w:t>7)</w:t>
      </w:r>
      <w:r w:rsidRPr="00B54636">
        <w:tab/>
        <w:t>if an implicit floor request is required, shall indicate this as specified in subclause 6.4; and</w:t>
      </w:r>
    </w:p>
    <w:p w:rsidR="00B54636" w:rsidRPr="00B54636" w:rsidRDefault="00B54636" w:rsidP="00B54636">
      <w:pPr>
        <w:ind w:left="568" w:hanging="284"/>
      </w:pPr>
      <w:r w:rsidRPr="00B54636">
        <w:t>8)</w:t>
      </w:r>
      <w:r w:rsidRPr="00B54636">
        <w:tab/>
        <w:t>shall send the SIP re-INVITE request according to 3GPP TS 24.229 [4].</w:t>
      </w:r>
    </w:p>
    <w:p w:rsidR="00B54636" w:rsidRPr="00B54636" w:rsidRDefault="00B54636" w:rsidP="00B54636">
      <w:r w:rsidRPr="00B54636">
        <w:t>On receiving a SIP 2xx response to the SIP re-INVITE request the MCPTT client:</w:t>
      </w:r>
    </w:p>
    <w:p w:rsidR="00B54636" w:rsidRPr="00B54636" w:rsidRDefault="00B54636" w:rsidP="00B54636">
      <w:pPr>
        <w:ind w:left="568" w:hanging="284"/>
      </w:pPr>
      <w:r w:rsidRPr="00B54636">
        <w:t>1)</w:t>
      </w:r>
      <w:r w:rsidRPr="00B54636">
        <w:tab/>
        <w:t>shall interact with the user plane as specified in 3GPP TS 24.380 [5]; and</w:t>
      </w:r>
    </w:p>
    <w:p w:rsidR="00B54636" w:rsidRPr="00B54636" w:rsidRDefault="00B54636" w:rsidP="00B54636">
      <w:pPr>
        <w:ind w:left="568" w:hanging="284"/>
      </w:pPr>
      <w:r w:rsidRPr="00B54636">
        <w:t>2)</w:t>
      </w:r>
      <w:r w:rsidRPr="00B54636">
        <w:tab/>
        <w:t>shall perform the actions specified in subclause 6.2.8.1.4.</w:t>
      </w:r>
    </w:p>
    <w:p w:rsidR="00B54636" w:rsidRPr="00B54636" w:rsidRDefault="00B54636" w:rsidP="00B54636">
      <w:r w:rsidRPr="00B54636">
        <w:t>[TS 24.379, clause 10.1.1.2.1.4]</w:t>
      </w:r>
    </w:p>
    <w:p w:rsidR="00B54636" w:rsidRPr="00B54636" w:rsidRDefault="00B54636" w:rsidP="00B54636">
      <w:r w:rsidRPr="00B54636">
        <w:t>This subclause covers both on-demand session and pre-established sessions.</w:t>
      </w:r>
    </w:p>
    <w:p w:rsidR="00B54636" w:rsidRPr="00B54636" w:rsidRDefault="00B54636" w:rsidP="00B54636">
      <w:r w:rsidRPr="00B54636">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if the MCPTT user is not authorised to cancel the in-progress emergency group state of the MCPTT group as determined by the procedures of subclause 6.2.8.1.7, the MCPTT client:</w:t>
      </w:r>
    </w:p>
    <w:p w:rsidR="00B54636" w:rsidRPr="00B54636" w:rsidRDefault="00B54636" w:rsidP="00B54636">
      <w:pPr>
        <w:ind w:left="851" w:hanging="284"/>
      </w:pPr>
      <w:r w:rsidRPr="00B54636">
        <w:t>a)</w:t>
      </w:r>
      <w:r w:rsidRPr="00B54636">
        <w:tab/>
        <w:t>should indicate to the MCPTT user that they are not authorised to cancel the in-progress emergency group state of the MCPTT group; and</w:t>
      </w:r>
    </w:p>
    <w:p w:rsidR="00B54636" w:rsidRPr="00B54636" w:rsidRDefault="00B54636" w:rsidP="00B54636">
      <w:pPr>
        <w:ind w:left="851" w:hanging="284"/>
      </w:pPr>
      <w:r w:rsidRPr="00B54636">
        <w:t>b)</w:t>
      </w:r>
      <w:r w:rsidRPr="00B54636">
        <w:tab/>
        <w:t>shall skip the remaining steps of the current subclause;</w:t>
      </w:r>
    </w:p>
    <w:p w:rsidR="00B54636" w:rsidRPr="00B54636" w:rsidRDefault="00B54636" w:rsidP="00B54636">
      <w:pPr>
        <w:ind w:left="568" w:hanging="284"/>
      </w:pPr>
      <w:r w:rsidRPr="00B54636">
        <w:t>2)</w:t>
      </w:r>
      <w:r w:rsidRPr="00B54636">
        <w:tab/>
        <w:t>shall, if the MCPTT user is cancelling an in-progress emergency condition and optionally an MCPTT emergency alert originated by the MCPTT user, include an application/vnd.3gpp.mcptt-info+xml MIME body populated as specified in subclause 6.2.8.1.3;</w:t>
      </w:r>
    </w:p>
    <w:p w:rsidR="00B54636" w:rsidRPr="00B54636" w:rsidRDefault="00B54636" w:rsidP="00B54636">
      <w:pPr>
        <w:ind w:left="568" w:hanging="284"/>
      </w:pPr>
      <w:r w:rsidRPr="00B54636">
        <w:t>3)</w:t>
      </w:r>
      <w:r w:rsidRPr="00B54636">
        <w:tab/>
        <w:t>shall, if the MCPTT user is cancelling an in-progress emergency condition and an MCPTT emergency alert originated by another MCPTT user, include an application/vnd.3gpp.mcptt-info+xml MIME body populated as specified in subclause 6.2.8.1.14;</w:t>
      </w:r>
    </w:p>
    <w:p w:rsidR="00B54636" w:rsidRPr="00B54636" w:rsidRDefault="00B54636" w:rsidP="00B54636">
      <w:pPr>
        <w:ind w:left="568" w:hanging="284"/>
      </w:pPr>
      <w:r w:rsidRPr="00B54636">
        <w:t>4)</w:t>
      </w:r>
      <w:r w:rsidRPr="00B54636">
        <w:tab/>
        <w:t>shall include in the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 and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keepLines/>
        <w:ind w:left="1135" w:hanging="851"/>
      </w:pPr>
      <w:r w:rsidRPr="00B54636">
        <w:t>NOTE 1:</w:t>
      </w:r>
      <w:r w:rsidRPr="00B54636">
        <w:tab/>
        <w:t>The MCPTT ID of the originating MCPTT user is not included in the body, as this will be inserted into the body of the SIP INVITE request that is sent by the originating participating MCPTT function.</w:t>
      </w:r>
    </w:p>
    <w:p w:rsidR="00B54636" w:rsidRPr="00B54636" w:rsidRDefault="00B54636" w:rsidP="00B54636">
      <w:pPr>
        <w:ind w:left="568" w:hanging="284"/>
      </w:pPr>
      <w:r w:rsidRPr="00B54636">
        <w:t>5)</w:t>
      </w:r>
      <w:r w:rsidRPr="00B54636">
        <w:tab/>
        <w:t>shall include the g.3gpp.mcptt media feature tag in the Contact header field of the SIP re-INVITE request according to IETF RFC 3840 [16];</w:t>
      </w:r>
    </w:p>
    <w:p w:rsidR="00B54636" w:rsidRPr="00B54636" w:rsidRDefault="00B54636" w:rsidP="00B54636">
      <w:pPr>
        <w:ind w:left="568" w:hanging="284"/>
      </w:pPr>
      <w:r w:rsidRPr="00B54636">
        <w:t>6)</w:t>
      </w:r>
      <w:r w:rsidRPr="00B54636">
        <w:tab/>
        <w:t>if the SIP re-INVITE request is to be sent within an on-demand session, shall include in the SIP re-INVITE request an SDP offer according to 3GPP TS 24.229 [4] with the clarifications specified in subclause 6.2.1;</w:t>
      </w:r>
    </w:p>
    <w:p w:rsidR="00B54636" w:rsidRPr="00B54636" w:rsidRDefault="00B54636" w:rsidP="00B54636">
      <w:pPr>
        <w:ind w:left="568" w:hanging="284"/>
        <w:rPr>
          <w:lang w:eastAsia="ko-KR"/>
        </w:rPr>
      </w:pPr>
      <w:r w:rsidRPr="00B54636">
        <w:rPr>
          <w:lang w:eastAsia="ko-KR"/>
        </w:rPr>
        <w:t>7)</w:t>
      </w:r>
      <w:r w:rsidRPr="00B54636">
        <w:rPr>
          <w:lang w:eastAsia="ko-KR"/>
        </w:rPr>
        <w:tab/>
      </w:r>
      <w:r w:rsidRPr="00B54636">
        <w:t>if the SIP re-INVITE request is to be sent within a pre-established session, shall include an SDP offer in the SIP re-INVITE request according to 3GPP TS 24.229 [4], based upon the parameters already negotiated for the pre-established session</w:t>
      </w:r>
      <w:r w:rsidRPr="00B54636">
        <w:rPr>
          <w:lang w:eastAsia="ko-KR"/>
        </w:rPr>
        <w:t>;</w:t>
      </w:r>
    </w:p>
    <w:p w:rsidR="00B54636" w:rsidRPr="00B54636" w:rsidRDefault="00B54636" w:rsidP="00B54636">
      <w:pPr>
        <w:keepLines/>
        <w:ind w:left="1135" w:hanging="851"/>
        <w:rPr>
          <w:lang w:eastAsia="en-US"/>
        </w:rPr>
      </w:pPr>
      <w:r w:rsidRPr="00B54636">
        <w:rPr>
          <w:lang w:eastAsia="ko-KR"/>
        </w:rPr>
        <w:t>NOTE 2:</w:t>
      </w:r>
      <w:r w:rsidRPr="00B54636">
        <w:rPr>
          <w:lang w:eastAsia="ko-KR"/>
        </w:rPr>
        <w:tab/>
        <w:t xml:space="preserve">The SIP re-INVITE request can be sent within an on-demand session or a pre-established session. If the </w:t>
      </w:r>
      <w:r w:rsidRPr="00B54636">
        <w:t>SIP re-INVITE request</w:t>
      </w:r>
      <w:r w:rsidRPr="00B54636">
        <w:rPr>
          <w:lang w:eastAsia="ko-KR"/>
        </w:rPr>
        <w:t xml:space="preserve"> is sent within a pre-established session, </w:t>
      </w:r>
      <w:r w:rsidRPr="00B54636">
        <w:t xml:space="preserve">the media-level section for the offered MCPTT speech media stream and the media-level section of the offered media-floor control entity are expected to be the same as was negotiated in the existing pre-established </w:t>
      </w:r>
      <w:r w:rsidRPr="00B54636">
        <w:rPr>
          <w:lang w:eastAsia="ko-KR"/>
        </w:rPr>
        <w:t>s</w:t>
      </w:r>
      <w:r w:rsidRPr="00B54636">
        <w:t>ession.</w:t>
      </w:r>
    </w:p>
    <w:p w:rsidR="00B54636" w:rsidRPr="00B54636" w:rsidRDefault="00B54636" w:rsidP="00B54636">
      <w:pPr>
        <w:ind w:left="568" w:hanging="284"/>
      </w:pPr>
      <w:r w:rsidRPr="00B54636">
        <w:t>8)</w:t>
      </w:r>
      <w:r w:rsidRPr="00B54636">
        <w:tab/>
        <w:t>shall include a Resource-Priority header field and comply with the procedures in subclause 6.2.8.1.2; and</w:t>
      </w:r>
    </w:p>
    <w:p w:rsidR="00B54636" w:rsidRPr="00B54636" w:rsidRDefault="00B54636" w:rsidP="00B54636">
      <w:pPr>
        <w:ind w:left="568" w:hanging="284"/>
      </w:pPr>
      <w:r w:rsidRPr="00B54636">
        <w:t>9)</w:t>
      </w:r>
      <w:r w:rsidRPr="00B54636">
        <w:tab/>
        <w:t>shall send the SIP re-INVITE request according to 3GPP TS 24.229 [4].</w:t>
      </w:r>
    </w:p>
    <w:p w:rsidR="00B54636" w:rsidRPr="00B54636" w:rsidRDefault="00B54636" w:rsidP="00B54636">
      <w:r w:rsidRPr="00B54636">
        <w:t>On receiving a SIP 2xx response to the SIP re-INVITE request, the MCPTT client:</w:t>
      </w:r>
    </w:p>
    <w:p w:rsidR="00B54636" w:rsidRPr="00B54636" w:rsidRDefault="00B54636" w:rsidP="00B54636">
      <w:pPr>
        <w:ind w:left="568" w:hanging="284"/>
      </w:pPr>
      <w:r w:rsidRPr="00B54636">
        <w:t>1)</w:t>
      </w:r>
      <w:r w:rsidRPr="00B54636">
        <w:tab/>
        <w:t>shall interact with the user plane as specified in 3GPP TS 24.380 [5];</w:t>
      </w:r>
    </w:p>
    <w:p w:rsidR="00B54636" w:rsidRPr="00B54636" w:rsidRDefault="00B54636" w:rsidP="00B54636">
      <w:pPr>
        <w:ind w:left="568" w:hanging="284"/>
      </w:pPr>
      <w:r w:rsidRPr="00B54636">
        <w:t>2)</w:t>
      </w:r>
      <w:r w:rsidRPr="00B54636">
        <w:tab/>
        <w:t>shall set the MCPTT emergency group state of the group to "MEG 1: no-emergency";</w:t>
      </w:r>
    </w:p>
    <w:p w:rsidR="00B54636" w:rsidRPr="00B54636" w:rsidRDefault="00B54636" w:rsidP="00B54636">
      <w:pPr>
        <w:ind w:left="568" w:hanging="284"/>
      </w:pPr>
      <w:r w:rsidRPr="00B54636">
        <w:t>3)</w:t>
      </w:r>
      <w:r w:rsidRPr="00B54636">
        <w:tab/>
        <w:t>shall set the MCPTT emergency group call state of the group to "MEGC 1: emergency-gc-capable"; and</w:t>
      </w:r>
    </w:p>
    <w:p w:rsidR="00B54636" w:rsidRPr="00B54636" w:rsidRDefault="00B54636" w:rsidP="00B54636">
      <w:pPr>
        <w:ind w:left="568" w:hanging="284"/>
      </w:pPr>
      <w:r w:rsidRPr="00B54636">
        <w:t>4)</w:t>
      </w:r>
      <w:r w:rsidRPr="00B54636">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rsidR="00B54636" w:rsidRPr="00B54636" w:rsidRDefault="00B54636" w:rsidP="00B54636">
      <w:r w:rsidRPr="00B54636">
        <w:t>[TS 24.379, clause 6.2.8.1.3]</w:t>
      </w:r>
    </w:p>
    <w:p w:rsidR="00B54636" w:rsidRPr="00B54636" w:rsidRDefault="00B54636" w:rsidP="00B54636">
      <w:r w:rsidRPr="00B54636">
        <w:rPr>
          <w:rFonts w:eastAsia="SimSun"/>
        </w:rPr>
        <w:t>This subclause is referenced from other procedures.</w:t>
      </w:r>
    </w:p>
    <w:p w:rsidR="00B54636" w:rsidRPr="00B54636" w:rsidRDefault="00B54636" w:rsidP="00B54636">
      <w:r w:rsidRPr="00B54636">
        <w:t>If the MCPTT emergency group call state is set to "MEGC 3: emergency-call-granted" and the MCPTT emergency alert state is set to "MEA 1: no-alert", the MCPTT client shall generate a SIP re-INVITE request according to 3GPP TS 24.229 [4] with the clarifications given below.</w:t>
      </w:r>
    </w:p>
    <w:p w:rsidR="00B54636" w:rsidRPr="00B54636" w:rsidRDefault="00B54636" w:rsidP="00B54636">
      <w:pPr>
        <w:keepLines/>
        <w:ind w:left="1135" w:hanging="851"/>
      </w:pPr>
      <w:r w:rsidRPr="00B54636">
        <w:t>NOTE 1:</w:t>
      </w:r>
      <w:r w:rsidRPr="00B54636">
        <w:tab/>
        <w:t>This procedure assumes that the calling procedure has verified that the MCPTT user has made an authorised request for cancelling MCPTT in-progress emergency group state of the group.</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shall include in the SIP re-INVITE request an application/vnd.3gpp.mcptt-info+xml MIME body as defined in clause F.1 with the &lt;emergency-ind&gt; element set to "false";</w:t>
      </w:r>
    </w:p>
    <w:p w:rsidR="00B54636" w:rsidRPr="00B54636" w:rsidRDefault="00B54636" w:rsidP="00B54636">
      <w:pPr>
        <w:ind w:left="568" w:hanging="284"/>
      </w:pPr>
      <w:r w:rsidRPr="00B54636">
        <w:t>2)</w:t>
      </w:r>
      <w:r w:rsidRPr="00B54636">
        <w:tab/>
        <w:t>shall clear the MCPTT emergency state; and</w:t>
      </w:r>
    </w:p>
    <w:p w:rsidR="00B54636" w:rsidRPr="00B54636" w:rsidRDefault="00B54636" w:rsidP="00B54636">
      <w:pPr>
        <w:ind w:left="568" w:hanging="284"/>
      </w:pPr>
      <w:r w:rsidRPr="00B54636">
        <w:t>3)</w:t>
      </w:r>
      <w:r w:rsidRPr="00B54636">
        <w:tab/>
        <w:t>shall set MCPTT emergency group state of the MCPTT group to "MEG 3: cancel-pending"</w:t>
      </w:r>
    </w:p>
    <w:p w:rsidR="00B54636" w:rsidRPr="00B54636" w:rsidRDefault="00B54636" w:rsidP="00B54636">
      <w:pPr>
        <w:keepLines/>
        <w:ind w:left="1135" w:hanging="851"/>
      </w:pPr>
      <w:r w:rsidRPr="00B54636">
        <w:t>NOTE 2:</w:t>
      </w:r>
      <w:r w:rsidRPr="00B54636">
        <w:tab/>
        <w:t>This is the case of an MCPTT user who has initiated an MCPTT emergency group call and wants to cancel it.</w:t>
      </w:r>
    </w:p>
    <w:p w:rsidR="00B54636" w:rsidRPr="00B54636" w:rsidRDefault="00B54636" w:rsidP="00B54636">
      <w:r w:rsidRPr="00B54636">
        <w:t>If the MCPTT emergency group call state is set to "MEGC 3: emergency-call-granted" and the MCPTT emergency alert state is set to a value other than "MEA 1: no-alert" and the MCPTT user has indicated only the MCPTT emergency group call should be cancelled, the MCPTT client:</w:t>
      </w:r>
    </w:p>
    <w:p w:rsidR="00B54636" w:rsidRPr="00B54636" w:rsidRDefault="00B54636" w:rsidP="00B54636">
      <w:pPr>
        <w:ind w:left="568" w:hanging="284"/>
      </w:pPr>
      <w:r w:rsidRPr="00B54636">
        <w:t>1)</w:t>
      </w:r>
      <w:r w:rsidRPr="00B54636">
        <w:tab/>
        <w:t>shall include in the SIP re-INVITE request an application/vnd.3gpp.mcptt-info+xml MIME body as defined in clause F.1 with the &lt;emergency-ind&gt; element set to "false"; and</w:t>
      </w:r>
    </w:p>
    <w:p w:rsidR="00B54636" w:rsidRPr="00B54636" w:rsidRDefault="00B54636" w:rsidP="00B54636">
      <w:pPr>
        <w:ind w:left="568" w:hanging="284"/>
      </w:pPr>
      <w:r w:rsidRPr="00B54636">
        <w:t>2)</w:t>
      </w:r>
      <w:r w:rsidRPr="00B54636">
        <w:tab/>
        <w:t>shall set the MCPTT emergency group state of the MCPTT group to "MEG 3: cancel-pending".</w:t>
      </w:r>
    </w:p>
    <w:p w:rsidR="00B54636" w:rsidRPr="00B54636" w:rsidRDefault="00B54636" w:rsidP="00B54636">
      <w:pPr>
        <w:keepLines/>
        <w:ind w:left="1135" w:hanging="851"/>
      </w:pPr>
      <w:r w:rsidRPr="00B54636">
        <w:t>NOTE 3:</w:t>
      </w:r>
      <w:r w:rsidRPr="00B54636">
        <w:tab/>
        <w:t>This is the case of an MCPTT user has initiated both an MCPTT emergency group call and an MCPTT emergency alert and wishes to only cancel the MCPTT emergency group call. This leaves the MCPTT emergency state set.</w:t>
      </w:r>
    </w:p>
    <w:p w:rsidR="00B54636" w:rsidRPr="00B54636" w:rsidRDefault="00B54636" w:rsidP="00B54636">
      <w:r w:rsidRPr="00B54636">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rsidR="00B54636" w:rsidRPr="00B54636" w:rsidRDefault="00B54636" w:rsidP="00B54636">
      <w:pPr>
        <w:ind w:left="568" w:hanging="284"/>
      </w:pPr>
      <w:r w:rsidRPr="00B54636">
        <w:t>1)</w:t>
      </w:r>
      <w:r w:rsidRPr="00B54636">
        <w:tab/>
        <w:t>shall include in the SIP re-INVITE request an application/vnd.3gpp.mcptt-info+xml MIME body as defined in clause F.1 with the &lt;emergency-ind&gt; element set to "false";</w:t>
      </w:r>
    </w:p>
    <w:p w:rsidR="00B54636" w:rsidRPr="00B54636" w:rsidRDefault="00B54636" w:rsidP="00B54636">
      <w:pPr>
        <w:ind w:left="568" w:hanging="284"/>
      </w:pPr>
      <w:r w:rsidRPr="00B54636">
        <w:t>2)</w:t>
      </w:r>
      <w:r w:rsidRPr="00B54636">
        <w:tab/>
        <w:t>shall if this is an authorised request to cancel an MCPTT emergency alert as determined by the procedures of subclause 6.2.8.1.6:</w:t>
      </w:r>
    </w:p>
    <w:p w:rsidR="00B54636" w:rsidRPr="00B54636" w:rsidRDefault="00B54636" w:rsidP="00B54636">
      <w:pPr>
        <w:ind w:left="851" w:hanging="284"/>
      </w:pPr>
      <w:r w:rsidRPr="00B54636">
        <w:t>a)</w:t>
      </w:r>
      <w:r w:rsidRPr="00B54636">
        <w:tab/>
        <w:t>include in the application/vnd.3gpp.mcptt-info+xml MIME body an &lt;alert-ind&gt; element set to "false";</w:t>
      </w:r>
    </w:p>
    <w:p w:rsidR="00B54636" w:rsidRPr="00B54636" w:rsidRDefault="00B54636" w:rsidP="00B54636">
      <w:pPr>
        <w:ind w:left="851" w:hanging="284"/>
      </w:pPr>
      <w:r w:rsidRPr="00B54636">
        <w:t>b)</w:t>
      </w:r>
      <w:r w:rsidRPr="00B54636">
        <w:tab/>
        <w:t xml:space="preserve"> set the MCPTT emergency alert state to "MEA 4: Emergency-alert-cancel-pending"; and</w:t>
      </w:r>
    </w:p>
    <w:p w:rsidR="00B54636" w:rsidRPr="00B54636" w:rsidRDefault="00B54636" w:rsidP="00B54636">
      <w:pPr>
        <w:ind w:left="851" w:hanging="284"/>
      </w:pPr>
      <w:r w:rsidRPr="00B54636">
        <w:t>c)</w:t>
      </w:r>
      <w:r w:rsidRPr="00B54636">
        <w:tab/>
        <w:t>clear the MCPTT emergency state;</w:t>
      </w:r>
    </w:p>
    <w:p w:rsidR="00B54636" w:rsidRPr="00B54636" w:rsidRDefault="00B54636" w:rsidP="00B54636">
      <w:pPr>
        <w:ind w:left="568" w:hanging="284"/>
      </w:pPr>
      <w:r w:rsidRPr="00B54636">
        <w:t>3)</w:t>
      </w:r>
      <w:r w:rsidRPr="00B54636">
        <w:tab/>
        <w:t>should, if this is not an authorised request to cancel an MCPTT emergency alert as determined by the procedures of subclause 6.2.8.1.6, indicate to the MCPTT user that they are not authorised to cancel the MCPTT emergency alert; and</w:t>
      </w:r>
    </w:p>
    <w:p w:rsidR="00B54636" w:rsidRPr="00B54636" w:rsidRDefault="00B54636" w:rsidP="00B54636">
      <w:pPr>
        <w:ind w:left="568" w:hanging="284"/>
      </w:pPr>
      <w:r w:rsidRPr="00B54636">
        <w:t>4)</w:t>
      </w:r>
      <w:r w:rsidRPr="00B54636">
        <w:tab/>
        <w:t>shall set the MCPTT emergency group state of the MCPTT group to "MEG 3: cancel-pending".</w:t>
      </w:r>
    </w:p>
    <w:p w:rsidR="00B54636" w:rsidRPr="00B54636" w:rsidRDefault="00B54636" w:rsidP="00B54636">
      <w:pPr>
        <w:keepLines/>
        <w:ind w:left="1135" w:hanging="851"/>
      </w:pPr>
      <w:r w:rsidRPr="00B54636">
        <w:t>NOTE 4:</w:t>
      </w:r>
      <w:r w:rsidRPr="00B54636">
        <w:tab/>
        <w:t>This is the case of an MCPTT user that has initiated both an MCPTT emergency group call and an MCPTT emergency alert and wishes to cancel both.</w:t>
      </w:r>
    </w:p>
    <w:p w:rsidR="00B54636" w:rsidRPr="00B54636" w:rsidRDefault="00B54636" w:rsidP="00B54636">
      <w:r w:rsidRPr="00B54636">
        <w:t>[TS 24.379, clause 10.1.1.2.1.5]</w:t>
      </w:r>
    </w:p>
    <w:p w:rsidR="00B54636" w:rsidRPr="00B54636" w:rsidRDefault="00B54636" w:rsidP="00B54636">
      <w:r w:rsidRPr="00B54636">
        <w:t>This subclause covers both on-demand session and pre-established sessions.</w:t>
      </w:r>
    </w:p>
    <w:p w:rsidR="00B54636" w:rsidRPr="00B54636" w:rsidRDefault="00B54636" w:rsidP="00B54636">
      <w:r w:rsidRPr="00B54636">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if the MCPTT user is not authorised to cancel the in-progress imminent peril group state of the MCPTT group as determined by the procedures of subclause 6.2.8.1.10, the MCPTT client:</w:t>
      </w:r>
    </w:p>
    <w:p w:rsidR="00B54636" w:rsidRPr="00B54636" w:rsidRDefault="00B54636" w:rsidP="00B54636">
      <w:pPr>
        <w:ind w:left="851" w:hanging="284"/>
      </w:pPr>
      <w:r w:rsidRPr="00B54636">
        <w:t>a)</w:t>
      </w:r>
      <w:r w:rsidRPr="00B54636">
        <w:tab/>
        <w:t>should indicate to the MCPTT user that they are not authorised to cancel the in-progress imminent peril group state of the MCPTT group; and</w:t>
      </w:r>
    </w:p>
    <w:p w:rsidR="00B54636" w:rsidRPr="00B54636" w:rsidRDefault="00B54636" w:rsidP="00B54636">
      <w:pPr>
        <w:ind w:left="851" w:hanging="284"/>
      </w:pPr>
      <w:r w:rsidRPr="00B54636">
        <w:t>b)</w:t>
      </w:r>
      <w:r w:rsidRPr="00B54636">
        <w:tab/>
        <w:t>shall skip the remaining steps of the current subclause;</w:t>
      </w:r>
    </w:p>
    <w:p w:rsidR="00B54636" w:rsidRPr="00B54636" w:rsidRDefault="00B54636" w:rsidP="00B54636">
      <w:pPr>
        <w:ind w:left="568" w:hanging="284"/>
      </w:pPr>
      <w:r w:rsidRPr="00B54636">
        <w:t>2)</w:t>
      </w:r>
      <w:r w:rsidRPr="00B54636">
        <w:tab/>
        <w:t>shall include an application/vnd.3gpp.mcptt-info+xml MIME body populated as specified in subclause 6.2.8.1.11; and</w:t>
      </w:r>
    </w:p>
    <w:p w:rsidR="00B54636" w:rsidRPr="00B54636" w:rsidRDefault="00B54636" w:rsidP="00B54636">
      <w:pPr>
        <w:ind w:left="568" w:hanging="284"/>
      </w:pPr>
      <w:r w:rsidRPr="00B54636">
        <w:t>3)</w:t>
      </w:r>
      <w:r w:rsidRPr="00B54636">
        <w:tab/>
        <w:t>shall include a Resource-Priority header field and comply with the procedures in subclause 6.2.8.1.12;</w:t>
      </w:r>
    </w:p>
    <w:p w:rsidR="00B54636" w:rsidRPr="00B54636" w:rsidRDefault="00B54636" w:rsidP="00B54636">
      <w:pPr>
        <w:ind w:left="568" w:hanging="284"/>
      </w:pPr>
      <w:r w:rsidRPr="00B54636">
        <w:t>4)</w:t>
      </w:r>
      <w:r w:rsidRPr="00B54636">
        <w:tab/>
        <w:t>shall include in the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 and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keepLines/>
        <w:ind w:left="1135" w:hanging="851"/>
      </w:pPr>
      <w:r w:rsidRPr="00B54636">
        <w:t>NOTE 1:</w:t>
      </w:r>
      <w:r w:rsidRPr="00B54636">
        <w:tab/>
        <w:t>The MCPTT ID of the originating MCPTT user is not included in the body, as this will be inserted into the body of the SIP re-INVITE request that is sent by the originating participating MCPTT function.</w:t>
      </w:r>
    </w:p>
    <w:p w:rsidR="00B54636" w:rsidRPr="00B54636" w:rsidRDefault="00B54636" w:rsidP="00B54636">
      <w:pPr>
        <w:ind w:left="568" w:hanging="284"/>
      </w:pPr>
      <w:r w:rsidRPr="00B54636">
        <w:t>5)</w:t>
      </w:r>
      <w:r w:rsidRPr="00B54636">
        <w:tab/>
        <w:t>shall include the g.3gpp.mcptt media feature tag in the Contact header field of the SIP re-INVITE request according to IETF RFC 3840 [16];</w:t>
      </w:r>
    </w:p>
    <w:p w:rsidR="00B54636" w:rsidRPr="00B54636" w:rsidRDefault="00B54636" w:rsidP="00B54636">
      <w:pPr>
        <w:ind w:left="568" w:hanging="284"/>
      </w:pPr>
      <w:r w:rsidRPr="00B54636">
        <w:t>6)</w:t>
      </w:r>
      <w:r w:rsidRPr="00B54636">
        <w:tab/>
        <w:t>if the SIP re-INVITE request is to be sent within an on-demand session, shall include in the SIP re-INVITE request an SDP offer according to 3GPP TS 24.229 [4] with the clarifications specified in subclause 6.2.1;</w:t>
      </w:r>
    </w:p>
    <w:p w:rsidR="00B54636" w:rsidRPr="00B54636" w:rsidRDefault="00B54636" w:rsidP="00B54636">
      <w:pPr>
        <w:ind w:left="568" w:hanging="284"/>
      </w:pPr>
      <w:r w:rsidRPr="00B54636">
        <w:t>7)</w:t>
      </w:r>
      <w:r w:rsidRPr="00B54636">
        <w:tab/>
        <w:t>if the SIP re-INVITE request is to be sent within a pre-established session, shall include an SDP offer in the SIP re-INVITE request according to 3GPP TS 24.229 [4], based upon the parameters already negotiated for the pre-established session; and</w:t>
      </w:r>
    </w:p>
    <w:p w:rsidR="00B54636" w:rsidRPr="00B54636" w:rsidRDefault="00B54636" w:rsidP="00B54636">
      <w:pPr>
        <w:keepLines/>
        <w:ind w:left="1135" w:hanging="851"/>
      </w:pPr>
      <w:r w:rsidRPr="00B54636">
        <w:rPr>
          <w:lang w:eastAsia="ko-KR"/>
        </w:rPr>
        <w:t>NOTE 2:</w:t>
      </w:r>
      <w:r w:rsidRPr="00B54636">
        <w:rPr>
          <w:lang w:eastAsia="ko-KR"/>
        </w:rPr>
        <w:tab/>
        <w:t xml:space="preserve">The SIP re-INVITE request can be sent within an on-demand session or a pre-established session. If the </w:t>
      </w:r>
      <w:r w:rsidRPr="00B54636">
        <w:t>SIP re-INVITE request</w:t>
      </w:r>
      <w:r w:rsidRPr="00B54636">
        <w:rPr>
          <w:lang w:eastAsia="ko-KR"/>
        </w:rPr>
        <w:t xml:space="preserve"> is sent within a pre-established session, </w:t>
      </w:r>
      <w:r w:rsidRPr="00B54636">
        <w:t xml:space="preserve">the media-level section for the offered MCPTT speech media stream and the media-level section of the offered media-floor control entity are expected to be the same as was negotiated in the existing pre-established </w:t>
      </w:r>
      <w:r w:rsidRPr="00B54636">
        <w:rPr>
          <w:lang w:eastAsia="ko-KR"/>
        </w:rPr>
        <w:t>s</w:t>
      </w:r>
      <w:r w:rsidRPr="00B54636">
        <w:t>ession.</w:t>
      </w:r>
    </w:p>
    <w:p w:rsidR="00B54636" w:rsidRPr="00B54636" w:rsidRDefault="00B54636" w:rsidP="00B54636">
      <w:pPr>
        <w:ind w:left="568" w:hanging="284"/>
      </w:pPr>
      <w:r w:rsidRPr="00B54636">
        <w:t>8)</w:t>
      </w:r>
      <w:r w:rsidRPr="00B54636">
        <w:tab/>
        <w:t>shall send the SIP re-INVITE request according to 3GPP TS 24.229 [4].</w:t>
      </w:r>
    </w:p>
    <w:p w:rsidR="00B54636" w:rsidRPr="00B54636" w:rsidRDefault="00B54636" w:rsidP="00B54636">
      <w:r w:rsidRPr="00B54636">
        <w:t>On receiving a SIP 2xx response to the SIP re-INVITE request, the MCPTT client:</w:t>
      </w:r>
    </w:p>
    <w:p w:rsidR="00B54636" w:rsidRPr="00B54636" w:rsidRDefault="00B54636" w:rsidP="00B54636">
      <w:pPr>
        <w:ind w:left="568" w:hanging="284"/>
      </w:pPr>
      <w:r w:rsidRPr="00B54636">
        <w:t>1)</w:t>
      </w:r>
      <w:r w:rsidRPr="00B54636">
        <w:tab/>
        <w:t>shall interact with the user plane as specified in 3GPP TS 24.380 [5];</w:t>
      </w:r>
    </w:p>
    <w:p w:rsidR="00B54636" w:rsidRPr="00B54636" w:rsidRDefault="00B54636" w:rsidP="00B54636">
      <w:pPr>
        <w:ind w:left="568" w:hanging="284"/>
      </w:pPr>
      <w:r w:rsidRPr="00B54636">
        <w:t>2)</w:t>
      </w:r>
      <w:r w:rsidRPr="00B54636">
        <w:tab/>
        <w:t>shall set the MCPTT imminent peril group state of the group to "MIG 1: no-imminent-peril"; and</w:t>
      </w:r>
    </w:p>
    <w:p w:rsidR="00B54636" w:rsidRPr="00B54636" w:rsidRDefault="00B54636" w:rsidP="00B54636">
      <w:pPr>
        <w:ind w:left="568" w:hanging="284"/>
      </w:pPr>
      <w:r w:rsidRPr="00B54636">
        <w:t>3)</w:t>
      </w:r>
      <w:r w:rsidRPr="00B54636">
        <w:tab/>
        <w:t>shall set the MCPTT imminent peril group call state of the group to "MIGC 1: imminent-peril-gc-capable".</w:t>
      </w:r>
    </w:p>
    <w:p w:rsidR="00B54636" w:rsidRPr="00B54636" w:rsidRDefault="00B54636" w:rsidP="00B54636">
      <w:r w:rsidRPr="00B54636">
        <w:t>[TS 24.379, clause 6.2.8.1.11]</w:t>
      </w:r>
    </w:p>
    <w:p w:rsidR="00B54636" w:rsidRPr="00B54636" w:rsidRDefault="00B54636" w:rsidP="00B54636">
      <w:r w:rsidRPr="00B54636">
        <w:rPr>
          <w:rFonts w:eastAsia="SimSun"/>
        </w:rPr>
        <w:t>This subclause is referenced from other procedures.</w:t>
      </w:r>
    </w:p>
    <w:p w:rsidR="00B54636" w:rsidRPr="00B54636" w:rsidRDefault="00B54636" w:rsidP="00B54636">
      <w:r w:rsidRPr="00B54636">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rsidR="00B54636" w:rsidRPr="00B54636" w:rsidRDefault="00B54636" w:rsidP="00B54636">
      <w:pPr>
        <w:keepLines/>
        <w:ind w:left="1135" w:hanging="851"/>
      </w:pPr>
      <w:r w:rsidRPr="00B54636">
        <w:t>NOTE 1:</w:t>
      </w:r>
      <w:r w:rsidRPr="00B54636">
        <w:tab/>
        <w:t>This procedure assumes that the calling procedure has verified that the MCPTT user has made an authorised request for cancelling the in-progress imminent peril group state of the group.</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shall include in the SIP re-INVITE request an application/vnd.3gpp.mcptt-info+xml MIME body as defined in clause F.1 with the &lt;imminentperil-ind&gt; element set to "false"; and</w:t>
      </w:r>
    </w:p>
    <w:p w:rsidR="00B54636" w:rsidRPr="00B54636" w:rsidRDefault="00B54636" w:rsidP="00B54636">
      <w:pPr>
        <w:ind w:left="568" w:hanging="284"/>
      </w:pPr>
      <w:r w:rsidRPr="00B54636">
        <w:t>2)</w:t>
      </w:r>
      <w:r w:rsidRPr="00B54636">
        <w:tab/>
        <w:t>shall set MCPTT imminent peril group state of the MCPTT group to "MIG 4: cancel-pending".</w:t>
      </w:r>
    </w:p>
    <w:p w:rsidR="00B54636" w:rsidRPr="00B54636" w:rsidRDefault="00B54636" w:rsidP="00B54636">
      <w:pPr>
        <w:keepLines/>
        <w:ind w:left="1135" w:hanging="851"/>
      </w:pPr>
      <w:r w:rsidRPr="00B54636">
        <w:t>NOTE 2:</w:t>
      </w:r>
      <w:r w:rsidRPr="00B54636">
        <w:tab/>
        <w:t>This is the case of an MCPTT user who has initiated an MCPTT imminent peril group call and wants to cancel it, or another authorised member of the group who wishes to cancel the in-progress imminent peril state of the group.</w:t>
      </w:r>
    </w:p>
    <w:p w:rsidR="00B54636" w:rsidRPr="00B54636" w:rsidRDefault="00B54636" w:rsidP="00B54636">
      <w:r w:rsidRPr="00B54636">
        <w:t>[TS 24.379, clause 6.2.4.1]</w:t>
      </w:r>
    </w:p>
    <w:p w:rsidR="00B54636" w:rsidRPr="00B54636" w:rsidRDefault="00B54636" w:rsidP="00B54636">
      <w:r w:rsidRPr="00B54636">
        <w:rPr>
          <w:lang w:eastAsia="ko-KR"/>
        </w:rPr>
        <w:t>Upon receiving a request from an MCPTT user to leave an MCPTT session established using on-demand session signalling,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leave; and</w:t>
      </w:r>
    </w:p>
    <w:p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rsidR="00B54636" w:rsidRPr="00B54636" w:rsidRDefault="00B54636">
      <w:pPr>
        <w:pStyle w:val="H6"/>
        <w:rPr>
          <w:lang w:eastAsia="en-US"/>
        </w:rPr>
        <w:pPrChange w:id="133" w:author="MCC160" w:date="2023-02-23T18:44:00Z">
          <w:pPr>
            <w:keepNext/>
            <w:keepLines/>
            <w:spacing w:before="120"/>
            <w:ind w:left="1985" w:hanging="1985"/>
          </w:pPr>
        </w:pPrChange>
      </w:pPr>
      <w:r w:rsidRPr="00B54636">
        <w:t>6.1.1.1.3</w:t>
      </w:r>
      <w:r w:rsidRPr="00B54636">
        <w:tab/>
        <w:t>Test description</w:t>
      </w:r>
    </w:p>
    <w:p w:rsidR="00B54636" w:rsidRPr="00B54636" w:rsidRDefault="00B54636">
      <w:pPr>
        <w:pStyle w:val="H6"/>
        <w:pPrChange w:id="134" w:author="MCC160" w:date="2023-02-23T18:44:00Z">
          <w:pPr>
            <w:keepNext/>
            <w:keepLines/>
            <w:spacing w:before="120"/>
            <w:ind w:left="1985" w:hanging="1985"/>
          </w:pPr>
        </w:pPrChange>
      </w:pPr>
      <w:r w:rsidRPr="00B54636">
        <w:t>6.1.1.1.3.1</w:t>
      </w:r>
      <w:r w:rsidRPr="00B54636">
        <w:tab/>
        <w:t>Pre-test conditions</w:t>
      </w:r>
    </w:p>
    <w:p w:rsidR="00B54636" w:rsidRPr="00B54636" w:rsidRDefault="00B54636">
      <w:pPr>
        <w:pStyle w:val="H6"/>
        <w:pPrChange w:id="135" w:author="MCC160" w:date="2023-02-23T18:44:00Z">
          <w:pPr>
            <w:keepNext/>
            <w:keepLines/>
            <w:spacing w:before="120"/>
            <w:ind w:left="1985" w:hanging="1985"/>
          </w:pPr>
        </w:pPrChange>
      </w:pPr>
      <w:r w:rsidRPr="00B54636">
        <w:t>System Simulator:</w:t>
      </w:r>
    </w:p>
    <w:p w:rsidR="00B54636" w:rsidRPr="00B54636" w:rsidRDefault="00B54636">
      <w:pPr>
        <w:pStyle w:val="B10"/>
        <w:pPrChange w:id="136" w:author="MCC160" w:date="2023-02-23T18:44:00Z">
          <w:pPr>
            <w:ind w:left="568" w:hanging="284"/>
          </w:pPr>
        </w:pPrChange>
      </w:pPr>
      <w:r w:rsidRPr="00B54636">
        <w:t>-</w:t>
      </w:r>
      <w:r w:rsidRPr="00B54636">
        <w:tab/>
        <w:t>SS (MCPTT server)</w:t>
      </w:r>
    </w:p>
    <w:p w:rsidR="00B54636" w:rsidRPr="00B54636" w:rsidRDefault="00B54636">
      <w:pPr>
        <w:pStyle w:val="B10"/>
        <w:pPrChange w:id="137" w:author="MCC160" w:date="2023-02-23T18:44: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138" w:author="MCC160" w:date="2023-02-23T18:44:00Z">
          <w:pPr>
            <w:keepNext/>
            <w:keepLines/>
            <w:spacing w:before="120"/>
            <w:ind w:left="1985" w:hanging="1985"/>
          </w:pPr>
        </w:pPrChange>
      </w:pPr>
      <w:r w:rsidRPr="00B54636">
        <w:t>IUT:</w:t>
      </w:r>
    </w:p>
    <w:p w:rsidR="00B54636" w:rsidRPr="00B54636" w:rsidRDefault="00B54636">
      <w:pPr>
        <w:pStyle w:val="B10"/>
        <w:pPrChange w:id="139" w:author="MCC160" w:date="2023-02-23T18:44:00Z">
          <w:pPr>
            <w:ind w:left="568" w:hanging="284"/>
          </w:pPr>
        </w:pPrChange>
      </w:pPr>
      <w:r w:rsidRPr="00B54636">
        <w:t>-</w:t>
      </w:r>
      <w:r w:rsidRPr="00B54636">
        <w:tab/>
        <w:t>UE (MCPTT client)</w:t>
      </w:r>
    </w:p>
    <w:p w:rsidR="00067051" w:rsidRPr="00874E7A" w:rsidRDefault="00067051" w:rsidP="00067051">
      <w:pPr>
        <w:pStyle w:val="B10"/>
        <w:rPr>
          <w:ins w:id="140" w:author="MCC160" w:date="2023-01-17T10:33:00Z"/>
        </w:rPr>
      </w:pPr>
      <w:ins w:id="141" w:author="MCC160" w:date="2023-01-17T10:33: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142" w:author="MCC160" w:date="2023-01-17T10:33:00Z"/>
        </w:rPr>
        <w:pPrChange w:id="143" w:author="MCC160" w:date="2023-02-23T18:44:00Z">
          <w:pPr>
            <w:ind w:left="568" w:hanging="284"/>
          </w:pPr>
        </w:pPrChange>
      </w:pPr>
      <w:del w:id="144" w:author="MCC160" w:date="2023-01-17T10:33: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145" w:author="MCC160" w:date="2023-02-23T18:44:00Z">
          <w:pPr>
            <w:keepNext/>
            <w:keepLines/>
            <w:spacing w:before="120"/>
            <w:ind w:left="1985" w:hanging="1985"/>
          </w:pPr>
        </w:pPrChange>
      </w:pPr>
      <w:r w:rsidRPr="00B54636">
        <w:t>Preamble:</w:t>
      </w:r>
    </w:p>
    <w:p w:rsidR="00E61C34" w:rsidRPr="00874E7A" w:rsidRDefault="00E61C34" w:rsidP="00E61C34">
      <w:pPr>
        <w:pStyle w:val="B10"/>
        <w:rPr>
          <w:ins w:id="146" w:author="MCC160" w:date="2023-01-18T13:37:00Z"/>
        </w:rPr>
      </w:pPr>
      <w:ins w:id="147" w:author="MCC160" w:date="2023-01-18T13:37:00Z">
        <w:r w:rsidRPr="00874E7A">
          <w:t>-</w:t>
        </w:r>
        <w:r w:rsidRPr="00874E7A">
          <w:tab/>
        </w:r>
        <w:r>
          <w:t xml:space="preserve">The UE has performed procedure </w:t>
        </w:r>
      </w:ins>
      <w:ins w:id="148" w:author="MCC160" w:date="2023-01-18T14:02:00Z">
        <w:r w:rsidR="008754C1">
          <w:t>'</w:t>
        </w:r>
      </w:ins>
      <w:ins w:id="149" w:author="MCC160" w:date="2023-01-18T13:37:00Z">
        <w:r>
          <w:t>MCPTT UE registration</w:t>
        </w:r>
      </w:ins>
      <w:ins w:id="150" w:author="MCC160" w:date="2023-01-18T14:15:00Z">
        <w:r w:rsidR="006F6CCD">
          <w:t>'</w:t>
        </w:r>
      </w:ins>
      <w:ins w:id="151" w:author="MCC160" w:date="2023-01-18T13:37:00Z">
        <w:r>
          <w:t xml:space="preserve"> as specified in TS 36.579-1 [2] clause 5.4.2.</w:t>
        </w:r>
      </w:ins>
    </w:p>
    <w:p w:rsidR="00E61C34" w:rsidRPr="00874E7A" w:rsidRDefault="00E61C34" w:rsidP="00E61C34">
      <w:pPr>
        <w:pStyle w:val="B10"/>
        <w:rPr>
          <w:ins w:id="152" w:author="MCC160" w:date="2023-01-18T13:37:00Z"/>
        </w:rPr>
      </w:pPr>
      <w:ins w:id="153" w:author="MCC160" w:date="2023-01-18T13:37:00Z">
        <w:r w:rsidRPr="00874E7A">
          <w:t>-</w:t>
        </w:r>
        <w:r w:rsidRPr="00874E7A">
          <w:tab/>
        </w:r>
        <w:r>
          <w:t xml:space="preserve">The UE has performed procedure </w:t>
        </w:r>
      </w:ins>
      <w:ins w:id="154" w:author="MCC160" w:date="2023-01-18T14:02:00Z">
        <w:r w:rsidR="008754C1">
          <w:t>'</w:t>
        </w:r>
      </w:ins>
      <w:ins w:id="155" w:author="MCC160" w:date="2023-01-18T13:37:00Z">
        <w:r>
          <w:t>MCX Authorization/Configuration and Key Generation</w:t>
        </w:r>
      </w:ins>
      <w:ins w:id="156" w:author="MCC160" w:date="2023-01-18T14:15:00Z">
        <w:r w:rsidR="006F6CCD">
          <w:t>'</w:t>
        </w:r>
      </w:ins>
      <w:ins w:id="157" w:author="MCC160" w:date="2023-01-18T13:37:00Z">
        <w:r>
          <w:t xml:space="preserve"> as specified in TS 36.579-1 [2] clause 5.3.2.</w:t>
        </w:r>
      </w:ins>
    </w:p>
    <w:p w:rsidR="00B54636" w:rsidRPr="00B54636" w:rsidDel="00E61C34" w:rsidRDefault="00B54636">
      <w:pPr>
        <w:pStyle w:val="B10"/>
        <w:rPr>
          <w:del w:id="158" w:author="MCC160" w:date="2023-01-18T13:37:00Z"/>
        </w:rPr>
        <w:pPrChange w:id="159" w:author="MCC160" w:date="2023-02-23T18:44:00Z">
          <w:pPr>
            <w:ind w:left="568" w:hanging="284"/>
          </w:pPr>
        </w:pPrChange>
      </w:pPr>
      <w:del w:id="160" w:author="MCC160" w:date="2023-01-18T13:37: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161" w:author="MCC160" w:date="2023-01-18T13:37:00Z"/>
        </w:rPr>
        <w:pPrChange w:id="162" w:author="MCC160" w:date="2023-02-23T18:44:00Z">
          <w:pPr>
            <w:ind w:left="568" w:hanging="284"/>
          </w:pPr>
        </w:pPrChange>
      </w:pPr>
      <w:del w:id="163" w:author="MCC160" w:date="2023-01-18T13:37: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164" w:author="MCC160" w:date="2023-02-23T18:44:00Z">
          <w:pPr>
            <w:ind w:left="568" w:hanging="284"/>
          </w:pPr>
        </w:pPrChange>
      </w:pPr>
      <w:r w:rsidRPr="00B54636">
        <w:t>-</w:t>
      </w:r>
      <w:r w:rsidRPr="00B54636">
        <w:tab/>
        <w:t>UE States at the end of the preamble</w:t>
      </w:r>
    </w:p>
    <w:p w:rsidR="00B54636" w:rsidRPr="00B54636" w:rsidRDefault="00B54636">
      <w:pPr>
        <w:pStyle w:val="B2"/>
        <w:pPrChange w:id="165" w:author="MCC160" w:date="2023-02-23T18:44:00Z">
          <w:pPr>
            <w:ind w:left="851" w:hanging="284"/>
          </w:pPr>
        </w:pPrChange>
      </w:pPr>
      <w:r w:rsidRPr="00B54636">
        <w:t>-</w:t>
      </w:r>
      <w:r w:rsidRPr="00B54636">
        <w:tab/>
        <w:t>The UE is in E-UTRA Registered, Idle Mode state.</w:t>
      </w:r>
    </w:p>
    <w:p w:rsidR="00B54636" w:rsidRPr="00B54636" w:rsidRDefault="00B54636">
      <w:pPr>
        <w:pStyle w:val="B2"/>
        <w:pPrChange w:id="166" w:author="MCC160" w:date="2023-02-23T18:44: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167" w:author="MCC160" w:date="2023-02-23T18:44:00Z">
          <w:pPr>
            <w:keepNext/>
            <w:keepLines/>
            <w:spacing w:before="120"/>
            <w:ind w:left="1985" w:hanging="1985"/>
          </w:pPr>
        </w:pPrChange>
      </w:pPr>
      <w:r w:rsidRPr="00B54636">
        <w:t>6.1.1.1.3.2</w:t>
      </w:r>
      <w:r w:rsidRPr="00B54636">
        <w:tab/>
        <w:t>Test procedure sequence</w:t>
      </w:r>
    </w:p>
    <w:p w:rsidR="00B54636" w:rsidRPr="00B54636" w:rsidRDefault="00B54636">
      <w:pPr>
        <w:pStyle w:val="TH"/>
        <w:pPrChange w:id="168" w:author="MCC160" w:date="2023-02-23T18:44:00Z">
          <w:pPr>
            <w:keepNext/>
            <w:keepLines/>
            <w:spacing w:before="60"/>
            <w:jc w:val="center"/>
          </w:pPr>
        </w:pPrChange>
      </w:pPr>
      <w:r w:rsidRPr="00B54636">
        <w:t>Table 6.1.1.1.3.2-1: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B54636" w:rsidTr="00FB0651">
        <w:tc>
          <w:tcPr>
            <w:tcW w:w="704"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169" w:author="MCC160" w:date="2023-02-23T18:44:00Z">
                <w:pPr>
                  <w:keepNext/>
                  <w:keepLines/>
                  <w:spacing w:after="0"/>
                  <w:jc w:val="center"/>
                </w:pPr>
              </w:pPrChange>
            </w:pPr>
            <w:bookmarkStart w:id="170" w:name="_Hlk54698629"/>
            <w:r w:rsidRPr="00B54636">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171" w:author="MCC160" w:date="2023-02-23T18:44:00Z">
                <w:pPr>
                  <w:keepNext/>
                  <w:keepLines/>
                  <w:spacing w:after="0"/>
                  <w:jc w:val="center"/>
                </w:pPr>
              </w:pPrChange>
            </w:pPr>
            <w:r w:rsidRPr="00B54636">
              <w:rPr>
                <w:rFonts w:eastAsia="Calibri"/>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172" w:author="MCC160" w:date="2023-02-23T18:44:00Z">
                <w:pPr>
                  <w:keepNext/>
                  <w:keepLines/>
                  <w:spacing w:after="0"/>
                  <w:jc w:val="center"/>
                </w:pPr>
              </w:pPrChange>
            </w:pPr>
            <w:r w:rsidRPr="00B5463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173" w:author="MCC160" w:date="2023-02-23T18:44:00Z">
                <w:pPr>
                  <w:keepNext/>
                  <w:keepLines/>
                  <w:spacing w:after="0"/>
                  <w:jc w:val="center"/>
                </w:pPr>
              </w:pPrChange>
            </w:pPr>
            <w:r w:rsidRPr="00B5463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174" w:author="MCC160" w:date="2023-02-23T18:44:00Z">
                <w:pPr>
                  <w:keepNext/>
                  <w:keepLines/>
                  <w:spacing w:after="0"/>
                  <w:jc w:val="center"/>
                </w:pPr>
              </w:pPrChange>
            </w:pPr>
            <w:r w:rsidRPr="00B54636">
              <w:rPr>
                <w:rFonts w:eastAsia="Calibri"/>
                <w:lang w:val="fr-FR"/>
              </w:rPr>
              <w:t>Verdict</w:t>
            </w:r>
          </w:p>
        </w:tc>
      </w:tr>
      <w:tr w:rsidR="00B54636" w:rsidRPr="00B54636" w:rsidTr="00FB0651">
        <w:tc>
          <w:tcPr>
            <w:tcW w:w="704"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175" w:author="MCC160" w:date="2023-02-23T18:44: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176" w:author="MCC160" w:date="2023-02-23T18:44: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177" w:author="MCC160" w:date="2023-02-23T18:44:00Z">
                <w:pPr>
                  <w:keepNext/>
                  <w:keepLines/>
                  <w:spacing w:after="0"/>
                  <w:jc w:val="center"/>
                </w:pPr>
              </w:pPrChange>
            </w:pPr>
            <w:r w:rsidRPr="00B54636">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178" w:author="MCC160" w:date="2023-02-23T18:44:00Z">
                <w:pPr>
                  <w:keepNext/>
                  <w:keepLines/>
                  <w:spacing w:after="0"/>
                  <w:jc w:val="center"/>
                </w:pPr>
              </w:pPrChange>
            </w:pPr>
            <w:r w:rsidRPr="00B54636">
              <w:rPr>
                <w:rFonts w:eastAsia="Calibri"/>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179" w:author="MCC160" w:date="2023-02-23T18:44: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180" w:author="MCC160" w:date="2023-02-23T18:44:00Z">
                <w:pPr>
                  <w:keepNext/>
                  <w:keepLines/>
                  <w:spacing w:after="0"/>
                  <w:jc w:val="center"/>
                </w:pPr>
              </w:pPrChange>
            </w:pP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81" w:author="MCC160" w:date="2023-02-23T18:44:00Z">
                <w:pPr>
                  <w:keepNext/>
                  <w:keepLines/>
                  <w:spacing w:after="0"/>
                  <w:jc w:val="center"/>
                </w:pPr>
              </w:pPrChange>
            </w:pPr>
            <w:r w:rsidRPr="00B54636">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182" w:author="MCC160" w:date="2023-01-18T16:19:00Z"/>
                <w:rFonts w:eastAsia="Calibri"/>
                <w:lang w:val="fr-FR"/>
              </w:rPr>
            </w:pPr>
            <w:ins w:id="183" w:author="MCC160" w:date="2023-01-18T16:19:00Z">
              <w:r w:rsidRPr="001764B6">
                <w:rPr>
                  <w:rFonts w:eastAsia="Calibri"/>
                  <w:lang w:val="fr-FR"/>
                </w:rPr>
                <w:t>Make the UE (MCPTT client) request the establishment of a group call with automatic commencement mode and implicit floor request.</w:t>
              </w:r>
            </w:ins>
          </w:p>
          <w:p w:rsidR="00B54636" w:rsidRPr="00B54636" w:rsidRDefault="00B54636">
            <w:pPr>
              <w:pStyle w:val="TAL"/>
              <w:rPr>
                <w:rFonts w:eastAsia="Calibri"/>
                <w:shd w:val="clear" w:color="auto" w:fill="FF0000"/>
                <w:lang w:val="fr-FR"/>
              </w:rPr>
              <w:pPrChange w:id="184" w:author="MCC160" w:date="2023-02-23T18:44:00Z">
                <w:pPr>
                  <w:keepNext/>
                  <w:keepLines/>
                  <w:spacing w:after="0"/>
                </w:pPr>
              </w:pPrChange>
            </w:pPr>
            <w:del w:id="185" w:author="MCC160" w:date="2023-01-18T16:19:00Z">
              <w:r w:rsidRPr="00B54636" w:rsidDel="00846A1E">
                <w:rPr>
                  <w:rFonts w:eastAsia="Calibri"/>
                  <w:lang w:val="fr-FR"/>
                </w:rPr>
                <w:delText xml:space="preserve">Make the MCPTT User request the establishment of an MCPTT on-demand pre-arranged group call using Group A, automatic commencement mode, with implicit floor control.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86"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187"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88"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89"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90" w:author="MCC160" w:date="2023-02-23T18:44:00Z">
                <w:pPr>
                  <w:keepNext/>
                  <w:keepLines/>
                  <w:spacing w:after="0"/>
                  <w:jc w:val="center"/>
                </w:pPr>
              </w:pPrChange>
            </w:pPr>
            <w:r w:rsidRPr="00B54636">
              <w:rPr>
                <w:rFonts w:eastAsia="Calibri"/>
                <w:lang w:val="fr-FR"/>
              </w:rPr>
              <w:t>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191" w:author="MCC160" w:date="2023-02-23T18:44: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192" w:author="MCC160" w:date="2023-01-18T16:19:00Z">
              <w:r w:rsidR="00846A1E" w:rsidRPr="00846A1E">
                <w:rPr>
                  <w:rFonts w:eastAsia="Calibri"/>
                  <w:lang w:val="fr-FR" w:eastAsia="ko-KR"/>
                </w:rPr>
                <w:t xml:space="preserve">correctly </w:t>
              </w:r>
            </w:ins>
            <w:r w:rsidRPr="00B54636">
              <w:rPr>
                <w:rFonts w:eastAsia="Calibri"/>
                <w:lang w:val="fr-FR" w:eastAsia="ko-KR"/>
              </w:rPr>
              <w:t xml:space="preserve">perform procedure </w:t>
            </w:r>
            <w:del w:id="193" w:author="MCC160" w:date="2023-01-18T16:19:00Z">
              <w:r w:rsidRPr="00B54636" w:rsidDel="00846A1E">
                <w:rPr>
                  <w:rFonts w:eastAsia="Calibri"/>
                  <w:lang w:val="fr-FR" w:eastAsia="ko-KR"/>
                </w:rPr>
                <w:delText xml:space="preserve">for </w:delText>
              </w:r>
            </w:del>
            <w:ins w:id="194" w:author="MCC160" w:date="2023-01-18T16:20:00Z">
              <w:r w:rsidR="00846A1E">
                <w:rPr>
                  <w:rFonts w:eastAsia="Calibri"/>
                  <w:lang w:val="fr-FR" w:eastAsia="ko-KR"/>
                </w:rPr>
                <w:t>'</w:t>
              </w:r>
            </w:ins>
            <w:r w:rsidRPr="00B54636">
              <w:rPr>
                <w:lang w:val="fr-FR"/>
              </w:rPr>
              <w:t>MCPTT CO session establishment/modification without provisional responses other than 100 Trying</w:t>
            </w:r>
            <w:ins w:id="195" w:author="MCC160" w:date="2023-01-18T16:20:00Z">
              <w:r w:rsidR="00846A1E">
                <w:rPr>
                  <w:lang w:val="fr-FR"/>
                </w:rPr>
                <w:t>'</w:t>
              </w:r>
            </w:ins>
            <w:r w:rsidRPr="00B54636">
              <w:rPr>
                <w:lang w:val="fr-FR"/>
              </w:rPr>
              <w:t xml:space="preserve"> as described in TS 36.579-1 [2] Table </w:t>
            </w:r>
            <w:r w:rsidRPr="00B54636">
              <w:rPr>
                <w:bCs/>
                <w:lang w:val="fr-FR"/>
              </w:rPr>
              <w:t xml:space="preserve">5.3A.1.3-1 to </w:t>
            </w:r>
            <w:r w:rsidRPr="00B54636">
              <w:rPr>
                <w:rFonts w:eastAsia="Calibri"/>
                <w:lang w:val="fr-FR"/>
              </w:rPr>
              <w:t>establish</w:t>
            </w:r>
            <w:del w:id="196" w:author="MCC160" w:date="2023-01-18T16:20:00Z">
              <w:r w:rsidRPr="00B54636" w:rsidDel="00846A1E">
                <w:rPr>
                  <w:rFonts w:eastAsia="Calibri"/>
                  <w:lang w:val="fr-FR"/>
                </w:rPr>
                <w:delText xml:space="preserve"> an MCPTT on-demand pre-arranged</w:delText>
              </w:r>
            </w:del>
            <w:ins w:id="197" w:author="MCC160" w:date="2023-01-18T16:20:00Z">
              <w:r w:rsidR="00846A1E">
                <w:rPr>
                  <w:rFonts w:eastAsia="Calibri"/>
                  <w:lang w:val="fr-FR"/>
                </w:rPr>
                <w:t xml:space="preserve"> a</w:t>
              </w:r>
            </w:ins>
            <w:r w:rsidRPr="00B54636">
              <w:rPr>
                <w:rFonts w:eastAsia="Calibri"/>
                <w:lang w:val="fr-FR"/>
              </w:rPr>
              <w:t xml:space="preserve"> group call</w:t>
            </w:r>
            <w:del w:id="198" w:author="MCC160" w:date="2023-01-18T16:20:00Z">
              <w:r w:rsidRPr="00B54636" w:rsidDel="00846A1E">
                <w:rPr>
                  <w:rFonts w:eastAsia="Calibri"/>
                  <w:lang w:val="fr-FR"/>
                </w:rPr>
                <w:delText>,</w:delText>
              </w:r>
            </w:del>
            <w:ins w:id="199" w:author="MCC160" w:date="2023-01-18T16:20:00Z">
              <w:r w:rsidR="00846A1E">
                <w:rPr>
                  <w:rFonts w:eastAsia="Calibri"/>
                  <w:lang w:val="fr-FR"/>
                </w:rPr>
                <w:t xml:space="preserve"> with</w:t>
              </w:r>
            </w:ins>
            <w:r w:rsidRPr="00B54636">
              <w:rPr>
                <w:rFonts w:eastAsia="Calibri"/>
                <w:lang w:val="fr-FR"/>
              </w:rPr>
              <w:t xml:space="preserve"> automatic commencement mode</w:t>
            </w:r>
            <w:del w:id="200" w:author="MCC160" w:date="2023-01-18T16:20:00Z">
              <w:r w:rsidRPr="00B54636" w:rsidDel="00846A1E">
                <w:rPr>
                  <w:rFonts w:eastAsia="Calibri"/>
                  <w:lang w:val="fr-FR"/>
                </w:rPr>
                <w:delText xml:space="preserve">, </w:delText>
              </w:r>
              <w:r w:rsidRPr="00B54636" w:rsidDel="00846A1E">
                <w:rPr>
                  <w:rFonts w:eastAsia="Calibri"/>
                  <w:lang w:val="fr-FR" w:eastAsia="ko-KR"/>
                </w:rPr>
                <w:delText>applying End-to-end communication security with</w:delText>
              </w:r>
            </w:del>
            <w:ins w:id="201" w:author="MCC160" w:date="2023-01-18T16:20:00Z">
              <w:r w:rsidR="00846A1E">
                <w:rPr>
                  <w:rFonts w:eastAsia="Calibri"/>
                  <w:lang w:val="fr-FR" w:eastAsia="ko-KR"/>
                </w:rPr>
                <w:t xml:space="preserve"> and</w:t>
              </w:r>
            </w:ins>
            <w:r w:rsidRPr="00B54636">
              <w:rPr>
                <w:rFonts w:eastAsia="Calibri"/>
                <w:lang w:val="fr-FR" w:eastAsia="ko-KR"/>
              </w:rPr>
              <w:t xml:space="preserve"> implicit floor control according to option b.i of NOTE 1 in TS 36.579.1 [2] Table </w:t>
            </w:r>
            <w:r w:rsidRPr="00B54636">
              <w:rPr>
                <w:bCs/>
                <w:lang w:val="fr-FR"/>
              </w:rPr>
              <w:t>5.3A.1.3-1</w:t>
            </w:r>
            <w:r w:rsidRPr="00B5463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02"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03"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04" w:author="MCC160" w:date="2023-02-23T18:44:00Z">
                <w:pPr>
                  <w:keepNext/>
                  <w:keepLines/>
                  <w:spacing w:after="0"/>
                  <w:jc w:val="center"/>
                </w:pPr>
              </w:pPrChange>
            </w:pPr>
            <w:r w:rsidRPr="00B5463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05"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06" w:author="MCC160" w:date="2023-02-23T18:44:00Z">
                <w:pPr>
                  <w:keepNext/>
                  <w:keepLines/>
                  <w:spacing w:after="0"/>
                  <w:jc w:val="center"/>
                </w:pPr>
              </w:pPrChange>
            </w:pPr>
            <w:r w:rsidRPr="00B54636">
              <w:rPr>
                <w:rFonts w:eastAsia="Calibri"/>
                <w:lang w:val="fr-FR"/>
              </w:rPr>
              <w:t>3-6</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07"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08"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09"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10"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11"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12" w:author="MCC160" w:date="2023-02-23T18:44:00Z">
                <w:pPr>
                  <w:keepNext/>
                  <w:keepLines/>
                  <w:spacing w:after="0"/>
                  <w:jc w:val="center"/>
                </w:pPr>
              </w:pPrChange>
            </w:pPr>
            <w:r w:rsidRPr="00B54636">
              <w:rPr>
                <w:rFonts w:eastAsia="Calibri"/>
                <w:lang w:val="fr-FR"/>
              </w:rPr>
              <w:t>7</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213" w:author="MCC160" w:date="2023-01-18T16:21:00Z"/>
                <w:rFonts w:eastAsia="Calibri"/>
                <w:lang w:val="fr-FR"/>
              </w:rPr>
            </w:pPr>
            <w:ins w:id="214" w:author="MCC160" w:date="2023-01-18T16:21:00Z">
              <w:r w:rsidRPr="00931A93">
                <w:rPr>
                  <w:rFonts w:eastAsia="Calibri"/>
                  <w:lang w:val="fr-FR"/>
                </w:rPr>
                <w:t>Check: Does the UE (MCPTT client) provide floor granted notification to the user?</w:t>
              </w:r>
            </w:ins>
          </w:p>
          <w:p w:rsidR="00B54636" w:rsidRPr="00B54636" w:rsidRDefault="00B54636">
            <w:pPr>
              <w:pStyle w:val="TAL"/>
              <w:rPr>
                <w:rFonts w:eastAsia="Calibri"/>
                <w:lang w:val="fr-FR"/>
              </w:rPr>
              <w:pPrChange w:id="215" w:author="MCC160" w:date="2023-02-23T18:44:00Z">
                <w:pPr>
                  <w:keepNext/>
                  <w:keepLines/>
                  <w:spacing w:after="0"/>
                </w:pPr>
              </w:pPrChange>
            </w:pPr>
            <w:del w:id="216" w:author="MCC160" w:date="2023-01-18T16:21:00Z">
              <w:r w:rsidRPr="00B54636" w:rsidDel="00846A1E">
                <w:rPr>
                  <w:rFonts w:eastAsia="Calibri"/>
                  <w:lang w:val="fr-FR"/>
                </w:rPr>
                <w:delText>Check: Does the UE (</w:delText>
              </w:r>
              <w:r w:rsidRPr="00B54636" w:rsidDel="00846A1E">
                <w:rPr>
                  <w:rFonts w:eastAsia="Calibri"/>
                  <w:lang w:val="fr-FR" w:eastAsia="ko-KR"/>
                </w:rPr>
                <w:delText xml:space="preserve">MCPTT client) </w:delText>
              </w:r>
              <w:r w:rsidRPr="00B54636" w:rsidDel="00846A1E">
                <w:rPr>
                  <w:rFonts w:eastAsia="Calibri"/>
                  <w:lang w:val="fr-FR"/>
                </w:rPr>
                <w:delText xml:space="preserve">provide floor granted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17"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18"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19" w:author="MCC160" w:date="2023-02-23T18:44:00Z">
                <w:pPr>
                  <w:keepNext/>
                  <w:keepLines/>
                  <w:spacing w:after="0"/>
                  <w:jc w:val="center"/>
                </w:pPr>
              </w:pPrChange>
            </w:pPr>
            <w:r w:rsidRPr="00B5463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20"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21" w:author="MCC160" w:date="2023-02-23T18:44:00Z">
                <w:pPr>
                  <w:keepNext/>
                  <w:keepLines/>
                  <w:spacing w:after="0"/>
                  <w:jc w:val="center"/>
                </w:pPr>
              </w:pPrChange>
            </w:pPr>
            <w:r w:rsidRPr="00B54636">
              <w:rPr>
                <w:rFonts w:eastAsia="Calibri"/>
                <w:lang w:val="fr-FR"/>
              </w:rPr>
              <w:t>8</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222" w:author="MCC160" w:date="2023-01-18T16:22:00Z"/>
                <w:rFonts w:eastAsia="Calibri"/>
                <w:lang w:val="fr-FR"/>
              </w:rPr>
            </w:pPr>
            <w:ins w:id="223" w:author="MCC160" w:date="2023-01-18T16:22:00Z">
              <w:r w:rsidRPr="001764B6">
                <w:rPr>
                  <w:rFonts w:eastAsia="Calibri"/>
                  <w:lang w:val="fr-FR"/>
                </w:rPr>
                <w:t>Make the UE (MCPTT client) release the floor.</w:t>
              </w:r>
            </w:ins>
          </w:p>
          <w:p w:rsidR="00B54636" w:rsidRPr="00B54636" w:rsidRDefault="00B54636">
            <w:pPr>
              <w:pStyle w:val="TAL"/>
              <w:rPr>
                <w:rFonts w:eastAsia="Calibri"/>
                <w:lang w:val="fr-FR"/>
              </w:rPr>
              <w:pPrChange w:id="224" w:author="MCC160" w:date="2023-02-23T18:44:00Z">
                <w:pPr>
                  <w:keepNext/>
                  <w:keepLines/>
                  <w:spacing w:after="0"/>
                </w:pPr>
              </w:pPrChange>
            </w:pPr>
            <w:del w:id="225" w:author="MCC160" w:date="2023-01-18T16:24:00Z">
              <w:r w:rsidRPr="00B54636" w:rsidDel="00846A1E">
                <w:rPr>
                  <w:rFonts w:eastAsia="Calibri"/>
                  <w:lang w:val="fr-FR"/>
                </w:rPr>
                <w:delText xml:space="preserve">Make the MCPTT User indicate end of talking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26"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27"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28"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29"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30" w:author="MCC160" w:date="2023-02-23T18:44:00Z">
                <w:pPr>
                  <w:keepNext/>
                  <w:keepLines/>
                  <w:spacing w:after="0"/>
                  <w:jc w:val="center"/>
                </w:pPr>
              </w:pPrChange>
            </w:pPr>
            <w:r w:rsidRPr="00B54636">
              <w:rPr>
                <w:rFonts w:eastAsia="Calibri"/>
                <w:lang w:val="fr-FR"/>
              </w:rPr>
              <w:t>9</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31" w:author="MCC160" w:date="2023-02-23T18:44:00Z">
                <w:pPr>
                  <w:keepNext/>
                  <w:keepLines/>
                  <w:spacing w:after="0"/>
                </w:pPr>
              </w:pPrChange>
            </w:pPr>
            <w:r w:rsidRPr="00B54636">
              <w:rPr>
                <w:rFonts w:eastAsia="Calibri"/>
                <w:lang w:val="fr-FR"/>
              </w:rPr>
              <w:t xml:space="preserve">Check: Does the UE (MCPTT client) </w:t>
            </w:r>
            <w:ins w:id="232" w:author="MCC160" w:date="2023-01-18T16:27:00Z">
              <w:r w:rsidR="00D27C59" w:rsidRPr="00D27C59">
                <w:rPr>
                  <w:rFonts w:eastAsia="Calibri"/>
                  <w:lang w:val="fr-FR"/>
                </w:rPr>
                <w:t xml:space="preserve">correctly </w:t>
              </w:r>
            </w:ins>
            <w:r w:rsidRPr="00B54636">
              <w:rPr>
                <w:rFonts w:eastAsia="Calibri"/>
                <w:lang w:val="fr-FR"/>
              </w:rPr>
              <w:t xml:space="preserve">perform procedure </w:t>
            </w:r>
            <w:del w:id="233" w:author="MCC160" w:date="2023-01-18T16:35:00Z">
              <w:r w:rsidRPr="00B54636" w:rsidDel="00D27C59">
                <w:rPr>
                  <w:rFonts w:eastAsia="Calibri"/>
                  <w:lang w:val="fr-FR"/>
                </w:rPr>
                <w:delText xml:space="preserve">for </w:delText>
              </w:r>
            </w:del>
            <w:ins w:id="234" w:author="MCC160" w:date="2023-01-18T16:35:00Z">
              <w:r w:rsidR="00D27C59">
                <w:rPr>
                  <w:rFonts w:eastAsia="Calibri"/>
                  <w:lang w:val="fr-FR"/>
                </w:rPr>
                <w:t>'</w:t>
              </w:r>
            </w:ins>
            <w:r w:rsidRPr="00B54636">
              <w:rPr>
                <w:lang w:val="fr-FR"/>
              </w:rPr>
              <w:t>MCPTT Floor Release – Floor Idle</w:t>
            </w:r>
            <w:ins w:id="235" w:author="MCC160" w:date="2023-01-18T16:49:00Z">
              <w:r w:rsidR="001F4B74">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236"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37"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38" w:author="MCC160" w:date="2023-02-23T18:44: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39"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40" w:author="MCC160" w:date="2023-02-23T18:44:00Z">
                <w:pPr>
                  <w:keepNext/>
                  <w:keepLines/>
                  <w:spacing w:after="0"/>
                  <w:jc w:val="center"/>
                </w:pPr>
              </w:pPrChange>
            </w:pPr>
            <w:r w:rsidRPr="00B54636">
              <w:rPr>
                <w:rFonts w:eastAsia="Calibri"/>
                <w:lang w:val="fr-FR"/>
              </w:rPr>
              <w:t>10a1-11</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41"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42"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43"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44"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45"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46" w:author="MCC160" w:date="2023-02-23T18:44:00Z">
                <w:pPr>
                  <w:keepNext/>
                  <w:keepLines/>
                  <w:spacing w:after="0"/>
                  <w:jc w:val="center"/>
                </w:pPr>
              </w:pPrChange>
            </w:pPr>
            <w:r w:rsidRPr="00B54636">
              <w:rPr>
                <w:rFonts w:eastAsia="Calibri"/>
                <w:lang w:val="fr-FR"/>
              </w:rPr>
              <w:t>12</w:t>
            </w:r>
          </w:p>
        </w:tc>
        <w:tc>
          <w:tcPr>
            <w:tcW w:w="3913"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247" w:author="MCC160" w:date="2023-01-18T16:51:00Z"/>
                <w:rFonts w:eastAsia="Calibri"/>
                <w:lang w:val="fr-FR"/>
              </w:rPr>
            </w:pPr>
            <w:ins w:id="248" w:author="MCC160" w:date="2023-01-18T16:51:00Z">
              <w:r w:rsidRPr="001764B6">
                <w:rPr>
                  <w:rFonts w:eastAsia="Calibri"/>
                  <w:lang w:val="fr-FR"/>
                </w:rPr>
                <w:t>Make the UE (MCPTT client) request the floor.</w:t>
              </w:r>
            </w:ins>
          </w:p>
          <w:p w:rsidR="00B54636" w:rsidRPr="00B54636" w:rsidRDefault="00B54636">
            <w:pPr>
              <w:pStyle w:val="TAL"/>
              <w:rPr>
                <w:rFonts w:eastAsia="Calibri"/>
                <w:lang w:val="fr-FR"/>
              </w:rPr>
              <w:pPrChange w:id="249" w:author="MCC160" w:date="2023-02-23T18:44:00Z">
                <w:pPr>
                  <w:keepNext/>
                  <w:keepLines/>
                  <w:spacing w:after="0"/>
                </w:pPr>
              </w:pPrChange>
            </w:pPr>
            <w:del w:id="250" w:author="MCC160" w:date="2023-01-18T16:55:00Z">
              <w:r w:rsidRPr="00B54636" w:rsidDel="001F4B74">
                <w:rPr>
                  <w:rFonts w:eastAsia="Calibri"/>
                  <w:lang w:val="fr-FR"/>
                </w:rPr>
                <w:delText xml:space="preserve">Make the MCPTT User request to speak (e.g. pressing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51"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52"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53"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54"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55" w:author="MCC160" w:date="2023-02-23T18:44:00Z">
                <w:pPr>
                  <w:keepNext/>
                  <w:keepLines/>
                  <w:spacing w:after="0"/>
                  <w:jc w:val="center"/>
                </w:pPr>
              </w:pPrChange>
            </w:pPr>
            <w:r w:rsidRPr="00B54636">
              <w:rPr>
                <w:rFonts w:eastAsia="Calibri"/>
                <w:lang w:val="fr-FR"/>
              </w:rPr>
              <w:t>13</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56" w:author="MCC160" w:date="2023-02-23T18:44: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257" w:author="MCC160" w:date="2023-01-18T16:27: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258" w:author="MCC160" w:date="2023-01-18T16:35:00Z">
              <w:r w:rsidRPr="00B54636" w:rsidDel="00D27C59">
                <w:rPr>
                  <w:lang w:val="fr-FR"/>
                </w:rPr>
                <w:delText xml:space="preserve">for </w:delText>
              </w:r>
            </w:del>
            <w:ins w:id="259" w:author="MCC160" w:date="2023-01-18T16:35:00Z">
              <w:r w:rsidR="00D27C59">
                <w:rPr>
                  <w:lang w:val="fr-FR"/>
                </w:rPr>
                <w:t>'</w:t>
              </w:r>
            </w:ins>
            <w:r w:rsidRPr="00B54636">
              <w:rPr>
                <w:lang w:val="fr-FR"/>
              </w:rPr>
              <w:t>MCPTT Floor Request – Floor Granted</w:t>
            </w:r>
            <w:ins w:id="260" w:author="MCC160" w:date="2023-01-18T16:50:00Z">
              <w:r w:rsidR="001F4B74">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261"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62"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63" w:author="MCC160" w:date="2023-02-23T18:44: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64"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65" w:author="MCC160" w:date="2023-02-23T18:44:00Z">
                <w:pPr>
                  <w:keepNext/>
                  <w:keepLines/>
                  <w:spacing w:after="0"/>
                  <w:jc w:val="center"/>
                </w:pPr>
              </w:pPrChange>
            </w:pPr>
            <w:r w:rsidRPr="00B54636">
              <w:rPr>
                <w:rFonts w:eastAsia="Calibri"/>
                <w:lang w:val="fr-FR"/>
              </w:rPr>
              <w:t>14-16</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66"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67"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68"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69"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70" w:author="MCC160" w:date="2023-02-23T18:44:00Z">
                <w:pPr>
                  <w:keepNext/>
                  <w:keepLines/>
                  <w:spacing w:after="0"/>
                  <w:jc w:val="center"/>
                </w:pPr>
              </w:pPrChange>
            </w:pPr>
            <w:r w:rsidRPr="00B54636">
              <w:rPr>
                <w:rFonts w:eastAsia="Calibri"/>
                <w:lang w:val="fr-FR"/>
              </w:rPr>
              <w:t>-</w:t>
            </w:r>
          </w:p>
        </w:tc>
        <w:bookmarkEnd w:id="170"/>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71" w:author="MCC160" w:date="2023-02-23T18:44:00Z">
                <w:pPr>
                  <w:keepNext/>
                  <w:keepLines/>
                  <w:spacing w:after="0"/>
                  <w:jc w:val="center"/>
                </w:pPr>
              </w:pPrChange>
            </w:pPr>
            <w:r w:rsidRPr="00B54636">
              <w:rPr>
                <w:rFonts w:eastAsia="Calibri"/>
                <w:lang w:val="fr-FR"/>
              </w:rPr>
              <w:t>17</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72" w:author="MCC160" w:date="2023-02-23T18:44:00Z">
                <w:pPr>
                  <w:keepNext/>
                  <w:keepLines/>
                  <w:spacing w:after="0"/>
                </w:pPr>
              </w:pPrChange>
            </w:pPr>
            <w:r w:rsidRPr="00B54636">
              <w:rPr>
                <w:rFonts w:eastAsia="Calibri"/>
                <w:lang w:val="fr-FR"/>
              </w:rPr>
              <w:t xml:space="preserve">The SS overrides the </w:t>
            </w:r>
            <w:ins w:id="273" w:author="MCC160" w:date="2023-01-18T16:56:00Z">
              <w:r w:rsidR="008027E3">
                <w:rPr>
                  <w:rFonts w:eastAsia="Calibri"/>
                  <w:lang w:val="fr-FR"/>
                </w:rPr>
                <w:t>UE (</w:t>
              </w:r>
            </w:ins>
            <w:r w:rsidRPr="00B54636">
              <w:rPr>
                <w:rFonts w:eastAsia="Calibri"/>
                <w:lang w:val="fr-FR"/>
              </w:rPr>
              <w:t xml:space="preserve">MCPTT </w:t>
            </w:r>
            <w:del w:id="274" w:author="MCC160" w:date="2023-01-18T16:56:00Z">
              <w:r w:rsidRPr="00B54636" w:rsidDel="008027E3">
                <w:rPr>
                  <w:rFonts w:eastAsia="Calibri"/>
                  <w:lang w:val="fr-FR"/>
                </w:rPr>
                <w:delText>C</w:delText>
              </w:r>
            </w:del>
            <w:ins w:id="275" w:author="MCC160" w:date="2023-01-18T16:56:00Z">
              <w:r w:rsidR="008027E3">
                <w:rPr>
                  <w:rFonts w:eastAsia="Calibri"/>
                  <w:lang w:val="fr-FR"/>
                </w:rPr>
                <w:t>c</w:t>
              </w:r>
            </w:ins>
            <w:r w:rsidRPr="00B54636">
              <w:rPr>
                <w:rFonts w:eastAsia="Calibri"/>
                <w:lang w:val="fr-FR"/>
              </w:rPr>
              <w:t>lient</w:t>
            </w:r>
            <w:ins w:id="276" w:author="MCC160" w:date="2023-01-18T16:56:00Z">
              <w:r w:rsidR="008027E3">
                <w:rPr>
                  <w:rFonts w:eastAsia="Calibri"/>
                  <w:lang w:val="fr-FR"/>
                </w:rPr>
                <w:t>)</w:t>
              </w:r>
            </w:ins>
            <w:r w:rsidRPr="00B54636">
              <w:rPr>
                <w:rFonts w:eastAsia="Calibri"/>
                <w:lang w:val="fr-FR"/>
              </w:rPr>
              <w:t xml:space="preserve"> and grants the floor to a higher priority </w:t>
            </w:r>
            <w:del w:id="277" w:author="MCC160" w:date="2023-01-18T16:56:00Z">
              <w:r w:rsidRPr="00B54636" w:rsidDel="008027E3">
                <w:rPr>
                  <w:rFonts w:eastAsia="Calibri"/>
                  <w:lang w:val="fr-FR"/>
                </w:rPr>
                <w:delText>MCPTT C</w:delText>
              </w:r>
            </w:del>
            <w:ins w:id="278" w:author="MCC160" w:date="2023-01-18T16:56:00Z">
              <w:r w:rsidR="008027E3">
                <w:rPr>
                  <w:rFonts w:eastAsia="Calibri"/>
                  <w:lang w:val="fr-FR"/>
                </w:rPr>
                <w:t>c</w:t>
              </w:r>
            </w:ins>
            <w:r w:rsidRPr="00B54636">
              <w:rPr>
                <w:rFonts w:eastAsia="Calibri"/>
                <w:lang w:val="fr-FR"/>
              </w:rPr>
              <w:t>lient.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79"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80"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81"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82"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83" w:author="MCC160" w:date="2023-02-23T18:44:00Z">
                <w:pPr>
                  <w:keepNext/>
                  <w:keepLines/>
                  <w:spacing w:after="0"/>
                  <w:jc w:val="center"/>
                </w:pPr>
              </w:pPrChange>
            </w:pPr>
            <w:r w:rsidRPr="00B54636">
              <w:rPr>
                <w:rFonts w:eastAsia="Calibri"/>
                <w:lang w:val="fr-FR"/>
              </w:rPr>
              <w:t>18</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84" w:author="MCC160" w:date="2023-02-23T18:44:00Z">
                <w:pPr>
                  <w:keepNext/>
                  <w:keepLines/>
                  <w:spacing w:after="0"/>
                </w:pPr>
              </w:pPrChange>
            </w:pPr>
            <w:r w:rsidRPr="00B54636">
              <w:rPr>
                <w:rFonts w:eastAsia="Calibri"/>
                <w:lang w:val="fr-FR"/>
              </w:rPr>
              <w:t xml:space="preserve">The SS sends a Floor Revoke message with </w:t>
            </w:r>
            <w:del w:id="285" w:author="MCC160" w:date="2023-01-18T16:57:00Z">
              <w:r w:rsidRPr="00B54636" w:rsidDel="008027E3">
                <w:rPr>
                  <w:rFonts w:eastAsia="Calibri"/>
                  <w:lang w:val="fr-FR"/>
                </w:rPr>
                <w:delText xml:space="preserve">the </w:delText>
              </w:r>
            </w:del>
            <w:r w:rsidRPr="00B54636">
              <w:rPr>
                <w:rFonts w:eastAsia="Calibri"/>
                <w:lang w:val="fr-FR"/>
              </w:rPr>
              <w:t xml:space="preserve">Reject Cause </w:t>
            </w:r>
            <w:del w:id="286" w:author="MCC160" w:date="2023-01-18T16:57:00Z">
              <w:r w:rsidRPr="00B54636" w:rsidDel="000D20E3">
                <w:rPr>
                  <w:rFonts w:eastAsia="Calibri"/>
                  <w:lang w:val="fr-FR"/>
                </w:rPr>
                <w:delText xml:space="preserve">set to </w:delText>
              </w:r>
            </w:del>
            <w:r w:rsidRPr="00B54636">
              <w:rPr>
                <w:rFonts w:eastAsia="Calibri"/>
                <w:lang w:val="fr-FR"/>
              </w:rPr>
              <w:t>#4 - Media Burst pre-empted.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87" w:author="MCC160" w:date="2023-02-23T18:44:00Z">
                <w:pPr>
                  <w:keepNext/>
                  <w:keepLines/>
                  <w:spacing w:after="0"/>
                  <w:jc w:val="center"/>
                </w:pPr>
              </w:pPrChange>
            </w:pPr>
            <w:r w:rsidRPr="00B54636">
              <w:rPr>
                <w:rFonts w:eastAsia="Calibri"/>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88" w:author="MCC160" w:date="2023-02-23T18:44:00Z">
                <w:pPr>
                  <w:keepNext/>
                  <w:keepLines/>
                  <w:spacing w:after="0"/>
                </w:pPr>
              </w:pPrChange>
            </w:pPr>
            <w:r w:rsidRPr="00B54636">
              <w:rPr>
                <w:rFonts w:eastAsia="Calibri"/>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89"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90"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91" w:author="MCC160" w:date="2023-02-23T18:44:00Z">
                <w:pPr>
                  <w:keepNext/>
                  <w:keepLines/>
                  <w:spacing w:after="0"/>
                  <w:jc w:val="center"/>
                </w:pPr>
              </w:pPrChange>
            </w:pPr>
            <w:r w:rsidRPr="00B54636">
              <w:rPr>
                <w:rFonts w:eastAsia="Calibri"/>
                <w:lang w:val="fr-FR"/>
              </w:rPr>
              <w:t>18A</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92"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93"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94"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95"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96"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97" w:author="MCC160" w:date="2023-02-23T18:44:00Z">
                <w:pPr>
                  <w:keepNext/>
                  <w:keepLines/>
                  <w:spacing w:after="0"/>
                  <w:jc w:val="center"/>
                </w:pPr>
              </w:pPrChange>
            </w:pPr>
            <w:r w:rsidRPr="00B54636">
              <w:rPr>
                <w:rFonts w:eastAsia="Calibri"/>
                <w:lang w:val="fr-FR"/>
              </w:rPr>
              <w:t>-</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8" w:author="MCC160" w:date="2023-02-23T18:44:00Z">
                <w:pPr>
                  <w:keepNext/>
                  <w:keepLines/>
                  <w:spacing w:after="0" w:line="252" w:lineRule="auto"/>
                </w:pPr>
              </w:pPrChange>
            </w:pPr>
            <w:r w:rsidRPr="00B54636">
              <w:rPr>
                <w:lang w:val="fr-FR"/>
              </w:rPr>
              <w:t>EXCEPTION: In parallel to the events described in step 19, the step specified in Table 6.1.1.1.3.2-2 takes place.</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99"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00"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01"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02"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03" w:author="MCC160" w:date="2023-02-23T18:44:00Z">
                <w:pPr>
                  <w:keepNext/>
                  <w:keepLines/>
                  <w:spacing w:after="0"/>
                  <w:jc w:val="center"/>
                </w:pPr>
              </w:pPrChange>
            </w:pPr>
            <w:r w:rsidRPr="00B54636">
              <w:rPr>
                <w:rFonts w:eastAsia="Calibri"/>
                <w:lang w:val="fr-FR"/>
              </w:rPr>
              <w:t>19</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04" w:author="MCC160" w:date="2023-02-23T18:44:00Z">
                <w:pPr>
                  <w:keepNext/>
                  <w:keepLines/>
                  <w:spacing w:after="0"/>
                </w:pPr>
              </w:pPrChange>
            </w:pPr>
            <w:r w:rsidRPr="00B54636">
              <w:rPr>
                <w:lang w:val="fr-FR"/>
              </w:rPr>
              <w:t xml:space="preserve">Check: Does the UE (MCPTT client) </w:t>
            </w:r>
            <w:ins w:id="305" w:author="MCC160" w:date="2023-01-18T16:27:00Z">
              <w:r w:rsidR="00D27C59" w:rsidRPr="00D27C59">
                <w:rPr>
                  <w:lang w:val="fr-FR"/>
                </w:rPr>
                <w:t xml:space="preserve">correctly </w:t>
              </w:r>
            </w:ins>
            <w:r w:rsidRPr="00B54636">
              <w:rPr>
                <w:lang w:val="fr-FR"/>
              </w:rPr>
              <w:t xml:space="preserve">perform procedure </w:t>
            </w:r>
            <w:del w:id="306" w:author="MCC160" w:date="2023-01-18T16:35:00Z">
              <w:r w:rsidRPr="00B54636" w:rsidDel="00D27C59">
                <w:rPr>
                  <w:lang w:val="fr-FR"/>
                </w:rPr>
                <w:delText xml:space="preserve">for </w:delText>
              </w:r>
            </w:del>
            <w:ins w:id="307" w:author="MCC160" w:date="2023-01-18T16:35:00Z">
              <w:r w:rsidR="00D27C59">
                <w:rPr>
                  <w:lang w:val="fr-FR"/>
                </w:rPr>
                <w:t>'</w:t>
              </w:r>
            </w:ins>
            <w:r w:rsidRPr="00B54636">
              <w:rPr>
                <w:lang w:val="fr-FR"/>
              </w:rPr>
              <w:t>MCPTT Floor Release – Floor Taken</w:t>
            </w:r>
            <w:ins w:id="308" w:author="MCC160" w:date="2023-01-18T16:57:00Z">
              <w:r w:rsidR="000D20E3">
                <w:rPr>
                  <w:lang w:val="fr-FR"/>
                </w:rPr>
                <w:t>'</w:t>
              </w:r>
            </w:ins>
            <w:r w:rsidRPr="00B54636">
              <w:rPr>
                <w:lang w:val="fr-FR"/>
              </w:rPr>
              <w:t xml:space="preserve">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309"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10"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11" w:author="MCC160" w:date="2023-02-23T18:44: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12"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13" w:author="MCC160" w:date="2023-02-23T18:44:00Z">
                <w:pPr>
                  <w:keepNext/>
                  <w:keepLines/>
                  <w:spacing w:after="0"/>
                  <w:jc w:val="center"/>
                </w:pPr>
              </w:pPrChange>
            </w:pPr>
            <w:r w:rsidRPr="00B54636">
              <w:rPr>
                <w:rFonts w:eastAsia="Calibri"/>
                <w:lang w:val="fr-FR"/>
              </w:rPr>
              <w:t>20</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14"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15"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16"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17"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18"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19" w:author="MCC160" w:date="2023-02-23T18:44:00Z">
                <w:pPr>
                  <w:keepNext/>
                  <w:keepLines/>
                  <w:spacing w:after="0"/>
                  <w:jc w:val="center"/>
                </w:pPr>
              </w:pPrChange>
            </w:pPr>
            <w:r w:rsidRPr="00B54636">
              <w:rPr>
                <w:rFonts w:eastAsia="Calibri"/>
                <w:lang w:val="fr-FR"/>
              </w:rPr>
              <w:t>21</w:t>
            </w:r>
          </w:p>
        </w:tc>
        <w:tc>
          <w:tcPr>
            <w:tcW w:w="3913"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320" w:author="MCC160" w:date="2023-01-18T16:51:00Z"/>
                <w:rFonts w:eastAsia="Calibri"/>
                <w:lang w:val="fr-FR"/>
              </w:rPr>
            </w:pPr>
            <w:ins w:id="321" w:author="MCC160" w:date="2023-01-18T16:51:00Z">
              <w:r w:rsidRPr="001764B6">
                <w:rPr>
                  <w:rFonts w:eastAsia="Calibri"/>
                  <w:lang w:val="fr-FR"/>
                </w:rPr>
                <w:t>Make the UE (MCPTT client) request the floor.</w:t>
              </w:r>
            </w:ins>
          </w:p>
          <w:p w:rsidR="00B54636" w:rsidRPr="00B54636" w:rsidRDefault="00B54636">
            <w:pPr>
              <w:pStyle w:val="TAL"/>
              <w:rPr>
                <w:rFonts w:eastAsia="Calibri"/>
                <w:lang w:val="fr-FR"/>
              </w:rPr>
              <w:pPrChange w:id="322" w:author="MCC160" w:date="2023-02-23T18:44:00Z">
                <w:pPr>
                  <w:keepNext/>
                  <w:keepLines/>
                  <w:spacing w:after="0"/>
                </w:pPr>
              </w:pPrChange>
            </w:pPr>
            <w:del w:id="323" w:author="MCC160" w:date="2023-01-18T16:55:00Z">
              <w:r w:rsidRPr="00B54636" w:rsidDel="001F4B74">
                <w:rPr>
                  <w:rFonts w:eastAsia="Calibri"/>
                  <w:lang w:val="fr-FR"/>
                </w:rPr>
                <w:delText xml:space="preserve">Make the MCPTT User request to speak (e.g. pressing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24"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25"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26"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27"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28" w:author="MCC160" w:date="2023-02-23T18:44:00Z">
                <w:pPr>
                  <w:keepNext/>
                  <w:keepLines/>
                  <w:spacing w:after="0"/>
                  <w:jc w:val="center"/>
                </w:pPr>
              </w:pPrChange>
            </w:pPr>
            <w:r w:rsidRPr="00B54636">
              <w:rPr>
                <w:rFonts w:eastAsia="Calibri"/>
                <w:lang w:val="fr-FR"/>
              </w:rPr>
              <w:t>22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29" w:author="MCC160" w:date="2023-02-23T18:44: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330" w:author="MCC160" w:date="2023-01-18T16:27: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331" w:author="MCC160" w:date="2023-01-18T16:35:00Z">
              <w:r w:rsidRPr="00B54636" w:rsidDel="00D27C59">
                <w:rPr>
                  <w:lang w:val="fr-FR"/>
                </w:rPr>
                <w:delText xml:space="preserve">for </w:delText>
              </w:r>
            </w:del>
            <w:ins w:id="332" w:author="MCC160" w:date="2023-01-18T16:35:00Z">
              <w:r w:rsidR="00D27C59">
                <w:rPr>
                  <w:lang w:val="fr-FR"/>
                </w:rPr>
                <w:t>'</w:t>
              </w:r>
            </w:ins>
            <w:r w:rsidRPr="00B54636">
              <w:rPr>
                <w:lang w:val="fr-FR"/>
              </w:rPr>
              <w:t>MCPTT Floor Request – Floor Deny</w:t>
            </w:r>
            <w:ins w:id="333" w:author="MCC160" w:date="2023-01-18T16:57:00Z">
              <w:r w:rsidR="000D20E3">
                <w:rPr>
                  <w:lang w:val="fr-FR"/>
                </w:rPr>
                <w:t>'</w:t>
              </w:r>
            </w:ins>
            <w:r w:rsidRPr="00B54636">
              <w:rPr>
                <w:rFonts w:eastAsia="Calibri"/>
                <w:lang w:val="fr-FR"/>
              </w:rPr>
              <w:t xml:space="preserve"> a</w:t>
            </w:r>
            <w:r w:rsidRPr="00B5463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334"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35"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36" w:author="MCC160" w:date="2023-02-23T18:44: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37"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38" w:author="MCC160" w:date="2023-02-23T18:44:00Z">
                <w:pPr>
                  <w:keepNext/>
                  <w:keepLines/>
                  <w:spacing w:after="0"/>
                  <w:jc w:val="center"/>
                </w:pPr>
              </w:pPrChange>
            </w:pPr>
            <w:r w:rsidRPr="00B54636">
              <w:rPr>
                <w:rFonts w:eastAsia="Calibri"/>
                <w:lang w:val="fr-FR"/>
              </w:rPr>
              <w:t>23-24</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39"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4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4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42"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43"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44" w:author="MCC160" w:date="2023-02-23T18:44:00Z">
                <w:pPr>
                  <w:keepNext/>
                  <w:keepLines/>
                  <w:spacing w:after="0"/>
                  <w:jc w:val="center"/>
                </w:pPr>
              </w:pPrChange>
            </w:pPr>
            <w:r w:rsidRPr="00B54636">
              <w:rPr>
                <w:rFonts w:eastAsia="Calibri"/>
                <w:lang w:val="fr-FR"/>
              </w:rPr>
              <w:t>-</w:t>
            </w:r>
          </w:p>
        </w:tc>
        <w:tc>
          <w:tcPr>
            <w:tcW w:w="3913" w:type="dxa"/>
            <w:tcBorders>
              <w:top w:val="single" w:sz="4" w:space="0" w:color="auto"/>
              <w:left w:val="single" w:sz="4" w:space="0" w:color="auto"/>
              <w:bottom w:val="single" w:sz="4" w:space="0" w:color="auto"/>
              <w:right w:val="single" w:sz="4" w:space="0" w:color="auto"/>
            </w:tcBorders>
            <w:hideMark/>
          </w:tcPr>
          <w:p w:rsidR="00E87638" w:rsidRDefault="00B54636">
            <w:pPr>
              <w:pStyle w:val="TAL"/>
              <w:rPr>
                <w:ins w:id="345" w:author="MCC160" w:date="2023-01-18T17:44:00Z"/>
                <w:lang w:val="fr-FR"/>
              </w:rPr>
              <w:pPrChange w:id="346" w:author="MCC160" w:date="2023-02-23T18:44:00Z">
                <w:pPr>
                  <w:keepNext/>
                  <w:keepLines/>
                  <w:spacing w:after="0"/>
                </w:pPr>
              </w:pPrChange>
            </w:pPr>
            <w:r w:rsidRPr="00B54636">
              <w:rPr>
                <w:lang w:val="fr-FR"/>
              </w:rPr>
              <w:t>EXCEPTION: Steps 25a1 - 25b2 describe behaviour that depends on pc_MCPTT_FloorRequestQueueing</w:t>
            </w:r>
            <w:ins w:id="347" w:author="MCC160" w:date="2023-01-18T17:44:00Z">
              <w:r w:rsidR="00E87638">
                <w:rPr>
                  <w:lang w:val="fr-FR"/>
                </w:rPr>
                <w:t>.</w:t>
              </w:r>
            </w:ins>
          </w:p>
          <w:p w:rsidR="00B54636" w:rsidRPr="00B54636" w:rsidDel="00E87638" w:rsidRDefault="00B54636">
            <w:pPr>
              <w:pStyle w:val="TAL"/>
              <w:rPr>
                <w:del w:id="348" w:author="MCC160" w:date="2023-01-18T17:44:00Z"/>
                <w:lang w:val="fr-FR"/>
              </w:rPr>
              <w:pPrChange w:id="349" w:author="MCC160" w:date="2023-02-23T18:44:00Z">
                <w:pPr>
                  <w:keepNext/>
                  <w:keepLines/>
                  <w:spacing w:after="0"/>
                </w:pPr>
              </w:pPrChange>
            </w:pPr>
            <w:del w:id="350" w:author="MCC160" w:date="2023-01-18T17:44:00Z">
              <w:r w:rsidRPr="00B54636" w:rsidDel="00E87638">
                <w:rPr>
                  <w:lang w:val="fr-FR"/>
                </w:rPr>
                <w:delText xml:space="preserve"> parameter “true” or “false”. </w:delText>
              </w:r>
            </w:del>
          </w:p>
          <w:p w:rsidR="00B54636" w:rsidRPr="00B54636" w:rsidRDefault="00B54636">
            <w:pPr>
              <w:pStyle w:val="TAL"/>
              <w:rPr>
                <w:rFonts w:eastAsia="Calibri"/>
                <w:lang w:val="fr-FR"/>
              </w:rPr>
              <w:pPrChange w:id="351" w:author="MCC160" w:date="2023-02-23T18:44:00Z">
                <w:pPr>
                  <w:keepNext/>
                  <w:keepLines/>
                  <w:spacing w:after="0"/>
                </w:pPr>
              </w:pPrChange>
            </w:pPr>
            <w:r w:rsidRPr="00B5463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52"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53"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54"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55"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56" w:author="MCC160" w:date="2023-02-23T18:44:00Z">
                <w:pPr>
                  <w:keepNext/>
                  <w:keepLines/>
                  <w:spacing w:after="0"/>
                  <w:jc w:val="center"/>
                </w:pPr>
              </w:pPrChange>
            </w:pPr>
            <w:r w:rsidRPr="00B54636">
              <w:rPr>
                <w:rFonts w:eastAsia="Calibri"/>
                <w:lang w:val="fr-FR"/>
              </w:rPr>
              <w:t>25a1</w:t>
            </w:r>
          </w:p>
        </w:tc>
        <w:tc>
          <w:tcPr>
            <w:tcW w:w="3913" w:type="dxa"/>
            <w:tcBorders>
              <w:top w:val="single" w:sz="4" w:space="0" w:color="auto"/>
              <w:left w:val="single" w:sz="4" w:space="0" w:color="auto"/>
              <w:bottom w:val="single" w:sz="4" w:space="0" w:color="auto"/>
              <w:right w:val="single" w:sz="4" w:space="0" w:color="auto"/>
            </w:tcBorders>
            <w:hideMark/>
          </w:tcPr>
          <w:p w:rsidR="001F4B74" w:rsidRDefault="00B54636">
            <w:pPr>
              <w:pStyle w:val="TAL"/>
              <w:rPr>
                <w:ins w:id="357" w:author="MCC160" w:date="2023-01-18T16:51:00Z"/>
                <w:lang w:val="fr-FR"/>
              </w:rPr>
              <w:pPrChange w:id="358" w:author="MCC160" w:date="2023-02-23T18:44:00Z">
                <w:pPr>
                  <w:keepNext/>
                  <w:keepLines/>
                  <w:spacing w:after="0"/>
                </w:pPr>
              </w:pPrChange>
            </w:pPr>
            <w:r w:rsidRPr="00B54636">
              <w:rPr>
                <w:rFonts w:eastAsia="Calibri"/>
                <w:lang w:val="fr-FR"/>
              </w:rPr>
              <w:t xml:space="preserve">IF </w:t>
            </w:r>
            <w:r w:rsidRPr="00B54636">
              <w:rPr>
                <w:lang w:val="fr-FR"/>
              </w:rPr>
              <w:t>pc_MCPTT_FloorRequestQueueing</w:t>
            </w:r>
            <w:ins w:id="359" w:author="MCC160" w:date="2023-01-18T17:02:00Z">
              <w:r w:rsidR="000D20E3">
                <w:rPr>
                  <w:lang w:val="fr-FR"/>
                </w:rPr>
                <w:t xml:space="preserve"> THEN</w:t>
              </w:r>
            </w:ins>
            <w:r w:rsidRPr="00B54636">
              <w:rPr>
                <w:lang w:val="fr-FR"/>
              </w:rPr>
              <w:t>:</w:t>
            </w:r>
          </w:p>
          <w:p w:rsidR="001F4B74" w:rsidRDefault="001F4B74" w:rsidP="001B5C1E">
            <w:pPr>
              <w:pStyle w:val="TAL"/>
              <w:rPr>
                <w:ins w:id="360" w:author="MCC160" w:date="2023-01-18T16:51:00Z"/>
                <w:rFonts w:eastAsia="Calibri"/>
                <w:lang w:val="fr-FR"/>
              </w:rPr>
            </w:pPr>
            <w:ins w:id="361" w:author="MCC160" w:date="2023-01-18T16:51:00Z">
              <w:r w:rsidRPr="001764B6">
                <w:rPr>
                  <w:rFonts w:eastAsia="Calibri"/>
                  <w:lang w:val="fr-FR"/>
                </w:rPr>
                <w:t>Make the UE (MCPTT client) request the floor.</w:t>
              </w:r>
            </w:ins>
          </w:p>
          <w:p w:rsidR="00B54636" w:rsidRPr="00B54636" w:rsidRDefault="00B54636">
            <w:pPr>
              <w:pStyle w:val="TAL"/>
              <w:rPr>
                <w:rFonts w:eastAsia="Calibri"/>
                <w:lang w:val="fr-FR"/>
              </w:rPr>
              <w:pPrChange w:id="362" w:author="MCC160" w:date="2023-02-23T18:44:00Z">
                <w:pPr>
                  <w:keepNext/>
                  <w:keepLines/>
                  <w:spacing w:after="0"/>
                </w:pPr>
              </w:pPrChange>
            </w:pPr>
            <w:del w:id="363" w:author="MCC160" w:date="2023-01-18T16:52:00Z">
              <w:r w:rsidRPr="00B54636" w:rsidDel="001F4B74">
                <w:rPr>
                  <w:rFonts w:eastAsia="Calibri"/>
                  <w:lang w:val="fr-FR"/>
                </w:rPr>
                <w:delText xml:space="preserve"> Make the MCPTT User request to speak (e.g. pressing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64"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65"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66"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67"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68" w:author="MCC160" w:date="2023-02-23T18:44:00Z">
                <w:pPr>
                  <w:keepNext/>
                  <w:keepLines/>
                  <w:spacing w:after="0"/>
                  <w:jc w:val="center"/>
                </w:pPr>
              </w:pPrChange>
            </w:pPr>
            <w:r w:rsidRPr="00B54636">
              <w:rPr>
                <w:rFonts w:eastAsia="Calibri"/>
                <w:lang w:val="fr-FR"/>
              </w:rPr>
              <w:t>25a2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69" w:author="MCC160" w:date="2023-02-23T18:44: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370" w:author="MCC160" w:date="2023-01-18T16:27: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371" w:author="MCC160" w:date="2023-01-18T16:35:00Z">
              <w:r w:rsidRPr="00B54636" w:rsidDel="00D27C59">
                <w:rPr>
                  <w:lang w:val="fr-FR"/>
                </w:rPr>
                <w:delText xml:space="preserve">for </w:delText>
              </w:r>
            </w:del>
            <w:ins w:id="372" w:author="MCC160" w:date="2023-01-18T16:35:00Z">
              <w:r w:rsidR="00D27C59">
                <w:rPr>
                  <w:lang w:val="fr-FR"/>
                </w:rPr>
                <w:t>'</w:t>
              </w:r>
            </w:ins>
            <w:r w:rsidRPr="00B54636">
              <w:rPr>
                <w:lang w:val="fr-FR"/>
              </w:rPr>
              <w:t>MCPTT Floor Request – Floor Queue Position Info</w:t>
            </w:r>
            <w:ins w:id="373" w:author="MCC160" w:date="2023-01-18T16:58:00Z">
              <w:r w:rsidR="000D20E3">
                <w:rPr>
                  <w:lang w:val="fr-FR"/>
                </w:rPr>
                <w:t>'</w:t>
              </w:r>
            </w:ins>
            <w:r w:rsidRPr="00B54636">
              <w:rPr>
                <w:lang w:val="fr-FR"/>
              </w:rPr>
              <w:t xml:space="preserve"> </w:t>
            </w:r>
            <w:r w:rsidRPr="00B54636">
              <w:rPr>
                <w:rFonts w:eastAsia="Calibri"/>
                <w:lang w:val="fr-FR"/>
              </w:rPr>
              <w:t>a</w:t>
            </w:r>
            <w:r w:rsidRPr="00B5463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374"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75"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76" w:author="MCC160" w:date="2023-02-23T18:44:00Z">
                <w:pPr>
                  <w:keepNext/>
                  <w:keepLines/>
                  <w:spacing w:after="0"/>
                  <w:jc w:val="center"/>
                </w:pPr>
              </w:pPrChange>
            </w:pPr>
            <w:r w:rsidRPr="00B5463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77"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78" w:author="MCC160" w:date="2023-02-23T18:44:00Z">
                <w:pPr>
                  <w:keepNext/>
                  <w:keepLines/>
                  <w:spacing w:after="0"/>
                  <w:jc w:val="center"/>
                </w:pPr>
              </w:pPrChange>
            </w:pPr>
            <w:r w:rsidRPr="00B54636">
              <w:rPr>
                <w:rFonts w:eastAsia="Calibri"/>
                <w:lang w:val="fr-FR"/>
              </w:rPr>
              <w:t>25a3</w:t>
            </w:r>
          </w:p>
        </w:tc>
        <w:tc>
          <w:tcPr>
            <w:tcW w:w="3913" w:type="dxa"/>
            <w:tcBorders>
              <w:top w:val="single" w:sz="4" w:space="0" w:color="auto"/>
              <w:left w:val="single" w:sz="4" w:space="0" w:color="auto"/>
              <w:bottom w:val="single" w:sz="4" w:space="0" w:color="auto"/>
              <w:right w:val="single" w:sz="4" w:space="0" w:color="auto"/>
            </w:tcBorders>
            <w:hideMark/>
          </w:tcPr>
          <w:p w:rsidR="000D20E3" w:rsidRDefault="000D20E3" w:rsidP="001B5C1E">
            <w:pPr>
              <w:pStyle w:val="TAL"/>
              <w:rPr>
                <w:ins w:id="379" w:author="MCC160" w:date="2023-01-18T16:58:00Z"/>
                <w:rFonts w:eastAsia="Calibri"/>
                <w:lang w:val="fr-FR"/>
              </w:rPr>
            </w:pPr>
            <w:ins w:id="380" w:author="MCC160" w:date="2023-01-18T16:58:00Z">
              <w:r w:rsidRPr="00931A93">
                <w:rPr>
                  <w:rFonts w:eastAsia="Calibri"/>
                  <w:lang w:val="fr-FR"/>
                </w:rPr>
                <w:t>Check: Does the UE (MCPTT client) provide floor request queued response notification to the user?</w:t>
              </w:r>
            </w:ins>
          </w:p>
          <w:p w:rsidR="00B54636" w:rsidRPr="00B54636" w:rsidRDefault="00B54636">
            <w:pPr>
              <w:pStyle w:val="TAL"/>
              <w:rPr>
                <w:rFonts w:eastAsia="Calibri"/>
                <w:lang w:val="fr-FR"/>
              </w:rPr>
              <w:pPrChange w:id="381" w:author="MCC160" w:date="2023-02-23T18:44:00Z">
                <w:pPr>
                  <w:keepNext/>
                  <w:keepLines/>
                  <w:spacing w:after="0"/>
                </w:pPr>
              </w:pPrChange>
            </w:pPr>
            <w:del w:id="382" w:author="MCC160" w:date="2023-01-18T16:59:00Z">
              <w:r w:rsidRPr="00B54636" w:rsidDel="000D20E3">
                <w:rPr>
                  <w:rFonts w:eastAsia="Calibri"/>
                  <w:lang w:val="fr-FR"/>
                </w:rPr>
                <w:delText xml:space="preserve">Check: Does the MCPTT Client provide floor request queued response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83"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84"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85" w:author="MCC160" w:date="2023-02-23T18:44:00Z">
                <w:pPr>
                  <w:keepNext/>
                  <w:keepLines/>
                  <w:spacing w:after="0"/>
                  <w:jc w:val="center"/>
                </w:pPr>
              </w:pPrChange>
            </w:pPr>
            <w:r w:rsidRPr="00B5463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86"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87" w:author="MCC160" w:date="2023-02-23T18:44:00Z">
                <w:pPr>
                  <w:keepNext/>
                  <w:keepLines/>
                  <w:spacing w:after="0"/>
                  <w:jc w:val="center"/>
                </w:pPr>
              </w:pPrChange>
            </w:pPr>
            <w:r w:rsidRPr="00B54636">
              <w:rPr>
                <w:rFonts w:eastAsia="Calibri"/>
                <w:lang w:val="fr-FR"/>
              </w:rPr>
              <w:t>25a4</w:t>
            </w:r>
          </w:p>
        </w:tc>
        <w:tc>
          <w:tcPr>
            <w:tcW w:w="3913" w:type="dxa"/>
            <w:tcBorders>
              <w:top w:val="single" w:sz="4" w:space="0" w:color="auto"/>
              <w:left w:val="single" w:sz="4" w:space="0" w:color="auto"/>
              <w:bottom w:val="single" w:sz="4" w:space="0" w:color="auto"/>
              <w:right w:val="single" w:sz="4" w:space="0" w:color="auto"/>
            </w:tcBorders>
            <w:hideMark/>
          </w:tcPr>
          <w:p w:rsidR="000D20E3" w:rsidRDefault="000D20E3" w:rsidP="001B5C1E">
            <w:pPr>
              <w:pStyle w:val="TAL"/>
              <w:rPr>
                <w:ins w:id="388" w:author="MCC160" w:date="2023-01-18T16:59:00Z"/>
                <w:rFonts w:eastAsia="Calibri"/>
                <w:lang w:val="fr-FR"/>
              </w:rPr>
            </w:pPr>
            <w:ins w:id="389" w:author="MCC160" w:date="2023-01-18T16:59:00Z">
              <w:r w:rsidRPr="001764B6">
                <w:rPr>
                  <w:rFonts w:eastAsia="Calibri"/>
                  <w:lang w:val="fr-FR"/>
                </w:rPr>
                <w:t>Make the UE (MCPTT client) request the floor queue position.</w:t>
              </w:r>
            </w:ins>
          </w:p>
          <w:p w:rsidR="00B54636" w:rsidRPr="00B54636" w:rsidRDefault="00B54636">
            <w:pPr>
              <w:pStyle w:val="TAL"/>
              <w:rPr>
                <w:rFonts w:eastAsia="Calibri"/>
                <w:lang w:val="fr-FR"/>
              </w:rPr>
              <w:pPrChange w:id="390" w:author="MCC160" w:date="2023-02-23T18:44:00Z">
                <w:pPr>
                  <w:keepNext/>
                  <w:keepLines/>
                  <w:spacing w:after="0"/>
                </w:pPr>
              </w:pPrChange>
            </w:pPr>
            <w:del w:id="391" w:author="MCC160" w:date="2023-01-18T16:59:00Z">
              <w:r w:rsidRPr="00B54636" w:rsidDel="000D20E3">
                <w:rPr>
                  <w:rFonts w:eastAsia="Calibri"/>
                  <w:lang w:val="fr-FR"/>
                </w:rPr>
                <w:delText xml:space="preserve">Make the MCPTT User request the current position in the queue.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92"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93"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94"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95"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396" w:author="MCC160" w:date="2023-02-23T18:44:00Z">
                <w:pPr>
                  <w:keepNext/>
                  <w:keepLines/>
                  <w:spacing w:after="0"/>
                  <w:jc w:val="center"/>
                </w:pPr>
              </w:pPrChange>
            </w:pPr>
            <w:r w:rsidRPr="00B54636">
              <w:rPr>
                <w:rFonts w:eastAsia="Calibri"/>
                <w:lang w:val="fr-FR"/>
              </w:rPr>
              <w:t>25a5</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397" w:author="MCC160" w:date="2023-02-23T18:44: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398" w:author="MCC160" w:date="2023-01-18T16:27: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399" w:author="MCC160" w:date="2023-01-18T16:35:00Z">
              <w:r w:rsidRPr="00B54636" w:rsidDel="00D27C59">
                <w:rPr>
                  <w:lang w:val="fr-FR"/>
                </w:rPr>
                <w:delText xml:space="preserve">for </w:delText>
              </w:r>
            </w:del>
            <w:ins w:id="400" w:author="MCC160" w:date="2023-01-18T16:35:00Z">
              <w:r w:rsidR="00D27C59">
                <w:rPr>
                  <w:lang w:val="fr-FR"/>
                </w:rPr>
                <w:t>'</w:t>
              </w:r>
            </w:ins>
            <w:r w:rsidRPr="00B54636">
              <w:rPr>
                <w:lang w:val="fr-FR"/>
              </w:rPr>
              <w:t>MCPTT Floor Queuing Position Request</w:t>
            </w:r>
            <w:ins w:id="401" w:author="MCC160" w:date="2023-01-18T16:59:00Z">
              <w:r w:rsidR="000D20E3">
                <w:rPr>
                  <w:lang w:val="fr-FR"/>
                </w:rPr>
                <w:t>'</w:t>
              </w:r>
            </w:ins>
            <w:r w:rsidRPr="00B54636">
              <w:rPr>
                <w:lang w:val="fr-FR"/>
              </w:rPr>
              <w:t xml:space="preserve"> </w:t>
            </w:r>
            <w:r w:rsidRPr="00B54636">
              <w:rPr>
                <w:rFonts w:eastAsia="Calibri"/>
                <w:lang w:val="fr-FR"/>
              </w:rPr>
              <w:t>a</w:t>
            </w:r>
            <w:r w:rsidRPr="00B5463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02"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03"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04" w:author="MCC160" w:date="2023-02-23T18:44:00Z">
                <w:pPr>
                  <w:keepNext/>
                  <w:keepLines/>
                  <w:spacing w:after="0"/>
                  <w:jc w:val="center"/>
                </w:pPr>
              </w:pPrChange>
            </w:pPr>
            <w:r w:rsidRPr="00B5463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05"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06" w:author="MCC160" w:date="2023-02-23T18:44:00Z">
                <w:pPr>
                  <w:keepNext/>
                  <w:keepLines/>
                  <w:spacing w:after="0"/>
                  <w:jc w:val="center"/>
                </w:pPr>
              </w:pPrChange>
            </w:pPr>
            <w:r w:rsidRPr="00B54636">
              <w:rPr>
                <w:rFonts w:eastAsia="Calibri"/>
                <w:lang w:val="fr-FR"/>
              </w:rPr>
              <w:t>25a6</w:t>
            </w:r>
          </w:p>
        </w:tc>
        <w:tc>
          <w:tcPr>
            <w:tcW w:w="3913" w:type="dxa"/>
            <w:tcBorders>
              <w:top w:val="single" w:sz="4" w:space="0" w:color="auto"/>
              <w:left w:val="single" w:sz="4" w:space="0" w:color="auto"/>
              <w:bottom w:val="single" w:sz="4" w:space="0" w:color="auto"/>
              <w:right w:val="single" w:sz="4" w:space="0" w:color="auto"/>
            </w:tcBorders>
            <w:hideMark/>
          </w:tcPr>
          <w:p w:rsidR="000D20E3" w:rsidRDefault="000D20E3" w:rsidP="001B5C1E">
            <w:pPr>
              <w:pStyle w:val="TAL"/>
              <w:rPr>
                <w:ins w:id="407" w:author="MCC160" w:date="2023-01-18T16:59:00Z"/>
                <w:rFonts w:eastAsia="Calibri"/>
                <w:lang w:val="fr-FR"/>
              </w:rPr>
            </w:pPr>
            <w:ins w:id="408" w:author="MCC160" w:date="2023-01-18T16:59:00Z">
              <w:r w:rsidRPr="00931A93">
                <w:rPr>
                  <w:rFonts w:eastAsia="Calibri"/>
                  <w:lang w:val="fr-FR"/>
                </w:rPr>
                <w:t>Check: Does the UE (MCPTT client) provide floor queue position information to the user?</w:t>
              </w:r>
            </w:ins>
          </w:p>
          <w:p w:rsidR="00B54636" w:rsidRPr="00B54636" w:rsidRDefault="00B54636">
            <w:pPr>
              <w:pStyle w:val="TAL"/>
              <w:rPr>
                <w:rFonts w:eastAsia="Calibri"/>
                <w:lang w:val="fr-FR"/>
              </w:rPr>
              <w:pPrChange w:id="409" w:author="MCC160" w:date="2023-02-23T18:44:00Z">
                <w:pPr>
                  <w:keepNext/>
                  <w:keepLines/>
                  <w:spacing w:after="0"/>
                </w:pPr>
              </w:pPrChange>
            </w:pPr>
            <w:del w:id="410" w:author="MCC160" w:date="2023-01-18T17:00:00Z">
              <w:r w:rsidRPr="00B54636" w:rsidDel="000D20E3">
                <w:rPr>
                  <w:rFonts w:eastAsia="Calibri"/>
                  <w:lang w:val="fr-FR"/>
                </w:rPr>
                <w:delText xml:space="preserve">Check: Does the UE (MCPTT Client) provide floor queue position information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11"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12"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13" w:author="MCC160" w:date="2023-02-23T18:44:00Z">
                <w:pPr>
                  <w:keepNext/>
                  <w:keepLines/>
                  <w:spacing w:after="0"/>
                  <w:jc w:val="center"/>
                </w:pPr>
              </w:pPrChange>
            </w:pPr>
            <w:r w:rsidRPr="00B5463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14"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15" w:author="MCC160" w:date="2023-02-23T18:44:00Z">
                <w:pPr>
                  <w:keepNext/>
                  <w:keepLines/>
                  <w:spacing w:after="0"/>
                  <w:jc w:val="center"/>
                </w:pPr>
              </w:pPrChange>
            </w:pPr>
            <w:r w:rsidRPr="00B54636">
              <w:rPr>
                <w:rFonts w:eastAsia="Calibri"/>
                <w:lang w:val="fr-FR"/>
              </w:rPr>
              <w:t>25a7</w:t>
            </w:r>
          </w:p>
        </w:tc>
        <w:tc>
          <w:tcPr>
            <w:tcW w:w="3913" w:type="dxa"/>
            <w:tcBorders>
              <w:top w:val="single" w:sz="4" w:space="0" w:color="auto"/>
              <w:left w:val="single" w:sz="4" w:space="0" w:color="auto"/>
              <w:bottom w:val="single" w:sz="4" w:space="0" w:color="auto"/>
              <w:right w:val="single" w:sz="4" w:space="0" w:color="auto"/>
            </w:tcBorders>
            <w:hideMark/>
          </w:tcPr>
          <w:p w:rsidR="000D20E3" w:rsidRDefault="000D20E3" w:rsidP="001B5C1E">
            <w:pPr>
              <w:pStyle w:val="TAL"/>
              <w:rPr>
                <w:ins w:id="416" w:author="MCC160" w:date="2023-01-18T17:00:00Z"/>
                <w:rFonts w:eastAsia="Calibri"/>
                <w:lang w:val="fr-FR"/>
              </w:rPr>
            </w:pPr>
            <w:ins w:id="417" w:author="MCC160" w:date="2023-01-18T17:00:00Z">
              <w:r w:rsidRPr="001764B6">
                <w:rPr>
                  <w:rFonts w:eastAsia="Calibri"/>
                  <w:lang w:val="fr-FR"/>
                </w:rPr>
                <w:t>Make the UE (MCPTT client) cancel the floor request.</w:t>
              </w:r>
            </w:ins>
          </w:p>
          <w:p w:rsidR="00B54636" w:rsidRPr="00B54636" w:rsidRDefault="00B54636">
            <w:pPr>
              <w:pStyle w:val="TAL"/>
              <w:rPr>
                <w:rFonts w:eastAsia="Calibri"/>
                <w:lang w:val="fr-FR"/>
              </w:rPr>
              <w:pPrChange w:id="418" w:author="MCC160" w:date="2023-02-23T18:44:00Z">
                <w:pPr>
                  <w:keepNext/>
                  <w:keepLines/>
                  <w:spacing w:after="0"/>
                </w:pPr>
              </w:pPrChange>
            </w:pPr>
            <w:del w:id="419" w:author="MCC160" w:date="2023-01-18T17:00:00Z">
              <w:r w:rsidRPr="00B54636" w:rsidDel="000D20E3">
                <w:rPr>
                  <w:rFonts w:eastAsia="Calibri"/>
                  <w:lang w:val="fr-FR"/>
                </w:rPr>
                <w:delText xml:space="preserve">Make the MCPTT User request to cancel the Floor Request and end being in the queue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2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2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22"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23"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24" w:author="MCC160" w:date="2023-02-23T18:44:00Z">
                <w:pPr>
                  <w:keepNext/>
                  <w:keepLines/>
                  <w:spacing w:after="0"/>
                  <w:jc w:val="center"/>
                </w:pPr>
              </w:pPrChange>
            </w:pPr>
            <w:r w:rsidRPr="00B54636">
              <w:rPr>
                <w:rFonts w:eastAsia="Calibri"/>
                <w:lang w:val="fr-FR"/>
              </w:rPr>
              <w:t>25a8</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25" w:author="MCC160" w:date="2023-02-23T18:44:00Z">
                <w:pPr>
                  <w:keepNext/>
                  <w:keepLines/>
                  <w:spacing w:after="0"/>
                </w:pPr>
              </w:pPrChange>
            </w:pPr>
            <w:r w:rsidRPr="00B54636">
              <w:rPr>
                <w:rFonts w:eastAsia="Calibri"/>
                <w:lang w:val="fr-FR"/>
              </w:rPr>
              <w:t xml:space="preserve">Check: Does the UE (MCPTT client) </w:t>
            </w:r>
            <w:ins w:id="426" w:author="MCC160" w:date="2023-01-18T16:28:00Z">
              <w:r w:rsidR="00D27C59" w:rsidRPr="00D27C59">
                <w:rPr>
                  <w:rFonts w:eastAsia="Calibri"/>
                  <w:lang w:val="fr-FR"/>
                </w:rPr>
                <w:t xml:space="preserve">correctly </w:t>
              </w:r>
            </w:ins>
            <w:r w:rsidRPr="00B54636">
              <w:rPr>
                <w:rFonts w:eastAsia="Calibri"/>
                <w:lang w:val="fr-FR"/>
              </w:rPr>
              <w:t xml:space="preserve">perform procedure </w:t>
            </w:r>
            <w:del w:id="427" w:author="MCC160" w:date="2023-01-18T16:35:00Z">
              <w:r w:rsidRPr="00B54636" w:rsidDel="00D27C59">
                <w:rPr>
                  <w:rFonts w:eastAsia="Calibri"/>
                  <w:lang w:val="fr-FR"/>
                </w:rPr>
                <w:delText xml:space="preserve">for </w:delText>
              </w:r>
            </w:del>
            <w:ins w:id="428" w:author="MCC160" w:date="2023-01-18T16:35:00Z">
              <w:r w:rsidR="00D27C59">
                <w:rPr>
                  <w:rFonts w:eastAsia="Calibri"/>
                  <w:lang w:val="fr-FR"/>
                </w:rPr>
                <w:t>'</w:t>
              </w:r>
            </w:ins>
            <w:r w:rsidRPr="00B54636">
              <w:rPr>
                <w:lang w:val="fr-FR"/>
              </w:rPr>
              <w:t>MCPTT Floor Release</w:t>
            </w:r>
            <w:r w:rsidRPr="00B54636">
              <w:rPr>
                <w:rFonts w:eastAsia="Calibri"/>
                <w:lang w:val="fr-FR"/>
              </w:rPr>
              <w:t xml:space="preserve"> – Floor Taken</w:t>
            </w:r>
            <w:ins w:id="429" w:author="MCC160" w:date="2023-01-18T17:00:00Z">
              <w:r w:rsidR="000D20E3">
                <w:rPr>
                  <w:rFonts w:eastAsia="Calibri"/>
                  <w:lang w:val="fr-FR"/>
                </w:rPr>
                <w:t>'</w:t>
              </w:r>
            </w:ins>
            <w:r w:rsidRPr="00B54636">
              <w:rPr>
                <w:rFonts w:eastAsia="Calibri"/>
                <w:lang w:val="fr-FR"/>
              </w:rPr>
              <w:t xml:space="preserve"> as described in </w:t>
            </w:r>
            <w:r w:rsidRPr="00B54636">
              <w:rPr>
                <w:lang w:val="fr-FR"/>
              </w:rPr>
              <w:t>TS 36.579-1 [2] Table 5.3A.16.3-1</w:t>
            </w:r>
            <w:r w:rsidRPr="00B54636">
              <w:rPr>
                <w:rFonts w:eastAsia="Calibri"/>
                <w:lang w:val="fr-FR"/>
              </w:rPr>
              <w:t xml:space="preserve">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43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3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32" w:author="MCC160" w:date="2023-02-23T18:44:00Z">
                <w:pPr>
                  <w:keepNext/>
                  <w:keepLines/>
                  <w:spacing w:after="0"/>
                  <w:jc w:val="center"/>
                </w:pPr>
              </w:pPrChange>
            </w:pPr>
            <w:r w:rsidRPr="00B5463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33"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34" w:author="MCC160" w:date="2023-02-23T18:44:00Z">
                <w:pPr>
                  <w:keepNext/>
                  <w:keepLines/>
                  <w:spacing w:after="0"/>
                  <w:jc w:val="center"/>
                </w:pPr>
              </w:pPrChange>
            </w:pPr>
            <w:r w:rsidRPr="00B54636">
              <w:rPr>
                <w:rFonts w:eastAsia="Calibri"/>
                <w:lang w:val="fr-FR"/>
              </w:rPr>
              <w:t>25a9</w:t>
            </w:r>
          </w:p>
        </w:tc>
        <w:tc>
          <w:tcPr>
            <w:tcW w:w="3913"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435" w:author="MCC160" w:date="2023-01-18T16:52:00Z"/>
                <w:rFonts w:eastAsia="Calibri"/>
                <w:lang w:val="fr-FR"/>
              </w:rPr>
            </w:pPr>
            <w:ins w:id="436" w:author="MCC160" w:date="2023-01-18T16:52:00Z">
              <w:r w:rsidRPr="001764B6">
                <w:rPr>
                  <w:rFonts w:eastAsia="Calibri"/>
                  <w:lang w:val="fr-FR"/>
                </w:rPr>
                <w:t>Make the UE (MCPTT client) request the floor.</w:t>
              </w:r>
            </w:ins>
          </w:p>
          <w:p w:rsidR="00B54636" w:rsidRPr="00B54636" w:rsidRDefault="00B54636">
            <w:pPr>
              <w:pStyle w:val="TAL"/>
              <w:rPr>
                <w:rFonts w:eastAsia="Calibri"/>
                <w:lang w:val="fr-FR"/>
              </w:rPr>
              <w:pPrChange w:id="437" w:author="MCC160" w:date="2023-02-23T18:44:00Z">
                <w:pPr>
                  <w:keepNext/>
                  <w:keepLines/>
                  <w:spacing w:after="0"/>
                </w:pPr>
              </w:pPrChange>
            </w:pPr>
            <w:del w:id="438" w:author="MCC160" w:date="2023-01-18T16:55:00Z">
              <w:r w:rsidRPr="00B54636" w:rsidDel="001F4B74">
                <w:rPr>
                  <w:rFonts w:eastAsia="Calibri"/>
                  <w:lang w:val="fr-FR"/>
                </w:rPr>
                <w:delText xml:space="preserve">Make the MCPTT User request to speak (e.g. pressing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39"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40"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41"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42"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43" w:author="MCC160" w:date="2023-02-23T18:44:00Z">
                <w:pPr>
                  <w:keepNext/>
                  <w:keepLines/>
                  <w:spacing w:after="0"/>
                  <w:jc w:val="center"/>
                </w:pPr>
              </w:pPrChange>
            </w:pPr>
            <w:r w:rsidRPr="00B54636">
              <w:rPr>
                <w:rFonts w:eastAsia="Calibri"/>
                <w:lang w:val="fr-FR"/>
              </w:rPr>
              <w:t>25a10</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44" w:author="MCC160" w:date="2023-02-23T18:44: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445" w:author="MCC160" w:date="2023-01-18T16:28: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446" w:author="MCC160" w:date="2023-01-18T16:35:00Z">
              <w:r w:rsidRPr="00B54636" w:rsidDel="00D27C59">
                <w:rPr>
                  <w:lang w:val="fr-FR"/>
                </w:rPr>
                <w:delText xml:space="preserve">for </w:delText>
              </w:r>
            </w:del>
            <w:ins w:id="447" w:author="MCC160" w:date="2023-01-18T16:35:00Z">
              <w:r w:rsidR="00D27C59">
                <w:rPr>
                  <w:lang w:val="fr-FR"/>
                </w:rPr>
                <w:t>'</w:t>
              </w:r>
            </w:ins>
            <w:r w:rsidRPr="00B54636">
              <w:rPr>
                <w:lang w:val="fr-FR"/>
              </w:rPr>
              <w:t>MCPTT Floor Request – Floor Queue Position Info</w:t>
            </w:r>
            <w:ins w:id="448" w:author="MCC160" w:date="2023-01-18T17:00:00Z">
              <w:r w:rsidR="000D20E3">
                <w:rPr>
                  <w:lang w:val="fr-FR"/>
                </w:rPr>
                <w:t>'</w:t>
              </w:r>
            </w:ins>
            <w:r w:rsidRPr="00B54636">
              <w:rPr>
                <w:rFonts w:eastAsia="Calibri"/>
                <w:lang w:val="fr-FR"/>
              </w:rPr>
              <w:t xml:space="preserve"> a</w:t>
            </w:r>
            <w:r w:rsidRPr="00B5463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449"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50"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51" w:author="MCC160" w:date="2023-02-23T18:44:00Z">
                <w:pPr>
                  <w:keepNext/>
                  <w:keepLines/>
                  <w:spacing w:after="0"/>
                  <w:jc w:val="center"/>
                </w:pPr>
              </w:pPrChange>
            </w:pPr>
            <w:r w:rsidRPr="00B5463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52"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53" w:author="MCC160" w:date="2023-02-23T18:44:00Z">
                <w:pPr>
                  <w:keepNext/>
                  <w:keepLines/>
                  <w:spacing w:after="0"/>
                  <w:jc w:val="center"/>
                </w:pPr>
              </w:pPrChange>
            </w:pPr>
            <w:r w:rsidRPr="00B54636">
              <w:rPr>
                <w:rFonts w:eastAsia="Calibri"/>
                <w:lang w:val="fr-FR"/>
              </w:rPr>
              <w:t>25a11</w:t>
            </w:r>
          </w:p>
        </w:tc>
        <w:tc>
          <w:tcPr>
            <w:tcW w:w="3913" w:type="dxa"/>
            <w:tcBorders>
              <w:top w:val="single" w:sz="4" w:space="0" w:color="auto"/>
              <w:left w:val="single" w:sz="4" w:space="0" w:color="auto"/>
              <w:bottom w:val="single" w:sz="4" w:space="0" w:color="auto"/>
              <w:right w:val="single" w:sz="4" w:space="0" w:color="auto"/>
            </w:tcBorders>
            <w:hideMark/>
          </w:tcPr>
          <w:p w:rsidR="000D20E3" w:rsidRDefault="000D20E3" w:rsidP="001B5C1E">
            <w:pPr>
              <w:pStyle w:val="TAL"/>
              <w:rPr>
                <w:ins w:id="454" w:author="MCC160" w:date="2023-01-18T17:01:00Z"/>
                <w:rFonts w:eastAsia="Calibri"/>
                <w:lang w:val="fr-FR"/>
              </w:rPr>
            </w:pPr>
            <w:ins w:id="455" w:author="MCC160" w:date="2023-01-18T17:01:00Z">
              <w:r w:rsidRPr="00931A93">
                <w:rPr>
                  <w:rFonts w:eastAsia="Calibri"/>
                  <w:lang w:val="fr-FR"/>
                </w:rPr>
                <w:t>Check: Does the UE (MCPTT client) provide floor request queued response notification to the user?</w:t>
              </w:r>
            </w:ins>
          </w:p>
          <w:p w:rsidR="00B54636" w:rsidRPr="00B54636" w:rsidRDefault="00B54636">
            <w:pPr>
              <w:pStyle w:val="TAL"/>
              <w:rPr>
                <w:rFonts w:eastAsia="Calibri"/>
                <w:lang w:val="fr-FR"/>
              </w:rPr>
              <w:pPrChange w:id="456" w:author="MCC160" w:date="2023-02-23T18:44:00Z">
                <w:pPr>
                  <w:keepNext/>
                  <w:keepLines/>
                  <w:spacing w:after="0"/>
                </w:pPr>
              </w:pPrChange>
            </w:pPr>
            <w:del w:id="457" w:author="MCC160" w:date="2023-01-18T17:01:00Z">
              <w:r w:rsidRPr="00B54636" w:rsidDel="000D20E3">
                <w:rPr>
                  <w:rFonts w:eastAsia="Calibri"/>
                  <w:lang w:val="fr-FR"/>
                </w:rPr>
                <w:delText xml:space="preserve">Check: Does the UE (MCPTT Client) provide floor request queued response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58"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59"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60" w:author="MCC160" w:date="2023-02-23T18:44:00Z">
                <w:pPr>
                  <w:keepNext/>
                  <w:keepLines/>
                  <w:spacing w:after="0"/>
                  <w:jc w:val="center"/>
                </w:pPr>
              </w:pPrChange>
            </w:pPr>
            <w:r w:rsidRPr="00B5463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61"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62" w:author="MCC160" w:date="2023-02-23T18:44:00Z">
                <w:pPr>
                  <w:keepNext/>
                  <w:keepLines/>
                  <w:spacing w:after="0"/>
                  <w:jc w:val="center"/>
                </w:pPr>
              </w:pPrChange>
            </w:pPr>
            <w:r w:rsidRPr="00B54636">
              <w:rPr>
                <w:rFonts w:eastAsia="Calibri"/>
                <w:lang w:val="fr-FR"/>
              </w:rPr>
              <w:t>25a12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63" w:author="MCC160" w:date="2023-02-23T18:44:00Z">
                <w:pPr>
                  <w:keepNext/>
                  <w:keepLines/>
                  <w:spacing w:after="0"/>
                </w:pPr>
              </w:pPrChange>
            </w:pPr>
            <w:r w:rsidRPr="00B54636">
              <w:rPr>
                <w:rFonts w:eastAsia="Calibri"/>
                <w:lang w:val="fr-FR"/>
              </w:rPr>
              <w:t>The SS sends a Floor Granted message</w:t>
            </w:r>
            <w:ins w:id="464" w:author="MCC160" w:date="2023-01-18T17:01:00Z">
              <w:r w:rsidR="000D20E3">
                <w:rPr>
                  <w:rFonts w:eastAsia="Calibri"/>
                  <w:lang w:val="fr-FR"/>
                </w:rPr>
                <w:t>.</w:t>
              </w:r>
            </w:ins>
            <w:del w:id="465" w:author="MCC160" w:date="2023-01-18T17:02:00Z">
              <w:r w:rsidRPr="00B54636" w:rsidDel="000D20E3">
                <w:rPr>
                  <w:rFonts w:eastAsia="Calibri"/>
                  <w:lang w:val="fr-FR"/>
                </w:rPr>
                <w:delText xml:space="preserve"> with no </w:delText>
              </w:r>
              <w:r w:rsidRPr="00B54636" w:rsidDel="000D20E3">
                <w:rPr>
                  <w:rFonts w:eastAsia="Calibri"/>
                  <w:lang w:val="fr-FR" w:eastAsia="ko-KR"/>
                </w:rPr>
                <w:delText>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66" w:author="MCC160" w:date="2023-02-23T18:44:00Z">
                <w:pPr>
                  <w:keepNext/>
                  <w:keepLines/>
                  <w:spacing w:after="0"/>
                  <w:jc w:val="center"/>
                </w:pPr>
              </w:pPrChange>
            </w:pPr>
            <w:r w:rsidRPr="00B54636">
              <w:rPr>
                <w:rFonts w:eastAsia="Calibri"/>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67" w:author="MCC160" w:date="2023-02-23T18:44:00Z">
                <w:pPr>
                  <w:keepNext/>
                  <w:keepLines/>
                  <w:spacing w:after="0"/>
                </w:pPr>
              </w:pPrChange>
            </w:pPr>
            <w:r w:rsidRPr="00B54636">
              <w:rPr>
                <w:rFonts w:eastAsia="Calibri"/>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68"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69"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70" w:author="MCC160" w:date="2023-02-23T18:44:00Z">
                <w:pPr>
                  <w:keepNext/>
                  <w:keepLines/>
                  <w:spacing w:after="0"/>
                  <w:jc w:val="center"/>
                </w:pPr>
              </w:pPrChange>
            </w:pPr>
            <w:r w:rsidRPr="00B54636">
              <w:rPr>
                <w:rFonts w:eastAsia="Calibri"/>
                <w:lang w:val="fr-FR"/>
              </w:rPr>
              <w:t>25a13</w:t>
            </w:r>
          </w:p>
        </w:tc>
        <w:tc>
          <w:tcPr>
            <w:tcW w:w="3913" w:type="dxa"/>
            <w:tcBorders>
              <w:top w:val="single" w:sz="4" w:space="0" w:color="auto"/>
              <w:left w:val="single" w:sz="4" w:space="0" w:color="auto"/>
              <w:bottom w:val="single" w:sz="4" w:space="0" w:color="auto"/>
              <w:right w:val="single" w:sz="4" w:space="0" w:color="auto"/>
            </w:tcBorders>
            <w:hideMark/>
          </w:tcPr>
          <w:p w:rsidR="000D20E3" w:rsidRDefault="000D20E3" w:rsidP="001B5C1E">
            <w:pPr>
              <w:pStyle w:val="TAL"/>
              <w:rPr>
                <w:ins w:id="471" w:author="MCC160" w:date="2023-01-18T17:02:00Z"/>
                <w:rFonts w:eastAsia="Calibri"/>
                <w:lang w:val="fr-FR"/>
              </w:rPr>
            </w:pPr>
            <w:ins w:id="472" w:author="MCC160" w:date="2023-01-18T17:02:00Z">
              <w:r w:rsidRPr="00931A93">
                <w:rPr>
                  <w:rFonts w:eastAsia="Calibri"/>
                  <w:lang w:val="fr-FR"/>
                </w:rPr>
                <w:t>Check: Does the UE (MCPTT client) provide floor granted notification to the user?</w:t>
              </w:r>
            </w:ins>
          </w:p>
          <w:p w:rsidR="00B54636" w:rsidRPr="00B54636" w:rsidRDefault="00B54636">
            <w:pPr>
              <w:pStyle w:val="TAL"/>
              <w:rPr>
                <w:rFonts w:eastAsia="Calibri"/>
                <w:lang w:val="fr-FR"/>
              </w:rPr>
              <w:pPrChange w:id="473" w:author="MCC160" w:date="2023-02-23T18:44:00Z">
                <w:pPr>
                  <w:keepNext/>
                  <w:keepLines/>
                  <w:spacing w:after="0"/>
                </w:pPr>
              </w:pPrChange>
            </w:pPr>
            <w:del w:id="474" w:author="MCC160" w:date="2023-01-18T17:02:00Z">
              <w:r w:rsidRPr="00B54636" w:rsidDel="000D20E3">
                <w:rPr>
                  <w:rFonts w:eastAsia="Calibri"/>
                  <w:lang w:val="fr-FR"/>
                </w:rPr>
                <w:delText xml:space="preserve">Check: Does the UE (MCPTT Client) provide a floor granted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75"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76"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77" w:author="MCC160" w:date="2023-02-23T18:44:00Z">
                <w:pPr>
                  <w:keepNext/>
                  <w:keepLines/>
                  <w:spacing w:after="0"/>
                  <w:jc w:val="center"/>
                </w:pPr>
              </w:pPrChange>
            </w:pPr>
            <w:r w:rsidRPr="00B54636">
              <w:rPr>
                <w:rFonts w:eastAsia="Calibri"/>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78"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79" w:author="MCC160" w:date="2023-02-23T18:44:00Z">
                <w:pPr>
                  <w:keepNext/>
                  <w:keepLines/>
                  <w:spacing w:after="0"/>
                  <w:jc w:val="center"/>
                </w:pPr>
              </w:pPrChange>
            </w:pPr>
            <w:r w:rsidRPr="00B54636">
              <w:rPr>
                <w:rFonts w:eastAsia="Calibri"/>
                <w:lang w:val="fr-FR"/>
              </w:rPr>
              <w:t>25b1</w:t>
            </w:r>
          </w:p>
        </w:tc>
        <w:tc>
          <w:tcPr>
            <w:tcW w:w="3913" w:type="dxa"/>
            <w:tcBorders>
              <w:top w:val="single" w:sz="4" w:space="0" w:color="auto"/>
              <w:left w:val="single" w:sz="4" w:space="0" w:color="auto"/>
              <w:bottom w:val="single" w:sz="4" w:space="0" w:color="auto"/>
              <w:right w:val="single" w:sz="4" w:space="0" w:color="auto"/>
            </w:tcBorders>
            <w:hideMark/>
          </w:tcPr>
          <w:p w:rsidR="001F4B74" w:rsidRDefault="00B54636">
            <w:pPr>
              <w:pStyle w:val="TAL"/>
              <w:rPr>
                <w:ins w:id="480" w:author="MCC160" w:date="2023-01-18T16:52:00Z"/>
                <w:lang w:val="fr-FR"/>
              </w:rPr>
              <w:pPrChange w:id="481" w:author="MCC160" w:date="2023-02-23T18:44:00Z">
                <w:pPr>
                  <w:keepNext/>
                  <w:keepLines/>
                  <w:spacing w:after="0"/>
                </w:pPr>
              </w:pPrChange>
            </w:pPr>
            <w:r w:rsidRPr="00B54636">
              <w:rPr>
                <w:rFonts w:eastAsia="Calibri"/>
                <w:lang w:val="fr-FR"/>
              </w:rPr>
              <w:t xml:space="preserve">ELSE IF NOT </w:t>
            </w:r>
            <w:r w:rsidRPr="00B54636">
              <w:rPr>
                <w:lang w:val="fr-FR"/>
              </w:rPr>
              <w:t>pc_MCPTT_FloorRequestQueueing</w:t>
            </w:r>
            <w:ins w:id="482" w:author="MCC160" w:date="2023-01-18T17:02:00Z">
              <w:r w:rsidR="000D20E3">
                <w:rPr>
                  <w:lang w:val="fr-FR"/>
                </w:rPr>
                <w:t xml:space="preserve"> THEN</w:t>
              </w:r>
            </w:ins>
            <w:r w:rsidRPr="00B54636">
              <w:rPr>
                <w:lang w:val="fr-FR"/>
              </w:rPr>
              <w:t>:</w:t>
            </w:r>
          </w:p>
          <w:p w:rsidR="001F4B74" w:rsidRDefault="001F4B74" w:rsidP="001B5C1E">
            <w:pPr>
              <w:pStyle w:val="TAL"/>
              <w:rPr>
                <w:ins w:id="483" w:author="MCC160" w:date="2023-01-18T16:52:00Z"/>
                <w:rFonts w:eastAsia="Calibri"/>
                <w:lang w:val="fr-FR"/>
              </w:rPr>
            </w:pPr>
            <w:ins w:id="484" w:author="MCC160" w:date="2023-01-18T16:52:00Z">
              <w:r w:rsidRPr="001764B6">
                <w:rPr>
                  <w:rFonts w:eastAsia="Calibri"/>
                  <w:lang w:val="fr-FR"/>
                </w:rPr>
                <w:t>Make the UE (MCPTT client) request the floor.</w:t>
              </w:r>
            </w:ins>
          </w:p>
          <w:p w:rsidR="00B54636" w:rsidRPr="00B54636" w:rsidRDefault="00B54636">
            <w:pPr>
              <w:pStyle w:val="TAL"/>
              <w:rPr>
                <w:rFonts w:eastAsia="Calibri"/>
                <w:lang w:val="fr-FR"/>
              </w:rPr>
              <w:pPrChange w:id="485" w:author="MCC160" w:date="2023-02-23T18:44:00Z">
                <w:pPr>
                  <w:keepNext/>
                  <w:keepLines/>
                  <w:spacing w:after="0"/>
                </w:pPr>
              </w:pPrChange>
            </w:pPr>
            <w:del w:id="486" w:author="MCC160" w:date="2023-01-18T16:52:00Z">
              <w:r w:rsidRPr="00B54636" w:rsidDel="001F4B74">
                <w:rPr>
                  <w:lang w:val="fr-FR"/>
                </w:rPr>
                <w:delText xml:space="preserve"> </w:delText>
              </w:r>
              <w:r w:rsidRPr="00B54636" w:rsidDel="001F4B74">
                <w:rPr>
                  <w:rFonts w:eastAsia="Calibri"/>
                  <w:lang w:val="fr-FR"/>
                </w:rPr>
                <w:delText xml:space="preserve">Make the MCPTT User request to speak (e.g. pressing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87"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88"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89"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90"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91" w:author="MCC160" w:date="2023-02-23T18:44:00Z">
                <w:pPr>
                  <w:keepNext/>
                  <w:keepLines/>
                  <w:spacing w:after="0"/>
                  <w:jc w:val="center"/>
                </w:pPr>
              </w:pPrChange>
            </w:pPr>
            <w:r w:rsidRPr="00B54636">
              <w:rPr>
                <w:rFonts w:eastAsia="Calibri"/>
                <w:lang w:val="fr-FR"/>
              </w:rPr>
              <w:t>25b2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92" w:author="MCC160" w:date="2023-02-23T18:44: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493" w:author="MCC160" w:date="2023-01-18T16:28:00Z">
              <w:r w:rsidR="00D27C59" w:rsidRPr="00D27C59">
                <w:rPr>
                  <w:rFonts w:eastAsia="Calibri"/>
                  <w:lang w:val="fr-FR" w:eastAsia="ko-KR"/>
                </w:rPr>
                <w:t xml:space="preserve">correctly </w:t>
              </w:r>
            </w:ins>
            <w:r w:rsidRPr="00B54636">
              <w:rPr>
                <w:lang w:val="fr-FR"/>
              </w:rPr>
              <w:t xml:space="preserve">perform procedure </w:t>
            </w:r>
            <w:del w:id="494" w:author="MCC160" w:date="2023-01-18T16:35:00Z">
              <w:r w:rsidRPr="00B54636" w:rsidDel="00D27C59">
                <w:rPr>
                  <w:lang w:val="fr-FR"/>
                </w:rPr>
                <w:delText xml:space="preserve">for </w:delText>
              </w:r>
            </w:del>
            <w:ins w:id="495" w:author="MCC160" w:date="2023-01-18T16:35:00Z">
              <w:r w:rsidR="00D27C59">
                <w:rPr>
                  <w:lang w:val="fr-FR"/>
                </w:rPr>
                <w:t>'</w:t>
              </w:r>
            </w:ins>
            <w:r w:rsidRPr="00B54636">
              <w:rPr>
                <w:lang w:val="fr-FR"/>
              </w:rPr>
              <w:t>MCPTT Floor Request – Floor Granted</w:t>
            </w:r>
            <w:ins w:id="496" w:author="MCC160" w:date="2023-01-18T17:03:00Z">
              <w:r w:rsidR="000D20E3">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97"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498"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499" w:author="MCC160" w:date="2023-02-23T18:44: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00"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01" w:author="MCC160" w:date="2023-02-23T18:44:00Z">
                <w:pPr>
                  <w:keepNext/>
                  <w:keepLines/>
                  <w:spacing w:after="0"/>
                  <w:jc w:val="center"/>
                </w:pPr>
              </w:pPrChange>
            </w:pPr>
            <w:r w:rsidRPr="00B54636">
              <w:rPr>
                <w:rFonts w:eastAsia="Calibri"/>
                <w:lang w:val="fr-FR"/>
              </w:rPr>
              <w:t>26-40</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02"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03"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04"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05"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06"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07" w:author="MCC160" w:date="2023-02-23T18:44:00Z">
                <w:pPr>
                  <w:keepNext/>
                  <w:keepLines/>
                  <w:spacing w:after="0"/>
                  <w:jc w:val="center"/>
                </w:pPr>
              </w:pPrChange>
            </w:pPr>
            <w:r w:rsidRPr="00B54636">
              <w:rPr>
                <w:rFonts w:eastAsia="Calibri"/>
                <w:lang w:val="fr-FR"/>
              </w:rPr>
              <w:t>41</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508" w:author="MCC160" w:date="2023-01-18T16:22:00Z"/>
                <w:rFonts w:eastAsia="Calibri"/>
                <w:lang w:val="fr-FR"/>
              </w:rPr>
            </w:pPr>
            <w:ins w:id="509" w:author="MCC160" w:date="2023-01-18T16:22:00Z">
              <w:r w:rsidRPr="001764B6">
                <w:rPr>
                  <w:rFonts w:eastAsia="Calibri"/>
                  <w:lang w:val="fr-FR"/>
                </w:rPr>
                <w:t>Make the UE (MCPTT client) release the floor.</w:t>
              </w:r>
            </w:ins>
          </w:p>
          <w:p w:rsidR="00B54636" w:rsidRPr="00B54636" w:rsidRDefault="00B54636">
            <w:pPr>
              <w:pStyle w:val="TAL"/>
              <w:rPr>
                <w:rFonts w:eastAsia="Calibri"/>
                <w:lang w:val="fr-FR"/>
              </w:rPr>
              <w:pPrChange w:id="510" w:author="MCC160" w:date="2023-02-23T18:44:00Z">
                <w:pPr>
                  <w:keepNext/>
                  <w:keepLines/>
                  <w:spacing w:after="0"/>
                </w:pPr>
              </w:pPrChange>
            </w:pPr>
            <w:del w:id="511" w:author="MCC160" w:date="2023-01-18T16:24:00Z">
              <w:r w:rsidRPr="00B54636" w:rsidDel="00846A1E">
                <w:rPr>
                  <w:rFonts w:eastAsia="Calibri"/>
                  <w:lang w:val="fr-FR"/>
                </w:rPr>
                <w:delText xml:space="preserve">Make the MCPTT User indicate end of talking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12"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13"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14"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15"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16" w:author="MCC160" w:date="2023-02-23T18:44:00Z">
                <w:pPr>
                  <w:keepNext/>
                  <w:keepLines/>
                  <w:spacing w:after="0"/>
                  <w:jc w:val="center"/>
                </w:pPr>
              </w:pPrChange>
            </w:pPr>
            <w:r w:rsidRPr="00B54636">
              <w:rPr>
                <w:rFonts w:eastAsia="Calibri"/>
                <w:lang w:val="fr-FR"/>
              </w:rPr>
              <w:t>42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17" w:author="MCC160" w:date="2023-02-23T18:44:00Z">
                <w:pPr>
                  <w:keepNext/>
                  <w:keepLines/>
                  <w:spacing w:after="0"/>
                </w:pPr>
              </w:pPrChange>
            </w:pPr>
            <w:r w:rsidRPr="00B54636">
              <w:rPr>
                <w:rFonts w:eastAsia="Calibri"/>
                <w:lang w:val="fr-FR"/>
              </w:rPr>
              <w:t xml:space="preserve">Check: Does the UE (MCPTT client) </w:t>
            </w:r>
            <w:ins w:id="518" w:author="MCC160" w:date="2023-01-18T16:28:00Z">
              <w:r w:rsidR="00D27C59" w:rsidRPr="00D27C59">
                <w:rPr>
                  <w:rFonts w:eastAsia="Calibri"/>
                  <w:lang w:val="fr-FR"/>
                </w:rPr>
                <w:t xml:space="preserve">correctly </w:t>
              </w:r>
            </w:ins>
            <w:r w:rsidRPr="00B54636">
              <w:rPr>
                <w:rFonts w:eastAsia="Calibri"/>
                <w:lang w:val="fr-FR"/>
              </w:rPr>
              <w:t xml:space="preserve">perform procedure </w:t>
            </w:r>
            <w:del w:id="519" w:author="MCC160" w:date="2023-01-18T16:35:00Z">
              <w:r w:rsidRPr="00B54636" w:rsidDel="00D27C59">
                <w:rPr>
                  <w:rFonts w:eastAsia="Calibri"/>
                  <w:lang w:val="fr-FR"/>
                </w:rPr>
                <w:delText xml:space="preserve">for </w:delText>
              </w:r>
            </w:del>
            <w:ins w:id="520" w:author="MCC160" w:date="2023-01-18T16:35:00Z">
              <w:r w:rsidR="00D27C59">
                <w:rPr>
                  <w:rFonts w:eastAsia="Calibri"/>
                  <w:lang w:val="fr-FR"/>
                </w:rPr>
                <w:t>'</w:t>
              </w:r>
            </w:ins>
            <w:r w:rsidRPr="00B54636">
              <w:rPr>
                <w:lang w:val="fr-FR"/>
              </w:rPr>
              <w:t>MCPTT Floor Release – Floor Idle</w:t>
            </w:r>
            <w:ins w:id="521" w:author="MCC160" w:date="2023-01-18T17:03:00Z">
              <w:r w:rsidR="000D20E3">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522"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23"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24" w:author="MCC160" w:date="2023-02-23T18:44: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25"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26" w:author="MCC160" w:date="2023-02-23T18:44:00Z">
                <w:pPr>
                  <w:keepNext/>
                  <w:keepLines/>
                  <w:spacing w:after="0"/>
                  <w:jc w:val="center"/>
                </w:pPr>
              </w:pPrChange>
            </w:pPr>
            <w:r w:rsidRPr="00B54636">
              <w:rPr>
                <w:rFonts w:eastAsia="Calibri"/>
                <w:lang w:val="fr-FR"/>
              </w:rPr>
              <w:t>43a1-44</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27"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28"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29"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30"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31"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32" w:author="MCC160" w:date="2023-02-23T18:44:00Z">
                <w:pPr>
                  <w:keepNext/>
                  <w:keepLines/>
                  <w:spacing w:after="0"/>
                  <w:jc w:val="center"/>
                </w:pPr>
              </w:pPrChange>
            </w:pPr>
            <w:r w:rsidRPr="00B54636">
              <w:rPr>
                <w:rFonts w:eastAsia="Calibri"/>
                <w:lang w:val="fr-FR"/>
              </w:rPr>
              <w:t>45</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0D20E3">
            <w:pPr>
              <w:pStyle w:val="TAL"/>
              <w:rPr>
                <w:rFonts w:eastAsia="Calibri"/>
                <w:lang w:val="fr-FR"/>
              </w:rPr>
              <w:pPrChange w:id="533" w:author="MCC160" w:date="2023-02-23T18:44:00Z">
                <w:pPr>
                  <w:keepNext/>
                  <w:keepLines/>
                  <w:spacing w:after="0"/>
                </w:pPr>
              </w:pPrChange>
            </w:pPr>
            <w:ins w:id="534" w:author="MCC160" w:date="2023-01-18T17:04:00Z">
              <w:r w:rsidRPr="000D20E3">
                <w:rPr>
                  <w:rFonts w:eastAsia="Calibri"/>
                  <w:lang w:val="fr-FR"/>
                </w:rPr>
                <w:t>Check: Does the UE (MCPTT client) correctly perform procedure 'MCX CT call release' as described in TS 36.579-1 [2] Table 5.3.12.3-1 to release the call?</w:t>
              </w:r>
            </w:ins>
            <w:del w:id="535" w:author="MCC160" w:date="2023-01-18T17:04:00Z">
              <w:r w:rsidR="00B54636" w:rsidRPr="00B54636" w:rsidDel="000D20E3">
                <w:rPr>
                  <w:rFonts w:eastAsia="Calibri"/>
                  <w:lang w:val="fr-FR"/>
                </w:rPr>
                <w:delText xml:space="preserve">Check: Is the procedure </w:delText>
              </w:r>
            </w:del>
            <w:del w:id="536" w:author="MCC160" w:date="2023-01-18T16:35:00Z">
              <w:r w:rsidR="00B54636" w:rsidRPr="00B54636" w:rsidDel="00D27C59">
                <w:rPr>
                  <w:rFonts w:eastAsia="Calibri"/>
                  <w:lang w:val="fr-FR"/>
                </w:rPr>
                <w:delText xml:space="preserve">for </w:delText>
              </w:r>
            </w:del>
            <w:del w:id="537" w:author="MCC160" w:date="2023-01-18T17:04:00Z">
              <w:r w:rsidR="00B54636" w:rsidRPr="00B54636" w:rsidDel="000D20E3">
                <w:rPr>
                  <w:lang w:val="fr-FR"/>
                </w:rPr>
                <w:delText xml:space="preserve">MCX CT call release </w:delText>
              </w:r>
              <w:r w:rsidR="00B54636" w:rsidRPr="00B54636" w:rsidDel="000D20E3">
                <w:rPr>
                  <w:rFonts w:eastAsia="Calibri"/>
                  <w:lang w:val="fr-FR"/>
                </w:rPr>
                <w:delText xml:space="preserve">as described in </w:delText>
              </w:r>
              <w:r w:rsidR="00B54636" w:rsidRPr="00B54636" w:rsidDel="000D20E3">
                <w:rPr>
                  <w:lang w:val="fr-FR"/>
                </w:rPr>
                <w:delText>TS 36.579-1 [2] Table 5.3.12.3-1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38"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39"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40" w:author="MCC160" w:date="2023-02-23T18:44:00Z">
                <w:pPr>
                  <w:keepNext/>
                  <w:keepLines/>
                  <w:spacing w:after="0"/>
                  <w:jc w:val="center"/>
                </w:pPr>
              </w:pPrChange>
            </w:pPr>
            <w:r w:rsidRPr="00B54636">
              <w:rPr>
                <w:rFonts w:eastAsia="Calibri"/>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41"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42" w:author="MCC160" w:date="2023-02-23T18:44:00Z">
                <w:pPr>
                  <w:keepNext/>
                  <w:keepLines/>
                  <w:spacing w:after="0"/>
                  <w:jc w:val="center"/>
                </w:pPr>
              </w:pPrChange>
            </w:pPr>
            <w:r w:rsidRPr="00B54636">
              <w:rPr>
                <w:rFonts w:eastAsia="Calibri"/>
                <w:lang w:val="fr-FR"/>
              </w:rPr>
              <w:t>46</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43"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44"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45"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46"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47"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48" w:author="MCC160" w:date="2023-02-23T18:44:00Z">
                <w:pPr>
                  <w:keepNext/>
                  <w:keepLines/>
                  <w:spacing w:after="0"/>
                  <w:jc w:val="center"/>
                </w:pPr>
              </w:pPrChange>
            </w:pPr>
            <w:r w:rsidRPr="00B54636">
              <w:rPr>
                <w:rFonts w:eastAsia="Calibri"/>
                <w:lang w:val="fr-FR"/>
              </w:rPr>
              <w:t>47</w:t>
            </w:r>
          </w:p>
        </w:tc>
        <w:tc>
          <w:tcPr>
            <w:tcW w:w="3913" w:type="dxa"/>
            <w:tcBorders>
              <w:top w:val="single" w:sz="4" w:space="0" w:color="auto"/>
              <w:left w:val="single" w:sz="4" w:space="0" w:color="auto"/>
              <w:bottom w:val="single" w:sz="4" w:space="0" w:color="auto"/>
              <w:right w:val="single" w:sz="4" w:space="0" w:color="auto"/>
            </w:tcBorders>
            <w:hideMark/>
          </w:tcPr>
          <w:p w:rsidR="000D20E3" w:rsidRDefault="000D20E3" w:rsidP="001B5C1E">
            <w:pPr>
              <w:pStyle w:val="TAL"/>
              <w:rPr>
                <w:ins w:id="549" w:author="MCC160" w:date="2023-01-18T17:04:00Z"/>
                <w:rFonts w:eastAsia="Calibri"/>
                <w:lang w:val="fr-FR"/>
              </w:rPr>
            </w:pPr>
            <w:ins w:id="550" w:author="MCC160" w:date="2023-01-18T17:04:00Z">
              <w:r w:rsidRPr="001764B6">
                <w:rPr>
                  <w:rFonts w:eastAsia="Calibri"/>
                  <w:lang w:val="fr-FR"/>
                </w:rPr>
                <w:t>Make the UE (MCPTT client) request the establishment of a group call with automatic commencement mode and implicit floor request.</w:t>
              </w:r>
            </w:ins>
          </w:p>
          <w:p w:rsidR="00B54636" w:rsidRPr="00B54636" w:rsidRDefault="00B54636">
            <w:pPr>
              <w:pStyle w:val="TAL"/>
              <w:rPr>
                <w:rFonts w:eastAsia="Calibri"/>
                <w:lang w:val="fr-FR"/>
              </w:rPr>
              <w:pPrChange w:id="551" w:author="MCC160" w:date="2023-02-23T18:44:00Z">
                <w:pPr>
                  <w:keepNext/>
                  <w:keepLines/>
                  <w:spacing w:after="0"/>
                </w:pPr>
              </w:pPrChange>
            </w:pPr>
            <w:del w:id="552" w:author="MCC160" w:date="2023-01-18T17:04:00Z">
              <w:r w:rsidRPr="00B54636" w:rsidDel="000D20E3">
                <w:rPr>
                  <w:rFonts w:eastAsia="Calibri"/>
                  <w:lang w:val="fr-FR"/>
                </w:rPr>
                <w:delText xml:space="preserve">Make the MCPTT User request the establishment of an MCPTT on-demand pre-arranged group call, automatic commencement mode, with implicit floor control.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53"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54"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55"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56"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57" w:author="MCC160" w:date="2023-02-23T18:44:00Z">
                <w:pPr>
                  <w:keepNext/>
                  <w:keepLines/>
                  <w:spacing w:after="0"/>
                  <w:jc w:val="center"/>
                </w:pPr>
              </w:pPrChange>
            </w:pPr>
            <w:r w:rsidRPr="00B54636">
              <w:rPr>
                <w:rFonts w:eastAsia="Calibri"/>
                <w:lang w:val="fr-FR"/>
              </w:rPr>
              <w:t>48</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58" w:author="MCC160" w:date="2023-02-23T18:44: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559" w:author="MCC160" w:date="2023-01-18T16:28:00Z">
              <w:r w:rsidR="00D27C59" w:rsidRPr="00D27C59">
                <w:rPr>
                  <w:rFonts w:eastAsia="Calibri"/>
                  <w:lang w:val="fr-FR" w:eastAsia="ko-KR"/>
                </w:rPr>
                <w:t xml:space="preserve">correctly </w:t>
              </w:r>
            </w:ins>
            <w:r w:rsidRPr="00B54636">
              <w:rPr>
                <w:rFonts w:eastAsia="Calibri"/>
                <w:lang w:val="fr-FR" w:eastAsia="ko-KR"/>
              </w:rPr>
              <w:t xml:space="preserve">perform procedure </w:t>
            </w:r>
            <w:del w:id="560" w:author="MCC160" w:date="2023-01-18T16:35:00Z">
              <w:r w:rsidRPr="00B54636" w:rsidDel="00D27C59">
                <w:rPr>
                  <w:rFonts w:eastAsia="Calibri"/>
                  <w:lang w:val="fr-FR" w:eastAsia="ko-KR"/>
                </w:rPr>
                <w:delText xml:space="preserve">for </w:delText>
              </w:r>
            </w:del>
            <w:ins w:id="561" w:author="MCC160" w:date="2023-01-18T16:35:00Z">
              <w:r w:rsidR="00D27C59">
                <w:rPr>
                  <w:rFonts w:eastAsia="Calibri"/>
                  <w:lang w:val="fr-FR" w:eastAsia="ko-KR"/>
                </w:rPr>
                <w:t>'</w:t>
              </w:r>
            </w:ins>
            <w:r w:rsidRPr="00B54636">
              <w:rPr>
                <w:lang w:val="fr-FR"/>
              </w:rPr>
              <w:t>MCPTT CO session establishment/modification without provisional responses other than 100 Trying</w:t>
            </w:r>
            <w:ins w:id="562" w:author="MCC160" w:date="2023-01-18T17:04:00Z">
              <w:r w:rsidR="000D20E3">
                <w:rPr>
                  <w:lang w:val="fr-FR"/>
                </w:rPr>
                <w:t>'</w:t>
              </w:r>
            </w:ins>
            <w:r w:rsidRPr="00B54636">
              <w:rPr>
                <w:lang w:val="fr-FR"/>
              </w:rPr>
              <w:t xml:space="preserve"> as described in TS 36.579-1 [2] Table </w:t>
            </w:r>
            <w:r w:rsidRPr="00B54636">
              <w:rPr>
                <w:bCs/>
                <w:lang w:val="fr-FR"/>
              </w:rPr>
              <w:t>5.3A.1.3-1 to</w:t>
            </w:r>
            <w:r w:rsidRPr="00B54636">
              <w:rPr>
                <w:rFonts w:eastAsia="Calibri"/>
                <w:lang w:val="fr-FR"/>
              </w:rPr>
              <w:t xml:space="preserve"> establish</w:t>
            </w:r>
            <w:del w:id="563" w:author="MCC160" w:date="2023-01-19T09:51:00Z">
              <w:r w:rsidRPr="00B54636" w:rsidDel="00167FCF">
                <w:rPr>
                  <w:rFonts w:eastAsia="Calibri"/>
                  <w:lang w:val="fr-FR"/>
                </w:rPr>
                <w:delText xml:space="preserve"> </w:delText>
              </w:r>
            </w:del>
            <w:del w:id="564" w:author="MCC160" w:date="2023-01-18T17:05:00Z">
              <w:r w:rsidRPr="00B54636" w:rsidDel="000D20E3">
                <w:rPr>
                  <w:rFonts w:eastAsia="Calibri"/>
                  <w:lang w:val="fr-FR"/>
                </w:rPr>
                <w:delText>an MCPTT on-demand pre-arranged</w:delText>
              </w:r>
            </w:del>
            <w:ins w:id="565" w:author="MCC160" w:date="2023-01-18T17:05:00Z">
              <w:r w:rsidR="000D20E3">
                <w:rPr>
                  <w:rFonts w:eastAsia="Calibri"/>
                  <w:lang w:val="fr-FR"/>
                </w:rPr>
                <w:t xml:space="preserve"> a</w:t>
              </w:r>
            </w:ins>
            <w:r w:rsidRPr="00B54636">
              <w:rPr>
                <w:rFonts w:eastAsia="Calibri"/>
                <w:lang w:val="fr-FR"/>
              </w:rPr>
              <w:t xml:space="preserve"> group call</w:t>
            </w:r>
            <w:del w:id="566" w:author="MCC160" w:date="2023-01-18T17:05:00Z">
              <w:r w:rsidRPr="00B54636" w:rsidDel="000D20E3">
                <w:rPr>
                  <w:rFonts w:eastAsia="Calibri"/>
                  <w:lang w:val="fr-FR"/>
                </w:rPr>
                <w:delText>,</w:delText>
              </w:r>
            </w:del>
            <w:ins w:id="567" w:author="MCC160" w:date="2023-01-18T17:05:00Z">
              <w:r w:rsidR="000D20E3">
                <w:rPr>
                  <w:rFonts w:eastAsia="Calibri"/>
                  <w:lang w:val="fr-FR"/>
                </w:rPr>
                <w:t xml:space="preserve"> with</w:t>
              </w:r>
            </w:ins>
            <w:r w:rsidRPr="00B54636">
              <w:rPr>
                <w:rFonts w:eastAsia="Calibri"/>
                <w:lang w:val="fr-FR"/>
              </w:rPr>
              <w:t xml:space="preserve"> automatic commencement mode</w:t>
            </w:r>
            <w:del w:id="568" w:author="MCC160" w:date="2023-01-18T17:05:00Z">
              <w:r w:rsidRPr="00B54636" w:rsidDel="000D20E3">
                <w:rPr>
                  <w:rFonts w:eastAsia="Calibri"/>
                  <w:lang w:val="fr-FR"/>
                </w:rPr>
                <w:delText>, with</w:delText>
              </w:r>
            </w:del>
            <w:ins w:id="569" w:author="MCC160" w:date="2023-01-18T17:05:00Z">
              <w:r w:rsidR="000D20E3">
                <w:rPr>
                  <w:rFonts w:eastAsia="Calibri"/>
                  <w:lang w:val="fr-FR"/>
                </w:rPr>
                <w:t xml:space="preserve"> and</w:t>
              </w:r>
            </w:ins>
            <w:r w:rsidRPr="00B54636">
              <w:rPr>
                <w:rFonts w:eastAsia="Calibri"/>
                <w:lang w:val="fr-FR"/>
              </w:rPr>
              <w:t xml:space="preserve"> implicit floor control </w:t>
            </w:r>
            <w:r w:rsidRPr="00B54636">
              <w:rPr>
                <w:rFonts w:eastAsia="Calibri"/>
                <w:lang w:val="fr-FR" w:eastAsia="ko-KR"/>
              </w:rPr>
              <w:t xml:space="preserve">according to option b.i of NOTE 1 in TS 36.579.1 [2] Table </w:t>
            </w:r>
            <w:r w:rsidRPr="00B54636">
              <w:rPr>
                <w:bCs/>
                <w:lang w:val="fr-FR"/>
              </w:rPr>
              <w:t>5.3A.1.3-1</w:t>
            </w:r>
            <w:r w:rsidRPr="00B5463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7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7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72" w:author="MCC160" w:date="2023-02-23T18:44:00Z">
                <w:pPr>
                  <w:keepNext/>
                  <w:keepLines/>
                  <w:spacing w:after="0"/>
                  <w:jc w:val="center"/>
                </w:pPr>
              </w:pPrChange>
            </w:pPr>
            <w:r w:rsidRPr="00B5463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73" w:author="MCC160" w:date="2023-02-23T18:44:00Z">
                <w:pPr>
                  <w:keepNext/>
                  <w:keepLines/>
                  <w:spacing w:after="0"/>
                  <w:jc w:val="center"/>
                </w:pPr>
              </w:pPrChange>
            </w:pPr>
            <w:r w:rsidRPr="00B54636">
              <w:rPr>
                <w:rFonts w:eastAsia="Calibri"/>
                <w:lang w:val="fr-FR"/>
              </w:rPr>
              <w:t xml:space="preserve">P </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74" w:author="MCC160" w:date="2023-02-23T18:44:00Z">
                <w:pPr>
                  <w:keepNext/>
                  <w:keepLines/>
                  <w:spacing w:after="0"/>
                  <w:jc w:val="center"/>
                </w:pPr>
              </w:pPrChange>
            </w:pPr>
            <w:r w:rsidRPr="00B54636">
              <w:rPr>
                <w:rFonts w:eastAsia="Calibri"/>
                <w:lang w:val="fr-FR"/>
              </w:rPr>
              <w:t>49-52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75"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76"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77"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78"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79"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80" w:author="MCC160" w:date="2023-02-23T18:44:00Z">
                <w:pPr>
                  <w:keepNext/>
                  <w:keepLines/>
                  <w:spacing w:after="0"/>
                  <w:jc w:val="center"/>
                </w:pPr>
              </w:pPrChange>
            </w:pPr>
            <w:r w:rsidRPr="00B54636">
              <w:rPr>
                <w:rFonts w:eastAsia="Calibri"/>
                <w:lang w:val="fr-FR"/>
              </w:rPr>
              <w:t>53</w:t>
            </w:r>
          </w:p>
        </w:tc>
        <w:tc>
          <w:tcPr>
            <w:tcW w:w="3913" w:type="dxa"/>
            <w:tcBorders>
              <w:top w:val="single" w:sz="4" w:space="0" w:color="auto"/>
              <w:left w:val="single" w:sz="4" w:space="0" w:color="auto"/>
              <w:bottom w:val="single" w:sz="4" w:space="0" w:color="auto"/>
              <w:right w:val="single" w:sz="4" w:space="0" w:color="auto"/>
            </w:tcBorders>
            <w:hideMark/>
          </w:tcPr>
          <w:p w:rsidR="000D20E3" w:rsidRDefault="000D20E3" w:rsidP="001B5C1E">
            <w:pPr>
              <w:pStyle w:val="TAL"/>
              <w:rPr>
                <w:ins w:id="581" w:author="MCC160" w:date="2023-01-18T17:05:00Z"/>
                <w:rFonts w:eastAsia="Calibri"/>
                <w:lang w:val="fr-FR"/>
              </w:rPr>
            </w:pPr>
            <w:ins w:id="582" w:author="MCC160" w:date="2023-01-18T17:05:00Z">
              <w:r w:rsidRPr="00931A93">
                <w:rPr>
                  <w:rFonts w:eastAsia="Calibri"/>
                  <w:lang w:val="fr-FR"/>
                </w:rPr>
                <w:t>Check: Does the UE (MCPTT client) provide floor granted notification to the user?</w:t>
              </w:r>
            </w:ins>
          </w:p>
          <w:p w:rsidR="00B54636" w:rsidRPr="00B54636" w:rsidRDefault="00B54636">
            <w:pPr>
              <w:pStyle w:val="TAL"/>
              <w:rPr>
                <w:rFonts w:eastAsia="Calibri"/>
                <w:lang w:val="fr-FR"/>
              </w:rPr>
              <w:pPrChange w:id="583" w:author="MCC160" w:date="2023-02-23T18:44:00Z">
                <w:pPr>
                  <w:keepNext/>
                  <w:keepLines/>
                  <w:spacing w:after="0"/>
                </w:pPr>
              </w:pPrChange>
            </w:pPr>
            <w:del w:id="584" w:author="MCC160" w:date="2023-01-18T17:05:00Z">
              <w:r w:rsidRPr="00B54636" w:rsidDel="000D20E3">
                <w:rPr>
                  <w:rFonts w:eastAsia="Calibri"/>
                  <w:lang w:val="fr-FR"/>
                </w:rPr>
                <w:delText>Check: Does the UE (</w:delText>
              </w:r>
              <w:r w:rsidRPr="00B54636" w:rsidDel="000D20E3">
                <w:rPr>
                  <w:rFonts w:eastAsia="Calibri"/>
                  <w:lang w:val="fr-FR" w:eastAsia="ko-KR"/>
                </w:rPr>
                <w:delText xml:space="preserve">MCPTT client) </w:delText>
              </w:r>
              <w:r w:rsidRPr="00B54636" w:rsidDel="000D20E3">
                <w:rPr>
                  <w:rFonts w:eastAsia="Calibri"/>
                  <w:lang w:val="fr-FR"/>
                </w:rPr>
                <w:delText xml:space="preserve">provide floor granted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85"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86"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87"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88"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89" w:author="MCC160" w:date="2023-02-23T18:44:00Z">
                <w:pPr>
                  <w:keepNext/>
                  <w:keepLines/>
                  <w:spacing w:after="0"/>
                  <w:jc w:val="center"/>
                </w:pPr>
              </w:pPrChange>
            </w:pPr>
            <w:r w:rsidRPr="00B54636">
              <w:rPr>
                <w:rFonts w:eastAsia="Calibri"/>
                <w:lang w:val="fr-FR"/>
              </w:rPr>
              <w:t>54</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590" w:author="MCC160" w:date="2023-01-18T16:22:00Z"/>
                <w:rFonts w:eastAsia="Calibri"/>
                <w:lang w:val="fr-FR"/>
              </w:rPr>
            </w:pPr>
            <w:ins w:id="591" w:author="MCC160" w:date="2023-01-18T16:22:00Z">
              <w:r w:rsidRPr="001764B6">
                <w:rPr>
                  <w:rFonts w:eastAsia="Calibri"/>
                  <w:lang w:val="fr-FR"/>
                </w:rPr>
                <w:t>Make the UE (MCPTT client) release the floor.</w:t>
              </w:r>
            </w:ins>
          </w:p>
          <w:p w:rsidR="00B54636" w:rsidRPr="00B54636" w:rsidRDefault="00B54636">
            <w:pPr>
              <w:pStyle w:val="TAL"/>
              <w:rPr>
                <w:rFonts w:eastAsia="Calibri"/>
                <w:lang w:val="fr-FR"/>
              </w:rPr>
              <w:pPrChange w:id="592" w:author="MCC160" w:date="2023-02-23T18:44:00Z">
                <w:pPr>
                  <w:keepNext/>
                  <w:keepLines/>
                  <w:spacing w:after="0"/>
                </w:pPr>
              </w:pPrChange>
            </w:pPr>
            <w:del w:id="593" w:author="MCC160" w:date="2023-01-18T16:24:00Z">
              <w:r w:rsidRPr="00B54636" w:rsidDel="00846A1E">
                <w:rPr>
                  <w:rFonts w:eastAsia="Calibri"/>
                  <w:lang w:val="fr-FR"/>
                </w:rPr>
                <w:delText xml:space="preserve">Make the MCPTT User indicate end of talking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94"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95"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96"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97"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98" w:author="MCC160" w:date="2023-02-23T18:44:00Z">
                <w:pPr>
                  <w:keepNext/>
                  <w:keepLines/>
                  <w:spacing w:after="0"/>
                  <w:jc w:val="center"/>
                </w:pPr>
              </w:pPrChange>
            </w:pPr>
            <w:r w:rsidRPr="00B54636">
              <w:rPr>
                <w:rFonts w:eastAsia="Calibri"/>
                <w:lang w:val="fr-FR"/>
              </w:rPr>
              <w:t>55</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599" w:author="MCC160" w:date="2023-02-23T18:44:00Z">
                <w:pPr>
                  <w:keepNext/>
                  <w:keepLines/>
                  <w:spacing w:after="0"/>
                </w:pPr>
              </w:pPrChange>
            </w:pPr>
            <w:r w:rsidRPr="00B54636">
              <w:rPr>
                <w:rFonts w:eastAsia="Calibri"/>
                <w:lang w:val="fr-FR"/>
              </w:rPr>
              <w:t xml:space="preserve">Check: Does the UE (MCPTT client) </w:t>
            </w:r>
            <w:ins w:id="600" w:author="MCC160" w:date="2023-01-18T16:28:00Z">
              <w:r w:rsidR="00D27C59" w:rsidRPr="00D27C59">
                <w:rPr>
                  <w:rFonts w:eastAsia="Calibri"/>
                  <w:lang w:val="fr-FR"/>
                </w:rPr>
                <w:t xml:space="preserve">correctly </w:t>
              </w:r>
            </w:ins>
            <w:r w:rsidRPr="00B54636">
              <w:rPr>
                <w:rFonts w:eastAsia="Calibri"/>
                <w:lang w:val="fr-FR"/>
              </w:rPr>
              <w:t xml:space="preserve">perform procedure </w:t>
            </w:r>
            <w:del w:id="601" w:author="MCC160" w:date="2023-01-18T16:35:00Z">
              <w:r w:rsidRPr="00B54636" w:rsidDel="00D27C59">
                <w:rPr>
                  <w:rFonts w:eastAsia="Calibri"/>
                  <w:lang w:val="fr-FR"/>
                </w:rPr>
                <w:delText xml:space="preserve">for </w:delText>
              </w:r>
            </w:del>
            <w:ins w:id="602" w:author="MCC160" w:date="2023-01-18T16:35:00Z">
              <w:r w:rsidR="00D27C59">
                <w:rPr>
                  <w:rFonts w:eastAsia="Calibri"/>
                  <w:lang w:val="fr-FR"/>
                </w:rPr>
                <w:t>'</w:t>
              </w:r>
            </w:ins>
            <w:r w:rsidRPr="00B54636">
              <w:rPr>
                <w:lang w:val="fr-FR"/>
              </w:rPr>
              <w:t>MCPTT Floor Release – Floor Idle</w:t>
            </w:r>
            <w:ins w:id="603" w:author="MCC160" w:date="2023-01-18T17:06:00Z">
              <w:r w:rsidR="000D20E3">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604"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05"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06" w:author="MCC160" w:date="2023-02-23T18:44: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07"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08" w:author="MCC160" w:date="2023-02-23T18:44:00Z">
                <w:pPr>
                  <w:keepNext/>
                  <w:keepLines/>
                  <w:spacing w:after="0"/>
                  <w:jc w:val="center"/>
                </w:pPr>
              </w:pPrChange>
            </w:pPr>
            <w:r w:rsidRPr="00B54636">
              <w:rPr>
                <w:rFonts w:eastAsia="Calibri"/>
                <w:lang w:val="fr-FR"/>
              </w:rPr>
              <w:t>56a1-58</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09"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1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1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12"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13"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14" w:author="MCC160" w:date="2023-02-23T18:44:00Z">
                <w:pPr>
                  <w:keepNext/>
                  <w:keepLines/>
                  <w:spacing w:after="0"/>
                  <w:jc w:val="center"/>
                </w:pPr>
              </w:pPrChange>
            </w:pPr>
            <w:r w:rsidRPr="00B54636">
              <w:rPr>
                <w:rFonts w:eastAsia="Calibri"/>
                <w:lang w:val="fr-FR"/>
              </w:rPr>
              <w:t>59</w:t>
            </w:r>
          </w:p>
        </w:tc>
        <w:tc>
          <w:tcPr>
            <w:tcW w:w="3913" w:type="dxa"/>
            <w:tcBorders>
              <w:top w:val="single" w:sz="4" w:space="0" w:color="auto"/>
              <w:left w:val="single" w:sz="4" w:space="0" w:color="auto"/>
              <w:bottom w:val="single" w:sz="4" w:space="0" w:color="auto"/>
              <w:right w:val="single" w:sz="4" w:space="0" w:color="auto"/>
            </w:tcBorders>
            <w:hideMark/>
          </w:tcPr>
          <w:p w:rsidR="000D20E3" w:rsidRDefault="000D20E3" w:rsidP="001B5C1E">
            <w:pPr>
              <w:pStyle w:val="TAL"/>
              <w:rPr>
                <w:ins w:id="615" w:author="MCC160" w:date="2023-01-18T17:06:00Z"/>
                <w:rFonts w:eastAsia="Calibri"/>
                <w:lang w:val="fr-FR"/>
              </w:rPr>
            </w:pPr>
            <w:ins w:id="616" w:author="MCC160" w:date="2023-01-18T17:06:00Z">
              <w:r w:rsidRPr="00816490">
                <w:rPr>
                  <w:rFonts w:eastAsia="Calibri"/>
                  <w:lang w:val="fr-FR"/>
                </w:rPr>
                <w:t>Make the UE (MCPTT client) request upgrade of the call to an emergency group call with implicit floor request.</w:t>
              </w:r>
            </w:ins>
          </w:p>
          <w:p w:rsidR="00B54636" w:rsidRPr="00B54636" w:rsidRDefault="00B54636">
            <w:pPr>
              <w:pStyle w:val="TAL"/>
              <w:rPr>
                <w:rFonts w:eastAsia="Calibri"/>
                <w:lang w:val="fr-FR"/>
              </w:rPr>
              <w:pPrChange w:id="617" w:author="MCC160" w:date="2023-02-23T18:44:00Z">
                <w:pPr>
                  <w:keepNext/>
                  <w:keepLines/>
                  <w:spacing w:after="0"/>
                </w:pPr>
              </w:pPrChange>
            </w:pPr>
            <w:del w:id="618" w:author="MCC160" w:date="2023-01-18T17:06:00Z">
              <w:r w:rsidRPr="00B54636" w:rsidDel="000D20E3">
                <w:rPr>
                  <w:rFonts w:eastAsia="Calibri"/>
                  <w:lang w:val="fr-FR"/>
                </w:rPr>
                <w:delText xml:space="preserve">Make the MCPTT User request upgrade of the ongoing On-Demand Pre-arranged Group Call to MCPTT Emergency Group Call with implicit floor control.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19"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20"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21"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22"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23" w:author="MCC160" w:date="2023-02-23T18:44:00Z">
                <w:pPr>
                  <w:keepNext/>
                  <w:keepLines/>
                  <w:spacing w:after="0"/>
                  <w:jc w:val="center"/>
                </w:pPr>
              </w:pPrChange>
            </w:pPr>
            <w:r w:rsidRPr="00B54636">
              <w:rPr>
                <w:rFonts w:eastAsia="Calibri"/>
                <w:lang w:val="fr-FR"/>
              </w:rPr>
              <w:t>60</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24" w:author="MCC160" w:date="2023-02-23T18:44:00Z">
                <w:pPr>
                  <w:keepNext/>
                  <w:keepLines/>
                  <w:spacing w:after="0"/>
                </w:pPr>
              </w:pPrChange>
            </w:pPr>
            <w:r w:rsidRPr="00B54636">
              <w:rPr>
                <w:rFonts w:eastAsia="Calibri"/>
                <w:lang w:val="fr-FR"/>
              </w:rPr>
              <w:t xml:space="preserve">Check: Does the UE (MCPTT client) </w:t>
            </w:r>
            <w:ins w:id="625" w:author="MCC160" w:date="2023-01-18T16:28:00Z">
              <w:r w:rsidR="00D27C59" w:rsidRPr="00D27C59">
                <w:rPr>
                  <w:rFonts w:eastAsia="Calibri"/>
                  <w:lang w:val="fr-FR"/>
                </w:rPr>
                <w:t xml:space="preserve">correctly </w:t>
              </w:r>
            </w:ins>
            <w:r w:rsidRPr="00B54636">
              <w:rPr>
                <w:rFonts w:eastAsia="Calibri"/>
                <w:lang w:val="fr-FR" w:eastAsia="ko-KR"/>
              </w:rPr>
              <w:t xml:space="preserve">perform procedure </w:t>
            </w:r>
            <w:del w:id="626" w:author="MCC160" w:date="2023-01-18T16:35:00Z">
              <w:r w:rsidRPr="00B54636" w:rsidDel="00D27C59">
                <w:rPr>
                  <w:rFonts w:eastAsia="Calibri"/>
                  <w:lang w:val="fr-FR" w:eastAsia="ko-KR"/>
                </w:rPr>
                <w:delText xml:space="preserve">for </w:delText>
              </w:r>
            </w:del>
            <w:ins w:id="627" w:author="MCC160" w:date="2023-01-18T16:35:00Z">
              <w:r w:rsidR="00D27C59">
                <w:rPr>
                  <w:rFonts w:eastAsia="Calibri"/>
                  <w:lang w:val="fr-FR" w:eastAsia="ko-KR"/>
                </w:rPr>
                <w:t>'</w:t>
              </w:r>
            </w:ins>
            <w:r w:rsidRPr="00B54636">
              <w:rPr>
                <w:lang w:val="fr-FR"/>
              </w:rPr>
              <w:t>MCPTT CO session modification</w:t>
            </w:r>
            <w:ins w:id="628" w:author="MCC160" w:date="2023-01-18T17:06:00Z">
              <w:r w:rsidR="000D20E3">
                <w:rPr>
                  <w:lang w:val="fr-FR"/>
                </w:rPr>
                <w:t>'</w:t>
              </w:r>
            </w:ins>
            <w:r w:rsidRPr="00B54636">
              <w:rPr>
                <w:lang w:val="fr-FR"/>
              </w:rPr>
              <w:t xml:space="preserve"> as described in TS 36.579-1 [2] Table </w:t>
            </w:r>
            <w:r w:rsidRPr="00B54636">
              <w:rPr>
                <w:bCs/>
                <w:lang w:val="fr-FR"/>
              </w:rPr>
              <w:t>5.3A.6.3-1</w:t>
            </w:r>
            <w:r w:rsidRPr="00B54636">
              <w:rPr>
                <w:rFonts w:eastAsia="Calibri"/>
                <w:lang w:val="fr-FR"/>
              </w:rPr>
              <w:t xml:space="preserve"> to upgrade the call to an emergency call with implicit floor </w:t>
            </w:r>
            <w:del w:id="629" w:author="MCC160" w:date="2023-01-18T17:07:00Z">
              <w:r w:rsidRPr="00B54636" w:rsidDel="00732335">
                <w:rPr>
                  <w:rFonts w:eastAsia="Calibri"/>
                  <w:lang w:val="fr-FR"/>
                </w:rPr>
                <w:delText>control</w:delText>
              </w:r>
            </w:del>
            <w:ins w:id="630" w:author="MCC160" w:date="2023-01-18T17:07:00Z">
              <w:r w:rsidR="00732335">
                <w:rPr>
                  <w:rFonts w:eastAsia="Calibri"/>
                  <w:lang w:val="fr-FR"/>
                </w:rPr>
                <w:t>request</w:t>
              </w:r>
            </w:ins>
            <w:r w:rsidRPr="00B5463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631"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32"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33" w:author="MCC160" w:date="2023-02-23T18:44:00Z">
                <w:pPr>
                  <w:keepNext/>
                  <w:keepLines/>
                  <w:spacing w:after="0"/>
                  <w:jc w:val="center"/>
                </w:pPr>
              </w:pPrChange>
            </w:pPr>
            <w:r w:rsidRPr="00B54636">
              <w:rPr>
                <w:rFonts w:eastAsia="Calibri"/>
                <w:lang w:val="fr-FR"/>
              </w:rPr>
              <w:t>4, 5</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34"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35" w:author="MCC160" w:date="2023-02-23T18:44:00Z">
                <w:pPr>
                  <w:keepNext/>
                  <w:keepLines/>
                  <w:spacing w:after="0"/>
                  <w:jc w:val="center"/>
                </w:pPr>
              </w:pPrChange>
            </w:pPr>
            <w:r w:rsidRPr="00B54636">
              <w:rPr>
                <w:rFonts w:eastAsia="Calibri"/>
                <w:lang w:val="fr-FR"/>
              </w:rPr>
              <w:t>61-61C</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36"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37"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38"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39"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40"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41" w:author="MCC160" w:date="2023-02-23T18:44:00Z">
                <w:pPr>
                  <w:keepNext/>
                  <w:keepLines/>
                  <w:spacing w:after="0"/>
                  <w:jc w:val="center"/>
                </w:pPr>
              </w:pPrChange>
            </w:pPr>
            <w:r w:rsidRPr="00B54636">
              <w:rPr>
                <w:rFonts w:eastAsia="Calibri"/>
                <w:lang w:val="fr-FR"/>
              </w:rPr>
              <w:t>61D</w:t>
            </w:r>
          </w:p>
        </w:tc>
        <w:tc>
          <w:tcPr>
            <w:tcW w:w="3913" w:type="dxa"/>
            <w:tcBorders>
              <w:top w:val="single" w:sz="4" w:space="0" w:color="auto"/>
              <w:left w:val="single" w:sz="4" w:space="0" w:color="auto"/>
              <w:bottom w:val="single" w:sz="4" w:space="0" w:color="auto"/>
              <w:right w:val="single" w:sz="4" w:space="0" w:color="auto"/>
            </w:tcBorders>
            <w:hideMark/>
          </w:tcPr>
          <w:p w:rsidR="00732335" w:rsidRDefault="00732335" w:rsidP="001B5C1E">
            <w:pPr>
              <w:pStyle w:val="TAL"/>
              <w:rPr>
                <w:ins w:id="642" w:author="MCC160" w:date="2023-01-18T17:07:00Z"/>
                <w:rFonts w:eastAsia="Calibri"/>
                <w:lang w:val="fr-FR"/>
              </w:rPr>
            </w:pPr>
            <w:ins w:id="643" w:author="MCC160" w:date="2023-01-18T17:07:00Z">
              <w:r w:rsidRPr="00931A93">
                <w:rPr>
                  <w:rFonts w:eastAsia="Calibri"/>
                  <w:lang w:val="fr-FR"/>
                </w:rPr>
                <w:t>Check: Does the UE (MCPTT client) provide floor granted notification to the user?</w:t>
              </w:r>
            </w:ins>
          </w:p>
          <w:p w:rsidR="00B54636" w:rsidRPr="00B54636" w:rsidRDefault="00B54636">
            <w:pPr>
              <w:pStyle w:val="TAL"/>
              <w:rPr>
                <w:rFonts w:eastAsia="Calibri"/>
                <w:lang w:val="fr-FR"/>
              </w:rPr>
              <w:pPrChange w:id="644" w:author="MCC160" w:date="2023-02-23T18:44:00Z">
                <w:pPr>
                  <w:keepNext/>
                  <w:keepLines/>
                  <w:spacing w:after="0"/>
                </w:pPr>
              </w:pPrChange>
            </w:pPr>
            <w:del w:id="645" w:author="MCC160" w:date="2023-01-18T17:08:00Z">
              <w:r w:rsidRPr="00B54636" w:rsidDel="00732335">
                <w:rPr>
                  <w:rFonts w:eastAsia="Calibri"/>
                  <w:lang w:val="fr-FR"/>
                </w:rPr>
                <w:delText>Check: Does the UE (</w:delText>
              </w:r>
              <w:r w:rsidRPr="00B54636" w:rsidDel="00732335">
                <w:rPr>
                  <w:rFonts w:eastAsia="Calibri"/>
                  <w:lang w:val="fr-FR" w:eastAsia="ko-KR"/>
                </w:rPr>
                <w:delText xml:space="preserve">MCPTT client) </w:delText>
              </w:r>
              <w:r w:rsidRPr="00B54636" w:rsidDel="00732335">
                <w:rPr>
                  <w:rFonts w:eastAsia="Calibri"/>
                  <w:lang w:val="fr-FR"/>
                </w:rPr>
                <w:delText xml:space="preserve">provide floor granted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46"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47"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48" w:author="MCC160" w:date="2023-02-23T18:44:00Z">
                <w:pPr>
                  <w:keepNext/>
                  <w:keepLines/>
                  <w:spacing w:after="0"/>
                  <w:jc w:val="center"/>
                </w:pPr>
              </w:pPrChange>
            </w:pPr>
            <w:r w:rsidRPr="00B5463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49"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50" w:author="MCC160" w:date="2023-02-23T18:44:00Z">
                <w:pPr>
                  <w:keepNext/>
                  <w:keepLines/>
                  <w:spacing w:after="0"/>
                  <w:jc w:val="center"/>
                </w:pPr>
              </w:pPrChange>
            </w:pPr>
            <w:r w:rsidRPr="00B54636">
              <w:rPr>
                <w:rFonts w:eastAsia="Calibri"/>
                <w:lang w:val="fr-FR"/>
              </w:rPr>
              <w:t>62</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651" w:author="MCC160" w:date="2023-01-18T16:22:00Z"/>
                <w:rFonts w:eastAsia="Calibri"/>
                <w:lang w:val="fr-FR"/>
              </w:rPr>
            </w:pPr>
            <w:ins w:id="652" w:author="MCC160" w:date="2023-01-18T16:22:00Z">
              <w:r w:rsidRPr="001764B6">
                <w:rPr>
                  <w:rFonts w:eastAsia="Calibri"/>
                  <w:lang w:val="fr-FR"/>
                </w:rPr>
                <w:t>Make the UE (MCPTT client) release the floor.</w:t>
              </w:r>
            </w:ins>
          </w:p>
          <w:p w:rsidR="00B54636" w:rsidRPr="00B54636" w:rsidRDefault="00B54636">
            <w:pPr>
              <w:pStyle w:val="TAL"/>
              <w:rPr>
                <w:rFonts w:eastAsia="Calibri"/>
                <w:lang w:val="fr-FR"/>
              </w:rPr>
              <w:pPrChange w:id="653" w:author="MCC160" w:date="2023-02-23T18:44:00Z">
                <w:pPr>
                  <w:keepNext/>
                  <w:keepLines/>
                  <w:spacing w:after="0"/>
                </w:pPr>
              </w:pPrChange>
            </w:pPr>
            <w:del w:id="654" w:author="MCC160" w:date="2023-01-18T16:24:00Z">
              <w:r w:rsidRPr="00B54636" w:rsidDel="00846A1E">
                <w:rPr>
                  <w:rFonts w:eastAsia="Calibri"/>
                  <w:lang w:val="fr-FR"/>
                </w:rPr>
                <w:delText xml:space="preserve">Make the MCPTT User indicate end of talking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55"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56"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57"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58"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59" w:author="MCC160" w:date="2023-02-23T18:44:00Z">
                <w:pPr>
                  <w:keepNext/>
                  <w:keepLines/>
                  <w:spacing w:after="0"/>
                  <w:jc w:val="center"/>
                </w:pPr>
              </w:pPrChange>
            </w:pPr>
            <w:r w:rsidRPr="00B54636">
              <w:rPr>
                <w:rFonts w:eastAsia="Calibri"/>
                <w:lang w:val="fr-FR"/>
              </w:rPr>
              <w:t>63</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60" w:author="MCC160" w:date="2023-02-23T18:44:00Z">
                <w:pPr>
                  <w:keepNext/>
                  <w:keepLines/>
                  <w:spacing w:after="0"/>
                </w:pPr>
              </w:pPrChange>
            </w:pPr>
            <w:r w:rsidRPr="00B54636">
              <w:rPr>
                <w:rFonts w:eastAsia="Calibri"/>
                <w:lang w:val="fr-FR"/>
              </w:rPr>
              <w:t xml:space="preserve">Check: Does the UE (MCPTT client) </w:t>
            </w:r>
            <w:ins w:id="661" w:author="MCC160" w:date="2023-01-18T16:33:00Z">
              <w:r w:rsidR="00D27C59" w:rsidRPr="00D27C59">
                <w:rPr>
                  <w:rFonts w:eastAsia="Calibri"/>
                  <w:lang w:val="fr-FR"/>
                </w:rPr>
                <w:t xml:space="preserve">correctly </w:t>
              </w:r>
            </w:ins>
            <w:r w:rsidRPr="00B54636">
              <w:rPr>
                <w:rFonts w:eastAsia="Calibri"/>
                <w:lang w:val="fr-FR"/>
              </w:rPr>
              <w:t xml:space="preserve">perform procedure </w:t>
            </w:r>
            <w:del w:id="662" w:author="MCC160" w:date="2023-01-18T16:35:00Z">
              <w:r w:rsidRPr="00B54636" w:rsidDel="00D27C59">
                <w:rPr>
                  <w:rFonts w:eastAsia="Calibri"/>
                  <w:lang w:val="fr-FR"/>
                </w:rPr>
                <w:delText xml:space="preserve">for </w:delText>
              </w:r>
            </w:del>
            <w:ins w:id="663" w:author="MCC160" w:date="2023-01-18T16:35:00Z">
              <w:r w:rsidR="00D27C59">
                <w:rPr>
                  <w:rFonts w:eastAsia="Calibri"/>
                  <w:lang w:val="fr-FR"/>
                </w:rPr>
                <w:t>'</w:t>
              </w:r>
            </w:ins>
            <w:r w:rsidRPr="00B54636">
              <w:rPr>
                <w:lang w:val="fr-FR"/>
              </w:rPr>
              <w:t>MCPTT Floor Release – Floor Idle</w:t>
            </w:r>
            <w:ins w:id="664" w:author="MCC160" w:date="2023-01-18T17:08:00Z">
              <w:r w:rsidR="00732335">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665"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66"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67" w:author="MCC160" w:date="2023-02-23T18:44:00Z">
                <w:pPr>
                  <w:keepNext/>
                  <w:keepLines/>
                  <w:spacing w:after="0"/>
                  <w:jc w:val="center"/>
                </w:pPr>
              </w:pPrChange>
            </w:pPr>
            <w:r w:rsidRPr="00B5463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68"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69" w:author="MCC160" w:date="2023-02-23T18:44:00Z">
                <w:pPr>
                  <w:keepNext/>
                  <w:keepLines/>
                  <w:spacing w:after="0"/>
                  <w:jc w:val="center"/>
                </w:pPr>
              </w:pPrChange>
            </w:pPr>
            <w:r w:rsidRPr="00B54636">
              <w:rPr>
                <w:rFonts w:eastAsia="Calibri"/>
                <w:lang w:val="fr-FR"/>
              </w:rPr>
              <w:t>64a1-65</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70"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71"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72"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73"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74"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75" w:author="MCC160" w:date="2023-02-23T18:44:00Z">
                <w:pPr>
                  <w:keepNext/>
                  <w:keepLines/>
                  <w:spacing w:after="0"/>
                  <w:jc w:val="center"/>
                </w:pPr>
              </w:pPrChange>
            </w:pPr>
            <w:r w:rsidRPr="00B54636">
              <w:rPr>
                <w:rFonts w:eastAsia="Calibri"/>
                <w:lang w:val="fr-FR"/>
              </w:rPr>
              <w:t>66</w:t>
            </w:r>
          </w:p>
        </w:tc>
        <w:tc>
          <w:tcPr>
            <w:tcW w:w="3913"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676" w:author="MCC160" w:date="2023-01-18T16:52:00Z"/>
                <w:rFonts w:eastAsia="Calibri"/>
                <w:lang w:val="fr-FR"/>
              </w:rPr>
            </w:pPr>
            <w:ins w:id="677" w:author="MCC160" w:date="2023-01-18T16:52:00Z">
              <w:r w:rsidRPr="001764B6">
                <w:rPr>
                  <w:rFonts w:eastAsia="Calibri"/>
                  <w:lang w:val="fr-FR"/>
                </w:rPr>
                <w:t>Make the UE (MCPTT client) request the floor.</w:t>
              </w:r>
            </w:ins>
          </w:p>
          <w:p w:rsidR="00B54636" w:rsidRPr="00B54636" w:rsidRDefault="00B54636">
            <w:pPr>
              <w:pStyle w:val="TAL"/>
              <w:rPr>
                <w:rFonts w:eastAsia="Calibri"/>
                <w:lang w:val="fr-FR"/>
              </w:rPr>
              <w:pPrChange w:id="678" w:author="MCC160" w:date="2023-02-23T18:44:00Z">
                <w:pPr>
                  <w:keepNext/>
                  <w:keepLines/>
                  <w:spacing w:after="0"/>
                </w:pPr>
              </w:pPrChange>
            </w:pPr>
            <w:del w:id="679" w:author="MCC160" w:date="2023-01-18T16:53:00Z">
              <w:r w:rsidRPr="00B54636" w:rsidDel="001F4B74">
                <w:rPr>
                  <w:rFonts w:eastAsia="Calibri"/>
                  <w:lang w:val="fr-FR"/>
                </w:rPr>
                <w:delText xml:space="preserve">Make the MCPTT User request to speak (e.g. pressing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8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8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82"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83"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84" w:author="MCC160" w:date="2023-02-23T18:44:00Z">
                <w:pPr>
                  <w:keepNext/>
                  <w:keepLines/>
                  <w:spacing w:after="0"/>
                  <w:jc w:val="center"/>
                </w:pPr>
              </w:pPrChange>
            </w:pPr>
            <w:r w:rsidRPr="00B54636">
              <w:rPr>
                <w:rFonts w:eastAsia="Calibri"/>
                <w:lang w:val="fr-FR"/>
              </w:rPr>
              <w:t>67</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85" w:author="MCC160" w:date="2023-02-23T18:44: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686" w:author="MCC160" w:date="2023-01-18T16:28:00Z">
              <w:r w:rsidR="00D27C59" w:rsidRPr="00D27C59">
                <w:rPr>
                  <w:rFonts w:eastAsia="Calibri"/>
                  <w:lang w:val="fr-FR" w:eastAsia="ko-KR"/>
                </w:rPr>
                <w:t xml:space="preserve">correctly </w:t>
              </w:r>
            </w:ins>
            <w:r w:rsidRPr="00B54636">
              <w:rPr>
                <w:lang w:val="fr-FR"/>
              </w:rPr>
              <w:t xml:space="preserve">perform procedure </w:t>
            </w:r>
            <w:del w:id="687" w:author="MCC160" w:date="2023-01-18T16:35:00Z">
              <w:r w:rsidRPr="00B54636" w:rsidDel="00D27C59">
                <w:rPr>
                  <w:lang w:val="fr-FR"/>
                </w:rPr>
                <w:delText xml:space="preserve">for </w:delText>
              </w:r>
            </w:del>
            <w:ins w:id="688" w:author="MCC160" w:date="2023-01-18T16:35:00Z">
              <w:r w:rsidR="00D27C59">
                <w:rPr>
                  <w:lang w:val="fr-FR"/>
                </w:rPr>
                <w:t>'</w:t>
              </w:r>
            </w:ins>
            <w:r w:rsidRPr="00B54636">
              <w:rPr>
                <w:lang w:val="fr-FR"/>
              </w:rPr>
              <w:t>MCPTT Floor Request – Floor Granted</w:t>
            </w:r>
            <w:ins w:id="689" w:author="MCC160" w:date="2023-01-18T17:08:00Z">
              <w:r w:rsidR="00732335">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69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9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92" w:author="MCC160" w:date="2023-02-23T18:44:00Z">
                <w:pPr>
                  <w:keepNext/>
                  <w:keepLines/>
                  <w:spacing w:after="0"/>
                  <w:jc w:val="center"/>
                </w:pPr>
              </w:pPrChange>
            </w:pPr>
            <w:r w:rsidRPr="00B5463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93"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94" w:author="MCC160" w:date="2023-02-23T18:44:00Z">
                <w:pPr>
                  <w:keepNext/>
                  <w:keepLines/>
                  <w:spacing w:after="0"/>
                  <w:jc w:val="center"/>
                </w:pPr>
              </w:pPrChange>
            </w:pPr>
            <w:r w:rsidRPr="00B54636">
              <w:rPr>
                <w:rFonts w:eastAsia="Calibri"/>
                <w:lang w:val="fr-FR"/>
              </w:rPr>
              <w:t>68-70</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95"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96"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697"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98"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699"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00" w:author="MCC160" w:date="2023-02-23T18:44:00Z">
                <w:pPr>
                  <w:keepNext/>
                  <w:keepLines/>
                  <w:spacing w:after="0"/>
                  <w:jc w:val="center"/>
                </w:pPr>
              </w:pPrChange>
            </w:pPr>
            <w:r w:rsidRPr="00B54636">
              <w:rPr>
                <w:rFonts w:eastAsia="Calibri"/>
                <w:lang w:val="fr-FR"/>
              </w:rPr>
              <w:t>71</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701" w:author="MCC160" w:date="2023-01-18T16:22:00Z"/>
                <w:rFonts w:eastAsia="Calibri"/>
                <w:lang w:val="fr-FR"/>
              </w:rPr>
            </w:pPr>
            <w:ins w:id="702" w:author="MCC160" w:date="2023-01-18T16:22:00Z">
              <w:r w:rsidRPr="001764B6">
                <w:rPr>
                  <w:rFonts w:eastAsia="Calibri"/>
                  <w:lang w:val="fr-FR"/>
                </w:rPr>
                <w:t>Make the UE (MCPTT client) release the floor.</w:t>
              </w:r>
            </w:ins>
          </w:p>
          <w:p w:rsidR="00B54636" w:rsidRPr="00B54636" w:rsidRDefault="00B54636">
            <w:pPr>
              <w:pStyle w:val="TAL"/>
              <w:rPr>
                <w:rFonts w:eastAsia="Calibri"/>
                <w:lang w:val="fr-FR"/>
              </w:rPr>
              <w:pPrChange w:id="703" w:author="MCC160" w:date="2023-02-23T18:44:00Z">
                <w:pPr>
                  <w:keepNext/>
                  <w:keepLines/>
                  <w:spacing w:after="0"/>
                </w:pPr>
              </w:pPrChange>
            </w:pPr>
            <w:del w:id="704" w:author="MCC160" w:date="2023-01-18T16:24:00Z">
              <w:r w:rsidRPr="00B54636" w:rsidDel="00846A1E">
                <w:rPr>
                  <w:rFonts w:eastAsia="Calibri"/>
                  <w:lang w:val="fr-FR"/>
                </w:rPr>
                <w:delText xml:space="preserve">Make the MCPTT User indicate end of talking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05"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06"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07"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08"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09" w:author="MCC160" w:date="2023-02-23T18:44:00Z">
                <w:pPr>
                  <w:keepNext/>
                  <w:keepLines/>
                  <w:spacing w:after="0"/>
                  <w:jc w:val="center"/>
                </w:pPr>
              </w:pPrChange>
            </w:pPr>
            <w:r w:rsidRPr="00B54636">
              <w:rPr>
                <w:rFonts w:eastAsia="Calibri"/>
                <w:lang w:val="fr-FR"/>
              </w:rPr>
              <w:t>72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10" w:author="MCC160" w:date="2023-02-23T18:44:00Z">
                <w:pPr>
                  <w:keepNext/>
                  <w:keepLines/>
                  <w:spacing w:after="0"/>
                </w:pPr>
              </w:pPrChange>
            </w:pPr>
            <w:r w:rsidRPr="00B54636">
              <w:rPr>
                <w:rFonts w:eastAsia="Calibri"/>
                <w:lang w:val="fr-FR"/>
              </w:rPr>
              <w:t xml:space="preserve">Check: Does the UE (MCPTT client) </w:t>
            </w:r>
            <w:ins w:id="711" w:author="MCC160" w:date="2023-01-18T16:28:00Z">
              <w:r w:rsidR="00D27C59" w:rsidRPr="00D27C59">
                <w:rPr>
                  <w:rFonts w:eastAsia="Calibri"/>
                  <w:lang w:val="fr-FR"/>
                </w:rPr>
                <w:t xml:space="preserve">correctly </w:t>
              </w:r>
            </w:ins>
            <w:r w:rsidRPr="00B54636">
              <w:rPr>
                <w:rFonts w:eastAsia="Calibri"/>
                <w:lang w:val="fr-FR"/>
              </w:rPr>
              <w:t xml:space="preserve">perform procedure </w:t>
            </w:r>
            <w:del w:id="712" w:author="MCC160" w:date="2023-01-18T16:35:00Z">
              <w:r w:rsidRPr="00B54636" w:rsidDel="00D27C59">
                <w:rPr>
                  <w:rFonts w:eastAsia="Calibri"/>
                  <w:lang w:val="fr-FR"/>
                </w:rPr>
                <w:delText xml:space="preserve">for </w:delText>
              </w:r>
            </w:del>
            <w:ins w:id="713" w:author="MCC160" w:date="2023-01-18T16:35:00Z">
              <w:r w:rsidR="00D27C59">
                <w:rPr>
                  <w:rFonts w:eastAsia="Calibri"/>
                  <w:lang w:val="fr-FR"/>
                </w:rPr>
                <w:t>'</w:t>
              </w:r>
            </w:ins>
            <w:r w:rsidRPr="00B54636">
              <w:rPr>
                <w:lang w:val="fr-FR"/>
              </w:rPr>
              <w:t>MCPTT Floor Release – Floor Idle</w:t>
            </w:r>
            <w:ins w:id="714" w:author="MCC160" w:date="2023-01-18T17:11:00Z">
              <w:r w:rsidR="00732335">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715"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16"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17" w:author="MCC160" w:date="2023-02-23T18:44:00Z">
                <w:pPr>
                  <w:keepNext/>
                  <w:keepLines/>
                  <w:spacing w:after="0"/>
                  <w:jc w:val="center"/>
                </w:pPr>
              </w:pPrChange>
            </w:pPr>
            <w:r w:rsidRPr="00B5463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18"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19" w:author="MCC160" w:date="2023-02-23T18:44:00Z">
                <w:pPr>
                  <w:keepNext/>
                  <w:keepLines/>
                  <w:spacing w:after="0"/>
                  <w:jc w:val="center"/>
                </w:pPr>
              </w:pPrChange>
            </w:pPr>
            <w:r w:rsidRPr="00B54636">
              <w:rPr>
                <w:rFonts w:eastAsia="Calibri"/>
                <w:lang w:val="fr-FR"/>
              </w:rPr>
              <w:t>73a1-74</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20"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21"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22"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23"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24"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25" w:author="MCC160" w:date="2023-02-23T18:44:00Z">
                <w:pPr>
                  <w:keepNext/>
                  <w:keepLines/>
                  <w:spacing w:after="0"/>
                  <w:jc w:val="center"/>
                </w:pPr>
              </w:pPrChange>
            </w:pPr>
            <w:r w:rsidRPr="00B54636">
              <w:rPr>
                <w:rFonts w:eastAsia="Calibri"/>
                <w:lang w:val="fr-FR"/>
              </w:rPr>
              <w:t>75</w:t>
            </w:r>
          </w:p>
        </w:tc>
        <w:tc>
          <w:tcPr>
            <w:tcW w:w="3913" w:type="dxa"/>
            <w:tcBorders>
              <w:top w:val="single" w:sz="4" w:space="0" w:color="auto"/>
              <w:left w:val="single" w:sz="4" w:space="0" w:color="auto"/>
              <w:bottom w:val="single" w:sz="4" w:space="0" w:color="auto"/>
              <w:right w:val="single" w:sz="4" w:space="0" w:color="auto"/>
            </w:tcBorders>
            <w:hideMark/>
          </w:tcPr>
          <w:p w:rsidR="00732335" w:rsidRDefault="00732335" w:rsidP="001B5C1E">
            <w:pPr>
              <w:pStyle w:val="TAL"/>
              <w:rPr>
                <w:ins w:id="726" w:author="MCC160" w:date="2023-01-18T17:11:00Z"/>
                <w:rFonts w:eastAsia="Calibri"/>
                <w:lang w:val="fr-FR"/>
              </w:rPr>
            </w:pPr>
            <w:ins w:id="727" w:author="MCC160" w:date="2023-01-18T17:11:00Z">
              <w:r w:rsidRPr="00816490">
                <w:rPr>
                  <w:rFonts w:eastAsia="Calibri"/>
                  <w:lang w:val="fr-FR"/>
                </w:rPr>
                <w:t>Make the UE (MCPTT client) request downgrade of the call to a normal group call.</w:t>
              </w:r>
            </w:ins>
          </w:p>
          <w:p w:rsidR="00B54636" w:rsidRPr="00B54636" w:rsidRDefault="00B54636">
            <w:pPr>
              <w:pStyle w:val="TAL"/>
              <w:rPr>
                <w:rFonts w:eastAsia="Calibri"/>
                <w:lang w:val="fr-FR"/>
              </w:rPr>
              <w:pPrChange w:id="728" w:author="MCC160" w:date="2023-02-23T18:44:00Z">
                <w:pPr>
                  <w:keepNext/>
                  <w:keepLines/>
                  <w:spacing w:after="0"/>
                </w:pPr>
              </w:pPrChange>
            </w:pPr>
            <w:del w:id="729" w:author="MCC160" w:date="2023-01-18T17:11:00Z">
              <w:r w:rsidRPr="00B54636" w:rsidDel="00732335">
                <w:rPr>
                  <w:rFonts w:eastAsia="Calibri"/>
                  <w:lang w:val="fr-FR"/>
                </w:rPr>
                <w:delText xml:space="preserve">Make the MCPTT User cancel the Emergency State.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3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3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32"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33"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34" w:author="MCC160" w:date="2023-02-23T18:44:00Z">
                <w:pPr>
                  <w:keepNext/>
                  <w:keepLines/>
                  <w:spacing w:after="0"/>
                  <w:jc w:val="center"/>
                </w:pPr>
              </w:pPrChange>
            </w:pPr>
            <w:r w:rsidRPr="00B54636">
              <w:rPr>
                <w:rFonts w:eastAsia="Calibri"/>
                <w:lang w:val="fr-FR"/>
              </w:rPr>
              <w:t>76</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35" w:author="MCC160" w:date="2023-02-23T18:44:00Z">
                <w:pPr>
                  <w:keepNext/>
                  <w:keepLines/>
                  <w:spacing w:after="0"/>
                </w:pPr>
              </w:pPrChange>
            </w:pPr>
            <w:r w:rsidRPr="00B54636">
              <w:rPr>
                <w:rFonts w:eastAsia="Calibri"/>
                <w:lang w:val="fr-FR"/>
              </w:rPr>
              <w:t xml:space="preserve">Check: Does the UE (MCPTT client) </w:t>
            </w:r>
            <w:ins w:id="736" w:author="MCC160" w:date="2023-01-18T16:28:00Z">
              <w:r w:rsidR="00D27C59" w:rsidRPr="00D27C59">
                <w:rPr>
                  <w:rFonts w:eastAsia="Calibri"/>
                  <w:lang w:val="fr-FR"/>
                </w:rPr>
                <w:t xml:space="preserve">correctly </w:t>
              </w:r>
            </w:ins>
            <w:r w:rsidRPr="00B54636">
              <w:rPr>
                <w:rFonts w:eastAsia="Calibri"/>
                <w:lang w:val="fr-FR" w:eastAsia="ko-KR"/>
              </w:rPr>
              <w:t xml:space="preserve">perform procedure </w:t>
            </w:r>
            <w:del w:id="737" w:author="MCC160" w:date="2023-01-18T16:35:00Z">
              <w:r w:rsidRPr="00B54636" w:rsidDel="00D27C59">
                <w:rPr>
                  <w:rFonts w:eastAsia="Calibri"/>
                  <w:lang w:val="fr-FR" w:eastAsia="ko-KR"/>
                </w:rPr>
                <w:delText xml:space="preserve">for </w:delText>
              </w:r>
            </w:del>
            <w:ins w:id="738" w:author="MCC160" w:date="2023-01-18T16:35:00Z">
              <w:r w:rsidR="00D27C59">
                <w:rPr>
                  <w:rFonts w:eastAsia="Calibri"/>
                  <w:lang w:val="fr-FR" w:eastAsia="ko-KR"/>
                </w:rPr>
                <w:t>'</w:t>
              </w:r>
            </w:ins>
            <w:r w:rsidRPr="00B54636">
              <w:rPr>
                <w:lang w:val="fr-FR"/>
              </w:rPr>
              <w:t>MCPTT CO session modification</w:t>
            </w:r>
            <w:ins w:id="739" w:author="MCC160" w:date="2023-01-18T17:11:00Z">
              <w:r w:rsidR="00732335">
                <w:rPr>
                  <w:lang w:val="fr-FR"/>
                </w:rPr>
                <w:t>'</w:t>
              </w:r>
            </w:ins>
            <w:r w:rsidRPr="00B54636">
              <w:rPr>
                <w:lang w:val="fr-FR"/>
              </w:rPr>
              <w:t xml:space="preserve"> as described in TS 36.579-1 [2] Table </w:t>
            </w:r>
            <w:r w:rsidRPr="00B54636">
              <w:rPr>
                <w:bCs/>
                <w:lang w:val="fr-FR"/>
              </w:rPr>
              <w:t>5.3A.6.3-1 to</w:t>
            </w:r>
            <w:r w:rsidRPr="00B54636">
              <w:rPr>
                <w:rFonts w:eastAsia="Calibri"/>
                <w:lang w:val="fr-FR"/>
              </w:rPr>
              <w:t xml:space="preserve"> cancel the emergency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74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4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2" w:author="MCC160" w:date="2023-02-23T18:44:00Z">
                <w:pPr>
                  <w:keepNext/>
                  <w:keepLines/>
                  <w:spacing w:after="0"/>
                  <w:jc w:val="center"/>
                </w:pPr>
              </w:pPrChange>
            </w:pPr>
            <w:r w:rsidRPr="00B54636">
              <w:rPr>
                <w:rFonts w:eastAsia="Calibri"/>
                <w:lang w:val="fr-FR"/>
              </w:rPr>
              <w:t>5,</w:t>
            </w:r>
            <w:ins w:id="743" w:author="MCC160" w:date="2023-01-19T10:19:00Z">
              <w:r w:rsidR="009C3A4E">
                <w:rPr>
                  <w:rFonts w:eastAsia="Calibri"/>
                  <w:lang w:val="fr-FR"/>
                </w:rPr>
                <w:t xml:space="preserve"> </w:t>
              </w:r>
            </w:ins>
            <w:r w:rsidRPr="00B54636">
              <w:rPr>
                <w:rFonts w:eastAsia="Calibri"/>
                <w:lang w:val="fr-FR"/>
              </w:rPr>
              <w:t>6</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4"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5" w:author="MCC160" w:date="2023-02-23T18:44:00Z">
                <w:pPr>
                  <w:keepNext/>
                  <w:keepLines/>
                  <w:spacing w:after="0"/>
                  <w:jc w:val="center"/>
                </w:pPr>
              </w:pPrChange>
            </w:pPr>
            <w:r w:rsidRPr="00B54636">
              <w:rPr>
                <w:rFonts w:eastAsia="Calibri"/>
                <w:lang w:val="fr-FR"/>
              </w:rPr>
              <w:t>77</w:t>
            </w:r>
          </w:p>
        </w:tc>
        <w:tc>
          <w:tcPr>
            <w:tcW w:w="3913"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746" w:author="MCC160" w:date="2023-01-18T16:53:00Z"/>
                <w:rFonts w:eastAsia="Calibri"/>
                <w:lang w:val="fr-FR"/>
              </w:rPr>
            </w:pPr>
            <w:ins w:id="747" w:author="MCC160" w:date="2023-01-18T16:53:00Z">
              <w:r w:rsidRPr="001764B6">
                <w:rPr>
                  <w:rFonts w:eastAsia="Calibri"/>
                  <w:lang w:val="fr-FR"/>
                </w:rPr>
                <w:t>Make the UE (MCPTT client) request the floor.</w:t>
              </w:r>
            </w:ins>
          </w:p>
          <w:p w:rsidR="00B54636" w:rsidRPr="00B54636" w:rsidRDefault="00B54636">
            <w:pPr>
              <w:pStyle w:val="TAL"/>
              <w:rPr>
                <w:rFonts w:eastAsia="Calibri"/>
                <w:lang w:val="fr-FR"/>
              </w:rPr>
              <w:pPrChange w:id="748" w:author="MCC160" w:date="2023-02-23T18:44:00Z">
                <w:pPr>
                  <w:keepNext/>
                  <w:keepLines/>
                  <w:spacing w:after="0"/>
                </w:pPr>
              </w:pPrChange>
            </w:pPr>
            <w:del w:id="749" w:author="MCC160" w:date="2023-01-18T16:53:00Z">
              <w:r w:rsidRPr="00B54636" w:rsidDel="001F4B74">
                <w:rPr>
                  <w:rFonts w:eastAsia="Calibri"/>
                  <w:lang w:val="fr-FR"/>
                </w:rPr>
                <w:delText xml:space="preserve">Make the MCPTT User request to speak (e.g. pressing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5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5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52"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53"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54" w:author="MCC160" w:date="2023-02-23T18:44:00Z">
                <w:pPr>
                  <w:keepNext/>
                  <w:keepLines/>
                  <w:spacing w:after="0"/>
                  <w:jc w:val="center"/>
                </w:pPr>
              </w:pPrChange>
            </w:pPr>
            <w:r w:rsidRPr="00B54636">
              <w:rPr>
                <w:rFonts w:eastAsia="Calibri"/>
                <w:lang w:val="fr-FR"/>
              </w:rPr>
              <w:t>77A</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55" w:author="MCC160" w:date="2023-02-23T18:44: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756" w:author="MCC160" w:date="2023-01-18T16:28: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757" w:author="MCC160" w:date="2023-01-18T16:35:00Z">
              <w:r w:rsidRPr="00B54636" w:rsidDel="00D27C59">
                <w:rPr>
                  <w:lang w:val="fr-FR"/>
                </w:rPr>
                <w:delText xml:space="preserve">for </w:delText>
              </w:r>
            </w:del>
            <w:ins w:id="758" w:author="MCC160" w:date="2023-01-18T16:35:00Z">
              <w:r w:rsidR="00D27C59">
                <w:rPr>
                  <w:lang w:val="fr-FR"/>
                </w:rPr>
                <w:t>'</w:t>
              </w:r>
            </w:ins>
            <w:r w:rsidRPr="00B54636">
              <w:rPr>
                <w:lang w:val="fr-FR"/>
              </w:rPr>
              <w:t>MCPTT Floor Request – Floor Granted</w:t>
            </w:r>
            <w:ins w:id="759" w:author="MCC160" w:date="2023-01-18T17:12:00Z">
              <w:r w:rsidR="00732335">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0"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61"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2" w:author="MCC160" w:date="2023-02-23T18:44:00Z">
                <w:pPr>
                  <w:keepNext/>
                  <w:keepLines/>
                  <w:spacing w:after="0"/>
                  <w:jc w:val="center"/>
                </w:pPr>
              </w:pPrChange>
            </w:pPr>
            <w:r w:rsidRPr="00B5463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1464DC">
            <w:pPr>
              <w:pStyle w:val="TAC"/>
              <w:rPr>
                <w:rFonts w:eastAsia="Calibri"/>
                <w:lang w:val="fr-FR"/>
              </w:rPr>
              <w:pPrChange w:id="763" w:author="MCC160" w:date="2023-02-23T18:44:00Z">
                <w:pPr>
                  <w:keepNext/>
                  <w:keepLines/>
                  <w:spacing w:after="0"/>
                  <w:jc w:val="center"/>
                </w:pPr>
              </w:pPrChange>
            </w:pPr>
            <w:ins w:id="764" w:author="MCC160" w:date="2023-01-19T10:19:00Z">
              <w:r>
                <w:rPr>
                  <w:rFonts w:eastAsia="Calibri"/>
                  <w:lang w:val="fr-FR"/>
                </w:rPr>
                <w:t>P</w:t>
              </w:r>
            </w:ins>
            <w:del w:id="765" w:author="MCC160" w:date="2023-01-19T10:19:00Z">
              <w:r w:rsidR="00B54636" w:rsidRPr="00B54636" w:rsidDel="001464DC">
                <w:rPr>
                  <w:rFonts w:eastAsia="Calibri"/>
                  <w:lang w:val="fr-FR"/>
                </w:rPr>
                <w:delText>-</w:delText>
              </w:r>
            </w:del>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6" w:author="MCC160" w:date="2023-02-23T18:44:00Z">
                <w:pPr>
                  <w:keepNext/>
                  <w:keepLines/>
                  <w:spacing w:after="0"/>
                  <w:jc w:val="center"/>
                </w:pPr>
              </w:pPrChange>
            </w:pPr>
            <w:r w:rsidRPr="00B54636">
              <w:rPr>
                <w:rFonts w:eastAsia="Calibri"/>
                <w:lang w:val="fr-FR"/>
              </w:rPr>
              <w:t>77B-D</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67"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8"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69"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0"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1"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2" w:author="MCC160" w:date="2023-02-23T18:44:00Z">
                <w:pPr>
                  <w:keepNext/>
                  <w:keepLines/>
                  <w:spacing w:after="0"/>
                  <w:jc w:val="center"/>
                </w:pPr>
              </w:pPrChange>
            </w:pPr>
            <w:r w:rsidRPr="00B54636">
              <w:rPr>
                <w:rFonts w:eastAsia="Calibri"/>
                <w:lang w:val="fr-FR"/>
              </w:rPr>
              <w:t>78</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773" w:author="MCC160" w:date="2023-01-18T16:22:00Z"/>
                <w:rFonts w:eastAsia="Calibri"/>
                <w:lang w:val="fr-FR"/>
              </w:rPr>
            </w:pPr>
            <w:ins w:id="774" w:author="MCC160" w:date="2023-01-18T16:22:00Z">
              <w:r w:rsidRPr="001764B6">
                <w:rPr>
                  <w:rFonts w:eastAsia="Calibri"/>
                  <w:lang w:val="fr-FR"/>
                </w:rPr>
                <w:t>Make the UE (MCPTT client) release the floor.</w:t>
              </w:r>
            </w:ins>
          </w:p>
          <w:p w:rsidR="00B54636" w:rsidRPr="00B54636" w:rsidRDefault="00B54636">
            <w:pPr>
              <w:pStyle w:val="TAL"/>
              <w:rPr>
                <w:rFonts w:eastAsia="Calibri"/>
                <w:lang w:val="fr-FR"/>
              </w:rPr>
              <w:pPrChange w:id="775" w:author="MCC160" w:date="2023-02-23T18:44:00Z">
                <w:pPr>
                  <w:keepNext/>
                  <w:keepLines/>
                  <w:spacing w:after="0"/>
                </w:pPr>
              </w:pPrChange>
            </w:pPr>
            <w:del w:id="776" w:author="MCC160" w:date="2023-01-18T16:25:00Z">
              <w:r w:rsidRPr="00B54636" w:rsidDel="00846A1E">
                <w:rPr>
                  <w:rFonts w:eastAsia="Calibri"/>
                  <w:lang w:val="fr-FR"/>
                </w:rPr>
                <w:delText xml:space="preserve">Make the MCPTT User indicate end of talking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7"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78"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9"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80"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81" w:author="MCC160" w:date="2023-02-23T18:44:00Z">
                <w:pPr>
                  <w:keepNext/>
                  <w:keepLines/>
                  <w:spacing w:after="0"/>
                  <w:jc w:val="center"/>
                </w:pPr>
              </w:pPrChange>
            </w:pPr>
            <w:r w:rsidRPr="00B54636">
              <w:rPr>
                <w:rFonts w:eastAsia="Calibri"/>
                <w:lang w:val="fr-FR"/>
              </w:rPr>
              <w:t>79</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82" w:author="MCC160" w:date="2023-02-23T18:44:00Z">
                <w:pPr>
                  <w:keepNext/>
                  <w:keepLines/>
                  <w:spacing w:after="0"/>
                </w:pPr>
              </w:pPrChange>
            </w:pPr>
            <w:r w:rsidRPr="00B54636">
              <w:rPr>
                <w:rFonts w:eastAsia="Calibri"/>
                <w:lang w:val="fr-FR"/>
              </w:rPr>
              <w:t xml:space="preserve">Check: Does the UE (MCPTT client) </w:t>
            </w:r>
            <w:ins w:id="783" w:author="MCC160" w:date="2023-01-18T16:28:00Z">
              <w:r w:rsidR="00D27C59" w:rsidRPr="00D27C59">
                <w:rPr>
                  <w:rFonts w:eastAsia="Calibri"/>
                  <w:lang w:val="fr-FR"/>
                </w:rPr>
                <w:t xml:space="preserve">correctly </w:t>
              </w:r>
            </w:ins>
            <w:r w:rsidRPr="00B54636">
              <w:rPr>
                <w:rFonts w:eastAsia="Calibri"/>
                <w:lang w:val="fr-FR"/>
              </w:rPr>
              <w:t xml:space="preserve">perform procedure </w:t>
            </w:r>
            <w:del w:id="784" w:author="MCC160" w:date="2023-01-18T16:35:00Z">
              <w:r w:rsidRPr="00B54636" w:rsidDel="00D27C59">
                <w:rPr>
                  <w:rFonts w:eastAsia="Calibri"/>
                  <w:lang w:val="fr-FR"/>
                </w:rPr>
                <w:delText xml:space="preserve">for </w:delText>
              </w:r>
            </w:del>
            <w:ins w:id="785" w:author="MCC160" w:date="2023-01-18T16:35:00Z">
              <w:r w:rsidR="00D27C59">
                <w:rPr>
                  <w:rFonts w:eastAsia="Calibri"/>
                  <w:lang w:val="fr-FR"/>
                </w:rPr>
                <w:t>'</w:t>
              </w:r>
            </w:ins>
            <w:r w:rsidRPr="00B54636">
              <w:rPr>
                <w:lang w:val="fr-FR"/>
              </w:rPr>
              <w:t>MCPTT Floor Release – Floor Idle</w:t>
            </w:r>
            <w:ins w:id="786" w:author="MCC160" w:date="2023-01-18T17:12:00Z">
              <w:r w:rsidR="00732335">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787"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88"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89" w:author="MCC160" w:date="2023-02-23T18:44:00Z">
                <w:pPr>
                  <w:keepNext/>
                  <w:keepLines/>
                  <w:spacing w:after="0"/>
                  <w:jc w:val="center"/>
                </w:pPr>
              </w:pPrChange>
            </w:pPr>
            <w:r w:rsidRPr="00B54636">
              <w:rPr>
                <w:rFonts w:eastAsia="Calibri"/>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0" w:author="MCC160" w:date="2023-02-23T18:44: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1" w:author="MCC160" w:date="2023-02-23T18:44:00Z">
                <w:pPr>
                  <w:keepNext/>
                  <w:keepLines/>
                  <w:spacing w:after="0"/>
                  <w:jc w:val="center"/>
                </w:pPr>
              </w:pPrChange>
            </w:pPr>
            <w:r w:rsidRPr="00B54636">
              <w:rPr>
                <w:rFonts w:eastAsia="Calibri"/>
                <w:lang w:val="fr-FR"/>
              </w:rPr>
              <w:t>80a1-81</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92" w:author="MCC160" w:date="2023-02-23T18:44: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3"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94"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5"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6"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7" w:author="MCC160" w:date="2023-02-23T18:44:00Z">
                <w:pPr>
                  <w:keepNext/>
                  <w:keepLines/>
                  <w:spacing w:after="0"/>
                  <w:jc w:val="center"/>
                </w:pPr>
              </w:pPrChange>
            </w:pPr>
            <w:r w:rsidRPr="00B54636">
              <w:rPr>
                <w:rFonts w:eastAsia="Calibri"/>
                <w:lang w:val="fr-FR"/>
              </w:rPr>
              <w:t>82</w:t>
            </w:r>
          </w:p>
        </w:tc>
        <w:tc>
          <w:tcPr>
            <w:tcW w:w="3913" w:type="dxa"/>
            <w:tcBorders>
              <w:top w:val="single" w:sz="4" w:space="0" w:color="auto"/>
              <w:left w:val="single" w:sz="4" w:space="0" w:color="auto"/>
              <w:bottom w:val="single" w:sz="4" w:space="0" w:color="auto"/>
              <w:right w:val="single" w:sz="4" w:space="0" w:color="auto"/>
            </w:tcBorders>
            <w:hideMark/>
          </w:tcPr>
          <w:p w:rsidR="00732335" w:rsidRDefault="00732335" w:rsidP="001B5C1E">
            <w:pPr>
              <w:pStyle w:val="TAL"/>
              <w:rPr>
                <w:ins w:id="798" w:author="MCC160" w:date="2023-01-18T17:12:00Z"/>
                <w:rFonts w:eastAsia="Calibri"/>
                <w:lang w:val="fr-FR"/>
              </w:rPr>
            </w:pPr>
            <w:ins w:id="799" w:author="MCC160" w:date="2023-01-18T17:12:00Z">
              <w:r w:rsidRPr="00816490">
                <w:rPr>
                  <w:rFonts w:eastAsia="Calibri"/>
                  <w:lang w:val="fr-FR"/>
                </w:rPr>
                <w:t>Make the UE (MCPTT client) request upgrade of the call to an imminent peril group call with implicit floor request.</w:t>
              </w:r>
            </w:ins>
          </w:p>
          <w:p w:rsidR="00B54636" w:rsidRPr="00B54636" w:rsidRDefault="00B54636">
            <w:pPr>
              <w:pStyle w:val="TAL"/>
              <w:rPr>
                <w:rFonts w:eastAsia="Calibri"/>
                <w:lang w:val="fr-FR"/>
              </w:rPr>
              <w:pPrChange w:id="800" w:author="MCC160" w:date="2023-02-23T18:44:00Z">
                <w:pPr>
                  <w:keepNext/>
                  <w:keepLines/>
                  <w:spacing w:after="0"/>
                </w:pPr>
              </w:pPrChange>
            </w:pPr>
            <w:del w:id="801" w:author="MCC160" w:date="2023-01-18T17:12:00Z">
              <w:r w:rsidRPr="00B54636" w:rsidDel="00732335">
                <w:rPr>
                  <w:rFonts w:eastAsia="Calibri"/>
                  <w:lang w:val="fr-FR"/>
                </w:rPr>
                <w:delText xml:space="preserve">Make the MCPTT User request upgrade of the ongoing On-Demand Pre-arranged Group Call to MCPTT Imminent Peril Group Call with explicit request for floor control (implicit floor control).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2" w:author="MCC160" w:date="2023-02-23T18:44: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eastAsia="ko-KR"/>
              </w:rPr>
              <w:pPrChange w:id="803" w:author="MCC160" w:date="2023-02-23T18:44: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eastAsia="en-US"/>
              </w:rPr>
              <w:pPrChange w:id="804" w:author="MCC160" w:date="2023-02-23T18:44: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5" w:author="MCC160" w:date="2023-02-23T18:44: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6" w:author="MCC160" w:date="2023-02-23T18:45:00Z">
                <w:pPr>
                  <w:keepNext/>
                  <w:keepLines/>
                  <w:spacing w:after="0"/>
                  <w:jc w:val="center"/>
                </w:pPr>
              </w:pPrChange>
            </w:pPr>
            <w:r w:rsidRPr="00B54636">
              <w:rPr>
                <w:rFonts w:eastAsia="Calibri"/>
                <w:lang w:val="fr-FR"/>
              </w:rPr>
              <w:t>83</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07" w:author="MCC160" w:date="2023-02-23T18:45:00Z">
                <w:pPr>
                  <w:keepNext/>
                  <w:keepLines/>
                  <w:spacing w:after="0"/>
                </w:pPr>
              </w:pPrChange>
            </w:pPr>
            <w:r w:rsidRPr="00B54636">
              <w:rPr>
                <w:rFonts w:eastAsia="Calibri"/>
                <w:lang w:val="fr-FR"/>
              </w:rPr>
              <w:t xml:space="preserve">Check: Does the UE (MCPTT client) </w:t>
            </w:r>
            <w:ins w:id="808" w:author="MCC160" w:date="2023-01-18T16:28:00Z">
              <w:r w:rsidR="00D27C59" w:rsidRPr="00D27C59">
                <w:rPr>
                  <w:rFonts w:eastAsia="Calibri"/>
                  <w:lang w:val="fr-FR"/>
                </w:rPr>
                <w:t xml:space="preserve">correctly </w:t>
              </w:r>
            </w:ins>
            <w:r w:rsidRPr="00B54636">
              <w:rPr>
                <w:rFonts w:eastAsia="Calibri"/>
                <w:lang w:val="fr-FR" w:eastAsia="ko-KR"/>
              </w:rPr>
              <w:t xml:space="preserve">perform procedure </w:t>
            </w:r>
            <w:del w:id="809" w:author="MCC160" w:date="2023-01-18T16:35:00Z">
              <w:r w:rsidRPr="00B54636" w:rsidDel="00D27C59">
                <w:rPr>
                  <w:rFonts w:eastAsia="Calibri"/>
                  <w:lang w:val="fr-FR" w:eastAsia="ko-KR"/>
                </w:rPr>
                <w:delText xml:space="preserve">for </w:delText>
              </w:r>
            </w:del>
            <w:ins w:id="810" w:author="MCC160" w:date="2023-01-18T16:35:00Z">
              <w:r w:rsidR="00D27C59">
                <w:rPr>
                  <w:rFonts w:eastAsia="Calibri"/>
                  <w:lang w:val="fr-FR" w:eastAsia="ko-KR"/>
                </w:rPr>
                <w:t>'</w:t>
              </w:r>
            </w:ins>
            <w:r w:rsidRPr="00B54636">
              <w:rPr>
                <w:lang w:val="fr-FR"/>
              </w:rPr>
              <w:t>MCPTT CO session modification</w:t>
            </w:r>
            <w:ins w:id="811" w:author="MCC160" w:date="2023-01-18T17:12:00Z">
              <w:r w:rsidR="00732335">
                <w:rPr>
                  <w:lang w:val="fr-FR"/>
                </w:rPr>
                <w:t>'</w:t>
              </w:r>
            </w:ins>
            <w:r w:rsidRPr="00B54636">
              <w:rPr>
                <w:lang w:val="fr-FR"/>
              </w:rPr>
              <w:t xml:space="preserve"> described in TS 36.579-1 [2] Table </w:t>
            </w:r>
            <w:r w:rsidRPr="00B54636">
              <w:rPr>
                <w:bCs/>
                <w:lang w:val="fr-FR"/>
              </w:rPr>
              <w:t>5.3A.6.3-1 to</w:t>
            </w:r>
            <w:r w:rsidRPr="00B54636">
              <w:rPr>
                <w:rFonts w:eastAsia="Calibri"/>
                <w:lang w:val="fr-FR"/>
              </w:rPr>
              <w:t xml:space="preserve"> upgrade the call to an imminent peril call with implicit floor </w:t>
            </w:r>
            <w:del w:id="812" w:author="MCC160" w:date="2023-01-18T17:12:00Z">
              <w:r w:rsidRPr="00B54636" w:rsidDel="00732335">
                <w:rPr>
                  <w:rFonts w:eastAsia="Calibri"/>
                  <w:lang w:val="fr-FR"/>
                </w:rPr>
                <w:delText>control</w:delText>
              </w:r>
            </w:del>
            <w:ins w:id="813" w:author="MCC160" w:date="2023-01-18T17:12:00Z">
              <w:r w:rsidR="00732335">
                <w:rPr>
                  <w:rFonts w:eastAsia="Calibri"/>
                  <w:lang w:val="fr-FR"/>
                </w:rPr>
                <w:t>request</w:t>
              </w:r>
            </w:ins>
            <w:r w:rsidRPr="00B5463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814"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15"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16" w:author="MCC160" w:date="2023-02-23T18:45:00Z">
                <w:pPr>
                  <w:keepNext/>
                  <w:keepLines/>
                  <w:spacing w:after="0"/>
                  <w:jc w:val="center"/>
                </w:pPr>
              </w:pPrChange>
            </w:pPr>
            <w:r w:rsidRPr="00B54636">
              <w:rPr>
                <w:rFonts w:eastAsia="Calibri"/>
                <w:lang w:val="fr-FR"/>
              </w:rPr>
              <w:t>7, 8</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17" w:author="MCC160" w:date="2023-02-23T18:45: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18" w:author="MCC160" w:date="2023-02-23T18:45:00Z">
                <w:pPr>
                  <w:keepNext/>
                  <w:keepLines/>
                  <w:spacing w:after="0"/>
                  <w:jc w:val="center"/>
                </w:pPr>
              </w:pPrChange>
            </w:pPr>
            <w:r w:rsidRPr="00B54636">
              <w:rPr>
                <w:rFonts w:eastAsia="Calibri"/>
                <w:lang w:val="fr-FR"/>
              </w:rPr>
              <w:t>84-84C</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19" w:author="MCC160" w:date="2023-02-23T18:45: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20"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21"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22"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23"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24" w:author="MCC160" w:date="2023-02-23T18:45:00Z">
                <w:pPr>
                  <w:keepNext/>
                  <w:keepLines/>
                  <w:spacing w:after="0"/>
                  <w:jc w:val="center"/>
                </w:pPr>
              </w:pPrChange>
            </w:pPr>
            <w:r w:rsidRPr="00B54636">
              <w:rPr>
                <w:rFonts w:eastAsia="Calibri"/>
                <w:lang w:val="fr-FR"/>
              </w:rPr>
              <w:t>84D</w:t>
            </w:r>
          </w:p>
        </w:tc>
        <w:tc>
          <w:tcPr>
            <w:tcW w:w="3913" w:type="dxa"/>
            <w:tcBorders>
              <w:top w:val="single" w:sz="4" w:space="0" w:color="auto"/>
              <w:left w:val="single" w:sz="4" w:space="0" w:color="auto"/>
              <w:bottom w:val="single" w:sz="4" w:space="0" w:color="auto"/>
              <w:right w:val="single" w:sz="4" w:space="0" w:color="auto"/>
            </w:tcBorders>
            <w:hideMark/>
          </w:tcPr>
          <w:p w:rsidR="00732335" w:rsidRDefault="00732335" w:rsidP="001B5C1E">
            <w:pPr>
              <w:pStyle w:val="TAL"/>
              <w:rPr>
                <w:ins w:id="825" w:author="MCC160" w:date="2023-01-18T17:13:00Z"/>
                <w:rFonts w:eastAsia="Calibri"/>
                <w:lang w:val="fr-FR"/>
              </w:rPr>
            </w:pPr>
            <w:ins w:id="826" w:author="MCC160" w:date="2023-01-18T17:13:00Z">
              <w:r w:rsidRPr="00931A93">
                <w:rPr>
                  <w:rFonts w:eastAsia="Calibri"/>
                  <w:lang w:val="fr-FR"/>
                </w:rPr>
                <w:t>Check: Does the UE (MCPTT client) provide floor granted notification to the user?</w:t>
              </w:r>
            </w:ins>
          </w:p>
          <w:p w:rsidR="00B54636" w:rsidRPr="00B54636" w:rsidRDefault="00B54636">
            <w:pPr>
              <w:pStyle w:val="TAL"/>
              <w:rPr>
                <w:rFonts w:eastAsia="Calibri"/>
                <w:lang w:val="fr-FR"/>
              </w:rPr>
              <w:pPrChange w:id="827" w:author="MCC160" w:date="2023-02-23T18:45:00Z">
                <w:pPr>
                  <w:keepNext/>
                  <w:keepLines/>
                  <w:spacing w:after="0"/>
                </w:pPr>
              </w:pPrChange>
            </w:pPr>
            <w:del w:id="828" w:author="MCC160" w:date="2023-01-18T17:13:00Z">
              <w:r w:rsidRPr="00B54636" w:rsidDel="00732335">
                <w:rPr>
                  <w:rFonts w:eastAsia="Calibri"/>
                  <w:lang w:val="fr-FR"/>
                </w:rPr>
                <w:delText>Check: Does the UE (</w:delText>
              </w:r>
              <w:r w:rsidRPr="00B54636" w:rsidDel="00732335">
                <w:rPr>
                  <w:rFonts w:eastAsia="Calibri"/>
                  <w:lang w:val="fr-FR" w:eastAsia="ko-KR"/>
                </w:rPr>
                <w:delText xml:space="preserve">MCPTT client) </w:delText>
              </w:r>
              <w:r w:rsidRPr="00B54636" w:rsidDel="00732335">
                <w:rPr>
                  <w:rFonts w:eastAsia="Calibri"/>
                  <w:lang w:val="fr-FR"/>
                </w:rPr>
                <w:delText xml:space="preserve">provide floor granted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29"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30"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31" w:author="MCC160" w:date="2023-02-23T18:45:00Z">
                <w:pPr>
                  <w:keepNext/>
                  <w:keepLines/>
                  <w:spacing w:after="0"/>
                  <w:jc w:val="center"/>
                </w:pPr>
              </w:pPrChange>
            </w:pPr>
            <w:r w:rsidRPr="00B5463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32" w:author="MCC160" w:date="2023-02-23T18:45: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33" w:author="MCC160" w:date="2023-02-23T18:45:00Z">
                <w:pPr>
                  <w:keepNext/>
                  <w:keepLines/>
                  <w:spacing w:after="0"/>
                  <w:jc w:val="center"/>
                </w:pPr>
              </w:pPrChange>
            </w:pPr>
            <w:r w:rsidRPr="00B54636">
              <w:rPr>
                <w:rFonts w:eastAsia="Calibri"/>
                <w:lang w:val="fr-FR"/>
              </w:rPr>
              <w:t>85</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834" w:author="MCC160" w:date="2023-01-18T16:22:00Z"/>
                <w:rFonts w:eastAsia="Calibri"/>
                <w:lang w:val="fr-FR"/>
              </w:rPr>
            </w:pPr>
            <w:ins w:id="835" w:author="MCC160" w:date="2023-01-18T16:22:00Z">
              <w:r w:rsidRPr="001764B6">
                <w:rPr>
                  <w:rFonts w:eastAsia="Calibri"/>
                  <w:lang w:val="fr-FR"/>
                </w:rPr>
                <w:t>Make the UE (MCPTT client) release the floor.</w:t>
              </w:r>
            </w:ins>
          </w:p>
          <w:p w:rsidR="00B54636" w:rsidRPr="00B54636" w:rsidRDefault="00B54636">
            <w:pPr>
              <w:pStyle w:val="TAL"/>
              <w:rPr>
                <w:rFonts w:eastAsia="Calibri"/>
                <w:lang w:val="fr-FR"/>
              </w:rPr>
              <w:pPrChange w:id="836" w:author="MCC160" w:date="2023-02-23T18:45:00Z">
                <w:pPr>
                  <w:keepNext/>
                  <w:keepLines/>
                  <w:spacing w:after="0"/>
                </w:pPr>
              </w:pPrChange>
            </w:pPr>
            <w:del w:id="837" w:author="MCC160" w:date="2023-01-18T16:25:00Z">
              <w:r w:rsidRPr="00B54636" w:rsidDel="00846A1E">
                <w:rPr>
                  <w:rFonts w:eastAsia="Calibri"/>
                  <w:lang w:val="fr-FR"/>
                </w:rPr>
                <w:delText xml:space="preserve">Make the MCPTT User indicate end of talking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38"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39"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40"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41"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42" w:author="MCC160" w:date="2023-02-23T18:45:00Z">
                <w:pPr>
                  <w:keepNext/>
                  <w:keepLines/>
                  <w:spacing w:after="0"/>
                  <w:jc w:val="center"/>
                </w:pPr>
              </w:pPrChange>
            </w:pPr>
            <w:r w:rsidRPr="00B54636">
              <w:rPr>
                <w:rFonts w:eastAsia="Calibri"/>
                <w:lang w:val="fr-FR"/>
              </w:rPr>
              <w:t>86</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43" w:author="MCC160" w:date="2023-02-23T18:45: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844" w:author="MCC160" w:date="2023-01-18T16:28:00Z">
              <w:r w:rsidR="00D27C59" w:rsidRPr="00D27C59">
                <w:rPr>
                  <w:rFonts w:eastAsia="Calibri"/>
                  <w:lang w:val="fr-FR" w:eastAsia="ko-KR"/>
                </w:rPr>
                <w:t xml:space="preserve">correctly </w:t>
              </w:r>
            </w:ins>
            <w:r w:rsidRPr="00B54636">
              <w:rPr>
                <w:rFonts w:eastAsia="Calibri"/>
                <w:lang w:val="fr-FR"/>
              </w:rPr>
              <w:t xml:space="preserve">perform procedure </w:t>
            </w:r>
            <w:del w:id="845" w:author="MCC160" w:date="2023-01-18T16:35:00Z">
              <w:r w:rsidRPr="00B54636" w:rsidDel="00D27C59">
                <w:rPr>
                  <w:rFonts w:eastAsia="Calibri"/>
                  <w:lang w:val="fr-FR"/>
                </w:rPr>
                <w:delText xml:space="preserve">for </w:delText>
              </w:r>
            </w:del>
            <w:ins w:id="846" w:author="MCC160" w:date="2023-01-18T16:35:00Z">
              <w:r w:rsidR="00D27C59">
                <w:rPr>
                  <w:rFonts w:eastAsia="Calibri"/>
                  <w:lang w:val="fr-FR"/>
                </w:rPr>
                <w:t>'</w:t>
              </w:r>
            </w:ins>
            <w:r w:rsidRPr="00B54636">
              <w:rPr>
                <w:lang w:val="fr-FR"/>
              </w:rPr>
              <w:t>MCPTT Floor Release – Floor Idle</w:t>
            </w:r>
            <w:ins w:id="847" w:author="MCC160" w:date="2023-01-18T17:13:00Z">
              <w:r w:rsidR="00732335">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848"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49"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50" w:author="MCC160" w:date="2023-02-23T18:45:00Z">
                <w:pPr>
                  <w:keepNext/>
                  <w:keepLines/>
                  <w:spacing w:after="0"/>
                  <w:jc w:val="center"/>
                </w:pPr>
              </w:pPrChange>
            </w:pPr>
            <w:r w:rsidRPr="00B5463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51" w:author="MCC160" w:date="2023-02-23T18:45: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52" w:author="MCC160" w:date="2023-02-23T18:45:00Z">
                <w:pPr>
                  <w:keepNext/>
                  <w:keepLines/>
                  <w:spacing w:after="0"/>
                  <w:jc w:val="center"/>
                </w:pPr>
              </w:pPrChange>
            </w:pPr>
            <w:r w:rsidRPr="00B54636">
              <w:rPr>
                <w:rFonts w:eastAsia="Calibri"/>
                <w:lang w:val="fr-FR"/>
              </w:rPr>
              <w:t>87a1-88</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53" w:author="MCC160" w:date="2023-02-23T18:45: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54"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55"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56"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57"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58" w:author="MCC160" w:date="2023-02-23T18:45:00Z">
                <w:pPr>
                  <w:keepNext/>
                  <w:keepLines/>
                  <w:spacing w:after="0"/>
                  <w:jc w:val="center"/>
                </w:pPr>
              </w:pPrChange>
            </w:pPr>
            <w:r w:rsidRPr="00B54636">
              <w:rPr>
                <w:rFonts w:eastAsia="Calibri"/>
                <w:lang w:val="fr-FR"/>
              </w:rPr>
              <w:t>89</w:t>
            </w:r>
          </w:p>
        </w:tc>
        <w:tc>
          <w:tcPr>
            <w:tcW w:w="3913"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859" w:author="MCC160" w:date="2023-01-18T16:53:00Z"/>
                <w:rFonts w:eastAsia="Calibri"/>
                <w:lang w:val="fr-FR"/>
              </w:rPr>
            </w:pPr>
            <w:ins w:id="860" w:author="MCC160" w:date="2023-01-18T16:53:00Z">
              <w:r w:rsidRPr="001764B6">
                <w:rPr>
                  <w:rFonts w:eastAsia="Calibri"/>
                  <w:lang w:val="fr-FR"/>
                </w:rPr>
                <w:t>Make the UE (MCPTT client) request the floor.</w:t>
              </w:r>
            </w:ins>
          </w:p>
          <w:p w:rsidR="00B54636" w:rsidRPr="00B54636" w:rsidRDefault="00B54636">
            <w:pPr>
              <w:pStyle w:val="TAL"/>
              <w:rPr>
                <w:rFonts w:eastAsia="Calibri"/>
                <w:lang w:val="fr-FR"/>
              </w:rPr>
              <w:pPrChange w:id="861" w:author="MCC160" w:date="2023-02-23T18:45:00Z">
                <w:pPr>
                  <w:keepNext/>
                  <w:keepLines/>
                  <w:spacing w:after="0"/>
                </w:pPr>
              </w:pPrChange>
            </w:pPr>
            <w:del w:id="862" w:author="MCC160" w:date="2023-01-18T16:53:00Z">
              <w:r w:rsidRPr="00B54636" w:rsidDel="001F4B74">
                <w:rPr>
                  <w:rFonts w:eastAsia="Calibri"/>
                  <w:lang w:val="fr-FR"/>
                </w:rPr>
                <w:delText xml:space="preserve">Make the MCPTT User request to speak (e.g. pressing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63"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64"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65"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66"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67" w:author="MCC160" w:date="2023-02-23T18:45:00Z">
                <w:pPr>
                  <w:keepNext/>
                  <w:keepLines/>
                  <w:spacing w:after="0"/>
                  <w:jc w:val="center"/>
                </w:pPr>
              </w:pPrChange>
            </w:pPr>
            <w:r w:rsidRPr="00B54636">
              <w:rPr>
                <w:rFonts w:eastAsia="Calibri"/>
                <w:lang w:val="fr-FR"/>
              </w:rPr>
              <w:t>90</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68" w:author="MCC160" w:date="2023-02-23T18:45: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869" w:author="MCC160" w:date="2023-01-18T16:29: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870" w:author="MCC160" w:date="2023-01-18T16:35:00Z">
              <w:r w:rsidRPr="00B54636" w:rsidDel="00D27C59">
                <w:rPr>
                  <w:lang w:val="fr-FR"/>
                </w:rPr>
                <w:delText xml:space="preserve">for </w:delText>
              </w:r>
            </w:del>
            <w:ins w:id="871" w:author="MCC160" w:date="2023-01-18T16:35:00Z">
              <w:r w:rsidR="00D27C59">
                <w:rPr>
                  <w:lang w:val="fr-FR"/>
                </w:rPr>
                <w:t>'</w:t>
              </w:r>
            </w:ins>
            <w:r w:rsidRPr="00B54636">
              <w:rPr>
                <w:lang w:val="fr-FR"/>
              </w:rPr>
              <w:t>MCPTT Floor Request – Floor Granted</w:t>
            </w:r>
            <w:ins w:id="872" w:author="MCC160" w:date="2023-01-18T17:13:00Z">
              <w:r w:rsidR="00732335">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873"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74"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75" w:author="MCC160" w:date="2023-02-23T18:45:00Z">
                <w:pPr>
                  <w:keepNext/>
                  <w:keepLines/>
                  <w:spacing w:after="0"/>
                  <w:jc w:val="center"/>
                </w:pPr>
              </w:pPrChange>
            </w:pPr>
            <w:r w:rsidRPr="00B5463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76" w:author="MCC160" w:date="2023-02-23T18:45: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77" w:author="MCC160" w:date="2023-02-23T18:45:00Z">
                <w:pPr>
                  <w:keepNext/>
                  <w:keepLines/>
                  <w:spacing w:after="0"/>
                  <w:jc w:val="center"/>
                </w:pPr>
              </w:pPrChange>
            </w:pPr>
            <w:r w:rsidRPr="00B54636">
              <w:rPr>
                <w:rFonts w:eastAsia="Calibri"/>
                <w:lang w:val="fr-FR"/>
              </w:rPr>
              <w:t>91-93</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78" w:author="MCC160" w:date="2023-02-23T18:45: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79"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80"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81"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82"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83" w:author="MCC160" w:date="2023-02-23T18:45:00Z">
                <w:pPr>
                  <w:keepNext/>
                  <w:keepLines/>
                  <w:spacing w:after="0"/>
                  <w:jc w:val="center"/>
                </w:pPr>
              </w:pPrChange>
            </w:pPr>
            <w:r w:rsidRPr="00B54636">
              <w:rPr>
                <w:rFonts w:eastAsia="Calibri"/>
                <w:lang w:val="fr-FR"/>
              </w:rPr>
              <w:t>94</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884" w:author="MCC160" w:date="2023-01-18T16:22:00Z"/>
                <w:rFonts w:eastAsia="Calibri"/>
                <w:lang w:val="fr-FR"/>
              </w:rPr>
            </w:pPr>
            <w:ins w:id="885" w:author="MCC160" w:date="2023-01-18T16:22:00Z">
              <w:r w:rsidRPr="001764B6">
                <w:rPr>
                  <w:rFonts w:eastAsia="Calibri"/>
                  <w:lang w:val="fr-FR"/>
                </w:rPr>
                <w:t>Make the UE (MCPTT client) release the floor.</w:t>
              </w:r>
            </w:ins>
          </w:p>
          <w:p w:rsidR="00B54636" w:rsidRPr="00B54636" w:rsidRDefault="00B54636">
            <w:pPr>
              <w:pStyle w:val="TAL"/>
              <w:rPr>
                <w:rFonts w:eastAsia="Calibri"/>
                <w:lang w:val="fr-FR"/>
              </w:rPr>
              <w:pPrChange w:id="886" w:author="MCC160" w:date="2023-02-23T18:45:00Z">
                <w:pPr>
                  <w:keepNext/>
                  <w:keepLines/>
                  <w:spacing w:after="0"/>
                </w:pPr>
              </w:pPrChange>
            </w:pPr>
            <w:del w:id="887" w:author="MCC160" w:date="2023-01-18T16:25:00Z">
              <w:r w:rsidRPr="00B54636" w:rsidDel="00846A1E">
                <w:rPr>
                  <w:rFonts w:eastAsia="Calibri"/>
                  <w:lang w:val="fr-FR"/>
                </w:rPr>
                <w:delText xml:space="preserve">Make the MCPTT User indicate end of talking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88"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89"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90"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91"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92" w:author="MCC160" w:date="2023-02-23T18:45:00Z">
                <w:pPr>
                  <w:keepNext/>
                  <w:keepLines/>
                  <w:spacing w:after="0"/>
                  <w:jc w:val="center"/>
                </w:pPr>
              </w:pPrChange>
            </w:pPr>
            <w:r w:rsidRPr="00B54636">
              <w:rPr>
                <w:rFonts w:eastAsia="Calibri"/>
                <w:lang w:val="fr-FR"/>
              </w:rPr>
              <w:t>95</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93" w:author="MCC160" w:date="2023-02-23T18:45:00Z">
                <w:pPr>
                  <w:keepNext/>
                  <w:keepLines/>
                  <w:spacing w:after="0"/>
                </w:pPr>
              </w:pPrChange>
            </w:pPr>
            <w:r w:rsidRPr="00B54636">
              <w:rPr>
                <w:rFonts w:eastAsia="Calibri"/>
                <w:lang w:val="fr-FR"/>
              </w:rPr>
              <w:t xml:space="preserve">Check: Does the UE (MCPTT client) </w:t>
            </w:r>
            <w:ins w:id="894" w:author="MCC160" w:date="2023-01-18T16:29:00Z">
              <w:r w:rsidR="00D27C59" w:rsidRPr="00D27C59">
                <w:rPr>
                  <w:rFonts w:eastAsia="Calibri"/>
                  <w:lang w:val="fr-FR"/>
                </w:rPr>
                <w:t xml:space="preserve">correctly </w:t>
              </w:r>
            </w:ins>
            <w:r w:rsidRPr="00B54636">
              <w:rPr>
                <w:rFonts w:eastAsia="Calibri"/>
                <w:lang w:val="fr-FR"/>
              </w:rPr>
              <w:t xml:space="preserve">perform procedure </w:t>
            </w:r>
            <w:del w:id="895" w:author="MCC160" w:date="2023-01-18T16:35:00Z">
              <w:r w:rsidRPr="00B54636" w:rsidDel="00D27C59">
                <w:rPr>
                  <w:rFonts w:eastAsia="Calibri"/>
                  <w:lang w:val="fr-FR"/>
                </w:rPr>
                <w:delText xml:space="preserve">for </w:delText>
              </w:r>
            </w:del>
            <w:ins w:id="896" w:author="MCC160" w:date="2023-01-18T16:35:00Z">
              <w:r w:rsidR="00D27C59">
                <w:rPr>
                  <w:rFonts w:eastAsia="Calibri"/>
                  <w:lang w:val="fr-FR"/>
                </w:rPr>
                <w:t>'</w:t>
              </w:r>
            </w:ins>
            <w:r w:rsidRPr="00B54636">
              <w:rPr>
                <w:lang w:val="fr-FR"/>
              </w:rPr>
              <w:t>MCPTT Floor Release – Floor Idle</w:t>
            </w:r>
            <w:ins w:id="897" w:author="MCC160" w:date="2023-01-18T17:13:00Z">
              <w:r w:rsidR="00732335">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898"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99"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00" w:author="MCC160" w:date="2023-02-23T18:45:00Z">
                <w:pPr>
                  <w:keepNext/>
                  <w:keepLines/>
                  <w:spacing w:after="0"/>
                  <w:jc w:val="center"/>
                </w:pPr>
              </w:pPrChange>
            </w:pPr>
            <w:r w:rsidRPr="00B5463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01" w:author="MCC160" w:date="2023-02-23T18:45: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02" w:author="MCC160" w:date="2023-02-23T18:45:00Z">
                <w:pPr>
                  <w:keepNext/>
                  <w:keepLines/>
                  <w:spacing w:after="0"/>
                  <w:jc w:val="center"/>
                </w:pPr>
              </w:pPrChange>
            </w:pPr>
            <w:r w:rsidRPr="00B54636">
              <w:rPr>
                <w:rFonts w:eastAsia="Calibri"/>
                <w:lang w:val="fr-FR"/>
              </w:rPr>
              <w:t>96a1-97</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03" w:author="MCC160" w:date="2023-02-23T18:45: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04"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05"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06"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07"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08" w:author="MCC160" w:date="2023-02-23T18:45:00Z">
                <w:pPr>
                  <w:keepNext/>
                  <w:keepLines/>
                  <w:spacing w:after="0"/>
                  <w:jc w:val="center"/>
                </w:pPr>
              </w:pPrChange>
            </w:pPr>
            <w:r w:rsidRPr="00B54636">
              <w:rPr>
                <w:rFonts w:eastAsia="Calibri"/>
                <w:lang w:val="fr-FR"/>
              </w:rPr>
              <w:t>98</w:t>
            </w:r>
          </w:p>
        </w:tc>
        <w:tc>
          <w:tcPr>
            <w:tcW w:w="3913" w:type="dxa"/>
            <w:tcBorders>
              <w:top w:val="single" w:sz="4" w:space="0" w:color="auto"/>
              <w:left w:val="single" w:sz="4" w:space="0" w:color="auto"/>
              <w:bottom w:val="single" w:sz="4" w:space="0" w:color="auto"/>
              <w:right w:val="single" w:sz="4" w:space="0" w:color="auto"/>
            </w:tcBorders>
            <w:hideMark/>
          </w:tcPr>
          <w:p w:rsidR="00732335" w:rsidRDefault="00732335" w:rsidP="001B5C1E">
            <w:pPr>
              <w:pStyle w:val="TAL"/>
              <w:rPr>
                <w:ins w:id="909" w:author="MCC160" w:date="2023-01-18T17:13:00Z"/>
                <w:rFonts w:eastAsia="Calibri"/>
                <w:lang w:val="fr-FR"/>
              </w:rPr>
            </w:pPr>
            <w:ins w:id="910" w:author="MCC160" w:date="2023-01-18T17:13:00Z">
              <w:r w:rsidRPr="00816490">
                <w:rPr>
                  <w:rFonts w:eastAsia="Calibri"/>
                  <w:lang w:val="fr-FR"/>
                </w:rPr>
                <w:t>Make the UE (MCPTT client) request downgrade of the imminent peril call to a normal group call.</w:t>
              </w:r>
            </w:ins>
          </w:p>
          <w:p w:rsidR="00B54636" w:rsidRPr="00B54636" w:rsidRDefault="00B54636">
            <w:pPr>
              <w:pStyle w:val="TAL"/>
              <w:rPr>
                <w:rFonts w:eastAsia="Calibri"/>
                <w:lang w:val="fr-FR"/>
              </w:rPr>
              <w:pPrChange w:id="911" w:author="MCC160" w:date="2023-02-23T18:45:00Z">
                <w:pPr>
                  <w:keepNext/>
                  <w:keepLines/>
                  <w:spacing w:after="0"/>
                </w:pPr>
              </w:pPrChange>
            </w:pPr>
            <w:del w:id="912" w:author="MCC160" w:date="2023-01-18T17:14:00Z">
              <w:r w:rsidRPr="00B54636" w:rsidDel="00732335">
                <w:rPr>
                  <w:rFonts w:eastAsia="Calibri"/>
                  <w:lang w:val="fr-FR"/>
                </w:rPr>
                <w:delText xml:space="preserve">Make the MCPTT User cancel the Imminent Peril State.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13"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14"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15"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16"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17" w:author="MCC160" w:date="2023-02-23T18:45:00Z">
                <w:pPr>
                  <w:keepNext/>
                  <w:keepLines/>
                  <w:spacing w:after="0"/>
                  <w:jc w:val="center"/>
                </w:pPr>
              </w:pPrChange>
            </w:pPr>
            <w:r w:rsidRPr="00B54636">
              <w:rPr>
                <w:rFonts w:eastAsia="Calibri"/>
                <w:lang w:val="fr-FR"/>
              </w:rPr>
              <w:t>99</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18" w:author="MCC160" w:date="2023-02-23T18:45:00Z">
                <w:pPr>
                  <w:keepNext/>
                  <w:keepLines/>
                  <w:spacing w:after="0"/>
                </w:pPr>
              </w:pPrChange>
            </w:pPr>
            <w:r w:rsidRPr="00B54636">
              <w:rPr>
                <w:rFonts w:eastAsia="Calibri"/>
                <w:lang w:val="fr-FR"/>
              </w:rPr>
              <w:t xml:space="preserve">Check: Does the UE (MCPTT client) </w:t>
            </w:r>
            <w:ins w:id="919" w:author="MCC160" w:date="2023-01-18T16:29:00Z">
              <w:r w:rsidR="00D27C59" w:rsidRPr="00D27C59">
                <w:rPr>
                  <w:rFonts w:eastAsia="Calibri"/>
                  <w:lang w:val="fr-FR"/>
                </w:rPr>
                <w:t xml:space="preserve">correctly </w:t>
              </w:r>
            </w:ins>
            <w:r w:rsidRPr="00B54636">
              <w:rPr>
                <w:rFonts w:eastAsia="Calibri"/>
                <w:lang w:val="fr-FR" w:eastAsia="ko-KR"/>
              </w:rPr>
              <w:t xml:space="preserve">perform procedure </w:t>
            </w:r>
            <w:del w:id="920" w:author="MCC160" w:date="2023-01-18T16:35:00Z">
              <w:r w:rsidRPr="00B54636" w:rsidDel="00D27C59">
                <w:rPr>
                  <w:rFonts w:eastAsia="Calibri"/>
                  <w:lang w:val="fr-FR" w:eastAsia="ko-KR"/>
                </w:rPr>
                <w:delText xml:space="preserve">for </w:delText>
              </w:r>
            </w:del>
            <w:ins w:id="921" w:author="MCC160" w:date="2023-01-18T16:35:00Z">
              <w:r w:rsidR="00D27C59">
                <w:rPr>
                  <w:rFonts w:eastAsia="Calibri"/>
                  <w:lang w:val="fr-FR" w:eastAsia="ko-KR"/>
                </w:rPr>
                <w:t>'</w:t>
              </w:r>
            </w:ins>
            <w:r w:rsidRPr="00B54636">
              <w:rPr>
                <w:lang w:val="fr-FR"/>
              </w:rPr>
              <w:t>MCPTT CO session modification</w:t>
            </w:r>
            <w:ins w:id="922" w:author="MCC160" w:date="2023-01-18T17:14:00Z">
              <w:r w:rsidR="00732335">
                <w:rPr>
                  <w:lang w:val="fr-FR"/>
                </w:rPr>
                <w:t>'</w:t>
              </w:r>
            </w:ins>
            <w:r w:rsidRPr="00B54636">
              <w:rPr>
                <w:lang w:val="fr-FR"/>
              </w:rPr>
              <w:t xml:space="preserve"> described in TS 36.579-1 [2] Table </w:t>
            </w:r>
            <w:r w:rsidRPr="00B54636">
              <w:rPr>
                <w:bCs/>
                <w:lang w:val="fr-FR"/>
              </w:rPr>
              <w:t>5.3A.6.3-1 to</w:t>
            </w:r>
            <w:r w:rsidRPr="00B54636">
              <w:rPr>
                <w:rFonts w:eastAsia="Calibri"/>
                <w:lang w:val="fr-FR"/>
              </w:rPr>
              <w:t xml:space="preserve"> cancel the imminent peril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923"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24"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25" w:author="MCC160" w:date="2023-02-23T18:45:00Z">
                <w:pPr>
                  <w:keepNext/>
                  <w:keepLines/>
                  <w:spacing w:after="0"/>
                  <w:jc w:val="center"/>
                </w:pPr>
              </w:pPrChange>
            </w:pPr>
            <w:r w:rsidRPr="00B54636">
              <w:rPr>
                <w:rFonts w:eastAsia="Calibri"/>
                <w:lang w:val="fr-FR"/>
              </w:rPr>
              <w:t>8, 9</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26" w:author="MCC160" w:date="2023-02-23T18:45: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27" w:author="MCC160" w:date="2023-02-23T18:45:00Z">
                <w:pPr>
                  <w:keepNext/>
                  <w:keepLines/>
                  <w:spacing w:after="0"/>
                  <w:jc w:val="center"/>
                </w:pPr>
              </w:pPrChange>
            </w:pPr>
            <w:r w:rsidRPr="00B54636">
              <w:rPr>
                <w:rFonts w:eastAsia="Calibri"/>
                <w:lang w:val="fr-FR"/>
              </w:rPr>
              <w:t>100</w:t>
            </w:r>
          </w:p>
        </w:tc>
        <w:tc>
          <w:tcPr>
            <w:tcW w:w="3913"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928" w:author="MCC160" w:date="2023-01-18T16:53:00Z"/>
                <w:rFonts w:eastAsia="Calibri"/>
                <w:lang w:val="fr-FR"/>
              </w:rPr>
            </w:pPr>
            <w:ins w:id="929" w:author="MCC160" w:date="2023-01-18T16:53:00Z">
              <w:r w:rsidRPr="001764B6">
                <w:rPr>
                  <w:rFonts w:eastAsia="Calibri"/>
                  <w:lang w:val="fr-FR"/>
                </w:rPr>
                <w:t>Make the UE (MCPTT client) request the floor.</w:t>
              </w:r>
            </w:ins>
          </w:p>
          <w:p w:rsidR="00B54636" w:rsidRPr="00B54636" w:rsidRDefault="00B54636">
            <w:pPr>
              <w:pStyle w:val="TAL"/>
              <w:rPr>
                <w:rFonts w:eastAsia="Calibri"/>
                <w:lang w:val="fr-FR"/>
              </w:rPr>
              <w:pPrChange w:id="930" w:author="MCC160" w:date="2023-02-23T18:45:00Z">
                <w:pPr>
                  <w:keepNext/>
                  <w:keepLines/>
                  <w:spacing w:after="0"/>
                </w:pPr>
              </w:pPrChange>
            </w:pPr>
            <w:del w:id="931" w:author="MCC160" w:date="2023-01-18T16:53:00Z">
              <w:r w:rsidRPr="00B54636" w:rsidDel="001F4B74">
                <w:rPr>
                  <w:rFonts w:eastAsia="Calibri"/>
                  <w:lang w:val="fr-FR"/>
                </w:rPr>
                <w:delText xml:space="preserve">Make the MCPTT User request to speak (e.g. pressing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32"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33"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34"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35"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36" w:author="MCC160" w:date="2023-02-23T18:45:00Z">
                <w:pPr>
                  <w:keepNext/>
                  <w:keepLines/>
                  <w:spacing w:after="0"/>
                  <w:jc w:val="center"/>
                </w:pPr>
              </w:pPrChange>
            </w:pPr>
            <w:r w:rsidRPr="00B54636">
              <w:rPr>
                <w:rFonts w:eastAsia="Calibri"/>
                <w:lang w:val="fr-FR"/>
              </w:rPr>
              <w:t>100A</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37" w:author="MCC160" w:date="2023-02-23T18:45: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938" w:author="MCC160" w:date="2023-01-18T16:29: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939" w:author="MCC160" w:date="2023-01-18T16:35:00Z">
              <w:r w:rsidRPr="00B54636" w:rsidDel="00D27C59">
                <w:rPr>
                  <w:lang w:val="fr-FR"/>
                </w:rPr>
                <w:delText xml:space="preserve">for </w:delText>
              </w:r>
            </w:del>
            <w:ins w:id="940" w:author="MCC160" w:date="2023-01-18T16:35:00Z">
              <w:r w:rsidR="00D27C59">
                <w:rPr>
                  <w:lang w:val="fr-FR"/>
                </w:rPr>
                <w:t>'</w:t>
              </w:r>
            </w:ins>
            <w:r w:rsidRPr="00B54636">
              <w:rPr>
                <w:lang w:val="fr-FR"/>
              </w:rPr>
              <w:t>MCPTT Floor Request – Floor Granted</w:t>
            </w:r>
            <w:ins w:id="941" w:author="MCC160" w:date="2023-01-18T17:14:00Z">
              <w:r w:rsidR="00732335">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42"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43"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44" w:author="MCC160" w:date="2023-02-23T18:45:00Z">
                <w:pPr>
                  <w:keepNext/>
                  <w:keepLines/>
                  <w:spacing w:after="0"/>
                  <w:jc w:val="center"/>
                </w:pPr>
              </w:pPrChange>
            </w:pPr>
            <w:r w:rsidRPr="00B5463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45" w:author="MCC160" w:date="2023-02-23T18:45: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46" w:author="MCC160" w:date="2023-02-23T18:45:00Z">
                <w:pPr>
                  <w:keepNext/>
                  <w:keepLines/>
                  <w:spacing w:after="0"/>
                  <w:jc w:val="center"/>
                </w:pPr>
              </w:pPrChange>
            </w:pPr>
            <w:r w:rsidRPr="00B54636">
              <w:rPr>
                <w:rFonts w:eastAsia="Calibri"/>
                <w:lang w:val="fr-FR"/>
              </w:rPr>
              <w:t>100B-D</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47" w:author="MCC160" w:date="2023-02-23T18:45: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48"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49"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50"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51"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52" w:author="MCC160" w:date="2023-02-23T18:45:00Z">
                <w:pPr>
                  <w:keepNext/>
                  <w:keepLines/>
                  <w:spacing w:after="0"/>
                  <w:jc w:val="center"/>
                </w:pPr>
              </w:pPrChange>
            </w:pPr>
            <w:r w:rsidRPr="00B54636">
              <w:rPr>
                <w:rFonts w:eastAsia="Calibri"/>
                <w:lang w:val="fr-FR"/>
              </w:rPr>
              <w:t>101</w:t>
            </w:r>
          </w:p>
        </w:tc>
        <w:tc>
          <w:tcPr>
            <w:tcW w:w="3913"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953" w:author="MCC160" w:date="2023-01-18T16:22:00Z"/>
                <w:rFonts w:eastAsia="Calibri"/>
                <w:lang w:val="fr-FR"/>
              </w:rPr>
            </w:pPr>
            <w:ins w:id="954" w:author="MCC160" w:date="2023-01-18T16:22:00Z">
              <w:r w:rsidRPr="001764B6">
                <w:rPr>
                  <w:rFonts w:eastAsia="Calibri"/>
                  <w:lang w:val="fr-FR"/>
                </w:rPr>
                <w:t>Make the UE (MCPTT client) release the floor.</w:t>
              </w:r>
            </w:ins>
          </w:p>
          <w:p w:rsidR="00B54636" w:rsidRPr="00B54636" w:rsidRDefault="00B54636">
            <w:pPr>
              <w:pStyle w:val="TAL"/>
              <w:rPr>
                <w:rFonts w:eastAsia="Calibri"/>
                <w:lang w:val="fr-FR"/>
              </w:rPr>
              <w:pPrChange w:id="955" w:author="MCC160" w:date="2023-02-23T18:45:00Z">
                <w:pPr>
                  <w:keepNext/>
                  <w:keepLines/>
                  <w:spacing w:after="0"/>
                </w:pPr>
              </w:pPrChange>
            </w:pPr>
            <w:del w:id="956" w:author="MCC160" w:date="2023-01-18T16:25:00Z">
              <w:r w:rsidRPr="00B54636" w:rsidDel="00846A1E">
                <w:rPr>
                  <w:rFonts w:eastAsia="Calibri"/>
                  <w:lang w:val="fr-FR"/>
                </w:rPr>
                <w:delText xml:space="preserve">Make the MCPTT User indicate end of talking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57"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58"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59"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60"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61" w:author="MCC160" w:date="2023-02-23T18:45:00Z">
                <w:pPr>
                  <w:keepNext/>
                  <w:keepLines/>
                  <w:spacing w:after="0"/>
                  <w:jc w:val="center"/>
                </w:pPr>
              </w:pPrChange>
            </w:pPr>
            <w:r w:rsidRPr="00B54636">
              <w:rPr>
                <w:rFonts w:eastAsia="Calibri"/>
                <w:lang w:val="fr-FR"/>
              </w:rPr>
              <w:t>102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62" w:author="MCC160" w:date="2023-02-23T18:45: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963" w:author="MCC160" w:date="2023-01-18T16:29:00Z">
              <w:r w:rsidR="00D27C59" w:rsidRPr="00D27C59">
                <w:rPr>
                  <w:rFonts w:eastAsia="Calibri"/>
                  <w:lang w:val="fr-FR" w:eastAsia="ko-KR"/>
                </w:rPr>
                <w:t xml:space="preserve">correctly </w:t>
              </w:r>
            </w:ins>
            <w:r w:rsidRPr="00B54636">
              <w:rPr>
                <w:rFonts w:eastAsia="Calibri"/>
                <w:lang w:val="fr-FR"/>
              </w:rPr>
              <w:t xml:space="preserve">perform procedure </w:t>
            </w:r>
            <w:del w:id="964" w:author="MCC160" w:date="2023-01-18T16:35:00Z">
              <w:r w:rsidRPr="00B54636" w:rsidDel="00D27C59">
                <w:rPr>
                  <w:rFonts w:eastAsia="Calibri"/>
                  <w:lang w:val="fr-FR"/>
                </w:rPr>
                <w:delText xml:space="preserve">for </w:delText>
              </w:r>
            </w:del>
            <w:ins w:id="965" w:author="MCC160" w:date="2023-01-18T16:35:00Z">
              <w:r w:rsidR="00D27C59">
                <w:rPr>
                  <w:rFonts w:eastAsia="Calibri"/>
                  <w:lang w:val="fr-FR"/>
                </w:rPr>
                <w:t>'</w:t>
              </w:r>
            </w:ins>
            <w:r w:rsidRPr="00B54636">
              <w:rPr>
                <w:lang w:val="fr-FR"/>
              </w:rPr>
              <w:t>MCPTT Floor Release – Floor Idle</w:t>
            </w:r>
            <w:ins w:id="966" w:author="MCC160" w:date="2023-01-18T17:14:00Z">
              <w:r w:rsidR="00732335">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967"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68"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69" w:author="MCC160" w:date="2023-02-23T18:45:00Z">
                <w:pPr>
                  <w:keepNext/>
                  <w:keepLines/>
                  <w:spacing w:after="0"/>
                  <w:jc w:val="center"/>
                </w:pPr>
              </w:pPrChange>
            </w:pPr>
            <w:r w:rsidRPr="00B54636">
              <w:rPr>
                <w:rFonts w:eastAsia="Calibri"/>
                <w:lang w:val="fr-FR"/>
              </w:rPr>
              <w:t>8</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70" w:author="MCC160" w:date="2023-02-23T18:45: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71" w:author="MCC160" w:date="2023-02-23T18:45:00Z">
                <w:pPr>
                  <w:keepNext/>
                  <w:keepLines/>
                  <w:spacing w:after="0"/>
                  <w:jc w:val="center"/>
                </w:pPr>
              </w:pPrChange>
            </w:pPr>
            <w:r w:rsidRPr="00B54636">
              <w:rPr>
                <w:rFonts w:eastAsia="Calibri"/>
                <w:lang w:val="fr-FR"/>
              </w:rPr>
              <w:t>103a1-104</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72" w:author="MCC160" w:date="2023-02-23T18:45: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73"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74"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75"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76"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77" w:author="MCC160" w:date="2023-02-23T18:45:00Z">
                <w:pPr>
                  <w:keepNext/>
                  <w:keepLines/>
                  <w:spacing w:after="0"/>
                  <w:jc w:val="center"/>
                </w:pPr>
              </w:pPrChange>
            </w:pPr>
            <w:r w:rsidRPr="00B54636">
              <w:rPr>
                <w:rFonts w:eastAsia="Calibri"/>
                <w:lang w:val="fr-FR"/>
              </w:rPr>
              <w:t>105</w:t>
            </w:r>
          </w:p>
        </w:tc>
        <w:tc>
          <w:tcPr>
            <w:tcW w:w="3913" w:type="dxa"/>
            <w:tcBorders>
              <w:top w:val="single" w:sz="4" w:space="0" w:color="auto"/>
              <w:left w:val="single" w:sz="4" w:space="0" w:color="auto"/>
              <w:bottom w:val="single" w:sz="4" w:space="0" w:color="auto"/>
              <w:right w:val="single" w:sz="4" w:space="0" w:color="auto"/>
            </w:tcBorders>
            <w:hideMark/>
          </w:tcPr>
          <w:p w:rsidR="00732335" w:rsidRDefault="00732335" w:rsidP="001B5C1E">
            <w:pPr>
              <w:pStyle w:val="TAL"/>
              <w:rPr>
                <w:ins w:id="978" w:author="MCC160" w:date="2023-01-18T17:14:00Z"/>
                <w:rFonts w:eastAsia="Calibri"/>
                <w:lang w:val="fr-FR"/>
              </w:rPr>
            </w:pPr>
            <w:ins w:id="979" w:author="MCC160" w:date="2023-01-18T17:14:00Z">
              <w:r w:rsidRPr="00E65187">
                <w:rPr>
                  <w:rFonts w:eastAsia="Calibri"/>
                  <w:lang w:val="fr-FR"/>
                </w:rPr>
                <w:t>Make the UE (MCPTT client) release the call.</w:t>
              </w:r>
            </w:ins>
          </w:p>
          <w:p w:rsidR="00B54636" w:rsidRPr="00B54636" w:rsidRDefault="00B54636">
            <w:pPr>
              <w:pStyle w:val="TAL"/>
              <w:rPr>
                <w:rFonts w:eastAsia="Calibri"/>
                <w:lang w:val="fr-FR"/>
              </w:rPr>
              <w:pPrChange w:id="980" w:author="MCC160" w:date="2023-02-23T18:45:00Z">
                <w:pPr>
                  <w:keepNext/>
                  <w:keepLines/>
                  <w:spacing w:after="0"/>
                </w:pPr>
              </w:pPrChange>
            </w:pPr>
            <w:del w:id="981" w:author="MCC160" w:date="2023-01-18T17:14:00Z">
              <w:r w:rsidRPr="00B54636" w:rsidDel="00732335">
                <w:rPr>
                  <w:rFonts w:eastAsia="Calibri"/>
                  <w:lang w:val="fr-FR"/>
                </w:rPr>
                <w:delText xml:space="preserve">Make the MCPTT User end the on-demand group call.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82"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83"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84"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85" w:author="MCC160" w:date="2023-02-23T18:45: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86" w:author="MCC160" w:date="2023-02-23T18:45:00Z">
                <w:pPr>
                  <w:keepNext/>
                  <w:keepLines/>
                  <w:spacing w:after="0"/>
                  <w:jc w:val="center"/>
                </w:pPr>
              </w:pPrChange>
            </w:pPr>
            <w:r w:rsidRPr="00B54636">
              <w:rPr>
                <w:rFonts w:eastAsia="Calibri"/>
                <w:lang w:val="fr-FR"/>
              </w:rPr>
              <w:t>106</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87" w:author="MCC160" w:date="2023-02-23T18:45:00Z">
                <w:pPr>
                  <w:keepNext/>
                  <w:keepLines/>
                  <w:spacing w:after="0"/>
                </w:pPr>
              </w:pPrChange>
            </w:pPr>
            <w:r w:rsidRPr="00B54636">
              <w:rPr>
                <w:rFonts w:eastAsia="Calibri"/>
                <w:lang w:val="fr-FR"/>
              </w:rPr>
              <w:t xml:space="preserve">Check: Does the UE (MCPTT client) </w:t>
            </w:r>
            <w:ins w:id="988" w:author="MCC160" w:date="2023-01-18T16:29:00Z">
              <w:r w:rsidR="00D27C59" w:rsidRPr="00D27C59">
                <w:rPr>
                  <w:rFonts w:eastAsia="Calibri"/>
                  <w:lang w:val="fr-FR"/>
                </w:rPr>
                <w:t xml:space="preserve">correctly </w:t>
              </w:r>
            </w:ins>
            <w:r w:rsidRPr="00B54636">
              <w:rPr>
                <w:rFonts w:eastAsia="Calibri"/>
                <w:lang w:val="fr-FR"/>
              </w:rPr>
              <w:t xml:space="preserve">perform procedure </w:t>
            </w:r>
            <w:del w:id="989" w:author="MCC160" w:date="2023-01-18T16:36:00Z">
              <w:r w:rsidRPr="00B54636" w:rsidDel="00D27C59">
                <w:rPr>
                  <w:rFonts w:eastAsia="Calibri"/>
                  <w:lang w:val="fr-FR"/>
                </w:rPr>
                <w:delText xml:space="preserve">for </w:delText>
              </w:r>
            </w:del>
            <w:ins w:id="990" w:author="MCC160" w:date="2023-01-18T16:36:00Z">
              <w:r w:rsidR="00D27C59">
                <w:rPr>
                  <w:rFonts w:eastAsia="Calibri"/>
                  <w:lang w:val="fr-FR"/>
                </w:rPr>
                <w:t>'</w:t>
              </w:r>
            </w:ins>
            <w:r w:rsidRPr="00B54636">
              <w:rPr>
                <w:lang w:val="fr-FR"/>
              </w:rPr>
              <w:t>MCX CO call release</w:t>
            </w:r>
            <w:ins w:id="991" w:author="MCC160" w:date="2023-01-18T17:15:00Z">
              <w:r w:rsidR="00732335">
                <w:rPr>
                  <w:lang w:val="fr-FR"/>
                </w:rPr>
                <w:t>'</w:t>
              </w:r>
            </w:ins>
            <w:r w:rsidRPr="00B54636">
              <w:rPr>
                <w:lang w:val="fr-FR"/>
              </w:rPr>
              <w:t xml:space="preserve"> </w:t>
            </w:r>
            <w:r w:rsidRPr="00B54636">
              <w:rPr>
                <w:rFonts w:eastAsia="Calibri"/>
                <w:lang w:val="fr-FR"/>
              </w:rPr>
              <w:t xml:space="preserve">as described in </w:t>
            </w:r>
            <w:r w:rsidRPr="00B54636">
              <w:rPr>
                <w:lang w:val="fr-FR"/>
              </w:rPr>
              <w:t>TS 36.579-1 [2] Table 5.3.10.3-1</w:t>
            </w:r>
            <w:del w:id="992" w:author="MCC160" w:date="2023-01-18T17:15:00Z">
              <w:r w:rsidRPr="00B54636" w:rsidDel="00732335">
                <w:rPr>
                  <w:lang w:val="fr-FR"/>
                </w:rPr>
                <w:delText xml:space="preserve"> </w:delText>
              </w:r>
              <w:r w:rsidRPr="00B54636" w:rsidDel="00732335">
                <w:rPr>
                  <w:rFonts w:eastAsia="Calibri"/>
                  <w:lang w:val="fr-FR"/>
                </w:rPr>
                <w:delText>to end the on-demand group call</w:delText>
              </w:r>
            </w:del>
            <w:r w:rsidRPr="00B5463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93"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94"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95" w:author="MCC160" w:date="2023-02-23T18:45:00Z">
                <w:pPr>
                  <w:keepNext/>
                  <w:keepLines/>
                  <w:spacing w:after="0"/>
                  <w:jc w:val="center"/>
                </w:pPr>
              </w:pPrChange>
            </w:pPr>
            <w:r w:rsidRPr="00B54636">
              <w:rPr>
                <w:rFonts w:eastAsia="Calibri"/>
                <w:lang w:val="fr-FR"/>
              </w:rPr>
              <w:t>10</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96" w:author="MCC160" w:date="2023-02-23T18:45: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97" w:author="MCC160" w:date="2023-02-23T18:45:00Z">
                <w:pPr>
                  <w:keepNext/>
                  <w:keepLines/>
                  <w:spacing w:after="0"/>
                  <w:jc w:val="center"/>
                </w:pPr>
              </w:pPrChange>
            </w:pPr>
            <w:r w:rsidRPr="00B54636">
              <w:rPr>
                <w:rFonts w:eastAsia="Calibri"/>
                <w:lang w:val="fr-FR"/>
              </w:rPr>
              <w:t>107</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998" w:author="MCC160" w:date="2023-02-23T18:45:00Z">
                <w:pPr>
                  <w:keepNext/>
                  <w:keepLines/>
                  <w:spacing w:after="0"/>
                </w:pPr>
              </w:pPrChange>
            </w:pPr>
            <w:r w:rsidRPr="00B54636">
              <w:rPr>
                <w:rFonts w:eastAsia="Calibri"/>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999"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1000"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001"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002" w:author="MCC160" w:date="2023-02-23T18:45:00Z">
                <w:pPr>
                  <w:keepNext/>
                  <w:keepLines/>
                  <w:spacing w:after="0"/>
                  <w:jc w:val="center"/>
                </w:pPr>
              </w:pPrChange>
            </w:pPr>
            <w:r w:rsidRPr="00B54636">
              <w:rPr>
                <w:rFonts w:eastAsia="Calibri"/>
                <w:lang w:val="fr-FR"/>
              </w:rPr>
              <w:t>-</w:t>
            </w:r>
          </w:p>
        </w:tc>
      </w:tr>
      <w:tr w:rsidR="00B54636" w:rsidRPr="00B54636" w:rsidTr="00FB0651">
        <w:tc>
          <w:tcPr>
            <w:tcW w:w="9762"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rFonts w:eastAsia="Calibri"/>
                <w:szCs w:val="22"/>
                <w:lang w:val="fr-FR"/>
              </w:rPr>
              <w:pPrChange w:id="1003" w:author="MCC160" w:date="2023-02-23T18:45:00Z">
                <w:pPr>
                  <w:keepNext/>
                  <w:keepLines/>
                  <w:spacing w:after="0"/>
                </w:pPr>
              </w:pPrChange>
            </w:pPr>
            <w:r w:rsidRPr="00B54636">
              <w:rPr>
                <w:rFonts w:eastAsia="Calibri"/>
                <w:szCs w:val="22"/>
                <w:lang w:val="fr-FR"/>
              </w:rPr>
              <w:t xml:space="preserve">NOTE 1: </w:t>
            </w:r>
            <w:r w:rsidRPr="00B54636">
              <w:rPr>
                <w:rFonts w:eastAsia="Calibri"/>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TH"/>
        <w:pPrChange w:id="1004" w:author="MCC160" w:date="2023-02-23T18:45:00Z">
          <w:pPr>
            <w:keepNext/>
            <w:keepLines/>
            <w:spacing w:before="60"/>
            <w:jc w:val="center"/>
          </w:pPr>
        </w:pPrChange>
      </w:pPr>
      <w:r w:rsidRPr="00B54636">
        <w:t>Table 6.1.1.1.3.2-2: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B54636" w:rsidTr="00FB0651">
        <w:tc>
          <w:tcPr>
            <w:tcW w:w="704"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1005" w:author="MCC160" w:date="2023-02-23T18:45:00Z">
                <w:pPr>
                  <w:keepNext/>
                  <w:keepLines/>
                  <w:spacing w:after="0"/>
                  <w:jc w:val="center"/>
                </w:pPr>
              </w:pPrChange>
            </w:pPr>
            <w:r w:rsidRPr="00B54636">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1006" w:author="MCC160" w:date="2023-02-23T18:45:00Z">
                <w:pPr>
                  <w:keepNext/>
                  <w:keepLines/>
                  <w:spacing w:after="0"/>
                  <w:jc w:val="center"/>
                </w:pPr>
              </w:pPrChange>
            </w:pPr>
            <w:r w:rsidRPr="00B54636">
              <w:rPr>
                <w:rFonts w:eastAsia="Calibri"/>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1007" w:author="MCC160" w:date="2023-02-23T18:45:00Z">
                <w:pPr>
                  <w:keepNext/>
                  <w:keepLines/>
                  <w:spacing w:after="0"/>
                  <w:jc w:val="center"/>
                </w:pPr>
              </w:pPrChange>
            </w:pPr>
            <w:r w:rsidRPr="00B5463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1008" w:author="MCC160" w:date="2023-02-23T18:45:00Z">
                <w:pPr>
                  <w:keepNext/>
                  <w:keepLines/>
                  <w:spacing w:after="0"/>
                  <w:jc w:val="center"/>
                </w:pPr>
              </w:pPrChange>
            </w:pPr>
            <w:r w:rsidRPr="00B5463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1009" w:author="MCC160" w:date="2023-02-23T18:45:00Z">
                <w:pPr>
                  <w:keepNext/>
                  <w:keepLines/>
                  <w:spacing w:after="0"/>
                  <w:jc w:val="center"/>
                </w:pPr>
              </w:pPrChange>
            </w:pPr>
            <w:r w:rsidRPr="00B54636">
              <w:rPr>
                <w:rFonts w:eastAsia="Calibri"/>
                <w:lang w:val="fr-FR"/>
              </w:rPr>
              <w:t>Verdict</w:t>
            </w:r>
          </w:p>
        </w:tc>
      </w:tr>
      <w:tr w:rsidR="00B54636" w:rsidRPr="00B54636" w:rsidTr="00FB0651">
        <w:tc>
          <w:tcPr>
            <w:tcW w:w="704"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1010" w:author="MCC160" w:date="2023-02-23T18:45: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1011" w:author="MCC160" w:date="2023-02-23T18:45: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1012" w:author="MCC160" w:date="2023-02-23T18:45:00Z">
                <w:pPr>
                  <w:keepNext/>
                  <w:keepLines/>
                  <w:spacing w:after="0"/>
                  <w:jc w:val="center"/>
                </w:pPr>
              </w:pPrChange>
            </w:pPr>
            <w:r w:rsidRPr="00B54636">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1013" w:author="MCC160" w:date="2023-02-23T18:45:00Z">
                <w:pPr>
                  <w:keepNext/>
                  <w:keepLines/>
                  <w:spacing w:after="0"/>
                  <w:jc w:val="center"/>
                </w:pPr>
              </w:pPrChange>
            </w:pPr>
            <w:r w:rsidRPr="00B54636">
              <w:rPr>
                <w:rFonts w:eastAsia="Calibri"/>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1014" w:author="MCC160" w:date="2023-02-23T18:45: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1015" w:author="MCC160" w:date="2023-02-23T18:45:00Z">
                <w:pPr>
                  <w:keepNext/>
                  <w:keepLines/>
                  <w:spacing w:after="0"/>
                  <w:jc w:val="center"/>
                </w:pPr>
              </w:pPrChange>
            </w:pP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016" w:author="MCC160" w:date="2023-02-23T18:45:00Z">
                <w:pPr>
                  <w:keepNext/>
                  <w:keepLines/>
                  <w:spacing w:after="0"/>
                  <w:jc w:val="center"/>
                </w:pPr>
              </w:pPrChange>
            </w:pPr>
            <w:r w:rsidRPr="00B54636">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rsidR="00253B92" w:rsidRDefault="00253B92" w:rsidP="001B5C1E">
            <w:pPr>
              <w:pStyle w:val="TAL"/>
              <w:rPr>
                <w:ins w:id="1017" w:author="MCC160" w:date="2023-01-18T17:18:00Z"/>
                <w:lang w:val="fr-FR"/>
              </w:rPr>
            </w:pPr>
            <w:ins w:id="1018" w:author="MCC160" w:date="2023-01-18T17:18:00Z">
              <w:r w:rsidRPr="00931A93">
                <w:rPr>
                  <w:lang w:val="fr-FR"/>
                </w:rPr>
                <w:t xml:space="preserve">Check: Does the UE (MCPTT </w:t>
              </w:r>
              <w:r>
                <w:rPr>
                  <w:lang w:val="fr-FR"/>
                </w:rPr>
                <w:t>c</w:t>
              </w:r>
              <w:r w:rsidRPr="00931A93">
                <w:rPr>
                  <w:lang w:val="fr-FR"/>
                </w:rPr>
                <w:t>lient) notify the user that the permission to send RTP media is being revoked?</w:t>
              </w:r>
            </w:ins>
          </w:p>
          <w:p w:rsidR="00B54636" w:rsidRPr="00B54636" w:rsidDel="00253B92" w:rsidRDefault="00B54636">
            <w:pPr>
              <w:pStyle w:val="TAL"/>
              <w:rPr>
                <w:del w:id="1019" w:author="MCC160" w:date="2023-01-18T17:18:00Z"/>
                <w:lang w:val="fr-FR"/>
              </w:rPr>
              <w:pPrChange w:id="1020" w:author="MCC160" w:date="2023-02-23T18:45:00Z">
                <w:pPr>
                  <w:keepNext/>
                  <w:keepLines/>
                  <w:spacing w:after="0"/>
                </w:pPr>
              </w:pPrChange>
            </w:pPr>
            <w:del w:id="1021" w:author="MCC160" w:date="2023-01-18T17:18:00Z">
              <w:r w:rsidRPr="00B54636" w:rsidDel="00253B92">
                <w:rPr>
                  <w:lang w:val="fr-FR"/>
                </w:rPr>
                <w:delText>Check: Does the UE (</w:delText>
              </w:r>
              <w:r w:rsidRPr="00B54636" w:rsidDel="00253B92">
                <w:rPr>
                  <w:lang w:val="fr-FR" w:eastAsia="ko-KR"/>
                </w:rPr>
                <w:delText xml:space="preserve">MCPTT Client) </w:delText>
              </w:r>
              <w:r w:rsidRPr="00B54636" w:rsidDel="00253B92">
                <w:rPr>
                  <w:lang w:val="fr-FR"/>
                </w:rPr>
                <w:delText>inform the MCPTT User that the permission to send RTP media is being revoked?</w:delText>
              </w:r>
            </w:del>
          </w:p>
          <w:p w:rsidR="00B54636" w:rsidRPr="00B54636" w:rsidRDefault="00253B92">
            <w:pPr>
              <w:pStyle w:val="TAL"/>
              <w:rPr>
                <w:rFonts w:eastAsia="Calibri"/>
                <w:shd w:val="clear" w:color="auto" w:fill="FF0000"/>
                <w:lang w:val="fr-FR"/>
              </w:rPr>
              <w:pPrChange w:id="1022" w:author="MCC160" w:date="2023-02-23T18:45:00Z">
                <w:pPr>
                  <w:keepNext/>
                  <w:keepLines/>
                  <w:spacing w:after="0"/>
                </w:pPr>
              </w:pPrChange>
            </w:pPr>
            <w:ins w:id="1023" w:author="MCC160" w:date="2023-01-18T17:18:00Z">
              <w:r>
                <w:rPr>
                  <w:lang w:val="fr-FR"/>
                </w:rPr>
                <w:t>(</w:t>
              </w:r>
            </w:ins>
            <w:r w:rsidR="00B54636" w:rsidRPr="00B54636">
              <w:rPr>
                <w:lang w:val="fr-FR"/>
              </w:rPr>
              <w:t>NOTE 1 in Table 6.1.1.1.3.2-1</w:t>
            </w:r>
            <w:ins w:id="1024" w:author="MCC160" w:date="2023-01-18T17:18: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025"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1026"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027" w:author="MCC160" w:date="2023-02-23T18:45: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1028" w:author="MCC160" w:date="2023-02-23T18:45:00Z">
                <w:pPr>
                  <w:keepNext/>
                  <w:keepLines/>
                  <w:spacing w:after="0"/>
                  <w:jc w:val="center"/>
                </w:pPr>
              </w:pPrChange>
            </w:pPr>
            <w:r w:rsidRPr="00B54636">
              <w:rPr>
                <w:rFonts w:eastAsia="Calibri"/>
                <w:lang w:val="fr-FR"/>
              </w:rPr>
              <w:t>P</w:t>
            </w:r>
          </w:p>
        </w:tc>
      </w:tr>
    </w:tbl>
    <w:p w:rsidR="00B54636" w:rsidRPr="00B54636" w:rsidRDefault="00B54636" w:rsidP="00B54636">
      <w:pPr>
        <w:rPr>
          <w:lang w:eastAsia="en-US"/>
        </w:rPr>
      </w:pPr>
    </w:p>
    <w:p w:rsidR="00B54636" w:rsidRPr="00B54636" w:rsidRDefault="00B54636">
      <w:pPr>
        <w:pStyle w:val="H6"/>
        <w:pPrChange w:id="1029" w:author="MCC160" w:date="2023-02-23T18:45:00Z">
          <w:pPr>
            <w:keepNext/>
            <w:keepLines/>
            <w:spacing w:before="120"/>
            <w:ind w:left="1985" w:hanging="1985"/>
          </w:pPr>
        </w:pPrChange>
      </w:pPr>
      <w:r w:rsidRPr="00B54636">
        <w:t>6.1.1.1.3.3</w:t>
      </w:r>
      <w:r w:rsidRPr="00B54636">
        <w:tab/>
        <w:t>Specific message contents</w:t>
      </w:r>
    </w:p>
    <w:p w:rsidR="00B54636" w:rsidRPr="00B54636" w:rsidRDefault="00B54636">
      <w:pPr>
        <w:pStyle w:val="TH"/>
        <w:pPrChange w:id="1030" w:author="MCC160" w:date="2023-02-23T18:45:00Z">
          <w:pPr>
            <w:keepNext/>
            <w:keepLines/>
            <w:spacing w:before="60"/>
            <w:jc w:val="center"/>
          </w:pPr>
        </w:pPrChange>
      </w:pPr>
      <w:bookmarkStart w:id="1031" w:name="_Toc21006005"/>
      <w:bookmarkStart w:id="1032" w:name="_Toc36037678"/>
      <w:bookmarkStart w:id="1033" w:name="_Toc43837529"/>
      <w:r w:rsidRPr="00B54636">
        <w:t>Table 6.1.1.1.3.3-1: SIP INVITE from the UE (steps 2, 48, Table 6.1.1.1.3.2-1;</w:t>
      </w:r>
      <w:r w:rsidRPr="00B54636">
        <w:br/>
        <w:t>step 2, TS 36.579-1 [2] Table 5.3A.1.3-1)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4"/>
        <w:gridCol w:w="2126"/>
        <w:gridCol w:w="2126"/>
        <w:gridCol w:w="1418"/>
        <w:gridCol w:w="1021"/>
        <w:gridCol w:w="113"/>
      </w:tblGrid>
      <w:tr w:rsidR="00B54636" w:rsidRPr="00B54636" w:rsidTr="00FB0651">
        <w:trPr>
          <w:gridAfter w:val="1"/>
          <w:wAfter w:w="113" w:type="dxa"/>
        </w:trPr>
        <w:tc>
          <w:tcPr>
            <w:tcW w:w="9639"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034" w:author="MCC160" w:date="2023-02-23T18:45:00Z">
                <w:pPr>
                  <w:keepNext/>
                  <w:keepLines/>
                  <w:spacing w:after="0"/>
                </w:pPr>
              </w:pPrChange>
            </w:pPr>
            <w:r w:rsidRPr="00B54636">
              <w:rPr>
                <w:lang w:val="fr-FR"/>
              </w:rPr>
              <w:t>Derivation Path: TS 36.579-1 [2], Table 5.5.2.5.1-1</w:t>
            </w:r>
          </w:p>
        </w:tc>
      </w:tr>
      <w:tr w:rsidR="00B54636" w:rsidRPr="00B54636"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035" w:author="MCC160" w:date="2023-02-23T18:45: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036" w:author="MCC160" w:date="2023-02-23T18:45: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037" w:author="MCC160" w:date="2023-02-23T18:45: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038" w:author="MCC160" w:date="2023-02-23T18:45:00Z">
                <w:pPr>
                  <w:keepNext/>
                  <w:keepLines/>
                  <w:spacing w:after="0"/>
                  <w:jc w:val="center"/>
                </w:pPr>
              </w:pPrChange>
            </w:pPr>
            <w:r w:rsidRPr="00B54636">
              <w:rPr>
                <w:lang w:val="fr-FR"/>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039" w:author="MCC160" w:date="2023-02-23T18:45:00Z">
                <w:pPr>
                  <w:keepNext/>
                  <w:keepLines/>
                  <w:spacing w:after="0"/>
                  <w:jc w:val="center"/>
                </w:pPr>
              </w:pPrChange>
            </w:pPr>
            <w:r w:rsidRPr="00B54636">
              <w:rPr>
                <w:lang w:val="fr-FR"/>
              </w:rPr>
              <w:t>Condition</w:t>
            </w:r>
          </w:p>
        </w:tc>
      </w:tr>
      <w:tr w:rsidR="00B54636" w:rsidRPr="00B54636"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1040" w:author="MCC160" w:date="2023-02-23T18:45:00Z">
                  <w:rPr>
                    <w:lang w:val="fr-FR"/>
                  </w:rPr>
                </w:rPrChange>
              </w:rPr>
              <w:pPrChange w:id="1041" w:author="MCC160" w:date="2023-02-23T18:45:00Z">
                <w:pPr>
                  <w:keepNext/>
                  <w:keepLines/>
                  <w:spacing w:after="0"/>
                </w:pPr>
              </w:pPrChange>
            </w:pPr>
            <w:r w:rsidRPr="001B5C1E">
              <w:rPr>
                <w:b/>
                <w:lang w:val="fr-FR"/>
                <w:rPrChange w:id="1042"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43"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44"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45" w:author="MCC160" w:date="2023-02-23T18:45: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46" w:author="MCC160" w:date="2023-02-23T18:45:00Z">
                <w:pPr>
                  <w:keepNext/>
                  <w:keepLines/>
                  <w:spacing w:after="0"/>
                </w:pPr>
              </w:pPrChange>
            </w:pPr>
          </w:p>
        </w:tc>
      </w:tr>
      <w:tr w:rsidR="00B54636" w:rsidRPr="00B54636"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047" w:author="MCC160" w:date="2023-02-23T18:45:00Z">
                <w:pPr>
                  <w:keepNext/>
                  <w:keepLines/>
                  <w:spacing w:after="0"/>
                </w:pPr>
              </w:pPrChange>
            </w:pPr>
            <w:r w:rsidRPr="00B54636">
              <w:rPr>
                <w:b/>
                <w:bCs/>
                <w:lang w:val="fr-FR"/>
              </w:rPr>
              <w:t xml:space="preserve">  </w:t>
            </w:r>
            <w:r w:rsidRPr="00B5463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48"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1049" w:author="MCC160" w:date="2023-02-23T18:45:00Z">
                  <w:rPr>
                    <w:lang w:val="fr-FR"/>
                  </w:rPr>
                </w:rPrChange>
              </w:rPr>
              <w:pPrChange w:id="1050" w:author="MCC160" w:date="2023-02-23T18:45:00Z">
                <w:pPr>
                  <w:keepNext/>
                  <w:keepLines/>
                  <w:spacing w:after="0"/>
                </w:pPr>
              </w:pPrChange>
            </w:pPr>
            <w:r w:rsidRPr="001B5C1E">
              <w:rPr>
                <w:b/>
                <w:lang w:val="fr-FR"/>
                <w:rPrChange w:id="1051" w:author="MCC160" w:date="2023-02-23T18:45: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52" w:author="MCC160" w:date="2023-02-23T18:45: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53" w:author="MCC160" w:date="2023-02-23T18:45:00Z">
                <w:pPr>
                  <w:keepNext/>
                  <w:keepLines/>
                  <w:spacing w:after="0"/>
                </w:pPr>
              </w:pPrChange>
            </w:pPr>
          </w:p>
        </w:tc>
      </w:tr>
      <w:tr w:rsidR="00B54636" w:rsidRPr="00B54636"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054" w:author="MCC160" w:date="2023-02-23T18:45: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055" w:author="MCC160" w:date="2023-02-23T18:45:00Z">
                <w:pPr>
                  <w:keepNext/>
                  <w:keepLines/>
                  <w:spacing w:after="0"/>
                </w:pPr>
              </w:pPrChange>
            </w:pPr>
            <w:r w:rsidRPr="00B54636">
              <w:rPr>
                <w:lang w:val="fr-FR"/>
              </w:rPr>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56"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57" w:author="MCC160" w:date="2023-02-23T18:45: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58" w:author="MCC160" w:date="2023-02-23T18:45:00Z">
                <w:pPr>
                  <w:keepNext/>
                  <w:keepLines/>
                  <w:spacing w:after="0"/>
                </w:pPr>
              </w:pPrChange>
            </w:pPr>
          </w:p>
        </w:tc>
      </w:tr>
      <w:tr w:rsidR="00B54636" w:rsidRPr="00B54636"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lang w:val="fr-FR"/>
              </w:rPr>
              <w:pPrChange w:id="1059" w:author="MCC160" w:date="2023-02-23T18:45: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60"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1061" w:author="MCC160" w:date="2023-02-23T18:45:00Z">
                  <w:rPr>
                    <w:lang w:val="fr-FR"/>
                  </w:rPr>
                </w:rPrChange>
              </w:rPr>
              <w:pPrChange w:id="1062" w:author="MCC160" w:date="2023-02-23T18:45:00Z">
                <w:pPr>
                  <w:keepNext/>
                  <w:keepLines/>
                  <w:spacing w:after="0"/>
                </w:pPr>
              </w:pPrChange>
            </w:pPr>
            <w:r w:rsidRPr="001B5C1E">
              <w:rPr>
                <w:b/>
                <w:lang w:val="fr-FR"/>
                <w:rPrChange w:id="1063" w:author="MCC160" w:date="2023-02-23T18:45:00Z">
                  <w:rPr>
                    <w:lang w:val="fr-FR"/>
                  </w:rPr>
                </w:rPrChange>
              </w:rPr>
              <w:t>MCPTT</w:t>
            </w:r>
            <w:del w:id="1064" w:author="MCC160" w:date="2023-01-18T17:31:00Z">
              <w:r w:rsidRPr="001B5C1E" w:rsidDel="00A73205">
                <w:rPr>
                  <w:b/>
                  <w:lang w:val="fr-FR"/>
                  <w:rPrChange w:id="1065" w:author="MCC160" w:date="2023-02-23T18:45:00Z">
                    <w:rPr>
                      <w:lang w:val="fr-FR"/>
                    </w:rPr>
                  </w:rPrChange>
                </w:rPr>
                <w:delText xml:space="preserve"> </w:delText>
              </w:r>
            </w:del>
            <w:ins w:id="1066" w:author="MCC160" w:date="2023-01-18T17:31:00Z">
              <w:r w:rsidR="00A73205" w:rsidRPr="001B5C1E">
                <w:rPr>
                  <w:b/>
                  <w:lang w:val="fr-FR"/>
                  <w:rPrChange w:id="1067" w:author="MCC160" w:date="2023-02-23T18:45:00Z">
                    <w:rPr>
                      <w:lang w:val="fr-FR"/>
                    </w:rPr>
                  </w:rPrChange>
                </w:rPr>
                <w:t>-</w:t>
              </w:r>
            </w:ins>
            <w:r w:rsidRPr="001B5C1E">
              <w:rPr>
                <w:b/>
                <w:lang w:val="fr-FR"/>
                <w:rPrChange w:id="1068" w:author="MCC160" w:date="2023-02-23T18:45: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069" w:author="MCC160" w:date="2023-02-23T18:45: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70" w:author="MCC160" w:date="2023-02-23T18:45:00Z">
                <w:pPr>
                  <w:keepNext/>
                  <w:keepLines/>
                  <w:spacing w:after="0"/>
                </w:pPr>
              </w:pPrChange>
            </w:pPr>
          </w:p>
        </w:tc>
      </w:tr>
      <w:tr w:rsidR="00B54636" w:rsidRPr="00B54636" w:rsidTr="00FB0651">
        <w:trPr>
          <w:gridBefore w:val="1"/>
          <w:wBefore w:w="113" w:type="dxa"/>
        </w:trPr>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071" w:author="MCC160" w:date="2023-02-23T18:45: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072" w:author="MCC160" w:date="2023-02-23T18:45:00Z">
                <w:pPr>
                  <w:keepNext/>
                  <w:keepLines/>
                  <w:spacing w:after="0"/>
                </w:pPr>
              </w:pPrChange>
            </w:pPr>
            <w:r w:rsidRPr="00B54636">
              <w:rPr>
                <w:lang w:val="fr-FR"/>
              </w:rPr>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73"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74" w:author="MCC160" w:date="2023-02-23T18:45: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75"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076" w:author="MCC160" w:date="2023-02-23T18:45:00Z">
          <w:pPr>
            <w:keepNext/>
            <w:keepLines/>
            <w:spacing w:before="60"/>
            <w:jc w:val="center"/>
          </w:pPr>
        </w:pPrChange>
      </w:pPr>
      <w:r w:rsidRPr="00B54636">
        <w:t xml:space="preserve">Table 6.1.1.1.3.3-1A: </w:t>
      </w:r>
      <w:r w:rsidRPr="00B54636">
        <w:rPr>
          <w:lang w:eastAsia="ko-KR"/>
        </w:rPr>
        <w:t>SDP in SIP INVITE</w:t>
      </w:r>
      <w:r w:rsidRPr="00B54636">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077" w:author="MCC160" w:date="2023-02-23T18:45:00Z">
                <w:pPr>
                  <w:keepNext/>
                  <w:keepLines/>
                  <w:spacing w:after="0"/>
                </w:pPr>
              </w:pPrChange>
            </w:pPr>
            <w:r w:rsidRPr="00B54636">
              <w:rPr>
                <w:lang w:val="fr-FR"/>
              </w:rPr>
              <w:t xml:space="preserve">Derivation Path: TS 36.579-1 [2], </w:t>
            </w:r>
            <w:ins w:id="1078" w:author="MCC160" w:date="2023-01-21T08:20:00Z">
              <w:r w:rsidR="009B6ACB" w:rsidRPr="009B6ACB">
                <w:rPr>
                  <w:lang w:val="fr-FR"/>
                </w:rPr>
                <w:t xml:space="preserve">Table </w:t>
              </w:r>
            </w:ins>
            <w:r w:rsidRPr="00B54636">
              <w:rPr>
                <w:lang w:val="fr-FR"/>
              </w:rPr>
              <w:t>5.5.3.1.1-1</w:t>
            </w:r>
            <w:ins w:id="1079" w:author="MCC160" w:date="2023-01-20T21:21:00Z">
              <w:r w:rsidR="00DE7BE1">
                <w:rPr>
                  <w:lang w:val="fr-FR"/>
                </w:rPr>
                <w:t>,</w:t>
              </w:r>
            </w:ins>
            <w:r w:rsidRPr="00B54636">
              <w:rPr>
                <w:lang w:val="fr-FR"/>
              </w:rPr>
              <w:t xml:space="preserve"> condition INITIAL_SDP_OFFER, IMPLICIT_GRANT_REQUESTED</w:t>
            </w:r>
          </w:p>
        </w:tc>
      </w:tr>
    </w:tbl>
    <w:p w:rsidR="00B54636" w:rsidRPr="00B54636" w:rsidRDefault="00B54636" w:rsidP="00B54636">
      <w:pPr>
        <w:rPr>
          <w:lang w:eastAsia="en-US"/>
        </w:rPr>
      </w:pPr>
    </w:p>
    <w:p w:rsidR="00B54636" w:rsidRPr="00B54636" w:rsidRDefault="00B54636">
      <w:pPr>
        <w:pStyle w:val="TH"/>
        <w:pPrChange w:id="1080" w:author="MCC160" w:date="2023-02-23T18:45:00Z">
          <w:pPr>
            <w:keepNext/>
            <w:keepLines/>
            <w:spacing w:before="60"/>
            <w:jc w:val="center"/>
          </w:pPr>
        </w:pPrChange>
      </w:pPr>
      <w:r w:rsidRPr="00B54636">
        <w:t xml:space="preserve">Table 6.1.1.1.3.3-2: </w:t>
      </w:r>
      <w:r w:rsidRPr="00B54636">
        <w:rPr>
          <w:lang w:eastAsia="ko-KR"/>
        </w:rPr>
        <w:t>MCPTT-Info in SIP INVITE</w:t>
      </w:r>
      <w:r w:rsidRPr="00B54636">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081" w:author="MCC160" w:date="2023-02-23T18:45:00Z">
                <w:pPr>
                  <w:keepNext/>
                  <w:keepLines/>
                  <w:spacing w:after="0"/>
                </w:pPr>
              </w:pPrChange>
            </w:pPr>
            <w:r w:rsidRPr="00B54636">
              <w:rPr>
                <w:lang w:val="fr-FR"/>
              </w:rPr>
              <w:t>Derivation Path: TS 36.579-1 [2], Table 5.5.3.2.1-1</w:t>
            </w:r>
            <w:ins w:id="1082" w:author="MCC160" w:date="2023-01-20T21:21:00Z">
              <w:r w:rsidR="00DE7BE1">
                <w:rPr>
                  <w:lang w:val="fr-FR"/>
                </w:rPr>
                <w:t>,</w:t>
              </w:r>
            </w:ins>
            <w:r w:rsidRPr="00B54636">
              <w:rPr>
                <w:lang w:val="fr-FR"/>
              </w:rPr>
              <w:t xml:space="preserve"> condition GROUP-CALL, INVITE_REFER</w:t>
            </w:r>
          </w:p>
        </w:tc>
      </w:tr>
    </w:tbl>
    <w:p w:rsidR="00B54636" w:rsidRPr="00B54636" w:rsidRDefault="00B54636" w:rsidP="00B54636">
      <w:pPr>
        <w:rPr>
          <w:lang w:eastAsia="en-US"/>
        </w:rPr>
      </w:pPr>
    </w:p>
    <w:p w:rsidR="00B54636" w:rsidRPr="00B54636" w:rsidRDefault="00B54636">
      <w:pPr>
        <w:pStyle w:val="TH"/>
        <w:pPrChange w:id="1083" w:author="MCC160" w:date="2023-02-23T18:45:00Z">
          <w:pPr>
            <w:keepNext/>
            <w:keepLines/>
            <w:spacing w:before="60"/>
            <w:jc w:val="center"/>
          </w:pPr>
        </w:pPrChange>
      </w:pPr>
      <w:r w:rsidRPr="00B54636">
        <w:t>Table 6.1.1.1.3.3-3: Void</w:t>
      </w:r>
    </w:p>
    <w:p w:rsidR="00B54636" w:rsidRPr="00B54636" w:rsidRDefault="00B54636">
      <w:pPr>
        <w:pStyle w:val="TH"/>
        <w:pPrChange w:id="1084" w:author="MCC160" w:date="2023-02-23T18:45:00Z">
          <w:pPr>
            <w:keepNext/>
            <w:keepLines/>
            <w:spacing w:before="60"/>
            <w:jc w:val="center"/>
          </w:pPr>
        </w:pPrChange>
      </w:pPr>
      <w:bookmarkStart w:id="1085" w:name="_Hlk64363083"/>
      <w:r w:rsidRPr="00B54636">
        <w:t>Table 6.1.1.1.3.3-3A:</w:t>
      </w:r>
      <w:bookmarkEnd w:id="1085"/>
      <w:r w:rsidRPr="00B54636">
        <w:t xml:space="preserve"> SIP 200 (OK) from the SS (step</w:t>
      </w:r>
      <w:ins w:id="1086" w:author="MCC160" w:date="2023-02-26T20:39:00Z">
        <w:r w:rsidR="009C15F8" w:rsidRPr="009C15F8">
          <w:rPr>
            <w:highlight w:val="yellow"/>
            <w:rPrChange w:id="1087" w:author="MCC160" w:date="2023-02-26T20:39:00Z">
              <w:rPr/>
            </w:rPrChange>
          </w:rPr>
          <w:t>s</w:t>
        </w:r>
      </w:ins>
      <w:r w:rsidRPr="00B54636">
        <w:t xml:space="preserve"> 2, 48</w:t>
      </w:r>
      <w:ins w:id="1088" w:author="MCC160" w:date="2023-02-26T17:11:00Z">
        <w:r w:rsidR="00736F21">
          <w:t>,</w:t>
        </w:r>
      </w:ins>
      <w:r w:rsidRPr="00B54636">
        <w:t xml:space="preserve"> Table 6.1.1.1.3.2-1;</w:t>
      </w:r>
      <w:r w:rsidRPr="00B5463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089" w:author="MCC160" w:date="2023-02-23T18:45:00Z">
                <w:pPr>
                  <w:keepNext/>
                  <w:keepLines/>
                  <w:spacing w:after="0"/>
                </w:pPr>
              </w:pPrChange>
            </w:pPr>
            <w:r w:rsidRPr="00B54636">
              <w:rPr>
                <w:lang w:val="fr-FR"/>
              </w:rPr>
              <w:t>Derivation Path: TS 36.579-1 [2], Table 5.5.2.17.1.2-1</w:t>
            </w:r>
            <w:ins w:id="1090" w:author="MCC160" w:date="2023-01-20T21:21:00Z">
              <w:r w:rsidR="00DE7BE1">
                <w:rPr>
                  <w:lang w:val="fr-FR"/>
                </w:rPr>
                <w:t>,</w:t>
              </w:r>
            </w:ins>
            <w:r w:rsidRPr="00B54636">
              <w:rPr>
                <w:lang w:val="fr-FR"/>
              </w:rPr>
              <w:t xml:space="preserve"> condition INVITE-RSP</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091" w:author="MCC160" w:date="2023-02-23T18:45: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092" w:author="MCC160" w:date="2023-02-23T18:45: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093" w:author="MCC160" w:date="2023-02-23T18:45: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094" w:author="MCC160" w:date="2023-02-23T18:45: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095" w:author="MCC160" w:date="2023-02-23T18:45: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1096" w:author="MCC160" w:date="2023-02-23T18:45:00Z">
                  <w:rPr>
                    <w:lang w:val="fr-FR"/>
                  </w:rPr>
                </w:rPrChange>
              </w:rPr>
              <w:pPrChange w:id="1097" w:author="MCC160" w:date="2023-02-23T18:45:00Z">
                <w:pPr>
                  <w:keepNext/>
                  <w:keepLines/>
                  <w:spacing w:after="0"/>
                </w:pPr>
              </w:pPrChange>
            </w:pPr>
            <w:r w:rsidRPr="001B5C1E">
              <w:rPr>
                <w:b/>
                <w:lang w:val="fr-FR"/>
                <w:rPrChange w:id="1098"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099"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00"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01"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02"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103" w:author="MCC160" w:date="2023-02-23T18:45:00Z">
                <w:pPr>
                  <w:keepNext/>
                  <w:keepLines/>
                  <w:spacing w:after="0"/>
                </w:pPr>
              </w:pPrChange>
            </w:pPr>
            <w:r w:rsidRPr="00B5463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104" w:author="MCC160" w:date="2023-02-23T18:45:00Z">
                <w:pPr>
                  <w:keepNext/>
                  <w:keepLines/>
                  <w:spacing w:after="0"/>
                </w:pPr>
              </w:pPrChange>
            </w:pPr>
            <w:r w:rsidRPr="00B54636">
              <w:rPr>
                <w:lang w:val="fr-FR"/>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05"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06"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07"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108" w:author="MCC160" w:date="2023-02-23T18:45:00Z">
          <w:pPr>
            <w:keepNext/>
            <w:keepLines/>
            <w:spacing w:before="60"/>
            <w:jc w:val="center"/>
          </w:pPr>
        </w:pPrChange>
      </w:pPr>
      <w:r w:rsidRPr="00B54636">
        <w:t>Table 6.1.1.1.3.3-3B: SDP in SIP 200 (OK) (Table 6.1.1.1.3.3-3A)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109" w:author="MCC160" w:date="2023-02-23T18:45:00Z">
                <w:pPr>
                  <w:keepNext/>
                  <w:keepLines/>
                  <w:spacing w:after="0"/>
                </w:pPr>
              </w:pPrChange>
            </w:pPr>
            <w:r w:rsidRPr="00B54636">
              <w:rPr>
                <w:lang w:val="fr-FR"/>
              </w:rPr>
              <w:t>Derivation Path: TS 36.579-1 [2], Table 5.5.3.1.2-1</w:t>
            </w:r>
            <w:ins w:id="1110" w:author="MCC160" w:date="2023-01-20T21:21:00Z">
              <w:r w:rsidR="00DE7BE1">
                <w:rPr>
                  <w:lang w:val="fr-FR"/>
                </w:rPr>
                <w:t>,</w:t>
              </w:r>
            </w:ins>
            <w:r w:rsidRPr="00B54636">
              <w:rPr>
                <w:lang w:val="fr-FR"/>
              </w:rPr>
              <w:t xml:space="preserve"> condition SDP_ANSWER, IMPLICIT_GRANT_REQUESTED, IMPLICIT_FLOOR_GRANTED</w:t>
            </w:r>
          </w:p>
        </w:tc>
      </w:tr>
    </w:tbl>
    <w:p w:rsidR="00B54636" w:rsidRPr="00B54636" w:rsidRDefault="00B54636" w:rsidP="00B54636">
      <w:pPr>
        <w:rPr>
          <w:lang w:eastAsia="en-US"/>
        </w:rPr>
      </w:pPr>
    </w:p>
    <w:p w:rsidR="00B54636" w:rsidRPr="00B54636" w:rsidRDefault="00B54636">
      <w:pPr>
        <w:pStyle w:val="TH"/>
        <w:pPrChange w:id="1111" w:author="MCC160" w:date="2023-02-23T18:45:00Z">
          <w:pPr>
            <w:keepNext/>
            <w:keepLines/>
            <w:spacing w:before="60"/>
            <w:jc w:val="center"/>
          </w:pPr>
        </w:pPrChange>
      </w:pPr>
      <w:r w:rsidRPr="00B54636">
        <w:t>Table 6.1.1.1.3.3-4: Void</w:t>
      </w:r>
    </w:p>
    <w:p w:rsidR="00B54636" w:rsidRPr="00B54636" w:rsidRDefault="00B54636">
      <w:pPr>
        <w:pStyle w:val="TH"/>
        <w:pPrChange w:id="1112" w:author="MCC160" w:date="2023-02-23T18:45:00Z">
          <w:pPr>
            <w:keepNext/>
            <w:keepLines/>
            <w:spacing w:before="60"/>
            <w:jc w:val="center"/>
          </w:pPr>
        </w:pPrChange>
      </w:pPr>
      <w:r w:rsidRPr="00B54636">
        <w:t>Table 6.1.1.1.3.3-4A: SIP BYE from the SS (step 45, Table 6.1.1.1.3.2-1;</w:t>
      </w:r>
      <w:r w:rsidRPr="00B54636">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113" w:author="MCC160" w:date="2023-02-23T18:45:00Z">
                <w:pPr>
                  <w:keepNext/>
                  <w:keepLines/>
                  <w:spacing w:after="0"/>
                </w:pPr>
              </w:pPrChange>
            </w:pPr>
            <w:r w:rsidRPr="00B54636">
              <w:rPr>
                <w:lang w:val="fr-FR"/>
              </w:rPr>
              <w:t>Derivation Path: TS 36.579-1 [2], Table 5.5.2.2.2-1</w:t>
            </w:r>
            <w:ins w:id="1114" w:author="MCC160" w:date="2023-01-20T21:21:00Z">
              <w:r w:rsidR="00DE7BE1">
                <w:rPr>
                  <w:lang w:val="fr-FR"/>
                </w:rPr>
                <w:t>,</w:t>
              </w:r>
            </w:ins>
            <w:r w:rsidRPr="00B54636">
              <w:rPr>
                <w:lang w:val="fr-FR"/>
              </w:rPr>
              <w:t xml:space="preserve"> condition MO_CALL</w:t>
            </w:r>
          </w:p>
        </w:tc>
      </w:tr>
    </w:tbl>
    <w:p w:rsidR="00B54636" w:rsidRPr="00B54636" w:rsidRDefault="00B54636" w:rsidP="00B54636">
      <w:pPr>
        <w:rPr>
          <w:lang w:eastAsia="en-US"/>
        </w:rPr>
      </w:pPr>
    </w:p>
    <w:p w:rsidR="00B54636" w:rsidRPr="00B54636" w:rsidRDefault="00B54636">
      <w:pPr>
        <w:pStyle w:val="TH"/>
        <w:pPrChange w:id="1115" w:author="MCC160" w:date="2023-02-23T18:45:00Z">
          <w:pPr>
            <w:keepNext/>
            <w:keepLines/>
            <w:spacing w:before="60"/>
            <w:jc w:val="center"/>
          </w:pPr>
        </w:pPrChange>
      </w:pPr>
      <w:r w:rsidRPr="00B54636">
        <w:t>Table 6.1.1.1.3.3-5: SIP INVITE from the UE (step 60, Table 6.1.1.1.3.2-1;</w:t>
      </w:r>
      <w:r w:rsidRPr="00B5463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116" w:author="MCC160" w:date="2023-02-23T18:45:00Z">
                <w:pPr>
                  <w:keepNext/>
                  <w:keepLines/>
                  <w:spacing w:after="0"/>
                </w:pPr>
              </w:pPrChange>
            </w:pPr>
            <w:r w:rsidRPr="00B54636">
              <w:rPr>
                <w:lang w:val="fr-FR"/>
              </w:rPr>
              <w:t>Derivation Path: TS 36.579-1 [2], Table 5.5.2.5.1-1</w:t>
            </w:r>
            <w:ins w:id="1117" w:author="MCC160" w:date="2023-01-20T21:21:00Z">
              <w:r w:rsidR="00DE7BE1">
                <w:rPr>
                  <w:lang w:val="fr-FR"/>
                </w:rPr>
                <w:t>,</w:t>
              </w:r>
            </w:ins>
            <w:r w:rsidRPr="00B54636">
              <w:rPr>
                <w:lang w:val="fr-FR"/>
              </w:rPr>
              <w:t xml:space="preserve"> condition EMERGENCY-CALL, re_INVITE</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118" w:author="MCC160" w:date="2023-02-23T18:45: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119" w:author="MCC160" w:date="2023-02-23T18:45: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120" w:author="MCC160" w:date="2023-02-23T18:45: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121" w:author="MCC160" w:date="2023-02-23T18:45: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122" w:author="MCC160" w:date="2023-02-23T18:45: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1123" w:author="MCC160" w:date="2023-02-23T18:45:00Z">
                  <w:rPr>
                    <w:lang w:val="fr-FR"/>
                  </w:rPr>
                </w:rPrChange>
              </w:rPr>
              <w:pPrChange w:id="1124" w:author="MCC160" w:date="2023-02-23T18:45:00Z">
                <w:pPr>
                  <w:keepNext/>
                  <w:keepLines/>
                  <w:spacing w:after="0"/>
                </w:pPr>
              </w:pPrChange>
            </w:pPr>
            <w:r w:rsidRPr="001B5C1E">
              <w:rPr>
                <w:b/>
                <w:lang w:val="fr-FR"/>
                <w:rPrChange w:id="1125"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26"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27"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28"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29"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130" w:author="MCC160" w:date="2023-02-23T18:45:00Z">
                <w:pPr>
                  <w:keepNext/>
                  <w:keepLines/>
                  <w:spacing w:after="0"/>
                </w:pPr>
              </w:pPrChange>
            </w:pPr>
            <w:r w:rsidRPr="00B54636">
              <w:rPr>
                <w:b/>
                <w:bCs/>
                <w:lang w:val="fr-FR"/>
              </w:rPr>
              <w:t xml:space="preserve">  </w:t>
            </w:r>
            <w:r w:rsidRPr="00B5463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31"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1132" w:author="MCC160" w:date="2023-02-23T18:45:00Z">
                  <w:rPr>
                    <w:lang w:val="fr-FR"/>
                  </w:rPr>
                </w:rPrChange>
              </w:rPr>
              <w:pPrChange w:id="1133" w:author="MCC160" w:date="2023-02-23T18:45:00Z">
                <w:pPr>
                  <w:keepNext/>
                  <w:keepLines/>
                  <w:spacing w:after="0"/>
                </w:pPr>
              </w:pPrChange>
            </w:pPr>
            <w:r w:rsidRPr="001B5C1E">
              <w:rPr>
                <w:b/>
                <w:lang w:val="fr-FR"/>
                <w:rPrChange w:id="1134" w:author="MCC160" w:date="2023-02-23T18:45: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35"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36"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137" w:author="MCC160" w:date="2023-02-23T18:45:00Z">
                <w:pPr>
                  <w:keepNext/>
                  <w:keepLines/>
                  <w:spacing w:after="0"/>
                </w:pPr>
              </w:pPrChange>
            </w:pPr>
            <w:r w:rsidRPr="00B54636">
              <w:rPr>
                <w:b/>
                <w:bCs/>
                <w:lang w:val="fr-FR"/>
              </w:rPr>
              <w:t xml:space="preserve">    </w:t>
            </w:r>
            <w:r w:rsidRPr="00B54636">
              <w:rPr>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138" w:author="MCC160" w:date="2023-02-23T18:45:00Z">
                <w:pPr>
                  <w:keepNext/>
                  <w:keepLines/>
                  <w:spacing w:after="0"/>
                </w:pPr>
              </w:pPrChange>
            </w:pPr>
            <w:r w:rsidRPr="00B54636">
              <w:rPr>
                <w:lang w:val="fr-FR"/>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39"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40"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41"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1142" w:author="MCC160" w:date="2023-02-23T18:45:00Z">
                  <w:rPr>
                    <w:lang w:val="fr-FR"/>
                  </w:rPr>
                </w:rPrChange>
              </w:rPr>
              <w:pPrChange w:id="1143" w:author="MCC160" w:date="2023-02-23T18:45:00Z">
                <w:pPr>
                  <w:keepNext/>
                  <w:keepLines/>
                  <w:spacing w:after="0"/>
                </w:pPr>
              </w:pPrChange>
            </w:pPr>
            <w:r w:rsidRPr="001B5C1E">
              <w:rPr>
                <w:b/>
                <w:lang w:val="fr-FR"/>
                <w:rPrChange w:id="1144" w:author="MCC160" w:date="2023-02-23T18:45:00Z">
                  <w:rPr>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45"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1146" w:author="MCC160" w:date="2023-02-23T18:45:00Z">
                  <w:rPr>
                    <w:lang w:val="fr-FR"/>
                  </w:rPr>
                </w:rPrChange>
              </w:rPr>
              <w:pPrChange w:id="1147" w:author="MCC160" w:date="2023-02-23T18:45:00Z">
                <w:pPr>
                  <w:keepNext/>
                  <w:keepLines/>
                  <w:spacing w:after="0"/>
                </w:pPr>
              </w:pPrChange>
            </w:pPr>
            <w:r w:rsidRPr="001B5C1E">
              <w:rPr>
                <w:b/>
                <w:lang w:val="fr-FR"/>
                <w:rPrChange w:id="1148" w:author="MCC160" w:date="2023-02-23T18:45:00Z">
                  <w:rPr>
                    <w:lang w:val="fr-FR"/>
                  </w:rPr>
                </w:rPrChange>
              </w:rPr>
              <w:t>MCPTT</w:t>
            </w:r>
            <w:del w:id="1149" w:author="MCC160" w:date="2023-01-18T17:31:00Z">
              <w:r w:rsidRPr="001B5C1E" w:rsidDel="00A73205">
                <w:rPr>
                  <w:b/>
                  <w:lang w:val="fr-FR"/>
                  <w:rPrChange w:id="1150" w:author="MCC160" w:date="2023-02-23T18:45:00Z">
                    <w:rPr>
                      <w:lang w:val="fr-FR"/>
                    </w:rPr>
                  </w:rPrChange>
                </w:rPr>
                <w:delText xml:space="preserve"> </w:delText>
              </w:r>
            </w:del>
            <w:ins w:id="1151" w:author="MCC160" w:date="2023-01-18T17:31:00Z">
              <w:r w:rsidR="00A73205" w:rsidRPr="001B5C1E">
                <w:rPr>
                  <w:b/>
                  <w:lang w:val="fr-FR"/>
                  <w:rPrChange w:id="1152" w:author="MCC160" w:date="2023-02-23T18:45:00Z">
                    <w:rPr>
                      <w:lang w:val="fr-FR"/>
                    </w:rPr>
                  </w:rPrChange>
                </w:rPr>
                <w:t>-</w:t>
              </w:r>
            </w:ins>
            <w:r w:rsidRPr="001B5C1E">
              <w:rPr>
                <w:b/>
                <w:lang w:val="fr-FR"/>
                <w:rPrChange w:id="1153" w:author="MCC160" w:date="2023-02-23T18:45: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54"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55"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1156" w:author="MCC160" w:date="2023-02-23T18:45: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157" w:author="MCC160" w:date="2023-02-23T18:45:00Z">
                <w:pPr>
                  <w:keepNext/>
                  <w:keepLines/>
                  <w:spacing w:after="0"/>
                </w:pPr>
              </w:pPrChange>
            </w:pPr>
            <w:r w:rsidRPr="00B54636">
              <w:rPr>
                <w:lang w:val="fr-FR"/>
              </w:rPr>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58"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59"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60"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161" w:author="MCC160" w:date="2023-02-23T18:45:00Z">
          <w:pPr>
            <w:keepNext/>
            <w:keepLines/>
            <w:spacing w:before="60"/>
            <w:jc w:val="center"/>
          </w:pPr>
        </w:pPrChange>
      </w:pPr>
      <w:r w:rsidRPr="00B54636">
        <w:t>Table 6.1.1.1.3.3-6: Void</w:t>
      </w:r>
    </w:p>
    <w:p w:rsidR="00B54636" w:rsidRPr="00B54636" w:rsidRDefault="00B54636">
      <w:pPr>
        <w:pStyle w:val="TH"/>
        <w:pPrChange w:id="1162" w:author="MCC160" w:date="2023-02-23T18:45:00Z">
          <w:pPr>
            <w:keepNext/>
            <w:keepLines/>
            <w:spacing w:before="60"/>
            <w:jc w:val="center"/>
          </w:pPr>
        </w:pPrChange>
      </w:pPr>
      <w:bookmarkStart w:id="1163" w:name="_Hlk108889964"/>
      <w:r w:rsidRPr="00B54636">
        <w:t xml:space="preserve">Table 6.1.1.1.3.3-6A: </w:t>
      </w:r>
      <w:r w:rsidRPr="00B54636">
        <w:rPr>
          <w:lang w:eastAsia="ko-KR"/>
        </w:rPr>
        <w:t>SDP in SIP INVITE</w:t>
      </w:r>
      <w:r w:rsidRPr="00B54636">
        <w:t xml:space="preserve"> (Table</w:t>
      </w:r>
      <w:del w:id="1164" w:author="MCC160" w:date="2023-02-26T17:13:00Z">
        <w:r w:rsidRPr="00736F21" w:rsidDel="00736F21">
          <w:rPr>
            <w:highlight w:val="yellow"/>
            <w:rPrChange w:id="1165" w:author="MCC160" w:date="2023-02-26T17:13:00Z">
              <w:rPr>
                <w:b/>
              </w:rPr>
            </w:rPrChange>
          </w:rPr>
          <w:delText>s</w:delText>
        </w:r>
      </w:del>
      <w:r w:rsidRPr="00B54636">
        <w:t xml:space="preserv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166" w:author="MCC160" w:date="2023-02-23T18:45:00Z">
                <w:pPr>
                  <w:keepNext/>
                  <w:keepLines/>
                  <w:spacing w:after="0"/>
                </w:pPr>
              </w:pPrChange>
            </w:pPr>
            <w:r w:rsidRPr="00B54636">
              <w:rPr>
                <w:lang w:val="fr-FR"/>
              </w:rPr>
              <w:t>Derivation Path: TS 36.579-1 [2], Table 5.5.3.1.1-1, condition SDP_OFFER, IMPLICIT_GRANT_REQUESTED</w:t>
            </w:r>
          </w:p>
        </w:tc>
      </w:tr>
    </w:tbl>
    <w:p w:rsidR="00B54636" w:rsidRPr="00B54636" w:rsidRDefault="00B54636" w:rsidP="00B54636">
      <w:pPr>
        <w:rPr>
          <w:lang w:eastAsia="en-US"/>
        </w:rPr>
      </w:pPr>
    </w:p>
    <w:bookmarkEnd w:id="1163"/>
    <w:p w:rsidR="00B54636" w:rsidRPr="00B54636" w:rsidRDefault="00B54636">
      <w:pPr>
        <w:pStyle w:val="TH"/>
        <w:pPrChange w:id="1167" w:author="MCC160" w:date="2023-02-23T18:45:00Z">
          <w:pPr>
            <w:keepNext/>
            <w:keepLines/>
            <w:spacing w:before="60"/>
            <w:jc w:val="center"/>
          </w:pPr>
        </w:pPrChange>
      </w:pPr>
      <w:r w:rsidRPr="00B54636">
        <w:t xml:space="preserve">Table 6.1.1.1.3.3-6B: </w:t>
      </w:r>
      <w:r w:rsidRPr="00B54636">
        <w:rPr>
          <w:lang w:eastAsia="ko-KR"/>
        </w:rPr>
        <w:t>MCPTT-Info in SIP INVITE</w:t>
      </w:r>
      <w:r w:rsidRPr="00B54636">
        <w:t xml:space="preserve"> (Table</w:t>
      </w:r>
      <w:del w:id="1168" w:author="MCC160" w:date="2023-02-26T17:13:00Z">
        <w:r w:rsidRPr="00736F21" w:rsidDel="00736F21">
          <w:rPr>
            <w:highlight w:val="yellow"/>
            <w:rPrChange w:id="1169" w:author="MCC160" w:date="2023-02-26T17:13:00Z">
              <w:rPr>
                <w:b/>
              </w:rPr>
            </w:rPrChange>
          </w:rPr>
          <w:delText>s</w:delText>
        </w:r>
      </w:del>
      <w:r w:rsidRPr="00B54636">
        <w:t xml:space="preserv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170" w:author="MCC160" w:date="2023-02-23T18:45:00Z">
                <w:pPr>
                  <w:keepNext/>
                  <w:keepLines/>
                  <w:spacing w:after="0"/>
                </w:pPr>
              </w:pPrChange>
            </w:pPr>
            <w:r w:rsidRPr="00B54636">
              <w:rPr>
                <w:lang w:val="fr-FR"/>
              </w:rPr>
              <w:t>Derivation Path: TS 36.579-1 [2], Table 5.5.3.2.1-1</w:t>
            </w:r>
            <w:ins w:id="1171" w:author="MCC160" w:date="2023-01-20T21:21:00Z">
              <w:r w:rsidR="00DE7BE1">
                <w:rPr>
                  <w:lang w:val="fr-FR"/>
                </w:rPr>
                <w:t>,</w:t>
              </w:r>
            </w:ins>
            <w:r w:rsidRPr="00B54636">
              <w:rPr>
                <w:lang w:val="fr-FR"/>
              </w:rPr>
              <w:t xml:space="preserve"> condition GROUP-CALL, EMERGENCY-CALL, INVITE_REFER</w:t>
            </w:r>
          </w:p>
        </w:tc>
      </w:tr>
    </w:tbl>
    <w:p w:rsidR="00B54636" w:rsidRPr="00B54636" w:rsidRDefault="00B54636" w:rsidP="00B54636">
      <w:pPr>
        <w:rPr>
          <w:lang w:eastAsia="en-US"/>
        </w:rPr>
      </w:pPr>
    </w:p>
    <w:p w:rsidR="00B54636" w:rsidRPr="00B54636" w:rsidRDefault="00B54636">
      <w:pPr>
        <w:pStyle w:val="TH"/>
        <w:pPrChange w:id="1172" w:author="MCC160" w:date="2023-02-23T18:45:00Z">
          <w:pPr>
            <w:keepNext/>
            <w:keepLines/>
            <w:spacing w:before="60"/>
            <w:jc w:val="center"/>
          </w:pPr>
        </w:pPrChange>
      </w:pPr>
      <w:r w:rsidRPr="00B54636">
        <w:t>Table 6.1.1.1.3.3-7: Void</w:t>
      </w:r>
    </w:p>
    <w:p w:rsidR="00B54636" w:rsidRPr="00B54636" w:rsidRDefault="00B54636">
      <w:pPr>
        <w:pStyle w:val="TH"/>
        <w:pPrChange w:id="1173" w:author="MCC160" w:date="2023-02-23T18:45:00Z">
          <w:pPr>
            <w:keepNext/>
            <w:keepLines/>
            <w:spacing w:before="60"/>
            <w:jc w:val="center"/>
          </w:pPr>
        </w:pPrChange>
      </w:pPr>
      <w:r w:rsidRPr="00B54636">
        <w:t>Table 6.1.1.1.3.3-7B: SIP 200 (OK) from the SS (steps 60, 83</w:t>
      </w:r>
      <w:ins w:id="1174" w:author="MCC160" w:date="2023-02-26T17:14:00Z">
        <w:r w:rsidR="00736F21" w:rsidRPr="00736F21">
          <w:rPr>
            <w:highlight w:val="yellow"/>
            <w:rPrChange w:id="1175" w:author="MCC160" w:date="2023-02-26T17:14:00Z">
              <w:rPr>
                <w:b/>
              </w:rPr>
            </w:rPrChange>
          </w:rPr>
          <w:t>,</w:t>
        </w:r>
      </w:ins>
      <w:r w:rsidRPr="00B54636">
        <w:t xml:space="preserve"> Table 6.1.1.1.3.2-1;</w:t>
      </w:r>
      <w:r w:rsidRPr="00B54636">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176" w:author="MCC160" w:date="2023-02-23T18:45:00Z">
                <w:pPr>
                  <w:keepNext/>
                  <w:keepLines/>
                  <w:spacing w:after="0"/>
                </w:pPr>
              </w:pPrChange>
            </w:pPr>
            <w:r w:rsidRPr="00B54636">
              <w:rPr>
                <w:lang w:val="fr-FR"/>
              </w:rPr>
              <w:t>Derivation Path: TS 36.579-1 [2], Table 5.5.2.17.1.2-1</w:t>
            </w:r>
            <w:ins w:id="1177" w:author="MCC160" w:date="2023-01-20T21:22:00Z">
              <w:r w:rsidR="00DE7BE1">
                <w:rPr>
                  <w:lang w:val="fr-FR"/>
                </w:rPr>
                <w:t>,</w:t>
              </w:r>
            </w:ins>
            <w:r w:rsidRPr="00B54636">
              <w:rPr>
                <w:lang w:val="fr-FR"/>
              </w:rPr>
              <w:t xml:space="preserve"> condition INVITE-RSP</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178" w:author="MCC160" w:date="2023-02-23T18:45: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179" w:author="MCC160" w:date="2023-02-23T18:45: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180" w:author="MCC160" w:date="2023-02-23T18:45: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181" w:author="MCC160" w:date="2023-02-23T18:45: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182" w:author="MCC160" w:date="2023-02-23T18:45: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1183" w:author="MCC160" w:date="2023-02-23T18:45:00Z">
                  <w:rPr>
                    <w:lang w:val="fr-FR"/>
                  </w:rPr>
                </w:rPrChange>
              </w:rPr>
              <w:pPrChange w:id="1184" w:author="MCC160" w:date="2023-02-23T18:45:00Z">
                <w:pPr>
                  <w:keepNext/>
                  <w:keepLines/>
                  <w:spacing w:after="0"/>
                </w:pPr>
              </w:pPrChange>
            </w:pPr>
            <w:r w:rsidRPr="001B5C1E">
              <w:rPr>
                <w:b/>
                <w:lang w:val="fr-FR"/>
                <w:rPrChange w:id="1185"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86"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87"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88"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89"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190" w:author="MCC160" w:date="2023-02-23T18:45:00Z">
                <w:pPr>
                  <w:keepNext/>
                  <w:keepLines/>
                  <w:spacing w:after="0"/>
                </w:pPr>
              </w:pPrChange>
            </w:pPr>
            <w:r w:rsidRPr="00B5463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191" w:author="MCC160" w:date="2023-02-23T18:45:00Z">
                <w:pPr>
                  <w:keepNext/>
                  <w:keepLines/>
                  <w:spacing w:after="0"/>
                </w:pPr>
              </w:pPrChange>
            </w:pPr>
            <w:r w:rsidRPr="00B54636">
              <w:rPr>
                <w:lang w:val="fr-FR"/>
              </w:rPr>
              <w:t>As described in Table 6.1.1.1.3.3-7C</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92"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93"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194"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195" w:author="MCC160" w:date="2023-02-23T18:45:00Z">
          <w:pPr>
            <w:keepNext/>
            <w:keepLines/>
            <w:spacing w:before="60"/>
            <w:jc w:val="center"/>
          </w:pPr>
        </w:pPrChange>
      </w:pPr>
      <w:r w:rsidRPr="00B54636">
        <w:t xml:space="preserve">Table 6.1.1.1.3.3-7C: </w:t>
      </w:r>
      <w:r w:rsidRPr="00B54636">
        <w:rPr>
          <w:lang w:eastAsia="ko-KR"/>
        </w:rPr>
        <w:t xml:space="preserve">SDP in SIP 200 (OK) </w:t>
      </w:r>
      <w:r w:rsidRPr="00B54636">
        <w:t>(Table 6.1.1.1.3.3-7B)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196" w:author="MCC160" w:date="2023-02-23T18:45:00Z">
                <w:pPr>
                  <w:keepNext/>
                  <w:keepLines/>
                  <w:spacing w:after="0"/>
                </w:pPr>
              </w:pPrChange>
            </w:pPr>
            <w:r w:rsidRPr="00B54636">
              <w:rPr>
                <w:lang w:val="fr-FR"/>
              </w:rPr>
              <w:t>Derivation Path: TS 36.579-1 [2], Table 5.5.3.1.2-1</w:t>
            </w:r>
            <w:ins w:id="1197" w:author="MCC160" w:date="2023-01-20T21:22:00Z">
              <w:r w:rsidR="00DE7BE1">
                <w:rPr>
                  <w:lang w:val="fr-FR"/>
                </w:rPr>
                <w:t>,</w:t>
              </w:r>
            </w:ins>
            <w:r w:rsidRPr="00B54636">
              <w:rPr>
                <w:lang w:val="fr-FR"/>
              </w:rPr>
              <w:t xml:space="preserve"> condition SDP_ANSWER, IMPLICIT_GRANT_REQUESTED</w:t>
            </w:r>
          </w:p>
        </w:tc>
      </w:tr>
    </w:tbl>
    <w:p w:rsidR="00B54636" w:rsidRPr="00B54636" w:rsidRDefault="00B54636" w:rsidP="00B54636">
      <w:pPr>
        <w:rPr>
          <w:lang w:eastAsia="en-US"/>
        </w:rPr>
      </w:pPr>
    </w:p>
    <w:p w:rsidR="00B54636" w:rsidRPr="00B54636" w:rsidRDefault="00B54636">
      <w:pPr>
        <w:pStyle w:val="TH"/>
        <w:pPrChange w:id="1198" w:author="MCC160" w:date="2023-02-23T18:45:00Z">
          <w:pPr>
            <w:keepNext/>
            <w:keepLines/>
            <w:spacing w:before="60"/>
            <w:jc w:val="center"/>
          </w:pPr>
        </w:pPrChange>
      </w:pPr>
      <w:r w:rsidRPr="00B54636">
        <w:t>Table 6.1.1.1.3.3-8: SIP INVITE from the UE (step 76</w:t>
      </w:r>
      <w:ins w:id="1199" w:author="MCC160" w:date="2023-02-26T17:14:00Z">
        <w:r w:rsidR="00736F21">
          <w:t>,</w:t>
        </w:r>
      </w:ins>
      <w:r w:rsidRPr="00B54636">
        <w:t xml:space="preserve"> Table 6.1.1.1.3.2-1;</w:t>
      </w:r>
      <w:r w:rsidRPr="00B5463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200">
          <w:tblGrid>
            <w:gridCol w:w="2837"/>
            <w:gridCol w:w="2127"/>
            <w:gridCol w:w="2127"/>
            <w:gridCol w:w="1419"/>
            <w:gridCol w:w="1135"/>
          </w:tblGrid>
        </w:tblGridChange>
      </w:tblGrid>
      <w:tr w:rsidR="00B54636" w:rsidRPr="00B54636" w:rsidTr="00210125">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201" w:author="MCC160" w:date="2023-02-23T18:45:00Z">
                <w:pPr>
                  <w:keepNext/>
                  <w:keepLines/>
                  <w:spacing w:after="0"/>
                </w:pPr>
              </w:pPrChange>
            </w:pPr>
            <w:r w:rsidRPr="00B54636">
              <w:rPr>
                <w:lang w:val="fr-FR"/>
              </w:rPr>
              <w:t>Derivation Path: TS 36.579-1 [2], Table 5.5.2.5.1-1</w:t>
            </w:r>
            <w:ins w:id="1202" w:author="MCC160" w:date="2023-01-20T21:22:00Z">
              <w:r w:rsidR="00DE7BE1">
                <w:rPr>
                  <w:lang w:val="fr-FR"/>
                </w:rPr>
                <w:t>,</w:t>
              </w:r>
            </w:ins>
            <w:r w:rsidRPr="00B54636">
              <w:rPr>
                <w:lang w:val="fr-FR"/>
              </w:rPr>
              <w:t xml:space="preserve"> condition re_INVITE</w:t>
            </w:r>
          </w:p>
        </w:tc>
      </w:tr>
      <w:tr w:rsidR="00210125" w:rsidRPr="00210125" w:rsidTr="0021012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MCC160" w:date="2023-02-23T18:3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04" w:author="MCC160" w:date="2023-02-23T18:36:00Z"/>
        </w:trPr>
        <w:tc>
          <w:tcPr>
            <w:tcW w:w="2837" w:type="dxa"/>
            <w:tcBorders>
              <w:top w:val="single" w:sz="4" w:space="0" w:color="auto"/>
              <w:left w:val="single" w:sz="4" w:space="0" w:color="auto"/>
              <w:bottom w:val="single" w:sz="4" w:space="0" w:color="auto"/>
              <w:right w:val="single" w:sz="4" w:space="0" w:color="auto"/>
            </w:tcBorders>
            <w:tcPrChange w:id="1205" w:author="MCC160" w:date="2023-02-23T18:36:00Z">
              <w:tcPr>
                <w:tcW w:w="2835" w:type="dxa"/>
                <w:tcBorders>
                  <w:top w:val="single" w:sz="4" w:space="0" w:color="auto"/>
                  <w:left w:val="single" w:sz="4" w:space="0" w:color="auto"/>
                  <w:bottom w:val="single" w:sz="4" w:space="0" w:color="auto"/>
                  <w:right w:val="single" w:sz="4" w:space="0" w:color="auto"/>
                </w:tcBorders>
                <w:vAlign w:val="center"/>
              </w:tcPr>
            </w:tcPrChange>
          </w:tcPr>
          <w:p w:rsidR="00210125" w:rsidRPr="00210125" w:rsidRDefault="00210125">
            <w:pPr>
              <w:pStyle w:val="TAH"/>
              <w:rPr>
                <w:ins w:id="1206" w:author="MCC160" w:date="2023-02-23T18:36:00Z"/>
                <w:b w:val="0"/>
                <w:bCs/>
                <w:highlight w:val="yellow"/>
                <w:lang w:val="fr-FR"/>
                <w:rPrChange w:id="1207" w:author="MCC160" w:date="2023-02-23T18:36:00Z">
                  <w:rPr>
                    <w:ins w:id="1208" w:author="MCC160" w:date="2023-02-23T18:36:00Z"/>
                    <w:b/>
                    <w:bCs/>
                    <w:lang w:val="fr-FR"/>
                  </w:rPr>
                </w:rPrChange>
              </w:rPr>
              <w:pPrChange w:id="1209" w:author="MCC160" w:date="2023-02-23T18:36:00Z">
                <w:pPr>
                  <w:keepNext/>
                  <w:keepLines/>
                  <w:spacing w:after="0"/>
                </w:pPr>
              </w:pPrChange>
            </w:pPr>
            <w:ins w:id="1210" w:author="MCC160" w:date="2023-02-23T18:36:00Z">
              <w:r w:rsidRPr="00210125">
                <w:rPr>
                  <w:highlight w:val="yellow"/>
                  <w:lang w:val="fr-FR"/>
                  <w:rPrChange w:id="1211" w:author="MCC160" w:date="2023-02-23T18:36:00Z">
                    <w:rPr>
                      <w:b/>
                      <w:lang w:val="fr-FR"/>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tcPrChange w:id="1212" w:author="MCC160" w:date="2023-02-23T18:36:00Z">
              <w:tcPr>
                <w:tcW w:w="2126" w:type="dxa"/>
                <w:tcBorders>
                  <w:top w:val="single" w:sz="4" w:space="0" w:color="auto"/>
                  <w:left w:val="single" w:sz="4" w:space="0" w:color="auto"/>
                  <w:bottom w:val="single" w:sz="4" w:space="0" w:color="auto"/>
                  <w:right w:val="single" w:sz="4" w:space="0" w:color="auto"/>
                </w:tcBorders>
              </w:tcPr>
            </w:tcPrChange>
          </w:tcPr>
          <w:p w:rsidR="00210125" w:rsidRPr="00210125" w:rsidRDefault="00210125">
            <w:pPr>
              <w:pStyle w:val="TAH"/>
              <w:rPr>
                <w:ins w:id="1213" w:author="MCC160" w:date="2023-02-23T18:36:00Z"/>
                <w:highlight w:val="yellow"/>
                <w:lang w:val="fr-FR"/>
                <w:rPrChange w:id="1214" w:author="MCC160" w:date="2023-02-23T18:36:00Z">
                  <w:rPr>
                    <w:ins w:id="1215" w:author="MCC160" w:date="2023-02-23T18:36:00Z"/>
                    <w:lang w:val="fr-FR"/>
                  </w:rPr>
                </w:rPrChange>
              </w:rPr>
              <w:pPrChange w:id="1216" w:author="MCC160" w:date="2023-02-23T18:36:00Z">
                <w:pPr>
                  <w:keepNext/>
                  <w:keepLines/>
                  <w:spacing w:after="0"/>
                </w:pPr>
              </w:pPrChange>
            </w:pPr>
            <w:ins w:id="1217" w:author="MCC160" w:date="2023-02-23T18:36:00Z">
              <w:r w:rsidRPr="00210125">
                <w:rPr>
                  <w:highlight w:val="yellow"/>
                  <w:lang w:val="fr-FR"/>
                  <w:rPrChange w:id="1218" w:author="MCC160" w:date="2023-02-23T18:36:00Z">
                    <w:rPr>
                      <w:b/>
                      <w:lang w:val="fr-FR"/>
                    </w:rPr>
                  </w:rPrChange>
                </w:rPr>
                <w:t>Value/remark</w:t>
              </w:r>
            </w:ins>
          </w:p>
        </w:tc>
        <w:tc>
          <w:tcPr>
            <w:tcW w:w="2127" w:type="dxa"/>
            <w:tcBorders>
              <w:top w:val="single" w:sz="4" w:space="0" w:color="auto"/>
              <w:left w:val="single" w:sz="4" w:space="0" w:color="auto"/>
              <w:bottom w:val="single" w:sz="4" w:space="0" w:color="auto"/>
              <w:right w:val="single" w:sz="4" w:space="0" w:color="auto"/>
            </w:tcBorders>
            <w:tcPrChange w:id="1219" w:author="MCC160" w:date="2023-02-23T18:36:00Z">
              <w:tcPr>
                <w:tcW w:w="2126" w:type="dxa"/>
                <w:tcBorders>
                  <w:top w:val="single" w:sz="4" w:space="0" w:color="auto"/>
                  <w:left w:val="single" w:sz="4" w:space="0" w:color="auto"/>
                  <w:bottom w:val="single" w:sz="4" w:space="0" w:color="auto"/>
                  <w:right w:val="single" w:sz="4" w:space="0" w:color="auto"/>
                </w:tcBorders>
              </w:tcPr>
            </w:tcPrChange>
          </w:tcPr>
          <w:p w:rsidR="00210125" w:rsidRPr="00210125" w:rsidRDefault="00210125">
            <w:pPr>
              <w:pStyle w:val="TAH"/>
              <w:rPr>
                <w:ins w:id="1220" w:author="MCC160" w:date="2023-02-23T18:36:00Z"/>
                <w:highlight w:val="yellow"/>
                <w:lang w:val="fr-FR"/>
                <w:rPrChange w:id="1221" w:author="MCC160" w:date="2023-02-23T18:36:00Z">
                  <w:rPr>
                    <w:ins w:id="1222" w:author="MCC160" w:date="2023-02-23T18:36:00Z"/>
                    <w:lang w:val="fr-FR"/>
                  </w:rPr>
                </w:rPrChange>
              </w:rPr>
              <w:pPrChange w:id="1223" w:author="MCC160" w:date="2023-02-23T18:36:00Z">
                <w:pPr>
                  <w:keepNext/>
                  <w:keepLines/>
                  <w:spacing w:after="0"/>
                </w:pPr>
              </w:pPrChange>
            </w:pPr>
            <w:ins w:id="1224" w:author="MCC160" w:date="2023-02-23T18:36:00Z">
              <w:r w:rsidRPr="00210125">
                <w:rPr>
                  <w:highlight w:val="yellow"/>
                  <w:lang w:val="fr-FR"/>
                  <w:rPrChange w:id="1225" w:author="MCC160" w:date="2023-02-23T18:36:00Z">
                    <w:rPr>
                      <w:b/>
                      <w:lang w:val="fr-FR"/>
                    </w:rPr>
                  </w:rPrChange>
                </w:rPr>
                <w:t>Comment</w:t>
              </w:r>
            </w:ins>
          </w:p>
        </w:tc>
        <w:tc>
          <w:tcPr>
            <w:tcW w:w="1419" w:type="dxa"/>
            <w:tcBorders>
              <w:top w:val="single" w:sz="4" w:space="0" w:color="auto"/>
              <w:left w:val="single" w:sz="4" w:space="0" w:color="auto"/>
              <w:bottom w:val="single" w:sz="4" w:space="0" w:color="auto"/>
              <w:right w:val="single" w:sz="4" w:space="0" w:color="auto"/>
            </w:tcBorders>
            <w:tcPrChange w:id="1226" w:author="MCC160" w:date="2023-02-23T18:36:00Z">
              <w:tcPr>
                <w:tcW w:w="1418" w:type="dxa"/>
                <w:tcBorders>
                  <w:top w:val="single" w:sz="4" w:space="0" w:color="auto"/>
                  <w:left w:val="single" w:sz="4" w:space="0" w:color="auto"/>
                  <w:bottom w:val="single" w:sz="4" w:space="0" w:color="auto"/>
                  <w:right w:val="single" w:sz="4" w:space="0" w:color="auto"/>
                </w:tcBorders>
              </w:tcPr>
            </w:tcPrChange>
          </w:tcPr>
          <w:p w:rsidR="00210125" w:rsidRPr="00210125" w:rsidRDefault="00210125">
            <w:pPr>
              <w:pStyle w:val="TAH"/>
              <w:rPr>
                <w:ins w:id="1227" w:author="MCC160" w:date="2023-02-23T18:36:00Z"/>
                <w:highlight w:val="yellow"/>
                <w:lang w:val="fr-FR"/>
                <w:rPrChange w:id="1228" w:author="MCC160" w:date="2023-02-23T18:36:00Z">
                  <w:rPr>
                    <w:ins w:id="1229" w:author="MCC160" w:date="2023-02-23T18:36:00Z"/>
                    <w:lang w:val="fr-FR"/>
                  </w:rPr>
                </w:rPrChange>
              </w:rPr>
              <w:pPrChange w:id="1230" w:author="MCC160" w:date="2023-02-23T18:36:00Z">
                <w:pPr>
                  <w:keepNext/>
                  <w:keepLines/>
                  <w:spacing w:after="0"/>
                </w:pPr>
              </w:pPrChange>
            </w:pPr>
            <w:ins w:id="1231" w:author="MCC160" w:date="2023-02-23T18:36:00Z">
              <w:r w:rsidRPr="00210125">
                <w:rPr>
                  <w:highlight w:val="yellow"/>
                  <w:lang w:val="fr-FR"/>
                  <w:rPrChange w:id="1232" w:author="MCC160" w:date="2023-02-23T18:36:00Z">
                    <w:rPr>
                      <w:b/>
                      <w:lang w:val="fr-FR"/>
                    </w:rPr>
                  </w:rPrChange>
                </w:rPr>
                <w:t>Reference</w:t>
              </w:r>
            </w:ins>
          </w:p>
        </w:tc>
        <w:tc>
          <w:tcPr>
            <w:tcW w:w="1135" w:type="dxa"/>
            <w:tcBorders>
              <w:top w:val="single" w:sz="4" w:space="0" w:color="auto"/>
              <w:left w:val="single" w:sz="4" w:space="0" w:color="auto"/>
              <w:bottom w:val="single" w:sz="4" w:space="0" w:color="auto"/>
              <w:right w:val="single" w:sz="4" w:space="0" w:color="auto"/>
            </w:tcBorders>
            <w:tcPrChange w:id="1233" w:author="MCC160" w:date="2023-02-23T18:36:00Z">
              <w:tcPr>
                <w:tcW w:w="1134" w:type="dxa"/>
                <w:tcBorders>
                  <w:top w:val="single" w:sz="4" w:space="0" w:color="auto"/>
                  <w:left w:val="single" w:sz="4" w:space="0" w:color="auto"/>
                  <w:bottom w:val="single" w:sz="4" w:space="0" w:color="auto"/>
                  <w:right w:val="single" w:sz="4" w:space="0" w:color="auto"/>
                </w:tcBorders>
              </w:tcPr>
            </w:tcPrChange>
          </w:tcPr>
          <w:p w:rsidR="00210125" w:rsidRPr="00210125" w:rsidRDefault="00210125">
            <w:pPr>
              <w:pStyle w:val="TAH"/>
              <w:rPr>
                <w:ins w:id="1234" w:author="MCC160" w:date="2023-02-23T18:36:00Z"/>
                <w:highlight w:val="yellow"/>
                <w:lang w:val="fr-FR"/>
                <w:rPrChange w:id="1235" w:author="MCC160" w:date="2023-02-23T18:36:00Z">
                  <w:rPr>
                    <w:ins w:id="1236" w:author="MCC160" w:date="2023-02-23T18:36:00Z"/>
                    <w:lang w:val="fr-FR"/>
                  </w:rPr>
                </w:rPrChange>
              </w:rPr>
              <w:pPrChange w:id="1237" w:author="MCC160" w:date="2023-02-23T18:36:00Z">
                <w:pPr>
                  <w:keepNext/>
                  <w:keepLines/>
                  <w:spacing w:after="0"/>
                </w:pPr>
              </w:pPrChange>
            </w:pPr>
            <w:ins w:id="1238" w:author="MCC160" w:date="2023-02-23T18:36:00Z">
              <w:r w:rsidRPr="00210125">
                <w:rPr>
                  <w:highlight w:val="yellow"/>
                  <w:lang w:val="fr-FR"/>
                  <w:rPrChange w:id="1239" w:author="MCC160" w:date="2023-02-23T18:36:00Z">
                    <w:rPr>
                      <w:b/>
                      <w:lang w:val="fr-FR"/>
                    </w:rPr>
                  </w:rPrChange>
                </w:rPr>
                <w:t>Condition</w:t>
              </w:r>
            </w:ins>
          </w:p>
        </w:tc>
      </w:tr>
      <w:tr w:rsidR="00210125" w:rsidRPr="00B54636" w:rsidTr="00210125">
        <w:tc>
          <w:tcPr>
            <w:tcW w:w="2837" w:type="dxa"/>
            <w:tcBorders>
              <w:top w:val="single" w:sz="4" w:space="0" w:color="auto"/>
              <w:left w:val="single" w:sz="4" w:space="0" w:color="auto"/>
              <w:bottom w:val="single" w:sz="4" w:space="0" w:color="auto"/>
              <w:right w:val="single" w:sz="4" w:space="0" w:color="auto"/>
            </w:tcBorders>
            <w:vAlign w:val="center"/>
            <w:hideMark/>
          </w:tcPr>
          <w:p w:rsidR="00210125" w:rsidRPr="001B5C1E" w:rsidRDefault="00210125">
            <w:pPr>
              <w:pStyle w:val="TAL"/>
              <w:rPr>
                <w:b/>
                <w:lang w:val="fr-FR"/>
                <w:rPrChange w:id="1240" w:author="MCC160" w:date="2023-02-23T18:45:00Z">
                  <w:rPr>
                    <w:lang w:val="fr-FR"/>
                  </w:rPr>
                </w:rPrChange>
              </w:rPr>
              <w:pPrChange w:id="1241" w:author="MCC160" w:date="2023-02-23T18:45:00Z">
                <w:pPr>
                  <w:keepNext/>
                  <w:keepLines/>
                  <w:spacing w:after="0"/>
                </w:pPr>
              </w:pPrChange>
            </w:pPr>
            <w:r w:rsidRPr="001B5C1E">
              <w:rPr>
                <w:b/>
                <w:lang w:val="fr-FR"/>
                <w:rPrChange w:id="1242"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43"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44"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45"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46" w:author="MCC160" w:date="2023-02-23T18:45:00Z">
                <w:pPr>
                  <w:keepNext/>
                  <w:keepLines/>
                  <w:spacing w:after="0"/>
                </w:pPr>
              </w:pPrChange>
            </w:pPr>
          </w:p>
        </w:tc>
      </w:tr>
      <w:tr w:rsidR="00210125" w:rsidRPr="00B54636" w:rsidTr="00210125">
        <w:tc>
          <w:tcPr>
            <w:tcW w:w="2837" w:type="dxa"/>
            <w:tcBorders>
              <w:top w:val="single" w:sz="4" w:space="0" w:color="auto"/>
              <w:left w:val="single" w:sz="4" w:space="0" w:color="auto"/>
              <w:bottom w:val="single" w:sz="4" w:space="0" w:color="auto"/>
              <w:right w:val="single" w:sz="4" w:space="0" w:color="auto"/>
            </w:tcBorders>
            <w:vAlign w:val="center"/>
            <w:hideMark/>
          </w:tcPr>
          <w:p w:rsidR="00210125" w:rsidRPr="00B54636" w:rsidRDefault="00210125">
            <w:pPr>
              <w:pStyle w:val="TAL"/>
              <w:rPr>
                <w:b/>
                <w:bCs/>
                <w:lang w:val="fr-FR"/>
              </w:rPr>
              <w:pPrChange w:id="1247"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48"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10125" w:rsidRPr="001B5C1E" w:rsidRDefault="00210125">
            <w:pPr>
              <w:pStyle w:val="TAL"/>
              <w:rPr>
                <w:b/>
                <w:lang w:val="fr-FR"/>
                <w:rPrChange w:id="1249" w:author="MCC160" w:date="2023-02-23T18:45:00Z">
                  <w:rPr>
                    <w:lang w:val="fr-FR"/>
                  </w:rPr>
                </w:rPrChange>
              </w:rPr>
              <w:pPrChange w:id="1250" w:author="MCC160" w:date="2023-02-23T18:45:00Z">
                <w:pPr>
                  <w:keepNext/>
                  <w:keepLines/>
                  <w:spacing w:after="0"/>
                </w:pPr>
              </w:pPrChange>
            </w:pPr>
            <w:r w:rsidRPr="001B5C1E">
              <w:rPr>
                <w:b/>
                <w:lang w:val="fr-FR"/>
                <w:rPrChange w:id="1251" w:author="MCC160" w:date="2023-02-23T18:45: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52"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53" w:author="MCC160" w:date="2023-02-23T18:45:00Z">
                <w:pPr>
                  <w:keepNext/>
                  <w:keepLines/>
                  <w:spacing w:after="0"/>
                </w:pPr>
              </w:pPrChange>
            </w:pPr>
          </w:p>
        </w:tc>
      </w:tr>
      <w:tr w:rsidR="00210125" w:rsidRPr="00B54636" w:rsidTr="00210125">
        <w:tc>
          <w:tcPr>
            <w:tcW w:w="2837" w:type="dxa"/>
            <w:tcBorders>
              <w:top w:val="single" w:sz="4" w:space="0" w:color="auto"/>
              <w:left w:val="single" w:sz="4" w:space="0" w:color="auto"/>
              <w:bottom w:val="single" w:sz="4" w:space="0" w:color="auto"/>
              <w:right w:val="single" w:sz="4" w:space="0" w:color="auto"/>
            </w:tcBorders>
            <w:vAlign w:val="center"/>
            <w:hideMark/>
          </w:tcPr>
          <w:p w:rsidR="00210125" w:rsidRPr="00B54636" w:rsidRDefault="00210125">
            <w:pPr>
              <w:pStyle w:val="TAL"/>
              <w:rPr>
                <w:lang w:val="fr-FR"/>
              </w:rPr>
              <w:pPrChange w:id="1254" w:author="MCC160" w:date="2023-02-23T18:45: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10125" w:rsidRPr="00B54636" w:rsidRDefault="00210125">
            <w:pPr>
              <w:pStyle w:val="TAL"/>
              <w:rPr>
                <w:lang w:val="fr-FR"/>
              </w:rPr>
              <w:pPrChange w:id="1255" w:author="MCC160" w:date="2023-02-23T18:45:00Z">
                <w:pPr>
                  <w:keepNext/>
                  <w:keepLines/>
                  <w:spacing w:after="0"/>
                </w:pPr>
              </w:pPrChange>
            </w:pPr>
            <w:r w:rsidRPr="00B54636">
              <w:rPr>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56"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57"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58" w:author="MCC160" w:date="2023-02-23T18:45:00Z">
                <w:pPr>
                  <w:keepNext/>
                  <w:keepLines/>
                  <w:spacing w:after="0"/>
                </w:pPr>
              </w:pPrChange>
            </w:pPr>
          </w:p>
        </w:tc>
      </w:tr>
      <w:tr w:rsidR="00210125" w:rsidRPr="00B54636" w:rsidTr="00210125">
        <w:tc>
          <w:tcPr>
            <w:tcW w:w="2837" w:type="dxa"/>
            <w:tcBorders>
              <w:top w:val="single" w:sz="4" w:space="0" w:color="auto"/>
              <w:left w:val="single" w:sz="4" w:space="0" w:color="auto"/>
              <w:bottom w:val="single" w:sz="4" w:space="0" w:color="auto"/>
              <w:right w:val="single" w:sz="4" w:space="0" w:color="auto"/>
            </w:tcBorders>
            <w:vAlign w:val="center"/>
            <w:hideMark/>
          </w:tcPr>
          <w:p w:rsidR="00210125" w:rsidRPr="00B54636" w:rsidRDefault="00210125">
            <w:pPr>
              <w:pStyle w:val="TAL"/>
              <w:rPr>
                <w:b/>
                <w:bCs/>
                <w:lang w:val="fr-FR"/>
              </w:rPr>
              <w:pPrChange w:id="1259"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10125" w:rsidRPr="00B54636" w:rsidRDefault="00210125">
            <w:pPr>
              <w:pStyle w:val="TAL"/>
              <w:rPr>
                <w:lang w:val="fr-FR"/>
              </w:rPr>
              <w:pPrChange w:id="1260"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10125" w:rsidRPr="001B5C1E" w:rsidRDefault="00210125">
            <w:pPr>
              <w:pStyle w:val="TAL"/>
              <w:rPr>
                <w:b/>
                <w:lang w:val="fr-FR"/>
                <w:rPrChange w:id="1261" w:author="MCC160" w:date="2023-02-23T18:45:00Z">
                  <w:rPr>
                    <w:lang w:val="fr-FR"/>
                  </w:rPr>
                </w:rPrChange>
              </w:rPr>
              <w:pPrChange w:id="1262" w:author="MCC160" w:date="2023-02-23T18:45:00Z">
                <w:pPr>
                  <w:keepNext/>
                  <w:keepLines/>
                  <w:spacing w:after="0"/>
                </w:pPr>
              </w:pPrChange>
            </w:pPr>
            <w:r w:rsidRPr="001B5C1E">
              <w:rPr>
                <w:b/>
                <w:lang w:val="fr-FR"/>
                <w:rPrChange w:id="1263" w:author="MCC160" w:date="2023-02-23T18:45:00Z">
                  <w:rPr>
                    <w:lang w:val="fr-FR"/>
                  </w:rPr>
                </w:rPrChange>
              </w:rPr>
              <w:t>MCPTT</w:t>
            </w:r>
            <w:ins w:id="1264" w:author="MCC160" w:date="2023-01-18T17:31:00Z">
              <w:r w:rsidRPr="001B5C1E">
                <w:rPr>
                  <w:b/>
                  <w:lang w:val="fr-FR"/>
                  <w:rPrChange w:id="1265" w:author="MCC160" w:date="2023-02-23T18:45:00Z">
                    <w:rPr>
                      <w:lang w:val="fr-FR"/>
                    </w:rPr>
                  </w:rPrChange>
                </w:rPr>
                <w:t>-</w:t>
              </w:r>
            </w:ins>
            <w:del w:id="1266" w:author="MCC160" w:date="2023-01-18T17:31:00Z">
              <w:r w:rsidRPr="001B5C1E" w:rsidDel="00A73205">
                <w:rPr>
                  <w:b/>
                  <w:lang w:val="fr-FR"/>
                  <w:rPrChange w:id="1267" w:author="MCC160" w:date="2023-02-23T18:45:00Z">
                    <w:rPr>
                      <w:lang w:val="fr-FR"/>
                    </w:rPr>
                  </w:rPrChange>
                </w:rPr>
                <w:delText xml:space="preserve"> </w:delText>
              </w:r>
            </w:del>
            <w:r w:rsidRPr="001B5C1E">
              <w:rPr>
                <w:b/>
                <w:lang w:val="fr-FR"/>
                <w:rPrChange w:id="1268"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rsidR="00210125" w:rsidRPr="00B54636" w:rsidRDefault="00210125">
            <w:pPr>
              <w:pStyle w:val="TAL"/>
              <w:rPr>
                <w:lang w:val="fr-FR"/>
              </w:rPr>
              <w:pPrChange w:id="1269"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70" w:author="MCC160" w:date="2023-02-23T18:45:00Z">
                <w:pPr>
                  <w:keepNext/>
                  <w:keepLines/>
                  <w:spacing w:after="0"/>
                </w:pPr>
              </w:pPrChange>
            </w:pPr>
          </w:p>
        </w:tc>
      </w:tr>
      <w:tr w:rsidR="00210125" w:rsidRPr="00B54636" w:rsidTr="00210125">
        <w:tc>
          <w:tcPr>
            <w:tcW w:w="2837" w:type="dxa"/>
            <w:tcBorders>
              <w:top w:val="single" w:sz="4" w:space="0" w:color="auto"/>
              <w:left w:val="single" w:sz="4" w:space="0" w:color="auto"/>
              <w:bottom w:val="single" w:sz="4" w:space="0" w:color="auto"/>
              <w:right w:val="single" w:sz="4" w:space="0" w:color="auto"/>
            </w:tcBorders>
            <w:vAlign w:val="center"/>
            <w:hideMark/>
          </w:tcPr>
          <w:p w:rsidR="00210125" w:rsidRPr="00B54636" w:rsidRDefault="00210125">
            <w:pPr>
              <w:pStyle w:val="TAL"/>
              <w:rPr>
                <w:lang w:val="fr-FR"/>
              </w:rPr>
              <w:pPrChange w:id="1271" w:author="MCC160" w:date="2023-02-23T18:45: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210125" w:rsidRPr="00B54636" w:rsidRDefault="00210125">
            <w:pPr>
              <w:pStyle w:val="TAL"/>
              <w:rPr>
                <w:lang w:val="fr-FR"/>
              </w:rPr>
              <w:pPrChange w:id="1272" w:author="MCC160" w:date="2023-02-23T18:45:00Z">
                <w:pPr>
                  <w:keepNext/>
                  <w:keepLines/>
                  <w:spacing w:after="0"/>
                </w:pPr>
              </w:pPrChange>
            </w:pPr>
            <w:r w:rsidRPr="00B54636">
              <w:rPr>
                <w:lang w:val="fr-FR"/>
              </w:rPr>
              <w:t>MCPTT-Info as described in Table 6.1.1.1.3.3-9</w:t>
            </w:r>
          </w:p>
        </w:tc>
        <w:tc>
          <w:tcPr>
            <w:tcW w:w="2127"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73"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7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10125" w:rsidRPr="00B54636" w:rsidRDefault="00210125">
            <w:pPr>
              <w:pStyle w:val="TAL"/>
              <w:rPr>
                <w:lang w:val="fr-FR"/>
              </w:rPr>
              <w:pPrChange w:id="1275"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276" w:author="MCC160" w:date="2023-02-23T18:45:00Z">
          <w:pPr>
            <w:keepNext/>
            <w:keepLines/>
            <w:spacing w:before="60"/>
            <w:jc w:val="center"/>
          </w:pPr>
        </w:pPrChange>
      </w:pPr>
      <w:r w:rsidRPr="00B54636">
        <w:t xml:space="preserve">Table 6.1.1.1.3.3-8A: </w:t>
      </w:r>
      <w:r w:rsidRPr="00B54636">
        <w:rPr>
          <w:lang w:eastAsia="ko-KR"/>
        </w:rPr>
        <w:t>SDP in SIP INVITE</w:t>
      </w:r>
      <w:r w:rsidRPr="00B54636">
        <w:t xml:space="preserve"> (Table</w:t>
      </w:r>
      <w:del w:id="1277" w:author="MCC160" w:date="2023-02-26T17:15:00Z">
        <w:r w:rsidRPr="00736F21" w:rsidDel="00736F21">
          <w:rPr>
            <w:highlight w:val="yellow"/>
            <w:rPrChange w:id="1278" w:author="MCC160" w:date="2023-02-26T17:15:00Z">
              <w:rPr>
                <w:b/>
              </w:rPr>
            </w:rPrChange>
          </w:rPr>
          <w:delText>s</w:delText>
        </w:r>
      </w:del>
      <w:r w:rsidRPr="00B54636">
        <w:t xml:space="preserv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279" w:author="MCC160" w:date="2023-02-23T18:45:00Z">
                <w:pPr>
                  <w:keepNext/>
                  <w:keepLines/>
                  <w:spacing w:after="0"/>
                </w:pPr>
              </w:pPrChange>
            </w:pPr>
            <w:r w:rsidRPr="00B54636">
              <w:rPr>
                <w:lang w:val="fr-FR"/>
              </w:rPr>
              <w:t>Derivation Path: TS 36.579-1 [2], Table 5.5.3.1.1-1, condition SDP_OFFER</w:t>
            </w:r>
          </w:p>
        </w:tc>
      </w:tr>
    </w:tbl>
    <w:p w:rsidR="00B54636" w:rsidRPr="00B54636" w:rsidRDefault="00B54636" w:rsidP="00B54636">
      <w:pPr>
        <w:rPr>
          <w:lang w:eastAsia="en-US"/>
        </w:rPr>
      </w:pPr>
    </w:p>
    <w:p w:rsidR="00B54636" w:rsidRPr="00B54636" w:rsidRDefault="00B54636">
      <w:pPr>
        <w:pStyle w:val="TH"/>
        <w:pPrChange w:id="1280" w:author="MCC160" w:date="2023-02-23T18:45:00Z">
          <w:pPr>
            <w:keepNext/>
            <w:keepLines/>
            <w:spacing w:before="60"/>
            <w:jc w:val="center"/>
          </w:pPr>
        </w:pPrChange>
      </w:pPr>
      <w:r w:rsidRPr="00B54636">
        <w:t xml:space="preserve">Table 6.1.1.1.3.3-9: </w:t>
      </w:r>
      <w:r w:rsidRPr="00B54636">
        <w:rPr>
          <w:lang w:eastAsia="ko-KR"/>
        </w:rPr>
        <w:t>MCPTT-Info in SIP INVITE</w:t>
      </w:r>
      <w:r w:rsidRPr="00B54636">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253B92">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281" w:author="MCC160" w:date="2023-01-18T17:19:00Z">
                <w:pPr>
                  <w:keepNext/>
                  <w:keepLines/>
                  <w:spacing w:after="0"/>
                </w:pPr>
              </w:pPrChange>
            </w:pPr>
            <w:r w:rsidRPr="00B54636">
              <w:rPr>
                <w:lang w:val="fr-FR"/>
              </w:rPr>
              <w:t>Derivation Path: TS 36.579-1 [2], Table 5.5.3.2.1-1</w:t>
            </w:r>
            <w:ins w:id="1282" w:author="MCC160" w:date="2023-01-20T21:22:00Z">
              <w:r w:rsidR="00DE7BE1">
                <w:rPr>
                  <w:lang w:val="fr-FR"/>
                </w:rPr>
                <w:t>,</w:t>
              </w:r>
            </w:ins>
            <w:r w:rsidRPr="00B54636">
              <w:rPr>
                <w:lang w:val="fr-FR"/>
              </w:rPr>
              <w:t xml:space="preserve"> condition GROUP-CALL, INVITE_REFER</w:t>
            </w:r>
          </w:p>
        </w:tc>
      </w:tr>
      <w:tr w:rsidR="00B54636" w:rsidRPr="00B54636" w:rsidTr="00253B92">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283" w:author="MCC160" w:date="2023-01-18T17:19: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284" w:author="MCC160" w:date="2023-01-18T17:19: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285" w:author="MCC160" w:date="2023-01-18T17:19: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286" w:author="MCC160" w:date="2023-01-18T17:19: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287" w:author="MCC160" w:date="2023-01-18T17:19:00Z">
                <w:pPr>
                  <w:keepNext/>
                  <w:keepLines/>
                  <w:spacing w:after="0"/>
                  <w:jc w:val="center"/>
                </w:pPr>
              </w:pPrChange>
            </w:pPr>
            <w:r w:rsidRPr="00B54636">
              <w:rPr>
                <w:lang w:val="fr-FR"/>
              </w:rPr>
              <w:t>Condition</w:t>
            </w:r>
          </w:p>
        </w:tc>
      </w:tr>
      <w:tr w:rsidR="00B54636" w:rsidRPr="00B54636" w:rsidTr="00253B92">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288" w:author="MCC160" w:date="2023-01-18T17:19:00Z">
                <w:pPr>
                  <w:keepNext/>
                  <w:keepLines/>
                  <w:spacing w:after="0"/>
                </w:pPr>
              </w:pPrChange>
            </w:pPr>
            <w:r w:rsidRPr="00B5463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289" w:author="MCC160" w:date="2023-01-18T17: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290" w:author="MCC160" w:date="2023-01-18T17: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291" w:author="MCC160" w:date="2023-01-18T17: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1292" w:author="MCC160" w:date="2023-01-18T17:19:00Z">
                <w:pPr>
                  <w:keepNext/>
                  <w:keepLines/>
                  <w:spacing w:after="0"/>
                </w:pPr>
              </w:pPrChange>
            </w:pPr>
          </w:p>
        </w:tc>
      </w:tr>
      <w:tr w:rsidR="00B54636" w:rsidRPr="00B54636" w:rsidTr="00253B92">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293" w:author="MCC160" w:date="2023-01-18T17:19:00Z">
                <w:pPr>
                  <w:keepNext/>
                  <w:keepLines/>
                  <w:spacing w:after="0"/>
                </w:pPr>
              </w:pPrChange>
            </w:pPr>
            <w:r w:rsidRPr="00B5463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294" w:author="MCC160" w:date="2023-01-18T17:1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295" w:author="MCC160" w:date="2023-01-18T17:1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296" w:author="MCC160" w:date="2023-01-18T17: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1297" w:author="MCC160" w:date="2023-01-18T17:19:00Z">
                <w:pPr>
                  <w:keepNext/>
                  <w:keepLines/>
                  <w:spacing w:after="0"/>
                </w:pPr>
              </w:pPrChange>
            </w:pPr>
          </w:p>
        </w:tc>
      </w:tr>
      <w:tr w:rsidR="00253B92" w:rsidRPr="00B54636" w:rsidTr="00253B92">
        <w:tc>
          <w:tcPr>
            <w:tcW w:w="2837" w:type="dxa"/>
            <w:tcBorders>
              <w:top w:val="single" w:sz="4" w:space="0" w:color="auto"/>
              <w:left w:val="single" w:sz="4" w:space="0" w:color="auto"/>
              <w:bottom w:val="single" w:sz="4" w:space="0" w:color="auto"/>
              <w:right w:val="single" w:sz="4" w:space="0" w:color="auto"/>
            </w:tcBorders>
            <w:vAlign w:val="center"/>
            <w:hideMark/>
          </w:tcPr>
          <w:p w:rsidR="00253B92" w:rsidRPr="00B54636" w:rsidRDefault="00253B92">
            <w:pPr>
              <w:pStyle w:val="TAL"/>
              <w:rPr>
                <w:lang w:val="fr-FR"/>
              </w:rPr>
              <w:pPrChange w:id="1298" w:author="MCC160" w:date="2023-01-18T17:19:00Z">
                <w:pPr>
                  <w:keepNext/>
                  <w:keepLines/>
                  <w:spacing w:after="0"/>
                </w:pPr>
              </w:pPrChange>
            </w:pPr>
            <w:r w:rsidRPr="00B5463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rsidR="00253B92" w:rsidRPr="00B54636" w:rsidRDefault="00253B92">
            <w:pPr>
              <w:pStyle w:val="TAL"/>
              <w:rPr>
                <w:lang w:val="fr-FR"/>
              </w:rPr>
              <w:pPrChange w:id="1299" w:author="MCC160" w:date="2023-01-18T17:19:00Z">
                <w:pPr>
                  <w:keepNext/>
                  <w:keepLines/>
                  <w:spacing w:after="0"/>
                </w:pPr>
              </w:pPrChange>
            </w:pPr>
            <w:ins w:id="1300" w:author="MCC160" w:date="2023-01-18T17:19:00Z">
              <w:r w:rsidRPr="00253B92">
                <w:rPr>
                  <w:color w:val="000000"/>
                  <w:lang w:val="fr-FR"/>
                </w:rPr>
                <w:t>Encrypted &lt;emergency-ind&gt; with mcpttBoolean set to false</w:t>
              </w:r>
            </w:ins>
            <w:del w:id="1301" w:author="MCC160" w:date="2023-01-18T17:19:00Z">
              <w:r w:rsidRPr="00B54636" w:rsidDel="00253B92">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rsidR="00253B92" w:rsidRPr="00B54636" w:rsidRDefault="00253B92">
            <w:pPr>
              <w:pStyle w:val="TAL"/>
              <w:rPr>
                <w:lang w:val="fr-FR"/>
              </w:rPr>
              <w:pPrChange w:id="1302" w:author="MCC160" w:date="2023-01-18T17:19:00Z">
                <w:pPr>
                  <w:keepNext/>
                  <w:keepLines/>
                  <w:spacing w:after="0"/>
                </w:pPr>
              </w:pPrChange>
            </w:pPr>
            <w:ins w:id="1303" w:author="MCC160" w:date="2023-01-18T17:20:00Z">
              <w:r w:rsidRPr="00C42DC4">
                <w:rPr>
                  <w:lang w:val="fr-FR"/>
                </w:rPr>
                <w:t>Encryption according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rsidR="00253B92" w:rsidRPr="00B54636" w:rsidRDefault="00253B92">
            <w:pPr>
              <w:pStyle w:val="TAL"/>
              <w:rPr>
                <w:lang w:val="fr-FR"/>
              </w:rPr>
              <w:pPrChange w:id="1304" w:author="MCC160" w:date="2023-01-18T17:1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53B92" w:rsidRPr="00B54636" w:rsidRDefault="00253B92">
            <w:pPr>
              <w:pStyle w:val="TAL"/>
              <w:rPr>
                <w:lang w:val="fr-FR"/>
              </w:rPr>
              <w:pPrChange w:id="1305" w:author="MCC160" w:date="2023-01-18T17:19: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306" w:author="MCC160" w:date="2023-02-23T18:45:00Z">
          <w:pPr>
            <w:keepNext/>
            <w:keepLines/>
            <w:spacing w:before="60"/>
            <w:jc w:val="center"/>
          </w:pPr>
        </w:pPrChange>
      </w:pPr>
      <w:r w:rsidRPr="00B54636">
        <w:t>Table 6.1.1.1.3.3-9A: SIP 200 (OK) from the SS (steps 76, 99</w:t>
      </w:r>
      <w:ins w:id="1307" w:author="MCC160" w:date="2023-02-26T17:16:00Z">
        <w:r w:rsidR="00736F21" w:rsidRPr="00736F21">
          <w:rPr>
            <w:highlight w:val="yellow"/>
            <w:rPrChange w:id="1308" w:author="MCC160" w:date="2023-02-26T17:16:00Z">
              <w:rPr>
                <w:b/>
              </w:rPr>
            </w:rPrChange>
          </w:rPr>
          <w:t>,</w:t>
        </w:r>
      </w:ins>
      <w:r w:rsidRPr="00B54636">
        <w:t xml:space="preserve"> Table 6.1.1.1.3.2-1;</w:t>
      </w:r>
      <w:r w:rsidRPr="00B54636">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309" w:author="MCC160" w:date="2023-02-23T18:45:00Z">
                <w:pPr>
                  <w:keepNext/>
                  <w:keepLines/>
                  <w:spacing w:after="0"/>
                </w:pPr>
              </w:pPrChange>
            </w:pPr>
            <w:r w:rsidRPr="00B54636">
              <w:rPr>
                <w:lang w:val="fr-FR"/>
              </w:rPr>
              <w:t>Derivation Path: TS 36.579-1 [2], Table 5.5.2.17.1.2-1</w:t>
            </w:r>
            <w:ins w:id="1310" w:author="MCC160" w:date="2023-01-20T21:22:00Z">
              <w:r w:rsidR="00DE7BE1">
                <w:rPr>
                  <w:lang w:val="fr-FR"/>
                </w:rPr>
                <w:t>,</w:t>
              </w:r>
            </w:ins>
            <w:r w:rsidRPr="00B54636">
              <w:rPr>
                <w:lang w:val="fr-FR"/>
              </w:rPr>
              <w:t xml:space="preserve"> condition INVITE-RSP</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11" w:author="MCC160" w:date="2023-02-23T18:45: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12" w:author="MCC160" w:date="2023-02-23T18:45: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13" w:author="MCC160" w:date="2023-02-23T18:45: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14" w:author="MCC160" w:date="2023-02-23T18:45: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15" w:author="MCC160" w:date="2023-02-23T18:45: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1316" w:author="MCC160" w:date="2023-02-23T18:45:00Z">
                  <w:rPr>
                    <w:lang w:val="fr-FR"/>
                  </w:rPr>
                </w:rPrChange>
              </w:rPr>
              <w:pPrChange w:id="1317" w:author="MCC160" w:date="2023-02-23T18:45:00Z">
                <w:pPr>
                  <w:keepNext/>
                  <w:keepLines/>
                  <w:spacing w:after="0"/>
                </w:pPr>
              </w:pPrChange>
            </w:pPr>
            <w:r w:rsidRPr="001B5C1E">
              <w:rPr>
                <w:b/>
                <w:lang w:val="fr-FR"/>
                <w:rPrChange w:id="1318"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19"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20"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21"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22"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323" w:author="MCC160" w:date="2023-02-23T18:45:00Z">
                <w:pPr>
                  <w:keepNext/>
                  <w:keepLines/>
                  <w:spacing w:after="0"/>
                </w:pPr>
              </w:pPrChange>
            </w:pPr>
            <w:r w:rsidRPr="00B5463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324" w:author="MCC160" w:date="2023-02-23T18:45:00Z">
                <w:pPr>
                  <w:keepNext/>
                  <w:keepLines/>
                  <w:spacing w:after="0"/>
                </w:pPr>
              </w:pPrChange>
            </w:pPr>
            <w:r w:rsidRPr="00B54636">
              <w:rPr>
                <w:lang w:val="fr-FR"/>
              </w:rPr>
              <w:t>As described in Table 6.1.1.1.3.3-9B</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25"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26"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27"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328" w:author="MCC160" w:date="2023-02-23T18:45:00Z">
          <w:pPr>
            <w:keepNext/>
            <w:keepLines/>
            <w:spacing w:before="60"/>
            <w:jc w:val="center"/>
          </w:pPr>
        </w:pPrChange>
      </w:pPr>
      <w:r w:rsidRPr="00B54636">
        <w:t xml:space="preserve">Table 6.1.1.1.3.3-9B: </w:t>
      </w:r>
      <w:r w:rsidRPr="00B54636">
        <w:rPr>
          <w:lang w:eastAsia="ko-KR"/>
        </w:rPr>
        <w:t xml:space="preserve">SDP in SIP 200 (OK) </w:t>
      </w:r>
      <w:r w:rsidRPr="00B54636">
        <w:t>(Table 6.1.1.1.3.3-9A)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329" w:author="MCC160" w:date="2023-02-23T18:45:00Z">
                <w:pPr>
                  <w:keepNext/>
                  <w:keepLines/>
                  <w:spacing w:after="0"/>
                </w:pPr>
              </w:pPrChange>
            </w:pPr>
            <w:r w:rsidRPr="00B54636">
              <w:rPr>
                <w:lang w:val="fr-FR"/>
              </w:rPr>
              <w:t>Derivation Path: TS 36.579-1 [2], Table 5.5.3.1.2-1</w:t>
            </w:r>
            <w:ins w:id="1330" w:author="MCC160" w:date="2023-01-20T21:22:00Z">
              <w:r w:rsidR="00DE7BE1">
                <w:rPr>
                  <w:lang w:val="fr-FR"/>
                </w:rPr>
                <w:t>,</w:t>
              </w:r>
            </w:ins>
            <w:r w:rsidRPr="00B54636">
              <w:rPr>
                <w:lang w:val="fr-FR"/>
              </w:rPr>
              <w:t xml:space="preserve"> condition SDP_ANSWER</w:t>
            </w:r>
          </w:p>
        </w:tc>
      </w:tr>
    </w:tbl>
    <w:p w:rsidR="00B54636" w:rsidRPr="00B54636" w:rsidRDefault="00B54636" w:rsidP="00B54636">
      <w:pPr>
        <w:rPr>
          <w:lang w:eastAsia="en-US"/>
        </w:rPr>
      </w:pPr>
    </w:p>
    <w:p w:rsidR="00B54636" w:rsidRPr="00B54636" w:rsidRDefault="00B54636">
      <w:pPr>
        <w:pStyle w:val="TH"/>
        <w:pPrChange w:id="1331" w:author="MCC160" w:date="2023-02-23T18:45:00Z">
          <w:pPr>
            <w:keepNext/>
            <w:keepLines/>
            <w:spacing w:before="60"/>
            <w:jc w:val="center"/>
          </w:pPr>
        </w:pPrChange>
      </w:pPr>
      <w:r w:rsidRPr="00B54636">
        <w:t>Table 6.1.1.1.3.3-10: SIP INVITE from the UE (step 83, Table 6.1.1.1.3.2-1;</w:t>
      </w:r>
      <w:r w:rsidRPr="00B5463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332" w:author="MCC160" w:date="2023-02-23T18:45:00Z">
                <w:pPr>
                  <w:keepNext/>
                  <w:keepLines/>
                  <w:spacing w:after="0"/>
                </w:pPr>
              </w:pPrChange>
            </w:pPr>
            <w:r w:rsidRPr="00B54636">
              <w:rPr>
                <w:lang w:val="fr-FR"/>
              </w:rPr>
              <w:t>Derivation Path: TS 36.579-1 [2], Table 5.5.2.5.1-1</w:t>
            </w:r>
            <w:ins w:id="1333" w:author="MCC160" w:date="2023-01-20T21:22:00Z">
              <w:r w:rsidR="00DE7BE1">
                <w:rPr>
                  <w:lang w:val="fr-FR"/>
                </w:rPr>
                <w:t>,</w:t>
              </w:r>
            </w:ins>
            <w:r w:rsidRPr="00B54636">
              <w:rPr>
                <w:lang w:val="fr-FR"/>
              </w:rPr>
              <w:t xml:space="preserve"> condition</w:t>
            </w:r>
            <w:del w:id="1334" w:author="MCC160" w:date="2023-01-18T17:21:00Z">
              <w:r w:rsidRPr="00B54636" w:rsidDel="001078A7">
                <w:rPr>
                  <w:lang w:val="fr-FR"/>
                </w:rPr>
                <w:delText>s</w:delText>
              </w:r>
            </w:del>
            <w:r w:rsidRPr="00B54636">
              <w:rPr>
                <w:lang w:val="fr-FR"/>
              </w:rPr>
              <w:t xml:space="preserve"> IMMPERIL-CALL, re_INVITE</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35" w:author="MCC160" w:date="2023-02-23T18:45: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36" w:author="MCC160" w:date="2023-02-23T18:45: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37" w:author="MCC160" w:date="2023-02-23T18:45: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38" w:author="MCC160" w:date="2023-02-23T18:45: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39" w:author="MCC160" w:date="2023-02-23T18:45: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1340" w:author="MCC160" w:date="2023-02-23T18:45:00Z">
                  <w:rPr>
                    <w:lang w:val="fr-FR"/>
                  </w:rPr>
                </w:rPrChange>
              </w:rPr>
              <w:pPrChange w:id="1341" w:author="MCC160" w:date="2023-02-23T18:45:00Z">
                <w:pPr>
                  <w:keepNext/>
                  <w:keepLines/>
                  <w:spacing w:after="0"/>
                </w:pPr>
              </w:pPrChange>
            </w:pPr>
            <w:r w:rsidRPr="001B5C1E">
              <w:rPr>
                <w:b/>
                <w:lang w:val="fr-FR"/>
                <w:rPrChange w:id="1342" w:author="MCC160" w:date="2023-02-23T18:45: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43"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44"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45"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46"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347" w:author="MCC160" w:date="2023-02-23T18:45:00Z">
                <w:pPr>
                  <w:keepNext/>
                  <w:keepLines/>
                  <w:spacing w:after="0"/>
                </w:pPr>
              </w:pPrChange>
            </w:pPr>
            <w:r w:rsidRPr="00B54636">
              <w:rPr>
                <w:b/>
                <w:bCs/>
                <w:lang w:val="fr-FR"/>
              </w:rPr>
              <w:t xml:space="preserve">  </w:t>
            </w:r>
            <w:r w:rsidRPr="00B5463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48"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1349" w:author="MCC160" w:date="2023-02-23T18:45:00Z">
                  <w:rPr>
                    <w:lang w:val="fr-FR"/>
                  </w:rPr>
                </w:rPrChange>
              </w:rPr>
              <w:pPrChange w:id="1350" w:author="MCC160" w:date="2023-02-23T18:45:00Z">
                <w:pPr>
                  <w:keepNext/>
                  <w:keepLines/>
                  <w:spacing w:after="0"/>
                </w:pPr>
              </w:pPrChange>
            </w:pPr>
            <w:r w:rsidRPr="001B5C1E">
              <w:rPr>
                <w:b/>
                <w:lang w:val="fr-FR"/>
                <w:rPrChange w:id="1351" w:author="MCC160" w:date="2023-02-23T18:45: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52"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53"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354" w:author="MCC160" w:date="2023-02-23T18:45:00Z">
                <w:pPr>
                  <w:keepNext/>
                  <w:keepLines/>
                  <w:spacing w:after="0"/>
                </w:pPr>
              </w:pPrChange>
            </w:pPr>
            <w:r w:rsidRPr="00B54636">
              <w:rPr>
                <w:b/>
                <w:bCs/>
                <w:lang w:val="fr-FR"/>
              </w:rPr>
              <w:t xml:space="preserve">    </w:t>
            </w:r>
            <w:r w:rsidRPr="00B54636">
              <w:rPr>
                <w:lang w:val="fr-FR"/>
              </w:rPr>
              <w:t>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355" w:author="MCC160" w:date="2023-02-23T18:45:00Z">
                <w:pPr>
                  <w:keepNext/>
                  <w:keepLines/>
                  <w:spacing w:after="0"/>
                </w:pPr>
              </w:pPrChange>
            </w:pPr>
            <w:r w:rsidRPr="00B54636">
              <w:rPr>
                <w:lang w:val="fr-FR"/>
              </w:rPr>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56"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57"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58"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1359" w:author="MCC160" w:date="2023-02-23T18:45: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1360" w:author="MCC160" w:date="2023-02-23T18:4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1361" w:author="MCC160" w:date="2023-02-23T18:45:00Z">
                  <w:rPr>
                    <w:lang w:val="fr-FR"/>
                  </w:rPr>
                </w:rPrChange>
              </w:rPr>
              <w:pPrChange w:id="1362" w:author="MCC160" w:date="2023-02-23T18:45:00Z">
                <w:pPr>
                  <w:keepNext/>
                  <w:keepLines/>
                  <w:spacing w:after="0"/>
                </w:pPr>
              </w:pPrChange>
            </w:pPr>
            <w:r w:rsidRPr="001B5C1E">
              <w:rPr>
                <w:b/>
                <w:lang w:val="fr-FR"/>
                <w:rPrChange w:id="1363" w:author="MCC160" w:date="2023-02-23T18:45:00Z">
                  <w:rPr>
                    <w:lang w:val="fr-FR"/>
                  </w:rPr>
                </w:rPrChange>
              </w:rPr>
              <w:t>MCPTT</w:t>
            </w:r>
            <w:ins w:id="1364" w:author="MCC160" w:date="2023-01-18T17:31:00Z">
              <w:r w:rsidR="00A73205" w:rsidRPr="001B5C1E">
                <w:rPr>
                  <w:b/>
                  <w:lang w:val="fr-FR"/>
                  <w:rPrChange w:id="1365" w:author="MCC160" w:date="2023-02-23T18:45:00Z">
                    <w:rPr>
                      <w:lang w:val="fr-FR"/>
                    </w:rPr>
                  </w:rPrChange>
                </w:rPr>
                <w:t>-</w:t>
              </w:r>
            </w:ins>
            <w:del w:id="1366" w:author="MCC160" w:date="2023-01-18T17:31:00Z">
              <w:r w:rsidRPr="001B5C1E" w:rsidDel="00A73205">
                <w:rPr>
                  <w:b/>
                  <w:lang w:val="fr-FR"/>
                  <w:rPrChange w:id="1367" w:author="MCC160" w:date="2023-02-23T18:45:00Z">
                    <w:rPr>
                      <w:lang w:val="fr-FR"/>
                    </w:rPr>
                  </w:rPrChange>
                </w:rPr>
                <w:delText xml:space="preserve"> </w:delText>
              </w:r>
            </w:del>
            <w:r w:rsidRPr="001B5C1E">
              <w:rPr>
                <w:b/>
                <w:lang w:val="fr-FR"/>
                <w:rPrChange w:id="1368" w:author="MCC160" w:date="2023-02-23T18:45: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369"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70" w:author="MCC160" w:date="2023-02-23T18:45: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371" w:author="MCC160" w:date="2023-02-23T18:45: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372" w:author="MCC160" w:date="2023-02-23T18:45:00Z">
                <w:pPr>
                  <w:keepNext/>
                  <w:keepLines/>
                  <w:spacing w:after="0"/>
                </w:pPr>
              </w:pPrChange>
            </w:pPr>
            <w:r w:rsidRPr="00B54636">
              <w:rPr>
                <w:lang w:val="fr-FR"/>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73" w:author="MCC160" w:date="2023-02-23T18:4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74" w:author="MCC160" w:date="2023-02-23T18:4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75"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376" w:author="MCC160" w:date="2023-02-23T18:45:00Z">
          <w:pPr>
            <w:keepNext/>
            <w:keepLines/>
            <w:spacing w:before="60"/>
            <w:jc w:val="center"/>
          </w:pPr>
        </w:pPrChange>
      </w:pPr>
      <w:bookmarkStart w:id="1377" w:name="_Hlk64976615"/>
      <w:r w:rsidRPr="00B54636">
        <w:t xml:space="preserve">Table 6.1.1.1.3.3-10A: </w:t>
      </w:r>
      <w:r w:rsidRPr="00B54636">
        <w:rPr>
          <w:lang w:eastAsia="ko-KR"/>
        </w:rPr>
        <w:t>SDP in SIP INVITE</w:t>
      </w:r>
      <w:r w:rsidRPr="00B54636">
        <w:t xml:space="preserve"> (Table</w:t>
      </w:r>
      <w:del w:id="1378" w:author="MCC160" w:date="2023-02-26T17:17:00Z">
        <w:r w:rsidRPr="00736F21" w:rsidDel="00736F21">
          <w:rPr>
            <w:highlight w:val="yellow"/>
            <w:rPrChange w:id="1379" w:author="MCC160" w:date="2023-02-26T17:17:00Z">
              <w:rPr>
                <w:b/>
              </w:rPr>
            </w:rPrChange>
          </w:rPr>
          <w:delText>s</w:delText>
        </w:r>
      </w:del>
      <w:r w:rsidRPr="00B54636">
        <w:t xml:space="preserv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380" w:author="MCC160" w:date="2023-02-23T18:45:00Z">
                <w:pPr>
                  <w:keepNext/>
                  <w:keepLines/>
                  <w:spacing w:after="0"/>
                </w:pPr>
              </w:pPrChange>
            </w:pPr>
            <w:r w:rsidRPr="00B54636">
              <w:rPr>
                <w:lang w:val="fr-FR"/>
              </w:rPr>
              <w:t>Derivation Path: TS 36.579-1 [2], Table 5.5.3.1.1-1, condition SDP_OFFER, IMPLICIT_GRANT_REQUESTED</w:t>
            </w:r>
          </w:p>
        </w:tc>
      </w:tr>
      <w:bookmarkEnd w:id="1377"/>
    </w:tbl>
    <w:p w:rsidR="00B54636" w:rsidRPr="00B54636" w:rsidRDefault="00B54636" w:rsidP="00B54636">
      <w:pPr>
        <w:rPr>
          <w:lang w:eastAsia="en-US"/>
        </w:rPr>
      </w:pPr>
    </w:p>
    <w:p w:rsidR="00B54636" w:rsidRPr="00B54636" w:rsidRDefault="00B54636">
      <w:pPr>
        <w:pStyle w:val="TH"/>
        <w:pPrChange w:id="1381" w:author="MCC160" w:date="2023-02-23T18:45:00Z">
          <w:pPr>
            <w:keepNext/>
            <w:keepLines/>
            <w:spacing w:before="60"/>
            <w:jc w:val="center"/>
          </w:pPr>
        </w:pPrChange>
      </w:pPr>
      <w:r w:rsidRPr="00B54636">
        <w:t xml:space="preserve">Table 6.1.1.1.3.3-11: </w:t>
      </w:r>
      <w:r w:rsidRPr="00B54636">
        <w:rPr>
          <w:lang w:eastAsia="ko-KR"/>
        </w:rPr>
        <w:t>MCPTT-Info in SIP INVITE</w:t>
      </w:r>
      <w:r w:rsidRPr="00B54636">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382" w:author="MCC160" w:date="2023-02-23T18:45:00Z">
                <w:pPr>
                  <w:keepNext/>
                  <w:keepLines/>
                  <w:spacing w:after="0"/>
                </w:pPr>
              </w:pPrChange>
            </w:pPr>
            <w:r w:rsidRPr="00B54636">
              <w:rPr>
                <w:lang w:val="fr-FR"/>
              </w:rPr>
              <w:t>Derivation Path: TS 36.579-1 [2], Table 5.5.3.2.1-1</w:t>
            </w:r>
            <w:ins w:id="1383" w:author="MCC160" w:date="2023-01-20T21:22:00Z">
              <w:r w:rsidR="00DE7BE1">
                <w:rPr>
                  <w:lang w:val="fr-FR"/>
                </w:rPr>
                <w:t>,</w:t>
              </w:r>
            </w:ins>
            <w:r w:rsidRPr="00B54636">
              <w:rPr>
                <w:lang w:val="fr-FR"/>
              </w:rPr>
              <w:t xml:space="preserve"> condition GROUP-CALL, INVITE_REFER, IMMPERIL-CALL</w:t>
            </w:r>
          </w:p>
        </w:tc>
      </w:tr>
    </w:tbl>
    <w:p w:rsidR="00B54636" w:rsidRPr="00B54636" w:rsidRDefault="00B54636" w:rsidP="00B54636">
      <w:pPr>
        <w:rPr>
          <w:lang w:eastAsia="en-US"/>
        </w:rPr>
      </w:pPr>
    </w:p>
    <w:p w:rsidR="00B54636" w:rsidRPr="00B54636" w:rsidRDefault="00B54636">
      <w:pPr>
        <w:pStyle w:val="TH"/>
        <w:pPrChange w:id="1384" w:author="MCC160" w:date="2023-02-23T18:45:00Z">
          <w:pPr>
            <w:keepNext/>
            <w:keepLines/>
            <w:spacing w:before="60"/>
            <w:jc w:val="center"/>
          </w:pPr>
        </w:pPrChange>
      </w:pPr>
      <w:r w:rsidRPr="00B54636">
        <w:t>Table 6.1.1.1.3.3-12: SIP-INVITE from the UE (step 99, Table 6.1.1.1.3.2-1;</w:t>
      </w:r>
      <w:r w:rsidRPr="00B54636">
        <w:br/>
        <w:t>step 1,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385" w:author="MCC160" w:date="2023-02-23T18:45:00Z">
                <w:pPr>
                  <w:keepNext/>
                  <w:keepLines/>
                  <w:spacing w:after="0"/>
                </w:pPr>
              </w:pPrChange>
            </w:pPr>
            <w:r w:rsidRPr="00B54636">
              <w:rPr>
                <w:lang w:val="fr-FR"/>
              </w:rPr>
              <w:t>Derivation Path: TS 36.579-1 [2], Table 5.5.2.5.1-1</w:t>
            </w:r>
            <w:ins w:id="1386" w:author="MCC160" w:date="2023-01-20T21:22:00Z">
              <w:r w:rsidR="00DE7BE1">
                <w:rPr>
                  <w:lang w:val="fr-FR"/>
                </w:rPr>
                <w:t>,</w:t>
              </w:r>
            </w:ins>
            <w:r w:rsidRPr="00B54636">
              <w:rPr>
                <w:lang w:val="fr-FR"/>
              </w:rPr>
              <w:t xml:space="preserve"> condition re_INVITE</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87" w:author="MCC160" w:date="2023-02-23T18:45: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88" w:author="MCC160" w:date="2023-02-23T18:45: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89" w:author="MCC160" w:date="2023-02-23T18:45: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90" w:author="MCC160" w:date="2023-02-23T18:45: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391" w:author="MCC160" w:date="2023-02-23T18:45:00Z">
                <w:pPr>
                  <w:keepNext/>
                  <w:keepLines/>
                  <w:spacing w:after="0"/>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1392" w:author="MCC160" w:date="2023-02-23T18:45:00Z">
                  <w:rPr>
                    <w:lang w:val="fr-FR"/>
                  </w:rPr>
                </w:rPrChange>
              </w:rPr>
              <w:pPrChange w:id="1393" w:author="MCC160" w:date="2023-02-23T18:45:00Z">
                <w:pPr>
                  <w:keepNext/>
                  <w:keepLines/>
                  <w:spacing w:after="0"/>
                </w:pPr>
              </w:pPrChange>
            </w:pPr>
            <w:r w:rsidRPr="001B5C1E">
              <w:rPr>
                <w:b/>
                <w:lang w:val="fr-FR"/>
                <w:rPrChange w:id="1394"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95"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96"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97"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398"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399" w:author="MCC160" w:date="2023-02-23T18:45:00Z">
                <w:pPr>
                  <w:keepNext/>
                  <w:keepLines/>
                  <w:spacing w:after="0"/>
                </w:pPr>
              </w:pPrChange>
            </w:pPr>
            <w:r w:rsidRPr="00B54636">
              <w:rPr>
                <w:b/>
                <w:bCs/>
                <w:lang w:val="fr-FR"/>
              </w:rPr>
              <w:t xml:space="preserve">  </w:t>
            </w:r>
            <w:r w:rsidRPr="00B54636">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00"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1401" w:author="MCC160" w:date="2023-02-23T18:45:00Z">
                  <w:rPr>
                    <w:lang w:val="fr-FR"/>
                  </w:rPr>
                </w:rPrChange>
              </w:rPr>
              <w:pPrChange w:id="1402" w:author="MCC160" w:date="2023-02-23T18:45:00Z">
                <w:pPr>
                  <w:keepNext/>
                  <w:keepLines/>
                  <w:spacing w:after="0"/>
                </w:pPr>
              </w:pPrChange>
            </w:pPr>
            <w:r w:rsidRPr="001B5C1E">
              <w:rPr>
                <w:b/>
                <w:lang w:val="fr-FR"/>
                <w:rPrChange w:id="1403" w:author="MCC160" w:date="2023-02-23T18:45: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0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05"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406" w:author="MCC160" w:date="2023-02-23T18:45:00Z">
                <w:pPr>
                  <w:keepNext/>
                  <w:keepLines/>
                  <w:spacing w:after="0"/>
                </w:pPr>
              </w:pPrChange>
            </w:pPr>
            <w:r w:rsidRPr="00B54636">
              <w:rPr>
                <w:b/>
                <w:bCs/>
                <w:lang w:val="fr-FR"/>
              </w:rPr>
              <w:t xml:space="preserve">    </w:t>
            </w:r>
            <w:r w:rsidRPr="00B54636">
              <w:rPr>
                <w:lang w:val="fr-FR"/>
              </w:rPr>
              <w:t>MIME-part-headers</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07"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08"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09"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10"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411" w:author="MCC160" w:date="2023-02-23T18:45: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412" w:author="MCC160" w:date="2023-02-23T18:45:00Z">
                <w:pPr>
                  <w:keepNext/>
                  <w:keepLines/>
                  <w:spacing w:after="0"/>
                </w:pPr>
              </w:pPrChange>
            </w:pPr>
            <w:r w:rsidRPr="00B54636">
              <w:rPr>
                <w:lang w:val="fr-FR"/>
              </w:rPr>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13"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1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15"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1416"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1417"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1418" w:author="MCC160" w:date="2023-02-23T18:45:00Z">
                  <w:rPr>
                    <w:lang w:val="fr-FR"/>
                  </w:rPr>
                </w:rPrChange>
              </w:rPr>
              <w:pPrChange w:id="1419" w:author="MCC160" w:date="2023-02-23T18:45:00Z">
                <w:pPr>
                  <w:keepNext/>
                  <w:keepLines/>
                  <w:spacing w:after="0"/>
                </w:pPr>
              </w:pPrChange>
            </w:pPr>
            <w:r w:rsidRPr="001B5C1E">
              <w:rPr>
                <w:b/>
                <w:lang w:val="fr-FR"/>
                <w:rPrChange w:id="1420" w:author="MCC160" w:date="2023-02-23T18:45:00Z">
                  <w:rPr>
                    <w:lang w:val="fr-FR"/>
                  </w:rPr>
                </w:rPrChange>
              </w:rPr>
              <w:t>MCPTT</w:t>
            </w:r>
            <w:ins w:id="1421" w:author="MCC160" w:date="2023-01-18T17:31:00Z">
              <w:r w:rsidR="00A73205" w:rsidRPr="001B5C1E">
                <w:rPr>
                  <w:b/>
                  <w:lang w:val="fr-FR"/>
                  <w:rPrChange w:id="1422" w:author="MCC160" w:date="2023-02-23T18:45:00Z">
                    <w:rPr>
                      <w:lang w:val="fr-FR"/>
                    </w:rPr>
                  </w:rPrChange>
                </w:rPr>
                <w:t>-</w:t>
              </w:r>
            </w:ins>
            <w:del w:id="1423" w:author="MCC160" w:date="2023-01-18T17:31:00Z">
              <w:r w:rsidRPr="001B5C1E" w:rsidDel="00A73205">
                <w:rPr>
                  <w:b/>
                  <w:lang w:val="fr-FR"/>
                  <w:rPrChange w:id="1424" w:author="MCC160" w:date="2023-02-23T18:45:00Z">
                    <w:rPr>
                      <w:lang w:val="fr-FR"/>
                    </w:rPr>
                  </w:rPrChange>
                </w:rPr>
                <w:delText xml:space="preserve"> </w:delText>
              </w:r>
            </w:del>
            <w:r w:rsidRPr="001B5C1E">
              <w:rPr>
                <w:b/>
                <w:lang w:val="fr-FR"/>
                <w:rPrChange w:id="1425"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426"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27"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428" w:author="MCC160" w:date="2023-02-23T18:45:00Z">
                <w:pPr>
                  <w:keepNext/>
                  <w:keepLines/>
                  <w:spacing w:after="0"/>
                </w:pPr>
              </w:pPrChange>
            </w:pPr>
            <w:r w:rsidRPr="00B54636">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1429"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30"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31"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32"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433" w:author="MCC160" w:date="2023-02-23T18:45: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434" w:author="MCC160" w:date="2023-02-23T18:45:00Z">
                <w:pPr>
                  <w:keepNext/>
                  <w:keepLines/>
                  <w:spacing w:after="0"/>
                </w:pPr>
              </w:pPrChange>
            </w:pPr>
            <w:r w:rsidRPr="00B54636">
              <w:rPr>
                <w:lang w:val="fr-FR"/>
              </w:rPr>
              <w:t>MCPTT-Info as described in Table 6.1.1.1.3.3-13</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35"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36"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37"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438" w:author="MCC160" w:date="2023-02-23T18:45:00Z">
          <w:pPr>
            <w:keepNext/>
            <w:keepLines/>
            <w:spacing w:before="60"/>
            <w:jc w:val="center"/>
          </w:pPr>
        </w:pPrChange>
      </w:pPr>
      <w:r w:rsidRPr="00B54636">
        <w:t xml:space="preserve">Table 6.1.1.1.3.3-13: </w:t>
      </w:r>
      <w:r w:rsidRPr="00B54636">
        <w:rPr>
          <w:lang w:eastAsia="ko-KR"/>
        </w:rPr>
        <w:t>MCPTT-Info in SIP INVITE</w:t>
      </w:r>
      <w:r w:rsidRPr="00B54636">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1078A7">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439" w:author="MCC160" w:date="2023-01-18T17:21:00Z">
                <w:pPr>
                  <w:keepNext/>
                  <w:keepLines/>
                  <w:spacing w:after="0"/>
                </w:pPr>
              </w:pPrChange>
            </w:pPr>
            <w:r w:rsidRPr="00B54636">
              <w:rPr>
                <w:lang w:val="fr-FR"/>
              </w:rPr>
              <w:t>Derivation Path: TS 36.579-1 [2], Table 5.5.3.2.1-1</w:t>
            </w:r>
            <w:ins w:id="1440" w:author="MCC160" w:date="2023-01-20T21:22:00Z">
              <w:r w:rsidR="00DE7BE1">
                <w:rPr>
                  <w:lang w:val="fr-FR"/>
                </w:rPr>
                <w:t>,</w:t>
              </w:r>
            </w:ins>
            <w:r w:rsidRPr="00B54636">
              <w:rPr>
                <w:lang w:val="fr-FR"/>
              </w:rPr>
              <w:t xml:space="preserve"> condition GROUP-CALL</w:t>
            </w:r>
          </w:p>
        </w:tc>
      </w:tr>
      <w:tr w:rsidR="00B54636" w:rsidRPr="00B54636" w:rsidTr="001078A7">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441" w:author="MCC160" w:date="2023-01-18T17:21: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442" w:author="MCC160" w:date="2023-01-18T17:21: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443" w:author="MCC160" w:date="2023-01-18T17:21: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444" w:author="MCC160" w:date="2023-01-18T17:21: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445" w:author="MCC160" w:date="2023-01-18T17:21:00Z">
                <w:pPr>
                  <w:keepNext/>
                  <w:keepLines/>
                  <w:spacing w:after="0"/>
                  <w:jc w:val="center"/>
                </w:pPr>
              </w:pPrChange>
            </w:pPr>
            <w:r w:rsidRPr="00B54636">
              <w:rPr>
                <w:lang w:val="fr-FR"/>
              </w:rPr>
              <w:t>Condition</w:t>
            </w:r>
          </w:p>
        </w:tc>
      </w:tr>
      <w:tr w:rsidR="00B54636" w:rsidRPr="00B54636" w:rsidTr="001078A7">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446" w:author="MCC160" w:date="2023-01-18T17:21:00Z">
                <w:pPr>
                  <w:keepNext/>
                  <w:keepLines/>
                  <w:spacing w:after="0"/>
                </w:pPr>
              </w:pPrChange>
            </w:pPr>
            <w:r w:rsidRPr="00B5463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47" w:author="MCC160" w:date="2023-01-18T17: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48" w:author="MCC160" w:date="2023-01-18T17: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49" w:author="MCC160" w:date="2023-01-18T17: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1450" w:author="MCC160" w:date="2023-01-18T17:21:00Z">
                <w:pPr>
                  <w:keepNext/>
                  <w:keepLines/>
                  <w:spacing w:after="0"/>
                </w:pPr>
              </w:pPrChange>
            </w:pPr>
          </w:p>
        </w:tc>
      </w:tr>
      <w:tr w:rsidR="00B54636" w:rsidRPr="00B54636" w:rsidTr="001078A7">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1451" w:author="MCC160" w:date="2023-01-18T17:21:00Z">
                <w:pPr>
                  <w:keepNext/>
                  <w:keepLines/>
                  <w:spacing w:after="0"/>
                </w:pPr>
              </w:pPrChange>
            </w:pPr>
            <w:r w:rsidRPr="00B5463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52" w:author="MCC160" w:date="2023-01-18T17:2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53" w:author="MCC160" w:date="2023-01-18T17:2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454" w:author="MCC160" w:date="2023-01-18T17: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1455" w:author="MCC160" w:date="2023-01-18T17:21:00Z">
                <w:pPr>
                  <w:keepNext/>
                  <w:keepLines/>
                  <w:spacing w:after="0"/>
                </w:pPr>
              </w:pPrChange>
            </w:pPr>
          </w:p>
        </w:tc>
      </w:tr>
      <w:tr w:rsidR="001078A7" w:rsidRPr="00B54636" w:rsidTr="001078A7">
        <w:tc>
          <w:tcPr>
            <w:tcW w:w="2837" w:type="dxa"/>
            <w:tcBorders>
              <w:top w:val="single" w:sz="4" w:space="0" w:color="auto"/>
              <w:left w:val="single" w:sz="4" w:space="0" w:color="auto"/>
              <w:bottom w:val="single" w:sz="4" w:space="0" w:color="auto"/>
              <w:right w:val="single" w:sz="4" w:space="0" w:color="auto"/>
            </w:tcBorders>
            <w:vAlign w:val="center"/>
            <w:hideMark/>
          </w:tcPr>
          <w:p w:rsidR="001078A7" w:rsidRPr="00B54636" w:rsidRDefault="001078A7">
            <w:pPr>
              <w:pStyle w:val="TAL"/>
              <w:rPr>
                <w:lang w:val="fr-FR"/>
              </w:rPr>
              <w:pPrChange w:id="1456" w:author="MCC160" w:date="2023-01-18T17:21:00Z">
                <w:pPr>
                  <w:keepNext/>
                  <w:keepLines/>
                  <w:spacing w:after="0"/>
                </w:pPr>
              </w:pPrChange>
            </w:pPr>
            <w:r w:rsidRPr="00B5463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rsidR="001078A7" w:rsidRPr="00B54636" w:rsidRDefault="001078A7">
            <w:pPr>
              <w:pStyle w:val="TAL"/>
              <w:rPr>
                <w:lang w:val="fr-FR"/>
              </w:rPr>
              <w:pPrChange w:id="1457" w:author="MCC160" w:date="2023-01-18T17:21:00Z">
                <w:pPr>
                  <w:keepNext/>
                  <w:keepLines/>
                  <w:spacing w:after="0"/>
                </w:pPr>
              </w:pPrChange>
            </w:pPr>
            <w:ins w:id="1458" w:author="MCC160" w:date="2023-01-18T17:21:00Z">
              <w:r w:rsidRPr="000A48FB">
                <w:rPr>
                  <w:color w:val="000000"/>
                  <w:lang w:val="fr-FR"/>
                </w:rPr>
                <w:t>Encrypted &lt;imminentperil-ind&gt; with mcpttBoolean set to false</w:t>
              </w:r>
            </w:ins>
            <w:del w:id="1459" w:author="MCC160" w:date="2023-01-18T17:21:00Z">
              <w:r w:rsidRPr="00B54636" w:rsidDel="00EF18EE">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rsidR="001078A7" w:rsidRPr="00B54636" w:rsidRDefault="001078A7">
            <w:pPr>
              <w:pStyle w:val="TAL"/>
              <w:rPr>
                <w:lang w:val="fr-FR"/>
              </w:rPr>
              <w:pPrChange w:id="1460" w:author="MCC160" w:date="2023-01-18T17:21:00Z">
                <w:pPr>
                  <w:keepNext/>
                  <w:keepLines/>
                  <w:spacing w:after="0"/>
                </w:pPr>
              </w:pPrChange>
            </w:pPr>
            <w:ins w:id="1461" w:author="MCC160" w:date="2023-01-18T17:21:00Z">
              <w:r w:rsidRPr="000A48FB">
                <w:rPr>
                  <w:lang w:val="fr-FR"/>
                </w:rPr>
                <w:t>Encryption according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rsidR="001078A7" w:rsidRPr="00B54636" w:rsidRDefault="001078A7">
            <w:pPr>
              <w:pStyle w:val="TAL"/>
              <w:rPr>
                <w:lang w:val="fr-FR"/>
              </w:rPr>
              <w:pPrChange w:id="1462" w:author="MCC160" w:date="2023-01-18T17:2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1078A7" w:rsidRPr="00B54636" w:rsidRDefault="001078A7">
            <w:pPr>
              <w:pStyle w:val="TAL"/>
              <w:rPr>
                <w:lang w:val="fr-FR"/>
              </w:rPr>
              <w:pPrChange w:id="1463" w:author="MCC160" w:date="2023-01-18T17:21: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464" w:author="MCC160" w:date="2023-02-23T18:45:00Z">
          <w:pPr>
            <w:keepNext/>
            <w:keepLines/>
            <w:spacing w:before="60"/>
            <w:jc w:val="center"/>
          </w:pPr>
        </w:pPrChange>
      </w:pPr>
      <w:r w:rsidRPr="00B54636">
        <w:t>Table 6.1.1.1.3.3-14: Void</w:t>
      </w:r>
    </w:p>
    <w:p w:rsidR="00B54636" w:rsidRPr="00B54636" w:rsidRDefault="00B54636">
      <w:pPr>
        <w:pStyle w:val="TH"/>
        <w:pPrChange w:id="1465" w:author="MCC160" w:date="2023-02-23T18:45:00Z">
          <w:pPr>
            <w:keepNext/>
            <w:keepLines/>
            <w:spacing w:before="60"/>
            <w:jc w:val="center"/>
          </w:pPr>
        </w:pPrChange>
      </w:pPr>
      <w:r w:rsidRPr="00B54636">
        <w:t>Table 6.1.1.1.3.3-15: Floor Request (step 67, Table 6.1.1.1.3.2-1;</w:t>
      </w:r>
      <w:r w:rsidRPr="00B5463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466" w:author="MCC160" w:date="2023-02-23T18:45:00Z">
                <w:pPr>
                  <w:keepNext/>
                  <w:keepLines/>
                  <w:spacing w:after="0"/>
                </w:pPr>
              </w:pPrChange>
            </w:pPr>
            <w:r w:rsidRPr="00B54636">
              <w:rPr>
                <w:lang w:val="fr-FR"/>
              </w:rPr>
              <w:t xml:space="preserve">Derivation Path: </w:t>
            </w:r>
            <w:ins w:id="1467" w:author="MCC160" w:date="2023-01-21T08:31:00Z">
              <w:r w:rsidR="00B22DF8">
                <w:rPr>
                  <w:lang w:val="fr-FR"/>
                </w:rPr>
                <w:t xml:space="preserve">TS </w:t>
              </w:r>
            </w:ins>
            <w:r w:rsidRPr="00B54636">
              <w:rPr>
                <w:lang w:val="fr-FR"/>
              </w:rPr>
              <w:t>36.579-1 [2], Table 5.5.6.2-1</w:t>
            </w:r>
            <w:ins w:id="1468" w:author="MCC160" w:date="2023-01-20T21:22:00Z">
              <w:r w:rsidR="00DE7BE1">
                <w:rPr>
                  <w:lang w:val="fr-FR"/>
                </w:rPr>
                <w:t>,</w:t>
              </w:r>
            </w:ins>
            <w:r w:rsidRPr="00B54636">
              <w:rPr>
                <w:lang w:val="fr-FR"/>
              </w:rPr>
              <w:t xml:space="preserve"> condition EMERGENCY-CALL</w:t>
            </w:r>
          </w:p>
        </w:tc>
      </w:tr>
    </w:tbl>
    <w:p w:rsidR="00B54636" w:rsidRPr="00B54636" w:rsidRDefault="00B54636" w:rsidP="00B54636">
      <w:pPr>
        <w:rPr>
          <w:lang w:eastAsia="en-US"/>
        </w:rPr>
      </w:pPr>
    </w:p>
    <w:p w:rsidR="00B54636" w:rsidRPr="00B54636" w:rsidRDefault="00B54636">
      <w:pPr>
        <w:pStyle w:val="TH"/>
        <w:pPrChange w:id="1469" w:author="MCC160" w:date="2023-02-23T18:45:00Z">
          <w:pPr>
            <w:keepNext/>
            <w:keepLines/>
            <w:spacing w:before="60"/>
            <w:jc w:val="center"/>
          </w:pPr>
        </w:pPrChange>
      </w:pPr>
      <w:r w:rsidRPr="00B54636">
        <w:t>Table 6.1.1.1.3.3-16: Floor Request (step 90, Table 6.1.1.1.3.2-1;</w:t>
      </w:r>
      <w:r w:rsidRPr="00B5463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470" w:author="MCC160" w:date="2023-02-23T18:45:00Z">
                <w:pPr>
                  <w:keepNext/>
                  <w:keepLines/>
                  <w:spacing w:after="0"/>
                </w:pPr>
              </w:pPrChange>
            </w:pPr>
            <w:r w:rsidRPr="00B54636">
              <w:rPr>
                <w:lang w:val="fr-FR"/>
              </w:rPr>
              <w:t xml:space="preserve">Derivation Path: </w:t>
            </w:r>
            <w:ins w:id="1471" w:author="MCC160" w:date="2023-01-21T08:31:00Z">
              <w:r w:rsidR="00B22DF8">
                <w:rPr>
                  <w:lang w:val="fr-FR"/>
                </w:rPr>
                <w:t xml:space="preserve">TS </w:t>
              </w:r>
            </w:ins>
            <w:r w:rsidRPr="00B54636">
              <w:rPr>
                <w:lang w:val="fr-FR"/>
              </w:rPr>
              <w:t>36.579-1 [2], Table 5.5.6.2-1</w:t>
            </w:r>
            <w:ins w:id="1472" w:author="MCC160" w:date="2023-01-20T21:22:00Z">
              <w:r w:rsidR="00DE7BE1">
                <w:rPr>
                  <w:lang w:val="fr-FR"/>
                </w:rPr>
                <w:t>,</w:t>
              </w:r>
            </w:ins>
            <w:r w:rsidRPr="00B54636">
              <w:rPr>
                <w:lang w:val="fr-FR"/>
              </w:rPr>
              <w:t xml:space="preserve"> condition IMMPERIL-CALL</w:t>
            </w:r>
          </w:p>
        </w:tc>
      </w:tr>
    </w:tbl>
    <w:p w:rsidR="00B54636" w:rsidRPr="00B54636" w:rsidRDefault="00B54636" w:rsidP="00B54636">
      <w:pPr>
        <w:rPr>
          <w:lang w:eastAsia="en-US"/>
        </w:rPr>
      </w:pPr>
    </w:p>
    <w:p w:rsidR="00B54636" w:rsidRPr="00B54636" w:rsidRDefault="00B54636">
      <w:pPr>
        <w:pStyle w:val="TH"/>
        <w:pPrChange w:id="1473" w:author="MCC160" w:date="2023-02-23T18:45:00Z">
          <w:pPr>
            <w:keepNext/>
            <w:keepLines/>
            <w:spacing w:before="60"/>
            <w:jc w:val="center"/>
          </w:pPr>
        </w:pPrChange>
      </w:pPr>
      <w:r w:rsidRPr="00B54636">
        <w:t>Table 6.1.1.1.3.3-17..18: Void</w:t>
      </w:r>
    </w:p>
    <w:p w:rsidR="00B54636" w:rsidRPr="00B54636" w:rsidRDefault="00B54636">
      <w:pPr>
        <w:pStyle w:val="TH"/>
        <w:pPrChange w:id="1474" w:author="MCC160" w:date="2023-02-23T18:45:00Z">
          <w:pPr>
            <w:keepNext/>
            <w:keepLines/>
            <w:spacing w:before="60"/>
            <w:jc w:val="center"/>
          </w:pPr>
        </w:pPrChange>
      </w:pPr>
      <w:r w:rsidRPr="00B54636">
        <w:t>Table 6.1.1.1.3.3-19: Floor Release (steps 63, 72, Table 6.1.1.1.3.2-1;</w:t>
      </w:r>
      <w:r w:rsidRPr="00B5463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475" w:author="MCC160" w:date="2023-02-23T18:45:00Z">
                <w:pPr>
                  <w:keepNext/>
                  <w:keepLines/>
                  <w:spacing w:after="0"/>
                </w:pPr>
              </w:pPrChange>
            </w:pPr>
            <w:r w:rsidRPr="00B54636">
              <w:rPr>
                <w:lang w:val="fr-FR"/>
              </w:rPr>
              <w:t xml:space="preserve">Derivation Path: </w:t>
            </w:r>
            <w:ins w:id="1476" w:author="MCC160" w:date="2023-01-21T08:31:00Z">
              <w:r w:rsidR="00B22DF8">
                <w:rPr>
                  <w:lang w:val="fr-FR"/>
                </w:rPr>
                <w:t xml:space="preserve">TS </w:t>
              </w:r>
            </w:ins>
            <w:r w:rsidRPr="00B54636">
              <w:rPr>
                <w:lang w:val="fr-FR"/>
              </w:rPr>
              <w:t>36.579-1 [2], Table 5.5.6.5-1</w:t>
            </w:r>
            <w:ins w:id="1477" w:author="MCC160" w:date="2023-01-20T21:22:00Z">
              <w:r w:rsidR="00DE7BE1">
                <w:rPr>
                  <w:lang w:val="fr-FR"/>
                </w:rPr>
                <w:t>,</w:t>
              </w:r>
            </w:ins>
            <w:r w:rsidRPr="00B54636">
              <w:rPr>
                <w:lang w:val="fr-FR"/>
              </w:rPr>
              <w:t xml:space="preserve"> condition EMERGENCY-CALL</w:t>
            </w:r>
          </w:p>
        </w:tc>
      </w:tr>
    </w:tbl>
    <w:p w:rsidR="00B54636" w:rsidRPr="00B54636" w:rsidRDefault="00B54636" w:rsidP="00B54636">
      <w:pPr>
        <w:rPr>
          <w:lang w:eastAsia="en-US"/>
        </w:rPr>
      </w:pPr>
    </w:p>
    <w:p w:rsidR="00B54636" w:rsidRPr="00B54636" w:rsidRDefault="00B54636">
      <w:pPr>
        <w:pStyle w:val="TH"/>
        <w:pPrChange w:id="1478" w:author="MCC160" w:date="2023-02-23T18:45:00Z">
          <w:pPr>
            <w:keepNext/>
            <w:keepLines/>
            <w:spacing w:before="60"/>
            <w:jc w:val="center"/>
          </w:pPr>
        </w:pPrChange>
      </w:pPr>
      <w:r w:rsidRPr="00B54636">
        <w:t>Table 6.1.1.1.3.3-20: Floor Release (steps 86, 95, Table 6.1.1.1.3.2-1;</w:t>
      </w:r>
      <w:r w:rsidRPr="00B5463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479" w:author="MCC160" w:date="2023-02-23T18:45:00Z">
                <w:pPr>
                  <w:keepNext/>
                  <w:keepLines/>
                  <w:spacing w:after="0"/>
                </w:pPr>
              </w:pPrChange>
            </w:pPr>
            <w:r w:rsidRPr="00B54636">
              <w:rPr>
                <w:lang w:val="fr-FR"/>
              </w:rPr>
              <w:t xml:space="preserve">Derivation Path: </w:t>
            </w:r>
            <w:ins w:id="1480" w:author="MCC160" w:date="2023-01-21T08:32:00Z">
              <w:r w:rsidR="00B22DF8">
                <w:rPr>
                  <w:lang w:val="fr-FR"/>
                </w:rPr>
                <w:t xml:space="preserve">TS </w:t>
              </w:r>
            </w:ins>
            <w:r w:rsidRPr="00B54636">
              <w:rPr>
                <w:lang w:val="fr-FR"/>
              </w:rPr>
              <w:t>36.579-1 [2], Table 5.5.6.5-1</w:t>
            </w:r>
            <w:ins w:id="1481" w:author="MCC160" w:date="2023-01-20T21:22:00Z">
              <w:r w:rsidR="00DE7BE1">
                <w:rPr>
                  <w:lang w:val="fr-FR"/>
                </w:rPr>
                <w:t>,</w:t>
              </w:r>
            </w:ins>
            <w:r w:rsidRPr="00B54636">
              <w:rPr>
                <w:lang w:val="fr-FR"/>
              </w:rPr>
              <w:t xml:space="preserve"> condition IMMPERIL-CALL</w:t>
            </w:r>
          </w:p>
        </w:tc>
      </w:tr>
    </w:tbl>
    <w:p w:rsidR="00B54636" w:rsidRPr="00B54636" w:rsidRDefault="00B54636" w:rsidP="00B54636">
      <w:pPr>
        <w:rPr>
          <w:lang w:eastAsia="en-US"/>
        </w:rPr>
      </w:pPr>
    </w:p>
    <w:p w:rsidR="00B54636" w:rsidRPr="00B54636" w:rsidRDefault="00B54636">
      <w:pPr>
        <w:pStyle w:val="TH"/>
        <w:pPrChange w:id="1482" w:author="MCC160" w:date="2023-02-23T18:45:00Z">
          <w:pPr>
            <w:keepNext/>
            <w:keepLines/>
            <w:spacing w:before="60"/>
            <w:jc w:val="center"/>
          </w:pPr>
        </w:pPrChange>
      </w:pPr>
      <w:r w:rsidRPr="00B54636">
        <w:t>Table 6.1.1.1.3.3-21: Void</w:t>
      </w:r>
    </w:p>
    <w:p w:rsidR="00B54636" w:rsidRPr="00B54636" w:rsidRDefault="00B54636">
      <w:pPr>
        <w:pStyle w:val="TH"/>
        <w:pPrChange w:id="1483" w:author="MCC160" w:date="2023-02-23T18:45:00Z">
          <w:pPr>
            <w:keepNext/>
            <w:keepLines/>
            <w:spacing w:before="60"/>
            <w:jc w:val="center"/>
          </w:pPr>
        </w:pPrChange>
      </w:pPr>
      <w:r w:rsidRPr="00B54636">
        <w:t>Table 6.1.1.1.3.3-22: Floor Idle (steps 63, 72, Table 6.1.1.1.3.2-1;</w:t>
      </w:r>
      <w:r w:rsidRPr="00B5463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484" w:author="MCC160" w:date="2023-02-23T18:45:00Z">
                <w:pPr>
                  <w:keepNext/>
                  <w:keepLines/>
                  <w:spacing w:after="0"/>
                </w:pPr>
              </w:pPrChange>
            </w:pPr>
            <w:r w:rsidRPr="00B54636">
              <w:rPr>
                <w:lang w:val="fr-FR"/>
              </w:rPr>
              <w:t xml:space="preserve">Derivation Path: </w:t>
            </w:r>
            <w:ins w:id="1485" w:author="MCC160" w:date="2023-01-21T08:32:00Z">
              <w:r w:rsidR="00B22DF8">
                <w:rPr>
                  <w:lang w:val="fr-FR"/>
                </w:rPr>
                <w:t xml:space="preserve">TS </w:t>
              </w:r>
            </w:ins>
            <w:r w:rsidRPr="00B54636">
              <w:rPr>
                <w:lang w:val="fr-FR"/>
              </w:rPr>
              <w:t>36.579-1 [2], Table 5.5.6.6-1</w:t>
            </w:r>
            <w:ins w:id="1486" w:author="MCC160" w:date="2023-01-20T21:22:00Z">
              <w:r w:rsidR="00DE7BE1">
                <w:rPr>
                  <w:lang w:val="fr-FR"/>
                </w:rPr>
                <w:t>,</w:t>
              </w:r>
            </w:ins>
            <w:r w:rsidRPr="00B54636">
              <w:rPr>
                <w:lang w:val="fr-FR"/>
              </w:rPr>
              <w:t xml:space="preserve"> condition EMERGENCY-CALL</w:t>
            </w:r>
          </w:p>
        </w:tc>
      </w:tr>
    </w:tbl>
    <w:p w:rsidR="00B54636" w:rsidRPr="00B54636" w:rsidRDefault="00B54636" w:rsidP="00B54636">
      <w:pPr>
        <w:rPr>
          <w:lang w:eastAsia="en-US"/>
        </w:rPr>
      </w:pPr>
    </w:p>
    <w:p w:rsidR="00B54636" w:rsidRPr="00B54636" w:rsidRDefault="00B54636">
      <w:pPr>
        <w:pStyle w:val="TH"/>
        <w:pPrChange w:id="1487" w:author="MCC160" w:date="2023-02-23T18:45:00Z">
          <w:pPr>
            <w:keepNext/>
            <w:keepLines/>
            <w:spacing w:before="60"/>
            <w:jc w:val="center"/>
          </w:pPr>
        </w:pPrChange>
      </w:pPr>
      <w:r w:rsidRPr="00B54636">
        <w:t>Table 6.1.1.1.3.3-23: Floor Idle (steps 86, 95, Table 6.1.1.1.3.2-1;</w:t>
      </w:r>
      <w:r w:rsidRPr="00B5463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488" w:author="MCC160" w:date="2023-02-23T18:45:00Z">
                <w:pPr>
                  <w:keepNext/>
                  <w:keepLines/>
                  <w:spacing w:after="0"/>
                </w:pPr>
              </w:pPrChange>
            </w:pPr>
            <w:r w:rsidRPr="00B54636">
              <w:rPr>
                <w:lang w:val="fr-FR"/>
              </w:rPr>
              <w:t xml:space="preserve">Derivation Path: </w:t>
            </w:r>
            <w:ins w:id="1489" w:author="MCC160" w:date="2023-01-21T08:32:00Z">
              <w:r w:rsidR="00B22DF8">
                <w:rPr>
                  <w:lang w:val="fr-FR"/>
                </w:rPr>
                <w:t xml:space="preserve">TS </w:t>
              </w:r>
            </w:ins>
            <w:r w:rsidRPr="00B54636">
              <w:rPr>
                <w:lang w:val="fr-FR"/>
              </w:rPr>
              <w:t>36.579-1 [2], Table 5.5.6.6-1</w:t>
            </w:r>
            <w:ins w:id="1490" w:author="MCC160" w:date="2023-01-20T21:22:00Z">
              <w:r w:rsidR="00DE7BE1">
                <w:rPr>
                  <w:lang w:val="fr-FR"/>
                </w:rPr>
                <w:t>,</w:t>
              </w:r>
            </w:ins>
            <w:r w:rsidRPr="00B54636">
              <w:rPr>
                <w:lang w:val="fr-FR"/>
              </w:rPr>
              <w:t xml:space="preserve"> condition IMMPERIL-CALL</w:t>
            </w:r>
          </w:p>
        </w:tc>
      </w:tr>
    </w:tbl>
    <w:p w:rsidR="00B54636" w:rsidRPr="00B54636" w:rsidRDefault="00B54636" w:rsidP="00B54636">
      <w:pPr>
        <w:rPr>
          <w:lang w:eastAsia="en-US"/>
        </w:rPr>
      </w:pPr>
    </w:p>
    <w:p w:rsidR="00B54636" w:rsidRPr="00B54636" w:rsidRDefault="00B54636">
      <w:pPr>
        <w:pStyle w:val="TH"/>
        <w:pPrChange w:id="1491" w:author="MCC160" w:date="2023-02-23T18:45:00Z">
          <w:pPr>
            <w:keepNext/>
            <w:keepLines/>
            <w:spacing w:before="60"/>
            <w:jc w:val="center"/>
          </w:pPr>
        </w:pPrChange>
      </w:pPr>
      <w:r w:rsidRPr="00B54636">
        <w:t>Table 6.1.1.1.3.3-24: Void</w:t>
      </w:r>
    </w:p>
    <w:p w:rsidR="00B54636" w:rsidRPr="00B54636" w:rsidRDefault="00B54636">
      <w:pPr>
        <w:pStyle w:val="TH"/>
        <w:pPrChange w:id="1492" w:author="MCC160" w:date="2023-02-23T18:45:00Z">
          <w:pPr>
            <w:keepNext/>
            <w:keepLines/>
            <w:spacing w:before="60"/>
            <w:jc w:val="center"/>
          </w:pPr>
        </w:pPrChange>
      </w:pPr>
      <w:r w:rsidRPr="001B5C1E">
        <w:t>Table 6.1.1.1.3.3-25: Floor Granted (step</w:t>
      </w:r>
      <w:ins w:id="1493" w:author="MCC160" w:date="2023-02-26T17:17:00Z">
        <w:r w:rsidR="00736F21" w:rsidRPr="00736F21">
          <w:rPr>
            <w:highlight w:val="yellow"/>
            <w:rPrChange w:id="1494" w:author="MCC160" w:date="2023-02-26T17:17:00Z">
              <w:rPr>
                <w:b/>
              </w:rPr>
            </w:rPrChange>
          </w:rPr>
          <w:t>s</w:t>
        </w:r>
      </w:ins>
      <w:r w:rsidRPr="001B5C1E">
        <w:t xml:space="preserve"> 60, 67, Table 6.1.1.1.3.2-1;</w:t>
      </w:r>
      <w:r w:rsidRPr="001B5C1E">
        <w:br/>
        <w:t>step 5a1,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495" w:author="MCC160" w:date="2023-02-23T18:45:00Z">
                <w:pPr>
                  <w:keepNext/>
                  <w:keepLines/>
                  <w:spacing w:after="0"/>
                </w:pPr>
              </w:pPrChange>
            </w:pPr>
            <w:r w:rsidRPr="00B54636">
              <w:rPr>
                <w:lang w:val="fr-FR"/>
              </w:rPr>
              <w:t xml:space="preserve">Derivation Path: </w:t>
            </w:r>
            <w:ins w:id="1496" w:author="MCC160" w:date="2023-01-21T08:32:00Z">
              <w:r w:rsidR="00B22DF8">
                <w:rPr>
                  <w:lang w:val="fr-FR"/>
                </w:rPr>
                <w:t xml:space="preserve">TS </w:t>
              </w:r>
            </w:ins>
            <w:r w:rsidRPr="00B54636">
              <w:rPr>
                <w:lang w:val="fr-FR"/>
              </w:rPr>
              <w:t>36.579-1 [2], Table 5.5.6.3-1</w:t>
            </w:r>
            <w:ins w:id="1497" w:author="MCC160" w:date="2023-01-20T21:22:00Z">
              <w:r w:rsidR="00DE7BE1">
                <w:rPr>
                  <w:lang w:val="fr-FR"/>
                </w:rPr>
                <w:t>,</w:t>
              </w:r>
            </w:ins>
            <w:r w:rsidRPr="00B54636">
              <w:rPr>
                <w:lang w:val="fr-FR"/>
              </w:rPr>
              <w:t xml:space="preserve"> condition EMERGENCY-CALL, ACK</w:t>
            </w:r>
          </w:p>
        </w:tc>
      </w:tr>
    </w:tbl>
    <w:p w:rsidR="00B54636" w:rsidRPr="00B54636" w:rsidRDefault="00B54636" w:rsidP="00B54636">
      <w:pPr>
        <w:rPr>
          <w:lang w:eastAsia="en-US"/>
        </w:rPr>
      </w:pPr>
    </w:p>
    <w:p w:rsidR="00B54636" w:rsidRPr="00B54636" w:rsidRDefault="00B54636">
      <w:pPr>
        <w:pStyle w:val="TH"/>
        <w:pPrChange w:id="1498" w:author="MCC160" w:date="2023-02-23T18:45:00Z">
          <w:pPr>
            <w:keepNext/>
            <w:keepLines/>
            <w:spacing w:before="60"/>
            <w:jc w:val="center"/>
          </w:pPr>
        </w:pPrChange>
      </w:pPr>
      <w:r w:rsidRPr="00B54636">
        <w:t>Table 6.1.1.1.3.3-26: Floor Granted (step</w:t>
      </w:r>
      <w:ins w:id="1499" w:author="MCC160" w:date="2023-02-26T17:17:00Z">
        <w:r w:rsidR="00736F21" w:rsidRPr="00736F21">
          <w:rPr>
            <w:highlight w:val="yellow"/>
            <w:rPrChange w:id="1500" w:author="MCC160" w:date="2023-02-26T17:17:00Z">
              <w:rPr>
                <w:b/>
              </w:rPr>
            </w:rPrChange>
          </w:rPr>
          <w:t>s</w:t>
        </w:r>
      </w:ins>
      <w:r w:rsidRPr="00B54636">
        <w:t xml:space="preserve"> 83, 90, Table 6.1.1.1.3.2-1;</w:t>
      </w:r>
      <w:r w:rsidRPr="00B54636">
        <w:br/>
        <w:t>step 5, TS 36.579-1 [2] Table 5.3A.6.3-1; 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501" w:author="MCC160" w:date="2023-02-23T18:45:00Z">
                <w:pPr>
                  <w:keepNext/>
                  <w:keepLines/>
                  <w:spacing w:after="0"/>
                </w:pPr>
              </w:pPrChange>
            </w:pPr>
            <w:r w:rsidRPr="00B54636">
              <w:rPr>
                <w:lang w:val="fr-FR"/>
              </w:rPr>
              <w:t xml:space="preserve">Derivation Path: </w:t>
            </w:r>
            <w:ins w:id="1502" w:author="MCC160" w:date="2023-01-21T08:32:00Z">
              <w:r w:rsidR="00B22DF8">
                <w:rPr>
                  <w:lang w:val="fr-FR"/>
                </w:rPr>
                <w:t xml:space="preserve">TS </w:t>
              </w:r>
            </w:ins>
            <w:r w:rsidRPr="00B54636">
              <w:rPr>
                <w:lang w:val="fr-FR"/>
              </w:rPr>
              <w:t>36.579-1 [2], Table 5.5.6.3-1</w:t>
            </w:r>
            <w:ins w:id="1503" w:author="MCC160" w:date="2023-01-20T21:22:00Z">
              <w:r w:rsidR="00DE7BE1">
                <w:rPr>
                  <w:lang w:val="fr-FR"/>
                </w:rPr>
                <w:t>,</w:t>
              </w:r>
            </w:ins>
            <w:r w:rsidRPr="00B54636">
              <w:rPr>
                <w:lang w:val="fr-FR"/>
              </w:rPr>
              <w:t xml:space="preserve"> condition IMMPERIL-CALL, ACK</w:t>
            </w:r>
          </w:p>
        </w:tc>
      </w:tr>
    </w:tbl>
    <w:p w:rsidR="00B54636" w:rsidRPr="00B54636" w:rsidRDefault="00B54636" w:rsidP="00B54636">
      <w:pPr>
        <w:rPr>
          <w:lang w:eastAsia="en-US"/>
        </w:rPr>
      </w:pPr>
    </w:p>
    <w:p w:rsidR="00B54636" w:rsidRPr="00B54636" w:rsidRDefault="00B54636">
      <w:pPr>
        <w:pStyle w:val="TH"/>
        <w:pPrChange w:id="1504" w:author="MCC160" w:date="2023-02-23T18:45:00Z">
          <w:pPr>
            <w:keepNext/>
            <w:keepLines/>
            <w:spacing w:before="60"/>
            <w:jc w:val="center"/>
          </w:pPr>
        </w:pPrChange>
      </w:pPr>
      <w:r w:rsidRPr="00B54636">
        <w:t>Table 6.1.1.1.3.3-27..29: Void</w:t>
      </w:r>
    </w:p>
    <w:p w:rsidR="00B54636" w:rsidRPr="00B54636" w:rsidRDefault="00B54636">
      <w:pPr>
        <w:pStyle w:val="TH"/>
        <w:pPrChange w:id="1505" w:author="MCC160" w:date="2023-02-23T18:45:00Z">
          <w:pPr>
            <w:keepNext/>
            <w:keepLines/>
            <w:spacing w:before="60"/>
            <w:jc w:val="center"/>
          </w:pPr>
        </w:pPrChange>
      </w:pPr>
      <w:r w:rsidRPr="00B54636">
        <w:t>Table 6.1.1.1.3.3-30: Floor Deny (step 22, Table 6.1.1.1.3.2-1;</w:t>
      </w:r>
      <w:r w:rsidRPr="00B5463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B54636"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506" w:author="MCC160" w:date="2023-02-23T18:45:00Z">
                <w:pPr>
                  <w:keepNext/>
                  <w:keepLines/>
                  <w:spacing w:after="0"/>
                </w:pPr>
              </w:pPrChange>
            </w:pPr>
            <w:r w:rsidRPr="00B54636">
              <w:rPr>
                <w:lang w:val="fr-FR"/>
              </w:rPr>
              <w:t xml:space="preserve">Derivation Path: </w:t>
            </w:r>
            <w:ins w:id="1507" w:author="MCC160" w:date="2023-01-21T08:32:00Z">
              <w:r w:rsidR="00B22DF8">
                <w:rPr>
                  <w:lang w:val="fr-FR"/>
                </w:rPr>
                <w:t xml:space="preserve">TS </w:t>
              </w:r>
            </w:ins>
            <w:r w:rsidRPr="00B54636">
              <w:rPr>
                <w:lang w:val="fr-FR"/>
              </w:rPr>
              <w:t>36.579-1 [2], Table 5.5.6.4-1</w:t>
            </w:r>
            <w:del w:id="1508" w:author="MCC160" w:date="2023-01-21T08:21:00Z">
              <w:r w:rsidRPr="00B54636" w:rsidDel="009B6ACB">
                <w:rPr>
                  <w:lang w:val="fr-FR"/>
                </w:rPr>
                <w:delText xml:space="preserve"> </w:delText>
              </w:r>
            </w:del>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509" w:author="MCC160" w:date="2023-02-23T18:45:00Z">
                <w:pPr>
                  <w:keepNext/>
                  <w:keepLines/>
                  <w:spacing w:after="0"/>
                  <w:jc w:val="center"/>
                </w:pPr>
              </w:pPrChange>
            </w:pPr>
            <w:r w:rsidRPr="00B5463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510" w:author="MCC160" w:date="2023-02-23T18:45:00Z">
                <w:pPr>
                  <w:keepNext/>
                  <w:keepLines/>
                  <w:spacing w:after="0"/>
                  <w:jc w:val="center"/>
                </w:pPr>
              </w:pPrChange>
            </w:pPr>
            <w:r w:rsidRPr="00B5463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511" w:author="MCC160" w:date="2023-02-23T18:45:00Z">
                <w:pPr>
                  <w:keepNext/>
                  <w:keepLines/>
                  <w:spacing w:after="0"/>
                  <w:jc w:val="center"/>
                </w:pPr>
              </w:pPrChange>
            </w:pPr>
            <w:r w:rsidRPr="00B5463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512" w:author="MCC160" w:date="2023-02-23T18:45:00Z">
                <w:pPr>
                  <w:keepNext/>
                  <w:keepLines/>
                  <w:spacing w:after="0"/>
                  <w:jc w:val="center"/>
                </w:pPr>
              </w:pPrChange>
            </w:pPr>
            <w:r w:rsidRPr="00B54636">
              <w:rPr>
                <w:lang w:val="fr-FR"/>
              </w:rPr>
              <w:t>Condition</w:t>
            </w: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Mincho"/>
                <w:lang w:val="fr-FR"/>
              </w:rPr>
              <w:pPrChange w:id="1513" w:author="MCC160" w:date="2023-02-23T18:45:00Z">
                <w:pPr>
                  <w:keepNext/>
                  <w:keepLines/>
                  <w:spacing w:after="0"/>
                </w:pPr>
              </w:pPrChange>
            </w:pPr>
            <w:r w:rsidRPr="00B5463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MS Mincho"/>
                <w:lang w:val="fr-FR"/>
              </w:rPr>
              <w:pPrChange w:id="1514" w:author="MCC160" w:date="2023-02-23T18:45: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MS PGothic"/>
                <w:lang w:val="fr-FR"/>
              </w:rPr>
              <w:pPrChange w:id="1515" w:author="MCC160" w:date="2023-02-23T18:4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516" w:author="MCC160" w:date="2023-02-23T18:45:00Z">
                <w:pPr>
                  <w:keepNext/>
                  <w:keepLines/>
                  <w:spacing w:after="0"/>
                </w:pPr>
              </w:pPrChange>
            </w:pP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Mincho"/>
                <w:lang w:val="fr-FR"/>
              </w:rPr>
              <w:pPrChange w:id="1517" w:author="MCC160" w:date="2023-02-23T18:45:00Z">
                <w:pPr>
                  <w:keepNext/>
                  <w:keepLines/>
                  <w:spacing w:after="0"/>
                </w:pPr>
              </w:pPrChange>
            </w:pPr>
            <w:r w:rsidRPr="00B5463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Mincho"/>
                <w:lang w:val="fr-FR"/>
              </w:rPr>
              <w:pPrChange w:id="1518" w:author="MCC160" w:date="2023-02-23T18:45:00Z">
                <w:pPr>
                  <w:keepNext/>
                  <w:keepLines/>
                  <w:spacing w:after="0"/>
                </w:pPr>
              </w:pPrChange>
            </w:pPr>
            <w:r w:rsidRPr="00B5463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PGothic"/>
                <w:lang w:val="fr-FR"/>
              </w:rPr>
              <w:pPrChange w:id="1519" w:author="MCC160" w:date="2023-02-23T18:45:00Z">
                <w:pPr>
                  <w:keepNext/>
                  <w:keepLines/>
                  <w:spacing w:after="0"/>
                </w:pPr>
              </w:pPrChange>
            </w:pPr>
            <w:r w:rsidRPr="00B54636">
              <w:rPr>
                <w:rFonts w:eastAsia="MS Mincho"/>
                <w:lang w:val="fr-FR"/>
              </w:rPr>
              <w:t xml:space="preserve">Cause #255 - </w:t>
            </w:r>
            <w:r w:rsidRPr="00B5463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520" w:author="MCC160" w:date="2023-02-23T18:45:00Z">
                <w:pPr>
                  <w:keepNext/>
                  <w:keepLines/>
                  <w:spacing w:after="0"/>
                </w:pPr>
              </w:pPrChange>
            </w:pP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Mincho"/>
                <w:lang w:val="fr-FR"/>
              </w:rPr>
              <w:pPrChange w:id="1521" w:author="MCC160" w:date="2023-02-23T18:45:00Z">
                <w:pPr>
                  <w:keepNext/>
                  <w:keepLines/>
                  <w:spacing w:after="0"/>
                </w:pPr>
              </w:pPrChange>
            </w:pPr>
            <w:r w:rsidRPr="00B5463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Mincho"/>
                <w:lang w:val="fr-FR"/>
              </w:rPr>
              <w:pPrChange w:id="1522" w:author="MCC160" w:date="2023-02-23T18:45:00Z">
                <w:pPr>
                  <w:keepNext/>
                  <w:keepLines/>
                  <w:spacing w:after="0"/>
                </w:pPr>
              </w:pPrChange>
            </w:pPr>
            <w:r w:rsidRPr="00B5463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MS Mincho"/>
                <w:lang w:val="fr-FR"/>
              </w:rPr>
              <w:pPrChange w:id="1523" w:author="MCC160" w:date="2023-02-23T18:4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1524"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1525" w:author="MCC160" w:date="2023-02-23T18:45:00Z">
          <w:pPr>
            <w:keepNext/>
            <w:keepLines/>
            <w:spacing w:before="60"/>
            <w:jc w:val="center"/>
          </w:pPr>
        </w:pPrChange>
      </w:pPr>
      <w:r w:rsidRPr="00B54636">
        <w:t>Table 6.1.1.1.3.3-31..32: Void</w:t>
      </w:r>
    </w:p>
    <w:p w:rsidR="00B54636" w:rsidRPr="00B54636" w:rsidRDefault="00B54636" w:rsidP="00B54636"/>
    <w:p w:rsidR="00B54636" w:rsidRPr="00B54636" w:rsidRDefault="00B54636" w:rsidP="00B54636">
      <w:pPr>
        <w:keepNext/>
        <w:keepLines/>
        <w:spacing w:before="120"/>
        <w:ind w:left="1418" w:hanging="1418"/>
        <w:outlineLvl w:val="3"/>
        <w:rPr>
          <w:rFonts w:ascii="Arial" w:hAnsi="Arial"/>
          <w:sz w:val="24"/>
        </w:rPr>
      </w:pPr>
      <w:bookmarkStart w:id="1526" w:name="_Toc60995641"/>
      <w:bookmarkStart w:id="1527" w:name="_Toc69159769"/>
      <w:bookmarkStart w:id="1528" w:name="_Toc76583118"/>
      <w:bookmarkStart w:id="1529" w:name="_Toc83808670"/>
      <w:bookmarkStart w:id="1530" w:name="_Toc91233491"/>
      <w:bookmarkStart w:id="1531" w:name="_Toc100348970"/>
      <w:bookmarkStart w:id="1532" w:name="_Toc106787126"/>
      <w:bookmarkStart w:id="1533" w:name="_Toc124350027"/>
      <w:r w:rsidRPr="00B54636">
        <w:rPr>
          <w:rFonts w:ascii="Arial" w:hAnsi="Arial"/>
          <w:sz w:val="24"/>
        </w:rPr>
        <w:t>6.1.1.2</w:t>
      </w:r>
      <w:r w:rsidRPr="00B54636">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1031"/>
      <w:bookmarkEnd w:id="1032"/>
      <w:bookmarkEnd w:id="1033"/>
      <w:bookmarkEnd w:id="1526"/>
      <w:bookmarkEnd w:id="1527"/>
      <w:bookmarkEnd w:id="1528"/>
      <w:bookmarkEnd w:id="1529"/>
      <w:bookmarkEnd w:id="1530"/>
      <w:bookmarkEnd w:id="1531"/>
      <w:bookmarkEnd w:id="1532"/>
      <w:bookmarkEnd w:id="1533"/>
    </w:p>
    <w:p w:rsidR="00B54636" w:rsidRPr="00B54636" w:rsidRDefault="00B54636">
      <w:pPr>
        <w:pStyle w:val="H6"/>
        <w:pPrChange w:id="1534" w:author="MCC160" w:date="2023-02-23T18:45:00Z">
          <w:pPr>
            <w:keepNext/>
            <w:keepLines/>
            <w:spacing w:before="120"/>
            <w:ind w:left="1985" w:hanging="1985"/>
          </w:pPr>
        </w:pPrChange>
      </w:pPr>
      <w:r w:rsidRPr="00B54636">
        <w:t>6.1.1.2.1</w:t>
      </w:r>
      <w:r w:rsidRPr="00B54636">
        <w:tab/>
        <w:t>Test Purpose (TP)</w:t>
      </w:r>
    </w:p>
    <w:p w:rsidR="00B54636" w:rsidRPr="00B54636" w:rsidRDefault="00B54636">
      <w:pPr>
        <w:pStyle w:val="H6"/>
        <w:pPrChange w:id="1535" w:author="MCC160" w:date="2023-02-23T18:45:00Z">
          <w:pPr>
            <w:keepNext/>
            <w:keepLines/>
            <w:spacing w:before="120"/>
            <w:ind w:left="1985" w:hanging="1985"/>
          </w:pPr>
        </w:pPrChange>
      </w:pPr>
      <w:r w:rsidRPr="00B54636">
        <w:t>(1)</w:t>
      </w:r>
    </w:p>
    <w:p w:rsidR="00B54636" w:rsidRPr="00B54636" w:rsidRDefault="00B54636">
      <w:pPr>
        <w:pStyle w:val="PL"/>
        <w:pPrChange w:id="153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w:t>
      </w:r>
    </w:p>
    <w:p w:rsidR="00B54636" w:rsidRPr="00B54636" w:rsidRDefault="00B54636">
      <w:pPr>
        <w:pStyle w:val="PL"/>
        <w:pPrChange w:id="153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ensure that</w:t>
      </w:r>
      <w:r w:rsidRPr="00B54636">
        <w:t xml:space="preserve"> {</w:t>
      </w:r>
      <w:r w:rsidRPr="00B54636">
        <w:br/>
        <w:t xml:space="preserve">  </w:t>
      </w:r>
      <w:r w:rsidRPr="00B54636">
        <w:rPr>
          <w:b/>
        </w:rPr>
        <w:t>when</w:t>
      </w:r>
      <w:r w:rsidRPr="00B54636">
        <w:t xml:space="preserve"> { the SS (MCPTT Server) initiates an On-demand Pre-arranged group call with Automatic Commencement Mode and implicit floor control }</w:t>
      </w:r>
    </w:p>
    <w:p w:rsidR="00B54636" w:rsidRPr="00B54636" w:rsidRDefault="00B54636">
      <w:pPr>
        <w:pStyle w:val="PL"/>
        <w:pPrChange w:id="153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responds by sending a SIP 200 (OK) message </w:t>
      </w:r>
      <w:r w:rsidRPr="00B54636">
        <w:rPr>
          <w:b/>
        </w:rPr>
        <w:t>and</w:t>
      </w:r>
      <w:r w:rsidRPr="00B54636">
        <w:t xml:space="preserve"> after indication from the MCPTT Server that the call was established notifies the user }</w:t>
      </w:r>
    </w:p>
    <w:p w:rsidR="00B54636" w:rsidRPr="00B54636" w:rsidRDefault="00B54636">
      <w:pPr>
        <w:pStyle w:val="PL"/>
        <w:pPrChange w:id="153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54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541" w:author="MCC160" w:date="2023-02-23T18:45:00Z">
          <w:pPr>
            <w:keepNext/>
            <w:keepLines/>
            <w:spacing w:before="120"/>
            <w:ind w:left="1985" w:hanging="1985"/>
          </w:pPr>
        </w:pPrChange>
      </w:pPr>
      <w:r w:rsidRPr="00B54636">
        <w:t>(2)</w:t>
      </w:r>
    </w:p>
    <w:p w:rsidR="00B54636" w:rsidRPr="00B54636" w:rsidRDefault="00B54636">
      <w:pPr>
        <w:pStyle w:val="PL"/>
        <w:pPrChange w:id="154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MCPTT </w:t>
      </w:r>
      <w:r w:rsidRPr="00B54636">
        <w:rPr>
          <w:lang w:eastAsia="ko-KR"/>
        </w:rPr>
        <w:t xml:space="preserve">On-demand Pre-arranged Group Call with </w:t>
      </w:r>
      <w:r w:rsidRPr="00B54636">
        <w:t>Automatic Commencement Mode }</w:t>
      </w:r>
    </w:p>
    <w:p w:rsidR="00B54636" w:rsidRPr="00B54636" w:rsidRDefault="00B54636">
      <w:pPr>
        <w:pStyle w:val="PL"/>
        <w:pPrChange w:id="154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54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engages in communication with the invited MCPTT User(s) }</w:t>
      </w:r>
    </w:p>
    <w:p w:rsidR="00B54636" w:rsidRPr="00B54636" w:rsidRDefault="00B54636">
      <w:pPr>
        <w:pStyle w:val="PL"/>
        <w:pPrChange w:id="154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respects the floor control imposed by the MCPTT Server (Floor Request during a talk burst, Floor granting/release, Floor idle, Floor deny, Floor taken/revoked) }</w:t>
      </w:r>
    </w:p>
    <w:p w:rsidR="00B54636" w:rsidRPr="00B54636" w:rsidRDefault="00B54636">
      <w:pPr>
        <w:pStyle w:val="PL"/>
        <w:pPrChange w:id="154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54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548" w:author="MCC160" w:date="2023-02-23T18:45:00Z">
          <w:pPr>
            <w:keepNext/>
            <w:keepLines/>
            <w:spacing w:before="120"/>
            <w:ind w:left="1985" w:hanging="1985"/>
          </w:pPr>
        </w:pPrChange>
      </w:pPr>
      <w:r w:rsidRPr="00B54636">
        <w:t>(3)</w:t>
      </w:r>
    </w:p>
    <w:p w:rsidR="00B54636" w:rsidRPr="00B54636" w:rsidRDefault="00B54636">
      <w:pPr>
        <w:pStyle w:val="PL"/>
        <w:pPrChange w:id="154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t>
      </w:r>
    </w:p>
    <w:p w:rsidR="00B54636" w:rsidRPr="00B54636" w:rsidRDefault="00B54636">
      <w:pPr>
        <w:pStyle w:val="PL"/>
        <w:pPrChange w:id="155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55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wants to terminate the ongoing MCPTT Group Call }</w:t>
      </w:r>
    </w:p>
    <w:p w:rsidR="00B54636" w:rsidRPr="00B54636" w:rsidRDefault="00B54636">
      <w:pPr>
        <w:pStyle w:val="PL"/>
        <w:pPrChange w:id="155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BYE request and leaves the MCPTT session }</w:t>
      </w:r>
    </w:p>
    <w:p w:rsidR="00B54636" w:rsidRPr="00B54636" w:rsidRDefault="00B54636">
      <w:pPr>
        <w:pStyle w:val="PL"/>
        <w:pPrChange w:id="155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55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555" w:author="MCC160" w:date="2023-02-23T18:45:00Z">
          <w:pPr>
            <w:keepNext/>
            <w:keepLines/>
            <w:spacing w:before="120"/>
            <w:ind w:left="1985" w:hanging="1985"/>
          </w:pPr>
        </w:pPrChange>
      </w:pPr>
      <w:r w:rsidRPr="00B54636">
        <w:t>(4)</w:t>
      </w:r>
    </w:p>
    <w:p w:rsidR="00B54636" w:rsidRPr="00B54636" w:rsidRDefault="00B54636">
      <w:pPr>
        <w:pStyle w:val="PL"/>
        <w:pPrChange w:id="155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t>
      </w:r>
    </w:p>
    <w:p w:rsidR="00B54636" w:rsidRPr="00B54636" w:rsidRDefault="00B54636">
      <w:pPr>
        <w:pStyle w:val="PL"/>
        <w:pPrChange w:id="155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55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SS (MCPTT Server) upgrades the ongoing MCPTT Group Call to an MCPTT Emergency Group Call with floor control }</w:t>
      </w:r>
    </w:p>
    <w:p w:rsidR="00B54636" w:rsidRPr="00B54636" w:rsidRDefault="00B54636">
      <w:pPr>
        <w:pStyle w:val="PL"/>
        <w:pPrChange w:id="155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responds to the SIP re-INVITE request with a SIP 200 (OK) response and considers the call as being upgraded to an Emergency Group Call (emergency group call state = "MEGC 3: emergency-call-granted") }</w:t>
      </w:r>
    </w:p>
    <w:p w:rsidR="00B54636" w:rsidRPr="00B54636" w:rsidRDefault="00B54636">
      <w:pPr>
        <w:pStyle w:val="PL"/>
        <w:pPrChange w:id="156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56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562" w:author="MCC160" w:date="2023-02-23T18:45:00Z">
          <w:pPr>
            <w:keepNext/>
            <w:keepLines/>
            <w:spacing w:before="120"/>
            <w:ind w:left="1985" w:hanging="1985"/>
          </w:pPr>
        </w:pPrChange>
      </w:pPr>
      <w:r w:rsidRPr="00B54636">
        <w:t>(5)</w:t>
      </w:r>
    </w:p>
    <w:p w:rsidR="00B54636" w:rsidRPr="00B54636" w:rsidRDefault="00B54636">
      <w:pPr>
        <w:pStyle w:val="PL"/>
        <w:pPrChange w:id="156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in an upgraded Emergency Group Call }</w:t>
      </w:r>
    </w:p>
    <w:p w:rsidR="00B54636" w:rsidRPr="00B54636" w:rsidRDefault="00B54636">
      <w:pPr>
        <w:pStyle w:val="PL"/>
        <w:pPrChange w:id="156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56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continues communication with the invited MCPTT User(s) }</w:t>
      </w:r>
    </w:p>
    <w:p w:rsidR="00B54636" w:rsidRPr="00B54636" w:rsidRDefault="00B54636">
      <w:pPr>
        <w:pStyle w:val="PL"/>
        <w:pPrChange w:id="156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respects the floor control imposed by the MCPTT Server }</w:t>
      </w:r>
    </w:p>
    <w:p w:rsidR="00B54636" w:rsidRPr="00B54636" w:rsidRDefault="00B54636">
      <w:pPr>
        <w:pStyle w:val="PL"/>
        <w:pPrChange w:id="156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56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569" w:author="MCC160" w:date="2023-02-23T18:45:00Z">
          <w:pPr>
            <w:keepNext/>
            <w:keepLines/>
            <w:spacing w:before="120"/>
            <w:ind w:left="1985" w:hanging="1985"/>
          </w:pPr>
        </w:pPrChange>
      </w:pPr>
      <w:r w:rsidRPr="00B54636">
        <w:t>(6)</w:t>
      </w:r>
    </w:p>
    <w:p w:rsidR="00B54636" w:rsidRPr="00B54636" w:rsidRDefault="00B54636">
      <w:pPr>
        <w:pStyle w:val="PL"/>
        <w:pPrChange w:id="157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which was upgraded to an Emergency Group Call }</w:t>
      </w:r>
    </w:p>
    <w:p w:rsidR="00B54636" w:rsidRPr="00B54636" w:rsidRDefault="00B54636">
      <w:pPr>
        <w:pStyle w:val="PL"/>
        <w:pPrChange w:id="157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57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SS (MCPTT Server) cancels the ongoing MCPTT Emergency state }</w:t>
      </w:r>
    </w:p>
    <w:p w:rsidR="00B54636" w:rsidRPr="00B54636" w:rsidRDefault="00B54636">
      <w:pPr>
        <w:pStyle w:val="PL"/>
        <w:pPrChange w:id="157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responds to the SIP re-INVITE request with a SIP 200 (OK) and considers the emergency condition cancelled }</w:t>
      </w:r>
    </w:p>
    <w:p w:rsidR="00B54636" w:rsidRPr="00B54636" w:rsidRDefault="00B54636">
      <w:pPr>
        <w:pStyle w:val="PL"/>
        <w:pPrChange w:id="157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57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576" w:author="MCC160" w:date="2023-02-23T18:45:00Z">
          <w:pPr>
            <w:keepNext/>
            <w:keepLines/>
            <w:spacing w:before="120"/>
            <w:ind w:left="1985" w:hanging="1985"/>
          </w:pPr>
        </w:pPrChange>
      </w:pPr>
      <w:r w:rsidRPr="00B54636">
        <w:t>(7)</w:t>
      </w:r>
    </w:p>
    <w:p w:rsidR="00B54636" w:rsidRPr="00B54636" w:rsidRDefault="00B54636">
      <w:pPr>
        <w:pStyle w:val="PL"/>
        <w:pPrChange w:id="157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t>
      </w:r>
    </w:p>
    <w:p w:rsidR="00B54636" w:rsidRPr="00B54636" w:rsidRDefault="00B54636">
      <w:pPr>
        <w:pStyle w:val="PL"/>
        <w:pPrChange w:id="157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57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SS (MCPTT Server) upgrades the ongoing MCPTT Group Call to an MCPTT Imminent Peril Group Call with floor control }</w:t>
      </w:r>
    </w:p>
    <w:p w:rsidR="00B54636" w:rsidRPr="00B54636" w:rsidRDefault="00B54636">
      <w:pPr>
        <w:pStyle w:val="PL"/>
        <w:pPrChange w:id="158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responds to the SIP re-INVITE request with a SIP 200 (OK) response and considers the call as being upgraded to an cImminent Peril Group Call (imminent peril group call state = "MIG 2: in-progress") }</w:t>
      </w:r>
    </w:p>
    <w:p w:rsidR="00B54636" w:rsidRPr="00B54636" w:rsidRDefault="00B54636">
      <w:pPr>
        <w:pStyle w:val="PL"/>
        <w:pPrChange w:id="158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58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583" w:author="MCC160" w:date="2023-02-23T18:45:00Z">
          <w:pPr>
            <w:keepNext/>
            <w:keepLines/>
            <w:spacing w:before="120"/>
            <w:ind w:left="1985" w:hanging="1985"/>
          </w:pPr>
        </w:pPrChange>
      </w:pPr>
      <w:r w:rsidRPr="00B54636">
        <w:t>(8)</w:t>
      </w:r>
    </w:p>
    <w:p w:rsidR="00B54636" w:rsidRPr="00B54636" w:rsidRDefault="00B54636">
      <w:pPr>
        <w:pStyle w:val="PL"/>
        <w:pPrChange w:id="158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in an upgraded Imminent Peril Group Call }</w:t>
      </w:r>
    </w:p>
    <w:p w:rsidR="00B54636" w:rsidRPr="00B54636" w:rsidRDefault="00B54636">
      <w:pPr>
        <w:pStyle w:val="PL"/>
        <w:pPrChange w:id="158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58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continues communication with the invited MCPTT User(s) }</w:t>
      </w:r>
    </w:p>
    <w:p w:rsidR="00B54636" w:rsidRPr="00B54636" w:rsidRDefault="00B54636">
      <w:pPr>
        <w:pStyle w:val="PL"/>
        <w:pPrChange w:id="158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respects the floor control imposed by the MCPTT Server }</w:t>
      </w:r>
    </w:p>
    <w:p w:rsidR="00B54636" w:rsidRPr="00B54636" w:rsidRDefault="00B54636">
      <w:pPr>
        <w:pStyle w:val="PL"/>
        <w:pPrChange w:id="158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58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590" w:author="MCC160" w:date="2023-02-23T18:45:00Z">
          <w:pPr>
            <w:keepNext/>
            <w:keepLines/>
            <w:spacing w:before="120"/>
            <w:ind w:left="1985" w:hanging="1985"/>
          </w:pPr>
        </w:pPrChange>
      </w:pPr>
      <w:r w:rsidRPr="00B54636">
        <w:t>(9)</w:t>
      </w:r>
    </w:p>
    <w:p w:rsidR="00B54636" w:rsidRPr="00B54636" w:rsidRDefault="00B54636">
      <w:pPr>
        <w:pStyle w:val="PL"/>
        <w:pPrChange w:id="159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which was upgraded to an Imminent Peril Group Call }</w:t>
      </w:r>
    </w:p>
    <w:p w:rsidR="00B54636" w:rsidRPr="00B54636" w:rsidRDefault="00B54636">
      <w:pPr>
        <w:pStyle w:val="PL"/>
        <w:pPrChange w:id="159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59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SS (MCPTT Server) cancels the ongoing MCPTT Imminent Peril state }</w:t>
      </w:r>
    </w:p>
    <w:p w:rsidR="00B54636" w:rsidRPr="00B54636" w:rsidRDefault="00B54636">
      <w:pPr>
        <w:pStyle w:val="PL"/>
        <w:pPrChange w:id="159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responds to the SIP re-INVITE request with a SIP 200 (OK) and considers the imminent peril condition cancelled }</w:t>
      </w:r>
    </w:p>
    <w:p w:rsidR="00B54636" w:rsidRPr="00B54636" w:rsidRDefault="00B54636">
      <w:pPr>
        <w:pStyle w:val="PL"/>
        <w:pPrChange w:id="159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59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597" w:author="MCC160" w:date="2023-02-23T18:45:00Z">
          <w:pPr>
            <w:keepNext/>
            <w:keepLines/>
            <w:spacing w:before="120"/>
            <w:ind w:left="1985" w:hanging="1985"/>
          </w:pPr>
        </w:pPrChange>
      </w:pPr>
      <w:r w:rsidRPr="00B54636">
        <w:t>(10)</w:t>
      </w:r>
    </w:p>
    <w:p w:rsidR="00B54636" w:rsidRPr="00B54636" w:rsidRDefault="00B54636">
      <w:pPr>
        <w:pStyle w:val="PL"/>
        <w:pPrChange w:id="159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t>
      </w:r>
    </w:p>
    <w:p w:rsidR="00B54636" w:rsidRPr="00B54636" w:rsidRDefault="00B54636">
      <w:pPr>
        <w:pStyle w:val="PL"/>
        <w:pPrChange w:id="159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60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SS (MCPTT Server) needs to terminate the ongoing MCPTT Group Call }</w:t>
      </w:r>
    </w:p>
    <w:p w:rsidR="00B54636" w:rsidRPr="00B54636" w:rsidRDefault="00B54636">
      <w:pPr>
        <w:pStyle w:val="PL"/>
        <w:pPrChange w:id="160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the SS (MCPTT Server) sends a SIP BYE request and the UE (MCPTT Client) responds with a SIP 200 (OK) and leaves the MCPTT session }</w:t>
      </w:r>
    </w:p>
    <w:p w:rsidR="00B54636" w:rsidRPr="00B54636" w:rsidRDefault="00B54636">
      <w:pPr>
        <w:pStyle w:val="PL"/>
        <w:pPrChange w:id="160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60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604" w:author="MCC160" w:date="2023-02-23T18:45:00Z">
          <w:pPr>
            <w:keepNext/>
            <w:keepLines/>
            <w:spacing w:before="120"/>
            <w:ind w:left="1985" w:hanging="1985"/>
          </w:pPr>
        </w:pPrChange>
      </w:pPr>
      <w:r w:rsidRPr="00B54636">
        <w:t>(11)</w:t>
      </w:r>
    </w:p>
    <w:p w:rsidR="00B54636" w:rsidRPr="00B54636" w:rsidRDefault="00B54636">
      <w:pPr>
        <w:pStyle w:val="PL"/>
        <w:pPrChange w:id="160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established an MCPTT </w:t>
      </w:r>
      <w:r w:rsidRPr="00B54636">
        <w:rPr>
          <w:lang w:eastAsia="ko-KR"/>
        </w:rPr>
        <w:t xml:space="preserve">On-demand Pre-arranged Group Call with </w:t>
      </w:r>
      <w:r w:rsidRPr="00B54636">
        <w:t>Automatic Commencement Mode and pc_MCPTT_FloorRequestQueueing = “true” }</w:t>
      </w:r>
    </w:p>
    <w:p w:rsidR="00B54636" w:rsidRPr="00B54636" w:rsidRDefault="00B54636">
      <w:pPr>
        <w:pStyle w:val="PL"/>
        <w:pPrChange w:id="160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160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engages in communication with the invited MCPTT User(s) }</w:t>
      </w:r>
    </w:p>
    <w:p w:rsidR="00B54636" w:rsidRPr="00B54636" w:rsidRDefault="00B54636">
      <w:pPr>
        <w:pStyle w:val="PL"/>
        <w:pPrChange w:id="160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respects the floor control queue handling imposed by the MCPTT Server (Floor request queued, Floor queue position request and Floor queue position info) }</w:t>
      </w:r>
    </w:p>
    <w:p w:rsidR="00B54636" w:rsidRPr="00B54636" w:rsidRDefault="00B54636">
      <w:pPr>
        <w:pStyle w:val="PL"/>
        <w:pPrChange w:id="160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1610"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1611" w:author="MCC160" w:date="2023-02-23T18:45:00Z">
          <w:pPr>
            <w:keepNext/>
            <w:keepLines/>
            <w:spacing w:before="120"/>
            <w:ind w:left="1985" w:hanging="1985"/>
          </w:pPr>
        </w:pPrChange>
      </w:pPr>
      <w:r w:rsidRPr="00B54636">
        <w:t>6.1.1.2.2</w:t>
      </w:r>
      <w:r w:rsidRPr="00B54636">
        <w:tab/>
        <w:t>Conformance requirements</w:t>
      </w:r>
    </w:p>
    <w:p w:rsidR="00B54636" w:rsidRPr="00B54636" w:rsidRDefault="00B54636" w:rsidP="00B54636">
      <w:r w:rsidRPr="00B54636">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rsidR="00B54636" w:rsidRPr="00B54636" w:rsidRDefault="00B54636" w:rsidP="00B54636">
      <w:r w:rsidRPr="00B54636">
        <w:t>[TS 24.379, clause 10.1.1.2.1.2]</w:t>
      </w:r>
    </w:p>
    <w:p w:rsidR="00B54636" w:rsidRPr="00B54636" w:rsidRDefault="00B54636" w:rsidP="00B54636">
      <w:r w:rsidRPr="00B54636">
        <w:rPr>
          <w:lang w:eastAsia="ko-KR"/>
        </w:rPr>
        <w:t>In the procedures in this subclause:</w:t>
      </w:r>
    </w:p>
    <w:p w:rsidR="00B54636" w:rsidRPr="00B54636" w:rsidRDefault="00B54636" w:rsidP="00B54636">
      <w:pPr>
        <w:ind w:left="568" w:hanging="284"/>
      </w:pPr>
      <w:r w:rsidRPr="00B54636">
        <w:t>1)</w:t>
      </w:r>
      <w:r w:rsidRPr="00B54636">
        <w:tab/>
        <w:t>emergency indication in an incoming SIP INVITE request refers to the &lt;emergency-ind&gt; element of the application/vnd.3gpp.mcptt-info+xml MIME body; and</w:t>
      </w:r>
    </w:p>
    <w:p w:rsidR="00B54636" w:rsidRPr="00B54636" w:rsidRDefault="00B54636" w:rsidP="00B54636">
      <w:pPr>
        <w:ind w:left="568" w:hanging="284"/>
      </w:pPr>
      <w:r w:rsidRPr="00B54636">
        <w:t>2)</w:t>
      </w:r>
      <w:r w:rsidRPr="00B54636">
        <w:tab/>
        <w:t>imminent peril indication in an incoming SIP INVITE request refers to the &lt;imminentperil-ind&gt; element of the application/vnd.3gpp.mcptt-info+xml MIME body.</w:t>
      </w:r>
    </w:p>
    <w:p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rsidR="00B54636" w:rsidRPr="00B54636" w:rsidRDefault="00B54636" w:rsidP="00B54636">
      <w:r w:rsidRPr="00B54636">
        <w:t>The MCPTT client:</w:t>
      </w:r>
    </w:p>
    <w:p w:rsidR="00B54636" w:rsidRPr="00B54636" w:rsidRDefault="00B54636" w:rsidP="00B54636">
      <w:pPr>
        <w:ind w:left="568" w:hanging="284"/>
        <w:rPr>
          <w:lang w:eastAsia="ko-KR"/>
        </w:rPr>
      </w:pPr>
      <w:r w:rsidRPr="00B54636">
        <w:rPr>
          <w:lang w:eastAsia="ko-KR"/>
        </w:rPr>
        <w:t>1)</w:t>
      </w:r>
      <w:r w:rsidRPr="00B54636">
        <w:rPr>
          <w:lang w:eastAsia="ko-KR"/>
        </w:rPr>
        <w:tab/>
        <w:t xml:space="preserve">may reject the SIP INVITE request if either of the </w:t>
      </w:r>
      <w:r w:rsidRPr="00B54636">
        <w:t>following</w:t>
      </w:r>
      <w:r w:rsidRPr="00B54636">
        <w:rPr>
          <w:lang w:eastAsia="ko-KR"/>
        </w:rPr>
        <w:t xml:space="preserve">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MCPTT client does not have enough resources to handle the call; or</w:t>
      </w:r>
    </w:p>
    <w:p w:rsidR="00B54636" w:rsidRPr="00B54636" w:rsidRDefault="00B54636" w:rsidP="00B54636">
      <w:pPr>
        <w:ind w:left="851" w:hanging="284"/>
        <w:rPr>
          <w:lang w:eastAsia="ko-KR"/>
        </w:rPr>
      </w:pPr>
      <w:r w:rsidRPr="00B54636">
        <w:rPr>
          <w:lang w:eastAsia="ko-KR"/>
        </w:rPr>
        <w:t>b)</w:t>
      </w:r>
      <w:r w:rsidRPr="00B54636">
        <w:rPr>
          <w:lang w:eastAsia="ko-KR"/>
        </w:rPr>
        <w:tab/>
        <w:t>any other reason outside the scope of this specification;</w:t>
      </w:r>
    </w:p>
    <w:p w:rsidR="00B54636" w:rsidRPr="00B54636" w:rsidRDefault="00B54636" w:rsidP="00B54636">
      <w:pPr>
        <w:ind w:left="851" w:hanging="284"/>
        <w:rPr>
          <w:lang w:eastAsia="ko-KR"/>
        </w:rPr>
      </w:pPr>
      <w:r w:rsidRPr="00B54636">
        <w:t>and skip the rest of the steps;</w:t>
      </w:r>
    </w:p>
    <w:p w:rsidR="00B54636" w:rsidRPr="00B54636" w:rsidRDefault="00B54636" w:rsidP="00B54636">
      <w:pPr>
        <w:ind w:left="568" w:hanging="284"/>
        <w:rPr>
          <w:lang w:eastAsia="en-US"/>
        </w:rPr>
      </w:pPr>
      <w:r w:rsidRPr="00B54636">
        <w:t>2)</w:t>
      </w:r>
      <w:r w:rsidRPr="00B54636">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rsidR="00B54636" w:rsidRPr="00B54636" w:rsidRDefault="00B54636" w:rsidP="00B54636">
      <w:pPr>
        <w:keepLines/>
        <w:ind w:left="1135" w:hanging="851"/>
      </w:pPr>
      <w:r w:rsidRPr="00B54636">
        <w:t>NOTE:</w:t>
      </w:r>
      <w:r w:rsidRPr="00B54636">
        <w:tab/>
        <w:t>If the SIP INVITE request contains an emergency indication or imminent peril indication, the MCPTT client can by means beyond the scope of the present document choose to accept the request.</w:t>
      </w:r>
    </w:p>
    <w:p w:rsidR="00B54636" w:rsidRPr="00B54636" w:rsidRDefault="00B54636" w:rsidP="00B54636">
      <w:pPr>
        <w:ind w:left="568" w:hanging="284"/>
      </w:pPr>
      <w:r w:rsidRPr="00B54636">
        <w:t>3)</w:t>
      </w:r>
      <w:r w:rsidRPr="00B54636">
        <w:tab/>
        <w:t>shall check if a Resource-Priority header field is included in the incoming SIP INVITE request and may perform further actions outside the scope of the present document to act upon an included Resource-Priority header field as specified in 3GPP TS 24.229 [4];</w:t>
      </w:r>
    </w:p>
    <w:p w:rsidR="00B54636" w:rsidRPr="00B54636" w:rsidRDefault="00B54636" w:rsidP="00B54636">
      <w:pPr>
        <w:ind w:left="568" w:hanging="284"/>
      </w:pPr>
      <w:r w:rsidRPr="00B54636">
        <w:t>4)</w:t>
      </w:r>
      <w:r w:rsidRPr="00B54636">
        <w:tab/>
        <w:t>if the SIP INVITE request contains an application/vnd.3gpp.mcptt-info+xml MIME body with the &lt;mcpttinfo&gt; element containing the &lt;mcptt-Params&gt; element with the &lt;emergency-ind&gt; element set to a value of "true":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emergency group call and:</w:t>
      </w:r>
    </w:p>
    <w:p w:rsidR="00B54636" w:rsidRPr="00B54636" w:rsidRDefault="00B54636" w:rsidP="00B54636">
      <w:pPr>
        <w:ind w:left="1135" w:hanging="284"/>
      </w:pPr>
      <w:r w:rsidRPr="00B54636">
        <w:t>i)</w:t>
      </w:r>
      <w:r w:rsidRPr="00B54636">
        <w:tab/>
        <w:t>should display the MCPTT ID of the originator of the MCPTT emergency group call contained in the &lt;mcptt-calling-user-id&gt; element of the application/vnd.3gpp.mcptt-info+xml MIME body;</w:t>
      </w:r>
    </w:p>
    <w:p w:rsidR="00B54636" w:rsidRPr="00B54636" w:rsidRDefault="00B54636" w:rsidP="00B54636">
      <w:pPr>
        <w:ind w:left="1135" w:hanging="284"/>
      </w:pPr>
      <w:r w:rsidRPr="00B54636">
        <w:t>ii)</w:t>
      </w:r>
      <w:r w:rsidRPr="00B54636">
        <w:tab/>
        <w:t>should display the MCPTT group identity of the group with the emergency condition contained in the &lt;mcptt-calling-group-id&gt; element; and</w:t>
      </w:r>
    </w:p>
    <w:p w:rsidR="00B54636" w:rsidRPr="00B54636" w:rsidRDefault="00B54636" w:rsidP="00B54636">
      <w:pPr>
        <w:ind w:left="1135" w:hanging="284"/>
      </w:pPr>
      <w:r w:rsidRPr="00B54636">
        <w:t>iii)</w:t>
      </w:r>
      <w:r w:rsidRPr="00B54636">
        <w:tab/>
        <w:t>if the &lt;alert-ind&gt; element is set to "true", should display to the MCPTT user an indication of the MCPTT emergency alert and associated information;</w:t>
      </w:r>
    </w:p>
    <w:p w:rsidR="00B54636" w:rsidRPr="00B54636" w:rsidRDefault="00B54636" w:rsidP="00B54636">
      <w:pPr>
        <w:ind w:left="851" w:hanging="284"/>
      </w:pPr>
      <w:r w:rsidRPr="00B54636">
        <w:t>b)</w:t>
      </w:r>
      <w:r w:rsidRPr="00B54636">
        <w:tab/>
        <w:t>shall set the MCPTT emergency group state to "MEG 2: in-progress";</w:t>
      </w:r>
    </w:p>
    <w:p w:rsidR="00B54636" w:rsidRPr="00B54636" w:rsidRDefault="00B54636" w:rsidP="00B54636">
      <w:pPr>
        <w:ind w:left="851" w:hanging="284"/>
      </w:pPr>
      <w:r w:rsidRPr="00B54636">
        <w:t>c)</w:t>
      </w:r>
      <w:r w:rsidRPr="00B54636">
        <w:tab/>
        <w:t>shall set the MCPTT imminent peril group state to "MIG 1: no-imminent-peril"; and</w:t>
      </w:r>
    </w:p>
    <w:p w:rsidR="00B54636" w:rsidRPr="00B54636" w:rsidRDefault="00B54636" w:rsidP="00B54636">
      <w:pPr>
        <w:ind w:left="851" w:hanging="284"/>
      </w:pPr>
      <w:r w:rsidRPr="00B54636">
        <w:t>d)</w:t>
      </w:r>
      <w:r w:rsidRPr="00B54636">
        <w:tab/>
        <w:t>shall set the MCPTT imminent peril group call state to "MIGC 1: imminent-peril-gc-capable"; otherwise</w:t>
      </w:r>
    </w:p>
    <w:p w:rsidR="00B54636" w:rsidRPr="00B54636" w:rsidRDefault="00B54636" w:rsidP="00B54636">
      <w:pPr>
        <w:ind w:left="568" w:hanging="284"/>
      </w:pPr>
      <w:r w:rsidRPr="00B54636">
        <w:t>5)</w:t>
      </w:r>
      <w:r w:rsidRPr="00B54636">
        <w:tab/>
        <w:t>if the SIP INVITE request contains an application/vnd.3gpp.mcptt-info+xml MIME body with the &lt;mcpttinfo&gt; element containing the &lt;mcptt-Params&gt; element with the &lt;imminentperil-ind&gt; element set to a value of "true":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imminent peril group call and:</w:t>
      </w:r>
    </w:p>
    <w:p w:rsidR="00B54636" w:rsidRPr="00B54636" w:rsidRDefault="00B54636" w:rsidP="00B54636">
      <w:pPr>
        <w:ind w:left="1135" w:hanging="284"/>
      </w:pPr>
      <w:r w:rsidRPr="00B54636">
        <w:t>i)</w:t>
      </w:r>
      <w:r w:rsidRPr="00B54636">
        <w:tab/>
        <w:t>should display the MCPTT ID of the originator of the MCPTT imminent peril group call contained in the &lt;mcptt-calling-user-id&gt; element of the application/vnd.3gpp.mcptt-info+xml MIME body; and</w:t>
      </w:r>
    </w:p>
    <w:p w:rsidR="00B54636" w:rsidRPr="00B54636" w:rsidRDefault="00B54636" w:rsidP="00B54636">
      <w:pPr>
        <w:ind w:left="1135" w:hanging="284"/>
      </w:pPr>
      <w:r w:rsidRPr="00B54636">
        <w:t>ii)</w:t>
      </w:r>
      <w:r w:rsidRPr="00B54636">
        <w:tab/>
        <w:t>should display the MCPTT group identity of the group with the imminent peril condition contained in the &lt;mcptt-calling-group-id&gt; element; and</w:t>
      </w:r>
    </w:p>
    <w:p w:rsidR="00B54636" w:rsidRPr="00B54636" w:rsidRDefault="00B54636" w:rsidP="00B54636">
      <w:pPr>
        <w:ind w:left="851" w:hanging="284"/>
      </w:pPr>
      <w:r w:rsidRPr="00B54636">
        <w:t>b)</w:t>
      </w:r>
      <w:r w:rsidRPr="00B54636">
        <w:tab/>
        <w:t>shall set the MCPTT imminent peril group state to "MIG 2: in-progress";</w:t>
      </w:r>
    </w:p>
    <w:p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rsidR="00B54636" w:rsidRPr="00B54636" w:rsidRDefault="00B54636" w:rsidP="00B54636">
      <w:pPr>
        <w:ind w:left="568" w:hanging="284"/>
        <w:rPr>
          <w:lang w:eastAsia="en-US"/>
        </w:rPr>
      </w:pPr>
      <w:r w:rsidRPr="00B54636">
        <w:t>7)</w:t>
      </w:r>
      <w:r w:rsidRPr="00B54636">
        <w:tab/>
        <w:t xml:space="preserve">shall perform the automatic commencement procedures specified in </w:t>
      </w:r>
      <w:r w:rsidRPr="00B54636">
        <w:rPr>
          <w:lang w:eastAsia="ko-KR"/>
        </w:rPr>
        <w:t>subclause</w:t>
      </w:r>
      <w:r w:rsidRPr="00B54636">
        <w:t> </w:t>
      </w:r>
      <w:r w:rsidRPr="00B54636">
        <w:rPr>
          <w:lang w:eastAsia="ko-KR"/>
        </w:rPr>
        <w:t>6.2.3.1.2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"Auto" and the MCPTT service setting at the invited MCPTT client for answering the call is set to automatic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rsidR="00B54636" w:rsidRPr="00B54636" w:rsidRDefault="00B54636" w:rsidP="00B54636">
      <w:pPr>
        <w:ind w:left="568" w:hanging="284"/>
        <w:rPr>
          <w:lang w:eastAsia="ko-KR"/>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p>
    <w:p w:rsidR="00B54636" w:rsidRPr="00B54636" w:rsidRDefault="00B54636" w:rsidP="00B54636">
      <w:pPr>
        <w:rPr>
          <w:lang w:eastAsia="en-US"/>
        </w:rPr>
      </w:pPr>
      <w:r w:rsidRPr="00B54636">
        <w:t>[TS 24.379, clause 6.2.2]</w:t>
      </w:r>
    </w:p>
    <w:p w:rsidR="00B54636" w:rsidRPr="00B54636" w:rsidRDefault="00B54636" w:rsidP="00B54636">
      <w:r w:rsidRPr="00B54636">
        <w:t xml:space="preserve">When the MCPTT </w:t>
      </w:r>
      <w:r w:rsidRPr="00B54636">
        <w:rPr>
          <w:lang w:eastAsia="ko-KR"/>
        </w:rPr>
        <w:t>c</w:t>
      </w:r>
      <w:r w:rsidRPr="00B54636">
        <w:t xml:space="preserve">lient receives an initial SDP offer for an MCPTT </w:t>
      </w:r>
      <w:r w:rsidRPr="00B54636">
        <w:rPr>
          <w:lang w:eastAsia="ko-KR"/>
        </w:rPr>
        <w:t>s</w:t>
      </w:r>
      <w:r w:rsidRPr="00B54636">
        <w:t>ession, the MCPTT client shall process the SDP offer and shall compose an SDP answer according to 3GPP TS 24.229 [4].</w:t>
      </w:r>
    </w:p>
    <w:p w:rsidR="00B54636" w:rsidRPr="00B54636" w:rsidRDefault="00B54636" w:rsidP="00B54636">
      <w:r w:rsidRPr="00B54636">
        <w:t>When composing an SDP answer, the MCPTT client:</w:t>
      </w:r>
    </w:p>
    <w:p w:rsidR="00B54636" w:rsidRPr="00B54636" w:rsidRDefault="00B54636" w:rsidP="00B54636">
      <w:pPr>
        <w:ind w:left="568" w:hanging="284"/>
        <w:rPr>
          <w:lang w:eastAsia="ko-KR"/>
        </w:rPr>
      </w:pPr>
      <w:r w:rsidRPr="00B54636">
        <w:t>1)</w:t>
      </w:r>
      <w:r w:rsidRPr="00B54636">
        <w:tab/>
        <w:t xml:space="preserve">shall accept the MCPTT </w:t>
      </w:r>
      <w:r w:rsidRPr="00B54636">
        <w:rPr>
          <w:lang w:eastAsia="ko-KR"/>
        </w:rPr>
        <w:t>s</w:t>
      </w:r>
      <w:r w:rsidRPr="00B54636">
        <w:t>peech media stream in the SDP offer</w:t>
      </w:r>
      <w:r w:rsidRPr="00B54636">
        <w:rPr>
          <w:lang w:eastAsia="ko-KR"/>
        </w:rPr>
        <w:t>;</w:t>
      </w:r>
    </w:p>
    <w:p w:rsidR="00B54636" w:rsidRPr="00B54636" w:rsidRDefault="00B54636" w:rsidP="00B54636">
      <w:pPr>
        <w:ind w:left="568" w:hanging="284"/>
        <w:rPr>
          <w:lang w:eastAsia="en-US"/>
        </w:rPr>
      </w:pPr>
      <w:r w:rsidRPr="00B54636">
        <w:t>2)</w:t>
      </w:r>
      <w:r w:rsidRPr="00B54636">
        <w:tab/>
        <w:t>shall set the IP address of the MCPTT client for the accepted MCPTT speech media stream and, if included in the SDP offer, for the accepted media-floor control entity;</w:t>
      </w:r>
    </w:p>
    <w:p w:rsidR="00B54636" w:rsidRPr="00B54636" w:rsidRDefault="00B54636" w:rsidP="00B54636">
      <w:pPr>
        <w:keepLines/>
        <w:ind w:left="1135" w:hanging="851"/>
      </w:pPr>
      <w:r w:rsidRPr="00B54636">
        <w:t>NOTE:</w:t>
      </w:r>
      <w:r w:rsidRPr="00B54636">
        <w:tab/>
        <w:t>If the MCPTT client is behind a NAT the IP address and port included in the SDP answer can be a different IP address and port than the actual IP address and port of the MCPTT client depending on the NAT traversal method used by the SIP/IP Core.</w:t>
      </w:r>
    </w:p>
    <w:p w:rsidR="00B54636" w:rsidRPr="00B54636" w:rsidRDefault="00B54636" w:rsidP="00B54636">
      <w:pPr>
        <w:ind w:left="568" w:hanging="284"/>
        <w:rPr>
          <w:lang w:eastAsia="ko-KR"/>
        </w:rPr>
      </w:pPr>
      <w:r w:rsidRPr="00B54636">
        <w:rPr>
          <w:lang w:eastAsia="ko-KR"/>
        </w:rPr>
        <w:t>3)</w:t>
      </w:r>
      <w:r w:rsidRPr="00B54636">
        <w:rPr>
          <w:lang w:eastAsia="ko-KR"/>
        </w:rPr>
        <w:tab/>
        <w:t>shall include an "m=audio" media-level section for the accepted MCPTT speech media stream consisting of:</w:t>
      </w:r>
    </w:p>
    <w:p w:rsidR="00B54636" w:rsidRPr="00B54636" w:rsidRDefault="00B54636" w:rsidP="00B54636">
      <w:pPr>
        <w:ind w:left="851" w:hanging="284"/>
        <w:rPr>
          <w:lang w:eastAsia="ko-KR"/>
        </w:rPr>
      </w:pPr>
      <w:r w:rsidRPr="00B54636">
        <w:rPr>
          <w:lang w:eastAsia="ko-KR"/>
        </w:rPr>
        <w:t>a)</w:t>
      </w:r>
      <w:r w:rsidRPr="00B54636">
        <w:rPr>
          <w:lang w:eastAsia="ko-KR"/>
        </w:rPr>
        <w:tab/>
      </w:r>
      <w:r w:rsidRPr="00B54636">
        <w:t>the port number for the media stream;</w:t>
      </w:r>
    </w:p>
    <w:p w:rsidR="00B54636" w:rsidRPr="00B54636" w:rsidRDefault="00B54636" w:rsidP="00B54636">
      <w:pPr>
        <w:ind w:left="851" w:hanging="284"/>
        <w:rPr>
          <w:lang w:eastAsia="ko-KR"/>
        </w:rPr>
      </w:pPr>
      <w:r w:rsidRPr="00B54636">
        <w:rPr>
          <w:lang w:eastAsia="ko-KR"/>
        </w:rPr>
        <w:t>b)</w:t>
      </w:r>
      <w:r w:rsidRPr="00B54636">
        <w:rPr>
          <w:lang w:eastAsia="ko-KR"/>
        </w:rPr>
        <w:tab/>
        <w:t>media-level attributes as specified in 3GPP TS 24.229 [4]; and</w:t>
      </w:r>
    </w:p>
    <w:p w:rsidR="00B54636" w:rsidRPr="00B54636" w:rsidRDefault="00B54636" w:rsidP="00B54636">
      <w:pPr>
        <w:ind w:left="851" w:hanging="284"/>
        <w:rPr>
          <w:lang w:eastAsia="en-US"/>
        </w:rPr>
      </w:pPr>
      <w:r w:rsidRPr="00B54636">
        <w:t>c)</w:t>
      </w:r>
      <w:r w:rsidRPr="00B54636">
        <w:tab/>
        <w:t>"i=" field set to "speech" according to 3GPP TS 24.229 [4]; and</w:t>
      </w:r>
    </w:p>
    <w:p w:rsidR="00B54636" w:rsidRPr="00B54636" w:rsidRDefault="00B54636" w:rsidP="00B54636">
      <w:pPr>
        <w:ind w:left="568" w:hanging="284"/>
      </w:pPr>
      <w:r w:rsidRPr="00B54636">
        <w:rPr>
          <w:lang w:eastAsia="ko-KR"/>
        </w:rPr>
        <w:t>4</w:t>
      </w:r>
      <w:r w:rsidRPr="00B54636">
        <w:t>)</w:t>
      </w:r>
      <w:r w:rsidRPr="00B54636">
        <w:tab/>
        <w:t>if included in the SDP offer, shall include the media-level section of the offered media-floor control entity consisting of:</w:t>
      </w:r>
    </w:p>
    <w:p w:rsidR="00B54636" w:rsidRPr="00B54636" w:rsidRDefault="00B54636" w:rsidP="00B54636">
      <w:pPr>
        <w:ind w:left="851" w:hanging="284"/>
      </w:pPr>
      <w:r w:rsidRPr="00B54636">
        <w:t>a)</w:t>
      </w:r>
      <w:r w:rsidRPr="00B54636">
        <w:tab/>
        <w:t>an "m=application" media-level section as specified in 3GPP TS 24.380 [5] clause 12; and</w:t>
      </w:r>
    </w:p>
    <w:p w:rsidR="00B54636" w:rsidRPr="00B54636" w:rsidRDefault="00B54636" w:rsidP="00B54636">
      <w:pPr>
        <w:ind w:left="851" w:hanging="284"/>
      </w:pPr>
      <w:r w:rsidRPr="00B54636">
        <w:t>b)</w:t>
      </w:r>
      <w:r w:rsidRPr="00B54636">
        <w:tab/>
        <w:t>'fmtp' attributes as specified in 3GPP TS 24.380 [5] clause 14.</w:t>
      </w:r>
    </w:p>
    <w:p w:rsidR="00B54636" w:rsidRPr="00B54636" w:rsidRDefault="00B54636" w:rsidP="00B54636">
      <w:r w:rsidRPr="00B54636">
        <w:t>[TS 24.379, clause 6.2.3.1.2]</w:t>
      </w:r>
    </w:p>
    <w:p w:rsidR="00B54636" w:rsidRPr="00B54636" w:rsidRDefault="00B54636" w:rsidP="00B54636">
      <w:pPr>
        <w:rPr>
          <w:lang w:eastAsia="ko-KR"/>
        </w:rPr>
      </w:pPr>
      <w:r w:rsidRPr="00B54636">
        <w:rPr>
          <w:lang w:eastAsia="ko-KR"/>
        </w:rPr>
        <w:t>When performing the automatic commencement mode procedures, the MCPTT client shall follow the procedures in subclause 6.2.3.1.1 with the following clarification:</w:t>
      </w:r>
    </w:p>
    <w:p w:rsidR="00B54636" w:rsidRPr="00B54636" w:rsidRDefault="00B54636" w:rsidP="00B54636">
      <w:pPr>
        <w:ind w:left="568" w:hanging="284"/>
        <w:rPr>
          <w:lang w:eastAsia="en-US"/>
        </w:rPr>
      </w:pPr>
      <w:r w:rsidRPr="00B54636">
        <w:t>-</w:t>
      </w:r>
      <w:r w:rsidRPr="00B54636">
        <w:tab/>
        <w:t>The MCPTT client may include a P-Answer-State header field with the value "Confirmed" as specified in IETF RFC 4964 [34] in the SIP 200 (OK) response.</w:t>
      </w:r>
    </w:p>
    <w:p w:rsidR="00B54636" w:rsidRPr="00B54636" w:rsidRDefault="00B54636" w:rsidP="00B54636">
      <w:r w:rsidRPr="00B54636">
        <w:t>[TS 24.379, clause 6.2.6]</w:t>
      </w:r>
    </w:p>
    <w:p w:rsidR="00B54636" w:rsidRPr="00B54636" w:rsidRDefault="00B54636" w:rsidP="00B54636">
      <w:r w:rsidRPr="00B54636">
        <w:t>Upon receiving a SIP BYE request,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 and</w:t>
      </w:r>
    </w:p>
    <w:p w:rsidR="00B54636" w:rsidRPr="00B54636" w:rsidRDefault="00B54636" w:rsidP="00B54636">
      <w:pPr>
        <w:ind w:left="568" w:hanging="284"/>
        <w:rPr>
          <w:lang w:eastAsia="ko-KR"/>
        </w:rPr>
      </w:pPr>
      <w:r w:rsidRPr="00B54636">
        <w:rPr>
          <w:lang w:eastAsia="ko-KR"/>
        </w:rPr>
        <w:t>2)</w:t>
      </w:r>
      <w:r w:rsidRPr="00B54636">
        <w:rPr>
          <w:lang w:eastAsia="ko-KR"/>
        </w:rPr>
        <w:tab/>
        <w:t>shall send SIP 200 (OK) response towards MCPTT server according to 3GPP TS 24.229 [4].</w:t>
      </w:r>
    </w:p>
    <w:p w:rsidR="00B54636" w:rsidRPr="00B54636" w:rsidRDefault="00B54636" w:rsidP="00B54636">
      <w:pPr>
        <w:rPr>
          <w:lang w:eastAsia="en-US"/>
        </w:rPr>
      </w:pPr>
      <w:r w:rsidRPr="00B54636">
        <w:t>[TS 24.379, clause 10.1.1.2.1.6]</w:t>
      </w:r>
    </w:p>
    <w:p w:rsidR="00B54636" w:rsidRPr="00B54636" w:rsidRDefault="00B54636" w:rsidP="00B54636">
      <w:r w:rsidRPr="00B54636">
        <w:t>This subclause covers both on-demand session and pre-established sessions.</w:t>
      </w:r>
    </w:p>
    <w:p w:rsidR="00B54636" w:rsidRPr="00B54636" w:rsidRDefault="00B54636" w:rsidP="00B54636">
      <w:r w:rsidRPr="00B54636">
        <w:t>Upon receipt of a SIP re-INVITE request the MCPTT client:</w:t>
      </w:r>
    </w:p>
    <w:p w:rsidR="00B54636" w:rsidRPr="00B54636" w:rsidRDefault="00B54636" w:rsidP="00B54636">
      <w:pPr>
        <w:ind w:left="568" w:hanging="284"/>
      </w:pPr>
      <w:r w:rsidRPr="00B54636">
        <w:t>1)</w:t>
      </w:r>
      <w:r w:rsidRPr="00B54636">
        <w:tab/>
        <w:t>if the SIP re-INVITE request contains an application/vnd.3gpp.mcptt-info+xml MIME body with the &lt;mcpttinfo&gt; element containing the &lt;mcptt-Params&gt; element with the &lt;emergency-ind&gt; element set to a value of "true":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the MCPTT ID of the originator of the MCPTT emergency group call and an indication that this is an MCPTT emergency group call;</w:t>
      </w:r>
    </w:p>
    <w:p w:rsidR="00B54636" w:rsidRPr="00B54636" w:rsidRDefault="00B54636" w:rsidP="00B54636">
      <w:pPr>
        <w:ind w:left="851" w:hanging="284"/>
      </w:pPr>
      <w:r w:rsidRPr="00B54636">
        <w:t>b)</w:t>
      </w:r>
      <w:r w:rsidRPr="00B54636">
        <w:tab/>
        <w:t>if the &lt;mcpttinfo&gt; element containing the &lt;mcptt-Params&gt; element contains an &lt;alert-ind&gt; element set to "true", should display to the MCPTT user an indication of the MCPTT emergency alert and associated information;</w:t>
      </w:r>
    </w:p>
    <w:p w:rsidR="00B54636" w:rsidRPr="00B54636" w:rsidRDefault="00B54636" w:rsidP="00B54636">
      <w:pPr>
        <w:ind w:left="851" w:hanging="284"/>
      </w:pPr>
      <w:r w:rsidRPr="00B54636">
        <w:t>c)</w:t>
      </w:r>
      <w:r w:rsidRPr="00B54636">
        <w:tab/>
        <w:t>shall set the MCPTT emergency group state to "MEG 2: in-progress";</w:t>
      </w:r>
    </w:p>
    <w:p w:rsidR="00B54636" w:rsidRPr="00B54636" w:rsidRDefault="00B54636" w:rsidP="00B54636">
      <w:pPr>
        <w:ind w:left="851" w:hanging="284"/>
      </w:pPr>
      <w:r w:rsidRPr="00B54636">
        <w:t>d)</w:t>
      </w:r>
      <w:r w:rsidRPr="00B54636">
        <w:tab/>
        <w:t>shall set the MCPTT imminent peril group state to "MIG 1: no-imminent-peril"; and</w:t>
      </w:r>
    </w:p>
    <w:p w:rsidR="00B54636" w:rsidRPr="00B54636" w:rsidRDefault="00B54636" w:rsidP="00B54636">
      <w:pPr>
        <w:ind w:left="851" w:hanging="284"/>
      </w:pPr>
      <w:r w:rsidRPr="00B54636">
        <w:t>e)</w:t>
      </w:r>
      <w:r w:rsidRPr="00B54636">
        <w:tab/>
        <w:t>shall set the MCPTT imminent peril group call state to "MIGC 1: imminent-peril-gc-capable";</w:t>
      </w:r>
    </w:p>
    <w:p w:rsidR="00B54636" w:rsidRPr="00B54636" w:rsidRDefault="00B54636" w:rsidP="00B54636">
      <w:pPr>
        <w:ind w:left="568" w:hanging="284"/>
      </w:pPr>
      <w:r w:rsidRPr="00B54636">
        <w:t>2)</w:t>
      </w:r>
      <w:r w:rsidRPr="00B54636">
        <w:tab/>
        <w:t>if the SIP re-INVITE request contains an application/vnd.3gpp.mcptt-info+xml MIME body with the &lt;mcpttinfo&gt; element containing the &lt;mcptt-Params&gt; element with the &lt;imminentperil-ind&gt; element set to a value of "true":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the MCPTT ID of the originator of the MCPTT imminent peril group call and an indication that this is an MCPTT imminent peril group call; and</w:t>
      </w:r>
    </w:p>
    <w:p w:rsidR="00B54636" w:rsidRPr="00B54636" w:rsidRDefault="00B54636" w:rsidP="00B54636">
      <w:pPr>
        <w:ind w:left="851" w:hanging="284"/>
      </w:pPr>
      <w:r w:rsidRPr="00B54636">
        <w:t>b)</w:t>
      </w:r>
      <w:r w:rsidRPr="00B54636">
        <w:tab/>
        <w:t>shall set the MCPTT imminent peril group state to "MIG 2: in-progress";</w:t>
      </w:r>
    </w:p>
    <w:p w:rsidR="00B54636" w:rsidRPr="00B54636" w:rsidRDefault="00B54636" w:rsidP="00B54636">
      <w:pPr>
        <w:ind w:left="568" w:hanging="284"/>
      </w:pPr>
      <w:r w:rsidRPr="00B54636">
        <w:t>3)</w:t>
      </w:r>
      <w:r w:rsidRPr="00B54636">
        <w:tab/>
        <w:t>if the SIP re-INVITE request contains an application/vnd.3gpp.mcptt-info+xml MIME body with the &lt;mcpttinfo&gt; element containing the &lt;mcptt-Params&gt; element with the &lt;emergency-ind&gt; element set to a value of "false":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the MCPTT ID of the MCPTT user cancelling the MCPTT emergency group call;</w:t>
      </w:r>
    </w:p>
    <w:p w:rsidR="00B54636" w:rsidRPr="00B54636" w:rsidRDefault="00B54636" w:rsidP="00B54636">
      <w:pPr>
        <w:ind w:left="851" w:hanging="284"/>
      </w:pPr>
      <w:r w:rsidRPr="00B54636">
        <w:t>b)</w:t>
      </w:r>
      <w:r w:rsidRPr="00B54636">
        <w:tab/>
        <w:t>if the &lt;mcpttinfo&gt; element containing the &lt;mcptt-Params&gt; element contains an &lt;alert-ind&gt; element set to "false":</w:t>
      </w:r>
    </w:p>
    <w:p w:rsidR="00B54636" w:rsidRPr="00B54636" w:rsidRDefault="00B54636" w:rsidP="00B54636">
      <w:pPr>
        <w:ind w:left="1135" w:hanging="284"/>
      </w:pPr>
      <w:r w:rsidRPr="00B54636">
        <w:t>i)</w:t>
      </w:r>
      <w:r w:rsidRPr="00B54636">
        <w:tab/>
        <w:t>should display to the MCPTT user an indication of the MCPTT emergency alert cancellation and the MCPTT ID of the MCPTT user cancelling the MCPTT emergency alert; and</w:t>
      </w:r>
    </w:p>
    <w:p w:rsidR="00B54636" w:rsidRPr="00B54636" w:rsidRDefault="00B54636" w:rsidP="00B54636">
      <w:pPr>
        <w:ind w:left="1135" w:hanging="284"/>
      </w:pPr>
      <w:r w:rsidRPr="00B54636">
        <w:t>ii)</w:t>
      </w:r>
      <w:r w:rsidRPr="00B54636">
        <w:tab/>
        <w:t>if the SIP re-INVITE request contains an application/vnd.3gpp.mcptt-info+xml MIME body including an &lt;originated-by&gt; element:</w:t>
      </w:r>
    </w:p>
    <w:p w:rsidR="00B54636" w:rsidRPr="00B54636" w:rsidRDefault="00B54636" w:rsidP="00B54636">
      <w:pPr>
        <w:ind w:left="1418" w:hanging="284"/>
      </w:pPr>
      <w:r w:rsidRPr="00B54636">
        <w:t>A)</w:t>
      </w:r>
      <w:r w:rsidRPr="00B54636">
        <w:tab/>
        <w:t>should display to the MCPTT user the MCPTT ID contained in the &lt;originated-by&gt; element of the MCPTT user that originated the MCPTT emergency alert; and</w:t>
      </w:r>
    </w:p>
    <w:p w:rsidR="00B54636" w:rsidRPr="00B54636" w:rsidRDefault="00B54636" w:rsidP="00B54636">
      <w:pPr>
        <w:ind w:left="1418" w:hanging="284"/>
      </w:pPr>
      <w:r w:rsidRPr="00B54636">
        <w:t>B)</w:t>
      </w:r>
      <w:r w:rsidRPr="00B54636">
        <w:tab/>
        <w:t>if the MCPTT ID contained in the &lt;originated-by&gt; element is the MCPTT ID of the receiving MCPTT user shall set the MCPTT emergency alert state to "MEA 1: no-alert";</w:t>
      </w:r>
    </w:p>
    <w:p w:rsidR="00B54636" w:rsidRPr="00B54636" w:rsidRDefault="00B54636" w:rsidP="00B54636">
      <w:pPr>
        <w:ind w:left="851" w:hanging="284"/>
      </w:pPr>
      <w:r w:rsidRPr="00B54636">
        <w:t>c)</w:t>
      </w:r>
      <w:r w:rsidRPr="00B54636">
        <w:tab/>
        <w:t>shall set the MCPTT emergency group state to "MEG 1: no-emergency"; and</w:t>
      </w:r>
    </w:p>
    <w:p w:rsidR="00B54636" w:rsidRPr="00B54636" w:rsidRDefault="00B54636" w:rsidP="00B54636">
      <w:pPr>
        <w:ind w:left="851" w:hanging="284"/>
      </w:pPr>
      <w:r w:rsidRPr="00B54636">
        <w:t>d)</w:t>
      </w:r>
      <w:r w:rsidRPr="00B54636">
        <w:tab/>
        <w:t>if the MCPTT emergency group call state of the group is set to "MEGC 3: emergency-call-granted", shall set the MCPTT emergency group call state of the group to "MEGC 1: emergency-gc-capable";</w:t>
      </w:r>
    </w:p>
    <w:p w:rsidR="00B54636" w:rsidRPr="00B54636" w:rsidRDefault="00B54636" w:rsidP="00B54636">
      <w:pPr>
        <w:ind w:left="568" w:hanging="284"/>
      </w:pPr>
      <w:r w:rsidRPr="00B54636">
        <w:t>4)</w:t>
      </w:r>
      <w:r w:rsidRPr="00B54636">
        <w:tab/>
        <w:t>if the SIP re-INVITE request contains an application/vnd.3gpp.mcptt-info+xml MIME body with the &lt;mcpttinfo&gt; element containing the &lt;mcptt-Params&gt; element with the &lt;imminentperil-ind&gt; element set to a value of "false":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the MCPTT ID of the MCPTT user cancelling the MCPTT imminent peril group call and an indication that this is an MCPTT imminent peril group call;</w:t>
      </w:r>
    </w:p>
    <w:p w:rsidR="00B54636" w:rsidRPr="00B54636" w:rsidRDefault="00B54636" w:rsidP="00B54636">
      <w:pPr>
        <w:ind w:left="851" w:hanging="284"/>
      </w:pPr>
      <w:r w:rsidRPr="00B54636">
        <w:t>b)</w:t>
      </w:r>
      <w:r w:rsidRPr="00B54636">
        <w:tab/>
        <w:t>shall set the MCPTT imminent peril group state to "MIG 1: no-imminent-peril"; and</w:t>
      </w:r>
    </w:p>
    <w:p w:rsidR="00B54636" w:rsidRPr="00B54636" w:rsidRDefault="00B54636" w:rsidP="00B54636">
      <w:pPr>
        <w:ind w:left="851" w:hanging="284"/>
      </w:pPr>
      <w:r w:rsidRPr="00B54636">
        <w:t>c)</w:t>
      </w:r>
      <w:r w:rsidRPr="00B54636">
        <w:tab/>
        <w:t>shall set the MCPTT imminent peril group call state to "MIGC 1: imminent-peril-gc-capable";</w:t>
      </w:r>
    </w:p>
    <w:p w:rsidR="00B54636" w:rsidRPr="00B54636" w:rsidRDefault="00B54636" w:rsidP="00B54636">
      <w:pPr>
        <w:ind w:left="568" w:hanging="284"/>
        <w:rPr>
          <w:lang w:eastAsia="ko-KR"/>
        </w:rPr>
      </w:pPr>
      <w:r w:rsidRPr="00B54636">
        <w:t>5)</w:t>
      </w:r>
      <w:r w:rsidRPr="00B54636">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B54636">
        <w:rPr>
          <w:lang w:eastAsia="ko-KR"/>
        </w:rPr>
        <w:t>;</w:t>
      </w:r>
    </w:p>
    <w:p w:rsidR="00B54636" w:rsidRPr="00B54636" w:rsidRDefault="00B54636" w:rsidP="00B54636">
      <w:pPr>
        <w:ind w:left="568" w:hanging="284"/>
        <w:rPr>
          <w:lang w:eastAsia="en-US"/>
        </w:rPr>
      </w:pPr>
      <w:r w:rsidRPr="00B54636">
        <w:t>6</w:t>
      </w:r>
      <w:r w:rsidRPr="00B54636">
        <w:rPr>
          <w:lang w:eastAsia="ko-KR"/>
        </w:rPr>
        <w:t>)</w:t>
      </w:r>
      <w:r w:rsidRPr="00B54636">
        <w:rPr>
          <w:lang w:eastAsia="ko-KR"/>
        </w:rPr>
        <w:tab/>
      </w:r>
      <w:r w:rsidRPr="00B54636">
        <w:t>shall accept the SIP re-INVITE request and generate a SIP 200 (OK) response according to rules and procedures of 3GPP TS 24.229 [4];</w:t>
      </w:r>
    </w:p>
    <w:p w:rsidR="00B54636" w:rsidRPr="00B54636" w:rsidRDefault="00B54636" w:rsidP="00B54636">
      <w:pPr>
        <w:ind w:left="568" w:hanging="284"/>
      </w:pPr>
      <w:r w:rsidRPr="00B54636">
        <w:t>7)</w:t>
      </w:r>
      <w:r w:rsidRPr="00B54636">
        <w:tab/>
        <w:t>shall include the g.3gpp.mcptt media feature tag in the Contact header field of the SIP 200 (OK) response;</w:t>
      </w:r>
    </w:p>
    <w:p w:rsidR="00B54636" w:rsidRPr="00B54636" w:rsidRDefault="00B54636" w:rsidP="00B54636">
      <w:pPr>
        <w:ind w:left="568" w:hanging="284"/>
      </w:pPr>
      <w:r w:rsidRPr="00B54636">
        <w:t>8)</w:t>
      </w:r>
      <w:r w:rsidRPr="00B54636">
        <w:tab/>
        <w:t xml:space="preserve">shall include the </w:t>
      </w:r>
      <w:r w:rsidRPr="00B54636">
        <w:rPr>
          <w:rFonts w:eastAsia="SimSun"/>
          <w:lang w:eastAsia="zh-CN"/>
        </w:rPr>
        <w:t>g.3gpp.icsi-ref</w:t>
      </w:r>
      <w:r w:rsidRPr="00B54636">
        <w:t xml:space="preserve"> media feature tag containing the value of "urn:urn-7:3gpp-service.ims.icsi.mcptt" in the Contact header field of the SIP 200 (OK) response;</w:t>
      </w:r>
    </w:p>
    <w:p w:rsidR="00B54636" w:rsidRPr="00B54636" w:rsidRDefault="00B54636" w:rsidP="00B54636">
      <w:pPr>
        <w:ind w:left="568" w:hanging="284"/>
        <w:rPr>
          <w:lang w:eastAsia="ko-KR"/>
        </w:rPr>
      </w:pPr>
      <w:r w:rsidRPr="00B54636">
        <w:t>9)</w:t>
      </w:r>
      <w:r w:rsidRPr="00B54636">
        <w:tab/>
        <w:t>if the SIP re-INVITE request was received within an on-demand session, shall include an SDP answer in the SIP 200 (OK) response to the SDP offer in the incoming SIP re-INVITE request according to 3GPP TS 24.229 [4] with the clarifications given in subclause 6.2.2</w:t>
      </w:r>
      <w:r w:rsidRPr="00B54636">
        <w:rPr>
          <w:lang w:eastAsia="ko-KR"/>
        </w:rPr>
        <w:t>;</w:t>
      </w:r>
    </w:p>
    <w:p w:rsidR="00B54636" w:rsidRPr="00B54636" w:rsidRDefault="00B54636" w:rsidP="00B54636">
      <w:pPr>
        <w:ind w:left="568" w:hanging="284"/>
        <w:rPr>
          <w:lang w:eastAsia="ko-KR"/>
        </w:rPr>
      </w:pPr>
      <w:r w:rsidRPr="00B54636">
        <w:rPr>
          <w:lang w:eastAsia="ko-KR"/>
        </w:rPr>
        <w:t>10)</w:t>
      </w:r>
      <w:r w:rsidRPr="00B54636">
        <w:rPr>
          <w:lang w:eastAsia="ko-KR"/>
        </w:rPr>
        <w:tab/>
      </w:r>
      <w:r w:rsidRPr="00B54636">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B54636">
        <w:rPr>
          <w:lang w:eastAsia="ko-KR"/>
        </w:rPr>
        <w:t>;</w:t>
      </w:r>
    </w:p>
    <w:p w:rsidR="00B54636" w:rsidRPr="00B54636" w:rsidRDefault="00B54636" w:rsidP="00B54636">
      <w:pPr>
        <w:keepLines/>
        <w:ind w:left="1135" w:hanging="851"/>
        <w:rPr>
          <w:rFonts w:eastAsia="Malgun Gothic"/>
          <w:lang w:eastAsia="ko-KR"/>
        </w:rPr>
      </w:pPr>
      <w:r w:rsidRPr="00B54636">
        <w:rPr>
          <w:lang w:eastAsia="ko-KR"/>
        </w:rPr>
        <w:t>NOTE:</w:t>
      </w:r>
      <w:r w:rsidRPr="00B54636">
        <w:rPr>
          <w:lang w:eastAsia="ko-KR"/>
        </w:rPr>
        <w:tab/>
        <w:t xml:space="preserve">The SIP re-INVITE request can be received within an on-demand session or a pre-established session. If the </w:t>
      </w:r>
      <w:r w:rsidRPr="00B54636">
        <w:t>SIP re-INVITE request</w:t>
      </w:r>
      <w:r w:rsidRPr="00B54636">
        <w:rPr>
          <w:lang w:eastAsia="ko-KR"/>
        </w:rPr>
        <w:t xml:space="preserve"> is received within a pre-established session, </w:t>
      </w:r>
      <w:r w:rsidRPr="00B54636">
        <w:t xml:space="preserve">the media-level section for the MCPTT speech media stream and the media-level section of the media-floor control entity are expected to be the same as was negotiated in the existing pre-established </w:t>
      </w:r>
      <w:r w:rsidRPr="00B54636">
        <w:rPr>
          <w:lang w:eastAsia="ko-KR"/>
        </w:rPr>
        <w:t>s</w:t>
      </w:r>
      <w:r w:rsidRPr="00B54636">
        <w:t>ession.</w:t>
      </w:r>
    </w:p>
    <w:p w:rsidR="00B54636" w:rsidRPr="00B54636" w:rsidRDefault="00B54636" w:rsidP="00B54636">
      <w:pPr>
        <w:ind w:left="568" w:hanging="284"/>
        <w:rPr>
          <w:lang w:eastAsia="en-US"/>
        </w:rPr>
      </w:pPr>
      <w:r w:rsidRPr="00B54636">
        <w:rPr>
          <w:lang w:eastAsia="ko-KR"/>
        </w:rPr>
        <w:t>11)</w:t>
      </w:r>
      <w:r w:rsidRPr="00B54636">
        <w:rPr>
          <w:lang w:eastAsia="ko-KR"/>
        </w:rPr>
        <w:tab/>
        <w:t>shall send the SIP 200 (OK) response towards the MCPTT server according to rules and procedures of 3GPP TS 24.229 [4]; and</w:t>
      </w:r>
    </w:p>
    <w:p w:rsidR="00B54636" w:rsidRPr="00B54636" w:rsidRDefault="00B54636" w:rsidP="00B54636">
      <w:pPr>
        <w:ind w:left="568" w:hanging="284"/>
      </w:pPr>
      <w:r w:rsidRPr="00B54636">
        <w:t>12)</w:t>
      </w:r>
      <w:r w:rsidRPr="00B54636">
        <w:tab/>
        <w:t>shall interact with the media plane as specified in 3GPP TS 24.380 [5].</w:t>
      </w:r>
    </w:p>
    <w:p w:rsidR="00B54636" w:rsidRPr="00B54636" w:rsidRDefault="00B54636" w:rsidP="00B54636">
      <w:r w:rsidRPr="00B54636">
        <w:t>[TS 24.379, clause 6.2.5.1]</w:t>
      </w:r>
    </w:p>
    <w:p w:rsidR="00B54636" w:rsidRPr="00B54636" w:rsidRDefault="00B54636" w:rsidP="00B54636">
      <w:pPr>
        <w:rPr>
          <w:lang w:eastAsia="ko-KR"/>
        </w:rPr>
      </w:pPr>
      <w:r w:rsidRPr="00B54636">
        <w:rPr>
          <w:lang w:eastAsia="ko-KR"/>
        </w:rPr>
        <w:t>When the MCPTT client wants to release an MCPTT session established using on-demand session signalling,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release; and</w:t>
      </w:r>
    </w:p>
    <w:p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rsidR="00B54636" w:rsidRPr="00B54636" w:rsidRDefault="00B54636" w:rsidP="00B54636">
      <w:pPr>
        <w:rPr>
          <w:lang w:eastAsia="en-US"/>
        </w:rPr>
      </w:pPr>
      <w:r w:rsidRPr="00B54636">
        <w:t>[TS 24.379, clause 10.1.1.2.3.1]</w:t>
      </w:r>
    </w:p>
    <w:p w:rsidR="00B54636" w:rsidRPr="00B54636" w:rsidRDefault="00B54636" w:rsidP="00B54636">
      <w:pPr>
        <w:rPr>
          <w:lang w:eastAsia="ko-KR"/>
        </w:rPr>
      </w:pPr>
      <w:r w:rsidRPr="00B54636">
        <w:rPr>
          <w:lang w:eastAsia="ko-KR"/>
        </w:rPr>
        <w:t>When an MCPTT client wants to leave the MCPTT session that has been established using on-demand session, the MCPTT client shall follow the procedures as specified in subclause 6.2.4.1.</w:t>
      </w:r>
    </w:p>
    <w:p w:rsidR="00B54636" w:rsidRPr="00B54636" w:rsidRDefault="00B54636" w:rsidP="00B54636">
      <w:pPr>
        <w:rPr>
          <w:lang w:eastAsia="en-US"/>
        </w:rPr>
      </w:pPr>
      <w:r w:rsidRPr="00B54636">
        <w:t>[TS 24.379, clause 10.1.1.2.3.3]</w:t>
      </w:r>
    </w:p>
    <w:p w:rsidR="00B54636" w:rsidRPr="00B54636" w:rsidRDefault="00B54636" w:rsidP="00B54636">
      <w:pPr>
        <w:rPr>
          <w:lang w:eastAsia="ko-KR"/>
        </w:rPr>
      </w:pPr>
      <w:r w:rsidRPr="00B54636">
        <w:rPr>
          <w:lang w:eastAsia="ko-KR"/>
        </w:rPr>
        <w:t>Upon receiving a SIP BYE request for releasing the prearranged MCPTT group call, the MCPTT client shall follow the procedures as specified in subclause 6.2.6.</w:t>
      </w:r>
    </w:p>
    <w:p w:rsidR="00B54636" w:rsidRPr="00B54636" w:rsidRDefault="00B54636" w:rsidP="00B54636">
      <w:pPr>
        <w:rPr>
          <w:lang w:eastAsia="en-US"/>
        </w:rPr>
      </w:pPr>
      <w:r w:rsidRPr="00B54636">
        <w:t>[TS 24.380, clause 6.2.4.5.3]</w:t>
      </w:r>
    </w:p>
    <w:p w:rsidR="00B54636" w:rsidRPr="00B54636" w:rsidRDefault="00B54636" w:rsidP="00B54636">
      <w:r w:rsidRPr="00B54636">
        <w:t>Upon receiving an indication from the user to release the permission to send RTP media, the floor participant:</w:t>
      </w:r>
    </w:p>
    <w:p w:rsidR="00B54636" w:rsidRPr="00B54636" w:rsidRDefault="00B54636" w:rsidP="00B54636">
      <w:pPr>
        <w:ind w:left="568" w:hanging="284"/>
      </w:pPr>
      <w:r w:rsidRPr="00B54636">
        <w:t>1.</w:t>
      </w:r>
      <w:r w:rsidRPr="00B54636">
        <w:tab/>
        <w:t>shall send a Floor Release message towards the floor control server The Floor Release message:</w:t>
      </w:r>
    </w:p>
    <w:p w:rsidR="00B54636" w:rsidRPr="00B54636" w:rsidRDefault="00B54636" w:rsidP="00B54636">
      <w:pPr>
        <w:ind w:left="851" w:hanging="284"/>
      </w:pPr>
      <w:r w:rsidRPr="00B54636">
        <w:t>a.</w:t>
      </w:r>
      <w:r w:rsidRPr="00B54636">
        <w:tab/>
        <w:t>may include the first bit in the subtype of the Floor Release message set to '1' (acknowledgement is required) as specified in subclause 8.2.2;</w:t>
      </w:r>
    </w:p>
    <w:p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rsidR="00B54636" w:rsidRPr="00B54636" w:rsidRDefault="00B54636" w:rsidP="00B54636">
      <w:pPr>
        <w:ind w:left="851" w:hanging="284"/>
      </w:pPr>
      <w:r w:rsidRPr="00B54636">
        <w:t>b.</w:t>
      </w:r>
      <w:r w:rsidRPr="00B54636">
        <w:tab/>
        <w:t>if the session is a broadcast call and if the session was established as a normal call, shall include the Floor Indicator with the A-bit set to '1' (Normal call); and</w:t>
      </w:r>
    </w:p>
    <w:p w:rsidR="00B54636" w:rsidRPr="00B54636" w:rsidRDefault="00B54636" w:rsidP="00B54636">
      <w:pPr>
        <w:ind w:left="851" w:hanging="284"/>
      </w:pPr>
      <w:r w:rsidRPr="00B54636">
        <w:t>c.</w:t>
      </w:r>
      <w:r w:rsidRPr="00B54636">
        <w:tab/>
        <w:t>if the Floor Granted message included the G-bit set to '1' (Dual floor), shall include the Floor Indicator with the G-bit set to '1' (Dual floor);</w:t>
      </w:r>
    </w:p>
    <w:p w:rsidR="00B54636" w:rsidRPr="00B54636" w:rsidRDefault="00B54636" w:rsidP="00B54636">
      <w:pPr>
        <w:ind w:left="568" w:hanging="284"/>
      </w:pPr>
      <w:r w:rsidRPr="00B54636">
        <w:t>2.</w:t>
      </w:r>
      <w:r w:rsidRPr="00B54636">
        <w:tab/>
        <w:t>shall remove the indication that the participant is overriding without revoke if this indication is stored;</w:t>
      </w:r>
    </w:p>
    <w:p w:rsidR="00B54636" w:rsidRPr="00B54636" w:rsidRDefault="00B54636" w:rsidP="00B54636">
      <w:pPr>
        <w:ind w:left="568" w:hanging="284"/>
      </w:pPr>
      <w:r w:rsidRPr="00B54636">
        <w:t>3.</w:t>
      </w:r>
      <w:r w:rsidRPr="00B54636">
        <w:tab/>
        <w:t>shall start timer T100 (Floor Release) and initialize counter C100 (Floor Release) to 1; and</w:t>
      </w:r>
    </w:p>
    <w:p w:rsidR="00B54636" w:rsidRPr="00B54636" w:rsidRDefault="00B54636" w:rsidP="00B54636">
      <w:pPr>
        <w:ind w:left="568" w:hanging="284"/>
      </w:pPr>
      <w:r w:rsidRPr="00B54636">
        <w:t>4.</w:t>
      </w:r>
      <w:r w:rsidRPr="00B54636">
        <w:tab/>
        <w:t>shall enter the 'U: pending Release' state.</w:t>
      </w:r>
    </w:p>
    <w:p w:rsidR="00B54636" w:rsidRPr="00B54636" w:rsidRDefault="00B54636" w:rsidP="00B54636">
      <w:r w:rsidRPr="00B54636">
        <w:t>[TS 24.380, clause 6.2.4.3.5]</w:t>
      </w:r>
    </w:p>
    <w:p w:rsidR="00B54636" w:rsidRPr="00B54636" w:rsidRDefault="00B54636" w:rsidP="00B54636">
      <w:r w:rsidRPr="00B54636">
        <w:t>Upon receiving an indication from the user to request permission to send media, the floor participant:</w:t>
      </w:r>
    </w:p>
    <w:p w:rsidR="00B54636" w:rsidRPr="00B54636" w:rsidRDefault="00B54636" w:rsidP="00B54636">
      <w:pPr>
        <w:ind w:left="568" w:hanging="284"/>
      </w:pPr>
      <w:r w:rsidRPr="00B54636">
        <w:t>1.</w:t>
      </w:r>
      <w:r w:rsidRPr="00B54636">
        <w:tab/>
        <w:t>shall send the Floor Request message toward the floor control server; The Floor Request message:</w:t>
      </w:r>
    </w:p>
    <w:p w:rsidR="00B54636" w:rsidRPr="00B54636" w:rsidRDefault="00B54636" w:rsidP="00B54636">
      <w:pPr>
        <w:ind w:left="851" w:hanging="284"/>
      </w:pPr>
      <w:r w:rsidRPr="00B54636">
        <w:t>a.</w:t>
      </w:r>
      <w:r w:rsidRPr="00B54636">
        <w:tab/>
        <w:t>if a different priority than the normal priority is required, shall include the Floor Priority field with the priority not higher than negotiated with the floor control server as specified in subclause 14.3.3; and</w:t>
      </w:r>
    </w:p>
    <w:p w:rsidR="00B54636" w:rsidRPr="00B54636" w:rsidRDefault="00B54636" w:rsidP="00B54636">
      <w:pPr>
        <w:ind w:left="851" w:hanging="284"/>
      </w:pPr>
      <w:r w:rsidRPr="00B54636">
        <w:t>b.</w:t>
      </w:r>
      <w:r w:rsidRPr="00B54636">
        <w:tab/>
        <w:t>if the floor request is a broadcast group call, system call, emergency call or an imminent peril call, shall include a Floor Indicator field indicating the relevant call types;</w:t>
      </w:r>
    </w:p>
    <w:p w:rsidR="00B54636" w:rsidRPr="00B54636" w:rsidRDefault="00B54636" w:rsidP="00B54636">
      <w:pPr>
        <w:ind w:left="568" w:hanging="284"/>
      </w:pPr>
      <w:r w:rsidRPr="00B54636">
        <w:t>2.</w:t>
      </w:r>
      <w:r w:rsidRPr="00B54636">
        <w:tab/>
        <w:t>shall start timer T101 (Floor Request) and initialise counter C101 (Floor Request) to 1; and</w:t>
      </w:r>
    </w:p>
    <w:p w:rsidR="00B54636" w:rsidRPr="00B54636" w:rsidRDefault="00B54636" w:rsidP="00B54636">
      <w:pPr>
        <w:ind w:left="568" w:hanging="284"/>
      </w:pPr>
      <w:r w:rsidRPr="00B54636">
        <w:t>3.</w:t>
      </w:r>
      <w:r w:rsidRPr="00B54636">
        <w:tab/>
        <w:t>shall enter the 'U: pending Request' state.</w:t>
      </w:r>
    </w:p>
    <w:p w:rsidR="00B54636" w:rsidRPr="00B54636" w:rsidRDefault="00B54636" w:rsidP="00B54636">
      <w:r w:rsidRPr="00B54636">
        <w:t>[TS 24.380, clause 6.2.4.4.2]</w:t>
      </w:r>
    </w:p>
    <w:p w:rsidR="00B54636" w:rsidRPr="00B54636" w:rsidRDefault="00B54636" w:rsidP="00B54636">
      <w:r w:rsidRPr="00B54636">
        <w:t>Upon receiving a Floor Granted message from the floor control server or a floor granted indication in an SIP 200 (OK) response in the application and signalling layer, the floor participant:</w:t>
      </w:r>
    </w:p>
    <w:p w:rsidR="00B54636" w:rsidRPr="00B54636" w:rsidRDefault="00B54636" w:rsidP="00B54636">
      <w:pPr>
        <w:ind w:left="568" w:hanging="284"/>
      </w:pPr>
      <w:r w:rsidRPr="00B54636">
        <w:t>1.</w:t>
      </w:r>
      <w:r w:rsidRPr="00B54636">
        <w:tab/>
        <w:t>if the first bit in the subtype of the Floor Granted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'1' (Floor Granted);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shall provide floor granted notification to the user, if not already done;</w:t>
      </w:r>
    </w:p>
    <w:p w:rsidR="00B54636" w:rsidRPr="00B54636" w:rsidRDefault="00B54636" w:rsidP="00B54636">
      <w:pPr>
        <w:keepLines/>
        <w:ind w:left="1135" w:hanging="851"/>
      </w:pPr>
      <w:r w:rsidRPr="00B54636">
        <w:t>NOTE:</w:t>
      </w:r>
      <w:r w:rsidRPr="00B54636">
        <w:tab/>
        <w:t>Providing the floor granted notification to the user prior to receiving the Floor Granted message is an implementation option.</w:t>
      </w:r>
    </w:p>
    <w:p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rsidR="00B54636" w:rsidRPr="00B54636" w:rsidRDefault="00B54636" w:rsidP="00B54636">
      <w:pPr>
        <w:ind w:left="568" w:hanging="284"/>
      </w:pPr>
      <w:r w:rsidRPr="00B54636">
        <w:t>4.</w:t>
      </w:r>
      <w:r w:rsidRPr="00B54636">
        <w:tab/>
        <w:t>if the G-bit in the Floor Indicator is set to '1' (Dual floor) shall store an indication that the participant is overriding without revoke;</w:t>
      </w:r>
    </w:p>
    <w:p w:rsidR="00B54636" w:rsidRPr="00B54636" w:rsidRDefault="00B54636" w:rsidP="00B54636">
      <w:pPr>
        <w:ind w:left="568" w:hanging="284"/>
      </w:pPr>
      <w:r w:rsidRPr="00B54636">
        <w:t>5.</w:t>
      </w:r>
      <w:r w:rsidRPr="00B54636">
        <w:tab/>
        <w:t>shall stop the optional timer T103 (End of RTP media), if running;</w:t>
      </w:r>
    </w:p>
    <w:p w:rsidR="00B54636" w:rsidRPr="00B54636" w:rsidRDefault="00B54636" w:rsidP="00B54636">
      <w:pPr>
        <w:ind w:left="568" w:hanging="284"/>
      </w:pPr>
      <w:r w:rsidRPr="00B54636">
        <w:t>6.</w:t>
      </w:r>
      <w:r w:rsidRPr="00B54636">
        <w:tab/>
        <w:t>shall stop timer T101 (Floor Request); and</w:t>
      </w:r>
    </w:p>
    <w:p w:rsidR="00B54636" w:rsidRPr="00B54636" w:rsidRDefault="00B54636" w:rsidP="00B54636">
      <w:pPr>
        <w:ind w:left="568" w:hanging="284"/>
      </w:pPr>
      <w:r w:rsidRPr="00B54636">
        <w:t>7.</w:t>
      </w:r>
      <w:r w:rsidRPr="00B54636">
        <w:tab/>
        <w:t>shall enter the 'U: has permission' state.</w:t>
      </w:r>
    </w:p>
    <w:p w:rsidR="00B54636" w:rsidRPr="00B54636" w:rsidRDefault="00B54636" w:rsidP="00B54636">
      <w:r w:rsidRPr="00B54636">
        <w:t>[TS 24.380, clause 6.2.4.5.4]</w:t>
      </w:r>
    </w:p>
    <w:p w:rsidR="00B54636" w:rsidRPr="00B54636" w:rsidRDefault="00B54636" w:rsidP="00B54636">
      <w:r w:rsidRPr="00B54636">
        <w:t>Upon receiving a Floor Revoke message, the floor participant:</w:t>
      </w:r>
    </w:p>
    <w:p w:rsidR="00B54636" w:rsidRPr="00B54636" w:rsidRDefault="00B54636" w:rsidP="00B54636">
      <w:pPr>
        <w:ind w:left="568" w:hanging="284"/>
      </w:pPr>
      <w:r w:rsidRPr="00B54636">
        <w:t>1.</w:t>
      </w:r>
      <w:r w:rsidRPr="00B54636">
        <w:tab/>
        <w:t>shall inform the user that the permission to send RTP media is being revoked;</w:t>
      </w:r>
    </w:p>
    <w:p w:rsidR="00B54636" w:rsidRPr="00B54636" w:rsidRDefault="00B54636" w:rsidP="00B54636">
      <w:pPr>
        <w:ind w:left="568" w:hanging="284"/>
      </w:pPr>
      <w:r w:rsidRPr="00B54636">
        <w:t>2.</w:t>
      </w:r>
      <w:r w:rsidRPr="00B54636">
        <w:tab/>
        <w:t>may give information to the user about the reason for revoking the permission to send media;</w:t>
      </w:r>
    </w:p>
    <w:p w:rsidR="00B54636" w:rsidRPr="00B54636" w:rsidRDefault="00B54636" w:rsidP="00B54636">
      <w:pPr>
        <w:ind w:left="568" w:hanging="284"/>
      </w:pPr>
      <w:r w:rsidRPr="00B54636">
        <w:t>3.</w:t>
      </w:r>
      <w:r w:rsidRPr="00B54636">
        <w:tab/>
        <w:t>shall request the media in the MCPTT client discard any remaining buffered RTP media packets and to stop forwarding of encoded voice to the MCPTT server;</w:t>
      </w:r>
    </w:p>
    <w:p w:rsidR="00B54636" w:rsidRPr="00B54636" w:rsidRDefault="00B54636" w:rsidP="00B54636">
      <w:pPr>
        <w:ind w:left="568" w:hanging="284"/>
      </w:pPr>
      <w:r w:rsidRPr="00B54636">
        <w:t>4</w:t>
      </w:r>
      <w:r w:rsidRPr="00B54636">
        <w:tab/>
        <w:t>if the G-bit in the Floor Indicator is set to '1' (Dual floor):</w:t>
      </w:r>
    </w:p>
    <w:p w:rsidR="00B54636" w:rsidRPr="00B54636" w:rsidRDefault="00B54636" w:rsidP="00B54636">
      <w:pPr>
        <w:ind w:left="851" w:hanging="284"/>
      </w:pPr>
      <w:r w:rsidRPr="00B54636">
        <w:t>a.</w:t>
      </w:r>
      <w:r w:rsidRPr="00B54636">
        <w:tab/>
        <w:t>shall send a Floor Release message. In the Floor Release message:</w:t>
      </w:r>
    </w:p>
    <w:p w:rsidR="00B54636" w:rsidRPr="00B54636" w:rsidRDefault="00B54636" w:rsidP="00B54636">
      <w:pPr>
        <w:ind w:left="1135" w:hanging="284"/>
      </w:pPr>
      <w:r w:rsidRPr="00B54636">
        <w:t>i.</w:t>
      </w:r>
      <w:r w:rsidRPr="00B54636">
        <w:tab/>
        <w:t>shall include the Floor Indicator with the G-bit set to '1' (Dual floor); and</w:t>
      </w:r>
    </w:p>
    <w:p w:rsidR="00B54636" w:rsidRPr="00B54636" w:rsidRDefault="00B54636" w:rsidP="00B54636">
      <w:pPr>
        <w:ind w:left="1135" w:hanging="284"/>
      </w:pPr>
      <w:r w:rsidRPr="00B54636">
        <w:t>ii.</w:t>
      </w:r>
      <w:r w:rsidRPr="00B54636">
        <w:tab/>
        <w:t>may set the first bit in the subtype to '1' (Acknowledgment is required) as described in subclause 8.3.2;</w:t>
      </w:r>
    </w:p>
    <w:p w:rsidR="00B54636" w:rsidRPr="00B54636" w:rsidRDefault="00B54636" w:rsidP="00B54636">
      <w:pPr>
        <w:ind w:left="568" w:hanging="284"/>
      </w:pPr>
      <w:r w:rsidRPr="00B54636">
        <w:t>5</w:t>
      </w:r>
      <w:r w:rsidRPr="00B54636">
        <w:tab/>
        <w:t>if the G-bit in the Floor Indicator is set to '0' (not Dual floor):</w:t>
      </w:r>
    </w:p>
    <w:p w:rsidR="00B54636" w:rsidRPr="00B54636" w:rsidRDefault="00B54636" w:rsidP="00B54636">
      <w:pPr>
        <w:ind w:left="851" w:hanging="284"/>
      </w:pPr>
      <w:r w:rsidRPr="00B54636">
        <w:t>a.</w:t>
      </w:r>
      <w:r w:rsidRPr="00B54636">
        <w:tab/>
        <w:t>shall send a Floor Release message. In the Floor Release message:</w:t>
      </w:r>
    </w:p>
    <w:p w:rsidR="00B54636" w:rsidRPr="00B54636" w:rsidRDefault="00B54636" w:rsidP="00B54636">
      <w:pPr>
        <w:ind w:left="1135" w:hanging="284"/>
      </w:pPr>
      <w:r w:rsidRPr="00B54636">
        <w:t>i.</w:t>
      </w:r>
      <w:r w:rsidRPr="00B54636">
        <w:tab/>
        <w:t>shall include the Floor Indicator with the G-bit set to '0' (not Dual floor); and</w:t>
      </w:r>
    </w:p>
    <w:p w:rsidR="00B54636" w:rsidRPr="00B54636" w:rsidRDefault="00B54636" w:rsidP="00B54636">
      <w:pPr>
        <w:ind w:left="1135" w:hanging="284"/>
      </w:pPr>
      <w:r w:rsidRPr="00B54636">
        <w:t>ii.</w:t>
      </w:r>
      <w:r w:rsidRPr="00B54636">
        <w:tab/>
        <w:t>may set the first bit in the subtype to '1' (Acknowledgment is required) as described in subclause 8.3.2;</w:t>
      </w:r>
    </w:p>
    <w:p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rsidR="00B54636" w:rsidRPr="00B54636" w:rsidRDefault="00B54636" w:rsidP="00B54636">
      <w:pPr>
        <w:ind w:left="568" w:hanging="284"/>
      </w:pPr>
      <w:r w:rsidRPr="00B54636">
        <w:t>6.</w:t>
      </w:r>
      <w:r w:rsidRPr="00B54636">
        <w:tab/>
        <w:t>shall start timer T100 (Floor Release) and initialize counter C100 (Floor Release) to 1; and</w:t>
      </w:r>
    </w:p>
    <w:p w:rsidR="00B54636" w:rsidRPr="00B54636" w:rsidRDefault="00B54636" w:rsidP="00B54636">
      <w:pPr>
        <w:ind w:left="568" w:hanging="284"/>
      </w:pPr>
      <w:r w:rsidRPr="00B54636">
        <w:t>7.</w:t>
      </w:r>
      <w:r w:rsidRPr="00B54636">
        <w:tab/>
        <w:t>shall enter the 'U: pending Release' state.</w:t>
      </w:r>
    </w:p>
    <w:p w:rsidR="00B54636" w:rsidRPr="00B54636" w:rsidRDefault="00B54636" w:rsidP="00B54636">
      <w:r w:rsidRPr="00B54636">
        <w:t>[TS 24.380, clause 6.2.4.4.4]</w:t>
      </w:r>
    </w:p>
    <w:p w:rsidR="00B54636" w:rsidRPr="00B54636" w:rsidRDefault="00B54636" w:rsidP="00B54636">
      <w:r w:rsidRPr="00B54636">
        <w:t>Upon receiving a Floor Deny message, the floor participant:</w:t>
      </w:r>
    </w:p>
    <w:p w:rsidR="00B54636" w:rsidRPr="00B54636" w:rsidRDefault="00B54636" w:rsidP="00B54636">
      <w:pPr>
        <w:ind w:left="568" w:hanging="284"/>
      </w:pPr>
      <w:r w:rsidRPr="00B54636">
        <w:t>1.</w:t>
      </w:r>
      <w:r w:rsidRPr="00B54636">
        <w:tab/>
        <w:t>if the first bit in the subtype of the Floor Deny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'3' (Floor Deny);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shall provide floor deny notification to the user;</w:t>
      </w:r>
    </w:p>
    <w:p w:rsidR="00B54636" w:rsidRPr="00B54636" w:rsidRDefault="00B54636" w:rsidP="00B54636">
      <w:pPr>
        <w:ind w:left="568" w:hanging="284"/>
      </w:pPr>
      <w:r w:rsidRPr="00B54636">
        <w:t>3.</w:t>
      </w:r>
      <w:r w:rsidRPr="00B54636">
        <w:tab/>
        <w:t>may display the floor deny reason to the user using information in the Reject Cause field;</w:t>
      </w:r>
    </w:p>
    <w:p w:rsidR="00B54636" w:rsidRPr="00B54636" w:rsidRDefault="00B54636" w:rsidP="00B54636">
      <w:pPr>
        <w:ind w:left="568" w:hanging="284"/>
      </w:pPr>
      <w:r w:rsidRPr="00B54636">
        <w:t>4.</w:t>
      </w:r>
      <w:r w:rsidRPr="00B54636">
        <w:tab/>
        <w:t>shall stop timer T101 (Floor Request); and</w:t>
      </w:r>
    </w:p>
    <w:p w:rsidR="00B54636" w:rsidRPr="00B54636" w:rsidRDefault="00B54636" w:rsidP="00B54636">
      <w:pPr>
        <w:ind w:left="568" w:hanging="284"/>
      </w:pPr>
      <w:r w:rsidRPr="00B54636">
        <w:t>5.</w:t>
      </w:r>
      <w:r w:rsidRPr="00B54636">
        <w:tab/>
        <w:t>shall enter the 'U: has no permission' state.</w:t>
      </w:r>
    </w:p>
    <w:p w:rsidR="00B54636" w:rsidRPr="00B54636" w:rsidRDefault="00B54636" w:rsidP="00B54636">
      <w:r w:rsidRPr="00B54636">
        <w:t>[TS 24.380, clause 6.2.4.4.9]</w:t>
      </w:r>
    </w:p>
    <w:p w:rsidR="00B54636" w:rsidRPr="00B54636" w:rsidRDefault="00B54636" w:rsidP="00B54636">
      <w:r w:rsidRPr="00B54636">
        <w:t>Upon receiving a Floor Queue Position Info message, the floor participant:</w:t>
      </w:r>
    </w:p>
    <w:p w:rsidR="00B54636" w:rsidRPr="00B54636" w:rsidRDefault="00B54636" w:rsidP="00B54636">
      <w:pPr>
        <w:ind w:left="568" w:hanging="284"/>
      </w:pPr>
      <w:r w:rsidRPr="00B54636">
        <w:t>1.</w:t>
      </w:r>
      <w:r w:rsidRPr="00B54636">
        <w:tab/>
        <w:t>if the first bit in the subtype of the Floor Queue Position Info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'9' (Floor Queue Position Info);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shall provide floor request queued response notification to the MCPTT user;</w:t>
      </w:r>
    </w:p>
    <w:p w:rsidR="00B54636" w:rsidRPr="00B54636" w:rsidRDefault="00B54636" w:rsidP="00B54636">
      <w:pPr>
        <w:ind w:left="568" w:hanging="284"/>
      </w:pPr>
      <w:r w:rsidRPr="00B54636">
        <w:t>3.</w:t>
      </w:r>
      <w:r w:rsidRPr="00B54636">
        <w:tab/>
        <w:t>may provide the queue position and priority to the MCPTT user; and</w:t>
      </w:r>
    </w:p>
    <w:p w:rsidR="00B54636" w:rsidRPr="00B54636" w:rsidRDefault="00B54636" w:rsidP="00B54636">
      <w:pPr>
        <w:ind w:left="568" w:hanging="284"/>
      </w:pPr>
      <w:r w:rsidRPr="00B54636">
        <w:t>4.</w:t>
      </w:r>
      <w:r w:rsidRPr="00B54636">
        <w:tab/>
        <w:t>shall enter the 'U: queued' state.</w:t>
      </w:r>
    </w:p>
    <w:p w:rsidR="00B54636" w:rsidRPr="00B54636" w:rsidRDefault="00B54636" w:rsidP="00B54636">
      <w:r w:rsidRPr="00B54636">
        <w:t>[TS 24.380, clause 6.2.4.9.9]</w:t>
      </w:r>
    </w:p>
    <w:p w:rsidR="00B54636" w:rsidRPr="00B54636" w:rsidRDefault="00B54636" w:rsidP="00B54636">
      <w:r w:rsidRPr="00B54636">
        <w:t>Upon receipt of an indication from the MCPTT client to request the queue position, the floor participant:</w:t>
      </w:r>
    </w:p>
    <w:p w:rsidR="00B54636" w:rsidRPr="00B54636" w:rsidRDefault="00B54636" w:rsidP="00B54636">
      <w:pPr>
        <w:ind w:left="568" w:hanging="284"/>
      </w:pPr>
      <w:r w:rsidRPr="00B54636">
        <w:t>1.</w:t>
      </w:r>
      <w:r w:rsidRPr="00B54636">
        <w:tab/>
        <w:t>shall send the Floor Queue Position Request message;</w:t>
      </w:r>
    </w:p>
    <w:p w:rsidR="00B54636" w:rsidRPr="00B54636" w:rsidRDefault="00B54636" w:rsidP="00B54636">
      <w:pPr>
        <w:ind w:left="568" w:hanging="284"/>
      </w:pPr>
      <w:r w:rsidRPr="00B54636">
        <w:t>2.</w:t>
      </w:r>
      <w:r w:rsidRPr="00B54636">
        <w:tab/>
        <w:t>shall start timer T104 (Floor Queue Position Request) and initialize counter C104 (Floor Queue Position Request) to 1; and</w:t>
      </w:r>
    </w:p>
    <w:p w:rsidR="00B54636" w:rsidRPr="00B54636" w:rsidRDefault="00B54636" w:rsidP="00B54636">
      <w:pPr>
        <w:ind w:left="568" w:hanging="284"/>
      </w:pPr>
      <w:r w:rsidRPr="00B54636">
        <w:t>3.</w:t>
      </w:r>
      <w:r w:rsidRPr="00B54636">
        <w:tab/>
        <w:t>remain in the 'U: queued' state.</w:t>
      </w:r>
    </w:p>
    <w:p w:rsidR="00B54636" w:rsidRPr="00B54636" w:rsidRDefault="00B54636" w:rsidP="00B54636">
      <w:r w:rsidRPr="00B54636">
        <w:t>[TS 24.380, clause 6.2.4.9.6]</w:t>
      </w:r>
    </w:p>
    <w:p w:rsidR="00B54636" w:rsidRPr="00B54636" w:rsidRDefault="00B54636" w:rsidP="00B54636">
      <w:r w:rsidRPr="00B54636">
        <w:t>Upon receiving an indication from the MCPTT user to release the queued floor request, the floor participant:</w:t>
      </w:r>
    </w:p>
    <w:p w:rsidR="00B54636" w:rsidRPr="00B54636" w:rsidRDefault="00B54636" w:rsidP="00B54636">
      <w:pPr>
        <w:ind w:left="568" w:hanging="284"/>
      </w:pPr>
      <w:r w:rsidRPr="00B54636">
        <w:t>1.</w:t>
      </w:r>
      <w:r w:rsidRPr="00B54636">
        <w:tab/>
        <w:t>shall send a Floor Release message: The Floor Release message:</w:t>
      </w:r>
    </w:p>
    <w:p w:rsidR="00B54636" w:rsidRPr="00B54636" w:rsidRDefault="00B54636" w:rsidP="00B54636">
      <w:pPr>
        <w:ind w:left="851" w:hanging="284"/>
      </w:pPr>
      <w:r w:rsidRPr="00B54636">
        <w:t>a.</w:t>
      </w:r>
      <w:r w:rsidRPr="00B54636">
        <w:tab/>
        <w:t>may include the Floor Indicator field changing a broadcast group call to a normal call;</w:t>
      </w:r>
    </w:p>
    <w:p w:rsidR="00B54636" w:rsidRPr="00B54636" w:rsidRDefault="00B54636" w:rsidP="00B54636">
      <w:pPr>
        <w:ind w:left="568" w:hanging="284"/>
      </w:pPr>
      <w:r w:rsidRPr="00B54636">
        <w:t>2.</w:t>
      </w:r>
      <w:r w:rsidRPr="00B54636">
        <w:tab/>
        <w:t>may set the first bit in the subtype of the Floor Release message to '1' (Acknowledgment is required) as described in subclause 8.3.2;</w:t>
      </w:r>
    </w:p>
    <w:p w:rsidR="00B54636" w:rsidRPr="00B54636" w:rsidRDefault="00B54636" w:rsidP="00B54636">
      <w:pPr>
        <w:keepLines/>
        <w:ind w:left="1135" w:hanging="851"/>
      </w:pPr>
      <w:r w:rsidRPr="00B54636">
        <w:t>NOTE:</w:t>
      </w:r>
      <w:r w:rsidRPr="00B54636">
        <w:tab/>
        <w:t>It is an implementation option to handle the receipt of the Floor Ack message and what action to take if the Floor Ack message is not received.</w:t>
      </w:r>
    </w:p>
    <w:p w:rsidR="00B54636" w:rsidRPr="00B54636" w:rsidRDefault="00B54636" w:rsidP="00B54636">
      <w:pPr>
        <w:ind w:left="568" w:hanging="284"/>
      </w:pPr>
      <w:r w:rsidRPr="00B54636">
        <w:t>3.</w:t>
      </w:r>
      <w:r w:rsidRPr="00B54636">
        <w:tab/>
        <w:t>shall start timer T100 (Floor Release) and initialise counter C10 (Floor Release) to 1;</w:t>
      </w:r>
    </w:p>
    <w:p w:rsidR="00B54636" w:rsidRPr="00B54636" w:rsidRDefault="00B54636" w:rsidP="00B54636">
      <w:pPr>
        <w:ind w:left="568" w:hanging="284"/>
      </w:pPr>
      <w:r w:rsidRPr="00B54636">
        <w:t>4.</w:t>
      </w:r>
      <w:r w:rsidRPr="00B54636">
        <w:tab/>
        <w:t>shall stop timer T104 (Floor Queue Position Request), if running; and</w:t>
      </w:r>
    </w:p>
    <w:p w:rsidR="00B54636" w:rsidRPr="00B54636" w:rsidRDefault="00B54636" w:rsidP="00B54636">
      <w:pPr>
        <w:ind w:left="568" w:hanging="284"/>
      </w:pPr>
      <w:r w:rsidRPr="00B54636">
        <w:t>5.</w:t>
      </w:r>
      <w:r w:rsidRPr="00B54636">
        <w:tab/>
        <w:t>shall enter the 'U: pending Release' state.</w:t>
      </w:r>
    </w:p>
    <w:p w:rsidR="00B54636" w:rsidRPr="00B54636" w:rsidRDefault="00B54636" w:rsidP="00B54636">
      <w:r w:rsidRPr="00B54636">
        <w:t>[TS 24.380, clause 6.2.4.9.4]</w:t>
      </w:r>
    </w:p>
    <w:p w:rsidR="00B54636" w:rsidRPr="00B54636" w:rsidRDefault="00B54636" w:rsidP="00B54636">
      <w:r w:rsidRPr="00B54636">
        <w:t>Upon receiving a Floor Granted message, the floor participant:</w:t>
      </w:r>
    </w:p>
    <w:p w:rsidR="00B54636" w:rsidRPr="00B54636" w:rsidRDefault="00B54636" w:rsidP="00B54636">
      <w:pPr>
        <w:ind w:left="568" w:hanging="284"/>
      </w:pPr>
      <w:r w:rsidRPr="00B54636">
        <w:t>1.</w:t>
      </w:r>
      <w:r w:rsidRPr="00B54636">
        <w:tab/>
        <w:t>if the first bit in the subtype of the Floor Granted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'1' (Floor Granted);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shall provide a floor granted notification to the MCPTT user;</w:t>
      </w:r>
    </w:p>
    <w:p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rsidR="00B54636" w:rsidRPr="00B54636" w:rsidRDefault="00B54636" w:rsidP="00B54636">
      <w:pPr>
        <w:ind w:left="568" w:hanging="284"/>
      </w:pPr>
      <w:r w:rsidRPr="00B54636">
        <w:t>4.</w:t>
      </w:r>
      <w:r w:rsidRPr="00B54636">
        <w:tab/>
        <w:t>shall stop timer T104 (Floor Queue Position Request), if running;</w:t>
      </w:r>
    </w:p>
    <w:p w:rsidR="00B54636" w:rsidRPr="00B54636" w:rsidRDefault="00B54636" w:rsidP="00B54636">
      <w:pPr>
        <w:ind w:left="568" w:hanging="284"/>
      </w:pPr>
      <w:r w:rsidRPr="00B54636">
        <w:t>5.</w:t>
      </w:r>
      <w:r w:rsidRPr="00B54636">
        <w:tab/>
        <w:t xml:space="preserve">shall start timer T132 </w:t>
      </w:r>
      <w:r w:rsidRPr="00B54636">
        <w:rPr>
          <w:lang w:eastAsia="ko-KR"/>
        </w:rPr>
        <w:t>(Queued granted user action)</w:t>
      </w:r>
      <w:r w:rsidRPr="00B54636">
        <w:t>;</w:t>
      </w:r>
    </w:p>
    <w:p w:rsidR="00B54636" w:rsidRPr="00B54636" w:rsidRDefault="00B54636" w:rsidP="00B54636">
      <w:pPr>
        <w:ind w:left="568" w:hanging="284"/>
      </w:pPr>
      <w:r w:rsidRPr="00B54636">
        <w:t>6.</w:t>
      </w:r>
      <w:r w:rsidRPr="00B54636">
        <w:tab/>
        <w:t>shall indicate the user that the floor is granted; and</w:t>
      </w:r>
    </w:p>
    <w:p w:rsidR="00B54636" w:rsidRPr="00B54636" w:rsidRDefault="00B54636" w:rsidP="00B54636">
      <w:pPr>
        <w:ind w:left="568" w:hanging="284"/>
      </w:pPr>
      <w:r w:rsidRPr="00B54636">
        <w:t>7.</w:t>
      </w:r>
      <w:r w:rsidRPr="00B54636">
        <w:tab/>
        <w:t>shall remain in the 'U: queued' state.</w:t>
      </w:r>
    </w:p>
    <w:p w:rsidR="00B54636" w:rsidRPr="00B54636" w:rsidRDefault="00B54636">
      <w:pPr>
        <w:pStyle w:val="H6"/>
        <w:pPrChange w:id="1612" w:author="MCC160" w:date="2023-02-23T18:45:00Z">
          <w:pPr>
            <w:keepNext/>
            <w:keepLines/>
            <w:spacing w:before="120"/>
            <w:ind w:left="1985" w:hanging="1985"/>
          </w:pPr>
        </w:pPrChange>
      </w:pPr>
      <w:r w:rsidRPr="00B54636">
        <w:t>6.1.1.2.3</w:t>
      </w:r>
      <w:r w:rsidRPr="00B54636">
        <w:tab/>
        <w:t>Test description</w:t>
      </w:r>
    </w:p>
    <w:p w:rsidR="00B54636" w:rsidRPr="00B54636" w:rsidRDefault="00B54636">
      <w:pPr>
        <w:pStyle w:val="H6"/>
        <w:pPrChange w:id="1613" w:author="MCC160" w:date="2023-02-23T18:45:00Z">
          <w:pPr>
            <w:keepNext/>
            <w:keepLines/>
            <w:spacing w:before="120"/>
            <w:ind w:left="1985" w:hanging="1985"/>
          </w:pPr>
        </w:pPrChange>
      </w:pPr>
      <w:r w:rsidRPr="00B54636">
        <w:t>6.1.1.2.3.1</w:t>
      </w:r>
      <w:r w:rsidRPr="00B54636">
        <w:tab/>
        <w:t>Pre-test conditions</w:t>
      </w:r>
    </w:p>
    <w:p w:rsidR="00B54636" w:rsidRPr="00B54636" w:rsidRDefault="00B54636">
      <w:pPr>
        <w:pStyle w:val="H6"/>
        <w:pPrChange w:id="1614" w:author="MCC160" w:date="2023-02-23T18:45:00Z">
          <w:pPr>
            <w:keepNext/>
            <w:keepLines/>
            <w:spacing w:before="120"/>
            <w:ind w:left="1985" w:hanging="1985"/>
          </w:pPr>
        </w:pPrChange>
      </w:pPr>
      <w:r w:rsidRPr="00B54636">
        <w:t>System Simulator:</w:t>
      </w:r>
    </w:p>
    <w:p w:rsidR="00B54636" w:rsidRPr="00B54636" w:rsidRDefault="00B54636">
      <w:pPr>
        <w:pStyle w:val="B10"/>
        <w:pPrChange w:id="1615" w:author="MCC160" w:date="2023-02-23T18:45:00Z">
          <w:pPr>
            <w:ind w:left="568" w:hanging="284"/>
          </w:pPr>
        </w:pPrChange>
      </w:pPr>
      <w:r w:rsidRPr="00B54636">
        <w:t>-</w:t>
      </w:r>
      <w:r w:rsidRPr="00B54636">
        <w:tab/>
        <w:t>SS (MCPTT server)</w:t>
      </w:r>
    </w:p>
    <w:p w:rsidR="00B54636" w:rsidRPr="00B54636" w:rsidRDefault="00B54636">
      <w:pPr>
        <w:pStyle w:val="B10"/>
        <w:pPrChange w:id="1616" w:author="MCC160" w:date="2023-02-23T18:45: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1617" w:author="MCC160" w:date="2023-02-23T18:45:00Z">
          <w:pPr>
            <w:keepNext/>
            <w:keepLines/>
            <w:spacing w:before="120"/>
            <w:ind w:left="1985" w:hanging="1985"/>
          </w:pPr>
        </w:pPrChange>
      </w:pPr>
      <w:r w:rsidRPr="00B54636">
        <w:t>IUT:</w:t>
      </w:r>
    </w:p>
    <w:p w:rsidR="00B54636" w:rsidRPr="00B54636" w:rsidRDefault="00B54636">
      <w:pPr>
        <w:pStyle w:val="B10"/>
        <w:pPrChange w:id="1618" w:author="MCC160" w:date="2023-02-23T18:45:00Z">
          <w:pPr>
            <w:ind w:left="568" w:hanging="284"/>
          </w:pPr>
        </w:pPrChange>
      </w:pPr>
      <w:r w:rsidRPr="00B54636">
        <w:t>-</w:t>
      </w:r>
      <w:r w:rsidRPr="00B54636">
        <w:tab/>
        <w:t>UE (MCPTT client)</w:t>
      </w:r>
    </w:p>
    <w:p w:rsidR="00067051" w:rsidRPr="00874E7A" w:rsidRDefault="00067051" w:rsidP="00067051">
      <w:pPr>
        <w:pStyle w:val="B10"/>
        <w:rPr>
          <w:ins w:id="1619" w:author="MCC160" w:date="2023-01-17T10:33:00Z"/>
        </w:rPr>
      </w:pPr>
      <w:ins w:id="1620" w:author="MCC160" w:date="2023-01-17T10:33: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1621" w:author="MCC160" w:date="2023-01-17T10:33:00Z"/>
        </w:rPr>
        <w:pPrChange w:id="1622" w:author="MCC160" w:date="2023-02-23T18:45:00Z">
          <w:pPr>
            <w:ind w:left="568" w:hanging="284"/>
          </w:pPr>
        </w:pPrChange>
      </w:pPr>
      <w:del w:id="1623" w:author="MCC160" w:date="2023-01-17T10:33: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1624" w:author="MCC160" w:date="2023-02-23T18:45:00Z">
          <w:pPr>
            <w:keepNext/>
            <w:keepLines/>
            <w:spacing w:before="120"/>
            <w:ind w:left="1985" w:hanging="1985"/>
          </w:pPr>
        </w:pPrChange>
      </w:pPr>
      <w:r w:rsidRPr="00B54636">
        <w:t>Preamble:</w:t>
      </w:r>
    </w:p>
    <w:p w:rsidR="00E61C34" w:rsidRPr="00874E7A" w:rsidRDefault="00E61C34" w:rsidP="00E61C34">
      <w:pPr>
        <w:pStyle w:val="B10"/>
        <w:rPr>
          <w:ins w:id="1625" w:author="MCC160" w:date="2023-01-18T13:37:00Z"/>
        </w:rPr>
      </w:pPr>
      <w:ins w:id="1626" w:author="MCC160" w:date="2023-01-18T13:37:00Z">
        <w:r w:rsidRPr="00874E7A">
          <w:t>-</w:t>
        </w:r>
        <w:r w:rsidRPr="00874E7A">
          <w:tab/>
        </w:r>
        <w:r>
          <w:t xml:space="preserve">The UE has performed procedure </w:t>
        </w:r>
      </w:ins>
      <w:ins w:id="1627" w:author="MCC160" w:date="2023-01-18T14:02:00Z">
        <w:r w:rsidR="008754C1">
          <w:t>'</w:t>
        </w:r>
      </w:ins>
      <w:ins w:id="1628" w:author="MCC160" w:date="2023-01-18T13:37:00Z">
        <w:r>
          <w:t>MCPTT UE registration</w:t>
        </w:r>
      </w:ins>
      <w:ins w:id="1629" w:author="MCC160" w:date="2023-01-18T14:15:00Z">
        <w:r w:rsidR="006F6CCD">
          <w:t>'</w:t>
        </w:r>
      </w:ins>
      <w:ins w:id="1630" w:author="MCC160" w:date="2023-01-18T13:37:00Z">
        <w:r>
          <w:t xml:space="preserve"> as specified in TS 36.579-1 [2] clause 5.4.2.</w:t>
        </w:r>
      </w:ins>
    </w:p>
    <w:p w:rsidR="00E61C34" w:rsidRPr="00874E7A" w:rsidRDefault="00E61C34" w:rsidP="00E61C34">
      <w:pPr>
        <w:pStyle w:val="B10"/>
        <w:rPr>
          <w:ins w:id="1631" w:author="MCC160" w:date="2023-01-18T13:37:00Z"/>
        </w:rPr>
      </w:pPr>
      <w:ins w:id="1632" w:author="MCC160" w:date="2023-01-18T13:37:00Z">
        <w:r w:rsidRPr="00874E7A">
          <w:t>-</w:t>
        </w:r>
        <w:r w:rsidRPr="00874E7A">
          <w:tab/>
        </w:r>
        <w:r>
          <w:t xml:space="preserve">The UE has performed procedure </w:t>
        </w:r>
      </w:ins>
      <w:ins w:id="1633" w:author="MCC160" w:date="2023-01-18T14:02:00Z">
        <w:r w:rsidR="008754C1">
          <w:t>'</w:t>
        </w:r>
      </w:ins>
      <w:ins w:id="1634" w:author="MCC160" w:date="2023-01-18T13:37:00Z">
        <w:r>
          <w:t>MCX Authorization/Configuration and Key Generation</w:t>
        </w:r>
      </w:ins>
      <w:ins w:id="1635" w:author="MCC160" w:date="2023-01-18T14:15:00Z">
        <w:r w:rsidR="006F6CCD">
          <w:t>'</w:t>
        </w:r>
      </w:ins>
      <w:ins w:id="1636" w:author="MCC160" w:date="2023-01-18T13:37:00Z">
        <w:r>
          <w:t xml:space="preserve"> as specified in TS 36.579-1 [2] clause 5.3.2.</w:t>
        </w:r>
      </w:ins>
    </w:p>
    <w:p w:rsidR="00B54636" w:rsidRPr="00B54636" w:rsidDel="00E61C34" w:rsidRDefault="00B54636">
      <w:pPr>
        <w:pStyle w:val="B10"/>
        <w:rPr>
          <w:del w:id="1637" w:author="MCC160" w:date="2023-01-18T13:37:00Z"/>
        </w:rPr>
        <w:pPrChange w:id="1638" w:author="MCC160" w:date="2023-02-23T18:45:00Z">
          <w:pPr>
            <w:ind w:left="568" w:hanging="284"/>
          </w:pPr>
        </w:pPrChange>
      </w:pPr>
      <w:del w:id="1639" w:author="MCC160" w:date="2023-01-18T13:37: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1640" w:author="MCC160" w:date="2023-01-18T13:37:00Z"/>
        </w:rPr>
        <w:pPrChange w:id="1641" w:author="MCC160" w:date="2023-02-23T18:45:00Z">
          <w:pPr>
            <w:ind w:left="568" w:hanging="284"/>
          </w:pPr>
        </w:pPrChange>
      </w:pPr>
      <w:del w:id="1642" w:author="MCC160" w:date="2023-01-18T13:37: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1643" w:author="MCC160" w:date="2023-02-23T18:45:00Z">
          <w:pPr>
            <w:ind w:left="568" w:hanging="284"/>
          </w:pPr>
        </w:pPrChange>
      </w:pPr>
      <w:r w:rsidRPr="00B54636">
        <w:t>-</w:t>
      </w:r>
      <w:r w:rsidRPr="00B54636">
        <w:tab/>
        <w:t>UE States at the end of the preamble</w:t>
      </w:r>
    </w:p>
    <w:p w:rsidR="00B54636" w:rsidRPr="00B54636" w:rsidRDefault="00B54636">
      <w:pPr>
        <w:pStyle w:val="B2"/>
        <w:pPrChange w:id="1644" w:author="MCC160" w:date="2023-02-23T18:45:00Z">
          <w:pPr>
            <w:ind w:left="851" w:hanging="284"/>
          </w:pPr>
        </w:pPrChange>
      </w:pPr>
      <w:r w:rsidRPr="00B54636">
        <w:t>-</w:t>
      </w:r>
      <w:r w:rsidRPr="00B54636">
        <w:tab/>
        <w:t>The UE is in E-UTRA Registered, Idle Mode state.</w:t>
      </w:r>
    </w:p>
    <w:p w:rsidR="00B54636" w:rsidRPr="00B54636" w:rsidRDefault="00B54636">
      <w:pPr>
        <w:pStyle w:val="B2"/>
        <w:pPrChange w:id="1645" w:author="MCC160" w:date="2023-02-23T18:45: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1646" w:author="MCC160" w:date="2023-02-23T18:45:00Z">
          <w:pPr>
            <w:keepNext/>
            <w:keepLines/>
            <w:spacing w:before="120"/>
            <w:ind w:left="1985" w:hanging="1985"/>
          </w:pPr>
        </w:pPrChange>
      </w:pPr>
      <w:r w:rsidRPr="00B54636">
        <w:t>6.1.1.2.3.2</w:t>
      </w:r>
      <w:r w:rsidRPr="00B54636">
        <w:tab/>
        <w:t>Test procedure sequence</w:t>
      </w:r>
    </w:p>
    <w:p w:rsidR="00B54636" w:rsidRPr="00B54636" w:rsidRDefault="00B54636">
      <w:pPr>
        <w:pStyle w:val="TH"/>
        <w:pPrChange w:id="1647" w:author="MCC160" w:date="2023-02-23T18:45:00Z">
          <w:pPr>
            <w:keepNext/>
            <w:keepLines/>
            <w:spacing w:before="60"/>
            <w:jc w:val="center"/>
          </w:pPr>
        </w:pPrChange>
      </w:pPr>
      <w:r w:rsidRPr="00B54636">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B54636" w:rsidRPr="00B54636" w:rsidTr="00FB0651">
        <w:tc>
          <w:tcPr>
            <w:tcW w:w="81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1648" w:author="MCC160" w:date="2023-02-23T18:45:00Z">
                <w:pPr>
                  <w:keepNext/>
                  <w:keepLines/>
                  <w:spacing w:after="0"/>
                  <w:jc w:val="center"/>
                </w:pPr>
              </w:pPrChange>
            </w:pPr>
            <w:r w:rsidRPr="00B54636">
              <w:rPr>
                <w:lang w:val="fr-FR"/>
              </w:rPr>
              <w:t>St</w:t>
            </w:r>
          </w:p>
        </w:tc>
        <w:tc>
          <w:tcPr>
            <w:tcW w:w="3800"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1649" w:author="MCC160" w:date="2023-02-23T18:45:00Z">
                <w:pPr>
                  <w:keepNext/>
                  <w:keepLines/>
                  <w:spacing w:after="0"/>
                  <w:jc w:val="center"/>
                </w:pPr>
              </w:pPrChange>
            </w:pPr>
            <w:r w:rsidRPr="00B5463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650" w:author="MCC160" w:date="2023-02-23T18:45:00Z">
                <w:pPr>
                  <w:keepNext/>
                  <w:keepLines/>
                  <w:spacing w:after="0"/>
                  <w:jc w:val="center"/>
                </w:pPr>
              </w:pPrChange>
            </w:pPr>
            <w:r w:rsidRPr="00B54636">
              <w:rPr>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1651" w:author="MCC160" w:date="2023-02-23T18:45:00Z">
                <w:pPr>
                  <w:keepNext/>
                  <w:keepLines/>
                  <w:spacing w:after="0"/>
                  <w:jc w:val="center"/>
                </w:pPr>
              </w:pPrChange>
            </w:pPr>
            <w:r w:rsidRPr="00B54636">
              <w:rPr>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1652" w:author="MCC160" w:date="2023-02-23T18:45:00Z">
                <w:pPr>
                  <w:keepNext/>
                  <w:keepLines/>
                  <w:spacing w:after="0"/>
                  <w:jc w:val="center"/>
                </w:pPr>
              </w:pPrChange>
            </w:pPr>
            <w:r w:rsidRPr="00B54636">
              <w:rPr>
                <w:lang w:val="fr-FR"/>
              </w:rPr>
              <w:t>Verdict</w:t>
            </w:r>
          </w:p>
        </w:tc>
      </w:tr>
      <w:tr w:rsidR="00B54636" w:rsidRPr="00B54636" w:rsidTr="00FB0651">
        <w:tc>
          <w:tcPr>
            <w:tcW w:w="81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1653" w:author="MCC160" w:date="2023-02-23T18:45:00Z">
                <w:pPr>
                  <w:keepNext/>
                  <w:keepLines/>
                  <w:spacing w:after="0"/>
                  <w:jc w:val="center"/>
                </w:pPr>
              </w:pPrChange>
            </w:pPr>
          </w:p>
        </w:tc>
        <w:tc>
          <w:tcPr>
            <w:tcW w:w="3800"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1654" w:author="MCC160" w:date="2023-02-23T18:45: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655" w:author="MCC160" w:date="2023-02-23T18:45:00Z">
                <w:pPr>
                  <w:keepNext/>
                  <w:keepLines/>
                  <w:spacing w:after="0"/>
                  <w:jc w:val="center"/>
                </w:pPr>
              </w:pPrChange>
            </w:pPr>
            <w:r w:rsidRPr="00B5463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1656" w:author="MCC160" w:date="2023-02-23T18:45:00Z">
                <w:pPr>
                  <w:keepNext/>
                  <w:keepLines/>
                  <w:spacing w:after="0"/>
                  <w:jc w:val="center"/>
                </w:pPr>
              </w:pPrChange>
            </w:pPr>
            <w:r w:rsidRPr="00B54636">
              <w:rPr>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1657" w:author="MCC160" w:date="2023-02-23T18:45: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1658" w:author="MCC160" w:date="2023-02-23T18:45:00Z">
                <w:pPr>
                  <w:keepNext/>
                  <w:keepLines/>
                  <w:spacing w:after="0"/>
                  <w:jc w:val="center"/>
                </w:pPr>
              </w:pPrChange>
            </w:pP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59" w:author="MCC160" w:date="2023-02-23T18:45:00Z">
                <w:pPr>
                  <w:keepNext/>
                  <w:keepLines/>
                  <w:spacing w:after="0"/>
                  <w:jc w:val="center"/>
                </w:pPr>
              </w:pPrChange>
            </w:pPr>
            <w:r w:rsidRPr="00B54636">
              <w:rPr>
                <w:lang w:val="fr-FR"/>
              </w:rPr>
              <w:t>1</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660" w:author="MCC160" w:date="2023-02-23T18:45:00Z">
                <w:pPr>
                  <w:keepNext/>
                  <w:keepLines/>
                  <w:spacing w:after="0"/>
                </w:pPr>
              </w:pPrChange>
            </w:pPr>
            <w:r w:rsidRPr="00B54636">
              <w:rPr>
                <w:rFonts w:eastAsia="Calibri"/>
                <w:lang w:val="fr-FR"/>
              </w:rPr>
              <w:t xml:space="preserve">Check: </w:t>
            </w:r>
            <w:del w:id="1661" w:author="MCC160" w:date="2023-01-18T17:58:00Z">
              <w:r w:rsidRPr="00B54636" w:rsidDel="00885AE6">
                <w:rPr>
                  <w:rFonts w:eastAsia="Calibri"/>
                  <w:lang w:val="fr-FR"/>
                </w:rPr>
                <w:delText xml:space="preserve">Is the </w:delText>
              </w:r>
              <w:r w:rsidRPr="00B54636" w:rsidDel="00885AE6">
                <w:rPr>
                  <w:rFonts w:eastAsia="Calibri"/>
                  <w:lang w:val="fr-FR" w:eastAsia="ko-KR"/>
                </w:rPr>
                <w:delText xml:space="preserve">procedure for </w:delText>
              </w:r>
            </w:del>
            <w:ins w:id="1662" w:author="MCC160" w:date="2023-01-18T17:58:00Z">
              <w:r w:rsidR="00885AE6">
                <w:rPr>
                  <w:rFonts w:eastAsia="Calibri"/>
                  <w:lang w:val="fr-FR"/>
                </w:rPr>
                <w:t xml:space="preserve">Does the UE (MCPTT client) correctly perform procedure </w:t>
              </w:r>
            </w:ins>
            <w:ins w:id="1663" w:author="MCC160" w:date="2023-01-18T18:09:00Z">
              <w:r w:rsidR="0025743F">
                <w:rPr>
                  <w:rFonts w:eastAsia="Calibri"/>
                  <w:lang w:val="fr-FR"/>
                </w:rPr>
                <w:t>'</w:t>
              </w:r>
            </w:ins>
            <w:r w:rsidRPr="00B54636">
              <w:rPr>
                <w:lang w:val="fr-FR"/>
              </w:rPr>
              <w:t>MCPTT CT session establishment/modification without provisional responses other than 100 Trying</w:t>
            </w:r>
            <w:ins w:id="1664" w:author="MCC160" w:date="2023-01-18T17:58:00Z">
              <w:r w:rsidR="00885AE6">
                <w:rPr>
                  <w:lang w:val="fr-FR"/>
                </w:rPr>
                <w:t>'</w:t>
              </w:r>
            </w:ins>
            <w:r w:rsidRPr="00B54636">
              <w:rPr>
                <w:lang w:val="fr-FR"/>
              </w:rPr>
              <w:t xml:space="preserve"> as described in TS 36.579-1 [2] Table </w:t>
            </w:r>
            <w:r w:rsidRPr="00B54636">
              <w:rPr>
                <w:bCs/>
                <w:lang w:val="fr-FR"/>
              </w:rPr>
              <w:t>5.3.4.3-1 to establish</w:t>
            </w:r>
            <w:del w:id="1665" w:author="MCC160" w:date="2023-01-19T09:53:00Z">
              <w:r w:rsidRPr="00B54636" w:rsidDel="00167FCF">
                <w:rPr>
                  <w:lang w:val="fr-FR"/>
                </w:rPr>
                <w:delText xml:space="preserve"> </w:delText>
              </w:r>
            </w:del>
            <w:del w:id="1666" w:author="MCC160" w:date="2023-01-18T17:59:00Z">
              <w:r w:rsidRPr="00B54636" w:rsidDel="00885AE6">
                <w:rPr>
                  <w:lang w:val="fr-FR"/>
                </w:rPr>
                <w:delText>an on-demand pre-arranged</w:delText>
              </w:r>
            </w:del>
            <w:ins w:id="1667" w:author="MCC160" w:date="2023-01-18T17:59:00Z">
              <w:r w:rsidR="00885AE6">
                <w:rPr>
                  <w:lang w:val="fr-FR"/>
                </w:rPr>
                <w:t xml:space="preserve"> a</w:t>
              </w:r>
            </w:ins>
            <w:r w:rsidRPr="00B54636">
              <w:rPr>
                <w:lang w:val="fr-FR"/>
              </w:rPr>
              <w:t xml:space="preserve"> group call with automatic commencement mode</w:t>
            </w:r>
            <w:ins w:id="1668" w:author="MCC160" w:date="2023-01-18T17:59:00Z">
              <w:r w:rsidR="00885AE6">
                <w:rPr>
                  <w:lang w:val="fr-FR"/>
                </w:rPr>
                <w:t>?</w:t>
              </w:r>
            </w:ins>
            <w:del w:id="1669" w:author="MCC160" w:date="2023-01-18T17:59:00Z">
              <w:r w:rsidRPr="00B54636" w:rsidDel="00885AE6">
                <w:rPr>
                  <w:lang w:val="fr-FR"/>
                </w:rPr>
                <w:delText xml:space="preserve"> and implicit floor control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7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67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72" w:author="MCC160" w:date="2023-02-23T18:45: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73"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74" w:author="MCC160" w:date="2023-02-23T18:45:00Z">
                <w:pPr>
                  <w:keepNext/>
                  <w:keepLines/>
                  <w:spacing w:after="0"/>
                  <w:jc w:val="center"/>
                </w:pPr>
              </w:pPrChange>
            </w:pPr>
            <w:r w:rsidRPr="00B54636">
              <w:rPr>
                <w:lang w:val="fr-FR"/>
              </w:rPr>
              <w:t>2a1-9</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675"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76"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677"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78"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79"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80" w:author="MCC160" w:date="2023-02-23T18:45:00Z">
                <w:pPr>
                  <w:keepNext/>
                  <w:keepLines/>
                  <w:spacing w:after="0"/>
                  <w:jc w:val="center"/>
                </w:pPr>
              </w:pPrChange>
            </w:pPr>
            <w:r w:rsidRPr="00B54636">
              <w:rPr>
                <w:lang w:val="fr-FR"/>
              </w:rPr>
              <w:t>10</w:t>
            </w:r>
          </w:p>
        </w:tc>
        <w:tc>
          <w:tcPr>
            <w:tcW w:w="3800"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1681" w:author="MCC160" w:date="2023-01-18T16:53:00Z"/>
                <w:rFonts w:eastAsia="Calibri"/>
                <w:lang w:val="fr-FR"/>
              </w:rPr>
            </w:pPr>
            <w:ins w:id="1682" w:author="MCC160" w:date="2023-01-18T16:53:00Z">
              <w:r w:rsidRPr="001764B6">
                <w:rPr>
                  <w:rFonts w:eastAsia="Calibri"/>
                  <w:lang w:val="fr-FR"/>
                </w:rPr>
                <w:t>Make the UE (MCPTT client) request the floor.</w:t>
              </w:r>
            </w:ins>
          </w:p>
          <w:p w:rsidR="00B54636" w:rsidRPr="00B54636" w:rsidRDefault="00B54636">
            <w:pPr>
              <w:pStyle w:val="TAL"/>
              <w:rPr>
                <w:lang w:val="fr-FR"/>
              </w:rPr>
              <w:pPrChange w:id="1683" w:author="MCC160" w:date="2023-02-23T18:45:00Z">
                <w:pPr>
                  <w:keepNext/>
                  <w:keepLines/>
                  <w:spacing w:after="0"/>
                </w:pPr>
              </w:pPrChange>
            </w:pPr>
            <w:del w:id="1684" w:author="MCC160" w:date="2023-01-18T16:53:00Z">
              <w:r w:rsidRPr="00B54636" w:rsidDel="001F4B74">
                <w:rPr>
                  <w:lang w:val="fr-FR"/>
                </w:rPr>
                <w:delText xml:space="preserve">Make the MCPTT User request to speak (e.g. pressing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8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68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87"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88"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89" w:author="MCC160" w:date="2023-02-23T18:45:00Z">
                <w:pPr>
                  <w:keepNext/>
                  <w:keepLines/>
                  <w:spacing w:after="0"/>
                  <w:jc w:val="center"/>
                </w:pPr>
              </w:pPrChange>
            </w:pPr>
            <w:r w:rsidRPr="00B54636">
              <w:rPr>
                <w:lang w:val="fr-FR"/>
              </w:rPr>
              <w:t>11</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690" w:author="MCC160" w:date="2023-02-23T18:45:00Z">
                <w:pPr>
                  <w:keepNext/>
                  <w:keepLines/>
                  <w:spacing w:after="0"/>
                </w:pPr>
              </w:pPrChange>
            </w:pPr>
            <w:r w:rsidRPr="00B54636">
              <w:rPr>
                <w:lang w:val="fr-FR"/>
              </w:rPr>
              <w:t xml:space="preserve">Check: Does the UE (MCPTT client) </w:t>
            </w:r>
            <w:ins w:id="1691" w:author="MCC160" w:date="2023-01-18T16:29:00Z">
              <w:r w:rsidR="00D27C59" w:rsidRPr="00D27C59">
                <w:rPr>
                  <w:lang w:val="fr-FR"/>
                </w:rPr>
                <w:t xml:space="preserve">correctly </w:t>
              </w:r>
            </w:ins>
            <w:r w:rsidRPr="00B54636">
              <w:rPr>
                <w:rFonts w:eastAsia="Calibri"/>
                <w:lang w:val="fr-FR" w:eastAsia="ko-KR"/>
              </w:rPr>
              <w:t xml:space="preserve">perform </w:t>
            </w:r>
            <w:r w:rsidRPr="00B54636">
              <w:rPr>
                <w:lang w:val="fr-FR"/>
              </w:rPr>
              <w:t xml:space="preserve">procedure </w:t>
            </w:r>
            <w:del w:id="1692" w:author="MCC160" w:date="2023-01-18T16:36:00Z">
              <w:r w:rsidRPr="00B54636" w:rsidDel="00D27C59">
                <w:rPr>
                  <w:lang w:val="fr-FR"/>
                </w:rPr>
                <w:delText xml:space="preserve">for </w:delText>
              </w:r>
            </w:del>
            <w:ins w:id="1693" w:author="MCC160" w:date="2023-01-18T16:36:00Z">
              <w:r w:rsidR="00D27C59">
                <w:rPr>
                  <w:lang w:val="fr-FR"/>
                </w:rPr>
                <w:t>'</w:t>
              </w:r>
            </w:ins>
            <w:r w:rsidRPr="00B54636">
              <w:rPr>
                <w:lang w:val="fr-FR"/>
              </w:rPr>
              <w:t>MCPTT Floor Request – Floor Granted</w:t>
            </w:r>
            <w:ins w:id="1694" w:author="MCC160" w:date="2023-01-18T17:59:00Z">
              <w:r w:rsidR="00885AE6">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9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69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97" w:author="MCC160" w:date="2023-02-23T18:45: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98"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699" w:author="MCC160" w:date="2023-02-23T18:45:00Z">
                <w:pPr>
                  <w:keepNext/>
                  <w:keepLines/>
                  <w:spacing w:after="0"/>
                  <w:jc w:val="center"/>
                </w:pPr>
              </w:pPrChange>
            </w:pPr>
            <w:r w:rsidRPr="00B54636">
              <w:rPr>
                <w:lang w:val="fr-FR"/>
              </w:rPr>
              <w:t>12-14</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00"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01"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02"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03"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04"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05" w:author="MCC160" w:date="2023-02-23T18:45:00Z">
                <w:pPr>
                  <w:keepNext/>
                  <w:keepLines/>
                  <w:spacing w:after="0"/>
                  <w:jc w:val="center"/>
                </w:pPr>
              </w:pPrChange>
            </w:pPr>
            <w:r w:rsidRPr="00B54636">
              <w:rPr>
                <w:lang w:val="fr-FR"/>
              </w:rPr>
              <w:t>15</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06" w:author="MCC160" w:date="2023-02-23T18:45:00Z">
                <w:pPr>
                  <w:keepNext/>
                  <w:keepLines/>
                  <w:spacing w:after="0"/>
                </w:pPr>
              </w:pPrChange>
            </w:pPr>
            <w:r w:rsidRPr="00B54636">
              <w:rPr>
                <w:lang w:val="fr-FR"/>
              </w:rPr>
              <w:t xml:space="preserve">The SS overrides the UE (MCPTT client) and grants the floor to a higher priority </w:t>
            </w:r>
            <w:del w:id="1707" w:author="MCC160" w:date="2023-01-18T18:00:00Z">
              <w:r w:rsidRPr="00B54636" w:rsidDel="00885AE6">
                <w:rPr>
                  <w:lang w:val="fr-FR"/>
                </w:rPr>
                <w:delText>MCPTT C</w:delText>
              </w:r>
            </w:del>
            <w:ins w:id="1708" w:author="MCC160" w:date="2023-01-18T18:00:00Z">
              <w:r w:rsidR="00885AE6">
                <w:rPr>
                  <w:lang w:val="fr-FR"/>
                </w:rPr>
                <w:t>c</w:t>
              </w:r>
            </w:ins>
            <w:r w:rsidRPr="00B54636">
              <w:rPr>
                <w:lang w:val="fr-FR"/>
              </w:rPr>
              <w:t>lient.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09"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10" w:author="MCC160" w:date="2023-02-23T18:45:00Z">
                <w:pPr>
                  <w:keepNext/>
                  <w:keepLines/>
                  <w:spacing w:after="0"/>
                </w:pPr>
              </w:pPrChange>
            </w:pPr>
            <w:r w:rsidRPr="00B54636">
              <w:rPr>
                <w:lang w:val="fr-FR"/>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11"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12"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13" w:author="MCC160" w:date="2023-02-23T18:45:00Z">
                <w:pPr>
                  <w:keepNext/>
                  <w:keepLines/>
                  <w:spacing w:after="0"/>
                  <w:jc w:val="center"/>
                </w:pPr>
              </w:pPrChange>
            </w:pPr>
            <w:r w:rsidRPr="00B54636">
              <w:rPr>
                <w:lang w:val="fr-FR"/>
              </w:rPr>
              <w:t>16</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14" w:author="MCC160" w:date="2023-02-23T18:45:00Z">
                <w:pPr>
                  <w:keepNext/>
                  <w:keepLines/>
                  <w:spacing w:after="0"/>
                </w:pPr>
              </w:pPrChange>
            </w:pPr>
            <w:r w:rsidRPr="00B54636">
              <w:rPr>
                <w:lang w:val="fr-FR"/>
              </w:rPr>
              <w:t xml:space="preserve">The SS sends a Floor Revoke message with </w:t>
            </w:r>
            <w:del w:id="1715" w:author="MCC160" w:date="2023-01-18T18:00:00Z">
              <w:r w:rsidRPr="00B54636" w:rsidDel="00885AE6">
                <w:rPr>
                  <w:lang w:val="fr-FR"/>
                </w:rPr>
                <w:delText xml:space="preserve">the </w:delText>
              </w:r>
            </w:del>
            <w:r w:rsidRPr="00B54636">
              <w:rPr>
                <w:lang w:val="fr-FR"/>
              </w:rPr>
              <w:t xml:space="preserve">Reject Cause </w:t>
            </w:r>
            <w:del w:id="1716" w:author="MCC160" w:date="2023-01-18T18:00:00Z">
              <w:r w:rsidRPr="00B54636" w:rsidDel="00885AE6">
                <w:rPr>
                  <w:lang w:val="fr-FR"/>
                </w:rPr>
                <w:delText xml:space="preserve">set to </w:delText>
              </w:r>
            </w:del>
            <w:r w:rsidRPr="00B54636">
              <w:rPr>
                <w:lang w:val="fr-FR"/>
              </w:rPr>
              <w:t>#4 - Media Burst pre-empted.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17" w:author="MCC160" w:date="2023-02-23T18:45: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18" w:author="MCC160" w:date="2023-02-23T18:45:00Z">
                <w:pPr>
                  <w:keepNext/>
                  <w:keepLines/>
                  <w:spacing w:after="0"/>
                </w:pPr>
              </w:pPrChange>
            </w:pPr>
            <w:r w:rsidRPr="00B54636">
              <w:rPr>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19"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20"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21" w:author="MCC160" w:date="2023-02-23T18:45:00Z">
                <w:pPr>
                  <w:keepNext/>
                  <w:keepLines/>
                  <w:spacing w:after="0"/>
                  <w:jc w:val="center"/>
                </w:pPr>
              </w:pPrChange>
            </w:pPr>
            <w:r w:rsidRPr="00B5463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22" w:author="MCC160" w:date="2023-02-23T18:45:00Z">
                <w:pPr>
                  <w:keepNext/>
                  <w:keepLines/>
                  <w:spacing w:after="0"/>
                </w:pPr>
              </w:pPrChange>
            </w:pPr>
            <w:r w:rsidRPr="00B54636">
              <w:rPr>
                <w:lang w:val="fr-FR"/>
              </w:rPr>
              <w:t>EXCEPTION: In parallel to the events described in step 17</w:t>
            </w:r>
            <w:del w:id="1723" w:author="MCC160" w:date="2023-01-18T18:00:00Z">
              <w:r w:rsidRPr="00B54636" w:rsidDel="00885AE6">
                <w:rPr>
                  <w:lang w:val="fr-FR"/>
                </w:rPr>
                <w:delText>,</w:delText>
              </w:r>
            </w:del>
            <w:r w:rsidRPr="00B54636">
              <w:rPr>
                <w:lang w:val="fr-FR"/>
              </w:rPr>
              <w:t xml:space="preserve">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24"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25"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26"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27" w:author="MCC160" w:date="2023-02-23T18:45:00Z">
                <w:pPr>
                  <w:keepNext/>
                  <w:keepLines/>
                  <w:spacing w:after="0"/>
                  <w:jc w:val="center"/>
                </w:pPr>
              </w:pPrChange>
            </w:pPr>
            <w:r w:rsidRPr="00B54636">
              <w:rPr>
                <w:rFonts w:eastAsia="Calibri"/>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28" w:author="MCC160" w:date="2023-02-23T18:45:00Z">
                <w:pPr>
                  <w:keepNext/>
                  <w:keepLines/>
                  <w:spacing w:after="0"/>
                  <w:jc w:val="center"/>
                </w:pPr>
              </w:pPrChange>
            </w:pPr>
            <w:r w:rsidRPr="00B54636">
              <w:rPr>
                <w:lang w:val="fr-FR"/>
              </w:rPr>
              <w:t>17</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29" w:author="MCC160" w:date="2023-02-23T18:45:00Z">
                <w:pPr>
                  <w:keepNext/>
                  <w:keepLines/>
                  <w:spacing w:after="0"/>
                </w:pPr>
              </w:pPrChange>
            </w:pPr>
            <w:r w:rsidRPr="00B54636">
              <w:rPr>
                <w:lang w:val="fr-FR"/>
              </w:rPr>
              <w:t xml:space="preserve">Check: Does the UE (MCPTT client) </w:t>
            </w:r>
            <w:ins w:id="1730" w:author="MCC160" w:date="2023-01-18T16:29:00Z">
              <w:r w:rsidR="00D27C59" w:rsidRPr="00D27C59">
                <w:rPr>
                  <w:lang w:val="fr-FR"/>
                </w:rPr>
                <w:t xml:space="preserve">correctly </w:t>
              </w:r>
            </w:ins>
            <w:r w:rsidRPr="00B54636">
              <w:rPr>
                <w:lang w:val="fr-FR"/>
              </w:rPr>
              <w:t xml:space="preserve">perform procedure </w:t>
            </w:r>
            <w:del w:id="1731" w:author="MCC160" w:date="2023-01-18T16:36:00Z">
              <w:r w:rsidRPr="00B54636" w:rsidDel="00D27C59">
                <w:rPr>
                  <w:lang w:val="fr-FR"/>
                </w:rPr>
                <w:delText xml:space="preserve">for </w:delText>
              </w:r>
            </w:del>
            <w:ins w:id="1732" w:author="MCC160" w:date="2023-01-18T16:36:00Z">
              <w:r w:rsidR="00D27C59">
                <w:rPr>
                  <w:lang w:val="fr-FR"/>
                </w:rPr>
                <w:t>'</w:t>
              </w:r>
            </w:ins>
            <w:r w:rsidRPr="00B54636">
              <w:rPr>
                <w:lang w:val="fr-FR"/>
              </w:rPr>
              <w:t>MCPTT Floor Release – Floor Taken</w:t>
            </w:r>
            <w:ins w:id="1733" w:author="MCC160" w:date="2023-01-18T18:00:00Z">
              <w:r w:rsidR="00885AE6">
                <w:rPr>
                  <w:lang w:val="fr-FR"/>
                </w:rPr>
                <w:t>'</w:t>
              </w:r>
            </w:ins>
            <w:r w:rsidRPr="00B54636">
              <w:rPr>
                <w:lang w:val="fr-FR"/>
              </w:rPr>
              <w:t xml:space="preserve">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34"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35"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36" w:author="MCC160" w:date="2023-02-23T18:45: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37"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38" w:author="MCC160" w:date="2023-02-23T18:45:00Z">
                <w:pPr>
                  <w:keepNext/>
                  <w:keepLines/>
                  <w:spacing w:after="0"/>
                  <w:jc w:val="center"/>
                </w:pPr>
              </w:pPrChange>
            </w:pPr>
            <w:r w:rsidRPr="00B54636">
              <w:rPr>
                <w:lang w:val="fr-FR"/>
              </w:rPr>
              <w:t>18</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39"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4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4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42"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43"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44" w:author="MCC160" w:date="2023-02-23T18:45:00Z">
                <w:pPr>
                  <w:keepNext/>
                  <w:keepLines/>
                  <w:spacing w:after="0"/>
                  <w:jc w:val="center"/>
                </w:pPr>
              </w:pPrChange>
            </w:pPr>
            <w:r w:rsidRPr="00B54636">
              <w:rPr>
                <w:lang w:val="fr-FR"/>
              </w:rPr>
              <w:t>19</w:t>
            </w:r>
          </w:p>
        </w:tc>
        <w:tc>
          <w:tcPr>
            <w:tcW w:w="3800"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1745" w:author="MCC160" w:date="2023-01-18T16:54:00Z"/>
                <w:rFonts w:eastAsia="Calibri"/>
                <w:lang w:val="fr-FR"/>
              </w:rPr>
            </w:pPr>
            <w:ins w:id="1746" w:author="MCC160" w:date="2023-01-18T16:54:00Z">
              <w:r w:rsidRPr="001764B6">
                <w:rPr>
                  <w:rFonts w:eastAsia="Calibri"/>
                  <w:lang w:val="fr-FR"/>
                </w:rPr>
                <w:t>Make the UE (MCPTT client) request the floor.</w:t>
              </w:r>
            </w:ins>
          </w:p>
          <w:p w:rsidR="00B54636" w:rsidRPr="00B54636" w:rsidRDefault="00B54636">
            <w:pPr>
              <w:pStyle w:val="TAL"/>
              <w:rPr>
                <w:lang w:val="fr-FR"/>
              </w:rPr>
              <w:pPrChange w:id="1747" w:author="MCC160" w:date="2023-02-23T18:45:00Z">
                <w:pPr>
                  <w:keepNext/>
                  <w:keepLines/>
                  <w:spacing w:after="0"/>
                </w:pPr>
              </w:pPrChange>
            </w:pPr>
            <w:del w:id="1748" w:author="MCC160" w:date="2023-01-18T16:54:00Z">
              <w:r w:rsidRPr="00B54636" w:rsidDel="001F4B74">
                <w:rPr>
                  <w:lang w:val="fr-FR"/>
                </w:rPr>
                <w:delText xml:space="preserve">Make the MCPTT User request to speak (e.g. pressing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49"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50"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51"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52"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53" w:author="MCC160" w:date="2023-02-23T18:45:00Z">
                <w:pPr>
                  <w:keepNext/>
                  <w:keepLines/>
                  <w:spacing w:after="0"/>
                  <w:jc w:val="center"/>
                </w:pPr>
              </w:pPrChange>
            </w:pPr>
            <w:r w:rsidRPr="00B54636">
              <w:rPr>
                <w:lang w:val="fr-FR"/>
              </w:rPr>
              <w:t>20</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54" w:author="MCC160" w:date="2023-02-23T18:45: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1755" w:author="MCC160" w:date="2023-01-18T16:29: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1756" w:author="MCC160" w:date="2023-01-18T16:36:00Z">
              <w:r w:rsidRPr="00B54636" w:rsidDel="00D27C59">
                <w:rPr>
                  <w:lang w:val="fr-FR"/>
                </w:rPr>
                <w:delText xml:space="preserve">for </w:delText>
              </w:r>
            </w:del>
            <w:ins w:id="1757" w:author="MCC160" w:date="2023-01-18T16:36:00Z">
              <w:r w:rsidR="00D27C59">
                <w:rPr>
                  <w:lang w:val="fr-FR"/>
                </w:rPr>
                <w:t>'</w:t>
              </w:r>
            </w:ins>
            <w:r w:rsidRPr="00B54636">
              <w:rPr>
                <w:lang w:val="fr-FR"/>
              </w:rPr>
              <w:t>MCPTT Floor Request – Floor Deny</w:t>
            </w:r>
            <w:ins w:id="1758" w:author="MCC160" w:date="2023-01-18T18:00:00Z">
              <w:r w:rsidR="00885AE6">
                <w:rPr>
                  <w:lang w:val="fr-FR"/>
                </w:rPr>
                <w:t>'</w:t>
              </w:r>
            </w:ins>
            <w:r w:rsidRPr="00B54636">
              <w:rPr>
                <w:rFonts w:eastAsia="Calibri"/>
                <w:lang w:val="fr-FR"/>
              </w:rPr>
              <w:t xml:space="preserve"> a</w:t>
            </w:r>
            <w:r w:rsidRPr="00B5463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59"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60"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61" w:author="MCC160" w:date="2023-02-23T18:45: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62"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63" w:author="MCC160" w:date="2023-02-23T18:45:00Z">
                <w:pPr>
                  <w:keepNext/>
                  <w:keepLines/>
                  <w:spacing w:after="0"/>
                  <w:jc w:val="center"/>
                </w:pPr>
              </w:pPrChange>
            </w:pPr>
            <w:r w:rsidRPr="00B54636">
              <w:rPr>
                <w:lang w:val="fr-FR"/>
              </w:rPr>
              <w:t>21-22</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64"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6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6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67"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68"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69" w:author="MCC160" w:date="2023-02-23T18:45:00Z">
                <w:pPr>
                  <w:keepNext/>
                  <w:keepLines/>
                  <w:spacing w:after="0"/>
                  <w:jc w:val="center"/>
                </w:pPr>
              </w:pPrChange>
            </w:pPr>
            <w:r w:rsidRPr="00B5463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70" w:author="MCC160" w:date="2023-02-23T18:45:00Z">
                <w:pPr>
                  <w:keepNext/>
                  <w:keepLines/>
                  <w:spacing w:after="0"/>
                </w:pPr>
              </w:pPrChange>
            </w:pPr>
            <w:r w:rsidRPr="00B54636">
              <w:rPr>
                <w:lang w:val="fr-FR"/>
              </w:rPr>
              <w:t>EXCEPTION: Steps 23a1 - 23b2 describe behaviour that depends on pc_MCPTT_FloorRequestQueueing</w:t>
            </w:r>
            <w:ins w:id="1771" w:author="MCC160" w:date="2023-01-19T09:54:00Z">
              <w:r w:rsidR="00167FCF">
                <w:rPr>
                  <w:lang w:val="fr-FR"/>
                </w:rPr>
                <w:t>.</w:t>
              </w:r>
            </w:ins>
            <w:del w:id="1772" w:author="MCC160" w:date="2023-01-18T18:01:00Z">
              <w:r w:rsidRPr="00B54636" w:rsidDel="00885AE6">
                <w:rPr>
                  <w:lang w:val="fr-FR"/>
                </w:rPr>
                <w:delText xml:space="preserve"> parameter “true” or “false”.</w:delText>
              </w:r>
            </w:del>
          </w:p>
          <w:p w:rsidR="00B54636" w:rsidRPr="00B54636" w:rsidRDefault="00B54636">
            <w:pPr>
              <w:pStyle w:val="TAL"/>
              <w:rPr>
                <w:lang w:val="fr-FR"/>
              </w:rPr>
              <w:pPrChange w:id="1773" w:author="MCC160" w:date="2023-02-23T18:45:00Z">
                <w:pPr>
                  <w:keepNext/>
                  <w:keepLines/>
                  <w:spacing w:after="0"/>
                </w:pPr>
              </w:pPrChange>
            </w:pPr>
            <w:r w:rsidRPr="00B5463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74"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75"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76"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77"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78" w:author="MCC160" w:date="2023-02-23T18:45:00Z">
                <w:pPr>
                  <w:keepNext/>
                  <w:keepLines/>
                  <w:spacing w:after="0"/>
                  <w:jc w:val="center"/>
                </w:pPr>
              </w:pPrChange>
            </w:pPr>
            <w:r w:rsidRPr="00B54636">
              <w:rPr>
                <w:lang w:val="fr-FR"/>
              </w:rPr>
              <w:t>23a1</w:t>
            </w:r>
          </w:p>
        </w:tc>
        <w:tc>
          <w:tcPr>
            <w:tcW w:w="3800" w:type="dxa"/>
            <w:tcBorders>
              <w:top w:val="single" w:sz="4" w:space="0" w:color="auto"/>
              <w:left w:val="single" w:sz="4" w:space="0" w:color="auto"/>
              <w:bottom w:val="single" w:sz="4" w:space="0" w:color="auto"/>
              <w:right w:val="single" w:sz="4" w:space="0" w:color="auto"/>
            </w:tcBorders>
            <w:hideMark/>
          </w:tcPr>
          <w:p w:rsidR="001F4B74" w:rsidRDefault="00B54636">
            <w:pPr>
              <w:pStyle w:val="TAL"/>
              <w:rPr>
                <w:ins w:id="1779" w:author="MCC160" w:date="2023-01-18T16:54:00Z"/>
                <w:rFonts w:eastAsia="Calibri"/>
                <w:lang w:val="fr-FR"/>
              </w:rPr>
              <w:pPrChange w:id="1780" w:author="MCC160" w:date="2023-02-23T18:45:00Z">
                <w:pPr>
                  <w:keepNext/>
                  <w:keepLines/>
                  <w:spacing w:after="0"/>
                </w:pPr>
              </w:pPrChange>
            </w:pPr>
            <w:r w:rsidRPr="00B54636">
              <w:rPr>
                <w:rFonts w:eastAsia="Calibri"/>
                <w:lang w:val="fr-FR"/>
              </w:rPr>
              <w:t xml:space="preserve">IF </w:t>
            </w:r>
            <w:r w:rsidRPr="00B54636">
              <w:rPr>
                <w:lang w:val="fr-FR"/>
              </w:rPr>
              <w:t>pc_MCPTT_FloorRequestQueueing</w:t>
            </w:r>
            <w:ins w:id="1781" w:author="MCC160" w:date="2023-01-18T18:01:00Z">
              <w:r w:rsidR="00885AE6">
                <w:rPr>
                  <w:lang w:val="fr-FR"/>
                </w:rPr>
                <w:t xml:space="preserve"> THEN</w:t>
              </w:r>
            </w:ins>
            <w:r w:rsidRPr="00B54636">
              <w:rPr>
                <w:rFonts w:eastAsia="Calibri"/>
                <w:lang w:val="fr-FR"/>
              </w:rPr>
              <w:t>:</w:t>
            </w:r>
          </w:p>
          <w:p w:rsidR="001F4B74" w:rsidRDefault="001F4B74" w:rsidP="001B5C1E">
            <w:pPr>
              <w:pStyle w:val="TAL"/>
              <w:rPr>
                <w:ins w:id="1782" w:author="MCC160" w:date="2023-01-18T16:54:00Z"/>
                <w:rFonts w:eastAsia="Calibri"/>
                <w:lang w:val="fr-FR"/>
              </w:rPr>
            </w:pPr>
            <w:ins w:id="1783" w:author="MCC160" w:date="2023-01-18T16:54:00Z">
              <w:r w:rsidRPr="001764B6">
                <w:rPr>
                  <w:rFonts w:eastAsia="Calibri"/>
                  <w:lang w:val="fr-FR"/>
                </w:rPr>
                <w:t>Make the UE (MCPTT client) request the floor.</w:t>
              </w:r>
            </w:ins>
          </w:p>
          <w:p w:rsidR="00B54636" w:rsidRPr="00B54636" w:rsidRDefault="00B54636">
            <w:pPr>
              <w:pStyle w:val="TAL"/>
              <w:rPr>
                <w:lang w:val="fr-FR"/>
              </w:rPr>
              <w:pPrChange w:id="1784" w:author="MCC160" w:date="2023-02-23T18:45:00Z">
                <w:pPr>
                  <w:keepNext/>
                  <w:keepLines/>
                  <w:spacing w:after="0"/>
                </w:pPr>
              </w:pPrChange>
            </w:pPr>
            <w:del w:id="1785" w:author="MCC160" w:date="2023-01-18T16:54:00Z">
              <w:r w:rsidRPr="00B54636" w:rsidDel="001F4B74">
                <w:rPr>
                  <w:rFonts w:eastAsia="Calibri"/>
                  <w:lang w:val="fr-FR"/>
                </w:rPr>
                <w:delText xml:space="preserve"> </w:delText>
              </w:r>
              <w:r w:rsidRPr="00B54636" w:rsidDel="001F4B74">
                <w:rPr>
                  <w:lang w:val="fr-FR"/>
                </w:rPr>
                <w:delText xml:space="preserve">Make the MCPTT User request to speak (e.g. pressing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86"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87"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88"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89"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90" w:author="MCC160" w:date="2023-02-23T18:45:00Z">
                <w:pPr>
                  <w:keepNext/>
                  <w:keepLines/>
                  <w:spacing w:after="0"/>
                  <w:jc w:val="center"/>
                </w:pPr>
              </w:pPrChange>
            </w:pPr>
            <w:r w:rsidRPr="00B54636">
              <w:rPr>
                <w:lang w:val="fr-FR"/>
              </w:rPr>
              <w:t>23a2</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91" w:author="MCC160" w:date="2023-02-23T18:45: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1792" w:author="MCC160" w:date="2023-01-18T16:29: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1793" w:author="MCC160" w:date="2023-01-18T16:36:00Z">
              <w:r w:rsidRPr="00B54636" w:rsidDel="00D27C59">
                <w:rPr>
                  <w:lang w:val="fr-FR"/>
                </w:rPr>
                <w:delText xml:space="preserve">for </w:delText>
              </w:r>
            </w:del>
            <w:ins w:id="1794" w:author="MCC160" w:date="2023-01-18T16:36:00Z">
              <w:r w:rsidR="00D27C59">
                <w:rPr>
                  <w:lang w:val="fr-FR"/>
                </w:rPr>
                <w:t>'</w:t>
              </w:r>
            </w:ins>
            <w:r w:rsidRPr="00B54636">
              <w:rPr>
                <w:lang w:val="fr-FR"/>
              </w:rPr>
              <w:t>MCPTT Floor Request – Floor Queue Position Info</w:t>
            </w:r>
            <w:ins w:id="1795" w:author="MCC160" w:date="2023-01-18T18:01:00Z">
              <w:r w:rsidR="00885AE6">
                <w:rPr>
                  <w:lang w:val="fr-FR"/>
                </w:rPr>
                <w:t>'</w:t>
              </w:r>
            </w:ins>
            <w:r w:rsidRPr="00B54636">
              <w:rPr>
                <w:lang w:val="fr-FR"/>
              </w:rPr>
              <w:t xml:space="preserve"> </w:t>
            </w:r>
            <w:r w:rsidRPr="00B54636">
              <w:rPr>
                <w:rFonts w:eastAsia="Calibri"/>
                <w:lang w:val="fr-FR"/>
              </w:rPr>
              <w:t>a</w:t>
            </w:r>
            <w:r w:rsidRPr="00B5463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96"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797"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98" w:author="MCC160" w:date="2023-02-23T18:45:00Z">
                <w:pPr>
                  <w:keepNext/>
                  <w:keepLines/>
                  <w:spacing w:after="0"/>
                  <w:jc w:val="center"/>
                </w:pPr>
              </w:pPrChange>
            </w:pPr>
            <w:r w:rsidRPr="00B5463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799"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00" w:author="MCC160" w:date="2023-02-23T18:45:00Z">
                <w:pPr>
                  <w:keepNext/>
                  <w:keepLines/>
                  <w:spacing w:after="0"/>
                  <w:jc w:val="center"/>
                </w:pPr>
              </w:pPrChange>
            </w:pPr>
            <w:r w:rsidRPr="00B54636">
              <w:rPr>
                <w:lang w:val="fr-FR"/>
              </w:rPr>
              <w:t>23a3</w:t>
            </w:r>
          </w:p>
        </w:tc>
        <w:tc>
          <w:tcPr>
            <w:tcW w:w="3800" w:type="dxa"/>
            <w:tcBorders>
              <w:top w:val="single" w:sz="4" w:space="0" w:color="auto"/>
              <w:left w:val="single" w:sz="4" w:space="0" w:color="auto"/>
              <w:bottom w:val="single" w:sz="4" w:space="0" w:color="auto"/>
              <w:right w:val="single" w:sz="4" w:space="0" w:color="auto"/>
            </w:tcBorders>
            <w:hideMark/>
          </w:tcPr>
          <w:p w:rsidR="00885AE6" w:rsidRDefault="00885AE6" w:rsidP="001B5C1E">
            <w:pPr>
              <w:pStyle w:val="TAL"/>
              <w:rPr>
                <w:ins w:id="1801" w:author="MCC160" w:date="2023-01-18T18:02:00Z"/>
                <w:lang w:val="fr-FR"/>
              </w:rPr>
            </w:pPr>
            <w:ins w:id="1802" w:author="MCC160" w:date="2023-01-18T18:02:00Z">
              <w:r w:rsidRPr="0052449E">
                <w:rPr>
                  <w:lang w:val="fr-FR"/>
                </w:rPr>
                <w:t>Check: Does the UE (MCPTT client) provide floor request queued response notification to the user?</w:t>
              </w:r>
            </w:ins>
          </w:p>
          <w:p w:rsidR="00B54636" w:rsidRPr="00B54636" w:rsidRDefault="00B54636">
            <w:pPr>
              <w:pStyle w:val="TAL"/>
              <w:rPr>
                <w:lang w:val="fr-FR"/>
              </w:rPr>
              <w:pPrChange w:id="1803" w:author="MCC160" w:date="2023-02-23T18:45:00Z">
                <w:pPr>
                  <w:keepNext/>
                  <w:keepLines/>
                  <w:spacing w:after="0"/>
                </w:pPr>
              </w:pPrChange>
            </w:pPr>
            <w:del w:id="1804" w:author="MCC160" w:date="2023-01-18T18:02:00Z">
              <w:r w:rsidRPr="00B54636" w:rsidDel="00885AE6">
                <w:rPr>
                  <w:lang w:val="fr-FR"/>
                </w:rPr>
                <w:delText xml:space="preserve">Check: Does the UE (MCPTT client) provide floor request queued response notification to the MCPTT user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0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0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07" w:author="MCC160" w:date="2023-02-23T18:45:00Z">
                <w:pPr>
                  <w:keepNext/>
                  <w:keepLines/>
                  <w:spacing w:after="0"/>
                  <w:jc w:val="center"/>
                </w:pPr>
              </w:pPrChange>
            </w:pPr>
            <w:r w:rsidRPr="00B5463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08"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09" w:author="MCC160" w:date="2023-02-23T18:45:00Z">
                <w:pPr>
                  <w:keepNext/>
                  <w:keepLines/>
                  <w:spacing w:after="0"/>
                  <w:jc w:val="center"/>
                </w:pPr>
              </w:pPrChange>
            </w:pPr>
            <w:r w:rsidRPr="00B54636">
              <w:rPr>
                <w:lang w:val="fr-FR"/>
              </w:rPr>
              <w:t>23a4</w:t>
            </w:r>
          </w:p>
        </w:tc>
        <w:tc>
          <w:tcPr>
            <w:tcW w:w="3800" w:type="dxa"/>
            <w:tcBorders>
              <w:top w:val="single" w:sz="4" w:space="0" w:color="auto"/>
              <w:left w:val="single" w:sz="4" w:space="0" w:color="auto"/>
              <w:bottom w:val="single" w:sz="4" w:space="0" w:color="auto"/>
              <w:right w:val="single" w:sz="4" w:space="0" w:color="auto"/>
            </w:tcBorders>
            <w:hideMark/>
          </w:tcPr>
          <w:p w:rsidR="00885AE6" w:rsidRDefault="00885AE6" w:rsidP="001B5C1E">
            <w:pPr>
              <w:pStyle w:val="TAL"/>
              <w:rPr>
                <w:ins w:id="1810" w:author="MCC160" w:date="2023-01-18T18:02:00Z"/>
                <w:lang w:val="fr-FR"/>
              </w:rPr>
            </w:pPr>
            <w:ins w:id="1811" w:author="MCC160" w:date="2023-01-18T18:02:00Z">
              <w:r w:rsidRPr="00DF483C">
                <w:rPr>
                  <w:lang w:val="fr-FR"/>
                </w:rPr>
                <w:t>Make the UE (MCPTT client) request the floor queue position.</w:t>
              </w:r>
            </w:ins>
          </w:p>
          <w:p w:rsidR="00B54636" w:rsidRPr="00B54636" w:rsidRDefault="00B54636">
            <w:pPr>
              <w:pStyle w:val="TAL"/>
              <w:rPr>
                <w:lang w:val="fr-FR"/>
              </w:rPr>
              <w:pPrChange w:id="1812" w:author="MCC160" w:date="2023-02-23T18:45:00Z">
                <w:pPr>
                  <w:keepNext/>
                  <w:keepLines/>
                  <w:spacing w:after="0"/>
                </w:pPr>
              </w:pPrChange>
            </w:pPr>
            <w:del w:id="1813" w:author="MCC160" w:date="2023-01-18T18:02:00Z">
              <w:r w:rsidRPr="00B54636" w:rsidDel="00885AE6">
                <w:rPr>
                  <w:lang w:val="fr-FR"/>
                </w:rPr>
                <w:delText xml:space="preserve">Make the MCPTT User request the current position in the queue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14"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15"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16"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17"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18" w:author="MCC160" w:date="2023-02-23T18:45:00Z">
                <w:pPr>
                  <w:keepNext/>
                  <w:keepLines/>
                  <w:spacing w:after="0"/>
                  <w:jc w:val="center"/>
                </w:pPr>
              </w:pPrChange>
            </w:pPr>
            <w:r w:rsidRPr="00B54636">
              <w:rPr>
                <w:lang w:val="fr-FR"/>
              </w:rPr>
              <w:t>23a5</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19" w:author="MCC160" w:date="2023-02-23T18:45: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1820" w:author="MCC160" w:date="2023-01-18T16:29: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1821" w:author="MCC160" w:date="2023-01-18T16:36:00Z">
              <w:r w:rsidRPr="00B54636" w:rsidDel="00D27C59">
                <w:rPr>
                  <w:lang w:val="fr-FR"/>
                </w:rPr>
                <w:delText xml:space="preserve">for </w:delText>
              </w:r>
            </w:del>
            <w:ins w:id="1822" w:author="MCC160" w:date="2023-01-18T16:36:00Z">
              <w:r w:rsidR="00D27C59">
                <w:rPr>
                  <w:lang w:val="fr-FR"/>
                </w:rPr>
                <w:t>'</w:t>
              </w:r>
            </w:ins>
            <w:r w:rsidRPr="00B54636">
              <w:rPr>
                <w:lang w:val="fr-FR"/>
              </w:rPr>
              <w:t>MCPTT Floor Queuing Position Request</w:t>
            </w:r>
            <w:ins w:id="1823" w:author="MCC160" w:date="2023-01-18T18:02:00Z">
              <w:r w:rsidR="00885AE6">
                <w:rPr>
                  <w:lang w:val="fr-FR"/>
                </w:rPr>
                <w:t>'</w:t>
              </w:r>
            </w:ins>
            <w:r w:rsidRPr="00B54636">
              <w:rPr>
                <w:lang w:val="fr-FR"/>
              </w:rPr>
              <w:t xml:space="preserve"> </w:t>
            </w:r>
            <w:r w:rsidRPr="00B54636">
              <w:rPr>
                <w:rFonts w:eastAsia="Calibri"/>
                <w:lang w:val="fr-FR"/>
              </w:rPr>
              <w:t>a</w:t>
            </w:r>
            <w:r w:rsidRPr="00B5463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24"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25"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26" w:author="MCC160" w:date="2023-02-23T18:45:00Z">
                <w:pPr>
                  <w:keepNext/>
                  <w:keepLines/>
                  <w:spacing w:after="0"/>
                  <w:jc w:val="center"/>
                </w:pPr>
              </w:pPrChange>
            </w:pPr>
            <w:r w:rsidRPr="00B5463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27"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28" w:author="MCC160" w:date="2023-02-23T18:45:00Z">
                <w:pPr>
                  <w:keepNext/>
                  <w:keepLines/>
                  <w:spacing w:after="0"/>
                  <w:jc w:val="center"/>
                </w:pPr>
              </w:pPrChange>
            </w:pPr>
            <w:r w:rsidRPr="00B54636">
              <w:rPr>
                <w:lang w:val="fr-FR"/>
              </w:rPr>
              <w:t>23a6</w:t>
            </w:r>
          </w:p>
        </w:tc>
        <w:tc>
          <w:tcPr>
            <w:tcW w:w="3800" w:type="dxa"/>
            <w:tcBorders>
              <w:top w:val="single" w:sz="4" w:space="0" w:color="auto"/>
              <w:left w:val="single" w:sz="4" w:space="0" w:color="auto"/>
              <w:bottom w:val="single" w:sz="4" w:space="0" w:color="auto"/>
              <w:right w:val="single" w:sz="4" w:space="0" w:color="auto"/>
            </w:tcBorders>
            <w:hideMark/>
          </w:tcPr>
          <w:p w:rsidR="00885AE6" w:rsidRDefault="00885AE6" w:rsidP="001B5C1E">
            <w:pPr>
              <w:pStyle w:val="TAL"/>
              <w:rPr>
                <w:ins w:id="1829" w:author="MCC160" w:date="2023-01-18T18:02:00Z"/>
                <w:rFonts w:eastAsia="Calibri"/>
                <w:lang w:val="fr-FR"/>
              </w:rPr>
            </w:pPr>
            <w:ins w:id="1830" w:author="MCC160" w:date="2023-01-18T18:02:00Z">
              <w:r w:rsidRPr="0052449E">
                <w:rPr>
                  <w:rFonts w:eastAsia="Calibri"/>
                  <w:lang w:val="fr-FR"/>
                </w:rPr>
                <w:t>Check: Does the UE (MCPTT client) provide floor granted notification to the user?</w:t>
              </w:r>
            </w:ins>
          </w:p>
          <w:p w:rsidR="00B54636" w:rsidRPr="00B54636" w:rsidRDefault="00B54636">
            <w:pPr>
              <w:pStyle w:val="TAL"/>
              <w:rPr>
                <w:rFonts w:eastAsia="Calibri"/>
                <w:lang w:val="fr-FR"/>
              </w:rPr>
              <w:pPrChange w:id="1831" w:author="MCC160" w:date="2023-02-23T18:45:00Z">
                <w:pPr>
                  <w:keepNext/>
                  <w:keepLines/>
                  <w:spacing w:after="0"/>
                </w:pPr>
              </w:pPrChange>
            </w:pPr>
            <w:del w:id="1832" w:author="MCC160" w:date="2023-01-18T18:02:00Z">
              <w:r w:rsidRPr="00B54636" w:rsidDel="00885AE6">
                <w:rPr>
                  <w:rFonts w:eastAsia="Calibri"/>
                  <w:lang w:val="fr-FR"/>
                </w:rPr>
                <w:delText xml:space="preserve">Check: Does the UE (MCPTT Client) provide floor granted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33"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34"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35" w:author="MCC160" w:date="2023-02-23T18:45:00Z">
                <w:pPr>
                  <w:keepNext/>
                  <w:keepLines/>
                  <w:spacing w:after="0"/>
                  <w:jc w:val="center"/>
                </w:pPr>
              </w:pPrChange>
            </w:pPr>
            <w:r w:rsidRPr="00B5463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36"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37" w:author="MCC160" w:date="2023-02-23T18:45:00Z">
                <w:pPr>
                  <w:keepNext/>
                  <w:keepLines/>
                  <w:spacing w:after="0"/>
                  <w:jc w:val="center"/>
                </w:pPr>
              </w:pPrChange>
            </w:pPr>
            <w:r w:rsidRPr="00B54636">
              <w:rPr>
                <w:lang w:val="fr-FR"/>
              </w:rPr>
              <w:t>23a7</w:t>
            </w:r>
          </w:p>
        </w:tc>
        <w:tc>
          <w:tcPr>
            <w:tcW w:w="3800" w:type="dxa"/>
            <w:tcBorders>
              <w:top w:val="single" w:sz="4" w:space="0" w:color="auto"/>
              <w:left w:val="single" w:sz="4" w:space="0" w:color="auto"/>
              <w:bottom w:val="single" w:sz="4" w:space="0" w:color="auto"/>
              <w:right w:val="single" w:sz="4" w:space="0" w:color="auto"/>
            </w:tcBorders>
            <w:hideMark/>
          </w:tcPr>
          <w:p w:rsidR="00885AE6" w:rsidRDefault="00885AE6" w:rsidP="001B5C1E">
            <w:pPr>
              <w:pStyle w:val="TAL"/>
              <w:rPr>
                <w:ins w:id="1838" w:author="MCC160" w:date="2023-01-18T18:03:00Z"/>
                <w:lang w:val="fr-FR"/>
              </w:rPr>
            </w:pPr>
            <w:ins w:id="1839" w:author="MCC160" w:date="2023-01-18T18:03:00Z">
              <w:r w:rsidRPr="00DF483C">
                <w:rPr>
                  <w:lang w:val="fr-FR"/>
                </w:rPr>
                <w:t>Make the UE (MCPTT client) cancel the floor request.</w:t>
              </w:r>
            </w:ins>
          </w:p>
          <w:p w:rsidR="00B54636" w:rsidRPr="00B54636" w:rsidRDefault="00B54636">
            <w:pPr>
              <w:pStyle w:val="TAL"/>
              <w:rPr>
                <w:lang w:val="fr-FR"/>
              </w:rPr>
              <w:pPrChange w:id="1840" w:author="MCC160" w:date="2023-02-23T18:45:00Z">
                <w:pPr>
                  <w:keepNext/>
                  <w:keepLines/>
                  <w:spacing w:after="0"/>
                </w:pPr>
              </w:pPrChange>
            </w:pPr>
            <w:del w:id="1841" w:author="MCC160" w:date="2023-01-18T18:03:00Z">
              <w:r w:rsidRPr="00B54636" w:rsidDel="00885AE6">
                <w:rPr>
                  <w:lang w:val="fr-FR"/>
                </w:rPr>
                <w:delText xml:space="preserve">Make the MCPTT User request to cancel the Floor Request and end being in the queue (e.g. releasing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42"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43"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44"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45"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46" w:author="MCC160" w:date="2023-02-23T18:45:00Z">
                <w:pPr>
                  <w:keepNext/>
                  <w:keepLines/>
                  <w:spacing w:after="0"/>
                  <w:jc w:val="center"/>
                </w:pPr>
              </w:pPrChange>
            </w:pPr>
            <w:r w:rsidRPr="00B54636">
              <w:rPr>
                <w:lang w:val="fr-FR"/>
              </w:rPr>
              <w:t>23a8</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47" w:author="MCC160" w:date="2023-02-23T18:45:00Z">
                <w:pPr>
                  <w:keepNext/>
                  <w:keepLines/>
                  <w:spacing w:after="0"/>
                </w:pPr>
              </w:pPrChange>
            </w:pPr>
            <w:r w:rsidRPr="00B54636">
              <w:rPr>
                <w:lang w:val="fr-FR"/>
              </w:rPr>
              <w:t xml:space="preserve">Check: Does the UE (MCPTT client) </w:t>
            </w:r>
            <w:ins w:id="1848" w:author="MCC160" w:date="2023-01-18T16:29:00Z">
              <w:r w:rsidR="00D27C59" w:rsidRPr="00D27C59">
                <w:rPr>
                  <w:lang w:val="fr-FR"/>
                </w:rPr>
                <w:t xml:space="preserve">correctly </w:t>
              </w:r>
            </w:ins>
            <w:r w:rsidRPr="00B54636">
              <w:rPr>
                <w:rFonts w:eastAsia="Calibri"/>
                <w:lang w:val="fr-FR"/>
              </w:rPr>
              <w:t xml:space="preserve">perform procedure </w:t>
            </w:r>
            <w:del w:id="1849" w:author="MCC160" w:date="2023-01-18T16:36:00Z">
              <w:r w:rsidRPr="00B54636" w:rsidDel="00D27C59">
                <w:rPr>
                  <w:rFonts w:eastAsia="Calibri"/>
                  <w:lang w:val="fr-FR"/>
                </w:rPr>
                <w:delText xml:space="preserve">for </w:delText>
              </w:r>
            </w:del>
            <w:ins w:id="1850" w:author="MCC160" w:date="2023-01-18T16:36:00Z">
              <w:r w:rsidR="00D27C59">
                <w:rPr>
                  <w:rFonts w:eastAsia="Calibri"/>
                  <w:lang w:val="fr-FR"/>
                </w:rPr>
                <w:t>'</w:t>
              </w:r>
            </w:ins>
            <w:r w:rsidRPr="00B54636">
              <w:rPr>
                <w:lang w:val="fr-FR"/>
              </w:rPr>
              <w:t>MCPTT Floor Release</w:t>
            </w:r>
            <w:r w:rsidRPr="00B54636">
              <w:rPr>
                <w:rFonts w:eastAsia="Calibri"/>
                <w:lang w:val="fr-FR"/>
              </w:rPr>
              <w:t xml:space="preserve"> – Floor Taken</w:t>
            </w:r>
            <w:ins w:id="1851" w:author="MCC160" w:date="2023-01-18T18:03:00Z">
              <w:r w:rsidR="00885AE6">
                <w:rPr>
                  <w:rFonts w:eastAsia="Calibri"/>
                  <w:lang w:val="fr-FR"/>
                </w:rPr>
                <w:t>'</w:t>
              </w:r>
            </w:ins>
            <w:r w:rsidRPr="00B54636">
              <w:rPr>
                <w:rFonts w:eastAsia="Calibri"/>
                <w:lang w:val="fr-FR"/>
              </w:rPr>
              <w:t xml:space="preserve"> as described in </w:t>
            </w:r>
            <w:r w:rsidRPr="00B54636">
              <w:rPr>
                <w:lang w:val="fr-FR"/>
              </w:rPr>
              <w:t>TS 36.579-1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52"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53"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54" w:author="MCC160" w:date="2023-02-23T18:45:00Z">
                <w:pPr>
                  <w:keepNext/>
                  <w:keepLines/>
                  <w:spacing w:after="0"/>
                  <w:jc w:val="center"/>
                </w:pPr>
              </w:pPrChange>
            </w:pPr>
            <w:r w:rsidRPr="00B5463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55"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56" w:author="MCC160" w:date="2023-02-23T18:45:00Z">
                <w:pPr>
                  <w:keepNext/>
                  <w:keepLines/>
                  <w:spacing w:after="0"/>
                  <w:jc w:val="center"/>
                </w:pPr>
              </w:pPrChange>
            </w:pPr>
            <w:r w:rsidRPr="00B54636">
              <w:rPr>
                <w:lang w:val="fr-FR"/>
              </w:rPr>
              <w:t>23a9</w:t>
            </w:r>
          </w:p>
        </w:tc>
        <w:tc>
          <w:tcPr>
            <w:tcW w:w="3800"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1857" w:author="MCC160" w:date="2023-01-18T16:54:00Z"/>
                <w:rFonts w:eastAsia="Calibri"/>
                <w:lang w:val="fr-FR"/>
              </w:rPr>
            </w:pPr>
            <w:ins w:id="1858" w:author="MCC160" w:date="2023-01-18T16:54:00Z">
              <w:r w:rsidRPr="001764B6">
                <w:rPr>
                  <w:rFonts w:eastAsia="Calibri"/>
                  <w:lang w:val="fr-FR"/>
                </w:rPr>
                <w:t>Make the UE (MCPTT client) request the floor.</w:t>
              </w:r>
            </w:ins>
          </w:p>
          <w:p w:rsidR="00B54636" w:rsidRPr="00B54636" w:rsidRDefault="00B54636">
            <w:pPr>
              <w:pStyle w:val="TAL"/>
              <w:rPr>
                <w:lang w:val="fr-FR"/>
              </w:rPr>
              <w:pPrChange w:id="1859" w:author="MCC160" w:date="2023-02-23T18:45:00Z">
                <w:pPr>
                  <w:keepNext/>
                  <w:keepLines/>
                  <w:spacing w:after="0"/>
                </w:pPr>
              </w:pPrChange>
            </w:pPr>
            <w:del w:id="1860" w:author="MCC160" w:date="2023-01-18T16:54:00Z">
              <w:r w:rsidRPr="00B54636" w:rsidDel="001F4B74">
                <w:rPr>
                  <w:lang w:val="fr-FR"/>
                </w:rPr>
                <w:delText xml:space="preserve">Make the MCPTT User request to speak (e.g. pressing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61"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62"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63"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64"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65" w:author="MCC160" w:date="2023-02-23T18:45:00Z">
                <w:pPr>
                  <w:keepNext/>
                  <w:keepLines/>
                  <w:spacing w:after="0"/>
                  <w:jc w:val="center"/>
                </w:pPr>
              </w:pPrChange>
            </w:pPr>
            <w:r w:rsidRPr="00B54636">
              <w:rPr>
                <w:lang w:val="fr-FR"/>
              </w:rPr>
              <w:t>23a10</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66" w:author="MCC160" w:date="2023-02-23T18:45: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1867" w:author="MCC160" w:date="2023-01-18T16:29: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1868" w:author="MCC160" w:date="2023-01-18T16:36:00Z">
              <w:r w:rsidRPr="00B54636" w:rsidDel="00D27C59">
                <w:rPr>
                  <w:lang w:val="fr-FR"/>
                </w:rPr>
                <w:delText xml:space="preserve">for </w:delText>
              </w:r>
            </w:del>
            <w:ins w:id="1869" w:author="MCC160" w:date="2023-01-18T16:36:00Z">
              <w:r w:rsidR="00D27C59">
                <w:rPr>
                  <w:lang w:val="fr-FR"/>
                </w:rPr>
                <w:t>'</w:t>
              </w:r>
            </w:ins>
            <w:r w:rsidRPr="00B54636">
              <w:rPr>
                <w:lang w:val="fr-FR"/>
              </w:rPr>
              <w:t>MCPTT Floor Request – Floor Queue Position Info</w:t>
            </w:r>
            <w:ins w:id="1870" w:author="MCC160" w:date="2023-01-18T18:03:00Z">
              <w:r w:rsidR="00885AE6">
                <w:rPr>
                  <w:lang w:val="fr-FR"/>
                </w:rPr>
                <w:t>'</w:t>
              </w:r>
            </w:ins>
            <w:r w:rsidRPr="00B54636">
              <w:rPr>
                <w:lang w:val="fr-FR"/>
              </w:rPr>
              <w:t xml:space="preserve"> </w:t>
            </w:r>
            <w:r w:rsidRPr="00B54636">
              <w:rPr>
                <w:rFonts w:eastAsia="Calibri"/>
                <w:lang w:val="fr-FR"/>
              </w:rPr>
              <w:t>a</w:t>
            </w:r>
            <w:r w:rsidRPr="00B5463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71"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72"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73" w:author="MCC160" w:date="2023-02-23T18:45:00Z">
                <w:pPr>
                  <w:keepNext/>
                  <w:keepLines/>
                  <w:spacing w:after="0"/>
                  <w:jc w:val="center"/>
                </w:pPr>
              </w:pPrChange>
            </w:pPr>
            <w:r w:rsidRPr="00B5463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74"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75" w:author="MCC160" w:date="2023-02-23T18:45:00Z">
                <w:pPr>
                  <w:keepNext/>
                  <w:keepLines/>
                  <w:spacing w:after="0"/>
                  <w:jc w:val="center"/>
                </w:pPr>
              </w:pPrChange>
            </w:pPr>
            <w:r w:rsidRPr="00B54636">
              <w:rPr>
                <w:lang w:val="fr-FR"/>
              </w:rPr>
              <w:t>23a11</w:t>
            </w:r>
          </w:p>
        </w:tc>
        <w:tc>
          <w:tcPr>
            <w:tcW w:w="3800" w:type="dxa"/>
            <w:tcBorders>
              <w:top w:val="single" w:sz="4" w:space="0" w:color="auto"/>
              <w:left w:val="single" w:sz="4" w:space="0" w:color="auto"/>
              <w:bottom w:val="single" w:sz="4" w:space="0" w:color="auto"/>
              <w:right w:val="single" w:sz="4" w:space="0" w:color="auto"/>
            </w:tcBorders>
            <w:hideMark/>
          </w:tcPr>
          <w:p w:rsidR="00885AE6" w:rsidRDefault="00885AE6" w:rsidP="001B5C1E">
            <w:pPr>
              <w:pStyle w:val="TAL"/>
              <w:rPr>
                <w:ins w:id="1876" w:author="MCC160" w:date="2023-01-18T18:03:00Z"/>
                <w:lang w:val="fr-FR"/>
              </w:rPr>
            </w:pPr>
            <w:ins w:id="1877" w:author="MCC160" w:date="2023-01-18T18:03:00Z">
              <w:r w:rsidRPr="0052449E">
                <w:rPr>
                  <w:lang w:val="fr-FR"/>
                </w:rPr>
                <w:t>Check: Does the UE (MCPTT client) provide floor request queued response notification to the user?</w:t>
              </w:r>
            </w:ins>
          </w:p>
          <w:p w:rsidR="00B54636" w:rsidRPr="00B54636" w:rsidRDefault="00B54636">
            <w:pPr>
              <w:pStyle w:val="TAL"/>
              <w:rPr>
                <w:lang w:val="fr-FR"/>
              </w:rPr>
              <w:pPrChange w:id="1878" w:author="MCC160" w:date="2023-02-23T18:45:00Z">
                <w:pPr>
                  <w:keepNext/>
                  <w:keepLines/>
                  <w:spacing w:after="0"/>
                </w:pPr>
              </w:pPrChange>
            </w:pPr>
            <w:del w:id="1879" w:author="MCC160" w:date="2023-01-18T18:03:00Z">
              <w:r w:rsidRPr="00B54636" w:rsidDel="00885AE6">
                <w:rPr>
                  <w:lang w:val="fr-FR"/>
                </w:rPr>
                <w:delText xml:space="preserve">Check: Does the UE (MCPTT client) provide floor request queued response notification to the MCPTT user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8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8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82" w:author="MCC160" w:date="2023-02-23T18:45:00Z">
                <w:pPr>
                  <w:keepNext/>
                  <w:keepLines/>
                  <w:spacing w:after="0"/>
                  <w:jc w:val="center"/>
                </w:pPr>
              </w:pPrChange>
            </w:pPr>
            <w:r w:rsidRPr="00B5463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83"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84" w:author="MCC160" w:date="2023-02-23T18:45:00Z">
                <w:pPr>
                  <w:keepNext/>
                  <w:keepLines/>
                  <w:spacing w:after="0"/>
                  <w:jc w:val="center"/>
                </w:pPr>
              </w:pPrChange>
            </w:pPr>
            <w:r w:rsidRPr="00B54636">
              <w:rPr>
                <w:lang w:val="fr-FR"/>
              </w:rPr>
              <w:t>23a12</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85" w:author="MCC160" w:date="2023-02-23T18:45:00Z">
                <w:pPr>
                  <w:keepNext/>
                  <w:keepLines/>
                  <w:spacing w:after="0"/>
                </w:pPr>
              </w:pPrChange>
            </w:pPr>
            <w:r w:rsidRPr="00B54636">
              <w:rPr>
                <w:lang w:val="fr-FR"/>
              </w:rPr>
              <w:t>The SS sends a Floor Granted message</w:t>
            </w:r>
            <w:ins w:id="1886" w:author="MCC160" w:date="2023-01-18T17:37:00Z">
              <w:r w:rsidR="00526098">
                <w:rPr>
                  <w:lang w:val="fr-FR"/>
                </w:rPr>
                <w:t>.</w:t>
              </w:r>
            </w:ins>
            <w:del w:id="1887" w:author="MCC160" w:date="2023-01-18T17:37:00Z">
              <w:r w:rsidRPr="00B5463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88" w:author="MCC160" w:date="2023-02-23T18:45: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89" w:author="MCC160" w:date="2023-02-23T18:45:00Z">
                <w:pPr>
                  <w:keepNext/>
                  <w:keepLines/>
                  <w:spacing w:after="0"/>
                </w:pPr>
              </w:pPrChange>
            </w:pPr>
            <w:r w:rsidRPr="00B5463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90"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91"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92" w:author="MCC160" w:date="2023-02-23T18:45:00Z">
                <w:pPr>
                  <w:keepNext/>
                  <w:keepLines/>
                  <w:spacing w:after="0"/>
                  <w:jc w:val="center"/>
                </w:pPr>
              </w:pPrChange>
            </w:pPr>
            <w:r w:rsidRPr="00B54636">
              <w:rPr>
                <w:lang w:val="fr-FR"/>
              </w:rPr>
              <w:t>23a13</w:t>
            </w:r>
          </w:p>
        </w:tc>
        <w:tc>
          <w:tcPr>
            <w:tcW w:w="3800" w:type="dxa"/>
            <w:tcBorders>
              <w:top w:val="single" w:sz="4" w:space="0" w:color="auto"/>
              <w:left w:val="single" w:sz="4" w:space="0" w:color="auto"/>
              <w:bottom w:val="single" w:sz="4" w:space="0" w:color="auto"/>
              <w:right w:val="single" w:sz="4" w:space="0" w:color="auto"/>
            </w:tcBorders>
            <w:hideMark/>
          </w:tcPr>
          <w:p w:rsidR="00885AE6" w:rsidRDefault="00885AE6" w:rsidP="001B5C1E">
            <w:pPr>
              <w:pStyle w:val="TAL"/>
              <w:rPr>
                <w:ins w:id="1893" w:author="MCC160" w:date="2023-01-18T18:04:00Z"/>
                <w:lang w:val="fr-FR"/>
              </w:rPr>
            </w:pPr>
            <w:ins w:id="1894" w:author="MCC160" w:date="2023-01-18T18:04:00Z">
              <w:r w:rsidRPr="0052449E">
                <w:rPr>
                  <w:lang w:val="fr-FR"/>
                </w:rPr>
                <w:t>Check: Does the UE (MCPTT client) provide floor granted notification to the user?</w:t>
              </w:r>
            </w:ins>
          </w:p>
          <w:p w:rsidR="00B54636" w:rsidRPr="00B54636" w:rsidRDefault="00B54636">
            <w:pPr>
              <w:pStyle w:val="TAL"/>
              <w:rPr>
                <w:lang w:val="fr-FR"/>
              </w:rPr>
              <w:pPrChange w:id="1895" w:author="MCC160" w:date="2023-02-23T18:45:00Z">
                <w:pPr>
                  <w:keepNext/>
                  <w:keepLines/>
                  <w:spacing w:after="0"/>
                </w:pPr>
              </w:pPrChange>
            </w:pPr>
            <w:del w:id="1896" w:author="MCC160" w:date="2023-01-18T18:04:00Z">
              <w:r w:rsidRPr="00B54636" w:rsidDel="00885AE6">
                <w:rPr>
                  <w:lang w:val="fr-FR"/>
                </w:rPr>
                <w:delText xml:space="preserve">Check: Does the UE (MCPTT client) provide a floor granted notification to the MCPTT user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97"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898"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899" w:author="MCC160" w:date="2023-02-23T18:45:00Z">
                <w:pPr>
                  <w:keepNext/>
                  <w:keepLines/>
                  <w:spacing w:after="0"/>
                  <w:jc w:val="center"/>
                </w:pPr>
              </w:pPrChange>
            </w:pPr>
            <w:r w:rsidRPr="00B5463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00"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01" w:author="MCC160" w:date="2023-02-23T18:45:00Z">
                <w:pPr>
                  <w:keepNext/>
                  <w:keepLines/>
                  <w:spacing w:after="0"/>
                  <w:jc w:val="center"/>
                </w:pPr>
              </w:pPrChange>
            </w:pPr>
            <w:r w:rsidRPr="00B54636">
              <w:rPr>
                <w:rFonts w:eastAsia="Calibri"/>
                <w:lang w:val="fr-FR"/>
              </w:rPr>
              <w:t>23b1</w:t>
            </w:r>
          </w:p>
        </w:tc>
        <w:tc>
          <w:tcPr>
            <w:tcW w:w="3800" w:type="dxa"/>
            <w:tcBorders>
              <w:top w:val="single" w:sz="4" w:space="0" w:color="auto"/>
              <w:left w:val="single" w:sz="4" w:space="0" w:color="auto"/>
              <w:bottom w:val="single" w:sz="4" w:space="0" w:color="auto"/>
              <w:right w:val="single" w:sz="4" w:space="0" w:color="auto"/>
            </w:tcBorders>
            <w:hideMark/>
          </w:tcPr>
          <w:p w:rsidR="001F4B74" w:rsidRDefault="00B54636">
            <w:pPr>
              <w:pStyle w:val="TAL"/>
              <w:rPr>
                <w:ins w:id="1902" w:author="MCC160" w:date="2023-01-18T16:54:00Z"/>
                <w:lang w:val="fr-FR"/>
              </w:rPr>
              <w:pPrChange w:id="1903" w:author="MCC160" w:date="2023-02-23T18:45:00Z">
                <w:pPr>
                  <w:keepNext/>
                  <w:keepLines/>
                  <w:spacing w:after="0"/>
                </w:pPr>
              </w:pPrChange>
            </w:pPr>
            <w:r w:rsidRPr="00B54636">
              <w:rPr>
                <w:rFonts w:eastAsia="Calibri"/>
                <w:lang w:val="fr-FR"/>
              </w:rPr>
              <w:t xml:space="preserve">ELSE IF NOT </w:t>
            </w:r>
            <w:r w:rsidRPr="00B54636">
              <w:rPr>
                <w:lang w:val="fr-FR"/>
              </w:rPr>
              <w:t>pc_MCPTT_FloorRequestQueueing</w:t>
            </w:r>
            <w:ins w:id="1904" w:author="MCC160" w:date="2023-01-18T18:04:00Z">
              <w:r w:rsidR="00885AE6">
                <w:rPr>
                  <w:lang w:val="fr-FR"/>
                </w:rPr>
                <w:t xml:space="preserve"> THEN</w:t>
              </w:r>
            </w:ins>
            <w:r w:rsidRPr="00B54636">
              <w:rPr>
                <w:lang w:val="fr-FR"/>
              </w:rPr>
              <w:t>:</w:t>
            </w:r>
          </w:p>
          <w:p w:rsidR="001F4B74" w:rsidRDefault="001F4B74" w:rsidP="001B5C1E">
            <w:pPr>
              <w:pStyle w:val="TAL"/>
              <w:rPr>
                <w:ins w:id="1905" w:author="MCC160" w:date="2023-01-18T16:54:00Z"/>
                <w:rFonts w:eastAsia="Calibri"/>
                <w:lang w:val="fr-FR"/>
              </w:rPr>
            </w:pPr>
            <w:ins w:id="1906" w:author="MCC160" w:date="2023-01-18T16:54:00Z">
              <w:r w:rsidRPr="001764B6">
                <w:rPr>
                  <w:rFonts w:eastAsia="Calibri"/>
                  <w:lang w:val="fr-FR"/>
                </w:rPr>
                <w:t>Make the UE (MCPTT client) request the floor.</w:t>
              </w:r>
            </w:ins>
          </w:p>
          <w:p w:rsidR="00B54636" w:rsidRPr="00B54636" w:rsidRDefault="00B54636">
            <w:pPr>
              <w:pStyle w:val="TAL"/>
              <w:rPr>
                <w:lang w:val="fr-FR"/>
              </w:rPr>
              <w:pPrChange w:id="1907" w:author="MCC160" w:date="2023-02-23T18:45:00Z">
                <w:pPr>
                  <w:keepNext/>
                  <w:keepLines/>
                  <w:spacing w:after="0"/>
                </w:pPr>
              </w:pPrChange>
            </w:pPr>
            <w:del w:id="1908" w:author="MCC160" w:date="2023-01-18T16:54:00Z">
              <w:r w:rsidRPr="00B54636" w:rsidDel="001F4B74">
                <w:rPr>
                  <w:lang w:val="fr-FR"/>
                </w:rPr>
                <w:delText xml:space="preserve"> </w:delText>
              </w:r>
              <w:r w:rsidRPr="00B54636" w:rsidDel="001F4B74">
                <w:rPr>
                  <w:rFonts w:eastAsia="Calibri"/>
                  <w:lang w:val="fr-FR"/>
                </w:rPr>
                <w:delText xml:space="preserve">Make the MCPTT User request to speak (e.g. pressing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09"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10"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11" w:author="MCC160" w:date="2023-02-23T18:45: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12" w:author="MCC160" w:date="2023-02-23T18:45:00Z">
                <w:pPr>
                  <w:keepNext/>
                  <w:keepLines/>
                  <w:spacing w:after="0"/>
                  <w:jc w:val="center"/>
                </w:pPr>
              </w:pPrChange>
            </w:pPr>
            <w:r w:rsidRPr="00B54636">
              <w:rPr>
                <w:rFonts w:eastAsia="Calibri"/>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13" w:author="MCC160" w:date="2023-02-23T18:45:00Z">
                <w:pPr>
                  <w:keepNext/>
                  <w:keepLines/>
                  <w:spacing w:after="0"/>
                  <w:jc w:val="center"/>
                </w:pPr>
              </w:pPrChange>
            </w:pPr>
            <w:r w:rsidRPr="00B54636">
              <w:rPr>
                <w:rFonts w:eastAsia="Calibri"/>
                <w:lang w:val="fr-FR"/>
              </w:rPr>
              <w:t>23b2</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14" w:author="MCC160" w:date="2023-02-23T18:45: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1915" w:author="MCC160" w:date="2023-01-18T16:30:00Z">
              <w:r w:rsidR="00D27C59" w:rsidRPr="00D27C59">
                <w:rPr>
                  <w:rFonts w:eastAsia="Calibri"/>
                  <w:lang w:val="fr-FR" w:eastAsia="ko-KR"/>
                </w:rPr>
                <w:t xml:space="preserve">correctly </w:t>
              </w:r>
            </w:ins>
            <w:r w:rsidRPr="00B54636">
              <w:rPr>
                <w:lang w:val="fr-FR"/>
              </w:rPr>
              <w:t xml:space="preserve">perform procedure </w:t>
            </w:r>
            <w:del w:id="1916" w:author="MCC160" w:date="2023-01-18T16:36:00Z">
              <w:r w:rsidRPr="00B54636" w:rsidDel="00D27C59">
                <w:rPr>
                  <w:lang w:val="fr-FR"/>
                </w:rPr>
                <w:delText xml:space="preserve">for </w:delText>
              </w:r>
            </w:del>
            <w:ins w:id="1917" w:author="MCC160" w:date="2023-01-18T16:36:00Z">
              <w:r w:rsidR="00D27C59">
                <w:rPr>
                  <w:lang w:val="fr-FR"/>
                </w:rPr>
                <w:t>'</w:t>
              </w:r>
            </w:ins>
            <w:r w:rsidRPr="00B54636">
              <w:rPr>
                <w:lang w:val="fr-FR"/>
              </w:rPr>
              <w:t>MCPTT Floor Request - Floor Granted</w:t>
            </w:r>
            <w:ins w:id="1918" w:author="MCC160" w:date="2023-01-18T18:04:00Z">
              <w:r w:rsidR="00885AE6">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19"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20"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21" w:author="MCC160" w:date="2023-02-23T18:45: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22" w:author="MCC160" w:date="2023-02-23T18:45:00Z">
                <w:pPr>
                  <w:keepNext/>
                  <w:keepLines/>
                  <w:spacing w:after="0"/>
                  <w:jc w:val="center"/>
                </w:pPr>
              </w:pPrChange>
            </w:pPr>
            <w:r w:rsidRPr="00B54636">
              <w:rPr>
                <w:rFonts w:eastAsia="Calibri"/>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23" w:author="MCC160" w:date="2023-02-23T18:45:00Z">
                <w:pPr>
                  <w:keepNext/>
                  <w:keepLines/>
                  <w:spacing w:after="0"/>
                  <w:jc w:val="center"/>
                </w:pPr>
              </w:pPrChange>
            </w:pPr>
            <w:r w:rsidRPr="00B54636">
              <w:rPr>
                <w:lang w:val="fr-FR"/>
              </w:rPr>
              <w:t>24-38</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24"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2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2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27"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28"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29" w:author="MCC160" w:date="2023-02-23T18:45:00Z">
                <w:pPr>
                  <w:keepNext/>
                  <w:keepLines/>
                  <w:spacing w:after="0"/>
                  <w:jc w:val="center"/>
                </w:pPr>
              </w:pPrChange>
            </w:pPr>
            <w:r w:rsidRPr="00B54636">
              <w:rPr>
                <w:lang w:val="fr-FR"/>
              </w:rPr>
              <w:t>39</w:t>
            </w:r>
          </w:p>
        </w:tc>
        <w:tc>
          <w:tcPr>
            <w:tcW w:w="3800"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1930" w:author="MCC160" w:date="2023-01-18T16:23:00Z"/>
                <w:rFonts w:eastAsia="Calibri"/>
                <w:lang w:val="fr-FR"/>
              </w:rPr>
            </w:pPr>
            <w:ins w:id="1931" w:author="MCC160" w:date="2023-01-18T16:23:00Z">
              <w:r w:rsidRPr="001764B6">
                <w:rPr>
                  <w:rFonts w:eastAsia="Calibri"/>
                  <w:lang w:val="fr-FR"/>
                </w:rPr>
                <w:t>Make the UE (MCPTT client) release the floor.</w:t>
              </w:r>
            </w:ins>
          </w:p>
          <w:p w:rsidR="00B54636" w:rsidRPr="00B54636" w:rsidRDefault="00B54636">
            <w:pPr>
              <w:pStyle w:val="TAL"/>
              <w:rPr>
                <w:lang w:val="fr-FR"/>
              </w:rPr>
              <w:pPrChange w:id="1932" w:author="MCC160" w:date="2023-02-23T18:45:00Z">
                <w:pPr>
                  <w:keepNext/>
                  <w:keepLines/>
                  <w:spacing w:after="0"/>
                </w:pPr>
              </w:pPrChange>
            </w:pPr>
            <w:del w:id="1933" w:author="MCC160" w:date="2023-01-18T16:25:00Z">
              <w:r w:rsidRPr="00B54636" w:rsidDel="00846A1E">
                <w:rPr>
                  <w:lang w:val="fr-FR"/>
                </w:rPr>
                <w:delText xml:space="preserve">Make the MCPTT User indicate end of talking (e.g. releasing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34"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35"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36"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37"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38" w:author="MCC160" w:date="2023-02-23T18:45:00Z">
                <w:pPr>
                  <w:keepNext/>
                  <w:keepLines/>
                  <w:spacing w:after="0"/>
                  <w:jc w:val="center"/>
                </w:pPr>
              </w:pPrChange>
            </w:pPr>
            <w:r w:rsidRPr="00B54636">
              <w:rPr>
                <w:lang w:val="fr-FR"/>
              </w:rPr>
              <w:t>40</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39" w:author="MCC160" w:date="2023-02-23T18:45:00Z">
                <w:pPr>
                  <w:keepNext/>
                  <w:keepLines/>
                  <w:spacing w:after="0"/>
                </w:pPr>
              </w:pPrChange>
            </w:pPr>
            <w:r w:rsidRPr="00B54636">
              <w:rPr>
                <w:lang w:val="fr-FR"/>
              </w:rPr>
              <w:t xml:space="preserve">Check: Does the UE (MCPTT client) </w:t>
            </w:r>
            <w:ins w:id="1940" w:author="MCC160" w:date="2023-01-18T16:30:00Z">
              <w:r w:rsidR="00D27C59" w:rsidRPr="00D27C59">
                <w:rPr>
                  <w:lang w:val="fr-FR"/>
                </w:rPr>
                <w:t xml:space="preserve">correctly </w:t>
              </w:r>
            </w:ins>
            <w:r w:rsidRPr="00B54636">
              <w:rPr>
                <w:rFonts w:eastAsia="Calibri"/>
                <w:lang w:val="fr-FR"/>
              </w:rPr>
              <w:t xml:space="preserve">perform procedure </w:t>
            </w:r>
            <w:del w:id="1941" w:author="MCC160" w:date="2023-01-18T16:36:00Z">
              <w:r w:rsidRPr="00B54636" w:rsidDel="00D27C59">
                <w:rPr>
                  <w:rFonts w:eastAsia="Calibri"/>
                  <w:lang w:val="fr-FR"/>
                </w:rPr>
                <w:delText xml:space="preserve">for </w:delText>
              </w:r>
            </w:del>
            <w:ins w:id="1942" w:author="MCC160" w:date="2023-01-18T16:36:00Z">
              <w:r w:rsidR="00D27C59">
                <w:rPr>
                  <w:rFonts w:eastAsia="Calibri"/>
                  <w:lang w:val="fr-FR"/>
                </w:rPr>
                <w:t>'</w:t>
              </w:r>
            </w:ins>
            <w:r w:rsidRPr="00B54636">
              <w:rPr>
                <w:lang w:val="fr-FR"/>
              </w:rPr>
              <w:t>MCPTT Floor Release - Floor Idle</w:t>
            </w:r>
            <w:ins w:id="1943" w:author="MCC160" w:date="2023-01-18T18:04:00Z">
              <w:r w:rsidR="00885AE6">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44"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45"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46" w:author="MCC160" w:date="2023-02-23T18:45: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47"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48" w:author="MCC160" w:date="2023-02-23T18:45:00Z">
                <w:pPr>
                  <w:keepNext/>
                  <w:keepLines/>
                  <w:spacing w:after="0"/>
                  <w:jc w:val="center"/>
                </w:pPr>
              </w:pPrChange>
            </w:pPr>
            <w:r w:rsidRPr="00B54636">
              <w:rPr>
                <w:lang w:val="fr-FR"/>
              </w:rPr>
              <w:t>41a1-42</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49"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5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5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52"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53"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54" w:author="MCC160" w:date="2023-02-23T18:45:00Z">
                <w:pPr>
                  <w:keepNext/>
                  <w:keepLines/>
                  <w:spacing w:after="0"/>
                  <w:jc w:val="center"/>
                </w:pPr>
              </w:pPrChange>
            </w:pPr>
            <w:r w:rsidRPr="00B54636">
              <w:rPr>
                <w:lang w:val="fr-FR"/>
              </w:rPr>
              <w:t>43</w:t>
            </w:r>
          </w:p>
        </w:tc>
        <w:tc>
          <w:tcPr>
            <w:tcW w:w="3800" w:type="dxa"/>
            <w:tcBorders>
              <w:top w:val="single" w:sz="4" w:space="0" w:color="auto"/>
              <w:left w:val="single" w:sz="4" w:space="0" w:color="auto"/>
              <w:bottom w:val="single" w:sz="4" w:space="0" w:color="auto"/>
              <w:right w:val="single" w:sz="4" w:space="0" w:color="auto"/>
            </w:tcBorders>
            <w:hideMark/>
          </w:tcPr>
          <w:p w:rsidR="00885AE6" w:rsidRDefault="00885AE6" w:rsidP="001B5C1E">
            <w:pPr>
              <w:pStyle w:val="TAL"/>
              <w:rPr>
                <w:ins w:id="1955" w:author="MCC160" w:date="2023-01-18T18:06:00Z"/>
                <w:lang w:val="fr-FR"/>
              </w:rPr>
            </w:pPr>
            <w:ins w:id="1956" w:author="MCC160" w:date="2023-01-18T18:06:00Z">
              <w:r w:rsidRPr="00DF483C">
                <w:rPr>
                  <w:lang w:val="fr-FR"/>
                </w:rPr>
                <w:t>Make the UE (MCPTT client) release the call.</w:t>
              </w:r>
            </w:ins>
          </w:p>
          <w:p w:rsidR="00B54636" w:rsidRPr="00B54636" w:rsidRDefault="00B54636">
            <w:pPr>
              <w:pStyle w:val="TAL"/>
              <w:rPr>
                <w:lang w:val="fr-FR"/>
              </w:rPr>
              <w:pPrChange w:id="1957" w:author="MCC160" w:date="2023-02-23T18:45:00Z">
                <w:pPr>
                  <w:keepNext/>
                  <w:keepLines/>
                  <w:spacing w:after="0"/>
                </w:pPr>
              </w:pPrChange>
            </w:pPr>
            <w:del w:id="1958" w:author="MCC160" w:date="2023-01-18T18:06:00Z">
              <w:r w:rsidRPr="00B54636" w:rsidDel="00885AE6">
                <w:rPr>
                  <w:lang w:val="fr-FR"/>
                </w:rPr>
                <w:delText xml:space="preserve">Make the MCPTT User end the on-demand group call.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59"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60"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61"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62"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63" w:author="MCC160" w:date="2023-02-23T18:45:00Z">
                <w:pPr>
                  <w:keepNext/>
                  <w:keepLines/>
                  <w:spacing w:after="0"/>
                  <w:jc w:val="center"/>
                </w:pPr>
              </w:pPrChange>
            </w:pPr>
            <w:r w:rsidRPr="00B54636">
              <w:rPr>
                <w:lang w:val="fr-FR"/>
              </w:rPr>
              <w:t>44</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64" w:author="MCC160" w:date="2023-02-23T18:45:00Z">
                <w:pPr>
                  <w:keepNext/>
                  <w:keepLines/>
                  <w:spacing w:after="0"/>
                </w:pPr>
              </w:pPrChange>
            </w:pPr>
            <w:r w:rsidRPr="00B54636">
              <w:rPr>
                <w:rFonts w:eastAsia="Calibri"/>
                <w:lang w:val="fr-FR"/>
              </w:rPr>
              <w:t xml:space="preserve">Check: Does the UE (MCPTT client) </w:t>
            </w:r>
            <w:ins w:id="1965" w:author="MCC160" w:date="2023-01-18T16:30:00Z">
              <w:r w:rsidR="00D27C59" w:rsidRPr="00D27C59">
                <w:rPr>
                  <w:rFonts w:eastAsia="Calibri"/>
                  <w:lang w:val="fr-FR"/>
                </w:rPr>
                <w:t xml:space="preserve">correctly </w:t>
              </w:r>
            </w:ins>
            <w:r w:rsidRPr="00B54636">
              <w:rPr>
                <w:rFonts w:eastAsia="Calibri"/>
                <w:lang w:val="fr-FR"/>
              </w:rPr>
              <w:t xml:space="preserve">perform procedure </w:t>
            </w:r>
            <w:del w:id="1966" w:author="MCC160" w:date="2023-01-18T16:36:00Z">
              <w:r w:rsidRPr="00B54636" w:rsidDel="00D27C59">
                <w:rPr>
                  <w:rFonts w:eastAsia="Calibri"/>
                  <w:lang w:val="fr-FR"/>
                </w:rPr>
                <w:delText xml:space="preserve">for </w:delText>
              </w:r>
            </w:del>
            <w:ins w:id="1967" w:author="MCC160" w:date="2023-01-18T16:36:00Z">
              <w:r w:rsidR="00D27C59">
                <w:rPr>
                  <w:rFonts w:eastAsia="Calibri"/>
                  <w:lang w:val="fr-FR"/>
                </w:rPr>
                <w:t>'</w:t>
              </w:r>
            </w:ins>
            <w:r w:rsidRPr="00B54636">
              <w:rPr>
                <w:lang w:val="fr-FR"/>
              </w:rPr>
              <w:t>MCX CO call release</w:t>
            </w:r>
            <w:ins w:id="1968" w:author="MCC160" w:date="2023-01-18T18:06:00Z">
              <w:r w:rsidR="00885AE6">
                <w:rPr>
                  <w:lang w:val="fr-FR"/>
                </w:rPr>
                <w:t>'</w:t>
              </w:r>
            </w:ins>
            <w:r w:rsidRPr="00B54636">
              <w:rPr>
                <w:lang w:val="fr-FR"/>
              </w:rPr>
              <w:t xml:space="preserve"> </w:t>
            </w:r>
            <w:r w:rsidRPr="00B54636">
              <w:rPr>
                <w:rFonts w:eastAsia="Calibri"/>
                <w:lang w:val="fr-FR"/>
              </w:rPr>
              <w:t xml:space="preserve">as described in </w:t>
            </w:r>
            <w:r w:rsidRPr="00B54636">
              <w:rPr>
                <w:lang w:val="fr-FR"/>
              </w:rPr>
              <w:t>TS 36.579-1 [2] Table 5.3.10.3-1</w:t>
            </w:r>
            <w:del w:id="1969" w:author="MCC160" w:date="2023-01-18T18:06:00Z">
              <w:r w:rsidRPr="00B54636" w:rsidDel="00885AE6">
                <w:rPr>
                  <w:lang w:val="fr-FR"/>
                </w:rPr>
                <w:delText xml:space="preserve"> to end the on-demand group call</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7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7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72" w:author="MCC160" w:date="2023-02-23T18:45:00Z">
                <w:pPr>
                  <w:keepNext/>
                  <w:keepLines/>
                  <w:spacing w:after="0"/>
                  <w:jc w:val="center"/>
                </w:pPr>
              </w:pPrChange>
            </w:pPr>
            <w:r w:rsidRPr="00B54636">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73"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74" w:author="MCC160" w:date="2023-02-23T18:45:00Z">
                <w:pPr>
                  <w:keepNext/>
                  <w:keepLines/>
                  <w:spacing w:after="0"/>
                  <w:jc w:val="center"/>
                </w:pPr>
              </w:pPrChange>
            </w:pPr>
            <w:r w:rsidRPr="00B54636">
              <w:rPr>
                <w:lang w:val="fr-FR"/>
              </w:rPr>
              <w:t>45</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75"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76"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77"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78"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79"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80" w:author="MCC160" w:date="2023-02-23T18:45:00Z">
                <w:pPr>
                  <w:keepNext/>
                  <w:keepLines/>
                  <w:spacing w:after="0"/>
                  <w:jc w:val="center"/>
                </w:pPr>
              </w:pPrChange>
            </w:pPr>
            <w:r w:rsidRPr="00B54636">
              <w:rPr>
                <w:lang w:val="fr-FR"/>
              </w:rPr>
              <w:t>46</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81" w:author="MCC160" w:date="2023-02-23T18:45:00Z">
                <w:pPr>
                  <w:keepNext/>
                  <w:keepLines/>
                  <w:spacing w:after="0"/>
                </w:pPr>
              </w:pPrChange>
            </w:pPr>
            <w:r w:rsidRPr="00B54636">
              <w:rPr>
                <w:rFonts w:eastAsia="Calibri"/>
                <w:lang w:val="fr-FR"/>
              </w:rPr>
              <w:t xml:space="preserve">Check: </w:t>
            </w:r>
            <w:del w:id="1982" w:author="MCC160" w:date="2023-01-18T17:58:00Z">
              <w:r w:rsidRPr="00B54636" w:rsidDel="00885AE6">
                <w:rPr>
                  <w:rFonts w:eastAsia="Calibri"/>
                  <w:lang w:val="fr-FR"/>
                </w:rPr>
                <w:delText xml:space="preserve">Is the </w:delText>
              </w:r>
              <w:r w:rsidRPr="00B54636" w:rsidDel="00885AE6">
                <w:rPr>
                  <w:rFonts w:eastAsia="Calibri"/>
                  <w:lang w:val="fr-FR" w:eastAsia="ko-KR"/>
                </w:rPr>
                <w:delText xml:space="preserve">procedure for </w:delText>
              </w:r>
            </w:del>
            <w:ins w:id="1983" w:author="MCC160" w:date="2023-01-18T17:58:00Z">
              <w:r w:rsidR="00885AE6">
                <w:rPr>
                  <w:rFonts w:eastAsia="Calibri"/>
                  <w:lang w:val="fr-FR"/>
                </w:rPr>
                <w:t xml:space="preserve">Does the UE (MCPTT client) correctly perform procedure </w:t>
              </w:r>
            </w:ins>
            <w:ins w:id="1984" w:author="MCC160" w:date="2023-01-18T18:09:00Z">
              <w:r w:rsidR="0025743F">
                <w:rPr>
                  <w:rFonts w:eastAsia="Calibri"/>
                  <w:lang w:val="fr-FR"/>
                </w:rPr>
                <w:t>'</w:t>
              </w:r>
            </w:ins>
            <w:r w:rsidRPr="00B54636">
              <w:rPr>
                <w:lang w:val="fr-FR"/>
              </w:rPr>
              <w:t>MCPTT CT session establishment/modification without provisional responses other than 100 Trying</w:t>
            </w:r>
            <w:ins w:id="1985" w:author="MCC160" w:date="2023-01-18T18:06:00Z">
              <w:r w:rsidR="00885AE6">
                <w:rPr>
                  <w:lang w:val="fr-FR"/>
                </w:rPr>
                <w:t>'</w:t>
              </w:r>
            </w:ins>
            <w:r w:rsidRPr="00B54636">
              <w:rPr>
                <w:lang w:val="fr-FR"/>
              </w:rPr>
              <w:t xml:space="preserve"> as described in TS 36.579-1 [2] Table </w:t>
            </w:r>
            <w:r w:rsidRPr="00B54636">
              <w:rPr>
                <w:bCs/>
                <w:lang w:val="fr-FR"/>
              </w:rPr>
              <w:t>5.3.4.3-1 to establish</w:t>
            </w:r>
            <w:del w:id="1986" w:author="MCC160" w:date="2023-01-18T18:06:00Z">
              <w:r w:rsidRPr="00B54636" w:rsidDel="00885AE6">
                <w:rPr>
                  <w:lang w:val="fr-FR"/>
                </w:rPr>
                <w:delText xml:space="preserve"> an on-demand pre-arranged</w:delText>
              </w:r>
            </w:del>
            <w:ins w:id="1987" w:author="MCC160" w:date="2023-01-18T18:06:00Z">
              <w:r w:rsidR="00885AE6">
                <w:rPr>
                  <w:lang w:val="fr-FR"/>
                </w:rPr>
                <w:t xml:space="preserve"> a</w:t>
              </w:r>
            </w:ins>
            <w:r w:rsidRPr="00B54636">
              <w:rPr>
                <w:lang w:val="fr-FR"/>
              </w:rPr>
              <w:t xml:space="preserve"> group call with automatic commencement mode</w:t>
            </w:r>
            <w:del w:id="1988" w:author="MCC160" w:date="2023-01-18T18:07:00Z">
              <w:r w:rsidRPr="00B54636" w:rsidDel="0025743F">
                <w:rPr>
                  <w:lang w:val="fr-FR"/>
                </w:rPr>
                <w:delText xml:space="preserve"> and implicit floor control</w:delText>
              </w:r>
              <w:r w:rsidRPr="00B54636" w:rsidDel="00885AE6">
                <w:rPr>
                  <w:lang w:val="fr-FR"/>
                </w:rPr>
                <w:delText xml:space="preserve">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89"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90"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91" w:author="MCC160" w:date="2023-02-23T18:45: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92"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93" w:author="MCC160" w:date="2023-02-23T18:45:00Z">
                <w:pPr>
                  <w:keepNext/>
                  <w:keepLines/>
                  <w:spacing w:after="0"/>
                  <w:jc w:val="center"/>
                </w:pPr>
              </w:pPrChange>
            </w:pPr>
            <w:r w:rsidRPr="00B54636">
              <w:rPr>
                <w:lang w:val="fr-FR"/>
              </w:rPr>
              <w:t>47a1-51</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94"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9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199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97"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98"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1999" w:author="MCC160" w:date="2023-02-23T18:45:00Z">
                <w:pPr>
                  <w:keepNext/>
                  <w:keepLines/>
                  <w:spacing w:after="0"/>
                  <w:jc w:val="center"/>
                </w:pPr>
              </w:pPrChange>
            </w:pPr>
            <w:r w:rsidRPr="00B54636">
              <w:rPr>
                <w:lang w:val="fr-FR"/>
              </w:rPr>
              <w:t>52</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00" w:author="MCC160" w:date="2023-02-23T18:45:00Z">
                <w:pPr>
                  <w:keepNext/>
                  <w:keepLines/>
                  <w:spacing w:after="0"/>
                </w:pPr>
              </w:pPrChange>
            </w:pPr>
            <w:r w:rsidRPr="00B54636">
              <w:rPr>
                <w:lang w:val="fr-FR"/>
              </w:rPr>
              <w:t>The SS sends a Floor Taken message</w:t>
            </w:r>
            <w:ins w:id="2001" w:author="MCC160" w:date="2023-01-18T17:37:00Z">
              <w:r w:rsidR="00526098">
                <w:rPr>
                  <w:lang w:val="fr-FR"/>
                </w:rPr>
                <w:t>.</w:t>
              </w:r>
            </w:ins>
            <w:del w:id="2002" w:author="MCC160" w:date="2023-01-18T17:37:00Z">
              <w:r w:rsidRPr="00B5463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03" w:author="MCC160" w:date="2023-02-23T18:45: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04" w:author="MCC160" w:date="2023-02-23T18:45:00Z">
                <w:pPr>
                  <w:keepNext/>
                  <w:keepLines/>
                  <w:spacing w:after="0"/>
                </w:pPr>
              </w:pPrChange>
            </w:pPr>
            <w:r w:rsidRPr="00B5463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05"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06"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07" w:author="MCC160" w:date="2023-02-23T18:45:00Z">
                <w:pPr>
                  <w:keepNext/>
                  <w:keepLines/>
                  <w:spacing w:after="0"/>
                  <w:jc w:val="center"/>
                </w:pPr>
              </w:pPrChange>
            </w:pPr>
            <w:r w:rsidRPr="00B54636">
              <w:rPr>
                <w:lang w:val="fr-FR"/>
              </w:rPr>
              <w:t>53</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08" w:author="MCC160" w:date="2023-02-23T18:45:00Z">
                <w:pPr>
                  <w:keepNext/>
                  <w:keepLines/>
                  <w:spacing w:after="0"/>
                </w:pPr>
              </w:pPrChange>
            </w:pPr>
            <w:r w:rsidRPr="00B54636">
              <w:rPr>
                <w:rFonts w:eastAsia="Calibri"/>
                <w:lang w:val="fr-FR"/>
              </w:rPr>
              <w:t xml:space="preserve">Check: </w:t>
            </w:r>
            <w:del w:id="2009" w:author="MCC160" w:date="2023-01-18T17:58:00Z">
              <w:r w:rsidRPr="00B54636" w:rsidDel="00885AE6">
                <w:rPr>
                  <w:rFonts w:eastAsia="Calibri"/>
                  <w:lang w:val="fr-FR"/>
                </w:rPr>
                <w:delText>Is the</w:delText>
              </w:r>
              <w:r w:rsidRPr="00B54636" w:rsidDel="00885AE6">
                <w:rPr>
                  <w:rFonts w:eastAsia="Calibri"/>
                  <w:lang w:val="fr-FR" w:eastAsia="ko-KR"/>
                </w:rPr>
                <w:delText xml:space="preserve"> procedure for </w:delText>
              </w:r>
            </w:del>
            <w:ins w:id="2010" w:author="MCC160" w:date="2023-01-18T17:58:00Z">
              <w:r w:rsidR="00885AE6">
                <w:rPr>
                  <w:rFonts w:eastAsia="Calibri"/>
                  <w:lang w:val="fr-FR"/>
                </w:rPr>
                <w:t>Does the UE (MCPTT client) correctly perform procedure '</w:t>
              </w:r>
            </w:ins>
            <w:r w:rsidRPr="00B54636">
              <w:rPr>
                <w:lang w:val="fr-FR"/>
              </w:rPr>
              <w:t>MCPTT CT session establishment/modification without provisional responses other than 100 Trying</w:t>
            </w:r>
            <w:ins w:id="2011" w:author="MCC160" w:date="2023-01-18T18:07:00Z">
              <w:r w:rsidR="0025743F">
                <w:rPr>
                  <w:lang w:val="fr-FR"/>
                </w:rPr>
                <w:t>'</w:t>
              </w:r>
            </w:ins>
            <w:r w:rsidRPr="00B54636">
              <w:rPr>
                <w:lang w:val="fr-FR"/>
              </w:rPr>
              <w:t xml:space="preserve"> as described in TS 36.579-1 [2] Table </w:t>
            </w:r>
            <w:r w:rsidRPr="00B54636">
              <w:rPr>
                <w:bCs/>
                <w:lang w:val="fr-FR"/>
              </w:rPr>
              <w:t xml:space="preserve">5.3.4.3-1 to </w:t>
            </w:r>
            <w:r w:rsidRPr="00B54636">
              <w:rPr>
                <w:lang w:val="fr-FR"/>
              </w:rPr>
              <w:t xml:space="preserve">upgrade the </w:t>
            </w:r>
            <w:ins w:id="2012" w:author="MCC160" w:date="2023-01-18T18:07:00Z">
              <w:r w:rsidR="0025743F">
                <w:rPr>
                  <w:lang w:val="fr-FR"/>
                </w:rPr>
                <w:t xml:space="preserve">call </w:t>
              </w:r>
            </w:ins>
            <w:ins w:id="2013" w:author="MCC160" w:date="2023-01-18T18:08:00Z">
              <w:r w:rsidR="0025743F">
                <w:rPr>
                  <w:lang w:val="fr-FR"/>
                </w:rPr>
                <w:t>to an emergency group call</w:t>
              </w:r>
            </w:ins>
            <w:ins w:id="2014" w:author="MCC160" w:date="2023-01-18T18:09:00Z">
              <w:r w:rsidR="0025743F">
                <w:rPr>
                  <w:lang w:val="fr-FR"/>
                </w:rPr>
                <w:t>?</w:t>
              </w:r>
            </w:ins>
            <w:del w:id="2015" w:author="MCC160" w:date="2023-01-18T18:07:00Z">
              <w:r w:rsidRPr="00B54636" w:rsidDel="0025743F">
                <w:rPr>
                  <w:lang w:val="fr-FR"/>
                </w:rPr>
                <w:delText xml:space="preserve">On-Demand Pre-arranged Group Call </w:delText>
              </w:r>
            </w:del>
            <w:del w:id="2016" w:author="MCC160" w:date="2023-01-18T18:09:00Z">
              <w:r w:rsidRPr="00B54636" w:rsidDel="0025743F">
                <w:rPr>
                  <w:lang w:val="fr-FR"/>
                </w:rPr>
                <w:delText xml:space="preserve">to an </w:delText>
              </w:r>
            </w:del>
            <w:del w:id="2017" w:author="MCC160" w:date="2023-01-18T18:07:00Z">
              <w:r w:rsidRPr="00B54636" w:rsidDel="0025743F">
                <w:rPr>
                  <w:lang w:val="fr-FR"/>
                </w:rPr>
                <w:delText xml:space="preserve">MCPTT </w:delText>
              </w:r>
            </w:del>
            <w:del w:id="2018" w:author="MCC160" w:date="2023-01-18T18:08:00Z">
              <w:r w:rsidRPr="00B54636" w:rsidDel="0025743F">
                <w:rPr>
                  <w:lang w:val="fr-FR"/>
                </w:rPr>
                <w:delText>E</w:delText>
              </w:r>
            </w:del>
            <w:del w:id="2019" w:author="MCC160" w:date="2023-01-18T18:09:00Z">
              <w:r w:rsidRPr="00B54636" w:rsidDel="0025743F">
                <w:rPr>
                  <w:lang w:val="fr-FR"/>
                </w:rPr>
                <w:delText>mergency Group Call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2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2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22" w:author="MCC160" w:date="2023-02-23T18:45:00Z">
                <w:pPr>
                  <w:keepNext/>
                  <w:keepLines/>
                  <w:spacing w:after="0"/>
                  <w:jc w:val="center"/>
                </w:pPr>
              </w:pPrChange>
            </w:pPr>
            <w:r w:rsidRPr="00B54636">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23"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24" w:author="MCC160" w:date="2023-02-23T18:45:00Z">
                <w:pPr>
                  <w:keepNext/>
                  <w:keepLines/>
                  <w:spacing w:after="0"/>
                  <w:jc w:val="center"/>
                </w:pPr>
              </w:pPrChange>
            </w:pPr>
            <w:r w:rsidRPr="00B54636">
              <w:rPr>
                <w:lang w:val="fr-FR"/>
              </w:rPr>
              <w:t>54A</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25"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26"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27"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28"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29"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30" w:author="MCC160" w:date="2023-02-23T18:45:00Z">
                <w:pPr>
                  <w:keepNext/>
                  <w:keepLines/>
                  <w:spacing w:after="0"/>
                  <w:jc w:val="center"/>
                </w:pPr>
              </w:pPrChange>
            </w:pPr>
            <w:r w:rsidRPr="00B54636">
              <w:rPr>
                <w:lang w:val="fr-FR"/>
              </w:rPr>
              <w:t>54B</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31" w:author="MCC160" w:date="2023-02-23T18:45:00Z">
                <w:pPr>
                  <w:keepNext/>
                  <w:keepLines/>
                  <w:spacing w:after="0"/>
                </w:pPr>
              </w:pPrChange>
            </w:pPr>
            <w:r w:rsidRPr="00B54636">
              <w:rPr>
                <w:lang w:val="fr-FR"/>
              </w:rPr>
              <w:t>The SS sends a Floor Taken message</w:t>
            </w:r>
            <w:ins w:id="2032" w:author="MCC160" w:date="2023-01-18T18:11:00Z">
              <w:r w:rsidR="0025743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33" w:author="MCC160" w:date="2023-02-23T18:45: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34" w:author="MCC160" w:date="2023-02-23T18:45:00Z">
                <w:pPr>
                  <w:keepNext/>
                  <w:keepLines/>
                  <w:spacing w:after="0"/>
                </w:pPr>
              </w:pPrChange>
            </w:pPr>
            <w:r w:rsidRPr="00B5463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35"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36"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37" w:author="MCC160" w:date="2023-02-23T18:45:00Z">
                <w:pPr>
                  <w:keepNext/>
                  <w:keepLines/>
                  <w:spacing w:after="0"/>
                  <w:jc w:val="center"/>
                </w:pPr>
              </w:pPrChange>
            </w:pPr>
            <w:r w:rsidRPr="00B54636">
              <w:rPr>
                <w:lang w:val="fr-FR"/>
              </w:rPr>
              <w:t>55</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38" w:author="MCC160" w:date="2023-02-23T18:45:00Z">
                <w:pPr>
                  <w:keepNext/>
                  <w:keepLines/>
                  <w:spacing w:after="0"/>
                </w:pPr>
              </w:pPrChange>
            </w:pPr>
            <w:r w:rsidRPr="00B54636">
              <w:rPr>
                <w:lang w:val="fr-FR"/>
              </w:rPr>
              <w:t>The SS sends a Floor Idle message</w:t>
            </w:r>
            <w:ins w:id="2039" w:author="MCC160" w:date="2023-01-18T17:38:00Z">
              <w:r w:rsidR="00526098">
                <w:rPr>
                  <w:lang w:val="fr-FR"/>
                </w:rPr>
                <w:t>.</w:t>
              </w:r>
            </w:ins>
            <w:del w:id="2040" w:author="MCC160" w:date="2023-01-18T17:38:00Z">
              <w:r w:rsidRPr="00B5463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41" w:author="MCC160" w:date="2023-02-23T18:45: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42" w:author="MCC160" w:date="2023-02-23T18:45:00Z">
                <w:pPr>
                  <w:keepNext/>
                  <w:keepLines/>
                  <w:spacing w:after="0"/>
                </w:pPr>
              </w:pPrChange>
            </w:pPr>
            <w:r w:rsidRPr="00B5463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43"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44"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45" w:author="MCC160" w:date="2023-02-23T18:45:00Z">
                <w:pPr>
                  <w:keepNext/>
                  <w:keepLines/>
                  <w:spacing w:after="0"/>
                  <w:jc w:val="center"/>
                </w:pPr>
              </w:pPrChange>
            </w:pPr>
            <w:r w:rsidRPr="00B54636">
              <w:rPr>
                <w:lang w:val="fr-FR"/>
              </w:rPr>
              <w:t>56</w:t>
            </w:r>
          </w:p>
        </w:tc>
        <w:tc>
          <w:tcPr>
            <w:tcW w:w="3800"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2046" w:author="MCC160" w:date="2023-01-18T16:54:00Z"/>
                <w:rFonts w:eastAsia="Calibri"/>
                <w:lang w:val="fr-FR"/>
              </w:rPr>
            </w:pPr>
            <w:ins w:id="2047" w:author="MCC160" w:date="2023-01-18T16:54:00Z">
              <w:r w:rsidRPr="001764B6">
                <w:rPr>
                  <w:rFonts w:eastAsia="Calibri"/>
                  <w:lang w:val="fr-FR"/>
                </w:rPr>
                <w:t>Make the UE (MCPTT client) request the floor.</w:t>
              </w:r>
            </w:ins>
          </w:p>
          <w:p w:rsidR="00B54636" w:rsidRPr="00B54636" w:rsidRDefault="00B54636">
            <w:pPr>
              <w:pStyle w:val="TAL"/>
              <w:rPr>
                <w:lang w:val="fr-FR"/>
              </w:rPr>
              <w:pPrChange w:id="2048" w:author="MCC160" w:date="2023-02-23T18:45:00Z">
                <w:pPr>
                  <w:keepNext/>
                  <w:keepLines/>
                  <w:spacing w:after="0"/>
                </w:pPr>
              </w:pPrChange>
            </w:pPr>
            <w:del w:id="2049" w:author="MCC160" w:date="2023-01-18T16:54:00Z">
              <w:r w:rsidRPr="00B54636" w:rsidDel="001F4B74">
                <w:rPr>
                  <w:lang w:val="fr-FR"/>
                </w:rPr>
                <w:delText xml:space="preserve">Make the MCPTT User request to speak (e.g. pressing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5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5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52"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53"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54" w:author="MCC160" w:date="2023-02-23T18:45:00Z">
                <w:pPr>
                  <w:keepNext/>
                  <w:keepLines/>
                  <w:spacing w:after="0"/>
                  <w:jc w:val="center"/>
                </w:pPr>
              </w:pPrChange>
            </w:pPr>
            <w:r w:rsidRPr="00B54636">
              <w:rPr>
                <w:lang w:val="fr-FR"/>
              </w:rPr>
              <w:t>57</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55" w:author="MCC160" w:date="2023-02-23T18:45:00Z">
                <w:pPr>
                  <w:keepNext/>
                  <w:keepLines/>
                  <w:spacing w:after="0"/>
                </w:pPr>
              </w:pPrChange>
            </w:pPr>
            <w:r w:rsidRPr="00B54636">
              <w:rPr>
                <w:lang w:val="fr-FR"/>
              </w:rPr>
              <w:t xml:space="preserve">Check: Does the UE (MCPTT client) </w:t>
            </w:r>
            <w:ins w:id="2056" w:author="MCC160" w:date="2023-01-18T16:30:00Z">
              <w:r w:rsidR="00D27C59" w:rsidRPr="00D27C59">
                <w:rPr>
                  <w:lang w:val="fr-FR"/>
                </w:rPr>
                <w:t xml:space="preserve">correctly </w:t>
              </w:r>
            </w:ins>
            <w:r w:rsidRPr="00B54636">
              <w:rPr>
                <w:lang w:val="fr-FR"/>
              </w:rPr>
              <w:t xml:space="preserve">perform procedure </w:t>
            </w:r>
            <w:del w:id="2057" w:author="MCC160" w:date="2023-01-18T16:36:00Z">
              <w:r w:rsidRPr="00B54636" w:rsidDel="00D27C59">
                <w:rPr>
                  <w:lang w:val="fr-FR"/>
                </w:rPr>
                <w:delText xml:space="preserve">for </w:delText>
              </w:r>
            </w:del>
            <w:ins w:id="2058" w:author="MCC160" w:date="2023-01-18T16:36:00Z">
              <w:r w:rsidR="00D27C59">
                <w:rPr>
                  <w:lang w:val="fr-FR"/>
                </w:rPr>
                <w:t>'</w:t>
              </w:r>
            </w:ins>
            <w:r w:rsidRPr="00B54636">
              <w:rPr>
                <w:lang w:val="fr-FR"/>
              </w:rPr>
              <w:t>MCPTT Floor Request – Floor Granted</w:t>
            </w:r>
            <w:ins w:id="2059" w:author="MCC160" w:date="2023-01-18T18:11:00Z">
              <w:r w:rsidR="0025743F">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6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6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62" w:author="MCC160" w:date="2023-02-23T18:45:00Z">
                <w:pPr>
                  <w:keepNext/>
                  <w:keepLines/>
                  <w:spacing w:after="0"/>
                  <w:jc w:val="center"/>
                </w:pPr>
              </w:pPrChange>
            </w:pPr>
            <w:r w:rsidRPr="00B5463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63"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64" w:author="MCC160" w:date="2023-02-23T18:45:00Z">
                <w:pPr>
                  <w:keepNext/>
                  <w:keepLines/>
                  <w:spacing w:after="0"/>
                  <w:jc w:val="center"/>
                </w:pPr>
              </w:pPrChange>
            </w:pPr>
            <w:r w:rsidRPr="00B54636">
              <w:rPr>
                <w:lang w:val="fr-FR"/>
              </w:rPr>
              <w:t>58-60</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65"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66"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67"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68"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69"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70" w:author="MCC160" w:date="2023-02-23T18:45:00Z">
                <w:pPr>
                  <w:keepNext/>
                  <w:keepLines/>
                  <w:spacing w:after="0"/>
                  <w:jc w:val="center"/>
                </w:pPr>
              </w:pPrChange>
            </w:pPr>
            <w:r w:rsidRPr="00B54636">
              <w:rPr>
                <w:lang w:val="fr-FR"/>
              </w:rPr>
              <w:t>61</w:t>
            </w:r>
          </w:p>
        </w:tc>
        <w:tc>
          <w:tcPr>
            <w:tcW w:w="3800"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2071" w:author="MCC160" w:date="2023-01-18T16:23:00Z"/>
                <w:rFonts w:eastAsia="Calibri"/>
                <w:lang w:val="fr-FR"/>
              </w:rPr>
            </w:pPr>
            <w:ins w:id="2072" w:author="MCC160" w:date="2023-01-18T16:23:00Z">
              <w:r w:rsidRPr="001764B6">
                <w:rPr>
                  <w:rFonts w:eastAsia="Calibri"/>
                  <w:lang w:val="fr-FR"/>
                </w:rPr>
                <w:t>Make the UE (MCPTT client) release the floor.</w:t>
              </w:r>
            </w:ins>
          </w:p>
          <w:p w:rsidR="00B54636" w:rsidRPr="00B54636" w:rsidRDefault="00B54636">
            <w:pPr>
              <w:pStyle w:val="TAL"/>
              <w:rPr>
                <w:lang w:val="fr-FR"/>
              </w:rPr>
              <w:pPrChange w:id="2073" w:author="MCC160" w:date="2023-02-23T18:45:00Z">
                <w:pPr>
                  <w:keepNext/>
                  <w:keepLines/>
                  <w:spacing w:after="0"/>
                </w:pPr>
              </w:pPrChange>
            </w:pPr>
            <w:del w:id="2074" w:author="MCC160" w:date="2023-01-18T16:25:00Z">
              <w:r w:rsidRPr="00B54636" w:rsidDel="00846A1E">
                <w:rPr>
                  <w:lang w:val="fr-FR"/>
                </w:rPr>
                <w:delText xml:space="preserve">Make the MCPTT User indicate end of talking (e.g. releasing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7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7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77"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78"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79" w:author="MCC160" w:date="2023-02-23T18:45:00Z">
                <w:pPr>
                  <w:keepNext/>
                  <w:keepLines/>
                  <w:spacing w:after="0"/>
                  <w:jc w:val="center"/>
                </w:pPr>
              </w:pPrChange>
            </w:pPr>
            <w:r w:rsidRPr="00B54636">
              <w:rPr>
                <w:lang w:val="fr-FR"/>
              </w:rPr>
              <w:t>62</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80" w:author="MCC160" w:date="2023-02-23T18:45:00Z">
                <w:pPr>
                  <w:keepNext/>
                  <w:keepLines/>
                  <w:spacing w:after="0"/>
                </w:pPr>
              </w:pPrChange>
            </w:pPr>
            <w:r w:rsidRPr="00B54636">
              <w:rPr>
                <w:lang w:val="fr-FR"/>
              </w:rPr>
              <w:t xml:space="preserve">Check: Does the UE (MCPTT client) </w:t>
            </w:r>
            <w:ins w:id="2081" w:author="MCC160" w:date="2023-01-18T16:30:00Z">
              <w:r w:rsidR="00D27C59" w:rsidRPr="00D27C59">
                <w:rPr>
                  <w:lang w:val="fr-FR"/>
                </w:rPr>
                <w:t xml:space="preserve">correctly </w:t>
              </w:r>
            </w:ins>
            <w:r w:rsidRPr="00B54636">
              <w:rPr>
                <w:rFonts w:eastAsia="Calibri"/>
                <w:lang w:val="fr-FR"/>
              </w:rPr>
              <w:t xml:space="preserve">perform procedure </w:t>
            </w:r>
            <w:del w:id="2082" w:author="MCC160" w:date="2023-01-18T16:36:00Z">
              <w:r w:rsidRPr="00B54636" w:rsidDel="00D27C59">
                <w:rPr>
                  <w:rFonts w:eastAsia="Calibri"/>
                  <w:lang w:val="fr-FR"/>
                </w:rPr>
                <w:delText xml:space="preserve">for </w:delText>
              </w:r>
            </w:del>
            <w:ins w:id="2083" w:author="MCC160" w:date="2023-01-18T16:36:00Z">
              <w:r w:rsidR="00D27C59">
                <w:rPr>
                  <w:rFonts w:eastAsia="Calibri"/>
                  <w:lang w:val="fr-FR"/>
                </w:rPr>
                <w:t>'</w:t>
              </w:r>
            </w:ins>
            <w:r w:rsidRPr="00B54636">
              <w:rPr>
                <w:lang w:val="fr-FR"/>
              </w:rPr>
              <w:t>MCPTT Floor Release – Floor Idle</w:t>
            </w:r>
            <w:ins w:id="2084" w:author="MCC160" w:date="2023-01-18T18:11:00Z">
              <w:r w:rsidR="0025743F">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8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8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87" w:author="MCC160" w:date="2023-02-23T18:45:00Z">
                <w:pPr>
                  <w:keepNext/>
                  <w:keepLines/>
                  <w:spacing w:after="0"/>
                  <w:jc w:val="center"/>
                </w:pPr>
              </w:pPrChange>
            </w:pPr>
            <w:r w:rsidRPr="00B5463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88" w:author="MCC160" w:date="2023-02-23T18:45:00Z">
                <w:pPr>
                  <w:keepNext/>
                  <w:keepLines/>
                  <w:spacing w:after="0"/>
                  <w:jc w:val="center"/>
                </w:pPr>
              </w:pPrChange>
            </w:pPr>
            <w:r w:rsidRPr="00B54636">
              <w:rPr>
                <w:lang w:val="fr-FR"/>
              </w:rPr>
              <w:t>P</w:t>
            </w:r>
          </w:p>
        </w:tc>
      </w:tr>
      <w:tr w:rsidR="00B54636" w:rsidRPr="00B54636" w:rsidTr="00FB0651">
        <w:trPr>
          <w:trHeight w:val="467"/>
        </w:trPr>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89" w:author="MCC160" w:date="2023-02-23T18:45:00Z">
                <w:pPr>
                  <w:keepNext/>
                  <w:keepLines/>
                  <w:spacing w:after="0"/>
                  <w:jc w:val="center"/>
                </w:pPr>
              </w:pPrChange>
            </w:pPr>
            <w:r w:rsidRPr="00B54636">
              <w:rPr>
                <w:lang w:val="fr-FR"/>
              </w:rPr>
              <w:t>63a1-64</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90"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91"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92"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93"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94"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095" w:author="MCC160" w:date="2023-02-23T18:45:00Z">
                <w:pPr>
                  <w:keepNext/>
                  <w:keepLines/>
                  <w:spacing w:after="0"/>
                  <w:jc w:val="center"/>
                </w:pPr>
              </w:pPrChange>
            </w:pPr>
            <w:r w:rsidRPr="00B54636">
              <w:rPr>
                <w:lang w:val="fr-FR"/>
              </w:rPr>
              <w:t>65</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096" w:author="MCC160" w:date="2023-02-23T18:45:00Z">
                <w:pPr>
                  <w:keepNext/>
                  <w:keepLines/>
                  <w:spacing w:after="0"/>
                </w:pPr>
              </w:pPrChange>
            </w:pPr>
            <w:r w:rsidRPr="00B54636">
              <w:rPr>
                <w:rFonts w:eastAsia="Calibri"/>
                <w:lang w:val="fr-FR"/>
              </w:rPr>
              <w:t xml:space="preserve">Check: </w:t>
            </w:r>
            <w:del w:id="2097" w:author="MCC160" w:date="2023-01-18T17:58:00Z">
              <w:r w:rsidRPr="00B54636" w:rsidDel="00885AE6">
                <w:rPr>
                  <w:rFonts w:eastAsia="Calibri"/>
                  <w:lang w:val="fr-FR"/>
                </w:rPr>
                <w:delText xml:space="preserve">is the </w:delText>
              </w:r>
              <w:r w:rsidRPr="00B54636" w:rsidDel="00885AE6">
                <w:rPr>
                  <w:rFonts w:eastAsia="Calibri"/>
                  <w:lang w:val="fr-FR" w:eastAsia="ko-KR"/>
                </w:rPr>
                <w:delText xml:space="preserve">procedure for </w:delText>
              </w:r>
            </w:del>
            <w:ins w:id="2098" w:author="MCC160" w:date="2023-01-18T17:58:00Z">
              <w:r w:rsidR="00885AE6">
                <w:rPr>
                  <w:rFonts w:eastAsia="Calibri"/>
                  <w:lang w:val="fr-FR"/>
                </w:rPr>
                <w:t xml:space="preserve">Does the UE (MCPTT client) correctly perform procedure </w:t>
              </w:r>
            </w:ins>
            <w:ins w:id="2099" w:author="MCC160" w:date="2023-01-18T18:09:00Z">
              <w:r w:rsidR="0025743F">
                <w:rPr>
                  <w:rFonts w:eastAsia="Calibri"/>
                  <w:lang w:val="fr-FR"/>
                </w:rPr>
                <w:t>'</w:t>
              </w:r>
            </w:ins>
            <w:r w:rsidRPr="00B54636">
              <w:rPr>
                <w:lang w:val="fr-FR"/>
              </w:rPr>
              <w:t>MCPTT CT session establishment/modification without provisional responses other than 100 Trying</w:t>
            </w:r>
            <w:ins w:id="2100" w:author="MCC160" w:date="2023-01-18T18:11:00Z">
              <w:r w:rsidR="0025743F">
                <w:rPr>
                  <w:lang w:val="fr-FR"/>
                </w:rPr>
                <w:t>'</w:t>
              </w:r>
            </w:ins>
            <w:r w:rsidRPr="00B54636">
              <w:rPr>
                <w:lang w:val="fr-FR"/>
              </w:rPr>
              <w:t xml:space="preserve"> as described in TS 36.579-1 [2] Table </w:t>
            </w:r>
            <w:r w:rsidRPr="00B54636">
              <w:rPr>
                <w:bCs/>
                <w:lang w:val="fr-FR"/>
              </w:rPr>
              <w:t xml:space="preserve">5.3.4.3-1 </w:t>
            </w:r>
            <w:r w:rsidRPr="00B54636">
              <w:rPr>
                <w:lang w:val="fr-FR"/>
              </w:rPr>
              <w:t>to cancel the emergency state</w:t>
            </w:r>
            <w:del w:id="2101" w:author="MCC160" w:date="2023-01-18T18:12:00Z">
              <w:r w:rsidRPr="00B54636" w:rsidDel="0025743F">
                <w:rPr>
                  <w:lang w:val="fr-FR"/>
                </w:rPr>
                <w:delText xml:space="preserve">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02"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03"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04" w:author="MCC160" w:date="2023-02-23T18:45:00Z">
                <w:pPr>
                  <w:keepNext/>
                  <w:keepLines/>
                  <w:spacing w:after="0"/>
                  <w:jc w:val="center"/>
                </w:pPr>
              </w:pPrChange>
            </w:pPr>
            <w:r w:rsidRPr="00B54636">
              <w:rPr>
                <w:lang w:val="fr-FR"/>
              </w:rPr>
              <w:t>6</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05"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06" w:author="MCC160" w:date="2023-02-23T18:45:00Z">
                <w:pPr>
                  <w:keepNext/>
                  <w:keepLines/>
                  <w:spacing w:after="0"/>
                  <w:jc w:val="center"/>
                </w:pPr>
              </w:pPrChange>
            </w:pPr>
            <w:r w:rsidRPr="00B54636">
              <w:rPr>
                <w:lang w:val="fr-FR"/>
              </w:rPr>
              <w:t>65Aa1-66A</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07"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08"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09"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10"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11"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12" w:author="MCC160" w:date="2023-02-23T18:45:00Z">
                <w:pPr>
                  <w:keepNext/>
                  <w:keepLines/>
                  <w:spacing w:after="0"/>
                  <w:jc w:val="center"/>
                </w:pPr>
              </w:pPrChange>
            </w:pPr>
            <w:r w:rsidRPr="00B54636">
              <w:rPr>
                <w:lang w:val="fr-FR"/>
              </w:rPr>
              <w:t>67</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13" w:author="MCC160" w:date="2023-02-23T18:45:00Z">
                <w:pPr>
                  <w:keepNext/>
                  <w:keepLines/>
                  <w:spacing w:after="0"/>
                </w:pPr>
              </w:pPrChange>
            </w:pPr>
            <w:r w:rsidRPr="00B54636">
              <w:rPr>
                <w:lang w:val="fr-FR"/>
              </w:rPr>
              <w:t>The SS sends a Floor Taken message</w:t>
            </w:r>
            <w:ins w:id="2114" w:author="MCC160" w:date="2023-01-18T18:12:00Z">
              <w:r w:rsidR="0025743F">
                <w:rPr>
                  <w:lang w:val="fr-FR"/>
                </w:rPr>
                <w:t>.</w:t>
              </w:r>
            </w:ins>
            <w:del w:id="2115" w:author="MCC160" w:date="2023-01-18T18:12:00Z">
              <w:r w:rsidRPr="00B54636" w:rsidDel="0025743F">
                <w:rPr>
                  <w:lang w:val="fr-FR"/>
                </w:rPr>
                <w:delText xml:space="preserve"> with</w:delText>
              </w:r>
            </w:del>
            <w:del w:id="2116" w:author="MCC160" w:date="2023-01-18T17:38:00Z">
              <w:r w:rsidRPr="00B54636" w:rsidDel="00526098">
                <w:rPr>
                  <w:lang w:val="fr-FR"/>
                </w:rPr>
                <w:delText xml:space="preserve">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17" w:author="MCC160" w:date="2023-02-23T18:45: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18" w:author="MCC160" w:date="2023-02-23T18:45:00Z">
                <w:pPr>
                  <w:keepNext/>
                  <w:keepLines/>
                  <w:spacing w:after="0"/>
                </w:pPr>
              </w:pPrChange>
            </w:pPr>
            <w:r w:rsidRPr="00B5463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19"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20"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21" w:author="MCC160" w:date="2023-02-23T18:45:00Z">
                <w:pPr>
                  <w:keepNext/>
                  <w:keepLines/>
                  <w:spacing w:after="0"/>
                  <w:jc w:val="center"/>
                </w:pPr>
              </w:pPrChange>
            </w:pPr>
            <w:r w:rsidRPr="00B54636">
              <w:rPr>
                <w:lang w:val="fr-FR"/>
              </w:rPr>
              <w:t>68</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22" w:author="MCC160" w:date="2023-02-23T18:45:00Z">
                <w:pPr>
                  <w:keepNext/>
                  <w:keepLines/>
                  <w:spacing w:after="0"/>
                </w:pPr>
              </w:pPrChange>
            </w:pPr>
            <w:r w:rsidRPr="00B54636">
              <w:rPr>
                <w:lang w:val="fr-FR"/>
              </w:rPr>
              <w:t>The SS sends a Floor Idle message</w:t>
            </w:r>
            <w:ins w:id="2123" w:author="MCC160" w:date="2023-01-18T18:12:00Z">
              <w:r w:rsidR="0025743F">
                <w:rPr>
                  <w:lang w:val="fr-FR"/>
                </w:rPr>
                <w:t>.</w:t>
              </w:r>
            </w:ins>
            <w:del w:id="2124" w:author="MCC160" w:date="2023-01-18T17:38:00Z">
              <w:r w:rsidRPr="00B5463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25" w:author="MCC160" w:date="2023-02-23T18:45: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26" w:author="MCC160" w:date="2023-02-23T18:45:00Z">
                <w:pPr>
                  <w:keepNext/>
                  <w:keepLines/>
                  <w:spacing w:after="0"/>
                </w:pPr>
              </w:pPrChange>
            </w:pPr>
            <w:r w:rsidRPr="00B5463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27"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28"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29" w:author="MCC160" w:date="2023-02-23T18:45:00Z">
                <w:pPr>
                  <w:keepNext/>
                  <w:keepLines/>
                  <w:spacing w:after="0"/>
                  <w:jc w:val="center"/>
                </w:pPr>
              </w:pPrChange>
            </w:pPr>
            <w:r w:rsidRPr="00B54636">
              <w:rPr>
                <w:lang w:val="fr-FR"/>
              </w:rPr>
              <w:t>69</w:t>
            </w:r>
          </w:p>
        </w:tc>
        <w:tc>
          <w:tcPr>
            <w:tcW w:w="3800"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2130" w:author="MCC160" w:date="2023-01-18T16:55:00Z"/>
                <w:rFonts w:eastAsia="Calibri"/>
                <w:lang w:val="fr-FR"/>
              </w:rPr>
            </w:pPr>
            <w:ins w:id="2131" w:author="MCC160" w:date="2023-01-18T16:55:00Z">
              <w:r w:rsidRPr="001764B6">
                <w:rPr>
                  <w:rFonts w:eastAsia="Calibri"/>
                  <w:lang w:val="fr-FR"/>
                </w:rPr>
                <w:t>Make the UE (MCPTT client) request the floor.</w:t>
              </w:r>
            </w:ins>
          </w:p>
          <w:p w:rsidR="00B54636" w:rsidRPr="00B54636" w:rsidRDefault="00B54636">
            <w:pPr>
              <w:pStyle w:val="TAL"/>
              <w:rPr>
                <w:lang w:val="fr-FR"/>
              </w:rPr>
              <w:pPrChange w:id="2132" w:author="MCC160" w:date="2023-02-23T18:45:00Z">
                <w:pPr>
                  <w:keepNext/>
                  <w:keepLines/>
                  <w:spacing w:after="0"/>
                </w:pPr>
              </w:pPrChange>
            </w:pPr>
            <w:del w:id="2133" w:author="MCC160" w:date="2023-01-18T16:55:00Z">
              <w:r w:rsidRPr="00B54636" w:rsidDel="001F4B74">
                <w:rPr>
                  <w:lang w:val="fr-FR"/>
                </w:rPr>
                <w:delText xml:space="preserve">Make the MCPTT User request to speak (e.g. pressing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34"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35"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36"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37"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38" w:author="MCC160" w:date="2023-02-23T18:45:00Z">
                <w:pPr>
                  <w:keepNext/>
                  <w:keepLines/>
                  <w:spacing w:after="0"/>
                  <w:jc w:val="center"/>
                </w:pPr>
              </w:pPrChange>
            </w:pPr>
            <w:r w:rsidRPr="00B54636">
              <w:rPr>
                <w:lang w:val="fr-FR"/>
              </w:rPr>
              <w:t>70</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39" w:author="MCC160" w:date="2023-02-23T18:45:00Z">
                <w:pPr>
                  <w:keepNext/>
                  <w:keepLines/>
                  <w:spacing w:after="0"/>
                </w:pPr>
              </w:pPrChange>
            </w:pPr>
            <w:r w:rsidRPr="00B54636">
              <w:rPr>
                <w:lang w:val="fr-FR"/>
              </w:rPr>
              <w:t xml:space="preserve">Check: Does the UE (MCPTT client) </w:t>
            </w:r>
            <w:ins w:id="2140" w:author="MCC160" w:date="2023-01-18T16:30:00Z">
              <w:r w:rsidR="00D27C59" w:rsidRPr="00D27C59">
                <w:rPr>
                  <w:lang w:val="fr-FR"/>
                </w:rPr>
                <w:t xml:space="preserve">correctly </w:t>
              </w:r>
            </w:ins>
            <w:r w:rsidRPr="00B54636">
              <w:rPr>
                <w:lang w:val="fr-FR"/>
              </w:rPr>
              <w:t xml:space="preserve">perform procedure </w:t>
            </w:r>
            <w:del w:id="2141" w:author="MCC160" w:date="2023-01-18T16:36:00Z">
              <w:r w:rsidRPr="00B54636" w:rsidDel="00D27C59">
                <w:rPr>
                  <w:lang w:val="fr-FR"/>
                </w:rPr>
                <w:delText xml:space="preserve">for </w:delText>
              </w:r>
            </w:del>
            <w:ins w:id="2142" w:author="MCC160" w:date="2023-01-18T16:36:00Z">
              <w:r w:rsidR="00D27C59">
                <w:rPr>
                  <w:lang w:val="fr-FR"/>
                </w:rPr>
                <w:t>'</w:t>
              </w:r>
            </w:ins>
            <w:r w:rsidRPr="00B54636">
              <w:rPr>
                <w:lang w:val="fr-FR"/>
              </w:rPr>
              <w:t>MCPTT Floor Request – Floor Granted</w:t>
            </w:r>
            <w:ins w:id="2143" w:author="MCC160" w:date="2023-01-18T18:12:00Z">
              <w:r w:rsidR="0025743F">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44"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45"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46" w:author="MCC160" w:date="2023-02-23T18:45: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47"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48" w:author="MCC160" w:date="2023-02-23T18:45:00Z">
                <w:pPr>
                  <w:keepNext/>
                  <w:keepLines/>
                  <w:spacing w:after="0"/>
                  <w:jc w:val="center"/>
                </w:pPr>
              </w:pPrChange>
            </w:pPr>
            <w:r w:rsidRPr="00B54636">
              <w:rPr>
                <w:lang w:val="fr-FR"/>
              </w:rPr>
              <w:t>71-73</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49"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5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5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52"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53"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54" w:author="MCC160" w:date="2023-02-23T18:45:00Z">
                <w:pPr>
                  <w:keepNext/>
                  <w:keepLines/>
                  <w:spacing w:after="0"/>
                  <w:jc w:val="center"/>
                </w:pPr>
              </w:pPrChange>
            </w:pPr>
            <w:r w:rsidRPr="00B54636">
              <w:rPr>
                <w:lang w:val="fr-FR"/>
              </w:rPr>
              <w:t>74</w:t>
            </w:r>
          </w:p>
        </w:tc>
        <w:tc>
          <w:tcPr>
            <w:tcW w:w="3800"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2155" w:author="MCC160" w:date="2023-01-18T16:23:00Z"/>
                <w:rFonts w:eastAsia="Calibri"/>
                <w:lang w:val="fr-FR"/>
              </w:rPr>
            </w:pPr>
            <w:ins w:id="2156" w:author="MCC160" w:date="2023-01-18T16:23:00Z">
              <w:r w:rsidRPr="001764B6">
                <w:rPr>
                  <w:rFonts w:eastAsia="Calibri"/>
                  <w:lang w:val="fr-FR"/>
                </w:rPr>
                <w:t>Make the UE (MCPTT client) release the floor.</w:t>
              </w:r>
            </w:ins>
          </w:p>
          <w:p w:rsidR="00B54636" w:rsidRPr="00B54636" w:rsidRDefault="00B54636">
            <w:pPr>
              <w:pStyle w:val="TAL"/>
              <w:rPr>
                <w:lang w:val="fr-FR"/>
              </w:rPr>
              <w:pPrChange w:id="2157" w:author="MCC160" w:date="2023-02-23T18:45:00Z">
                <w:pPr>
                  <w:keepNext/>
                  <w:keepLines/>
                  <w:spacing w:after="0"/>
                </w:pPr>
              </w:pPrChange>
            </w:pPr>
            <w:del w:id="2158" w:author="MCC160" w:date="2023-01-18T16:25:00Z">
              <w:r w:rsidRPr="00B54636" w:rsidDel="00846A1E">
                <w:rPr>
                  <w:lang w:val="fr-FR"/>
                </w:rPr>
                <w:delText xml:space="preserve">Make the MCPTT User indicate end of talking (e.g. releasing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59"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60"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61"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62"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63" w:author="MCC160" w:date="2023-02-23T18:45:00Z">
                <w:pPr>
                  <w:keepNext/>
                  <w:keepLines/>
                  <w:spacing w:after="0"/>
                  <w:jc w:val="center"/>
                </w:pPr>
              </w:pPrChange>
            </w:pPr>
            <w:r w:rsidRPr="00B54636">
              <w:rPr>
                <w:lang w:val="fr-FR"/>
              </w:rPr>
              <w:t>75</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64" w:author="MCC160" w:date="2023-02-23T18:45:00Z">
                <w:pPr>
                  <w:keepNext/>
                  <w:keepLines/>
                  <w:spacing w:after="0"/>
                </w:pPr>
              </w:pPrChange>
            </w:pPr>
            <w:r w:rsidRPr="00B54636">
              <w:rPr>
                <w:lang w:val="fr-FR"/>
              </w:rPr>
              <w:t xml:space="preserve">Check: Does the UE (MCPTT client) </w:t>
            </w:r>
            <w:ins w:id="2165" w:author="MCC160" w:date="2023-01-18T16:30:00Z">
              <w:r w:rsidR="00D27C59" w:rsidRPr="00D27C59">
                <w:rPr>
                  <w:lang w:val="fr-FR"/>
                </w:rPr>
                <w:t xml:space="preserve">correctly </w:t>
              </w:r>
            </w:ins>
            <w:r w:rsidRPr="00B54636">
              <w:rPr>
                <w:rFonts w:eastAsia="Calibri"/>
                <w:lang w:val="fr-FR"/>
              </w:rPr>
              <w:t xml:space="preserve">perform procedure </w:t>
            </w:r>
            <w:del w:id="2166" w:author="MCC160" w:date="2023-01-18T16:36:00Z">
              <w:r w:rsidRPr="00B54636" w:rsidDel="00D27C59">
                <w:rPr>
                  <w:rFonts w:eastAsia="Calibri"/>
                  <w:lang w:val="fr-FR"/>
                </w:rPr>
                <w:delText xml:space="preserve">for </w:delText>
              </w:r>
            </w:del>
            <w:ins w:id="2167" w:author="MCC160" w:date="2023-01-18T16:36:00Z">
              <w:r w:rsidR="00D27C59">
                <w:rPr>
                  <w:rFonts w:eastAsia="Calibri"/>
                  <w:lang w:val="fr-FR"/>
                </w:rPr>
                <w:t>'</w:t>
              </w:r>
            </w:ins>
            <w:r w:rsidRPr="00B54636">
              <w:rPr>
                <w:lang w:val="fr-FR"/>
              </w:rPr>
              <w:t>MCPTT Floor Release – Floor Idle</w:t>
            </w:r>
            <w:ins w:id="2168" w:author="MCC160" w:date="2023-01-18T18:13:00Z">
              <w:r w:rsidR="0025743F">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69"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70"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71" w:author="MCC160" w:date="2023-02-23T18:45: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72"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73" w:author="MCC160" w:date="2023-02-23T18:45:00Z">
                <w:pPr>
                  <w:keepNext/>
                  <w:keepLines/>
                  <w:spacing w:after="0"/>
                  <w:jc w:val="center"/>
                </w:pPr>
              </w:pPrChange>
            </w:pPr>
            <w:r w:rsidRPr="00B54636">
              <w:rPr>
                <w:lang w:val="fr-FR"/>
              </w:rPr>
              <w:t>76a1-77</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74"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7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7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77"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78"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79" w:author="MCC160" w:date="2023-02-23T18:45:00Z">
                <w:pPr>
                  <w:keepNext/>
                  <w:keepLines/>
                  <w:spacing w:after="0"/>
                  <w:jc w:val="center"/>
                </w:pPr>
              </w:pPrChange>
            </w:pPr>
            <w:r w:rsidRPr="00B54636">
              <w:rPr>
                <w:lang w:val="fr-FR"/>
              </w:rPr>
              <w:t>78</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80" w:author="MCC160" w:date="2023-02-23T18:45:00Z">
                <w:pPr>
                  <w:keepNext/>
                  <w:keepLines/>
                  <w:spacing w:after="0"/>
                </w:pPr>
              </w:pPrChange>
            </w:pPr>
            <w:r w:rsidRPr="00B54636">
              <w:rPr>
                <w:rFonts w:eastAsia="Calibri"/>
                <w:lang w:val="fr-FR"/>
              </w:rPr>
              <w:t xml:space="preserve">Check: </w:t>
            </w:r>
            <w:del w:id="2181" w:author="MCC160" w:date="2023-01-18T17:58:00Z">
              <w:r w:rsidRPr="00B54636" w:rsidDel="00885AE6">
                <w:rPr>
                  <w:rFonts w:eastAsia="Calibri"/>
                  <w:lang w:val="fr-FR"/>
                </w:rPr>
                <w:delText xml:space="preserve">Is the </w:delText>
              </w:r>
              <w:r w:rsidRPr="00B54636" w:rsidDel="00885AE6">
                <w:rPr>
                  <w:rFonts w:eastAsia="Calibri"/>
                  <w:lang w:val="fr-FR" w:eastAsia="ko-KR"/>
                </w:rPr>
                <w:delText xml:space="preserve">procedure for </w:delText>
              </w:r>
            </w:del>
            <w:ins w:id="2182" w:author="MCC160" w:date="2023-01-18T17:58:00Z">
              <w:r w:rsidR="00885AE6">
                <w:rPr>
                  <w:rFonts w:eastAsia="Calibri"/>
                  <w:lang w:val="fr-FR"/>
                </w:rPr>
                <w:t xml:space="preserve">Does the UE (MCPTT client) correctly perform procedure </w:t>
              </w:r>
            </w:ins>
            <w:ins w:id="2183" w:author="MCC160" w:date="2023-01-18T18:09:00Z">
              <w:r w:rsidR="0025743F">
                <w:rPr>
                  <w:rFonts w:eastAsia="Calibri"/>
                  <w:lang w:val="fr-FR"/>
                </w:rPr>
                <w:t>'</w:t>
              </w:r>
            </w:ins>
            <w:r w:rsidRPr="00B54636">
              <w:rPr>
                <w:lang w:val="fr-FR"/>
              </w:rPr>
              <w:t>MCPTT CT session establishment/modification without provisional responses other than 100 Trying</w:t>
            </w:r>
            <w:ins w:id="2184" w:author="MCC160" w:date="2023-01-18T18:13:00Z">
              <w:r w:rsidR="0025743F">
                <w:rPr>
                  <w:lang w:val="fr-FR"/>
                </w:rPr>
                <w:t>'</w:t>
              </w:r>
            </w:ins>
            <w:r w:rsidRPr="00B54636">
              <w:rPr>
                <w:lang w:val="fr-FR"/>
              </w:rPr>
              <w:t xml:space="preserve"> as described in TS 36.579-1 [2] Table </w:t>
            </w:r>
            <w:r w:rsidRPr="00B54636">
              <w:rPr>
                <w:bCs/>
                <w:lang w:val="fr-FR"/>
              </w:rPr>
              <w:t>5.3.4.3-1 to</w:t>
            </w:r>
            <w:r w:rsidRPr="00B54636">
              <w:rPr>
                <w:lang w:val="fr-FR"/>
              </w:rPr>
              <w:t xml:space="preserve"> upgrade the </w:t>
            </w:r>
            <w:ins w:id="2185" w:author="MCC160" w:date="2023-01-18T18:13:00Z">
              <w:r w:rsidR="0025743F" w:rsidRPr="0025743F">
                <w:rPr>
                  <w:lang w:val="fr-FR"/>
                </w:rPr>
                <w:t>call to an imminent peril group call?</w:t>
              </w:r>
            </w:ins>
            <w:del w:id="2186" w:author="MCC160" w:date="2023-01-18T18:13:00Z">
              <w:r w:rsidRPr="00B54636" w:rsidDel="0025743F">
                <w:rPr>
                  <w:lang w:val="fr-FR"/>
                </w:rPr>
                <w:delText>On-Demand Pre-arranged Group Call to MCPTT Imminent Peril Group Call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87"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88"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89" w:author="MCC160" w:date="2023-02-23T18:45:00Z">
                <w:pPr>
                  <w:keepNext/>
                  <w:keepLines/>
                  <w:spacing w:after="0"/>
                  <w:jc w:val="center"/>
                </w:pPr>
              </w:pPrChange>
            </w:pPr>
            <w:r w:rsidRPr="00B54636">
              <w:rPr>
                <w:lang w:val="fr-FR"/>
              </w:rPr>
              <w:t>7</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90"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91" w:author="MCC160" w:date="2023-02-23T18:45:00Z">
                <w:pPr>
                  <w:keepNext/>
                  <w:keepLines/>
                  <w:spacing w:after="0"/>
                  <w:jc w:val="center"/>
                </w:pPr>
              </w:pPrChange>
            </w:pPr>
            <w:r w:rsidRPr="00B54636">
              <w:rPr>
                <w:lang w:val="fr-FR"/>
              </w:rPr>
              <w:t>78Aa1-79A</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92"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93"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94"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95"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96"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197" w:author="MCC160" w:date="2023-02-23T18:45:00Z">
                <w:pPr>
                  <w:keepNext/>
                  <w:keepLines/>
                  <w:spacing w:after="0"/>
                  <w:jc w:val="center"/>
                </w:pPr>
              </w:pPrChange>
            </w:pPr>
            <w:r w:rsidRPr="00B54636">
              <w:rPr>
                <w:lang w:val="fr-FR"/>
              </w:rPr>
              <w:t>80</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198" w:author="MCC160" w:date="2023-02-23T18:45:00Z">
                <w:pPr>
                  <w:keepNext/>
                  <w:keepLines/>
                  <w:spacing w:after="0"/>
                </w:pPr>
              </w:pPrChange>
            </w:pPr>
            <w:r w:rsidRPr="00B54636">
              <w:rPr>
                <w:lang w:val="fr-FR"/>
              </w:rPr>
              <w:t>The SS sends a Floor Idle message</w:t>
            </w:r>
            <w:ins w:id="2199" w:author="MCC160" w:date="2023-01-18T17:38:00Z">
              <w:r w:rsidR="00526098">
                <w:rPr>
                  <w:lang w:val="fr-FR"/>
                </w:rPr>
                <w:t>.</w:t>
              </w:r>
            </w:ins>
            <w:del w:id="2200" w:author="MCC160" w:date="2023-01-18T17:38:00Z">
              <w:r w:rsidRPr="00B5463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01" w:author="MCC160" w:date="2023-02-23T18:45: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02" w:author="MCC160" w:date="2023-02-23T18:45:00Z">
                <w:pPr>
                  <w:keepNext/>
                  <w:keepLines/>
                  <w:spacing w:after="0"/>
                </w:pPr>
              </w:pPrChange>
            </w:pPr>
            <w:r w:rsidRPr="00B5463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03"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04"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05" w:author="MCC160" w:date="2023-02-23T18:45:00Z">
                <w:pPr>
                  <w:keepNext/>
                  <w:keepLines/>
                  <w:spacing w:after="0"/>
                  <w:jc w:val="center"/>
                </w:pPr>
              </w:pPrChange>
            </w:pPr>
            <w:r w:rsidRPr="00B54636">
              <w:rPr>
                <w:lang w:val="fr-FR"/>
              </w:rPr>
              <w:t>81</w:t>
            </w:r>
          </w:p>
        </w:tc>
        <w:tc>
          <w:tcPr>
            <w:tcW w:w="3800"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2206" w:author="MCC160" w:date="2023-01-18T16:55:00Z"/>
                <w:rFonts w:eastAsia="Calibri"/>
                <w:lang w:val="fr-FR"/>
              </w:rPr>
            </w:pPr>
            <w:ins w:id="2207" w:author="MCC160" w:date="2023-01-18T16:55:00Z">
              <w:r w:rsidRPr="001764B6">
                <w:rPr>
                  <w:rFonts w:eastAsia="Calibri"/>
                  <w:lang w:val="fr-FR"/>
                </w:rPr>
                <w:t>Make the UE (MCPTT client) request the floor.</w:t>
              </w:r>
            </w:ins>
          </w:p>
          <w:p w:rsidR="00B54636" w:rsidRPr="00B54636" w:rsidRDefault="00B54636">
            <w:pPr>
              <w:pStyle w:val="TAL"/>
              <w:rPr>
                <w:lang w:val="fr-FR"/>
              </w:rPr>
              <w:pPrChange w:id="2208" w:author="MCC160" w:date="2023-02-23T18:45:00Z">
                <w:pPr>
                  <w:keepNext/>
                  <w:keepLines/>
                  <w:spacing w:after="0"/>
                </w:pPr>
              </w:pPrChange>
            </w:pPr>
            <w:del w:id="2209" w:author="MCC160" w:date="2023-01-18T16:55:00Z">
              <w:r w:rsidRPr="00B54636" w:rsidDel="001F4B74">
                <w:rPr>
                  <w:lang w:val="fr-FR"/>
                </w:rPr>
                <w:delText xml:space="preserve">Make the MCPTT User request to speak (e.g. pressing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1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1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12"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13"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14" w:author="MCC160" w:date="2023-02-23T18:45:00Z">
                <w:pPr>
                  <w:keepNext/>
                  <w:keepLines/>
                  <w:spacing w:after="0"/>
                  <w:jc w:val="center"/>
                </w:pPr>
              </w:pPrChange>
            </w:pPr>
            <w:r w:rsidRPr="00B54636">
              <w:rPr>
                <w:lang w:val="fr-FR"/>
              </w:rPr>
              <w:t>82</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15" w:author="MCC160" w:date="2023-02-23T18:45:00Z">
                <w:pPr>
                  <w:keepNext/>
                  <w:keepLines/>
                  <w:spacing w:after="0"/>
                </w:pPr>
              </w:pPrChange>
            </w:pPr>
            <w:r w:rsidRPr="00B54636">
              <w:rPr>
                <w:lang w:val="fr-FR"/>
              </w:rPr>
              <w:t xml:space="preserve">Check: Does the UE (MCPTT client) </w:t>
            </w:r>
            <w:ins w:id="2216" w:author="MCC160" w:date="2023-01-18T16:30:00Z">
              <w:r w:rsidR="00D27C59" w:rsidRPr="00D27C59">
                <w:rPr>
                  <w:lang w:val="fr-FR"/>
                </w:rPr>
                <w:t xml:space="preserve">correctly </w:t>
              </w:r>
            </w:ins>
            <w:r w:rsidRPr="00B54636">
              <w:rPr>
                <w:rFonts w:eastAsia="Calibri"/>
                <w:lang w:val="fr-FR" w:eastAsia="ko-KR"/>
              </w:rPr>
              <w:t xml:space="preserve">perform </w:t>
            </w:r>
            <w:r w:rsidRPr="00B54636">
              <w:rPr>
                <w:lang w:val="fr-FR"/>
              </w:rPr>
              <w:t xml:space="preserve">procedure </w:t>
            </w:r>
            <w:del w:id="2217" w:author="MCC160" w:date="2023-01-18T16:36:00Z">
              <w:r w:rsidRPr="00B54636" w:rsidDel="00D27C59">
                <w:rPr>
                  <w:lang w:val="fr-FR"/>
                </w:rPr>
                <w:delText xml:space="preserve">for </w:delText>
              </w:r>
            </w:del>
            <w:ins w:id="2218" w:author="MCC160" w:date="2023-01-18T16:36:00Z">
              <w:r w:rsidR="00D27C59">
                <w:rPr>
                  <w:lang w:val="fr-FR"/>
                </w:rPr>
                <w:t>'</w:t>
              </w:r>
            </w:ins>
            <w:r w:rsidRPr="00B54636">
              <w:rPr>
                <w:lang w:val="fr-FR"/>
              </w:rPr>
              <w:t>MCPTT Floor Request – Floor Granted</w:t>
            </w:r>
            <w:ins w:id="2219" w:author="MCC160" w:date="2023-01-18T18:14:00Z">
              <w:r w:rsidR="0025743F">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20"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21"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22" w:author="MCC160" w:date="2023-02-23T18:45:00Z">
                <w:pPr>
                  <w:keepNext/>
                  <w:keepLines/>
                  <w:spacing w:after="0"/>
                  <w:jc w:val="center"/>
                </w:pPr>
              </w:pPrChange>
            </w:pPr>
            <w:r w:rsidRPr="00B5463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23"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24" w:author="MCC160" w:date="2023-02-23T18:45:00Z">
                <w:pPr>
                  <w:keepNext/>
                  <w:keepLines/>
                  <w:spacing w:after="0"/>
                  <w:jc w:val="center"/>
                </w:pPr>
              </w:pPrChange>
            </w:pPr>
            <w:r w:rsidRPr="00B54636">
              <w:rPr>
                <w:lang w:val="fr-FR"/>
              </w:rPr>
              <w:t>83-85</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25"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26"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27"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28"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29"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30" w:author="MCC160" w:date="2023-02-23T18:45:00Z">
                <w:pPr>
                  <w:keepNext/>
                  <w:keepLines/>
                  <w:spacing w:after="0"/>
                  <w:jc w:val="center"/>
                </w:pPr>
              </w:pPrChange>
            </w:pPr>
            <w:r w:rsidRPr="00B54636">
              <w:rPr>
                <w:lang w:val="fr-FR"/>
              </w:rPr>
              <w:t>86</w:t>
            </w:r>
          </w:p>
        </w:tc>
        <w:tc>
          <w:tcPr>
            <w:tcW w:w="3800"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2231" w:author="MCC160" w:date="2023-01-18T16:23:00Z"/>
                <w:rFonts w:eastAsia="Calibri"/>
                <w:lang w:val="fr-FR"/>
              </w:rPr>
            </w:pPr>
            <w:ins w:id="2232" w:author="MCC160" w:date="2023-01-18T16:23:00Z">
              <w:r w:rsidRPr="001764B6">
                <w:rPr>
                  <w:rFonts w:eastAsia="Calibri"/>
                  <w:lang w:val="fr-FR"/>
                </w:rPr>
                <w:t>Make the UE (MCPTT client) release the floor.</w:t>
              </w:r>
            </w:ins>
          </w:p>
          <w:p w:rsidR="00B54636" w:rsidRPr="00B54636" w:rsidRDefault="00B54636">
            <w:pPr>
              <w:pStyle w:val="TAL"/>
              <w:rPr>
                <w:lang w:val="fr-FR"/>
              </w:rPr>
              <w:pPrChange w:id="2233" w:author="MCC160" w:date="2023-02-23T18:45:00Z">
                <w:pPr>
                  <w:keepNext/>
                  <w:keepLines/>
                  <w:spacing w:after="0"/>
                </w:pPr>
              </w:pPrChange>
            </w:pPr>
            <w:del w:id="2234" w:author="MCC160" w:date="2023-01-18T16:26:00Z">
              <w:r w:rsidRPr="00B54636" w:rsidDel="00846A1E">
                <w:rPr>
                  <w:lang w:val="fr-FR"/>
                </w:rPr>
                <w:delText xml:space="preserve">Make the MCPTT User indicate end of talking (e.g. releasing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3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3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37"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38"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39" w:author="MCC160" w:date="2023-02-23T18:45:00Z">
                <w:pPr>
                  <w:keepNext/>
                  <w:keepLines/>
                  <w:spacing w:after="0"/>
                  <w:jc w:val="center"/>
                </w:pPr>
              </w:pPrChange>
            </w:pPr>
            <w:r w:rsidRPr="00B54636">
              <w:rPr>
                <w:lang w:val="fr-FR"/>
              </w:rPr>
              <w:t>87</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40" w:author="MCC160" w:date="2023-02-23T18:45:00Z">
                <w:pPr>
                  <w:keepNext/>
                  <w:keepLines/>
                  <w:spacing w:after="0"/>
                </w:pPr>
              </w:pPrChange>
            </w:pPr>
            <w:r w:rsidRPr="00B54636">
              <w:rPr>
                <w:lang w:val="fr-FR"/>
              </w:rPr>
              <w:t xml:space="preserve">Check: Does the UE (MCPTT client) </w:t>
            </w:r>
            <w:ins w:id="2241" w:author="MCC160" w:date="2023-01-18T16:30:00Z">
              <w:r w:rsidR="00D27C59" w:rsidRPr="00D27C59">
                <w:rPr>
                  <w:lang w:val="fr-FR"/>
                </w:rPr>
                <w:t xml:space="preserve">correctly </w:t>
              </w:r>
            </w:ins>
            <w:r w:rsidRPr="00B54636">
              <w:rPr>
                <w:rFonts w:eastAsia="Calibri"/>
                <w:lang w:val="fr-FR"/>
              </w:rPr>
              <w:t xml:space="preserve">perform procedure </w:t>
            </w:r>
            <w:del w:id="2242" w:author="MCC160" w:date="2023-01-18T16:36:00Z">
              <w:r w:rsidRPr="00B54636" w:rsidDel="00D27C59">
                <w:rPr>
                  <w:rFonts w:eastAsia="Calibri"/>
                  <w:lang w:val="fr-FR"/>
                </w:rPr>
                <w:delText xml:space="preserve">for </w:delText>
              </w:r>
            </w:del>
            <w:ins w:id="2243" w:author="MCC160" w:date="2023-01-18T16:36:00Z">
              <w:r w:rsidR="00D27C59">
                <w:rPr>
                  <w:rFonts w:eastAsia="Calibri"/>
                  <w:lang w:val="fr-FR"/>
                </w:rPr>
                <w:t>'</w:t>
              </w:r>
            </w:ins>
            <w:r w:rsidRPr="00B54636">
              <w:rPr>
                <w:lang w:val="fr-FR"/>
              </w:rPr>
              <w:t>MCPTT Floor Release – Floor Idle</w:t>
            </w:r>
            <w:ins w:id="2244" w:author="MCC160" w:date="2023-01-18T18:14:00Z">
              <w:r w:rsidR="0025743F">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4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4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47" w:author="MCC160" w:date="2023-02-23T18:45:00Z">
                <w:pPr>
                  <w:keepNext/>
                  <w:keepLines/>
                  <w:spacing w:after="0"/>
                  <w:jc w:val="center"/>
                </w:pPr>
              </w:pPrChange>
            </w:pPr>
            <w:r w:rsidRPr="00B5463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48"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49" w:author="MCC160" w:date="2023-02-23T18:45:00Z">
                <w:pPr>
                  <w:keepNext/>
                  <w:keepLines/>
                  <w:spacing w:after="0"/>
                  <w:jc w:val="center"/>
                </w:pPr>
              </w:pPrChange>
            </w:pPr>
            <w:r w:rsidRPr="00B54636">
              <w:rPr>
                <w:lang w:val="fr-FR"/>
              </w:rPr>
              <w:t>88a1-89</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50"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51"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52"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53"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54"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55" w:author="MCC160" w:date="2023-02-23T18:45:00Z">
                <w:pPr>
                  <w:keepNext/>
                  <w:keepLines/>
                  <w:spacing w:after="0"/>
                  <w:jc w:val="center"/>
                </w:pPr>
              </w:pPrChange>
            </w:pPr>
            <w:r w:rsidRPr="00B54636">
              <w:rPr>
                <w:lang w:val="fr-FR"/>
              </w:rPr>
              <w:t>90</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56" w:author="MCC160" w:date="2023-02-23T18:45:00Z">
                <w:pPr>
                  <w:keepNext/>
                  <w:keepLines/>
                  <w:spacing w:after="0"/>
                </w:pPr>
              </w:pPrChange>
            </w:pPr>
            <w:r w:rsidRPr="00B54636">
              <w:rPr>
                <w:rFonts w:eastAsia="Calibri"/>
                <w:lang w:val="fr-FR"/>
              </w:rPr>
              <w:t xml:space="preserve">Check: </w:t>
            </w:r>
            <w:del w:id="2257" w:author="MCC160" w:date="2023-01-18T17:58:00Z">
              <w:r w:rsidRPr="00B54636" w:rsidDel="00885AE6">
                <w:rPr>
                  <w:rFonts w:eastAsia="Calibri"/>
                  <w:lang w:val="fr-FR"/>
                </w:rPr>
                <w:delText xml:space="preserve">Is the </w:delText>
              </w:r>
              <w:r w:rsidRPr="00B54636" w:rsidDel="00885AE6">
                <w:rPr>
                  <w:rFonts w:eastAsia="Calibri"/>
                  <w:lang w:val="fr-FR" w:eastAsia="ko-KR"/>
                </w:rPr>
                <w:delText xml:space="preserve">procedure for </w:delText>
              </w:r>
            </w:del>
            <w:ins w:id="2258" w:author="MCC160" w:date="2023-01-18T17:58:00Z">
              <w:r w:rsidR="00885AE6">
                <w:rPr>
                  <w:rFonts w:eastAsia="Calibri"/>
                  <w:lang w:val="fr-FR"/>
                </w:rPr>
                <w:t xml:space="preserve">Does the UE (MCPTT client) correctly perform procedure </w:t>
              </w:r>
            </w:ins>
            <w:ins w:id="2259" w:author="MCC160" w:date="2023-01-18T18:09:00Z">
              <w:r w:rsidR="0025743F">
                <w:rPr>
                  <w:rFonts w:eastAsia="Calibri"/>
                  <w:lang w:val="fr-FR"/>
                </w:rPr>
                <w:t>'</w:t>
              </w:r>
            </w:ins>
            <w:r w:rsidRPr="00B54636">
              <w:rPr>
                <w:lang w:val="fr-FR"/>
              </w:rPr>
              <w:t>MCPTT CT session establishment/modification without provisional responses other than 100 Trying</w:t>
            </w:r>
            <w:ins w:id="2260" w:author="MCC160" w:date="2023-01-18T18:14:00Z">
              <w:r w:rsidR="0025743F">
                <w:rPr>
                  <w:lang w:val="fr-FR"/>
                </w:rPr>
                <w:t>'</w:t>
              </w:r>
            </w:ins>
            <w:r w:rsidRPr="00B54636">
              <w:rPr>
                <w:lang w:val="fr-FR"/>
              </w:rPr>
              <w:t xml:space="preserve"> as described in TS 36.579-1 [2] Table </w:t>
            </w:r>
            <w:r w:rsidRPr="00B54636">
              <w:rPr>
                <w:bCs/>
                <w:lang w:val="fr-FR"/>
              </w:rPr>
              <w:t xml:space="preserve">5.3.4.3-1 </w:t>
            </w:r>
            <w:r w:rsidRPr="00B54636">
              <w:rPr>
                <w:lang w:val="fr-FR"/>
              </w:rPr>
              <w:t>to cancel the imminent peril state</w:t>
            </w:r>
            <w:del w:id="2261" w:author="MCC160" w:date="2023-01-18T18:14:00Z">
              <w:r w:rsidRPr="00B54636" w:rsidDel="0025743F">
                <w:rPr>
                  <w:lang w:val="fr-FR"/>
                </w:rPr>
                <w:delText xml:space="preserve">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62"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63"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64" w:author="MCC160" w:date="2023-02-23T18:45:00Z">
                <w:pPr>
                  <w:keepNext/>
                  <w:keepLines/>
                  <w:spacing w:after="0"/>
                  <w:jc w:val="center"/>
                </w:pPr>
              </w:pPrChange>
            </w:pPr>
            <w:r w:rsidRPr="00B5463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65"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66" w:author="MCC160" w:date="2023-02-23T18:45:00Z">
                <w:pPr>
                  <w:keepNext/>
                  <w:keepLines/>
                  <w:spacing w:after="0"/>
                  <w:jc w:val="center"/>
                </w:pPr>
              </w:pPrChange>
            </w:pPr>
            <w:r w:rsidRPr="00B54636">
              <w:rPr>
                <w:lang w:val="fr-FR"/>
              </w:rPr>
              <w:t>90Aa1-91A</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67"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68"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69"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70"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71"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72" w:author="MCC160" w:date="2023-02-23T18:45:00Z">
                <w:pPr>
                  <w:keepNext/>
                  <w:keepLines/>
                  <w:spacing w:after="0"/>
                  <w:jc w:val="center"/>
                </w:pPr>
              </w:pPrChange>
            </w:pPr>
            <w:r w:rsidRPr="00B54636">
              <w:rPr>
                <w:lang w:val="fr-FR"/>
              </w:rPr>
              <w:t>92</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73" w:author="MCC160" w:date="2023-02-23T18:45:00Z">
                <w:pPr>
                  <w:keepNext/>
                  <w:keepLines/>
                  <w:spacing w:after="0"/>
                </w:pPr>
              </w:pPrChange>
            </w:pPr>
            <w:r w:rsidRPr="00B54636">
              <w:rPr>
                <w:lang w:val="fr-FR"/>
              </w:rPr>
              <w:t>The SS sends a Floor Taken message</w:t>
            </w:r>
            <w:ins w:id="2274" w:author="MCC160" w:date="2023-01-18T17:38:00Z">
              <w:r w:rsidR="00526098">
                <w:rPr>
                  <w:lang w:val="fr-FR"/>
                </w:rPr>
                <w:t>.</w:t>
              </w:r>
            </w:ins>
            <w:del w:id="2275" w:author="MCC160" w:date="2023-01-18T17:38:00Z">
              <w:r w:rsidRPr="00B5463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76" w:author="MCC160" w:date="2023-02-23T18:45: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77" w:author="MCC160" w:date="2023-02-23T18:45:00Z">
                <w:pPr>
                  <w:keepNext/>
                  <w:keepLines/>
                  <w:spacing w:after="0"/>
                </w:pPr>
              </w:pPrChange>
            </w:pPr>
            <w:r w:rsidRPr="00B5463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78"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79"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80" w:author="MCC160" w:date="2023-02-23T18:45:00Z">
                <w:pPr>
                  <w:keepNext/>
                  <w:keepLines/>
                  <w:spacing w:after="0"/>
                  <w:jc w:val="center"/>
                </w:pPr>
              </w:pPrChange>
            </w:pPr>
            <w:r w:rsidRPr="00B54636">
              <w:rPr>
                <w:lang w:val="fr-FR"/>
              </w:rPr>
              <w:t>93</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81" w:author="MCC160" w:date="2023-02-23T18:45:00Z">
                <w:pPr>
                  <w:keepNext/>
                  <w:keepLines/>
                  <w:spacing w:after="0"/>
                </w:pPr>
              </w:pPrChange>
            </w:pPr>
            <w:r w:rsidRPr="00B54636">
              <w:rPr>
                <w:lang w:val="fr-FR"/>
              </w:rPr>
              <w:t>The SS sends a Floor Idle message</w:t>
            </w:r>
            <w:ins w:id="2282" w:author="MCC160" w:date="2023-01-18T17:38:00Z">
              <w:r w:rsidR="00526098">
                <w:rPr>
                  <w:lang w:val="fr-FR"/>
                </w:rPr>
                <w:t>.</w:t>
              </w:r>
            </w:ins>
            <w:del w:id="2283" w:author="MCC160" w:date="2023-01-18T17:38:00Z">
              <w:r w:rsidRPr="00B5463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84" w:author="MCC160" w:date="2023-02-23T18:45: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85" w:author="MCC160" w:date="2023-02-23T18:45:00Z">
                <w:pPr>
                  <w:keepNext/>
                  <w:keepLines/>
                  <w:spacing w:after="0"/>
                </w:pPr>
              </w:pPrChange>
            </w:pPr>
            <w:r w:rsidRPr="00B5463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86"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87"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88" w:author="MCC160" w:date="2023-02-23T18:45:00Z">
                <w:pPr>
                  <w:keepNext/>
                  <w:keepLines/>
                  <w:spacing w:after="0"/>
                  <w:jc w:val="center"/>
                </w:pPr>
              </w:pPrChange>
            </w:pPr>
            <w:r w:rsidRPr="00B54636">
              <w:rPr>
                <w:lang w:val="fr-FR"/>
              </w:rPr>
              <w:t>94</w:t>
            </w:r>
          </w:p>
        </w:tc>
        <w:tc>
          <w:tcPr>
            <w:tcW w:w="3800" w:type="dxa"/>
            <w:tcBorders>
              <w:top w:val="single" w:sz="4" w:space="0" w:color="auto"/>
              <w:left w:val="single" w:sz="4" w:space="0" w:color="auto"/>
              <w:bottom w:val="single" w:sz="4" w:space="0" w:color="auto"/>
              <w:right w:val="single" w:sz="4" w:space="0" w:color="auto"/>
            </w:tcBorders>
            <w:hideMark/>
          </w:tcPr>
          <w:p w:rsidR="001F4B74" w:rsidRDefault="001F4B74" w:rsidP="001B5C1E">
            <w:pPr>
              <w:pStyle w:val="TAL"/>
              <w:rPr>
                <w:ins w:id="2289" w:author="MCC160" w:date="2023-01-18T16:55:00Z"/>
                <w:rFonts w:eastAsia="Calibri"/>
                <w:lang w:val="fr-FR"/>
              </w:rPr>
            </w:pPr>
            <w:ins w:id="2290" w:author="MCC160" w:date="2023-01-18T16:55:00Z">
              <w:r w:rsidRPr="001764B6">
                <w:rPr>
                  <w:rFonts w:eastAsia="Calibri"/>
                  <w:lang w:val="fr-FR"/>
                </w:rPr>
                <w:t>Make the UE (MCPTT client) request the floor.</w:t>
              </w:r>
            </w:ins>
          </w:p>
          <w:p w:rsidR="00B54636" w:rsidRPr="00B54636" w:rsidRDefault="00B54636">
            <w:pPr>
              <w:pStyle w:val="TAL"/>
              <w:rPr>
                <w:lang w:val="fr-FR"/>
              </w:rPr>
              <w:pPrChange w:id="2291" w:author="MCC160" w:date="2023-02-23T18:45:00Z">
                <w:pPr>
                  <w:keepNext/>
                  <w:keepLines/>
                  <w:spacing w:after="0"/>
                </w:pPr>
              </w:pPrChange>
            </w:pPr>
            <w:del w:id="2292" w:author="MCC160" w:date="2023-01-18T16:55:00Z">
              <w:r w:rsidRPr="00B54636" w:rsidDel="001F4B74">
                <w:rPr>
                  <w:lang w:val="fr-FR"/>
                </w:rPr>
                <w:delText xml:space="preserve">Make the MCPTT User request to speak (e.g. pressing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93"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94"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95"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96"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297" w:author="MCC160" w:date="2023-02-23T18:45:00Z">
                <w:pPr>
                  <w:keepNext/>
                  <w:keepLines/>
                  <w:spacing w:after="0"/>
                  <w:jc w:val="center"/>
                </w:pPr>
              </w:pPrChange>
            </w:pPr>
            <w:r w:rsidRPr="00B54636">
              <w:rPr>
                <w:lang w:val="fr-FR"/>
              </w:rPr>
              <w:t>95</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298" w:author="MCC160" w:date="2023-02-23T18:45:00Z">
                <w:pPr>
                  <w:keepNext/>
                  <w:keepLines/>
                  <w:spacing w:after="0"/>
                </w:pPr>
              </w:pPrChange>
            </w:pPr>
            <w:r w:rsidRPr="00B54636">
              <w:rPr>
                <w:lang w:val="fr-FR"/>
              </w:rPr>
              <w:t xml:space="preserve">Check: Does the UE (MCPTT client) </w:t>
            </w:r>
            <w:ins w:id="2299" w:author="MCC160" w:date="2023-01-18T16:30:00Z">
              <w:r w:rsidR="00D27C59" w:rsidRPr="00D27C59">
                <w:rPr>
                  <w:lang w:val="fr-FR"/>
                </w:rPr>
                <w:t xml:space="preserve">correctly </w:t>
              </w:r>
            </w:ins>
            <w:r w:rsidRPr="00B54636">
              <w:rPr>
                <w:rFonts w:eastAsia="Calibri"/>
                <w:lang w:val="fr-FR" w:eastAsia="ko-KR"/>
              </w:rPr>
              <w:t xml:space="preserve">perform </w:t>
            </w:r>
            <w:r w:rsidRPr="00B54636">
              <w:rPr>
                <w:lang w:val="fr-FR"/>
              </w:rPr>
              <w:t xml:space="preserve">procedure </w:t>
            </w:r>
            <w:del w:id="2300" w:author="MCC160" w:date="2023-01-18T16:36:00Z">
              <w:r w:rsidRPr="00B54636" w:rsidDel="00D27C59">
                <w:rPr>
                  <w:lang w:val="fr-FR"/>
                </w:rPr>
                <w:delText xml:space="preserve">for </w:delText>
              </w:r>
            </w:del>
            <w:ins w:id="2301" w:author="MCC160" w:date="2023-01-18T16:36:00Z">
              <w:r w:rsidR="00D27C59">
                <w:rPr>
                  <w:lang w:val="fr-FR"/>
                </w:rPr>
                <w:t>'</w:t>
              </w:r>
            </w:ins>
            <w:r w:rsidRPr="00B54636">
              <w:rPr>
                <w:lang w:val="fr-FR"/>
              </w:rPr>
              <w:t>MCPTT Floor Request – Floor Granted</w:t>
            </w:r>
            <w:ins w:id="2302" w:author="MCC160" w:date="2023-01-18T18:14:00Z">
              <w:r w:rsidR="0025743F">
                <w:rPr>
                  <w:lang w:val="fr-FR"/>
                </w:rPr>
                <w:t>'</w:t>
              </w:r>
            </w:ins>
            <w:r w:rsidRPr="00B54636">
              <w:rPr>
                <w:lang w:val="fr-FR"/>
              </w:rPr>
              <w:t xml:space="preserve">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03"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04"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05" w:author="MCC160" w:date="2023-02-23T18:45:00Z">
                <w:pPr>
                  <w:keepNext/>
                  <w:keepLines/>
                  <w:spacing w:after="0"/>
                  <w:jc w:val="center"/>
                </w:pPr>
              </w:pPrChange>
            </w:pPr>
            <w:r w:rsidRPr="00B5463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06"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07" w:author="MCC160" w:date="2023-02-23T18:45:00Z">
                <w:pPr>
                  <w:keepNext/>
                  <w:keepLines/>
                  <w:spacing w:after="0"/>
                  <w:jc w:val="center"/>
                </w:pPr>
              </w:pPrChange>
            </w:pPr>
            <w:r w:rsidRPr="00B54636">
              <w:rPr>
                <w:lang w:val="fr-FR"/>
              </w:rPr>
              <w:t>96-98</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08"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09"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10"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11"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12"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13" w:author="MCC160" w:date="2023-02-23T18:45:00Z">
                <w:pPr>
                  <w:keepNext/>
                  <w:keepLines/>
                  <w:spacing w:after="0"/>
                  <w:jc w:val="center"/>
                </w:pPr>
              </w:pPrChange>
            </w:pPr>
            <w:r w:rsidRPr="00B54636">
              <w:rPr>
                <w:lang w:val="fr-FR"/>
              </w:rPr>
              <w:t>99</w:t>
            </w:r>
          </w:p>
        </w:tc>
        <w:tc>
          <w:tcPr>
            <w:tcW w:w="3800"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2314" w:author="MCC160" w:date="2023-01-18T16:23:00Z"/>
                <w:rFonts w:eastAsia="Calibri"/>
                <w:lang w:val="fr-FR"/>
              </w:rPr>
            </w:pPr>
            <w:ins w:id="2315" w:author="MCC160" w:date="2023-01-18T16:23:00Z">
              <w:r w:rsidRPr="001764B6">
                <w:rPr>
                  <w:rFonts w:eastAsia="Calibri"/>
                  <w:lang w:val="fr-FR"/>
                </w:rPr>
                <w:t>Make the UE (MCPTT client) release the floor.</w:t>
              </w:r>
            </w:ins>
          </w:p>
          <w:p w:rsidR="00B54636" w:rsidRPr="00B54636" w:rsidRDefault="00B54636">
            <w:pPr>
              <w:pStyle w:val="TAL"/>
              <w:rPr>
                <w:lang w:val="fr-FR"/>
              </w:rPr>
              <w:pPrChange w:id="2316" w:author="MCC160" w:date="2023-02-23T18:45:00Z">
                <w:pPr>
                  <w:keepNext/>
                  <w:keepLines/>
                  <w:spacing w:after="0"/>
                </w:pPr>
              </w:pPrChange>
            </w:pPr>
            <w:del w:id="2317" w:author="MCC160" w:date="2023-01-18T16:26:00Z">
              <w:r w:rsidRPr="00B54636" w:rsidDel="00846A1E">
                <w:rPr>
                  <w:lang w:val="fr-FR"/>
                </w:rPr>
                <w:delText xml:space="preserve">Make the MCPTT User indicate end of talking (e.g. releasing the PTT button)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18"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19"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20"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21"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22" w:author="MCC160" w:date="2023-02-23T18:45:00Z">
                <w:pPr>
                  <w:keepNext/>
                  <w:keepLines/>
                  <w:spacing w:after="0"/>
                  <w:jc w:val="center"/>
                </w:pPr>
              </w:pPrChange>
            </w:pPr>
            <w:r w:rsidRPr="00B54636">
              <w:rPr>
                <w:lang w:val="fr-FR"/>
              </w:rPr>
              <w:t>100</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23" w:author="MCC160" w:date="2023-02-23T18:45:00Z">
                <w:pPr>
                  <w:keepNext/>
                  <w:keepLines/>
                  <w:spacing w:after="0"/>
                </w:pPr>
              </w:pPrChange>
            </w:pPr>
            <w:r w:rsidRPr="00B54636">
              <w:rPr>
                <w:lang w:val="fr-FR"/>
              </w:rPr>
              <w:t xml:space="preserve">Check: Does the UE (MCPTT client) </w:t>
            </w:r>
            <w:ins w:id="2324" w:author="MCC160" w:date="2023-01-18T16:30:00Z">
              <w:r w:rsidR="00D27C59" w:rsidRPr="00D27C59">
                <w:rPr>
                  <w:lang w:val="fr-FR"/>
                </w:rPr>
                <w:t xml:space="preserve">correctly </w:t>
              </w:r>
            </w:ins>
            <w:r w:rsidRPr="00B54636">
              <w:rPr>
                <w:rFonts w:eastAsia="Calibri"/>
                <w:lang w:val="fr-FR"/>
              </w:rPr>
              <w:t xml:space="preserve">perform procedure </w:t>
            </w:r>
            <w:del w:id="2325" w:author="MCC160" w:date="2023-01-18T16:36:00Z">
              <w:r w:rsidRPr="00B54636" w:rsidDel="00D27C59">
                <w:rPr>
                  <w:rFonts w:eastAsia="Calibri"/>
                  <w:lang w:val="fr-FR"/>
                </w:rPr>
                <w:delText xml:space="preserve">for </w:delText>
              </w:r>
            </w:del>
            <w:ins w:id="2326" w:author="MCC160" w:date="2023-01-18T16:36:00Z">
              <w:r w:rsidR="00D27C59">
                <w:rPr>
                  <w:rFonts w:eastAsia="Calibri"/>
                  <w:lang w:val="fr-FR"/>
                </w:rPr>
                <w:t>'</w:t>
              </w:r>
            </w:ins>
            <w:r w:rsidRPr="00B54636">
              <w:rPr>
                <w:lang w:val="fr-FR"/>
              </w:rPr>
              <w:t>MCPTT Floor Release – Floor Idle</w:t>
            </w:r>
            <w:ins w:id="2327" w:author="MCC160" w:date="2023-01-18T18:15:00Z">
              <w:r w:rsidR="0025743F">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28"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29"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30" w:author="MCC160" w:date="2023-02-23T18:45:00Z">
                <w:pPr>
                  <w:keepNext/>
                  <w:keepLines/>
                  <w:spacing w:after="0"/>
                  <w:jc w:val="center"/>
                </w:pPr>
              </w:pPrChange>
            </w:pPr>
            <w:r w:rsidRPr="00B5463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31"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32" w:author="MCC160" w:date="2023-02-23T18:45:00Z">
                <w:pPr>
                  <w:keepNext/>
                  <w:keepLines/>
                  <w:spacing w:after="0"/>
                  <w:jc w:val="center"/>
                </w:pPr>
              </w:pPrChange>
            </w:pPr>
            <w:r w:rsidRPr="00B54636">
              <w:rPr>
                <w:lang w:val="fr-FR"/>
              </w:rPr>
              <w:t>101a1-102</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33"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34"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35"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36"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37" w:author="MCC160" w:date="2023-02-23T18:45:00Z">
                <w:pPr>
                  <w:keepNext/>
                  <w:keepLines/>
                  <w:spacing w:after="0"/>
                  <w:jc w:val="center"/>
                </w:pPr>
              </w:pPrChange>
            </w:pPr>
            <w:r w:rsidRPr="00B54636">
              <w:rPr>
                <w:lang w:val="fr-FR"/>
              </w:rPr>
              <w:t>-</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38" w:author="MCC160" w:date="2023-02-23T18:45:00Z">
                <w:pPr>
                  <w:keepNext/>
                  <w:keepLines/>
                  <w:spacing w:after="0"/>
                  <w:jc w:val="center"/>
                </w:pPr>
              </w:pPrChange>
            </w:pPr>
            <w:r w:rsidRPr="00B54636">
              <w:rPr>
                <w:lang w:val="fr-FR"/>
              </w:rPr>
              <w:t>103</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39" w:author="MCC160" w:date="2023-02-23T18:45:00Z">
                <w:pPr>
                  <w:keepNext/>
                  <w:keepLines/>
                  <w:spacing w:after="0"/>
                </w:pPr>
              </w:pPrChange>
            </w:pPr>
            <w:r w:rsidRPr="00B54636">
              <w:rPr>
                <w:rFonts w:eastAsia="Calibri"/>
                <w:lang w:val="fr-FR"/>
              </w:rPr>
              <w:t xml:space="preserve">Check: </w:t>
            </w:r>
            <w:del w:id="2340" w:author="MCC160" w:date="2023-01-18T17:58:00Z">
              <w:r w:rsidRPr="00B54636" w:rsidDel="00885AE6">
                <w:rPr>
                  <w:rFonts w:eastAsia="Calibri"/>
                  <w:lang w:val="fr-FR"/>
                </w:rPr>
                <w:delText xml:space="preserve">Is the procedure for </w:delText>
              </w:r>
            </w:del>
            <w:ins w:id="2341" w:author="MCC160" w:date="2023-01-18T17:58:00Z">
              <w:r w:rsidR="00885AE6">
                <w:rPr>
                  <w:rFonts w:eastAsia="Calibri"/>
                  <w:lang w:val="fr-FR"/>
                </w:rPr>
                <w:t xml:space="preserve">Does the UE (MCPTT client) correctly perform procedure </w:t>
              </w:r>
            </w:ins>
            <w:ins w:id="2342" w:author="MCC160" w:date="2023-01-18T18:10:00Z">
              <w:r w:rsidR="0025743F">
                <w:rPr>
                  <w:rFonts w:eastAsia="Calibri"/>
                  <w:lang w:val="fr-FR"/>
                </w:rPr>
                <w:t>'</w:t>
              </w:r>
            </w:ins>
            <w:r w:rsidRPr="00B54636">
              <w:rPr>
                <w:lang w:val="fr-FR"/>
              </w:rPr>
              <w:t>MCX CT call release</w:t>
            </w:r>
            <w:ins w:id="2343" w:author="MCC160" w:date="2023-01-18T18:15:00Z">
              <w:r w:rsidR="0025743F">
                <w:rPr>
                  <w:lang w:val="fr-FR"/>
                </w:rPr>
                <w:t>'</w:t>
              </w:r>
            </w:ins>
            <w:r w:rsidRPr="00B54636">
              <w:rPr>
                <w:lang w:val="fr-FR"/>
              </w:rPr>
              <w:t xml:space="preserve"> </w:t>
            </w:r>
            <w:r w:rsidRPr="00B54636">
              <w:rPr>
                <w:rFonts w:eastAsia="Calibri"/>
                <w:lang w:val="fr-FR"/>
              </w:rPr>
              <w:t xml:space="preserve">as described in </w:t>
            </w:r>
            <w:r w:rsidRPr="00B54636">
              <w:rPr>
                <w:lang w:val="fr-FR"/>
              </w:rPr>
              <w:t>TS 36.579-1 [2] Table 5.3.12.3-1</w:t>
            </w:r>
            <w:del w:id="2344" w:author="MCC160" w:date="2023-01-18T18:15:00Z">
              <w:r w:rsidRPr="00B54636" w:rsidDel="0025743F">
                <w:rPr>
                  <w:lang w:val="fr-FR"/>
                </w:rPr>
                <w:delText xml:space="preserve"> to end the On-demand Pre-arranged Group Call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45"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46"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47" w:author="MCC160" w:date="2023-02-23T18:45:00Z">
                <w:pPr>
                  <w:keepNext/>
                  <w:keepLines/>
                  <w:spacing w:after="0"/>
                  <w:jc w:val="center"/>
                </w:pPr>
              </w:pPrChange>
            </w:pPr>
            <w:r w:rsidRPr="00B54636">
              <w:rPr>
                <w:lang w:val="fr-FR"/>
              </w:rPr>
              <w:t>10</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48" w:author="MCC160" w:date="2023-02-23T18:45:00Z">
                <w:pPr>
                  <w:keepNext/>
                  <w:keepLines/>
                  <w:spacing w:after="0"/>
                  <w:jc w:val="center"/>
                </w:pPr>
              </w:pPrChange>
            </w:pPr>
            <w:r w:rsidRPr="00B54636">
              <w:rPr>
                <w:lang w:val="fr-FR"/>
              </w:rPr>
              <w:t>P</w:t>
            </w:r>
          </w:p>
        </w:tc>
      </w:tr>
      <w:tr w:rsidR="00B54636" w:rsidRPr="00B54636" w:rsidTr="00FB0651">
        <w:tc>
          <w:tcPr>
            <w:tcW w:w="8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49" w:author="MCC160" w:date="2023-02-23T18:45:00Z">
                <w:pPr>
                  <w:keepNext/>
                  <w:keepLines/>
                  <w:spacing w:after="0"/>
                  <w:jc w:val="center"/>
                </w:pPr>
              </w:pPrChange>
            </w:pPr>
            <w:r w:rsidRPr="00B54636">
              <w:rPr>
                <w:lang w:val="fr-FR"/>
              </w:rPr>
              <w:t>104</w:t>
            </w:r>
          </w:p>
        </w:tc>
        <w:tc>
          <w:tcPr>
            <w:tcW w:w="38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50" w:author="MCC160" w:date="2023-02-23T18:45: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51" w:author="MCC160" w:date="2023-02-23T18:45: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52" w:author="MCC160" w:date="2023-02-23T18:45: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53" w:author="MCC160" w:date="2023-02-23T18:45: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354" w:author="MCC160" w:date="2023-02-23T18:45:00Z">
                <w:pPr>
                  <w:keepNext/>
                  <w:keepLines/>
                  <w:spacing w:after="0"/>
                  <w:jc w:val="center"/>
                </w:pPr>
              </w:pPrChange>
            </w:pPr>
            <w:r w:rsidRPr="00B54636">
              <w:rPr>
                <w:lang w:val="fr-FR"/>
              </w:rPr>
              <w:t>-</w:t>
            </w:r>
          </w:p>
        </w:tc>
      </w:tr>
      <w:tr w:rsidR="00B54636" w:rsidRPr="00B54636" w:rsidTr="00FB0651">
        <w:tc>
          <w:tcPr>
            <w:tcW w:w="9762"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2355" w:author="MCC160" w:date="2023-02-23T18:45:00Z">
                <w:pPr>
                  <w:keepNext/>
                  <w:keepLines/>
                  <w:spacing w:after="0"/>
                </w:pPr>
              </w:pPrChange>
            </w:pPr>
            <w:r w:rsidRPr="00B54636">
              <w:rPr>
                <w:rFonts w:eastAsia="Calibri"/>
                <w:szCs w:val="22"/>
                <w:lang w:val="fr-FR"/>
              </w:rPr>
              <w:t>NOTE 1:</w:t>
            </w:r>
            <w:r w:rsidRPr="00B54636">
              <w:rPr>
                <w:rFonts w:eastAsia="Calibri"/>
                <w:szCs w:val="22"/>
                <w:lang w:val="fr-FR"/>
              </w:rPr>
              <w:tab/>
            </w:r>
            <w:r w:rsidRPr="00B54636">
              <w:rPr>
                <w:rFonts w:eastAsia="Calibri"/>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TH"/>
        <w:pPrChange w:id="2356" w:author="MCC160" w:date="2023-02-23T18:45:00Z">
          <w:pPr>
            <w:keepNext/>
            <w:keepLines/>
            <w:spacing w:before="60"/>
            <w:jc w:val="center"/>
          </w:pPr>
        </w:pPrChange>
      </w:pPr>
      <w:r w:rsidRPr="00B54636">
        <w:t>Table 6.1.1.2.3.2-2: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B54636" w:rsidTr="00FB0651">
        <w:tc>
          <w:tcPr>
            <w:tcW w:w="704"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2357" w:author="MCC160" w:date="2023-02-23T18:45:00Z">
                <w:pPr>
                  <w:keepNext/>
                  <w:keepLines/>
                  <w:spacing w:after="0"/>
                  <w:jc w:val="center"/>
                </w:pPr>
              </w:pPrChange>
            </w:pPr>
            <w:r w:rsidRPr="00B54636">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2358" w:author="MCC160" w:date="2023-02-23T18:45:00Z">
                <w:pPr>
                  <w:keepNext/>
                  <w:keepLines/>
                  <w:spacing w:after="0"/>
                  <w:jc w:val="center"/>
                </w:pPr>
              </w:pPrChange>
            </w:pPr>
            <w:r w:rsidRPr="00B54636">
              <w:rPr>
                <w:rFonts w:eastAsia="Calibri"/>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2359" w:author="MCC160" w:date="2023-02-23T18:45:00Z">
                <w:pPr>
                  <w:keepNext/>
                  <w:keepLines/>
                  <w:spacing w:after="0"/>
                  <w:jc w:val="center"/>
                </w:pPr>
              </w:pPrChange>
            </w:pPr>
            <w:r w:rsidRPr="00B5463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2360" w:author="MCC160" w:date="2023-02-23T18:45:00Z">
                <w:pPr>
                  <w:keepNext/>
                  <w:keepLines/>
                  <w:spacing w:after="0"/>
                  <w:jc w:val="center"/>
                </w:pPr>
              </w:pPrChange>
            </w:pPr>
            <w:r w:rsidRPr="00B5463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2361" w:author="MCC160" w:date="2023-02-23T18:45:00Z">
                <w:pPr>
                  <w:keepNext/>
                  <w:keepLines/>
                  <w:spacing w:after="0"/>
                  <w:jc w:val="center"/>
                </w:pPr>
              </w:pPrChange>
            </w:pPr>
            <w:r w:rsidRPr="00B54636">
              <w:rPr>
                <w:rFonts w:eastAsia="Calibri"/>
                <w:lang w:val="fr-FR"/>
              </w:rPr>
              <w:t>Verdict</w:t>
            </w:r>
          </w:p>
        </w:tc>
      </w:tr>
      <w:tr w:rsidR="00B54636" w:rsidRPr="00B54636" w:rsidTr="00FB0651">
        <w:tc>
          <w:tcPr>
            <w:tcW w:w="704"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2362" w:author="MCC160" w:date="2023-02-23T18:45: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2363" w:author="MCC160" w:date="2023-02-23T18:45: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2364" w:author="MCC160" w:date="2023-02-23T18:45:00Z">
                <w:pPr>
                  <w:keepNext/>
                  <w:keepLines/>
                  <w:spacing w:after="0"/>
                  <w:jc w:val="center"/>
                </w:pPr>
              </w:pPrChange>
            </w:pPr>
            <w:r w:rsidRPr="00B54636">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2365" w:author="MCC160" w:date="2023-02-23T18:45:00Z">
                <w:pPr>
                  <w:keepNext/>
                  <w:keepLines/>
                  <w:spacing w:after="0"/>
                  <w:jc w:val="center"/>
                </w:pPr>
              </w:pPrChange>
            </w:pPr>
            <w:r w:rsidRPr="00B54636">
              <w:rPr>
                <w:rFonts w:eastAsia="Calibri"/>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2366" w:author="MCC160" w:date="2023-02-23T18:45: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2367" w:author="MCC160" w:date="2023-02-23T18:45:00Z">
                <w:pPr>
                  <w:keepNext/>
                  <w:keepLines/>
                  <w:spacing w:after="0"/>
                  <w:jc w:val="center"/>
                </w:pPr>
              </w:pPrChange>
            </w:pP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368" w:author="MCC160" w:date="2023-02-23T18:45:00Z">
                <w:pPr>
                  <w:keepNext/>
                  <w:keepLines/>
                  <w:spacing w:after="0"/>
                  <w:jc w:val="center"/>
                </w:pPr>
              </w:pPrChange>
            </w:pPr>
            <w:r w:rsidRPr="00B54636">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rsidR="0025743F" w:rsidRDefault="0025743F" w:rsidP="001B5C1E">
            <w:pPr>
              <w:pStyle w:val="TAL"/>
              <w:rPr>
                <w:ins w:id="2369" w:author="MCC160" w:date="2023-01-18T18:15:00Z"/>
                <w:lang w:val="fr-FR"/>
              </w:rPr>
            </w:pPr>
            <w:ins w:id="2370" w:author="MCC160" w:date="2023-01-18T18:15:00Z">
              <w:r w:rsidRPr="0052449E">
                <w:rPr>
                  <w:lang w:val="fr-FR"/>
                </w:rPr>
                <w:t xml:space="preserve">Check: Does the UE (MCPTT </w:t>
              </w:r>
              <w:r>
                <w:rPr>
                  <w:lang w:val="fr-FR"/>
                </w:rPr>
                <w:t>c</w:t>
              </w:r>
              <w:r w:rsidRPr="0052449E">
                <w:rPr>
                  <w:lang w:val="fr-FR"/>
                </w:rPr>
                <w:t>lient) notify the user that the permission to send RTP media is being revoked?</w:t>
              </w:r>
            </w:ins>
          </w:p>
          <w:p w:rsidR="00B54636" w:rsidRPr="00B54636" w:rsidDel="0025743F" w:rsidRDefault="00B54636">
            <w:pPr>
              <w:pStyle w:val="TAL"/>
              <w:rPr>
                <w:del w:id="2371" w:author="MCC160" w:date="2023-01-18T18:15:00Z"/>
                <w:lang w:val="fr-FR"/>
              </w:rPr>
              <w:pPrChange w:id="2372" w:author="MCC160" w:date="2023-02-23T18:45:00Z">
                <w:pPr>
                  <w:keepNext/>
                  <w:keepLines/>
                  <w:spacing w:after="0"/>
                </w:pPr>
              </w:pPrChange>
            </w:pPr>
            <w:del w:id="2373" w:author="MCC160" w:date="2023-01-18T18:15:00Z">
              <w:r w:rsidRPr="00B54636" w:rsidDel="0025743F">
                <w:rPr>
                  <w:lang w:val="fr-FR"/>
                </w:rPr>
                <w:delText>Check: Does the UE (</w:delText>
              </w:r>
              <w:r w:rsidRPr="00B54636" w:rsidDel="0025743F">
                <w:rPr>
                  <w:lang w:val="fr-FR" w:eastAsia="ko-KR"/>
                </w:rPr>
                <w:delText xml:space="preserve">MCPTT Client) </w:delText>
              </w:r>
              <w:r w:rsidRPr="00B54636" w:rsidDel="0025743F">
                <w:rPr>
                  <w:lang w:val="fr-FR"/>
                </w:rPr>
                <w:delText>inform the MCPTT User that the permission to send RTP media is being revoked?</w:delText>
              </w:r>
            </w:del>
          </w:p>
          <w:p w:rsidR="00B54636" w:rsidRPr="00B54636" w:rsidRDefault="0025743F">
            <w:pPr>
              <w:pStyle w:val="TAL"/>
              <w:rPr>
                <w:rFonts w:eastAsia="Calibri"/>
                <w:shd w:val="clear" w:color="auto" w:fill="FF0000"/>
                <w:lang w:val="fr-FR"/>
              </w:rPr>
              <w:pPrChange w:id="2374" w:author="MCC160" w:date="2023-02-23T18:45:00Z">
                <w:pPr>
                  <w:keepNext/>
                  <w:keepLines/>
                  <w:spacing w:after="0"/>
                </w:pPr>
              </w:pPrChange>
            </w:pPr>
            <w:ins w:id="2375" w:author="MCC160" w:date="2023-01-18T18:15:00Z">
              <w:r>
                <w:rPr>
                  <w:lang w:val="fr-FR"/>
                </w:rPr>
                <w:t>(</w:t>
              </w:r>
            </w:ins>
            <w:r w:rsidR="00B54636" w:rsidRPr="00B54636">
              <w:rPr>
                <w:lang w:val="fr-FR"/>
              </w:rPr>
              <w:t>NOTE 1 in Table 6.1.1.2.3.2-1</w:t>
            </w:r>
            <w:ins w:id="2376" w:author="MCC160" w:date="2023-01-18T18:15: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377" w:author="MCC160" w:date="2023-02-23T18:45: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2378" w:author="MCC160" w:date="2023-02-23T18:45: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379" w:author="MCC160" w:date="2023-02-23T18:45: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2380" w:author="MCC160" w:date="2023-02-23T18:45:00Z">
                <w:pPr>
                  <w:keepNext/>
                  <w:keepLines/>
                  <w:spacing w:after="0"/>
                  <w:jc w:val="center"/>
                </w:pPr>
              </w:pPrChange>
            </w:pPr>
            <w:r w:rsidRPr="00B54636">
              <w:rPr>
                <w:rFonts w:eastAsia="Calibri"/>
                <w:lang w:val="fr-FR"/>
              </w:rPr>
              <w:t>P</w:t>
            </w:r>
          </w:p>
        </w:tc>
      </w:tr>
    </w:tbl>
    <w:p w:rsidR="00B54636" w:rsidRPr="00B54636" w:rsidRDefault="00B54636" w:rsidP="00B54636">
      <w:pPr>
        <w:rPr>
          <w:lang w:eastAsia="en-US"/>
        </w:rPr>
      </w:pPr>
    </w:p>
    <w:p w:rsidR="00B54636" w:rsidRPr="00B54636" w:rsidRDefault="00B54636">
      <w:pPr>
        <w:pStyle w:val="H6"/>
        <w:pPrChange w:id="2381" w:author="MCC160" w:date="2023-02-23T18:45:00Z">
          <w:pPr>
            <w:keepNext/>
            <w:keepLines/>
            <w:spacing w:before="120"/>
            <w:ind w:left="1985" w:hanging="1985"/>
          </w:pPr>
        </w:pPrChange>
      </w:pPr>
      <w:r w:rsidRPr="00B54636">
        <w:t>6.1.1.2.3.3</w:t>
      </w:r>
      <w:r w:rsidRPr="00B54636">
        <w:tab/>
        <w:t>Specific message contents</w:t>
      </w:r>
    </w:p>
    <w:p w:rsidR="00B54636" w:rsidRPr="00B54636" w:rsidRDefault="00B54636">
      <w:pPr>
        <w:pStyle w:val="TH"/>
        <w:pPrChange w:id="2382" w:author="MCC160" w:date="2023-02-23T18:45:00Z">
          <w:pPr>
            <w:keepNext/>
            <w:keepLines/>
            <w:spacing w:before="60"/>
            <w:jc w:val="center"/>
          </w:pPr>
        </w:pPrChange>
      </w:pPr>
      <w:r w:rsidRPr="00B54636">
        <w:t>Table 6.1.1.2.3.3-1: SIP INVITE from the SS (steps 1, 46, Table 6.1.1.2.3.2-1;</w:t>
      </w:r>
      <w:r w:rsidRPr="00B54636">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383" w:author="MCC160" w:date="2023-02-23T18:45:00Z">
                <w:pPr>
                  <w:keepNext/>
                  <w:keepLines/>
                  <w:framePr w:hSpace="180" w:wrap="around" w:vAnchor="text" w:hAnchor="text" w:xAlign="center" w:y="1"/>
                  <w:spacing w:after="0"/>
                  <w:suppressOverlap/>
                </w:pPr>
              </w:pPrChange>
            </w:pPr>
            <w:r w:rsidRPr="00B54636">
              <w:rPr>
                <w:lang w:val="fr-FR"/>
              </w:rPr>
              <w:t>Derivation Path: TS 36.579-1 [2], Table 5.5.2.5.2-1</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384" w:author="MCC160" w:date="2023-02-23T18:45: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385" w:author="MCC160" w:date="2023-02-23T18:45: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386" w:author="MCC160" w:date="2023-02-23T18:45: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387" w:author="MCC160" w:date="2023-02-23T18:45: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388" w:author="MCC160" w:date="2023-02-23T18:45: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389" w:author="MCC160" w:date="2023-02-23T18:45:00Z">
                  <w:rPr>
                    <w:lang w:val="fr-FR"/>
                  </w:rPr>
                </w:rPrChange>
              </w:rPr>
              <w:pPrChange w:id="2390" w:author="MCC160" w:date="2023-02-23T18:45:00Z">
                <w:pPr>
                  <w:keepNext/>
                  <w:keepLines/>
                  <w:framePr w:hSpace="180" w:wrap="around" w:vAnchor="text" w:hAnchor="text" w:xAlign="center" w:y="1"/>
                  <w:spacing w:after="0"/>
                  <w:suppressOverlap/>
                </w:pPr>
              </w:pPrChange>
            </w:pPr>
            <w:r w:rsidRPr="001B5C1E">
              <w:rPr>
                <w:b/>
                <w:lang w:val="fr-FR"/>
                <w:rPrChange w:id="2391" w:author="MCC160" w:date="2023-02-23T18:45: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392"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393"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394"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395" w:author="MCC160" w:date="2023-02-23T18:45: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396" w:author="MCC160" w:date="2023-02-23T18:45: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397"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398" w:author="MCC160" w:date="2023-02-23T18:45:00Z">
                  <w:rPr>
                    <w:rFonts w:ascii="Arial" w:hAnsi="Arial"/>
                    <w:sz w:val="18"/>
                    <w:lang w:val="fr-FR"/>
                  </w:rPr>
                </w:rPrChange>
              </w:rPr>
              <w:pPrChange w:id="2399" w:author="MCC160" w:date="2023-02-23T18:45:00Z">
                <w:pPr>
                  <w:keepNext/>
                  <w:keepLines/>
                  <w:framePr w:hSpace="180" w:wrap="around" w:vAnchor="text" w:hAnchor="text" w:xAlign="center" w:y="1"/>
                  <w:spacing w:after="0"/>
                  <w:suppressOverlap/>
                </w:pPr>
              </w:pPrChange>
            </w:pPr>
            <w:r w:rsidRPr="001B5C1E">
              <w:rPr>
                <w:b/>
                <w:lang w:val="fr-FR"/>
                <w:rPrChange w:id="2400" w:author="MCC160" w:date="2023-02-23T18:45: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01"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02" w:author="MCC160" w:date="2023-02-23T18:45: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Cs/>
                <w:lang w:val="fr-FR"/>
              </w:rPr>
              <w:pPrChange w:id="2403" w:author="MCC160" w:date="2023-02-23T18:45:00Z">
                <w:pPr>
                  <w:keepNext/>
                  <w:keepLines/>
                  <w:framePr w:hSpace="180" w:wrap="around" w:vAnchor="text" w:hAnchor="text" w:xAlign="center" w:y="1"/>
                  <w:spacing w:after="0"/>
                  <w:suppressOverlap/>
                </w:pPr>
              </w:pPrChange>
            </w:pPr>
            <w:r w:rsidRPr="00B5463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404" w:author="MCC160" w:date="2023-02-23T18:45:00Z">
                <w:pPr>
                  <w:keepNext/>
                  <w:keepLines/>
                  <w:framePr w:hSpace="180" w:wrap="around" w:vAnchor="text" w:hAnchor="text" w:xAlign="center" w:y="1"/>
                  <w:spacing w:after="0"/>
                  <w:suppressOverlap/>
                </w:pPr>
              </w:pPrChange>
            </w:pPr>
            <w:r w:rsidRPr="00B54636">
              <w:rPr>
                <w:lang w:val="fr-FR"/>
              </w:rPr>
              <w:t>SDP Message as described in Table 6.1.1.2.3.3-1A</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05"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06"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07" w:author="MCC160" w:date="2023-02-23T18:45: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2408" w:author="MCC160" w:date="2023-02-23T18:45: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09"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2410" w:author="MCC160" w:date="2023-02-23T18:45:00Z">
                  <w:rPr>
                    <w:rFonts w:ascii="Arial" w:hAnsi="Arial" w:cs="Arial"/>
                    <w:sz w:val="18"/>
                    <w:szCs w:val="18"/>
                    <w:lang w:val="fr-FR"/>
                  </w:rPr>
                </w:rPrChange>
              </w:rPr>
              <w:pPrChange w:id="2411" w:author="MCC160" w:date="2023-02-23T18:45:00Z">
                <w:pPr>
                  <w:keepNext/>
                  <w:keepLines/>
                  <w:framePr w:hSpace="180" w:wrap="around" w:vAnchor="text" w:hAnchor="text" w:xAlign="center" w:y="1"/>
                  <w:spacing w:after="0"/>
                  <w:suppressOverlap/>
                </w:pPr>
              </w:pPrChange>
            </w:pPr>
            <w:r w:rsidRPr="001B5C1E">
              <w:rPr>
                <w:b/>
                <w:lang w:val="fr-FR"/>
                <w:rPrChange w:id="2412" w:author="MCC160" w:date="2023-02-23T18:45:00Z">
                  <w:rPr>
                    <w:lang w:val="fr-FR"/>
                  </w:rPr>
                </w:rPrChange>
              </w:rPr>
              <w:t>MCPTT</w:t>
            </w:r>
            <w:ins w:id="2413" w:author="MCC160" w:date="2023-01-18T17:31:00Z">
              <w:r w:rsidR="00A73205" w:rsidRPr="001B5C1E">
                <w:rPr>
                  <w:b/>
                  <w:lang w:val="fr-FR"/>
                  <w:rPrChange w:id="2414" w:author="MCC160" w:date="2023-02-23T18:45:00Z">
                    <w:rPr>
                      <w:lang w:val="fr-FR"/>
                    </w:rPr>
                  </w:rPrChange>
                </w:rPr>
                <w:t>-</w:t>
              </w:r>
            </w:ins>
            <w:del w:id="2415" w:author="MCC160" w:date="2023-01-18T17:31:00Z">
              <w:r w:rsidRPr="001B5C1E" w:rsidDel="00A73205">
                <w:rPr>
                  <w:b/>
                  <w:lang w:val="fr-FR"/>
                  <w:rPrChange w:id="2416" w:author="MCC160" w:date="2023-02-23T18:45:00Z">
                    <w:rPr>
                      <w:lang w:val="fr-FR"/>
                    </w:rPr>
                  </w:rPrChange>
                </w:rPr>
                <w:delText xml:space="preserve"> </w:delText>
              </w:r>
            </w:del>
            <w:r w:rsidRPr="001B5C1E">
              <w:rPr>
                <w:b/>
                <w:lang w:val="fr-FR"/>
                <w:rPrChange w:id="2417" w:author="MCC160" w:date="2023-02-23T18:45: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18"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19" w:author="MCC160" w:date="2023-02-23T18:45: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Cs/>
                <w:szCs w:val="18"/>
                <w:lang w:val="fr-FR"/>
              </w:rPr>
              <w:pPrChange w:id="2420" w:author="MCC160" w:date="2023-02-23T18:45:00Z">
                <w:pPr>
                  <w:keepNext/>
                  <w:keepLines/>
                  <w:framePr w:hSpace="180" w:wrap="around" w:vAnchor="text" w:hAnchor="text" w:xAlign="center" w:y="1"/>
                  <w:spacing w:after="0"/>
                  <w:suppressOverlap/>
                </w:pPr>
              </w:pPrChange>
            </w:pPr>
            <w:r w:rsidRPr="00B5463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2421" w:author="MCC160" w:date="2023-02-23T18:45:00Z">
                <w:pPr>
                  <w:keepNext/>
                  <w:keepLines/>
                  <w:framePr w:hSpace="180" w:wrap="around" w:vAnchor="text" w:hAnchor="text" w:xAlign="center" w:y="1"/>
                  <w:spacing w:after="0"/>
                  <w:suppressOverlap/>
                </w:pPr>
              </w:pPrChange>
            </w:pPr>
            <w:r w:rsidRPr="00B54636">
              <w:rPr>
                <w:lang w:val="fr-FR"/>
              </w:rPr>
              <w:t>MCPTT</w:t>
            </w:r>
            <w:ins w:id="2422" w:author="MCC160" w:date="2023-01-18T17:31:00Z">
              <w:r w:rsidR="00A73205">
                <w:rPr>
                  <w:lang w:val="fr-FR"/>
                </w:rPr>
                <w:t>-</w:t>
              </w:r>
            </w:ins>
            <w:del w:id="2423" w:author="MCC160" w:date="2023-01-18T17:31:00Z">
              <w:r w:rsidRPr="00B54636" w:rsidDel="00A73205">
                <w:rPr>
                  <w:lang w:val="fr-FR"/>
                </w:rPr>
                <w:delText xml:space="preserve"> </w:delText>
              </w:r>
            </w:del>
            <w:r w:rsidRPr="00B54636">
              <w:rPr>
                <w:lang w:val="fr-FR"/>
              </w:rPr>
              <w:t>Info as described in Table 6.1.1.2.3.3-1B</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24"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25"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26" w:author="MCC160" w:date="2023-02-23T18:45: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2427" w:author="MCC160" w:date="2023-02-23T18:45:00Z">
          <w:pPr>
            <w:keepNext/>
            <w:keepLines/>
            <w:spacing w:before="60"/>
            <w:jc w:val="center"/>
          </w:pPr>
        </w:pPrChange>
      </w:pPr>
      <w:r w:rsidRPr="00B54636">
        <w:t xml:space="preserve">Table 6.1.1.2.3.3-1A: </w:t>
      </w:r>
      <w:r w:rsidRPr="00B54636">
        <w:rPr>
          <w:lang w:eastAsia="ko-KR"/>
        </w:rPr>
        <w:t>SDP in SIP INVITE</w:t>
      </w:r>
      <w:r w:rsidRPr="00B5463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428" w:author="MCC160" w:date="2023-02-23T18:45:00Z">
                <w:pPr>
                  <w:keepNext/>
                  <w:keepLines/>
                  <w:spacing w:after="0"/>
                </w:pPr>
              </w:pPrChange>
            </w:pPr>
            <w:r w:rsidRPr="00B54636">
              <w:rPr>
                <w:lang w:val="fr-FR"/>
              </w:rPr>
              <w:t xml:space="preserve">Derivation Path: TS 36.579-1 [2], </w:t>
            </w:r>
            <w:ins w:id="2429" w:author="MCC160" w:date="2023-01-21T08:21:00Z">
              <w:r w:rsidR="009B6ACB" w:rsidRPr="009B6ACB">
                <w:rPr>
                  <w:lang w:val="fr-FR"/>
                </w:rPr>
                <w:t xml:space="preserve">Table </w:t>
              </w:r>
            </w:ins>
            <w:r w:rsidRPr="00B54636">
              <w:rPr>
                <w:lang w:val="fr-FR"/>
              </w:rPr>
              <w:t>5.5.3.1.2-1</w:t>
            </w:r>
            <w:ins w:id="2430" w:author="MCC160" w:date="2023-01-20T21:23:00Z">
              <w:r w:rsidR="00DE7BE1">
                <w:rPr>
                  <w:lang w:val="fr-FR"/>
                </w:rPr>
                <w:t>,</w:t>
              </w:r>
            </w:ins>
            <w:r w:rsidRPr="00B54636">
              <w:rPr>
                <w:lang w:val="fr-FR"/>
              </w:rPr>
              <w:t xml:space="preserve"> condition INITIAL_SDP_OFFER</w:t>
            </w:r>
          </w:p>
        </w:tc>
      </w:tr>
    </w:tbl>
    <w:p w:rsidR="00B54636" w:rsidRPr="00B54636" w:rsidRDefault="00B54636" w:rsidP="00B54636">
      <w:pPr>
        <w:rPr>
          <w:lang w:eastAsia="en-US"/>
        </w:rPr>
      </w:pPr>
    </w:p>
    <w:p w:rsidR="00B54636" w:rsidRPr="00B54636" w:rsidRDefault="00B54636">
      <w:pPr>
        <w:pStyle w:val="TH"/>
        <w:pPrChange w:id="2431" w:author="MCC160" w:date="2023-02-23T18:45:00Z">
          <w:pPr>
            <w:keepNext/>
            <w:keepLines/>
            <w:spacing w:before="60"/>
            <w:jc w:val="center"/>
          </w:pPr>
        </w:pPrChange>
      </w:pPr>
      <w:r w:rsidRPr="00B54636">
        <w:t xml:space="preserve">Table 6.1.1.2.3.3-1B: </w:t>
      </w:r>
      <w:r w:rsidRPr="00B54636">
        <w:rPr>
          <w:lang w:eastAsia="ko-KR"/>
        </w:rPr>
        <w:t>MCPTT-Info in SIP INVITE</w:t>
      </w:r>
      <w:r w:rsidRPr="00B5463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432" w:author="MCC160" w:date="2023-02-23T18:45:00Z">
                <w:pPr>
                  <w:keepNext/>
                  <w:keepLines/>
                  <w:spacing w:after="0"/>
                </w:pPr>
              </w:pPrChange>
            </w:pPr>
            <w:r w:rsidRPr="00B54636">
              <w:rPr>
                <w:lang w:val="fr-FR"/>
              </w:rPr>
              <w:t>Derivation Path: TS 36.579-1 [2], Table 5.5.3.2.2-1, condition GROUP-CALL</w:t>
            </w:r>
          </w:p>
        </w:tc>
      </w:tr>
    </w:tbl>
    <w:p w:rsidR="00B54636" w:rsidRPr="00B54636" w:rsidRDefault="00B54636" w:rsidP="00B54636">
      <w:pPr>
        <w:rPr>
          <w:lang w:eastAsia="en-US"/>
        </w:rPr>
      </w:pPr>
    </w:p>
    <w:p w:rsidR="00B54636" w:rsidRPr="00B54636" w:rsidRDefault="00B54636">
      <w:pPr>
        <w:pStyle w:val="TH"/>
        <w:pPrChange w:id="2433" w:author="MCC160" w:date="2023-02-23T18:45:00Z">
          <w:pPr>
            <w:keepNext/>
            <w:keepLines/>
            <w:spacing w:before="60"/>
            <w:jc w:val="center"/>
          </w:pPr>
        </w:pPrChange>
      </w:pPr>
      <w:r w:rsidRPr="00B54636">
        <w:t>Table 6.1.1.2.3.3-2: Void</w:t>
      </w:r>
    </w:p>
    <w:p w:rsidR="00B54636" w:rsidRPr="00B54636" w:rsidRDefault="00B54636">
      <w:pPr>
        <w:pStyle w:val="TH"/>
        <w:pPrChange w:id="2434" w:author="MCC160" w:date="2023-02-23T18:45:00Z">
          <w:pPr>
            <w:keepNext/>
            <w:keepLines/>
            <w:spacing w:before="60"/>
            <w:jc w:val="center"/>
          </w:pPr>
        </w:pPrChange>
      </w:pPr>
      <w:r w:rsidRPr="001B5C1E">
        <w:t>Table 6.1.1.2.3.3-2A: SIP 200 (OK) from the UE (steps 1, 46, 53, 65, 78, 90</w:t>
      </w:r>
      <w:ins w:id="2435" w:author="MCC160" w:date="2023-02-26T17:19:00Z">
        <w:r w:rsidR="00736F21" w:rsidRPr="00736F21">
          <w:rPr>
            <w:highlight w:val="yellow"/>
            <w:rPrChange w:id="2436" w:author="MCC160" w:date="2023-02-26T17:19:00Z">
              <w:rPr>
                <w:b/>
              </w:rPr>
            </w:rPrChange>
          </w:rPr>
          <w:t>,</w:t>
        </w:r>
      </w:ins>
      <w:r w:rsidRPr="001B5C1E">
        <w:t xml:space="preserve"> Table 6.1.1.2.3.2-1;</w:t>
      </w:r>
      <w:r w:rsidRPr="001B5C1E">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437" w:author="MCC160" w:date="2023-02-23T18:45:00Z">
                <w:pPr>
                  <w:keepNext/>
                  <w:keepLines/>
                  <w:framePr w:hSpace="180" w:wrap="around" w:vAnchor="text" w:hAnchor="text" w:xAlign="center" w:y="1"/>
                  <w:spacing w:after="0"/>
                  <w:suppressOverlap/>
                </w:pPr>
              </w:pPrChange>
            </w:pPr>
            <w:bookmarkStart w:id="2438" w:name="_Hlk108890297"/>
            <w:r w:rsidRPr="00B54636">
              <w:rPr>
                <w:lang w:val="fr-FR"/>
              </w:rPr>
              <w:t>Derivation Path: TS 36.579-1 [2], Table 5.5.2.17.1.1-1</w:t>
            </w:r>
            <w:ins w:id="2439" w:author="MCC160" w:date="2023-01-20T21:23:00Z">
              <w:r w:rsidR="00DE7BE1">
                <w:rPr>
                  <w:lang w:val="fr-FR"/>
                </w:rPr>
                <w:t>,</w:t>
              </w:r>
            </w:ins>
            <w:r w:rsidRPr="00B54636">
              <w:rPr>
                <w:lang w:val="fr-FR"/>
              </w:rPr>
              <w:t xml:space="preserve"> condition INVITE-RSP, GROUP-CALL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440" w:author="MCC160" w:date="2023-02-23T18:45: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441" w:author="MCC160" w:date="2023-02-23T18:45: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442" w:author="MCC160" w:date="2023-02-23T18:45: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443" w:author="MCC160" w:date="2023-02-23T18:45: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444" w:author="MCC160" w:date="2023-02-23T18:45: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445" w:author="MCC160" w:date="2023-02-23T18:45:00Z">
                  <w:rPr>
                    <w:lang w:val="fr-FR"/>
                  </w:rPr>
                </w:rPrChange>
              </w:rPr>
              <w:pPrChange w:id="2446" w:author="MCC160" w:date="2023-02-23T18:45:00Z">
                <w:pPr>
                  <w:keepNext/>
                  <w:keepLines/>
                  <w:framePr w:hSpace="180" w:wrap="around" w:vAnchor="text" w:hAnchor="text" w:xAlign="center" w:y="1"/>
                  <w:spacing w:after="0"/>
                  <w:suppressOverlap/>
                </w:pPr>
              </w:pPrChange>
            </w:pPr>
            <w:r w:rsidRPr="001B5C1E">
              <w:rPr>
                <w:b/>
                <w:lang w:val="fr-FR"/>
                <w:rPrChange w:id="2447" w:author="MCC160" w:date="2023-02-23T18:45: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48"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49"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50"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51" w:author="MCC160" w:date="2023-02-23T18:45: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452" w:author="MCC160" w:date="2023-02-23T18:45: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53"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454" w:author="MCC160" w:date="2023-02-23T18:45:00Z">
                  <w:rPr>
                    <w:lang w:val="fr-FR"/>
                  </w:rPr>
                </w:rPrChange>
              </w:rPr>
              <w:pPrChange w:id="2455" w:author="MCC160" w:date="2023-02-23T18:45:00Z">
                <w:pPr>
                  <w:keepNext/>
                  <w:keepLines/>
                  <w:framePr w:hSpace="180" w:wrap="around" w:vAnchor="text" w:hAnchor="text" w:xAlign="center" w:y="1"/>
                  <w:spacing w:after="0"/>
                  <w:suppressOverlap/>
                </w:pPr>
              </w:pPrChange>
            </w:pPr>
            <w:r w:rsidRPr="001B5C1E">
              <w:rPr>
                <w:b/>
                <w:lang w:val="fr-FR"/>
                <w:rPrChange w:id="2456" w:author="MCC160" w:date="2023-02-23T18:45: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57"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58" w:author="MCC160" w:date="2023-02-23T18:45: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Cs/>
                <w:lang w:val="fr-FR"/>
              </w:rPr>
              <w:pPrChange w:id="2459" w:author="MCC160" w:date="2023-02-23T18:45:00Z">
                <w:pPr>
                  <w:keepNext/>
                  <w:keepLines/>
                  <w:framePr w:hSpace="180" w:wrap="around" w:vAnchor="text" w:hAnchor="text" w:xAlign="center" w:y="1"/>
                  <w:spacing w:after="0"/>
                  <w:suppressOverlap/>
                </w:pPr>
              </w:pPrChange>
            </w:pPr>
            <w:r w:rsidRPr="00B5463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460" w:author="MCC160" w:date="2023-02-23T18:45:00Z">
                <w:pPr>
                  <w:keepNext/>
                  <w:keepLines/>
                  <w:framePr w:hSpace="180" w:wrap="around" w:vAnchor="text" w:hAnchor="text" w:xAlign="center" w:y="1"/>
                  <w:spacing w:after="0"/>
                  <w:suppressOverlap/>
                </w:pPr>
              </w:pPrChange>
            </w:pPr>
            <w:r w:rsidRPr="00B54636">
              <w:rPr>
                <w:lang w:val="fr-FR"/>
              </w:rPr>
              <w:t>SDP Message as described in Table 6.1.1.2.3.3-2B</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61"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62"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63" w:author="MCC160" w:date="2023-02-23T18:45: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2464" w:author="MCC160" w:date="2023-02-23T18:45: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65" w:author="MCC160" w:date="2023-02-23T18:45: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2466" w:author="MCC160" w:date="2023-02-23T18:45:00Z">
                  <w:rPr>
                    <w:rFonts w:cs="Arial"/>
                    <w:szCs w:val="18"/>
                    <w:lang w:val="fr-FR"/>
                  </w:rPr>
                </w:rPrChange>
              </w:rPr>
              <w:pPrChange w:id="2467" w:author="MCC160" w:date="2023-02-23T18:45:00Z">
                <w:pPr>
                  <w:keepNext/>
                  <w:keepLines/>
                  <w:framePr w:hSpace="180" w:wrap="around" w:vAnchor="text" w:hAnchor="text" w:xAlign="center" w:y="1"/>
                  <w:spacing w:after="0"/>
                  <w:suppressOverlap/>
                </w:pPr>
              </w:pPrChange>
            </w:pPr>
            <w:r w:rsidRPr="001B5C1E">
              <w:rPr>
                <w:b/>
                <w:lang w:val="fr-FR"/>
                <w:rPrChange w:id="2468" w:author="MCC160" w:date="2023-02-23T18:45:00Z">
                  <w:rPr>
                    <w:lang w:val="fr-FR"/>
                  </w:rPr>
                </w:rPrChange>
              </w:rPr>
              <w:t>MCPTT</w:t>
            </w:r>
            <w:ins w:id="2469" w:author="MCC160" w:date="2023-01-18T17:31:00Z">
              <w:r w:rsidR="00A73205" w:rsidRPr="001B5C1E">
                <w:rPr>
                  <w:b/>
                  <w:lang w:val="fr-FR"/>
                  <w:rPrChange w:id="2470" w:author="MCC160" w:date="2023-02-23T18:45:00Z">
                    <w:rPr>
                      <w:lang w:val="fr-FR"/>
                    </w:rPr>
                  </w:rPrChange>
                </w:rPr>
                <w:t>-</w:t>
              </w:r>
            </w:ins>
            <w:del w:id="2471" w:author="MCC160" w:date="2023-01-18T17:31:00Z">
              <w:r w:rsidRPr="001B5C1E" w:rsidDel="00A73205">
                <w:rPr>
                  <w:b/>
                  <w:lang w:val="fr-FR"/>
                  <w:rPrChange w:id="2472" w:author="MCC160" w:date="2023-02-23T18:45:00Z">
                    <w:rPr>
                      <w:lang w:val="fr-FR"/>
                    </w:rPr>
                  </w:rPrChange>
                </w:rPr>
                <w:delText xml:space="preserve"> </w:delText>
              </w:r>
            </w:del>
            <w:r w:rsidRPr="001B5C1E">
              <w:rPr>
                <w:b/>
                <w:lang w:val="fr-FR"/>
                <w:rPrChange w:id="2473" w:author="MCC160" w:date="2023-02-23T18:45: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74"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75" w:author="MCC160" w:date="2023-02-23T18:45: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Cs/>
                <w:szCs w:val="18"/>
                <w:lang w:val="fr-FR"/>
              </w:rPr>
              <w:pPrChange w:id="2476" w:author="MCC160" w:date="2023-02-23T18:45:00Z">
                <w:pPr>
                  <w:keepNext/>
                  <w:keepLines/>
                  <w:framePr w:hSpace="180" w:wrap="around" w:vAnchor="text" w:hAnchor="text" w:xAlign="center" w:y="1"/>
                  <w:spacing w:after="0"/>
                  <w:suppressOverlap/>
                </w:pPr>
              </w:pPrChange>
            </w:pPr>
            <w:r w:rsidRPr="00B5463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2477" w:author="MCC160" w:date="2023-02-23T18:45:00Z">
                <w:pPr>
                  <w:keepNext/>
                  <w:keepLines/>
                  <w:framePr w:hSpace="180" w:wrap="around" w:vAnchor="text" w:hAnchor="text" w:xAlign="center" w:y="1"/>
                  <w:spacing w:after="0"/>
                  <w:suppressOverlap/>
                </w:pPr>
              </w:pPrChange>
            </w:pPr>
            <w:r w:rsidRPr="00B54636">
              <w:rPr>
                <w:lang w:val="fr-FR"/>
              </w:rPr>
              <w:t>MCPTT</w:t>
            </w:r>
            <w:ins w:id="2478" w:author="MCC160" w:date="2023-01-18T17:32:00Z">
              <w:r w:rsidR="00A73205">
                <w:rPr>
                  <w:lang w:val="fr-FR"/>
                </w:rPr>
                <w:t>-</w:t>
              </w:r>
            </w:ins>
            <w:del w:id="2479" w:author="MCC160" w:date="2023-01-18T17:32:00Z">
              <w:r w:rsidRPr="00B54636" w:rsidDel="00A73205">
                <w:rPr>
                  <w:lang w:val="fr-FR"/>
                </w:rPr>
                <w:delText xml:space="preserve"> </w:delText>
              </w:r>
            </w:del>
            <w:r w:rsidRPr="00B54636">
              <w:rPr>
                <w:lang w:val="fr-FR"/>
              </w:rPr>
              <w:t>Info as described in Table 6.1.1.2.3.3-2C</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80" w:author="MCC160" w:date="2023-02-23T18:45: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81" w:author="MCC160" w:date="2023-02-23T18:45: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482" w:author="MCC160" w:date="2023-02-23T18:45: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2483" w:author="MCC160" w:date="2023-02-23T18:45:00Z">
          <w:pPr>
            <w:keepNext/>
            <w:keepLines/>
            <w:spacing w:before="60"/>
            <w:jc w:val="center"/>
          </w:pPr>
        </w:pPrChange>
      </w:pPr>
      <w:r w:rsidRPr="00B54636">
        <w:t xml:space="preserve">Table 6.1.1.2.3.3-2B: </w:t>
      </w:r>
      <w:r w:rsidRPr="00B54636">
        <w:rPr>
          <w:lang w:eastAsia="ko-KR"/>
        </w:rPr>
        <w:t xml:space="preserve">SDP in SIP 200 (OK) </w:t>
      </w:r>
      <w:r w:rsidRPr="00B5463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484" w:author="MCC160" w:date="2023-02-23T18:45:00Z">
                <w:pPr>
                  <w:keepNext/>
                  <w:keepLines/>
                  <w:spacing w:after="0"/>
                </w:pPr>
              </w:pPrChange>
            </w:pPr>
            <w:r w:rsidRPr="00B54636">
              <w:rPr>
                <w:lang w:val="fr-FR"/>
              </w:rPr>
              <w:t xml:space="preserve">Derivation Path: TS 36.579-1 [2], </w:t>
            </w:r>
            <w:ins w:id="2485" w:author="MCC160" w:date="2023-01-21T08:21:00Z">
              <w:r w:rsidR="009B6ACB" w:rsidRPr="009B6ACB">
                <w:rPr>
                  <w:lang w:val="fr-FR"/>
                </w:rPr>
                <w:t xml:space="preserve">Table </w:t>
              </w:r>
            </w:ins>
            <w:r w:rsidRPr="00B54636">
              <w:rPr>
                <w:lang w:val="fr-FR"/>
              </w:rPr>
              <w:t>5.5.3.1.1-1, condition SDP_ANSWER</w:t>
            </w:r>
          </w:p>
        </w:tc>
      </w:tr>
    </w:tbl>
    <w:p w:rsidR="00B54636" w:rsidRPr="00B54636" w:rsidRDefault="00B54636" w:rsidP="00B54636">
      <w:pPr>
        <w:rPr>
          <w:lang w:eastAsia="en-US"/>
        </w:rPr>
      </w:pPr>
    </w:p>
    <w:p w:rsidR="00B54636" w:rsidRPr="00B54636" w:rsidRDefault="00B54636">
      <w:pPr>
        <w:pStyle w:val="TH"/>
        <w:pPrChange w:id="2486" w:author="MCC160" w:date="2023-02-23T18:45:00Z">
          <w:pPr>
            <w:keepNext/>
            <w:keepLines/>
            <w:spacing w:before="60"/>
            <w:jc w:val="center"/>
          </w:pPr>
        </w:pPrChange>
      </w:pPr>
      <w:r w:rsidRPr="00B54636">
        <w:t xml:space="preserve">Table 6.1.1.2.3.3-2C: </w:t>
      </w:r>
      <w:r w:rsidRPr="00B54636">
        <w:rPr>
          <w:lang w:eastAsia="ko-KR"/>
        </w:rPr>
        <w:t xml:space="preserve">MCPTT-Info in SIP 200 (OK) </w:t>
      </w:r>
      <w:r w:rsidRPr="00B5463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487" w:author="MCC160" w:date="2023-02-23T18:45:00Z">
                <w:pPr>
                  <w:keepNext/>
                  <w:keepLines/>
                  <w:spacing w:after="0"/>
                </w:pPr>
              </w:pPrChange>
            </w:pPr>
            <w:r w:rsidRPr="00B54636">
              <w:rPr>
                <w:lang w:val="fr-FR"/>
              </w:rPr>
              <w:t>Derivation Path: TS 36.579-1 [2], Table 5.5.3.2.1-1, condition INVITE-RSP</w:t>
            </w:r>
          </w:p>
        </w:tc>
      </w:tr>
      <w:bookmarkEnd w:id="2438"/>
    </w:tbl>
    <w:p w:rsidR="00B54636" w:rsidRPr="00B54636" w:rsidRDefault="00B54636" w:rsidP="00B54636">
      <w:pPr>
        <w:rPr>
          <w:lang w:eastAsia="en-US"/>
        </w:rPr>
      </w:pPr>
    </w:p>
    <w:p w:rsidR="00B54636" w:rsidRPr="00B54636" w:rsidRDefault="00B54636">
      <w:pPr>
        <w:pStyle w:val="TH"/>
        <w:pPrChange w:id="2488" w:author="MCC160" w:date="2023-02-23T18:45:00Z">
          <w:pPr>
            <w:keepNext/>
            <w:keepLines/>
            <w:spacing w:before="60"/>
            <w:jc w:val="center"/>
          </w:pPr>
        </w:pPrChange>
      </w:pPr>
      <w:r w:rsidRPr="00B54636">
        <w:t>Table 6.1.1.2.3.3-2D: SIP BYE from the UE (step 44, Table 6.1.1.2.3.2-1;</w:t>
      </w:r>
      <w:r w:rsidRPr="00B54636">
        <w:br/>
        <w:t>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489" w:author="MCC160" w:date="2023-02-23T18:45:00Z">
                <w:pPr>
                  <w:keepNext/>
                  <w:keepLines/>
                  <w:spacing w:after="0"/>
                </w:pPr>
              </w:pPrChange>
            </w:pPr>
            <w:r w:rsidRPr="00B54636">
              <w:rPr>
                <w:lang w:val="fr-FR"/>
              </w:rPr>
              <w:t>Derivation Path: TS 36.579-1 [2], Table 5.5.2.2.1-1</w:t>
            </w:r>
            <w:ins w:id="2490" w:author="MCC160" w:date="2023-01-20T21:23:00Z">
              <w:r w:rsidR="00DE7BE1">
                <w:rPr>
                  <w:lang w:val="fr-FR"/>
                </w:rPr>
                <w:t>,</w:t>
              </w:r>
            </w:ins>
            <w:r w:rsidRPr="00B54636">
              <w:rPr>
                <w:lang w:val="fr-FR"/>
              </w:rPr>
              <w:t xml:space="preserve"> condition MT_CALL</w:t>
            </w:r>
          </w:p>
        </w:tc>
      </w:tr>
    </w:tbl>
    <w:p w:rsidR="00B54636" w:rsidRPr="00B54636" w:rsidRDefault="00B54636" w:rsidP="00B54636">
      <w:pPr>
        <w:rPr>
          <w:lang w:eastAsia="en-US"/>
        </w:rPr>
      </w:pPr>
    </w:p>
    <w:p w:rsidR="00B54636" w:rsidRPr="00B54636" w:rsidRDefault="00B54636">
      <w:pPr>
        <w:pStyle w:val="TH"/>
        <w:pPrChange w:id="2491" w:author="MCC160" w:date="2023-02-23T18:45:00Z">
          <w:pPr>
            <w:keepNext/>
            <w:keepLines/>
            <w:spacing w:before="60"/>
            <w:jc w:val="center"/>
          </w:pPr>
        </w:pPrChange>
      </w:pPr>
      <w:r w:rsidRPr="00B54636">
        <w:t>Table 6.1.1.2.3.3-3: SIP INVITE from the SS (step 53, Table 6.1.1.2.3.2-1;</w:t>
      </w:r>
      <w:r w:rsidRPr="00B5463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492" w:author="MCC160" w:date="2023-02-23T18:45:00Z">
                <w:pPr>
                  <w:keepNext/>
                  <w:keepLines/>
                  <w:spacing w:after="0"/>
                </w:pPr>
              </w:pPrChange>
            </w:pPr>
            <w:r w:rsidRPr="00B54636">
              <w:rPr>
                <w:lang w:val="fr-FR"/>
              </w:rPr>
              <w:t>Derivation Path: TS 36.579-1 [2], Table 5.5.2.5.2-1</w:t>
            </w:r>
            <w:ins w:id="2493" w:author="MCC160" w:date="2023-01-20T21:23:00Z">
              <w:r w:rsidR="00DE7BE1">
                <w:rPr>
                  <w:lang w:val="fr-FR"/>
                </w:rPr>
                <w:t>,</w:t>
              </w:r>
            </w:ins>
            <w:r w:rsidRPr="00B54636">
              <w:rPr>
                <w:lang w:val="fr-FR"/>
              </w:rPr>
              <w:t xml:space="preserve"> condition re_INVITE</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494" w:author="MCC160" w:date="2023-02-23T18:45: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495" w:author="MCC160" w:date="2023-02-23T18:45: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496" w:author="MCC160" w:date="2023-02-23T18:45: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497" w:author="MCC160" w:date="2023-02-23T18:45: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498" w:author="MCC160" w:date="2023-02-23T18:45:00Z">
                <w:pPr>
                  <w:keepNext/>
                  <w:keepLines/>
                  <w:spacing w:after="0"/>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2499" w:author="MCC160" w:date="2023-02-23T18:45:00Z">
                  <w:rPr>
                    <w:lang w:val="fr-FR"/>
                  </w:rPr>
                </w:rPrChange>
              </w:rPr>
              <w:pPrChange w:id="2500" w:author="MCC160" w:date="2023-02-23T18:45:00Z">
                <w:pPr>
                  <w:keepNext/>
                  <w:keepLines/>
                  <w:spacing w:after="0"/>
                </w:pPr>
              </w:pPrChange>
            </w:pPr>
            <w:r w:rsidRPr="001B5C1E">
              <w:rPr>
                <w:b/>
                <w:lang w:val="fr-FR"/>
                <w:rPrChange w:id="2501"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02"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03"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0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05"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506"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07"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508" w:author="MCC160" w:date="2023-02-23T18:45:00Z">
                  <w:rPr>
                    <w:lang w:val="fr-FR"/>
                  </w:rPr>
                </w:rPrChange>
              </w:rPr>
              <w:pPrChange w:id="2509" w:author="MCC160" w:date="2023-02-23T18:45:00Z">
                <w:pPr>
                  <w:keepNext/>
                  <w:keepLines/>
                  <w:spacing w:after="0"/>
                </w:pPr>
              </w:pPrChange>
            </w:pPr>
            <w:r w:rsidRPr="001B5C1E">
              <w:rPr>
                <w:b/>
                <w:lang w:val="fr-FR"/>
                <w:rPrChange w:id="2510" w:author="MCC160" w:date="2023-02-23T18:45: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11"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12"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513" w:author="MCC160" w:date="2023-02-23T18:45:00Z">
                <w:pPr>
                  <w:keepNext/>
                  <w:keepLines/>
                  <w:spacing w:after="0"/>
                </w:pPr>
              </w:pPrChange>
            </w:pPr>
            <w:r w:rsidRPr="00B5463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514" w:author="MCC160" w:date="2023-02-23T18:45:00Z">
                <w:pPr>
                  <w:keepNext/>
                  <w:keepLines/>
                  <w:spacing w:after="0"/>
                </w:pPr>
              </w:pPrChange>
            </w:pPr>
            <w:r w:rsidRPr="00B5463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15"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16"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17"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518"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2519"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520" w:author="MCC160" w:date="2023-02-23T18:45:00Z">
                  <w:rPr>
                    <w:lang w:val="fr-FR"/>
                  </w:rPr>
                </w:rPrChange>
              </w:rPr>
              <w:pPrChange w:id="2521" w:author="MCC160" w:date="2023-02-23T18:45:00Z">
                <w:pPr>
                  <w:keepNext/>
                  <w:keepLines/>
                  <w:spacing w:after="0"/>
                </w:pPr>
              </w:pPrChange>
            </w:pPr>
            <w:r w:rsidRPr="001B5C1E">
              <w:rPr>
                <w:b/>
                <w:lang w:val="fr-FR"/>
                <w:rPrChange w:id="2522" w:author="MCC160" w:date="2023-02-23T18:45:00Z">
                  <w:rPr>
                    <w:lang w:val="fr-FR"/>
                  </w:rPr>
                </w:rPrChange>
              </w:rPr>
              <w:t>MCPTT</w:t>
            </w:r>
            <w:ins w:id="2523" w:author="MCC160" w:date="2023-01-18T17:32:00Z">
              <w:r w:rsidR="00A73205" w:rsidRPr="001B5C1E">
                <w:rPr>
                  <w:b/>
                  <w:lang w:val="fr-FR"/>
                  <w:rPrChange w:id="2524" w:author="MCC160" w:date="2023-02-23T18:45:00Z">
                    <w:rPr>
                      <w:lang w:val="fr-FR"/>
                    </w:rPr>
                  </w:rPrChange>
                </w:rPr>
                <w:t>-</w:t>
              </w:r>
            </w:ins>
            <w:del w:id="2525" w:author="MCC160" w:date="2023-01-18T17:32:00Z">
              <w:r w:rsidRPr="001B5C1E" w:rsidDel="00A73205">
                <w:rPr>
                  <w:b/>
                  <w:lang w:val="fr-FR"/>
                  <w:rPrChange w:id="2526" w:author="MCC160" w:date="2023-02-23T18:45:00Z">
                    <w:rPr>
                      <w:lang w:val="fr-FR"/>
                    </w:rPr>
                  </w:rPrChange>
                </w:rPr>
                <w:delText xml:space="preserve"> </w:delText>
              </w:r>
            </w:del>
            <w:r w:rsidRPr="001B5C1E">
              <w:rPr>
                <w:b/>
                <w:lang w:val="fr-FR"/>
                <w:rPrChange w:id="2527"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528"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29"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530" w:author="MCC160" w:date="2023-02-23T18:45: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531" w:author="MCC160" w:date="2023-02-23T18:45:00Z">
                <w:pPr>
                  <w:keepNext/>
                  <w:keepLines/>
                  <w:spacing w:after="0"/>
                </w:pPr>
              </w:pPrChange>
            </w:pPr>
            <w:r w:rsidRPr="00B54636">
              <w:rPr>
                <w:lang w:val="fr-FR"/>
              </w:rPr>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32"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33"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34"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2535" w:author="MCC160" w:date="2023-02-23T18:45:00Z">
          <w:pPr>
            <w:keepNext/>
            <w:keepLines/>
            <w:spacing w:before="60"/>
            <w:jc w:val="center"/>
          </w:pPr>
        </w:pPrChange>
      </w:pPr>
      <w:r w:rsidRPr="00B54636">
        <w:t xml:space="preserve">Table 6.1.1.2.3.3-3A: </w:t>
      </w:r>
      <w:r w:rsidRPr="00B54636">
        <w:rPr>
          <w:lang w:eastAsia="ko-KR"/>
        </w:rPr>
        <w:t>SDP in SIP INVITE</w:t>
      </w:r>
      <w:r w:rsidRPr="00B54636">
        <w:t xml:space="preserve"> (Table 6.1.1.2.3.3-3, 6.1.1.2.3.3-5, 6.1.1.2.3.3-7, 6.1.1.2.3.3-8)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536" w:author="MCC160" w:date="2023-02-23T18:45:00Z">
                <w:pPr>
                  <w:keepNext/>
                  <w:keepLines/>
                  <w:spacing w:after="0"/>
                </w:pPr>
              </w:pPrChange>
            </w:pPr>
            <w:r w:rsidRPr="00B54636">
              <w:rPr>
                <w:lang w:val="fr-FR"/>
              </w:rPr>
              <w:t xml:space="preserve">Derivation Path: TS 36.579-1 [2], </w:t>
            </w:r>
            <w:ins w:id="2537" w:author="MCC160" w:date="2023-01-21T08:21:00Z">
              <w:r w:rsidR="009B6ACB" w:rsidRPr="009B6ACB">
                <w:rPr>
                  <w:lang w:val="fr-FR"/>
                </w:rPr>
                <w:t xml:space="preserve">Table </w:t>
              </w:r>
            </w:ins>
            <w:r w:rsidRPr="00B54636">
              <w:rPr>
                <w:lang w:val="fr-FR"/>
              </w:rPr>
              <w:t>5.5.3.1.2-1</w:t>
            </w:r>
            <w:ins w:id="2538" w:author="MCC160" w:date="2023-01-20T21:23:00Z">
              <w:r w:rsidR="00DE7BE1">
                <w:rPr>
                  <w:lang w:val="fr-FR"/>
                </w:rPr>
                <w:t>,</w:t>
              </w:r>
            </w:ins>
            <w:r w:rsidRPr="00B54636">
              <w:rPr>
                <w:lang w:val="fr-FR"/>
              </w:rPr>
              <w:t xml:space="preserve"> condition SDP_OFFER</w:t>
            </w:r>
          </w:p>
        </w:tc>
      </w:tr>
    </w:tbl>
    <w:p w:rsidR="00B54636" w:rsidRPr="00B54636" w:rsidRDefault="00B54636" w:rsidP="00B54636">
      <w:pPr>
        <w:rPr>
          <w:lang w:eastAsia="en-US"/>
        </w:rPr>
      </w:pPr>
    </w:p>
    <w:p w:rsidR="00B54636" w:rsidRPr="00B54636" w:rsidRDefault="00B54636">
      <w:pPr>
        <w:pStyle w:val="TH"/>
        <w:pPrChange w:id="2539" w:author="MCC160" w:date="2023-02-23T18:45:00Z">
          <w:pPr>
            <w:keepNext/>
            <w:keepLines/>
            <w:spacing w:before="60"/>
            <w:jc w:val="center"/>
          </w:pPr>
        </w:pPrChange>
      </w:pPr>
      <w:r w:rsidRPr="00B54636">
        <w:t xml:space="preserve">Table 6.1.1.2.3.3-4: </w:t>
      </w:r>
      <w:r w:rsidRPr="00B54636">
        <w:rPr>
          <w:lang w:eastAsia="ko-KR"/>
        </w:rPr>
        <w:t>MCPTT-Info in SIP INVITE</w:t>
      </w:r>
      <w:r w:rsidRPr="00B54636">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540" w:author="MCC160" w:date="2023-02-23T18:45:00Z">
                <w:pPr>
                  <w:keepNext/>
                  <w:keepLines/>
                  <w:spacing w:after="0"/>
                </w:pPr>
              </w:pPrChange>
            </w:pPr>
            <w:r w:rsidRPr="00B54636">
              <w:rPr>
                <w:lang w:val="fr-FR"/>
              </w:rPr>
              <w:t>Derivation Path: TS 36.579-1 [2], Table 5.5.3.2.2-1</w:t>
            </w:r>
            <w:ins w:id="2541" w:author="MCC160" w:date="2023-01-20T21:23:00Z">
              <w:r w:rsidR="00DE7BE1">
                <w:rPr>
                  <w:lang w:val="fr-FR"/>
                </w:rPr>
                <w:t>,</w:t>
              </w:r>
            </w:ins>
            <w:r w:rsidRPr="00B54636">
              <w:rPr>
                <w:lang w:val="fr-FR"/>
              </w:rPr>
              <w:t xml:space="preserve"> condition GROUP-CALL, EMERGENCY-CALL</w:t>
            </w:r>
          </w:p>
        </w:tc>
      </w:tr>
    </w:tbl>
    <w:p w:rsidR="00B54636" w:rsidRPr="00B54636" w:rsidRDefault="00B54636" w:rsidP="00B54636">
      <w:pPr>
        <w:rPr>
          <w:lang w:eastAsia="en-US"/>
        </w:rPr>
      </w:pPr>
    </w:p>
    <w:p w:rsidR="00B54636" w:rsidRPr="00B54636" w:rsidRDefault="00B54636">
      <w:pPr>
        <w:pStyle w:val="TH"/>
        <w:pPrChange w:id="2542" w:author="MCC160" w:date="2023-02-23T18:45:00Z">
          <w:pPr>
            <w:keepNext/>
            <w:keepLines/>
            <w:spacing w:before="60"/>
            <w:jc w:val="center"/>
          </w:pPr>
        </w:pPrChange>
      </w:pPr>
      <w:r w:rsidRPr="00B54636">
        <w:t>Table 6.1.1.2.3.3-5: SIP INVITE from the SS (step 65, Table 6.1.1.2.3.2-1;</w:t>
      </w:r>
      <w:r w:rsidRPr="00B5463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543" w:author="MCC160" w:date="2023-02-23T18:45:00Z">
                <w:pPr>
                  <w:keepNext/>
                  <w:keepLines/>
                  <w:spacing w:after="0"/>
                </w:pPr>
              </w:pPrChange>
            </w:pPr>
            <w:r w:rsidRPr="00B54636">
              <w:rPr>
                <w:lang w:val="fr-FR"/>
              </w:rPr>
              <w:t>Derivation Path: TS 36.579-1 [2], Table 5.5.2.5.2-1</w:t>
            </w:r>
            <w:ins w:id="2544" w:author="MCC160" w:date="2023-01-20T21:23:00Z">
              <w:r w:rsidR="00DE7BE1">
                <w:rPr>
                  <w:lang w:val="fr-FR"/>
                </w:rPr>
                <w:t>,</w:t>
              </w:r>
            </w:ins>
            <w:r w:rsidRPr="00B54636">
              <w:rPr>
                <w:lang w:val="fr-FR"/>
              </w:rPr>
              <w:t xml:space="preserve"> condition re_INVITE</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545" w:author="MCC160" w:date="2023-02-23T18:45: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546" w:author="MCC160" w:date="2023-02-23T18:45: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547" w:author="MCC160" w:date="2023-02-23T18:45: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548" w:author="MCC160" w:date="2023-02-23T18:45: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549" w:author="MCC160" w:date="2023-02-23T18:45:00Z">
                <w:pPr>
                  <w:keepNext/>
                  <w:keepLines/>
                  <w:spacing w:after="0"/>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2550" w:author="MCC160" w:date="2023-02-23T18:45:00Z">
                  <w:rPr>
                    <w:lang w:val="fr-FR"/>
                  </w:rPr>
                </w:rPrChange>
              </w:rPr>
              <w:pPrChange w:id="2551" w:author="MCC160" w:date="2023-02-23T18:45:00Z">
                <w:pPr>
                  <w:keepNext/>
                  <w:keepLines/>
                  <w:spacing w:after="0"/>
                </w:pPr>
              </w:pPrChange>
            </w:pPr>
            <w:r w:rsidRPr="001B5C1E">
              <w:rPr>
                <w:b/>
                <w:lang w:val="fr-FR"/>
                <w:rPrChange w:id="2552"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53"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54"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55"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56"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557"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58"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559" w:author="MCC160" w:date="2023-02-23T18:45:00Z">
                  <w:rPr>
                    <w:lang w:val="fr-FR"/>
                  </w:rPr>
                </w:rPrChange>
              </w:rPr>
              <w:pPrChange w:id="2560" w:author="MCC160" w:date="2023-02-23T18:45:00Z">
                <w:pPr>
                  <w:keepNext/>
                  <w:keepLines/>
                  <w:spacing w:after="0"/>
                </w:pPr>
              </w:pPrChange>
            </w:pPr>
            <w:r w:rsidRPr="001B5C1E">
              <w:rPr>
                <w:b/>
                <w:lang w:val="fr-FR"/>
                <w:rPrChange w:id="2561" w:author="MCC160" w:date="2023-02-23T18:45: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62"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63"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564" w:author="MCC160" w:date="2023-02-23T18:45:00Z">
                <w:pPr>
                  <w:keepNext/>
                  <w:keepLines/>
                  <w:spacing w:after="0"/>
                </w:pPr>
              </w:pPrChange>
            </w:pPr>
            <w:r w:rsidRPr="00B5463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565" w:author="MCC160" w:date="2023-02-23T18:45:00Z">
                <w:pPr>
                  <w:keepNext/>
                  <w:keepLines/>
                  <w:spacing w:after="0"/>
                </w:pPr>
              </w:pPrChange>
            </w:pPr>
            <w:r w:rsidRPr="00B5463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66"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67"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68"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569"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2570"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571" w:author="MCC160" w:date="2023-02-23T18:45:00Z">
                  <w:rPr>
                    <w:lang w:val="fr-FR"/>
                  </w:rPr>
                </w:rPrChange>
              </w:rPr>
              <w:pPrChange w:id="2572" w:author="MCC160" w:date="2023-02-23T18:45:00Z">
                <w:pPr>
                  <w:keepNext/>
                  <w:keepLines/>
                  <w:spacing w:after="0"/>
                </w:pPr>
              </w:pPrChange>
            </w:pPr>
            <w:r w:rsidRPr="001B5C1E">
              <w:rPr>
                <w:b/>
                <w:lang w:val="fr-FR"/>
                <w:rPrChange w:id="2573" w:author="MCC160" w:date="2023-02-23T18:45:00Z">
                  <w:rPr>
                    <w:lang w:val="fr-FR"/>
                  </w:rPr>
                </w:rPrChange>
              </w:rPr>
              <w:t>MCPTT</w:t>
            </w:r>
            <w:ins w:id="2574" w:author="MCC160" w:date="2023-01-18T17:32:00Z">
              <w:r w:rsidR="00A73205" w:rsidRPr="001B5C1E">
                <w:rPr>
                  <w:b/>
                  <w:lang w:val="fr-FR"/>
                  <w:rPrChange w:id="2575" w:author="MCC160" w:date="2023-02-23T18:45:00Z">
                    <w:rPr>
                      <w:lang w:val="fr-FR"/>
                    </w:rPr>
                  </w:rPrChange>
                </w:rPr>
                <w:t>-</w:t>
              </w:r>
            </w:ins>
            <w:del w:id="2576" w:author="MCC160" w:date="2023-01-18T17:32:00Z">
              <w:r w:rsidRPr="001B5C1E" w:rsidDel="00A73205">
                <w:rPr>
                  <w:b/>
                  <w:lang w:val="fr-FR"/>
                  <w:rPrChange w:id="2577" w:author="MCC160" w:date="2023-02-23T18:45:00Z">
                    <w:rPr>
                      <w:lang w:val="fr-FR"/>
                    </w:rPr>
                  </w:rPrChange>
                </w:rPr>
                <w:delText xml:space="preserve"> </w:delText>
              </w:r>
            </w:del>
            <w:r w:rsidRPr="001B5C1E">
              <w:rPr>
                <w:b/>
                <w:lang w:val="fr-FR"/>
                <w:rPrChange w:id="2578"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579"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80"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581" w:author="MCC160" w:date="2023-02-23T18:45: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582" w:author="MCC160" w:date="2023-02-23T18:45:00Z">
                <w:pPr>
                  <w:keepNext/>
                  <w:keepLines/>
                  <w:spacing w:after="0"/>
                </w:pPr>
              </w:pPrChange>
            </w:pPr>
            <w:r w:rsidRPr="00B54636">
              <w:rPr>
                <w:lang w:val="fr-FR"/>
              </w:rPr>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83"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8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85"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2586" w:author="MCC160" w:date="2023-02-23T18:45:00Z">
          <w:pPr>
            <w:keepNext/>
            <w:keepLines/>
            <w:spacing w:before="60"/>
            <w:jc w:val="center"/>
          </w:pPr>
        </w:pPrChange>
      </w:pPr>
      <w:r w:rsidRPr="00B54636">
        <w:t xml:space="preserve">Table 6.1.1.2.3.3-6: </w:t>
      </w:r>
      <w:r w:rsidRPr="00B54636">
        <w:rPr>
          <w:lang w:eastAsia="ko-KR"/>
        </w:rPr>
        <w:t>MCPTT-Info in SIP INVITE</w:t>
      </w:r>
      <w:r w:rsidRPr="00B54636">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25743F">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587" w:author="MCC160" w:date="2023-01-18T18:16:00Z">
                <w:pPr>
                  <w:keepNext/>
                  <w:keepLines/>
                  <w:spacing w:after="0"/>
                </w:pPr>
              </w:pPrChange>
            </w:pPr>
            <w:r w:rsidRPr="00B54636">
              <w:rPr>
                <w:lang w:val="fr-FR"/>
              </w:rPr>
              <w:t>Derivation Path: TS 36.579-1 [2], Table 5.5.3.2.2-1</w:t>
            </w:r>
            <w:ins w:id="2588" w:author="MCC160" w:date="2023-01-20T21:23:00Z">
              <w:r w:rsidR="00DE7BE1">
                <w:rPr>
                  <w:lang w:val="fr-FR"/>
                </w:rPr>
                <w:t>,</w:t>
              </w:r>
            </w:ins>
            <w:r w:rsidRPr="00B54636">
              <w:rPr>
                <w:lang w:val="fr-FR"/>
              </w:rPr>
              <w:t xml:space="preserve"> condition GROUP-CALL</w:t>
            </w:r>
          </w:p>
        </w:tc>
      </w:tr>
      <w:tr w:rsidR="00B54636" w:rsidRPr="00B54636" w:rsidTr="0025743F">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589" w:author="MCC160" w:date="2023-01-18T18:16: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590" w:author="MCC160" w:date="2023-01-18T18:16: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591" w:author="MCC160" w:date="2023-01-18T18:16: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592" w:author="MCC160" w:date="2023-01-18T18:16: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593" w:author="MCC160" w:date="2023-01-18T18:16:00Z">
                <w:pPr>
                  <w:keepNext/>
                  <w:keepLines/>
                  <w:spacing w:after="0"/>
                  <w:jc w:val="center"/>
                </w:pPr>
              </w:pPrChange>
            </w:pPr>
            <w:r w:rsidRPr="00B54636">
              <w:rPr>
                <w:lang w:val="fr-FR"/>
              </w:rPr>
              <w:t>Condition</w:t>
            </w:r>
          </w:p>
        </w:tc>
      </w:tr>
      <w:tr w:rsidR="00B54636" w:rsidRPr="00B54636" w:rsidTr="0025743F">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594" w:author="MCC160" w:date="2023-01-18T18:16:00Z">
                <w:pPr>
                  <w:keepNext/>
                  <w:keepLines/>
                  <w:spacing w:after="0"/>
                </w:pPr>
              </w:pPrChange>
            </w:pPr>
            <w:r w:rsidRPr="00B5463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95" w:author="MCC160" w:date="2023-01-18T18:1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96" w:author="MCC160" w:date="2023-01-18T18:1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597"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2598" w:author="MCC160" w:date="2023-01-18T18:16:00Z">
                <w:pPr>
                  <w:keepNext/>
                  <w:keepLines/>
                  <w:spacing w:after="0"/>
                </w:pPr>
              </w:pPrChange>
            </w:pPr>
          </w:p>
        </w:tc>
      </w:tr>
      <w:tr w:rsidR="00B54636" w:rsidRPr="00B54636" w:rsidTr="0025743F">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599" w:author="MCC160" w:date="2023-01-18T18:16:00Z">
                <w:pPr>
                  <w:keepNext/>
                  <w:keepLines/>
                  <w:spacing w:after="0"/>
                </w:pPr>
              </w:pPrChange>
            </w:pPr>
            <w:r w:rsidRPr="00B5463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00" w:author="MCC160" w:date="2023-01-18T18:1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01" w:author="MCC160" w:date="2023-01-18T18:1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02"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2603" w:author="MCC160" w:date="2023-01-18T18:16:00Z">
                <w:pPr>
                  <w:keepNext/>
                  <w:keepLines/>
                  <w:spacing w:after="0"/>
                </w:pPr>
              </w:pPrChange>
            </w:pPr>
          </w:p>
        </w:tc>
      </w:tr>
      <w:tr w:rsidR="0025743F" w:rsidRPr="00B54636" w:rsidTr="0025743F">
        <w:tc>
          <w:tcPr>
            <w:tcW w:w="2837" w:type="dxa"/>
            <w:tcBorders>
              <w:top w:val="single" w:sz="4" w:space="0" w:color="auto"/>
              <w:left w:val="single" w:sz="4" w:space="0" w:color="auto"/>
              <w:bottom w:val="single" w:sz="4" w:space="0" w:color="auto"/>
              <w:right w:val="single" w:sz="4" w:space="0" w:color="auto"/>
            </w:tcBorders>
            <w:vAlign w:val="center"/>
            <w:hideMark/>
          </w:tcPr>
          <w:p w:rsidR="0025743F" w:rsidRPr="00B54636" w:rsidRDefault="0025743F">
            <w:pPr>
              <w:pStyle w:val="TAL"/>
              <w:rPr>
                <w:lang w:val="fr-FR"/>
              </w:rPr>
              <w:pPrChange w:id="2604" w:author="MCC160" w:date="2023-01-18T18:16:00Z">
                <w:pPr>
                  <w:keepNext/>
                  <w:keepLines/>
                  <w:spacing w:after="0"/>
                </w:pPr>
              </w:pPrChange>
            </w:pPr>
            <w:r w:rsidRPr="00B5463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rsidR="0025743F" w:rsidRPr="00B54636" w:rsidRDefault="0025743F">
            <w:pPr>
              <w:pStyle w:val="TAL"/>
              <w:rPr>
                <w:lang w:val="fr-FR"/>
              </w:rPr>
              <w:pPrChange w:id="2605" w:author="MCC160" w:date="2023-01-18T18:16:00Z">
                <w:pPr>
                  <w:keepNext/>
                  <w:keepLines/>
                  <w:spacing w:after="0"/>
                </w:pPr>
              </w:pPrChange>
            </w:pPr>
            <w:ins w:id="2606" w:author="MCC160" w:date="2023-01-18T18:17:00Z">
              <w:r w:rsidRPr="001F4C42">
                <w:rPr>
                  <w:color w:val="000000"/>
                  <w:lang w:val="fr-FR"/>
                </w:rPr>
                <w:t>Encrypted &lt;emergency-ind&gt; with mcpttBoolean set to false</w:t>
              </w:r>
            </w:ins>
            <w:del w:id="2607" w:author="MCC160" w:date="2023-01-18T18:17:00Z">
              <w:r w:rsidRPr="00B54636" w:rsidDel="00373834">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rsidR="0025743F" w:rsidRPr="00B54636" w:rsidRDefault="0025743F">
            <w:pPr>
              <w:pStyle w:val="TAL"/>
              <w:rPr>
                <w:lang w:val="fr-FR"/>
              </w:rPr>
              <w:pPrChange w:id="2608" w:author="MCC160" w:date="2023-01-18T18:16:00Z">
                <w:pPr>
                  <w:keepNext/>
                  <w:keepLines/>
                  <w:spacing w:after="0"/>
                </w:pPr>
              </w:pPrChange>
            </w:pPr>
            <w:ins w:id="2609" w:author="MCC160" w:date="2023-01-18T18:17:00Z">
              <w:r w:rsidRPr="00253B12">
                <w:rPr>
                  <w:lang w:val="fr-FR"/>
                </w:rPr>
                <w:t xml:space="preserve">Encryption according to NOTE </w:t>
              </w:r>
              <w:r>
                <w:rPr>
                  <w:lang w:val="fr-FR"/>
                </w:rPr>
                <w:t>1</w:t>
              </w:r>
              <w:r w:rsidRPr="00253B12">
                <w:rPr>
                  <w:lang w:val="fr-FR"/>
                </w:rPr>
                <w:t xml:space="preserve"> in TS 36.579-1 [2] Table 5.5.3.2.</w:t>
              </w:r>
              <w:r>
                <w:rPr>
                  <w:lang w:val="fr-FR"/>
                </w:rPr>
                <w:t>2</w:t>
              </w:r>
              <w:r w:rsidRPr="00253B12">
                <w:rPr>
                  <w:lang w:val="fr-FR"/>
                </w:rPr>
                <w:t>-1</w:t>
              </w:r>
            </w:ins>
          </w:p>
        </w:tc>
        <w:tc>
          <w:tcPr>
            <w:tcW w:w="1419" w:type="dxa"/>
            <w:tcBorders>
              <w:top w:val="single" w:sz="4" w:space="0" w:color="auto"/>
              <w:left w:val="single" w:sz="4" w:space="0" w:color="auto"/>
              <w:bottom w:val="single" w:sz="4" w:space="0" w:color="auto"/>
              <w:right w:val="single" w:sz="4" w:space="0" w:color="auto"/>
            </w:tcBorders>
          </w:tcPr>
          <w:p w:rsidR="0025743F" w:rsidRPr="00B54636" w:rsidRDefault="0025743F">
            <w:pPr>
              <w:pStyle w:val="TAL"/>
              <w:rPr>
                <w:lang w:val="fr-FR"/>
              </w:rPr>
              <w:pPrChange w:id="2610"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5743F" w:rsidRPr="00B54636" w:rsidRDefault="0025743F">
            <w:pPr>
              <w:pStyle w:val="TAL"/>
              <w:rPr>
                <w:lang w:val="fr-FR"/>
              </w:rPr>
              <w:pPrChange w:id="2611" w:author="MCC160" w:date="2023-01-18T18:16:00Z">
                <w:pPr>
                  <w:keepNext/>
                  <w:keepLines/>
                  <w:spacing w:after="0"/>
                </w:pPr>
              </w:pPrChange>
            </w:pPr>
          </w:p>
        </w:tc>
      </w:tr>
      <w:tr w:rsidR="0025743F" w:rsidRPr="00B54636" w:rsidTr="0025743F">
        <w:tc>
          <w:tcPr>
            <w:tcW w:w="2837" w:type="dxa"/>
            <w:tcBorders>
              <w:top w:val="single" w:sz="4" w:space="0" w:color="auto"/>
              <w:left w:val="single" w:sz="4" w:space="0" w:color="auto"/>
              <w:bottom w:val="single" w:sz="4" w:space="0" w:color="auto"/>
              <w:right w:val="single" w:sz="4" w:space="0" w:color="auto"/>
            </w:tcBorders>
            <w:vAlign w:val="center"/>
            <w:hideMark/>
          </w:tcPr>
          <w:p w:rsidR="0025743F" w:rsidRPr="00B54636" w:rsidRDefault="0025743F">
            <w:pPr>
              <w:pStyle w:val="TAL"/>
              <w:rPr>
                <w:lang w:val="fr-FR"/>
              </w:rPr>
              <w:pPrChange w:id="2612" w:author="MCC160" w:date="2023-01-18T18:16:00Z">
                <w:pPr>
                  <w:keepNext/>
                  <w:keepLines/>
                  <w:spacing w:after="0"/>
                </w:pPr>
              </w:pPrChange>
            </w:pPr>
            <w:r w:rsidRPr="00B54636">
              <w:rPr>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rsidR="0025743F" w:rsidRPr="00B54636" w:rsidRDefault="0025743F">
            <w:pPr>
              <w:pStyle w:val="TAL"/>
              <w:rPr>
                <w:color w:val="000000"/>
                <w:lang w:val="fr-FR"/>
              </w:rPr>
              <w:pPrChange w:id="2613" w:author="MCC160" w:date="2023-01-18T18:16:00Z">
                <w:pPr>
                  <w:keepNext/>
                  <w:keepLines/>
                  <w:spacing w:after="0"/>
                </w:pPr>
              </w:pPrChange>
            </w:pPr>
            <w:ins w:id="2614" w:author="MCC160" w:date="2023-01-18T18:17:00Z">
              <w:r w:rsidRPr="00253B12">
                <w:rPr>
                  <w:color w:val="000000"/>
                  <w:lang w:val="fr-FR"/>
                </w:rPr>
                <w:t xml:space="preserve">Encrypted &lt;alert-ind&gt; with mcpttBoolean set to </w:t>
              </w:r>
              <w:r>
                <w:rPr>
                  <w:color w:val="000000"/>
                  <w:lang w:val="fr-FR"/>
                </w:rPr>
                <w:t>false</w:t>
              </w:r>
            </w:ins>
            <w:del w:id="2615" w:author="MCC160" w:date="2023-01-18T18:17:00Z">
              <w:r w:rsidRPr="00B54636" w:rsidDel="00373834">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rsidR="0025743F" w:rsidRPr="00B54636" w:rsidRDefault="0025743F">
            <w:pPr>
              <w:pStyle w:val="TAL"/>
              <w:rPr>
                <w:lang w:val="fr-FR"/>
              </w:rPr>
              <w:pPrChange w:id="2616" w:author="MCC160" w:date="2023-01-18T18:16:00Z">
                <w:pPr>
                  <w:keepNext/>
                  <w:keepLines/>
                  <w:spacing w:after="0"/>
                </w:pPr>
              </w:pPrChange>
            </w:pPr>
            <w:ins w:id="2617" w:author="MCC160" w:date="2023-01-18T18:17:00Z">
              <w:r w:rsidRPr="00253B12">
                <w:rPr>
                  <w:lang w:val="fr-FR"/>
                </w:rPr>
                <w:t xml:space="preserve">Encryption according to NOTE </w:t>
              </w:r>
              <w:r>
                <w:rPr>
                  <w:lang w:val="fr-FR"/>
                </w:rPr>
                <w:t>1</w:t>
              </w:r>
              <w:r w:rsidRPr="00253B12">
                <w:rPr>
                  <w:lang w:val="fr-FR"/>
                </w:rPr>
                <w:t xml:space="preserve"> in TS 36.579-1 [2] Table 5.5.3.2.</w:t>
              </w:r>
              <w:r>
                <w:rPr>
                  <w:lang w:val="fr-FR"/>
                </w:rPr>
                <w:t>2</w:t>
              </w:r>
              <w:r w:rsidRPr="00253B12">
                <w:rPr>
                  <w:lang w:val="fr-FR"/>
                </w:rPr>
                <w:t>-1</w:t>
              </w:r>
            </w:ins>
          </w:p>
        </w:tc>
        <w:tc>
          <w:tcPr>
            <w:tcW w:w="1419" w:type="dxa"/>
            <w:tcBorders>
              <w:top w:val="single" w:sz="4" w:space="0" w:color="auto"/>
              <w:left w:val="single" w:sz="4" w:space="0" w:color="auto"/>
              <w:bottom w:val="single" w:sz="4" w:space="0" w:color="auto"/>
              <w:right w:val="single" w:sz="4" w:space="0" w:color="auto"/>
            </w:tcBorders>
          </w:tcPr>
          <w:p w:rsidR="0025743F" w:rsidRPr="00B54636" w:rsidRDefault="0025743F">
            <w:pPr>
              <w:pStyle w:val="TAL"/>
              <w:rPr>
                <w:lang w:val="fr-FR"/>
              </w:rPr>
              <w:pPrChange w:id="2618" w:author="MCC160" w:date="2023-01-18T18:1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5743F" w:rsidRPr="00B54636" w:rsidRDefault="0025743F">
            <w:pPr>
              <w:pStyle w:val="TAL"/>
              <w:rPr>
                <w:lang w:val="fr-FR"/>
              </w:rPr>
              <w:pPrChange w:id="2619" w:author="MCC160" w:date="2023-01-18T18:1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2620" w:author="MCC160" w:date="2023-02-23T18:45:00Z">
          <w:pPr>
            <w:keepNext/>
            <w:keepLines/>
            <w:spacing w:before="60"/>
            <w:jc w:val="center"/>
          </w:pPr>
        </w:pPrChange>
      </w:pPr>
      <w:r w:rsidRPr="00B54636">
        <w:t>Table 6.1.1.2.3.3-7: SIP INVITE from the SS (step 78, Table 6.1.1.2.3.2-1;</w:t>
      </w:r>
      <w:r w:rsidRPr="00B5463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621" w:author="MCC160" w:date="2023-02-23T18:45:00Z">
                <w:pPr>
                  <w:keepNext/>
                  <w:keepLines/>
                  <w:spacing w:after="0"/>
                </w:pPr>
              </w:pPrChange>
            </w:pPr>
            <w:r w:rsidRPr="00B54636">
              <w:rPr>
                <w:lang w:val="fr-FR"/>
              </w:rPr>
              <w:t>Derivation Path: TS 36.579-1 [2], Table 5.5.2.5.2-1</w:t>
            </w:r>
            <w:ins w:id="2622" w:author="MCC160" w:date="2023-01-20T21:23:00Z">
              <w:r w:rsidR="00DE7BE1">
                <w:rPr>
                  <w:lang w:val="fr-FR"/>
                </w:rPr>
                <w:t>,</w:t>
              </w:r>
            </w:ins>
            <w:r w:rsidRPr="00B54636">
              <w:rPr>
                <w:lang w:val="fr-FR"/>
              </w:rPr>
              <w:t xml:space="preserve"> condition re_INVITE</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623" w:author="MCC160" w:date="2023-02-23T18:45: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624" w:author="MCC160" w:date="2023-02-23T18:45: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625" w:author="MCC160" w:date="2023-02-23T18:45: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626" w:author="MCC160" w:date="2023-02-23T18:45: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627" w:author="MCC160" w:date="2023-02-23T18:45:00Z">
                <w:pPr>
                  <w:keepNext/>
                  <w:keepLines/>
                  <w:spacing w:after="0"/>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2628" w:author="MCC160" w:date="2023-02-23T18:45:00Z">
                  <w:rPr>
                    <w:lang w:val="fr-FR"/>
                  </w:rPr>
                </w:rPrChange>
              </w:rPr>
              <w:pPrChange w:id="2629" w:author="MCC160" w:date="2023-02-23T18:45:00Z">
                <w:pPr>
                  <w:keepNext/>
                  <w:keepLines/>
                  <w:spacing w:after="0"/>
                </w:pPr>
              </w:pPrChange>
            </w:pPr>
            <w:r w:rsidRPr="001B5C1E">
              <w:rPr>
                <w:b/>
                <w:lang w:val="fr-FR"/>
                <w:rPrChange w:id="2630"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31"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32"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33"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34"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635"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36"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637" w:author="MCC160" w:date="2023-02-23T18:45:00Z">
                  <w:rPr>
                    <w:lang w:val="fr-FR"/>
                  </w:rPr>
                </w:rPrChange>
              </w:rPr>
              <w:pPrChange w:id="2638" w:author="MCC160" w:date="2023-02-23T18:45:00Z">
                <w:pPr>
                  <w:keepNext/>
                  <w:keepLines/>
                  <w:spacing w:after="0"/>
                </w:pPr>
              </w:pPrChange>
            </w:pPr>
            <w:r w:rsidRPr="001B5C1E">
              <w:rPr>
                <w:b/>
                <w:lang w:val="fr-FR"/>
                <w:rPrChange w:id="2639" w:author="MCC160" w:date="2023-02-23T18:45: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40"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41"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642" w:author="MCC160" w:date="2023-02-23T18:45:00Z">
                <w:pPr>
                  <w:keepNext/>
                  <w:keepLines/>
                  <w:spacing w:after="0"/>
                </w:pPr>
              </w:pPrChange>
            </w:pPr>
            <w:r w:rsidRPr="00B5463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643" w:author="MCC160" w:date="2023-02-23T18:45:00Z">
                <w:pPr>
                  <w:keepNext/>
                  <w:keepLines/>
                  <w:spacing w:after="0"/>
                </w:pPr>
              </w:pPrChange>
            </w:pPr>
            <w:r w:rsidRPr="00B5463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44"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45"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46"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647"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2648"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649" w:author="MCC160" w:date="2023-02-23T18:45:00Z">
                  <w:rPr>
                    <w:lang w:val="fr-FR"/>
                  </w:rPr>
                </w:rPrChange>
              </w:rPr>
              <w:pPrChange w:id="2650" w:author="MCC160" w:date="2023-02-23T18:45:00Z">
                <w:pPr>
                  <w:keepNext/>
                  <w:keepLines/>
                  <w:spacing w:after="0"/>
                </w:pPr>
              </w:pPrChange>
            </w:pPr>
            <w:r w:rsidRPr="001B5C1E">
              <w:rPr>
                <w:b/>
                <w:lang w:val="fr-FR"/>
                <w:rPrChange w:id="2651" w:author="MCC160" w:date="2023-02-23T18:45:00Z">
                  <w:rPr>
                    <w:lang w:val="fr-FR"/>
                  </w:rPr>
                </w:rPrChange>
              </w:rPr>
              <w:t>MCPTT</w:t>
            </w:r>
            <w:ins w:id="2652" w:author="MCC160" w:date="2023-01-18T17:32:00Z">
              <w:r w:rsidR="00A73205" w:rsidRPr="001B5C1E">
                <w:rPr>
                  <w:b/>
                  <w:lang w:val="fr-FR"/>
                  <w:rPrChange w:id="2653" w:author="MCC160" w:date="2023-02-23T18:45:00Z">
                    <w:rPr>
                      <w:lang w:val="fr-FR"/>
                    </w:rPr>
                  </w:rPrChange>
                </w:rPr>
                <w:t>-</w:t>
              </w:r>
            </w:ins>
            <w:del w:id="2654" w:author="MCC160" w:date="2023-01-18T17:32:00Z">
              <w:r w:rsidRPr="001B5C1E" w:rsidDel="00A73205">
                <w:rPr>
                  <w:b/>
                  <w:lang w:val="fr-FR"/>
                  <w:rPrChange w:id="2655" w:author="MCC160" w:date="2023-02-23T18:45:00Z">
                    <w:rPr>
                      <w:lang w:val="fr-FR"/>
                    </w:rPr>
                  </w:rPrChange>
                </w:rPr>
                <w:delText xml:space="preserve"> </w:delText>
              </w:r>
            </w:del>
            <w:r w:rsidRPr="001B5C1E">
              <w:rPr>
                <w:b/>
                <w:lang w:val="fr-FR"/>
                <w:rPrChange w:id="2656"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57"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58"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659" w:author="MCC160" w:date="2023-02-23T18:45: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660" w:author="MCC160" w:date="2023-02-23T18:45:00Z">
                <w:pPr>
                  <w:keepNext/>
                  <w:keepLines/>
                  <w:spacing w:after="0"/>
                </w:pPr>
              </w:pPrChange>
            </w:pPr>
            <w:r w:rsidRPr="00B54636">
              <w:rPr>
                <w:lang w:val="fr-FR"/>
              </w:rPr>
              <w:t>MCPTT-Info as described in Table 6.1.1.2.3.3-7A</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61"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62"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63"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2664" w:author="MCC160" w:date="2023-02-23T18:45:00Z">
          <w:pPr>
            <w:keepNext/>
            <w:keepLines/>
            <w:spacing w:before="60"/>
            <w:jc w:val="center"/>
          </w:pPr>
        </w:pPrChange>
      </w:pPr>
      <w:r w:rsidRPr="00B54636">
        <w:t xml:space="preserve">Table 6.1.1.2.3.3-7A: </w:t>
      </w:r>
      <w:r w:rsidRPr="00B54636">
        <w:rPr>
          <w:lang w:eastAsia="ko-KR"/>
        </w:rPr>
        <w:t>MCPTT-Info in SIP INVITE</w:t>
      </w:r>
      <w:r w:rsidRPr="00B54636">
        <w:t xml:space="preserve">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665" w:author="MCC160" w:date="2023-02-23T18:45:00Z">
                <w:pPr>
                  <w:keepNext/>
                  <w:keepLines/>
                  <w:spacing w:after="0"/>
                </w:pPr>
              </w:pPrChange>
            </w:pPr>
            <w:r w:rsidRPr="00B54636">
              <w:rPr>
                <w:lang w:val="fr-FR"/>
              </w:rPr>
              <w:t>Derivation Path: TS 36.579-1 [2], Table 5.5.3.2.2-1</w:t>
            </w:r>
            <w:ins w:id="2666" w:author="MCC160" w:date="2023-01-20T21:23:00Z">
              <w:r w:rsidR="00DE7BE1">
                <w:rPr>
                  <w:lang w:val="fr-FR"/>
                </w:rPr>
                <w:t>,</w:t>
              </w:r>
            </w:ins>
            <w:r w:rsidRPr="00B54636">
              <w:rPr>
                <w:lang w:val="fr-FR"/>
              </w:rPr>
              <w:t xml:space="preserve"> condition GROUP-CALL, IMMPERIL-CALL</w:t>
            </w:r>
          </w:p>
        </w:tc>
      </w:tr>
    </w:tbl>
    <w:p w:rsidR="00B54636" w:rsidRPr="00B54636" w:rsidRDefault="00B54636" w:rsidP="00B54636">
      <w:pPr>
        <w:rPr>
          <w:lang w:eastAsia="en-US"/>
        </w:rPr>
      </w:pPr>
    </w:p>
    <w:p w:rsidR="00B54636" w:rsidRPr="00B54636" w:rsidRDefault="00B54636">
      <w:pPr>
        <w:pStyle w:val="TH"/>
        <w:pPrChange w:id="2667" w:author="MCC160" w:date="2023-02-23T18:45:00Z">
          <w:pPr>
            <w:keepNext/>
            <w:keepLines/>
            <w:spacing w:before="60"/>
            <w:jc w:val="center"/>
          </w:pPr>
        </w:pPrChange>
      </w:pPr>
      <w:r w:rsidRPr="00B54636">
        <w:t>Table 6.1.1.2.3.3-8: SIP INVITE from the SS (step 90, Table 6.1.1.2.3.2-1;</w:t>
      </w:r>
      <w:r w:rsidRPr="00B5463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668" w:author="MCC160" w:date="2023-02-23T18:45:00Z">
                <w:pPr>
                  <w:keepNext/>
                  <w:keepLines/>
                  <w:spacing w:after="0"/>
                </w:pPr>
              </w:pPrChange>
            </w:pPr>
            <w:r w:rsidRPr="00B54636">
              <w:rPr>
                <w:lang w:val="fr-FR"/>
              </w:rPr>
              <w:t>Derivation Path: TS 36.579-1 [2], Table 5.5.2.5.2-1</w:t>
            </w:r>
            <w:ins w:id="2669" w:author="MCC160" w:date="2023-01-20T21:24:00Z">
              <w:r w:rsidR="00DE7BE1">
                <w:rPr>
                  <w:lang w:val="fr-FR"/>
                </w:rPr>
                <w:t>,</w:t>
              </w:r>
            </w:ins>
            <w:r w:rsidRPr="00B54636">
              <w:rPr>
                <w:lang w:val="fr-FR"/>
              </w:rPr>
              <w:t xml:space="preserve"> condition re_INVITE</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670" w:author="MCC160" w:date="2023-02-23T18:45: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671" w:author="MCC160" w:date="2023-02-23T18:45: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672" w:author="MCC160" w:date="2023-02-23T18:45: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673" w:author="MCC160" w:date="2023-02-23T18:45: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674" w:author="MCC160" w:date="2023-02-23T18:45:00Z">
                <w:pPr>
                  <w:keepNext/>
                  <w:keepLines/>
                  <w:spacing w:after="0"/>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2675" w:author="MCC160" w:date="2023-02-23T18:45:00Z">
                  <w:rPr>
                    <w:lang w:val="fr-FR"/>
                  </w:rPr>
                </w:rPrChange>
              </w:rPr>
              <w:pPrChange w:id="2676" w:author="MCC160" w:date="2023-02-23T18:45:00Z">
                <w:pPr>
                  <w:keepNext/>
                  <w:keepLines/>
                  <w:spacing w:after="0"/>
                </w:pPr>
              </w:pPrChange>
            </w:pPr>
            <w:r w:rsidRPr="001B5C1E">
              <w:rPr>
                <w:b/>
                <w:lang w:val="fr-FR"/>
                <w:rPrChange w:id="2677" w:author="MCC160" w:date="2023-02-23T18:45: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78"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79"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80"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81"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682"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83"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684" w:author="MCC160" w:date="2023-02-23T18:45:00Z">
                  <w:rPr>
                    <w:lang w:val="fr-FR"/>
                  </w:rPr>
                </w:rPrChange>
              </w:rPr>
              <w:pPrChange w:id="2685" w:author="MCC160" w:date="2023-02-23T18:45:00Z">
                <w:pPr>
                  <w:keepNext/>
                  <w:keepLines/>
                  <w:spacing w:after="0"/>
                </w:pPr>
              </w:pPrChange>
            </w:pPr>
            <w:r w:rsidRPr="001B5C1E">
              <w:rPr>
                <w:b/>
                <w:lang w:val="fr-FR"/>
                <w:rPrChange w:id="2686" w:author="MCC160" w:date="2023-02-23T18:45:00Z">
                  <w:rPr>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87"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88"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689" w:author="MCC160" w:date="2023-02-23T18:45:00Z">
                <w:pPr>
                  <w:keepNext/>
                  <w:keepLines/>
                  <w:spacing w:after="0"/>
                </w:pPr>
              </w:pPrChange>
            </w:pPr>
            <w:r w:rsidRPr="00B5463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690" w:author="MCC160" w:date="2023-02-23T18:45:00Z">
                <w:pPr>
                  <w:keepNext/>
                  <w:keepLines/>
                  <w:spacing w:after="0"/>
                </w:pPr>
              </w:pPrChange>
            </w:pPr>
            <w:r w:rsidRPr="00B5463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91"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92"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693"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2694" w:author="MCC160" w:date="2023-02-23T18:45: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2695" w:author="MCC160" w:date="2023-02-23T18:4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696" w:author="MCC160" w:date="2023-02-23T18:45:00Z">
                  <w:rPr>
                    <w:lang w:val="fr-FR"/>
                  </w:rPr>
                </w:rPrChange>
              </w:rPr>
              <w:pPrChange w:id="2697" w:author="MCC160" w:date="2023-02-23T18:45:00Z">
                <w:pPr>
                  <w:keepNext/>
                  <w:keepLines/>
                  <w:spacing w:after="0"/>
                </w:pPr>
              </w:pPrChange>
            </w:pPr>
            <w:r w:rsidRPr="001B5C1E">
              <w:rPr>
                <w:b/>
                <w:lang w:val="fr-FR"/>
                <w:rPrChange w:id="2698" w:author="MCC160" w:date="2023-02-23T18:45:00Z">
                  <w:rPr>
                    <w:lang w:val="fr-FR"/>
                  </w:rPr>
                </w:rPrChange>
              </w:rPr>
              <w:t>MCPTT</w:t>
            </w:r>
            <w:ins w:id="2699" w:author="MCC160" w:date="2023-01-18T17:32:00Z">
              <w:r w:rsidR="00A73205" w:rsidRPr="001B5C1E">
                <w:rPr>
                  <w:b/>
                  <w:lang w:val="fr-FR"/>
                  <w:rPrChange w:id="2700" w:author="MCC160" w:date="2023-02-23T18:45:00Z">
                    <w:rPr>
                      <w:lang w:val="fr-FR"/>
                    </w:rPr>
                  </w:rPrChange>
                </w:rPr>
                <w:t>-</w:t>
              </w:r>
            </w:ins>
            <w:del w:id="2701" w:author="MCC160" w:date="2023-01-18T17:32:00Z">
              <w:r w:rsidRPr="001B5C1E" w:rsidDel="00A73205">
                <w:rPr>
                  <w:b/>
                  <w:lang w:val="fr-FR"/>
                  <w:rPrChange w:id="2702" w:author="MCC160" w:date="2023-02-23T18:45:00Z">
                    <w:rPr>
                      <w:lang w:val="fr-FR"/>
                    </w:rPr>
                  </w:rPrChange>
                </w:rPr>
                <w:delText xml:space="preserve"> </w:delText>
              </w:r>
            </w:del>
            <w:r w:rsidRPr="001B5C1E">
              <w:rPr>
                <w:b/>
                <w:lang w:val="fr-FR"/>
                <w:rPrChange w:id="2703" w:author="MCC160" w:date="2023-02-23T18:45: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04"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05" w:author="MCC160" w:date="2023-02-23T18:45: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706" w:author="MCC160" w:date="2023-02-23T18:45: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707" w:author="MCC160" w:date="2023-02-23T18:45:00Z">
                <w:pPr>
                  <w:keepNext/>
                  <w:keepLines/>
                  <w:spacing w:after="0"/>
                </w:pPr>
              </w:pPrChange>
            </w:pPr>
            <w:r w:rsidRPr="00B54636">
              <w:rPr>
                <w:lang w:val="fr-FR"/>
              </w:rPr>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08" w:author="MCC160" w:date="2023-02-23T18:4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09" w:author="MCC160" w:date="2023-02-23T18:4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10"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2711" w:author="MCC160" w:date="2023-02-23T18:45:00Z">
          <w:pPr>
            <w:keepNext/>
            <w:keepLines/>
            <w:spacing w:before="60"/>
            <w:jc w:val="center"/>
          </w:pPr>
        </w:pPrChange>
      </w:pPr>
      <w:r w:rsidRPr="00B54636">
        <w:t xml:space="preserve">Table 6.1.1.2.3.3-9: </w:t>
      </w:r>
      <w:r w:rsidRPr="00B54636">
        <w:rPr>
          <w:lang w:eastAsia="ko-KR"/>
        </w:rPr>
        <w:t>MCPTT-Info in SIP INVITE</w:t>
      </w:r>
      <w:r w:rsidRPr="00B54636">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12" w:author="MCC160" w:date="2023-01-18T18:17:00Z">
                <w:pPr>
                  <w:keepNext/>
                  <w:keepLines/>
                  <w:spacing w:after="0"/>
                </w:pPr>
              </w:pPrChange>
            </w:pPr>
            <w:r w:rsidRPr="00B54636">
              <w:rPr>
                <w:lang w:val="fr-FR"/>
              </w:rPr>
              <w:t>Derivation Path: TS 36.579-1 [2], Table 5.5.3.2.2-1</w:t>
            </w:r>
            <w:ins w:id="2713" w:author="MCC160" w:date="2023-01-20T21:24:00Z">
              <w:r w:rsidR="00DE7BE1">
                <w:rPr>
                  <w:lang w:val="fr-FR"/>
                </w:rPr>
                <w:t>,</w:t>
              </w:r>
            </w:ins>
            <w:r w:rsidRPr="00B54636">
              <w:rPr>
                <w:lang w:val="fr-FR"/>
              </w:rPr>
              <w:t xml:space="preserve"> condition GROUP-CALL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714" w:author="MCC160" w:date="2023-01-18T18:17: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715" w:author="MCC160" w:date="2023-01-18T18:17: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716" w:author="MCC160" w:date="2023-01-18T18:17: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717" w:author="MCC160" w:date="2023-01-18T18:17: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718" w:author="MCC160" w:date="2023-01-18T18:17:00Z">
                <w:pPr>
                  <w:keepNext/>
                  <w:keepLines/>
                  <w:spacing w:after="0"/>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719" w:author="MCC160" w:date="2023-01-18T18:17:00Z">
                <w:pPr>
                  <w:keepNext/>
                  <w:keepLines/>
                  <w:spacing w:after="0"/>
                </w:pPr>
              </w:pPrChange>
            </w:pPr>
            <w:r w:rsidRPr="00B5463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20" w:author="MCC160" w:date="2023-01-18T18:1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21" w:author="MCC160" w:date="2023-01-18T18:1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22" w:author="MCC160" w:date="2023-01-18T18: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2723" w:author="MCC160" w:date="2023-01-18T18:17: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2724" w:author="MCC160" w:date="2023-01-18T18:17:00Z">
                <w:pPr>
                  <w:keepNext/>
                  <w:keepLines/>
                  <w:spacing w:after="0"/>
                </w:pPr>
              </w:pPrChange>
            </w:pPr>
            <w:r w:rsidRPr="00B5463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25" w:author="MCC160" w:date="2023-01-18T18:1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26" w:author="MCC160" w:date="2023-01-18T18:1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27" w:author="MCC160" w:date="2023-01-18T18: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2728" w:author="MCC160" w:date="2023-01-18T18:17:00Z">
                <w:pPr>
                  <w:keepNext/>
                  <w:keepLines/>
                  <w:spacing w:after="0"/>
                </w:pPr>
              </w:pPrChange>
            </w:pPr>
          </w:p>
        </w:tc>
      </w:tr>
      <w:tr w:rsidR="0025743F"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5743F" w:rsidRPr="00B54636" w:rsidRDefault="0025743F">
            <w:pPr>
              <w:pStyle w:val="TAL"/>
              <w:rPr>
                <w:lang w:val="fr-FR"/>
              </w:rPr>
              <w:pPrChange w:id="2729" w:author="MCC160" w:date="2023-01-18T18:17:00Z">
                <w:pPr>
                  <w:keepNext/>
                  <w:keepLines/>
                  <w:spacing w:after="0"/>
                </w:pPr>
              </w:pPrChange>
            </w:pPr>
            <w:r w:rsidRPr="00B5463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rsidR="0025743F" w:rsidRPr="00B54636" w:rsidRDefault="0025743F">
            <w:pPr>
              <w:pStyle w:val="TAL"/>
              <w:rPr>
                <w:lang w:val="fr-FR"/>
              </w:rPr>
              <w:pPrChange w:id="2730" w:author="MCC160" w:date="2023-01-18T18:17:00Z">
                <w:pPr>
                  <w:keepNext/>
                  <w:keepLines/>
                  <w:spacing w:after="0"/>
                </w:pPr>
              </w:pPrChange>
            </w:pPr>
            <w:ins w:id="2731" w:author="MCC160" w:date="2023-01-18T18:17:00Z">
              <w:r w:rsidRPr="000A48FB">
                <w:rPr>
                  <w:color w:val="000000"/>
                  <w:lang w:val="fr-FR"/>
                </w:rPr>
                <w:t>Encrypted &lt;imminentperil-ind&gt; with mcpttBoolean set to false</w:t>
              </w:r>
            </w:ins>
            <w:del w:id="2732" w:author="MCC160" w:date="2023-01-18T18:17:00Z">
              <w:r w:rsidRPr="00B54636" w:rsidDel="00061BDA">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rsidR="0025743F" w:rsidRPr="00B54636" w:rsidRDefault="0025743F">
            <w:pPr>
              <w:pStyle w:val="TAL"/>
              <w:rPr>
                <w:lang w:val="fr-FR"/>
              </w:rPr>
              <w:pPrChange w:id="2733" w:author="MCC160" w:date="2023-01-18T18:17:00Z">
                <w:pPr>
                  <w:keepNext/>
                  <w:keepLines/>
                  <w:spacing w:after="0"/>
                </w:pPr>
              </w:pPrChange>
            </w:pPr>
            <w:ins w:id="2734" w:author="MCC160" w:date="2023-01-18T18:17:00Z">
              <w:r w:rsidRPr="000A48FB">
                <w:rPr>
                  <w:lang w:val="fr-FR"/>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rsidR="0025743F" w:rsidRPr="00B54636" w:rsidRDefault="0025743F">
            <w:pPr>
              <w:pStyle w:val="TAL"/>
              <w:rPr>
                <w:lang w:val="fr-FR"/>
              </w:rPr>
              <w:pPrChange w:id="2735" w:author="MCC160" w:date="2023-01-18T18:1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25743F" w:rsidRPr="00B54636" w:rsidRDefault="0025743F">
            <w:pPr>
              <w:pStyle w:val="TAL"/>
              <w:rPr>
                <w:lang w:val="fr-FR"/>
              </w:rPr>
              <w:pPrChange w:id="2736" w:author="MCC160" w:date="2023-01-18T18:17: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2737" w:author="MCC160" w:date="2023-02-23T18:45:00Z">
          <w:pPr>
            <w:keepNext/>
            <w:keepLines/>
            <w:spacing w:before="60"/>
            <w:jc w:val="center"/>
          </w:pPr>
        </w:pPrChange>
      </w:pPr>
      <w:r w:rsidRPr="00B54636">
        <w:t>Table 6.1.1.2.3.3-10..11: Void</w:t>
      </w:r>
    </w:p>
    <w:p w:rsidR="00B54636" w:rsidRPr="00B54636" w:rsidRDefault="00B54636">
      <w:pPr>
        <w:pStyle w:val="TH"/>
        <w:pPrChange w:id="2738" w:author="MCC160" w:date="2023-02-23T18:45:00Z">
          <w:pPr>
            <w:keepNext/>
            <w:keepLines/>
            <w:spacing w:before="60"/>
            <w:jc w:val="center"/>
          </w:pPr>
        </w:pPrChange>
      </w:pPr>
      <w:r w:rsidRPr="00B54636">
        <w:t>Table 6.1.1.2.3.3-11A: Floor Taken (step 54B</w:t>
      </w:r>
      <w:ins w:id="2739" w:author="MCC160" w:date="2023-02-26T17:20:00Z">
        <w:r w:rsidR="00736F21" w:rsidRPr="00736F21">
          <w:rPr>
            <w:highlight w:val="yellow"/>
            <w:rPrChange w:id="2740" w:author="MCC160" w:date="2023-02-26T17:20:00Z">
              <w:rPr>
                <w:b/>
              </w:rPr>
            </w:rPrChange>
          </w:rPr>
          <w:t>,</w:t>
        </w:r>
      </w:ins>
      <w:r w:rsidRPr="00B54636">
        <w:t xml:space="preserve"> Table 6.1.1.2.3.2-1)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41" w:author="MCC160" w:date="2023-02-23T18:45:00Z">
                <w:pPr>
                  <w:keepNext/>
                  <w:keepLines/>
                  <w:spacing w:after="0"/>
                </w:pPr>
              </w:pPrChange>
            </w:pPr>
            <w:r w:rsidRPr="00B54636">
              <w:rPr>
                <w:lang w:val="fr-FR"/>
              </w:rPr>
              <w:t xml:space="preserve">Derivation Path: </w:t>
            </w:r>
            <w:ins w:id="2742" w:author="MCC160" w:date="2023-01-21T08:32:00Z">
              <w:r w:rsidR="00B22DF8">
                <w:rPr>
                  <w:lang w:val="fr-FR"/>
                </w:rPr>
                <w:t xml:space="preserve">TS </w:t>
              </w:r>
            </w:ins>
            <w:r w:rsidRPr="00B54636">
              <w:rPr>
                <w:lang w:val="fr-FR"/>
              </w:rPr>
              <w:t>36.579-1 [2], Table 5.5.6.7-1</w:t>
            </w:r>
            <w:ins w:id="2743" w:author="MCC160" w:date="2023-01-20T21:24:00Z">
              <w:r w:rsidR="00DE7BE1">
                <w:rPr>
                  <w:lang w:val="fr-FR"/>
                </w:rPr>
                <w:t>,</w:t>
              </w:r>
            </w:ins>
            <w:r w:rsidRPr="00B54636">
              <w:rPr>
                <w:lang w:val="fr-FR"/>
              </w:rPr>
              <w:t xml:space="preserve"> condition EMERGENCY-CALL</w:t>
            </w:r>
          </w:p>
        </w:tc>
      </w:tr>
    </w:tbl>
    <w:p w:rsidR="00B54636" w:rsidRPr="00B54636" w:rsidRDefault="00B54636" w:rsidP="00B54636">
      <w:pPr>
        <w:keepNext/>
        <w:keepLines/>
        <w:spacing w:before="60"/>
        <w:jc w:val="center"/>
        <w:rPr>
          <w:rFonts w:ascii="Arial" w:hAnsi="Arial"/>
          <w:b/>
          <w:lang w:eastAsia="en-US"/>
        </w:rPr>
      </w:pPr>
    </w:p>
    <w:p w:rsidR="00B54636" w:rsidRPr="00B54636" w:rsidRDefault="00B54636">
      <w:pPr>
        <w:pStyle w:val="TH"/>
        <w:pPrChange w:id="2744" w:author="MCC160" w:date="2023-02-23T18:45:00Z">
          <w:pPr>
            <w:keepNext/>
            <w:keepLines/>
            <w:spacing w:before="60"/>
            <w:jc w:val="center"/>
          </w:pPr>
        </w:pPrChange>
      </w:pPr>
      <w:r w:rsidRPr="00B54636">
        <w:t>Table 6.1.1.2.3.3-12: Void</w:t>
      </w:r>
    </w:p>
    <w:p w:rsidR="00B54636" w:rsidRPr="00B54636" w:rsidRDefault="00B54636">
      <w:pPr>
        <w:pStyle w:val="TH"/>
        <w:pPrChange w:id="2745" w:author="MCC160" w:date="2023-02-23T18:45:00Z">
          <w:pPr>
            <w:keepNext/>
            <w:keepLines/>
            <w:spacing w:before="60"/>
            <w:jc w:val="center"/>
          </w:pPr>
        </w:pPrChange>
      </w:pPr>
      <w:r w:rsidRPr="00B54636">
        <w:t>Table 6.1.1.2.3.3-13: Floor Idle (steps 55, 62, Table 6.1.1.2.3.2-1;</w:t>
      </w:r>
      <w:r w:rsidRPr="00B5463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46" w:author="MCC160" w:date="2023-02-23T18:45:00Z">
                <w:pPr>
                  <w:keepNext/>
                  <w:keepLines/>
                  <w:spacing w:after="0"/>
                </w:pPr>
              </w:pPrChange>
            </w:pPr>
            <w:r w:rsidRPr="00B54636">
              <w:rPr>
                <w:lang w:val="fr-FR"/>
              </w:rPr>
              <w:t xml:space="preserve">Derivation Path: </w:t>
            </w:r>
            <w:ins w:id="2747" w:author="MCC160" w:date="2023-01-21T08:32:00Z">
              <w:r w:rsidR="00B22DF8">
                <w:rPr>
                  <w:lang w:val="fr-FR"/>
                </w:rPr>
                <w:t xml:space="preserve">TS </w:t>
              </w:r>
            </w:ins>
            <w:r w:rsidRPr="00B54636">
              <w:rPr>
                <w:lang w:val="fr-FR"/>
              </w:rPr>
              <w:t>36.579-1 [2], Table 5.5.6.6-1</w:t>
            </w:r>
            <w:ins w:id="2748" w:author="MCC160" w:date="2023-01-20T21:24:00Z">
              <w:r w:rsidR="00DE7BE1">
                <w:rPr>
                  <w:lang w:val="fr-FR"/>
                </w:rPr>
                <w:t>,</w:t>
              </w:r>
            </w:ins>
            <w:r w:rsidRPr="00B54636">
              <w:rPr>
                <w:lang w:val="fr-FR"/>
              </w:rPr>
              <w:t xml:space="preserve"> condition EMERGENCY-CALL</w:t>
            </w:r>
          </w:p>
        </w:tc>
      </w:tr>
    </w:tbl>
    <w:p w:rsidR="00B54636" w:rsidRPr="00B54636" w:rsidRDefault="00B54636" w:rsidP="00B54636">
      <w:pPr>
        <w:rPr>
          <w:lang w:eastAsia="en-US"/>
        </w:rPr>
      </w:pPr>
    </w:p>
    <w:p w:rsidR="00B54636" w:rsidRPr="00B54636" w:rsidRDefault="00B54636">
      <w:pPr>
        <w:pStyle w:val="TH"/>
        <w:pPrChange w:id="2749" w:author="MCC160" w:date="2023-02-23T18:45:00Z">
          <w:pPr>
            <w:keepNext/>
            <w:keepLines/>
            <w:spacing w:before="60"/>
            <w:jc w:val="center"/>
          </w:pPr>
        </w:pPrChange>
      </w:pPr>
      <w:r w:rsidRPr="00B54636">
        <w:t>Table 6.1.1.2.3.3-14: Floor Idle (steps 80, 87, Table 6.1.1.2.3.2-1;</w:t>
      </w:r>
      <w:r w:rsidRPr="00B5463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50" w:author="MCC160" w:date="2023-02-23T18:45:00Z">
                <w:pPr>
                  <w:keepNext/>
                  <w:keepLines/>
                  <w:spacing w:after="0"/>
                </w:pPr>
              </w:pPrChange>
            </w:pPr>
            <w:r w:rsidRPr="00B54636">
              <w:rPr>
                <w:lang w:val="fr-FR"/>
              </w:rPr>
              <w:t xml:space="preserve">Derivation Path: </w:t>
            </w:r>
            <w:ins w:id="2751" w:author="MCC160" w:date="2023-01-21T08:32:00Z">
              <w:r w:rsidR="00B22DF8">
                <w:rPr>
                  <w:lang w:val="fr-FR"/>
                </w:rPr>
                <w:t xml:space="preserve">TS </w:t>
              </w:r>
            </w:ins>
            <w:r w:rsidRPr="00B54636">
              <w:rPr>
                <w:lang w:val="fr-FR"/>
              </w:rPr>
              <w:t>36.579-1 [2], Table 5.5.6.6-1</w:t>
            </w:r>
            <w:ins w:id="2752" w:author="MCC160" w:date="2023-01-20T21:24:00Z">
              <w:r w:rsidR="00DE7BE1">
                <w:rPr>
                  <w:lang w:val="fr-FR"/>
                </w:rPr>
                <w:t>,</w:t>
              </w:r>
            </w:ins>
            <w:r w:rsidRPr="00B54636">
              <w:rPr>
                <w:lang w:val="fr-FR"/>
              </w:rPr>
              <w:t xml:space="preserve"> condition IMMPERIL-CALL</w:t>
            </w:r>
          </w:p>
        </w:tc>
      </w:tr>
    </w:tbl>
    <w:p w:rsidR="00B54636" w:rsidRPr="00B54636" w:rsidRDefault="00B54636" w:rsidP="00B54636">
      <w:pPr>
        <w:rPr>
          <w:lang w:eastAsia="en-US"/>
        </w:rPr>
      </w:pPr>
    </w:p>
    <w:p w:rsidR="00B54636" w:rsidRPr="00B54636" w:rsidRDefault="00B54636">
      <w:pPr>
        <w:pStyle w:val="TH"/>
        <w:pPrChange w:id="2753" w:author="MCC160" w:date="2023-02-23T18:45:00Z">
          <w:pPr>
            <w:keepNext/>
            <w:keepLines/>
            <w:spacing w:before="60"/>
            <w:jc w:val="center"/>
          </w:pPr>
        </w:pPrChange>
      </w:pPr>
      <w:r w:rsidRPr="00B54636">
        <w:t>Table 6.1.1.2.3.3-15: Void</w:t>
      </w:r>
    </w:p>
    <w:p w:rsidR="00B54636" w:rsidRPr="00B54636" w:rsidRDefault="00B54636">
      <w:pPr>
        <w:pStyle w:val="TH"/>
        <w:pPrChange w:id="2754" w:author="MCC160" w:date="2023-02-23T18:45:00Z">
          <w:pPr>
            <w:keepNext/>
            <w:keepLines/>
            <w:spacing w:before="60"/>
            <w:jc w:val="center"/>
          </w:pPr>
        </w:pPrChange>
      </w:pPr>
      <w:r w:rsidRPr="00B54636">
        <w:t>Table 6.1.1.2.3.3-16: Floor Request (step 57, Table 6.1.1.2.3.2-1;</w:t>
      </w:r>
      <w:r w:rsidRPr="00B5463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55" w:author="MCC160" w:date="2023-02-23T18:45:00Z">
                <w:pPr>
                  <w:keepNext/>
                  <w:keepLines/>
                  <w:spacing w:after="0"/>
                </w:pPr>
              </w:pPrChange>
            </w:pPr>
            <w:r w:rsidRPr="00B54636">
              <w:rPr>
                <w:lang w:val="fr-FR"/>
              </w:rPr>
              <w:t xml:space="preserve">Derivation Path: </w:t>
            </w:r>
            <w:ins w:id="2756" w:author="MCC160" w:date="2023-01-21T08:33:00Z">
              <w:r w:rsidR="00B22DF8">
                <w:rPr>
                  <w:lang w:val="fr-FR"/>
                </w:rPr>
                <w:t xml:space="preserve">TS </w:t>
              </w:r>
            </w:ins>
            <w:r w:rsidRPr="00B54636">
              <w:rPr>
                <w:lang w:val="fr-FR"/>
              </w:rPr>
              <w:t>36.579-1 [2], Table 5.5.6.2-1</w:t>
            </w:r>
            <w:ins w:id="2757" w:author="MCC160" w:date="2023-01-20T21:24:00Z">
              <w:r w:rsidR="00DE7BE1">
                <w:rPr>
                  <w:lang w:val="fr-FR"/>
                </w:rPr>
                <w:t>,</w:t>
              </w:r>
            </w:ins>
            <w:r w:rsidRPr="00B54636">
              <w:rPr>
                <w:lang w:val="fr-FR"/>
              </w:rPr>
              <w:t xml:space="preserve"> condition  EMERGENCY-CALL</w:t>
            </w:r>
          </w:p>
        </w:tc>
      </w:tr>
    </w:tbl>
    <w:p w:rsidR="00B54636" w:rsidRPr="00B54636" w:rsidRDefault="00B54636" w:rsidP="00B54636">
      <w:pPr>
        <w:rPr>
          <w:lang w:eastAsia="en-US"/>
        </w:rPr>
      </w:pPr>
    </w:p>
    <w:p w:rsidR="00B54636" w:rsidRPr="00B54636" w:rsidRDefault="00B54636">
      <w:pPr>
        <w:pStyle w:val="TH"/>
        <w:pPrChange w:id="2758" w:author="MCC160" w:date="2023-02-23T18:45:00Z">
          <w:pPr>
            <w:keepNext/>
            <w:keepLines/>
            <w:spacing w:before="60"/>
            <w:jc w:val="center"/>
          </w:pPr>
        </w:pPrChange>
      </w:pPr>
      <w:r w:rsidRPr="00B54636">
        <w:t>Table 6.1.1.2.3.3-17: Floor Request (step 82, Table 6.1.1.2.3.2-1;</w:t>
      </w:r>
      <w:r w:rsidRPr="00B5463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59" w:author="MCC160" w:date="2023-02-23T18:45:00Z">
                <w:pPr>
                  <w:keepNext/>
                  <w:keepLines/>
                  <w:spacing w:after="0"/>
                </w:pPr>
              </w:pPrChange>
            </w:pPr>
            <w:r w:rsidRPr="00B54636">
              <w:rPr>
                <w:lang w:val="fr-FR"/>
              </w:rPr>
              <w:t xml:space="preserve">Derivation Path: </w:t>
            </w:r>
            <w:ins w:id="2760" w:author="MCC160" w:date="2023-01-21T08:33:00Z">
              <w:r w:rsidR="00B22DF8">
                <w:rPr>
                  <w:lang w:val="fr-FR"/>
                </w:rPr>
                <w:t xml:space="preserve">TS </w:t>
              </w:r>
            </w:ins>
            <w:r w:rsidRPr="00B54636">
              <w:rPr>
                <w:lang w:val="fr-FR"/>
              </w:rPr>
              <w:t>36.579-1 [2], Table 5.5.6.2-1</w:t>
            </w:r>
            <w:ins w:id="2761" w:author="MCC160" w:date="2023-01-20T21:24:00Z">
              <w:r w:rsidR="00DE7BE1">
                <w:rPr>
                  <w:lang w:val="fr-FR"/>
                </w:rPr>
                <w:t>,</w:t>
              </w:r>
            </w:ins>
            <w:r w:rsidRPr="00B54636">
              <w:rPr>
                <w:lang w:val="fr-FR"/>
              </w:rPr>
              <w:t xml:space="preserve"> condition</w:t>
            </w:r>
            <w:del w:id="2762" w:author="MCC160" w:date="2023-01-21T14:57:00Z">
              <w:r w:rsidRPr="00B54636" w:rsidDel="00B73243">
                <w:rPr>
                  <w:lang w:val="fr-FR"/>
                </w:rPr>
                <w:delText>,</w:delText>
              </w:r>
            </w:del>
            <w:r w:rsidRPr="00B54636">
              <w:rPr>
                <w:lang w:val="fr-FR"/>
              </w:rPr>
              <w:t xml:space="preserve"> IMMPERIL-CALL</w:t>
            </w:r>
          </w:p>
        </w:tc>
      </w:tr>
    </w:tbl>
    <w:p w:rsidR="00B54636" w:rsidRPr="00B54636" w:rsidRDefault="00B54636" w:rsidP="00B54636">
      <w:pPr>
        <w:rPr>
          <w:lang w:eastAsia="en-US"/>
        </w:rPr>
      </w:pPr>
    </w:p>
    <w:p w:rsidR="00B54636" w:rsidRPr="00122B4F" w:rsidRDefault="00B54636">
      <w:pPr>
        <w:pStyle w:val="TH"/>
        <w:pPrChange w:id="2763" w:author="MCC160" w:date="2023-02-23T18:45:00Z">
          <w:pPr>
            <w:keepNext/>
            <w:keepLines/>
            <w:spacing w:before="60"/>
            <w:jc w:val="center"/>
          </w:pPr>
        </w:pPrChange>
      </w:pPr>
      <w:r w:rsidRPr="001B5C1E">
        <w:t>Table 6.1.1.2.3.3-18..19: Void</w:t>
      </w:r>
    </w:p>
    <w:p w:rsidR="00B54636" w:rsidRPr="00B54636" w:rsidRDefault="00B54636">
      <w:pPr>
        <w:pStyle w:val="TH"/>
        <w:pPrChange w:id="2764" w:author="MCC160" w:date="2023-02-23T18:45:00Z">
          <w:pPr>
            <w:keepNext/>
            <w:keepLines/>
            <w:spacing w:before="60"/>
            <w:jc w:val="center"/>
          </w:pPr>
        </w:pPrChange>
      </w:pPr>
      <w:r w:rsidRPr="00B54636">
        <w:t>Table 6.1.1.2.3.3-20: Floor Granted (step 57, Table 6.1.1.2.3.2-1;</w:t>
      </w:r>
      <w:r w:rsidRPr="00B5463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65" w:author="MCC160" w:date="2023-02-23T18:45:00Z">
                <w:pPr>
                  <w:keepNext/>
                  <w:keepLines/>
                  <w:spacing w:after="0"/>
                </w:pPr>
              </w:pPrChange>
            </w:pPr>
            <w:r w:rsidRPr="00B54636">
              <w:rPr>
                <w:lang w:val="fr-FR"/>
              </w:rPr>
              <w:t xml:space="preserve">Derivation Path: </w:t>
            </w:r>
            <w:ins w:id="2766" w:author="MCC160" w:date="2023-01-21T08:33:00Z">
              <w:r w:rsidR="00B22DF8">
                <w:rPr>
                  <w:lang w:val="fr-FR"/>
                </w:rPr>
                <w:t xml:space="preserve">TS </w:t>
              </w:r>
            </w:ins>
            <w:r w:rsidRPr="00B54636">
              <w:rPr>
                <w:lang w:val="fr-FR"/>
              </w:rPr>
              <w:t>36.579-1 [2], Table 5.5.6.3-1</w:t>
            </w:r>
            <w:ins w:id="2767" w:author="MCC160" w:date="2023-01-20T21:24:00Z">
              <w:r w:rsidR="00DE7BE1">
                <w:rPr>
                  <w:lang w:val="fr-FR"/>
                </w:rPr>
                <w:t>,</w:t>
              </w:r>
            </w:ins>
            <w:r w:rsidRPr="00B54636">
              <w:rPr>
                <w:lang w:val="fr-FR"/>
              </w:rPr>
              <w:t xml:space="preserve"> condition EMERGENCY-CALL, ACK</w:t>
            </w:r>
          </w:p>
        </w:tc>
      </w:tr>
    </w:tbl>
    <w:p w:rsidR="00B54636" w:rsidRPr="00B54636" w:rsidRDefault="00B54636" w:rsidP="00B54636">
      <w:pPr>
        <w:rPr>
          <w:lang w:eastAsia="en-US"/>
        </w:rPr>
      </w:pPr>
    </w:p>
    <w:p w:rsidR="00B54636" w:rsidRPr="00B54636" w:rsidRDefault="00B54636">
      <w:pPr>
        <w:pStyle w:val="TH"/>
        <w:pPrChange w:id="2768" w:author="MCC160" w:date="2023-02-23T18:45:00Z">
          <w:pPr>
            <w:keepNext/>
            <w:keepLines/>
            <w:spacing w:before="60"/>
            <w:jc w:val="center"/>
          </w:pPr>
        </w:pPrChange>
      </w:pPr>
      <w:r w:rsidRPr="00B54636">
        <w:t>Table 6.1.1.2.3.3-21: Floor Granted (step 82, Table 6.1.1.2.3.2-1;</w:t>
      </w:r>
      <w:r w:rsidRPr="00B5463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69" w:author="MCC160" w:date="2023-02-23T18:45:00Z">
                <w:pPr>
                  <w:keepNext/>
                  <w:keepLines/>
                  <w:spacing w:after="0"/>
                </w:pPr>
              </w:pPrChange>
            </w:pPr>
            <w:r w:rsidRPr="00B54636">
              <w:rPr>
                <w:lang w:val="fr-FR"/>
              </w:rPr>
              <w:t xml:space="preserve">Derivation Path: </w:t>
            </w:r>
            <w:ins w:id="2770" w:author="MCC160" w:date="2023-01-21T08:33:00Z">
              <w:r w:rsidR="00B22DF8">
                <w:rPr>
                  <w:lang w:val="fr-FR"/>
                </w:rPr>
                <w:t xml:space="preserve">TS </w:t>
              </w:r>
            </w:ins>
            <w:r w:rsidRPr="00B54636">
              <w:rPr>
                <w:lang w:val="fr-FR"/>
              </w:rPr>
              <w:t>36.579-1 [2], Table 5.5.6.3-1</w:t>
            </w:r>
            <w:ins w:id="2771" w:author="MCC160" w:date="2023-01-20T21:24:00Z">
              <w:r w:rsidR="00DE7BE1">
                <w:rPr>
                  <w:lang w:val="fr-FR"/>
                </w:rPr>
                <w:t>,</w:t>
              </w:r>
            </w:ins>
            <w:r w:rsidRPr="00B54636">
              <w:rPr>
                <w:lang w:val="fr-FR"/>
              </w:rPr>
              <w:t xml:space="preserve"> condition IMMPERIL-CALL, ACK</w:t>
            </w:r>
          </w:p>
        </w:tc>
      </w:tr>
    </w:tbl>
    <w:p w:rsidR="00B54636" w:rsidRPr="00B54636" w:rsidRDefault="00B54636" w:rsidP="00B54636">
      <w:pPr>
        <w:rPr>
          <w:lang w:eastAsia="en-US"/>
        </w:rPr>
      </w:pPr>
    </w:p>
    <w:p w:rsidR="00B54636" w:rsidRPr="00B54636" w:rsidRDefault="00B54636">
      <w:pPr>
        <w:pStyle w:val="TH"/>
        <w:pPrChange w:id="2772" w:author="MCC160" w:date="2023-02-23T18:45:00Z">
          <w:pPr>
            <w:keepNext/>
            <w:keepLines/>
            <w:spacing w:before="60"/>
            <w:jc w:val="center"/>
          </w:pPr>
        </w:pPrChange>
      </w:pPr>
      <w:r w:rsidRPr="001B5C1E">
        <w:t>Table 6.1.1.2.3.3-22..24: Void</w:t>
      </w:r>
    </w:p>
    <w:p w:rsidR="00B54636" w:rsidRPr="00B54636" w:rsidRDefault="00B54636">
      <w:pPr>
        <w:pStyle w:val="TH"/>
        <w:pPrChange w:id="2773" w:author="MCC160" w:date="2023-02-23T18:45:00Z">
          <w:pPr>
            <w:keepNext/>
            <w:keepLines/>
            <w:spacing w:before="60"/>
            <w:jc w:val="center"/>
          </w:pPr>
        </w:pPrChange>
      </w:pPr>
      <w:r w:rsidRPr="00B54636">
        <w:t>Table 6.1.1.2.3.3-25: Floor Release (step 62, Table 6.1.1.2.3.2-1;</w:t>
      </w:r>
      <w:r w:rsidRPr="00B5463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74" w:author="MCC160" w:date="2023-02-23T18:45:00Z">
                <w:pPr>
                  <w:keepNext/>
                  <w:keepLines/>
                  <w:spacing w:after="0"/>
                </w:pPr>
              </w:pPrChange>
            </w:pPr>
            <w:r w:rsidRPr="00B54636">
              <w:rPr>
                <w:lang w:val="fr-FR"/>
              </w:rPr>
              <w:t xml:space="preserve">Derivation Path: </w:t>
            </w:r>
            <w:ins w:id="2775" w:author="MCC160" w:date="2023-01-21T08:33:00Z">
              <w:r w:rsidR="00B22DF8">
                <w:rPr>
                  <w:lang w:val="fr-FR"/>
                </w:rPr>
                <w:t xml:space="preserve">TS </w:t>
              </w:r>
            </w:ins>
            <w:r w:rsidRPr="00B54636">
              <w:rPr>
                <w:lang w:val="fr-FR"/>
              </w:rPr>
              <w:t>36.579-1 [2], Table 5.5.6.5-1</w:t>
            </w:r>
            <w:ins w:id="2776" w:author="MCC160" w:date="2023-01-20T21:24:00Z">
              <w:r w:rsidR="00DE7BE1">
                <w:rPr>
                  <w:lang w:val="fr-FR"/>
                </w:rPr>
                <w:t>,</w:t>
              </w:r>
            </w:ins>
            <w:r w:rsidRPr="00B54636">
              <w:rPr>
                <w:lang w:val="fr-FR"/>
              </w:rPr>
              <w:t xml:space="preserve"> condition EMERGENCY-CALL</w:t>
            </w:r>
          </w:p>
        </w:tc>
      </w:tr>
    </w:tbl>
    <w:p w:rsidR="00B54636" w:rsidRPr="00B54636" w:rsidRDefault="00B54636" w:rsidP="00B54636">
      <w:pPr>
        <w:rPr>
          <w:lang w:eastAsia="en-US"/>
        </w:rPr>
      </w:pPr>
    </w:p>
    <w:p w:rsidR="00B54636" w:rsidRPr="00B54636" w:rsidRDefault="00B54636">
      <w:pPr>
        <w:pStyle w:val="TH"/>
        <w:pPrChange w:id="2777" w:author="MCC160" w:date="2023-02-23T18:45:00Z">
          <w:pPr>
            <w:keepNext/>
            <w:keepLines/>
            <w:spacing w:before="60"/>
            <w:jc w:val="center"/>
          </w:pPr>
        </w:pPrChange>
      </w:pPr>
      <w:r w:rsidRPr="00B54636">
        <w:t>Table 6.1.1.2.3.3-26: Floor Release (step 87, Table 6.1.1.2.3.2-1;</w:t>
      </w:r>
      <w:r w:rsidRPr="00B5463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78" w:author="MCC160" w:date="2023-02-23T18:45:00Z">
                <w:pPr>
                  <w:keepNext/>
                  <w:keepLines/>
                  <w:spacing w:after="0"/>
                </w:pPr>
              </w:pPrChange>
            </w:pPr>
            <w:r w:rsidRPr="00B54636">
              <w:rPr>
                <w:lang w:val="fr-FR"/>
              </w:rPr>
              <w:t xml:space="preserve">Derivation Path: </w:t>
            </w:r>
            <w:ins w:id="2779" w:author="MCC160" w:date="2023-01-21T08:33:00Z">
              <w:r w:rsidR="00B22DF8">
                <w:rPr>
                  <w:lang w:val="fr-FR"/>
                </w:rPr>
                <w:t xml:space="preserve">TS </w:t>
              </w:r>
            </w:ins>
            <w:r w:rsidRPr="00B54636">
              <w:rPr>
                <w:lang w:val="fr-FR"/>
              </w:rPr>
              <w:t>36.579-1 [2], Table 5.5.6.5-1</w:t>
            </w:r>
            <w:ins w:id="2780" w:author="MCC160" w:date="2023-01-20T21:24:00Z">
              <w:r w:rsidR="00DE7BE1">
                <w:rPr>
                  <w:lang w:val="fr-FR"/>
                </w:rPr>
                <w:t>,</w:t>
              </w:r>
            </w:ins>
            <w:r w:rsidRPr="00B54636">
              <w:rPr>
                <w:lang w:val="fr-FR"/>
              </w:rPr>
              <w:t xml:space="preserve"> condition IMMPERIL-CALL</w:t>
            </w:r>
          </w:p>
        </w:tc>
      </w:tr>
    </w:tbl>
    <w:p w:rsidR="00B54636" w:rsidRPr="00B54636" w:rsidRDefault="00B54636" w:rsidP="00B54636">
      <w:pPr>
        <w:rPr>
          <w:lang w:eastAsia="en-US"/>
        </w:rPr>
      </w:pPr>
    </w:p>
    <w:p w:rsidR="00B54636" w:rsidRPr="00B54636" w:rsidRDefault="00B54636">
      <w:pPr>
        <w:pStyle w:val="TH"/>
        <w:pPrChange w:id="2781" w:author="MCC160" w:date="2023-02-23T18:45:00Z">
          <w:pPr>
            <w:keepNext/>
            <w:keepLines/>
            <w:spacing w:before="60"/>
            <w:jc w:val="center"/>
          </w:pPr>
        </w:pPrChange>
      </w:pPr>
      <w:r w:rsidRPr="00B54636">
        <w:t>Table 6.1.1.2.3.3-27: Floor Deny (step 21, Table 6.1.1.2.3.2-1;</w:t>
      </w:r>
      <w:r w:rsidRPr="00B5463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B54636"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782" w:author="MCC160" w:date="2023-02-23T18:45:00Z">
                <w:pPr>
                  <w:keepNext/>
                  <w:keepLines/>
                  <w:spacing w:after="0"/>
                </w:pPr>
              </w:pPrChange>
            </w:pPr>
            <w:r w:rsidRPr="00B54636">
              <w:rPr>
                <w:lang w:val="fr-FR"/>
              </w:rPr>
              <w:t xml:space="preserve">Derivation Path: </w:t>
            </w:r>
            <w:ins w:id="2783" w:author="MCC160" w:date="2023-01-21T08:33:00Z">
              <w:r w:rsidR="00B22DF8">
                <w:rPr>
                  <w:lang w:val="fr-FR"/>
                </w:rPr>
                <w:t xml:space="preserve">TS </w:t>
              </w:r>
            </w:ins>
            <w:r w:rsidRPr="00B54636">
              <w:rPr>
                <w:lang w:val="fr-FR"/>
              </w:rPr>
              <w:t>36.579-1 [2], Table 5.5.6.4-1</w:t>
            </w: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784" w:author="MCC160" w:date="2023-02-23T18:45:00Z">
                <w:pPr>
                  <w:keepNext/>
                  <w:keepLines/>
                  <w:spacing w:after="0"/>
                  <w:jc w:val="center"/>
                </w:pPr>
              </w:pPrChange>
            </w:pPr>
            <w:r w:rsidRPr="00B5463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785" w:author="MCC160" w:date="2023-02-23T18:45:00Z">
                <w:pPr>
                  <w:keepNext/>
                  <w:keepLines/>
                  <w:spacing w:after="0"/>
                  <w:jc w:val="center"/>
                </w:pPr>
              </w:pPrChange>
            </w:pPr>
            <w:r w:rsidRPr="00B5463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786" w:author="MCC160" w:date="2023-02-23T18:45:00Z">
                <w:pPr>
                  <w:keepNext/>
                  <w:keepLines/>
                  <w:spacing w:after="0"/>
                  <w:jc w:val="center"/>
                </w:pPr>
              </w:pPrChange>
            </w:pPr>
            <w:r w:rsidRPr="00B5463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787" w:author="MCC160" w:date="2023-02-23T18:45:00Z">
                <w:pPr>
                  <w:keepNext/>
                  <w:keepLines/>
                  <w:spacing w:after="0"/>
                  <w:jc w:val="center"/>
                </w:pPr>
              </w:pPrChange>
            </w:pPr>
            <w:r w:rsidRPr="00B54636">
              <w:rPr>
                <w:lang w:val="fr-FR"/>
              </w:rPr>
              <w:t>Condition</w:t>
            </w: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Mincho"/>
                <w:lang w:val="fr-FR"/>
              </w:rPr>
              <w:pPrChange w:id="2788" w:author="MCC160" w:date="2023-02-23T18:45:00Z">
                <w:pPr>
                  <w:keepNext/>
                  <w:keepLines/>
                  <w:spacing w:after="0"/>
                </w:pPr>
              </w:pPrChange>
            </w:pPr>
            <w:r w:rsidRPr="00B5463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MS Mincho"/>
                <w:lang w:val="fr-FR"/>
              </w:rPr>
              <w:pPrChange w:id="2789" w:author="MCC160" w:date="2023-02-23T18:45: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MS PGothic"/>
                <w:lang w:val="fr-FR"/>
              </w:rPr>
              <w:pPrChange w:id="2790" w:author="MCC160" w:date="2023-02-23T18:4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91" w:author="MCC160" w:date="2023-02-23T18:45:00Z">
                <w:pPr>
                  <w:keepNext/>
                  <w:keepLines/>
                  <w:spacing w:after="0"/>
                </w:pPr>
              </w:pPrChange>
            </w:pP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Mincho"/>
                <w:lang w:val="fr-FR"/>
              </w:rPr>
              <w:pPrChange w:id="2792" w:author="MCC160" w:date="2023-02-23T18:45:00Z">
                <w:pPr>
                  <w:keepNext/>
                  <w:keepLines/>
                  <w:spacing w:after="0"/>
                </w:pPr>
              </w:pPrChange>
            </w:pPr>
            <w:r w:rsidRPr="00B5463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Mincho"/>
                <w:lang w:val="fr-FR"/>
              </w:rPr>
              <w:pPrChange w:id="2793" w:author="MCC160" w:date="2023-02-23T18:45:00Z">
                <w:pPr>
                  <w:keepNext/>
                  <w:keepLines/>
                  <w:spacing w:after="0"/>
                </w:pPr>
              </w:pPrChange>
            </w:pPr>
            <w:r w:rsidRPr="00B5463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PGothic"/>
                <w:lang w:val="fr-FR"/>
              </w:rPr>
              <w:pPrChange w:id="2794" w:author="MCC160" w:date="2023-02-23T18:45:00Z">
                <w:pPr>
                  <w:keepNext/>
                  <w:keepLines/>
                  <w:spacing w:after="0"/>
                </w:pPr>
              </w:pPrChange>
            </w:pPr>
            <w:r w:rsidRPr="00B54636">
              <w:rPr>
                <w:rFonts w:eastAsia="MS Mincho"/>
                <w:lang w:val="fr-FR"/>
              </w:rPr>
              <w:t xml:space="preserve">Cause #255 - </w:t>
            </w:r>
            <w:r w:rsidRPr="00B5463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95" w:author="MCC160" w:date="2023-02-23T18:45:00Z">
                <w:pPr>
                  <w:keepNext/>
                  <w:keepLines/>
                  <w:spacing w:after="0"/>
                </w:pPr>
              </w:pPrChange>
            </w:pP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Mincho"/>
                <w:lang w:val="fr-FR"/>
              </w:rPr>
              <w:pPrChange w:id="2796" w:author="MCC160" w:date="2023-02-23T18:45:00Z">
                <w:pPr>
                  <w:keepNext/>
                  <w:keepLines/>
                  <w:spacing w:after="0"/>
                </w:pPr>
              </w:pPrChange>
            </w:pPr>
            <w:r w:rsidRPr="00B5463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Mincho"/>
                <w:lang w:val="fr-FR"/>
              </w:rPr>
              <w:pPrChange w:id="2797" w:author="MCC160" w:date="2023-02-23T18:45:00Z">
                <w:pPr>
                  <w:keepNext/>
                  <w:keepLines/>
                  <w:spacing w:after="0"/>
                </w:pPr>
              </w:pPrChange>
            </w:pPr>
            <w:r w:rsidRPr="00B5463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MS Mincho"/>
                <w:lang w:val="fr-FR"/>
              </w:rPr>
              <w:pPrChange w:id="2798" w:author="MCC160" w:date="2023-02-23T18:4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799" w:author="MCC160" w:date="2023-02-23T18:45: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2800" w:author="MCC160" w:date="2023-02-23T18:45:00Z">
          <w:pPr>
            <w:keepNext/>
            <w:keepLines/>
            <w:spacing w:before="60"/>
            <w:jc w:val="center"/>
          </w:pPr>
        </w:pPrChange>
      </w:pPr>
      <w:r w:rsidRPr="00B54636">
        <w:t>Table 6.1.1.2.3.3-28..29: Void</w:t>
      </w:r>
    </w:p>
    <w:p w:rsidR="00B54636" w:rsidRPr="00B54636" w:rsidRDefault="00B54636" w:rsidP="00B54636">
      <w:pPr>
        <w:keepNext/>
        <w:keepLines/>
        <w:spacing w:before="120"/>
        <w:ind w:left="1418" w:hanging="1418"/>
        <w:outlineLvl w:val="3"/>
        <w:rPr>
          <w:rFonts w:ascii="Arial" w:hAnsi="Arial"/>
          <w:sz w:val="24"/>
        </w:rPr>
      </w:pPr>
      <w:bookmarkStart w:id="2801" w:name="_Toc21006006"/>
      <w:bookmarkStart w:id="2802" w:name="_Toc36037679"/>
      <w:bookmarkStart w:id="2803" w:name="_Toc43837530"/>
      <w:bookmarkStart w:id="2804" w:name="_Toc60995642"/>
      <w:bookmarkStart w:id="2805" w:name="_Toc69159770"/>
      <w:bookmarkStart w:id="2806" w:name="_Toc76583119"/>
      <w:bookmarkStart w:id="2807" w:name="_Toc83808671"/>
      <w:bookmarkStart w:id="2808" w:name="_Toc91233492"/>
      <w:bookmarkStart w:id="2809" w:name="_Toc100348971"/>
      <w:bookmarkStart w:id="2810" w:name="_Toc106787127"/>
      <w:bookmarkStart w:id="2811" w:name="_Toc124350028"/>
      <w:r w:rsidRPr="00B54636">
        <w:rPr>
          <w:rFonts w:ascii="Arial" w:hAnsi="Arial"/>
          <w:sz w:val="24"/>
        </w:rPr>
        <w:t>6.1.1.3</w:t>
      </w:r>
      <w:r w:rsidRPr="00B54636">
        <w:rPr>
          <w:rFonts w:ascii="Arial" w:hAnsi="Arial"/>
          <w:sz w:val="24"/>
        </w:rPr>
        <w:tab/>
        <w:t>On-network / On-demand Pre-arranged Group Call / Manual Commencement Mode / Client Originated (CO)</w:t>
      </w:r>
      <w:bookmarkEnd w:id="2801"/>
      <w:bookmarkEnd w:id="2802"/>
      <w:bookmarkEnd w:id="2803"/>
      <w:bookmarkEnd w:id="2804"/>
      <w:bookmarkEnd w:id="2805"/>
      <w:bookmarkEnd w:id="2806"/>
      <w:bookmarkEnd w:id="2807"/>
      <w:bookmarkEnd w:id="2808"/>
      <w:bookmarkEnd w:id="2809"/>
      <w:bookmarkEnd w:id="2810"/>
      <w:bookmarkEnd w:id="2811"/>
    </w:p>
    <w:p w:rsidR="00B54636" w:rsidRPr="00B54636" w:rsidRDefault="00B54636">
      <w:pPr>
        <w:pStyle w:val="H6"/>
        <w:pPrChange w:id="2812" w:author="MCC160" w:date="2023-02-23T18:45:00Z">
          <w:pPr>
            <w:keepNext/>
            <w:keepLines/>
            <w:spacing w:before="120"/>
            <w:ind w:left="1985" w:hanging="1985"/>
          </w:pPr>
        </w:pPrChange>
      </w:pPr>
      <w:r w:rsidRPr="00B54636">
        <w:t>6.1.1.3.1</w:t>
      </w:r>
      <w:r w:rsidRPr="00B54636">
        <w:tab/>
        <w:t>Test Purpose (TP)</w:t>
      </w:r>
    </w:p>
    <w:p w:rsidR="00B54636" w:rsidRPr="00B54636" w:rsidRDefault="00B54636">
      <w:pPr>
        <w:pStyle w:val="H6"/>
        <w:pPrChange w:id="2813" w:author="MCC160" w:date="2023-02-23T18:45:00Z">
          <w:pPr>
            <w:keepNext/>
            <w:keepLines/>
            <w:spacing w:before="120"/>
            <w:ind w:left="1985" w:hanging="1985"/>
          </w:pPr>
        </w:pPrChange>
      </w:pPr>
      <w:r w:rsidRPr="00B54636">
        <w:t>(1)</w:t>
      </w:r>
    </w:p>
    <w:p w:rsidR="00B54636" w:rsidRPr="00B54636" w:rsidRDefault="00B54636">
      <w:pPr>
        <w:pStyle w:val="PL"/>
        <w:pPrChange w:id="281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281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281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w:t>
      </w:r>
      <w:r w:rsidRPr="00B54636">
        <w:rPr>
          <w:lang w:eastAsia="ko-KR"/>
        </w:rPr>
        <w:t xml:space="preserve">On-demand Pre-arranged Group Call </w:t>
      </w:r>
      <w:r w:rsidRPr="00B54636">
        <w:t xml:space="preserve"> requesting Manual Commencement Mode at the invited MCPTT client(s) and implicit floor control }</w:t>
      </w:r>
    </w:p>
    <w:p w:rsidR="00B54636" w:rsidRPr="00B54636" w:rsidRDefault="00B54636">
      <w:pPr>
        <w:pStyle w:val="PL"/>
        <w:pPrChange w:id="2817"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requests On-demand Manual Commencement Mode Pre-arranged Group Call establishment with implicit floor control by sending a SIP INVITE message </w:t>
      </w:r>
      <w:r w:rsidRPr="00B54636">
        <w:rPr>
          <w:b/>
        </w:rPr>
        <w:t>and</w:t>
      </w:r>
      <w:r w:rsidRPr="00B54636">
        <w:t xml:space="preserve">, after indication from the MCPTT Server that the call was established and receiving a Floor Granted message, notifies the user </w:t>
      </w:r>
      <w:r w:rsidRPr="00B54636">
        <w:rPr>
          <w:b/>
          <w:bCs/>
        </w:rPr>
        <w:t>and</w:t>
      </w:r>
      <w:r w:rsidRPr="00B54636">
        <w:t xml:space="preserve"> respects the floor control imposed by the MCPTT Server }</w:t>
      </w:r>
    </w:p>
    <w:p w:rsidR="00B54636" w:rsidRPr="00B54636" w:rsidRDefault="00B54636">
      <w:pPr>
        <w:pStyle w:val="PL"/>
        <w:pPrChange w:id="2818"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2819"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2820" w:author="MCC160" w:date="2023-02-23T18:45:00Z">
          <w:pPr>
            <w:keepNext/>
            <w:keepLines/>
            <w:spacing w:before="120"/>
            <w:ind w:left="1985" w:hanging="1985"/>
          </w:pPr>
        </w:pPrChange>
      </w:pPr>
      <w:r w:rsidRPr="00B54636">
        <w:t>(2)</w:t>
      </w:r>
    </w:p>
    <w:p w:rsidR="00B54636" w:rsidRPr="00B54636" w:rsidRDefault="00B54636">
      <w:pPr>
        <w:pStyle w:val="PL"/>
        <w:pPrChange w:id="2821"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Manual  Commencement Mode }</w:t>
      </w:r>
    </w:p>
    <w:p w:rsidR="00B54636" w:rsidRPr="00B54636" w:rsidRDefault="00B54636">
      <w:pPr>
        <w:pStyle w:val="PL"/>
        <w:pPrChange w:id="2822"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2823"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wants to terminate the ongoing MCPTT Group Call }</w:t>
      </w:r>
    </w:p>
    <w:p w:rsidR="00B54636" w:rsidRPr="00B54636" w:rsidRDefault="00B54636">
      <w:pPr>
        <w:pStyle w:val="PL"/>
        <w:pPrChange w:id="2824"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BYE request and leaves the MCPTT session }</w:t>
      </w:r>
    </w:p>
    <w:p w:rsidR="00B54636" w:rsidRPr="00B54636" w:rsidRDefault="00B54636">
      <w:pPr>
        <w:pStyle w:val="PL"/>
        <w:pPrChange w:id="2825"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2826" w:author="MCC160" w:date="2023-02-23T18: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2827" w:author="MCC160" w:date="2023-02-23T18:45:00Z">
          <w:pPr>
            <w:keepNext/>
            <w:keepLines/>
            <w:spacing w:before="120"/>
            <w:ind w:left="1985" w:hanging="1985"/>
          </w:pPr>
        </w:pPrChange>
      </w:pPr>
      <w:r w:rsidRPr="00B54636">
        <w:t>6.1.1.3.2</w:t>
      </w:r>
      <w:r w:rsidRPr="00B54636">
        <w:tab/>
        <w:t>Conformance requirements</w:t>
      </w:r>
    </w:p>
    <w:p w:rsidR="00B54636" w:rsidRPr="00B54636" w:rsidRDefault="00B54636" w:rsidP="00B54636">
      <w:r w:rsidRPr="00B54636">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rsidR="00B54636" w:rsidRPr="00B54636" w:rsidRDefault="00B54636" w:rsidP="00B54636">
      <w:r w:rsidRPr="00B54636">
        <w:t>[TS 24.379, clause 10.1.1.2.1.1]</w:t>
      </w:r>
    </w:p>
    <w:p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8)</w:t>
      </w:r>
      <w:r w:rsidRPr="00B54636">
        <w:tab/>
        <w:t>should include the "timer" option tag in the Supported header field;</w:t>
      </w:r>
    </w:p>
    <w:p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rsidR="00B54636" w:rsidRPr="00B54636" w:rsidRDefault="00B54636" w:rsidP="00B54636">
      <w:pPr>
        <w:ind w:left="568" w:hanging="284"/>
      </w:pPr>
      <w:r w:rsidRPr="00B54636">
        <w:t>12)</w:t>
      </w:r>
      <w:r w:rsidRPr="00B54636">
        <w:tab/>
        <w:t>if the MCPTT client emergency group state for this group is set to "MEG 2: in-progress" or "MEG 4: confirm-pending", the MCPTT client shall include the Resource-Priority header field and comply with the procedures in subclause 6.2.8.1.2;</w:t>
      </w:r>
    </w:p>
    <w:p w:rsidR="00B54636" w:rsidRPr="00B54636" w:rsidRDefault="00B54636" w:rsidP="00B54636">
      <w:pPr>
        <w:ind w:left="568" w:hanging="284"/>
      </w:pPr>
      <w:r w:rsidRPr="00B54636">
        <w:t>13)</w:t>
      </w:r>
      <w:r w:rsidRPr="00B54636">
        <w:tab/>
        <w:t>if the MCPTT client imminent peril group state for this group is set to "MIG 2: in-progress" or "MIG 3: confirm-pending" shall include the Resource-Priority header field and comply with the procedures in subclause 6.2.8.1.12;</w:t>
      </w:r>
    </w:p>
    <w:p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ind w:left="851" w:hanging="284"/>
      </w:pPr>
      <w:r w:rsidRPr="00B54636">
        <w:t>c)</w:t>
      </w:r>
      <w:r w:rsidRPr="00B54636">
        <w:tab/>
        <w:t>the &lt;mcptt-client-id&gt; element set to the MCPTT client ID of the originating MCPTT client; and</w:t>
      </w:r>
    </w:p>
    <w:p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24.381 [31].</w:t>
      </w:r>
    </w:p>
    <w:p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rsidR="00B54636" w:rsidRPr="00B54636" w:rsidRDefault="00B54636" w:rsidP="00B54636">
      <w:pPr>
        <w:ind w:left="568" w:hanging="284"/>
      </w:pPr>
      <w:r w:rsidRPr="00B54636">
        <w:t>15)</w:t>
      </w:r>
      <w:r w:rsidRPr="00B54636">
        <w:tab/>
        <w:t>shall include an SDP offer according to 3GPP TS 24.229 [4] with the clarifications given in subclause 6.2.1;</w:t>
      </w:r>
    </w:p>
    <w:p w:rsidR="00B54636" w:rsidRPr="00B54636" w:rsidRDefault="00B54636" w:rsidP="00B54636">
      <w:pPr>
        <w:ind w:left="568" w:hanging="284"/>
      </w:pPr>
      <w:r w:rsidRPr="00B54636">
        <w:t>16)</w:t>
      </w:r>
      <w:r w:rsidRPr="00B54636">
        <w:tab/>
        <w:t>if an implicit floor request is required, shall indicate this as specified in subclause 6.4; and</w:t>
      </w:r>
    </w:p>
    <w:p w:rsidR="00B54636" w:rsidRPr="00B54636" w:rsidRDefault="00B54636" w:rsidP="00B54636">
      <w:pPr>
        <w:ind w:left="568" w:hanging="284"/>
      </w:pPr>
      <w:r w:rsidRPr="00B54636">
        <w:t>17)</w:t>
      </w:r>
      <w:r w:rsidRPr="00B54636">
        <w:tab/>
        <w:t>shall send the SIP INVITE request towards the MCPTT server according to 3GPP TS 24.229 [4].</w:t>
      </w:r>
    </w:p>
    <w:p w:rsidR="00B54636" w:rsidRPr="00B54636" w:rsidRDefault="00B54636" w:rsidP="00B54636">
      <w:r w:rsidRPr="00B54636">
        <w:t>On receiving a SIP 2xx response to the SIP INVITE request, the MCPTT client:</w:t>
      </w:r>
    </w:p>
    <w:p w:rsidR="00B54636" w:rsidRPr="00B54636" w:rsidRDefault="00B54636" w:rsidP="00B54636">
      <w:pPr>
        <w:ind w:left="568" w:hanging="284"/>
      </w:pPr>
      <w:r w:rsidRPr="00B54636">
        <w:t>1)</w:t>
      </w:r>
      <w:r w:rsidRPr="00B54636">
        <w:tab/>
        <w:t>shall interact with the user plane as specified in 3GPP TS 24.380 [5] ;</w:t>
      </w:r>
    </w:p>
    <w:p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rsidR="00B54636" w:rsidRPr="00B54636" w:rsidRDefault="00B54636" w:rsidP="00B54636">
      <w:pPr>
        <w:ind w:left="568" w:hanging="284"/>
      </w:pPr>
      <w:r w:rsidRPr="00B54636">
        <w:t>3)</w:t>
      </w:r>
      <w:r w:rsidRPr="00B54636">
        <w:tab/>
        <w:t>may subscribe to the conference event package as specified in subclause 10.1.3.1.</w:t>
      </w:r>
    </w:p>
    <w:p w:rsidR="00B54636" w:rsidRPr="00B54636" w:rsidRDefault="00B54636" w:rsidP="00B54636">
      <w:r w:rsidRPr="00B54636">
        <w:t>On receiving a SIP 4xx response, a SIP 5xx response or a SIP 6xx response to the SIP INVITE request:</w:t>
      </w:r>
    </w:p>
    <w:p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rsidR="00B54636" w:rsidRPr="00B54636" w:rsidRDefault="00B54636" w:rsidP="00B54636">
      <w:pPr>
        <w:ind w:left="568" w:hanging="284"/>
      </w:pPr>
      <w:r w:rsidRPr="00B54636">
        <w:t>the MCPTT client shall perform the actions specified in subclause 6.2.8.1.5.</w:t>
      </w:r>
    </w:p>
    <w:p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rsidR="00B54636" w:rsidRPr="00B54636" w:rsidRDefault="00B54636" w:rsidP="00B54636">
      <w:r w:rsidRPr="00B54636">
        <w:t>[TS 24.379, clause 6.2.1]</w:t>
      </w:r>
    </w:p>
    <w:p w:rsidR="00B54636" w:rsidRPr="00B54636" w:rsidRDefault="00B54636" w:rsidP="00B54636">
      <w:r w:rsidRPr="00B54636">
        <w:t>The SDP offer shall contain only one SDP media-level section for MCPTT speech according to 3GPP TS 24.229 [4] and, if floor control shall be used during the session, shall contain one SDP media-level section for a media-floor control entity according to 3GPP TS 24.380 [5].</w:t>
      </w:r>
    </w:p>
    <w:p w:rsidR="00B54636" w:rsidRPr="00B54636" w:rsidRDefault="00B54636" w:rsidP="00B54636">
      <w:r w:rsidRPr="00B54636">
        <w:t>When composing an SDP offer according to 3GPP TS 24.229 [4] the MCPTT client:</w:t>
      </w:r>
    </w:p>
    <w:p w:rsidR="00B54636" w:rsidRPr="00B54636" w:rsidRDefault="00B54636" w:rsidP="00B54636">
      <w:pPr>
        <w:ind w:left="568" w:hanging="284"/>
      </w:pPr>
      <w:r w:rsidRPr="00B54636">
        <w:t>1)</w:t>
      </w:r>
      <w:r w:rsidRPr="00B54636">
        <w:tab/>
        <w:t>shall set the IP address of the MCPTT client for the offered MCPTT speech media stream and, if floor control shall be used, for the offered media-floor control entity;</w:t>
      </w:r>
    </w:p>
    <w:p w:rsidR="00B54636" w:rsidRPr="00B54636" w:rsidRDefault="00B54636" w:rsidP="00B54636">
      <w:pPr>
        <w:keepLines/>
        <w:ind w:left="1135" w:hanging="851"/>
      </w:pPr>
      <w:r w:rsidRPr="00B54636">
        <w:t>NOTE:</w:t>
      </w:r>
      <w:r w:rsidRPr="00B54636">
        <w:tab/>
        <w:t>If the MCPTT client is behind a NAT the IP address and port included in the SDP offer can be a different IP address and port than the actual IP address and port of the MCPTT client depending on the NAT traversal method used by the SIP/IP Core.</w:t>
      </w:r>
    </w:p>
    <w:p w:rsidR="00B54636" w:rsidRPr="00B54636" w:rsidRDefault="00B54636" w:rsidP="00B54636">
      <w:pPr>
        <w:ind w:left="568" w:hanging="284"/>
      </w:pPr>
      <w:r w:rsidRPr="00B54636">
        <w:t>2)</w:t>
      </w:r>
      <w:r w:rsidRPr="00B54636">
        <w:tab/>
        <w:t>shall include an "m=audio" media-level section for the MCPTT media stream consisting of:</w:t>
      </w:r>
    </w:p>
    <w:p w:rsidR="00B54636" w:rsidRPr="00B54636" w:rsidRDefault="00B54636" w:rsidP="00B54636">
      <w:pPr>
        <w:ind w:left="851" w:hanging="284"/>
      </w:pPr>
      <w:r w:rsidRPr="00B54636">
        <w:t>a)</w:t>
      </w:r>
      <w:r w:rsidRPr="00B54636">
        <w:tab/>
        <w:t>the port number for the media stream selected; and</w:t>
      </w:r>
    </w:p>
    <w:p w:rsidR="00B54636" w:rsidRPr="00B54636" w:rsidRDefault="00B54636" w:rsidP="00B54636">
      <w:pPr>
        <w:ind w:left="851" w:hanging="284"/>
      </w:pPr>
      <w:r w:rsidRPr="00B54636">
        <w:t>b)</w:t>
      </w:r>
      <w:r w:rsidRPr="00B54636">
        <w:tab/>
        <w:t>the codec(s) and media parameters and attributes with the following clarification:</w:t>
      </w:r>
    </w:p>
    <w:p w:rsidR="00B54636" w:rsidRPr="00B54636" w:rsidRDefault="00B54636" w:rsidP="00B54636">
      <w:pPr>
        <w:ind w:left="1135" w:hanging="284"/>
      </w:pPr>
      <w:r w:rsidRPr="00B54636">
        <w:t>i)</w:t>
      </w:r>
      <w:r w:rsidRPr="00B54636">
        <w:tab/>
        <w:t>if the MCPTT client is initiating a call to a group identity;</w:t>
      </w:r>
    </w:p>
    <w:p w:rsidR="00B54636" w:rsidRPr="00B54636" w:rsidRDefault="00B54636" w:rsidP="00B54636">
      <w:pPr>
        <w:ind w:left="1135" w:hanging="284"/>
      </w:pPr>
      <w:r w:rsidRPr="00B54636">
        <w:t>ii)</w:t>
      </w:r>
      <w:r w:rsidRPr="00B54636">
        <w:tab/>
        <w:t>if the &lt;preferred-voice-encodings&gt; element is present in the group document retrieved by the group management client as specified in 3GPP TS 24.381 [31] containing an &lt;encoding&gt; element with a "name" attribute; and</w:t>
      </w:r>
    </w:p>
    <w:p w:rsidR="00B54636" w:rsidRPr="00B54636" w:rsidRDefault="00B54636" w:rsidP="00B54636">
      <w:pPr>
        <w:ind w:left="1135" w:hanging="284"/>
      </w:pPr>
      <w:r w:rsidRPr="00B54636">
        <w:t>iii)</w:t>
      </w:r>
      <w:r w:rsidRPr="00B54636">
        <w:tab/>
        <w:t>if the MCPTT client supports the encoding name indicated in the value of the "name" attribute;</w:t>
      </w:r>
    </w:p>
    <w:p w:rsidR="00B54636" w:rsidRPr="00B54636" w:rsidRDefault="00B54636" w:rsidP="00B54636">
      <w:pPr>
        <w:ind w:left="1135" w:hanging="284"/>
      </w:pPr>
      <w:r w:rsidRPr="00B54636">
        <w:t>then the MCPTT client:</w:t>
      </w:r>
    </w:p>
    <w:p w:rsidR="00B54636" w:rsidRPr="00B54636" w:rsidRDefault="00B54636" w:rsidP="00B54636">
      <w:pPr>
        <w:ind w:left="1135" w:hanging="284"/>
      </w:pPr>
      <w:r w:rsidRPr="00B54636">
        <w:t>i)</w:t>
      </w:r>
      <w:r w:rsidRPr="00B54636">
        <w:tab/>
        <w:t>shall insert the value of the "name" attribute in the &lt;encoding name&gt; field of the "a=rtpmap" attribute as defined in IETF RFC 4566 [12]; and</w:t>
      </w:r>
    </w:p>
    <w:p w:rsidR="00B54636" w:rsidRPr="00B54636" w:rsidRDefault="00B54636" w:rsidP="00B54636">
      <w:pPr>
        <w:ind w:left="851" w:hanging="284"/>
      </w:pPr>
      <w:r w:rsidRPr="00B54636">
        <w:t>c)</w:t>
      </w:r>
      <w:r w:rsidRPr="00B54636">
        <w:tab/>
        <w:t>"i=" field set to "speech" according to 3GPP TS 24.229 [4];</w:t>
      </w:r>
    </w:p>
    <w:p w:rsidR="00B54636" w:rsidRPr="00B54636" w:rsidRDefault="00B54636" w:rsidP="00B54636">
      <w:pPr>
        <w:ind w:left="568" w:hanging="284"/>
      </w:pPr>
      <w:r w:rsidRPr="00B54636">
        <w:t>3)</w:t>
      </w:r>
      <w:r w:rsidRPr="00B54636">
        <w:tab/>
        <w:t>if floor control shall be used during the session, shall include an "m=application" media-level section as specified in 3GPP TS 24.380 [5] clause 12 for a media-floor control entity, consisting of:</w:t>
      </w:r>
    </w:p>
    <w:p w:rsidR="00B54636" w:rsidRPr="00B54636" w:rsidRDefault="00B54636" w:rsidP="00B54636">
      <w:pPr>
        <w:ind w:left="851" w:hanging="284"/>
      </w:pPr>
      <w:r w:rsidRPr="00B54636">
        <w:t>a)</w:t>
      </w:r>
      <w:r w:rsidRPr="00B54636">
        <w:tab/>
        <w:t>the port number for the media-floor control entity selected as specified in 3GPP TS 24.380 [5]; and</w:t>
      </w:r>
    </w:p>
    <w:p w:rsidR="00B54636" w:rsidRPr="00B54636" w:rsidRDefault="00B54636" w:rsidP="00B54636">
      <w:pPr>
        <w:ind w:left="851" w:hanging="284"/>
      </w:pPr>
      <w:r w:rsidRPr="00B54636">
        <w:t>b)</w:t>
      </w:r>
      <w:r w:rsidRPr="00B54636">
        <w:tab/>
        <w:t>the 'fmtp' attributes as specified in 3GPP TS 24.380 [5] clause 14; and</w:t>
      </w:r>
    </w:p>
    <w:p w:rsidR="00B54636" w:rsidRPr="00B54636" w:rsidRDefault="00B54636" w:rsidP="00B54636">
      <w:pPr>
        <w:ind w:left="568" w:hanging="284"/>
      </w:pPr>
      <w:r w:rsidRPr="00B54636">
        <w:t>4)</w:t>
      </w:r>
      <w:r w:rsidRPr="00B54636">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rsidR="00B54636" w:rsidRPr="00B54636" w:rsidRDefault="00B54636" w:rsidP="00B54636">
      <w:r w:rsidRPr="00B54636">
        <w:t>[TS 24.379, clause 10.1.1.2.3.1]</w:t>
      </w:r>
    </w:p>
    <w:p w:rsidR="00B54636" w:rsidRPr="00B54636" w:rsidRDefault="00B54636" w:rsidP="00B54636">
      <w:pPr>
        <w:rPr>
          <w:lang w:eastAsia="ko-KR"/>
        </w:rPr>
      </w:pPr>
      <w:r w:rsidRPr="00B54636">
        <w:rPr>
          <w:lang w:eastAsia="ko-KR"/>
        </w:rPr>
        <w:t>When an MCPTT client wants to leave the MCPTT session that has been established using on-demand session, the MCPTT client shall follow the procedures as specified in subclause 6.2.4.1.</w:t>
      </w:r>
    </w:p>
    <w:p w:rsidR="00B54636" w:rsidRPr="00B54636" w:rsidRDefault="00B54636" w:rsidP="00B54636">
      <w:pPr>
        <w:rPr>
          <w:lang w:eastAsia="en-US"/>
        </w:rPr>
      </w:pPr>
      <w:r w:rsidRPr="00B54636">
        <w:t>[TS 24.379, clause 6.2.4.1]</w:t>
      </w:r>
    </w:p>
    <w:p w:rsidR="00B54636" w:rsidRPr="00B54636" w:rsidRDefault="00B54636" w:rsidP="00B54636">
      <w:r w:rsidRPr="00B54636">
        <w:rPr>
          <w:lang w:eastAsia="ko-KR"/>
        </w:rPr>
        <w:t>Upon receiving a request from an MCPTT user to leave an MCPTT session established using on-demand session signalling,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leave; and</w:t>
      </w:r>
    </w:p>
    <w:p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rsidR="00B54636" w:rsidRPr="00B54636" w:rsidRDefault="00B54636">
      <w:pPr>
        <w:pStyle w:val="H6"/>
        <w:rPr>
          <w:lang w:eastAsia="en-US"/>
        </w:rPr>
        <w:pPrChange w:id="2828" w:author="MCC160" w:date="2023-02-23T18:46:00Z">
          <w:pPr>
            <w:keepNext/>
            <w:keepLines/>
            <w:spacing w:before="120"/>
            <w:ind w:left="1985" w:hanging="1985"/>
          </w:pPr>
        </w:pPrChange>
      </w:pPr>
      <w:r w:rsidRPr="00B54636">
        <w:t>6.1.1.3.3</w:t>
      </w:r>
      <w:r w:rsidRPr="00B54636">
        <w:tab/>
        <w:t>Test description</w:t>
      </w:r>
    </w:p>
    <w:p w:rsidR="00B54636" w:rsidRPr="00B54636" w:rsidRDefault="00B54636">
      <w:pPr>
        <w:pStyle w:val="H6"/>
        <w:pPrChange w:id="2829" w:author="MCC160" w:date="2023-02-23T18:46:00Z">
          <w:pPr>
            <w:keepNext/>
            <w:keepLines/>
            <w:spacing w:before="120"/>
            <w:ind w:left="1985" w:hanging="1985"/>
          </w:pPr>
        </w:pPrChange>
      </w:pPr>
      <w:r w:rsidRPr="00B54636">
        <w:t>6.1.1.3.3.1</w:t>
      </w:r>
      <w:r w:rsidRPr="00B54636">
        <w:tab/>
        <w:t>Pre-test conditions</w:t>
      </w:r>
    </w:p>
    <w:p w:rsidR="00B54636" w:rsidRPr="00B54636" w:rsidRDefault="00B54636">
      <w:pPr>
        <w:pStyle w:val="H6"/>
        <w:pPrChange w:id="2830" w:author="MCC160" w:date="2023-02-23T18:46:00Z">
          <w:pPr>
            <w:keepNext/>
            <w:keepLines/>
            <w:spacing w:before="120"/>
            <w:ind w:left="1985" w:hanging="1985"/>
          </w:pPr>
        </w:pPrChange>
      </w:pPr>
      <w:r w:rsidRPr="00B54636">
        <w:t>System Simulator:</w:t>
      </w:r>
    </w:p>
    <w:p w:rsidR="00B54636" w:rsidRPr="00B54636" w:rsidRDefault="00B54636">
      <w:pPr>
        <w:pStyle w:val="B10"/>
        <w:pPrChange w:id="2831" w:author="MCC160" w:date="2023-02-23T18:46:00Z">
          <w:pPr>
            <w:ind w:left="568" w:hanging="284"/>
          </w:pPr>
        </w:pPrChange>
      </w:pPr>
      <w:r w:rsidRPr="00B54636">
        <w:t>-</w:t>
      </w:r>
      <w:r w:rsidRPr="00B54636">
        <w:tab/>
        <w:t>SS (MCPTT server)</w:t>
      </w:r>
    </w:p>
    <w:p w:rsidR="00B54636" w:rsidRPr="00B54636" w:rsidRDefault="00B54636">
      <w:pPr>
        <w:pStyle w:val="B10"/>
        <w:pPrChange w:id="2832" w:author="MCC160" w:date="2023-02-23T18:46: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2833" w:author="MCC160" w:date="2023-02-23T18:46:00Z">
          <w:pPr>
            <w:keepNext/>
            <w:keepLines/>
            <w:spacing w:before="120"/>
            <w:ind w:left="1985" w:hanging="1985"/>
          </w:pPr>
        </w:pPrChange>
      </w:pPr>
      <w:r w:rsidRPr="00B54636">
        <w:t>IUT:</w:t>
      </w:r>
    </w:p>
    <w:p w:rsidR="00B54636" w:rsidRPr="00B54636" w:rsidRDefault="00B54636">
      <w:pPr>
        <w:pStyle w:val="B10"/>
        <w:pPrChange w:id="2834" w:author="MCC160" w:date="2023-02-23T18:46:00Z">
          <w:pPr>
            <w:ind w:left="568" w:hanging="284"/>
          </w:pPr>
        </w:pPrChange>
      </w:pPr>
      <w:r w:rsidRPr="00B54636">
        <w:t>-</w:t>
      </w:r>
      <w:r w:rsidRPr="00B54636">
        <w:tab/>
        <w:t>UE (MCPTT client)</w:t>
      </w:r>
    </w:p>
    <w:p w:rsidR="00067051" w:rsidRPr="00874E7A" w:rsidRDefault="00067051" w:rsidP="00067051">
      <w:pPr>
        <w:pStyle w:val="B10"/>
        <w:rPr>
          <w:ins w:id="2835" w:author="MCC160" w:date="2023-01-17T10:33:00Z"/>
        </w:rPr>
      </w:pPr>
      <w:ins w:id="2836" w:author="MCC160" w:date="2023-01-17T10:33: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2837" w:author="MCC160" w:date="2023-01-17T10:33:00Z"/>
        </w:rPr>
        <w:pPrChange w:id="2838" w:author="MCC160" w:date="2023-02-23T18:46:00Z">
          <w:pPr>
            <w:ind w:left="568" w:hanging="284"/>
          </w:pPr>
        </w:pPrChange>
      </w:pPr>
      <w:del w:id="2839" w:author="MCC160" w:date="2023-01-17T10:33: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2840" w:author="MCC160" w:date="2023-02-23T18:46:00Z">
          <w:pPr>
            <w:keepNext/>
            <w:keepLines/>
            <w:spacing w:before="120"/>
            <w:ind w:left="1985" w:hanging="1985"/>
          </w:pPr>
        </w:pPrChange>
      </w:pPr>
      <w:r w:rsidRPr="00B54636">
        <w:t>Preamble:</w:t>
      </w:r>
    </w:p>
    <w:p w:rsidR="00E61C34" w:rsidRPr="00874E7A" w:rsidRDefault="00E61C34" w:rsidP="00E61C34">
      <w:pPr>
        <w:pStyle w:val="B10"/>
        <w:rPr>
          <w:ins w:id="2841" w:author="MCC160" w:date="2023-01-18T13:37:00Z"/>
        </w:rPr>
      </w:pPr>
      <w:ins w:id="2842" w:author="MCC160" w:date="2023-01-18T13:37:00Z">
        <w:r w:rsidRPr="00874E7A">
          <w:t>-</w:t>
        </w:r>
        <w:r w:rsidRPr="00874E7A">
          <w:tab/>
        </w:r>
        <w:r>
          <w:t xml:space="preserve">The UE has performed procedure </w:t>
        </w:r>
      </w:ins>
      <w:ins w:id="2843" w:author="MCC160" w:date="2023-01-18T14:02:00Z">
        <w:r w:rsidR="008754C1">
          <w:t>'</w:t>
        </w:r>
      </w:ins>
      <w:ins w:id="2844" w:author="MCC160" w:date="2023-01-18T13:37:00Z">
        <w:r>
          <w:t>MCPTT UE registration</w:t>
        </w:r>
      </w:ins>
      <w:ins w:id="2845" w:author="MCC160" w:date="2023-01-18T14:15:00Z">
        <w:r w:rsidR="006F6CCD">
          <w:t>'</w:t>
        </w:r>
      </w:ins>
      <w:ins w:id="2846" w:author="MCC160" w:date="2023-01-18T13:37:00Z">
        <w:r>
          <w:t xml:space="preserve"> as specified in TS 36.579-1 [2] clause 5.4.2.</w:t>
        </w:r>
      </w:ins>
    </w:p>
    <w:p w:rsidR="00E61C34" w:rsidRPr="00874E7A" w:rsidRDefault="00E61C34" w:rsidP="00E61C34">
      <w:pPr>
        <w:pStyle w:val="B10"/>
        <w:rPr>
          <w:ins w:id="2847" w:author="MCC160" w:date="2023-01-18T13:37:00Z"/>
        </w:rPr>
      </w:pPr>
      <w:ins w:id="2848" w:author="MCC160" w:date="2023-01-18T13:37:00Z">
        <w:r w:rsidRPr="00874E7A">
          <w:t>-</w:t>
        </w:r>
        <w:r w:rsidRPr="00874E7A">
          <w:tab/>
        </w:r>
        <w:r>
          <w:t xml:space="preserve">The UE has performed procedure </w:t>
        </w:r>
      </w:ins>
      <w:ins w:id="2849" w:author="MCC160" w:date="2023-01-18T14:02:00Z">
        <w:r w:rsidR="008754C1">
          <w:t>'</w:t>
        </w:r>
      </w:ins>
      <w:ins w:id="2850" w:author="MCC160" w:date="2023-01-18T13:37:00Z">
        <w:r>
          <w:t>MCX Authorization/Configuration and Key Generation</w:t>
        </w:r>
      </w:ins>
      <w:ins w:id="2851" w:author="MCC160" w:date="2023-01-18T14:15:00Z">
        <w:r w:rsidR="006F6CCD">
          <w:t>'</w:t>
        </w:r>
      </w:ins>
      <w:ins w:id="2852" w:author="MCC160" w:date="2023-01-18T13:37:00Z">
        <w:r>
          <w:t xml:space="preserve"> as specified in TS 36.579-1 [2] clause 5.3.2.</w:t>
        </w:r>
      </w:ins>
    </w:p>
    <w:p w:rsidR="00B54636" w:rsidRPr="00B54636" w:rsidDel="00E61C34" w:rsidRDefault="00B54636">
      <w:pPr>
        <w:pStyle w:val="B10"/>
        <w:rPr>
          <w:del w:id="2853" w:author="MCC160" w:date="2023-01-18T13:37:00Z"/>
        </w:rPr>
        <w:pPrChange w:id="2854" w:author="MCC160" w:date="2023-02-23T18:46:00Z">
          <w:pPr>
            <w:ind w:left="568" w:hanging="284"/>
          </w:pPr>
        </w:pPrChange>
      </w:pPr>
      <w:del w:id="2855" w:author="MCC160" w:date="2023-01-18T13:37: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2856" w:author="MCC160" w:date="2023-01-18T13:37:00Z"/>
        </w:rPr>
        <w:pPrChange w:id="2857" w:author="MCC160" w:date="2023-02-23T18:46:00Z">
          <w:pPr>
            <w:ind w:left="568" w:hanging="284"/>
          </w:pPr>
        </w:pPrChange>
      </w:pPr>
      <w:del w:id="2858" w:author="MCC160" w:date="2023-01-18T13:37: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2859" w:author="MCC160" w:date="2023-02-23T18:46:00Z">
          <w:pPr>
            <w:ind w:left="568" w:hanging="284"/>
          </w:pPr>
        </w:pPrChange>
      </w:pPr>
      <w:r w:rsidRPr="00B54636">
        <w:t>-</w:t>
      </w:r>
      <w:r w:rsidRPr="00B54636">
        <w:tab/>
        <w:t>UE States at the end of the preamble</w:t>
      </w:r>
    </w:p>
    <w:p w:rsidR="00B54636" w:rsidRPr="00B54636" w:rsidRDefault="00B54636">
      <w:pPr>
        <w:pStyle w:val="B2"/>
        <w:pPrChange w:id="2860" w:author="MCC160" w:date="2023-02-23T18:46:00Z">
          <w:pPr>
            <w:ind w:left="851" w:hanging="284"/>
          </w:pPr>
        </w:pPrChange>
      </w:pPr>
      <w:r w:rsidRPr="00B54636">
        <w:t>-</w:t>
      </w:r>
      <w:r w:rsidRPr="00B54636">
        <w:tab/>
        <w:t>The UE is in E-UTRA Registered, Idle Mode state.</w:t>
      </w:r>
    </w:p>
    <w:p w:rsidR="00B54636" w:rsidRPr="00B54636" w:rsidRDefault="00B54636">
      <w:pPr>
        <w:pStyle w:val="B2"/>
        <w:pPrChange w:id="2861" w:author="MCC160" w:date="2023-02-23T18:46: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2862" w:author="MCC160" w:date="2023-02-23T18:46:00Z">
          <w:pPr>
            <w:keepNext/>
            <w:keepLines/>
            <w:spacing w:before="120"/>
            <w:ind w:left="1985" w:hanging="1985"/>
          </w:pPr>
        </w:pPrChange>
      </w:pPr>
      <w:r w:rsidRPr="00B54636">
        <w:t>6.1.1.3.3.2</w:t>
      </w:r>
      <w:r w:rsidRPr="00B54636">
        <w:tab/>
        <w:t>Test procedure sequence</w:t>
      </w:r>
    </w:p>
    <w:p w:rsidR="00B54636" w:rsidRPr="00B54636" w:rsidRDefault="00B54636">
      <w:pPr>
        <w:pStyle w:val="TH"/>
        <w:pPrChange w:id="2863" w:author="MCC160" w:date="2023-02-23T18:46:00Z">
          <w:pPr>
            <w:keepNext/>
            <w:keepLines/>
            <w:spacing w:before="60"/>
            <w:jc w:val="center"/>
          </w:pPr>
        </w:pPrChange>
      </w:pPr>
      <w:r w:rsidRPr="00B54636">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rsidTr="00FB0651">
        <w:tc>
          <w:tcPr>
            <w:tcW w:w="648"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2864" w:author="MCC160" w:date="2023-02-23T18:46:00Z">
                <w:pPr>
                  <w:keepNext/>
                  <w:keepLines/>
                  <w:spacing w:after="0"/>
                  <w:jc w:val="center"/>
                </w:pPr>
              </w:pPrChange>
            </w:pPr>
            <w:r w:rsidRPr="00B54636">
              <w:rPr>
                <w:lang w:val="fr-FR"/>
              </w:rPr>
              <w:t>St</w:t>
            </w:r>
          </w:p>
        </w:tc>
        <w:tc>
          <w:tcPr>
            <w:tcW w:w="396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2865" w:author="MCC160" w:date="2023-02-23T18:46:00Z">
                <w:pPr>
                  <w:keepNext/>
                  <w:keepLines/>
                  <w:spacing w:after="0"/>
                  <w:jc w:val="center"/>
                </w:pPr>
              </w:pPrChange>
            </w:pPr>
            <w:r w:rsidRPr="00B5463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866" w:author="MCC160" w:date="2023-02-23T18:46:00Z">
                <w:pPr>
                  <w:keepNext/>
                  <w:keepLines/>
                  <w:spacing w:after="0"/>
                  <w:jc w:val="center"/>
                </w:pPr>
              </w:pPrChange>
            </w:pPr>
            <w:r w:rsidRPr="00B54636">
              <w:rPr>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2867" w:author="MCC160" w:date="2023-02-23T18:46:00Z">
                <w:pPr>
                  <w:keepNext/>
                  <w:keepLines/>
                  <w:spacing w:after="0"/>
                  <w:jc w:val="center"/>
                </w:pPr>
              </w:pPrChange>
            </w:pPr>
            <w:r w:rsidRPr="00B54636">
              <w:rPr>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2868" w:author="MCC160" w:date="2023-02-23T18:46:00Z">
                <w:pPr>
                  <w:keepNext/>
                  <w:keepLines/>
                  <w:spacing w:after="0"/>
                  <w:jc w:val="center"/>
                </w:pPr>
              </w:pPrChange>
            </w:pPr>
            <w:r w:rsidRPr="00B54636">
              <w:rPr>
                <w:lang w:val="fr-FR"/>
              </w:rPr>
              <w:t>Verdict</w:t>
            </w:r>
          </w:p>
        </w:tc>
      </w:tr>
      <w:tr w:rsidR="00B54636" w:rsidRPr="00B54636" w:rsidTr="00FB0651">
        <w:tc>
          <w:tcPr>
            <w:tcW w:w="648"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2869" w:author="MCC160" w:date="2023-02-23T18:46:00Z">
                <w:pPr>
                  <w:keepNext/>
                  <w:keepLines/>
                  <w:spacing w:after="0"/>
                  <w:jc w:val="center"/>
                </w:pPr>
              </w:pPrChange>
            </w:pPr>
          </w:p>
        </w:tc>
        <w:tc>
          <w:tcPr>
            <w:tcW w:w="396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2870"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871" w:author="MCC160" w:date="2023-02-23T18:46:00Z">
                <w:pPr>
                  <w:keepNext/>
                  <w:keepLines/>
                  <w:spacing w:after="0"/>
                  <w:jc w:val="center"/>
                </w:pPr>
              </w:pPrChange>
            </w:pPr>
            <w:r w:rsidRPr="00B5463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872" w:author="MCC160" w:date="2023-02-23T18:46:00Z">
                <w:pPr>
                  <w:keepNext/>
                  <w:keepLines/>
                  <w:spacing w:after="0"/>
                  <w:jc w:val="center"/>
                </w:pPr>
              </w:pPrChange>
            </w:pPr>
            <w:r w:rsidRPr="00B54636">
              <w:rPr>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2873" w:author="MCC160" w:date="2023-02-23T18:46: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2874" w:author="MCC160" w:date="2023-02-23T18:46:00Z">
                <w:pPr>
                  <w:keepNext/>
                  <w:keepLines/>
                  <w:spacing w:after="0"/>
                  <w:jc w:val="center"/>
                </w:pPr>
              </w:pPrChange>
            </w:pP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875" w:author="MCC160" w:date="2023-02-23T18:46:00Z">
                <w:pPr>
                  <w:keepNext/>
                  <w:keepLines/>
                  <w:spacing w:after="0"/>
                  <w:jc w:val="center"/>
                </w:pPr>
              </w:pPrChange>
            </w:pPr>
            <w:r w:rsidRPr="00B5463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562B90" w:rsidRDefault="00562B90" w:rsidP="001B5C1E">
            <w:pPr>
              <w:pStyle w:val="TAL"/>
              <w:rPr>
                <w:ins w:id="2876" w:author="MCC160" w:date="2023-01-18T18:26:00Z"/>
                <w:lang w:val="fr-FR"/>
              </w:rPr>
            </w:pPr>
            <w:ins w:id="2877" w:author="MCC160" w:date="2023-01-18T18:26:00Z">
              <w:r w:rsidRPr="00051C0A">
                <w:rPr>
                  <w:lang w:val="fr-FR"/>
                </w:rPr>
                <w:t>Make the UE (MCPTT client) request the establishment of a group call with manual commencement mode and implicit floor request.</w:t>
              </w:r>
            </w:ins>
          </w:p>
          <w:p w:rsidR="00B54636" w:rsidRPr="00B54636" w:rsidRDefault="00B54636">
            <w:pPr>
              <w:pStyle w:val="TAL"/>
              <w:rPr>
                <w:shd w:val="clear" w:color="auto" w:fill="FF0000"/>
                <w:lang w:val="fr-FR"/>
              </w:rPr>
              <w:pPrChange w:id="2878" w:author="MCC160" w:date="2023-02-23T18:46:00Z">
                <w:pPr>
                  <w:keepNext/>
                  <w:keepLines/>
                  <w:spacing w:after="0"/>
                </w:pPr>
              </w:pPrChange>
            </w:pPr>
            <w:del w:id="2879" w:author="MCC160" w:date="2023-01-18T18:25:00Z">
              <w:r w:rsidRPr="00B54636" w:rsidDel="00562B90">
                <w:rPr>
                  <w:lang w:val="fr-FR"/>
                </w:rPr>
                <w:delText xml:space="preserve">Make the MCPTT User request the establishment of an MCPTT on-demand pre-arranged group call, manual commencement mode, with explicit request for floor control (implicit floor control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880"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881"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882"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883" w:author="MCC160" w:date="2023-02-23T18:46: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884" w:author="MCC160" w:date="2023-02-23T18:46:00Z">
                <w:pPr>
                  <w:keepNext/>
                  <w:keepLines/>
                  <w:spacing w:after="0"/>
                  <w:jc w:val="center"/>
                </w:pPr>
              </w:pPrChange>
            </w:pPr>
            <w:r w:rsidRPr="00B5463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885" w:author="MCC160" w:date="2023-02-23T18:46:00Z">
                <w:pPr>
                  <w:keepNext/>
                  <w:keepLines/>
                  <w:spacing w:after="0"/>
                </w:pPr>
              </w:pPrChange>
            </w:pPr>
            <w:r w:rsidRPr="00B54636">
              <w:rPr>
                <w:lang w:val="fr-FR"/>
              </w:rPr>
              <w:t>Check: Does the UE (</w:t>
            </w:r>
            <w:r w:rsidRPr="00B54636">
              <w:rPr>
                <w:lang w:val="fr-FR" w:eastAsia="ko-KR"/>
              </w:rPr>
              <w:t xml:space="preserve">MCPTT client) </w:t>
            </w:r>
            <w:ins w:id="2886" w:author="MCC160" w:date="2023-01-18T18:27:00Z">
              <w:r w:rsidR="00562B90">
                <w:rPr>
                  <w:lang w:val="fr-FR" w:eastAsia="ko-KR"/>
                </w:rPr>
                <w:t xml:space="preserve">correctly </w:t>
              </w:r>
            </w:ins>
            <w:r w:rsidRPr="00B54636">
              <w:rPr>
                <w:rFonts w:eastAsia="Calibri"/>
                <w:lang w:val="fr-FR" w:eastAsia="ko-KR"/>
              </w:rPr>
              <w:t xml:space="preserve">perform </w:t>
            </w:r>
            <w:ins w:id="2887" w:author="MCC160" w:date="2023-01-18T18:27:00Z">
              <w:r w:rsidR="00562B90">
                <w:rPr>
                  <w:rFonts w:eastAsia="Calibri"/>
                  <w:lang w:val="fr-FR" w:eastAsia="ko-KR"/>
                </w:rPr>
                <w:t xml:space="preserve">procedure </w:t>
              </w:r>
            </w:ins>
            <w:del w:id="2888" w:author="MCC160" w:date="2023-01-18T18:27:00Z">
              <w:r w:rsidRPr="00B54636" w:rsidDel="00562B90">
                <w:rPr>
                  <w:rFonts w:eastAsia="Calibri"/>
                  <w:lang w:val="fr-FR" w:eastAsia="ko-KR"/>
                </w:rPr>
                <w:delText xml:space="preserve">the </w:delText>
              </w:r>
              <w:r w:rsidRPr="00B54636" w:rsidDel="00562B90">
                <w:rPr>
                  <w:lang w:val="fr-FR"/>
                </w:rPr>
                <w:delText xml:space="preserve">SIP signalling </w:delText>
              </w:r>
            </w:del>
            <w:del w:id="2889" w:author="MCC160" w:date="2023-01-18T16:37:00Z">
              <w:r w:rsidRPr="00B54636" w:rsidDel="00424C15">
                <w:rPr>
                  <w:lang w:val="fr-FR"/>
                </w:rPr>
                <w:delText xml:space="preserve">for </w:delText>
              </w:r>
            </w:del>
            <w:ins w:id="2890" w:author="MCC160" w:date="2023-01-18T16:37:00Z">
              <w:r w:rsidR="00424C15">
                <w:rPr>
                  <w:lang w:val="fr-FR"/>
                </w:rPr>
                <w:t>'</w:t>
              </w:r>
            </w:ins>
            <w:r w:rsidRPr="00B54636">
              <w:rPr>
                <w:lang w:val="fr-FR"/>
              </w:rPr>
              <w:t>MCPTT CO group call establishment, manual commencement</w:t>
            </w:r>
            <w:ins w:id="2891" w:author="MCC160" w:date="2023-01-18T18:27:00Z">
              <w:r w:rsidR="00562B90">
                <w:rPr>
                  <w:lang w:val="fr-FR"/>
                </w:rPr>
                <w:t>'</w:t>
              </w:r>
            </w:ins>
            <w:r w:rsidRPr="00B54636">
              <w:rPr>
                <w:lang w:val="fr-FR"/>
              </w:rPr>
              <w:t xml:space="preserve"> </w:t>
            </w:r>
            <w:del w:id="2892" w:author="MCC160" w:date="2023-01-18T18:27:00Z">
              <w:r w:rsidRPr="00B54636" w:rsidDel="00562B90">
                <w:rPr>
                  <w:lang w:val="fr-FR"/>
                </w:rPr>
                <w:delText xml:space="preserve">procedure </w:delText>
              </w:r>
            </w:del>
            <w:r w:rsidRPr="00B54636">
              <w:rPr>
                <w:lang w:val="fr-FR"/>
              </w:rPr>
              <w:t xml:space="preserve">as described in TS 36.579-1 [2] Table </w:t>
            </w:r>
            <w:r w:rsidRPr="00B54636">
              <w:rPr>
                <w:bCs/>
                <w:lang w:val="fr-FR"/>
              </w:rPr>
              <w:t xml:space="preserve">5.3A.1.3-1 to </w:t>
            </w:r>
            <w:r w:rsidRPr="00B54636">
              <w:rPr>
                <w:lang w:val="fr-FR"/>
              </w:rPr>
              <w:t>establish</w:t>
            </w:r>
            <w:del w:id="2893" w:author="MCC160" w:date="2023-01-18T18:28:00Z">
              <w:r w:rsidRPr="00B54636" w:rsidDel="00907EF0">
                <w:rPr>
                  <w:lang w:val="fr-FR"/>
                </w:rPr>
                <w:delText xml:space="preserve"> an MCPTT on-demand pre-arranged</w:delText>
              </w:r>
            </w:del>
            <w:ins w:id="2894" w:author="MCC160" w:date="2023-01-18T18:28:00Z">
              <w:r w:rsidR="00907EF0">
                <w:rPr>
                  <w:lang w:val="fr-FR"/>
                </w:rPr>
                <w:t xml:space="preserve"> a</w:t>
              </w:r>
            </w:ins>
            <w:r w:rsidRPr="00B54636">
              <w:rPr>
                <w:lang w:val="fr-FR"/>
              </w:rPr>
              <w:t xml:space="preserve"> group call with manual commencement mode and</w:t>
            </w:r>
            <w:r w:rsidRPr="00B54636">
              <w:rPr>
                <w:bCs/>
                <w:lang w:val="fr-FR"/>
              </w:rPr>
              <w:t xml:space="preserve"> </w:t>
            </w:r>
            <w:r w:rsidRPr="00B54636">
              <w:rPr>
                <w:lang w:val="fr-FR"/>
              </w:rPr>
              <w:t xml:space="preserve">implicit </w:t>
            </w:r>
            <w:del w:id="2895" w:author="MCC160" w:date="2023-01-18T18:29:00Z">
              <w:r w:rsidRPr="00B54636" w:rsidDel="00907EF0">
                <w:rPr>
                  <w:lang w:val="fr-FR"/>
                </w:rPr>
                <w:delText xml:space="preserve">request for </w:delText>
              </w:r>
            </w:del>
            <w:r w:rsidRPr="00B54636">
              <w:rPr>
                <w:lang w:val="fr-FR"/>
              </w:rPr>
              <w:t xml:space="preserve">floor control </w:t>
            </w:r>
            <w:r w:rsidRPr="00B54636">
              <w:rPr>
                <w:rFonts w:eastAsia="Calibri"/>
                <w:lang w:val="fr-FR" w:eastAsia="ko-KR"/>
              </w:rPr>
              <w:t xml:space="preserve">according to option b.ii of NOTE 1 in TS 36.579.1 [2] Table </w:t>
            </w:r>
            <w:r w:rsidRPr="00B54636">
              <w:rPr>
                <w:bCs/>
                <w:lang w:val="fr-FR"/>
              </w:rPr>
              <w:t>5.3A.1.3-1</w:t>
            </w:r>
            <w:r w:rsidRPr="00B54636">
              <w:rPr>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896"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897"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898" w:author="MCC160" w:date="2023-02-23T18:46: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899" w:author="MCC160" w:date="2023-02-23T18:46:00Z">
                <w:pPr>
                  <w:keepNext/>
                  <w:keepLines/>
                  <w:spacing w:after="0"/>
                  <w:jc w:val="center"/>
                </w:pPr>
              </w:pPrChange>
            </w:pPr>
            <w:del w:id="2900" w:author="MCC160" w:date="2023-01-19T10:21:00Z">
              <w:r w:rsidRPr="00B54636" w:rsidDel="009C3A4E">
                <w:rPr>
                  <w:lang w:val="fr-FR"/>
                </w:rPr>
                <w:delText>-</w:delText>
              </w:r>
            </w:del>
            <w:ins w:id="2901" w:author="MCC160" w:date="2023-01-19T10:21:00Z">
              <w:r w:rsidR="009C3A4E">
                <w:rPr>
                  <w:lang w:val="fr-FR"/>
                </w:rPr>
                <w:t>P</w:t>
              </w:r>
            </w:ins>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02" w:author="MCC160" w:date="2023-02-23T18:46:00Z">
                <w:pPr>
                  <w:keepNext/>
                  <w:keepLines/>
                  <w:spacing w:after="0"/>
                  <w:jc w:val="center"/>
                </w:pPr>
              </w:pPrChange>
            </w:pPr>
            <w:r w:rsidRPr="00B5463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03"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04"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05"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06"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07" w:author="MCC160" w:date="2023-02-23T18:46: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08" w:author="MCC160" w:date="2023-02-23T18:46:00Z">
                <w:pPr>
                  <w:keepNext/>
                  <w:keepLines/>
                  <w:spacing w:after="0"/>
                  <w:jc w:val="center"/>
                </w:pPr>
              </w:pPrChange>
            </w:pPr>
            <w:r w:rsidRPr="00B54636">
              <w:rPr>
                <w:lang w:val="fr-FR"/>
              </w:rPr>
              <w:t>6A</w:t>
            </w:r>
          </w:p>
        </w:tc>
        <w:tc>
          <w:tcPr>
            <w:tcW w:w="3969" w:type="dxa"/>
            <w:tcBorders>
              <w:top w:val="single" w:sz="4" w:space="0" w:color="auto"/>
              <w:left w:val="single" w:sz="4" w:space="0" w:color="auto"/>
              <w:bottom w:val="single" w:sz="4" w:space="0" w:color="auto"/>
              <w:right w:val="single" w:sz="4" w:space="0" w:color="auto"/>
            </w:tcBorders>
            <w:hideMark/>
          </w:tcPr>
          <w:p w:rsidR="00907EF0" w:rsidRDefault="00907EF0" w:rsidP="001B5C1E">
            <w:pPr>
              <w:pStyle w:val="TAL"/>
              <w:rPr>
                <w:ins w:id="2909" w:author="MCC160" w:date="2023-01-18T18:29:00Z"/>
                <w:rFonts w:eastAsia="Calibri"/>
                <w:lang w:val="fr-FR"/>
              </w:rPr>
            </w:pPr>
            <w:ins w:id="2910" w:author="MCC160" w:date="2023-01-18T18:29:00Z">
              <w:r w:rsidRPr="0011406D">
                <w:rPr>
                  <w:rFonts w:eastAsia="Calibri"/>
                  <w:lang w:val="fr-FR"/>
                </w:rPr>
                <w:t>Check: Does the UE (MCPTT client) provide floor granted notification to the user?</w:t>
              </w:r>
            </w:ins>
          </w:p>
          <w:p w:rsidR="00B54636" w:rsidRPr="00B54636" w:rsidRDefault="00B54636">
            <w:pPr>
              <w:pStyle w:val="TAL"/>
              <w:rPr>
                <w:lang w:val="fr-FR"/>
              </w:rPr>
              <w:pPrChange w:id="2911" w:author="MCC160" w:date="2023-02-23T18:46:00Z">
                <w:pPr>
                  <w:keepNext/>
                  <w:keepLines/>
                  <w:spacing w:after="0"/>
                </w:pPr>
              </w:pPrChange>
            </w:pPr>
            <w:del w:id="2912" w:author="MCC160" w:date="2023-01-18T18:29:00Z">
              <w:r w:rsidRPr="00B54636" w:rsidDel="00907EF0">
                <w:rPr>
                  <w:rFonts w:eastAsia="Calibri"/>
                  <w:lang w:val="fr-FR"/>
                </w:rPr>
                <w:delText>Check: Does the UE (</w:delText>
              </w:r>
              <w:r w:rsidRPr="00B54636" w:rsidDel="00907EF0">
                <w:rPr>
                  <w:rFonts w:eastAsia="Calibri"/>
                  <w:lang w:val="fr-FR" w:eastAsia="ko-KR"/>
                </w:rPr>
                <w:delText xml:space="preserve">MCPTT client) </w:delText>
              </w:r>
              <w:r w:rsidRPr="00B54636" w:rsidDel="00907EF0">
                <w:rPr>
                  <w:rFonts w:eastAsia="Calibri"/>
                  <w:lang w:val="fr-FR"/>
                </w:rPr>
                <w:delText xml:space="preserve">provide floor granted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13" w:author="MCC160" w:date="2023-02-23T18:46: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14" w:author="MCC160" w:date="2023-02-23T18:46: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15" w:author="MCC160" w:date="2023-02-23T18:46:00Z">
                <w:pPr>
                  <w:keepNext/>
                  <w:keepLines/>
                  <w:spacing w:after="0"/>
                  <w:jc w:val="center"/>
                </w:pPr>
              </w:pPrChange>
            </w:pPr>
            <w:r w:rsidRPr="00B5463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16" w:author="MCC160" w:date="2023-02-23T18:46:00Z">
                <w:pPr>
                  <w:keepNext/>
                  <w:keepLines/>
                  <w:spacing w:after="0"/>
                  <w:jc w:val="center"/>
                </w:pPr>
              </w:pPrChange>
            </w:pPr>
            <w:r w:rsidRPr="00B54636">
              <w:rPr>
                <w:rFonts w:eastAsia="Calibri"/>
                <w:lang w:val="fr-FR"/>
              </w:rPr>
              <w:t>P</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17" w:author="MCC160" w:date="2023-02-23T18:46:00Z">
                <w:pPr>
                  <w:keepNext/>
                  <w:keepLines/>
                  <w:spacing w:after="0"/>
                  <w:jc w:val="center"/>
                </w:pPr>
              </w:pPrChange>
            </w:pPr>
            <w:r w:rsidRPr="00B54636">
              <w:rPr>
                <w:lang w:val="fr-FR"/>
              </w:rPr>
              <w:t>6B</w:t>
            </w:r>
          </w:p>
        </w:tc>
        <w:tc>
          <w:tcPr>
            <w:tcW w:w="3969" w:type="dxa"/>
            <w:tcBorders>
              <w:top w:val="single" w:sz="4" w:space="0" w:color="auto"/>
              <w:left w:val="single" w:sz="4" w:space="0" w:color="auto"/>
              <w:bottom w:val="single" w:sz="4" w:space="0" w:color="auto"/>
              <w:right w:val="single" w:sz="4" w:space="0" w:color="auto"/>
            </w:tcBorders>
            <w:hideMark/>
          </w:tcPr>
          <w:p w:rsidR="00846A1E" w:rsidRDefault="00846A1E" w:rsidP="001B5C1E">
            <w:pPr>
              <w:pStyle w:val="TAL"/>
              <w:rPr>
                <w:ins w:id="2918" w:author="MCC160" w:date="2023-01-18T16:23:00Z"/>
                <w:rFonts w:eastAsia="Calibri"/>
                <w:lang w:val="fr-FR"/>
              </w:rPr>
            </w:pPr>
            <w:ins w:id="2919" w:author="MCC160" w:date="2023-01-18T16:23:00Z">
              <w:r w:rsidRPr="001764B6">
                <w:rPr>
                  <w:rFonts w:eastAsia="Calibri"/>
                  <w:lang w:val="fr-FR"/>
                </w:rPr>
                <w:t>Make the UE (MCPTT client) release the floor.</w:t>
              </w:r>
            </w:ins>
          </w:p>
          <w:p w:rsidR="00B54636" w:rsidRPr="00B54636" w:rsidRDefault="00B54636">
            <w:pPr>
              <w:pStyle w:val="TAL"/>
              <w:rPr>
                <w:lang w:val="fr-FR"/>
              </w:rPr>
              <w:pPrChange w:id="2920" w:author="MCC160" w:date="2023-02-23T18:46:00Z">
                <w:pPr>
                  <w:keepNext/>
                  <w:keepLines/>
                  <w:spacing w:after="0"/>
                </w:pPr>
              </w:pPrChange>
            </w:pPr>
            <w:del w:id="2921" w:author="MCC160" w:date="2023-01-18T16:24:00Z">
              <w:r w:rsidRPr="00B54636" w:rsidDel="00846A1E">
                <w:rPr>
                  <w:rFonts w:eastAsia="Calibri"/>
                  <w:lang w:val="fr-FR"/>
                </w:rPr>
                <w:delText xml:space="preserve">Make the MCPTT User indicate end of talking (e.g. releasing the PTT button).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22" w:author="MCC160" w:date="2023-02-23T18:46: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23" w:author="MCC160" w:date="2023-02-23T18:46: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24" w:author="MCC160" w:date="2023-02-23T18:46: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25" w:author="MCC160" w:date="2023-02-23T18:46:00Z">
                <w:pPr>
                  <w:keepNext/>
                  <w:keepLines/>
                  <w:spacing w:after="0"/>
                  <w:jc w:val="center"/>
                </w:pPr>
              </w:pPrChange>
            </w:pPr>
            <w:r w:rsidRPr="00B54636">
              <w:rPr>
                <w:rFonts w:eastAsia="Calibri"/>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26" w:author="MCC160" w:date="2023-02-23T18:46:00Z">
                <w:pPr>
                  <w:keepNext/>
                  <w:keepLines/>
                  <w:spacing w:after="0"/>
                  <w:jc w:val="center"/>
                </w:pPr>
              </w:pPrChange>
            </w:pPr>
            <w:r w:rsidRPr="00B54636">
              <w:rPr>
                <w:lang w:val="fr-FR"/>
              </w:rPr>
              <w:t>6C</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27" w:author="MCC160" w:date="2023-02-23T18:46:00Z">
                <w:pPr>
                  <w:keepNext/>
                  <w:keepLines/>
                  <w:spacing w:after="0"/>
                </w:pPr>
              </w:pPrChange>
            </w:pPr>
            <w:r w:rsidRPr="00B54636">
              <w:rPr>
                <w:rFonts w:eastAsia="Calibri"/>
                <w:lang w:val="fr-FR"/>
              </w:rPr>
              <w:t xml:space="preserve">Check: Does the UE (MCPTT client) </w:t>
            </w:r>
            <w:ins w:id="2928" w:author="MCC160" w:date="2023-01-18T16:30:00Z">
              <w:r w:rsidR="00D27C59" w:rsidRPr="00D27C59">
                <w:rPr>
                  <w:rFonts w:eastAsia="Calibri"/>
                  <w:lang w:val="fr-FR"/>
                </w:rPr>
                <w:t xml:space="preserve">correctly </w:t>
              </w:r>
            </w:ins>
            <w:r w:rsidRPr="00B54636">
              <w:rPr>
                <w:rFonts w:eastAsia="Calibri"/>
                <w:lang w:val="fr-FR"/>
              </w:rPr>
              <w:t xml:space="preserve">perform procedure </w:t>
            </w:r>
            <w:del w:id="2929" w:author="MCC160" w:date="2023-01-18T16:37:00Z">
              <w:r w:rsidRPr="00B54636" w:rsidDel="00424C15">
                <w:rPr>
                  <w:rFonts w:eastAsia="Calibri"/>
                  <w:lang w:val="fr-FR"/>
                </w:rPr>
                <w:delText xml:space="preserve">for </w:delText>
              </w:r>
            </w:del>
            <w:ins w:id="2930" w:author="MCC160" w:date="2023-01-18T16:37:00Z">
              <w:r w:rsidR="00424C15">
                <w:rPr>
                  <w:rFonts w:eastAsia="Calibri"/>
                  <w:lang w:val="fr-FR"/>
                </w:rPr>
                <w:t>'</w:t>
              </w:r>
            </w:ins>
            <w:r w:rsidRPr="00B54636">
              <w:rPr>
                <w:lang w:val="fr-FR"/>
              </w:rPr>
              <w:t>MCPTT Floor release – Floor Idle</w:t>
            </w:r>
            <w:ins w:id="2931" w:author="MCC160" w:date="2023-01-18T18:29:00Z">
              <w:r w:rsidR="00907EF0">
                <w:rPr>
                  <w:lang w:val="fr-FR"/>
                </w:rPr>
                <w:t>'</w:t>
              </w:r>
            </w:ins>
            <w:r w:rsidRPr="00B54636">
              <w:rPr>
                <w:rFonts w:eastAsia="Calibri"/>
                <w:lang w:val="fr-FR"/>
              </w:rPr>
              <w:t xml:space="preserve"> as described in </w:t>
            </w:r>
            <w:r w:rsidRPr="00B5463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32" w:author="MCC160" w:date="2023-02-23T18:46: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33" w:author="MCC160" w:date="2023-02-23T18:46: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34" w:author="MCC160" w:date="2023-02-23T18:46:00Z">
                <w:pPr>
                  <w:keepNext/>
                  <w:keepLines/>
                  <w:spacing w:after="0"/>
                  <w:jc w:val="center"/>
                </w:pPr>
              </w:pPrChange>
            </w:pPr>
            <w:r w:rsidRPr="00B5463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35" w:author="MCC160" w:date="2023-02-23T18:46:00Z">
                <w:pPr>
                  <w:keepNext/>
                  <w:keepLines/>
                  <w:spacing w:after="0"/>
                  <w:jc w:val="center"/>
                </w:pPr>
              </w:pPrChange>
            </w:pPr>
            <w:r w:rsidRPr="00B54636">
              <w:rPr>
                <w:rFonts w:eastAsia="Calibri"/>
                <w:lang w:val="fr-FR"/>
              </w:rPr>
              <w:t>P</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36" w:author="MCC160" w:date="2023-02-23T18:46:00Z">
                <w:pPr>
                  <w:keepNext/>
                  <w:keepLines/>
                  <w:spacing w:after="0"/>
                  <w:jc w:val="center"/>
                </w:pPr>
              </w:pPrChange>
            </w:pPr>
            <w:r w:rsidRPr="00B5463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907EF0" w:rsidRDefault="00907EF0" w:rsidP="001B5C1E">
            <w:pPr>
              <w:pStyle w:val="TAL"/>
              <w:rPr>
                <w:ins w:id="2937" w:author="MCC160" w:date="2023-01-18T18:29:00Z"/>
                <w:lang w:val="fr-FR"/>
              </w:rPr>
            </w:pPr>
            <w:ins w:id="2938" w:author="MCC160" w:date="2023-01-18T18:29:00Z">
              <w:r w:rsidRPr="00051C0A">
                <w:rPr>
                  <w:lang w:val="fr-FR"/>
                </w:rPr>
                <w:t>Make the UE (MCPTT client) release the call.</w:t>
              </w:r>
            </w:ins>
          </w:p>
          <w:p w:rsidR="00B54636" w:rsidRPr="00B54636" w:rsidRDefault="00B54636">
            <w:pPr>
              <w:pStyle w:val="TAL"/>
              <w:rPr>
                <w:lang w:val="fr-FR"/>
              </w:rPr>
              <w:pPrChange w:id="2939" w:author="MCC160" w:date="2023-02-23T18:46:00Z">
                <w:pPr>
                  <w:keepNext/>
                  <w:keepLines/>
                  <w:spacing w:after="0"/>
                </w:pPr>
              </w:pPrChange>
            </w:pPr>
            <w:del w:id="2940" w:author="MCC160" w:date="2023-01-18T18:29:00Z">
              <w:r w:rsidRPr="00B54636" w:rsidDel="00907EF0">
                <w:rPr>
                  <w:lang w:val="fr-FR"/>
                </w:rPr>
                <w:delText xml:space="preserve">Make the MCPTT User end the on-demand group call.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41"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42"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43"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44" w:author="MCC160" w:date="2023-02-23T18:46: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45" w:author="MCC160" w:date="2023-02-23T18:46:00Z">
                <w:pPr>
                  <w:keepNext/>
                  <w:keepLines/>
                  <w:spacing w:after="0"/>
                  <w:jc w:val="center"/>
                </w:pPr>
              </w:pPrChange>
            </w:pPr>
            <w:r w:rsidRPr="00B5463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46" w:author="MCC160" w:date="2023-02-23T18:46:00Z">
                <w:pPr>
                  <w:keepNext/>
                  <w:keepLines/>
                  <w:spacing w:after="0"/>
                </w:pPr>
              </w:pPrChange>
            </w:pPr>
            <w:r w:rsidRPr="00B54636">
              <w:rPr>
                <w:lang w:val="fr-FR"/>
              </w:rPr>
              <w:t xml:space="preserve">Check: Does the UE (MCPTT </w:t>
            </w:r>
            <w:del w:id="2947" w:author="MCC160" w:date="2023-01-18T18:32:00Z">
              <w:r w:rsidRPr="00B54636" w:rsidDel="00681F64">
                <w:rPr>
                  <w:lang w:val="fr-FR"/>
                </w:rPr>
                <w:delText>C</w:delText>
              </w:r>
            </w:del>
            <w:ins w:id="2948" w:author="MCC160" w:date="2023-01-18T18:32:00Z">
              <w:r w:rsidR="00681F64">
                <w:rPr>
                  <w:lang w:val="fr-FR"/>
                </w:rPr>
                <w:t>c</w:t>
              </w:r>
            </w:ins>
            <w:r w:rsidRPr="00B54636">
              <w:rPr>
                <w:lang w:val="fr-FR"/>
              </w:rPr>
              <w:t xml:space="preserve">lient) </w:t>
            </w:r>
            <w:ins w:id="2949" w:author="MCC160" w:date="2023-01-18T16:31:00Z">
              <w:r w:rsidR="00D27C59" w:rsidRPr="00D27C59">
                <w:rPr>
                  <w:lang w:val="fr-FR"/>
                </w:rPr>
                <w:t xml:space="preserve">correctly </w:t>
              </w:r>
            </w:ins>
            <w:r w:rsidRPr="00B54636">
              <w:rPr>
                <w:lang w:val="fr-FR"/>
              </w:rPr>
              <w:t xml:space="preserve">perform procedure </w:t>
            </w:r>
            <w:del w:id="2950" w:author="MCC160" w:date="2023-01-18T16:37:00Z">
              <w:r w:rsidRPr="00B54636" w:rsidDel="00424C15">
                <w:rPr>
                  <w:lang w:val="fr-FR"/>
                </w:rPr>
                <w:delText xml:space="preserve">for </w:delText>
              </w:r>
            </w:del>
            <w:ins w:id="2951" w:author="MCC160" w:date="2023-01-18T16:37:00Z">
              <w:r w:rsidR="00424C15">
                <w:rPr>
                  <w:lang w:val="fr-FR"/>
                </w:rPr>
                <w:t>'</w:t>
              </w:r>
            </w:ins>
            <w:r w:rsidRPr="00B54636">
              <w:rPr>
                <w:lang w:val="fr-FR"/>
              </w:rPr>
              <w:t>MCX CO call release</w:t>
            </w:r>
            <w:ins w:id="2952" w:author="MCC160" w:date="2023-01-18T18:30:00Z">
              <w:r w:rsidR="00907EF0">
                <w:rPr>
                  <w:lang w:val="fr-FR"/>
                </w:rPr>
                <w:t>'</w:t>
              </w:r>
            </w:ins>
            <w:r w:rsidRPr="00B54636">
              <w:rPr>
                <w:lang w:val="fr-FR"/>
              </w:rPr>
              <w:t xml:space="preserve"> as described in TS 36.579-1 [2] Table 5.3.10.3-1</w:t>
            </w:r>
            <w:del w:id="2953" w:author="MCC160" w:date="2023-01-18T18:30:00Z">
              <w:r w:rsidRPr="00B54636" w:rsidDel="00907EF0">
                <w:rPr>
                  <w:lang w:val="fr-FR"/>
                </w:rPr>
                <w:delText xml:space="preserve"> to end the on-demand group call</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szCs w:val="18"/>
                <w:lang w:val="fr-FR"/>
              </w:rPr>
              <w:pPrChange w:id="2954"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55"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56" w:author="MCC160" w:date="2023-02-23T18:46: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57" w:author="MCC160" w:date="2023-02-23T18:46:00Z">
                <w:pPr>
                  <w:keepNext/>
                  <w:keepLines/>
                  <w:spacing w:after="0"/>
                  <w:jc w:val="center"/>
                </w:pPr>
              </w:pPrChange>
            </w:pPr>
            <w:r w:rsidRPr="00B54636">
              <w:rPr>
                <w:lang w:val="fr-FR"/>
              </w:rPr>
              <w:t>P</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58" w:author="MCC160" w:date="2023-02-23T18:46:00Z">
                <w:pPr>
                  <w:keepNext/>
                  <w:keepLines/>
                  <w:spacing w:after="0"/>
                  <w:jc w:val="center"/>
                </w:pPr>
              </w:pPrChange>
            </w:pPr>
            <w:r w:rsidRPr="00B5463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59"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60"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61"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62"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2963" w:author="MCC160" w:date="2023-02-23T18:46:00Z">
                <w:pPr>
                  <w:keepNext/>
                  <w:keepLines/>
                  <w:spacing w:after="0"/>
                  <w:jc w:val="center"/>
                </w:pPr>
              </w:pPrChange>
            </w:pPr>
            <w:r w:rsidRPr="00B54636">
              <w:rPr>
                <w:lang w:val="fr-FR"/>
              </w:rPr>
              <w:t>-</w:t>
            </w:r>
          </w:p>
        </w:tc>
      </w:tr>
      <w:tr w:rsidR="00B54636" w:rsidRPr="00B54636" w:rsidTr="00FB0651">
        <w:tc>
          <w:tcPr>
            <w:tcW w:w="9762"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2964" w:author="MCC160" w:date="2023-02-23T18:46:00Z">
                <w:pPr>
                  <w:keepNext/>
                  <w:keepLines/>
                  <w:spacing w:after="0"/>
                  <w:ind w:left="851" w:hanging="851"/>
                </w:pPr>
              </w:pPrChange>
            </w:pPr>
            <w:r w:rsidRPr="00B54636">
              <w:rPr>
                <w:rFonts w:eastAsia="Calibri"/>
                <w:szCs w:val="22"/>
                <w:lang w:val="fr-FR"/>
              </w:rPr>
              <w:t>NOTE 1:</w:t>
            </w:r>
            <w:r w:rsidRPr="00B54636">
              <w:rPr>
                <w:rFonts w:eastAsia="Calibri"/>
                <w:szCs w:val="22"/>
                <w:lang w:val="fr-FR"/>
              </w:rPr>
              <w:tab/>
            </w:r>
            <w:r w:rsidRPr="00B54636">
              <w:rPr>
                <w:rFonts w:eastAsia="Calibri"/>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2965" w:author="MCC160" w:date="2023-02-23T18:46:00Z">
          <w:pPr>
            <w:keepNext/>
            <w:keepLines/>
            <w:spacing w:before="120"/>
            <w:ind w:left="1985" w:hanging="1985"/>
          </w:pPr>
        </w:pPrChange>
      </w:pPr>
      <w:r w:rsidRPr="00B54636">
        <w:t>6.1.1.3.3.3</w:t>
      </w:r>
      <w:r w:rsidRPr="00B54636">
        <w:tab/>
        <w:t>Specific message contents</w:t>
      </w:r>
    </w:p>
    <w:p w:rsidR="00B54636" w:rsidRPr="00B54636" w:rsidRDefault="00B54636">
      <w:pPr>
        <w:pStyle w:val="TH"/>
        <w:pPrChange w:id="2966" w:author="MCC160" w:date="2023-02-23T18:46:00Z">
          <w:pPr>
            <w:keepNext/>
            <w:keepLines/>
            <w:spacing w:before="60"/>
            <w:jc w:val="center"/>
          </w:pPr>
        </w:pPrChange>
      </w:pPr>
      <w:r w:rsidRPr="00E35F02">
        <w:t>Table 6.1.1.3.3.3-1: SIP INVITE from the UE (step 2, Table 6.1.1.3.3.2-1);</w:t>
      </w:r>
      <w:r w:rsidRPr="00E35F02">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67" w:author="MCC160" w:date="2023-02-23T18:46:00Z">
                <w:pPr>
                  <w:keepNext/>
                  <w:keepLines/>
                  <w:spacing w:after="0"/>
                </w:pPr>
              </w:pPrChange>
            </w:pPr>
            <w:r w:rsidRPr="00B54636">
              <w:rPr>
                <w:lang w:val="fr-FR"/>
              </w:rPr>
              <w:t>Derivation Path: TS 36.579-1 [2], Table 5.5.2.5.1-1</w:t>
            </w:r>
            <w:ins w:id="2968" w:author="MCC160" w:date="2023-01-20T21:24:00Z">
              <w:r w:rsidR="00DE7BE1">
                <w:rPr>
                  <w:lang w:val="fr-FR"/>
                </w:rPr>
                <w:t>,</w:t>
              </w:r>
            </w:ins>
            <w:r w:rsidRPr="00B54636">
              <w:rPr>
                <w:lang w:val="fr-FR"/>
              </w:rPr>
              <w:t xml:space="preserve"> condition MANUAL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969" w:author="MCC160" w:date="2023-02-23T18:46: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970" w:author="MCC160" w:date="2023-02-23T18:46: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971" w:author="MCC160" w:date="2023-02-23T18:46: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972" w:author="MCC160" w:date="2023-02-23T18:46: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2973" w:author="MCC160" w:date="2023-02-23T18:46:00Z">
                <w:pPr>
                  <w:keepNext/>
                  <w:keepLines/>
                  <w:spacing w:after="0"/>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2974" w:author="MCC160" w:date="2023-02-23T18:46:00Z">
                  <w:rPr>
                    <w:lang w:val="fr-FR"/>
                  </w:rPr>
                </w:rPrChange>
              </w:rPr>
              <w:pPrChange w:id="2975" w:author="MCC160" w:date="2023-02-23T18:46:00Z">
                <w:pPr>
                  <w:keepNext/>
                  <w:keepLines/>
                  <w:spacing w:after="0"/>
                </w:pPr>
              </w:pPrChange>
            </w:pPr>
            <w:r w:rsidRPr="001B5C1E">
              <w:rPr>
                <w:b/>
                <w:lang w:val="fr-FR"/>
                <w:rPrChange w:id="2976" w:author="MCC160" w:date="2023-02-23T18:46: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977"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978"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979"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980" w:author="MCC160" w:date="2023-02-23T18:46: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81" w:author="MCC160" w:date="2023-02-23T18:46:00Z">
                <w:pPr>
                  <w:keepNext/>
                  <w:keepLines/>
                  <w:spacing w:after="0"/>
                </w:pPr>
              </w:pPrChange>
            </w:pPr>
            <w:r w:rsidRPr="00B54636">
              <w:rPr>
                <w:b/>
                <w:bCs/>
                <w:lang w:val="fr-FR"/>
              </w:rPr>
              <w:t xml:space="preserve">  </w:t>
            </w:r>
            <w:r w:rsidRPr="00B54636">
              <w:rPr>
                <w:lang w:val="fr-FR"/>
              </w:rPr>
              <w:t>MIME body part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82" w:author="MCC160" w:date="2023-02-23T18:46:00Z">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eastAsia="en-US"/>
                <w:rPrChange w:id="2983" w:author="MCC160" w:date="2023-02-23T18:46:00Z">
                  <w:rPr>
                    <w:lang w:val="fr-FR" w:eastAsia="en-US"/>
                  </w:rPr>
                </w:rPrChange>
              </w:rPr>
              <w:pPrChange w:id="2984" w:author="MCC160" w:date="2023-02-23T18:46:00Z">
                <w:pPr>
                  <w:keepNext/>
                  <w:keepLines/>
                  <w:spacing w:after="0"/>
                </w:pPr>
              </w:pPrChange>
            </w:pPr>
            <w:r w:rsidRPr="001B5C1E">
              <w:rPr>
                <w:b/>
                <w:lang w:val="fr-FR"/>
                <w:rPrChange w:id="2985" w:author="MCC160" w:date="2023-02-23T18:46: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986"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987" w:author="MCC160" w:date="2023-02-23T18:46: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88" w:author="MCC160" w:date="2023-02-23T18:46: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89" w:author="MCC160" w:date="2023-02-23T18:46:00Z">
                <w:pPr>
                  <w:keepNext/>
                  <w:keepLines/>
                  <w:spacing w:after="0"/>
                </w:pPr>
              </w:pPrChange>
            </w:pPr>
            <w:r w:rsidRPr="00B54636">
              <w:rPr>
                <w:lang w:val="fr-FR"/>
              </w:rPr>
              <w:t>SDP Message as described in Table 6.1.1.3.3.3-1A</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990"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991"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992" w:author="MCC160" w:date="2023-02-23T18:46: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2993" w:author="MCC160" w:date="2023-02-23T18:46: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2994"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2995" w:author="MCC160" w:date="2023-02-23T18:46:00Z">
                  <w:rPr>
                    <w:lang w:val="fr-FR"/>
                  </w:rPr>
                </w:rPrChange>
              </w:rPr>
              <w:pPrChange w:id="2996" w:author="MCC160" w:date="2023-02-23T18:46:00Z">
                <w:pPr>
                  <w:keepNext/>
                  <w:keepLines/>
                  <w:spacing w:after="0"/>
                </w:pPr>
              </w:pPrChange>
            </w:pPr>
            <w:r w:rsidRPr="001B5C1E">
              <w:rPr>
                <w:b/>
                <w:lang w:val="fr-FR"/>
                <w:rPrChange w:id="2997" w:author="MCC160" w:date="2023-02-23T18:46:00Z">
                  <w:rPr>
                    <w:lang w:val="fr-FR"/>
                  </w:rPr>
                </w:rPrChange>
              </w:rPr>
              <w:t>MCPTT</w:t>
            </w:r>
            <w:ins w:id="2998" w:author="MCC160" w:date="2023-01-18T17:32:00Z">
              <w:r w:rsidR="00A73205" w:rsidRPr="001B5C1E">
                <w:rPr>
                  <w:b/>
                  <w:lang w:val="fr-FR"/>
                  <w:rPrChange w:id="2999" w:author="MCC160" w:date="2023-02-23T18:46:00Z">
                    <w:rPr>
                      <w:lang w:val="fr-FR"/>
                    </w:rPr>
                  </w:rPrChange>
                </w:rPr>
                <w:t>-</w:t>
              </w:r>
            </w:ins>
            <w:del w:id="3000" w:author="MCC160" w:date="2023-01-18T17:32:00Z">
              <w:r w:rsidRPr="001B5C1E" w:rsidDel="00A73205">
                <w:rPr>
                  <w:b/>
                  <w:lang w:val="fr-FR"/>
                  <w:rPrChange w:id="3001" w:author="MCC160" w:date="2023-02-23T18:46:00Z">
                    <w:rPr>
                      <w:lang w:val="fr-FR"/>
                    </w:rPr>
                  </w:rPrChange>
                </w:rPr>
                <w:delText xml:space="preserve"> </w:delText>
              </w:r>
            </w:del>
            <w:r w:rsidRPr="001B5C1E">
              <w:rPr>
                <w:b/>
                <w:lang w:val="fr-FR"/>
                <w:rPrChange w:id="3002" w:author="MCC160" w:date="2023-02-23T18:46: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03"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04" w:author="MCC160" w:date="2023-02-23T18:46: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005" w:author="MCC160" w:date="2023-02-23T18:46: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006" w:author="MCC160" w:date="2023-02-23T18:46:00Z">
                <w:pPr>
                  <w:keepNext/>
                  <w:keepLines/>
                  <w:spacing w:after="0"/>
                </w:pPr>
              </w:pPrChange>
            </w:pPr>
            <w:r w:rsidRPr="00B54636">
              <w:rPr>
                <w:lang w:val="fr-FR"/>
              </w:rPr>
              <w:t>MCPTT-Info as described in Table 6.1.1.3.3.3-1B</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07"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08"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09"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3010" w:author="MCC160" w:date="2023-02-23T18:46:00Z">
          <w:pPr>
            <w:keepNext/>
            <w:keepLines/>
            <w:spacing w:before="60"/>
            <w:jc w:val="center"/>
          </w:pPr>
        </w:pPrChange>
      </w:pPr>
      <w:r w:rsidRPr="00B54636">
        <w:t>Table 6.1.1.3.3.3-1A: SDP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011" w:author="MCC160" w:date="2023-02-23T18:46:00Z">
                <w:pPr>
                  <w:keepNext/>
                  <w:keepLines/>
                  <w:spacing w:after="0"/>
                </w:pPr>
              </w:pPrChange>
            </w:pPr>
            <w:r w:rsidRPr="00B54636">
              <w:rPr>
                <w:lang w:val="fr-FR"/>
              </w:rPr>
              <w:t>Derivation Path: TS 36.579-1 [2], Table 5.5.3.1.1-1</w:t>
            </w:r>
            <w:ins w:id="3012" w:author="MCC160" w:date="2023-01-20T21:24:00Z">
              <w:r w:rsidR="00DE7BE1">
                <w:rPr>
                  <w:lang w:val="fr-FR"/>
                </w:rPr>
                <w:t>,</w:t>
              </w:r>
            </w:ins>
            <w:r w:rsidRPr="00B54636">
              <w:rPr>
                <w:lang w:val="fr-FR"/>
              </w:rPr>
              <w:t xml:space="preserve"> condition INITIAL_SDP_OFFER, IMPLICIT_GRANT_REQUESTED</w:t>
            </w:r>
          </w:p>
        </w:tc>
      </w:tr>
    </w:tbl>
    <w:p w:rsidR="00B54636" w:rsidRPr="00B54636" w:rsidRDefault="00B54636" w:rsidP="00B54636">
      <w:pPr>
        <w:rPr>
          <w:lang w:eastAsia="en-US"/>
        </w:rPr>
      </w:pPr>
    </w:p>
    <w:p w:rsidR="00B54636" w:rsidRPr="00B54636" w:rsidRDefault="00B54636">
      <w:pPr>
        <w:pStyle w:val="TH"/>
        <w:pPrChange w:id="3013" w:author="MCC160" w:date="2023-02-23T18:46:00Z">
          <w:pPr>
            <w:keepNext/>
            <w:keepLines/>
            <w:spacing w:before="60"/>
            <w:jc w:val="center"/>
          </w:pPr>
        </w:pPrChange>
      </w:pPr>
      <w:r w:rsidRPr="00B54636">
        <w:t>Table 6.1.1.3.3.3-1B: MCPTT-Info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014" w:author="MCC160" w:date="2023-02-23T18:46:00Z">
                <w:pPr>
                  <w:keepNext/>
                  <w:keepLines/>
                  <w:spacing w:after="0"/>
                </w:pPr>
              </w:pPrChange>
            </w:pPr>
            <w:r w:rsidRPr="00B54636">
              <w:rPr>
                <w:lang w:val="fr-FR"/>
              </w:rPr>
              <w:t>Derivation Path: TS 36.579-1 [2], Table 5.5.3.2.1-1</w:t>
            </w:r>
            <w:ins w:id="3015" w:author="MCC160" w:date="2023-01-20T21:24:00Z">
              <w:r w:rsidR="00DE7BE1">
                <w:rPr>
                  <w:lang w:val="fr-FR"/>
                </w:rPr>
                <w:t>,</w:t>
              </w:r>
            </w:ins>
            <w:r w:rsidRPr="00B54636">
              <w:rPr>
                <w:lang w:val="fr-FR"/>
              </w:rPr>
              <w:t xml:space="preserve"> condition GROUP-CALL, INVITE_REFER</w:t>
            </w:r>
          </w:p>
        </w:tc>
      </w:tr>
    </w:tbl>
    <w:p w:rsidR="00B54636" w:rsidRPr="00B54636" w:rsidRDefault="00B54636" w:rsidP="00B54636">
      <w:pPr>
        <w:rPr>
          <w:lang w:eastAsia="en-US"/>
        </w:rPr>
      </w:pPr>
    </w:p>
    <w:p w:rsidR="00B54636" w:rsidRPr="00B54636" w:rsidRDefault="00B54636">
      <w:pPr>
        <w:pStyle w:val="TH"/>
        <w:pPrChange w:id="3016" w:author="MCC160" w:date="2023-02-23T18:46:00Z">
          <w:pPr>
            <w:keepNext/>
            <w:keepLines/>
            <w:spacing w:before="60"/>
            <w:jc w:val="center"/>
          </w:pPr>
        </w:pPrChange>
      </w:pPr>
      <w:r w:rsidRPr="00B54636">
        <w:t>Table 6.1.1.3.3.3-2: Void</w:t>
      </w:r>
    </w:p>
    <w:p w:rsidR="00B54636" w:rsidRPr="00B54636" w:rsidRDefault="00B54636">
      <w:pPr>
        <w:pStyle w:val="TH"/>
        <w:pPrChange w:id="3017" w:author="MCC160" w:date="2023-02-23T18:46:00Z">
          <w:pPr>
            <w:keepNext/>
            <w:keepLines/>
            <w:spacing w:before="60"/>
            <w:jc w:val="center"/>
          </w:pPr>
        </w:pPrChange>
      </w:pPr>
      <w:r w:rsidRPr="00B54636">
        <w:t>Table 6.1.1.3.3.3-2A: SIP 200 (OK) from the SS (step 2, Table 6.1.1.3.3.2-1;</w:t>
      </w:r>
      <w:r w:rsidRPr="00B54636">
        <w:br/>
        <w:t>step 4, TS 36.579-1 [2] Table 5.3A.1.3-1</w:t>
      </w:r>
      <w:ins w:id="3018" w:author="MCC160" w:date="2023-02-26T17:21:00Z">
        <w:r w:rsidR="00736F21" w:rsidRPr="00736F21">
          <w:rPr>
            <w:highlight w:val="yellow"/>
            <w:rPrChange w:id="3019" w:author="MCC160" w:date="2023-02-26T17:21:00Z">
              <w:rPr>
                <w:b/>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020" w:author="MCC160" w:date="2023-02-23T18:46:00Z">
                <w:pPr>
                  <w:keepNext/>
                  <w:keepLines/>
                  <w:spacing w:after="0"/>
                </w:pPr>
              </w:pPrChange>
            </w:pPr>
            <w:r w:rsidRPr="00B54636">
              <w:rPr>
                <w:lang w:val="fr-FR"/>
              </w:rPr>
              <w:t>Derivation Path: TS 36.579-1 [2], Table 5.5.2.17.1.2-1</w:t>
            </w:r>
            <w:ins w:id="3021" w:author="MCC160" w:date="2023-01-20T21:25:00Z">
              <w:r w:rsidR="00DE7BE1">
                <w:rPr>
                  <w:lang w:val="fr-FR"/>
                </w:rPr>
                <w:t>,</w:t>
              </w:r>
            </w:ins>
            <w:r w:rsidRPr="00B54636">
              <w:rPr>
                <w:lang w:val="fr-FR"/>
              </w:rPr>
              <w:t xml:space="preserve"> condition INVITE-RSP</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022" w:author="MCC160" w:date="2023-02-23T18:46: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023" w:author="MCC160" w:date="2023-02-23T18:46: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024" w:author="MCC160" w:date="2023-02-23T18:46: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025" w:author="MCC160" w:date="2023-02-23T18:46: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026" w:author="MCC160" w:date="2023-02-23T18:46:00Z">
                <w:pPr>
                  <w:keepNext/>
                  <w:keepLines/>
                  <w:spacing w:after="0"/>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3027" w:author="MCC160" w:date="2023-02-23T18:46:00Z">
                  <w:rPr>
                    <w:lang w:val="fr-FR"/>
                  </w:rPr>
                </w:rPrChange>
              </w:rPr>
              <w:pPrChange w:id="3028" w:author="MCC160" w:date="2023-02-23T18:46:00Z">
                <w:pPr>
                  <w:keepNext/>
                  <w:keepLines/>
                  <w:spacing w:after="0"/>
                </w:pPr>
              </w:pPrChange>
            </w:pPr>
            <w:r w:rsidRPr="001B5C1E">
              <w:rPr>
                <w:b/>
                <w:lang w:val="fr-FR"/>
                <w:rPrChange w:id="3029" w:author="MCC160" w:date="2023-02-23T18:46: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30"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31"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32"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33" w:author="MCC160" w:date="2023-02-23T18:46: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3034" w:author="MCC160" w:date="2023-02-23T18:46:00Z">
                <w:pPr>
                  <w:keepNext/>
                  <w:keepLines/>
                  <w:spacing w:after="0"/>
                </w:pPr>
              </w:pPrChange>
            </w:pPr>
            <w:r w:rsidRPr="00B5463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3035" w:author="MCC160" w:date="2023-02-23T18:46:00Z">
                <w:pPr>
                  <w:keepNext/>
                  <w:keepLines/>
                  <w:spacing w:after="0"/>
                </w:pPr>
              </w:pPrChange>
            </w:pPr>
            <w:r w:rsidRPr="00B54636">
              <w:rPr>
                <w:lang w:val="fr-FR"/>
              </w:rPr>
              <w:t>As described in Table 6.1.1.3.3.3-2B</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36"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37"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038"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3039" w:author="MCC160" w:date="2023-02-23T18:46:00Z">
          <w:pPr>
            <w:keepNext/>
            <w:keepLines/>
            <w:spacing w:before="60"/>
            <w:jc w:val="center"/>
          </w:pPr>
        </w:pPrChange>
      </w:pPr>
      <w:r w:rsidRPr="00B54636">
        <w:t>Table 6.1.1.3.3.3-2B: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040" w:author="MCC160" w:date="2023-02-23T18:46:00Z">
                <w:pPr>
                  <w:keepNext/>
                  <w:keepLines/>
                  <w:spacing w:after="0"/>
                </w:pPr>
              </w:pPrChange>
            </w:pPr>
            <w:r w:rsidRPr="00B54636">
              <w:rPr>
                <w:lang w:val="fr-FR"/>
              </w:rPr>
              <w:t>Derivation Path: TS 36.579-1 [2], Table 5.5.3.1.2-1</w:t>
            </w:r>
            <w:ins w:id="3041" w:author="MCC160" w:date="2023-01-20T21:25:00Z">
              <w:r w:rsidR="00DE7BE1">
                <w:rPr>
                  <w:lang w:val="fr-FR"/>
                </w:rPr>
                <w:t>,</w:t>
              </w:r>
            </w:ins>
            <w:r w:rsidRPr="00B54636">
              <w:rPr>
                <w:lang w:val="fr-FR"/>
              </w:rPr>
              <w:t xml:space="preserve"> condition SDP_ANSWER, IMPLICIT_GRANT_REQUESTED</w:t>
            </w:r>
          </w:p>
        </w:tc>
      </w:tr>
    </w:tbl>
    <w:p w:rsidR="00B54636" w:rsidRPr="00B54636" w:rsidRDefault="00B54636" w:rsidP="00B54636">
      <w:pPr>
        <w:rPr>
          <w:lang w:eastAsia="en-US"/>
        </w:rPr>
      </w:pPr>
    </w:p>
    <w:p w:rsidR="00B54636" w:rsidRPr="00B54636" w:rsidRDefault="00B54636">
      <w:pPr>
        <w:pStyle w:val="TH"/>
        <w:pPrChange w:id="3042" w:author="MCC160" w:date="2023-02-23T18:46:00Z">
          <w:pPr>
            <w:keepNext/>
            <w:keepLines/>
            <w:spacing w:before="60"/>
            <w:jc w:val="center"/>
          </w:pPr>
        </w:pPrChange>
      </w:pPr>
      <w:r w:rsidRPr="00B54636">
        <w:t>Table 6.1.1.3.3.3-3: Void</w:t>
      </w:r>
    </w:p>
    <w:p w:rsidR="00B54636" w:rsidRPr="00B54636" w:rsidRDefault="00B54636" w:rsidP="00B54636"/>
    <w:p w:rsidR="00B54636" w:rsidRPr="00B54636" w:rsidRDefault="00B54636" w:rsidP="00B54636">
      <w:pPr>
        <w:keepNext/>
        <w:keepLines/>
        <w:spacing w:before="120"/>
        <w:ind w:left="1418" w:hanging="1418"/>
        <w:outlineLvl w:val="3"/>
        <w:rPr>
          <w:rFonts w:ascii="Arial" w:hAnsi="Arial"/>
          <w:sz w:val="24"/>
        </w:rPr>
      </w:pPr>
      <w:bookmarkStart w:id="3043" w:name="_Toc21006007"/>
      <w:bookmarkStart w:id="3044" w:name="_Toc36037680"/>
      <w:bookmarkStart w:id="3045" w:name="_Toc43837531"/>
      <w:bookmarkStart w:id="3046" w:name="_Toc60995643"/>
      <w:bookmarkStart w:id="3047" w:name="_Toc69159771"/>
      <w:bookmarkStart w:id="3048" w:name="_Toc76583120"/>
      <w:bookmarkStart w:id="3049" w:name="_Toc83808672"/>
      <w:bookmarkStart w:id="3050" w:name="_Toc91233493"/>
      <w:bookmarkStart w:id="3051" w:name="_Toc100348972"/>
      <w:bookmarkStart w:id="3052" w:name="_Toc106787128"/>
      <w:bookmarkStart w:id="3053" w:name="_Toc124350029"/>
      <w:r w:rsidRPr="00B54636">
        <w:rPr>
          <w:rFonts w:ascii="Arial" w:hAnsi="Arial"/>
          <w:sz w:val="24"/>
        </w:rPr>
        <w:t>6.1.1.4</w:t>
      </w:r>
      <w:r w:rsidRPr="00B54636">
        <w:rPr>
          <w:rFonts w:ascii="Arial" w:hAnsi="Arial"/>
          <w:sz w:val="24"/>
        </w:rPr>
        <w:tab/>
        <w:t>On-network / On-demand Pre-arranged Group Call / Manual Commencement Mode / Client Terminated (CT)</w:t>
      </w:r>
      <w:bookmarkEnd w:id="3043"/>
      <w:bookmarkEnd w:id="3044"/>
      <w:bookmarkEnd w:id="3045"/>
      <w:bookmarkEnd w:id="3046"/>
      <w:bookmarkEnd w:id="3047"/>
      <w:bookmarkEnd w:id="3048"/>
      <w:bookmarkEnd w:id="3049"/>
      <w:bookmarkEnd w:id="3050"/>
      <w:bookmarkEnd w:id="3051"/>
      <w:bookmarkEnd w:id="3052"/>
      <w:bookmarkEnd w:id="3053"/>
    </w:p>
    <w:p w:rsidR="00B54636" w:rsidRPr="00B54636" w:rsidRDefault="00B54636">
      <w:pPr>
        <w:pStyle w:val="H6"/>
        <w:pPrChange w:id="3054" w:author="MCC160" w:date="2023-02-23T18:46:00Z">
          <w:pPr>
            <w:keepNext/>
            <w:keepLines/>
            <w:spacing w:before="120"/>
            <w:ind w:left="1985" w:hanging="1985"/>
          </w:pPr>
        </w:pPrChange>
      </w:pPr>
      <w:r w:rsidRPr="00B54636">
        <w:t>6.1.1.4.1</w:t>
      </w:r>
      <w:r w:rsidRPr="00B54636">
        <w:tab/>
        <w:t>Test Purpose (TP)</w:t>
      </w:r>
    </w:p>
    <w:p w:rsidR="00B54636" w:rsidRPr="00B54636" w:rsidRDefault="00B54636">
      <w:pPr>
        <w:pStyle w:val="H6"/>
        <w:pPrChange w:id="3055" w:author="MCC160" w:date="2023-02-23T18:46:00Z">
          <w:pPr>
            <w:keepNext/>
            <w:keepLines/>
            <w:spacing w:before="120"/>
            <w:ind w:left="1985" w:hanging="1985"/>
          </w:pPr>
        </w:pPrChange>
      </w:pPr>
      <w:r w:rsidRPr="00B54636">
        <w:t>(1)</w:t>
      </w:r>
    </w:p>
    <w:p w:rsidR="00B54636" w:rsidRPr="00B54636" w:rsidRDefault="00B54636">
      <w:pPr>
        <w:pStyle w:val="PL"/>
        <w:pPrChange w:id="305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w:t>
      </w:r>
    </w:p>
    <w:p w:rsidR="00B54636" w:rsidRPr="00B54636" w:rsidRDefault="00B54636">
      <w:pPr>
        <w:pStyle w:val="PL"/>
        <w:pPrChange w:id="305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ensure that</w:t>
      </w:r>
      <w:r w:rsidRPr="00B54636">
        <w:t xml:space="preserve"> {</w:t>
      </w:r>
      <w:r w:rsidRPr="00B54636">
        <w:br/>
        <w:t xml:space="preserve">  </w:t>
      </w:r>
      <w:r w:rsidRPr="00B54636">
        <w:rPr>
          <w:b/>
        </w:rPr>
        <w:t>when</w:t>
      </w:r>
      <w:r w:rsidRPr="00B54636">
        <w:t xml:space="preserve"> { the SS (MCPTT Server) initiates an On-demand Pre-arranged group call with Manual Commencement Mode }</w:t>
      </w:r>
    </w:p>
    <w:p w:rsidR="00B54636" w:rsidRPr="00B54636" w:rsidRDefault="00B54636">
      <w:pPr>
        <w:pStyle w:val="PL"/>
        <w:pPrChange w:id="305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responds by sending a SIP 200 (OK) message </w:t>
      </w:r>
      <w:r w:rsidRPr="00B54636">
        <w:rPr>
          <w:b/>
        </w:rPr>
        <w:t>and</w:t>
      </w:r>
      <w:r w:rsidRPr="00B54636">
        <w:t xml:space="preserve"> notifies the user that the call was established </w:t>
      </w:r>
      <w:r w:rsidRPr="00B54636">
        <w:rPr>
          <w:b/>
        </w:rPr>
        <w:t>and</w:t>
      </w:r>
      <w:r w:rsidRPr="00B54636">
        <w:t xml:space="preserve"> respects the floor control imposed by the MCPTT Server }</w:t>
      </w:r>
    </w:p>
    <w:p w:rsidR="00B54636" w:rsidRPr="00B54636" w:rsidRDefault="00B54636">
      <w:pPr>
        <w:pStyle w:val="PL"/>
        <w:pPrChange w:id="305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306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3061" w:author="MCC160" w:date="2023-02-23T18:46:00Z">
          <w:pPr>
            <w:keepNext/>
            <w:keepLines/>
            <w:spacing w:before="120"/>
            <w:ind w:left="1985" w:hanging="1985"/>
          </w:pPr>
        </w:pPrChange>
      </w:pPr>
      <w:r w:rsidRPr="00B54636">
        <w:t>(2)</w:t>
      </w:r>
    </w:p>
    <w:p w:rsidR="00B54636" w:rsidRPr="00B54636" w:rsidRDefault="00B54636">
      <w:pPr>
        <w:pStyle w:val="PL"/>
        <w:pPrChange w:id="306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Manual  Commencement Mode }</w:t>
      </w:r>
    </w:p>
    <w:p w:rsidR="00B54636" w:rsidRPr="00B54636" w:rsidRDefault="00B54636">
      <w:pPr>
        <w:pStyle w:val="PL"/>
        <w:pPrChange w:id="306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306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SS (MCPTT Server) ends the ongoing MCPTT Group Call by sending a SIP BYE message}</w:t>
      </w:r>
    </w:p>
    <w:p w:rsidR="00B54636" w:rsidRPr="00B54636" w:rsidRDefault="00B54636">
      <w:pPr>
        <w:pStyle w:val="PL"/>
        <w:pPrChange w:id="306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the UE (MCPTT Client) responds with a SIP 200 (OK)}</w:t>
      </w:r>
    </w:p>
    <w:p w:rsidR="00B54636" w:rsidRPr="00B54636" w:rsidRDefault="00B54636">
      <w:pPr>
        <w:pStyle w:val="PL"/>
        <w:pPrChange w:id="306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306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3068" w:author="MCC160" w:date="2023-02-23T18:46:00Z">
          <w:pPr>
            <w:keepNext/>
            <w:keepLines/>
            <w:spacing w:before="120"/>
            <w:ind w:left="1985" w:hanging="1985"/>
          </w:pPr>
        </w:pPrChange>
      </w:pPr>
      <w:r w:rsidRPr="00B54636">
        <w:t>(3)</w:t>
      </w:r>
    </w:p>
    <w:p w:rsidR="00B54636" w:rsidRPr="00B54636" w:rsidRDefault="00B54636">
      <w:pPr>
        <w:pStyle w:val="PL"/>
        <w:pPrChange w:id="306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w:t>
      </w:r>
    </w:p>
    <w:p w:rsidR="00B54636" w:rsidRPr="00B54636" w:rsidRDefault="00B54636">
      <w:pPr>
        <w:pStyle w:val="PL"/>
        <w:pPrChange w:id="307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ensure that</w:t>
      </w:r>
      <w:r w:rsidRPr="00B54636">
        <w:t xml:space="preserve"> {</w:t>
      </w:r>
      <w:r w:rsidRPr="00B54636">
        <w:br/>
        <w:t xml:space="preserve">  </w:t>
      </w:r>
      <w:r w:rsidRPr="00B54636">
        <w:rPr>
          <w:b/>
        </w:rPr>
        <w:t>when</w:t>
      </w:r>
      <w:r w:rsidRPr="00B54636">
        <w:t xml:space="preserve"> { the SS (MCPTT Server) initiates an On-demand Pre-arranged group call with Manual Commencement Mode </w:t>
      </w:r>
      <w:r w:rsidRPr="00B54636">
        <w:rPr>
          <w:b/>
        </w:rPr>
        <w:t>and</w:t>
      </w:r>
      <w:r w:rsidRPr="00B54636">
        <w:t xml:space="preserve"> the MCPTT User (MCPTT Client) chooses to reject the call }</w:t>
      </w:r>
    </w:p>
    <w:p w:rsidR="00B54636" w:rsidRPr="00B54636" w:rsidRDefault="00B54636">
      <w:pPr>
        <w:pStyle w:val="PL"/>
        <w:pPrChange w:id="307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responds by sending a SIP 480 (Temporarily unavailable) message to the SS in order to reject the call }</w:t>
      </w:r>
    </w:p>
    <w:p w:rsidR="00B54636" w:rsidRPr="00B54636" w:rsidRDefault="00B54636">
      <w:pPr>
        <w:pStyle w:val="PL"/>
        <w:pPrChange w:id="307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307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3074" w:author="MCC160" w:date="2023-02-23T18:46:00Z">
          <w:pPr>
            <w:keepNext/>
            <w:keepLines/>
            <w:spacing w:before="120"/>
            <w:ind w:left="1985" w:hanging="1985"/>
          </w:pPr>
        </w:pPrChange>
      </w:pPr>
      <w:r w:rsidRPr="00B54636">
        <w:t>6.1.1.4.2</w:t>
      </w:r>
      <w:r w:rsidRPr="00B54636">
        <w:tab/>
        <w:t>Conformance requirements</w:t>
      </w:r>
    </w:p>
    <w:p w:rsidR="00B54636" w:rsidRPr="00B54636" w:rsidRDefault="00B54636" w:rsidP="00B54636">
      <w:r w:rsidRPr="00B54636">
        <w:t xml:space="preserve">References: The conformance requirements covered in the current TC are specified in: TS 24.379, clauses 10.1.1.2.1.2, 6.2.2, 6.2.3.2.2, 6.5, 10.1.1.2.3.3, 6.2.6. Unless otherwise stated these are Rel-13 requirements. </w:t>
      </w:r>
    </w:p>
    <w:p w:rsidR="00B54636" w:rsidRPr="00B54636" w:rsidRDefault="00B54636" w:rsidP="00B54636">
      <w:r w:rsidRPr="00B54636">
        <w:t>[TS 24.379, clause 10.1.1.2.1.2]</w:t>
      </w:r>
    </w:p>
    <w:p w:rsidR="00B54636" w:rsidRPr="00B54636" w:rsidRDefault="00B54636" w:rsidP="00B54636">
      <w:r w:rsidRPr="00B54636">
        <w:rPr>
          <w:lang w:eastAsia="ko-KR"/>
        </w:rPr>
        <w:t>In the procedures in this subclause:</w:t>
      </w:r>
    </w:p>
    <w:p w:rsidR="00B54636" w:rsidRPr="00B54636" w:rsidRDefault="00B54636" w:rsidP="00B54636">
      <w:pPr>
        <w:ind w:left="568" w:hanging="284"/>
      </w:pPr>
      <w:r w:rsidRPr="00B54636">
        <w:t>1)</w:t>
      </w:r>
      <w:r w:rsidRPr="00B54636">
        <w:tab/>
        <w:t>emergency indication in an incoming SIP INVITE request refers to the &lt;emergency-ind&gt; element of the application/vnd.3gpp.mcptt-info+xml MIME body; and</w:t>
      </w:r>
    </w:p>
    <w:p w:rsidR="00B54636" w:rsidRPr="00B54636" w:rsidRDefault="00B54636" w:rsidP="00B54636">
      <w:pPr>
        <w:ind w:left="568" w:hanging="284"/>
      </w:pPr>
      <w:r w:rsidRPr="00B54636">
        <w:t>2)</w:t>
      </w:r>
      <w:r w:rsidRPr="00B54636">
        <w:tab/>
        <w:t>imminent peril indication in an incoming SIP INVITE request refers to the &lt;imminentperil-ind&gt; element of the application/vnd.3gpp.mcptt-info+xml MIME body.</w:t>
      </w:r>
    </w:p>
    <w:p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rsidR="00B54636" w:rsidRPr="00B54636" w:rsidRDefault="00B54636" w:rsidP="00B54636">
      <w:r w:rsidRPr="00B54636">
        <w:t>The MCPTT client:</w:t>
      </w:r>
    </w:p>
    <w:p w:rsidR="00B54636" w:rsidRPr="00B54636" w:rsidRDefault="00B54636" w:rsidP="00B54636">
      <w:pPr>
        <w:ind w:left="568" w:hanging="284"/>
        <w:rPr>
          <w:lang w:eastAsia="ko-KR"/>
        </w:rPr>
      </w:pPr>
      <w:r w:rsidRPr="00B54636">
        <w:rPr>
          <w:lang w:eastAsia="ko-KR"/>
        </w:rPr>
        <w:t>1)</w:t>
      </w:r>
      <w:r w:rsidRPr="00B54636">
        <w:rPr>
          <w:lang w:eastAsia="ko-KR"/>
        </w:rPr>
        <w:tab/>
        <w:t xml:space="preserve">may reject the SIP INVITE request if either of the </w:t>
      </w:r>
      <w:r w:rsidRPr="00B54636">
        <w:t>following</w:t>
      </w:r>
      <w:r w:rsidRPr="00B54636">
        <w:rPr>
          <w:lang w:eastAsia="ko-KR"/>
        </w:rPr>
        <w:t xml:space="preserve">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MCPTT client does not have enough resources to handle the call; or</w:t>
      </w:r>
    </w:p>
    <w:p w:rsidR="00B54636" w:rsidRPr="00B54636" w:rsidRDefault="00B54636" w:rsidP="00B54636">
      <w:pPr>
        <w:ind w:left="851" w:hanging="284"/>
        <w:rPr>
          <w:lang w:eastAsia="ko-KR"/>
        </w:rPr>
      </w:pPr>
      <w:r w:rsidRPr="00B54636">
        <w:rPr>
          <w:lang w:eastAsia="ko-KR"/>
        </w:rPr>
        <w:t>b)</w:t>
      </w:r>
      <w:r w:rsidRPr="00B54636">
        <w:rPr>
          <w:lang w:eastAsia="ko-KR"/>
        </w:rPr>
        <w:tab/>
        <w:t>any other reason outside the scope of the present document;</w:t>
      </w:r>
    </w:p>
    <w:p w:rsidR="00B54636" w:rsidRPr="00B54636" w:rsidRDefault="00B54636" w:rsidP="00B54636">
      <w:pPr>
        <w:ind w:left="851" w:hanging="284"/>
        <w:rPr>
          <w:lang w:eastAsia="ko-KR"/>
        </w:rPr>
      </w:pPr>
      <w:r w:rsidRPr="00B54636">
        <w:t>and skip the rest of the steps;</w:t>
      </w:r>
    </w:p>
    <w:p w:rsidR="00B54636" w:rsidRPr="00B54636" w:rsidRDefault="00B54636" w:rsidP="00B54636">
      <w:pPr>
        <w:ind w:left="568" w:hanging="284"/>
        <w:rPr>
          <w:lang w:eastAsia="en-US"/>
        </w:rPr>
      </w:pPr>
      <w:r w:rsidRPr="00B54636">
        <w:t>2)</w:t>
      </w:r>
      <w:r w:rsidRPr="00B54636">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rsidR="00B54636" w:rsidRPr="00B54636" w:rsidRDefault="00B54636" w:rsidP="00B54636">
      <w:pPr>
        <w:keepLines/>
        <w:ind w:left="1135" w:hanging="851"/>
      </w:pPr>
      <w:r w:rsidRPr="00B54636">
        <w:t>NOTE:</w:t>
      </w:r>
      <w:r w:rsidRPr="00B54636">
        <w:tab/>
        <w:t>If the SIP INVITE request contains an emergency indication or imminent peril indication, the MCPTT client can by means beyond the scope of the present document choose to accept the request.</w:t>
      </w:r>
    </w:p>
    <w:p w:rsidR="00B54636" w:rsidRPr="00B54636" w:rsidRDefault="00B54636" w:rsidP="00B54636">
      <w:pPr>
        <w:ind w:left="568" w:hanging="284"/>
      </w:pPr>
      <w:r w:rsidRPr="00B54636">
        <w:t>3)</w:t>
      </w:r>
      <w:r w:rsidRPr="00B54636">
        <w:tab/>
        <w:t>shall check if a Resource-Priority header field is included in the incoming SIP INVITE request and may perform further actions outside the scope of the present document to act upon an included Resource-Priority header field as specified in 3GPP TS 24.229 [4];</w:t>
      </w:r>
    </w:p>
    <w:p w:rsidR="00B54636" w:rsidRPr="00B54636" w:rsidRDefault="00B54636" w:rsidP="00B54636">
      <w:pPr>
        <w:ind w:left="568" w:hanging="284"/>
      </w:pPr>
      <w:r w:rsidRPr="00B54636">
        <w:t>4)</w:t>
      </w:r>
      <w:r w:rsidRPr="00B54636">
        <w:tab/>
        <w:t>if the SIP INVITE request contains an application/vnd.3gpp.mcptt-info+xml MIME body with the &lt;mcpttinfo&gt; element containing the &lt;mcptt-Params&gt; element with the &lt;emergency-ind&gt; element set to a value of "true":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emergency group call and:</w:t>
      </w:r>
    </w:p>
    <w:p w:rsidR="00B54636" w:rsidRPr="00B54636" w:rsidRDefault="00B54636" w:rsidP="00B54636">
      <w:pPr>
        <w:ind w:left="1135" w:hanging="284"/>
      </w:pPr>
      <w:r w:rsidRPr="00B54636">
        <w:t>i)</w:t>
      </w:r>
      <w:r w:rsidRPr="00B54636">
        <w:tab/>
        <w:t>should display the MCPTT ID of the originator of the MCPTT emergency group call contained in the &lt;mcptt-calling-user-id&gt; element of the application/vnd.3gpp.mcptt-info+xml MIME body;</w:t>
      </w:r>
    </w:p>
    <w:p w:rsidR="00B54636" w:rsidRPr="00B54636" w:rsidRDefault="00B54636" w:rsidP="00B54636">
      <w:pPr>
        <w:ind w:left="1135" w:hanging="284"/>
      </w:pPr>
      <w:r w:rsidRPr="00B54636">
        <w:t>ii)</w:t>
      </w:r>
      <w:r w:rsidRPr="00B54636">
        <w:tab/>
        <w:t>should display the MCPTT group identity of the group with the emergency condition contained in the &lt;mcptt-calling-group-id&gt; element; and</w:t>
      </w:r>
    </w:p>
    <w:p w:rsidR="00B54636" w:rsidRPr="00B54636" w:rsidRDefault="00B54636" w:rsidP="00B54636">
      <w:pPr>
        <w:ind w:left="1135" w:hanging="284"/>
      </w:pPr>
      <w:r w:rsidRPr="00B54636">
        <w:t>iii)</w:t>
      </w:r>
      <w:r w:rsidRPr="00B54636">
        <w:tab/>
        <w:t>if the &lt;alert-ind&gt; element is set to "true", should display to the MCPTT user an indication of the MCPTT emergency alert and associated information;</w:t>
      </w:r>
    </w:p>
    <w:p w:rsidR="00B54636" w:rsidRPr="00B54636" w:rsidRDefault="00B54636" w:rsidP="00B54636">
      <w:pPr>
        <w:ind w:left="851" w:hanging="284"/>
      </w:pPr>
      <w:r w:rsidRPr="00B54636">
        <w:t>b)</w:t>
      </w:r>
      <w:r w:rsidRPr="00B54636">
        <w:tab/>
        <w:t>shall set the MCPTT emergency group state to "MEG 2: in-progress";</w:t>
      </w:r>
    </w:p>
    <w:p w:rsidR="00B54636" w:rsidRPr="00B54636" w:rsidRDefault="00B54636" w:rsidP="00B54636">
      <w:pPr>
        <w:ind w:left="851" w:hanging="284"/>
      </w:pPr>
      <w:r w:rsidRPr="00B54636">
        <w:t>c)</w:t>
      </w:r>
      <w:r w:rsidRPr="00B54636">
        <w:tab/>
        <w:t>shall set the MCPTT imminent peril group state to "MIG 1: no-imminent-peril"; and</w:t>
      </w:r>
    </w:p>
    <w:p w:rsidR="00B54636" w:rsidRPr="00B54636" w:rsidRDefault="00B54636" w:rsidP="00B54636">
      <w:pPr>
        <w:ind w:left="851" w:hanging="284"/>
      </w:pPr>
      <w:r w:rsidRPr="00B54636">
        <w:t>d)</w:t>
      </w:r>
      <w:r w:rsidRPr="00B54636">
        <w:tab/>
        <w:t>shall set the MCPTT imminent peril group call state to "MIGC 1: imminent-peril-gc-capable"; otherwise</w:t>
      </w:r>
    </w:p>
    <w:p w:rsidR="00B54636" w:rsidRPr="00B54636" w:rsidRDefault="00B54636" w:rsidP="00B54636">
      <w:pPr>
        <w:ind w:left="568" w:hanging="284"/>
      </w:pPr>
      <w:r w:rsidRPr="00B54636">
        <w:t>5)</w:t>
      </w:r>
      <w:r w:rsidRPr="00B54636">
        <w:tab/>
        <w:t>if the SIP INVITE request contains an application/vnd.3gpp.mcptt-info+xml MIME body with the &lt;mcpttinfo&gt; element containing the &lt;mcptt-Params&gt; element with the &lt;imminentperil-ind&gt; element set to a value of "true":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imminent peril group call and:</w:t>
      </w:r>
    </w:p>
    <w:p w:rsidR="00B54636" w:rsidRPr="00B54636" w:rsidRDefault="00B54636" w:rsidP="00B54636">
      <w:pPr>
        <w:ind w:left="1135" w:hanging="284"/>
      </w:pPr>
      <w:r w:rsidRPr="00B54636">
        <w:t>i)</w:t>
      </w:r>
      <w:r w:rsidRPr="00B54636">
        <w:tab/>
        <w:t>should display the MCPTT ID of the originator of the MCPTT imminent peril group call contained in the &lt;mcptt-calling-user-id&gt; element of the application/vnd.3gpp.mcptt-info+xml MIME body; and</w:t>
      </w:r>
    </w:p>
    <w:p w:rsidR="00B54636" w:rsidRPr="00B54636" w:rsidRDefault="00B54636" w:rsidP="00B54636">
      <w:pPr>
        <w:ind w:left="1135" w:hanging="284"/>
      </w:pPr>
      <w:r w:rsidRPr="00B54636">
        <w:t>ii)</w:t>
      </w:r>
      <w:r w:rsidRPr="00B54636">
        <w:tab/>
        <w:t>should display the MCPTT group identity of the group with the imminent peril condition contained in the &lt;mcptt-calling-group-id&gt; element; and</w:t>
      </w:r>
    </w:p>
    <w:p w:rsidR="00B54636" w:rsidRPr="00B54636" w:rsidRDefault="00B54636" w:rsidP="00B54636">
      <w:pPr>
        <w:ind w:left="851" w:hanging="284"/>
      </w:pPr>
      <w:r w:rsidRPr="00B54636">
        <w:t>b)</w:t>
      </w:r>
      <w:r w:rsidRPr="00B54636">
        <w:tab/>
        <w:t>shall set the MCPTT imminent peril group state to "MIG 3: in-progress";</w:t>
      </w:r>
    </w:p>
    <w:p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rsidR="00B54636" w:rsidRPr="00B54636" w:rsidRDefault="00B54636" w:rsidP="00B54636">
      <w:pPr>
        <w:ind w:left="568" w:hanging="284"/>
        <w:rPr>
          <w:lang w:eastAsia="en-US"/>
        </w:rPr>
      </w:pPr>
      <w:r w:rsidRPr="00B54636">
        <w:t>7)</w:t>
      </w:r>
      <w:r w:rsidRPr="00B54636">
        <w:tab/>
        <w:t xml:space="preserve">shall perform the automatic commencement procedures specified in </w:t>
      </w:r>
      <w:r w:rsidRPr="00B54636">
        <w:rPr>
          <w:lang w:eastAsia="ko-KR"/>
        </w:rPr>
        <w:t>subclause</w:t>
      </w:r>
      <w:r w:rsidRPr="00B54636">
        <w:t> </w:t>
      </w:r>
      <w:r w:rsidRPr="00B54636">
        <w:rPr>
          <w:lang w:eastAsia="ko-KR"/>
        </w:rPr>
        <w:t>6.2.3.1.2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"Auto" and the MCPTT service setting at the invited MCPTT client for answering the call is set to automatic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rsidR="00B54636" w:rsidRPr="00B54636" w:rsidRDefault="00B54636" w:rsidP="00B54636">
      <w:pPr>
        <w:ind w:left="568" w:hanging="284"/>
        <w:rPr>
          <w:lang w:eastAsia="ko-KR"/>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p>
    <w:p w:rsidR="00B54636" w:rsidRPr="00B54636" w:rsidRDefault="00B54636" w:rsidP="00B54636">
      <w:pPr>
        <w:rPr>
          <w:lang w:eastAsia="en-US"/>
        </w:rPr>
      </w:pPr>
      <w:r w:rsidRPr="00B54636">
        <w:t>[TS 24.379, clause 6.2.2]</w:t>
      </w:r>
    </w:p>
    <w:p w:rsidR="00B54636" w:rsidRPr="00B54636" w:rsidRDefault="00B54636" w:rsidP="00B54636">
      <w:r w:rsidRPr="00B54636">
        <w:t xml:space="preserve">When the MCPTT </w:t>
      </w:r>
      <w:r w:rsidRPr="00B54636">
        <w:rPr>
          <w:lang w:eastAsia="ko-KR"/>
        </w:rPr>
        <w:t>c</w:t>
      </w:r>
      <w:r w:rsidRPr="00B54636">
        <w:t xml:space="preserve">lient receives an initial SDP offer for an MCPTT </w:t>
      </w:r>
      <w:r w:rsidRPr="00B54636">
        <w:rPr>
          <w:lang w:eastAsia="ko-KR"/>
        </w:rPr>
        <w:t>s</w:t>
      </w:r>
      <w:r w:rsidRPr="00B54636">
        <w:t>ession, the MCPTT client shall process the SDP offer and shall compose an SDP answer according to 3GPP TS 24.229 [4].</w:t>
      </w:r>
    </w:p>
    <w:p w:rsidR="00B54636" w:rsidRPr="00B54636" w:rsidRDefault="00B54636" w:rsidP="00B54636">
      <w:r w:rsidRPr="00B54636">
        <w:t>When composing an SDP answer, the MCPTT client:</w:t>
      </w:r>
    </w:p>
    <w:p w:rsidR="00B54636" w:rsidRPr="00B54636" w:rsidRDefault="00B54636" w:rsidP="00B54636">
      <w:pPr>
        <w:ind w:left="568" w:hanging="284"/>
        <w:rPr>
          <w:lang w:eastAsia="ko-KR"/>
        </w:rPr>
      </w:pPr>
      <w:r w:rsidRPr="00B54636">
        <w:t>1)</w:t>
      </w:r>
      <w:r w:rsidRPr="00B54636">
        <w:tab/>
        <w:t xml:space="preserve">shall accept the MCPTT </w:t>
      </w:r>
      <w:r w:rsidRPr="00B54636">
        <w:rPr>
          <w:lang w:eastAsia="ko-KR"/>
        </w:rPr>
        <w:t>s</w:t>
      </w:r>
      <w:r w:rsidRPr="00B54636">
        <w:t>peech media stream in the SDP offer</w:t>
      </w:r>
      <w:r w:rsidRPr="00B54636">
        <w:rPr>
          <w:lang w:eastAsia="ko-KR"/>
        </w:rPr>
        <w:t>;</w:t>
      </w:r>
    </w:p>
    <w:p w:rsidR="00B54636" w:rsidRPr="00B54636" w:rsidRDefault="00B54636" w:rsidP="00B54636">
      <w:pPr>
        <w:ind w:left="568" w:hanging="284"/>
        <w:rPr>
          <w:lang w:eastAsia="en-US"/>
        </w:rPr>
      </w:pPr>
      <w:r w:rsidRPr="00B54636">
        <w:t>2)</w:t>
      </w:r>
      <w:r w:rsidRPr="00B54636">
        <w:tab/>
        <w:t>shall set the IP address of the MCPTT client for the accepted MCPTT speech media stream and, if included in the SDP offer, for the accepted media-floor control entity;</w:t>
      </w:r>
    </w:p>
    <w:p w:rsidR="00B54636" w:rsidRPr="00B54636" w:rsidRDefault="00B54636" w:rsidP="00B54636">
      <w:pPr>
        <w:keepLines/>
        <w:ind w:left="1135" w:hanging="851"/>
      </w:pPr>
      <w:r w:rsidRPr="00B54636">
        <w:t>NOTE:</w:t>
      </w:r>
      <w:r w:rsidRPr="00B54636">
        <w:tab/>
        <w:t>If the MCPTT client is behind a NAT the IP address and port included in the SDP answer can be a different IP address and port than the actual IP address and port of the MCPTT client depending on the NAT traversal method used by the SIP/IP Core.</w:t>
      </w:r>
    </w:p>
    <w:p w:rsidR="00B54636" w:rsidRPr="00B54636" w:rsidRDefault="00B54636" w:rsidP="00B54636">
      <w:pPr>
        <w:ind w:left="568" w:hanging="284"/>
        <w:rPr>
          <w:lang w:eastAsia="ko-KR"/>
        </w:rPr>
      </w:pPr>
      <w:r w:rsidRPr="00B54636">
        <w:rPr>
          <w:lang w:eastAsia="ko-KR"/>
        </w:rPr>
        <w:t>3)</w:t>
      </w:r>
      <w:r w:rsidRPr="00B54636">
        <w:rPr>
          <w:lang w:eastAsia="ko-KR"/>
        </w:rPr>
        <w:tab/>
        <w:t>shall include an "m=audio" media-level section for the accepted MCPTT speech media stream consisting of:</w:t>
      </w:r>
    </w:p>
    <w:p w:rsidR="00B54636" w:rsidRPr="00B54636" w:rsidRDefault="00B54636" w:rsidP="00B54636">
      <w:pPr>
        <w:ind w:left="851" w:hanging="284"/>
        <w:rPr>
          <w:lang w:eastAsia="ko-KR"/>
        </w:rPr>
      </w:pPr>
      <w:r w:rsidRPr="00B54636">
        <w:rPr>
          <w:lang w:eastAsia="ko-KR"/>
        </w:rPr>
        <w:t>a)</w:t>
      </w:r>
      <w:r w:rsidRPr="00B54636">
        <w:rPr>
          <w:lang w:eastAsia="ko-KR"/>
        </w:rPr>
        <w:tab/>
      </w:r>
      <w:r w:rsidRPr="00B54636">
        <w:t>the port number for the media stream;</w:t>
      </w:r>
    </w:p>
    <w:p w:rsidR="00B54636" w:rsidRPr="00B54636" w:rsidRDefault="00B54636" w:rsidP="00B54636">
      <w:pPr>
        <w:ind w:left="851" w:hanging="284"/>
        <w:rPr>
          <w:lang w:eastAsia="ko-KR"/>
        </w:rPr>
      </w:pPr>
      <w:r w:rsidRPr="00B54636">
        <w:rPr>
          <w:lang w:eastAsia="ko-KR"/>
        </w:rPr>
        <w:t>b)</w:t>
      </w:r>
      <w:r w:rsidRPr="00B54636">
        <w:rPr>
          <w:lang w:eastAsia="ko-KR"/>
        </w:rPr>
        <w:tab/>
        <w:t>media-level attributes as specified in 3GPP TS 24.229 [4]; and</w:t>
      </w:r>
    </w:p>
    <w:p w:rsidR="00B54636" w:rsidRPr="00B54636" w:rsidRDefault="00B54636" w:rsidP="00B54636">
      <w:pPr>
        <w:ind w:left="851" w:hanging="284"/>
        <w:rPr>
          <w:lang w:eastAsia="en-US"/>
        </w:rPr>
      </w:pPr>
      <w:r w:rsidRPr="00B54636">
        <w:t>c)</w:t>
      </w:r>
      <w:r w:rsidRPr="00B54636">
        <w:tab/>
        <w:t>"i=" field set to "speech" according to 3GPP TS 24.229 [4]; and</w:t>
      </w:r>
    </w:p>
    <w:p w:rsidR="00B54636" w:rsidRPr="00B54636" w:rsidRDefault="00B54636" w:rsidP="00B54636">
      <w:pPr>
        <w:ind w:left="568" w:hanging="284"/>
      </w:pPr>
      <w:r w:rsidRPr="00B54636">
        <w:rPr>
          <w:lang w:eastAsia="ko-KR"/>
        </w:rPr>
        <w:t>4</w:t>
      </w:r>
      <w:r w:rsidRPr="00B54636">
        <w:t>)</w:t>
      </w:r>
      <w:r w:rsidRPr="00B54636">
        <w:tab/>
        <w:t>if included in the SDP offer, shall include the media-level section of the offered media-floor control entity consisting of:</w:t>
      </w:r>
    </w:p>
    <w:p w:rsidR="00B54636" w:rsidRPr="00B54636" w:rsidRDefault="00B54636" w:rsidP="00B54636">
      <w:pPr>
        <w:ind w:left="851" w:hanging="284"/>
      </w:pPr>
      <w:r w:rsidRPr="00B54636">
        <w:t>a)</w:t>
      </w:r>
      <w:r w:rsidRPr="00B54636">
        <w:tab/>
        <w:t>an "m=application" media-level section as specified in 3GPP TS 24.380 [5] clause 12; and</w:t>
      </w:r>
    </w:p>
    <w:p w:rsidR="00B54636" w:rsidRPr="00B54636" w:rsidRDefault="00B54636" w:rsidP="00B54636">
      <w:pPr>
        <w:ind w:left="851" w:hanging="284"/>
      </w:pPr>
      <w:r w:rsidRPr="00B54636">
        <w:t>b)</w:t>
      </w:r>
      <w:r w:rsidRPr="00B54636">
        <w:tab/>
        <w:t>'fmtp' attributes as specified in 3GPP TS 24.380 [5] clause 14.</w:t>
      </w:r>
    </w:p>
    <w:p w:rsidR="00B54636" w:rsidRPr="00B54636" w:rsidRDefault="00B54636" w:rsidP="00B54636">
      <w:r w:rsidRPr="00B54636">
        <w:t>[TS 24.379, clause 6.2.3.2.2]</w:t>
      </w:r>
    </w:p>
    <w:p w:rsidR="00B54636" w:rsidRPr="00B54636" w:rsidRDefault="00B54636" w:rsidP="00B54636">
      <w:pPr>
        <w:rPr>
          <w:lang w:eastAsia="ko-KR"/>
        </w:rPr>
      </w:pPr>
      <w:r w:rsidRPr="00B54636">
        <w:rPr>
          <w:lang w:eastAsia="ko-KR"/>
        </w:rPr>
        <w:t>When performing the manual commencement mode procedures:</w:t>
      </w:r>
    </w:p>
    <w:p w:rsidR="00B54636" w:rsidRPr="00B54636" w:rsidRDefault="00B54636" w:rsidP="00B54636">
      <w:pPr>
        <w:ind w:left="568" w:hanging="284"/>
        <w:rPr>
          <w:lang w:eastAsia="ko-KR"/>
        </w:rPr>
      </w:pPr>
      <w:r w:rsidRPr="00B54636">
        <w:t>1)</w:t>
      </w:r>
      <w:r w:rsidRPr="00B54636">
        <w:tab/>
      </w:r>
      <w:r w:rsidRPr="00B54636">
        <w:rPr>
          <w:lang w:eastAsia="ko-KR"/>
        </w:rPr>
        <w:t xml:space="preserve">the terminating MCPTT client may automatically generate a SIP 183 (Session Progress) in accordance with </w:t>
      </w:r>
      <w:r w:rsidRPr="00B54636">
        <w:t>3GPP TS 24.229 [4], prior to the MCPTT user's acknowledgement; and</w:t>
      </w:r>
    </w:p>
    <w:p w:rsidR="00B54636" w:rsidRPr="00B54636" w:rsidRDefault="00B54636" w:rsidP="00B54636">
      <w:pPr>
        <w:ind w:left="568" w:hanging="284"/>
        <w:rPr>
          <w:lang w:eastAsia="ko-KR"/>
        </w:rPr>
      </w:pPr>
      <w:r w:rsidRPr="00B54636">
        <w:rPr>
          <w:lang w:eastAsia="ko-KR"/>
        </w:rPr>
        <w:t>2)</w:t>
      </w:r>
      <w:r w:rsidRPr="00B54636">
        <w:rPr>
          <w:lang w:eastAsia="ko-KR"/>
        </w:rPr>
        <w:tab/>
        <w:t xml:space="preserve">if the MCPTT user declines the MCPTT session invitation the MCPTT client shall send a SIP 480 (Temporarily Unavailable) response towards the MCPTT server </w:t>
      </w:r>
      <w:r w:rsidRPr="00B54636">
        <w:t xml:space="preserve">with the warning text set to: "110 user declined the call invitation" in a Warning header field as specified in subclause 4.4, </w:t>
      </w:r>
      <w:r w:rsidRPr="00B54636">
        <w:rPr>
          <w:lang w:eastAsia="ko-KR"/>
        </w:rPr>
        <w:t>and not continue with the rest of the steps in this subclause.</w:t>
      </w:r>
    </w:p>
    <w:p w:rsidR="00B54636" w:rsidRPr="00B54636" w:rsidRDefault="00B54636" w:rsidP="00B54636">
      <w:pPr>
        <w:rPr>
          <w:lang w:eastAsia="ko-KR"/>
        </w:rPr>
      </w:pPr>
      <w:r w:rsidRPr="00B54636">
        <w:t>When generating a SIP 183 (Session Progress) response,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shall include the following in the Contact header field:</w:t>
      </w:r>
    </w:p>
    <w:p w:rsidR="00B54636" w:rsidRPr="00B54636" w:rsidRDefault="00B54636" w:rsidP="00B54636">
      <w:pPr>
        <w:ind w:left="851" w:hanging="284"/>
        <w:rPr>
          <w:lang w:eastAsia="ko-KR"/>
        </w:rPr>
      </w:pPr>
      <w:r w:rsidRPr="00B54636">
        <w:rPr>
          <w:lang w:eastAsia="ko-KR"/>
        </w:rPr>
        <w:t>a)</w:t>
      </w:r>
      <w:r w:rsidRPr="00B54636">
        <w:rPr>
          <w:lang w:eastAsia="ko-KR"/>
        </w:rPr>
        <w:tab/>
        <w:t>the g.3gpp.mcptt media feature tag; and</w:t>
      </w:r>
    </w:p>
    <w:p w:rsidR="00B54636" w:rsidRPr="00B54636" w:rsidRDefault="00B54636" w:rsidP="00B54636">
      <w:pPr>
        <w:ind w:left="851" w:hanging="284"/>
        <w:rPr>
          <w:lang w:eastAsia="en-US"/>
        </w:rPr>
      </w:pPr>
      <w:r w:rsidRPr="00B54636">
        <w:t>b)</w:t>
      </w:r>
      <w:r w:rsidRPr="00B54636">
        <w:tab/>
        <w:t xml:space="preserve">the </w:t>
      </w:r>
      <w:r w:rsidRPr="00B54636">
        <w:rPr>
          <w:rFonts w:eastAsia="SimSun"/>
          <w:lang w:eastAsia="zh-CN"/>
        </w:rPr>
        <w:t>g.3gpp.icsi-ref</w:t>
      </w:r>
      <w:r w:rsidRPr="00B54636">
        <w:t xml:space="preserve"> media feature tag containing the value of "urn:urn-7:3gpp-service.ims.icsi.mcptt"; and</w:t>
      </w:r>
    </w:p>
    <w:p w:rsidR="00B54636" w:rsidRPr="00B54636" w:rsidRDefault="00B54636" w:rsidP="00B54636">
      <w:pPr>
        <w:ind w:left="568" w:hanging="284"/>
      </w:pPr>
      <w:r w:rsidRPr="00B54636">
        <w:t>2)</w:t>
      </w:r>
      <w:r w:rsidRPr="00B54636">
        <w:tab/>
        <w:t>may include a P-Answer-State header field with the value "Unconfirmed" as specified in IETF RFC 4964 [34];</w:t>
      </w:r>
    </w:p>
    <w:p w:rsidR="00B54636" w:rsidRPr="00B54636" w:rsidRDefault="00B54636" w:rsidP="00B54636">
      <w:pPr>
        <w:rPr>
          <w:lang w:eastAsia="ko-KR"/>
        </w:rPr>
      </w:pPr>
      <w:r w:rsidRPr="00B54636">
        <w:t>When sending the SIP 200 (OK) response to the incoming SIP INVITE request, the MCPTT client shall follow the procedures in subclause 6.2.3.1.2</w:t>
      </w:r>
      <w:r w:rsidRPr="00B54636">
        <w:rPr>
          <w:lang w:eastAsia="ko-KR"/>
        </w:rPr>
        <w:t>.</w:t>
      </w:r>
    </w:p>
    <w:p w:rsidR="00B54636" w:rsidRPr="00B54636" w:rsidRDefault="00B54636" w:rsidP="00B54636">
      <w:pPr>
        <w:rPr>
          <w:lang w:eastAsia="en-US"/>
        </w:rPr>
      </w:pPr>
      <w:r w:rsidRPr="00B54636">
        <w:t>When NAT traversal is supported by the MCPTT client and when the MCPTT client is behind a NAT, generation of SIP responses is done as specified in this subclause and as specified in IETF RFC 5626 [15].</w:t>
      </w:r>
    </w:p>
    <w:p w:rsidR="00B54636" w:rsidRPr="00B54636" w:rsidRDefault="00B54636" w:rsidP="00B54636">
      <w:r w:rsidRPr="00B54636">
        <w:t>[TS 24.379, clause 6.5]</w:t>
      </w:r>
    </w:p>
    <w:p w:rsidR="00B54636" w:rsidRPr="00B54636" w:rsidRDefault="00B54636" w:rsidP="00B54636">
      <w:r w:rsidRPr="00B54636">
        <w:t>The MCPTT client and the MCPTT server shall support several MIME bodies in SIP request and SIP responses.</w:t>
      </w:r>
    </w:p>
    <w:p w:rsidR="00B54636" w:rsidRPr="00B54636" w:rsidRDefault="00B54636" w:rsidP="00B54636">
      <w:r w:rsidRPr="00B54636">
        <w:t>When the MCPTT client or the MCPTT server sends a SIP message and the SIP message contains more than one MIME body, the MCPTT client or the MCPTT server:</w:t>
      </w:r>
    </w:p>
    <w:p w:rsidR="00B54636" w:rsidRPr="00B54636" w:rsidRDefault="00B54636" w:rsidP="00B54636">
      <w:pPr>
        <w:ind w:left="568" w:hanging="284"/>
      </w:pPr>
      <w:r w:rsidRPr="00B54636">
        <w:t>1)</w:t>
      </w:r>
      <w:r w:rsidRPr="00B54636">
        <w:tab/>
        <w:t>shall, as specified in IETF RFC 2046 [21], include one Content-Type header field with the value set to multipart/mixed and with a boundary delimiter parameter set to any chosen value;</w:t>
      </w:r>
    </w:p>
    <w:p w:rsidR="00B54636" w:rsidRPr="00B54636" w:rsidRDefault="00B54636" w:rsidP="00B54636">
      <w:pPr>
        <w:ind w:left="568" w:hanging="284"/>
      </w:pPr>
      <w:r w:rsidRPr="00B54636">
        <w:t>2)</w:t>
      </w:r>
      <w:r w:rsidRPr="00B54636">
        <w:tab/>
        <w:t>for each MIME body:</w:t>
      </w:r>
    </w:p>
    <w:p w:rsidR="00B54636" w:rsidRPr="00B54636" w:rsidRDefault="00B54636" w:rsidP="00B54636">
      <w:pPr>
        <w:ind w:left="851" w:hanging="284"/>
      </w:pPr>
      <w:r w:rsidRPr="00B54636">
        <w:t>a)</w:t>
      </w:r>
      <w:r w:rsidRPr="00B54636">
        <w:tab/>
        <w:t>shall insert the boundary delimiter;</w:t>
      </w:r>
    </w:p>
    <w:p w:rsidR="00B54636" w:rsidRPr="00B54636" w:rsidRDefault="00B54636" w:rsidP="00B54636">
      <w:pPr>
        <w:ind w:left="851" w:hanging="284"/>
      </w:pPr>
      <w:r w:rsidRPr="00B54636">
        <w:t>b)</w:t>
      </w:r>
      <w:r w:rsidRPr="00B54636">
        <w:tab/>
        <w:t>shall insert the Content-Type header field with the MIME type of the MIME body; and</w:t>
      </w:r>
    </w:p>
    <w:p w:rsidR="00B54636" w:rsidRPr="00B54636" w:rsidRDefault="00B54636" w:rsidP="00B54636">
      <w:pPr>
        <w:ind w:left="851" w:hanging="284"/>
      </w:pPr>
      <w:r w:rsidRPr="00B54636">
        <w:t>c)</w:t>
      </w:r>
      <w:r w:rsidRPr="00B54636">
        <w:tab/>
        <w:t>shall insert the content of the MIME body;</w:t>
      </w:r>
    </w:p>
    <w:p w:rsidR="00B54636" w:rsidRPr="00B54636" w:rsidRDefault="00B54636" w:rsidP="00B54636">
      <w:pPr>
        <w:ind w:left="568" w:hanging="284"/>
      </w:pPr>
      <w:r w:rsidRPr="00B54636">
        <w:t>3)</w:t>
      </w:r>
      <w:r w:rsidRPr="00B54636">
        <w:tab/>
        <w:t>shall insert a final boundary delimiter; and</w:t>
      </w:r>
    </w:p>
    <w:p w:rsidR="00B54636" w:rsidRPr="00B54636" w:rsidRDefault="00B54636" w:rsidP="00B54636">
      <w:pPr>
        <w:ind w:left="568" w:hanging="284"/>
      </w:pPr>
      <w:r w:rsidRPr="00B54636">
        <w:t>4)</w:t>
      </w:r>
      <w:r w:rsidRPr="00B54636">
        <w:tab/>
        <w:t>if an SDP offer or an SDP answer is one of the MIME bodies, shall insert the application/sdp MIME body as the first MIME body.</w:t>
      </w:r>
    </w:p>
    <w:p w:rsidR="00B54636" w:rsidRPr="00B54636" w:rsidRDefault="00B54636" w:rsidP="00B54636">
      <w:pPr>
        <w:keepLines/>
        <w:ind w:left="1135" w:hanging="851"/>
      </w:pPr>
      <w:r w:rsidRPr="00B54636">
        <w:t>NOTE:</w:t>
      </w:r>
      <w:r w:rsidRPr="00B5463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rsidR="00B54636" w:rsidRPr="00B54636" w:rsidRDefault="00B54636" w:rsidP="00B54636">
      <w:r w:rsidRPr="00B54636">
        <w:t>When the MCPTT client or the MCPTT server sends a SIP message and the SIP message contains only one MIME body, the MCPTT client or the MCPTT server:</w:t>
      </w:r>
    </w:p>
    <w:p w:rsidR="00B54636" w:rsidRPr="00B54636" w:rsidRDefault="00B54636" w:rsidP="00B54636">
      <w:pPr>
        <w:ind w:left="568" w:hanging="284"/>
      </w:pPr>
      <w:r w:rsidRPr="00B54636">
        <w:t>1)</w:t>
      </w:r>
      <w:r w:rsidRPr="00B54636">
        <w:tab/>
        <w:t>shall include a Content-Type header field set to the MIME type of the MIME body; and</w:t>
      </w:r>
    </w:p>
    <w:p w:rsidR="00B54636" w:rsidRPr="00B54636" w:rsidRDefault="00B54636" w:rsidP="00B54636">
      <w:pPr>
        <w:ind w:left="568" w:hanging="284"/>
      </w:pPr>
      <w:r w:rsidRPr="00B54636">
        <w:t>2)</w:t>
      </w:r>
      <w:r w:rsidRPr="00B54636">
        <w:tab/>
        <w:t>shall insert the content of the MIME body.</w:t>
      </w:r>
    </w:p>
    <w:p w:rsidR="00B54636" w:rsidRPr="00B54636" w:rsidRDefault="00B54636" w:rsidP="00B54636">
      <w:r w:rsidRPr="00B54636">
        <w:t>[TS 24.379, clause 10.1.1.2.3.3]</w:t>
      </w:r>
    </w:p>
    <w:p w:rsidR="00B54636" w:rsidRPr="00B54636" w:rsidRDefault="00B54636" w:rsidP="00B54636">
      <w:pPr>
        <w:rPr>
          <w:lang w:eastAsia="ko-KR"/>
        </w:rPr>
      </w:pPr>
      <w:r w:rsidRPr="00B54636">
        <w:rPr>
          <w:lang w:eastAsia="ko-KR"/>
        </w:rPr>
        <w:t>Upon receiving a SIP BYE request for releasing the prearranged MCPTT group call, the MCPTT client shall follow the procedures as specified in subclause 6.2.6.</w:t>
      </w:r>
    </w:p>
    <w:p w:rsidR="00B54636" w:rsidRPr="00B54636" w:rsidRDefault="00B54636" w:rsidP="00B54636">
      <w:pPr>
        <w:rPr>
          <w:lang w:eastAsia="en-US"/>
        </w:rPr>
      </w:pPr>
      <w:r w:rsidRPr="00B54636">
        <w:t>[TS 24.379, clause 6.2.6]</w:t>
      </w:r>
    </w:p>
    <w:p w:rsidR="00B54636" w:rsidRPr="00B54636" w:rsidRDefault="00B54636" w:rsidP="00B54636">
      <w:r w:rsidRPr="00B54636">
        <w:t>Upon receiving a SIP BYE request,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 and</w:t>
      </w:r>
    </w:p>
    <w:p w:rsidR="00B54636" w:rsidRPr="00B54636" w:rsidRDefault="00B54636" w:rsidP="00B54636">
      <w:pPr>
        <w:ind w:left="568" w:hanging="284"/>
        <w:rPr>
          <w:lang w:eastAsia="ko-KR"/>
        </w:rPr>
      </w:pPr>
      <w:r w:rsidRPr="00B54636">
        <w:rPr>
          <w:lang w:eastAsia="ko-KR"/>
        </w:rPr>
        <w:t>2)</w:t>
      </w:r>
      <w:r w:rsidRPr="00B54636">
        <w:rPr>
          <w:lang w:eastAsia="ko-KR"/>
        </w:rPr>
        <w:tab/>
        <w:t>shall send SIP 200 (OK) response towards MCPTT server according to 3GPP TS 24.229 [4].</w:t>
      </w:r>
    </w:p>
    <w:p w:rsidR="00B54636" w:rsidRPr="00B54636" w:rsidRDefault="00B54636">
      <w:pPr>
        <w:pStyle w:val="H6"/>
        <w:rPr>
          <w:lang w:eastAsia="en-US"/>
        </w:rPr>
        <w:pPrChange w:id="3075" w:author="MCC160" w:date="2023-02-23T18:46:00Z">
          <w:pPr>
            <w:keepNext/>
            <w:keepLines/>
            <w:spacing w:before="120"/>
            <w:ind w:left="1985" w:hanging="1985"/>
          </w:pPr>
        </w:pPrChange>
      </w:pPr>
      <w:r w:rsidRPr="00B54636">
        <w:t>6.1.1.4.3</w:t>
      </w:r>
      <w:r w:rsidRPr="00B54636">
        <w:tab/>
        <w:t>Test description</w:t>
      </w:r>
    </w:p>
    <w:p w:rsidR="00B54636" w:rsidRPr="00B54636" w:rsidRDefault="00B54636">
      <w:pPr>
        <w:pStyle w:val="H6"/>
        <w:pPrChange w:id="3076" w:author="MCC160" w:date="2023-02-23T18:46:00Z">
          <w:pPr>
            <w:keepNext/>
            <w:keepLines/>
            <w:spacing w:before="120"/>
            <w:ind w:left="1985" w:hanging="1985"/>
          </w:pPr>
        </w:pPrChange>
      </w:pPr>
      <w:r w:rsidRPr="00B54636">
        <w:t>6.1.1.4.3.1</w:t>
      </w:r>
      <w:r w:rsidRPr="00B54636">
        <w:tab/>
        <w:t>Pre-test conditions</w:t>
      </w:r>
    </w:p>
    <w:p w:rsidR="00B54636" w:rsidRPr="00B54636" w:rsidRDefault="00B54636">
      <w:pPr>
        <w:pStyle w:val="H6"/>
        <w:pPrChange w:id="3077" w:author="MCC160" w:date="2023-02-23T18:46:00Z">
          <w:pPr>
            <w:keepNext/>
            <w:keepLines/>
            <w:spacing w:before="120"/>
            <w:ind w:left="1985" w:hanging="1985"/>
          </w:pPr>
        </w:pPrChange>
      </w:pPr>
      <w:r w:rsidRPr="00B54636">
        <w:t>System Simulator:</w:t>
      </w:r>
    </w:p>
    <w:p w:rsidR="00B54636" w:rsidRPr="00B54636" w:rsidRDefault="00B54636">
      <w:pPr>
        <w:pStyle w:val="B10"/>
        <w:pPrChange w:id="3078" w:author="MCC160" w:date="2023-02-23T18:46:00Z">
          <w:pPr>
            <w:ind w:left="568" w:hanging="284"/>
          </w:pPr>
        </w:pPrChange>
      </w:pPr>
      <w:r w:rsidRPr="00B54636">
        <w:t>-</w:t>
      </w:r>
      <w:r w:rsidRPr="00B54636">
        <w:tab/>
        <w:t>SS (MCPTT server)</w:t>
      </w:r>
    </w:p>
    <w:p w:rsidR="00B54636" w:rsidRPr="00B54636" w:rsidRDefault="00B54636">
      <w:pPr>
        <w:pStyle w:val="B10"/>
        <w:pPrChange w:id="3079" w:author="MCC160" w:date="2023-02-23T18:46: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3080" w:author="MCC160" w:date="2023-02-23T18:46:00Z">
          <w:pPr>
            <w:keepNext/>
            <w:keepLines/>
            <w:spacing w:before="120"/>
            <w:ind w:left="1985" w:hanging="1985"/>
          </w:pPr>
        </w:pPrChange>
      </w:pPr>
      <w:r w:rsidRPr="00B54636">
        <w:t>IUT:</w:t>
      </w:r>
    </w:p>
    <w:p w:rsidR="00B54636" w:rsidRPr="00B54636" w:rsidRDefault="00B54636">
      <w:pPr>
        <w:pStyle w:val="B10"/>
        <w:pPrChange w:id="3081" w:author="MCC160" w:date="2023-02-23T18:46:00Z">
          <w:pPr>
            <w:ind w:left="568" w:hanging="284"/>
          </w:pPr>
        </w:pPrChange>
      </w:pPr>
      <w:r w:rsidRPr="00B54636">
        <w:t>-</w:t>
      </w:r>
      <w:r w:rsidRPr="00B54636">
        <w:tab/>
        <w:t>UE (MCPTT client)</w:t>
      </w:r>
    </w:p>
    <w:p w:rsidR="00067051" w:rsidRPr="00874E7A" w:rsidRDefault="00067051" w:rsidP="00067051">
      <w:pPr>
        <w:pStyle w:val="B10"/>
        <w:rPr>
          <w:ins w:id="3082" w:author="MCC160" w:date="2023-01-17T10:33:00Z"/>
        </w:rPr>
      </w:pPr>
      <w:ins w:id="3083" w:author="MCC160" w:date="2023-01-17T10:33: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3084" w:author="MCC160" w:date="2023-01-17T10:33:00Z"/>
        </w:rPr>
        <w:pPrChange w:id="3085" w:author="MCC160" w:date="2023-02-23T18:46:00Z">
          <w:pPr>
            <w:ind w:left="568" w:hanging="284"/>
          </w:pPr>
        </w:pPrChange>
      </w:pPr>
      <w:del w:id="3086" w:author="MCC160" w:date="2023-01-17T10:33: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3087" w:author="MCC160" w:date="2023-02-23T18:46:00Z">
          <w:pPr>
            <w:keepNext/>
            <w:keepLines/>
            <w:spacing w:before="120"/>
            <w:ind w:left="1985" w:hanging="1985"/>
          </w:pPr>
        </w:pPrChange>
      </w:pPr>
      <w:r w:rsidRPr="00B54636">
        <w:t>Preamble:</w:t>
      </w:r>
    </w:p>
    <w:p w:rsidR="00E61C34" w:rsidRPr="00874E7A" w:rsidRDefault="00E61C34" w:rsidP="00E61C34">
      <w:pPr>
        <w:pStyle w:val="B10"/>
        <w:rPr>
          <w:ins w:id="3088" w:author="MCC160" w:date="2023-01-18T13:37:00Z"/>
        </w:rPr>
      </w:pPr>
      <w:ins w:id="3089" w:author="MCC160" w:date="2023-01-18T13:37:00Z">
        <w:r w:rsidRPr="00874E7A">
          <w:t>-</w:t>
        </w:r>
        <w:r w:rsidRPr="00874E7A">
          <w:tab/>
        </w:r>
        <w:r>
          <w:t xml:space="preserve">The UE has performed procedure </w:t>
        </w:r>
      </w:ins>
      <w:ins w:id="3090" w:author="MCC160" w:date="2023-01-18T14:02:00Z">
        <w:r w:rsidR="008754C1">
          <w:t>'</w:t>
        </w:r>
      </w:ins>
      <w:ins w:id="3091" w:author="MCC160" w:date="2023-01-18T13:37:00Z">
        <w:r>
          <w:t>MCPTT UE registration</w:t>
        </w:r>
      </w:ins>
      <w:ins w:id="3092" w:author="MCC160" w:date="2023-01-18T14:15:00Z">
        <w:r w:rsidR="006F6CCD">
          <w:t>'</w:t>
        </w:r>
      </w:ins>
      <w:ins w:id="3093" w:author="MCC160" w:date="2023-01-18T13:37:00Z">
        <w:r>
          <w:t xml:space="preserve"> as specified in TS 36.579-1 [2] clause 5.4.2.</w:t>
        </w:r>
      </w:ins>
    </w:p>
    <w:p w:rsidR="00E61C34" w:rsidRPr="00874E7A" w:rsidRDefault="00E61C34" w:rsidP="00E61C34">
      <w:pPr>
        <w:pStyle w:val="B10"/>
        <w:rPr>
          <w:ins w:id="3094" w:author="MCC160" w:date="2023-01-18T13:37:00Z"/>
        </w:rPr>
      </w:pPr>
      <w:ins w:id="3095" w:author="MCC160" w:date="2023-01-18T13:37:00Z">
        <w:r w:rsidRPr="00874E7A">
          <w:t>-</w:t>
        </w:r>
        <w:r w:rsidRPr="00874E7A">
          <w:tab/>
        </w:r>
        <w:r>
          <w:t xml:space="preserve">The UE has performed procedure </w:t>
        </w:r>
      </w:ins>
      <w:ins w:id="3096" w:author="MCC160" w:date="2023-01-18T14:02:00Z">
        <w:r w:rsidR="008754C1">
          <w:t>'</w:t>
        </w:r>
      </w:ins>
      <w:ins w:id="3097" w:author="MCC160" w:date="2023-01-18T13:37:00Z">
        <w:r>
          <w:t>MCX Authorization/Configuration and Key Generation</w:t>
        </w:r>
      </w:ins>
      <w:ins w:id="3098" w:author="MCC160" w:date="2023-01-18T14:15:00Z">
        <w:r w:rsidR="006F6CCD">
          <w:t>'</w:t>
        </w:r>
      </w:ins>
      <w:ins w:id="3099" w:author="MCC160" w:date="2023-01-18T13:37:00Z">
        <w:r>
          <w:t xml:space="preserve"> as specified in TS 36.579-1 [2] clause 5.3.2.</w:t>
        </w:r>
      </w:ins>
    </w:p>
    <w:p w:rsidR="00B54636" w:rsidRPr="00B54636" w:rsidDel="00E61C34" w:rsidRDefault="00B54636">
      <w:pPr>
        <w:pStyle w:val="B10"/>
        <w:rPr>
          <w:del w:id="3100" w:author="MCC160" w:date="2023-01-18T13:37:00Z"/>
        </w:rPr>
        <w:pPrChange w:id="3101" w:author="MCC160" w:date="2023-02-23T18:46:00Z">
          <w:pPr>
            <w:ind w:left="568" w:hanging="284"/>
          </w:pPr>
        </w:pPrChange>
      </w:pPr>
      <w:del w:id="3102" w:author="MCC160" w:date="2023-01-18T13:37: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3103" w:author="MCC160" w:date="2023-01-18T13:37:00Z"/>
        </w:rPr>
        <w:pPrChange w:id="3104" w:author="MCC160" w:date="2023-02-23T18:46:00Z">
          <w:pPr>
            <w:ind w:left="568" w:hanging="284"/>
          </w:pPr>
        </w:pPrChange>
      </w:pPr>
      <w:del w:id="3105" w:author="MCC160" w:date="2023-01-18T13:37: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3106" w:author="MCC160" w:date="2023-02-23T18:46:00Z">
          <w:pPr>
            <w:ind w:left="568" w:hanging="284"/>
          </w:pPr>
        </w:pPrChange>
      </w:pPr>
      <w:r w:rsidRPr="00B54636">
        <w:t>-</w:t>
      </w:r>
      <w:r w:rsidRPr="00B54636">
        <w:tab/>
        <w:t>UE States at the end of the preamble</w:t>
      </w:r>
    </w:p>
    <w:p w:rsidR="00B54636" w:rsidRPr="00B54636" w:rsidRDefault="00B54636">
      <w:pPr>
        <w:pStyle w:val="B2"/>
        <w:pPrChange w:id="3107" w:author="MCC160" w:date="2023-02-23T18:46:00Z">
          <w:pPr>
            <w:ind w:left="851" w:hanging="284"/>
          </w:pPr>
        </w:pPrChange>
      </w:pPr>
      <w:r w:rsidRPr="00B54636">
        <w:t>-</w:t>
      </w:r>
      <w:r w:rsidRPr="00B54636">
        <w:tab/>
        <w:t>The UE is in E-UTRA Registered, Idle Mode state.</w:t>
      </w:r>
    </w:p>
    <w:p w:rsidR="00B54636" w:rsidRPr="00B54636" w:rsidRDefault="00B54636">
      <w:pPr>
        <w:pStyle w:val="B2"/>
        <w:pPrChange w:id="3108" w:author="MCC160" w:date="2023-02-23T18:46: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3109" w:author="MCC160" w:date="2023-02-23T18:46:00Z">
          <w:pPr>
            <w:keepNext/>
            <w:keepLines/>
            <w:spacing w:before="120"/>
            <w:ind w:left="1985" w:hanging="1985"/>
          </w:pPr>
        </w:pPrChange>
      </w:pPr>
      <w:r w:rsidRPr="00B54636">
        <w:t>6.1.1.4.3.2</w:t>
      </w:r>
      <w:r w:rsidRPr="00B54636">
        <w:tab/>
        <w:t>Test procedure sequence</w:t>
      </w:r>
    </w:p>
    <w:p w:rsidR="00B54636" w:rsidRPr="00B54636" w:rsidRDefault="00B54636">
      <w:pPr>
        <w:pStyle w:val="TH"/>
        <w:pPrChange w:id="3110" w:author="MCC160" w:date="2023-02-23T18:46:00Z">
          <w:pPr>
            <w:keepNext/>
            <w:keepLines/>
            <w:spacing w:before="60"/>
            <w:jc w:val="center"/>
          </w:pPr>
        </w:pPrChange>
      </w:pPr>
      <w:r w:rsidRPr="00B54636">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rsidTr="00FB0651">
        <w:tc>
          <w:tcPr>
            <w:tcW w:w="64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111" w:author="MCC160" w:date="2023-02-23T18:46:00Z">
                <w:pPr>
                  <w:keepNext/>
                  <w:keepLines/>
                  <w:spacing w:after="0"/>
                </w:pPr>
              </w:pPrChange>
            </w:pPr>
            <w:r w:rsidRPr="00B54636">
              <w:rPr>
                <w:lang w:val="fr-FR"/>
              </w:rPr>
              <w:t>St</w:t>
            </w:r>
          </w:p>
        </w:tc>
        <w:tc>
          <w:tcPr>
            <w:tcW w:w="3970"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112" w:author="MCC160" w:date="2023-02-23T18:46:00Z">
                <w:pPr>
                  <w:keepNext/>
                  <w:keepLines/>
                  <w:spacing w:after="0"/>
                </w:pPr>
              </w:pPrChange>
            </w:pPr>
            <w:r w:rsidRPr="00B5463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113" w:author="MCC160" w:date="2023-02-23T18:46:00Z">
                <w:pPr>
                  <w:keepNext/>
                  <w:keepLines/>
                  <w:spacing w:after="0"/>
                </w:pPr>
              </w:pPrChange>
            </w:pPr>
            <w:r w:rsidRPr="00B54636">
              <w:rPr>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114" w:author="MCC160" w:date="2023-02-23T18:46:00Z">
                <w:pPr>
                  <w:keepNext/>
                  <w:keepLines/>
                  <w:spacing w:after="0"/>
                </w:pPr>
              </w:pPrChange>
            </w:pPr>
            <w:r w:rsidRPr="00B54636">
              <w:rPr>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115" w:author="MCC160" w:date="2023-02-23T18:46:00Z">
                <w:pPr>
                  <w:keepNext/>
                  <w:keepLines/>
                  <w:spacing w:after="0"/>
                </w:pPr>
              </w:pPrChange>
            </w:pPr>
            <w:r w:rsidRPr="00B54636">
              <w:rPr>
                <w:lang w:val="fr-FR"/>
              </w:rPr>
              <w:t>Verdict</w:t>
            </w:r>
          </w:p>
        </w:tc>
      </w:tr>
      <w:tr w:rsidR="00B54636" w:rsidRPr="00B54636" w:rsidTr="00FB0651">
        <w:tc>
          <w:tcPr>
            <w:tcW w:w="64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116" w:author="MCC160" w:date="2023-02-23T18:46:00Z">
                <w:pPr>
                  <w:keepNext/>
                  <w:keepLines/>
                  <w:spacing w:after="0"/>
                </w:pPr>
              </w:pPrChange>
            </w:pPr>
          </w:p>
        </w:tc>
        <w:tc>
          <w:tcPr>
            <w:tcW w:w="3970"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117" w:author="MCC160" w:date="2023-02-23T18:46:00Z">
                <w:pPr>
                  <w:keepNext/>
                  <w:keepLines/>
                  <w:spacing w:after="0"/>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118" w:author="MCC160" w:date="2023-02-23T18:46:00Z">
                <w:pPr>
                  <w:keepNext/>
                  <w:keepLines/>
                  <w:spacing w:after="0"/>
                </w:pPr>
              </w:pPrChange>
            </w:pPr>
            <w:r w:rsidRPr="00B5463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119" w:author="MCC160" w:date="2023-02-23T18:46:00Z">
                <w:pPr>
                  <w:keepNext/>
                  <w:keepLines/>
                  <w:spacing w:after="0"/>
                </w:pPr>
              </w:pPrChange>
            </w:pPr>
            <w:r w:rsidRPr="00B54636">
              <w:rPr>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120" w:author="MCC160" w:date="2023-02-23T18:46:00Z">
                <w:pPr>
                  <w:keepNext/>
                  <w:keepLines/>
                  <w:spacing w:after="0"/>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121" w:author="MCC160" w:date="2023-02-23T18:46:00Z">
                <w:pPr>
                  <w:keepNext/>
                  <w:keepLines/>
                  <w:spacing w:after="0"/>
                </w:pPr>
              </w:pPrChange>
            </w:pP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22" w:author="MCC160" w:date="2023-01-18T18:38:00Z">
                <w:pPr>
                  <w:keepNext/>
                  <w:keepLines/>
                  <w:spacing w:after="0"/>
                  <w:jc w:val="center"/>
                </w:pPr>
              </w:pPrChange>
            </w:pPr>
            <w:r w:rsidRPr="00B5463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123" w:author="MCC160" w:date="2023-01-18T18:38:00Z">
                <w:pPr>
                  <w:keepNext/>
                  <w:keepLines/>
                  <w:spacing w:after="0"/>
                </w:pPr>
              </w:pPrChange>
            </w:pPr>
            <w:r w:rsidRPr="00B54636">
              <w:rPr>
                <w:lang w:val="fr-FR"/>
              </w:rPr>
              <w:t xml:space="preserve">Check: </w:t>
            </w:r>
            <w:ins w:id="3124" w:author="MCC160" w:date="2023-01-18T18:35:00Z">
              <w:r w:rsidR="00681F64" w:rsidRPr="00681F64">
                <w:rPr>
                  <w:lang w:val="fr-FR"/>
                </w:rPr>
                <w:t>Does the UE (MCPTT client) correctly perform procedure 'MCX CT group call establishment with manual commencement' as described in TS 36.579-1 [2] Table 5.3.5.3-1?</w:t>
              </w:r>
            </w:ins>
            <w:del w:id="3125" w:author="MCC160" w:date="2023-01-18T18:35:00Z">
              <w:r w:rsidRPr="00B54636" w:rsidDel="00681F64">
                <w:rPr>
                  <w:lang w:val="fr-FR"/>
                </w:rPr>
                <w:delText>Is the MCX CT group call establishment, manual commencement procedure as described in TS 36.579-1 [2]</w:delText>
              </w:r>
            </w:del>
            <w:del w:id="3126" w:author="MCC160" w:date="2023-01-18T17:26:00Z">
              <w:r w:rsidRPr="00B54636" w:rsidDel="00A73205">
                <w:rPr>
                  <w:lang w:val="fr-FR"/>
                </w:rPr>
                <w:delText>,</w:delText>
              </w:r>
            </w:del>
            <w:del w:id="3127" w:author="MCC160" w:date="2023-01-18T18:35:00Z">
              <w:r w:rsidRPr="00B54636" w:rsidDel="00681F64">
                <w:rPr>
                  <w:lang w:val="fr-FR"/>
                </w:rPr>
                <w:delText xml:space="preserve"> Table 5.3.5.3-1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28"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129"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30" w:author="MCC160" w:date="2023-01-18T18:39: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185A9D">
            <w:pPr>
              <w:pStyle w:val="TAC"/>
              <w:rPr>
                <w:lang w:val="fr-FR"/>
              </w:rPr>
              <w:pPrChange w:id="3131" w:author="MCC160" w:date="2023-01-18T18:39:00Z">
                <w:pPr>
                  <w:keepNext/>
                  <w:keepLines/>
                  <w:spacing w:after="0"/>
                  <w:jc w:val="center"/>
                </w:pPr>
              </w:pPrChange>
            </w:pPr>
            <w:ins w:id="3132" w:author="MCC160" w:date="2023-01-18T18:39:00Z">
              <w:r>
                <w:rPr>
                  <w:lang w:val="fr-FR"/>
                </w:rPr>
                <w:t>P</w:t>
              </w:r>
            </w:ins>
            <w:del w:id="3133" w:author="MCC160" w:date="2023-01-18T18:39:00Z">
              <w:r w:rsidR="00B54636" w:rsidRPr="00B54636" w:rsidDel="00185A9D">
                <w:rPr>
                  <w:lang w:val="fr-FR"/>
                </w:rPr>
                <w:delText>-</w:delText>
              </w:r>
            </w:del>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34" w:author="MCC160" w:date="2023-01-18T18:38:00Z">
                <w:pPr>
                  <w:keepNext/>
                  <w:keepLines/>
                  <w:spacing w:after="0"/>
                  <w:jc w:val="center"/>
                </w:pPr>
              </w:pPrChange>
            </w:pPr>
            <w:r w:rsidRPr="00B54636">
              <w:rPr>
                <w:lang w:val="fr-FR"/>
              </w:rPr>
              <w:t>2-</w:t>
            </w:r>
            <w:ins w:id="3135" w:author="MCC160" w:date="2023-01-18T18:36:00Z">
              <w:r w:rsidR="00681F64">
                <w:rPr>
                  <w:lang w:val="fr-FR"/>
                </w:rPr>
                <w:t>7</w:t>
              </w:r>
            </w:ins>
            <w:del w:id="3136" w:author="MCC160" w:date="2023-01-18T18:36:00Z">
              <w:r w:rsidRPr="00B54636" w:rsidDel="00681F64">
                <w:rPr>
                  <w:lang w:val="fr-FR"/>
                </w:rPr>
                <w:delText>6</w:delText>
              </w:r>
            </w:del>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137" w:author="MCC160" w:date="2023-01-18T18:38: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38"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139"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40"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41" w:author="MCC160" w:date="2023-01-18T18:39:00Z">
                <w:pPr>
                  <w:keepNext/>
                  <w:keepLines/>
                  <w:spacing w:after="0"/>
                  <w:jc w:val="center"/>
                </w:pPr>
              </w:pPrChange>
            </w:pPr>
            <w:r w:rsidRPr="00B54636">
              <w:rPr>
                <w:lang w:val="fr-FR"/>
              </w:rPr>
              <w:t>-</w:t>
            </w:r>
          </w:p>
        </w:tc>
      </w:tr>
      <w:tr w:rsidR="00B54636" w:rsidRPr="00B54636" w:rsidDel="00681F64" w:rsidTr="00FB0651">
        <w:trPr>
          <w:del w:id="3142" w:author="MCC160" w:date="2023-01-18T18:36:00Z"/>
        </w:trPr>
        <w:tc>
          <w:tcPr>
            <w:tcW w:w="649" w:type="dxa"/>
            <w:tcBorders>
              <w:top w:val="single" w:sz="4" w:space="0" w:color="auto"/>
              <w:left w:val="single" w:sz="4" w:space="0" w:color="auto"/>
              <w:bottom w:val="single" w:sz="4" w:space="0" w:color="auto"/>
              <w:right w:val="single" w:sz="4" w:space="0" w:color="auto"/>
            </w:tcBorders>
            <w:hideMark/>
          </w:tcPr>
          <w:p w:rsidR="00B54636" w:rsidRPr="00B54636" w:rsidDel="00681F64" w:rsidRDefault="00B54636">
            <w:pPr>
              <w:pStyle w:val="TAC"/>
              <w:rPr>
                <w:del w:id="3143" w:author="MCC160" w:date="2023-01-18T18:36:00Z"/>
                <w:lang w:val="fr-FR"/>
              </w:rPr>
              <w:pPrChange w:id="3144" w:author="MCC160" w:date="2023-01-18T18:38:00Z">
                <w:pPr>
                  <w:keepNext/>
                  <w:keepLines/>
                  <w:spacing w:after="0"/>
                  <w:jc w:val="center"/>
                </w:pPr>
              </w:pPrChange>
            </w:pPr>
            <w:del w:id="3145" w:author="MCC160" w:date="2023-01-18T18:36:00Z">
              <w:r w:rsidRPr="00B54636" w:rsidDel="00681F64">
                <w:rPr>
                  <w:lang w:val="fr-FR"/>
                </w:rPr>
                <w:delText>7</w:delText>
              </w:r>
            </w:del>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Del="00681F64" w:rsidRDefault="00B54636">
            <w:pPr>
              <w:pStyle w:val="TAL"/>
              <w:rPr>
                <w:del w:id="3146" w:author="MCC160" w:date="2023-01-18T18:36:00Z"/>
                <w:lang w:val="fr-FR"/>
              </w:rPr>
              <w:pPrChange w:id="3147" w:author="MCC160" w:date="2023-02-23T18:46:00Z">
                <w:pPr>
                  <w:keepNext/>
                  <w:keepLines/>
                  <w:spacing w:after="0"/>
                </w:pPr>
              </w:pPrChange>
            </w:pPr>
            <w:del w:id="3148" w:author="MCC160" w:date="2023-01-18T18:36:00Z">
              <w:r w:rsidRPr="00B54636" w:rsidDel="00681F64">
                <w:rPr>
                  <w:lang w:val="fr-FR"/>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Del="00681F64" w:rsidRDefault="00B54636">
            <w:pPr>
              <w:pStyle w:val="TAC"/>
              <w:rPr>
                <w:del w:id="3149" w:author="MCC160" w:date="2023-01-18T18:36:00Z"/>
                <w:lang w:val="fr-FR"/>
              </w:rPr>
              <w:pPrChange w:id="3150" w:author="MCC160" w:date="2023-01-18T18:38:00Z">
                <w:pPr>
                  <w:keepNext/>
                  <w:keepLines/>
                  <w:spacing w:after="0"/>
                  <w:jc w:val="center"/>
                </w:pPr>
              </w:pPrChange>
            </w:pPr>
            <w:del w:id="3151" w:author="MCC160" w:date="2023-01-18T18:36:00Z">
              <w:r w:rsidRPr="00B54636" w:rsidDel="00681F64">
                <w:rPr>
                  <w:lang w:val="fr-FR"/>
                </w:rPr>
                <w:delText>-</w:delText>
              </w:r>
            </w:del>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Del="00681F64" w:rsidRDefault="00B54636">
            <w:pPr>
              <w:pStyle w:val="TAL"/>
              <w:rPr>
                <w:del w:id="3152" w:author="MCC160" w:date="2023-01-18T18:36:00Z"/>
                <w:lang w:val="fr-FR"/>
              </w:rPr>
              <w:pPrChange w:id="3153" w:author="MCC160" w:date="2023-01-18T18:38:00Z">
                <w:pPr>
                  <w:keepNext/>
                  <w:keepLines/>
                  <w:spacing w:after="0"/>
                </w:pPr>
              </w:pPrChange>
            </w:pPr>
            <w:del w:id="3154" w:author="MCC160" w:date="2023-01-18T18:36:00Z">
              <w:r w:rsidRPr="00B54636" w:rsidDel="00681F64">
                <w:rPr>
                  <w:lang w:val="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Del="00681F64" w:rsidRDefault="00B54636">
            <w:pPr>
              <w:pStyle w:val="TAC"/>
              <w:rPr>
                <w:del w:id="3155" w:author="MCC160" w:date="2023-01-18T18:36:00Z"/>
                <w:lang w:val="fr-FR"/>
              </w:rPr>
              <w:pPrChange w:id="3156" w:author="MCC160" w:date="2023-01-18T18:39:00Z">
                <w:pPr>
                  <w:keepNext/>
                  <w:keepLines/>
                  <w:spacing w:after="0"/>
                  <w:jc w:val="center"/>
                </w:pPr>
              </w:pPrChange>
            </w:pPr>
            <w:del w:id="3157" w:author="MCC160" w:date="2023-01-18T18:36:00Z">
              <w:r w:rsidRPr="00B54636" w:rsidDel="00681F64">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Del="00681F64" w:rsidRDefault="00B54636">
            <w:pPr>
              <w:pStyle w:val="TAC"/>
              <w:rPr>
                <w:del w:id="3158" w:author="MCC160" w:date="2023-01-18T18:36:00Z"/>
                <w:lang w:val="fr-FR"/>
              </w:rPr>
              <w:pPrChange w:id="3159" w:author="MCC160" w:date="2023-01-18T18:39:00Z">
                <w:pPr>
                  <w:keepNext/>
                  <w:keepLines/>
                  <w:spacing w:after="0"/>
                  <w:jc w:val="center"/>
                </w:pPr>
              </w:pPrChange>
            </w:pPr>
            <w:del w:id="3160" w:author="MCC160" w:date="2023-01-18T18:36:00Z">
              <w:r w:rsidRPr="00B54636" w:rsidDel="00681F64">
                <w:rPr>
                  <w:lang w:val="fr-FR"/>
                </w:rPr>
                <w:delText>-</w:delText>
              </w:r>
            </w:del>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61" w:author="MCC160" w:date="2023-01-18T18:39:00Z">
                <w:pPr>
                  <w:keepNext/>
                  <w:keepLines/>
                  <w:spacing w:after="0"/>
                  <w:jc w:val="center"/>
                </w:pPr>
              </w:pPrChange>
            </w:pPr>
            <w:r w:rsidRPr="00B5463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681F64">
            <w:pPr>
              <w:pStyle w:val="TAL"/>
              <w:rPr>
                <w:lang w:val="fr-FR"/>
              </w:rPr>
              <w:pPrChange w:id="3162" w:author="MCC160" w:date="2023-01-18T18:38:00Z">
                <w:pPr>
                  <w:keepNext/>
                  <w:keepLines/>
                  <w:spacing w:after="0"/>
                </w:pPr>
              </w:pPrChange>
            </w:pPr>
            <w:ins w:id="3163" w:author="MCC160" w:date="2023-01-18T18:37:00Z">
              <w:r w:rsidRPr="00681F64">
                <w:rPr>
                  <w:lang w:val="fr-FR"/>
                </w:rPr>
                <w:t>Check: Does the UE (MCPTT client) correctly perform procedure 'MCX CT call release' as described in TS 36.579-1 [2], Table 5.3.12.3-1?</w:t>
              </w:r>
            </w:ins>
            <w:del w:id="3164" w:author="MCC160" w:date="2023-01-18T18:37:00Z">
              <w:r w:rsidR="00B54636" w:rsidRPr="00B54636" w:rsidDel="00681F64">
                <w:rPr>
                  <w:lang w:val="fr-FR"/>
                </w:rPr>
                <w:delText>Check: Is the MCX CT call release procedure as described in TS 36.579-1 [2]</w:delText>
              </w:r>
            </w:del>
            <w:del w:id="3165" w:author="MCC160" w:date="2023-01-18T17:26:00Z">
              <w:r w:rsidR="00B54636" w:rsidRPr="00B54636" w:rsidDel="00A73205">
                <w:rPr>
                  <w:lang w:val="fr-FR"/>
                </w:rPr>
                <w:delText>,</w:delText>
              </w:r>
            </w:del>
            <w:del w:id="3166" w:author="MCC160" w:date="2023-01-18T18:37:00Z">
              <w:r w:rsidR="00B54636" w:rsidRPr="00B54636" w:rsidDel="00681F64">
                <w:rPr>
                  <w:lang w:val="fr-FR"/>
                </w:rPr>
                <w:delText xml:space="preserve"> Table 5.3.12.3-1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67"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168"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69" w:author="MCC160" w:date="2023-01-18T18:39: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185A9D">
            <w:pPr>
              <w:pStyle w:val="TAC"/>
              <w:rPr>
                <w:lang w:val="fr-FR"/>
              </w:rPr>
              <w:pPrChange w:id="3170" w:author="MCC160" w:date="2023-01-18T18:39:00Z">
                <w:pPr>
                  <w:keepNext/>
                  <w:keepLines/>
                  <w:spacing w:after="0"/>
                  <w:jc w:val="center"/>
                </w:pPr>
              </w:pPrChange>
            </w:pPr>
            <w:ins w:id="3171" w:author="MCC160" w:date="2023-01-18T18:39:00Z">
              <w:r>
                <w:rPr>
                  <w:lang w:val="fr-FR"/>
                </w:rPr>
                <w:t>P</w:t>
              </w:r>
            </w:ins>
            <w:del w:id="3172" w:author="MCC160" w:date="2023-01-18T18:38:00Z">
              <w:r w:rsidR="00B54636" w:rsidRPr="00B54636" w:rsidDel="00185A9D">
                <w:rPr>
                  <w:lang w:val="fr-FR"/>
                </w:rPr>
                <w:delText>-</w:delText>
              </w:r>
            </w:del>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73" w:author="MCC160" w:date="2023-01-18T18:38:00Z">
                <w:pPr>
                  <w:keepNext/>
                  <w:keepLines/>
                  <w:spacing w:after="0"/>
                  <w:jc w:val="center"/>
                </w:pPr>
              </w:pPrChange>
            </w:pPr>
            <w:r w:rsidRPr="00B54636">
              <w:rPr>
                <w:lang w:val="fr-FR"/>
              </w:rPr>
              <w:t>9</w:t>
            </w:r>
            <w:ins w:id="3174" w:author="MCC160" w:date="2023-01-18T18:40:00Z">
              <w:r w:rsidR="00185A9D">
                <w:rPr>
                  <w:lang w:val="fr-FR"/>
                </w:rPr>
                <w:t>-10</w:t>
              </w:r>
            </w:ins>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175" w:author="MCC160" w:date="2023-01-18T18:38: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76"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177"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78"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79" w:author="MCC160" w:date="2023-01-18T18:39:00Z">
                <w:pPr>
                  <w:keepNext/>
                  <w:keepLines/>
                  <w:spacing w:after="0"/>
                  <w:jc w:val="center"/>
                </w:pPr>
              </w:pPrChange>
            </w:pPr>
            <w:r w:rsidRPr="00B54636">
              <w:rPr>
                <w:lang w:val="fr-FR"/>
              </w:rPr>
              <w:t>-</w:t>
            </w:r>
          </w:p>
        </w:tc>
      </w:tr>
      <w:tr w:rsidR="00B54636" w:rsidRPr="00B54636" w:rsidDel="00185A9D" w:rsidTr="00FB0651">
        <w:trPr>
          <w:del w:id="3180" w:author="MCC160" w:date="2023-01-18T18:40:00Z"/>
        </w:trPr>
        <w:tc>
          <w:tcPr>
            <w:tcW w:w="649" w:type="dxa"/>
            <w:tcBorders>
              <w:top w:val="single" w:sz="4" w:space="0" w:color="auto"/>
              <w:left w:val="single" w:sz="4" w:space="0" w:color="auto"/>
              <w:bottom w:val="single" w:sz="4" w:space="0" w:color="auto"/>
              <w:right w:val="single" w:sz="4" w:space="0" w:color="auto"/>
            </w:tcBorders>
            <w:hideMark/>
          </w:tcPr>
          <w:p w:rsidR="00B54636" w:rsidRPr="00B54636" w:rsidDel="00185A9D" w:rsidRDefault="00B54636">
            <w:pPr>
              <w:pStyle w:val="TAC"/>
              <w:rPr>
                <w:del w:id="3181" w:author="MCC160" w:date="2023-01-18T18:40:00Z"/>
                <w:lang w:val="fr-FR"/>
              </w:rPr>
              <w:pPrChange w:id="3182" w:author="MCC160" w:date="2023-01-18T18:38:00Z">
                <w:pPr>
                  <w:keepNext/>
                  <w:keepLines/>
                  <w:spacing w:after="0"/>
                  <w:jc w:val="center"/>
                </w:pPr>
              </w:pPrChange>
            </w:pPr>
            <w:del w:id="3183" w:author="MCC160" w:date="2023-01-18T18:40:00Z">
              <w:r w:rsidRPr="00B54636" w:rsidDel="00185A9D">
                <w:rPr>
                  <w:lang w:val="fr-FR"/>
                </w:rPr>
                <w:delText>10</w:delText>
              </w:r>
            </w:del>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Del="00185A9D" w:rsidRDefault="00B54636">
            <w:pPr>
              <w:pStyle w:val="TAL"/>
              <w:rPr>
                <w:del w:id="3184" w:author="MCC160" w:date="2023-01-18T18:40:00Z"/>
                <w:lang w:val="fr-FR"/>
              </w:rPr>
              <w:pPrChange w:id="3185" w:author="MCC160" w:date="2023-01-18T18:38:00Z">
                <w:pPr>
                  <w:keepNext/>
                  <w:keepLines/>
                  <w:spacing w:after="0"/>
                </w:pPr>
              </w:pPrChange>
            </w:pPr>
            <w:del w:id="3186" w:author="MCC160" w:date="2023-01-18T18:40:00Z">
              <w:r w:rsidRPr="00B54636" w:rsidDel="00185A9D">
                <w:rPr>
                  <w:lang w:val="fr-FR"/>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Del="00185A9D" w:rsidRDefault="00B54636">
            <w:pPr>
              <w:pStyle w:val="TAC"/>
              <w:rPr>
                <w:del w:id="3187" w:author="MCC160" w:date="2023-01-18T18:40:00Z"/>
                <w:lang w:val="fr-FR"/>
              </w:rPr>
              <w:pPrChange w:id="3188" w:author="MCC160" w:date="2023-01-18T18:38:00Z">
                <w:pPr>
                  <w:keepNext/>
                  <w:keepLines/>
                  <w:spacing w:after="0"/>
                  <w:jc w:val="center"/>
                </w:pPr>
              </w:pPrChange>
            </w:pPr>
            <w:del w:id="3189" w:author="MCC160" w:date="2023-01-18T18:40:00Z">
              <w:r w:rsidRPr="00B54636" w:rsidDel="00185A9D">
                <w:rPr>
                  <w:lang w:val="fr-FR"/>
                </w:rPr>
                <w:delText>-</w:delText>
              </w:r>
            </w:del>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Del="00185A9D" w:rsidRDefault="00B54636">
            <w:pPr>
              <w:pStyle w:val="TAL"/>
              <w:rPr>
                <w:del w:id="3190" w:author="MCC160" w:date="2023-01-18T18:40:00Z"/>
                <w:lang w:val="fr-FR"/>
              </w:rPr>
              <w:pPrChange w:id="3191" w:author="MCC160" w:date="2023-01-18T18:38:00Z">
                <w:pPr>
                  <w:keepNext/>
                  <w:keepLines/>
                  <w:spacing w:after="0"/>
                </w:pPr>
              </w:pPrChange>
            </w:pPr>
            <w:del w:id="3192" w:author="MCC160" w:date="2023-01-18T18:40:00Z">
              <w:r w:rsidRPr="00B54636" w:rsidDel="00185A9D">
                <w:rPr>
                  <w:lang w:val="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Del="00185A9D" w:rsidRDefault="00B54636">
            <w:pPr>
              <w:pStyle w:val="TAC"/>
              <w:rPr>
                <w:del w:id="3193" w:author="MCC160" w:date="2023-01-18T18:40:00Z"/>
                <w:lang w:val="fr-FR"/>
              </w:rPr>
              <w:pPrChange w:id="3194" w:author="MCC160" w:date="2023-01-18T18:39:00Z">
                <w:pPr>
                  <w:keepNext/>
                  <w:keepLines/>
                  <w:spacing w:after="0"/>
                  <w:jc w:val="center"/>
                </w:pPr>
              </w:pPrChange>
            </w:pPr>
            <w:del w:id="3195" w:author="MCC160" w:date="2023-01-18T18:40:00Z">
              <w:r w:rsidRPr="00B54636" w:rsidDel="00185A9D">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Del="00185A9D" w:rsidRDefault="00B54636">
            <w:pPr>
              <w:pStyle w:val="TAC"/>
              <w:rPr>
                <w:del w:id="3196" w:author="MCC160" w:date="2023-01-18T18:40:00Z"/>
                <w:lang w:val="fr-FR"/>
              </w:rPr>
              <w:pPrChange w:id="3197" w:author="MCC160" w:date="2023-01-18T18:39:00Z">
                <w:pPr>
                  <w:keepNext/>
                  <w:keepLines/>
                  <w:spacing w:after="0"/>
                  <w:jc w:val="center"/>
                </w:pPr>
              </w:pPrChange>
            </w:pPr>
            <w:del w:id="3198" w:author="MCC160" w:date="2023-01-18T18:40:00Z">
              <w:r w:rsidRPr="00B54636" w:rsidDel="00185A9D">
                <w:rPr>
                  <w:lang w:val="fr-FR"/>
                </w:rPr>
                <w:delText>-</w:delText>
              </w:r>
            </w:del>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199" w:author="MCC160" w:date="2023-01-18T18:38:00Z">
                <w:pPr>
                  <w:keepNext/>
                  <w:keepLines/>
                  <w:spacing w:after="0"/>
                  <w:jc w:val="center"/>
                </w:pPr>
              </w:pPrChange>
            </w:pPr>
            <w:r w:rsidRPr="00B54636">
              <w:rPr>
                <w:lang w:val="fr-FR"/>
              </w:rPr>
              <w:t>11-15c1</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185A9D">
            <w:pPr>
              <w:pStyle w:val="TAL"/>
              <w:rPr>
                <w:lang w:val="fr-FR"/>
              </w:rPr>
              <w:pPrChange w:id="3200" w:author="MCC160" w:date="2023-01-18T18:38:00Z">
                <w:pPr>
                  <w:keepNext/>
                  <w:keepLines/>
                  <w:spacing w:after="0"/>
                </w:pPr>
              </w:pPrChange>
            </w:pPr>
            <w:ins w:id="3201" w:author="MCC160" w:date="2023-01-18T18:41:00Z">
              <w:r w:rsidRPr="00185A9D">
                <w:rPr>
                  <w:lang w:val="fr-FR"/>
                </w:rPr>
                <w:t>Steps 1a1 – 5c1 of procedure 'MCX CT group call establishment with manual commencement' as described in TS 36.579-1 [2], Table 5.3.5.3-1 are performed.</w:t>
              </w:r>
            </w:ins>
            <w:del w:id="3202" w:author="MCC160" w:date="2023-01-18T18:41:00Z">
              <w:r w:rsidR="00B54636" w:rsidRPr="00B54636" w:rsidDel="00185A9D">
                <w:rPr>
                  <w:lang w:val="fr-FR"/>
                </w:rPr>
                <w:delText>The MCX CT group call establishment, manual commencement procedure as described in TS 36.579-1 [2]</w:delText>
              </w:r>
            </w:del>
            <w:del w:id="3203" w:author="MCC160" w:date="2023-01-18T17:26:00Z">
              <w:r w:rsidR="00B54636" w:rsidRPr="00B54636" w:rsidDel="00A73205">
                <w:rPr>
                  <w:lang w:val="fr-FR"/>
                </w:rPr>
                <w:delText>,</w:delText>
              </w:r>
            </w:del>
            <w:del w:id="3204" w:author="MCC160" w:date="2023-01-18T18:41:00Z">
              <w:r w:rsidR="00B54636" w:rsidRPr="00B54636" w:rsidDel="00185A9D">
                <w:rPr>
                  <w:lang w:val="fr-FR"/>
                </w:rPr>
                <w:delText xml:space="preserve"> Table 5.3.5.3-1 Steps 1a1 - 5c1 is performed.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05"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06"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07"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08" w:author="MCC160" w:date="2023-01-18T18:39:00Z">
                <w:pPr>
                  <w:keepNext/>
                  <w:keepLines/>
                  <w:spacing w:after="0"/>
                  <w:jc w:val="center"/>
                </w:pPr>
              </w:pPrChange>
            </w:pPr>
            <w:r w:rsidRPr="00B54636">
              <w:rPr>
                <w:lang w:val="fr-FR"/>
              </w:rPr>
              <w:t>-</w:t>
            </w: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09" w:author="MCC160" w:date="2023-01-18T18:38:00Z">
                <w:pPr>
                  <w:keepNext/>
                  <w:keepLines/>
                  <w:spacing w:after="0"/>
                  <w:jc w:val="center"/>
                </w:pPr>
              </w:pPrChange>
            </w:pPr>
            <w:r w:rsidRPr="00B54636">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rsidR="00185A9D" w:rsidRDefault="00185A9D" w:rsidP="00185A9D">
            <w:pPr>
              <w:pStyle w:val="TAL"/>
              <w:rPr>
                <w:ins w:id="3210" w:author="MCC160" w:date="2023-01-18T18:41:00Z"/>
                <w:lang w:val="fr-FR"/>
              </w:rPr>
            </w:pPr>
            <w:ins w:id="3211" w:author="MCC160" w:date="2023-01-18T18:41:00Z">
              <w:r w:rsidRPr="00991A28">
                <w:rPr>
                  <w:lang w:val="fr-FR"/>
                </w:rPr>
                <w:t>Make the UE (MCPTT client) decline the call.</w:t>
              </w:r>
            </w:ins>
          </w:p>
          <w:p w:rsidR="00B54636" w:rsidRPr="00B54636" w:rsidRDefault="00B54636">
            <w:pPr>
              <w:pStyle w:val="TAL"/>
              <w:rPr>
                <w:lang w:val="fr-FR"/>
              </w:rPr>
              <w:pPrChange w:id="3212" w:author="MCC160" w:date="2023-01-18T18:38:00Z">
                <w:pPr>
                  <w:keepNext/>
                  <w:keepLines/>
                  <w:spacing w:after="0"/>
                </w:pPr>
              </w:pPrChange>
            </w:pPr>
            <w:del w:id="3213" w:author="MCC160" w:date="2023-01-18T18:41:00Z">
              <w:r w:rsidRPr="00B54636" w:rsidDel="00185A9D">
                <w:rPr>
                  <w:lang w:val="fr-FR"/>
                </w:rPr>
                <w:delText>Make the MCPTT User decline the call.</w:delText>
              </w:r>
              <w:r w:rsidRPr="00B54636" w:rsidDel="00185A9D">
                <w:rPr>
                  <w:lang w:val="fr-FR"/>
                </w:rPr>
                <w:br/>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14"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15"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16"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17" w:author="MCC160" w:date="2023-01-18T18:39:00Z">
                <w:pPr>
                  <w:keepNext/>
                  <w:keepLines/>
                  <w:spacing w:after="0"/>
                  <w:jc w:val="center"/>
                </w:pPr>
              </w:pPrChange>
            </w:pPr>
            <w:r w:rsidRPr="00B54636">
              <w:rPr>
                <w:lang w:val="fr-FR"/>
              </w:rPr>
              <w:t>-</w:t>
            </w: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18" w:author="MCC160" w:date="2023-01-18T18:38:00Z">
                <w:pPr>
                  <w:keepNext/>
                  <w:keepLines/>
                  <w:spacing w:after="0"/>
                  <w:jc w:val="center"/>
                </w:pPr>
              </w:pPrChange>
            </w:pPr>
            <w:r w:rsidRPr="00B54636">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19" w:author="MCC160" w:date="2023-01-18T18:38:00Z">
                <w:pPr>
                  <w:keepNext/>
                  <w:keepLines/>
                  <w:spacing w:after="0"/>
                </w:pPr>
              </w:pPrChange>
            </w:pPr>
            <w:r w:rsidRPr="00B54636">
              <w:rPr>
                <w:lang w:val="fr-FR"/>
              </w:rPr>
              <w:t xml:space="preserve">Check: Does the UE (MCPTT </w:t>
            </w:r>
            <w:del w:id="3220" w:author="MCC160" w:date="2023-01-18T18:41:00Z">
              <w:r w:rsidRPr="00B54636" w:rsidDel="00185A9D">
                <w:rPr>
                  <w:lang w:val="fr-FR"/>
                </w:rPr>
                <w:delText>C</w:delText>
              </w:r>
            </w:del>
            <w:ins w:id="3221" w:author="MCC160" w:date="2023-01-18T18:41:00Z">
              <w:r w:rsidR="00185A9D">
                <w:rPr>
                  <w:lang w:val="fr-FR"/>
                </w:rPr>
                <w:t>c</w:t>
              </w:r>
            </w:ins>
            <w:r w:rsidRPr="00B54636">
              <w:rPr>
                <w:lang w:val="fr-FR"/>
              </w:rPr>
              <w:t>lient) answer the call with a SIP 480 (Temporarily unavailable)?</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22" w:author="MCC160" w:date="2023-01-18T18:38:00Z">
                <w:pPr>
                  <w:keepNext/>
                  <w:keepLines/>
                  <w:spacing w:after="0"/>
                  <w:jc w:val="center"/>
                </w:pPr>
              </w:pPrChange>
            </w:pPr>
            <w:r w:rsidRPr="00B54636">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23" w:author="MCC160" w:date="2023-01-18T18:38:00Z">
                <w:pPr>
                  <w:keepNext/>
                  <w:keepLines/>
                  <w:spacing w:after="0"/>
                </w:pPr>
              </w:pPrChange>
            </w:pPr>
            <w:r w:rsidRPr="00B54636">
              <w:rPr>
                <w:lang w:val="fr-FR"/>
              </w:rPr>
              <w:t>SIP 480 (Temporarily unavailable)</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24" w:author="MCC160" w:date="2023-01-18T18:39:00Z">
                <w:pPr>
                  <w:keepNext/>
                  <w:keepLines/>
                  <w:spacing w:after="0"/>
                  <w:jc w:val="center"/>
                </w:pPr>
              </w:pPrChange>
            </w:pPr>
            <w:r w:rsidRPr="00B54636">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25" w:author="MCC160" w:date="2023-01-18T18:39:00Z">
                <w:pPr>
                  <w:keepNext/>
                  <w:keepLines/>
                  <w:spacing w:after="0"/>
                  <w:jc w:val="center"/>
                </w:pPr>
              </w:pPrChange>
            </w:pPr>
            <w:r w:rsidRPr="00B54636">
              <w:rPr>
                <w:lang w:val="fr-FR"/>
              </w:rPr>
              <w:t>P</w:t>
            </w: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26" w:author="MCC160" w:date="2023-01-18T18:38:00Z">
                <w:pPr>
                  <w:keepNext/>
                  <w:keepLines/>
                  <w:spacing w:after="0"/>
                  <w:jc w:val="center"/>
                </w:pPr>
              </w:pPrChange>
            </w:pPr>
            <w:r w:rsidRPr="00B54636">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27" w:author="MCC160" w:date="2023-01-18T18:38:00Z">
                <w:pPr>
                  <w:keepNext/>
                  <w:keepLines/>
                  <w:spacing w:after="0"/>
                </w:pPr>
              </w:pPrChange>
            </w:pPr>
            <w:r w:rsidRPr="00B54636">
              <w:rPr>
                <w:lang w:val="fr-FR"/>
              </w:rPr>
              <w:t>SS responds to the SIP 480 (Temporarily unavailable) with a SIP ACK</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28" w:author="MCC160" w:date="2023-01-18T18:38:00Z">
                <w:pPr>
                  <w:keepNext/>
                  <w:keepLines/>
                  <w:spacing w:after="0"/>
                  <w:jc w:val="center"/>
                </w:pPr>
              </w:pPrChange>
            </w:pPr>
            <w:r w:rsidRPr="00B54636">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29" w:author="MCC160" w:date="2023-01-18T18:38:00Z">
                <w:pPr>
                  <w:keepNext/>
                  <w:keepLines/>
                  <w:spacing w:after="0"/>
                </w:pPr>
              </w:pPrChange>
            </w:pPr>
            <w:r w:rsidRPr="00B54636">
              <w:rPr>
                <w:lang w:val="fr-FR"/>
              </w:rPr>
              <w:t>SIP ACK</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30"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31" w:author="MCC160" w:date="2023-01-18T18:39:00Z">
                <w:pPr>
                  <w:keepNext/>
                  <w:keepLines/>
                  <w:spacing w:after="0"/>
                  <w:jc w:val="center"/>
                </w:pPr>
              </w:pPrChange>
            </w:pPr>
            <w:r w:rsidRPr="00B54636">
              <w:rPr>
                <w:lang w:val="fr-FR"/>
              </w:rPr>
              <w:t>-</w:t>
            </w: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32" w:author="MCC160" w:date="2023-01-18T18:38:00Z">
                <w:pPr>
                  <w:keepNext/>
                  <w:keepLines/>
                  <w:spacing w:after="0"/>
                  <w:jc w:val="center"/>
                </w:pPr>
              </w:pPrChange>
            </w:pPr>
            <w:r w:rsidRPr="00B54636">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33" w:author="MCC160" w:date="2023-01-18T18:38:00Z">
                <w:pPr>
                  <w:keepNext/>
                  <w:keepLines/>
                  <w:spacing w:after="0"/>
                </w:pPr>
              </w:pPrChange>
            </w:pPr>
            <w:r w:rsidRPr="00B54636">
              <w:rPr>
                <w:lang w:val="fr-FR"/>
              </w:rPr>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34" w:author="MCC160" w:date="2023-01-18T18:38: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35" w:author="MCC160" w:date="2023-01-18T18:38: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36" w:author="MCC160" w:date="2023-01-18T18:39: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237" w:author="MCC160" w:date="2023-01-18T18:39:00Z">
                <w:pPr>
                  <w:keepNext/>
                  <w:keepLines/>
                  <w:spacing w:after="0"/>
                  <w:jc w:val="center"/>
                </w:pPr>
              </w:pPrChange>
            </w:pPr>
            <w:r w:rsidRPr="00B54636">
              <w:rPr>
                <w:lang w:val="fr-FR"/>
              </w:rPr>
              <w:t>-</w:t>
            </w:r>
          </w:p>
        </w:tc>
      </w:tr>
      <w:tr w:rsidR="00B54636" w:rsidRPr="00B54636" w:rsidTr="00FB0651">
        <w:tc>
          <w:tcPr>
            <w:tcW w:w="9765"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3238" w:author="MCC160" w:date="2023-01-18T18:39:00Z">
                <w:pPr>
                  <w:keepNext/>
                  <w:keepLines/>
                  <w:spacing w:after="0"/>
                  <w:ind w:left="851" w:hanging="851"/>
                </w:pPr>
              </w:pPrChange>
            </w:pPr>
            <w:r w:rsidRPr="00B54636">
              <w:rPr>
                <w:lang w:val="fr-FR"/>
              </w:rPr>
              <w:t>NOTE 1: This is expected to be done via a suitable implementation dependent MMI</w:t>
            </w:r>
            <w:ins w:id="3239" w:author="MCC160" w:date="2023-01-18T18:40:00Z">
              <w:r w:rsidR="00185A9D">
                <w:rPr>
                  <w:lang w:val="fr-FR"/>
                </w:rPr>
                <w:t>.</w:t>
              </w:r>
            </w:ins>
          </w:p>
        </w:tc>
      </w:tr>
    </w:tbl>
    <w:p w:rsidR="00B54636" w:rsidRPr="00B54636" w:rsidRDefault="00B54636" w:rsidP="00B54636">
      <w:pPr>
        <w:rPr>
          <w:lang w:eastAsia="en-US"/>
        </w:rPr>
      </w:pPr>
    </w:p>
    <w:p w:rsidR="00B54636" w:rsidRPr="00B54636" w:rsidRDefault="00B54636">
      <w:pPr>
        <w:pStyle w:val="H6"/>
        <w:pPrChange w:id="3240" w:author="MCC160" w:date="2023-02-23T18:46:00Z">
          <w:pPr>
            <w:keepNext/>
            <w:keepLines/>
            <w:spacing w:before="120"/>
            <w:ind w:left="1985" w:hanging="1985"/>
          </w:pPr>
        </w:pPrChange>
      </w:pPr>
      <w:r w:rsidRPr="00B54636">
        <w:t>6.1.1.4.3.3</w:t>
      </w:r>
      <w:r w:rsidRPr="00B54636">
        <w:tab/>
        <w:t>Specific message contents</w:t>
      </w:r>
    </w:p>
    <w:p w:rsidR="00B54636" w:rsidRPr="00B54636" w:rsidRDefault="00B54636">
      <w:pPr>
        <w:pStyle w:val="TH"/>
        <w:pPrChange w:id="3241" w:author="MCC160" w:date="2023-02-23T18:46:00Z">
          <w:pPr>
            <w:keepNext/>
            <w:keepLines/>
            <w:spacing w:before="60"/>
            <w:jc w:val="center"/>
          </w:pPr>
        </w:pPrChange>
      </w:pPr>
      <w:r w:rsidRPr="00B54636">
        <w:t>Table 6.1.1.4.3.3-1..2: Void</w:t>
      </w:r>
    </w:p>
    <w:p w:rsidR="00B54636" w:rsidRPr="00B54636" w:rsidRDefault="00B54636">
      <w:pPr>
        <w:pStyle w:val="TH"/>
        <w:pPrChange w:id="3242" w:author="MCC160" w:date="2023-02-23T18:46:00Z">
          <w:pPr>
            <w:keepNext/>
            <w:keepLines/>
            <w:spacing w:before="60"/>
            <w:jc w:val="center"/>
          </w:pPr>
        </w:pPrChange>
      </w:pPr>
      <w:r w:rsidRPr="00B54636">
        <w:t>Table 6.1.1.4.3.3-3: SIP INVITE from the SS (Steps 1, 5, Table 6.1.1.4.3.2-1;</w:t>
      </w:r>
      <w:r w:rsidRPr="00B5463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43" w:author="MCC160" w:date="2023-02-23T18:46:00Z">
                <w:pPr>
                  <w:keepNext/>
                  <w:keepLines/>
                  <w:framePr w:hSpace="180" w:wrap="around" w:vAnchor="text" w:hAnchor="text" w:xAlign="center" w:y="1"/>
                  <w:spacing w:after="0"/>
                  <w:suppressOverlap/>
                </w:pPr>
              </w:pPrChange>
            </w:pPr>
            <w:r w:rsidRPr="00B54636">
              <w:rPr>
                <w:lang w:val="fr-FR"/>
              </w:rPr>
              <w:t>Derivation Path: TS 36.579-1 [2], Table 5.5.2.5.2-1</w:t>
            </w:r>
            <w:ins w:id="3244" w:author="MCC160" w:date="2023-01-20T21:25:00Z">
              <w:r w:rsidR="00DE7BE1">
                <w:rPr>
                  <w:lang w:val="fr-FR"/>
                </w:rPr>
                <w:t>,</w:t>
              </w:r>
            </w:ins>
            <w:r w:rsidRPr="00B54636">
              <w:rPr>
                <w:lang w:val="fr-FR"/>
              </w:rPr>
              <w:t xml:space="preserve"> condition MANUAL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245" w:author="MCC160" w:date="2023-02-23T18:46: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246" w:author="MCC160" w:date="2023-02-23T18:46: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247" w:author="MCC160" w:date="2023-02-23T18:46: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248" w:author="MCC160" w:date="2023-02-23T18:46: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249" w:author="MCC160" w:date="2023-02-23T18:46: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250" w:author="MCC160" w:date="2023-02-23T18:46:00Z">
                  <w:rPr>
                    <w:lang w:val="fr-FR"/>
                  </w:rPr>
                </w:rPrChange>
              </w:rPr>
              <w:pPrChange w:id="3251" w:author="MCC160" w:date="2023-02-23T18:46:00Z">
                <w:pPr>
                  <w:keepNext/>
                  <w:keepLines/>
                  <w:framePr w:hSpace="180" w:wrap="around" w:vAnchor="text" w:hAnchor="text" w:xAlign="center" w:y="1"/>
                  <w:spacing w:after="0"/>
                  <w:suppressOverlap/>
                </w:pPr>
              </w:pPrChange>
            </w:pPr>
            <w:r w:rsidRPr="001B5C1E">
              <w:rPr>
                <w:b/>
                <w:lang w:val="fr-FR"/>
                <w:rPrChange w:id="3252"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53"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54"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55"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56"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3257"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58"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259" w:author="MCC160" w:date="2023-02-23T18:46:00Z">
                  <w:rPr>
                    <w:rFonts w:ascii="Arial" w:hAnsi="Arial"/>
                    <w:sz w:val="18"/>
                    <w:lang w:val="fr-FR"/>
                  </w:rPr>
                </w:rPrChange>
              </w:rPr>
              <w:pPrChange w:id="3260" w:author="MCC160" w:date="2023-02-23T18:46:00Z">
                <w:pPr>
                  <w:keepNext/>
                  <w:keepLines/>
                  <w:framePr w:hSpace="180" w:wrap="around" w:vAnchor="text" w:hAnchor="text" w:xAlign="center" w:y="1"/>
                  <w:spacing w:after="0"/>
                  <w:suppressOverlap/>
                </w:pPr>
              </w:pPrChange>
            </w:pPr>
            <w:r w:rsidRPr="001B5C1E">
              <w:rPr>
                <w:b/>
                <w:lang w:val="fr-FR"/>
                <w:rPrChange w:id="3261" w:author="MCC160" w:date="2023-02-23T18:46: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62"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63"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Cs/>
                <w:lang w:val="fr-FR"/>
              </w:rPr>
              <w:pPrChange w:id="3264" w:author="MCC160" w:date="2023-02-23T18:46:00Z">
                <w:pPr>
                  <w:keepNext/>
                  <w:keepLines/>
                  <w:framePr w:hSpace="180" w:wrap="around" w:vAnchor="text" w:hAnchor="text" w:xAlign="center" w:y="1"/>
                  <w:spacing w:after="0"/>
                  <w:suppressOverlap/>
                </w:pPr>
              </w:pPrChange>
            </w:pPr>
            <w:r w:rsidRPr="00B5463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65" w:author="MCC160" w:date="2023-02-23T18:46:00Z">
                <w:pPr>
                  <w:framePr w:hSpace="180" w:wrap="around" w:vAnchor="text" w:hAnchor="text" w:xAlign="center" w:y="1"/>
                  <w:suppressOverlap/>
                </w:pPr>
              </w:pPrChange>
            </w:pPr>
            <w:r w:rsidRPr="00B54636">
              <w:rPr>
                <w:lang w:val="fr-FR"/>
              </w:rPr>
              <w:t>SDP Message as described in Table 6.1.1.4.3.3-3A</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6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6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68"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3269"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70"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3271" w:author="MCC160" w:date="2023-02-23T18:46:00Z">
                  <w:rPr>
                    <w:rFonts w:ascii="Arial" w:hAnsi="Arial" w:cs="Arial"/>
                    <w:sz w:val="18"/>
                    <w:szCs w:val="18"/>
                    <w:lang w:val="fr-FR"/>
                  </w:rPr>
                </w:rPrChange>
              </w:rPr>
              <w:pPrChange w:id="3272" w:author="MCC160" w:date="2023-02-23T18:46:00Z">
                <w:pPr>
                  <w:keepNext/>
                  <w:keepLines/>
                  <w:framePr w:hSpace="180" w:wrap="around" w:vAnchor="text" w:hAnchor="text" w:xAlign="center" w:y="1"/>
                  <w:spacing w:after="0"/>
                  <w:suppressOverlap/>
                </w:pPr>
              </w:pPrChange>
            </w:pPr>
            <w:r w:rsidRPr="001B5C1E">
              <w:rPr>
                <w:b/>
                <w:lang w:val="fr-FR"/>
                <w:rPrChange w:id="3273" w:author="MCC160" w:date="2023-02-23T18:46:00Z">
                  <w:rPr>
                    <w:lang w:val="fr-FR"/>
                  </w:rPr>
                </w:rPrChange>
              </w:rPr>
              <w:t>MCPTT</w:t>
            </w:r>
            <w:ins w:id="3274" w:author="MCC160" w:date="2023-01-18T17:32:00Z">
              <w:r w:rsidR="00A73205" w:rsidRPr="001B5C1E">
                <w:rPr>
                  <w:b/>
                  <w:lang w:val="fr-FR"/>
                  <w:rPrChange w:id="3275" w:author="MCC160" w:date="2023-02-23T18:46:00Z">
                    <w:rPr>
                      <w:lang w:val="fr-FR"/>
                    </w:rPr>
                  </w:rPrChange>
                </w:rPr>
                <w:t>-</w:t>
              </w:r>
            </w:ins>
            <w:del w:id="3276" w:author="MCC160" w:date="2023-01-18T17:32:00Z">
              <w:r w:rsidRPr="001B5C1E" w:rsidDel="00A73205">
                <w:rPr>
                  <w:b/>
                  <w:lang w:val="fr-FR"/>
                  <w:rPrChange w:id="3277" w:author="MCC160" w:date="2023-02-23T18:46:00Z">
                    <w:rPr>
                      <w:lang w:val="fr-FR"/>
                    </w:rPr>
                  </w:rPrChange>
                </w:rPr>
                <w:delText xml:space="preserve"> </w:delText>
              </w:r>
            </w:del>
            <w:r w:rsidRPr="001B5C1E">
              <w:rPr>
                <w:b/>
                <w:lang w:val="fr-FR"/>
                <w:rPrChange w:id="3278" w:author="MCC160" w:date="2023-02-23T18:46: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79"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80"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Cs/>
                <w:szCs w:val="18"/>
                <w:lang w:val="fr-FR"/>
              </w:rPr>
              <w:pPrChange w:id="3281" w:author="MCC160" w:date="2023-02-23T18:46:00Z">
                <w:pPr>
                  <w:keepNext/>
                  <w:keepLines/>
                  <w:framePr w:hSpace="180" w:wrap="around" w:vAnchor="text" w:hAnchor="text" w:xAlign="center" w:y="1"/>
                  <w:spacing w:after="0"/>
                  <w:suppressOverlap/>
                </w:pPr>
              </w:pPrChange>
            </w:pPr>
            <w:r w:rsidRPr="00B5463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3282" w:author="MCC160" w:date="2023-02-23T18:46:00Z">
                <w:pPr>
                  <w:keepNext/>
                  <w:keepLines/>
                  <w:framePr w:hSpace="180" w:wrap="around" w:vAnchor="text" w:hAnchor="text" w:xAlign="center" w:y="1"/>
                  <w:spacing w:after="0"/>
                  <w:suppressOverlap/>
                </w:pPr>
              </w:pPrChange>
            </w:pPr>
            <w:r w:rsidRPr="00B54636">
              <w:rPr>
                <w:lang w:val="fr-FR"/>
              </w:rPr>
              <w:t>MCPTT</w:t>
            </w:r>
            <w:ins w:id="3283" w:author="MCC160" w:date="2023-01-18T17:32:00Z">
              <w:r w:rsidR="00A73205">
                <w:rPr>
                  <w:lang w:val="fr-FR"/>
                </w:rPr>
                <w:t>-</w:t>
              </w:r>
            </w:ins>
            <w:del w:id="3284" w:author="MCC160" w:date="2023-01-18T17:32:00Z">
              <w:r w:rsidRPr="00B54636" w:rsidDel="00A73205">
                <w:rPr>
                  <w:lang w:val="fr-FR"/>
                </w:rPr>
                <w:delText xml:space="preserve"> </w:delText>
              </w:r>
            </w:del>
            <w:r w:rsidRPr="00B54636">
              <w:rPr>
                <w:lang w:val="fr-FR"/>
              </w:rPr>
              <w:t>Info as described in Table 6.1.1.4.3.3-3B</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85"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86"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287" w:author="MCC160" w:date="2023-02-23T18:46: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3288" w:author="MCC160" w:date="2023-02-23T18:46:00Z">
          <w:pPr>
            <w:keepNext/>
            <w:keepLines/>
            <w:spacing w:before="60"/>
            <w:jc w:val="center"/>
          </w:pPr>
        </w:pPrChange>
      </w:pPr>
      <w:r w:rsidRPr="00B54636">
        <w:t xml:space="preserve">Table 6.1.1.4.3.3-3A: </w:t>
      </w:r>
      <w:r w:rsidRPr="00B54636">
        <w:rPr>
          <w:lang w:eastAsia="ko-KR"/>
        </w:rPr>
        <w:t>SDP in SIP INVITE</w:t>
      </w:r>
      <w:r w:rsidRPr="00B5463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89" w:author="MCC160" w:date="2023-02-23T18:46:00Z">
                <w:pPr>
                  <w:keepNext/>
                  <w:keepLines/>
                  <w:spacing w:after="0"/>
                </w:pPr>
              </w:pPrChange>
            </w:pPr>
            <w:r w:rsidRPr="00B54636">
              <w:rPr>
                <w:lang w:val="fr-FR"/>
              </w:rPr>
              <w:t xml:space="preserve">Derivation Path: TS 36.579-1 [2], </w:t>
            </w:r>
            <w:ins w:id="3290" w:author="MCC160" w:date="2023-01-21T08:22:00Z">
              <w:r w:rsidR="009B6ACB" w:rsidRPr="009B6ACB">
                <w:rPr>
                  <w:lang w:val="fr-FR"/>
                </w:rPr>
                <w:t xml:space="preserve">Table </w:t>
              </w:r>
            </w:ins>
            <w:r w:rsidRPr="00B54636">
              <w:rPr>
                <w:lang w:val="fr-FR"/>
              </w:rPr>
              <w:t>5.5.3.1.2-1</w:t>
            </w:r>
            <w:ins w:id="3291" w:author="MCC160" w:date="2023-01-20T21:25:00Z">
              <w:r w:rsidR="00DE7BE1">
                <w:rPr>
                  <w:lang w:val="fr-FR"/>
                </w:rPr>
                <w:t>,</w:t>
              </w:r>
            </w:ins>
            <w:r w:rsidRPr="00B54636">
              <w:rPr>
                <w:lang w:val="fr-FR"/>
              </w:rPr>
              <w:t xml:space="preserve"> condition INITIAL_SDP_OFFER</w:t>
            </w:r>
          </w:p>
        </w:tc>
      </w:tr>
    </w:tbl>
    <w:p w:rsidR="00B54636" w:rsidRPr="00B54636" w:rsidRDefault="00B54636" w:rsidP="00B54636">
      <w:pPr>
        <w:rPr>
          <w:lang w:eastAsia="en-US"/>
        </w:rPr>
      </w:pPr>
    </w:p>
    <w:p w:rsidR="00B54636" w:rsidRPr="00B54636" w:rsidRDefault="00B54636">
      <w:pPr>
        <w:pStyle w:val="TH"/>
        <w:pPrChange w:id="3292" w:author="MCC160" w:date="2023-02-23T18:46:00Z">
          <w:pPr>
            <w:keepNext/>
            <w:keepLines/>
            <w:spacing w:before="60"/>
            <w:jc w:val="center"/>
          </w:pPr>
        </w:pPrChange>
      </w:pPr>
      <w:r w:rsidRPr="00B54636">
        <w:t xml:space="preserve">Table 6.1.1.4.3.3-3B: </w:t>
      </w:r>
      <w:r w:rsidRPr="00B54636">
        <w:rPr>
          <w:lang w:eastAsia="ko-KR"/>
        </w:rPr>
        <w:t>MCPTT-Info in SIP INVITE</w:t>
      </w:r>
      <w:r w:rsidRPr="00B5463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93" w:author="MCC160" w:date="2023-02-23T18:46:00Z">
                <w:pPr>
                  <w:keepNext/>
                  <w:keepLines/>
                  <w:spacing w:after="0"/>
                </w:pPr>
              </w:pPrChange>
            </w:pPr>
            <w:r w:rsidRPr="00B54636">
              <w:rPr>
                <w:lang w:val="fr-FR"/>
              </w:rPr>
              <w:t>Derivation Path: TS 36.579-1 [2], Table 5.5.3.2.2-1, condition GROUP-CALL</w:t>
            </w:r>
          </w:p>
        </w:tc>
      </w:tr>
    </w:tbl>
    <w:p w:rsidR="00B54636" w:rsidRPr="00B54636" w:rsidRDefault="00B54636" w:rsidP="00B54636">
      <w:pPr>
        <w:rPr>
          <w:lang w:eastAsia="en-US"/>
        </w:rPr>
      </w:pPr>
    </w:p>
    <w:p w:rsidR="00B54636" w:rsidRPr="00B54636" w:rsidRDefault="00B54636">
      <w:pPr>
        <w:pStyle w:val="TH"/>
        <w:pPrChange w:id="3294" w:author="MCC160" w:date="2023-02-23T18:46:00Z">
          <w:pPr>
            <w:keepNext/>
            <w:keepLines/>
            <w:spacing w:before="60"/>
            <w:jc w:val="center"/>
          </w:pPr>
        </w:pPrChange>
      </w:pPr>
      <w:r w:rsidRPr="00B54636">
        <w:t>Table 6.1.1.4.3.3-4: SIP 200 (OK) from the UE (Step 1, Table 6.1.1.4.3.2-1;</w:t>
      </w:r>
      <w:r w:rsidRPr="00B5463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295" w:author="MCC160" w:date="2023-02-23T18:46:00Z">
                <w:pPr>
                  <w:keepNext/>
                  <w:keepLines/>
                  <w:framePr w:hSpace="180" w:wrap="around" w:vAnchor="text" w:hAnchor="text" w:xAlign="center" w:y="1"/>
                  <w:spacing w:after="0"/>
                  <w:suppressOverlap/>
                </w:pPr>
              </w:pPrChange>
            </w:pPr>
            <w:bookmarkStart w:id="3296" w:name="_Toc21006008"/>
            <w:bookmarkStart w:id="3297" w:name="_Toc36037681"/>
            <w:bookmarkStart w:id="3298" w:name="_Toc43837532"/>
            <w:bookmarkStart w:id="3299" w:name="_Toc60995644"/>
            <w:bookmarkStart w:id="3300" w:name="_Toc69159772"/>
            <w:bookmarkStart w:id="3301" w:name="_Toc76583121"/>
            <w:bookmarkStart w:id="3302" w:name="_Toc83808673"/>
            <w:bookmarkStart w:id="3303" w:name="_Toc91233494"/>
            <w:bookmarkStart w:id="3304" w:name="_Toc100348973"/>
            <w:bookmarkStart w:id="3305" w:name="_Toc106787129"/>
            <w:r w:rsidRPr="00B54636">
              <w:rPr>
                <w:lang w:val="fr-FR"/>
              </w:rPr>
              <w:t>Derivation Path: TS 36.579-1 [2], Table 5.5.2.17.1.1-1</w:t>
            </w:r>
            <w:ins w:id="3306" w:author="MCC160" w:date="2023-01-20T21:25:00Z">
              <w:r w:rsidR="00DE7BE1">
                <w:rPr>
                  <w:lang w:val="fr-FR"/>
                </w:rPr>
                <w:t>,</w:t>
              </w:r>
            </w:ins>
            <w:r w:rsidRPr="00B54636">
              <w:rPr>
                <w:lang w:val="fr-FR"/>
              </w:rPr>
              <w:t xml:space="preserve"> condition INVITE-RSP, GROUP-CALL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307" w:author="MCC160" w:date="2023-02-23T18:46: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308" w:author="MCC160" w:date="2023-02-23T18:46: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309" w:author="MCC160" w:date="2023-02-23T18:46: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310" w:author="MCC160" w:date="2023-02-23T18:46: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311" w:author="MCC160" w:date="2023-02-23T18:46: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312" w:author="MCC160" w:date="2023-02-23T18:46:00Z">
                  <w:rPr>
                    <w:lang w:val="fr-FR"/>
                  </w:rPr>
                </w:rPrChange>
              </w:rPr>
              <w:pPrChange w:id="3313" w:author="MCC160" w:date="2023-02-23T18:46:00Z">
                <w:pPr>
                  <w:keepNext/>
                  <w:keepLines/>
                  <w:framePr w:hSpace="180" w:wrap="around" w:vAnchor="text" w:hAnchor="text" w:xAlign="center" w:y="1"/>
                  <w:spacing w:after="0"/>
                  <w:suppressOverlap/>
                </w:pPr>
              </w:pPrChange>
            </w:pPr>
            <w:r w:rsidRPr="001B5C1E">
              <w:rPr>
                <w:b/>
                <w:lang w:val="fr-FR"/>
                <w:rPrChange w:id="3314"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15"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1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1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18"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3319"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20"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321" w:author="MCC160" w:date="2023-02-23T18:46:00Z">
                  <w:rPr>
                    <w:rFonts w:ascii="Arial" w:hAnsi="Arial"/>
                    <w:sz w:val="18"/>
                    <w:lang w:val="fr-FR"/>
                  </w:rPr>
                </w:rPrChange>
              </w:rPr>
              <w:pPrChange w:id="3322" w:author="MCC160" w:date="2023-02-23T18:46:00Z">
                <w:pPr>
                  <w:keepNext/>
                  <w:keepLines/>
                  <w:framePr w:hSpace="180" w:wrap="around" w:vAnchor="text" w:hAnchor="text" w:xAlign="center" w:y="1"/>
                  <w:spacing w:after="0"/>
                  <w:suppressOverlap/>
                </w:pPr>
              </w:pPrChange>
            </w:pPr>
            <w:r w:rsidRPr="001B5C1E">
              <w:rPr>
                <w:b/>
                <w:lang w:val="fr-FR"/>
                <w:rPrChange w:id="3323" w:author="MCC160" w:date="2023-02-23T18:46:00Z">
                  <w:rPr>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24"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25"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Cs/>
                <w:lang w:val="fr-FR"/>
              </w:rPr>
              <w:pPrChange w:id="3326" w:author="MCC160" w:date="2023-02-23T18:46:00Z">
                <w:pPr>
                  <w:keepNext/>
                  <w:keepLines/>
                  <w:framePr w:hSpace="180" w:wrap="around" w:vAnchor="text" w:hAnchor="text" w:xAlign="center" w:y="1"/>
                  <w:spacing w:after="0"/>
                  <w:suppressOverlap/>
                </w:pPr>
              </w:pPrChange>
            </w:pPr>
            <w:r w:rsidRPr="00B5463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327" w:author="MCC160" w:date="2023-02-23T18:46:00Z">
                <w:pPr>
                  <w:keepNext/>
                  <w:keepLines/>
                  <w:framePr w:hSpace="180" w:wrap="around" w:vAnchor="text" w:hAnchor="text" w:xAlign="center" w:y="1"/>
                  <w:spacing w:after="0"/>
                  <w:suppressOverlap/>
                </w:pPr>
              </w:pPrChange>
            </w:pPr>
            <w:r w:rsidRPr="00B54636">
              <w:rPr>
                <w:lang w:val="fr-FR"/>
              </w:rPr>
              <w:t>SDP Message as described in Table 6.1.1.4.3.3-5</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28"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29"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30"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3331"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32"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3333" w:author="MCC160" w:date="2023-02-23T18:46:00Z">
                  <w:rPr>
                    <w:rFonts w:ascii="Arial" w:hAnsi="Arial" w:cs="Arial"/>
                    <w:sz w:val="18"/>
                    <w:szCs w:val="18"/>
                    <w:lang w:val="fr-FR"/>
                  </w:rPr>
                </w:rPrChange>
              </w:rPr>
              <w:pPrChange w:id="3334" w:author="MCC160" w:date="2023-02-23T18:46:00Z">
                <w:pPr>
                  <w:keepNext/>
                  <w:keepLines/>
                  <w:framePr w:hSpace="180" w:wrap="around" w:vAnchor="text" w:hAnchor="text" w:xAlign="center" w:y="1"/>
                  <w:spacing w:after="0"/>
                  <w:suppressOverlap/>
                </w:pPr>
              </w:pPrChange>
            </w:pPr>
            <w:r w:rsidRPr="001B5C1E">
              <w:rPr>
                <w:b/>
                <w:lang w:val="fr-FR"/>
                <w:rPrChange w:id="3335" w:author="MCC160" w:date="2023-02-23T18:46:00Z">
                  <w:rPr>
                    <w:lang w:val="fr-FR"/>
                  </w:rPr>
                </w:rPrChange>
              </w:rPr>
              <w:t>MCPTT</w:t>
            </w:r>
            <w:ins w:id="3336" w:author="MCC160" w:date="2023-01-18T17:33:00Z">
              <w:r w:rsidR="00A73205" w:rsidRPr="001B5C1E">
                <w:rPr>
                  <w:b/>
                  <w:lang w:val="fr-FR"/>
                  <w:rPrChange w:id="3337" w:author="MCC160" w:date="2023-02-23T18:46:00Z">
                    <w:rPr>
                      <w:lang w:val="fr-FR"/>
                    </w:rPr>
                  </w:rPrChange>
                </w:rPr>
                <w:t>-</w:t>
              </w:r>
            </w:ins>
            <w:del w:id="3338" w:author="MCC160" w:date="2023-01-18T17:33:00Z">
              <w:r w:rsidRPr="001B5C1E" w:rsidDel="00A73205">
                <w:rPr>
                  <w:b/>
                  <w:lang w:val="fr-FR"/>
                  <w:rPrChange w:id="3339" w:author="MCC160" w:date="2023-02-23T18:46:00Z">
                    <w:rPr>
                      <w:lang w:val="fr-FR"/>
                    </w:rPr>
                  </w:rPrChange>
                </w:rPr>
                <w:delText xml:space="preserve"> </w:delText>
              </w:r>
            </w:del>
            <w:r w:rsidRPr="001B5C1E">
              <w:rPr>
                <w:b/>
                <w:lang w:val="fr-FR"/>
                <w:rPrChange w:id="3340" w:author="MCC160" w:date="2023-02-23T18:46: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41"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42"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Cs/>
                <w:szCs w:val="18"/>
                <w:lang w:val="fr-FR"/>
              </w:rPr>
              <w:pPrChange w:id="3343" w:author="MCC160" w:date="2023-02-23T18:46:00Z">
                <w:pPr>
                  <w:keepNext/>
                  <w:keepLines/>
                  <w:framePr w:hSpace="180" w:wrap="around" w:vAnchor="text" w:hAnchor="text" w:xAlign="center" w:y="1"/>
                  <w:spacing w:after="0"/>
                  <w:suppressOverlap/>
                </w:pPr>
              </w:pPrChange>
            </w:pPr>
            <w:r w:rsidRPr="00B5463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3344" w:author="MCC160" w:date="2023-02-23T18:46:00Z">
                <w:pPr>
                  <w:keepNext/>
                  <w:keepLines/>
                  <w:framePr w:hSpace="180" w:wrap="around" w:vAnchor="text" w:hAnchor="text" w:xAlign="center" w:y="1"/>
                  <w:spacing w:after="0"/>
                  <w:suppressOverlap/>
                </w:pPr>
              </w:pPrChange>
            </w:pPr>
            <w:r w:rsidRPr="00B54636">
              <w:rPr>
                <w:lang w:val="fr-FR"/>
              </w:rPr>
              <w:t>MCPTT</w:t>
            </w:r>
            <w:ins w:id="3345" w:author="MCC160" w:date="2023-01-18T17:33:00Z">
              <w:r w:rsidR="00A73205">
                <w:rPr>
                  <w:lang w:val="fr-FR"/>
                </w:rPr>
                <w:t>-</w:t>
              </w:r>
            </w:ins>
            <w:del w:id="3346" w:author="MCC160" w:date="2023-01-18T17:33:00Z">
              <w:r w:rsidRPr="00B54636" w:rsidDel="00A73205">
                <w:rPr>
                  <w:lang w:val="fr-FR"/>
                </w:rPr>
                <w:delText xml:space="preserve"> </w:delText>
              </w:r>
            </w:del>
            <w:r w:rsidRPr="00B54636">
              <w:rPr>
                <w:lang w:val="fr-FR"/>
              </w:rPr>
              <w:t>Info as described in Table 6.1.1.4.3.3-6</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47"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48"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349" w:author="MCC160" w:date="2023-02-23T18:46: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3350" w:author="MCC160" w:date="2023-02-23T18:46:00Z">
          <w:pPr>
            <w:keepNext/>
            <w:keepLines/>
            <w:spacing w:before="60"/>
            <w:jc w:val="center"/>
          </w:pPr>
        </w:pPrChange>
      </w:pPr>
      <w:r w:rsidRPr="00B54636">
        <w:t xml:space="preserve">Table 6.1.1.4.3.3-5: </w:t>
      </w:r>
      <w:r w:rsidRPr="00B54636">
        <w:rPr>
          <w:lang w:eastAsia="ko-KR"/>
        </w:rPr>
        <w:t xml:space="preserve">SDP in SIP 200 (OK) </w:t>
      </w:r>
      <w:r w:rsidRPr="00B5463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351" w:author="MCC160" w:date="2023-02-23T18:46:00Z">
                <w:pPr>
                  <w:keepNext/>
                  <w:keepLines/>
                  <w:spacing w:after="0"/>
                </w:pPr>
              </w:pPrChange>
            </w:pPr>
            <w:r w:rsidRPr="00B54636">
              <w:rPr>
                <w:lang w:val="fr-FR"/>
              </w:rPr>
              <w:t xml:space="preserve">Derivation Path: TS 36.579-1 [2], </w:t>
            </w:r>
            <w:ins w:id="3352" w:author="MCC160" w:date="2023-01-21T08:22:00Z">
              <w:r w:rsidR="009B6ACB" w:rsidRPr="009B6ACB">
                <w:rPr>
                  <w:lang w:val="fr-FR"/>
                </w:rPr>
                <w:t xml:space="preserve">Table </w:t>
              </w:r>
            </w:ins>
            <w:r w:rsidRPr="00B54636">
              <w:rPr>
                <w:lang w:val="fr-FR"/>
              </w:rPr>
              <w:t>5.5.3.1.1-1, condition SDP_ANSWER</w:t>
            </w:r>
          </w:p>
        </w:tc>
      </w:tr>
    </w:tbl>
    <w:p w:rsidR="00B54636" w:rsidRPr="00B54636" w:rsidRDefault="00B54636" w:rsidP="00B54636">
      <w:pPr>
        <w:rPr>
          <w:lang w:eastAsia="en-US"/>
        </w:rPr>
      </w:pPr>
    </w:p>
    <w:p w:rsidR="00B54636" w:rsidRPr="00B54636" w:rsidRDefault="00B54636">
      <w:pPr>
        <w:pStyle w:val="TH"/>
        <w:pPrChange w:id="3353" w:author="MCC160" w:date="2023-02-23T18:46:00Z">
          <w:pPr>
            <w:keepNext/>
            <w:keepLines/>
            <w:spacing w:before="60"/>
            <w:jc w:val="center"/>
          </w:pPr>
        </w:pPrChange>
      </w:pPr>
      <w:r w:rsidRPr="00B54636">
        <w:t xml:space="preserve">Table 6.1.1.4.3.3-6: </w:t>
      </w:r>
      <w:r w:rsidRPr="00B54636">
        <w:rPr>
          <w:lang w:eastAsia="ko-KR"/>
        </w:rPr>
        <w:t xml:space="preserve">MCPTT-Info in SIP 200 (OK) </w:t>
      </w:r>
      <w:r w:rsidRPr="00B5463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354" w:author="MCC160" w:date="2023-02-23T18:46:00Z">
                <w:pPr>
                  <w:keepNext/>
                  <w:keepLines/>
                  <w:spacing w:after="0"/>
                </w:pPr>
              </w:pPrChange>
            </w:pPr>
            <w:r w:rsidRPr="00B54636">
              <w:rPr>
                <w:lang w:val="fr-FR"/>
              </w:rPr>
              <w:t>Derivation Path: TS 36.579-1 [2], Table 5.5.3.2.1-1, condition INVITE-RSP</w:t>
            </w:r>
          </w:p>
        </w:tc>
      </w:tr>
    </w:tbl>
    <w:p w:rsidR="00B54636" w:rsidRPr="00B54636" w:rsidRDefault="00B54636" w:rsidP="00B54636">
      <w:pPr>
        <w:rPr>
          <w:lang w:eastAsia="en-US"/>
        </w:rPr>
      </w:pPr>
    </w:p>
    <w:p w:rsidR="00B54636" w:rsidRPr="00B54636" w:rsidRDefault="00B54636">
      <w:pPr>
        <w:pStyle w:val="TH"/>
        <w:pPrChange w:id="3355" w:author="MCC160" w:date="2023-02-23T18:46:00Z">
          <w:pPr>
            <w:keepNext/>
            <w:keepLines/>
            <w:spacing w:before="60"/>
            <w:jc w:val="center"/>
          </w:pPr>
        </w:pPrChange>
      </w:pPr>
      <w:r w:rsidRPr="00B54636">
        <w:t xml:space="preserve">Table 6.1.1.4.3.3-7: </w:t>
      </w:r>
      <w:r w:rsidRPr="00B54636">
        <w:rPr>
          <w:lang w:eastAsia="ko-KR"/>
        </w:rPr>
        <w:t xml:space="preserve">SIP ACK from the SS </w:t>
      </w:r>
      <w:r w:rsidRPr="00B54636">
        <w:t>(Step 16, Table 6.1.1.4.3.2-1)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356" w:author="MCC160" w:date="2023-02-23T18:46:00Z">
                <w:pPr>
                  <w:keepNext/>
                  <w:keepLines/>
                  <w:spacing w:after="0"/>
                </w:pPr>
              </w:pPrChange>
            </w:pPr>
            <w:r w:rsidRPr="00B54636">
              <w:rPr>
                <w:lang w:val="fr-FR"/>
              </w:rPr>
              <w:t>Derivation Path: TS 36.579-1 [2], Table 5.5.2.1.2-1, condition NON-2XX</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3357" w:name="_Toc124350030"/>
      <w:r w:rsidRPr="00B54636">
        <w:rPr>
          <w:rFonts w:ascii="Arial" w:hAnsi="Arial"/>
          <w:sz w:val="24"/>
        </w:rPr>
        <w:t>6.1.1.5</w:t>
      </w:r>
      <w:r w:rsidRPr="00B54636">
        <w:rPr>
          <w:rFonts w:ascii="Arial" w:hAnsi="Arial"/>
          <w:sz w:val="24"/>
        </w:rPr>
        <w:tab/>
        <w:t>On-network / Pre-arranged Group Call using pre-established session / Client originated Pre-established Session Release with associated MCPTT session / Client Originated (CO)</w:t>
      </w:r>
      <w:bookmarkEnd w:id="3296"/>
      <w:bookmarkEnd w:id="3297"/>
      <w:bookmarkEnd w:id="3298"/>
      <w:bookmarkEnd w:id="3299"/>
      <w:bookmarkEnd w:id="3300"/>
      <w:bookmarkEnd w:id="3301"/>
      <w:bookmarkEnd w:id="3302"/>
      <w:bookmarkEnd w:id="3303"/>
      <w:bookmarkEnd w:id="3304"/>
      <w:bookmarkEnd w:id="3305"/>
      <w:bookmarkEnd w:id="3357"/>
    </w:p>
    <w:p w:rsidR="00B54636" w:rsidRPr="00B54636" w:rsidRDefault="00B54636">
      <w:pPr>
        <w:pStyle w:val="H6"/>
        <w:pPrChange w:id="3358" w:author="MCC160" w:date="2023-02-23T18:46:00Z">
          <w:pPr>
            <w:keepNext/>
            <w:keepLines/>
            <w:spacing w:before="120"/>
            <w:ind w:left="1985" w:hanging="1985"/>
          </w:pPr>
        </w:pPrChange>
      </w:pPr>
      <w:r w:rsidRPr="00B54636">
        <w:t>6.1.1.5.1</w:t>
      </w:r>
      <w:r w:rsidRPr="00B54636">
        <w:tab/>
        <w:t>Test Purpose (TP)</w:t>
      </w:r>
    </w:p>
    <w:p w:rsidR="00B54636" w:rsidRPr="00B54636" w:rsidRDefault="00B54636">
      <w:pPr>
        <w:pStyle w:val="H6"/>
        <w:pPrChange w:id="3359" w:author="MCC160" w:date="2023-02-23T18:46:00Z">
          <w:pPr>
            <w:keepNext/>
            <w:keepLines/>
            <w:spacing w:before="120"/>
            <w:ind w:left="1985" w:hanging="1985"/>
          </w:pPr>
        </w:pPrChange>
      </w:pPr>
      <w:r w:rsidRPr="00B54636">
        <w:t>(1)</w:t>
      </w:r>
    </w:p>
    <w:p w:rsidR="00B54636" w:rsidRPr="00B54636" w:rsidRDefault="00B54636">
      <w:pPr>
        <w:pStyle w:val="PL"/>
        <w:pPrChange w:id="336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and having a pre-established session with the MCPTT Server }</w:t>
      </w:r>
    </w:p>
    <w:p w:rsidR="00B54636" w:rsidRPr="00B54636" w:rsidRDefault="00B54636">
      <w:pPr>
        <w:pStyle w:val="PL"/>
        <w:pPrChange w:id="336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336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w:t>
      </w:r>
      <w:r w:rsidRPr="00B54636">
        <w:rPr>
          <w:lang w:eastAsia="ko-KR"/>
        </w:rPr>
        <w:t xml:space="preserve">On-demand Pre-arranged Group Call </w:t>
      </w:r>
      <w:r w:rsidRPr="00B54636">
        <w:t xml:space="preserve"> using a pre-established session requesting Automatic Commencement Mode at the invited MCPTT client(s) and implicit floor control }</w:t>
      </w:r>
    </w:p>
    <w:p w:rsidR="00B54636" w:rsidRPr="00B54636" w:rsidRDefault="00B54636">
      <w:pPr>
        <w:pStyle w:val="PL"/>
        <w:pPrChange w:id="336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requests On-demand Pre-arranged Group Call using a pre-established session establishment by sending a SIP REFER message </w:t>
      </w:r>
      <w:r w:rsidRPr="00B54636">
        <w:rPr>
          <w:b/>
        </w:rPr>
        <w:t>and</w:t>
      </w:r>
      <w:r w:rsidRPr="00B54636">
        <w:t xml:space="preserve"> responds to the SS with correct MCPC messages }</w:t>
      </w:r>
    </w:p>
    <w:p w:rsidR="00B54636" w:rsidRPr="00B54636" w:rsidRDefault="00B54636">
      <w:pPr>
        <w:pStyle w:val="PL"/>
        <w:pPrChange w:id="336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336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3366" w:author="MCC160" w:date="2023-02-23T18:46:00Z">
          <w:pPr>
            <w:keepNext/>
            <w:keepLines/>
            <w:spacing w:before="120"/>
            <w:ind w:left="1985" w:hanging="1985"/>
          </w:pPr>
        </w:pPrChange>
      </w:pPr>
      <w:r w:rsidRPr="00B54636">
        <w:t>(2)</w:t>
      </w:r>
    </w:p>
    <w:p w:rsidR="00B54636" w:rsidRPr="00B54636" w:rsidRDefault="00B54636">
      <w:pPr>
        <w:pStyle w:val="PL"/>
        <w:pPrChange w:id="336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using a pre-established session }</w:t>
      </w:r>
    </w:p>
    <w:p w:rsidR="00B54636" w:rsidRPr="00B54636" w:rsidRDefault="00B54636">
      <w:pPr>
        <w:pStyle w:val="PL"/>
        <w:pPrChange w:id="336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336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wants to terminate the ongoing MCPTT Group Call but keep the pre-established session }</w:t>
      </w:r>
    </w:p>
    <w:p w:rsidR="00B54636" w:rsidRPr="00B54636" w:rsidRDefault="00B54636">
      <w:pPr>
        <w:pStyle w:val="PL"/>
        <w:pPrChange w:id="337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REFER request and leaves the MCPTT session }</w:t>
      </w:r>
    </w:p>
    <w:p w:rsidR="00B54636" w:rsidRPr="00B54636" w:rsidRDefault="00B54636">
      <w:pPr>
        <w:pStyle w:val="PL"/>
        <w:pPrChange w:id="337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337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3373" w:author="MCC160" w:date="2023-02-23T18:46:00Z">
          <w:pPr>
            <w:keepNext/>
            <w:keepLines/>
            <w:spacing w:before="120"/>
            <w:ind w:left="1985" w:hanging="1985"/>
          </w:pPr>
        </w:pPrChange>
      </w:pPr>
      <w:r w:rsidRPr="00B54636">
        <w:t>6.1.1.5.2</w:t>
      </w:r>
      <w:r w:rsidRPr="00B54636">
        <w:tab/>
        <w:t>Conformance requirements</w:t>
      </w:r>
    </w:p>
    <w:p w:rsidR="00B54636" w:rsidRPr="00B54636" w:rsidRDefault="00B54636" w:rsidP="00B54636">
      <w:r w:rsidRPr="00B54636">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rsidR="00B54636" w:rsidRPr="00B54636" w:rsidRDefault="00B54636" w:rsidP="00B54636">
      <w:r w:rsidRPr="00B54636">
        <w:t>[TS 24.379, clause 10.1.1.2.1.1]</w:t>
      </w:r>
    </w:p>
    <w:p w:rsidR="00B54636" w:rsidRPr="00B54636" w:rsidRDefault="00B54636" w:rsidP="00B54636">
      <w:r w:rsidRPr="00B5463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rsidR="00B54636" w:rsidRPr="00B54636" w:rsidRDefault="00B54636" w:rsidP="00B54636">
      <w:r w:rsidRPr="00B54636">
        <w:t>The MCPTT client shall follow the procedures specified in subclause 10.1.2.2.2.1 with the clarification in step 3) of subclause 10.1.2.2.2.1 that:</w:t>
      </w:r>
    </w:p>
    <w:p w:rsidR="00B54636" w:rsidRPr="00B54636" w:rsidRDefault="00B54636" w:rsidP="00B54636">
      <w:pPr>
        <w:ind w:left="568" w:hanging="284"/>
      </w:pPr>
      <w:r w:rsidRPr="00B54636">
        <w:t>1)</w:t>
      </w:r>
      <w:r w:rsidRPr="00B54636">
        <w:tab/>
        <w:t>the &lt;entry&gt; element in the application/resource-lists MIME body shall contain a "uri" attribute set to the prearranged MCPTT group identity;</w:t>
      </w:r>
    </w:p>
    <w:p w:rsidR="00B54636" w:rsidRPr="00B54636" w:rsidRDefault="00B54636" w:rsidP="00B54636">
      <w:pPr>
        <w:ind w:left="568" w:hanging="284"/>
      </w:pPr>
      <w:r w:rsidRPr="00B54636">
        <w:t>2)</w:t>
      </w:r>
      <w:r w:rsidRPr="00B54636">
        <w:tab/>
        <w:t>the &lt;session-type&gt; element of the application/vnd.3gpp.mcptt-info MIME body in the hname "body" URI header field shall be set to a value of "prearranged"; and</w:t>
      </w:r>
    </w:p>
    <w:p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rsidR="00B54636" w:rsidRPr="00B54636" w:rsidRDefault="00B54636" w:rsidP="00B54636">
      <w:r w:rsidRPr="00B54636">
        <w:t>[TS 24.379, clause 10.1.1.2.3.2]</w:t>
      </w:r>
    </w:p>
    <w:p w:rsidR="00B54636" w:rsidRPr="00B54636" w:rsidRDefault="00B54636" w:rsidP="00B54636">
      <w:pPr>
        <w:rPr>
          <w:lang w:eastAsia="ko-KR"/>
        </w:rPr>
      </w:pPr>
      <w:r w:rsidRPr="00B54636">
        <w:rPr>
          <w:lang w:eastAsia="ko-KR"/>
        </w:rPr>
        <w:t>When an MCPTT client wants to leave the MCPTT session within a pre-established session, the MCPTT client shall follow the procedures as specified in subclause 6.2.4.2.</w:t>
      </w:r>
    </w:p>
    <w:p w:rsidR="00B54636" w:rsidRPr="00B54636" w:rsidRDefault="00B54636" w:rsidP="00B54636">
      <w:pPr>
        <w:rPr>
          <w:lang w:eastAsia="en-US"/>
        </w:rPr>
      </w:pPr>
      <w:r w:rsidRPr="00B54636">
        <w:t>[TS 24.379, clause 6.2.4.2]</w:t>
      </w:r>
    </w:p>
    <w:p w:rsidR="00B54636" w:rsidRPr="00B54636" w:rsidRDefault="00B54636" w:rsidP="00B54636">
      <w:pPr>
        <w:rPr>
          <w:lang w:eastAsia="ko-KR"/>
        </w:rPr>
      </w:pPr>
      <w:r w:rsidRPr="00B54636">
        <w:rPr>
          <w:lang w:eastAsia="ko-KR"/>
        </w:rPr>
        <w:t>Upon receiving a request from an MCPTT user to leave an MCPTT session within a pre-established session,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shall interact with the media plane as specified in 3GPP TS 24.380 [5];</w:t>
      </w:r>
    </w:p>
    <w:p w:rsidR="00B54636" w:rsidRPr="00B54636" w:rsidRDefault="00B54636" w:rsidP="00B54636">
      <w:pPr>
        <w:ind w:left="568" w:hanging="284"/>
        <w:rPr>
          <w:lang w:eastAsia="en-US"/>
        </w:rPr>
      </w:pPr>
      <w:r w:rsidRPr="00B54636">
        <w:rPr>
          <w:lang w:eastAsia="ko-KR"/>
        </w:rPr>
        <w:t>2)</w:t>
      </w:r>
      <w:r w:rsidRPr="00B54636">
        <w:rPr>
          <w:lang w:eastAsia="ko-KR"/>
        </w:rPr>
        <w:tab/>
        <w:t xml:space="preserve">shall generate an initial SIP REFER request outside a dialog in accordance with the procedures specified in </w:t>
      </w:r>
      <w:r w:rsidRPr="00B54636">
        <w:t xml:space="preserve">3GPP TS 24.229 [4], IETF RFC 4488 [22] and IETF RFC 3515 [25] as updated by IETF RFC 6665 [26] and </w:t>
      </w:r>
      <w:r w:rsidRPr="00B54636">
        <w:rPr>
          <w:lang w:eastAsia="ko-KR"/>
        </w:rPr>
        <w:t>IETF</w:t>
      </w:r>
      <w:r w:rsidRPr="00B54636">
        <w:t> </w:t>
      </w:r>
      <w:r w:rsidRPr="00B54636">
        <w:rPr>
          <w:lang w:eastAsia="ko-KR"/>
        </w:rPr>
        <w:t>RFC 7647</w:t>
      </w:r>
      <w:r w:rsidRPr="00B54636">
        <w:t> [27]</w:t>
      </w:r>
      <w:r w:rsidRPr="00B54636">
        <w:rPr>
          <w:lang w:eastAsia="ko-KR"/>
        </w:rPr>
        <w:t>;</w:t>
      </w:r>
    </w:p>
    <w:p w:rsidR="00B54636" w:rsidRPr="00B54636" w:rsidRDefault="00B54636" w:rsidP="00B54636">
      <w:pPr>
        <w:ind w:left="568" w:hanging="284"/>
      </w:pPr>
      <w:r w:rsidRPr="00B54636">
        <w:rPr>
          <w:lang w:eastAsia="ko-KR"/>
        </w:rPr>
        <w:t>3)</w:t>
      </w:r>
      <w:r w:rsidRPr="00B54636">
        <w:rPr>
          <w:lang w:eastAsia="ko-KR"/>
        </w:rPr>
        <w:tab/>
        <w:t>shall set the</w:t>
      </w:r>
      <w:r w:rsidRPr="00B54636">
        <w:t xml:space="preserve"> Request-URI of the SIP REFER request to the </w:t>
      </w:r>
      <w:r w:rsidRPr="00B54636">
        <w:rPr>
          <w:lang w:eastAsia="ko-KR"/>
        </w:rPr>
        <w:t>public service identity identifying the pre-established session on the MCPTT server serving the MCPTT user;</w:t>
      </w:r>
    </w:p>
    <w:p w:rsidR="00B54636" w:rsidRPr="00B54636" w:rsidRDefault="00B54636" w:rsidP="00B54636">
      <w:pPr>
        <w:ind w:left="568" w:hanging="284"/>
        <w:rPr>
          <w:lang w:eastAsia="ko-KR"/>
        </w:rPr>
      </w:pPr>
      <w:r w:rsidRPr="00B54636">
        <w:rPr>
          <w:lang w:eastAsia="ko-KR"/>
        </w:rPr>
        <w:t>4)</w:t>
      </w:r>
      <w:r w:rsidRPr="00B54636">
        <w:rPr>
          <w:lang w:eastAsia="ko-KR"/>
        </w:rPr>
        <w:tab/>
        <w:t xml:space="preserve">shall include </w:t>
      </w:r>
      <w:r w:rsidRPr="00B54636">
        <w:t>the Refer-Sub header field with value "false" according to rules and procedures of IETF RFC 4488 [22]</w:t>
      </w:r>
      <w:r w:rsidRPr="00B54636">
        <w:rPr>
          <w:lang w:eastAsia="ko-KR"/>
        </w:rPr>
        <w:t>;</w:t>
      </w:r>
    </w:p>
    <w:p w:rsidR="00B54636" w:rsidRPr="00B54636" w:rsidRDefault="00B54636" w:rsidP="00B54636">
      <w:pPr>
        <w:ind w:left="568" w:hanging="284"/>
        <w:rPr>
          <w:lang w:eastAsia="ko-KR"/>
        </w:rPr>
      </w:pPr>
      <w:r w:rsidRPr="00B54636">
        <w:rPr>
          <w:lang w:eastAsia="ko-KR"/>
        </w:rPr>
        <w:t>5)</w:t>
      </w:r>
      <w:r w:rsidRPr="00B54636">
        <w:rPr>
          <w:lang w:eastAsia="ko-KR"/>
        </w:rPr>
        <w:tab/>
        <w:t xml:space="preserve">shall include </w:t>
      </w:r>
      <w:r w:rsidRPr="00B54636">
        <w:t>the Supported header field with value "norefersub" according to rules and procedures of IETF RFC 4488 [22]</w:t>
      </w:r>
      <w:r w:rsidRPr="00B54636">
        <w:rPr>
          <w:lang w:eastAsia="ko-KR"/>
        </w:rPr>
        <w:t>;</w:t>
      </w:r>
    </w:p>
    <w:p w:rsidR="00B54636" w:rsidRPr="00B54636" w:rsidRDefault="00B54636" w:rsidP="00B54636">
      <w:pPr>
        <w:ind w:left="568" w:hanging="284"/>
        <w:rPr>
          <w:lang w:eastAsia="ko-KR"/>
        </w:rPr>
      </w:pPr>
      <w:r w:rsidRPr="00B54636">
        <w:rPr>
          <w:lang w:eastAsia="ko-KR"/>
        </w:rPr>
        <w:t>6)</w:t>
      </w:r>
      <w:r w:rsidRPr="00B54636">
        <w:rPr>
          <w:lang w:eastAsia="ko-KR"/>
        </w:rPr>
        <w:tab/>
        <w:t>shall set the Refer-To header field of the SIP REFER request to the MCPTT session identity to leave;</w:t>
      </w:r>
    </w:p>
    <w:p w:rsidR="00B54636" w:rsidRPr="00B54636" w:rsidRDefault="00B54636" w:rsidP="00B54636">
      <w:pPr>
        <w:ind w:left="568" w:hanging="284"/>
        <w:rPr>
          <w:lang w:eastAsia="en-US"/>
        </w:rPr>
      </w:pPr>
      <w:r w:rsidRPr="00B54636">
        <w:rPr>
          <w:lang w:eastAsia="ko-KR"/>
        </w:rPr>
        <w:t>7)</w:t>
      </w:r>
      <w:r w:rsidRPr="00B54636">
        <w:rPr>
          <w:lang w:eastAsia="ko-KR"/>
        </w:rPr>
        <w:tab/>
        <w:t>shall include the</w:t>
      </w:r>
      <w:r w:rsidRPr="00B54636">
        <w:t xml:space="preserve"> "method" SIP URI parameter with the value "BYE" in the URI in the Refer-To header field</w:t>
      </w:r>
      <w:r w:rsidRPr="00B54636">
        <w:rPr>
          <w:lang w:eastAsia="ko-KR"/>
        </w:rPr>
        <w:t>;</w:t>
      </w:r>
    </w:p>
    <w:p w:rsidR="00B54636" w:rsidRPr="00B54636" w:rsidRDefault="00B54636" w:rsidP="00B54636">
      <w:pPr>
        <w:ind w:left="568" w:hanging="284"/>
        <w:rPr>
          <w:lang w:eastAsia="ko-KR"/>
        </w:rPr>
      </w:pPr>
      <w:r w:rsidRPr="00B54636">
        <w:rPr>
          <w:lang w:eastAsia="ko-KR"/>
        </w:rPr>
        <w:t>8)</w:t>
      </w:r>
      <w:r w:rsidRPr="00B54636">
        <w:rPr>
          <w:lang w:eastAsia="ko-KR"/>
        </w:rPr>
        <w:tab/>
        <w:t xml:space="preserve">shall include a Target-Dialog header field as specified in </w:t>
      </w:r>
      <w:r w:rsidRPr="00B54636">
        <w:t>IETF RFC 4538 [23] identifying the pre-established session</w:t>
      </w:r>
      <w:r w:rsidRPr="00B54636">
        <w:rPr>
          <w:lang w:eastAsia="ko-KR"/>
        </w:rPr>
        <w:t>; and</w:t>
      </w:r>
    </w:p>
    <w:p w:rsidR="00B54636" w:rsidRPr="00B54636" w:rsidRDefault="00B54636" w:rsidP="00B54636">
      <w:pPr>
        <w:ind w:left="568" w:hanging="284"/>
        <w:rPr>
          <w:lang w:eastAsia="ko-KR"/>
        </w:rPr>
      </w:pPr>
      <w:r w:rsidRPr="00B54636">
        <w:rPr>
          <w:lang w:eastAsia="ko-KR"/>
        </w:rPr>
        <w:t>9)</w:t>
      </w:r>
      <w:r w:rsidRPr="00B54636">
        <w:rPr>
          <w:lang w:eastAsia="ko-KR"/>
        </w:rPr>
        <w:tab/>
        <w:t>shall send the SIP REFER request according to 3GPP TS 24.229 [4].</w:t>
      </w:r>
    </w:p>
    <w:p w:rsidR="00B54636" w:rsidRPr="00B54636" w:rsidRDefault="00B54636" w:rsidP="00B54636">
      <w:pPr>
        <w:rPr>
          <w:lang w:eastAsia="ko-KR"/>
        </w:rPr>
      </w:pPr>
      <w:r w:rsidRPr="00B54636">
        <w:t xml:space="preserve">Upon receiving a SIP 2xx response to the SIP REFER request, the MCPTT </w:t>
      </w:r>
      <w:r w:rsidRPr="00B54636">
        <w:rPr>
          <w:lang w:eastAsia="ko-KR"/>
        </w:rPr>
        <w:t>c</w:t>
      </w:r>
      <w:r w:rsidRPr="00B54636">
        <w:t>lient</w:t>
      </w:r>
      <w:r w:rsidRPr="00B54636">
        <w:rPr>
          <w:lang w:eastAsia="ko-KR"/>
        </w:rPr>
        <w:t xml:space="preserve"> shall interact with media plane as specified in 3GPP TS 24.380 [5].</w:t>
      </w:r>
    </w:p>
    <w:p w:rsidR="00B54636" w:rsidRPr="00B54636" w:rsidRDefault="00B54636" w:rsidP="00B54636">
      <w:pPr>
        <w:rPr>
          <w:lang w:eastAsia="en-US"/>
        </w:rPr>
      </w:pPr>
      <w:r w:rsidRPr="00B54636">
        <w:t>[TS 24.380, clause 9.2.2.2.2]</w:t>
      </w:r>
    </w:p>
    <w:p w:rsidR="00B54636" w:rsidRPr="00B54636" w:rsidRDefault="00B54636" w:rsidP="00B54636">
      <w:r w:rsidRPr="00B54636">
        <w:t>When a pre-established session is created between the MCPTT client and the participating MCPTT function, as specified in 3GPP TS 24.379 [2], the MCPTT client:</w:t>
      </w:r>
    </w:p>
    <w:p w:rsidR="00B54636" w:rsidRPr="00B54636" w:rsidRDefault="00B54636" w:rsidP="00B54636">
      <w:pPr>
        <w:ind w:left="568" w:hanging="284"/>
      </w:pPr>
      <w:r w:rsidRPr="00B54636">
        <w:t>1.</w:t>
      </w:r>
      <w:r w:rsidRPr="00B54636">
        <w:tab/>
        <w:t>shall initialize any needed user plane resources for the pre-established session as specified in 3GPP TS 24.379 [2]; and</w:t>
      </w:r>
    </w:p>
    <w:p w:rsidR="00B54636" w:rsidRPr="00B54636" w:rsidRDefault="00B54636" w:rsidP="00B54636">
      <w:pPr>
        <w:ind w:left="568" w:hanging="284"/>
      </w:pPr>
      <w:r w:rsidRPr="00B54636">
        <w:t>2.</w:t>
      </w:r>
      <w:r w:rsidRPr="00B54636">
        <w:tab/>
        <w:t>shall enter the 'U: Pre-established session not in use' state.</w:t>
      </w:r>
    </w:p>
    <w:p w:rsidR="00B54636" w:rsidRPr="00B54636" w:rsidRDefault="00B54636" w:rsidP="00B54636">
      <w:r w:rsidRPr="00B54636">
        <w:t>[TS 24.380, clause 9.2.2.3.2]</w:t>
      </w:r>
    </w:p>
    <w:p w:rsidR="00B54636" w:rsidRPr="00B54636" w:rsidRDefault="00B54636" w:rsidP="00B54636">
      <w:r w:rsidRPr="00B54636">
        <w:t>Upon reception of a Connect message:</w:t>
      </w:r>
    </w:p>
    <w:p w:rsidR="00B54636" w:rsidRPr="00B54636" w:rsidRDefault="00B54636" w:rsidP="00B54636">
      <w:pPr>
        <w:ind w:left="568" w:hanging="284"/>
      </w:pPr>
      <w:r w:rsidRPr="00B54636">
        <w:t>1.</w:t>
      </w:r>
      <w:r w:rsidRPr="00B54636">
        <w:tab/>
        <w:t>if the MCPTT client accepts the incoming call the MCPTT client:</w:t>
      </w:r>
    </w:p>
    <w:p w:rsidR="00B54636" w:rsidRPr="00B54636" w:rsidRDefault="00B54636" w:rsidP="00B54636">
      <w:pPr>
        <w:ind w:left="851" w:hanging="284"/>
      </w:pPr>
      <w:r w:rsidRPr="00B54636">
        <w:t>a.</w:t>
      </w:r>
      <w:r w:rsidRPr="00B54636">
        <w:tab/>
        <w:t>shall send the Acknowledgement message with Reason Code field set to 'Accepted';</w:t>
      </w:r>
    </w:p>
    <w:p w:rsidR="00B54636" w:rsidRPr="00B54636" w:rsidRDefault="00B54636" w:rsidP="00B54636">
      <w:pPr>
        <w:ind w:left="851" w:hanging="284"/>
      </w:pPr>
      <w:r w:rsidRPr="00B54636">
        <w:t>b.</w:t>
      </w:r>
      <w:r w:rsidRPr="00B54636">
        <w:tab/>
        <w:t>shall use only the media streams of the pre-established session which are indicated as used in the associated call session Media Streams field, if the Connect contains a Media Streams field;</w:t>
      </w:r>
    </w:p>
    <w:p w:rsidR="00B54636" w:rsidRPr="00B54636" w:rsidRDefault="00B54636" w:rsidP="00B54636">
      <w:pPr>
        <w:ind w:left="851" w:hanging="284"/>
      </w:pPr>
      <w:r w:rsidRPr="00B54636">
        <w:t>c.</w:t>
      </w:r>
      <w:r w:rsidRPr="00B54636">
        <w:tab/>
        <w:t>shall create an instance of the 'Floor participant state transition diagram for basic operation' as specified in subclause 6.2.4; and</w:t>
      </w:r>
    </w:p>
    <w:p w:rsidR="00B54636" w:rsidRPr="00B54636" w:rsidRDefault="00B54636" w:rsidP="00B54636">
      <w:pPr>
        <w:ind w:left="851" w:hanging="284"/>
      </w:pPr>
      <w:r w:rsidRPr="00B54636">
        <w:t>d. shall enter the 'U: Pre-established session in use' state; or</w:t>
      </w:r>
    </w:p>
    <w:p w:rsidR="00B54636" w:rsidRPr="00B54636" w:rsidRDefault="00B54636" w:rsidP="00B54636">
      <w:pPr>
        <w:ind w:left="568" w:hanging="284"/>
      </w:pPr>
      <w:r w:rsidRPr="00B54636">
        <w:t>2.</w:t>
      </w:r>
      <w:r w:rsidRPr="00B54636">
        <w:tab/>
        <w:t>Otherwise the MCPTT client:</w:t>
      </w:r>
    </w:p>
    <w:p w:rsidR="00B54636" w:rsidRPr="00B54636" w:rsidRDefault="00B54636" w:rsidP="00B54636">
      <w:pPr>
        <w:ind w:left="851" w:hanging="284"/>
      </w:pPr>
      <w:r w:rsidRPr="00B54636">
        <w:t>a.</w:t>
      </w:r>
      <w:r w:rsidRPr="00B54636">
        <w:tab/>
        <w:t>shall send the Acknowledgement message with the Reason Code field set to 'Busy' or 'Not Accepted'; and</w:t>
      </w:r>
    </w:p>
    <w:p w:rsidR="00B54636" w:rsidRPr="00B54636" w:rsidRDefault="00B54636" w:rsidP="00B54636">
      <w:pPr>
        <w:ind w:left="851" w:hanging="284"/>
      </w:pPr>
      <w:r w:rsidRPr="00B54636">
        <w:t xml:space="preserve">b. </w:t>
      </w:r>
      <w:r w:rsidRPr="00B54636">
        <w:tab/>
        <w:t>shall remain in 'U: Pre-established session not in use' state.</w:t>
      </w:r>
    </w:p>
    <w:p w:rsidR="00B54636" w:rsidRPr="00B54636" w:rsidRDefault="00B54636" w:rsidP="00B54636">
      <w:r w:rsidRPr="00B54636">
        <w:t>[TS 24.380, clause 9.2.2.4.6]</w:t>
      </w:r>
    </w:p>
    <w:p w:rsidR="00B54636" w:rsidRPr="00B54636" w:rsidRDefault="00B54636" w:rsidP="00B54636">
      <w:r w:rsidRPr="00B54636">
        <w:t>Upon receiving a 2xx response to the sent SIP REFER request as described in 3GPP TS 24.379 [2] when the call is released, but the Pre-established Session is kept alive the MCPTT client:</w:t>
      </w:r>
    </w:p>
    <w:p w:rsidR="00B54636" w:rsidRPr="00B54636" w:rsidRDefault="00B54636" w:rsidP="00B54636">
      <w:pPr>
        <w:ind w:left="568" w:hanging="284"/>
      </w:pPr>
      <w:r w:rsidRPr="00B54636">
        <w:t>1.</w:t>
      </w:r>
      <w:r w:rsidRPr="00B54636">
        <w:tab/>
        <w:t>shall enter the 'U: Pre-established session not in use' state; and</w:t>
      </w:r>
    </w:p>
    <w:p w:rsidR="00B54636" w:rsidRPr="00B54636" w:rsidRDefault="00B54636" w:rsidP="00B54636">
      <w:pPr>
        <w:ind w:left="568" w:hanging="284"/>
      </w:pPr>
      <w:r w:rsidRPr="00B54636">
        <w:t>2.</w:t>
      </w:r>
      <w:r w:rsidRPr="00B54636">
        <w:tab/>
        <w:t xml:space="preserve"> shall terminate the instance of 'Floor participant state transition diagram for basic operation' state machine as specified in subclause 6.2.4.</w:t>
      </w:r>
    </w:p>
    <w:p w:rsidR="00B54636" w:rsidRPr="00B54636" w:rsidRDefault="00B54636">
      <w:pPr>
        <w:pStyle w:val="H6"/>
        <w:pPrChange w:id="3374" w:author="MCC160" w:date="2023-02-23T18:46:00Z">
          <w:pPr>
            <w:keepNext/>
            <w:keepLines/>
            <w:spacing w:before="120"/>
            <w:ind w:left="1985" w:hanging="1985"/>
          </w:pPr>
        </w:pPrChange>
      </w:pPr>
      <w:r w:rsidRPr="00B54636">
        <w:t>6.1.1.5.3</w:t>
      </w:r>
      <w:r w:rsidRPr="00B54636">
        <w:tab/>
        <w:t>Test description</w:t>
      </w:r>
    </w:p>
    <w:p w:rsidR="00B54636" w:rsidRPr="00B54636" w:rsidRDefault="00B54636">
      <w:pPr>
        <w:pStyle w:val="H6"/>
        <w:pPrChange w:id="3375" w:author="MCC160" w:date="2023-02-23T18:46:00Z">
          <w:pPr>
            <w:keepNext/>
            <w:keepLines/>
            <w:spacing w:before="120"/>
            <w:ind w:left="1985" w:hanging="1985"/>
          </w:pPr>
        </w:pPrChange>
      </w:pPr>
      <w:r w:rsidRPr="00B54636">
        <w:t>6.1.1.5.3.1</w:t>
      </w:r>
      <w:r w:rsidRPr="00B54636">
        <w:tab/>
        <w:t>Pre-test conditions</w:t>
      </w:r>
    </w:p>
    <w:p w:rsidR="00B54636" w:rsidRPr="00B54636" w:rsidRDefault="00B54636">
      <w:pPr>
        <w:pStyle w:val="H6"/>
        <w:pPrChange w:id="3376" w:author="MCC160" w:date="2023-02-23T18:46:00Z">
          <w:pPr>
            <w:keepNext/>
            <w:keepLines/>
            <w:spacing w:before="120"/>
            <w:ind w:left="1985" w:hanging="1985"/>
          </w:pPr>
        </w:pPrChange>
      </w:pPr>
      <w:r w:rsidRPr="00B54636">
        <w:t>System Simulator:</w:t>
      </w:r>
    </w:p>
    <w:p w:rsidR="00B54636" w:rsidRPr="00B54636" w:rsidRDefault="00B54636">
      <w:pPr>
        <w:pStyle w:val="B10"/>
        <w:pPrChange w:id="3377" w:author="MCC160" w:date="2023-02-23T18:46:00Z">
          <w:pPr>
            <w:ind w:left="568" w:hanging="284"/>
          </w:pPr>
        </w:pPrChange>
      </w:pPr>
      <w:r w:rsidRPr="00B54636">
        <w:t>-</w:t>
      </w:r>
      <w:r w:rsidRPr="00B54636">
        <w:tab/>
        <w:t>SS (MCPTT server)</w:t>
      </w:r>
    </w:p>
    <w:p w:rsidR="00B54636" w:rsidRPr="00B54636" w:rsidRDefault="00B54636">
      <w:pPr>
        <w:pStyle w:val="B10"/>
        <w:pPrChange w:id="3378" w:author="MCC160" w:date="2023-02-23T18:46: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3379" w:author="MCC160" w:date="2023-02-23T18:46:00Z">
          <w:pPr>
            <w:keepNext/>
            <w:keepLines/>
            <w:spacing w:before="120"/>
            <w:ind w:left="1985" w:hanging="1985"/>
          </w:pPr>
        </w:pPrChange>
      </w:pPr>
      <w:r w:rsidRPr="00B54636">
        <w:t>IUT:</w:t>
      </w:r>
    </w:p>
    <w:p w:rsidR="00B54636" w:rsidRPr="00B54636" w:rsidRDefault="00B54636">
      <w:pPr>
        <w:pStyle w:val="B10"/>
        <w:pPrChange w:id="3380" w:author="MCC160" w:date="2023-02-23T18:46:00Z">
          <w:pPr>
            <w:ind w:left="568" w:hanging="284"/>
          </w:pPr>
        </w:pPrChange>
      </w:pPr>
      <w:r w:rsidRPr="00B54636">
        <w:t>-</w:t>
      </w:r>
      <w:r w:rsidRPr="00B54636">
        <w:tab/>
        <w:t>UE (MCPTT client)</w:t>
      </w:r>
    </w:p>
    <w:p w:rsidR="00067051" w:rsidRPr="00874E7A" w:rsidRDefault="00067051" w:rsidP="00067051">
      <w:pPr>
        <w:pStyle w:val="B10"/>
        <w:rPr>
          <w:ins w:id="3381" w:author="MCC160" w:date="2023-01-17T10:33:00Z"/>
        </w:rPr>
      </w:pPr>
      <w:ins w:id="3382" w:author="MCC160" w:date="2023-01-17T10:33: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3383" w:author="MCC160" w:date="2023-01-17T10:33:00Z"/>
        </w:rPr>
        <w:pPrChange w:id="3384" w:author="MCC160" w:date="2023-02-23T18:46:00Z">
          <w:pPr>
            <w:ind w:left="568" w:hanging="284"/>
          </w:pPr>
        </w:pPrChange>
      </w:pPr>
      <w:del w:id="3385" w:author="MCC160" w:date="2023-01-17T10:33: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3386" w:author="MCC160" w:date="2023-02-23T18:46:00Z">
          <w:pPr>
            <w:keepNext/>
            <w:keepLines/>
            <w:spacing w:before="120"/>
            <w:ind w:left="1985" w:hanging="1985"/>
          </w:pPr>
        </w:pPrChange>
      </w:pPr>
      <w:r w:rsidRPr="00B54636">
        <w:t>Preamble:</w:t>
      </w:r>
    </w:p>
    <w:p w:rsidR="00E61C34" w:rsidRPr="00874E7A" w:rsidRDefault="00E61C34" w:rsidP="00E61C34">
      <w:pPr>
        <w:pStyle w:val="B10"/>
        <w:rPr>
          <w:ins w:id="3387" w:author="MCC160" w:date="2023-01-18T13:37:00Z"/>
        </w:rPr>
      </w:pPr>
      <w:ins w:id="3388" w:author="MCC160" w:date="2023-01-18T13:37:00Z">
        <w:r w:rsidRPr="00874E7A">
          <w:t>-</w:t>
        </w:r>
        <w:r w:rsidRPr="00874E7A">
          <w:tab/>
        </w:r>
        <w:r>
          <w:t xml:space="preserve">The UE has performed procedure </w:t>
        </w:r>
      </w:ins>
      <w:ins w:id="3389" w:author="MCC160" w:date="2023-01-18T14:02:00Z">
        <w:r w:rsidR="008754C1">
          <w:t>'</w:t>
        </w:r>
      </w:ins>
      <w:ins w:id="3390" w:author="MCC160" w:date="2023-01-18T13:37:00Z">
        <w:r>
          <w:t>MCPTT UE registration</w:t>
        </w:r>
      </w:ins>
      <w:ins w:id="3391" w:author="MCC160" w:date="2023-01-18T14:15:00Z">
        <w:r w:rsidR="006F6CCD">
          <w:t>'</w:t>
        </w:r>
      </w:ins>
      <w:ins w:id="3392" w:author="MCC160" w:date="2023-01-18T13:37:00Z">
        <w:r>
          <w:t xml:space="preserve"> as specified in TS 36.579-1 [2] clause 5.4.2.</w:t>
        </w:r>
      </w:ins>
    </w:p>
    <w:p w:rsidR="00E61C34" w:rsidRPr="00874E7A" w:rsidRDefault="00E61C34" w:rsidP="00E61C34">
      <w:pPr>
        <w:pStyle w:val="B10"/>
        <w:rPr>
          <w:ins w:id="3393" w:author="MCC160" w:date="2023-01-18T13:37:00Z"/>
        </w:rPr>
      </w:pPr>
      <w:ins w:id="3394" w:author="MCC160" w:date="2023-01-18T13:37:00Z">
        <w:r w:rsidRPr="00874E7A">
          <w:t>-</w:t>
        </w:r>
        <w:r w:rsidRPr="00874E7A">
          <w:tab/>
        </w:r>
        <w:r>
          <w:t xml:space="preserve">The UE has performed procedure </w:t>
        </w:r>
      </w:ins>
      <w:ins w:id="3395" w:author="MCC160" w:date="2023-01-18T14:02:00Z">
        <w:r w:rsidR="008754C1">
          <w:t>'</w:t>
        </w:r>
      </w:ins>
      <w:ins w:id="3396" w:author="MCC160" w:date="2023-01-18T13:37:00Z">
        <w:r>
          <w:t>MCX Authorization/Configuration and Key Generation</w:t>
        </w:r>
      </w:ins>
      <w:ins w:id="3397" w:author="MCC160" w:date="2023-01-18T14:15:00Z">
        <w:r w:rsidR="006F6CCD">
          <w:t>'</w:t>
        </w:r>
      </w:ins>
      <w:ins w:id="3398" w:author="MCC160" w:date="2023-01-18T13:37:00Z">
        <w:r>
          <w:t xml:space="preserve"> as specified in TS 36.579-1 [2] clause 5.3.2.</w:t>
        </w:r>
      </w:ins>
    </w:p>
    <w:p w:rsidR="005E3E01" w:rsidRPr="004E0A51" w:rsidRDefault="005E3E01">
      <w:pPr>
        <w:pStyle w:val="B10"/>
        <w:rPr>
          <w:ins w:id="3399" w:author="MCC160" w:date="2023-01-18T13:55:00Z"/>
        </w:rPr>
        <w:pPrChange w:id="3400" w:author="MCC160" w:date="2023-02-23T18:46:00Z">
          <w:pPr>
            <w:ind w:left="568" w:hanging="284"/>
          </w:pPr>
        </w:pPrChange>
      </w:pPr>
      <w:ins w:id="3401" w:author="MCC160" w:date="2023-01-18T13:55:00Z">
        <w:r w:rsidRPr="004E0A51">
          <w:t>-</w:t>
        </w:r>
        <w:r w:rsidRPr="004E0A51">
          <w:tab/>
        </w:r>
        <w:r>
          <w:t xml:space="preserve">The </w:t>
        </w:r>
        <w:r w:rsidRPr="0070565E">
          <w:t xml:space="preserve">UE has performed procedure </w:t>
        </w:r>
      </w:ins>
      <w:ins w:id="3402" w:author="MCC160" w:date="2023-01-18T14:02:00Z">
        <w:r w:rsidR="008754C1">
          <w:t>'</w:t>
        </w:r>
      </w:ins>
      <w:ins w:id="3403" w:author="MCC160" w:date="2023-01-18T13:55:00Z">
        <w:r w:rsidRPr="004E0A51">
          <w:t>MC</w:t>
        </w:r>
        <w:r>
          <w:t>X</w:t>
        </w:r>
        <w:r w:rsidRPr="004E0A51">
          <w:t xml:space="preserve"> pre-established session establishment</w:t>
        </w:r>
      </w:ins>
      <w:ins w:id="3404" w:author="MCC160" w:date="2023-01-18T14:21:00Z">
        <w:r w:rsidR="009A7060">
          <w:t>'</w:t>
        </w:r>
      </w:ins>
      <w:ins w:id="3405" w:author="MCC160" w:date="2023-01-18T13:55:00Z">
        <w:r w:rsidRPr="004E0A51">
          <w:t xml:space="preserve"> as specified in TS 36.579-1 [2] clause 5.3.3.</w:t>
        </w:r>
      </w:ins>
    </w:p>
    <w:p w:rsidR="00B54636" w:rsidRPr="00B54636" w:rsidDel="00E61C34" w:rsidRDefault="00B54636">
      <w:pPr>
        <w:pStyle w:val="B10"/>
        <w:rPr>
          <w:del w:id="3406" w:author="MCC160" w:date="2023-01-18T13:37:00Z"/>
        </w:rPr>
        <w:pPrChange w:id="3407" w:author="MCC160" w:date="2023-02-23T18:46:00Z">
          <w:pPr>
            <w:ind w:left="568" w:hanging="284"/>
          </w:pPr>
        </w:pPrChange>
      </w:pPr>
      <w:del w:id="3408" w:author="MCC160" w:date="2023-01-18T13:37: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3409" w:author="MCC160" w:date="2023-01-18T13:37:00Z"/>
        </w:rPr>
        <w:pPrChange w:id="3410" w:author="MCC160" w:date="2023-02-23T18:46:00Z">
          <w:pPr>
            <w:ind w:left="568" w:hanging="284"/>
          </w:pPr>
        </w:pPrChange>
      </w:pPr>
      <w:del w:id="3411" w:author="MCC160" w:date="2023-01-18T13:37: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Del="009A7060" w:rsidRDefault="00B54636">
      <w:pPr>
        <w:pStyle w:val="B10"/>
        <w:rPr>
          <w:del w:id="3412" w:author="MCC160" w:date="2023-01-18T14:21:00Z"/>
        </w:rPr>
        <w:pPrChange w:id="3413" w:author="MCC160" w:date="2023-02-23T18:46:00Z">
          <w:pPr>
            <w:ind w:left="568" w:hanging="284"/>
          </w:pPr>
        </w:pPrChange>
      </w:pPr>
      <w:del w:id="3414" w:author="MCC160" w:date="2023-01-18T14:21:00Z">
        <w:r w:rsidRPr="00B54636" w:rsidDel="009A7060">
          <w:delText>-</w:delText>
        </w:r>
        <w:r w:rsidRPr="00B54636" w:rsidDel="009A7060">
          <w:tab/>
          <w:delText>The MCPTT User performs the procedure for MCPTT pre-established session establishment CO as specified in TS 36.579-1 [2], subclause 5.3.3.</w:delText>
        </w:r>
      </w:del>
    </w:p>
    <w:p w:rsidR="00B54636" w:rsidRPr="00B54636" w:rsidRDefault="00B54636">
      <w:pPr>
        <w:pStyle w:val="B10"/>
        <w:pPrChange w:id="3415" w:author="MCC160" w:date="2023-02-23T18:46:00Z">
          <w:pPr>
            <w:ind w:left="568" w:hanging="284"/>
          </w:pPr>
        </w:pPrChange>
      </w:pPr>
      <w:r w:rsidRPr="00B54636">
        <w:t>-</w:t>
      </w:r>
      <w:r w:rsidRPr="00B54636">
        <w:tab/>
        <w:t>UE States at the end of the preamble</w:t>
      </w:r>
    </w:p>
    <w:p w:rsidR="00B54636" w:rsidRPr="00B54636" w:rsidRDefault="00B54636">
      <w:pPr>
        <w:pStyle w:val="B2"/>
        <w:pPrChange w:id="3416" w:author="MCC160" w:date="2023-02-23T18:46:00Z">
          <w:pPr>
            <w:ind w:left="851" w:hanging="284"/>
          </w:pPr>
        </w:pPrChange>
      </w:pPr>
      <w:r w:rsidRPr="00B54636">
        <w:t>-</w:t>
      </w:r>
      <w:r w:rsidRPr="00B54636">
        <w:tab/>
        <w:t>The UE is in E-UTRA Registered, Idle Mode state.</w:t>
      </w:r>
    </w:p>
    <w:p w:rsidR="00B54636" w:rsidRPr="00B54636" w:rsidRDefault="00B54636">
      <w:pPr>
        <w:pStyle w:val="B2"/>
        <w:pPrChange w:id="3417" w:author="MCC160" w:date="2023-02-23T18:46: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3418" w:author="MCC160" w:date="2023-02-23T18:46:00Z">
          <w:pPr>
            <w:keepNext/>
            <w:keepLines/>
            <w:spacing w:before="120"/>
            <w:ind w:left="1985" w:hanging="1985"/>
          </w:pPr>
        </w:pPrChange>
      </w:pPr>
      <w:r w:rsidRPr="00B54636">
        <w:t>6.1.1.5.3.2</w:t>
      </w:r>
      <w:r w:rsidRPr="00B54636">
        <w:tab/>
        <w:t>Test procedure sequence</w:t>
      </w:r>
    </w:p>
    <w:p w:rsidR="00B54636" w:rsidRPr="00B54636" w:rsidRDefault="00B54636">
      <w:pPr>
        <w:pStyle w:val="TH"/>
        <w:pPrChange w:id="3419" w:author="MCC160" w:date="2023-02-23T18:46:00Z">
          <w:pPr>
            <w:keepNext/>
            <w:keepLines/>
            <w:spacing w:before="60"/>
            <w:jc w:val="center"/>
          </w:pPr>
        </w:pPrChange>
      </w:pPr>
      <w:bookmarkStart w:id="3420" w:name="_Toc21006009"/>
      <w:bookmarkStart w:id="3421" w:name="_Toc36037682"/>
      <w:bookmarkStart w:id="3422" w:name="_Toc43837533"/>
      <w:bookmarkStart w:id="3423" w:name="_Toc60995645"/>
      <w:bookmarkStart w:id="3424" w:name="_Toc69159773"/>
      <w:r w:rsidRPr="00B54636">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rsidTr="00FB0651">
        <w:tc>
          <w:tcPr>
            <w:tcW w:w="648"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425" w:author="MCC160" w:date="2023-02-23T18:46:00Z">
                <w:pPr>
                  <w:keepNext/>
                  <w:keepLines/>
                  <w:spacing w:after="0"/>
                </w:pPr>
              </w:pPrChange>
            </w:pPr>
            <w:r w:rsidRPr="00B54636">
              <w:rPr>
                <w:lang w:val="fr-FR"/>
              </w:rPr>
              <w:t>St</w:t>
            </w:r>
          </w:p>
        </w:tc>
        <w:tc>
          <w:tcPr>
            <w:tcW w:w="396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426" w:author="MCC160" w:date="2023-02-23T18:46:00Z">
                <w:pPr>
                  <w:keepNext/>
                  <w:keepLines/>
                  <w:spacing w:after="0"/>
                </w:pPr>
              </w:pPrChange>
            </w:pPr>
            <w:r w:rsidRPr="00B5463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427" w:author="MCC160" w:date="2023-02-23T18:46:00Z">
                <w:pPr>
                  <w:keepNext/>
                  <w:keepLines/>
                  <w:spacing w:after="0"/>
                </w:pPr>
              </w:pPrChange>
            </w:pPr>
            <w:r w:rsidRPr="00B54636">
              <w:rPr>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428" w:author="MCC160" w:date="2023-02-23T18:46:00Z">
                <w:pPr>
                  <w:keepNext/>
                  <w:keepLines/>
                  <w:spacing w:after="0"/>
                </w:pPr>
              </w:pPrChange>
            </w:pPr>
            <w:r w:rsidRPr="00B54636">
              <w:rPr>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429" w:author="MCC160" w:date="2023-02-23T18:46:00Z">
                <w:pPr>
                  <w:keepNext/>
                  <w:keepLines/>
                  <w:spacing w:after="0"/>
                </w:pPr>
              </w:pPrChange>
            </w:pPr>
            <w:r w:rsidRPr="00B54636">
              <w:rPr>
                <w:lang w:val="fr-FR"/>
              </w:rPr>
              <w:t>Verdict</w:t>
            </w:r>
          </w:p>
        </w:tc>
      </w:tr>
      <w:tr w:rsidR="00B54636" w:rsidRPr="00B54636" w:rsidTr="00FB0651">
        <w:tc>
          <w:tcPr>
            <w:tcW w:w="648"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430" w:author="MCC160" w:date="2023-02-23T18:46:00Z">
                <w:pPr>
                  <w:keepNext/>
                  <w:keepLines/>
                  <w:spacing w:after="0"/>
                </w:pPr>
              </w:pPrChange>
            </w:pPr>
          </w:p>
        </w:tc>
        <w:tc>
          <w:tcPr>
            <w:tcW w:w="396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431" w:author="MCC160" w:date="2023-02-23T18:46:00Z">
                <w:pPr>
                  <w:keepNext/>
                  <w:keepLines/>
                  <w:spacing w:after="0"/>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432" w:author="MCC160" w:date="2023-02-23T18:46:00Z">
                <w:pPr>
                  <w:keepNext/>
                  <w:keepLines/>
                  <w:spacing w:after="0"/>
                </w:pPr>
              </w:pPrChange>
            </w:pPr>
            <w:r w:rsidRPr="00B5463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433" w:author="MCC160" w:date="2023-02-23T18:46:00Z">
                <w:pPr>
                  <w:keepNext/>
                  <w:keepLines/>
                  <w:spacing w:after="0"/>
                </w:pPr>
              </w:pPrChange>
            </w:pPr>
            <w:r w:rsidRPr="00B54636">
              <w:rPr>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434" w:author="MCC160" w:date="2023-02-23T18:46:00Z">
                <w:pPr>
                  <w:keepNext/>
                  <w:keepLines/>
                  <w:spacing w:after="0"/>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435" w:author="MCC160" w:date="2023-02-23T18:46:00Z">
                <w:pPr>
                  <w:keepNext/>
                  <w:keepLines/>
                  <w:spacing w:after="0"/>
                </w:pPr>
              </w:pPrChange>
            </w:pP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36" w:author="MCC160" w:date="2023-02-23T18:46:00Z">
                <w:pPr>
                  <w:keepNext/>
                  <w:keepLines/>
                  <w:spacing w:after="0"/>
                  <w:jc w:val="center"/>
                </w:pPr>
              </w:pPrChange>
            </w:pPr>
            <w:r w:rsidRPr="00B5463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2B3458" w:rsidRDefault="002B3458">
            <w:pPr>
              <w:pStyle w:val="TAL"/>
              <w:rPr>
                <w:ins w:id="3437" w:author="MCC160" w:date="2023-01-18T18:42:00Z"/>
                <w:lang w:val="fr-FR"/>
              </w:rPr>
            </w:pPr>
            <w:ins w:id="3438" w:author="MCC160" w:date="2023-01-18T18:42:00Z">
              <w:r w:rsidRPr="00991A28">
                <w:rPr>
                  <w:lang w:val="fr-FR"/>
                </w:rPr>
                <w:t>Make the UE (MCPTT client) request the establishment of a group call using the pre-established session with automatic commencement mode and implicit floor request.</w:t>
              </w:r>
            </w:ins>
          </w:p>
          <w:p w:rsidR="00B54636" w:rsidRPr="00B54636" w:rsidRDefault="00B54636">
            <w:pPr>
              <w:pStyle w:val="TAL"/>
              <w:rPr>
                <w:shd w:val="clear" w:color="auto" w:fill="FF0000"/>
                <w:lang w:val="fr-FR"/>
              </w:rPr>
              <w:pPrChange w:id="3439" w:author="MCC160" w:date="2023-02-23T18:46:00Z">
                <w:pPr>
                  <w:keepNext/>
                  <w:keepLines/>
                  <w:spacing w:after="0"/>
                </w:pPr>
              </w:pPrChange>
            </w:pPr>
            <w:del w:id="3440" w:author="MCC160" w:date="2023-01-18T18:42:00Z">
              <w:r w:rsidRPr="00B54636" w:rsidDel="002B3458">
                <w:rPr>
                  <w:lang w:val="fr-FR"/>
                </w:rPr>
                <w:delText xml:space="preserve">Make the MCPTT User request the establishment of an MCPTT pre-arranged group call using a pre-established session, automatic commencement mode, with implicit Floor Control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41"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42"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43"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44" w:author="MCC160" w:date="2023-02-23T18:46: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45" w:author="MCC160" w:date="2023-02-23T18:46:00Z">
                <w:pPr>
                  <w:keepNext/>
                  <w:keepLines/>
                  <w:spacing w:after="0"/>
                  <w:jc w:val="center"/>
                </w:pPr>
              </w:pPrChange>
            </w:pPr>
            <w:r w:rsidRPr="00B5463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46" w:author="MCC160" w:date="2023-02-23T18:46:00Z">
                <w:pPr>
                  <w:keepNext/>
                  <w:keepLines/>
                  <w:spacing w:after="0"/>
                </w:pPr>
              </w:pPrChange>
            </w:pPr>
            <w:r w:rsidRPr="00B54636">
              <w:rPr>
                <w:lang w:val="fr-FR"/>
              </w:rPr>
              <w:t>Check: Does the UE (</w:t>
            </w:r>
            <w:r w:rsidRPr="00B54636">
              <w:rPr>
                <w:lang w:val="fr-FR" w:eastAsia="ko-KR"/>
              </w:rPr>
              <w:t xml:space="preserve">MCPTT client) </w:t>
            </w:r>
            <w:ins w:id="3447" w:author="MCC160" w:date="2023-01-18T16:31:00Z">
              <w:r w:rsidR="00D27C59" w:rsidRPr="00D27C59">
                <w:rPr>
                  <w:lang w:val="fr-FR" w:eastAsia="ko-KR"/>
                </w:rPr>
                <w:t xml:space="preserve">correctly </w:t>
              </w:r>
            </w:ins>
            <w:r w:rsidRPr="00B54636">
              <w:rPr>
                <w:lang w:val="fr-FR" w:eastAsia="ko-KR"/>
              </w:rPr>
              <w:t xml:space="preserve">perform procedure </w:t>
            </w:r>
            <w:del w:id="3448" w:author="MCC160" w:date="2023-01-18T16:37:00Z">
              <w:r w:rsidRPr="00B54636" w:rsidDel="00424C15">
                <w:rPr>
                  <w:lang w:val="fr-FR" w:eastAsia="ko-KR"/>
                </w:rPr>
                <w:delText xml:space="preserve">for </w:delText>
              </w:r>
            </w:del>
            <w:ins w:id="3449" w:author="MCC160" w:date="2023-01-18T16:37:00Z">
              <w:r w:rsidR="00424C15">
                <w:rPr>
                  <w:lang w:val="fr-FR" w:eastAsia="ko-KR"/>
                </w:rPr>
                <w:t>'</w:t>
              </w:r>
            </w:ins>
            <w:r w:rsidRPr="00B54636">
              <w:rPr>
                <w:lang w:val="fr-FR" w:eastAsia="ko-KR"/>
              </w:rPr>
              <w:t>MCPTT CO call establishment using a pre-established session</w:t>
            </w:r>
            <w:ins w:id="3450" w:author="MCC160" w:date="2023-01-18T18:43:00Z">
              <w:r w:rsidR="002B3458">
                <w:rPr>
                  <w:lang w:val="fr-FR" w:eastAsia="ko-KR"/>
                </w:rPr>
                <w:t>'</w:t>
              </w:r>
            </w:ins>
            <w:r w:rsidRPr="00B54636">
              <w:rPr>
                <w:lang w:val="fr-FR" w:eastAsia="ko-KR"/>
              </w:rPr>
              <w:t xml:space="preserve"> as described in TS 36.579-1 [2] table 5.3A.3.3-1 to</w:t>
            </w:r>
            <w:r w:rsidRPr="00B54636">
              <w:rPr>
                <w:lang w:val="fr-FR"/>
              </w:rPr>
              <w:t xml:space="preserve"> establish </w:t>
            </w:r>
            <w:del w:id="3451" w:author="MCC160" w:date="2023-01-18T18:43:00Z">
              <w:r w:rsidRPr="00B54636" w:rsidDel="002B3458">
                <w:rPr>
                  <w:lang w:val="fr-FR"/>
                </w:rPr>
                <w:delText xml:space="preserve">an MCPTT pre-arranged </w:delText>
              </w:r>
            </w:del>
            <w:ins w:id="3452" w:author="MCC160" w:date="2023-01-18T18:43:00Z">
              <w:r w:rsidR="002B3458">
                <w:rPr>
                  <w:lang w:val="fr-FR"/>
                </w:rPr>
                <w:t xml:space="preserve">a </w:t>
              </w:r>
            </w:ins>
            <w:r w:rsidRPr="00B54636">
              <w:rPr>
                <w:lang w:val="fr-FR"/>
              </w:rPr>
              <w:t>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53"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54"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55" w:author="MCC160" w:date="2023-02-23T18:46: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56" w:author="MCC160" w:date="2023-02-23T18:46:00Z">
                <w:pPr>
                  <w:keepNext/>
                  <w:keepLines/>
                  <w:spacing w:after="0"/>
                  <w:jc w:val="center"/>
                </w:pPr>
              </w:pPrChange>
            </w:pPr>
            <w:r w:rsidRPr="00B54636">
              <w:rPr>
                <w:lang w:val="fr-FR"/>
              </w:rPr>
              <w:t>P</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57" w:author="MCC160" w:date="2023-02-23T18:46:00Z">
                <w:pPr>
                  <w:keepNext/>
                  <w:keepLines/>
                  <w:spacing w:after="0"/>
                  <w:jc w:val="center"/>
                </w:pPr>
              </w:pPrChange>
            </w:pPr>
            <w:r w:rsidRPr="00B54636">
              <w:rPr>
                <w:lang w:val="fr-FR"/>
              </w:rPr>
              <w:t>2A</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58" w:author="MCC160" w:date="2023-02-23T18:46:00Z">
                <w:pPr>
                  <w:keepNext/>
                  <w:keepLines/>
                  <w:spacing w:after="0"/>
                </w:pPr>
              </w:pPrChange>
            </w:pPr>
            <w:r w:rsidRPr="00B54636">
              <w:rPr>
                <w:lang w:val="fr-FR"/>
              </w:rPr>
              <w:t xml:space="preserve">The SS (MCPTT </w:t>
            </w:r>
            <w:del w:id="3459" w:author="MCC160" w:date="2023-01-18T17:39:00Z">
              <w:r w:rsidRPr="00B54636" w:rsidDel="00526098">
                <w:rPr>
                  <w:lang w:val="fr-FR"/>
                </w:rPr>
                <w:delText>S</w:delText>
              </w:r>
            </w:del>
            <w:ins w:id="3460" w:author="MCC160" w:date="2023-01-18T17:39:00Z">
              <w:r w:rsidR="00526098">
                <w:rPr>
                  <w:lang w:val="fr-FR"/>
                </w:rPr>
                <w:t>s</w:t>
              </w:r>
            </w:ins>
            <w:r w:rsidRPr="00B54636">
              <w:rPr>
                <w:lang w:val="fr-FR"/>
              </w:rPr>
              <w:t>erver) sends a Floor Granted message</w:t>
            </w:r>
            <w:ins w:id="3461" w:author="MCC160" w:date="2023-01-18T17:39:00Z">
              <w:r w:rsidR="00526098">
                <w:rPr>
                  <w:lang w:val="fr-FR"/>
                </w:rPr>
                <w:t>.</w:t>
              </w:r>
            </w:ins>
            <w:del w:id="3462" w:author="MCC160" w:date="2023-01-18T17:39:00Z">
              <w:r w:rsidRPr="00B54636" w:rsidDel="00526098">
                <w:rPr>
                  <w:lang w:val="fr-FR"/>
                </w:rPr>
                <w:delText xml:space="preserv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63" w:author="MCC160" w:date="2023-02-23T18:46: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64" w:author="MCC160" w:date="2023-02-23T18:46:00Z">
                <w:pPr>
                  <w:keepNext/>
                  <w:keepLines/>
                  <w:spacing w:after="0"/>
                </w:pPr>
              </w:pPrChange>
            </w:pPr>
            <w:r w:rsidRPr="00B5463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65"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66" w:author="MCC160" w:date="2023-02-23T18:46: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67" w:author="MCC160" w:date="2023-02-23T18:46:00Z">
                <w:pPr>
                  <w:keepNext/>
                  <w:keepLines/>
                  <w:spacing w:after="0"/>
                  <w:jc w:val="center"/>
                </w:pPr>
              </w:pPrChange>
            </w:pPr>
            <w:r w:rsidRPr="00B5463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68"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69"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70"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71"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72" w:author="MCC160" w:date="2023-02-23T18:46: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73" w:author="MCC160" w:date="2023-02-23T18:46:00Z">
                <w:pPr>
                  <w:keepNext/>
                  <w:keepLines/>
                  <w:spacing w:after="0"/>
                  <w:jc w:val="center"/>
                </w:pPr>
              </w:pPrChange>
            </w:pPr>
            <w:r w:rsidRPr="00B5463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2B3458" w:rsidRDefault="002B3458">
            <w:pPr>
              <w:pStyle w:val="TAL"/>
              <w:rPr>
                <w:ins w:id="3474" w:author="MCC160" w:date="2023-01-18T18:43:00Z"/>
                <w:lang w:val="fr-FR"/>
              </w:rPr>
            </w:pPr>
            <w:ins w:id="3475" w:author="MCC160" w:date="2023-01-18T18:43:00Z">
              <w:r w:rsidRPr="00991A28">
                <w:rPr>
                  <w:lang w:val="fr-FR"/>
                </w:rPr>
                <w:t>Make the UE (MCPTT client) leave the session.</w:t>
              </w:r>
            </w:ins>
          </w:p>
          <w:p w:rsidR="00B54636" w:rsidRPr="00B54636" w:rsidRDefault="00B54636">
            <w:pPr>
              <w:pStyle w:val="TAL"/>
              <w:rPr>
                <w:lang w:val="fr-FR"/>
              </w:rPr>
              <w:pPrChange w:id="3476" w:author="MCC160" w:date="2023-02-23T18:46:00Z">
                <w:pPr>
                  <w:keepNext/>
                  <w:keepLines/>
                  <w:spacing w:after="0"/>
                </w:pPr>
              </w:pPrChange>
            </w:pPr>
            <w:del w:id="3477" w:author="MCC160" w:date="2023-01-18T18:44:00Z">
              <w:r w:rsidRPr="00B54636" w:rsidDel="002B3458">
                <w:rPr>
                  <w:lang w:val="fr-FR"/>
                </w:rPr>
                <w:delText xml:space="preserve">Make the MCPTT User leave the MCPTT session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78"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79"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80"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81" w:author="MCC160" w:date="2023-02-23T18:46: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82" w:author="MCC160" w:date="2023-02-23T18:46:00Z">
                <w:pPr>
                  <w:keepNext/>
                  <w:keepLines/>
                  <w:spacing w:after="0"/>
                  <w:jc w:val="center"/>
                </w:pPr>
              </w:pPrChange>
            </w:pPr>
            <w:r w:rsidRPr="00B5463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83" w:author="MCC160" w:date="2023-02-23T18:46:00Z">
                <w:pPr>
                  <w:keepNext/>
                  <w:keepLines/>
                  <w:spacing w:after="0"/>
                </w:pPr>
              </w:pPrChange>
            </w:pPr>
            <w:r w:rsidRPr="00B54636">
              <w:rPr>
                <w:lang w:val="fr-FR"/>
              </w:rPr>
              <w:t xml:space="preserve">Check: Does the UE (MCPTT </w:t>
            </w:r>
            <w:del w:id="3484" w:author="MCC160" w:date="2023-01-18T18:47:00Z">
              <w:r w:rsidRPr="00B54636" w:rsidDel="000A47A9">
                <w:rPr>
                  <w:lang w:val="fr-FR"/>
                </w:rPr>
                <w:delText>C</w:delText>
              </w:r>
            </w:del>
            <w:ins w:id="3485" w:author="MCC160" w:date="2023-01-18T18:47:00Z">
              <w:r w:rsidR="000A47A9">
                <w:rPr>
                  <w:lang w:val="fr-FR"/>
                </w:rPr>
                <w:t>c</w:t>
              </w:r>
            </w:ins>
            <w:r w:rsidRPr="00B54636">
              <w:rPr>
                <w:lang w:val="fr-FR"/>
              </w:rPr>
              <w:t xml:space="preserve">lient) </w:t>
            </w:r>
            <w:ins w:id="3486" w:author="MCC160" w:date="2023-01-18T16:31:00Z">
              <w:r w:rsidR="00D27C59" w:rsidRPr="00D27C59">
                <w:rPr>
                  <w:lang w:val="fr-FR"/>
                </w:rPr>
                <w:t xml:space="preserve">correctly </w:t>
              </w:r>
            </w:ins>
            <w:r w:rsidRPr="00B54636">
              <w:rPr>
                <w:lang w:val="fr-FR"/>
              </w:rPr>
              <w:t xml:space="preserve">perform procedure </w:t>
            </w:r>
            <w:del w:id="3487" w:author="MCC160" w:date="2023-01-18T16:37:00Z">
              <w:r w:rsidRPr="00B54636" w:rsidDel="00424C15">
                <w:rPr>
                  <w:lang w:val="fr-FR"/>
                </w:rPr>
                <w:delText xml:space="preserve">for </w:delText>
              </w:r>
            </w:del>
            <w:ins w:id="3488" w:author="MCC160" w:date="2023-01-18T16:37:00Z">
              <w:r w:rsidR="00424C15">
                <w:rPr>
                  <w:lang w:val="fr-FR"/>
                </w:rPr>
                <w:t>'</w:t>
              </w:r>
            </w:ins>
            <w:r w:rsidRPr="00B54636">
              <w:rPr>
                <w:lang w:val="fr-FR"/>
              </w:rPr>
              <w:t>MCPTT CO call release keeping the pre-established session</w:t>
            </w:r>
            <w:ins w:id="3489" w:author="MCC160" w:date="2023-01-18T18:44:00Z">
              <w:r w:rsidR="002B3458">
                <w:rPr>
                  <w:lang w:val="fr-FR"/>
                </w:rPr>
                <w:t>'</w:t>
              </w:r>
            </w:ins>
            <w:r w:rsidRPr="00B54636">
              <w:rPr>
                <w:lang w:val="fr-FR"/>
              </w:rPr>
              <w:t xml:space="preserve"> as described in </w:t>
            </w:r>
            <w:r w:rsidRPr="00B54636">
              <w:rPr>
                <w:lang w:val="fr-FR" w:eastAsia="ko-KR"/>
              </w:rPr>
              <w:t>TS 36.579-1 [2] table 5.3A.4.3-1</w:t>
            </w:r>
            <w:r w:rsidRPr="00B54636">
              <w:rPr>
                <w:lang w:val="fr-FR"/>
              </w:rPr>
              <w:t xml:space="preserve"> to </w:t>
            </w:r>
            <w:ins w:id="3490" w:author="MCC160" w:date="2023-01-18T18:44:00Z">
              <w:r w:rsidR="002B3458" w:rsidRPr="002B3458">
                <w:rPr>
                  <w:lang w:val="fr-FR"/>
                </w:rPr>
                <w:t>release the call?</w:t>
              </w:r>
            </w:ins>
            <w:del w:id="3491" w:author="MCC160" w:date="2023-01-18T18:44:00Z">
              <w:r w:rsidRPr="00B54636" w:rsidDel="002B3458">
                <w:rPr>
                  <w:lang w:val="fr-FR"/>
                </w:rPr>
                <w:delText>end the on-demand group call?</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92"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93"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94" w:author="MCC160" w:date="2023-02-23T18:46: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95" w:author="MCC160" w:date="2023-02-23T18:46:00Z">
                <w:pPr>
                  <w:keepNext/>
                  <w:keepLines/>
                  <w:spacing w:after="0"/>
                  <w:jc w:val="center"/>
                </w:pPr>
              </w:pPrChange>
            </w:pPr>
            <w:r w:rsidRPr="00B54636">
              <w:rPr>
                <w:lang w:val="fr-FR"/>
              </w:rPr>
              <w:t>P</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96" w:author="MCC160" w:date="2023-02-23T18:46:00Z">
                <w:pPr>
                  <w:keepNext/>
                  <w:keepLines/>
                  <w:spacing w:after="0"/>
                  <w:jc w:val="center"/>
                </w:pPr>
              </w:pPrChange>
            </w:pPr>
            <w:r w:rsidRPr="00B5463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97"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498"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499"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500"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501" w:author="MCC160" w:date="2023-02-23T18:46:00Z">
                <w:pPr>
                  <w:keepNext/>
                  <w:keepLines/>
                  <w:spacing w:after="0"/>
                  <w:jc w:val="center"/>
                </w:pPr>
              </w:pPrChange>
            </w:pPr>
            <w:r w:rsidRPr="00B54636">
              <w:rPr>
                <w:lang w:val="fr-FR"/>
              </w:rPr>
              <w:t>-</w:t>
            </w:r>
          </w:p>
        </w:tc>
      </w:tr>
      <w:tr w:rsidR="00B54636" w:rsidRPr="00B54636" w:rsidTr="00FB0651">
        <w:tc>
          <w:tcPr>
            <w:tcW w:w="9762"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3502" w:author="MCC160" w:date="2023-02-23T18:46:00Z">
                <w:pPr>
                  <w:keepNext/>
                  <w:keepLines/>
                  <w:spacing w:after="0"/>
                  <w:ind w:left="851" w:hanging="851"/>
                </w:pPr>
              </w:pPrChange>
            </w:pPr>
            <w:r w:rsidRPr="00B54636">
              <w:rPr>
                <w:lang w:val="fr-FR"/>
              </w:rPr>
              <w:t>NOTE 1:</w:t>
            </w:r>
            <w:r w:rsidRPr="00B54636">
              <w:rPr>
                <w:lang w:val="fr-FR"/>
              </w:rPr>
              <w:tab/>
              <w:t>This is expected to be done via a suitable implementation dependent MMI</w:t>
            </w:r>
            <w:ins w:id="3503" w:author="MCC160" w:date="2023-01-18T18:48:00Z">
              <w:r w:rsidR="00B1534D">
                <w:rPr>
                  <w:lang w:val="fr-FR"/>
                </w:rPr>
                <w:t>.</w:t>
              </w:r>
            </w:ins>
          </w:p>
        </w:tc>
      </w:tr>
    </w:tbl>
    <w:p w:rsidR="00B54636" w:rsidRPr="00B54636" w:rsidRDefault="00B54636" w:rsidP="00B54636">
      <w:pPr>
        <w:rPr>
          <w:lang w:eastAsia="en-US"/>
        </w:rPr>
      </w:pPr>
    </w:p>
    <w:p w:rsidR="00B54636" w:rsidRPr="00B54636" w:rsidRDefault="00B54636">
      <w:pPr>
        <w:pStyle w:val="H6"/>
        <w:pPrChange w:id="3504" w:author="MCC160" w:date="2023-02-23T18:46:00Z">
          <w:pPr>
            <w:keepNext/>
            <w:keepLines/>
            <w:spacing w:before="120"/>
            <w:ind w:left="1985" w:hanging="1985"/>
          </w:pPr>
        </w:pPrChange>
      </w:pPr>
      <w:r w:rsidRPr="00B54636">
        <w:t>6.1.1.5.3.3</w:t>
      </w:r>
      <w:r w:rsidRPr="00B54636">
        <w:tab/>
        <w:t>Specific message contents</w:t>
      </w:r>
    </w:p>
    <w:p w:rsidR="00B54636" w:rsidRPr="00B54636" w:rsidRDefault="00B54636">
      <w:pPr>
        <w:pStyle w:val="TH"/>
        <w:pPrChange w:id="3505" w:author="MCC160" w:date="2023-02-23T18:46:00Z">
          <w:pPr>
            <w:keepNext/>
            <w:keepLines/>
            <w:spacing w:before="60"/>
            <w:jc w:val="center"/>
          </w:pPr>
        </w:pPrChange>
      </w:pPr>
      <w:r w:rsidRPr="00B54636">
        <w:t>Table 6.1.1.5.3.3-1: SIP REFER from the UE (step 2, Table 6.1.1.5.3.2-1;</w:t>
      </w:r>
      <w:r w:rsidRPr="00B54636">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B54636" w:rsidRPr="00B54636" w:rsidTr="00FB0651">
        <w:tc>
          <w:tcPr>
            <w:tcW w:w="9634"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06" w:author="MCC160" w:date="2023-02-23T18:46:00Z">
                <w:pPr>
                  <w:keepNext/>
                  <w:keepLines/>
                  <w:spacing w:after="0"/>
                </w:pPr>
              </w:pPrChange>
            </w:pPr>
            <w:r w:rsidRPr="00B54636">
              <w:rPr>
                <w:lang w:val="fr-FR"/>
              </w:rPr>
              <w:t>Derivation Path: TS 36.579-1 [2], Table 5.5.2.12-1</w:t>
            </w:r>
            <w:ins w:id="3507" w:author="MCC160" w:date="2023-01-20T21:25:00Z">
              <w:r w:rsidR="00DE7BE1">
                <w:rPr>
                  <w:lang w:val="fr-FR"/>
                </w:rPr>
                <w:t>,</w:t>
              </w:r>
            </w:ins>
            <w:r w:rsidRPr="00B54636">
              <w:rPr>
                <w:lang w:val="fr-FR"/>
              </w:rPr>
              <w:t xml:space="preserve"> condition GROUP-CALL</w:t>
            </w:r>
          </w:p>
        </w:tc>
      </w:tr>
      <w:tr w:rsidR="00B54636" w:rsidRPr="00B54636" w:rsidTr="00FB0651">
        <w:tc>
          <w:tcPr>
            <w:tcW w:w="283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08" w:author="MCC160" w:date="2023-02-23T18:46:00Z">
                <w:pPr>
                  <w:keepNext/>
                  <w:keepLines/>
                  <w:spacing w:after="0"/>
                  <w:jc w:val="center"/>
                </w:pPr>
              </w:pPrChange>
            </w:pPr>
            <w:r w:rsidRPr="00B54636">
              <w:rPr>
                <w:lang w:val="fr-F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09" w:author="MCC160" w:date="2023-02-23T18:46:00Z">
                <w:pPr>
                  <w:keepNext/>
                  <w:keepLines/>
                  <w:spacing w:after="0"/>
                  <w:jc w:val="center"/>
                </w:pPr>
              </w:pPrChange>
            </w:pPr>
            <w:r w:rsidRPr="00B54636">
              <w:rPr>
                <w:lang w:val="fr-FR"/>
              </w:rPr>
              <w:t>Value/remark</w:t>
            </w:r>
          </w:p>
        </w:tc>
        <w:tc>
          <w:tcPr>
            <w:tcW w:w="21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10" w:author="MCC160" w:date="2023-02-23T18:46:00Z">
                <w:pPr>
                  <w:keepNext/>
                  <w:keepLines/>
                  <w:spacing w:after="0"/>
                  <w:jc w:val="center"/>
                </w:pPr>
              </w:pPrChange>
            </w:pPr>
            <w:r w:rsidRPr="00B54636">
              <w:rPr>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11" w:author="MCC160" w:date="2023-02-23T18:46:00Z">
                <w:pPr>
                  <w:keepNext/>
                  <w:keepLines/>
                  <w:spacing w:after="0"/>
                  <w:jc w:val="center"/>
                </w:pPr>
              </w:pPrChange>
            </w:pPr>
            <w:r w:rsidRPr="00B54636">
              <w:rPr>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12" w:author="MCC160" w:date="2023-02-23T18:46:00Z">
                <w:pPr>
                  <w:keepNext/>
                  <w:keepLines/>
                  <w:spacing w:after="0"/>
                  <w:jc w:val="center"/>
                </w:pPr>
              </w:pPrChange>
            </w:pPr>
            <w:r w:rsidRPr="00B54636">
              <w:rPr>
                <w:lang w:val="fr-FR"/>
              </w:rPr>
              <w:t>Condition</w:t>
            </w:r>
          </w:p>
        </w:tc>
      </w:tr>
      <w:tr w:rsidR="00B54636" w:rsidRPr="00B54636" w:rsidTr="00FB0651">
        <w:tc>
          <w:tcPr>
            <w:tcW w:w="2831"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rFonts w:eastAsia="Calibri"/>
                <w:b/>
                <w:lang w:val="fr-FR"/>
                <w:rPrChange w:id="3513" w:author="MCC160" w:date="2023-02-23T18:46:00Z">
                  <w:rPr>
                    <w:rFonts w:eastAsia="Calibri"/>
                    <w:lang w:val="fr-FR"/>
                  </w:rPr>
                </w:rPrChange>
              </w:rPr>
              <w:pPrChange w:id="3514" w:author="MCC160" w:date="2023-02-23T18:46:00Z">
                <w:pPr>
                  <w:keepNext/>
                  <w:keepLines/>
                  <w:spacing w:after="0"/>
                </w:pPr>
              </w:pPrChange>
            </w:pPr>
            <w:r w:rsidRPr="001B5C1E">
              <w:rPr>
                <w:rFonts w:eastAsia="Calibri"/>
                <w:b/>
                <w:lang w:val="fr-FR"/>
                <w:rPrChange w:id="3515" w:author="MCC160" w:date="2023-02-23T18:46:00Z">
                  <w:rPr>
                    <w:rFonts w:eastAsia="Calibri"/>
                    <w:lang w:val="fr-FR"/>
                  </w:rPr>
                </w:rPrChange>
              </w:rPr>
              <w:t>Message-body</w:t>
            </w:r>
          </w:p>
        </w:tc>
        <w:tc>
          <w:tcPr>
            <w:tcW w:w="212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16" w:author="MCC160" w:date="2023-02-23T18:46: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17" w:author="MCC160" w:date="2023-02-23T18:46: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18" w:author="MCC160" w:date="2023-02-23T18:46: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3519" w:author="MCC160" w:date="2023-02-23T18:46:00Z">
                <w:pPr>
                  <w:keepNext/>
                  <w:keepLines/>
                  <w:spacing w:after="0"/>
                </w:pPr>
              </w:pPrChange>
            </w:pPr>
          </w:p>
        </w:tc>
      </w:tr>
      <w:tr w:rsidR="00B54636" w:rsidRPr="00B54636" w:rsidTr="00FB0651">
        <w:tc>
          <w:tcPr>
            <w:tcW w:w="283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3520" w:author="MCC160" w:date="2023-02-23T18:46:00Z">
                <w:pPr>
                  <w:keepNext/>
                  <w:keepLines/>
                  <w:spacing w:after="0"/>
                </w:pPr>
              </w:pPrChange>
            </w:pPr>
            <w:r w:rsidRPr="00B54636">
              <w:rPr>
                <w:lang w:val="fr-F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21" w:author="MCC160" w:date="2023-02-23T18:46: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3522" w:author="MCC160" w:date="2023-02-23T18:46:00Z">
                  <w:rPr>
                    <w:rFonts w:cs="Arial"/>
                    <w:szCs w:val="18"/>
                    <w:lang w:val="fr-FR"/>
                  </w:rPr>
                </w:rPrChange>
              </w:rPr>
              <w:pPrChange w:id="3523" w:author="MCC160" w:date="2023-02-23T18:46:00Z">
                <w:pPr>
                  <w:keepNext/>
                  <w:keepLines/>
                  <w:spacing w:after="0"/>
                </w:pPr>
              </w:pPrChange>
            </w:pPr>
            <w:r w:rsidRPr="001B5C1E">
              <w:rPr>
                <w:b/>
                <w:lang w:val="fr-FR"/>
                <w:rPrChange w:id="3524" w:author="MCC160" w:date="2023-02-23T18:46:00Z">
                  <w:rPr>
                    <w:lang w:val="fr-FR"/>
                  </w:rPr>
                </w:rPrChange>
              </w:rPr>
              <w:t>Resource list</w:t>
            </w: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25" w:author="MCC160" w:date="2023-02-23T18:46: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3526" w:author="MCC160" w:date="2023-02-23T18:46:00Z">
                <w:pPr>
                  <w:keepNext/>
                  <w:keepLines/>
                  <w:spacing w:after="0"/>
                </w:pPr>
              </w:pPrChange>
            </w:pPr>
          </w:p>
        </w:tc>
      </w:tr>
      <w:tr w:rsidR="00B54636" w:rsidRPr="00B54636" w:rsidTr="00FB0651">
        <w:tc>
          <w:tcPr>
            <w:tcW w:w="283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3527" w:author="MCC160" w:date="2023-02-23T18:46:00Z">
                <w:pPr>
                  <w:keepNext/>
                  <w:keepLines/>
                  <w:spacing w:after="0"/>
                </w:pPr>
              </w:pPrChange>
            </w:pPr>
            <w:r w:rsidRPr="00B54636">
              <w:rPr>
                <w:lang w:val="fr-F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28" w:author="MCC160" w:date="2023-02-23T18:46:00Z">
                <w:pPr>
                  <w:keepNext/>
                  <w:keepLines/>
                  <w:spacing w:after="0"/>
                </w:pPr>
              </w:pPrChange>
            </w:pPr>
            <w:r w:rsidRPr="00B54636">
              <w:rPr>
                <w:lang w:val="fr-FR"/>
              </w:rPr>
              <w:t xml:space="preserve">Resource-lists as described in Table 6.1.1.5.3.3-3 </w:t>
            </w:r>
          </w:p>
        </w:tc>
        <w:tc>
          <w:tcPr>
            <w:tcW w:w="212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29" w:author="MCC160" w:date="2023-02-23T18:46: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30" w:author="MCC160" w:date="2023-02-23T18:46: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3531"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3532" w:author="MCC160" w:date="2023-02-23T18:46:00Z">
          <w:pPr>
            <w:keepNext/>
            <w:keepLines/>
            <w:spacing w:before="60"/>
            <w:jc w:val="center"/>
          </w:pPr>
        </w:pPrChange>
      </w:pPr>
      <w:r w:rsidRPr="00B54636">
        <w:t xml:space="preserve">Table 6.1.1.5.3.3-2: </w:t>
      </w:r>
      <w:r w:rsidRPr="00B54636">
        <w:rPr>
          <w:lang w:eastAsia="ko-KR"/>
        </w:rPr>
        <w:t>Void</w:t>
      </w:r>
    </w:p>
    <w:p w:rsidR="00B54636" w:rsidRPr="00B54636" w:rsidRDefault="00B54636">
      <w:pPr>
        <w:pStyle w:val="TH"/>
        <w:pPrChange w:id="3533" w:author="MCC160" w:date="2023-02-23T18:46:00Z">
          <w:pPr>
            <w:keepNext/>
            <w:keepLines/>
            <w:spacing w:before="60"/>
            <w:jc w:val="center"/>
          </w:pPr>
        </w:pPrChange>
      </w:pPr>
      <w:r w:rsidRPr="00E35F02">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cantSplit/>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34" w:author="MCC160" w:date="2023-02-23T18:46:00Z">
                <w:pPr>
                  <w:keepNext/>
                  <w:keepLines/>
                  <w:spacing w:after="0"/>
                </w:pPr>
              </w:pPrChange>
            </w:pPr>
            <w:r w:rsidRPr="00B54636">
              <w:rPr>
                <w:lang w:val="fr-FR"/>
              </w:rPr>
              <w:t>Derivation Path: TS 36.579-1 [2], Table 5.5.3.3.1-1</w:t>
            </w:r>
            <w:ins w:id="3535" w:author="MCC160" w:date="2023-01-20T21:25:00Z">
              <w:r w:rsidR="00DE7BE1">
                <w:rPr>
                  <w:lang w:val="fr-FR"/>
                </w:rPr>
                <w:t>,</w:t>
              </w:r>
            </w:ins>
            <w:r w:rsidRPr="00B54636">
              <w:rPr>
                <w:lang w:val="fr-FR"/>
              </w:rPr>
              <w:t xml:space="preserve"> condition PRE-ESTABLISH, GROUP-CALL with the uri attribute of the entry extended with the SIP URI header fields as specified in Table 6.1.1.5.3.3-3A</w:t>
            </w:r>
          </w:p>
        </w:tc>
      </w:tr>
    </w:tbl>
    <w:p w:rsidR="00B54636" w:rsidRPr="00B54636" w:rsidRDefault="00B54636" w:rsidP="00B54636">
      <w:pPr>
        <w:rPr>
          <w:lang w:eastAsia="en-US"/>
        </w:rPr>
      </w:pPr>
    </w:p>
    <w:p w:rsidR="00B54636" w:rsidRPr="00B54636" w:rsidRDefault="00B54636">
      <w:pPr>
        <w:pStyle w:val="TH"/>
        <w:pPrChange w:id="3536" w:author="MCC160" w:date="2023-02-23T18:46:00Z">
          <w:pPr>
            <w:keepNext/>
            <w:keepLines/>
            <w:spacing w:before="60"/>
            <w:jc w:val="center"/>
          </w:pPr>
        </w:pPrChange>
      </w:pPr>
      <w:r w:rsidRPr="00B54636">
        <w:t>Table 6.1.1.5.3.3-3A: SIP header fields extending the uri attribute of the resource-lists' single entry</w:t>
      </w:r>
      <w:r w:rsidRPr="00B54636">
        <w:br/>
        <w:t>(Table 6.1.1.5.3.3-3)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37" w:author="MCC160" w:date="2023-02-23T18:46:00Z">
                <w:pPr>
                  <w:keepNext/>
                  <w:keepLines/>
                  <w:spacing w:after="0"/>
                </w:pPr>
              </w:pPrChange>
            </w:pPr>
            <w:r w:rsidRPr="00B54636">
              <w:rPr>
                <w:lang w:val="fr-FR"/>
              </w:rPr>
              <w:t>Derivation Path: TS 36.579-1 [2], Table 5.5.2.12-2</w:t>
            </w:r>
            <w:ins w:id="3538" w:author="MCC160" w:date="2023-01-20T21:25:00Z">
              <w:r w:rsidR="00DE7BE1">
                <w:rPr>
                  <w:lang w:val="fr-FR"/>
                </w:rPr>
                <w:t>,</w:t>
              </w:r>
            </w:ins>
            <w:del w:id="3539" w:author="MCC160" w:date="2023-01-20T21:25:00Z">
              <w:r w:rsidRPr="00B54636" w:rsidDel="00DE7BE1">
                <w:rPr>
                  <w:lang w:val="fr-FR"/>
                </w:rPr>
                <w:delText>:</w:delText>
              </w:r>
            </w:del>
            <w:r w:rsidRPr="00B54636">
              <w:rPr>
                <w:lang w:val="fr-FR"/>
              </w:rPr>
              <w:t xml:space="preserve"> condition GROUP-CALL</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40" w:author="MCC160" w:date="2023-02-23T18:46: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41" w:author="MCC160" w:date="2023-02-23T18:46: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42" w:author="MCC160" w:date="2023-02-23T18:46: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43" w:author="MCC160" w:date="2023-02-23T18:46: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44" w:author="MCC160" w:date="2023-02-23T18:46: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cs="Arial"/>
                <w:b/>
                <w:szCs w:val="18"/>
                <w:lang w:val="fr-FR"/>
              </w:rPr>
              <w:pPrChange w:id="3545" w:author="MCC160" w:date="2023-02-23T18:46:00Z">
                <w:pPr>
                  <w:keepNext/>
                  <w:keepLines/>
                  <w:spacing w:after="0"/>
                </w:pPr>
              </w:pPrChange>
            </w:pPr>
            <w:r w:rsidRPr="00B54636">
              <w:rPr>
                <w:lang w:val="fr-FR"/>
              </w:rPr>
              <w:t>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46"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47"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48"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49"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3550" w:author="MCC160" w:date="2023-02-23T18:46: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51"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552" w:author="MCC160" w:date="2023-02-23T18:46:00Z">
                  <w:rPr>
                    <w:lang w:val="fr-FR"/>
                  </w:rPr>
                </w:rPrChange>
              </w:rPr>
              <w:pPrChange w:id="3553" w:author="MCC160" w:date="2023-02-23T18:46:00Z">
                <w:pPr>
                  <w:keepNext/>
                  <w:keepLines/>
                  <w:spacing w:after="0"/>
                </w:pPr>
              </w:pPrChange>
            </w:pPr>
            <w:r w:rsidRPr="001B5C1E">
              <w:rPr>
                <w:b/>
                <w:lang w:val="fr-FR"/>
                <w:rPrChange w:id="3554" w:author="MCC160" w:date="2023-02-23T18:46: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55"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56"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57" w:author="MCC160" w:date="2023-02-23T18:46:00Z">
                <w:pPr>
                  <w:keepNext/>
                  <w:keepLines/>
                  <w:spacing w:after="0"/>
                </w:pPr>
              </w:pPrChange>
            </w:pPr>
            <w:r w:rsidRPr="00B54636">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58"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59"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60"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61"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62" w:author="MCC160" w:date="2023-02-23T18:46:00Z">
                <w:pPr>
                  <w:keepNext/>
                  <w:keepLines/>
                  <w:spacing w:after="0"/>
                </w:pPr>
              </w:pPrChange>
            </w:pPr>
            <w:r w:rsidRPr="00B54636">
              <w:rPr>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63" w:author="MCC160" w:date="2023-02-23T18:46:00Z">
                <w:pPr>
                  <w:keepNext/>
                  <w:keepLines/>
                  <w:spacing w:after="0"/>
                </w:pPr>
              </w:pPrChange>
            </w:pPr>
            <w:r w:rsidRPr="00B54636">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64"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65"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66"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lang w:val="fr-FR"/>
              </w:rPr>
              <w:pPrChange w:id="3567" w:author="MCC160" w:date="2023-02-23T18:46: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68" w:author="MCC160" w:date="2023-02-23T18:46:00Z">
                <w:pPr>
                  <w:keepNext/>
                  <w:keepLines/>
                  <w:spacing w:after="0"/>
                </w:pPr>
              </w:pPrChange>
            </w:pPr>
            <w:r w:rsidRPr="00B54636">
              <w:rPr>
                <w:lang w:val="fr-FR"/>
              </w:rPr>
              <w:t xml:space="preserve">SDP Message as described in </w:t>
            </w:r>
            <w:r w:rsidRPr="00B54636">
              <w:rPr>
                <w:bCs/>
                <w:lang w:val="fr-FR"/>
              </w:rPr>
              <w:t>Table 6.1.1.5.3.3-3B</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69"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70"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71"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3572" w:author="MCC160" w:date="2023-02-23T18:46: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73"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574" w:author="MCC160" w:date="2023-02-23T18:46:00Z">
                  <w:rPr>
                    <w:lang w:val="fr-FR"/>
                  </w:rPr>
                </w:rPrChange>
              </w:rPr>
              <w:pPrChange w:id="3575" w:author="MCC160" w:date="2023-02-23T18:46:00Z">
                <w:pPr>
                  <w:keepNext/>
                  <w:keepLines/>
                  <w:spacing w:after="0"/>
                </w:pPr>
              </w:pPrChange>
            </w:pPr>
            <w:r w:rsidRPr="001B5C1E">
              <w:rPr>
                <w:b/>
                <w:lang w:val="fr-FR"/>
                <w:rPrChange w:id="3576" w:author="MCC160" w:date="2023-02-23T18:46:00Z">
                  <w:rPr>
                    <w:lang w:val="fr-FR"/>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77"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78"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3579" w:author="MCC160" w:date="2023-02-23T18:46: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80" w:author="MCC160" w:date="2023-02-23T18:46:00Z">
                <w:pPr>
                  <w:keepNext/>
                  <w:keepLines/>
                  <w:spacing w:after="0"/>
                </w:pPr>
              </w:pPrChange>
            </w:pPr>
            <w:r w:rsidRPr="00B54636">
              <w:rPr>
                <w:lang w:val="fr-FR"/>
              </w:rPr>
              <w:t>MCPTT-Info as described in Table 6.1.1.5.3.3-3C</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81"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82"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583"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3584" w:author="MCC160" w:date="2023-02-23T18:46:00Z">
          <w:pPr>
            <w:keepNext/>
            <w:keepLines/>
            <w:spacing w:before="60"/>
            <w:jc w:val="center"/>
          </w:pPr>
        </w:pPrChange>
      </w:pPr>
      <w:r w:rsidRPr="00B54636">
        <w:t xml:space="preserve">Table 6.1.1.5.3.3-3B: </w:t>
      </w:r>
      <w:r w:rsidRPr="00B54636">
        <w:rPr>
          <w:lang w:eastAsia="ko-KR"/>
        </w:rPr>
        <w:t>SDP in SIP header fields</w:t>
      </w:r>
      <w:r w:rsidRPr="00B54636">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85" w:author="MCC160" w:date="2023-02-23T18:46:00Z">
                <w:pPr>
                  <w:keepNext/>
                  <w:keepLines/>
                  <w:spacing w:after="0"/>
                </w:pPr>
              </w:pPrChange>
            </w:pPr>
            <w:r w:rsidRPr="00B54636">
              <w:rPr>
                <w:lang w:val="fr-FR"/>
              </w:rPr>
              <w:t xml:space="preserve">Derivation Path: TS 36.579-1 [2], </w:t>
            </w:r>
            <w:ins w:id="3586" w:author="MCC160" w:date="2023-01-21T08:22:00Z">
              <w:r w:rsidR="009B6ACB" w:rsidRPr="009B6ACB">
                <w:rPr>
                  <w:lang w:val="fr-FR"/>
                </w:rPr>
                <w:t xml:space="preserve">Table </w:t>
              </w:r>
            </w:ins>
            <w:r w:rsidRPr="00B54636">
              <w:rPr>
                <w:lang w:val="fr-FR"/>
              </w:rPr>
              <w:t>5.5.3.1.1-1</w:t>
            </w:r>
            <w:ins w:id="3587" w:author="MCC160" w:date="2023-01-20T21:25:00Z">
              <w:r w:rsidR="00DE7BE1">
                <w:rPr>
                  <w:lang w:val="fr-FR"/>
                </w:rPr>
                <w:t>,</w:t>
              </w:r>
            </w:ins>
            <w:r w:rsidRPr="00B54636">
              <w:rPr>
                <w:lang w:val="fr-FR"/>
              </w:rPr>
              <w:t xml:space="preserve"> condition SDP_OFFER, PRE_ESTABLISHED_SESSION, IMPLICIT_GRANT_REQUESTED</w:t>
            </w:r>
          </w:p>
        </w:tc>
      </w:tr>
    </w:tbl>
    <w:p w:rsidR="00B54636" w:rsidRPr="00B54636" w:rsidRDefault="00B54636" w:rsidP="00B54636">
      <w:pPr>
        <w:rPr>
          <w:lang w:eastAsia="en-US"/>
        </w:rPr>
      </w:pPr>
    </w:p>
    <w:p w:rsidR="00B54636" w:rsidRPr="00B54636" w:rsidRDefault="00B54636">
      <w:pPr>
        <w:pStyle w:val="TH"/>
        <w:pPrChange w:id="3588" w:author="MCC160" w:date="2023-02-23T18:46:00Z">
          <w:pPr>
            <w:keepNext/>
            <w:keepLines/>
            <w:spacing w:before="60"/>
            <w:jc w:val="center"/>
          </w:pPr>
        </w:pPrChange>
      </w:pPr>
      <w:bookmarkStart w:id="3589" w:name="_Hlk109033358"/>
      <w:r w:rsidRPr="00B54636">
        <w:t xml:space="preserve">Table 6.1.1.5.3.3-3C: </w:t>
      </w:r>
      <w:r w:rsidRPr="00B54636">
        <w:rPr>
          <w:lang w:eastAsia="ko-KR"/>
        </w:rPr>
        <w:t xml:space="preserve">MCPTT-Info in SIP header fields </w:t>
      </w:r>
      <w:r w:rsidRPr="00B54636">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90" w:author="MCC160" w:date="2023-02-23T18:46:00Z">
                <w:pPr>
                  <w:keepNext/>
                  <w:keepLines/>
                  <w:spacing w:after="0"/>
                </w:pPr>
              </w:pPrChange>
            </w:pPr>
            <w:r w:rsidRPr="00B54636">
              <w:rPr>
                <w:lang w:val="fr-FR"/>
              </w:rPr>
              <w:t>Derivation Path: TS 36.579-1 [2], Table 5.5.3.2.1-1, condition GROUP-CALL, INVITE-REFER</w:t>
            </w:r>
          </w:p>
        </w:tc>
      </w:tr>
    </w:tbl>
    <w:p w:rsidR="00B54636" w:rsidRPr="00B54636" w:rsidRDefault="00B54636" w:rsidP="00B54636">
      <w:pPr>
        <w:rPr>
          <w:lang w:eastAsia="en-US"/>
        </w:rPr>
      </w:pPr>
    </w:p>
    <w:bookmarkEnd w:id="3589"/>
    <w:p w:rsidR="00B54636" w:rsidRPr="00B54636" w:rsidRDefault="00B54636">
      <w:pPr>
        <w:pStyle w:val="TH"/>
        <w:pPrChange w:id="3591" w:author="MCC160" w:date="2023-02-23T18:46:00Z">
          <w:pPr>
            <w:keepNext/>
            <w:keepLines/>
            <w:spacing w:before="60"/>
            <w:jc w:val="center"/>
          </w:pPr>
        </w:pPrChange>
      </w:pPr>
      <w:r w:rsidRPr="00B54636">
        <w:t>Table 6.1.1.5.3.3-4: SIP 200 (OK) from the SS (step 2, Table 6.1.1.5.3.2-1;</w:t>
      </w:r>
      <w:r w:rsidRPr="00B54636">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592" w:author="MCC160" w:date="2023-02-23T18:46:00Z">
                <w:pPr>
                  <w:keepNext/>
                  <w:keepLines/>
                  <w:spacing w:after="0"/>
                </w:pPr>
              </w:pPrChange>
            </w:pPr>
            <w:r w:rsidRPr="00B54636">
              <w:rPr>
                <w:lang w:val="fr-FR"/>
              </w:rPr>
              <w:t>Derivation Path: TS 36.579-1 [2], Table 5.5.2.17.1.2-1</w:t>
            </w:r>
            <w:ins w:id="3593" w:author="MCC160" w:date="2023-01-20T21:26:00Z">
              <w:r w:rsidR="00DE7BE1">
                <w:rPr>
                  <w:lang w:val="fr-FR"/>
                </w:rPr>
                <w:t>,</w:t>
              </w:r>
            </w:ins>
            <w:r w:rsidRPr="00B54636">
              <w:rPr>
                <w:lang w:val="fr-FR"/>
              </w:rPr>
              <w:t xml:space="preserve"> condition REFER-RSP</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94" w:author="MCC160" w:date="2023-02-23T18:46: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95" w:author="MCC160" w:date="2023-02-23T18:46: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96" w:author="MCC160" w:date="2023-02-23T18:46: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97" w:author="MCC160" w:date="2023-02-23T18:46: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598" w:author="MCC160" w:date="2023-02-23T18:46: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eastAsia="Calibri"/>
                <w:b/>
                <w:lang w:val="fr-FR"/>
                <w:rPrChange w:id="3599" w:author="MCC160" w:date="2023-02-23T18:46:00Z">
                  <w:rPr>
                    <w:rFonts w:eastAsia="Calibri"/>
                    <w:lang w:val="fr-FR"/>
                  </w:rPr>
                </w:rPrChange>
              </w:rPr>
              <w:pPrChange w:id="3600" w:author="MCC160" w:date="2023-02-23T18:46:00Z">
                <w:pPr>
                  <w:keepNext/>
                  <w:keepLines/>
                  <w:spacing w:after="0"/>
                </w:pPr>
              </w:pPrChange>
            </w:pPr>
            <w:r w:rsidRPr="001B5C1E">
              <w:rPr>
                <w:b/>
                <w:lang w:val="fr-FR"/>
                <w:rPrChange w:id="3601" w:author="MCC160" w:date="2023-02-23T18:46:00Z">
                  <w:rPr>
                    <w:lang w:val="fr-FR"/>
                  </w:rPr>
                </w:rPrChange>
              </w:rPr>
              <w:t>Content-Type</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02"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03"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04"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05"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606" w:author="MCC160" w:date="2023-02-23T18:46:00Z">
                <w:pPr>
                  <w:keepNext/>
                  <w:keepLines/>
                  <w:spacing w:after="0"/>
                </w:pPr>
              </w:pPrChange>
            </w:pPr>
            <w:r w:rsidRPr="00B54636">
              <w:rPr>
                <w:lang w:val="fr-FR"/>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607" w:author="MCC160" w:date="2023-02-23T18:46:00Z">
                <w:pPr>
                  <w:keepNext/>
                  <w:keepLines/>
                  <w:spacing w:after="0"/>
                </w:pPr>
              </w:pPrChange>
            </w:pPr>
            <w:r w:rsidRPr="00B54636">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08"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09"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10"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611" w:author="MCC160" w:date="2023-02-23T18:46:00Z">
                  <w:rPr>
                    <w:lang w:val="fr-FR"/>
                  </w:rPr>
                </w:rPrChange>
              </w:rPr>
              <w:pPrChange w:id="3612" w:author="MCC160" w:date="2023-02-23T18:46:00Z">
                <w:pPr>
                  <w:keepNext/>
                  <w:keepLines/>
                  <w:spacing w:after="0"/>
                </w:pPr>
              </w:pPrChange>
            </w:pPr>
            <w:r w:rsidRPr="001B5C1E">
              <w:rPr>
                <w:b/>
                <w:lang w:val="fr-FR"/>
                <w:rPrChange w:id="3613" w:author="MCC160" w:date="2023-02-23T18:46: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14"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15"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16"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17"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618" w:author="MCC160" w:date="2023-02-23T18:46:00Z">
                <w:pPr>
                  <w:keepNext/>
                  <w:keepLines/>
                  <w:spacing w:after="0"/>
                </w:pPr>
              </w:pPrChange>
            </w:pPr>
            <w:r w:rsidRPr="00B5463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619" w:author="MCC160" w:date="2023-02-23T18:46:00Z">
                <w:pPr>
                  <w:keepNext/>
                  <w:keepLines/>
                  <w:spacing w:after="0"/>
                </w:pPr>
              </w:pPrChange>
            </w:pPr>
            <w:r w:rsidRPr="00B54636">
              <w:rPr>
                <w:lang w:val="fr-FR"/>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20"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21"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622"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3623" w:author="MCC160" w:date="2023-02-23T18:46:00Z">
          <w:pPr>
            <w:keepNext/>
            <w:keepLines/>
            <w:spacing w:before="60"/>
            <w:jc w:val="center"/>
          </w:pPr>
        </w:pPrChange>
      </w:pPr>
      <w:r w:rsidRPr="00B54636">
        <w:t xml:space="preserve">Table 6.1.1.5.3.3-4A: </w:t>
      </w:r>
      <w:r w:rsidRPr="00B54636">
        <w:rPr>
          <w:lang w:eastAsia="ko-KR"/>
        </w:rPr>
        <w:t>SDP in SIP 200 (OK)</w:t>
      </w:r>
      <w:r w:rsidRPr="00B54636">
        <w:t xml:space="preserve"> (Table 6.1.1.5.3.3-4)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624" w:author="MCC160" w:date="2023-02-23T18:46:00Z">
                <w:pPr>
                  <w:keepNext/>
                  <w:keepLines/>
                  <w:spacing w:after="0"/>
                </w:pPr>
              </w:pPrChange>
            </w:pPr>
            <w:r w:rsidRPr="00B54636">
              <w:rPr>
                <w:lang w:val="fr-FR"/>
              </w:rPr>
              <w:t>Derivation Path: TS 36.579-1 [2], Table 5.5.3.1.2-1</w:t>
            </w:r>
            <w:ins w:id="3625" w:author="MCC160" w:date="2023-01-20T21:26:00Z">
              <w:r w:rsidR="00DE7BE1">
                <w:rPr>
                  <w:lang w:val="fr-FR"/>
                </w:rPr>
                <w:t>,</w:t>
              </w:r>
            </w:ins>
            <w:r w:rsidRPr="00B54636">
              <w:rPr>
                <w:lang w:val="fr-FR"/>
              </w:rPr>
              <w:t xml:space="preserve"> condition SDP_ANSWER, PRE_ESTABLISHED_SESSION, IMPLICIT_GRANT_REQUESTED</w:t>
            </w:r>
          </w:p>
        </w:tc>
      </w:tr>
    </w:tbl>
    <w:p w:rsidR="00B54636" w:rsidRPr="00B54636" w:rsidRDefault="00B54636" w:rsidP="00B54636">
      <w:pPr>
        <w:rPr>
          <w:lang w:eastAsia="en-US"/>
        </w:rPr>
      </w:pPr>
    </w:p>
    <w:p w:rsidR="00B54636" w:rsidRPr="00B54636" w:rsidRDefault="00B54636">
      <w:pPr>
        <w:pStyle w:val="TH"/>
        <w:pPrChange w:id="3626" w:author="MCC160" w:date="2023-02-23T18:46:00Z">
          <w:pPr>
            <w:keepNext/>
            <w:keepLines/>
            <w:spacing w:before="60"/>
            <w:jc w:val="center"/>
          </w:pPr>
        </w:pPrChange>
      </w:pPr>
      <w:r w:rsidRPr="00B54636">
        <w:t>Table 6.1.1.5.3.3-5: Connect (step 2, Table 6.1.1.5.3.2-1;</w:t>
      </w:r>
      <w:r w:rsidRPr="00B54636">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627" w:author="MCC160" w:date="2023-02-23T18:46:00Z">
                <w:pPr>
                  <w:keepNext/>
                  <w:keepLines/>
                  <w:spacing w:after="0"/>
                </w:pPr>
              </w:pPrChange>
            </w:pPr>
            <w:r w:rsidRPr="00B54636">
              <w:rPr>
                <w:lang w:val="fr-FR"/>
              </w:rPr>
              <w:t>Derivation Path: TS 36.579-1 [2], Table 5.5.6.12-1, condition GROUP-CALL, ACK</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3628" w:name="_Toc76583122"/>
      <w:bookmarkStart w:id="3629" w:name="_Toc83808674"/>
      <w:bookmarkStart w:id="3630" w:name="_Toc91233495"/>
      <w:bookmarkStart w:id="3631" w:name="_Toc100348974"/>
      <w:bookmarkStart w:id="3632" w:name="_Toc106787130"/>
      <w:bookmarkStart w:id="3633" w:name="_Toc124350031"/>
      <w:r w:rsidRPr="00B54636">
        <w:rPr>
          <w:rFonts w:ascii="Arial" w:hAnsi="Arial"/>
          <w:sz w:val="24"/>
        </w:rPr>
        <w:t>6.1.1.6</w:t>
      </w:r>
      <w:r w:rsidRPr="00B54636">
        <w:rPr>
          <w:rFonts w:ascii="Arial" w:hAnsi="Arial"/>
          <w:sz w:val="24"/>
        </w:rPr>
        <w:tab/>
        <w:t>On-network / Pre-arranged Group Call using pre-established session / Automatic Commencement Mode / Server originated Pre-established Session Release with associated MCPTT session / Client Terminated (CT)</w:t>
      </w:r>
      <w:bookmarkEnd w:id="3420"/>
      <w:bookmarkEnd w:id="3421"/>
      <w:bookmarkEnd w:id="3422"/>
      <w:bookmarkEnd w:id="3423"/>
      <w:bookmarkEnd w:id="3424"/>
      <w:bookmarkEnd w:id="3628"/>
      <w:bookmarkEnd w:id="3629"/>
      <w:bookmarkEnd w:id="3630"/>
      <w:bookmarkEnd w:id="3631"/>
      <w:bookmarkEnd w:id="3632"/>
      <w:bookmarkEnd w:id="3633"/>
    </w:p>
    <w:p w:rsidR="00B54636" w:rsidRPr="00B54636" w:rsidRDefault="00B54636">
      <w:pPr>
        <w:pStyle w:val="H6"/>
        <w:pPrChange w:id="3634" w:author="MCC160" w:date="2023-02-23T18:46:00Z">
          <w:pPr>
            <w:keepNext/>
            <w:keepLines/>
            <w:spacing w:before="120"/>
            <w:ind w:left="1985" w:hanging="1985"/>
          </w:pPr>
        </w:pPrChange>
      </w:pPr>
      <w:r w:rsidRPr="00B54636">
        <w:t>6.1.1.6.1</w:t>
      </w:r>
      <w:r w:rsidRPr="00B54636">
        <w:tab/>
        <w:t>Test Purpose (TP)</w:t>
      </w:r>
    </w:p>
    <w:p w:rsidR="00B54636" w:rsidRPr="00B54636" w:rsidRDefault="00B54636">
      <w:pPr>
        <w:pStyle w:val="H6"/>
        <w:pPrChange w:id="3635" w:author="MCC160" w:date="2023-02-23T18:46:00Z">
          <w:pPr>
            <w:keepNext/>
            <w:keepLines/>
            <w:spacing w:before="120"/>
            <w:ind w:left="1985" w:hanging="1985"/>
          </w:pPr>
        </w:pPrChange>
      </w:pPr>
      <w:r w:rsidRPr="00B54636">
        <w:t>(1)</w:t>
      </w:r>
    </w:p>
    <w:p w:rsidR="00B54636" w:rsidRPr="00B54636" w:rsidRDefault="00B54636">
      <w:pPr>
        <w:pStyle w:val="PL"/>
        <w:pPrChange w:id="363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and having a pre-established session with the MCPTT Server }</w:t>
      </w:r>
    </w:p>
    <w:p w:rsidR="00B54636" w:rsidRPr="00B54636" w:rsidRDefault="00B54636">
      <w:pPr>
        <w:pStyle w:val="PL"/>
        <w:pPrChange w:id="363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363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Server requests the establishment of an MCPTT </w:t>
      </w:r>
      <w:r w:rsidRPr="00B54636">
        <w:rPr>
          <w:lang w:eastAsia="ko-KR"/>
        </w:rPr>
        <w:t>On-demand Pre-arranged Group Call</w:t>
      </w:r>
      <w:r w:rsidRPr="00B54636">
        <w:t xml:space="preserve"> using a pre-established session requesting Automatic Commencement Mode to the UE (MCPTT Client) by sending a Connect}</w:t>
      </w:r>
    </w:p>
    <w:p w:rsidR="00B54636" w:rsidRPr="00B54636" w:rsidRDefault="00B54636">
      <w:pPr>
        <w:pStyle w:val="PL"/>
        <w:pPrChange w:id="363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accepts the </w:t>
      </w:r>
      <w:r w:rsidRPr="00B54636">
        <w:rPr>
          <w:lang w:eastAsia="ko-KR"/>
        </w:rPr>
        <w:t xml:space="preserve">On-demand Pre-arranged Group Call by sending an </w:t>
      </w:r>
      <w:r w:rsidRPr="00B54636">
        <w:t>Acknowledgement }</w:t>
      </w:r>
    </w:p>
    <w:p w:rsidR="00B54636" w:rsidRPr="00B54636" w:rsidRDefault="00B54636">
      <w:pPr>
        <w:pStyle w:val="PL"/>
        <w:pPrChange w:id="364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364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3642" w:author="MCC160" w:date="2023-02-23T18:46:00Z">
          <w:pPr>
            <w:keepNext/>
            <w:keepLines/>
            <w:spacing w:before="120"/>
            <w:ind w:left="1985" w:hanging="1985"/>
          </w:pPr>
        </w:pPrChange>
      </w:pPr>
      <w:r w:rsidRPr="00B54636">
        <w:t>(2)</w:t>
      </w:r>
    </w:p>
    <w:p w:rsidR="00B54636" w:rsidRPr="00B54636" w:rsidRDefault="00B54636">
      <w:pPr>
        <w:pStyle w:val="PL"/>
        <w:pPrChange w:id="364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using a pre-established session with Automatic Commencement Mode }</w:t>
      </w:r>
    </w:p>
    <w:p w:rsidR="00B54636" w:rsidRPr="00B54636" w:rsidRDefault="00B54636">
      <w:pPr>
        <w:pStyle w:val="PL"/>
        <w:pPrChange w:id="364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364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Server wants to terminate the ongoing MCPTT Group Call and sends a Disconnect }</w:t>
      </w:r>
    </w:p>
    <w:p w:rsidR="00B54636" w:rsidRPr="00B54636" w:rsidRDefault="00B54636">
      <w:pPr>
        <w:pStyle w:val="PL"/>
        <w:pPrChange w:id="364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accepts the ending of the MCPTT Group Call by sending an Acknowledgement }</w:t>
      </w:r>
    </w:p>
    <w:p w:rsidR="00B54636" w:rsidRPr="00B54636" w:rsidRDefault="00B54636">
      <w:pPr>
        <w:pStyle w:val="PL"/>
        <w:pPrChange w:id="364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364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3649" w:author="MCC160" w:date="2023-02-23T18:46:00Z">
          <w:pPr>
            <w:keepNext/>
            <w:keepLines/>
            <w:spacing w:before="120"/>
            <w:ind w:left="1985" w:hanging="1985"/>
          </w:pPr>
        </w:pPrChange>
      </w:pPr>
      <w:r w:rsidRPr="00B54636">
        <w:t>6.1.1.6.2</w:t>
      </w:r>
      <w:r w:rsidRPr="00B54636">
        <w:tab/>
        <w:t>Conformance requirements</w:t>
      </w:r>
    </w:p>
    <w:p w:rsidR="00B54636" w:rsidRPr="00B54636" w:rsidRDefault="00B54636" w:rsidP="00B54636">
      <w:r w:rsidRPr="00B54636">
        <w:t>References: The conformance requirements covered in the current TC are specified in: TS 24.380, clauses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rsidR="00B54636" w:rsidRPr="00B54636" w:rsidRDefault="00B54636" w:rsidP="00B54636">
      <w:r w:rsidRPr="00B54636">
        <w:t>[TS 24.380, clause 4.1.2.2]</w:t>
      </w:r>
    </w:p>
    <w:p w:rsidR="00B54636" w:rsidRPr="00B54636" w:rsidRDefault="00B54636" w:rsidP="00B54636">
      <w:r w:rsidRPr="00B5463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rsidR="00B54636" w:rsidRPr="00B54636" w:rsidRDefault="00B54636" w:rsidP="00B54636">
      <w:pPr>
        <w:keepLines/>
        <w:ind w:left="1135" w:hanging="851"/>
      </w:pPr>
      <w:r w:rsidRPr="00B54636">
        <w:t>NOTE:</w:t>
      </w:r>
      <w:r w:rsidRPr="00B54636">
        <w:tab/>
        <w:t>If a terminating client does not have an available pre-established session, the call setup proceeds as in on-demand call setup as specified in 3GPP TS 24.379 [2].</w:t>
      </w:r>
    </w:p>
    <w:p w:rsidR="00B54636" w:rsidRPr="00B54636" w:rsidRDefault="00B54636" w:rsidP="00B54636">
      <w:r w:rsidRPr="00B54636">
        <w:t>[TS 24.380, clause 4.1.2.3]</w:t>
      </w:r>
    </w:p>
    <w:p w:rsidR="00B54636" w:rsidRPr="00B54636" w:rsidRDefault="00B54636" w:rsidP="00B54636">
      <w:pPr>
        <w:spacing w:after="0"/>
        <w:rPr>
          <w:rFonts w:eastAsia="Calibri"/>
        </w:rPr>
      </w:pPr>
      <w:r w:rsidRPr="00B5463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rsidR="00B54636" w:rsidRPr="00B54636" w:rsidRDefault="00B54636" w:rsidP="00B54636">
      <w:pPr>
        <w:rPr>
          <w:rFonts w:eastAsia="Calibri"/>
        </w:rPr>
      </w:pPr>
      <w:r w:rsidRPr="00B54636">
        <w:rPr>
          <w:rFonts w:eastAsia="Calibri"/>
        </w:rPr>
        <w:t>When an MCPTT client leaves a call (as specified in 3GPP TS 24.379 [2]) which was setup over a pre-established session without releasing the pre-established session, this pre-established session can be used for another call.</w:t>
      </w:r>
    </w:p>
    <w:p w:rsidR="00B54636" w:rsidRPr="00B54636" w:rsidRDefault="00B54636" w:rsidP="00B54636">
      <w:r w:rsidRPr="00B54636">
        <w:t xml:space="preserve"> [TS 24.380, clause 9.2.2.3.2]</w:t>
      </w:r>
    </w:p>
    <w:p w:rsidR="00B54636" w:rsidRPr="00B54636" w:rsidRDefault="00B54636" w:rsidP="00B54636">
      <w:r w:rsidRPr="00B54636">
        <w:t>Upon reception of a Connect message:</w:t>
      </w:r>
    </w:p>
    <w:p w:rsidR="00B54636" w:rsidRPr="00B54636" w:rsidRDefault="00B54636" w:rsidP="00B54636">
      <w:pPr>
        <w:ind w:left="568" w:hanging="284"/>
      </w:pPr>
      <w:r w:rsidRPr="00B54636">
        <w:t>1.</w:t>
      </w:r>
      <w:r w:rsidRPr="00B54636">
        <w:tab/>
        <w:t>if the MCPTT client accepts the incoming call the MCPTT client:</w:t>
      </w:r>
    </w:p>
    <w:p w:rsidR="00B54636" w:rsidRPr="00B54636" w:rsidRDefault="00B54636" w:rsidP="00B54636">
      <w:pPr>
        <w:ind w:left="851" w:hanging="284"/>
      </w:pPr>
      <w:r w:rsidRPr="00B54636">
        <w:t>a.</w:t>
      </w:r>
      <w:r w:rsidRPr="00B54636">
        <w:tab/>
        <w:t>shall send the Acknowledgement message with Reason Code field set to 'Accepted';</w:t>
      </w:r>
    </w:p>
    <w:p w:rsidR="00B54636" w:rsidRPr="00B54636" w:rsidRDefault="00B54636" w:rsidP="00B54636">
      <w:pPr>
        <w:ind w:left="851" w:hanging="284"/>
      </w:pPr>
      <w:r w:rsidRPr="00B54636">
        <w:t>b.</w:t>
      </w:r>
      <w:r w:rsidRPr="00B54636">
        <w:tab/>
        <w:t>shall use only the media streams of the pre-established session which are indicated as used in the associated call session Media Streams field, if the Connect contains a Media Streams field;</w:t>
      </w:r>
    </w:p>
    <w:p w:rsidR="00B54636" w:rsidRPr="00B54636" w:rsidRDefault="00B54636" w:rsidP="00B54636">
      <w:pPr>
        <w:ind w:left="851" w:hanging="284"/>
      </w:pPr>
      <w:r w:rsidRPr="00B54636">
        <w:t>c.</w:t>
      </w:r>
      <w:r w:rsidRPr="00B54636">
        <w:tab/>
        <w:t>shall create an instance of the 'Floor participant state transition diagram for basic operation' as specified in subclause 6.2.4; and</w:t>
      </w:r>
    </w:p>
    <w:p w:rsidR="00B54636" w:rsidRPr="00B54636" w:rsidRDefault="00B54636" w:rsidP="00B54636">
      <w:pPr>
        <w:ind w:left="851" w:hanging="284"/>
      </w:pPr>
      <w:r w:rsidRPr="00B54636">
        <w:t>d. shall enter the 'U: Pre-established session in use' state; or</w:t>
      </w:r>
    </w:p>
    <w:p w:rsidR="00B54636" w:rsidRPr="00B54636" w:rsidRDefault="00B54636" w:rsidP="00B54636">
      <w:pPr>
        <w:ind w:left="568" w:hanging="284"/>
      </w:pPr>
      <w:r w:rsidRPr="00B54636">
        <w:t>2.</w:t>
      </w:r>
      <w:r w:rsidRPr="00B54636">
        <w:tab/>
        <w:t>Otherwise the MCPTT client:</w:t>
      </w:r>
    </w:p>
    <w:p w:rsidR="00B54636" w:rsidRPr="00B54636" w:rsidRDefault="00B54636" w:rsidP="00B54636">
      <w:pPr>
        <w:ind w:left="851" w:hanging="284"/>
      </w:pPr>
      <w:r w:rsidRPr="00B54636">
        <w:t>a.</w:t>
      </w:r>
      <w:r w:rsidRPr="00B54636">
        <w:tab/>
        <w:t>shall send the Acknowledgement message with the Reason Code field set to 'Busy' or 'Not Accepted'; and</w:t>
      </w:r>
    </w:p>
    <w:p w:rsidR="00B54636" w:rsidRPr="00B54636" w:rsidRDefault="00B54636" w:rsidP="00B54636">
      <w:pPr>
        <w:ind w:left="851" w:hanging="284"/>
      </w:pPr>
      <w:r w:rsidRPr="00B54636">
        <w:t xml:space="preserve">b. </w:t>
      </w:r>
      <w:r w:rsidRPr="00B54636">
        <w:tab/>
        <w:t>shall remain in 'U: Pre-established session not in use' state.</w:t>
      </w:r>
    </w:p>
    <w:p w:rsidR="00B54636" w:rsidRPr="00B54636" w:rsidRDefault="00B54636" w:rsidP="00B54636">
      <w:r w:rsidRPr="00B54636">
        <w:t xml:space="preserve"> [TS 24.380, clause 9.2.2.3.4]</w:t>
      </w:r>
    </w:p>
    <w:p w:rsidR="00B54636" w:rsidRPr="00B54636" w:rsidRDefault="00B54636" w:rsidP="00B54636">
      <w:r w:rsidRPr="00B54636">
        <w:t>Upon reception of a Disconnect message the MCPTT client:</w:t>
      </w:r>
    </w:p>
    <w:p w:rsidR="00B54636" w:rsidRPr="00B54636" w:rsidRDefault="00B54636" w:rsidP="00B54636">
      <w:pPr>
        <w:ind w:left="568" w:hanging="284"/>
      </w:pPr>
      <w:r w:rsidRPr="00B54636">
        <w:t>1.</w:t>
      </w:r>
      <w:r w:rsidRPr="00B54636">
        <w:tab/>
        <w:t>if the first bit in the subtype of the Disconnect message is set to '1' (acknowledgement is required), shall send the Acknowledgement message with the Reason Code set to 'Accepted'; and</w:t>
      </w:r>
    </w:p>
    <w:p w:rsidR="00B54636" w:rsidRPr="00B54636" w:rsidRDefault="00B54636" w:rsidP="00B54636">
      <w:pPr>
        <w:ind w:left="568" w:hanging="284"/>
      </w:pPr>
      <w:r w:rsidRPr="00B54636">
        <w:t>2.</w:t>
      </w:r>
      <w:r w:rsidRPr="00B54636">
        <w:tab/>
        <w:t>shall remain in 'U: Pre-established session not in use' state.</w:t>
      </w:r>
    </w:p>
    <w:p w:rsidR="00B54636" w:rsidRPr="00B54636" w:rsidRDefault="00B54636">
      <w:pPr>
        <w:pStyle w:val="H6"/>
        <w:pPrChange w:id="3650" w:author="MCC160" w:date="2023-02-23T18:46:00Z">
          <w:pPr>
            <w:keepNext/>
            <w:keepLines/>
            <w:spacing w:before="120"/>
            <w:ind w:left="1985" w:hanging="1985"/>
          </w:pPr>
        </w:pPrChange>
      </w:pPr>
      <w:r w:rsidRPr="00B54636">
        <w:t>6.1.1.6.3</w:t>
      </w:r>
      <w:r w:rsidRPr="00B54636">
        <w:tab/>
        <w:t>Test description</w:t>
      </w:r>
    </w:p>
    <w:p w:rsidR="00B54636" w:rsidRPr="00B54636" w:rsidRDefault="00B54636">
      <w:pPr>
        <w:pStyle w:val="H6"/>
        <w:pPrChange w:id="3651" w:author="MCC160" w:date="2023-02-23T18:46:00Z">
          <w:pPr>
            <w:keepNext/>
            <w:keepLines/>
            <w:spacing w:before="120"/>
            <w:ind w:left="1985" w:hanging="1985"/>
          </w:pPr>
        </w:pPrChange>
      </w:pPr>
      <w:r w:rsidRPr="00B54636">
        <w:t>6.1.1.6.3.1</w:t>
      </w:r>
      <w:r w:rsidRPr="00B54636">
        <w:tab/>
        <w:t>Pre-test conditions</w:t>
      </w:r>
    </w:p>
    <w:p w:rsidR="00B54636" w:rsidRPr="00B54636" w:rsidRDefault="00B54636">
      <w:pPr>
        <w:pStyle w:val="H6"/>
        <w:pPrChange w:id="3652" w:author="MCC160" w:date="2023-02-23T18:46:00Z">
          <w:pPr>
            <w:keepNext/>
            <w:keepLines/>
            <w:spacing w:before="120"/>
            <w:ind w:left="1985" w:hanging="1985"/>
          </w:pPr>
        </w:pPrChange>
      </w:pPr>
      <w:r w:rsidRPr="00B54636">
        <w:t>System Simulator:</w:t>
      </w:r>
    </w:p>
    <w:p w:rsidR="00B54636" w:rsidRPr="00B54636" w:rsidRDefault="00B54636">
      <w:pPr>
        <w:pStyle w:val="B10"/>
        <w:pPrChange w:id="3653" w:author="MCC160" w:date="2023-02-23T18:46:00Z">
          <w:pPr>
            <w:ind w:left="568" w:hanging="284"/>
          </w:pPr>
        </w:pPrChange>
      </w:pPr>
      <w:r w:rsidRPr="00B54636">
        <w:t>-</w:t>
      </w:r>
      <w:r w:rsidRPr="00B54636">
        <w:tab/>
        <w:t>SS (MCPTT server)</w:t>
      </w:r>
    </w:p>
    <w:p w:rsidR="00B54636" w:rsidRPr="00B54636" w:rsidRDefault="00B54636">
      <w:pPr>
        <w:pStyle w:val="B10"/>
        <w:pPrChange w:id="3654" w:author="MCC160" w:date="2023-02-23T18:46: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3655" w:author="MCC160" w:date="2023-02-23T18:46:00Z">
          <w:pPr>
            <w:keepNext/>
            <w:keepLines/>
            <w:spacing w:before="120"/>
            <w:ind w:left="1985" w:hanging="1985"/>
          </w:pPr>
        </w:pPrChange>
      </w:pPr>
      <w:r w:rsidRPr="00B54636">
        <w:t>IUT:</w:t>
      </w:r>
    </w:p>
    <w:p w:rsidR="00B54636" w:rsidRPr="00B54636" w:rsidRDefault="00B54636">
      <w:pPr>
        <w:pStyle w:val="B10"/>
        <w:pPrChange w:id="3656" w:author="MCC160" w:date="2023-02-23T18:46:00Z">
          <w:pPr>
            <w:ind w:left="568" w:hanging="284"/>
          </w:pPr>
        </w:pPrChange>
      </w:pPr>
      <w:r w:rsidRPr="00B54636">
        <w:t>-</w:t>
      </w:r>
      <w:r w:rsidRPr="00B54636">
        <w:tab/>
        <w:t>UE (MCPTT client)</w:t>
      </w:r>
    </w:p>
    <w:p w:rsidR="00067051" w:rsidRPr="00874E7A" w:rsidRDefault="00067051" w:rsidP="00067051">
      <w:pPr>
        <w:pStyle w:val="B10"/>
        <w:rPr>
          <w:ins w:id="3657" w:author="MCC160" w:date="2023-01-17T10:33:00Z"/>
        </w:rPr>
      </w:pPr>
      <w:ins w:id="3658" w:author="MCC160" w:date="2023-01-17T10:33: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3659" w:author="MCC160" w:date="2023-01-17T10:33:00Z"/>
        </w:rPr>
        <w:pPrChange w:id="3660" w:author="MCC160" w:date="2023-02-23T18:46:00Z">
          <w:pPr>
            <w:ind w:left="568" w:hanging="284"/>
          </w:pPr>
        </w:pPrChange>
      </w:pPr>
      <w:del w:id="3661" w:author="MCC160" w:date="2023-01-17T10:33: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3662" w:author="MCC160" w:date="2023-02-23T18:46:00Z">
          <w:pPr>
            <w:keepNext/>
            <w:keepLines/>
            <w:spacing w:before="120"/>
            <w:ind w:left="1985" w:hanging="1985"/>
          </w:pPr>
        </w:pPrChange>
      </w:pPr>
      <w:r w:rsidRPr="00B54636">
        <w:t>Preamble:</w:t>
      </w:r>
    </w:p>
    <w:p w:rsidR="00E61C34" w:rsidRPr="00874E7A" w:rsidRDefault="00E61C34" w:rsidP="00E61C34">
      <w:pPr>
        <w:pStyle w:val="B10"/>
        <w:rPr>
          <w:ins w:id="3663" w:author="MCC160" w:date="2023-01-18T13:38:00Z"/>
        </w:rPr>
      </w:pPr>
      <w:ins w:id="3664" w:author="MCC160" w:date="2023-01-18T13:38:00Z">
        <w:r w:rsidRPr="00874E7A">
          <w:t>-</w:t>
        </w:r>
        <w:r w:rsidRPr="00874E7A">
          <w:tab/>
        </w:r>
        <w:r>
          <w:t xml:space="preserve">The UE has performed procedure </w:t>
        </w:r>
      </w:ins>
      <w:ins w:id="3665" w:author="MCC160" w:date="2023-01-18T14:02:00Z">
        <w:r w:rsidR="008754C1">
          <w:t>'</w:t>
        </w:r>
      </w:ins>
      <w:ins w:id="3666" w:author="MCC160" w:date="2023-01-18T13:38:00Z">
        <w:r>
          <w:t>MCPTT UE registration</w:t>
        </w:r>
      </w:ins>
      <w:ins w:id="3667" w:author="MCC160" w:date="2023-01-18T14:15:00Z">
        <w:r w:rsidR="006F6CCD">
          <w:t>'</w:t>
        </w:r>
      </w:ins>
      <w:ins w:id="3668" w:author="MCC160" w:date="2023-01-18T13:38:00Z">
        <w:r>
          <w:t xml:space="preserve"> as specified in TS 36.579-1 [2] clause 5.4.2.</w:t>
        </w:r>
      </w:ins>
    </w:p>
    <w:p w:rsidR="00E61C34" w:rsidRPr="00874E7A" w:rsidRDefault="00E61C34" w:rsidP="00E61C34">
      <w:pPr>
        <w:pStyle w:val="B10"/>
        <w:rPr>
          <w:ins w:id="3669" w:author="MCC160" w:date="2023-01-18T13:38:00Z"/>
        </w:rPr>
      </w:pPr>
      <w:ins w:id="3670" w:author="MCC160" w:date="2023-01-18T13:38:00Z">
        <w:r w:rsidRPr="00874E7A">
          <w:t>-</w:t>
        </w:r>
        <w:r w:rsidRPr="00874E7A">
          <w:tab/>
        </w:r>
        <w:r>
          <w:t xml:space="preserve">The UE has performed procedure </w:t>
        </w:r>
      </w:ins>
      <w:ins w:id="3671" w:author="MCC160" w:date="2023-01-18T14:02:00Z">
        <w:r w:rsidR="008754C1">
          <w:t>'</w:t>
        </w:r>
      </w:ins>
      <w:ins w:id="3672" w:author="MCC160" w:date="2023-01-18T13:38:00Z">
        <w:r>
          <w:t>MCX Authorization/Configuration and Key Generation</w:t>
        </w:r>
      </w:ins>
      <w:ins w:id="3673" w:author="MCC160" w:date="2023-01-18T14:15:00Z">
        <w:r w:rsidR="006F6CCD">
          <w:t>'</w:t>
        </w:r>
      </w:ins>
      <w:ins w:id="3674" w:author="MCC160" w:date="2023-01-18T13:38:00Z">
        <w:r>
          <w:t xml:space="preserve"> as specified in TS 36.579-1 [2] clause 5.3.2.</w:t>
        </w:r>
      </w:ins>
    </w:p>
    <w:p w:rsidR="005E3E01" w:rsidRPr="004E0A51" w:rsidRDefault="005E3E01">
      <w:pPr>
        <w:pStyle w:val="B10"/>
        <w:rPr>
          <w:ins w:id="3675" w:author="MCC160" w:date="2023-01-18T13:56:00Z"/>
        </w:rPr>
        <w:pPrChange w:id="3676" w:author="MCC160" w:date="2023-02-23T18:46:00Z">
          <w:pPr>
            <w:ind w:left="568" w:hanging="284"/>
          </w:pPr>
        </w:pPrChange>
      </w:pPr>
      <w:ins w:id="3677" w:author="MCC160" w:date="2023-01-18T13:56:00Z">
        <w:r w:rsidRPr="004E0A51">
          <w:t>-</w:t>
        </w:r>
        <w:r w:rsidRPr="004E0A51">
          <w:tab/>
        </w:r>
        <w:r>
          <w:t xml:space="preserve">The </w:t>
        </w:r>
        <w:r w:rsidRPr="0070565E">
          <w:t xml:space="preserve">UE has performed procedure </w:t>
        </w:r>
      </w:ins>
      <w:ins w:id="3678" w:author="MCC160" w:date="2023-01-18T14:02:00Z">
        <w:r w:rsidR="008754C1">
          <w:t>'</w:t>
        </w:r>
      </w:ins>
      <w:ins w:id="3679" w:author="MCC160" w:date="2023-01-18T13:56:00Z">
        <w:r w:rsidRPr="004E0A51">
          <w:t>MC</w:t>
        </w:r>
        <w:r>
          <w:t>X</w:t>
        </w:r>
        <w:r w:rsidRPr="004E0A51">
          <w:t xml:space="preserve"> pre-established session establishment</w:t>
        </w:r>
      </w:ins>
      <w:ins w:id="3680" w:author="MCC160" w:date="2023-01-18T14:15:00Z">
        <w:r w:rsidR="006F6CCD">
          <w:t>'</w:t>
        </w:r>
      </w:ins>
      <w:ins w:id="3681" w:author="MCC160" w:date="2023-01-18T13:56:00Z">
        <w:r w:rsidRPr="004E0A51">
          <w:t xml:space="preserve"> as specified in TS 36.579-1 [2] clause 5.3.3.</w:t>
        </w:r>
      </w:ins>
    </w:p>
    <w:p w:rsidR="00B54636" w:rsidRPr="00B54636" w:rsidDel="00E61C34" w:rsidRDefault="00B54636">
      <w:pPr>
        <w:pStyle w:val="B10"/>
        <w:rPr>
          <w:del w:id="3682" w:author="MCC160" w:date="2023-01-18T13:38:00Z"/>
        </w:rPr>
        <w:pPrChange w:id="3683" w:author="MCC160" w:date="2023-02-23T18:46:00Z">
          <w:pPr>
            <w:ind w:left="568" w:hanging="284"/>
          </w:pPr>
        </w:pPrChange>
      </w:pPr>
      <w:del w:id="3684"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3685" w:author="MCC160" w:date="2023-01-18T13:38:00Z"/>
        </w:rPr>
        <w:pPrChange w:id="3686" w:author="MCC160" w:date="2023-02-23T18:46:00Z">
          <w:pPr>
            <w:ind w:left="568" w:hanging="284"/>
          </w:pPr>
        </w:pPrChange>
      </w:pPr>
      <w:del w:id="3687"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Del="009A7060" w:rsidRDefault="00B54636">
      <w:pPr>
        <w:pStyle w:val="B10"/>
        <w:rPr>
          <w:del w:id="3688" w:author="MCC160" w:date="2023-01-18T14:21:00Z"/>
        </w:rPr>
        <w:pPrChange w:id="3689" w:author="MCC160" w:date="2023-02-23T18:46:00Z">
          <w:pPr>
            <w:ind w:left="568" w:hanging="284"/>
          </w:pPr>
        </w:pPrChange>
      </w:pPr>
      <w:del w:id="3690" w:author="MCC160" w:date="2023-01-18T14:21:00Z">
        <w:r w:rsidRPr="00B54636" w:rsidDel="009A7060">
          <w:delText>-</w:delText>
        </w:r>
        <w:r w:rsidRPr="00B54636" w:rsidDel="009A7060">
          <w:tab/>
          <w:delText>The MCPTT User performs the procedure for MCPTT pre-established session establishment CO as specified in TS 36.579-1 [2], subclause 5.3.3.</w:delText>
        </w:r>
      </w:del>
    </w:p>
    <w:p w:rsidR="00B54636" w:rsidRPr="00B54636" w:rsidRDefault="00B54636">
      <w:pPr>
        <w:pStyle w:val="B10"/>
        <w:pPrChange w:id="3691" w:author="MCC160" w:date="2023-02-23T18:46:00Z">
          <w:pPr>
            <w:ind w:left="568" w:hanging="284"/>
          </w:pPr>
        </w:pPrChange>
      </w:pPr>
      <w:r w:rsidRPr="00B54636">
        <w:t>-</w:t>
      </w:r>
      <w:r w:rsidRPr="00B54636">
        <w:tab/>
        <w:t>UE States at the end of the preamble</w:t>
      </w:r>
    </w:p>
    <w:p w:rsidR="00B54636" w:rsidRPr="00B54636" w:rsidRDefault="00B54636">
      <w:pPr>
        <w:pStyle w:val="B2"/>
        <w:pPrChange w:id="3692" w:author="MCC160" w:date="2023-02-23T18:46:00Z">
          <w:pPr>
            <w:ind w:left="851" w:hanging="284"/>
          </w:pPr>
        </w:pPrChange>
      </w:pPr>
      <w:r w:rsidRPr="00B54636">
        <w:t>-</w:t>
      </w:r>
      <w:r w:rsidRPr="00B54636">
        <w:tab/>
        <w:t>The UE is in E-UTRA Registered, Idle Mode state.</w:t>
      </w:r>
    </w:p>
    <w:p w:rsidR="00B54636" w:rsidRPr="00B54636" w:rsidRDefault="00B54636">
      <w:pPr>
        <w:pStyle w:val="B2"/>
        <w:pPrChange w:id="3693" w:author="MCC160" w:date="2023-02-23T18:46: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3694" w:author="MCC160" w:date="2023-02-23T18:46:00Z">
          <w:pPr>
            <w:keepNext/>
            <w:keepLines/>
            <w:spacing w:before="120"/>
            <w:ind w:left="1985" w:hanging="1985"/>
          </w:pPr>
        </w:pPrChange>
      </w:pPr>
      <w:r w:rsidRPr="00B54636">
        <w:t>6.1.1.6.3.2</w:t>
      </w:r>
      <w:r w:rsidRPr="00B54636">
        <w:tab/>
        <w:t>Test procedure sequence</w:t>
      </w:r>
    </w:p>
    <w:p w:rsidR="00B54636" w:rsidRPr="00B54636" w:rsidRDefault="00B54636">
      <w:pPr>
        <w:pStyle w:val="TH"/>
        <w:pPrChange w:id="3695" w:author="MCC160" w:date="2023-02-23T18:46:00Z">
          <w:pPr>
            <w:keepNext/>
            <w:keepLines/>
            <w:spacing w:before="60"/>
            <w:jc w:val="center"/>
          </w:pPr>
        </w:pPrChange>
      </w:pPr>
      <w:bookmarkStart w:id="3696" w:name="_Toc21006010"/>
      <w:bookmarkStart w:id="3697" w:name="_Toc36037683"/>
      <w:bookmarkStart w:id="3698" w:name="_Toc43837534"/>
      <w:bookmarkStart w:id="3699" w:name="_Toc60995646"/>
      <w:bookmarkStart w:id="3700" w:name="_Toc69159774"/>
      <w:r w:rsidRPr="00B54636">
        <w:t>Table 6.1.1.6.3.2-1: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3701">
          <w:tblGrid>
            <w:gridCol w:w="649"/>
            <w:gridCol w:w="3970"/>
            <w:gridCol w:w="709"/>
            <w:gridCol w:w="2978"/>
            <w:gridCol w:w="567"/>
            <w:gridCol w:w="892"/>
          </w:tblGrid>
        </w:tblGridChange>
      </w:tblGrid>
      <w:tr w:rsidR="00B54636" w:rsidRPr="00B54636" w:rsidTr="00FB0651">
        <w:tc>
          <w:tcPr>
            <w:tcW w:w="648"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702" w:author="MCC160" w:date="2023-02-23T18:46:00Z">
                <w:pPr>
                  <w:keepNext/>
                  <w:keepLines/>
                  <w:spacing w:after="0"/>
                  <w:jc w:val="center"/>
                </w:pPr>
              </w:pPrChange>
            </w:pPr>
            <w:r w:rsidRPr="00B54636">
              <w:rPr>
                <w:lang w:val="fr-FR"/>
              </w:rPr>
              <w:t>St</w:t>
            </w:r>
          </w:p>
        </w:tc>
        <w:tc>
          <w:tcPr>
            <w:tcW w:w="396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703" w:author="MCC160" w:date="2023-02-23T18:46:00Z">
                <w:pPr>
                  <w:keepNext/>
                  <w:keepLines/>
                  <w:spacing w:after="0"/>
                  <w:jc w:val="center"/>
                </w:pPr>
              </w:pPrChange>
            </w:pPr>
            <w:r w:rsidRPr="00B5463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704" w:author="MCC160" w:date="2023-02-23T18:46:00Z">
                <w:pPr>
                  <w:keepNext/>
                  <w:keepLines/>
                  <w:spacing w:after="0"/>
                  <w:jc w:val="center"/>
                </w:pPr>
              </w:pPrChange>
            </w:pPr>
            <w:r w:rsidRPr="00B54636">
              <w:rPr>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705" w:author="MCC160" w:date="2023-02-23T18:46:00Z">
                <w:pPr>
                  <w:keepNext/>
                  <w:keepLines/>
                  <w:spacing w:after="0"/>
                  <w:jc w:val="center"/>
                </w:pPr>
              </w:pPrChange>
            </w:pPr>
            <w:r w:rsidRPr="00B54636">
              <w:rPr>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3706" w:author="MCC160" w:date="2023-02-23T18:46:00Z">
                <w:pPr>
                  <w:keepNext/>
                  <w:keepLines/>
                  <w:spacing w:after="0"/>
                  <w:jc w:val="center"/>
                </w:pPr>
              </w:pPrChange>
            </w:pPr>
            <w:r w:rsidRPr="00B54636">
              <w:rPr>
                <w:lang w:val="fr-FR"/>
              </w:rPr>
              <w:t>Verdict</w:t>
            </w:r>
          </w:p>
        </w:tc>
      </w:tr>
      <w:tr w:rsidR="00B54636" w:rsidRPr="00B54636" w:rsidTr="00FB0651">
        <w:tc>
          <w:tcPr>
            <w:tcW w:w="648"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707" w:author="MCC160" w:date="2023-02-23T18:46:00Z">
                <w:pPr>
                  <w:keepNext/>
                  <w:keepLines/>
                  <w:spacing w:after="0"/>
                  <w:jc w:val="center"/>
                </w:pPr>
              </w:pPrChange>
            </w:pPr>
          </w:p>
        </w:tc>
        <w:tc>
          <w:tcPr>
            <w:tcW w:w="396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708"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709" w:author="MCC160" w:date="2023-02-23T18:46:00Z">
                <w:pPr>
                  <w:keepNext/>
                  <w:keepLines/>
                  <w:spacing w:after="0"/>
                  <w:jc w:val="center"/>
                </w:pPr>
              </w:pPrChange>
            </w:pPr>
            <w:r w:rsidRPr="00B5463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710" w:author="MCC160" w:date="2023-02-23T18:46:00Z">
                <w:pPr>
                  <w:keepNext/>
                  <w:keepLines/>
                  <w:spacing w:after="0"/>
                  <w:jc w:val="center"/>
                </w:pPr>
              </w:pPrChange>
            </w:pPr>
            <w:r w:rsidRPr="00B54636">
              <w:rPr>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711" w:author="MCC160" w:date="2023-02-23T18:46: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712" w:author="MCC160" w:date="2023-02-23T18:46:00Z">
                <w:pPr>
                  <w:keepNext/>
                  <w:keepLines/>
                  <w:spacing w:after="0"/>
                  <w:jc w:val="center"/>
                </w:pPr>
              </w:pPrChange>
            </w:pP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13" w:author="MCC160" w:date="2023-02-23T18:46:00Z">
                <w:pPr>
                  <w:keepNext/>
                  <w:keepLines/>
                  <w:spacing w:after="0"/>
                  <w:jc w:val="center"/>
                </w:pPr>
              </w:pPrChange>
            </w:pPr>
            <w:r w:rsidRPr="00B5463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szCs w:val="18"/>
                <w:lang w:val="fr-FR"/>
              </w:rPr>
              <w:pPrChange w:id="3714" w:author="MCC160" w:date="2023-02-23T18:46:00Z">
                <w:pPr>
                  <w:keepNext/>
                  <w:keepLines/>
                  <w:spacing w:after="0"/>
                </w:pPr>
              </w:pPrChange>
            </w:pPr>
            <w:r w:rsidRPr="00B54636">
              <w:rPr>
                <w:szCs w:val="18"/>
                <w:lang w:val="fr-FR"/>
              </w:rPr>
              <w:t xml:space="preserve">Check: </w:t>
            </w:r>
            <w:del w:id="3715" w:author="MCC160" w:date="2023-01-18T17:58:00Z">
              <w:r w:rsidRPr="00B54636" w:rsidDel="00885AE6">
                <w:rPr>
                  <w:szCs w:val="18"/>
                  <w:lang w:val="fr-FR"/>
                </w:rPr>
                <w:delText>Is the p</w:delText>
              </w:r>
              <w:r w:rsidRPr="00B54636" w:rsidDel="00885AE6">
                <w:rPr>
                  <w:lang w:val="fr-FR"/>
                </w:rPr>
                <w:delText xml:space="preserve">rocedure for </w:delText>
              </w:r>
            </w:del>
            <w:ins w:id="3716" w:author="MCC160" w:date="2023-01-18T17:58:00Z">
              <w:r w:rsidR="00885AE6">
                <w:rPr>
                  <w:szCs w:val="18"/>
                  <w:lang w:val="fr-FR"/>
                </w:rPr>
                <w:t xml:space="preserve">Does the UE (MCPTT client) correctly perform procedure </w:t>
              </w:r>
            </w:ins>
            <w:ins w:id="3717" w:author="MCC160" w:date="2023-01-18T18:10:00Z">
              <w:r w:rsidR="0025743F">
                <w:rPr>
                  <w:szCs w:val="18"/>
                  <w:lang w:val="fr-FR"/>
                </w:rPr>
                <w:t>'</w:t>
              </w:r>
            </w:ins>
            <w:r w:rsidRPr="00B54636">
              <w:rPr>
                <w:lang w:val="fr-FR"/>
              </w:rPr>
              <w:t xml:space="preserve">MCPTT CT </w:t>
            </w:r>
            <w:del w:id="3718" w:author="MCC160" w:date="2023-01-18T19:49:00Z">
              <w:r w:rsidRPr="00B54636" w:rsidDel="009665E9">
                <w:rPr>
                  <w:lang w:val="fr-FR"/>
                </w:rPr>
                <w:delText xml:space="preserve">Group </w:delText>
              </w:r>
            </w:del>
            <w:r w:rsidRPr="00B54636">
              <w:rPr>
                <w:lang w:val="fr-FR"/>
              </w:rPr>
              <w:t>Call establishment using a pre-established session</w:t>
            </w:r>
            <w:ins w:id="3719" w:author="MCC160" w:date="2023-01-18T19:50:00Z">
              <w:r w:rsidR="009665E9">
                <w:rPr>
                  <w:lang w:val="fr-FR"/>
                </w:rPr>
                <w:t>'</w:t>
              </w:r>
            </w:ins>
            <w:r w:rsidRPr="00B54636">
              <w:rPr>
                <w:lang w:val="fr-FR"/>
              </w:rPr>
              <w:t xml:space="preserve"> as described in TS 36.579-1 [2] Table 5.3A.8.3-1</w:t>
            </w:r>
            <w:r w:rsidRPr="00B54636">
              <w:rPr>
                <w:szCs w:val="18"/>
                <w:lang w:val="fr-FR"/>
              </w:rPr>
              <w:t xml:space="preserve"> to </w:t>
            </w:r>
            <w:ins w:id="3720" w:author="MCC160" w:date="2023-01-18T19:51:00Z">
              <w:r w:rsidR="00A730B0" w:rsidRPr="00A730B0">
                <w:rPr>
                  <w:szCs w:val="18"/>
                  <w:lang w:val="fr-FR"/>
                </w:rPr>
                <w:t>establish a group call with automatic commencement mode</w:t>
              </w:r>
              <w:r w:rsidR="00A730B0">
                <w:rPr>
                  <w:szCs w:val="18"/>
                  <w:lang w:val="fr-FR"/>
                </w:rPr>
                <w:t>?</w:t>
              </w:r>
            </w:ins>
            <w:del w:id="3721" w:author="MCC160" w:date="2023-01-18T19:51:00Z">
              <w:r w:rsidRPr="00B54636" w:rsidDel="00A730B0">
                <w:rPr>
                  <w:szCs w:val="18"/>
                  <w:lang w:val="fr-FR"/>
                </w:rPr>
                <w:delText>initiate an on-demand pre-arranged group call with automatic commencement mode using a pre-established session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22"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723"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24" w:author="MCC160" w:date="2023-02-23T18:46: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25" w:author="MCC160" w:date="2023-02-23T18:46:00Z">
                <w:pPr>
                  <w:keepNext/>
                  <w:keepLines/>
                  <w:spacing w:after="0"/>
                  <w:jc w:val="center"/>
                </w:pPr>
              </w:pPrChange>
            </w:pPr>
            <w:r w:rsidRPr="00B54636">
              <w:rPr>
                <w:lang w:val="fr-FR"/>
              </w:rPr>
              <w:t>P</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26" w:author="MCC160" w:date="2023-02-23T18:46:00Z">
                <w:pPr>
                  <w:keepNext/>
                  <w:keepLines/>
                  <w:spacing w:after="0"/>
                  <w:jc w:val="center"/>
                </w:pPr>
              </w:pPrChange>
            </w:pPr>
            <w:r w:rsidRPr="00B5463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727"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28"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729"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30"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31" w:author="MCC160" w:date="2023-02-23T18:46: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32" w:author="MCC160" w:date="2023-02-23T18:46:00Z">
                <w:pPr>
                  <w:keepNext/>
                  <w:keepLines/>
                  <w:spacing w:after="0"/>
                  <w:jc w:val="center"/>
                </w:pPr>
              </w:pPrChange>
            </w:pPr>
            <w:r w:rsidRPr="00B54636">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733" w:author="MCC160" w:date="2023-02-23T18:46:00Z">
                <w:pPr>
                  <w:keepNext/>
                  <w:keepLines/>
                  <w:spacing w:after="0"/>
                </w:pPr>
              </w:pPrChange>
            </w:pPr>
            <w:r w:rsidRPr="00B54636">
              <w:rPr>
                <w:lang w:val="fr-FR"/>
              </w:rPr>
              <w:t xml:space="preserve">Check: </w:t>
            </w:r>
            <w:ins w:id="3734" w:author="MCC160" w:date="2023-01-18T19:52:00Z">
              <w:r w:rsidR="00A730B0" w:rsidRPr="00A730B0">
                <w:rPr>
                  <w:lang w:val="fr-FR"/>
                </w:rPr>
                <w:t>Does the UE (MCPTT client) correctly perform procedure 'MCPTT CT call release keeping the pre-established session' as described in TS 36.579-1 [2] Table 5.3A.5.3-1 to release the call?</w:t>
              </w:r>
            </w:ins>
            <w:del w:id="3735" w:author="MCC160" w:date="2023-01-18T19:52:00Z">
              <w:r w:rsidRPr="00B54636" w:rsidDel="00A730B0">
                <w:rPr>
                  <w:lang w:val="fr-FR"/>
                </w:rPr>
                <w:delText>Is the procedure MCPTT CT call release keeping the pre-established session as described in TS 36.579-1 [2] Table 5.3A.5.3-1 to release the call correctly performed?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36"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737"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38" w:author="MCC160" w:date="2023-02-23T18:46: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739" w:author="MCC160" w:date="2023-02-23T18:46:00Z">
                <w:pPr>
                  <w:keepNext/>
                  <w:keepLines/>
                  <w:spacing w:after="0"/>
                  <w:jc w:val="center"/>
                </w:pPr>
              </w:pPrChange>
            </w:pPr>
            <w:r w:rsidRPr="00B54636">
              <w:rPr>
                <w:lang w:val="fr-FR"/>
              </w:rPr>
              <w:t>P</w:t>
            </w:r>
          </w:p>
        </w:tc>
      </w:tr>
      <w:tr w:rsidR="00B54636" w:rsidRPr="00B54636" w:rsidTr="00A730B0">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0" w:author="MCC160" w:date="2023-01-18T19:52: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3741" w:author="MCC160" w:date="2023-01-18T19:52:00Z">
            <w:trPr>
              <w:trHeight w:val="467"/>
            </w:trPr>
          </w:trPrChange>
        </w:trPr>
        <w:tc>
          <w:tcPr>
            <w:tcW w:w="648" w:type="dxa"/>
            <w:tcBorders>
              <w:top w:val="single" w:sz="4" w:space="0" w:color="auto"/>
              <w:left w:val="single" w:sz="4" w:space="0" w:color="auto"/>
              <w:bottom w:val="single" w:sz="4" w:space="0" w:color="auto"/>
              <w:right w:val="single" w:sz="4" w:space="0" w:color="auto"/>
            </w:tcBorders>
            <w:hideMark/>
            <w:tcPrChange w:id="3742" w:author="MCC160" w:date="2023-01-18T19:52:00Z">
              <w:tcPr>
                <w:tcW w:w="648"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3743" w:author="MCC160" w:date="2023-02-23T18:46:00Z">
                <w:pPr>
                  <w:keepNext/>
                  <w:keepLines/>
                  <w:spacing w:after="0"/>
                  <w:jc w:val="center"/>
                </w:pPr>
              </w:pPrChange>
            </w:pPr>
            <w:r w:rsidRPr="00B54636">
              <w:rPr>
                <w:lang w:val="fr-FR"/>
              </w:rPr>
              <w:t>4</w:t>
            </w:r>
          </w:p>
        </w:tc>
        <w:tc>
          <w:tcPr>
            <w:tcW w:w="3969" w:type="dxa"/>
            <w:tcBorders>
              <w:top w:val="single" w:sz="4" w:space="0" w:color="auto"/>
              <w:left w:val="single" w:sz="4" w:space="0" w:color="auto"/>
              <w:bottom w:val="single" w:sz="4" w:space="0" w:color="auto"/>
              <w:right w:val="single" w:sz="4" w:space="0" w:color="auto"/>
            </w:tcBorders>
            <w:hideMark/>
            <w:tcPrChange w:id="3744" w:author="MCC160" w:date="2023-01-18T19:52:00Z">
              <w:tcPr>
                <w:tcW w:w="396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3745"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3746" w:author="MCC160" w:date="2023-01-18T19:52: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3747" w:author="MCC160" w:date="2023-02-23T18:46: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3748" w:author="MCC160" w:date="2023-01-18T19:52:00Z">
              <w:tcPr>
                <w:tcW w:w="297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3749"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3750" w:author="MCC160" w:date="2023-01-18T19:52:00Z">
              <w:tcPr>
                <w:tcW w:w="56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3751"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Change w:id="3752" w:author="MCC160" w:date="2023-01-18T19:52:00Z">
              <w:tcPr>
                <w:tcW w:w="892"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3753" w:author="MCC160" w:date="2023-02-23T18:46:00Z">
                <w:pPr>
                  <w:keepNext/>
                  <w:keepLines/>
                  <w:spacing w:after="0"/>
                  <w:jc w:val="center"/>
                </w:pPr>
              </w:pPrChange>
            </w:pPr>
            <w:r w:rsidRPr="00B54636">
              <w:rPr>
                <w:lang w:val="fr-FR"/>
              </w:rPr>
              <w:t>-</w:t>
            </w:r>
          </w:p>
        </w:tc>
      </w:tr>
    </w:tbl>
    <w:p w:rsidR="00B54636" w:rsidRPr="00B54636" w:rsidRDefault="00B54636" w:rsidP="00B54636">
      <w:pPr>
        <w:rPr>
          <w:lang w:eastAsia="en-US"/>
        </w:rPr>
      </w:pPr>
    </w:p>
    <w:p w:rsidR="00B54636" w:rsidRPr="00B54636" w:rsidRDefault="00B54636">
      <w:pPr>
        <w:pStyle w:val="H6"/>
        <w:pPrChange w:id="3754" w:author="MCC160" w:date="2023-02-23T18:46:00Z">
          <w:pPr>
            <w:keepNext/>
            <w:keepLines/>
            <w:spacing w:before="120"/>
            <w:ind w:left="1985" w:hanging="1985"/>
          </w:pPr>
        </w:pPrChange>
      </w:pPr>
      <w:r w:rsidRPr="00B54636">
        <w:t>6.1.1.6.3.3</w:t>
      </w:r>
      <w:r w:rsidRPr="00B54636">
        <w:tab/>
        <w:t>Specific message contents</w:t>
      </w:r>
    </w:p>
    <w:p w:rsidR="00B54636" w:rsidRPr="00B54636" w:rsidRDefault="00B54636">
      <w:pPr>
        <w:pStyle w:val="TH"/>
        <w:pPrChange w:id="3755" w:author="MCC160" w:date="2023-02-23T18:46:00Z">
          <w:pPr>
            <w:keepNext/>
            <w:keepLines/>
            <w:spacing w:before="60"/>
            <w:jc w:val="center"/>
          </w:pPr>
        </w:pPrChange>
      </w:pPr>
      <w:r w:rsidRPr="00B54636">
        <w:t>Table 6.1.1.6.3.3-1: Connect (step 1, Table 6.1.1.6.3.2-1;</w:t>
      </w:r>
      <w:r w:rsidRPr="00B5463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B54636"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756" w:author="MCC160" w:date="2023-02-23T18:46:00Z">
                <w:pPr>
                  <w:keepNext/>
                  <w:keepLines/>
                  <w:spacing w:after="0"/>
                </w:pPr>
              </w:pPrChange>
            </w:pPr>
            <w:r w:rsidRPr="00B54636">
              <w:rPr>
                <w:lang w:val="fr-FR"/>
              </w:rPr>
              <w:t>Derivation Path: TS 36.579-1 [2], Table 5.5.6.12-1</w:t>
            </w:r>
            <w:ins w:id="3757" w:author="MCC160" w:date="2023-01-20T21:26:00Z">
              <w:r w:rsidR="00DE7BE1">
                <w:rPr>
                  <w:lang w:val="fr-FR"/>
                </w:rPr>
                <w:t>,</w:t>
              </w:r>
            </w:ins>
            <w:r w:rsidRPr="00B54636">
              <w:rPr>
                <w:lang w:val="fr-FR"/>
              </w:rPr>
              <w:t xml:space="preserve"> condition GROUP-CALL, ACK</w:t>
            </w: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758" w:author="MCC160" w:date="2023-02-23T18:46:00Z">
                <w:pPr>
                  <w:keepNext/>
                  <w:keepLines/>
                  <w:spacing w:after="0"/>
                  <w:jc w:val="center"/>
                </w:pPr>
              </w:pPrChange>
            </w:pPr>
            <w:r w:rsidRPr="00B5463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759" w:author="MCC160" w:date="2023-02-23T18:46:00Z">
                <w:pPr>
                  <w:keepNext/>
                  <w:keepLines/>
                  <w:spacing w:after="0"/>
                  <w:jc w:val="center"/>
                </w:pPr>
              </w:pPrChange>
            </w:pPr>
            <w:r w:rsidRPr="00B5463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760" w:author="MCC160" w:date="2023-02-23T18:46:00Z">
                <w:pPr>
                  <w:keepNext/>
                  <w:keepLines/>
                  <w:spacing w:after="0"/>
                  <w:jc w:val="center"/>
                </w:pPr>
              </w:pPrChange>
            </w:pPr>
            <w:r w:rsidRPr="00B5463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761" w:author="MCC160" w:date="2023-02-23T18:46:00Z">
                <w:pPr>
                  <w:keepNext/>
                  <w:keepLines/>
                  <w:spacing w:after="0"/>
                  <w:jc w:val="center"/>
                </w:pPr>
              </w:pPrChange>
            </w:pPr>
            <w:r w:rsidRPr="00B54636">
              <w:rPr>
                <w:lang w:val="fr-FR"/>
              </w:rPr>
              <w:t>Condition</w:t>
            </w: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762" w:author="MCC160" w:date="2023-02-23T18:46:00Z">
                <w:pPr>
                  <w:keepNext/>
                  <w:keepLines/>
                  <w:spacing w:after="0"/>
                </w:pPr>
              </w:pPrChange>
            </w:pPr>
            <w:r w:rsidRPr="00B54636">
              <w:rPr>
                <w:lang w:val="fr-FR"/>
              </w:rPr>
              <w:t>Answer State field</w:t>
            </w:r>
          </w:p>
        </w:tc>
        <w:tc>
          <w:tcPr>
            <w:tcW w:w="226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763" w:author="MCC160" w:date="2023-02-23T18:46: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764" w:author="MCC160" w:date="2023-02-23T18:4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765" w:author="MCC160" w:date="2023-02-23T18:46:00Z">
                <w:pPr>
                  <w:keepNext/>
                  <w:keepLines/>
                  <w:spacing w:after="0"/>
                </w:pPr>
              </w:pPrChange>
            </w:pP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766" w:author="MCC160" w:date="2023-02-23T18:46:00Z">
                <w:pPr>
                  <w:keepNext/>
                  <w:keepLines/>
                  <w:spacing w:after="0"/>
                </w:pPr>
              </w:pPrChange>
            </w:pPr>
            <w:r w:rsidRPr="00B54636">
              <w:rPr>
                <w:lang w:val="fr-FR"/>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767" w:author="MCC160" w:date="2023-02-23T18:46:00Z">
                <w:pPr>
                  <w:keepNext/>
                  <w:keepLines/>
                  <w:spacing w:after="0"/>
                </w:pPr>
              </w:pPrChange>
            </w:pPr>
            <w:r w:rsidRPr="00B5463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768" w:author="MCC160" w:date="2023-02-23T18:46:00Z">
                <w:pPr>
                  <w:keepNext/>
                  <w:keepLines/>
                  <w:spacing w:after="0"/>
                </w:pPr>
              </w:pPrChange>
            </w:pPr>
            <w:r w:rsidRPr="00B54636">
              <w:rPr>
                <w:lang w:val="fr-FR"/>
              </w:rPr>
              <w:t>unconfirmed</w:t>
            </w: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769"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3770" w:name="_Toc76583123"/>
      <w:bookmarkStart w:id="3771" w:name="_Toc83808675"/>
      <w:bookmarkStart w:id="3772" w:name="_Toc91233496"/>
      <w:bookmarkStart w:id="3773" w:name="_Toc100348975"/>
      <w:bookmarkStart w:id="3774" w:name="_Toc106787131"/>
      <w:bookmarkStart w:id="3775" w:name="_Toc124350032"/>
      <w:r w:rsidRPr="00B54636">
        <w:rPr>
          <w:rFonts w:ascii="Arial" w:hAnsi="Arial"/>
          <w:sz w:val="24"/>
        </w:rPr>
        <w:t>6.1.1.7</w:t>
      </w:r>
      <w:r w:rsidRPr="00B54636">
        <w:rPr>
          <w:rFonts w:ascii="Arial" w:hAnsi="Arial"/>
          <w:sz w:val="24"/>
        </w:rPr>
        <w:tab/>
        <w:t>On-network / Pre-arranged Group Call using pre-established session / Manual Commencement Mode / Client Terminated (CT)</w:t>
      </w:r>
      <w:bookmarkEnd w:id="3696"/>
      <w:bookmarkEnd w:id="3697"/>
      <w:bookmarkEnd w:id="3698"/>
      <w:bookmarkEnd w:id="3699"/>
      <w:bookmarkEnd w:id="3700"/>
      <w:bookmarkEnd w:id="3770"/>
      <w:bookmarkEnd w:id="3771"/>
      <w:bookmarkEnd w:id="3772"/>
      <w:bookmarkEnd w:id="3773"/>
      <w:bookmarkEnd w:id="3774"/>
      <w:bookmarkEnd w:id="3775"/>
    </w:p>
    <w:p w:rsidR="00B54636" w:rsidRPr="00B54636" w:rsidRDefault="00B54636">
      <w:pPr>
        <w:pStyle w:val="H6"/>
        <w:pPrChange w:id="3776" w:author="MCC160" w:date="2023-02-23T18:46:00Z">
          <w:pPr>
            <w:keepNext/>
            <w:keepLines/>
            <w:spacing w:before="120"/>
            <w:ind w:left="1985" w:hanging="1985"/>
          </w:pPr>
        </w:pPrChange>
      </w:pPr>
      <w:r w:rsidRPr="00B54636">
        <w:t>6.1.1.7.1</w:t>
      </w:r>
      <w:r w:rsidRPr="00B54636">
        <w:tab/>
        <w:t>Test Purpose (TP)</w:t>
      </w:r>
    </w:p>
    <w:p w:rsidR="00B54636" w:rsidRPr="00B54636" w:rsidRDefault="00B54636">
      <w:pPr>
        <w:pStyle w:val="H6"/>
        <w:pPrChange w:id="3777" w:author="MCC160" w:date="2023-02-23T18:46:00Z">
          <w:pPr>
            <w:keepNext/>
            <w:keepLines/>
            <w:spacing w:before="120"/>
            <w:ind w:left="1985" w:hanging="1985"/>
          </w:pPr>
        </w:pPrChange>
      </w:pPr>
      <w:r w:rsidRPr="00B54636">
        <w:t>(1)</w:t>
      </w:r>
    </w:p>
    <w:p w:rsidR="00B54636" w:rsidRPr="00B54636" w:rsidRDefault="00B54636">
      <w:pPr>
        <w:pStyle w:val="PL"/>
        <w:pPrChange w:id="377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and having a pre-established session with the MCPTT Server }</w:t>
      </w:r>
    </w:p>
    <w:p w:rsidR="00B54636" w:rsidRPr="00B54636" w:rsidRDefault="00B54636">
      <w:pPr>
        <w:pStyle w:val="PL"/>
        <w:pPrChange w:id="377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378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Server requests the establishment of an MCPTT </w:t>
      </w:r>
      <w:r w:rsidRPr="00B54636">
        <w:rPr>
          <w:lang w:eastAsia="ko-KR"/>
        </w:rPr>
        <w:t>On-demand Pre-arranged Group Call</w:t>
      </w:r>
      <w:r w:rsidRPr="00B54636">
        <w:t xml:space="preserve"> using a pre-established session requesting Manual Commencement Mode to the UE (MCPTT Client) by sending a SIP re-INVITE}</w:t>
      </w:r>
    </w:p>
    <w:p w:rsidR="00B54636" w:rsidRPr="00B54636" w:rsidRDefault="00B54636">
      <w:pPr>
        <w:pStyle w:val="PL"/>
        <w:pPrChange w:id="378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accepts the </w:t>
      </w:r>
      <w:r w:rsidRPr="00B54636">
        <w:rPr>
          <w:lang w:eastAsia="ko-KR"/>
        </w:rPr>
        <w:t xml:space="preserve">On-demand Pre-arranged Group Call by sending an SIP 200 (OK) </w:t>
      </w:r>
      <w:r w:rsidRPr="00B54636">
        <w:rPr>
          <w:b/>
          <w:lang w:eastAsia="ko-KR"/>
        </w:rPr>
        <w:t>and</w:t>
      </w:r>
      <w:r w:rsidRPr="00B54636">
        <w:rPr>
          <w:lang w:eastAsia="ko-KR"/>
        </w:rPr>
        <w:t xml:space="preserve"> responds to MCPC messages with an Acknowledgement</w:t>
      </w:r>
      <w:r w:rsidRPr="00B54636">
        <w:t xml:space="preserve"> }</w:t>
      </w:r>
    </w:p>
    <w:p w:rsidR="00B54636" w:rsidRPr="00B54636" w:rsidRDefault="00B54636">
      <w:pPr>
        <w:pStyle w:val="PL"/>
        <w:pPrChange w:id="378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378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3784" w:author="MCC160" w:date="2023-02-23T18:46:00Z">
          <w:pPr>
            <w:keepNext/>
            <w:keepLines/>
            <w:spacing w:before="120"/>
            <w:ind w:left="1985" w:hanging="1985"/>
          </w:pPr>
        </w:pPrChange>
      </w:pPr>
      <w:r w:rsidRPr="00B54636">
        <w:t>(2)</w:t>
      </w:r>
    </w:p>
    <w:p w:rsidR="00B54636" w:rsidRPr="00B54636" w:rsidRDefault="00B54636">
      <w:pPr>
        <w:pStyle w:val="PL"/>
        <w:pPrChange w:id="378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using a pre-established session with Automatic Commencement Mode }</w:t>
      </w:r>
    </w:p>
    <w:p w:rsidR="00B54636" w:rsidRPr="00B54636" w:rsidRDefault="00B54636">
      <w:pPr>
        <w:pStyle w:val="PL"/>
        <w:pPrChange w:id="378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378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Server wants to terminate the ongoing MCPTT Group Call and sends a Disconnect }</w:t>
      </w:r>
    </w:p>
    <w:p w:rsidR="00B54636" w:rsidRPr="00B54636" w:rsidRDefault="00B54636">
      <w:pPr>
        <w:pStyle w:val="PL"/>
        <w:pPrChange w:id="378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accepts the ending of the MCPTT Group Call by sending an Acknowledgement }</w:t>
      </w:r>
    </w:p>
    <w:p w:rsidR="00B54636" w:rsidRPr="00B54636" w:rsidRDefault="00B54636">
      <w:pPr>
        <w:pStyle w:val="PL"/>
        <w:pPrChange w:id="378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379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3791" w:author="MCC160" w:date="2023-02-23T18:46:00Z">
          <w:pPr>
            <w:keepNext/>
            <w:keepLines/>
            <w:spacing w:before="120"/>
            <w:ind w:left="1985" w:hanging="1985"/>
          </w:pPr>
        </w:pPrChange>
      </w:pPr>
      <w:r w:rsidRPr="00B54636">
        <w:t>6.1.1.7.2</w:t>
      </w:r>
      <w:r w:rsidRPr="00B54636">
        <w:tab/>
        <w:t>Conformance requirements</w:t>
      </w:r>
    </w:p>
    <w:p w:rsidR="00B54636" w:rsidRPr="00B54636" w:rsidRDefault="00B54636" w:rsidP="00B54636">
      <w:r w:rsidRPr="00B54636">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rsidR="00B54636" w:rsidRPr="00B54636" w:rsidRDefault="00B54636" w:rsidP="00B54636">
      <w:r w:rsidRPr="00B54636">
        <w:t>[TS 24.380, clause 4.1.2.2]</w:t>
      </w:r>
    </w:p>
    <w:p w:rsidR="00B54636" w:rsidRPr="00B54636" w:rsidRDefault="00B54636" w:rsidP="00B54636">
      <w:r w:rsidRPr="00B5463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rsidR="00B54636" w:rsidRPr="00B54636" w:rsidRDefault="00B54636" w:rsidP="00B54636">
      <w:pPr>
        <w:keepLines/>
        <w:ind w:left="1135" w:hanging="851"/>
      </w:pPr>
      <w:r w:rsidRPr="00B54636">
        <w:t>NOTE:</w:t>
      </w:r>
      <w:r w:rsidRPr="00B54636">
        <w:tab/>
        <w:t>If a terminating client does not have an available pre-established session, the call setup proceeds as in on-demand call setup as specified in 3GPP TS 24.379 [2].</w:t>
      </w:r>
    </w:p>
    <w:p w:rsidR="00B54636" w:rsidRPr="00B54636" w:rsidRDefault="00B54636" w:rsidP="00B54636">
      <w:r w:rsidRPr="00B54636">
        <w:t>[TS 24.380, clause 4.1.2.3]</w:t>
      </w:r>
    </w:p>
    <w:p w:rsidR="00B54636" w:rsidRPr="00B54636" w:rsidRDefault="00B54636" w:rsidP="00B54636">
      <w:pPr>
        <w:spacing w:after="0"/>
        <w:rPr>
          <w:rFonts w:eastAsia="Calibri"/>
        </w:rPr>
      </w:pPr>
      <w:r w:rsidRPr="00B5463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rsidR="00B54636" w:rsidRPr="00B54636" w:rsidRDefault="00B54636" w:rsidP="00B54636">
      <w:pPr>
        <w:rPr>
          <w:rFonts w:eastAsia="Calibri"/>
        </w:rPr>
      </w:pPr>
      <w:r w:rsidRPr="00B54636">
        <w:rPr>
          <w:rFonts w:eastAsia="Calibri"/>
        </w:rPr>
        <w:t>When an MCPTT client leaves a call (as specified in 3GPP TS 24.379 [2]) which was setup over a pre-established session without releasing the pre-established session, this pre-established session can be used for another call.</w:t>
      </w:r>
    </w:p>
    <w:p w:rsidR="00B54636" w:rsidRPr="00B54636" w:rsidRDefault="00B54636" w:rsidP="00B54636">
      <w:r w:rsidRPr="00B54636">
        <w:t>[TS 24.380, clause 9.2.2.3.2]</w:t>
      </w:r>
    </w:p>
    <w:p w:rsidR="00B54636" w:rsidRPr="00B54636" w:rsidRDefault="00B54636" w:rsidP="00B54636">
      <w:r w:rsidRPr="00B54636">
        <w:t>Upon reception of a Connect message:</w:t>
      </w:r>
    </w:p>
    <w:p w:rsidR="00B54636" w:rsidRPr="00B54636" w:rsidRDefault="00B54636" w:rsidP="00B54636">
      <w:pPr>
        <w:ind w:left="568" w:hanging="284"/>
      </w:pPr>
      <w:r w:rsidRPr="00B54636">
        <w:t>1.</w:t>
      </w:r>
      <w:r w:rsidRPr="00B54636">
        <w:tab/>
        <w:t>if the MCPTT client accepts the incoming call the MCPTT client:</w:t>
      </w:r>
    </w:p>
    <w:p w:rsidR="00B54636" w:rsidRPr="00B54636" w:rsidRDefault="00B54636" w:rsidP="00B54636">
      <w:pPr>
        <w:ind w:left="851" w:hanging="284"/>
      </w:pPr>
      <w:r w:rsidRPr="00B54636">
        <w:t>a.</w:t>
      </w:r>
      <w:r w:rsidRPr="00B54636">
        <w:tab/>
        <w:t>shall send the Acknowledgement message with Reason Code field set to 'Accepted';</w:t>
      </w:r>
    </w:p>
    <w:p w:rsidR="00B54636" w:rsidRPr="00B54636" w:rsidRDefault="00B54636" w:rsidP="00B54636">
      <w:pPr>
        <w:ind w:left="851" w:hanging="284"/>
      </w:pPr>
      <w:r w:rsidRPr="00B54636">
        <w:t>b.</w:t>
      </w:r>
      <w:r w:rsidRPr="00B54636">
        <w:tab/>
        <w:t>shall use only the media streams of the pre-established session which are indicated as used in the associated call session Media Streams field, if the Connect contains a Media Streams field;</w:t>
      </w:r>
    </w:p>
    <w:p w:rsidR="00B54636" w:rsidRPr="00B54636" w:rsidRDefault="00B54636" w:rsidP="00B54636">
      <w:pPr>
        <w:ind w:left="851" w:hanging="284"/>
      </w:pPr>
      <w:r w:rsidRPr="00B54636">
        <w:t>c.</w:t>
      </w:r>
      <w:r w:rsidRPr="00B54636">
        <w:tab/>
        <w:t>shall create an instance of the 'Floor participant state transition diagram for basic operation' as specified in subclause 6.2.4; and</w:t>
      </w:r>
    </w:p>
    <w:p w:rsidR="00B54636" w:rsidRPr="00B54636" w:rsidRDefault="00B54636" w:rsidP="00B54636">
      <w:pPr>
        <w:ind w:left="851" w:hanging="284"/>
      </w:pPr>
      <w:r w:rsidRPr="00B54636">
        <w:t>d. shall enter the 'U: Pre-established session in use' state; or</w:t>
      </w:r>
    </w:p>
    <w:p w:rsidR="00B54636" w:rsidRPr="00B54636" w:rsidRDefault="00B54636" w:rsidP="00B54636">
      <w:pPr>
        <w:ind w:left="568" w:hanging="284"/>
      </w:pPr>
      <w:r w:rsidRPr="00B54636">
        <w:t>2.</w:t>
      </w:r>
      <w:r w:rsidRPr="00B54636">
        <w:tab/>
        <w:t>Otherwise the MCPTT client:</w:t>
      </w:r>
    </w:p>
    <w:p w:rsidR="00B54636" w:rsidRPr="00B54636" w:rsidRDefault="00B54636" w:rsidP="00B54636">
      <w:pPr>
        <w:ind w:left="851" w:hanging="284"/>
      </w:pPr>
      <w:r w:rsidRPr="00B54636">
        <w:t>a.</w:t>
      </w:r>
      <w:r w:rsidRPr="00B54636">
        <w:tab/>
        <w:t>shall send the Acknowledgement message with the Reason Code field set to 'Busy' or 'Not Accepted'; and</w:t>
      </w:r>
    </w:p>
    <w:p w:rsidR="00B54636" w:rsidRPr="00B54636" w:rsidRDefault="00B54636" w:rsidP="00B54636">
      <w:pPr>
        <w:ind w:left="851" w:hanging="284"/>
      </w:pPr>
      <w:r w:rsidRPr="00B54636">
        <w:t xml:space="preserve">b. </w:t>
      </w:r>
      <w:r w:rsidRPr="00B54636">
        <w:tab/>
        <w:t>shall remain in 'U: Pre-established session not in use' state.</w:t>
      </w:r>
    </w:p>
    <w:p w:rsidR="00B54636" w:rsidRPr="00B54636" w:rsidRDefault="00B54636" w:rsidP="00B54636">
      <w:r w:rsidRPr="00B54636">
        <w:t>[TS 24.380, clause 9.2.2.3.4]</w:t>
      </w:r>
    </w:p>
    <w:p w:rsidR="00B54636" w:rsidRPr="00B54636" w:rsidRDefault="00B54636" w:rsidP="00B54636">
      <w:r w:rsidRPr="00B54636">
        <w:t>Upon reception of a Disconnect message the MCPTT client:</w:t>
      </w:r>
    </w:p>
    <w:p w:rsidR="00B54636" w:rsidRPr="00B54636" w:rsidRDefault="00B54636" w:rsidP="00B54636">
      <w:pPr>
        <w:ind w:left="568" w:hanging="284"/>
      </w:pPr>
      <w:r w:rsidRPr="00B54636">
        <w:t>1.</w:t>
      </w:r>
      <w:r w:rsidRPr="00B54636">
        <w:tab/>
        <w:t>if the first bit in the subtype of the Disconnect message is set to '1' (acknowledgement is required), shall send the Acknowledgement message with the Reason Code set to 'Accepted'; and</w:t>
      </w:r>
    </w:p>
    <w:p w:rsidR="00B54636" w:rsidRPr="00B54636" w:rsidRDefault="00B54636" w:rsidP="00B54636">
      <w:pPr>
        <w:ind w:left="568" w:hanging="284"/>
      </w:pPr>
      <w:r w:rsidRPr="00B54636">
        <w:t>2.</w:t>
      </w:r>
      <w:r w:rsidRPr="00B54636">
        <w:tab/>
        <w:t>shall remain in 'U: Pre-established session not in use' state.</w:t>
      </w:r>
    </w:p>
    <w:p w:rsidR="00B54636" w:rsidRPr="00B54636" w:rsidRDefault="00B54636" w:rsidP="00B54636">
      <w:r w:rsidRPr="00B54636">
        <w:t>[TS 24.380, clause 9.2.2.3.3]</w:t>
      </w:r>
    </w:p>
    <w:p w:rsidR="00B54636" w:rsidRPr="00B54636" w:rsidRDefault="00B54636" w:rsidP="00B54636">
      <w:r w:rsidRPr="00B54636">
        <w:t>When the associated pre-established session between the MCPTT client and the MCPTT server is released the MCPTT client:</w:t>
      </w:r>
    </w:p>
    <w:p w:rsidR="00B54636" w:rsidRPr="00B54636" w:rsidRDefault="00B54636" w:rsidP="00B54636">
      <w:pPr>
        <w:ind w:left="568" w:hanging="284"/>
      </w:pPr>
      <w:r w:rsidRPr="00B54636">
        <w:t>1.</w:t>
      </w:r>
      <w:r w:rsidRPr="00B54636">
        <w:tab/>
        <w:t xml:space="preserve"> shall release any user plane resources including any running timers associated with the pre-established session; and</w:t>
      </w:r>
    </w:p>
    <w:p w:rsidR="00B54636" w:rsidRPr="00B54636" w:rsidRDefault="00B54636" w:rsidP="00B54636">
      <w:pPr>
        <w:ind w:left="568" w:hanging="284"/>
      </w:pPr>
      <w:r w:rsidRPr="00B54636">
        <w:t>2.</w:t>
      </w:r>
      <w:r w:rsidRPr="00B54636">
        <w:tab/>
        <w:t>shall enter the 'Start-stop' state and then the 'Call setup control over pre-established session state machine' is released.</w:t>
      </w:r>
    </w:p>
    <w:p w:rsidR="00B54636" w:rsidRPr="00B54636" w:rsidRDefault="00B54636" w:rsidP="00B54636">
      <w:r w:rsidRPr="00B54636">
        <w:t>[TS 24.379, clause 10.1.1.2.2.2]</w:t>
      </w:r>
    </w:p>
    <w:p w:rsidR="00B54636" w:rsidRPr="00B54636" w:rsidRDefault="00B54636" w:rsidP="00B54636">
      <w:r w:rsidRPr="00B54636">
        <w:t>Upon receiving a SIP re-INVITE request within a pre-established Session without an associated MCPTT session or when generating SIP responses to the SIP re-INVITE request, the MCPTT client shall follow the procedures in subclause 10.1.1.2.1.2.</w:t>
      </w:r>
    </w:p>
    <w:p w:rsidR="00B54636" w:rsidRPr="00B54636" w:rsidRDefault="00B54636" w:rsidP="00B54636">
      <w:pPr>
        <w:keepLines/>
        <w:ind w:left="1135" w:hanging="851"/>
      </w:pPr>
      <w:r w:rsidRPr="00B54636">
        <w:t>NOTE:</w:t>
      </w:r>
      <w:r w:rsidRPr="00B54636">
        <w:tab/>
        <w:t>In subclause 10.1.1.2.1.2, the reader is assumed to replace occurrences of SIP INVITE request with SIP re-INVITE request.</w:t>
      </w:r>
    </w:p>
    <w:p w:rsidR="00B54636" w:rsidRPr="00B54636" w:rsidRDefault="00B54636" w:rsidP="00B54636">
      <w:r w:rsidRPr="00B54636">
        <w:t>[TS 24.379, clause 10.1.1.2.2.2]</w:t>
      </w:r>
    </w:p>
    <w:p w:rsidR="00B54636" w:rsidRPr="00B54636" w:rsidRDefault="00B54636" w:rsidP="00B54636">
      <w:r w:rsidRPr="00B54636">
        <w:rPr>
          <w:lang w:eastAsia="ko-KR"/>
        </w:rPr>
        <w:t>In the procedures in this subclause:</w:t>
      </w:r>
    </w:p>
    <w:p w:rsidR="00B54636" w:rsidRPr="00B54636" w:rsidRDefault="00B54636" w:rsidP="00B54636">
      <w:pPr>
        <w:ind w:left="568" w:hanging="284"/>
      </w:pPr>
      <w:r w:rsidRPr="00B54636">
        <w:t>1)</w:t>
      </w:r>
      <w:r w:rsidRPr="00B54636">
        <w:tab/>
        <w:t>emergency indication in an incoming SIP INVITE request refers to the &lt;emergency-ind&gt; element of the application/vnd.3gpp.mcptt-info+xml MIME body; and</w:t>
      </w:r>
    </w:p>
    <w:p w:rsidR="00B54636" w:rsidRPr="00B54636" w:rsidRDefault="00B54636" w:rsidP="00B54636">
      <w:pPr>
        <w:ind w:left="568" w:hanging="284"/>
      </w:pPr>
      <w:r w:rsidRPr="00B54636">
        <w:t>2)</w:t>
      </w:r>
      <w:r w:rsidRPr="00B54636">
        <w:tab/>
        <w:t>imminent peril indication in an incoming SIP INVITE request refers to the &lt;imminentperil-ind&gt; element of the application/vnd.3gpp.mcptt-info+xml MIME body.</w:t>
      </w:r>
    </w:p>
    <w:p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rsidR="00B54636" w:rsidRPr="00B54636" w:rsidRDefault="00B54636" w:rsidP="00B54636">
      <w:r w:rsidRPr="00B54636">
        <w:t>The MCPTT client:</w:t>
      </w:r>
    </w:p>
    <w:p w:rsidR="00B54636" w:rsidRPr="00B54636" w:rsidRDefault="00B54636" w:rsidP="00B54636">
      <w:pPr>
        <w:ind w:left="568" w:hanging="284"/>
        <w:rPr>
          <w:lang w:eastAsia="ko-KR"/>
        </w:rPr>
      </w:pPr>
      <w:r w:rsidRPr="00B54636">
        <w:rPr>
          <w:lang w:eastAsia="ko-KR"/>
        </w:rPr>
        <w:t>1)</w:t>
      </w:r>
      <w:r w:rsidRPr="00B54636">
        <w:rPr>
          <w:lang w:eastAsia="ko-KR"/>
        </w:rPr>
        <w:tab/>
        <w:t xml:space="preserve">may reject the SIP INVITE request if either of the </w:t>
      </w:r>
      <w:r w:rsidRPr="00B54636">
        <w:t>following</w:t>
      </w:r>
      <w:r w:rsidRPr="00B54636">
        <w:rPr>
          <w:lang w:eastAsia="ko-KR"/>
        </w:rPr>
        <w:t xml:space="preserve">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MCPTT client does not have enough resources to handle the call; or</w:t>
      </w:r>
    </w:p>
    <w:p w:rsidR="00B54636" w:rsidRPr="00B54636" w:rsidRDefault="00B54636" w:rsidP="00B54636">
      <w:pPr>
        <w:ind w:left="851" w:hanging="284"/>
        <w:rPr>
          <w:lang w:eastAsia="ko-KR"/>
        </w:rPr>
      </w:pPr>
      <w:r w:rsidRPr="00B54636">
        <w:rPr>
          <w:lang w:eastAsia="ko-KR"/>
        </w:rPr>
        <w:t>b)</w:t>
      </w:r>
      <w:r w:rsidRPr="00B54636">
        <w:rPr>
          <w:lang w:eastAsia="ko-KR"/>
        </w:rPr>
        <w:tab/>
        <w:t>any other reason outside the scope of this specification;</w:t>
      </w:r>
    </w:p>
    <w:p w:rsidR="00B54636" w:rsidRPr="00B54636" w:rsidRDefault="00B54636" w:rsidP="00B54636">
      <w:pPr>
        <w:ind w:left="568" w:hanging="284"/>
        <w:rPr>
          <w:lang w:eastAsia="en-US"/>
        </w:rPr>
      </w:pPr>
      <w:r w:rsidRPr="00B54636">
        <w:t>2)</w:t>
      </w:r>
      <w:r w:rsidRPr="00B54636">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rsidR="00B54636" w:rsidRPr="00B54636" w:rsidRDefault="00B54636" w:rsidP="00B54636">
      <w:pPr>
        <w:keepLines/>
        <w:ind w:left="1135" w:hanging="851"/>
      </w:pPr>
      <w:r w:rsidRPr="00B54636">
        <w:t>NOTE:</w:t>
      </w:r>
      <w:r w:rsidRPr="00B54636">
        <w:tab/>
        <w:t>If the SIP INVITE request contains an emergency indication or imminent peril indication, the MCPTT client can by means beyond the scope of this specification choose to accept the request.</w:t>
      </w:r>
    </w:p>
    <w:p w:rsidR="00B54636" w:rsidRPr="00B54636" w:rsidRDefault="00B54636" w:rsidP="00B54636">
      <w:pPr>
        <w:ind w:left="568" w:hanging="284"/>
      </w:pPr>
      <w:r w:rsidRPr="00B54636">
        <w:t>3)</w:t>
      </w:r>
      <w:r w:rsidRPr="00B54636">
        <w:tab/>
        <w:t>shall check if a Resource-Priority header field is included in the incoming SIP INVITE request and may perform further actions outside the scope of this specification to act upon an included Resource-Priority header field as specified in 3GPP TS 24.229 [4];</w:t>
      </w:r>
    </w:p>
    <w:p w:rsidR="00B54636" w:rsidRPr="00B54636" w:rsidRDefault="00B54636" w:rsidP="00B54636">
      <w:pPr>
        <w:ind w:left="568" w:hanging="284"/>
      </w:pPr>
      <w:r w:rsidRPr="00B54636">
        <w:t>4)</w:t>
      </w:r>
      <w:r w:rsidRPr="00B54636">
        <w:tab/>
        <w:t>if the SIP INVITE request contains an application/vnd.3gpp.mcptt-info+xml MIME body with the &lt;mcpttinfo&gt; element containing the &lt;mcptt-Params&gt; element with the &lt;emergency-ind&gt; element set to a value of "true":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emergency group call and:</w:t>
      </w:r>
    </w:p>
    <w:p w:rsidR="00B54636" w:rsidRPr="00B54636" w:rsidRDefault="00B54636" w:rsidP="00B54636">
      <w:pPr>
        <w:ind w:left="1135" w:hanging="284"/>
      </w:pPr>
      <w:r w:rsidRPr="00B54636">
        <w:t>i)</w:t>
      </w:r>
      <w:r w:rsidRPr="00B54636">
        <w:tab/>
        <w:t>should display the MCPTT ID of the originator of the MCPTT emergency group call contained in the &lt;mcptt-calling-user-id&gt; element of the application/vnd.3gpp.mcptt-info+xml MIME body;</w:t>
      </w:r>
    </w:p>
    <w:p w:rsidR="00B54636" w:rsidRPr="00B54636" w:rsidRDefault="00B54636" w:rsidP="00B54636">
      <w:pPr>
        <w:ind w:left="1135" w:hanging="284"/>
      </w:pPr>
      <w:r w:rsidRPr="00B54636">
        <w:t>ii)</w:t>
      </w:r>
      <w:r w:rsidRPr="00B54636">
        <w:tab/>
        <w:t>should display the MCPTT group identity of the group with the emergency condition contained in the &lt;mcptt-calling-group-id&gt; element; and</w:t>
      </w:r>
    </w:p>
    <w:p w:rsidR="00B54636" w:rsidRPr="00B54636" w:rsidRDefault="00B54636" w:rsidP="00B54636">
      <w:pPr>
        <w:ind w:left="1135" w:hanging="284"/>
      </w:pPr>
      <w:r w:rsidRPr="00B54636">
        <w:t>iii)</w:t>
      </w:r>
      <w:r w:rsidRPr="00B54636">
        <w:tab/>
        <w:t>if the &lt;alert-ind&gt; element is set to "true", should display to the MCPTT user an indication of the MCPTT emergency alert and associated information;</w:t>
      </w:r>
    </w:p>
    <w:p w:rsidR="00B54636" w:rsidRPr="00B54636" w:rsidRDefault="00B54636" w:rsidP="00B54636">
      <w:pPr>
        <w:ind w:left="851" w:hanging="284"/>
      </w:pPr>
      <w:r w:rsidRPr="00B54636">
        <w:t>b)</w:t>
      </w:r>
      <w:r w:rsidRPr="00B54636">
        <w:tab/>
        <w:t>shall set the MCPTT emergency group state to "MEG 2: in-progress";</w:t>
      </w:r>
    </w:p>
    <w:p w:rsidR="00B54636" w:rsidRPr="00B54636" w:rsidRDefault="00B54636" w:rsidP="00B54636">
      <w:pPr>
        <w:ind w:left="851" w:hanging="284"/>
      </w:pPr>
      <w:r w:rsidRPr="00B54636">
        <w:t>c)</w:t>
      </w:r>
      <w:r w:rsidRPr="00B54636">
        <w:tab/>
        <w:t>shall set the MCPTT imminent peril group state to "MIG 1: no-imminent-peril"; and</w:t>
      </w:r>
    </w:p>
    <w:p w:rsidR="00B54636" w:rsidRPr="00B54636" w:rsidRDefault="00B54636" w:rsidP="00B54636">
      <w:pPr>
        <w:ind w:left="851" w:hanging="284"/>
      </w:pPr>
      <w:r w:rsidRPr="00B54636">
        <w:t>d)</w:t>
      </w:r>
      <w:r w:rsidRPr="00B54636">
        <w:tab/>
        <w:t>shall set the MCPTT imminent peril group call state to "MIGC 1: imminent-peril-gc-capable"; otherwise</w:t>
      </w:r>
    </w:p>
    <w:p w:rsidR="00B54636" w:rsidRPr="00B54636" w:rsidRDefault="00B54636" w:rsidP="00B54636">
      <w:pPr>
        <w:ind w:left="568" w:hanging="284"/>
      </w:pPr>
      <w:r w:rsidRPr="00B54636">
        <w:t>5)</w:t>
      </w:r>
      <w:r w:rsidRPr="00B54636">
        <w:tab/>
        <w:t>if the SIP INVITE request contains an application/vnd.3gpp.mcptt-info+xml MIME body with the &lt;mcpttinfo&gt; element containing the &lt;mcptt-Params&gt; element with the &lt;imminentperil-ind&gt; element set to a value of "true":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imminent peril group call and:</w:t>
      </w:r>
    </w:p>
    <w:p w:rsidR="00B54636" w:rsidRPr="00B54636" w:rsidRDefault="00B54636" w:rsidP="00B54636">
      <w:pPr>
        <w:ind w:left="1135" w:hanging="284"/>
      </w:pPr>
      <w:r w:rsidRPr="00B54636">
        <w:t>i)</w:t>
      </w:r>
      <w:r w:rsidRPr="00B54636">
        <w:tab/>
        <w:t>should display the MCPTT ID of the originator of the MCPTT imminent peril group call contained in the &lt;mcptt-calling-user-id&gt; element of the application/vnd.3gpp.mcptt-info+xml MIME body; and</w:t>
      </w:r>
    </w:p>
    <w:p w:rsidR="00B54636" w:rsidRPr="00B54636" w:rsidRDefault="00B54636" w:rsidP="00B54636">
      <w:pPr>
        <w:ind w:left="1135" w:hanging="284"/>
      </w:pPr>
      <w:r w:rsidRPr="00B54636">
        <w:t>ii)</w:t>
      </w:r>
      <w:r w:rsidRPr="00B54636">
        <w:tab/>
        <w:t>should display the MCPTT group identity of the group with the imminent peril condition contained in the &lt;mcptt-calling-group-id&gt; element; and</w:t>
      </w:r>
    </w:p>
    <w:p w:rsidR="00B54636" w:rsidRPr="00B54636" w:rsidRDefault="00B54636" w:rsidP="00B54636">
      <w:pPr>
        <w:ind w:left="851" w:hanging="284"/>
      </w:pPr>
      <w:r w:rsidRPr="00B54636">
        <w:t>b)</w:t>
      </w:r>
      <w:r w:rsidRPr="00B54636">
        <w:tab/>
        <w:t>shall set the MCPTT imminent peril group state to "MIG 2: in-progress";</w:t>
      </w:r>
    </w:p>
    <w:p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rsidR="00B54636" w:rsidRPr="00B54636" w:rsidRDefault="00B54636" w:rsidP="00B54636">
      <w:pPr>
        <w:ind w:left="568" w:hanging="284"/>
        <w:rPr>
          <w:lang w:eastAsia="en-US"/>
        </w:rPr>
      </w:pPr>
      <w:r w:rsidRPr="00B54636">
        <w:t>7)</w:t>
      </w:r>
      <w:r w:rsidRPr="00B54636">
        <w:tab/>
        <w:t xml:space="preserve">shall perform the automatic commencement procedures specified in </w:t>
      </w:r>
      <w:r w:rsidRPr="00B54636">
        <w:rPr>
          <w:lang w:eastAsia="ko-KR"/>
        </w:rPr>
        <w:t>subclause</w:t>
      </w:r>
      <w:r w:rsidRPr="00B54636">
        <w:t> </w:t>
      </w:r>
      <w:r w:rsidRPr="00B54636">
        <w:rPr>
          <w:lang w:eastAsia="ko-KR"/>
        </w:rPr>
        <w:t>6.2.3.1.2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"Auto" and the MCPTT service setting at the invited MCPTT client for answering the call is set to automatic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rsidR="00B54636" w:rsidRPr="00B54636" w:rsidRDefault="00B54636" w:rsidP="00B54636">
      <w:pPr>
        <w:ind w:left="568" w:hanging="284"/>
        <w:rPr>
          <w:lang w:eastAsia="en-US"/>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del w:id="3792" w:author="MCC160" w:date="2023-02-23T18:56:00Z">
        <w:r w:rsidR="00E35F02" w:rsidRPr="00E35F02" w:rsidDel="00E35F02">
          <w:rPr>
            <w:highlight w:val="yellow"/>
            <w:rPrChange w:id="3793" w:author="MCC160" w:date="2023-02-23T18:56:00Z">
              <w:rPr/>
            </w:rPrChange>
          </w:rPr>
          <w:delText>6.1.1.7.3</w:delText>
        </w:r>
        <w:r w:rsidR="00E35F02" w:rsidRPr="00E35F02" w:rsidDel="00E35F02">
          <w:rPr>
            <w:highlight w:val="yellow"/>
            <w:rPrChange w:id="3794" w:author="MCC160" w:date="2023-02-23T18:56:00Z">
              <w:rPr/>
            </w:rPrChange>
          </w:rPr>
          <w:tab/>
          <w:delText>Test description</w:delText>
        </w:r>
      </w:del>
    </w:p>
    <w:p w:rsidR="00B54636" w:rsidRPr="00B54636" w:rsidRDefault="00B54636">
      <w:pPr>
        <w:pStyle w:val="H6"/>
        <w:pPrChange w:id="3795" w:author="MCC160" w:date="2023-02-23T18:46:00Z">
          <w:pPr>
            <w:keepNext/>
            <w:keepLines/>
            <w:spacing w:before="120"/>
            <w:ind w:left="1985" w:hanging="1985"/>
          </w:pPr>
        </w:pPrChange>
      </w:pPr>
      <w:r w:rsidRPr="00B54636">
        <w:t>6.1.1.7.3</w:t>
      </w:r>
      <w:r w:rsidRPr="00B54636">
        <w:tab/>
        <w:t>Test description</w:t>
      </w:r>
    </w:p>
    <w:p w:rsidR="00B54636" w:rsidRPr="00B54636" w:rsidRDefault="00B54636">
      <w:pPr>
        <w:pStyle w:val="H6"/>
        <w:pPrChange w:id="3796" w:author="MCC160" w:date="2023-02-23T18:46:00Z">
          <w:pPr>
            <w:keepNext/>
            <w:keepLines/>
            <w:spacing w:before="120"/>
            <w:ind w:left="1985" w:hanging="1985"/>
          </w:pPr>
        </w:pPrChange>
      </w:pPr>
      <w:r w:rsidRPr="00B54636">
        <w:t>6.1.1.7.3.1</w:t>
      </w:r>
      <w:r w:rsidRPr="00B54636">
        <w:tab/>
        <w:t>Pre-test conditions</w:t>
      </w:r>
    </w:p>
    <w:p w:rsidR="00B54636" w:rsidRPr="00B54636" w:rsidRDefault="00B54636">
      <w:pPr>
        <w:pStyle w:val="H6"/>
        <w:pPrChange w:id="3797" w:author="MCC160" w:date="2023-02-23T18:46:00Z">
          <w:pPr>
            <w:keepNext/>
            <w:keepLines/>
            <w:spacing w:before="120"/>
            <w:ind w:left="1985" w:hanging="1985"/>
          </w:pPr>
        </w:pPrChange>
      </w:pPr>
      <w:r w:rsidRPr="00B54636">
        <w:t>System Simulator:</w:t>
      </w:r>
    </w:p>
    <w:p w:rsidR="00B54636" w:rsidRPr="00B54636" w:rsidRDefault="00B54636">
      <w:pPr>
        <w:pStyle w:val="B10"/>
        <w:pPrChange w:id="3798" w:author="MCC160" w:date="2023-02-23T18:46:00Z">
          <w:pPr>
            <w:ind w:left="568" w:hanging="284"/>
          </w:pPr>
        </w:pPrChange>
      </w:pPr>
      <w:r w:rsidRPr="00B54636">
        <w:t>-</w:t>
      </w:r>
      <w:r w:rsidRPr="00B54636">
        <w:tab/>
        <w:t>SS (MCPTT server)</w:t>
      </w:r>
    </w:p>
    <w:p w:rsidR="00B54636" w:rsidRPr="00B54636" w:rsidRDefault="00B54636">
      <w:pPr>
        <w:pStyle w:val="B10"/>
        <w:pPrChange w:id="3799" w:author="MCC160" w:date="2023-02-23T18:46: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3800" w:author="MCC160" w:date="2023-02-23T18:46:00Z">
          <w:pPr>
            <w:keepNext/>
            <w:keepLines/>
            <w:spacing w:before="120"/>
            <w:ind w:left="1985" w:hanging="1985"/>
          </w:pPr>
        </w:pPrChange>
      </w:pPr>
      <w:r w:rsidRPr="00B54636">
        <w:t>IUT:</w:t>
      </w:r>
    </w:p>
    <w:p w:rsidR="00B54636" w:rsidRPr="00B54636" w:rsidRDefault="00B54636">
      <w:pPr>
        <w:pStyle w:val="B10"/>
        <w:pPrChange w:id="3801" w:author="MCC160" w:date="2023-02-23T18:46:00Z">
          <w:pPr>
            <w:ind w:left="568" w:hanging="284"/>
          </w:pPr>
        </w:pPrChange>
      </w:pPr>
      <w:r w:rsidRPr="00B54636">
        <w:t>-</w:t>
      </w:r>
      <w:r w:rsidRPr="00B54636">
        <w:tab/>
        <w:t>UE (MCPTT client)</w:t>
      </w:r>
    </w:p>
    <w:p w:rsidR="00067051" w:rsidRPr="00874E7A" w:rsidRDefault="00067051" w:rsidP="00067051">
      <w:pPr>
        <w:pStyle w:val="B10"/>
        <w:rPr>
          <w:ins w:id="3802" w:author="MCC160" w:date="2023-01-17T10:33:00Z"/>
        </w:rPr>
      </w:pPr>
      <w:ins w:id="3803" w:author="MCC160" w:date="2023-01-17T10:33: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3804" w:author="MCC160" w:date="2023-01-17T10:33:00Z"/>
        </w:rPr>
        <w:pPrChange w:id="3805" w:author="MCC160" w:date="2023-02-23T18:46:00Z">
          <w:pPr>
            <w:ind w:left="568" w:hanging="284"/>
          </w:pPr>
        </w:pPrChange>
      </w:pPr>
      <w:del w:id="3806" w:author="MCC160" w:date="2023-01-17T10:33: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3807" w:author="MCC160" w:date="2023-02-23T18:46:00Z">
          <w:pPr>
            <w:keepNext/>
            <w:keepLines/>
            <w:spacing w:before="120"/>
            <w:ind w:left="1985" w:hanging="1985"/>
          </w:pPr>
        </w:pPrChange>
      </w:pPr>
      <w:r w:rsidRPr="00B54636">
        <w:t>Preamble:</w:t>
      </w:r>
    </w:p>
    <w:p w:rsidR="00E61C34" w:rsidRPr="00874E7A" w:rsidRDefault="00E61C34" w:rsidP="00E61C34">
      <w:pPr>
        <w:pStyle w:val="B10"/>
        <w:rPr>
          <w:ins w:id="3808" w:author="MCC160" w:date="2023-01-18T13:38:00Z"/>
        </w:rPr>
      </w:pPr>
      <w:ins w:id="3809" w:author="MCC160" w:date="2023-01-18T13:38:00Z">
        <w:r w:rsidRPr="00874E7A">
          <w:t>-</w:t>
        </w:r>
        <w:r w:rsidRPr="00874E7A">
          <w:tab/>
        </w:r>
        <w:r>
          <w:t xml:space="preserve">The UE has performed procedure </w:t>
        </w:r>
      </w:ins>
      <w:ins w:id="3810" w:author="MCC160" w:date="2023-01-18T14:02:00Z">
        <w:r w:rsidR="008754C1">
          <w:t>'</w:t>
        </w:r>
      </w:ins>
      <w:ins w:id="3811" w:author="MCC160" w:date="2023-01-18T13:38:00Z">
        <w:r>
          <w:t>MCPTT UE registration</w:t>
        </w:r>
      </w:ins>
      <w:ins w:id="3812" w:author="MCC160" w:date="2023-01-18T14:15:00Z">
        <w:r w:rsidR="006F6CCD">
          <w:t>'</w:t>
        </w:r>
      </w:ins>
      <w:ins w:id="3813" w:author="MCC160" w:date="2023-01-18T13:38:00Z">
        <w:r>
          <w:t xml:space="preserve"> as specified in TS 36.579-1 [2] clause 5.4.2.</w:t>
        </w:r>
      </w:ins>
    </w:p>
    <w:p w:rsidR="00E61C34" w:rsidRPr="00874E7A" w:rsidRDefault="00E61C34" w:rsidP="00E61C34">
      <w:pPr>
        <w:pStyle w:val="B10"/>
        <w:rPr>
          <w:ins w:id="3814" w:author="MCC160" w:date="2023-01-18T13:38:00Z"/>
        </w:rPr>
      </w:pPr>
      <w:ins w:id="3815" w:author="MCC160" w:date="2023-01-18T13:38:00Z">
        <w:r w:rsidRPr="00874E7A">
          <w:t>-</w:t>
        </w:r>
        <w:r w:rsidRPr="00874E7A">
          <w:tab/>
        </w:r>
        <w:r>
          <w:t xml:space="preserve">The UE has performed procedure </w:t>
        </w:r>
      </w:ins>
      <w:ins w:id="3816" w:author="MCC160" w:date="2023-01-18T14:02:00Z">
        <w:r w:rsidR="008754C1">
          <w:t>'</w:t>
        </w:r>
      </w:ins>
      <w:ins w:id="3817" w:author="MCC160" w:date="2023-01-18T13:38:00Z">
        <w:r>
          <w:t>MCX Authorization/Configuration and Key Generation</w:t>
        </w:r>
      </w:ins>
      <w:ins w:id="3818" w:author="MCC160" w:date="2023-01-18T14:15:00Z">
        <w:r w:rsidR="006F6CCD">
          <w:t>'</w:t>
        </w:r>
      </w:ins>
      <w:ins w:id="3819" w:author="MCC160" w:date="2023-01-18T13:38:00Z">
        <w:r>
          <w:t xml:space="preserve"> as specified in TS 36.579-1 [2] clause 5.3.2.</w:t>
        </w:r>
      </w:ins>
    </w:p>
    <w:p w:rsidR="005E3E01" w:rsidRPr="004E0A51" w:rsidRDefault="005E3E01">
      <w:pPr>
        <w:pStyle w:val="B10"/>
        <w:rPr>
          <w:ins w:id="3820" w:author="MCC160" w:date="2023-01-18T13:56:00Z"/>
        </w:rPr>
        <w:pPrChange w:id="3821" w:author="MCC160" w:date="2023-02-23T18:46:00Z">
          <w:pPr>
            <w:ind w:left="568" w:hanging="284"/>
          </w:pPr>
        </w:pPrChange>
      </w:pPr>
      <w:ins w:id="3822" w:author="MCC160" w:date="2023-01-18T13:56:00Z">
        <w:r w:rsidRPr="004E0A51">
          <w:t>-</w:t>
        </w:r>
        <w:r w:rsidRPr="004E0A51">
          <w:tab/>
        </w:r>
        <w:r>
          <w:t xml:space="preserve">The </w:t>
        </w:r>
        <w:r w:rsidRPr="0070565E">
          <w:t xml:space="preserve">UE has performed procedure </w:t>
        </w:r>
      </w:ins>
      <w:ins w:id="3823" w:author="MCC160" w:date="2023-01-18T14:02:00Z">
        <w:r w:rsidR="008754C1">
          <w:t>'</w:t>
        </w:r>
      </w:ins>
      <w:ins w:id="3824" w:author="MCC160" w:date="2023-01-18T13:56:00Z">
        <w:r w:rsidRPr="004E0A51">
          <w:t>MC</w:t>
        </w:r>
        <w:r>
          <w:t>X</w:t>
        </w:r>
        <w:r w:rsidRPr="004E0A51">
          <w:t xml:space="preserve"> pre-established session establishment</w:t>
        </w:r>
      </w:ins>
      <w:ins w:id="3825" w:author="MCC160" w:date="2023-01-18T14:15:00Z">
        <w:r w:rsidR="006F6CCD">
          <w:t>'</w:t>
        </w:r>
      </w:ins>
      <w:ins w:id="3826" w:author="MCC160" w:date="2023-01-18T13:56:00Z">
        <w:r w:rsidRPr="004E0A51">
          <w:t xml:space="preserve"> as specified in TS 36.579-1 [2] clause 5.3.3.</w:t>
        </w:r>
      </w:ins>
    </w:p>
    <w:p w:rsidR="00B54636" w:rsidRPr="00B54636" w:rsidDel="00E61C34" w:rsidRDefault="00B54636">
      <w:pPr>
        <w:pStyle w:val="B10"/>
        <w:rPr>
          <w:del w:id="3827" w:author="MCC160" w:date="2023-01-18T13:38:00Z"/>
        </w:rPr>
        <w:pPrChange w:id="3828" w:author="MCC160" w:date="2023-02-23T18:46:00Z">
          <w:pPr>
            <w:ind w:left="568" w:hanging="284"/>
          </w:pPr>
        </w:pPrChange>
      </w:pPr>
      <w:del w:id="3829"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3830" w:author="MCC160" w:date="2023-01-18T13:38:00Z"/>
        </w:rPr>
        <w:pPrChange w:id="3831" w:author="MCC160" w:date="2023-02-23T18:46:00Z">
          <w:pPr>
            <w:ind w:left="568" w:hanging="284"/>
          </w:pPr>
        </w:pPrChange>
      </w:pPr>
      <w:del w:id="3832"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Del="009A7060" w:rsidRDefault="00B54636">
      <w:pPr>
        <w:pStyle w:val="B10"/>
        <w:rPr>
          <w:del w:id="3833" w:author="MCC160" w:date="2023-01-18T14:22:00Z"/>
        </w:rPr>
        <w:pPrChange w:id="3834" w:author="MCC160" w:date="2023-02-23T18:46:00Z">
          <w:pPr>
            <w:ind w:left="568" w:hanging="284"/>
          </w:pPr>
        </w:pPrChange>
      </w:pPr>
      <w:del w:id="3835" w:author="MCC160" w:date="2023-01-18T14:22:00Z">
        <w:r w:rsidRPr="00B54636" w:rsidDel="009A7060">
          <w:delText>-</w:delText>
        </w:r>
        <w:r w:rsidRPr="00B54636" w:rsidDel="009A7060">
          <w:tab/>
          <w:delText>The MCPTT User performs the procedure for MCPTT pre-established session establishment CO as specified in TS 36.579-1 [2], subclause 5.3.3.</w:delText>
        </w:r>
      </w:del>
    </w:p>
    <w:p w:rsidR="00B54636" w:rsidRPr="00B54636" w:rsidRDefault="00B54636">
      <w:pPr>
        <w:pStyle w:val="B10"/>
        <w:pPrChange w:id="3836" w:author="MCC160" w:date="2023-02-23T18:46:00Z">
          <w:pPr>
            <w:ind w:left="568" w:hanging="284"/>
          </w:pPr>
        </w:pPrChange>
      </w:pPr>
      <w:r w:rsidRPr="00B54636">
        <w:t>-</w:t>
      </w:r>
      <w:r w:rsidRPr="00B54636">
        <w:tab/>
        <w:t>UE States at the end of the preamble</w:t>
      </w:r>
    </w:p>
    <w:p w:rsidR="00B54636" w:rsidRPr="00B54636" w:rsidRDefault="00B54636">
      <w:pPr>
        <w:pStyle w:val="B2"/>
        <w:pPrChange w:id="3837" w:author="MCC160" w:date="2023-02-23T18:46:00Z">
          <w:pPr>
            <w:ind w:left="851" w:hanging="284"/>
          </w:pPr>
        </w:pPrChange>
      </w:pPr>
      <w:r w:rsidRPr="00B54636">
        <w:t>-</w:t>
      </w:r>
      <w:r w:rsidRPr="00B54636">
        <w:tab/>
        <w:t>The UE is in E-UTRA Registered, Idle Mode state.</w:t>
      </w:r>
    </w:p>
    <w:p w:rsidR="00B54636" w:rsidRPr="00B54636" w:rsidRDefault="00B54636">
      <w:pPr>
        <w:pStyle w:val="B2"/>
        <w:pPrChange w:id="3838" w:author="MCC160" w:date="2023-02-23T18:46: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3839" w:author="MCC160" w:date="2023-02-23T18:46:00Z">
          <w:pPr>
            <w:keepNext/>
            <w:keepLines/>
            <w:spacing w:before="120"/>
            <w:ind w:left="1985" w:hanging="1985"/>
          </w:pPr>
        </w:pPrChange>
      </w:pPr>
      <w:r w:rsidRPr="00B54636">
        <w:t>6.1.1.7.3.2</w:t>
      </w:r>
      <w:r w:rsidRPr="00B54636">
        <w:tab/>
        <w:t>Test procedure sequence</w:t>
      </w:r>
    </w:p>
    <w:p w:rsidR="00B54636" w:rsidRPr="00B54636" w:rsidRDefault="00B54636">
      <w:pPr>
        <w:pStyle w:val="TH"/>
        <w:pPrChange w:id="3840" w:author="MCC160" w:date="2023-02-23T18:46:00Z">
          <w:pPr>
            <w:keepNext/>
            <w:keepLines/>
            <w:spacing w:before="60"/>
            <w:jc w:val="center"/>
          </w:pPr>
        </w:pPrChange>
      </w:pPr>
      <w:bookmarkStart w:id="3841" w:name="_Toc21006011"/>
      <w:bookmarkStart w:id="3842" w:name="_Toc36037684"/>
      <w:bookmarkStart w:id="3843" w:name="_Toc43837535"/>
      <w:bookmarkStart w:id="3844" w:name="_Toc60995647"/>
      <w:bookmarkStart w:id="3845" w:name="_Toc69159775"/>
      <w:r w:rsidRPr="00B54636">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10125" w:rsidRPr="00B54636" w:rsidTr="00210125">
        <w:tc>
          <w:tcPr>
            <w:tcW w:w="649" w:type="dxa"/>
            <w:tcBorders>
              <w:top w:val="single" w:sz="4" w:space="0" w:color="auto"/>
              <w:left w:val="single" w:sz="4" w:space="0" w:color="auto"/>
              <w:bottom w:val="nil"/>
              <w:right w:val="single" w:sz="4" w:space="0" w:color="auto"/>
            </w:tcBorders>
            <w:hideMark/>
          </w:tcPr>
          <w:p w:rsidR="00210125" w:rsidRPr="00B54636" w:rsidRDefault="00210125">
            <w:pPr>
              <w:pStyle w:val="TAH"/>
              <w:rPr>
                <w:lang w:val="fr-FR"/>
              </w:rPr>
              <w:pPrChange w:id="3846" w:author="MCC160" w:date="2023-02-23T18:46:00Z">
                <w:pPr>
                  <w:keepNext/>
                  <w:keepLines/>
                  <w:spacing w:after="0"/>
                  <w:jc w:val="center"/>
                </w:pPr>
              </w:pPrChange>
            </w:pPr>
            <w:r w:rsidRPr="00B54636">
              <w:rPr>
                <w:lang w:val="fr-FR"/>
              </w:rPr>
              <w:t>St</w:t>
            </w:r>
          </w:p>
        </w:tc>
        <w:tc>
          <w:tcPr>
            <w:tcW w:w="3970" w:type="dxa"/>
            <w:tcBorders>
              <w:top w:val="single" w:sz="4" w:space="0" w:color="auto"/>
              <w:left w:val="single" w:sz="4" w:space="0" w:color="auto"/>
              <w:bottom w:val="single" w:sz="4" w:space="0" w:color="auto"/>
              <w:right w:val="single" w:sz="4" w:space="0" w:color="auto"/>
            </w:tcBorders>
            <w:hideMark/>
          </w:tcPr>
          <w:p w:rsidR="00210125" w:rsidRPr="00B54636" w:rsidRDefault="00210125">
            <w:pPr>
              <w:pStyle w:val="TAH"/>
              <w:rPr>
                <w:lang w:val="fr-FR"/>
              </w:rPr>
              <w:pPrChange w:id="3847" w:author="MCC160" w:date="2023-02-23T18:46:00Z">
                <w:pPr>
                  <w:keepNext/>
                  <w:keepLines/>
                  <w:spacing w:after="0"/>
                  <w:jc w:val="center"/>
                </w:pPr>
              </w:pPrChange>
            </w:pPr>
            <w:r w:rsidRPr="00B5463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tcPr>
          <w:p w:rsidR="00210125" w:rsidRPr="00210125" w:rsidRDefault="00210125">
            <w:pPr>
              <w:pStyle w:val="TAH"/>
              <w:rPr>
                <w:b w:val="0"/>
                <w:highlight w:val="yellow"/>
                <w:lang w:val="fr-FR"/>
                <w:rPrChange w:id="3848" w:author="MCC160" w:date="2023-02-23T18:37:00Z">
                  <w:rPr>
                    <w:rFonts w:ascii="Arial" w:hAnsi="Arial"/>
                    <w:b/>
                    <w:sz w:val="18"/>
                    <w:lang w:val="fr-FR"/>
                  </w:rPr>
                </w:rPrChange>
              </w:rPr>
              <w:pPrChange w:id="3849" w:author="MCC160" w:date="2023-02-23T18:46:00Z">
                <w:pPr>
                  <w:keepNext/>
                  <w:keepLines/>
                  <w:spacing w:after="0"/>
                  <w:jc w:val="center"/>
                </w:pPr>
              </w:pPrChange>
            </w:pPr>
            <w:r w:rsidRPr="00210125">
              <w:rPr>
                <w:highlight w:val="yellow"/>
                <w:lang w:val="fr-FR"/>
                <w:rPrChange w:id="3850" w:author="MCC160" w:date="2023-02-23T18:37:00Z">
                  <w:rPr>
                    <w:b/>
                    <w:lang w:val="fr-FR"/>
                  </w:rPr>
                </w:rPrChange>
              </w:rPr>
              <w:t>Message Sequence</w:t>
            </w:r>
          </w:p>
        </w:tc>
        <w:tc>
          <w:tcPr>
            <w:tcW w:w="567" w:type="dxa"/>
            <w:tcBorders>
              <w:top w:val="single" w:sz="4" w:space="0" w:color="auto"/>
              <w:left w:val="single" w:sz="4" w:space="0" w:color="auto"/>
              <w:bottom w:val="nil"/>
              <w:right w:val="single" w:sz="4" w:space="0" w:color="auto"/>
            </w:tcBorders>
            <w:hideMark/>
          </w:tcPr>
          <w:p w:rsidR="00210125" w:rsidRPr="00B54636" w:rsidRDefault="00210125">
            <w:pPr>
              <w:pStyle w:val="TAH"/>
              <w:rPr>
                <w:lang w:val="fr-FR"/>
              </w:rPr>
              <w:pPrChange w:id="3851" w:author="MCC160" w:date="2023-02-23T18:46:00Z">
                <w:pPr>
                  <w:keepNext/>
                  <w:keepLines/>
                  <w:spacing w:after="0"/>
                  <w:jc w:val="center"/>
                </w:pPr>
              </w:pPrChange>
            </w:pPr>
            <w:r w:rsidRPr="00B54636">
              <w:rPr>
                <w:lang w:val="fr-FR"/>
              </w:rPr>
              <w:t>TP</w:t>
            </w:r>
          </w:p>
        </w:tc>
        <w:tc>
          <w:tcPr>
            <w:tcW w:w="892" w:type="dxa"/>
            <w:tcBorders>
              <w:top w:val="single" w:sz="4" w:space="0" w:color="auto"/>
              <w:left w:val="single" w:sz="4" w:space="0" w:color="auto"/>
              <w:bottom w:val="nil"/>
              <w:right w:val="single" w:sz="4" w:space="0" w:color="auto"/>
            </w:tcBorders>
            <w:hideMark/>
          </w:tcPr>
          <w:p w:rsidR="00210125" w:rsidRPr="00B54636" w:rsidRDefault="00210125">
            <w:pPr>
              <w:pStyle w:val="TAH"/>
              <w:rPr>
                <w:lang w:val="fr-FR"/>
              </w:rPr>
              <w:pPrChange w:id="3852" w:author="MCC160" w:date="2023-02-23T18:46:00Z">
                <w:pPr>
                  <w:keepNext/>
                  <w:keepLines/>
                  <w:spacing w:after="0"/>
                  <w:jc w:val="center"/>
                </w:pPr>
              </w:pPrChange>
            </w:pPr>
            <w:r w:rsidRPr="00B54636">
              <w:rPr>
                <w:lang w:val="fr-FR"/>
              </w:rPr>
              <w:t>Verdict</w:t>
            </w:r>
          </w:p>
        </w:tc>
      </w:tr>
      <w:tr w:rsidR="00B54636" w:rsidRPr="00B54636" w:rsidTr="00210125">
        <w:tc>
          <w:tcPr>
            <w:tcW w:w="64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853" w:author="MCC160" w:date="2023-02-23T18:46:00Z">
                <w:pPr>
                  <w:keepNext/>
                  <w:keepLines/>
                  <w:spacing w:after="0"/>
                  <w:jc w:val="center"/>
                </w:pPr>
              </w:pPrChange>
            </w:pPr>
          </w:p>
        </w:tc>
        <w:tc>
          <w:tcPr>
            <w:tcW w:w="397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H"/>
              <w:rPr>
                <w:lang w:val="fr-FR"/>
              </w:rPr>
              <w:pPrChange w:id="3854"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855" w:author="MCC160" w:date="2023-02-23T18:46:00Z">
                <w:pPr>
                  <w:keepNext/>
                  <w:keepLines/>
                  <w:spacing w:after="0"/>
                  <w:jc w:val="center"/>
                </w:pPr>
              </w:pPrChange>
            </w:pPr>
            <w:r w:rsidRPr="00B5463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856" w:author="MCC160" w:date="2023-02-23T18:46:00Z">
                <w:pPr>
                  <w:keepNext/>
                  <w:keepLines/>
                  <w:spacing w:after="0"/>
                  <w:jc w:val="center"/>
                </w:pPr>
              </w:pPrChange>
            </w:pPr>
            <w:r w:rsidRPr="00B54636">
              <w:rPr>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857" w:author="MCC160" w:date="2023-02-23T18:46: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3858" w:author="MCC160" w:date="2023-02-23T18:46:00Z">
                <w:pPr>
                  <w:keepNext/>
                  <w:keepLines/>
                  <w:spacing w:after="0"/>
                  <w:jc w:val="center"/>
                </w:pPr>
              </w:pPrChange>
            </w:pPr>
          </w:p>
        </w:tc>
      </w:tr>
      <w:tr w:rsidR="00B54636" w:rsidRPr="00B54636" w:rsidTr="00210125">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59" w:author="MCC160" w:date="2023-02-23T18:46:00Z">
                <w:pPr>
                  <w:keepNext/>
                  <w:keepLines/>
                  <w:spacing w:after="0"/>
                  <w:jc w:val="center"/>
                </w:pPr>
              </w:pPrChange>
            </w:pPr>
            <w:r w:rsidRPr="00B5463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860" w:author="MCC160" w:date="2023-02-23T18:46:00Z">
                <w:pPr>
                  <w:keepNext/>
                  <w:keepLines/>
                  <w:spacing w:after="0"/>
                </w:pPr>
              </w:pPrChange>
            </w:pPr>
            <w:r w:rsidRPr="00B54636">
              <w:rPr>
                <w:lang w:val="fr-FR"/>
              </w:rPr>
              <w:t xml:space="preserve">Check: </w:t>
            </w:r>
            <w:del w:id="3861" w:author="MCC160" w:date="2023-01-18T17:58:00Z">
              <w:r w:rsidRPr="00B54636" w:rsidDel="00885AE6">
                <w:rPr>
                  <w:lang w:val="fr-FR"/>
                </w:rPr>
                <w:delText xml:space="preserve">Is the procedure for </w:delText>
              </w:r>
            </w:del>
            <w:ins w:id="3862" w:author="MCC160" w:date="2023-01-18T17:58:00Z">
              <w:r w:rsidR="00885AE6">
                <w:rPr>
                  <w:lang w:val="fr-FR"/>
                </w:rPr>
                <w:t xml:space="preserve">Does the UE (MCPTT client) correctly perform procedure </w:t>
              </w:r>
            </w:ins>
            <w:ins w:id="3863" w:author="MCC160" w:date="2023-01-18T18:10:00Z">
              <w:r w:rsidR="0025743F">
                <w:rPr>
                  <w:lang w:val="fr-FR"/>
                </w:rPr>
                <w:t>'</w:t>
              </w:r>
            </w:ins>
            <w:r w:rsidRPr="00B54636">
              <w:rPr>
                <w:lang w:val="fr-FR"/>
              </w:rPr>
              <w:t>MCX CT group call establishment</w:t>
            </w:r>
            <w:del w:id="3864" w:author="MCC160" w:date="2023-01-18T19:54:00Z">
              <w:r w:rsidRPr="00B54636" w:rsidDel="008E25E9">
                <w:rPr>
                  <w:lang w:val="fr-FR"/>
                </w:rPr>
                <w:delText>,</w:delText>
              </w:r>
            </w:del>
            <w:ins w:id="3865" w:author="MCC160" w:date="2023-01-18T19:54:00Z">
              <w:r w:rsidR="008E25E9">
                <w:rPr>
                  <w:lang w:val="fr-FR"/>
                </w:rPr>
                <w:t xml:space="preserve"> with</w:t>
              </w:r>
            </w:ins>
            <w:r w:rsidRPr="00B54636">
              <w:rPr>
                <w:lang w:val="fr-FR"/>
              </w:rPr>
              <w:t xml:space="preserve"> manual commencement</w:t>
            </w:r>
            <w:ins w:id="3866" w:author="MCC160" w:date="2023-01-18T19:54:00Z">
              <w:r w:rsidR="008E25E9">
                <w:rPr>
                  <w:lang w:val="fr-FR"/>
                </w:rPr>
                <w:t>'</w:t>
              </w:r>
            </w:ins>
            <w:r w:rsidRPr="00B54636">
              <w:rPr>
                <w:lang w:val="fr-FR"/>
              </w:rPr>
              <w:t xml:space="preserve"> as described in TS 36.579-1 [2]</w:t>
            </w:r>
            <w:del w:id="3867" w:author="MCC160" w:date="2023-01-18T17:26:00Z">
              <w:r w:rsidRPr="00B54636" w:rsidDel="00A73205">
                <w:rPr>
                  <w:lang w:val="fr-FR"/>
                </w:rPr>
                <w:delText>,</w:delText>
              </w:r>
            </w:del>
            <w:r w:rsidRPr="00B54636">
              <w:rPr>
                <w:lang w:val="fr-FR"/>
              </w:rPr>
              <w:t xml:space="preserve"> Table 5.3.5.3-1</w:t>
            </w:r>
            <w:del w:id="3868" w:author="MCC160" w:date="2023-01-18T19:54:00Z">
              <w:r w:rsidRPr="00B54636" w:rsidDel="008E25E9">
                <w:rPr>
                  <w:lang w:val="fr-FR"/>
                </w:rPr>
                <w:delText xml:space="preserve">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69" w:author="MCC160" w:date="2023-02-23T18:46: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870"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71" w:author="MCC160" w:date="2023-02-23T18:46: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72" w:author="MCC160" w:date="2023-02-23T18:46:00Z">
                <w:pPr>
                  <w:keepNext/>
                  <w:keepLines/>
                  <w:spacing w:after="0"/>
                  <w:jc w:val="center"/>
                </w:pPr>
              </w:pPrChange>
            </w:pPr>
            <w:r w:rsidRPr="00B54636">
              <w:rPr>
                <w:lang w:val="fr-FR"/>
              </w:rPr>
              <w:t>P</w:t>
            </w:r>
          </w:p>
        </w:tc>
      </w:tr>
      <w:tr w:rsidR="00B54636" w:rsidRPr="00B54636" w:rsidTr="00210125">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73" w:author="MCC160" w:date="2023-02-23T18:46:00Z">
                <w:pPr>
                  <w:keepNext/>
                  <w:keepLines/>
                  <w:spacing w:after="0"/>
                  <w:jc w:val="center"/>
                </w:pPr>
              </w:pPrChange>
            </w:pPr>
            <w:r w:rsidRPr="00B54636">
              <w:rPr>
                <w:lang w:val="fr-FR"/>
              </w:rPr>
              <w:t>2-6</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874"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75" w:author="MCC160" w:date="2023-02-23T18:46: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876"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77"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78" w:author="MCC160" w:date="2023-02-23T18:46:00Z">
                <w:pPr>
                  <w:keepNext/>
                  <w:keepLines/>
                  <w:spacing w:after="0"/>
                  <w:jc w:val="center"/>
                </w:pPr>
              </w:pPrChange>
            </w:pPr>
            <w:r w:rsidRPr="00B54636">
              <w:rPr>
                <w:lang w:val="fr-FR"/>
              </w:rPr>
              <w:t>-</w:t>
            </w:r>
          </w:p>
        </w:tc>
      </w:tr>
      <w:tr w:rsidR="00B54636" w:rsidRPr="00B54636" w:rsidTr="00210125">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79" w:author="MCC160" w:date="2023-02-23T18:46:00Z">
                <w:pPr>
                  <w:keepNext/>
                  <w:keepLines/>
                  <w:spacing w:after="0"/>
                  <w:jc w:val="center"/>
                </w:pPr>
              </w:pPrChange>
            </w:pPr>
            <w:r w:rsidRPr="00B54636">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szCs w:val="18"/>
                <w:lang w:val="fr-FR"/>
              </w:rPr>
              <w:pPrChange w:id="3880" w:author="MCC160" w:date="2023-02-23T18:46:00Z">
                <w:pPr>
                  <w:keepNext/>
                  <w:keepLines/>
                  <w:spacing w:after="0"/>
                </w:pPr>
              </w:pPrChange>
            </w:pPr>
            <w:r w:rsidRPr="00B54636">
              <w:rPr>
                <w:szCs w:val="18"/>
                <w:lang w:val="fr-FR"/>
              </w:rPr>
              <w:t xml:space="preserve">Check: </w:t>
            </w:r>
            <w:del w:id="3881" w:author="MCC160" w:date="2023-01-18T17:58:00Z">
              <w:r w:rsidRPr="00B54636" w:rsidDel="00885AE6">
                <w:rPr>
                  <w:szCs w:val="18"/>
                  <w:lang w:val="fr-FR"/>
                </w:rPr>
                <w:delText>Is the p</w:delText>
              </w:r>
              <w:r w:rsidRPr="00B54636" w:rsidDel="00885AE6">
                <w:rPr>
                  <w:lang w:val="fr-FR"/>
                </w:rPr>
                <w:delText xml:space="preserve">rocedure for </w:delText>
              </w:r>
            </w:del>
            <w:ins w:id="3882" w:author="MCC160" w:date="2023-01-18T17:58:00Z">
              <w:r w:rsidR="00885AE6">
                <w:rPr>
                  <w:szCs w:val="18"/>
                  <w:lang w:val="fr-FR"/>
                </w:rPr>
                <w:t xml:space="preserve">Does the UE (MCPTT client) correctly perform procedure </w:t>
              </w:r>
            </w:ins>
            <w:ins w:id="3883" w:author="MCC160" w:date="2023-01-18T18:10:00Z">
              <w:r w:rsidR="0025743F">
                <w:rPr>
                  <w:szCs w:val="18"/>
                  <w:lang w:val="fr-FR"/>
                </w:rPr>
                <w:t>'</w:t>
              </w:r>
            </w:ins>
            <w:r w:rsidRPr="00B54636">
              <w:rPr>
                <w:lang w:val="fr-FR"/>
              </w:rPr>
              <w:t xml:space="preserve">MCPTT CT </w:t>
            </w:r>
            <w:del w:id="3884" w:author="MCC160" w:date="2023-01-18T19:55:00Z">
              <w:r w:rsidRPr="00B54636" w:rsidDel="008E25E9">
                <w:rPr>
                  <w:lang w:val="fr-FR"/>
                </w:rPr>
                <w:delText xml:space="preserve">Group </w:delText>
              </w:r>
            </w:del>
            <w:r w:rsidRPr="00B54636">
              <w:rPr>
                <w:lang w:val="fr-FR"/>
              </w:rPr>
              <w:t>Call establishment using a pre-established session</w:t>
            </w:r>
            <w:ins w:id="3885" w:author="MCC160" w:date="2023-01-18T19:55:00Z">
              <w:r w:rsidR="008E25E9">
                <w:rPr>
                  <w:lang w:val="fr-FR"/>
                </w:rPr>
                <w:t>'</w:t>
              </w:r>
            </w:ins>
            <w:r w:rsidRPr="00B54636">
              <w:rPr>
                <w:lang w:val="fr-FR"/>
              </w:rPr>
              <w:t xml:space="preserve"> as described in TS 36.579-1 [2] Table 5.3A.8.3-1 starting with </w:t>
            </w:r>
            <w:del w:id="3886" w:author="MCC160" w:date="2023-01-18T19:55:00Z">
              <w:r w:rsidRPr="00B54636" w:rsidDel="008E25E9">
                <w:rPr>
                  <w:lang w:val="fr-FR"/>
                </w:rPr>
                <w:delText>S</w:delText>
              </w:r>
            </w:del>
            <w:ins w:id="3887" w:author="MCC160" w:date="2023-01-18T19:55:00Z">
              <w:r w:rsidR="008E25E9">
                <w:rPr>
                  <w:lang w:val="fr-FR"/>
                </w:rPr>
                <w:t>s</w:t>
              </w:r>
            </w:ins>
            <w:r w:rsidRPr="00B54636">
              <w:rPr>
                <w:lang w:val="fr-FR"/>
              </w:rPr>
              <w:t>tep 2</w:t>
            </w:r>
            <w:del w:id="3888" w:author="MCC160" w:date="2023-01-18T19:55:00Z">
              <w:r w:rsidRPr="00B54636" w:rsidDel="008E25E9">
                <w:rPr>
                  <w:lang w:val="fr-FR"/>
                </w:rPr>
                <w:delText xml:space="preserve">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szCs w:val="18"/>
                <w:lang w:val="fr-FR"/>
              </w:rPr>
              <w:pPrChange w:id="3889" w:author="MCC160" w:date="2023-02-23T18:46: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szCs w:val="18"/>
                <w:lang w:val="fr-FR"/>
              </w:rPr>
              <w:pPrChange w:id="3890"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szCs w:val="18"/>
                <w:lang w:val="fr-FR"/>
              </w:rPr>
              <w:pPrChange w:id="3891" w:author="MCC160" w:date="2023-02-23T18:46: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szCs w:val="18"/>
                <w:lang w:val="fr-FR"/>
              </w:rPr>
              <w:pPrChange w:id="3892" w:author="MCC160" w:date="2023-02-23T18:46:00Z">
                <w:pPr>
                  <w:keepNext/>
                  <w:keepLines/>
                  <w:spacing w:after="0"/>
                  <w:jc w:val="center"/>
                </w:pPr>
              </w:pPrChange>
            </w:pPr>
            <w:r w:rsidRPr="00B54636">
              <w:rPr>
                <w:lang w:val="fr-FR"/>
              </w:rPr>
              <w:t>P</w:t>
            </w:r>
          </w:p>
        </w:tc>
      </w:tr>
      <w:tr w:rsidR="00B54636" w:rsidRPr="00B54636" w:rsidTr="00210125">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93" w:author="MCC160" w:date="2023-02-23T18:46:00Z">
                <w:pPr>
                  <w:keepNext/>
                  <w:keepLines/>
                  <w:spacing w:after="0"/>
                  <w:jc w:val="center"/>
                </w:pPr>
              </w:pPrChange>
            </w:pPr>
            <w:r w:rsidRPr="00B5463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894"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95" w:author="MCC160" w:date="2023-02-23T18:46: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896"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97"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98" w:author="MCC160" w:date="2023-02-23T18:46:00Z">
                <w:pPr>
                  <w:keepNext/>
                  <w:keepLines/>
                  <w:spacing w:after="0"/>
                  <w:jc w:val="center"/>
                </w:pPr>
              </w:pPrChange>
            </w:pPr>
            <w:r w:rsidRPr="00B54636">
              <w:rPr>
                <w:lang w:val="fr-FR"/>
              </w:rPr>
              <w:t>-</w:t>
            </w:r>
          </w:p>
        </w:tc>
      </w:tr>
      <w:tr w:rsidR="00B54636" w:rsidRPr="00B54636" w:rsidTr="00210125">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899" w:author="MCC160" w:date="2023-02-23T18:46:00Z">
                <w:pPr>
                  <w:keepNext/>
                  <w:keepLines/>
                  <w:spacing w:after="0"/>
                  <w:jc w:val="center"/>
                </w:pPr>
              </w:pPrChange>
            </w:pPr>
            <w:r w:rsidRPr="00B54636">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900" w:author="MCC160" w:date="2023-02-23T18:46:00Z">
                <w:pPr>
                  <w:keepNext/>
                  <w:keepLines/>
                  <w:spacing w:after="0"/>
                </w:pPr>
              </w:pPrChange>
            </w:pPr>
            <w:r w:rsidRPr="00B54636">
              <w:rPr>
                <w:lang w:val="fr-FR"/>
              </w:rPr>
              <w:t xml:space="preserve">Check: </w:t>
            </w:r>
            <w:del w:id="3901" w:author="MCC160" w:date="2023-01-18T17:58:00Z">
              <w:r w:rsidRPr="00B54636" w:rsidDel="00885AE6">
                <w:rPr>
                  <w:lang w:val="fr-FR"/>
                </w:rPr>
                <w:delText xml:space="preserve">Is the procedure for </w:delText>
              </w:r>
            </w:del>
            <w:ins w:id="3902" w:author="MCC160" w:date="2023-01-18T17:58:00Z">
              <w:r w:rsidR="00885AE6">
                <w:rPr>
                  <w:lang w:val="fr-FR"/>
                </w:rPr>
                <w:t xml:space="preserve">Does the UE (MCPTT client) correctly perform procedure </w:t>
              </w:r>
            </w:ins>
            <w:ins w:id="3903" w:author="MCC160" w:date="2023-01-18T18:10:00Z">
              <w:r w:rsidR="0025743F">
                <w:rPr>
                  <w:lang w:val="fr-FR"/>
                </w:rPr>
                <w:t>'</w:t>
              </w:r>
            </w:ins>
            <w:r w:rsidRPr="00B54636">
              <w:rPr>
                <w:lang w:val="fr-FR"/>
              </w:rPr>
              <w:t>MCPTT CT call release keeping the pre-established session</w:t>
            </w:r>
            <w:ins w:id="3904" w:author="MCC160" w:date="2023-01-18T19:56:00Z">
              <w:r w:rsidR="00023822">
                <w:rPr>
                  <w:lang w:val="fr-FR"/>
                </w:rPr>
                <w:t>'</w:t>
              </w:r>
            </w:ins>
            <w:r w:rsidRPr="00B54636">
              <w:rPr>
                <w:lang w:val="fr-FR"/>
              </w:rPr>
              <w:t xml:space="preserve"> as described in TS 36.579-1 [2]</w:t>
            </w:r>
            <w:del w:id="3905" w:author="MCC160" w:date="2023-01-18T17:26:00Z">
              <w:r w:rsidRPr="00B54636" w:rsidDel="00A73205">
                <w:rPr>
                  <w:lang w:val="fr-FR"/>
                </w:rPr>
                <w:delText>,</w:delText>
              </w:r>
            </w:del>
            <w:r w:rsidRPr="00B54636">
              <w:rPr>
                <w:lang w:val="fr-FR"/>
              </w:rPr>
              <w:t xml:space="preserve"> Table 5.3A.5.3-1</w:t>
            </w:r>
            <w:del w:id="3906" w:author="MCC160" w:date="2023-01-18T19:56:00Z">
              <w:r w:rsidRPr="00B54636" w:rsidDel="003E4AAC">
                <w:rPr>
                  <w:lang w:val="fr-FR"/>
                </w:rPr>
                <w:delText xml:space="preserve">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907" w:author="MCC160" w:date="2023-02-23T18:46: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908"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909" w:author="MCC160" w:date="2023-02-23T18:46: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910" w:author="MCC160" w:date="2023-02-23T18:46:00Z">
                <w:pPr>
                  <w:keepNext/>
                  <w:keepLines/>
                  <w:spacing w:after="0"/>
                  <w:jc w:val="center"/>
                </w:pPr>
              </w:pPrChange>
            </w:pPr>
            <w:r w:rsidRPr="00B54636">
              <w:rPr>
                <w:lang w:val="fr-FR"/>
              </w:rPr>
              <w:t>P</w:t>
            </w:r>
          </w:p>
        </w:tc>
      </w:tr>
      <w:tr w:rsidR="00B54636" w:rsidRPr="00B54636" w:rsidTr="00210125">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cs="Arial"/>
                <w:lang w:val="fr-FR"/>
              </w:rPr>
              <w:pPrChange w:id="3911" w:author="MCC160" w:date="2023-02-23T18:46:00Z">
                <w:pPr>
                  <w:keepNext/>
                  <w:keepLines/>
                  <w:spacing w:after="0"/>
                  <w:jc w:val="center"/>
                </w:pPr>
              </w:pPrChange>
            </w:pPr>
            <w:r w:rsidRPr="00B54636">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912"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913" w:author="MCC160" w:date="2023-02-23T18:46: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914" w:author="MCC160" w:date="2023-02-23T18:46: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915" w:author="MCC160" w:date="2023-02-23T18:46: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3916" w:author="MCC160" w:date="2023-02-23T18:46:00Z">
                <w:pPr>
                  <w:keepNext/>
                  <w:keepLines/>
                  <w:spacing w:after="0"/>
                  <w:jc w:val="center"/>
                </w:pPr>
              </w:pPrChange>
            </w:pPr>
            <w:r w:rsidRPr="00B54636">
              <w:rPr>
                <w:lang w:val="fr-FR"/>
              </w:rPr>
              <w:t xml:space="preserve">- </w:t>
            </w:r>
          </w:p>
        </w:tc>
      </w:tr>
    </w:tbl>
    <w:p w:rsidR="00B54636" w:rsidRPr="00B54636" w:rsidRDefault="00B54636" w:rsidP="00B54636">
      <w:pPr>
        <w:rPr>
          <w:lang w:eastAsia="en-US"/>
        </w:rPr>
      </w:pPr>
    </w:p>
    <w:p w:rsidR="00B54636" w:rsidRPr="00B54636" w:rsidRDefault="00B54636">
      <w:pPr>
        <w:pStyle w:val="H6"/>
        <w:pPrChange w:id="3917" w:author="MCC160" w:date="2023-02-23T18:46:00Z">
          <w:pPr>
            <w:keepNext/>
            <w:keepLines/>
            <w:spacing w:before="120"/>
            <w:ind w:left="1985" w:hanging="1985"/>
          </w:pPr>
        </w:pPrChange>
      </w:pPr>
      <w:r w:rsidRPr="00B54636">
        <w:t>6.1.1.7.3.3</w:t>
      </w:r>
      <w:r w:rsidRPr="00B54636">
        <w:tab/>
        <w:t>Specific message contents</w:t>
      </w:r>
    </w:p>
    <w:p w:rsidR="00B54636" w:rsidRPr="00B54636" w:rsidRDefault="00B54636">
      <w:pPr>
        <w:pStyle w:val="TH"/>
        <w:pPrChange w:id="3918" w:author="MCC160" w:date="2023-02-23T18:46:00Z">
          <w:pPr>
            <w:keepNext/>
            <w:keepLines/>
            <w:spacing w:before="60"/>
            <w:jc w:val="center"/>
          </w:pPr>
        </w:pPrChange>
      </w:pPr>
      <w:r w:rsidRPr="00B54636">
        <w:t>Table 6.1.1.7.3.3-1: SIP re-INVITE from the SS (step 1, Table 6.1.1.7.3.2-1;</w:t>
      </w:r>
      <w:r w:rsidRPr="00B54636">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919" w:author="MCC160" w:date="2023-02-23T18:46:00Z">
                <w:pPr>
                  <w:keepNext/>
                  <w:keepLines/>
                  <w:spacing w:after="0"/>
                </w:pPr>
              </w:pPrChange>
            </w:pPr>
            <w:r w:rsidRPr="00B54636">
              <w:rPr>
                <w:lang w:val="fr-FR"/>
              </w:rPr>
              <w:t>Derivation Path: TS 36.579-1 [2], Table 5.5.2.5.2-1</w:t>
            </w:r>
            <w:ins w:id="3920" w:author="MCC160" w:date="2023-01-20T21:26:00Z">
              <w:r w:rsidR="00DE7BE1">
                <w:rPr>
                  <w:lang w:val="fr-FR"/>
                </w:rPr>
                <w:t>,</w:t>
              </w:r>
            </w:ins>
            <w:r w:rsidRPr="00B54636">
              <w:rPr>
                <w:lang w:val="fr-FR"/>
              </w:rPr>
              <w:t xml:space="preserve"> condition re_INVITE, MANUAL</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921" w:author="MCC160" w:date="2023-02-23T18:46: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922" w:author="MCC160" w:date="2023-02-23T18:46: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923" w:author="MCC160" w:date="2023-02-23T18:46: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924" w:author="MCC160" w:date="2023-02-23T18:46: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925" w:author="MCC160" w:date="2023-02-23T18:46: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926" w:author="MCC160" w:date="2023-02-23T18:46:00Z">
                  <w:rPr>
                    <w:lang w:val="fr-FR"/>
                  </w:rPr>
                </w:rPrChange>
              </w:rPr>
              <w:pPrChange w:id="3927" w:author="MCC160" w:date="2023-02-23T18:46:00Z">
                <w:pPr>
                  <w:keepNext/>
                  <w:keepLines/>
                  <w:spacing w:after="0"/>
                </w:pPr>
              </w:pPrChange>
            </w:pPr>
            <w:r w:rsidRPr="001B5C1E">
              <w:rPr>
                <w:b/>
                <w:lang w:val="fr-FR"/>
                <w:rPrChange w:id="3928" w:author="MCC160" w:date="2023-02-23T18:46: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29"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30"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31"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32"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3933" w:author="MCC160" w:date="2023-02-23T18:46: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34"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935" w:author="MCC160" w:date="2023-02-23T18:46:00Z">
                  <w:rPr>
                    <w:lang w:val="fr-FR"/>
                  </w:rPr>
                </w:rPrChange>
              </w:rPr>
              <w:pPrChange w:id="3936" w:author="MCC160" w:date="2023-02-23T18:46:00Z">
                <w:pPr>
                  <w:keepNext/>
                  <w:keepLines/>
                  <w:spacing w:after="0"/>
                </w:pPr>
              </w:pPrChange>
            </w:pPr>
            <w:r w:rsidRPr="001B5C1E">
              <w:rPr>
                <w:b/>
                <w:lang w:val="fr-FR"/>
                <w:rPrChange w:id="3937" w:author="MCC160" w:date="2023-02-23T18:46: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38"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39"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3940" w:author="MCC160" w:date="2023-02-23T18:46:00Z">
                <w:pPr>
                  <w:keepNext/>
                  <w:keepLines/>
                  <w:spacing w:after="0"/>
                </w:pPr>
              </w:pPrChange>
            </w:pPr>
            <w:r w:rsidRPr="00B54636">
              <w:rPr>
                <w:lang w:val="fr-FR"/>
              </w:rPr>
              <w:t xml:space="preserve">    MIME-part-body</w:t>
            </w:r>
            <w:r w:rsidRPr="00B5463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3941" w:author="MCC160" w:date="2023-02-23T18:46:00Z">
                <w:pPr>
                  <w:keepNext/>
                  <w:keepLines/>
                  <w:spacing w:after="0"/>
                </w:pPr>
              </w:pPrChange>
            </w:pPr>
            <w:r w:rsidRPr="00B54636">
              <w:rPr>
                <w:lang w:val="fr-FR"/>
              </w:rPr>
              <w:t>SDP as described in Table 6.1.1.7.3.3-2A</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42"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43"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44"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Cs/>
                <w:lang w:val="fr-FR"/>
              </w:rPr>
              <w:pPrChange w:id="3945" w:author="MCC160" w:date="2023-02-23T18:46: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3946"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947" w:author="MCC160" w:date="2023-02-23T18:46:00Z">
                  <w:rPr>
                    <w:lang w:val="fr-FR"/>
                  </w:rPr>
                </w:rPrChange>
              </w:rPr>
              <w:pPrChange w:id="3948" w:author="MCC160" w:date="2023-02-23T18:46:00Z">
                <w:pPr>
                  <w:keepNext/>
                  <w:keepLines/>
                  <w:spacing w:after="0"/>
                </w:pPr>
              </w:pPrChange>
            </w:pPr>
            <w:r w:rsidRPr="001B5C1E">
              <w:rPr>
                <w:b/>
                <w:lang w:val="fr-FR"/>
                <w:rPrChange w:id="3949" w:author="MCC160" w:date="2023-02-23T18:46:00Z">
                  <w:rPr>
                    <w:lang w:val="fr-FR"/>
                  </w:rPr>
                </w:rPrChange>
              </w:rPr>
              <w:t>MCPTT</w:t>
            </w:r>
            <w:ins w:id="3950" w:author="MCC160" w:date="2023-01-18T17:33:00Z">
              <w:r w:rsidR="00A73205" w:rsidRPr="001B5C1E">
                <w:rPr>
                  <w:b/>
                  <w:lang w:val="fr-FR"/>
                  <w:rPrChange w:id="3951" w:author="MCC160" w:date="2023-02-23T18:46:00Z">
                    <w:rPr>
                      <w:lang w:val="fr-FR"/>
                    </w:rPr>
                  </w:rPrChange>
                </w:rPr>
                <w:t>-</w:t>
              </w:r>
            </w:ins>
            <w:del w:id="3952" w:author="MCC160" w:date="2023-01-18T17:33:00Z">
              <w:r w:rsidRPr="001B5C1E" w:rsidDel="00A73205">
                <w:rPr>
                  <w:b/>
                  <w:lang w:val="fr-FR"/>
                  <w:rPrChange w:id="3953" w:author="MCC160" w:date="2023-02-23T18:46:00Z">
                    <w:rPr>
                      <w:lang w:val="fr-FR"/>
                    </w:rPr>
                  </w:rPrChange>
                </w:rPr>
                <w:delText xml:space="preserve"> </w:delText>
              </w:r>
            </w:del>
            <w:r w:rsidRPr="001B5C1E">
              <w:rPr>
                <w:b/>
                <w:lang w:val="fr-FR"/>
                <w:rPrChange w:id="3954" w:author="MCC160" w:date="2023-02-23T18:46: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55"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56" w:author="MCC160" w:date="2023-02-23T18:46: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Cs/>
                <w:lang w:val="fr-FR"/>
              </w:rPr>
              <w:pPrChange w:id="3957" w:author="MCC160" w:date="2023-02-23T18:46:00Z">
                <w:pPr>
                  <w:keepNext/>
                  <w:keepLines/>
                  <w:spacing w:after="0"/>
                </w:pPr>
              </w:pPrChange>
            </w:pPr>
            <w:r w:rsidRPr="00B54636">
              <w:rPr>
                <w:lang w:val="fr-FR"/>
              </w:rPr>
              <w:t xml:space="preserve">    MIME-part-body</w:t>
            </w:r>
            <w:r w:rsidRPr="00B5463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3958" w:author="MCC160" w:date="2023-02-23T18:46:00Z">
                <w:pPr>
                  <w:keepNext/>
                  <w:keepLines/>
                  <w:spacing w:after="0"/>
                </w:pPr>
              </w:pPrChange>
            </w:pPr>
            <w:r w:rsidRPr="00B54636">
              <w:rPr>
                <w:lang w:val="fr-FR"/>
              </w:rPr>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59"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60"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61"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3962" w:author="MCC160" w:date="2023-02-23T18:46:00Z">
          <w:pPr>
            <w:keepNext/>
            <w:keepLines/>
            <w:spacing w:before="60"/>
            <w:jc w:val="center"/>
          </w:pPr>
        </w:pPrChange>
      </w:pPr>
      <w:r w:rsidRPr="00B54636">
        <w:t>Table 6.1.1.7.3.3-2: Void</w:t>
      </w:r>
    </w:p>
    <w:p w:rsidR="00B54636" w:rsidRPr="00B54636" w:rsidRDefault="00B54636">
      <w:pPr>
        <w:pStyle w:val="TH"/>
        <w:pPrChange w:id="3963" w:author="MCC160" w:date="2023-02-23T18:46:00Z">
          <w:pPr>
            <w:keepNext/>
            <w:keepLines/>
            <w:spacing w:before="60"/>
            <w:jc w:val="center"/>
          </w:pPr>
        </w:pPrChange>
      </w:pPr>
      <w:r w:rsidRPr="00B54636">
        <w:t xml:space="preserve">Table 6.1.1.7.3.3-2A: </w:t>
      </w:r>
      <w:r w:rsidRPr="00B54636">
        <w:rPr>
          <w:lang w:eastAsia="ko-KR"/>
        </w:rPr>
        <w:t>SDP in SIP INVITE</w:t>
      </w:r>
      <w:r w:rsidRPr="00B54636">
        <w:t xml:space="preserve"> (Table 6.1.1.7.3.3-1)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rsidTr="00FB0651">
        <w:trPr>
          <w:cantSplit/>
        </w:trPr>
        <w:tc>
          <w:tcPr>
            <w:tcW w:w="9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964" w:author="MCC160" w:date="2023-02-23T18:46:00Z">
                <w:pPr>
                  <w:keepNext/>
                  <w:keepLines/>
                  <w:spacing w:after="0"/>
                </w:pPr>
              </w:pPrChange>
            </w:pPr>
            <w:r w:rsidRPr="00B54636">
              <w:rPr>
                <w:lang w:val="fr-FR"/>
              </w:rPr>
              <w:t>Derivation Path: TS 36.579-1 [2], Table 5.5.3.1.2-1</w:t>
            </w:r>
            <w:ins w:id="3965" w:author="MCC160" w:date="2023-01-20T21:26:00Z">
              <w:r w:rsidR="00DE7BE1">
                <w:rPr>
                  <w:lang w:val="fr-FR"/>
                </w:rPr>
                <w:t>,</w:t>
              </w:r>
            </w:ins>
            <w:r w:rsidRPr="00B54636">
              <w:rPr>
                <w:lang w:val="fr-FR"/>
              </w:rPr>
              <w:t xml:space="preserve"> condition SDP_OFFER, PRE_ESTABLISHED_SESSION</w:t>
            </w:r>
          </w:p>
        </w:tc>
      </w:tr>
    </w:tbl>
    <w:p w:rsidR="00B54636" w:rsidRPr="00B54636" w:rsidRDefault="00B54636" w:rsidP="00B54636">
      <w:pPr>
        <w:rPr>
          <w:lang w:eastAsia="en-US"/>
        </w:rPr>
      </w:pPr>
    </w:p>
    <w:p w:rsidR="00B54636" w:rsidRPr="00B54636" w:rsidRDefault="00B54636">
      <w:pPr>
        <w:pStyle w:val="TH"/>
        <w:pPrChange w:id="3966" w:author="MCC160" w:date="2023-02-23T18:46:00Z">
          <w:pPr>
            <w:keepNext/>
            <w:keepLines/>
            <w:spacing w:before="60"/>
            <w:jc w:val="center"/>
          </w:pPr>
        </w:pPrChange>
      </w:pPr>
      <w:r w:rsidRPr="00B54636">
        <w:t xml:space="preserve">Table 6.1.1.7.3.3-3: </w:t>
      </w:r>
      <w:r w:rsidRPr="00B54636">
        <w:rPr>
          <w:lang w:eastAsia="ko-KR"/>
        </w:rPr>
        <w:t>MCPTT-Info in SIP INVITE</w:t>
      </w:r>
      <w:r w:rsidRPr="00B54636">
        <w:t xml:space="preserve"> (Table 6.1.1.7.3.3-1)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967" w:author="MCC160" w:date="2023-02-23T18:46:00Z">
                <w:pPr>
                  <w:keepNext/>
                  <w:keepLines/>
                  <w:spacing w:after="0"/>
                </w:pPr>
              </w:pPrChange>
            </w:pPr>
            <w:bookmarkStart w:id="3968" w:name="_Hlk66883200"/>
            <w:r w:rsidRPr="00B54636">
              <w:rPr>
                <w:lang w:val="fr-FR"/>
              </w:rPr>
              <w:t>Derivation Path: TS 36.579-1 [2], Table 5.5.3.2.2-1</w:t>
            </w:r>
            <w:ins w:id="3969" w:author="MCC160" w:date="2023-01-20T21:26:00Z">
              <w:r w:rsidR="00DE7BE1">
                <w:rPr>
                  <w:lang w:val="fr-FR"/>
                </w:rPr>
                <w:t>,</w:t>
              </w:r>
            </w:ins>
            <w:r w:rsidRPr="00B54636">
              <w:rPr>
                <w:lang w:val="fr-FR"/>
              </w:rPr>
              <w:t xml:space="preserve"> condition GROUP-CALL</w:t>
            </w:r>
          </w:p>
        </w:tc>
      </w:tr>
      <w:bookmarkEnd w:id="3968"/>
    </w:tbl>
    <w:p w:rsidR="00B54636" w:rsidRPr="00B54636" w:rsidRDefault="00B54636" w:rsidP="00B54636">
      <w:pPr>
        <w:rPr>
          <w:lang w:eastAsia="en-US"/>
        </w:rPr>
      </w:pPr>
    </w:p>
    <w:p w:rsidR="00B54636" w:rsidRPr="00B54636" w:rsidRDefault="00B54636">
      <w:pPr>
        <w:pStyle w:val="TH"/>
        <w:pPrChange w:id="3970" w:author="MCC160" w:date="2023-02-23T18:46:00Z">
          <w:pPr>
            <w:keepNext/>
            <w:keepLines/>
            <w:spacing w:before="60"/>
            <w:jc w:val="center"/>
          </w:pPr>
        </w:pPrChange>
      </w:pPr>
      <w:r w:rsidRPr="00B54636">
        <w:t>Table 6.1.1.7.3.3-4: SIP 200 (OK) from the UE (step 1, Table 6.1.1.7.3.2-1;</w:t>
      </w:r>
      <w:r w:rsidRPr="00B54636">
        <w:br/>
        <w:t>step 7, TS 36.579-1 [2] Table 5.3.5.3-1)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gridCol w:w="218"/>
      </w:tblGrid>
      <w:tr w:rsidR="00B54636" w:rsidRPr="00B54636" w:rsidTr="00FB0651">
        <w:trPr>
          <w:cantSplit/>
        </w:trPr>
        <w:tc>
          <w:tcPr>
            <w:tcW w:w="9855"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3971" w:author="MCC160" w:date="2023-02-23T18:46:00Z">
                <w:pPr>
                  <w:keepNext/>
                  <w:keepLines/>
                  <w:spacing w:after="0"/>
                </w:pPr>
              </w:pPrChange>
            </w:pPr>
            <w:r w:rsidRPr="00B54636">
              <w:rPr>
                <w:lang w:val="fr-FR"/>
              </w:rPr>
              <w:t xml:space="preserve">Derivation Path: </w:t>
            </w:r>
            <w:ins w:id="3972" w:author="MCC160" w:date="2023-01-20T21:26:00Z">
              <w:r w:rsidR="00DE7BE1" w:rsidRPr="00DE7BE1">
                <w:rPr>
                  <w:lang w:val="fr-FR"/>
                </w:rPr>
                <w:t xml:space="preserve">TS 36.579-1 [2], </w:t>
              </w:r>
            </w:ins>
            <w:r w:rsidRPr="00B54636">
              <w:rPr>
                <w:lang w:val="fr-FR"/>
              </w:rPr>
              <w:t>Table 5.5.2.17.1.1-1</w:t>
            </w:r>
            <w:ins w:id="3973" w:author="MCC160" w:date="2023-01-20T21:26:00Z">
              <w:r w:rsidR="00DE7BE1">
                <w:rPr>
                  <w:lang w:val="fr-FR"/>
                </w:rPr>
                <w:t>,</w:t>
              </w:r>
            </w:ins>
            <w:r w:rsidRPr="00B54636">
              <w:rPr>
                <w:lang w:val="fr-FR"/>
              </w:rPr>
              <w:t xml:space="preserve"> condition INVITE-RSP, GROUP-CALL</w:t>
            </w:r>
          </w:p>
        </w:tc>
      </w:tr>
      <w:tr w:rsidR="00B54636" w:rsidRPr="00B54636"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974" w:author="MCC160" w:date="2023-02-23T18:46: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975" w:author="MCC160" w:date="2023-02-23T18:46: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976" w:author="MCC160" w:date="2023-02-23T18:46: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977" w:author="MCC160" w:date="2023-02-23T18:46: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3978" w:author="MCC160" w:date="2023-02-23T18:46:00Z">
                <w:pPr>
                  <w:keepNext/>
                  <w:keepLines/>
                  <w:spacing w:after="0"/>
                  <w:jc w:val="center"/>
                </w:pPr>
              </w:pPrChange>
            </w:pPr>
            <w:r w:rsidRPr="00B54636">
              <w:rPr>
                <w:lang w:val="fr-FR"/>
              </w:rPr>
              <w:t>Condition</w:t>
            </w:r>
          </w:p>
        </w:tc>
      </w:tr>
      <w:tr w:rsidR="00B54636" w:rsidRPr="00B54636"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979" w:author="MCC160" w:date="2023-02-23T18:46:00Z">
                  <w:rPr>
                    <w:lang w:val="fr-FR"/>
                  </w:rPr>
                </w:rPrChange>
              </w:rPr>
              <w:pPrChange w:id="3980" w:author="MCC160" w:date="2023-02-23T18:46:00Z">
                <w:pPr>
                  <w:keepNext/>
                  <w:keepLines/>
                  <w:spacing w:after="0"/>
                </w:pPr>
              </w:pPrChange>
            </w:pPr>
            <w:r w:rsidRPr="001B5C1E">
              <w:rPr>
                <w:b/>
                <w:lang w:val="fr-FR"/>
                <w:rPrChange w:id="3981" w:author="MCC160" w:date="2023-02-23T18:46: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82"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83"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84"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85" w:author="MCC160" w:date="2023-02-23T18:46:00Z">
                <w:pPr>
                  <w:keepNext/>
                  <w:keepLines/>
                  <w:spacing w:after="0"/>
                </w:pPr>
              </w:pPrChange>
            </w:pPr>
          </w:p>
        </w:tc>
      </w:tr>
      <w:tr w:rsidR="00B54636" w:rsidRPr="00B54636"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3986" w:author="MCC160" w:date="2023-02-23T18:46: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87"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3988" w:author="MCC160" w:date="2023-02-23T18:46:00Z">
                  <w:rPr>
                    <w:lang w:val="fr-FR"/>
                  </w:rPr>
                </w:rPrChange>
              </w:rPr>
              <w:pPrChange w:id="3989" w:author="MCC160" w:date="2023-02-23T18:46:00Z">
                <w:pPr>
                  <w:keepNext/>
                  <w:keepLines/>
                  <w:spacing w:after="0"/>
                </w:pPr>
              </w:pPrChange>
            </w:pPr>
            <w:r w:rsidRPr="001B5C1E">
              <w:rPr>
                <w:b/>
                <w:lang w:val="fr-FR"/>
                <w:rPrChange w:id="3990" w:author="MCC160" w:date="2023-02-23T18:46: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91"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92" w:author="MCC160" w:date="2023-02-23T18:46:00Z">
                <w:pPr>
                  <w:keepNext/>
                  <w:keepLines/>
                  <w:spacing w:after="0"/>
                </w:pPr>
              </w:pPrChange>
            </w:pPr>
          </w:p>
        </w:tc>
      </w:tr>
      <w:tr w:rsidR="00B54636" w:rsidRPr="00B54636"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3993" w:author="MCC160" w:date="2023-02-23T18:46:00Z">
                <w:pPr>
                  <w:keepNext/>
                  <w:keepLines/>
                  <w:spacing w:after="0"/>
                </w:pPr>
              </w:pPrChange>
            </w:pPr>
            <w:r w:rsidRPr="00B54636">
              <w:rPr>
                <w:lang w:val="fr-FR"/>
              </w:rPr>
              <w:t xml:space="preserve">    MIME-part-body</w:t>
            </w:r>
            <w:r w:rsidRPr="00B5463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3994" w:author="MCC160" w:date="2023-02-23T18:46:00Z">
                <w:pPr>
                  <w:keepNext/>
                  <w:keepLines/>
                  <w:spacing w:after="0"/>
                </w:pPr>
              </w:pPrChange>
            </w:pPr>
            <w:r w:rsidRPr="00B54636">
              <w:rPr>
                <w:lang w:val="fr-FR"/>
              </w:rPr>
              <w:t>SDP as described in Table 6.1.1.7.3.3-5</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95"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96"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97" w:author="MCC160" w:date="2023-02-23T18:46:00Z">
                <w:pPr>
                  <w:keepNext/>
                  <w:keepLines/>
                  <w:spacing w:after="0"/>
                </w:pPr>
              </w:pPrChange>
            </w:pPr>
          </w:p>
        </w:tc>
      </w:tr>
      <w:tr w:rsidR="00B54636" w:rsidRPr="00B54636"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3998" w:author="MCC160" w:date="2023-02-23T18:46: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3999"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4000" w:author="MCC160" w:date="2023-02-23T18:46:00Z">
                  <w:rPr>
                    <w:lang w:val="fr-FR"/>
                  </w:rPr>
                </w:rPrChange>
              </w:rPr>
              <w:pPrChange w:id="4001" w:author="MCC160" w:date="2023-02-23T18:46:00Z">
                <w:pPr>
                  <w:keepNext/>
                  <w:keepLines/>
                  <w:spacing w:after="0"/>
                </w:pPr>
              </w:pPrChange>
            </w:pPr>
            <w:r w:rsidRPr="001B5C1E">
              <w:rPr>
                <w:b/>
                <w:lang w:val="fr-FR"/>
                <w:rPrChange w:id="4002" w:author="MCC160" w:date="2023-02-23T18:46:00Z">
                  <w:rPr>
                    <w:lang w:val="fr-FR"/>
                  </w:rPr>
                </w:rPrChange>
              </w:rPr>
              <w:t>MCPTT</w:t>
            </w:r>
            <w:ins w:id="4003" w:author="MCC160" w:date="2023-01-18T17:33:00Z">
              <w:r w:rsidR="00A73205" w:rsidRPr="001B5C1E">
                <w:rPr>
                  <w:b/>
                  <w:lang w:val="fr-FR"/>
                  <w:rPrChange w:id="4004" w:author="MCC160" w:date="2023-02-23T18:46:00Z">
                    <w:rPr>
                      <w:lang w:val="fr-FR"/>
                    </w:rPr>
                  </w:rPrChange>
                </w:rPr>
                <w:t>-</w:t>
              </w:r>
            </w:ins>
            <w:del w:id="4005" w:author="MCC160" w:date="2023-01-18T17:33:00Z">
              <w:r w:rsidRPr="001B5C1E" w:rsidDel="00A73205">
                <w:rPr>
                  <w:b/>
                  <w:lang w:val="fr-FR"/>
                  <w:rPrChange w:id="4006" w:author="MCC160" w:date="2023-02-23T18:46:00Z">
                    <w:rPr>
                      <w:lang w:val="fr-FR"/>
                    </w:rPr>
                  </w:rPrChange>
                </w:rPr>
                <w:delText xml:space="preserve"> </w:delText>
              </w:r>
            </w:del>
            <w:r w:rsidRPr="001B5C1E">
              <w:rPr>
                <w:b/>
                <w:lang w:val="fr-FR"/>
                <w:rPrChange w:id="4007" w:author="MCC160" w:date="2023-02-23T18:46: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008"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009" w:author="MCC160" w:date="2023-02-23T18:46:00Z">
                <w:pPr>
                  <w:keepNext/>
                  <w:keepLines/>
                  <w:spacing w:after="0"/>
                </w:pPr>
              </w:pPrChange>
            </w:pPr>
          </w:p>
        </w:tc>
      </w:tr>
      <w:tr w:rsidR="00B54636" w:rsidRPr="00B54636" w:rsidTr="00FB0651">
        <w:trPr>
          <w:gridAfter w:val="1"/>
          <w:wAfter w:w="218" w:type="dxa"/>
        </w:trPr>
        <w:tc>
          <w:tcPr>
            <w:tcW w:w="2833"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4010" w:author="MCC160" w:date="2023-02-23T18:46:00Z">
                <w:pPr>
                  <w:keepNext/>
                  <w:keepLines/>
                  <w:spacing w:after="0"/>
                </w:pPr>
              </w:pPrChange>
            </w:pPr>
            <w:r w:rsidRPr="00B54636">
              <w:rPr>
                <w:lang w:val="fr-FR"/>
              </w:rPr>
              <w:t xml:space="preserve">    MIME part 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011" w:author="MCC160" w:date="2023-02-23T18:46:00Z">
                <w:pPr>
                  <w:keepNext/>
                  <w:keepLines/>
                  <w:spacing w:after="0"/>
                </w:pPr>
              </w:pPrChange>
            </w:pPr>
            <w:r w:rsidRPr="00B54636">
              <w:rPr>
                <w:lang w:val="fr-FR"/>
              </w:rPr>
              <w:t>MCPTT</w:t>
            </w:r>
            <w:ins w:id="4012" w:author="MCC160" w:date="2023-01-18T17:33:00Z">
              <w:r w:rsidR="00A73205">
                <w:rPr>
                  <w:lang w:val="fr-FR"/>
                </w:rPr>
                <w:t>-</w:t>
              </w:r>
            </w:ins>
            <w:del w:id="4013" w:author="MCC160" w:date="2023-01-18T17:33:00Z">
              <w:r w:rsidRPr="00B54636" w:rsidDel="00A73205">
                <w:rPr>
                  <w:lang w:val="fr-FR"/>
                </w:rPr>
                <w:delText xml:space="preserve"> </w:delText>
              </w:r>
            </w:del>
            <w:r w:rsidRPr="00B54636">
              <w:rPr>
                <w:lang w:val="fr-FR"/>
              </w:rPr>
              <w:t>Info as described in Table 6.1.1.7.3.3-6</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014"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015"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016"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4017" w:author="MCC160" w:date="2023-02-23T18:46:00Z">
          <w:pPr>
            <w:keepNext/>
            <w:keepLines/>
            <w:spacing w:before="60"/>
            <w:jc w:val="center"/>
          </w:pPr>
        </w:pPrChange>
      </w:pPr>
      <w:r w:rsidRPr="00B54636">
        <w:t xml:space="preserve">Table 6.1.1.7.3.3-5: </w:t>
      </w:r>
      <w:r w:rsidRPr="00B54636">
        <w:rPr>
          <w:lang w:eastAsia="ko-KR"/>
        </w:rPr>
        <w:t>SDP in SIP 200 (OK)</w:t>
      </w:r>
      <w:r w:rsidRPr="00B54636">
        <w:t xml:space="preserve"> (Table 6.1.1.7.3.3-4)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rsidTr="00FB0651">
        <w:trPr>
          <w:cantSplit/>
        </w:trPr>
        <w:tc>
          <w:tcPr>
            <w:tcW w:w="985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018" w:author="MCC160" w:date="2023-02-23T18:46:00Z">
                <w:pPr>
                  <w:keepNext/>
                  <w:keepLines/>
                  <w:spacing w:after="0"/>
                </w:pPr>
              </w:pPrChange>
            </w:pPr>
            <w:r w:rsidRPr="00B54636">
              <w:rPr>
                <w:lang w:val="fr-FR"/>
              </w:rPr>
              <w:t>Derivation Path: TS 36.579-1 [2], Table 5.5.3.1.1-1</w:t>
            </w:r>
            <w:ins w:id="4019" w:author="MCC160" w:date="2023-01-20T21:27:00Z">
              <w:r w:rsidR="00DE7BE1">
                <w:rPr>
                  <w:lang w:val="fr-FR"/>
                </w:rPr>
                <w:t>,</w:t>
              </w:r>
            </w:ins>
            <w:r w:rsidRPr="00B54636">
              <w:rPr>
                <w:lang w:val="fr-FR"/>
              </w:rPr>
              <w:t xml:space="preserve"> condition SDP_ANSWER, PRE_ESTABLISHED_SESSION</w:t>
            </w:r>
          </w:p>
        </w:tc>
      </w:tr>
    </w:tbl>
    <w:p w:rsidR="00B54636" w:rsidRPr="00B54636" w:rsidRDefault="00B54636" w:rsidP="00B54636">
      <w:pPr>
        <w:rPr>
          <w:lang w:eastAsia="en-US"/>
        </w:rPr>
      </w:pPr>
    </w:p>
    <w:p w:rsidR="00B54636" w:rsidRPr="00B54636" w:rsidRDefault="00B54636">
      <w:pPr>
        <w:pStyle w:val="TH"/>
        <w:pPrChange w:id="4020" w:author="MCC160" w:date="2023-02-23T18:46:00Z">
          <w:pPr>
            <w:keepNext/>
            <w:keepLines/>
            <w:spacing w:before="60"/>
            <w:jc w:val="center"/>
          </w:pPr>
        </w:pPrChange>
      </w:pPr>
      <w:r w:rsidRPr="00B54636">
        <w:t xml:space="preserve">Table 6.1.1.7.3.3-6: </w:t>
      </w:r>
      <w:r w:rsidRPr="00B54636">
        <w:rPr>
          <w:lang w:eastAsia="ko-KR"/>
        </w:rPr>
        <w:t xml:space="preserve">MCPTT-Info in SIP 200 (OK) </w:t>
      </w:r>
      <w:r w:rsidRPr="00B54636">
        <w:t>(Table 6.1.1.7.3.3-4)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021" w:author="MCC160" w:date="2023-02-23T18:46:00Z">
                <w:pPr>
                  <w:keepNext/>
                  <w:keepLines/>
                  <w:spacing w:after="0"/>
                </w:pPr>
              </w:pPrChange>
            </w:pPr>
            <w:r w:rsidRPr="00B54636">
              <w:rPr>
                <w:lang w:val="fr-FR"/>
              </w:rPr>
              <w:t>Derivation Path: TS 36.579-1 [2], Table 5.5.3.2.1-1, condition INVITE-RSP</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4022" w:name="_Toc76583124"/>
      <w:bookmarkStart w:id="4023" w:name="_Toc83808676"/>
      <w:bookmarkStart w:id="4024" w:name="_Toc91233497"/>
      <w:bookmarkStart w:id="4025" w:name="_Toc100348976"/>
      <w:bookmarkStart w:id="4026" w:name="_Toc106787132"/>
      <w:bookmarkStart w:id="4027" w:name="_Toc124350033"/>
      <w:r w:rsidRPr="00B54636">
        <w:rPr>
          <w:rFonts w:ascii="Arial" w:hAnsi="Arial"/>
          <w:sz w:val="24"/>
        </w:rPr>
        <w:t>6.1.1.8</w:t>
      </w:r>
      <w:r w:rsidRPr="00B54636">
        <w:rPr>
          <w:rFonts w:ascii="Arial" w:hAnsi="Arial"/>
          <w:sz w:val="24"/>
        </w:rPr>
        <w:tab/>
        <w:t>On-network / Pre-arranged Broadcast Group Call / Client Originated (CO)</w:t>
      </w:r>
      <w:bookmarkEnd w:id="3841"/>
      <w:bookmarkEnd w:id="3842"/>
      <w:bookmarkEnd w:id="3843"/>
      <w:bookmarkEnd w:id="3844"/>
      <w:bookmarkEnd w:id="3845"/>
      <w:bookmarkEnd w:id="4022"/>
      <w:bookmarkEnd w:id="4023"/>
      <w:bookmarkEnd w:id="4024"/>
      <w:bookmarkEnd w:id="4025"/>
      <w:bookmarkEnd w:id="4026"/>
      <w:bookmarkEnd w:id="4027"/>
    </w:p>
    <w:p w:rsidR="00B54636" w:rsidRPr="00B54636" w:rsidRDefault="00B54636">
      <w:pPr>
        <w:pStyle w:val="H6"/>
        <w:pPrChange w:id="4028" w:author="MCC160" w:date="2023-02-23T18:46:00Z">
          <w:pPr>
            <w:keepNext/>
            <w:keepLines/>
            <w:spacing w:before="120"/>
            <w:ind w:left="1985" w:hanging="1985"/>
          </w:pPr>
        </w:pPrChange>
      </w:pPr>
      <w:r w:rsidRPr="00B54636">
        <w:t>6.1.1.8.1</w:t>
      </w:r>
      <w:r w:rsidRPr="00B54636">
        <w:tab/>
        <w:t>Test Purpose (TP)</w:t>
      </w:r>
    </w:p>
    <w:p w:rsidR="00B54636" w:rsidRPr="00B54636" w:rsidRDefault="00B54636">
      <w:pPr>
        <w:pStyle w:val="H6"/>
        <w:pPrChange w:id="4029" w:author="MCC160" w:date="2023-02-23T18:46:00Z">
          <w:pPr>
            <w:keepNext/>
            <w:keepLines/>
            <w:spacing w:before="120"/>
            <w:ind w:left="1985" w:hanging="1985"/>
          </w:pPr>
        </w:pPrChange>
      </w:pPr>
      <w:r w:rsidRPr="00B54636">
        <w:t>(1)</w:t>
      </w:r>
    </w:p>
    <w:p w:rsidR="00B54636" w:rsidRPr="00B54636" w:rsidRDefault="00B54636">
      <w:pPr>
        <w:pStyle w:val="PL"/>
        <w:pPrChange w:id="403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403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403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w:t>
      </w:r>
      <w:r w:rsidRPr="00B54636">
        <w:rPr>
          <w:lang w:eastAsia="ko-KR"/>
        </w:rPr>
        <w:t xml:space="preserve">On-demand Pre-arranged Broadcast Group Call </w:t>
      </w:r>
      <w:r w:rsidRPr="00B54636">
        <w:t>}</w:t>
      </w:r>
    </w:p>
    <w:p w:rsidR="00B54636" w:rsidRPr="00B54636" w:rsidRDefault="00B54636">
      <w:pPr>
        <w:pStyle w:val="PL"/>
        <w:pPrChange w:id="403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requests On-demand Pre-arranged Broadcast Group Call by sending a SIP INVITE message </w:t>
      </w:r>
      <w:r w:rsidRPr="00B54636">
        <w:rPr>
          <w:b/>
        </w:rPr>
        <w:t>and</w:t>
      </w:r>
      <w:r w:rsidRPr="00B54636">
        <w:t xml:space="preserve"> responds to the SS with correct SIP messages }</w:t>
      </w:r>
    </w:p>
    <w:p w:rsidR="00B54636" w:rsidRPr="00B54636" w:rsidRDefault="00B54636">
      <w:pPr>
        <w:pStyle w:val="PL"/>
        <w:pPrChange w:id="403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403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4036" w:author="MCC160" w:date="2023-02-23T18:46:00Z">
          <w:pPr>
            <w:keepNext/>
            <w:keepLines/>
            <w:spacing w:before="120"/>
            <w:ind w:left="1985" w:hanging="1985"/>
          </w:pPr>
        </w:pPrChange>
      </w:pPr>
      <w:r w:rsidRPr="00B54636">
        <w:t>6.1.1.8.2</w:t>
      </w:r>
      <w:r w:rsidRPr="00B54636">
        <w:tab/>
        <w:t>Conformance requirements</w:t>
      </w:r>
    </w:p>
    <w:p w:rsidR="00B54636" w:rsidRPr="00B54636" w:rsidRDefault="00B54636" w:rsidP="00B54636">
      <w:r w:rsidRPr="00B54636">
        <w:t>References: The conformance requirements covered in the current TC are specified in TS 24.379, clause 4.12, 6.2.8.2 and 10.1.1.2.1.1. Unless otherwise stated, these are Rel-13 requirements.</w:t>
      </w:r>
    </w:p>
    <w:p w:rsidR="00B54636" w:rsidRPr="00B54636" w:rsidRDefault="00B54636" w:rsidP="00B54636">
      <w:r w:rsidRPr="00B54636">
        <w:t>[TS 24.379, clause 4.12]</w:t>
      </w:r>
    </w:p>
    <w:p w:rsidR="00B54636" w:rsidRPr="00B54636" w:rsidRDefault="00B54636" w:rsidP="00B54636">
      <w:r w:rsidRPr="00B5463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rsidR="00B54636" w:rsidRPr="00B54636" w:rsidRDefault="00B54636" w:rsidP="00B54636">
      <w:pPr>
        <w:keepLines/>
        <w:ind w:left="1135" w:hanging="851"/>
      </w:pPr>
      <w:r w:rsidRPr="00B54636">
        <w:t>NOTE 1:</w:t>
      </w:r>
      <w:r w:rsidRPr="00B5463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rsidR="00B54636" w:rsidRPr="00B54636" w:rsidRDefault="00B54636" w:rsidP="00B54636">
      <w:pPr>
        <w:keepLines/>
        <w:ind w:left="1135" w:hanging="851"/>
      </w:pPr>
      <w:r w:rsidRPr="00B54636">
        <w:t>NOTE 2:</w:t>
      </w:r>
      <w:r w:rsidRPr="00B5463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rsidR="00B54636" w:rsidRPr="00B54636" w:rsidRDefault="00B54636" w:rsidP="00B54636">
      <w:r w:rsidRPr="00B54636">
        <w:t>[TS 24.379, clause 6.2.8.2]</w:t>
      </w:r>
    </w:p>
    <w:p w:rsidR="00B54636" w:rsidRPr="00B54636" w:rsidRDefault="00B54636" w:rsidP="00B54636">
      <w:pPr>
        <w:keepLines/>
        <w:ind w:left="1135" w:hanging="851"/>
      </w:pPr>
      <w:r w:rsidRPr="00B54636">
        <w:rPr>
          <w:rFonts w:eastAsia="SimSun"/>
        </w:rPr>
        <w:t>NOTE:</w:t>
      </w:r>
      <w:r w:rsidRPr="00B54636">
        <w:rPr>
          <w:rFonts w:eastAsia="SimSun"/>
        </w:rPr>
        <w:tab/>
        <w:t>This subclause is referenced from other procedures.</w:t>
      </w:r>
    </w:p>
    <w:p w:rsidR="00B54636" w:rsidRPr="00B54636" w:rsidRDefault="00B54636" w:rsidP="00B54636">
      <w:r w:rsidRPr="00B54636">
        <w:t>When the MCPTT user initiates a broadcast group call, the MCPTT client:</w:t>
      </w:r>
    </w:p>
    <w:p w:rsidR="00B54636" w:rsidRPr="00B54636" w:rsidRDefault="00B54636" w:rsidP="00B54636">
      <w:pPr>
        <w:ind w:left="568" w:hanging="284"/>
      </w:pPr>
      <w:r w:rsidRPr="00B54636">
        <w:t>1)</w:t>
      </w:r>
      <w:r w:rsidRPr="00B54636">
        <w:tab/>
        <w:t>in the case of the prearranged group call is initiated on-demand, shall include in the application/vnd.3gpp.mcptt-info+xml MIME body the &lt;broadcast-ind&gt; element set to "true" as defined in clause F.1; and</w:t>
      </w:r>
    </w:p>
    <w:p w:rsidR="00B54636" w:rsidRPr="00B54636" w:rsidRDefault="00B54636" w:rsidP="00B54636">
      <w:pPr>
        <w:ind w:left="568" w:hanging="284"/>
      </w:pPr>
      <w:r w:rsidRPr="00B54636">
        <w:t>2)</w:t>
      </w:r>
      <w:r w:rsidRPr="00B5463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rsidR="00B54636" w:rsidRPr="00B54636" w:rsidRDefault="00B54636" w:rsidP="00B54636">
      <w:r w:rsidRPr="00B54636">
        <w:t>[TS 24.379, clause 10.1.1.2.1.1]</w:t>
      </w:r>
    </w:p>
    <w:p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w:t>
      </w:r>
    </w:p>
    <w:p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8)</w:t>
      </w:r>
      <w:r w:rsidRPr="00B54636">
        <w:tab/>
        <w:t>should include the "timer" option tag in the Supported header field;</w:t>
      </w:r>
    </w:p>
    <w:p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rsidR="00B54636" w:rsidRPr="00B54636" w:rsidRDefault="00B54636" w:rsidP="00B54636">
      <w:pPr>
        <w:ind w:left="568" w:hanging="284"/>
      </w:pPr>
      <w:r w:rsidRPr="00B54636">
        <w:t>…</w:t>
      </w:r>
    </w:p>
    <w:p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ind w:left="851" w:hanging="284"/>
      </w:pPr>
      <w:r w:rsidRPr="00B54636">
        <w:t>c)</w:t>
      </w:r>
      <w:r w:rsidRPr="00B54636">
        <w:tab/>
        <w:t>the &lt;mcptt-client-id&gt; element set to the MCPTT client ID of the originating MCPTT client; and</w:t>
      </w:r>
    </w:p>
    <w:p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rsidR="00B54636" w:rsidRPr="00B54636" w:rsidRDefault="00B54636" w:rsidP="00B54636">
      <w:pPr>
        <w:ind w:left="568" w:hanging="284"/>
      </w:pPr>
      <w:r w:rsidRPr="00B54636">
        <w:t>15)</w:t>
      </w:r>
      <w:r w:rsidRPr="00B54636">
        <w:tab/>
        <w:t>shall include an SDP offer according to 3GPP TS 24.229 [4] with the clarifications given in subclause 6.2.1;</w:t>
      </w:r>
    </w:p>
    <w:p w:rsidR="00B54636" w:rsidRPr="00B54636" w:rsidRDefault="00B54636" w:rsidP="00B54636">
      <w:pPr>
        <w:ind w:left="568" w:hanging="284"/>
      </w:pPr>
      <w:r w:rsidRPr="00B54636">
        <w:t>16)</w:t>
      </w:r>
      <w:r w:rsidRPr="00B54636">
        <w:tab/>
        <w:t>if an implicit floor request is required, shall indicate this as specified in subclause 6.4; and</w:t>
      </w:r>
    </w:p>
    <w:p w:rsidR="00B54636" w:rsidRPr="00B54636" w:rsidRDefault="00B54636" w:rsidP="00B54636">
      <w:pPr>
        <w:ind w:left="568" w:hanging="284"/>
      </w:pPr>
      <w:r w:rsidRPr="00B54636">
        <w:t>17)</w:t>
      </w:r>
      <w:r w:rsidRPr="00B54636">
        <w:tab/>
        <w:t>shall send the SIP INVITE request towards the MCPTT server according to 3GPP TS 24.229 [4].</w:t>
      </w:r>
    </w:p>
    <w:p w:rsidR="00B54636" w:rsidRPr="00B54636" w:rsidRDefault="00B54636" w:rsidP="00B54636">
      <w:r w:rsidRPr="00B54636">
        <w:t>On receiving a SIP 2xx response to the SIP INVITE request, the MCPTT client:</w:t>
      </w:r>
    </w:p>
    <w:p w:rsidR="00B54636" w:rsidRPr="00B54636" w:rsidRDefault="00B54636" w:rsidP="00B54636">
      <w:pPr>
        <w:ind w:left="568" w:hanging="284"/>
      </w:pPr>
      <w:r w:rsidRPr="00B54636">
        <w:t>1)</w:t>
      </w:r>
      <w:r w:rsidRPr="00B54636">
        <w:tab/>
        <w:t>shall interact with the user plane as specified in 3GPP TS 24.380 [5] ;</w:t>
      </w:r>
    </w:p>
    <w:p w:rsidR="00B54636" w:rsidRPr="00B54636" w:rsidRDefault="00B54636" w:rsidP="00B54636">
      <w:pPr>
        <w:ind w:left="568" w:hanging="284"/>
      </w:pPr>
      <w:r w:rsidRPr="00B54636">
        <w:t>…</w:t>
      </w:r>
    </w:p>
    <w:p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rsidR="00B54636" w:rsidRPr="00B54636" w:rsidRDefault="00B54636">
      <w:pPr>
        <w:pStyle w:val="H6"/>
        <w:pPrChange w:id="4037" w:author="MCC160" w:date="2023-02-23T18:46:00Z">
          <w:pPr>
            <w:keepNext/>
            <w:keepLines/>
            <w:spacing w:before="120"/>
            <w:ind w:left="1985" w:hanging="1985"/>
          </w:pPr>
        </w:pPrChange>
      </w:pPr>
      <w:r w:rsidRPr="00B54636">
        <w:t>6.1.1.8.3</w:t>
      </w:r>
      <w:r w:rsidRPr="00B54636">
        <w:tab/>
        <w:t>Test description</w:t>
      </w:r>
    </w:p>
    <w:p w:rsidR="00B54636" w:rsidRPr="00B54636" w:rsidRDefault="00B54636">
      <w:pPr>
        <w:pStyle w:val="H6"/>
        <w:pPrChange w:id="4038" w:author="MCC160" w:date="2023-02-23T18:46:00Z">
          <w:pPr>
            <w:keepNext/>
            <w:keepLines/>
            <w:spacing w:before="120"/>
            <w:ind w:left="1985" w:hanging="1985"/>
          </w:pPr>
        </w:pPrChange>
      </w:pPr>
      <w:r w:rsidRPr="00B54636">
        <w:t>6.1.1.8.3.1</w:t>
      </w:r>
      <w:r w:rsidRPr="00B54636">
        <w:tab/>
        <w:t>Pre-test conditions</w:t>
      </w:r>
    </w:p>
    <w:p w:rsidR="00B54636" w:rsidRPr="00B54636" w:rsidRDefault="00B54636">
      <w:pPr>
        <w:pStyle w:val="H6"/>
        <w:pPrChange w:id="4039" w:author="MCC160" w:date="2023-02-23T18:46:00Z">
          <w:pPr>
            <w:keepNext/>
            <w:keepLines/>
            <w:spacing w:before="120"/>
            <w:ind w:left="1985" w:hanging="1985"/>
          </w:pPr>
        </w:pPrChange>
      </w:pPr>
      <w:r w:rsidRPr="00B54636">
        <w:t>System Simulator:</w:t>
      </w:r>
    </w:p>
    <w:p w:rsidR="00B54636" w:rsidRPr="00B54636" w:rsidRDefault="00B54636">
      <w:pPr>
        <w:pStyle w:val="B10"/>
        <w:pPrChange w:id="4040" w:author="MCC160" w:date="2023-02-23T18:46:00Z">
          <w:pPr>
            <w:ind w:left="568" w:hanging="284"/>
          </w:pPr>
        </w:pPrChange>
      </w:pPr>
      <w:r w:rsidRPr="00B54636">
        <w:t>-</w:t>
      </w:r>
      <w:r w:rsidRPr="00B54636">
        <w:tab/>
        <w:t>SS (MCPTT server)</w:t>
      </w:r>
    </w:p>
    <w:p w:rsidR="00B54636" w:rsidRPr="00B54636" w:rsidRDefault="00B54636">
      <w:pPr>
        <w:pStyle w:val="B10"/>
        <w:pPrChange w:id="4041" w:author="MCC160" w:date="2023-02-23T18:46: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4042" w:author="MCC160" w:date="2023-02-23T18:46:00Z">
          <w:pPr>
            <w:keepNext/>
            <w:keepLines/>
            <w:spacing w:before="120"/>
            <w:ind w:left="1985" w:hanging="1985"/>
          </w:pPr>
        </w:pPrChange>
      </w:pPr>
      <w:r w:rsidRPr="00B54636">
        <w:t>IUT:</w:t>
      </w:r>
    </w:p>
    <w:p w:rsidR="00B54636" w:rsidRPr="00B54636" w:rsidRDefault="00B54636">
      <w:pPr>
        <w:pStyle w:val="B10"/>
        <w:pPrChange w:id="4043" w:author="MCC160" w:date="2023-02-23T18:46:00Z">
          <w:pPr>
            <w:ind w:left="568" w:hanging="284"/>
          </w:pPr>
        </w:pPrChange>
      </w:pPr>
      <w:r w:rsidRPr="00B54636">
        <w:t>-</w:t>
      </w:r>
      <w:r w:rsidRPr="00B54636">
        <w:tab/>
        <w:t>UE (MCPTT client)</w:t>
      </w:r>
    </w:p>
    <w:p w:rsidR="00067051" w:rsidRPr="00874E7A" w:rsidRDefault="00067051" w:rsidP="00067051">
      <w:pPr>
        <w:pStyle w:val="B10"/>
        <w:rPr>
          <w:ins w:id="4044" w:author="MCC160" w:date="2023-01-17T10:33:00Z"/>
        </w:rPr>
      </w:pPr>
      <w:ins w:id="4045" w:author="MCC160" w:date="2023-01-17T10:33: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4046" w:author="MCC160" w:date="2023-01-17T10:33:00Z"/>
        </w:rPr>
        <w:pPrChange w:id="4047" w:author="MCC160" w:date="2023-02-23T18:46:00Z">
          <w:pPr>
            <w:ind w:left="568" w:hanging="284"/>
          </w:pPr>
        </w:pPrChange>
      </w:pPr>
      <w:del w:id="4048" w:author="MCC160" w:date="2023-01-17T10:33: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4049" w:author="MCC160" w:date="2023-02-23T18:46:00Z">
          <w:pPr>
            <w:keepNext/>
            <w:keepLines/>
            <w:spacing w:before="120"/>
            <w:ind w:left="1985" w:hanging="1985"/>
          </w:pPr>
        </w:pPrChange>
      </w:pPr>
      <w:r w:rsidRPr="00B54636">
        <w:t>Preamble:</w:t>
      </w:r>
    </w:p>
    <w:p w:rsidR="00E61C34" w:rsidRPr="00874E7A" w:rsidRDefault="00E61C34" w:rsidP="00E61C34">
      <w:pPr>
        <w:pStyle w:val="B10"/>
        <w:rPr>
          <w:ins w:id="4050" w:author="MCC160" w:date="2023-01-18T13:38:00Z"/>
        </w:rPr>
      </w:pPr>
      <w:ins w:id="4051" w:author="MCC160" w:date="2023-01-18T13:38:00Z">
        <w:r w:rsidRPr="00874E7A">
          <w:t>-</w:t>
        </w:r>
        <w:r w:rsidRPr="00874E7A">
          <w:tab/>
        </w:r>
        <w:r>
          <w:t xml:space="preserve">The UE has performed procedure </w:t>
        </w:r>
      </w:ins>
      <w:ins w:id="4052" w:author="MCC160" w:date="2023-01-18T14:02:00Z">
        <w:r w:rsidR="008754C1">
          <w:t>'</w:t>
        </w:r>
      </w:ins>
      <w:ins w:id="4053" w:author="MCC160" w:date="2023-01-18T13:38:00Z">
        <w:r>
          <w:t>MCPTT UE registration</w:t>
        </w:r>
      </w:ins>
      <w:ins w:id="4054" w:author="MCC160" w:date="2023-01-18T14:15:00Z">
        <w:r w:rsidR="006F6CCD">
          <w:t>'</w:t>
        </w:r>
      </w:ins>
      <w:ins w:id="4055" w:author="MCC160" w:date="2023-01-18T13:38:00Z">
        <w:r>
          <w:t xml:space="preserve"> as specified in TS 36.579-1 [2] clause 5.4.2.</w:t>
        </w:r>
      </w:ins>
    </w:p>
    <w:p w:rsidR="00E61C34" w:rsidRPr="00874E7A" w:rsidRDefault="00E61C34" w:rsidP="00E61C34">
      <w:pPr>
        <w:pStyle w:val="B10"/>
        <w:rPr>
          <w:ins w:id="4056" w:author="MCC160" w:date="2023-01-18T13:38:00Z"/>
        </w:rPr>
      </w:pPr>
      <w:ins w:id="4057" w:author="MCC160" w:date="2023-01-18T13:38:00Z">
        <w:r w:rsidRPr="00874E7A">
          <w:t>-</w:t>
        </w:r>
        <w:r w:rsidRPr="00874E7A">
          <w:tab/>
        </w:r>
        <w:r>
          <w:t xml:space="preserve">The UE has performed procedure </w:t>
        </w:r>
      </w:ins>
      <w:ins w:id="4058" w:author="MCC160" w:date="2023-01-18T14:02:00Z">
        <w:r w:rsidR="008754C1">
          <w:t>'</w:t>
        </w:r>
      </w:ins>
      <w:ins w:id="4059" w:author="MCC160" w:date="2023-01-18T13:38:00Z">
        <w:r>
          <w:t>MCX Authorization/Configuration and Key Generation</w:t>
        </w:r>
      </w:ins>
      <w:ins w:id="4060" w:author="MCC160" w:date="2023-01-18T14:15:00Z">
        <w:r w:rsidR="006F6CCD">
          <w:t>'</w:t>
        </w:r>
      </w:ins>
      <w:ins w:id="4061" w:author="MCC160" w:date="2023-01-18T13:38:00Z">
        <w:r>
          <w:t xml:space="preserve"> as specified in TS 36.579-1 [2] clause 5.3.2.</w:t>
        </w:r>
      </w:ins>
    </w:p>
    <w:p w:rsidR="00B54636" w:rsidRPr="00B54636" w:rsidDel="00E61C34" w:rsidRDefault="00B54636">
      <w:pPr>
        <w:pStyle w:val="B10"/>
        <w:rPr>
          <w:del w:id="4062" w:author="MCC160" w:date="2023-01-18T13:38:00Z"/>
        </w:rPr>
        <w:pPrChange w:id="4063" w:author="MCC160" w:date="2023-02-23T18:46:00Z">
          <w:pPr>
            <w:ind w:left="568" w:hanging="284"/>
          </w:pPr>
        </w:pPrChange>
      </w:pPr>
      <w:del w:id="4064"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4065" w:author="MCC160" w:date="2023-01-18T13:38:00Z"/>
        </w:rPr>
        <w:pPrChange w:id="4066" w:author="MCC160" w:date="2023-02-23T18:46:00Z">
          <w:pPr>
            <w:ind w:left="568" w:hanging="284"/>
          </w:pPr>
        </w:pPrChange>
      </w:pPr>
      <w:del w:id="4067"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4068" w:author="MCC160" w:date="2023-02-23T18:46:00Z">
          <w:pPr>
            <w:ind w:left="568" w:hanging="284"/>
          </w:pPr>
        </w:pPrChange>
      </w:pPr>
      <w:r w:rsidRPr="00B54636">
        <w:t>-</w:t>
      </w:r>
      <w:r w:rsidRPr="00B54636">
        <w:tab/>
        <w:t>UE States at the end of the preamble</w:t>
      </w:r>
    </w:p>
    <w:p w:rsidR="00B54636" w:rsidRPr="00B54636" w:rsidRDefault="00B54636">
      <w:pPr>
        <w:pStyle w:val="B2"/>
        <w:pPrChange w:id="4069" w:author="MCC160" w:date="2023-02-23T18:46:00Z">
          <w:pPr>
            <w:ind w:left="851" w:hanging="284"/>
          </w:pPr>
        </w:pPrChange>
      </w:pPr>
      <w:r w:rsidRPr="00B54636">
        <w:t>-</w:t>
      </w:r>
      <w:r w:rsidRPr="00B54636">
        <w:tab/>
        <w:t>The UE is in E-UTRA Registered, Idle Mode state.</w:t>
      </w:r>
    </w:p>
    <w:p w:rsidR="00B54636" w:rsidRPr="00B54636" w:rsidRDefault="00B54636">
      <w:pPr>
        <w:pStyle w:val="B2"/>
        <w:pPrChange w:id="4070" w:author="MCC160" w:date="2023-02-23T18:46: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4071" w:author="MCC160" w:date="2023-02-23T18:46:00Z">
          <w:pPr>
            <w:keepNext/>
            <w:keepLines/>
            <w:spacing w:before="120"/>
            <w:ind w:left="1985" w:hanging="1985"/>
          </w:pPr>
        </w:pPrChange>
      </w:pPr>
      <w:r w:rsidRPr="00B54636">
        <w:t>6.1.1.8.3.2</w:t>
      </w:r>
      <w:r w:rsidRPr="00B54636">
        <w:tab/>
        <w:t>Test procedure sequence</w:t>
      </w:r>
    </w:p>
    <w:p w:rsidR="00B54636" w:rsidRPr="00B54636" w:rsidRDefault="00B54636">
      <w:pPr>
        <w:pStyle w:val="TH"/>
        <w:pPrChange w:id="4072" w:author="MCC160" w:date="2023-02-23T18:46:00Z">
          <w:pPr>
            <w:keepNext/>
            <w:keepLines/>
            <w:spacing w:before="60"/>
            <w:jc w:val="center"/>
          </w:pPr>
        </w:pPrChange>
      </w:pPr>
      <w:r w:rsidRPr="00B54636">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39"/>
        <w:gridCol w:w="709"/>
        <w:gridCol w:w="2562"/>
        <w:gridCol w:w="540"/>
        <w:gridCol w:w="849"/>
        <w:tblGridChange w:id="4073">
          <w:tblGrid>
            <w:gridCol w:w="616"/>
            <w:gridCol w:w="4039"/>
            <w:gridCol w:w="709"/>
            <w:gridCol w:w="2562"/>
            <w:gridCol w:w="540"/>
            <w:gridCol w:w="849"/>
          </w:tblGrid>
        </w:tblGridChange>
      </w:tblGrid>
      <w:tr w:rsidR="00B54636" w:rsidRPr="00B54636" w:rsidTr="00FB0651">
        <w:trPr>
          <w:trHeight w:val="199"/>
          <w:jc w:val="center"/>
        </w:trPr>
        <w:tc>
          <w:tcPr>
            <w:tcW w:w="616"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074" w:author="MCC160" w:date="2023-02-23T18:46:00Z">
                <w:pPr>
                  <w:keepNext/>
                  <w:keepLines/>
                  <w:spacing w:after="0"/>
                  <w:jc w:val="center"/>
                </w:pPr>
              </w:pPrChange>
            </w:pPr>
            <w:r w:rsidRPr="00B54636">
              <w:rPr>
                <w:lang w:val="fr-FR"/>
              </w:rPr>
              <w:t>St</w:t>
            </w:r>
          </w:p>
        </w:tc>
        <w:tc>
          <w:tcPr>
            <w:tcW w:w="403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075" w:author="MCC160" w:date="2023-02-23T18:46:00Z">
                <w:pPr>
                  <w:keepNext/>
                  <w:keepLines/>
                  <w:spacing w:after="0"/>
                  <w:jc w:val="center"/>
                </w:pPr>
              </w:pPrChange>
            </w:pPr>
            <w:r w:rsidRPr="00B54636">
              <w:rPr>
                <w:lang w:val="fr-FR"/>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076" w:author="MCC160" w:date="2023-02-23T18:46:00Z">
                <w:pPr>
                  <w:keepNext/>
                  <w:keepLines/>
                  <w:spacing w:after="0"/>
                  <w:jc w:val="center"/>
                </w:pPr>
              </w:pPrChange>
            </w:pPr>
            <w:r w:rsidRPr="00B54636">
              <w:rPr>
                <w:lang w:val="fr-FR"/>
              </w:rPr>
              <w:t>Message Sequence</w:t>
            </w:r>
          </w:p>
        </w:tc>
        <w:tc>
          <w:tcPr>
            <w:tcW w:w="540"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077" w:author="MCC160" w:date="2023-02-23T18:46:00Z">
                <w:pPr>
                  <w:keepNext/>
                  <w:keepLines/>
                  <w:spacing w:after="0"/>
                  <w:jc w:val="center"/>
                </w:pPr>
              </w:pPrChange>
            </w:pPr>
            <w:r w:rsidRPr="00B54636">
              <w:rPr>
                <w:lang w:val="fr-FR"/>
              </w:rPr>
              <w:t>TP</w:t>
            </w:r>
          </w:p>
        </w:tc>
        <w:tc>
          <w:tcPr>
            <w:tcW w:w="84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078" w:author="MCC160" w:date="2023-02-23T18:46:00Z">
                <w:pPr>
                  <w:keepNext/>
                  <w:keepLines/>
                  <w:spacing w:after="0"/>
                  <w:jc w:val="center"/>
                </w:pPr>
              </w:pPrChange>
            </w:pPr>
            <w:r w:rsidRPr="00B54636">
              <w:rPr>
                <w:lang w:val="fr-FR"/>
              </w:rPr>
              <w:t>Verdict</w:t>
            </w:r>
          </w:p>
        </w:tc>
      </w:tr>
      <w:tr w:rsidR="00B54636" w:rsidRPr="00B54636" w:rsidTr="00FB0651">
        <w:trPr>
          <w:trHeight w:val="199"/>
          <w:jc w:val="center"/>
        </w:trPr>
        <w:tc>
          <w:tcPr>
            <w:tcW w:w="616"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079" w:author="MCC160" w:date="2023-02-23T18:46:00Z">
                <w:pPr>
                  <w:keepNext/>
                  <w:keepLines/>
                  <w:spacing w:after="0"/>
                  <w:jc w:val="center"/>
                </w:pPr>
              </w:pPrChange>
            </w:pPr>
          </w:p>
        </w:tc>
        <w:tc>
          <w:tcPr>
            <w:tcW w:w="403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080"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081" w:author="MCC160" w:date="2023-02-23T18:46:00Z">
                <w:pPr>
                  <w:keepNext/>
                  <w:keepLines/>
                  <w:spacing w:after="0"/>
                  <w:jc w:val="center"/>
                </w:pPr>
              </w:pPrChange>
            </w:pPr>
            <w:r w:rsidRPr="00B54636">
              <w:rPr>
                <w:lang w:val="fr-FR"/>
              </w:rPr>
              <w:t>U - S</w:t>
            </w:r>
          </w:p>
        </w:tc>
        <w:tc>
          <w:tcPr>
            <w:tcW w:w="256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082" w:author="MCC160" w:date="2023-02-23T18:46:00Z">
                <w:pPr>
                  <w:keepNext/>
                  <w:keepLines/>
                  <w:spacing w:after="0"/>
                  <w:jc w:val="center"/>
                </w:pPr>
              </w:pPrChange>
            </w:pPr>
            <w:r w:rsidRPr="00B54636">
              <w:rPr>
                <w:lang w:val="fr-FR"/>
              </w:rPr>
              <w:t>Message</w:t>
            </w:r>
          </w:p>
        </w:tc>
        <w:tc>
          <w:tcPr>
            <w:tcW w:w="540"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083" w:author="MCC160" w:date="2023-02-23T18:46:00Z">
                <w:pPr>
                  <w:keepNext/>
                  <w:keepLines/>
                  <w:spacing w:after="0"/>
                  <w:jc w:val="center"/>
                </w:pPr>
              </w:pPrChange>
            </w:pPr>
          </w:p>
        </w:tc>
        <w:tc>
          <w:tcPr>
            <w:tcW w:w="84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084" w:author="MCC160" w:date="2023-02-23T18:46:00Z">
                <w:pPr>
                  <w:keepNext/>
                  <w:keepLines/>
                  <w:spacing w:after="0"/>
                  <w:jc w:val="center"/>
                </w:pPr>
              </w:pPrChange>
            </w:pPr>
          </w:p>
        </w:tc>
      </w:tr>
      <w:tr w:rsidR="00B54636" w:rsidRPr="00B54636" w:rsidTr="00FB0651">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085" w:author="MCC160" w:date="2023-02-23T18:46:00Z">
                <w:pPr>
                  <w:spacing w:after="0"/>
                  <w:jc w:val="center"/>
                </w:pPr>
              </w:pPrChange>
            </w:pPr>
            <w:r w:rsidRPr="00B54636">
              <w:rPr>
                <w:lang w:val="fr-FR"/>
              </w:rPr>
              <w:t>1</w:t>
            </w:r>
          </w:p>
        </w:tc>
        <w:tc>
          <w:tcPr>
            <w:tcW w:w="4039" w:type="dxa"/>
            <w:tcBorders>
              <w:top w:val="single" w:sz="4" w:space="0" w:color="auto"/>
              <w:left w:val="single" w:sz="4" w:space="0" w:color="auto"/>
              <w:bottom w:val="single" w:sz="4" w:space="0" w:color="auto"/>
              <w:right w:val="single" w:sz="4" w:space="0" w:color="auto"/>
            </w:tcBorders>
            <w:hideMark/>
          </w:tcPr>
          <w:p w:rsidR="0012662D" w:rsidRDefault="0012662D">
            <w:pPr>
              <w:pStyle w:val="TAL"/>
              <w:rPr>
                <w:ins w:id="4086" w:author="MCC160" w:date="2023-01-18T19:57:00Z"/>
                <w:lang w:val="fr-FR"/>
              </w:rPr>
            </w:pPr>
            <w:ins w:id="4087" w:author="MCC160" w:date="2023-01-18T19:57:00Z">
              <w:r w:rsidRPr="00991A28">
                <w:rPr>
                  <w:lang w:val="fr-FR"/>
                </w:rPr>
                <w:t>Make the UE (MCPTT client) request the establishment of a broadcast group call with implicit floor request.</w:t>
              </w:r>
            </w:ins>
          </w:p>
          <w:p w:rsidR="00B54636" w:rsidRPr="00B54636" w:rsidDel="0012662D" w:rsidRDefault="00B54636">
            <w:pPr>
              <w:pStyle w:val="TAL"/>
              <w:rPr>
                <w:del w:id="4088" w:author="MCC160" w:date="2023-01-18T19:57:00Z"/>
                <w:lang w:val="fr-FR"/>
              </w:rPr>
              <w:pPrChange w:id="4089" w:author="MCC160" w:date="2023-02-23T18:46:00Z">
                <w:pPr>
                  <w:keepNext/>
                  <w:keepLines/>
                  <w:spacing w:after="0"/>
                </w:pPr>
              </w:pPrChange>
            </w:pPr>
            <w:del w:id="4090" w:author="MCC160" w:date="2023-01-18T19:57:00Z">
              <w:r w:rsidRPr="00B54636" w:rsidDel="0012662D">
                <w:rPr>
                  <w:lang w:val="fr-FR"/>
                </w:rPr>
                <w:delText>Make the MCPTT User request the establishment of an MCPTT On-demand pre-arranged broadcast group call for the selected MCPTT broadcast group GROUP A</w:delText>
              </w:r>
              <w:r w:rsidRPr="00B54636" w:rsidDel="0012662D">
                <w:rPr>
                  <w:color w:val="000000"/>
                  <w:lang w:val="fr-FR"/>
                </w:rPr>
                <w:delText>, with implicit floor control</w:delText>
              </w:r>
              <w:r w:rsidRPr="00B54636" w:rsidDel="0012662D">
                <w:rPr>
                  <w:lang w:val="fr-FR"/>
                </w:rPr>
                <w:delText>.</w:delText>
              </w:r>
            </w:del>
          </w:p>
          <w:p w:rsidR="00B54636" w:rsidRPr="00B54636" w:rsidRDefault="00B54636">
            <w:pPr>
              <w:pStyle w:val="TAL"/>
              <w:rPr>
                <w:shd w:val="clear" w:color="auto" w:fill="FF0000"/>
                <w:lang w:val="fr-FR"/>
              </w:rPr>
              <w:pPrChange w:id="4091" w:author="MCC160" w:date="2023-02-23T18:46:00Z">
                <w:pPr>
                  <w:keepNext/>
                  <w:keepLines/>
                  <w:spacing w:after="0"/>
                </w:pPr>
              </w:pPrChange>
            </w:pPr>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092" w:author="MCC160" w:date="2023-02-23T18:46:00Z">
                <w:pPr>
                  <w:keepNext/>
                  <w:keepLines/>
                  <w:spacing w:after="0"/>
                  <w:jc w:val="center"/>
                </w:pPr>
              </w:pPrChange>
            </w:pPr>
            <w:r w:rsidRPr="00B5463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093" w:author="MCC160" w:date="2023-02-23T18:46:00Z">
                <w:pPr>
                  <w:keepNext/>
                  <w:keepLines/>
                  <w:spacing w:after="0"/>
                </w:pPr>
              </w:pPrChange>
            </w:pPr>
            <w:r w:rsidRPr="00B5463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094" w:author="MCC160" w:date="2023-02-23T18:46:00Z">
                <w:pPr>
                  <w:keepNext/>
                  <w:keepLines/>
                  <w:spacing w:after="0"/>
                  <w:jc w:val="center"/>
                </w:pPr>
              </w:pPrChange>
            </w:pPr>
            <w:r w:rsidRPr="00B5463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095" w:author="MCC160" w:date="2023-02-23T18:46:00Z">
                <w:pPr>
                  <w:keepNext/>
                  <w:keepLines/>
                  <w:spacing w:after="0"/>
                  <w:jc w:val="center"/>
                </w:pPr>
              </w:pPrChange>
            </w:pPr>
            <w:r w:rsidRPr="00B54636">
              <w:rPr>
                <w:lang w:val="fr-FR"/>
              </w:rPr>
              <w:t>-</w:t>
            </w:r>
          </w:p>
        </w:tc>
      </w:tr>
      <w:tr w:rsidR="00B54636" w:rsidRPr="00B54636" w:rsidTr="00FB0651">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096" w:author="MCC160" w:date="2023-02-23T18:46:00Z">
                <w:pPr>
                  <w:jc w:val="center"/>
                </w:pPr>
              </w:pPrChange>
            </w:pPr>
            <w:r w:rsidRPr="00B54636">
              <w:rPr>
                <w:lang w:val="fr-FR"/>
              </w:rPr>
              <w:t>2</w:t>
            </w:r>
          </w:p>
        </w:tc>
        <w:tc>
          <w:tcPr>
            <w:tcW w:w="40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097" w:author="MCC160" w:date="2023-02-23T18:46:00Z">
                <w:pPr>
                  <w:keepNext/>
                  <w:keepLines/>
                  <w:spacing w:after="0"/>
                </w:pPr>
              </w:pPrChange>
            </w:pPr>
            <w:r w:rsidRPr="00B54636">
              <w:rPr>
                <w:lang w:val="fr-FR"/>
              </w:rPr>
              <w:t xml:space="preserve">Check: Does the UE (MCPTT client) </w:t>
            </w:r>
            <w:ins w:id="4098" w:author="MCC160" w:date="2023-01-18T19:57:00Z">
              <w:r w:rsidR="0012662D" w:rsidRPr="0012662D">
                <w:rPr>
                  <w:lang w:val="fr-FR"/>
                </w:rPr>
                <w:t xml:space="preserve">correctly </w:t>
              </w:r>
            </w:ins>
            <w:r w:rsidRPr="00B54636">
              <w:rPr>
                <w:lang w:val="fr-FR"/>
              </w:rPr>
              <w:t xml:space="preserve">perform </w:t>
            </w:r>
            <w:ins w:id="4099" w:author="MCC160" w:date="2023-01-18T19:58:00Z">
              <w:r w:rsidR="0012662D" w:rsidRPr="0012662D">
                <w:rPr>
                  <w:lang w:val="fr-FR"/>
                </w:rPr>
                <w:t xml:space="preserve">procedure </w:t>
              </w:r>
            </w:ins>
            <w:del w:id="4100" w:author="MCC160" w:date="2023-01-18T19:58:00Z">
              <w:r w:rsidRPr="00B54636" w:rsidDel="0012662D">
                <w:rPr>
                  <w:lang w:val="fr-FR"/>
                </w:rPr>
                <w:delText xml:space="preserve">the </w:delText>
              </w:r>
            </w:del>
            <w:ins w:id="4101" w:author="MCC160" w:date="2023-01-18T19:58:00Z">
              <w:r w:rsidR="0012662D">
                <w:rPr>
                  <w:lang w:val="fr-FR"/>
                </w:rPr>
                <w:t>'</w:t>
              </w:r>
            </w:ins>
            <w:r w:rsidRPr="00B54636">
              <w:rPr>
                <w:lang w:val="fr-FR"/>
              </w:rPr>
              <w:t>MCPTT CO session establishment/modification without provisional responses other than 100 Trying</w:t>
            </w:r>
            <w:ins w:id="4102" w:author="MCC160" w:date="2023-01-18T19:58:00Z">
              <w:r w:rsidR="0012662D">
                <w:rPr>
                  <w:lang w:val="fr-FR"/>
                </w:rPr>
                <w:t>'</w:t>
              </w:r>
            </w:ins>
            <w:del w:id="4103" w:author="MCC160" w:date="2023-01-18T19:58:00Z">
              <w:r w:rsidRPr="00B54636" w:rsidDel="0012662D">
                <w:rPr>
                  <w:lang w:val="fr-FR"/>
                </w:rPr>
                <w:delText xml:space="preserve"> procedure</w:delText>
              </w:r>
            </w:del>
            <w:r w:rsidRPr="00B54636">
              <w:rPr>
                <w:lang w:val="fr-FR"/>
              </w:rPr>
              <w:t xml:space="preserve"> as described in TS 36.579-1 [2] Table 5.3A.1.3-1 </w:t>
            </w:r>
            <w:ins w:id="4104" w:author="MCC160" w:date="2023-01-18T19:58:00Z">
              <w:r w:rsidR="0012662D" w:rsidRPr="0012662D">
                <w:rPr>
                  <w:lang w:val="fr-FR"/>
                </w:rPr>
                <w:t xml:space="preserve">to establish a broadcast group call </w:t>
              </w:r>
            </w:ins>
            <w:r w:rsidRPr="00B54636">
              <w:rPr>
                <w:lang w:val="fr-FR"/>
              </w:rPr>
              <w:t xml:space="preserve">with implicit floor control </w:t>
            </w:r>
            <w:r w:rsidRPr="00B54636">
              <w:rPr>
                <w:rFonts w:eastAsia="Calibri"/>
                <w:lang w:val="fr-FR" w:eastAsia="ko-KR"/>
              </w:rPr>
              <w:t xml:space="preserve">according to option b.iii of NOTE 1 in TS 36.579.1 [2] Table </w:t>
            </w:r>
            <w:r w:rsidRPr="00B54636">
              <w:rPr>
                <w:bCs/>
                <w:lang w:val="fr-FR"/>
              </w:rPr>
              <w:t>5.3A.1.3-1</w:t>
            </w:r>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eastAsia="en-US"/>
              </w:rPr>
              <w:pPrChange w:id="4105" w:author="MCC160" w:date="2023-02-23T18:46:00Z">
                <w:pPr>
                  <w:overflowPunct/>
                  <w:spacing w:after="0"/>
                  <w:jc w:val="center"/>
                  <w:textAlignment w:val="auto"/>
                </w:pPr>
              </w:pPrChange>
            </w:pPr>
            <w:r w:rsidRPr="00B54636">
              <w:rPr>
                <w:rFonts w:eastAsia="Calibri"/>
                <w:lang w:eastAsia="en-US"/>
              </w:rPr>
              <w:t>-</w:t>
            </w:r>
          </w:p>
        </w:tc>
        <w:tc>
          <w:tcPr>
            <w:tcW w:w="256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106" w:author="MCC160" w:date="2023-02-23T18:46:00Z">
                <w:pPr>
                  <w:keepNext/>
                  <w:keepLines/>
                  <w:spacing w:after="0"/>
                </w:pPr>
              </w:pPrChange>
            </w:pPr>
            <w:r w:rsidRPr="00B5463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107" w:author="MCC160" w:date="2023-02-23T18:46:00Z">
                <w:pPr>
                  <w:keepNext/>
                  <w:keepLines/>
                  <w:spacing w:after="0"/>
                  <w:jc w:val="center"/>
                </w:pPr>
              </w:pPrChange>
            </w:pPr>
            <w:r w:rsidRPr="00B54636">
              <w:rPr>
                <w:lang w:val="fr-FR"/>
              </w:rPr>
              <w:t>1</w:t>
            </w:r>
          </w:p>
        </w:tc>
        <w:tc>
          <w:tcPr>
            <w:tcW w:w="8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108" w:author="MCC160" w:date="2023-02-23T18:46:00Z">
                <w:pPr>
                  <w:keepNext/>
                  <w:keepLines/>
                  <w:spacing w:after="0"/>
                  <w:jc w:val="center"/>
                </w:pPr>
              </w:pPrChange>
            </w:pPr>
            <w:r w:rsidRPr="00B54636">
              <w:rPr>
                <w:lang w:val="fr-FR"/>
              </w:rPr>
              <w:t>P</w:t>
            </w:r>
          </w:p>
        </w:tc>
      </w:tr>
      <w:tr w:rsidR="00B54636" w:rsidRPr="00B54636" w:rsidTr="0012662D">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09" w:author="MCC160" w:date="2023-01-18T19:58:00Z">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10" w:author="MCC160" w:date="2023-01-18T19:58:00Z">
            <w:trPr>
              <w:trHeight w:val="398"/>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4111" w:author="MCC160" w:date="2023-01-18T19:58:00Z">
              <w:tcPr>
                <w:tcW w:w="616"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112" w:author="MCC160" w:date="2023-02-23T18:46:00Z">
                <w:pPr>
                  <w:keepNext/>
                  <w:keepLines/>
                  <w:spacing w:after="0"/>
                  <w:jc w:val="center"/>
                </w:pPr>
              </w:pPrChange>
            </w:pPr>
            <w:r w:rsidRPr="00B54636">
              <w:rPr>
                <w:lang w:val="fr-FR"/>
              </w:rPr>
              <w:t>3-5</w:t>
            </w:r>
          </w:p>
        </w:tc>
        <w:tc>
          <w:tcPr>
            <w:tcW w:w="4039" w:type="dxa"/>
            <w:tcBorders>
              <w:top w:val="single" w:sz="4" w:space="0" w:color="auto"/>
              <w:left w:val="single" w:sz="4" w:space="0" w:color="auto"/>
              <w:bottom w:val="single" w:sz="4" w:space="0" w:color="auto"/>
              <w:right w:val="single" w:sz="4" w:space="0" w:color="auto"/>
            </w:tcBorders>
            <w:hideMark/>
            <w:tcPrChange w:id="4113" w:author="MCC160" w:date="2023-01-18T19:58:00Z">
              <w:tcPr>
                <w:tcW w:w="403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4114"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4115" w:author="MCC160" w:date="2023-01-18T19:58: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116" w:author="MCC160" w:date="2023-02-23T18:46:00Z">
                <w:pPr>
                  <w:keepNext/>
                  <w:keepLines/>
                  <w:spacing w:after="0"/>
                  <w:jc w:val="center"/>
                </w:pPr>
              </w:pPrChange>
            </w:pPr>
            <w:r w:rsidRPr="00B5463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4117" w:author="MCC160" w:date="2023-01-18T19:58:00Z">
              <w:tcPr>
                <w:tcW w:w="2562"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eastAsia="ko-KR"/>
              </w:rPr>
              <w:pPrChange w:id="4118" w:author="MCC160" w:date="2023-02-23T18:46:00Z">
                <w:pPr>
                  <w:keepNext/>
                  <w:keepLines/>
                  <w:spacing w:after="0"/>
                </w:pPr>
              </w:pPrChange>
            </w:pPr>
            <w:r w:rsidRPr="00B5463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Change w:id="4119" w:author="MCC160" w:date="2023-01-18T19:58:00Z">
              <w:tcPr>
                <w:tcW w:w="540"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eastAsia="en-US"/>
              </w:rPr>
              <w:pPrChange w:id="4120" w:author="MCC160" w:date="2023-02-23T18:46:00Z">
                <w:pPr>
                  <w:keepNext/>
                  <w:keepLines/>
                  <w:spacing w:after="0"/>
                  <w:jc w:val="center"/>
                </w:pPr>
              </w:pPrChange>
            </w:pPr>
            <w:r w:rsidRPr="00B54636">
              <w:rPr>
                <w:lang w:val="fr-FR"/>
              </w:rPr>
              <w:t>-</w:t>
            </w:r>
          </w:p>
        </w:tc>
        <w:tc>
          <w:tcPr>
            <w:tcW w:w="849" w:type="dxa"/>
            <w:tcBorders>
              <w:top w:val="single" w:sz="4" w:space="0" w:color="auto"/>
              <w:left w:val="single" w:sz="4" w:space="0" w:color="auto"/>
              <w:bottom w:val="single" w:sz="4" w:space="0" w:color="auto"/>
              <w:right w:val="single" w:sz="4" w:space="0" w:color="auto"/>
            </w:tcBorders>
            <w:hideMark/>
            <w:tcPrChange w:id="4121" w:author="MCC160" w:date="2023-01-18T19:58:00Z">
              <w:tcPr>
                <w:tcW w:w="84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122" w:author="MCC160" w:date="2023-02-23T18:46:00Z">
                <w:pPr>
                  <w:keepNext/>
                  <w:keepLines/>
                  <w:spacing w:after="0"/>
                  <w:jc w:val="center"/>
                </w:pPr>
              </w:pPrChange>
            </w:pPr>
            <w:r w:rsidRPr="00B54636">
              <w:rPr>
                <w:lang w:val="fr-FR"/>
              </w:rPr>
              <w:t>-</w:t>
            </w:r>
          </w:p>
        </w:tc>
      </w:tr>
      <w:tr w:rsidR="00B54636" w:rsidRPr="00B54636"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123" w:author="MCC160" w:date="2023-02-23T18:46:00Z">
                <w:pPr>
                  <w:keepNext/>
                  <w:keepLines/>
                  <w:spacing w:after="0"/>
                  <w:jc w:val="center"/>
                </w:pPr>
              </w:pPrChange>
            </w:pPr>
            <w:r w:rsidRPr="00B54636">
              <w:rPr>
                <w:lang w:val="fr-FR"/>
              </w:rPr>
              <w:t>6</w:t>
            </w:r>
          </w:p>
        </w:tc>
        <w:tc>
          <w:tcPr>
            <w:tcW w:w="40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124" w:author="MCC160" w:date="2023-02-23T18:46:00Z">
                <w:pPr>
                  <w:keepNext/>
                  <w:keepLines/>
                  <w:spacing w:after="0"/>
                </w:pPr>
              </w:pPrChange>
            </w:pPr>
            <w:r w:rsidRPr="00B54636">
              <w:rPr>
                <w:rFonts w:eastAsia="Calibri"/>
                <w:lang w:val="fr-FR"/>
              </w:rPr>
              <w:t xml:space="preserve">The procedure </w:t>
            </w:r>
            <w:del w:id="4125" w:author="MCC160" w:date="2023-01-18T19:59:00Z">
              <w:r w:rsidRPr="00B54636" w:rsidDel="0012662D">
                <w:rPr>
                  <w:rFonts w:eastAsia="Calibri"/>
                  <w:lang w:val="fr-FR"/>
                </w:rPr>
                <w:delText xml:space="preserve">for </w:delText>
              </w:r>
            </w:del>
            <w:ins w:id="4126" w:author="MCC160" w:date="2023-01-18T19:59:00Z">
              <w:r w:rsidR="0012662D">
                <w:rPr>
                  <w:rFonts w:eastAsia="Calibri"/>
                  <w:lang w:val="fr-FR"/>
                </w:rPr>
                <w:t>'</w:t>
              </w:r>
            </w:ins>
            <w:r w:rsidRPr="00B54636">
              <w:rPr>
                <w:lang w:val="fr-FR"/>
              </w:rPr>
              <w:t>MCX CT call release</w:t>
            </w:r>
            <w:ins w:id="4127" w:author="MCC160" w:date="2023-01-18T19:59:00Z">
              <w:r w:rsidR="0012662D">
                <w:rPr>
                  <w:lang w:val="fr-FR"/>
                </w:rPr>
                <w:t>'</w:t>
              </w:r>
            </w:ins>
            <w:r w:rsidRPr="00B54636">
              <w:rPr>
                <w:lang w:val="fr-FR"/>
              </w:rPr>
              <w:t xml:space="preserve"> </w:t>
            </w:r>
            <w:r w:rsidRPr="00B54636">
              <w:rPr>
                <w:rFonts w:eastAsia="Calibri"/>
                <w:lang w:val="fr-FR"/>
              </w:rPr>
              <w:t xml:space="preserve">as described in </w:t>
            </w:r>
            <w:r w:rsidRPr="00B54636">
              <w:rPr>
                <w:lang w:val="fr-FR"/>
              </w:rPr>
              <w:t>TS 36.579-1 [2] Table 5.3.12.3-1</w:t>
            </w:r>
            <w:del w:id="4128" w:author="MCC160" w:date="2023-01-18T19:59:00Z">
              <w:r w:rsidRPr="00B54636" w:rsidDel="0012662D">
                <w:rPr>
                  <w:lang w:val="fr-FR" w:eastAsia="ko-KR"/>
                </w:rPr>
                <w:delText xml:space="preserve"> to terminate the MCPTT session </w:delText>
              </w:r>
            </w:del>
            <w:ins w:id="4129" w:author="MCC160" w:date="2023-01-18T20:55:00Z">
              <w:r w:rsidR="00384435">
                <w:rPr>
                  <w:lang w:val="fr-FR" w:eastAsia="ko-KR"/>
                </w:rPr>
                <w:t xml:space="preserve"> </w:t>
              </w:r>
            </w:ins>
            <w:r w:rsidRPr="00B54636">
              <w:rPr>
                <w:lang w:val="fr-FR" w:eastAsia="ko-KR"/>
              </w:rPr>
              <w:t>is performed.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130" w:author="MCC160" w:date="2023-02-23T18:46:00Z">
                <w:pPr>
                  <w:keepNext/>
                  <w:keepLines/>
                  <w:spacing w:after="0"/>
                  <w:jc w:val="center"/>
                </w:pPr>
              </w:pPrChange>
            </w:pPr>
            <w:r w:rsidRPr="00B5463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131" w:author="MCC160" w:date="2023-02-23T18:46:00Z">
                <w:pPr>
                  <w:keepNext/>
                  <w:keepLines/>
                  <w:spacing w:after="0"/>
                </w:pPr>
              </w:pPrChange>
            </w:pPr>
            <w:r w:rsidRPr="00B5463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132" w:author="MCC160" w:date="2023-02-23T18:46:00Z">
                <w:pPr>
                  <w:keepNext/>
                  <w:keepLines/>
                  <w:spacing w:after="0"/>
                  <w:jc w:val="center"/>
                </w:pPr>
              </w:pPrChange>
            </w:pPr>
            <w:r w:rsidRPr="00B5463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133" w:author="MCC160" w:date="2023-02-23T18:46:00Z">
                <w:pPr>
                  <w:keepNext/>
                  <w:keepLines/>
                  <w:spacing w:after="0"/>
                  <w:jc w:val="center"/>
                </w:pPr>
              </w:pPrChange>
            </w:pPr>
            <w:r w:rsidRPr="00B54636">
              <w:rPr>
                <w:lang w:val="fr-FR"/>
              </w:rPr>
              <w:t>-</w:t>
            </w:r>
          </w:p>
        </w:tc>
      </w:tr>
      <w:tr w:rsidR="00B54636" w:rsidRPr="00B54636" w:rsidTr="00FB0651">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134" w:author="MCC160" w:date="2023-02-23T18:46:00Z">
                <w:pPr>
                  <w:keepNext/>
                  <w:keepLines/>
                  <w:spacing w:after="0"/>
                  <w:jc w:val="center"/>
                </w:pPr>
              </w:pPrChange>
            </w:pPr>
            <w:r w:rsidRPr="00B54636">
              <w:rPr>
                <w:lang w:val="fr-FR"/>
              </w:rPr>
              <w:t>7</w:t>
            </w:r>
          </w:p>
        </w:tc>
        <w:tc>
          <w:tcPr>
            <w:tcW w:w="40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135"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136" w:author="MCC160" w:date="2023-02-23T18:46:00Z">
                <w:pPr>
                  <w:keepNext/>
                  <w:keepLines/>
                  <w:spacing w:after="0"/>
                  <w:jc w:val="center"/>
                </w:pPr>
              </w:pPrChange>
            </w:pPr>
            <w:r w:rsidRPr="00B5463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137" w:author="MCC160" w:date="2023-02-23T18:46:00Z">
                <w:pPr>
                  <w:keepNext/>
                  <w:keepLines/>
                  <w:spacing w:after="0"/>
                </w:pPr>
              </w:pPrChange>
            </w:pPr>
            <w:r w:rsidRPr="00B5463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138" w:author="MCC160" w:date="2023-02-23T18:46:00Z">
                <w:pPr>
                  <w:keepNext/>
                  <w:keepLines/>
                  <w:spacing w:after="0"/>
                  <w:jc w:val="center"/>
                </w:pPr>
              </w:pPrChange>
            </w:pPr>
            <w:r w:rsidRPr="00B5463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139" w:author="MCC160" w:date="2023-02-23T18:46:00Z">
                <w:pPr>
                  <w:keepNext/>
                  <w:keepLines/>
                  <w:spacing w:after="0"/>
                  <w:jc w:val="center"/>
                </w:pPr>
              </w:pPrChange>
            </w:pPr>
            <w:r w:rsidRPr="00B54636">
              <w:rPr>
                <w:lang w:val="fr-FR"/>
              </w:rPr>
              <w:t>-</w:t>
            </w:r>
          </w:p>
        </w:tc>
      </w:tr>
      <w:tr w:rsidR="00B54636" w:rsidRPr="00B54636" w:rsidTr="00FB0651">
        <w:trPr>
          <w:trHeight w:val="203"/>
          <w:jc w:val="center"/>
        </w:trPr>
        <w:tc>
          <w:tcPr>
            <w:tcW w:w="9315"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4140" w:author="MCC160" w:date="2023-02-23T18:46:00Z">
                <w:pPr>
                  <w:keepNext/>
                  <w:keepLines/>
                  <w:spacing w:after="0"/>
                  <w:ind w:left="851" w:hanging="851"/>
                </w:pPr>
              </w:pPrChange>
            </w:pPr>
            <w:r w:rsidRPr="00B54636">
              <w:rPr>
                <w:lang w:val="fr-FR"/>
              </w:rPr>
              <w:t>NOTE 1: 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4141" w:author="MCC160" w:date="2023-02-23T18:46:00Z">
          <w:pPr>
            <w:keepNext/>
            <w:keepLines/>
            <w:spacing w:before="120"/>
            <w:ind w:left="1985" w:hanging="1985"/>
          </w:pPr>
        </w:pPrChange>
      </w:pPr>
      <w:r w:rsidRPr="00B54636">
        <w:t>6.1.1.8.3.3</w:t>
      </w:r>
      <w:r w:rsidRPr="00B54636">
        <w:tab/>
        <w:t>Specific message contents</w:t>
      </w:r>
    </w:p>
    <w:p w:rsidR="00B54636" w:rsidRPr="00B54636" w:rsidRDefault="00B54636">
      <w:pPr>
        <w:pStyle w:val="TH"/>
        <w:pPrChange w:id="4142" w:author="MCC160" w:date="2023-02-23T18:46:00Z">
          <w:pPr>
            <w:keepNext/>
            <w:keepLines/>
            <w:spacing w:before="60"/>
            <w:jc w:val="center"/>
          </w:pPr>
        </w:pPrChange>
      </w:pPr>
      <w:r w:rsidRPr="00B54636">
        <w:t>Table 6.1.1.8.3.3-1: SIP INVITE from the UE (step 2, Table 6.1.1.8.3.2-1;</w:t>
      </w:r>
      <w:r w:rsidRPr="00B5463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0"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143" w:author="MCC160" w:date="2023-02-23T18:46:00Z">
                <w:pPr>
                  <w:keepNext/>
                  <w:keepLines/>
                  <w:framePr w:hSpace="180" w:wrap="around" w:vAnchor="text" w:hAnchor="text" w:xAlign="center" w:y="1"/>
                  <w:spacing w:after="0"/>
                  <w:suppressOverlap/>
                </w:pPr>
              </w:pPrChange>
            </w:pPr>
            <w:r w:rsidRPr="00B54636">
              <w:rPr>
                <w:lang w:val="fr-FR"/>
              </w:rPr>
              <w:t>Derivation Path: TS 36.579-1 [2], Table 5.5.2.5.1-1</w:t>
            </w: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144" w:author="MCC160" w:date="2023-02-23T18:46:00Z">
                <w:pPr>
                  <w:keepNext/>
                  <w:keepLines/>
                  <w:framePr w:hSpace="180" w:wrap="around" w:vAnchor="text" w:hAnchor="text" w:xAlign="center" w:y="1"/>
                  <w:spacing w:after="0"/>
                  <w:suppressOverlap/>
                  <w:jc w:val="center"/>
                </w:pPr>
              </w:pPrChange>
            </w:pPr>
            <w:r w:rsidRPr="00B54636">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145" w:author="MCC160" w:date="2023-02-23T18:46:00Z">
                <w:pPr>
                  <w:keepNext/>
                  <w:keepLines/>
                  <w:framePr w:hSpace="180" w:wrap="around" w:vAnchor="text" w:hAnchor="text" w:xAlign="center" w:y="1"/>
                  <w:spacing w:after="0"/>
                  <w:suppressOverlap/>
                  <w:jc w:val="center"/>
                </w:pPr>
              </w:pPrChange>
            </w:pPr>
            <w:r w:rsidRPr="00B54636">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146" w:author="MCC160" w:date="2023-02-23T18:46:00Z">
                <w:pPr>
                  <w:keepNext/>
                  <w:keepLines/>
                  <w:framePr w:hSpace="180" w:wrap="around" w:vAnchor="text" w:hAnchor="text" w:xAlign="center" w:y="1"/>
                  <w:spacing w:after="0"/>
                  <w:suppressOverlap/>
                  <w:jc w:val="center"/>
                </w:pPr>
              </w:pPrChange>
            </w:pPr>
            <w:r w:rsidRPr="00B54636">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147" w:author="MCC160" w:date="2023-02-23T18:46:00Z">
                <w:pPr>
                  <w:keepNext/>
                  <w:keepLines/>
                  <w:framePr w:hSpace="180" w:wrap="around" w:vAnchor="text" w:hAnchor="text" w:xAlign="center" w:y="1"/>
                  <w:spacing w:after="0"/>
                  <w:suppressOverlap/>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148" w:author="MCC160" w:date="2023-02-23T18:46: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4149" w:author="MCC160" w:date="2023-02-23T18:46:00Z">
                  <w:rPr>
                    <w:lang w:val="fr-FR"/>
                  </w:rPr>
                </w:rPrChange>
              </w:rPr>
              <w:pPrChange w:id="4150" w:author="MCC160" w:date="2023-02-23T18:46:00Z">
                <w:pPr>
                  <w:keepNext/>
                  <w:keepLines/>
                  <w:framePr w:hSpace="180" w:wrap="around" w:vAnchor="text" w:hAnchor="text" w:xAlign="center" w:y="1"/>
                  <w:spacing w:after="0"/>
                  <w:suppressOverlap/>
                </w:pPr>
              </w:pPrChange>
            </w:pPr>
            <w:r w:rsidRPr="001B5C1E">
              <w:rPr>
                <w:b/>
                <w:lang w:val="fr-FR"/>
                <w:rPrChange w:id="4151" w:author="MCC160" w:date="2023-02-23T18:46: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52" w:author="MCC160" w:date="2023-02-23T18:46: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53" w:author="MCC160" w:date="2023-02-23T18:46: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54" w:author="MCC160" w:date="2023-02-23T18:46: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55" w:author="MCC160" w:date="2023-02-23T18:46:00Z">
                <w:pPr>
                  <w:keepNext/>
                  <w:keepLines/>
                  <w:framePr w:hSpace="180" w:wrap="around" w:vAnchor="text" w:hAnchor="text" w:xAlign="center" w:y="1"/>
                  <w:spacing w:after="0"/>
                  <w:suppressOverlap/>
                </w:pPr>
              </w:pPrChange>
            </w:pP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4156" w:author="MCC160" w:date="2023-02-23T18:46:00Z">
                <w:pPr>
                  <w:keepNext/>
                  <w:keepLines/>
                  <w:framePr w:hSpace="180" w:wrap="around" w:vAnchor="text" w:hAnchor="text" w:xAlign="center" w:y="1"/>
                  <w:spacing w:after="0"/>
                  <w:suppressOverlap/>
                </w:pPr>
              </w:pPrChange>
            </w:pPr>
            <w:r w:rsidRPr="00B54636">
              <w:rPr>
                <w:b/>
                <w:bCs/>
                <w:lang w:val="fr-FR"/>
              </w:rPr>
              <w:t xml:space="preserve">  </w:t>
            </w:r>
            <w:r w:rsidRPr="00B54636">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57" w:author="MCC160" w:date="2023-02-23T18:46: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4158" w:author="MCC160" w:date="2023-02-23T18:46:00Z">
                  <w:rPr>
                    <w:rFonts w:cs="Arial"/>
                    <w:szCs w:val="18"/>
                    <w:lang w:val="fr-FR"/>
                  </w:rPr>
                </w:rPrChange>
              </w:rPr>
              <w:pPrChange w:id="4159" w:author="MCC160" w:date="2023-02-23T18:46:00Z">
                <w:pPr>
                  <w:keepNext/>
                  <w:keepLines/>
                  <w:framePr w:hSpace="180" w:wrap="around" w:vAnchor="text" w:hAnchor="text" w:xAlign="center" w:y="1"/>
                  <w:spacing w:after="0"/>
                  <w:suppressOverlap/>
                </w:pPr>
              </w:pPrChange>
            </w:pPr>
            <w:r w:rsidRPr="001B5C1E">
              <w:rPr>
                <w:b/>
                <w:lang w:val="fr-FR"/>
                <w:rPrChange w:id="4160" w:author="MCC160" w:date="2023-02-23T18:46: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61" w:author="MCC160" w:date="2023-02-23T18:46: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62" w:author="MCC160" w:date="2023-02-23T18:46:00Z">
                <w:pPr>
                  <w:keepNext/>
                  <w:keepLines/>
                  <w:framePr w:hSpace="180" w:wrap="around" w:vAnchor="text" w:hAnchor="text" w:xAlign="center" w:y="1"/>
                  <w:spacing w:after="0"/>
                  <w:suppressOverlap/>
                </w:pPr>
              </w:pPrChange>
            </w:pP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4163" w:author="MCC160" w:date="2023-02-23T18:46:00Z">
                <w:pPr>
                  <w:keepNext/>
                  <w:keepLines/>
                  <w:framePr w:hSpace="180" w:wrap="around" w:vAnchor="text" w:hAnchor="text" w:xAlign="center" w:y="1"/>
                  <w:spacing w:after="0"/>
                  <w:suppressOverlap/>
                </w:pPr>
              </w:pPrChange>
            </w:pPr>
            <w:r w:rsidRPr="00B5463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4164" w:author="MCC160" w:date="2023-02-23T18:46:00Z">
                <w:pPr>
                  <w:keepNext/>
                  <w:keepLines/>
                  <w:framePr w:hSpace="180" w:wrap="around" w:vAnchor="text" w:hAnchor="text" w:xAlign="center" w:y="1"/>
                  <w:spacing w:after="0"/>
                  <w:suppressOverlap/>
                </w:pPr>
              </w:pPrChange>
            </w:pPr>
            <w:r w:rsidRPr="00B54636">
              <w:rPr>
                <w:lang w:val="fr-FR"/>
              </w:rPr>
              <w:t>SDP Message as described in Table 6.1.1.8.3.3-1A</w:t>
            </w:r>
          </w:p>
        </w:tc>
        <w:tc>
          <w:tcPr>
            <w:tcW w:w="198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65" w:author="MCC160" w:date="2023-02-23T18:46: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66" w:author="MCC160" w:date="2023-02-23T18:46: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67" w:author="MCC160" w:date="2023-02-23T18:46:00Z">
                <w:pPr>
                  <w:keepNext/>
                  <w:keepLines/>
                  <w:framePr w:hSpace="180" w:wrap="around" w:vAnchor="text" w:hAnchor="text" w:xAlign="center" w:y="1"/>
                  <w:spacing w:after="0"/>
                  <w:suppressOverlap/>
                </w:pPr>
              </w:pPrChange>
            </w:pP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szCs w:val="18"/>
                <w:lang w:val="fr-FR"/>
              </w:rPr>
              <w:pPrChange w:id="4168"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69" w:author="MCC160" w:date="2023-02-23T18:46: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4170" w:author="MCC160" w:date="2023-02-23T18:46:00Z">
                  <w:rPr>
                    <w:rFonts w:cs="Arial"/>
                    <w:szCs w:val="18"/>
                    <w:lang w:val="fr-FR"/>
                  </w:rPr>
                </w:rPrChange>
              </w:rPr>
              <w:pPrChange w:id="4171" w:author="MCC160" w:date="2023-02-23T18:46:00Z">
                <w:pPr>
                  <w:keepNext/>
                  <w:keepLines/>
                  <w:framePr w:hSpace="180" w:wrap="around" w:vAnchor="text" w:hAnchor="text" w:xAlign="center" w:y="1"/>
                  <w:spacing w:after="0"/>
                  <w:suppressOverlap/>
                </w:pPr>
              </w:pPrChange>
            </w:pPr>
            <w:r w:rsidRPr="001B5C1E">
              <w:rPr>
                <w:b/>
                <w:lang w:val="fr-FR"/>
                <w:rPrChange w:id="4172" w:author="MCC160" w:date="2023-02-23T18:46:00Z">
                  <w:rPr>
                    <w:lang w:val="fr-FR"/>
                  </w:rPr>
                </w:rPrChange>
              </w:rPr>
              <w:t>MCPTT</w:t>
            </w:r>
            <w:ins w:id="4173" w:author="MCC160" w:date="2023-01-18T17:33:00Z">
              <w:r w:rsidR="00A73205" w:rsidRPr="001B5C1E">
                <w:rPr>
                  <w:b/>
                  <w:lang w:val="fr-FR"/>
                  <w:rPrChange w:id="4174" w:author="MCC160" w:date="2023-02-23T18:46:00Z">
                    <w:rPr>
                      <w:lang w:val="fr-FR"/>
                    </w:rPr>
                  </w:rPrChange>
                </w:rPr>
                <w:t>-</w:t>
              </w:r>
            </w:ins>
            <w:del w:id="4175" w:author="MCC160" w:date="2023-01-18T17:33:00Z">
              <w:r w:rsidRPr="001B5C1E" w:rsidDel="00A73205">
                <w:rPr>
                  <w:b/>
                  <w:lang w:val="fr-FR"/>
                  <w:rPrChange w:id="4176" w:author="MCC160" w:date="2023-02-23T18:46:00Z">
                    <w:rPr>
                      <w:lang w:val="fr-FR"/>
                    </w:rPr>
                  </w:rPrChange>
                </w:rPr>
                <w:delText xml:space="preserve"> </w:delText>
              </w:r>
            </w:del>
            <w:r w:rsidRPr="001B5C1E">
              <w:rPr>
                <w:b/>
                <w:lang w:val="fr-FR"/>
                <w:rPrChange w:id="4177" w:author="MCC160" w:date="2023-02-23T18:46: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78" w:author="MCC160" w:date="2023-02-23T18:46: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79" w:author="MCC160" w:date="2023-02-23T18:46:00Z">
                <w:pPr>
                  <w:keepNext/>
                  <w:keepLines/>
                  <w:framePr w:hSpace="180" w:wrap="around" w:vAnchor="text" w:hAnchor="text" w:xAlign="center" w:y="1"/>
                  <w:spacing w:after="0"/>
                  <w:suppressOverlap/>
                </w:pPr>
              </w:pPrChange>
            </w:pP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Cs/>
                <w:szCs w:val="18"/>
                <w:lang w:val="fr-FR"/>
              </w:rPr>
              <w:pPrChange w:id="4180" w:author="MCC160" w:date="2023-02-23T18:46:00Z">
                <w:pPr>
                  <w:keepNext/>
                  <w:keepLines/>
                  <w:framePr w:hSpace="180" w:wrap="around" w:vAnchor="text" w:hAnchor="text" w:xAlign="center" w:y="1"/>
                  <w:spacing w:after="0"/>
                  <w:suppressOverlap/>
                </w:pPr>
              </w:pPrChange>
            </w:pPr>
            <w:r w:rsidRPr="00B5463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4181" w:author="MCC160" w:date="2023-02-23T18:46:00Z">
                <w:pPr>
                  <w:keepNext/>
                  <w:keepLines/>
                  <w:framePr w:hSpace="180" w:wrap="around" w:vAnchor="text" w:hAnchor="text" w:xAlign="center" w:y="1"/>
                  <w:spacing w:after="0"/>
                  <w:suppressOverlap/>
                </w:pPr>
              </w:pPrChange>
            </w:pPr>
            <w:r w:rsidRPr="00B54636">
              <w:rPr>
                <w:lang w:val="fr-FR"/>
              </w:rPr>
              <w:t>MCPTT-Info as described in Table 6.1.1.8.3.3-2</w:t>
            </w:r>
          </w:p>
        </w:tc>
        <w:tc>
          <w:tcPr>
            <w:tcW w:w="198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82" w:author="MCC160" w:date="2023-02-23T18:46: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83" w:author="MCC160" w:date="2023-02-23T18:46: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184" w:author="MCC160" w:date="2023-02-23T18:46: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4185" w:author="MCC160" w:date="2023-02-23T18:46:00Z">
          <w:pPr>
            <w:keepNext/>
            <w:keepLines/>
            <w:spacing w:before="60"/>
            <w:jc w:val="center"/>
          </w:pPr>
        </w:pPrChange>
      </w:pPr>
      <w:r w:rsidRPr="00B54636">
        <w:t xml:space="preserve">Table 6.1.1.8.3.3-1A: </w:t>
      </w:r>
      <w:r w:rsidRPr="00B54636">
        <w:rPr>
          <w:lang w:eastAsia="ko-KR"/>
        </w:rPr>
        <w:t>SDP in SIP INVITE</w:t>
      </w:r>
      <w:r w:rsidRPr="00B54636">
        <w:t xml:space="preserve"> (Table 6.1.1.8.3.3-1)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B54636" w:rsidTr="00FB0651">
        <w:tc>
          <w:tcPr>
            <w:tcW w:w="992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186" w:author="MCC160" w:date="2023-02-23T18:46:00Z">
                <w:pPr>
                  <w:keepNext/>
                  <w:keepLines/>
                  <w:spacing w:after="0"/>
                </w:pPr>
              </w:pPrChange>
            </w:pPr>
            <w:r w:rsidRPr="00B54636">
              <w:rPr>
                <w:lang w:val="fr-FR"/>
              </w:rPr>
              <w:t>Derivation Path: TS 36.579-1 [2], Table 5.5.3.1.1-1, condition INITIAL_SDP_OFFER, IMPLICIT_GRANT_REQUESTED</w:t>
            </w:r>
          </w:p>
        </w:tc>
      </w:tr>
    </w:tbl>
    <w:p w:rsidR="00B54636" w:rsidRPr="00B54636" w:rsidRDefault="00B54636" w:rsidP="00B54636">
      <w:pPr>
        <w:rPr>
          <w:lang w:eastAsia="en-US"/>
        </w:rPr>
      </w:pPr>
    </w:p>
    <w:p w:rsidR="0069420D" w:rsidRPr="00B54636" w:rsidRDefault="0069420D">
      <w:pPr>
        <w:pStyle w:val="TH"/>
        <w:rPr>
          <w:ins w:id="4187" w:author="MCC160" w:date="2023-01-18T20:03:00Z"/>
        </w:rPr>
        <w:pPrChange w:id="4188" w:author="MCC160" w:date="2023-02-23T18:46:00Z">
          <w:pPr>
            <w:keepNext/>
            <w:keepLines/>
            <w:spacing w:before="60"/>
            <w:jc w:val="center"/>
          </w:pPr>
        </w:pPrChange>
      </w:pPr>
      <w:ins w:id="4189" w:author="MCC160" w:date="2023-01-18T20:03:00Z">
        <w:r w:rsidRPr="0069420D">
          <w:t>Table 6.1.1.8.3.3-2: MCPTT-Info in SIP INVITE (Table 6.1.1.8.3.3-1)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420D" w:rsidRPr="00B54636" w:rsidTr="00B25534">
        <w:trPr>
          <w:ins w:id="4190" w:author="MCC160" w:date="2023-01-18T20:03:00Z"/>
        </w:trPr>
        <w:tc>
          <w:tcPr>
            <w:tcW w:w="9639" w:type="dxa"/>
            <w:tcBorders>
              <w:top w:val="single" w:sz="4" w:space="0" w:color="auto"/>
              <w:left w:val="single" w:sz="4" w:space="0" w:color="auto"/>
              <w:bottom w:val="single" w:sz="4" w:space="0" w:color="auto"/>
              <w:right w:val="single" w:sz="4" w:space="0" w:color="auto"/>
            </w:tcBorders>
            <w:hideMark/>
          </w:tcPr>
          <w:p w:rsidR="0069420D" w:rsidRPr="00B54636" w:rsidRDefault="0069420D">
            <w:pPr>
              <w:pStyle w:val="TAL"/>
              <w:rPr>
                <w:ins w:id="4191" w:author="MCC160" w:date="2023-01-18T20:03:00Z"/>
                <w:lang w:val="fr-FR"/>
              </w:rPr>
              <w:pPrChange w:id="4192" w:author="MCC160" w:date="2023-01-18T20:03:00Z">
                <w:pPr>
                  <w:keepNext/>
                  <w:keepLines/>
                  <w:spacing w:after="0"/>
                </w:pPr>
              </w:pPrChange>
            </w:pPr>
            <w:ins w:id="4193" w:author="MCC160" w:date="2023-01-18T20:03:00Z">
              <w:r w:rsidRPr="0069420D">
                <w:rPr>
                  <w:lang w:val="fr-FR"/>
                </w:rPr>
                <w:t>Derivation Path: TS 36.579-1 [2], Table 5.5.3.2.1-1</w:t>
              </w:r>
            </w:ins>
            <w:ins w:id="4194" w:author="MCC160" w:date="2023-01-20T21:27:00Z">
              <w:r w:rsidR="00DE7BE1">
                <w:rPr>
                  <w:lang w:val="fr-FR"/>
                </w:rPr>
                <w:t>,</w:t>
              </w:r>
            </w:ins>
            <w:ins w:id="4195" w:author="MCC160" w:date="2023-01-18T20:03:00Z">
              <w:r w:rsidRPr="0069420D">
                <w:rPr>
                  <w:lang w:val="fr-FR"/>
                </w:rPr>
                <w:t xml:space="preserve"> condition INVITE-REFER, GROUP-CALL, BROADCAST-CALL</w:t>
              </w:r>
            </w:ins>
          </w:p>
        </w:tc>
      </w:tr>
    </w:tbl>
    <w:p w:rsidR="0069420D" w:rsidRPr="00B54636" w:rsidRDefault="0069420D" w:rsidP="0069420D">
      <w:pPr>
        <w:rPr>
          <w:ins w:id="4196" w:author="MCC160" w:date="2023-01-18T20:03:00Z"/>
          <w:lang w:eastAsia="en-US"/>
        </w:rPr>
      </w:pPr>
    </w:p>
    <w:p w:rsidR="00B54636" w:rsidRPr="00B54636" w:rsidDel="0069420D" w:rsidRDefault="00B54636">
      <w:pPr>
        <w:pStyle w:val="TH"/>
        <w:rPr>
          <w:del w:id="4197" w:author="MCC160" w:date="2023-01-18T20:03:00Z"/>
        </w:rPr>
        <w:pPrChange w:id="4198" w:author="MCC160" w:date="2023-02-23T18:46:00Z">
          <w:pPr>
            <w:keepNext/>
            <w:keepLines/>
            <w:spacing w:before="60"/>
            <w:jc w:val="center"/>
          </w:pPr>
        </w:pPrChange>
      </w:pPr>
      <w:del w:id="4199" w:author="MCC160" w:date="2023-01-18T20:03:00Z">
        <w:r w:rsidRPr="00B54636" w:rsidDel="0069420D">
          <w:delText xml:space="preserve">Table 6.1.1.8.3.3-2: </w:delText>
        </w:r>
        <w:r w:rsidRPr="00B54636" w:rsidDel="0069420D">
          <w:rPr>
            <w:lang w:eastAsia="ko-KR"/>
          </w:rPr>
          <w:delText>MCPTT-Info in SIP INVITE</w:delText>
        </w:r>
        <w:r w:rsidRPr="00B54636" w:rsidDel="0069420D">
          <w:delText xml:space="preserve"> (Table 6.1.1.8.3.3-1)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00" w:author="MCC160" w:date="2023-01-18T20:00: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451"/>
        <w:gridCol w:w="1284"/>
        <w:gridCol w:w="1284"/>
        <w:gridCol w:w="892"/>
        <w:gridCol w:w="734"/>
        <w:tblGridChange w:id="4201">
          <w:tblGrid>
            <w:gridCol w:w="9645"/>
            <w:gridCol w:w="360"/>
            <w:gridCol w:w="360"/>
            <w:gridCol w:w="360"/>
            <w:gridCol w:w="360"/>
          </w:tblGrid>
        </w:tblGridChange>
      </w:tblGrid>
      <w:tr w:rsidR="00B54636" w:rsidRPr="00B54636" w:rsidDel="0069420D" w:rsidTr="00F97F98">
        <w:trPr>
          <w:gridAfter w:val="4"/>
          <w:wAfter w:w="1440" w:type="dxa"/>
          <w:jc w:val="center"/>
          <w:del w:id="4202" w:author="MCC160" w:date="2023-01-18T20:03:00Z"/>
          <w:trPrChange w:id="4203" w:author="MCC160" w:date="2023-01-18T20:00:00Z">
            <w:trPr>
              <w:gridAfter w:val="4"/>
              <w:jc w:val="center"/>
            </w:trPr>
          </w:trPrChange>
        </w:trPr>
        <w:tc>
          <w:tcPr>
            <w:tcW w:w="9645" w:type="dxa"/>
            <w:tcBorders>
              <w:top w:val="single" w:sz="4" w:space="0" w:color="auto"/>
              <w:left w:val="single" w:sz="4" w:space="0" w:color="auto"/>
              <w:bottom w:val="single" w:sz="4" w:space="0" w:color="auto"/>
              <w:right w:val="single" w:sz="4" w:space="0" w:color="auto"/>
            </w:tcBorders>
            <w:hideMark/>
            <w:tcPrChange w:id="4204" w:author="MCC160" w:date="2023-01-18T20:00:00Z">
              <w:tcPr>
                <w:tcW w:w="9639" w:type="dxa"/>
                <w:tcBorders>
                  <w:top w:val="single" w:sz="4" w:space="0" w:color="auto"/>
                  <w:left w:val="single" w:sz="4" w:space="0" w:color="auto"/>
                  <w:bottom w:val="single" w:sz="4" w:space="0" w:color="auto"/>
                  <w:right w:val="single" w:sz="4" w:space="0" w:color="auto"/>
                </w:tcBorders>
                <w:hideMark/>
              </w:tcPr>
            </w:tcPrChange>
          </w:tcPr>
          <w:p w:rsidR="00B54636" w:rsidRPr="00B54636" w:rsidDel="0069420D" w:rsidRDefault="00B54636">
            <w:pPr>
              <w:pStyle w:val="TAL"/>
              <w:rPr>
                <w:del w:id="4205" w:author="MCC160" w:date="2023-01-18T20:03:00Z"/>
                <w:lang w:val="fr-FR"/>
              </w:rPr>
              <w:pPrChange w:id="4206" w:author="MCC160" w:date="2023-02-23T18:46:00Z">
                <w:pPr>
                  <w:keepNext/>
                  <w:keepLines/>
                  <w:spacing w:after="0"/>
                </w:pPr>
              </w:pPrChange>
            </w:pPr>
            <w:del w:id="4207" w:author="MCC160" w:date="2023-01-18T20:03:00Z">
              <w:r w:rsidRPr="00B54636" w:rsidDel="0069420D">
                <w:rPr>
                  <w:lang w:val="fr-FR"/>
                </w:rPr>
                <w:delText>Derivation Path: TS 36.579-1 [2], Table 5.5.3.2.1-1 condition INVITE-REFER, GROUP-CALL</w:delText>
              </w:r>
            </w:del>
          </w:p>
        </w:tc>
      </w:tr>
      <w:tr w:rsidR="00B54636" w:rsidRPr="00B54636" w:rsidDel="00F97F98" w:rsidTr="00F97F98">
        <w:trPr>
          <w:cantSplit/>
          <w:tblHeader/>
          <w:jc w:val="center"/>
          <w:del w:id="4208" w:author="MCC160" w:date="2023-01-18T20:00:00Z"/>
          <w:trPrChange w:id="4209" w:author="MCC160" w:date="2023-01-18T20:00:00Z">
            <w:trPr>
              <w:cantSplit/>
              <w:tblHeade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210"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rsidR="00B54636" w:rsidRPr="00B54636" w:rsidDel="00F97F98" w:rsidRDefault="00B54636">
            <w:pPr>
              <w:pStyle w:val="TAH"/>
              <w:rPr>
                <w:del w:id="4211" w:author="MCC160" w:date="2023-01-18T20:00:00Z"/>
                <w:lang w:val="fr-FR"/>
              </w:rPr>
              <w:pPrChange w:id="4212" w:author="MCC160" w:date="2023-02-23T18:46:00Z">
                <w:pPr>
                  <w:keepNext/>
                  <w:keepLines/>
                  <w:spacing w:after="0"/>
                  <w:jc w:val="center"/>
                </w:pPr>
              </w:pPrChange>
            </w:pPr>
            <w:del w:id="4213" w:author="MCC160" w:date="2023-01-18T20:00:00Z">
              <w:r w:rsidRPr="00B54636" w:rsidDel="00F97F98">
                <w:rPr>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4214" w:author="MCC160" w:date="2023-01-18T20:00:00Z">
              <w:tcPr>
                <w:tcW w:w="2126" w:type="dxa"/>
                <w:tcBorders>
                  <w:top w:val="single" w:sz="4" w:space="0" w:color="auto"/>
                  <w:left w:val="single" w:sz="4" w:space="0" w:color="auto"/>
                  <w:bottom w:val="single" w:sz="4" w:space="0" w:color="auto"/>
                  <w:right w:val="single" w:sz="4" w:space="0" w:color="auto"/>
                </w:tcBorders>
                <w:hideMark/>
              </w:tcPr>
            </w:tcPrChange>
          </w:tcPr>
          <w:p w:rsidR="00B54636" w:rsidRPr="00B54636" w:rsidDel="00F97F98" w:rsidRDefault="00B54636">
            <w:pPr>
              <w:pStyle w:val="TAH"/>
              <w:rPr>
                <w:del w:id="4215" w:author="MCC160" w:date="2023-01-18T20:00:00Z"/>
                <w:lang w:val="fr-FR"/>
              </w:rPr>
              <w:pPrChange w:id="4216" w:author="MCC160" w:date="2023-02-23T18:46:00Z">
                <w:pPr>
                  <w:keepNext/>
                  <w:keepLines/>
                  <w:spacing w:after="0"/>
                  <w:jc w:val="center"/>
                </w:pPr>
              </w:pPrChange>
            </w:pPr>
            <w:del w:id="4217" w:author="MCC160" w:date="2023-01-18T20:00:00Z">
              <w:r w:rsidRPr="00B54636" w:rsidDel="00F97F98">
                <w:rPr>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4218" w:author="MCC160" w:date="2023-01-18T20:00:00Z">
              <w:tcPr>
                <w:tcW w:w="2126" w:type="dxa"/>
                <w:tcBorders>
                  <w:top w:val="single" w:sz="4" w:space="0" w:color="auto"/>
                  <w:left w:val="single" w:sz="4" w:space="0" w:color="auto"/>
                  <w:bottom w:val="single" w:sz="4" w:space="0" w:color="auto"/>
                  <w:right w:val="single" w:sz="4" w:space="0" w:color="auto"/>
                </w:tcBorders>
                <w:hideMark/>
              </w:tcPr>
            </w:tcPrChange>
          </w:tcPr>
          <w:p w:rsidR="00B54636" w:rsidRPr="00B54636" w:rsidDel="00F97F98" w:rsidRDefault="00B54636">
            <w:pPr>
              <w:pStyle w:val="TAH"/>
              <w:rPr>
                <w:del w:id="4219" w:author="MCC160" w:date="2023-01-18T20:00:00Z"/>
                <w:lang w:val="fr-FR"/>
              </w:rPr>
              <w:pPrChange w:id="4220" w:author="MCC160" w:date="2023-02-23T18:46:00Z">
                <w:pPr>
                  <w:keepNext/>
                  <w:keepLines/>
                  <w:spacing w:after="0"/>
                  <w:jc w:val="center"/>
                </w:pPr>
              </w:pPrChange>
            </w:pPr>
            <w:del w:id="4221" w:author="MCC160" w:date="2023-01-18T20:00:00Z">
              <w:r w:rsidRPr="00B54636" w:rsidDel="00F97F98">
                <w:rPr>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4222" w:author="MCC160" w:date="2023-01-18T20:00:00Z">
              <w:tcPr>
                <w:tcW w:w="1418" w:type="dxa"/>
                <w:tcBorders>
                  <w:top w:val="single" w:sz="4" w:space="0" w:color="auto"/>
                  <w:left w:val="single" w:sz="4" w:space="0" w:color="auto"/>
                  <w:bottom w:val="single" w:sz="4" w:space="0" w:color="auto"/>
                  <w:right w:val="single" w:sz="4" w:space="0" w:color="auto"/>
                </w:tcBorders>
                <w:hideMark/>
              </w:tcPr>
            </w:tcPrChange>
          </w:tcPr>
          <w:p w:rsidR="00B54636" w:rsidRPr="00B54636" w:rsidDel="00F97F98" w:rsidRDefault="00B54636">
            <w:pPr>
              <w:pStyle w:val="TAH"/>
              <w:rPr>
                <w:del w:id="4223" w:author="MCC160" w:date="2023-01-18T20:00:00Z"/>
                <w:lang w:val="fr-FR"/>
              </w:rPr>
              <w:pPrChange w:id="4224" w:author="MCC160" w:date="2023-02-23T18:46:00Z">
                <w:pPr>
                  <w:keepNext/>
                  <w:keepLines/>
                  <w:spacing w:after="0"/>
                  <w:jc w:val="center"/>
                </w:pPr>
              </w:pPrChange>
            </w:pPr>
            <w:del w:id="4225" w:author="MCC160" w:date="2023-01-18T20:00:00Z">
              <w:r w:rsidRPr="00B54636" w:rsidDel="00F97F98">
                <w:rPr>
                  <w:lang w:val="fr-FR"/>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Change w:id="4226" w:author="MCC160" w:date="2023-01-18T20:00:00Z">
              <w:tcPr>
                <w:tcW w:w="1133" w:type="dxa"/>
                <w:tcBorders>
                  <w:top w:val="single" w:sz="4" w:space="0" w:color="auto"/>
                  <w:left w:val="single" w:sz="4" w:space="0" w:color="auto"/>
                  <w:bottom w:val="single" w:sz="4" w:space="0" w:color="auto"/>
                  <w:right w:val="single" w:sz="4" w:space="0" w:color="auto"/>
                </w:tcBorders>
                <w:hideMark/>
              </w:tcPr>
            </w:tcPrChange>
          </w:tcPr>
          <w:p w:rsidR="00B54636" w:rsidRPr="00B54636" w:rsidDel="00F97F98" w:rsidRDefault="00B54636">
            <w:pPr>
              <w:pStyle w:val="TAH"/>
              <w:rPr>
                <w:del w:id="4227" w:author="MCC160" w:date="2023-01-18T20:00:00Z"/>
                <w:lang w:val="fr-FR"/>
              </w:rPr>
              <w:pPrChange w:id="4228" w:author="MCC160" w:date="2023-02-23T18:46:00Z">
                <w:pPr>
                  <w:keepNext/>
                  <w:keepLines/>
                  <w:spacing w:after="0"/>
                  <w:jc w:val="center"/>
                </w:pPr>
              </w:pPrChange>
            </w:pPr>
            <w:del w:id="4229" w:author="MCC160" w:date="2023-01-18T20:00:00Z">
              <w:r w:rsidRPr="00B54636" w:rsidDel="00F97F98">
                <w:rPr>
                  <w:lang w:val="fr-FR"/>
                </w:rPr>
                <w:delText>Condition</w:delText>
              </w:r>
            </w:del>
          </w:p>
        </w:tc>
      </w:tr>
      <w:tr w:rsidR="00B54636" w:rsidRPr="00B54636" w:rsidDel="00F97F98" w:rsidTr="00F97F98">
        <w:trPr>
          <w:cantSplit/>
          <w:jc w:val="center"/>
          <w:del w:id="4230" w:author="MCC160" w:date="2023-01-18T20:00:00Z"/>
          <w:trPrChange w:id="4231" w:author="MCC160" w:date="2023-01-18T20:00: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232"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rsidR="00B54636" w:rsidRPr="00B54636" w:rsidDel="00F97F98" w:rsidRDefault="00B54636">
            <w:pPr>
              <w:pStyle w:val="TAL"/>
              <w:rPr>
                <w:del w:id="4233" w:author="MCC160" w:date="2023-01-18T20:00:00Z"/>
                <w:lang w:val="fr-FR"/>
              </w:rPr>
              <w:pPrChange w:id="4234" w:author="MCC160" w:date="2023-02-23T18:46:00Z">
                <w:pPr>
                  <w:keepNext/>
                  <w:keepLines/>
                  <w:spacing w:after="0"/>
                </w:pPr>
              </w:pPrChange>
            </w:pPr>
            <w:del w:id="4235" w:author="MCC160" w:date="2023-01-18T20:00:00Z">
              <w:r w:rsidRPr="00B54636" w:rsidDel="00F97F98">
                <w:rPr>
                  <w:lang w:val="fr-FR"/>
                </w:rPr>
                <w:delText>mcpttinfo</w:delText>
              </w:r>
            </w:del>
          </w:p>
        </w:tc>
        <w:tc>
          <w:tcPr>
            <w:tcW w:w="2127" w:type="dxa"/>
            <w:tcBorders>
              <w:top w:val="single" w:sz="4" w:space="0" w:color="auto"/>
              <w:left w:val="single" w:sz="4" w:space="0" w:color="auto"/>
              <w:bottom w:val="single" w:sz="4" w:space="0" w:color="auto"/>
              <w:right w:val="single" w:sz="4" w:space="0" w:color="auto"/>
            </w:tcBorders>
            <w:tcPrChange w:id="4236"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37" w:author="MCC160" w:date="2023-01-18T20:00:00Z"/>
                <w:lang w:val="fr-FR"/>
              </w:rPr>
              <w:pPrChange w:id="4238"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4239"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40" w:author="MCC160" w:date="2023-01-18T20:00:00Z"/>
                <w:lang w:val="fr-FR"/>
              </w:rPr>
              <w:pPrChange w:id="4241"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242" w:author="MCC160" w:date="2023-01-18T20:00:00Z">
              <w:tcPr>
                <w:tcW w:w="1418"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43" w:author="MCC160" w:date="2023-01-18T20:00:00Z"/>
                <w:lang w:val="fr-FR"/>
              </w:rPr>
              <w:pPrChange w:id="4244"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4245" w:author="MCC160" w:date="2023-01-18T20:00:00Z">
              <w:tcPr>
                <w:tcW w:w="1133"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46" w:author="MCC160" w:date="2023-01-18T20:00:00Z"/>
                <w:lang w:val="fr-FR"/>
              </w:rPr>
              <w:pPrChange w:id="4247" w:author="MCC160" w:date="2023-02-23T18:46:00Z">
                <w:pPr>
                  <w:keepNext/>
                  <w:keepLines/>
                  <w:spacing w:after="0"/>
                </w:pPr>
              </w:pPrChange>
            </w:pPr>
          </w:p>
        </w:tc>
      </w:tr>
      <w:tr w:rsidR="00B54636" w:rsidRPr="00B54636" w:rsidDel="00F97F98" w:rsidTr="00F97F98">
        <w:trPr>
          <w:cantSplit/>
          <w:jc w:val="center"/>
          <w:del w:id="4248" w:author="MCC160" w:date="2023-01-18T20:00:00Z"/>
          <w:trPrChange w:id="4249" w:author="MCC160" w:date="2023-01-18T20:00: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250"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rsidR="00B54636" w:rsidRPr="00B54636" w:rsidDel="00F97F98" w:rsidRDefault="00B54636">
            <w:pPr>
              <w:pStyle w:val="TAL"/>
              <w:rPr>
                <w:del w:id="4251" w:author="MCC160" w:date="2023-01-18T20:00:00Z"/>
                <w:lang w:val="fr-FR"/>
              </w:rPr>
              <w:pPrChange w:id="4252" w:author="MCC160" w:date="2023-02-23T18:46:00Z">
                <w:pPr>
                  <w:keepNext/>
                  <w:keepLines/>
                  <w:spacing w:after="0"/>
                </w:pPr>
              </w:pPrChange>
            </w:pPr>
            <w:del w:id="4253" w:author="MCC160" w:date="2023-01-18T20:00:00Z">
              <w:r w:rsidRPr="00B54636" w:rsidDel="00F97F98">
                <w:rPr>
                  <w:lang w:val="fr-FR"/>
                </w:rPr>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Change w:id="4254"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55" w:author="MCC160" w:date="2023-01-18T20:00:00Z"/>
                <w:lang w:val="fr-FR"/>
              </w:rPr>
              <w:pPrChange w:id="4256"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4257"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58" w:author="MCC160" w:date="2023-01-18T20:00:00Z"/>
                <w:lang w:val="fr-FR"/>
              </w:rPr>
              <w:pPrChange w:id="4259"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260" w:author="MCC160" w:date="2023-01-18T20:00:00Z">
              <w:tcPr>
                <w:tcW w:w="1418"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61" w:author="MCC160" w:date="2023-01-18T20:00:00Z"/>
                <w:lang w:val="fr-FR"/>
              </w:rPr>
              <w:pPrChange w:id="4262"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4263" w:author="MCC160" w:date="2023-01-18T20:00:00Z">
              <w:tcPr>
                <w:tcW w:w="1133"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64" w:author="MCC160" w:date="2023-01-18T20:00:00Z"/>
                <w:lang w:val="fr-FR"/>
              </w:rPr>
              <w:pPrChange w:id="4265" w:author="MCC160" w:date="2023-02-23T18:46:00Z">
                <w:pPr>
                  <w:keepNext/>
                  <w:keepLines/>
                  <w:spacing w:after="0"/>
                </w:pPr>
              </w:pPrChange>
            </w:pPr>
          </w:p>
        </w:tc>
      </w:tr>
      <w:tr w:rsidR="00B54636" w:rsidRPr="00B54636" w:rsidDel="00F97F98" w:rsidTr="00F97F98">
        <w:trPr>
          <w:cantSplit/>
          <w:jc w:val="center"/>
          <w:del w:id="4266" w:author="MCC160" w:date="2023-01-18T20:00:00Z"/>
          <w:trPrChange w:id="4267" w:author="MCC160" w:date="2023-01-18T20:00: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268" w:author="MCC160" w:date="2023-01-18T20:00:00Z">
              <w:tcPr>
                <w:tcW w:w="2836" w:type="dxa"/>
                <w:tcBorders>
                  <w:top w:val="single" w:sz="4" w:space="0" w:color="auto"/>
                  <w:left w:val="single" w:sz="4" w:space="0" w:color="auto"/>
                  <w:bottom w:val="single" w:sz="4" w:space="0" w:color="auto"/>
                  <w:right w:val="single" w:sz="4" w:space="0" w:color="auto"/>
                </w:tcBorders>
                <w:hideMark/>
              </w:tcPr>
            </w:tcPrChange>
          </w:tcPr>
          <w:p w:rsidR="00B54636" w:rsidRPr="00B54636" w:rsidDel="00F97F98" w:rsidRDefault="00B54636">
            <w:pPr>
              <w:pStyle w:val="TAL"/>
              <w:rPr>
                <w:del w:id="4269" w:author="MCC160" w:date="2023-01-18T20:00:00Z"/>
                <w:lang w:val="fr-FR"/>
              </w:rPr>
              <w:pPrChange w:id="4270" w:author="MCC160" w:date="2023-02-23T18:46:00Z">
                <w:pPr>
                  <w:keepNext/>
                  <w:keepLines/>
                  <w:spacing w:after="0"/>
                </w:pPr>
              </w:pPrChange>
            </w:pPr>
            <w:del w:id="4271" w:author="MCC160" w:date="2023-01-18T20:00:00Z">
              <w:r w:rsidRPr="00B54636" w:rsidDel="00F97F98">
                <w:rPr>
                  <w:lang w:val="fr-FR"/>
                </w:rPr>
                <w:delText xml:space="preserve">    broadcast-ind</w:delText>
              </w:r>
            </w:del>
          </w:p>
        </w:tc>
        <w:tc>
          <w:tcPr>
            <w:tcW w:w="2127" w:type="dxa"/>
            <w:tcBorders>
              <w:top w:val="single" w:sz="4" w:space="0" w:color="auto"/>
              <w:left w:val="single" w:sz="4" w:space="0" w:color="auto"/>
              <w:bottom w:val="single" w:sz="4" w:space="0" w:color="auto"/>
              <w:right w:val="single" w:sz="4" w:space="0" w:color="auto"/>
            </w:tcBorders>
            <w:hideMark/>
            <w:tcPrChange w:id="4272" w:author="MCC160" w:date="2023-01-18T20:00:00Z">
              <w:tcPr>
                <w:tcW w:w="2126" w:type="dxa"/>
                <w:tcBorders>
                  <w:top w:val="single" w:sz="4" w:space="0" w:color="auto"/>
                  <w:left w:val="single" w:sz="4" w:space="0" w:color="auto"/>
                  <w:bottom w:val="single" w:sz="4" w:space="0" w:color="auto"/>
                  <w:right w:val="single" w:sz="4" w:space="0" w:color="auto"/>
                </w:tcBorders>
                <w:hideMark/>
              </w:tcPr>
            </w:tcPrChange>
          </w:tcPr>
          <w:p w:rsidR="00B54636" w:rsidRPr="00B54636" w:rsidDel="00F97F98" w:rsidRDefault="00B54636">
            <w:pPr>
              <w:pStyle w:val="TAL"/>
              <w:rPr>
                <w:del w:id="4273" w:author="MCC160" w:date="2023-01-18T20:00:00Z"/>
                <w:lang w:val="fr-FR"/>
              </w:rPr>
              <w:pPrChange w:id="4274" w:author="MCC160" w:date="2023-02-23T18:46:00Z">
                <w:pPr>
                  <w:keepNext/>
                  <w:keepLines/>
                  <w:spacing w:after="0"/>
                </w:pPr>
              </w:pPrChange>
            </w:pPr>
            <w:del w:id="4275" w:author="MCC160" w:date="2023-01-18T20:00:00Z">
              <w:r w:rsidRPr="00B54636" w:rsidDel="00F97F98">
                <w:rPr>
                  <w:lang w:val="fr-FR"/>
                </w:rPr>
                <w:delText>"true”</w:delText>
              </w:r>
            </w:del>
          </w:p>
        </w:tc>
        <w:tc>
          <w:tcPr>
            <w:tcW w:w="2127" w:type="dxa"/>
            <w:tcBorders>
              <w:top w:val="single" w:sz="4" w:space="0" w:color="auto"/>
              <w:left w:val="single" w:sz="4" w:space="0" w:color="auto"/>
              <w:bottom w:val="single" w:sz="4" w:space="0" w:color="auto"/>
              <w:right w:val="single" w:sz="4" w:space="0" w:color="auto"/>
            </w:tcBorders>
            <w:tcPrChange w:id="4276" w:author="MCC160" w:date="2023-01-18T20:00:00Z">
              <w:tcPr>
                <w:tcW w:w="2126"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77" w:author="MCC160" w:date="2023-01-18T20:00:00Z"/>
                <w:lang w:val="fr-FR"/>
              </w:rPr>
              <w:pPrChange w:id="4278"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279" w:author="MCC160" w:date="2023-01-18T20:00:00Z">
              <w:tcPr>
                <w:tcW w:w="1418"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80" w:author="MCC160" w:date="2023-01-18T20:00:00Z"/>
                <w:lang w:val="fr-FR"/>
              </w:rPr>
              <w:pPrChange w:id="4281" w:author="MCC160" w:date="2023-02-23T18:4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4282" w:author="MCC160" w:date="2023-01-18T20:00:00Z">
              <w:tcPr>
                <w:tcW w:w="1133" w:type="dxa"/>
                <w:tcBorders>
                  <w:top w:val="single" w:sz="4" w:space="0" w:color="auto"/>
                  <w:left w:val="single" w:sz="4" w:space="0" w:color="auto"/>
                  <w:bottom w:val="single" w:sz="4" w:space="0" w:color="auto"/>
                  <w:right w:val="single" w:sz="4" w:space="0" w:color="auto"/>
                </w:tcBorders>
              </w:tcPr>
            </w:tcPrChange>
          </w:tcPr>
          <w:p w:rsidR="00B54636" w:rsidRPr="00B54636" w:rsidDel="00F97F98" w:rsidRDefault="00B54636">
            <w:pPr>
              <w:pStyle w:val="TAL"/>
              <w:rPr>
                <w:del w:id="4283" w:author="MCC160" w:date="2023-01-18T20:00:00Z"/>
                <w:lang w:val="fr-FR"/>
              </w:rPr>
              <w:pPrChange w:id="4284" w:author="MCC160" w:date="2023-02-23T18:46:00Z">
                <w:pPr>
                  <w:keepNext/>
                  <w:keepLines/>
                  <w:spacing w:after="0"/>
                </w:pPr>
              </w:pPrChange>
            </w:pPr>
          </w:p>
        </w:tc>
      </w:tr>
    </w:tbl>
    <w:p w:rsidR="00B54636" w:rsidRPr="00B54636" w:rsidDel="0069420D" w:rsidRDefault="00B54636" w:rsidP="00B54636">
      <w:pPr>
        <w:rPr>
          <w:del w:id="4285" w:author="MCC160" w:date="2023-01-18T20:03:00Z"/>
          <w:lang w:eastAsia="en-US"/>
        </w:rPr>
      </w:pPr>
    </w:p>
    <w:p w:rsidR="00B54636" w:rsidRPr="00B54636" w:rsidRDefault="00B54636">
      <w:pPr>
        <w:pStyle w:val="TH"/>
        <w:pPrChange w:id="4286" w:author="MCC160" w:date="2023-02-23T18:46:00Z">
          <w:pPr>
            <w:keepNext/>
            <w:keepLines/>
            <w:spacing w:before="60"/>
            <w:jc w:val="center"/>
          </w:pPr>
        </w:pPrChange>
      </w:pPr>
      <w:r w:rsidRPr="00B54636">
        <w:t>Table 6.1.1.8.3.3-3: Void</w:t>
      </w:r>
    </w:p>
    <w:p w:rsidR="00B54636" w:rsidRPr="00B54636" w:rsidRDefault="00B54636">
      <w:pPr>
        <w:pStyle w:val="TH"/>
        <w:pPrChange w:id="4287" w:author="MCC160" w:date="2023-02-23T18:46:00Z">
          <w:pPr>
            <w:keepNext/>
            <w:keepLines/>
            <w:spacing w:before="60"/>
            <w:jc w:val="center"/>
          </w:pPr>
        </w:pPrChange>
      </w:pPr>
      <w:r w:rsidRPr="00B54636">
        <w:t>Table 6.1.1.8.3.3-4: SIP 200 (OK) from the SS (step 2, Table 6.1.1.8.3.2-1;</w:t>
      </w:r>
      <w:r w:rsidRPr="00B54636">
        <w:br/>
        <w:t>step 4, TS 36.579-1 [2] Table 5.3A.1.3-1</w:t>
      </w:r>
      <w:ins w:id="4288" w:author="MCC160" w:date="2023-02-26T17:22:00Z">
        <w:r w:rsidR="0093438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289" w:author="MCC160" w:date="2023-02-23T18:46:00Z">
                <w:pPr>
                  <w:keepNext/>
                  <w:keepLines/>
                  <w:spacing w:after="0"/>
                </w:pPr>
              </w:pPrChange>
            </w:pPr>
            <w:r w:rsidRPr="00B54636">
              <w:rPr>
                <w:lang w:val="fr-FR"/>
              </w:rPr>
              <w:t>Derivation Path: TS 36.579-1 [2], Table 5.5.2.17.1.2-1</w:t>
            </w:r>
            <w:ins w:id="4290" w:author="MCC160" w:date="2023-01-20T21:27:00Z">
              <w:r w:rsidR="00DE7BE1">
                <w:rPr>
                  <w:lang w:val="fr-FR"/>
                </w:rPr>
                <w:t>,</w:t>
              </w:r>
            </w:ins>
            <w:r w:rsidRPr="00B54636">
              <w:rPr>
                <w:lang w:val="fr-FR"/>
              </w:rPr>
              <w:t xml:space="preserve"> condition INVITE-RSP</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291" w:author="MCC160" w:date="2023-02-23T18:46: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292" w:author="MCC160" w:date="2023-02-23T18:46: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293" w:author="MCC160" w:date="2023-02-23T18:46: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294" w:author="MCC160" w:date="2023-02-23T18:46: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295" w:author="MCC160" w:date="2023-02-23T18:46:00Z">
                <w:pPr>
                  <w:keepNext/>
                  <w:keepLines/>
                  <w:spacing w:after="0"/>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4296" w:author="MCC160" w:date="2023-02-23T18:46:00Z">
                  <w:rPr>
                    <w:lang w:val="fr-FR"/>
                  </w:rPr>
                </w:rPrChange>
              </w:rPr>
              <w:pPrChange w:id="4297" w:author="MCC160" w:date="2023-02-23T18:46:00Z">
                <w:pPr>
                  <w:keepNext/>
                  <w:keepLines/>
                  <w:spacing w:after="0"/>
                </w:pPr>
              </w:pPrChange>
            </w:pPr>
            <w:r w:rsidRPr="001B5C1E">
              <w:rPr>
                <w:b/>
                <w:lang w:val="fr-FR"/>
                <w:rPrChange w:id="4298" w:author="MCC160" w:date="2023-02-23T18:46: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299"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300"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301"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302" w:author="MCC160" w:date="2023-02-23T18:46: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4303" w:author="MCC160" w:date="2023-02-23T18:46:00Z">
                <w:pPr>
                  <w:keepNext/>
                  <w:keepLines/>
                  <w:spacing w:after="0"/>
                </w:pPr>
              </w:pPrChange>
            </w:pPr>
            <w:r w:rsidRPr="00B5463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4304" w:author="MCC160" w:date="2023-02-23T18:46:00Z">
                <w:pPr>
                  <w:keepNext/>
                  <w:keepLines/>
                  <w:spacing w:after="0"/>
                </w:pPr>
              </w:pPrChange>
            </w:pPr>
            <w:r w:rsidRPr="00B54636">
              <w:rPr>
                <w:lang w:val="fr-FR"/>
              </w:rPr>
              <w:t>As described in Table 6.1.1.8.3.3-2B</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305"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306"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307"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4308" w:author="MCC160" w:date="2023-02-23T18:46:00Z">
          <w:pPr>
            <w:keepNext/>
            <w:keepLines/>
            <w:spacing w:before="60"/>
            <w:jc w:val="center"/>
          </w:pPr>
        </w:pPrChange>
      </w:pPr>
      <w:r w:rsidRPr="00B54636">
        <w:t>Table 6.1.1.8.3.3-5: SDP in SIP 200 (OK) (Table 6.1.1.8.3.3-4)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309" w:author="MCC160" w:date="2023-02-23T18:46:00Z">
                <w:pPr>
                  <w:keepNext/>
                  <w:keepLines/>
                  <w:spacing w:after="0"/>
                </w:pPr>
              </w:pPrChange>
            </w:pPr>
            <w:r w:rsidRPr="00B54636">
              <w:rPr>
                <w:lang w:val="fr-FR"/>
              </w:rPr>
              <w:t>Derivation Path: TS 36.579-1 [2], Table 5.5.3.1.2-1</w:t>
            </w:r>
            <w:ins w:id="4310" w:author="MCC160" w:date="2023-01-20T21:27:00Z">
              <w:r w:rsidR="00DE7BE1">
                <w:rPr>
                  <w:lang w:val="fr-FR"/>
                </w:rPr>
                <w:t>,</w:t>
              </w:r>
            </w:ins>
            <w:r w:rsidRPr="00B54636">
              <w:rPr>
                <w:lang w:val="fr-FR"/>
              </w:rPr>
              <w:t xml:space="preserve"> condition SDP_ANSWER</w:t>
            </w:r>
          </w:p>
        </w:tc>
      </w:tr>
    </w:tbl>
    <w:p w:rsidR="00B54636" w:rsidRPr="00B54636" w:rsidRDefault="00B54636" w:rsidP="00B54636">
      <w:pPr>
        <w:rPr>
          <w:lang w:eastAsia="en-US"/>
        </w:rPr>
      </w:pPr>
    </w:p>
    <w:p w:rsidR="00B54636" w:rsidRPr="00B54636" w:rsidRDefault="00B54636">
      <w:pPr>
        <w:pStyle w:val="TH"/>
        <w:pPrChange w:id="4311" w:author="MCC160" w:date="2023-02-23T18:46:00Z">
          <w:pPr>
            <w:keepNext/>
            <w:keepLines/>
            <w:spacing w:before="60"/>
            <w:jc w:val="center"/>
          </w:pPr>
        </w:pPrChange>
      </w:pPr>
      <w:bookmarkStart w:id="4312" w:name="_Hlk108891862"/>
      <w:r w:rsidRPr="00B54636">
        <w:t>Table 6.1.1.8.3.3-6: SIP BYE from the SS (step 6, Table 6.1.1.8.3.2-1;</w:t>
      </w:r>
      <w:r w:rsidRPr="00B54636">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313" w:author="MCC160" w:date="2023-02-23T18:46:00Z">
                <w:pPr>
                  <w:keepNext/>
                  <w:keepLines/>
                  <w:spacing w:after="0"/>
                </w:pPr>
              </w:pPrChange>
            </w:pPr>
            <w:r w:rsidRPr="00B54636">
              <w:rPr>
                <w:lang w:val="fr-FR"/>
              </w:rPr>
              <w:t>Derivation Path: TS 36.579-1 [2], Table 5.5.2.2.2-1</w:t>
            </w:r>
            <w:ins w:id="4314" w:author="MCC160" w:date="2023-01-20T21:27:00Z">
              <w:r w:rsidR="00DE7BE1">
                <w:rPr>
                  <w:lang w:val="fr-FR"/>
                </w:rPr>
                <w:t>,</w:t>
              </w:r>
            </w:ins>
            <w:r w:rsidRPr="00B54636">
              <w:rPr>
                <w:lang w:val="fr-FR"/>
              </w:rPr>
              <w:t xml:space="preserve"> condition MO_CALL</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4315" w:name="_Toc21006012"/>
      <w:bookmarkStart w:id="4316" w:name="_Toc36037685"/>
      <w:bookmarkStart w:id="4317" w:name="_Toc43837536"/>
      <w:bookmarkStart w:id="4318" w:name="_Toc60995648"/>
      <w:bookmarkStart w:id="4319" w:name="_Toc69159776"/>
      <w:bookmarkStart w:id="4320" w:name="_Toc76583125"/>
      <w:bookmarkStart w:id="4321" w:name="_Toc83808677"/>
      <w:bookmarkStart w:id="4322" w:name="_Toc91233498"/>
      <w:bookmarkStart w:id="4323" w:name="_Toc100348977"/>
      <w:bookmarkStart w:id="4324" w:name="_Toc106787133"/>
      <w:bookmarkStart w:id="4325" w:name="_Toc124350034"/>
      <w:bookmarkEnd w:id="4312"/>
      <w:r w:rsidRPr="00B54636">
        <w:rPr>
          <w:rFonts w:ascii="Arial" w:hAnsi="Arial"/>
          <w:sz w:val="24"/>
        </w:rPr>
        <w:t>6.1.1.9</w:t>
      </w:r>
      <w:r w:rsidRPr="00B54636">
        <w:rPr>
          <w:rFonts w:ascii="Arial" w:hAnsi="Arial"/>
          <w:sz w:val="24"/>
        </w:rPr>
        <w:tab/>
        <w:t>On-network / Pre-arranged Broadcast Group Call / Client Terminated (CT)</w:t>
      </w:r>
      <w:bookmarkEnd w:id="4315"/>
      <w:bookmarkEnd w:id="4316"/>
      <w:bookmarkEnd w:id="4317"/>
      <w:bookmarkEnd w:id="4318"/>
      <w:bookmarkEnd w:id="4319"/>
      <w:bookmarkEnd w:id="4320"/>
      <w:bookmarkEnd w:id="4321"/>
      <w:bookmarkEnd w:id="4322"/>
      <w:bookmarkEnd w:id="4323"/>
      <w:bookmarkEnd w:id="4324"/>
      <w:bookmarkEnd w:id="4325"/>
    </w:p>
    <w:p w:rsidR="00B54636" w:rsidRPr="00B54636" w:rsidRDefault="00B54636">
      <w:pPr>
        <w:pStyle w:val="H6"/>
        <w:pPrChange w:id="4326" w:author="MCC160" w:date="2023-02-23T18:46:00Z">
          <w:pPr>
            <w:keepNext/>
            <w:keepLines/>
            <w:spacing w:before="120"/>
            <w:ind w:left="1985" w:hanging="1985"/>
          </w:pPr>
        </w:pPrChange>
      </w:pPr>
      <w:r w:rsidRPr="00B54636">
        <w:t>6.1.1.9.1</w:t>
      </w:r>
      <w:r w:rsidRPr="00B54636">
        <w:tab/>
        <w:t>Test Purpose (TP)</w:t>
      </w:r>
    </w:p>
    <w:p w:rsidR="00B54636" w:rsidRPr="00B54636" w:rsidRDefault="00B54636">
      <w:pPr>
        <w:pStyle w:val="H6"/>
        <w:pPrChange w:id="4327" w:author="MCC160" w:date="2023-02-23T18:46:00Z">
          <w:pPr>
            <w:keepNext/>
            <w:keepLines/>
            <w:spacing w:before="120"/>
            <w:ind w:left="1985" w:hanging="1985"/>
          </w:pPr>
        </w:pPrChange>
      </w:pPr>
      <w:r w:rsidRPr="00B54636">
        <w:t>(1)</w:t>
      </w:r>
    </w:p>
    <w:p w:rsidR="00B54636" w:rsidRPr="00B54636" w:rsidRDefault="00B54636">
      <w:pPr>
        <w:pStyle w:val="PL"/>
        <w:pPrChange w:id="432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432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433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Client receives a SIP INVITE message of an MCPTT </w:t>
      </w:r>
      <w:r w:rsidRPr="00B54636">
        <w:rPr>
          <w:lang w:eastAsia="ko-KR"/>
        </w:rPr>
        <w:t xml:space="preserve">On-demand Pre-arranged Broadcast Group Call </w:t>
      </w:r>
      <w:r w:rsidRPr="00B54636">
        <w:t>}</w:t>
      </w:r>
    </w:p>
    <w:p w:rsidR="00B54636" w:rsidRPr="00B54636" w:rsidRDefault="00B54636">
      <w:pPr>
        <w:pStyle w:val="PL"/>
        <w:pPrChange w:id="433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then</w:t>
      </w:r>
      <w:r w:rsidRPr="00B54636">
        <w:t xml:space="preserve"> { the MCPTT Client displays an indication for the </w:t>
      </w:r>
      <w:r w:rsidRPr="00B54636">
        <w:rPr>
          <w:lang w:eastAsia="ko-KR"/>
        </w:rPr>
        <w:t>Pre-arranged</w:t>
      </w:r>
      <w:r w:rsidRPr="00B54636">
        <w:t xml:space="preserve"> MCPTT group call to the user </w:t>
      </w:r>
      <w:r w:rsidRPr="00B54636">
        <w:rPr>
          <w:b/>
        </w:rPr>
        <w:t>and</w:t>
      </w:r>
      <w:r w:rsidRPr="00B54636">
        <w:t xml:space="preserve"> responds to the SS with correct SIP messages }</w:t>
      </w:r>
    </w:p>
    <w:p w:rsidR="00B54636" w:rsidRPr="00B54636" w:rsidRDefault="00B54636">
      <w:pPr>
        <w:pStyle w:val="PL"/>
        <w:pPrChange w:id="433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433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4334" w:author="MCC160" w:date="2023-02-23T18:46:00Z">
          <w:pPr>
            <w:keepNext/>
            <w:keepLines/>
            <w:spacing w:before="120"/>
            <w:ind w:left="1985" w:hanging="1985"/>
          </w:pPr>
        </w:pPrChange>
      </w:pPr>
      <w:r w:rsidRPr="00B54636">
        <w:t>(2)</w:t>
      </w:r>
    </w:p>
    <w:p w:rsidR="00B54636" w:rsidRPr="00B54636" w:rsidRDefault="00B54636">
      <w:pPr>
        <w:pStyle w:val="PL"/>
        <w:pPrChange w:id="433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incoming </w:t>
      </w:r>
      <w:r w:rsidRPr="00B54636">
        <w:rPr>
          <w:lang w:eastAsia="ko-KR"/>
        </w:rPr>
        <w:t xml:space="preserve">Pre-arranged </w:t>
      </w:r>
      <w:r w:rsidRPr="00B54636">
        <w:t xml:space="preserve">MCPTT group call </w:t>
      </w:r>
      <w:r w:rsidRPr="00B54636">
        <w:rPr>
          <w:b/>
        </w:rPr>
        <w:t>and</w:t>
      </w:r>
      <w:r w:rsidRPr="00B54636">
        <w:t xml:space="preserve"> the Answer-Mode header in the SIP INVITE message is set to Manual }</w:t>
      </w:r>
    </w:p>
    <w:p w:rsidR="00B54636" w:rsidRPr="00B54636" w:rsidRDefault="00B54636">
      <w:pPr>
        <w:pStyle w:val="PL"/>
        <w:pPrChange w:id="433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433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user answers the MCPTT group call }</w:t>
      </w:r>
    </w:p>
    <w:p w:rsidR="00B54636" w:rsidRPr="00B54636" w:rsidRDefault="00B54636">
      <w:pPr>
        <w:pStyle w:val="PL"/>
        <w:pPrChange w:id="433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sends a SIP 200 OK as a response to the SIP INVITE message }</w:t>
      </w:r>
    </w:p>
    <w:p w:rsidR="00B54636" w:rsidRPr="00B54636" w:rsidRDefault="00B54636">
      <w:pPr>
        <w:pStyle w:val="PL"/>
        <w:pPrChange w:id="433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434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4341" w:author="MCC160" w:date="2023-02-23T18:46:00Z">
          <w:pPr>
            <w:keepNext/>
            <w:keepLines/>
            <w:spacing w:before="120"/>
            <w:ind w:left="1985" w:hanging="1985"/>
          </w:pPr>
        </w:pPrChange>
      </w:pPr>
      <w:r w:rsidRPr="00B54636">
        <w:t>6.1.1.9.2</w:t>
      </w:r>
      <w:r w:rsidRPr="00B54636">
        <w:tab/>
        <w:t>Conformance requirements</w:t>
      </w:r>
    </w:p>
    <w:p w:rsidR="00B54636" w:rsidRPr="00B54636" w:rsidRDefault="00B54636" w:rsidP="00B54636">
      <w:r w:rsidRPr="00B54636">
        <w:t>References: The conformance requirements covered in the current TC are specified in TS 24.379, clauses 4.12, and 10.1.1.2.1.2. Unless otherwise stated, these are Rel-13 requirements.</w:t>
      </w:r>
    </w:p>
    <w:p w:rsidR="00B54636" w:rsidRPr="00B54636" w:rsidRDefault="00B54636" w:rsidP="00B54636">
      <w:r w:rsidRPr="00B54636">
        <w:t>[TS 24.379, clause 4.12]</w:t>
      </w:r>
    </w:p>
    <w:p w:rsidR="00B54636" w:rsidRPr="00B54636" w:rsidRDefault="00B54636" w:rsidP="00B54636">
      <w:r w:rsidRPr="00B5463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rsidR="00B54636" w:rsidRPr="00B54636" w:rsidRDefault="00B54636" w:rsidP="00B54636">
      <w:pPr>
        <w:keepLines/>
        <w:ind w:left="1135" w:hanging="851"/>
      </w:pPr>
      <w:r w:rsidRPr="00B54636">
        <w:t>NOTE 1:</w:t>
      </w:r>
      <w:r w:rsidRPr="00B5463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rsidR="00B54636" w:rsidRPr="00B54636" w:rsidRDefault="00B54636" w:rsidP="00B54636">
      <w:pPr>
        <w:keepLines/>
        <w:ind w:left="1135" w:hanging="851"/>
      </w:pPr>
      <w:r w:rsidRPr="00B54636">
        <w:t>NOTE 2:</w:t>
      </w:r>
      <w:r w:rsidRPr="00B5463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rsidR="00B54636" w:rsidRPr="00B54636" w:rsidRDefault="00B54636" w:rsidP="00B54636">
      <w:r w:rsidRPr="00B54636">
        <w:t>[TS 24.379, clause 10.1.1.2.1.2]</w:t>
      </w:r>
    </w:p>
    <w:p w:rsidR="00B54636" w:rsidRPr="00B54636" w:rsidRDefault="00B54636" w:rsidP="00B54636">
      <w:r w:rsidRPr="00B54636">
        <w:rPr>
          <w:lang w:eastAsia="ko-KR"/>
        </w:rPr>
        <w:t>In the procedures in this subclause:</w:t>
      </w:r>
    </w:p>
    <w:p w:rsidR="00B54636" w:rsidRPr="00B54636" w:rsidRDefault="00B54636" w:rsidP="00B54636">
      <w:pPr>
        <w:ind w:left="568" w:hanging="284"/>
      </w:pPr>
      <w:r w:rsidRPr="00B54636">
        <w:t>...</w:t>
      </w:r>
    </w:p>
    <w:p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rsidR="00B54636" w:rsidRPr="00B54636" w:rsidRDefault="00B54636" w:rsidP="00B54636">
      <w:r w:rsidRPr="00B54636">
        <w:t>The MCPTT client:</w:t>
      </w:r>
    </w:p>
    <w:p w:rsidR="00B54636" w:rsidRPr="00B54636" w:rsidRDefault="00B54636" w:rsidP="00B54636">
      <w:pPr>
        <w:ind w:left="568" w:hanging="284"/>
      </w:pPr>
      <w:r w:rsidRPr="00B54636">
        <w:t xml:space="preserve"> …</w:t>
      </w:r>
    </w:p>
    <w:p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rsidR="00B54636" w:rsidRPr="00B54636" w:rsidRDefault="00B54636" w:rsidP="00B54636">
      <w:pPr>
        <w:ind w:left="568" w:hanging="284"/>
        <w:rPr>
          <w:lang w:eastAsia="en-US"/>
        </w:rPr>
      </w:pPr>
      <w:r w:rsidRPr="00B54636">
        <w:t>7)</w:t>
      </w:r>
      <w:r w:rsidRPr="00B54636">
        <w:tab/>
        <w:t xml:space="preserve">shall perform the automatic commencement procedures specified in </w:t>
      </w:r>
      <w:r w:rsidRPr="00B54636">
        <w:rPr>
          <w:lang w:eastAsia="ko-KR"/>
        </w:rPr>
        <w:t>subclause</w:t>
      </w:r>
      <w:r w:rsidRPr="00B54636">
        <w:t> </w:t>
      </w:r>
      <w:r w:rsidRPr="00B54636">
        <w:rPr>
          <w:lang w:eastAsia="ko-KR"/>
        </w:rPr>
        <w:t>6.2.3.1.2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"Auto" and the MCPTT service setting at the invited MCPTT client for answering the call is set to automatic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rsidR="00B54636" w:rsidRPr="00B54636" w:rsidRDefault="00B54636" w:rsidP="00B54636">
      <w:pPr>
        <w:ind w:left="568" w:hanging="284"/>
        <w:rPr>
          <w:lang w:eastAsia="en-US"/>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p>
    <w:p w:rsidR="00B54636" w:rsidRPr="00B54636" w:rsidRDefault="00B54636">
      <w:pPr>
        <w:pStyle w:val="H6"/>
        <w:pPrChange w:id="4342" w:author="MCC160" w:date="2023-02-23T18:46:00Z">
          <w:pPr>
            <w:keepNext/>
            <w:keepLines/>
            <w:spacing w:before="120"/>
            <w:ind w:left="1985" w:hanging="1985"/>
          </w:pPr>
        </w:pPrChange>
      </w:pPr>
      <w:r w:rsidRPr="00B54636">
        <w:t>6.1.1.9.3</w:t>
      </w:r>
      <w:r w:rsidRPr="00B54636">
        <w:tab/>
        <w:t>Test description</w:t>
      </w:r>
    </w:p>
    <w:p w:rsidR="00B54636" w:rsidRPr="00B54636" w:rsidRDefault="00B54636">
      <w:pPr>
        <w:pStyle w:val="H6"/>
        <w:pPrChange w:id="4343" w:author="MCC160" w:date="2023-02-23T18:46:00Z">
          <w:pPr>
            <w:keepNext/>
            <w:keepLines/>
            <w:spacing w:before="120"/>
            <w:ind w:left="1985" w:hanging="1985"/>
          </w:pPr>
        </w:pPrChange>
      </w:pPr>
      <w:r w:rsidRPr="00B54636">
        <w:t>6.1.1.9.3.1</w:t>
      </w:r>
      <w:r w:rsidRPr="00B54636">
        <w:tab/>
        <w:t>Pre-test conditions</w:t>
      </w:r>
    </w:p>
    <w:p w:rsidR="00B54636" w:rsidRPr="00B54636" w:rsidRDefault="00B54636">
      <w:pPr>
        <w:pStyle w:val="H6"/>
        <w:pPrChange w:id="4344" w:author="MCC160" w:date="2023-02-23T18:46:00Z">
          <w:pPr>
            <w:keepNext/>
            <w:keepLines/>
            <w:spacing w:before="120"/>
            <w:ind w:left="1985" w:hanging="1985"/>
          </w:pPr>
        </w:pPrChange>
      </w:pPr>
      <w:r w:rsidRPr="00B54636">
        <w:t>System Simulator:</w:t>
      </w:r>
    </w:p>
    <w:p w:rsidR="00B54636" w:rsidRPr="00B54636" w:rsidRDefault="00B54636">
      <w:pPr>
        <w:pStyle w:val="B10"/>
        <w:pPrChange w:id="4345" w:author="MCC160" w:date="2023-02-23T18:46:00Z">
          <w:pPr>
            <w:ind w:left="568" w:hanging="284"/>
          </w:pPr>
        </w:pPrChange>
      </w:pPr>
      <w:r w:rsidRPr="00B54636">
        <w:t>-</w:t>
      </w:r>
      <w:r w:rsidRPr="00B54636">
        <w:tab/>
        <w:t>SS (MCPTT server)</w:t>
      </w:r>
    </w:p>
    <w:p w:rsidR="00B54636" w:rsidRPr="00B54636" w:rsidRDefault="00B54636">
      <w:pPr>
        <w:pStyle w:val="B10"/>
        <w:pPrChange w:id="4346" w:author="MCC160" w:date="2023-02-23T18:46: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4347" w:author="MCC160" w:date="2023-02-23T18:46:00Z">
          <w:pPr>
            <w:keepNext/>
            <w:keepLines/>
            <w:spacing w:before="120"/>
            <w:ind w:left="1985" w:hanging="1985"/>
          </w:pPr>
        </w:pPrChange>
      </w:pPr>
      <w:r w:rsidRPr="00B54636">
        <w:t>IUT:</w:t>
      </w:r>
    </w:p>
    <w:p w:rsidR="00B54636" w:rsidRPr="00B54636" w:rsidRDefault="00B54636">
      <w:pPr>
        <w:pStyle w:val="B10"/>
        <w:pPrChange w:id="4348" w:author="MCC160" w:date="2023-02-23T18:46:00Z">
          <w:pPr>
            <w:ind w:left="568" w:hanging="284"/>
          </w:pPr>
        </w:pPrChange>
      </w:pPr>
      <w:r w:rsidRPr="00B54636">
        <w:t>-</w:t>
      </w:r>
      <w:r w:rsidRPr="00B54636">
        <w:tab/>
        <w:t>UE (MCPTT client)</w:t>
      </w:r>
    </w:p>
    <w:p w:rsidR="00067051" w:rsidRPr="00874E7A" w:rsidRDefault="00067051" w:rsidP="00067051">
      <w:pPr>
        <w:pStyle w:val="B10"/>
        <w:rPr>
          <w:ins w:id="4349" w:author="MCC160" w:date="2023-01-17T10:34:00Z"/>
        </w:rPr>
      </w:pPr>
      <w:ins w:id="4350" w:author="MCC160" w:date="2023-01-17T10:34: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4351" w:author="MCC160" w:date="2023-01-17T10:34:00Z"/>
        </w:rPr>
        <w:pPrChange w:id="4352" w:author="MCC160" w:date="2023-02-23T18:46:00Z">
          <w:pPr>
            <w:ind w:left="568" w:hanging="284"/>
          </w:pPr>
        </w:pPrChange>
      </w:pPr>
      <w:del w:id="4353" w:author="MCC160" w:date="2023-01-17T10:34: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4354" w:author="MCC160" w:date="2023-02-23T18:46:00Z">
          <w:pPr>
            <w:keepNext/>
            <w:keepLines/>
            <w:spacing w:before="120"/>
            <w:ind w:left="1985" w:hanging="1985"/>
          </w:pPr>
        </w:pPrChange>
      </w:pPr>
      <w:r w:rsidRPr="00B54636">
        <w:t>Preamble:</w:t>
      </w:r>
    </w:p>
    <w:p w:rsidR="00E61C34" w:rsidRPr="00874E7A" w:rsidRDefault="00E61C34" w:rsidP="00E61C34">
      <w:pPr>
        <w:pStyle w:val="B10"/>
        <w:rPr>
          <w:ins w:id="4355" w:author="MCC160" w:date="2023-01-18T13:38:00Z"/>
        </w:rPr>
      </w:pPr>
      <w:ins w:id="4356" w:author="MCC160" w:date="2023-01-18T13:38:00Z">
        <w:r w:rsidRPr="00874E7A">
          <w:t>-</w:t>
        </w:r>
        <w:r w:rsidRPr="00874E7A">
          <w:tab/>
        </w:r>
        <w:r>
          <w:t xml:space="preserve">The UE has performed procedure </w:t>
        </w:r>
      </w:ins>
      <w:ins w:id="4357" w:author="MCC160" w:date="2023-01-18T14:02:00Z">
        <w:r w:rsidR="008754C1">
          <w:t>'</w:t>
        </w:r>
      </w:ins>
      <w:ins w:id="4358" w:author="MCC160" w:date="2023-01-18T13:38:00Z">
        <w:r>
          <w:t>MCPTT UE registration</w:t>
        </w:r>
      </w:ins>
      <w:ins w:id="4359" w:author="MCC160" w:date="2023-01-18T14:15:00Z">
        <w:r w:rsidR="006F6CCD">
          <w:t>'</w:t>
        </w:r>
      </w:ins>
      <w:ins w:id="4360" w:author="MCC160" w:date="2023-01-18T13:38:00Z">
        <w:r>
          <w:t xml:space="preserve"> as specified in TS 36.579-1 [2] clause 5.4.2.</w:t>
        </w:r>
      </w:ins>
    </w:p>
    <w:p w:rsidR="00E61C34" w:rsidRPr="00874E7A" w:rsidRDefault="00E61C34" w:rsidP="00E61C34">
      <w:pPr>
        <w:pStyle w:val="B10"/>
        <w:rPr>
          <w:ins w:id="4361" w:author="MCC160" w:date="2023-01-18T13:38:00Z"/>
        </w:rPr>
      </w:pPr>
      <w:ins w:id="4362" w:author="MCC160" w:date="2023-01-18T13:38:00Z">
        <w:r w:rsidRPr="00874E7A">
          <w:t>-</w:t>
        </w:r>
        <w:r w:rsidRPr="00874E7A">
          <w:tab/>
        </w:r>
        <w:r>
          <w:t xml:space="preserve">The UE has performed procedure </w:t>
        </w:r>
      </w:ins>
      <w:ins w:id="4363" w:author="MCC160" w:date="2023-01-18T14:02:00Z">
        <w:r w:rsidR="008754C1">
          <w:t>'</w:t>
        </w:r>
      </w:ins>
      <w:ins w:id="4364" w:author="MCC160" w:date="2023-01-18T13:38:00Z">
        <w:r>
          <w:t>MCX Authorization/Configuration and Key Generation</w:t>
        </w:r>
      </w:ins>
      <w:ins w:id="4365" w:author="MCC160" w:date="2023-01-18T14:15:00Z">
        <w:r w:rsidR="006F6CCD">
          <w:t>'</w:t>
        </w:r>
      </w:ins>
      <w:ins w:id="4366" w:author="MCC160" w:date="2023-01-18T13:38:00Z">
        <w:r>
          <w:t xml:space="preserve"> as specified in TS 36.579-1 [2] clause 5.3.2.</w:t>
        </w:r>
      </w:ins>
    </w:p>
    <w:p w:rsidR="00B54636" w:rsidRPr="00B54636" w:rsidDel="00E61C34" w:rsidRDefault="00B54636">
      <w:pPr>
        <w:pStyle w:val="B10"/>
        <w:rPr>
          <w:del w:id="4367" w:author="MCC160" w:date="2023-01-18T13:38:00Z"/>
        </w:rPr>
        <w:pPrChange w:id="4368" w:author="MCC160" w:date="2023-02-23T18:46:00Z">
          <w:pPr>
            <w:ind w:left="568" w:hanging="284"/>
          </w:pPr>
        </w:pPrChange>
      </w:pPr>
      <w:del w:id="4369"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4370" w:author="MCC160" w:date="2023-01-18T13:38:00Z"/>
        </w:rPr>
        <w:pPrChange w:id="4371" w:author="MCC160" w:date="2023-02-23T18:46:00Z">
          <w:pPr>
            <w:ind w:left="568" w:hanging="284"/>
          </w:pPr>
        </w:pPrChange>
      </w:pPr>
      <w:del w:id="4372"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4373" w:author="MCC160" w:date="2023-02-23T18:46:00Z">
          <w:pPr>
            <w:ind w:left="568" w:hanging="284"/>
          </w:pPr>
        </w:pPrChange>
      </w:pPr>
      <w:r w:rsidRPr="00B54636">
        <w:t>-</w:t>
      </w:r>
      <w:r w:rsidRPr="00B54636">
        <w:tab/>
        <w:t>UE States at the end of the preamble</w:t>
      </w:r>
    </w:p>
    <w:p w:rsidR="00B54636" w:rsidRPr="00B54636" w:rsidRDefault="00B54636">
      <w:pPr>
        <w:pStyle w:val="B2"/>
        <w:pPrChange w:id="4374" w:author="MCC160" w:date="2023-02-23T18:46:00Z">
          <w:pPr>
            <w:ind w:left="851" w:hanging="284"/>
          </w:pPr>
        </w:pPrChange>
      </w:pPr>
      <w:r w:rsidRPr="00B54636">
        <w:t>-</w:t>
      </w:r>
      <w:r w:rsidRPr="00B54636">
        <w:tab/>
        <w:t>The UE is in E-UTRA Registered, Idle Mode state.</w:t>
      </w:r>
    </w:p>
    <w:p w:rsidR="00B54636" w:rsidRPr="00B54636" w:rsidRDefault="00B54636">
      <w:pPr>
        <w:pStyle w:val="B2"/>
        <w:pPrChange w:id="4375" w:author="MCC160" w:date="2023-02-23T18:46: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4376" w:author="MCC160" w:date="2023-02-23T18:46:00Z">
          <w:pPr>
            <w:keepNext/>
            <w:keepLines/>
            <w:spacing w:before="120"/>
            <w:ind w:left="1985" w:hanging="1985"/>
          </w:pPr>
        </w:pPrChange>
      </w:pPr>
      <w:r w:rsidRPr="00B54636">
        <w:t>6.1.1.9.3.2</w:t>
      </w:r>
      <w:r w:rsidRPr="00B54636">
        <w:tab/>
        <w:t>Test procedure sequence</w:t>
      </w:r>
    </w:p>
    <w:p w:rsidR="00B54636" w:rsidRPr="00B54636" w:rsidRDefault="00B54636">
      <w:pPr>
        <w:pStyle w:val="TH"/>
        <w:pPrChange w:id="4377" w:author="MCC160" w:date="2023-02-23T18:46:00Z">
          <w:pPr>
            <w:keepNext/>
            <w:keepLines/>
            <w:spacing w:before="60"/>
            <w:jc w:val="center"/>
          </w:pPr>
        </w:pPrChange>
      </w:pPr>
      <w:r w:rsidRPr="00B54636">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B54636" w:rsidRPr="00B54636" w:rsidTr="00FB0651">
        <w:trPr>
          <w:trHeight w:val="204"/>
          <w:jc w:val="center"/>
        </w:trPr>
        <w:tc>
          <w:tcPr>
            <w:tcW w:w="624"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378" w:author="MCC160" w:date="2023-02-23T18:46:00Z">
                <w:pPr>
                  <w:keepNext/>
                  <w:keepLines/>
                  <w:spacing w:after="0"/>
                  <w:jc w:val="center"/>
                </w:pPr>
              </w:pPrChange>
            </w:pPr>
            <w:r w:rsidRPr="00B54636">
              <w:rPr>
                <w:lang w:val="fr-FR"/>
              </w:rPr>
              <w:t>St</w:t>
            </w:r>
          </w:p>
        </w:tc>
        <w:tc>
          <w:tcPr>
            <w:tcW w:w="4085"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379" w:author="MCC160" w:date="2023-02-23T18:46:00Z">
                <w:pPr>
                  <w:keepNext/>
                  <w:keepLines/>
                  <w:spacing w:after="0"/>
                  <w:jc w:val="center"/>
                </w:pPr>
              </w:pPrChange>
            </w:pPr>
            <w:r w:rsidRPr="00B54636">
              <w:rPr>
                <w:lang w:val="fr-FR"/>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380" w:author="MCC160" w:date="2023-02-23T18:46:00Z">
                <w:pPr>
                  <w:keepNext/>
                  <w:keepLines/>
                  <w:spacing w:after="0"/>
                  <w:jc w:val="center"/>
                </w:pPr>
              </w:pPrChange>
            </w:pPr>
            <w:r w:rsidRPr="00B54636">
              <w:rPr>
                <w:lang w:val="fr-FR"/>
              </w:rPr>
              <w:t>Message Sequence</w:t>
            </w:r>
          </w:p>
        </w:tc>
        <w:tc>
          <w:tcPr>
            <w:tcW w:w="54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381" w:author="MCC160" w:date="2023-02-23T18:46:00Z">
                <w:pPr>
                  <w:keepNext/>
                  <w:keepLines/>
                  <w:spacing w:after="0"/>
                  <w:jc w:val="center"/>
                </w:pPr>
              </w:pPrChange>
            </w:pPr>
            <w:r w:rsidRPr="00B54636">
              <w:rPr>
                <w:lang w:val="fr-FR"/>
              </w:rPr>
              <w:t>TP</w:t>
            </w:r>
          </w:p>
        </w:tc>
        <w:tc>
          <w:tcPr>
            <w:tcW w:w="860"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382" w:author="MCC160" w:date="2023-02-23T18:46:00Z">
                <w:pPr>
                  <w:keepNext/>
                  <w:keepLines/>
                  <w:spacing w:after="0"/>
                  <w:jc w:val="center"/>
                </w:pPr>
              </w:pPrChange>
            </w:pPr>
            <w:r w:rsidRPr="00B54636">
              <w:rPr>
                <w:lang w:val="fr-FR"/>
              </w:rPr>
              <w:t>Verdict</w:t>
            </w:r>
          </w:p>
        </w:tc>
      </w:tr>
      <w:tr w:rsidR="00B54636" w:rsidRPr="00B54636" w:rsidTr="00FB0651">
        <w:trPr>
          <w:trHeight w:val="204"/>
          <w:jc w:val="center"/>
        </w:trPr>
        <w:tc>
          <w:tcPr>
            <w:tcW w:w="624"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383" w:author="MCC160" w:date="2023-02-23T18:46:00Z">
                <w:pPr>
                  <w:keepNext/>
                  <w:keepLines/>
                  <w:spacing w:after="0"/>
                  <w:jc w:val="center"/>
                </w:pPr>
              </w:pPrChange>
            </w:pPr>
          </w:p>
        </w:tc>
        <w:tc>
          <w:tcPr>
            <w:tcW w:w="4085"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384"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385" w:author="MCC160" w:date="2023-02-23T18:46:00Z">
                <w:pPr>
                  <w:keepNext/>
                  <w:keepLines/>
                  <w:spacing w:after="0"/>
                  <w:jc w:val="center"/>
                </w:pPr>
              </w:pPrChange>
            </w:pPr>
            <w:r w:rsidRPr="00B54636">
              <w:rPr>
                <w:lang w:val="fr-FR"/>
              </w:rPr>
              <w:t>U - S</w:t>
            </w:r>
          </w:p>
        </w:tc>
        <w:tc>
          <w:tcPr>
            <w:tcW w:w="259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386" w:author="MCC160" w:date="2023-02-23T18:46:00Z">
                <w:pPr>
                  <w:keepNext/>
                  <w:keepLines/>
                  <w:spacing w:after="0"/>
                  <w:jc w:val="center"/>
                </w:pPr>
              </w:pPrChange>
            </w:pPr>
            <w:r w:rsidRPr="00B54636">
              <w:rPr>
                <w:lang w:val="fr-FR"/>
              </w:rPr>
              <w:t>Message</w:t>
            </w:r>
          </w:p>
        </w:tc>
        <w:tc>
          <w:tcPr>
            <w:tcW w:w="54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387" w:author="MCC160" w:date="2023-02-23T18:46:00Z">
                <w:pPr>
                  <w:keepNext/>
                  <w:keepLines/>
                  <w:spacing w:after="0"/>
                  <w:jc w:val="center"/>
                </w:pPr>
              </w:pPrChange>
            </w:pPr>
          </w:p>
        </w:tc>
        <w:tc>
          <w:tcPr>
            <w:tcW w:w="860"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388" w:author="MCC160" w:date="2023-02-23T18:46:00Z">
                <w:pPr>
                  <w:keepNext/>
                  <w:keepLines/>
                  <w:spacing w:after="0"/>
                  <w:jc w:val="center"/>
                </w:pPr>
              </w:pPrChange>
            </w:pPr>
          </w:p>
        </w:tc>
      </w:tr>
      <w:tr w:rsidR="00B54636" w:rsidRPr="00B54636" w:rsidTr="00FB0651">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389" w:author="MCC160" w:date="2023-02-23T18:46:00Z">
                <w:pPr>
                  <w:keepNext/>
                  <w:keepLines/>
                  <w:spacing w:after="0"/>
                  <w:jc w:val="center"/>
                </w:pPr>
              </w:pPrChange>
            </w:pPr>
            <w:r w:rsidRPr="00B54636">
              <w:rPr>
                <w:lang w:val="fr-FR"/>
              </w:rPr>
              <w:t>1</w:t>
            </w:r>
          </w:p>
        </w:tc>
        <w:tc>
          <w:tcPr>
            <w:tcW w:w="40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390" w:author="MCC160" w:date="2023-02-23T18:46:00Z">
                <w:pPr>
                  <w:keepNext/>
                  <w:keepLines/>
                  <w:spacing w:after="0"/>
                </w:pPr>
              </w:pPrChange>
            </w:pPr>
            <w:r w:rsidRPr="00B54636">
              <w:rPr>
                <w:lang w:val="fr-FR"/>
              </w:rPr>
              <w:t xml:space="preserve">Check: </w:t>
            </w:r>
            <w:del w:id="4391" w:author="MCC160" w:date="2023-01-18T17:58:00Z">
              <w:r w:rsidRPr="00B54636" w:rsidDel="00885AE6">
                <w:rPr>
                  <w:lang w:val="fr-FR"/>
                </w:rPr>
                <w:delText xml:space="preserve">Is the procedure for </w:delText>
              </w:r>
            </w:del>
            <w:ins w:id="4392" w:author="MCC160" w:date="2023-01-18T17:58:00Z">
              <w:r w:rsidR="00885AE6">
                <w:rPr>
                  <w:lang w:val="fr-FR"/>
                </w:rPr>
                <w:t xml:space="preserve">Does the UE (MCPTT client) correctly perform procedure </w:t>
              </w:r>
            </w:ins>
            <w:ins w:id="4393" w:author="MCC160" w:date="2023-01-18T18:10:00Z">
              <w:r w:rsidR="0025743F">
                <w:rPr>
                  <w:lang w:val="fr-FR"/>
                </w:rPr>
                <w:t>'</w:t>
              </w:r>
            </w:ins>
            <w:r w:rsidRPr="00B54636">
              <w:rPr>
                <w:lang w:val="fr-FR"/>
              </w:rPr>
              <w:t>MCX CT group call establishment</w:t>
            </w:r>
            <w:del w:id="4394" w:author="MCC160" w:date="2023-01-18T20:05:00Z">
              <w:r w:rsidRPr="00B54636" w:rsidDel="005445DE">
                <w:rPr>
                  <w:lang w:val="fr-FR"/>
                </w:rPr>
                <w:delText>,</w:delText>
              </w:r>
            </w:del>
            <w:ins w:id="4395" w:author="MCC160" w:date="2023-01-18T20:05:00Z">
              <w:r w:rsidR="005445DE">
                <w:rPr>
                  <w:lang w:val="fr-FR"/>
                </w:rPr>
                <w:t xml:space="preserve"> with</w:t>
              </w:r>
            </w:ins>
            <w:r w:rsidRPr="00B54636">
              <w:rPr>
                <w:lang w:val="fr-FR"/>
              </w:rPr>
              <w:t xml:space="preserve"> manual commencemen</w:t>
            </w:r>
            <w:ins w:id="4396" w:author="MCC160" w:date="2023-01-18T20:05:00Z">
              <w:r w:rsidR="005445DE">
                <w:rPr>
                  <w:lang w:val="fr-FR"/>
                </w:rPr>
                <w:t xml:space="preserve">' </w:t>
              </w:r>
            </w:ins>
            <w:r w:rsidRPr="00B54636">
              <w:rPr>
                <w:lang w:val="fr-FR"/>
              </w:rPr>
              <w:t>as described in TS 36.579-1 [2]</w:t>
            </w:r>
            <w:del w:id="4397" w:author="MCC160" w:date="2023-01-18T17:27:00Z">
              <w:r w:rsidRPr="00B54636" w:rsidDel="00A73205">
                <w:rPr>
                  <w:lang w:val="fr-FR"/>
                </w:rPr>
                <w:delText>,</w:delText>
              </w:r>
            </w:del>
            <w:r w:rsidRPr="00B54636">
              <w:rPr>
                <w:lang w:val="fr-FR"/>
              </w:rPr>
              <w:t xml:space="preserve"> Table 5.3.5.3-1</w:t>
            </w:r>
            <w:del w:id="4398" w:author="MCC160" w:date="2023-01-18T20:05:00Z">
              <w:r w:rsidRPr="00B54636" w:rsidDel="005445DE">
                <w:rPr>
                  <w:lang w:val="fr-FR"/>
                </w:rPr>
                <w:delText xml:space="preserve">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399" w:author="MCC160" w:date="2023-02-23T18:46:00Z">
                <w:pPr>
                  <w:keepNext/>
                  <w:keepLines/>
                  <w:spacing w:after="0"/>
                  <w:jc w:val="center"/>
                </w:pPr>
              </w:pPrChange>
            </w:pPr>
            <w:r w:rsidRPr="00B54636">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400" w:author="MCC160" w:date="2023-02-23T18:46:00Z">
                <w:pPr>
                  <w:keepNext/>
                  <w:keepLines/>
                  <w:spacing w:after="0"/>
                </w:pPr>
              </w:pPrChange>
            </w:pPr>
            <w:r w:rsidRPr="00B54636">
              <w:rPr>
                <w:lang w:val="fr-FR"/>
              </w:rPr>
              <w:t>-</w:t>
            </w:r>
          </w:p>
        </w:tc>
        <w:tc>
          <w:tcPr>
            <w:tcW w:w="54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01" w:author="MCC160" w:date="2023-02-23T18:46:00Z">
                <w:pPr>
                  <w:keepNext/>
                  <w:keepLines/>
                  <w:spacing w:after="0"/>
                  <w:jc w:val="center"/>
                </w:pPr>
              </w:pPrChange>
            </w:pPr>
            <w:r w:rsidRPr="00B54636">
              <w:rPr>
                <w:lang w:val="fr-FR"/>
              </w:rPr>
              <w:t>1, 2</w:t>
            </w:r>
          </w:p>
        </w:tc>
        <w:tc>
          <w:tcPr>
            <w:tcW w:w="86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02" w:author="MCC160" w:date="2023-02-23T18:46:00Z">
                <w:pPr>
                  <w:keepNext/>
                  <w:keepLines/>
                  <w:spacing w:after="0"/>
                  <w:jc w:val="center"/>
                </w:pPr>
              </w:pPrChange>
            </w:pPr>
            <w:r w:rsidRPr="00B54636">
              <w:rPr>
                <w:lang w:val="fr-FR"/>
              </w:rPr>
              <w:t>P</w:t>
            </w:r>
          </w:p>
        </w:tc>
      </w:tr>
      <w:tr w:rsidR="00B54636" w:rsidRPr="00B54636" w:rsidTr="00FB0651">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03" w:author="MCC160" w:date="2023-02-23T18:46:00Z">
                <w:pPr>
                  <w:keepNext/>
                  <w:keepLines/>
                  <w:spacing w:after="0"/>
                  <w:jc w:val="center"/>
                </w:pPr>
              </w:pPrChange>
            </w:pPr>
            <w:r w:rsidRPr="00B54636">
              <w:rPr>
                <w:lang w:val="fr-FR"/>
              </w:rPr>
              <w:t>2-7</w:t>
            </w:r>
          </w:p>
        </w:tc>
        <w:tc>
          <w:tcPr>
            <w:tcW w:w="40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404"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05" w:author="MCC160" w:date="2023-02-23T18:46:00Z">
                <w:pPr>
                  <w:keepNext/>
                  <w:keepLines/>
                  <w:spacing w:after="0"/>
                  <w:jc w:val="center"/>
                </w:pPr>
              </w:pPrChange>
            </w:pPr>
            <w:r w:rsidRPr="00B54636">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406" w:author="MCC160" w:date="2023-02-23T18:46:00Z">
                <w:pPr>
                  <w:keepNext/>
                  <w:keepLines/>
                  <w:spacing w:after="0"/>
                </w:pPr>
              </w:pPrChange>
            </w:pPr>
            <w:r w:rsidRPr="00B54636">
              <w:rPr>
                <w:lang w:val="fr-FR"/>
              </w:rPr>
              <w:t>-</w:t>
            </w:r>
          </w:p>
        </w:tc>
        <w:tc>
          <w:tcPr>
            <w:tcW w:w="54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07" w:author="MCC160" w:date="2023-02-23T18:46:00Z">
                <w:pPr>
                  <w:keepNext/>
                  <w:keepLines/>
                  <w:spacing w:after="0"/>
                  <w:jc w:val="center"/>
                </w:pPr>
              </w:pPrChange>
            </w:pPr>
            <w:r w:rsidRPr="00B54636">
              <w:rPr>
                <w:lang w:val="fr-FR"/>
              </w:rPr>
              <w:t>-</w:t>
            </w:r>
          </w:p>
        </w:tc>
        <w:tc>
          <w:tcPr>
            <w:tcW w:w="86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08" w:author="MCC160" w:date="2023-02-23T18:46:00Z">
                <w:pPr>
                  <w:keepNext/>
                  <w:keepLines/>
                  <w:spacing w:after="0"/>
                  <w:jc w:val="center"/>
                </w:pPr>
              </w:pPrChange>
            </w:pPr>
            <w:r w:rsidRPr="00B54636">
              <w:rPr>
                <w:lang w:val="fr-FR"/>
              </w:rPr>
              <w:t>-</w:t>
            </w:r>
          </w:p>
        </w:tc>
      </w:tr>
      <w:tr w:rsidR="00B54636" w:rsidRPr="00B54636" w:rsidTr="00FB0651">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09" w:author="MCC160" w:date="2023-02-23T18:46:00Z">
                <w:pPr>
                  <w:keepNext/>
                  <w:keepLines/>
                  <w:spacing w:after="0"/>
                  <w:jc w:val="center"/>
                </w:pPr>
              </w:pPrChange>
            </w:pPr>
            <w:r w:rsidRPr="00B54636">
              <w:rPr>
                <w:lang w:val="fr-FR"/>
              </w:rPr>
              <w:t>8</w:t>
            </w:r>
          </w:p>
        </w:tc>
        <w:tc>
          <w:tcPr>
            <w:tcW w:w="4085" w:type="dxa"/>
            <w:tcBorders>
              <w:top w:val="single" w:sz="4" w:space="0" w:color="auto"/>
              <w:left w:val="single" w:sz="4" w:space="0" w:color="auto"/>
              <w:bottom w:val="single" w:sz="4" w:space="0" w:color="auto"/>
              <w:right w:val="single" w:sz="4" w:space="0" w:color="auto"/>
            </w:tcBorders>
            <w:hideMark/>
          </w:tcPr>
          <w:p w:rsidR="00B54636" w:rsidRPr="00B54636" w:rsidRDefault="0035199A">
            <w:pPr>
              <w:pStyle w:val="TAL"/>
              <w:rPr>
                <w:rFonts w:cs="Arial"/>
                <w:lang w:val="fr-FR"/>
              </w:rPr>
              <w:pPrChange w:id="4410" w:author="MCC160" w:date="2023-02-23T18:46:00Z">
                <w:pPr>
                  <w:keepNext/>
                  <w:keepLines/>
                  <w:spacing w:after="0"/>
                </w:pPr>
              </w:pPrChange>
            </w:pPr>
            <w:ins w:id="4411" w:author="MCC160" w:date="2023-01-18T20:06:00Z">
              <w:r w:rsidRPr="0035199A">
                <w:rPr>
                  <w:rFonts w:eastAsia="Calibri"/>
                  <w:lang w:val="fr-FR"/>
                </w:rPr>
                <w:t>The procedure 'MCX CT call release' as described in TS 36.579-1 [2] Table 5.3.12.3-1 is performed</w:t>
              </w:r>
              <w:r>
                <w:rPr>
                  <w:rFonts w:eastAsia="Calibri"/>
                  <w:lang w:val="fr-FR"/>
                </w:rPr>
                <w:t>.</w:t>
              </w:r>
            </w:ins>
            <w:del w:id="4412" w:author="MCC160" w:date="2023-01-18T20:57:00Z">
              <w:r w:rsidR="00B54636" w:rsidRPr="00B54636" w:rsidDel="00E31720">
                <w:rPr>
                  <w:rFonts w:eastAsia="Calibri"/>
                  <w:lang w:val="fr-FR"/>
                </w:rPr>
                <w:delText xml:space="preserve">Execute the procedure for </w:delText>
              </w:r>
              <w:r w:rsidR="00B54636" w:rsidRPr="00B54636" w:rsidDel="00E31720">
                <w:rPr>
                  <w:lang w:val="fr-FR"/>
                </w:rPr>
                <w:delText xml:space="preserve">MCX CT call release </w:delText>
              </w:r>
              <w:r w:rsidR="00B54636" w:rsidRPr="00B54636" w:rsidDel="00E31720">
                <w:rPr>
                  <w:rFonts w:eastAsia="Calibri"/>
                  <w:lang w:val="fr-FR"/>
                </w:rPr>
                <w:delText xml:space="preserve">as described in </w:delText>
              </w:r>
              <w:r w:rsidR="00B54636" w:rsidRPr="00B54636" w:rsidDel="00E31720">
                <w:rPr>
                  <w:lang w:val="fr-FR"/>
                </w:rPr>
                <w:delText>TS 36.579-1 [2] Table 5.3.12.3-1 to</w:delText>
              </w:r>
              <w:r w:rsidR="00B54636" w:rsidRPr="00B54636" w:rsidDel="00E31720">
                <w:rPr>
                  <w:rFonts w:cs="Arial"/>
                  <w:lang w:val="fr-FR"/>
                </w:rPr>
                <w:delText xml:space="preserve"> </w:delText>
              </w:r>
              <w:r w:rsidR="00B54636" w:rsidRPr="00B54636" w:rsidDel="00E31720">
                <w:rPr>
                  <w:rFonts w:cs="Arial"/>
                  <w:lang w:val="fr-FR" w:eastAsia="ko-KR"/>
                </w:rPr>
                <w:delText>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13" w:author="MCC160" w:date="2023-02-23T18:46:00Z">
                <w:pPr>
                  <w:keepNext/>
                  <w:keepLines/>
                  <w:spacing w:after="0"/>
                  <w:jc w:val="center"/>
                </w:pPr>
              </w:pPrChange>
            </w:pPr>
            <w:r w:rsidRPr="00B54636">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414" w:author="MCC160" w:date="2023-02-23T18:46:00Z">
                <w:pPr>
                  <w:keepNext/>
                  <w:keepLines/>
                  <w:spacing w:after="0"/>
                </w:pPr>
              </w:pPrChange>
            </w:pPr>
            <w:r w:rsidRPr="00B54636">
              <w:rPr>
                <w:lang w:val="fr-FR"/>
              </w:rPr>
              <w:t>-</w:t>
            </w:r>
          </w:p>
        </w:tc>
        <w:tc>
          <w:tcPr>
            <w:tcW w:w="54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15" w:author="MCC160" w:date="2023-02-23T18:46:00Z">
                <w:pPr>
                  <w:keepNext/>
                  <w:keepLines/>
                  <w:spacing w:after="0"/>
                  <w:jc w:val="center"/>
                </w:pPr>
              </w:pPrChange>
            </w:pPr>
            <w:r w:rsidRPr="00B54636">
              <w:rPr>
                <w:lang w:val="fr-FR"/>
              </w:rPr>
              <w:t>-</w:t>
            </w:r>
          </w:p>
        </w:tc>
        <w:tc>
          <w:tcPr>
            <w:tcW w:w="86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16" w:author="MCC160" w:date="2023-02-23T18:46:00Z">
                <w:pPr>
                  <w:keepNext/>
                  <w:keepLines/>
                  <w:spacing w:after="0"/>
                  <w:jc w:val="center"/>
                </w:pPr>
              </w:pPrChange>
            </w:pPr>
            <w:r w:rsidRPr="00B54636">
              <w:rPr>
                <w:lang w:val="fr-FR"/>
              </w:rPr>
              <w:t>-</w:t>
            </w:r>
          </w:p>
        </w:tc>
      </w:tr>
      <w:tr w:rsidR="00B54636" w:rsidRPr="00B54636" w:rsidTr="00FB0651">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17" w:author="MCC160" w:date="2023-02-23T18:46:00Z">
                <w:pPr>
                  <w:keepNext/>
                  <w:keepLines/>
                  <w:spacing w:after="0"/>
                  <w:jc w:val="center"/>
                </w:pPr>
              </w:pPrChange>
            </w:pPr>
            <w:r w:rsidRPr="00B54636">
              <w:rPr>
                <w:lang w:val="fr-FR"/>
              </w:rPr>
              <w:t>9</w:t>
            </w:r>
          </w:p>
        </w:tc>
        <w:tc>
          <w:tcPr>
            <w:tcW w:w="40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418"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19" w:author="MCC160" w:date="2023-02-23T18:46:00Z">
                <w:pPr>
                  <w:keepNext/>
                  <w:keepLines/>
                  <w:spacing w:after="0"/>
                  <w:jc w:val="center"/>
                </w:pPr>
              </w:pPrChange>
            </w:pPr>
            <w:r w:rsidRPr="00B54636">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420" w:author="MCC160" w:date="2023-02-23T18:46:00Z">
                <w:pPr>
                  <w:keepNext/>
                  <w:keepLines/>
                  <w:spacing w:after="0"/>
                </w:pPr>
              </w:pPrChange>
            </w:pPr>
            <w:r w:rsidRPr="00B54636">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21" w:author="MCC160" w:date="2023-02-23T18:46:00Z">
                <w:pPr>
                  <w:keepNext/>
                  <w:keepLines/>
                  <w:spacing w:after="0"/>
                  <w:jc w:val="center"/>
                </w:pPr>
              </w:pPrChange>
            </w:pPr>
            <w:r w:rsidRPr="00B54636">
              <w:rPr>
                <w:lang w:val="fr-FR"/>
              </w:rPr>
              <w:t>-</w:t>
            </w:r>
          </w:p>
        </w:tc>
        <w:tc>
          <w:tcPr>
            <w:tcW w:w="86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422" w:author="MCC160" w:date="2023-02-23T18:46:00Z">
                <w:pPr>
                  <w:keepNext/>
                  <w:keepLines/>
                  <w:spacing w:after="0"/>
                  <w:jc w:val="center"/>
                </w:pPr>
              </w:pPrChange>
            </w:pPr>
            <w:r w:rsidRPr="00B54636">
              <w:rPr>
                <w:lang w:val="fr-FR"/>
              </w:rPr>
              <w:t>-</w:t>
            </w:r>
          </w:p>
        </w:tc>
      </w:tr>
    </w:tbl>
    <w:p w:rsidR="00B54636" w:rsidRPr="00B54636" w:rsidRDefault="00B54636" w:rsidP="00B54636">
      <w:pPr>
        <w:rPr>
          <w:lang w:eastAsia="en-US"/>
        </w:rPr>
      </w:pPr>
    </w:p>
    <w:p w:rsidR="00B54636" w:rsidRPr="00B54636" w:rsidRDefault="00B54636">
      <w:pPr>
        <w:pStyle w:val="H6"/>
        <w:pPrChange w:id="4423" w:author="MCC160" w:date="2023-02-23T18:46:00Z">
          <w:pPr>
            <w:keepNext/>
            <w:keepLines/>
            <w:spacing w:before="120"/>
            <w:ind w:left="1985" w:hanging="1985"/>
          </w:pPr>
        </w:pPrChange>
      </w:pPr>
      <w:r w:rsidRPr="00B54636">
        <w:t>6.1.1.9.3.3</w:t>
      </w:r>
      <w:r w:rsidRPr="00B54636">
        <w:tab/>
        <w:t>Specific message contents</w:t>
      </w:r>
    </w:p>
    <w:p w:rsidR="00B54636" w:rsidRPr="00B54636" w:rsidRDefault="00B54636">
      <w:pPr>
        <w:pStyle w:val="TH"/>
        <w:pPrChange w:id="4424" w:author="MCC160" w:date="2023-02-23T18:46:00Z">
          <w:pPr>
            <w:keepNext/>
            <w:keepLines/>
            <w:spacing w:before="60"/>
            <w:jc w:val="center"/>
          </w:pPr>
        </w:pPrChange>
      </w:pPr>
      <w:r w:rsidRPr="00B54636">
        <w:t>Table 6.1.1.9.3.3-1: SIP INVITE from the SS (step 1, Table 6.1.1.9.3.2-1;</w:t>
      </w:r>
      <w:r w:rsidRPr="00B5463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425" w:author="MCC160" w:date="2023-02-23T18:46:00Z">
                <w:pPr>
                  <w:keepNext/>
                  <w:keepLines/>
                  <w:framePr w:hSpace="180" w:wrap="around" w:vAnchor="text" w:hAnchor="text" w:xAlign="center" w:y="1"/>
                  <w:spacing w:after="0"/>
                  <w:suppressOverlap/>
                </w:pPr>
              </w:pPrChange>
            </w:pPr>
            <w:r w:rsidRPr="00B54636">
              <w:rPr>
                <w:lang w:val="fr-FR"/>
              </w:rPr>
              <w:t>Derivation Path: TS 36.579-1 [2], Table 5.5.2.5.2-1</w:t>
            </w:r>
            <w:ins w:id="4426" w:author="MCC160" w:date="2023-01-20T21:27:00Z">
              <w:r w:rsidR="00DE7BE1">
                <w:rPr>
                  <w:lang w:val="fr-FR"/>
                </w:rPr>
                <w:t>,</w:t>
              </w:r>
            </w:ins>
            <w:r w:rsidRPr="00B54636">
              <w:rPr>
                <w:lang w:val="fr-FR"/>
              </w:rPr>
              <w:t xml:space="preserve"> condition MANUAL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427" w:author="MCC160" w:date="2023-02-23T18:46: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428" w:author="MCC160" w:date="2023-02-23T18:46: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429" w:author="MCC160" w:date="2023-02-23T18:46: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430" w:author="MCC160" w:date="2023-02-23T18:46: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431" w:author="MCC160" w:date="2023-02-23T18:46: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4432" w:author="MCC160" w:date="2023-02-23T18:46:00Z">
                  <w:rPr>
                    <w:lang w:val="fr-FR"/>
                  </w:rPr>
                </w:rPrChange>
              </w:rPr>
              <w:pPrChange w:id="4433" w:author="MCC160" w:date="2023-02-23T18:46:00Z">
                <w:pPr>
                  <w:keepNext/>
                  <w:keepLines/>
                  <w:framePr w:hSpace="180" w:wrap="around" w:vAnchor="text" w:hAnchor="text" w:xAlign="center" w:y="1"/>
                  <w:spacing w:after="0"/>
                  <w:suppressOverlap/>
                </w:pPr>
              </w:pPrChange>
            </w:pPr>
            <w:r w:rsidRPr="001B5C1E">
              <w:rPr>
                <w:b/>
                <w:lang w:val="fr-FR"/>
                <w:rPrChange w:id="4434"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35"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3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3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38"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4439"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40"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4441" w:author="MCC160" w:date="2023-02-23T18:46:00Z">
                  <w:rPr>
                    <w:rFonts w:cs="Arial"/>
                    <w:szCs w:val="18"/>
                    <w:lang w:val="fr-FR"/>
                  </w:rPr>
                </w:rPrChange>
              </w:rPr>
              <w:pPrChange w:id="4442" w:author="MCC160" w:date="2023-02-23T18:46:00Z">
                <w:pPr>
                  <w:keepNext/>
                  <w:keepLines/>
                  <w:framePr w:hSpace="180" w:wrap="around" w:vAnchor="text" w:hAnchor="text" w:xAlign="center" w:y="1"/>
                  <w:spacing w:after="0"/>
                  <w:suppressOverlap/>
                </w:pPr>
              </w:pPrChange>
            </w:pPr>
            <w:r w:rsidRPr="001B5C1E">
              <w:rPr>
                <w:b/>
                <w:lang w:val="fr-FR"/>
                <w:rPrChange w:id="4443" w:author="MCC160" w:date="2023-02-23T18:46: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44"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45"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4446" w:author="MCC160" w:date="2023-02-23T18:46:00Z">
                <w:pPr>
                  <w:keepNext/>
                  <w:keepLines/>
                  <w:framePr w:hSpace="180" w:wrap="around" w:vAnchor="text" w:hAnchor="text" w:xAlign="center" w:y="1"/>
                  <w:spacing w:after="0"/>
                  <w:suppressOverlap/>
                </w:pPr>
              </w:pPrChange>
            </w:pPr>
            <w:r w:rsidRPr="00B54636">
              <w:rPr>
                <w:lang w:val="fr-FR"/>
              </w:rPr>
              <w:t xml:space="preserve">    MIME-part-body</w:t>
            </w:r>
            <w:r w:rsidRPr="00B5463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cs="Arial"/>
                <w:szCs w:val="18"/>
                <w:lang w:val="fr-FR"/>
              </w:rPr>
              <w:pPrChange w:id="4447" w:author="MCC160" w:date="2023-02-23T18:46:00Z">
                <w:pPr>
                  <w:keepNext/>
                  <w:keepLines/>
                  <w:framePr w:hSpace="180" w:wrap="around" w:vAnchor="text" w:hAnchor="text" w:xAlign="center" w:y="1"/>
                  <w:spacing w:after="0"/>
                  <w:suppressOverlap/>
                </w:pPr>
              </w:pPrChange>
            </w:pPr>
            <w:r w:rsidRPr="00B54636">
              <w:rPr>
                <w:lang w:val="fr-FR"/>
              </w:rPr>
              <w:t>SDP as described in Table 6.1.1.9.3.3-1A</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48"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49"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50"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szCs w:val="18"/>
                <w:lang w:val="fr-FR"/>
              </w:rPr>
              <w:pPrChange w:id="4451"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52"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4453" w:author="MCC160" w:date="2023-02-23T18:46:00Z">
                  <w:rPr>
                    <w:lang w:val="fr-FR"/>
                  </w:rPr>
                </w:rPrChange>
              </w:rPr>
              <w:pPrChange w:id="4454" w:author="MCC160" w:date="2023-02-23T18:46:00Z">
                <w:pPr>
                  <w:keepNext/>
                  <w:keepLines/>
                  <w:framePr w:hSpace="180" w:wrap="around" w:vAnchor="text" w:hAnchor="text" w:xAlign="center" w:y="1"/>
                  <w:spacing w:after="0"/>
                  <w:suppressOverlap/>
                </w:pPr>
              </w:pPrChange>
            </w:pPr>
            <w:r w:rsidRPr="001B5C1E">
              <w:rPr>
                <w:b/>
                <w:lang w:val="fr-FR"/>
                <w:rPrChange w:id="4455" w:author="MCC160" w:date="2023-02-23T18:46: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56"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57"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Cs/>
                <w:szCs w:val="18"/>
                <w:lang w:val="fr-FR"/>
              </w:rPr>
              <w:pPrChange w:id="4458" w:author="MCC160" w:date="2023-02-23T18:46:00Z">
                <w:pPr>
                  <w:keepNext/>
                  <w:keepLines/>
                  <w:framePr w:hSpace="180" w:wrap="around" w:vAnchor="text" w:hAnchor="text" w:xAlign="center" w:y="1"/>
                  <w:spacing w:after="0"/>
                  <w:suppressOverlap/>
                </w:pPr>
              </w:pPrChange>
            </w:pPr>
            <w:r w:rsidRPr="00B5463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4459" w:author="MCC160" w:date="2023-02-23T18:46:00Z">
                <w:pPr>
                  <w:keepNext/>
                  <w:keepLines/>
                  <w:framePr w:hSpace="180" w:wrap="around" w:vAnchor="text" w:hAnchor="text" w:xAlign="center" w:y="1"/>
                  <w:spacing w:after="0"/>
                  <w:suppressOverlap/>
                </w:pPr>
              </w:pPrChange>
            </w:pPr>
            <w:r w:rsidRPr="00B54636">
              <w:rPr>
                <w:lang w:val="fr-FR"/>
              </w:rPr>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60"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61"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462" w:author="MCC160" w:date="2023-02-23T18:46: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4463" w:author="MCC160" w:date="2023-02-23T18:46:00Z">
          <w:pPr>
            <w:keepNext/>
            <w:keepLines/>
            <w:spacing w:before="60"/>
            <w:jc w:val="center"/>
          </w:pPr>
        </w:pPrChange>
      </w:pPr>
      <w:r w:rsidRPr="00B54636">
        <w:t xml:space="preserve">Table 6.1.1.9.3.3-1A: </w:t>
      </w:r>
      <w:r w:rsidRPr="00B54636">
        <w:rPr>
          <w:lang w:eastAsia="ko-KR"/>
        </w:rPr>
        <w:t>SDP in SIP INVITE</w:t>
      </w:r>
      <w:r w:rsidRPr="00B54636">
        <w:t xml:space="preserv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rsidTr="00FB0651">
        <w:trPr>
          <w:cantSplit/>
        </w:trPr>
        <w:tc>
          <w:tcPr>
            <w:tcW w:w="9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464" w:author="MCC160" w:date="2023-02-23T18:46:00Z">
                <w:pPr>
                  <w:keepNext/>
                  <w:keepLines/>
                  <w:spacing w:after="0"/>
                </w:pPr>
              </w:pPrChange>
            </w:pPr>
            <w:r w:rsidRPr="00B54636">
              <w:rPr>
                <w:lang w:val="fr-FR"/>
              </w:rPr>
              <w:t>Derivation Path: TS 36.579-1 [2], Table 5.5.3.1.2-1</w:t>
            </w:r>
            <w:ins w:id="4465" w:author="MCC160" w:date="2023-01-20T21:27:00Z">
              <w:r w:rsidR="00DE7BE1">
                <w:rPr>
                  <w:lang w:val="fr-FR"/>
                </w:rPr>
                <w:t>,</w:t>
              </w:r>
            </w:ins>
            <w:r w:rsidRPr="00B54636">
              <w:rPr>
                <w:lang w:val="fr-FR"/>
              </w:rPr>
              <w:t xml:space="preserve"> condition INITIAL_SDP_OFFER</w:t>
            </w:r>
          </w:p>
        </w:tc>
      </w:tr>
    </w:tbl>
    <w:p w:rsidR="00B54636" w:rsidRPr="00B54636" w:rsidRDefault="00B54636" w:rsidP="00B54636">
      <w:pPr>
        <w:rPr>
          <w:lang w:eastAsia="en-US"/>
        </w:rPr>
      </w:pPr>
    </w:p>
    <w:p w:rsidR="0035199A" w:rsidRPr="00B54636" w:rsidRDefault="0035199A">
      <w:pPr>
        <w:pStyle w:val="TH"/>
        <w:rPr>
          <w:ins w:id="4466" w:author="MCC160" w:date="2023-01-18T20:07:00Z"/>
        </w:rPr>
        <w:pPrChange w:id="4467" w:author="MCC160" w:date="2023-02-23T18:46:00Z">
          <w:pPr>
            <w:keepNext/>
            <w:keepLines/>
            <w:spacing w:before="60"/>
            <w:jc w:val="center"/>
          </w:pPr>
        </w:pPrChange>
      </w:pPr>
      <w:ins w:id="4468" w:author="MCC160" w:date="2023-01-18T20:07:00Z">
        <w:r w:rsidRPr="0035199A">
          <w:t>Table 6.1.1.9.3.3-2: MCPTT-Info in SIP INVITE (Table 6.1.1.9.3.3-1)</w:t>
        </w:r>
      </w:ins>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35199A" w:rsidRPr="00B54636" w:rsidTr="00B25534">
        <w:trPr>
          <w:cantSplit/>
          <w:ins w:id="4469" w:author="MCC160" w:date="2023-01-18T20:07:00Z"/>
        </w:trPr>
        <w:tc>
          <w:tcPr>
            <w:tcW w:w="9857" w:type="dxa"/>
            <w:tcBorders>
              <w:top w:val="single" w:sz="4" w:space="0" w:color="auto"/>
              <w:left w:val="single" w:sz="4" w:space="0" w:color="auto"/>
              <w:bottom w:val="single" w:sz="4" w:space="0" w:color="auto"/>
              <w:right w:val="single" w:sz="4" w:space="0" w:color="auto"/>
            </w:tcBorders>
            <w:hideMark/>
          </w:tcPr>
          <w:p w:rsidR="0035199A" w:rsidRPr="00B54636" w:rsidRDefault="0035199A">
            <w:pPr>
              <w:pStyle w:val="TAL"/>
              <w:rPr>
                <w:ins w:id="4470" w:author="MCC160" w:date="2023-01-18T20:07:00Z"/>
                <w:lang w:val="fr-FR"/>
              </w:rPr>
              <w:pPrChange w:id="4471" w:author="MCC160" w:date="2023-01-18T20:07:00Z">
                <w:pPr>
                  <w:keepNext/>
                  <w:keepLines/>
                  <w:spacing w:after="0"/>
                </w:pPr>
              </w:pPrChange>
            </w:pPr>
            <w:ins w:id="4472" w:author="MCC160" w:date="2023-01-18T20:07:00Z">
              <w:r w:rsidRPr="0035199A">
                <w:rPr>
                  <w:lang w:val="fr-FR"/>
                </w:rPr>
                <w:t>Derivation Path: TS 36.579-1 [2], Table 5.5.3.2.2-1, condition GROUP-CALL, BROADCAST-CALL</w:t>
              </w:r>
            </w:ins>
          </w:p>
        </w:tc>
      </w:tr>
    </w:tbl>
    <w:p w:rsidR="0035199A" w:rsidRPr="00B54636" w:rsidRDefault="0035199A" w:rsidP="0035199A">
      <w:pPr>
        <w:rPr>
          <w:ins w:id="4473" w:author="MCC160" w:date="2023-01-18T20:07:00Z"/>
          <w:lang w:eastAsia="en-US"/>
        </w:rPr>
      </w:pPr>
    </w:p>
    <w:p w:rsidR="00B54636" w:rsidRPr="00B54636" w:rsidDel="0035199A" w:rsidRDefault="00B54636">
      <w:pPr>
        <w:pStyle w:val="TH"/>
        <w:rPr>
          <w:del w:id="4474" w:author="MCC160" w:date="2023-01-18T20:07:00Z"/>
        </w:rPr>
        <w:pPrChange w:id="4475" w:author="MCC160" w:date="2023-02-23T18:46:00Z">
          <w:pPr>
            <w:keepNext/>
            <w:keepLines/>
            <w:spacing w:before="60"/>
            <w:jc w:val="center"/>
          </w:pPr>
        </w:pPrChange>
      </w:pPr>
      <w:del w:id="4476" w:author="MCC160" w:date="2023-01-18T20:07:00Z">
        <w:r w:rsidRPr="00B54636" w:rsidDel="0035199A">
          <w:delText xml:space="preserve">Table 6.1.1.9.3.3-2: </w:delText>
        </w:r>
        <w:r w:rsidRPr="00B54636" w:rsidDel="0035199A">
          <w:rPr>
            <w:lang w:eastAsia="ko-KR"/>
          </w:rPr>
          <w:delText>MCPTT-Info in SIP INVITE</w:delText>
        </w:r>
        <w:r w:rsidRPr="00B54636" w:rsidDel="0035199A">
          <w:delText xml:space="preserve"> (Table 6.1.1.9.3.3-1)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B54636" w:rsidRPr="00B54636" w:rsidDel="0035199A" w:rsidTr="00FB0651">
        <w:trPr>
          <w:jc w:val="center"/>
          <w:del w:id="4477" w:author="MCC160" w:date="2023-01-18T20:07:00Z"/>
        </w:trPr>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Del="0035199A" w:rsidRDefault="00B54636">
            <w:pPr>
              <w:pStyle w:val="TAL"/>
              <w:rPr>
                <w:del w:id="4478" w:author="MCC160" w:date="2023-01-18T20:07:00Z"/>
                <w:lang w:val="fr-FR"/>
              </w:rPr>
              <w:pPrChange w:id="4479" w:author="MCC160" w:date="2023-02-23T18:46:00Z">
                <w:pPr>
                  <w:keepNext/>
                  <w:keepLines/>
                  <w:spacing w:after="0"/>
                </w:pPr>
              </w:pPrChange>
            </w:pPr>
            <w:del w:id="4480" w:author="MCC160" w:date="2023-01-18T20:07:00Z">
              <w:r w:rsidRPr="00B54636" w:rsidDel="0035199A">
                <w:rPr>
                  <w:lang w:val="fr-FR"/>
                </w:rPr>
                <w:delText>Derivation Path: TS 36.579-1 [2], Table 5.5.3.2.2-1, condition GROUP-CALL</w:delText>
              </w:r>
            </w:del>
          </w:p>
        </w:tc>
      </w:tr>
      <w:tr w:rsidR="00B54636" w:rsidRPr="00B54636" w:rsidDel="0035199A" w:rsidTr="00FB0651">
        <w:trPr>
          <w:cantSplit/>
          <w:tblHeader/>
          <w:jc w:val="center"/>
          <w:del w:id="4481"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rsidR="00B54636" w:rsidRPr="00B54636" w:rsidDel="0035199A" w:rsidRDefault="00B54636">
            <w:pPr>
              <w:pStyle w:val="TAH"/>
              <w:rPr>
                <w:del w:id="4482" w:author="MCC160" w:date="2023-01-18T20:07:00Z"/>
                <w:lang w:val="fr-FR"/>
              </w:rPr>
              <w:pPrChange w:id="4483" w:author="MCC160" w:date="2023-02-23T18:46:00Z">
                <w:pPr>
                  <w:keepNext/>
                  <w:keepLines/>
                  <w:spacing w:after="0"/>
                  <w:jc w:val="center"/>
                </w:pPr>
              </w:pPrChange>
            </w:pPr>
            <w:del w:id="4484" w:author="MCC160" w:date="2023-01-18T20:07:00Z">
              <w:r w:rsidRPr="00B54636" w:rsidDel="0035199A">
                <w:rPr>
                  <w:lang w:val="fr-FR"/>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Del="0035199A" w:rsidRDefault="00B54636">
            <w:pPr>
              <w:pStyle w:val="TAH"/>
              <w:rPr>
                <w:del w:id="4485" w:author="MCC160" w:date="2023-01-18T20:07:00Z"/>
                <w:lang w:val="fr-FR"/>
              </w:rPr>
              <w:pPrChange w:id="4486" w:author="MCC160" w:date="2023-02-23T18:46:00Z">
                <w:pPr>
                  <w:keepNext/>
                  <w:keepLines/>
                  <w:spacing w:after="0"/>
                  <w:jc w:val="center"/>
                </w:pPr>
              </w:pPrChange>
            </w:pPr>
            <w:del w:id="4487" w:author="MCC160" w:date="2023-01-18T20:07:00Z">
              <w:r w:rsidRPr="00B54636" w:rsidDel="0035199A">
                <w:rPr>
                  <w:lang w:val="fr-FR"/>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Del="0035199A" w:rsidRDefault="00B54636">
            <w:pPr>
              <w:pStyle w:val="TAH"/>
              <w:rPr>
                <w:del w:id="4488" w:author="MCC160" w:date="2023-01-18T20:07:00Z"/>
                <w:lang w:val="fr-FR"/>
              </w:rPr>
              <w:pPrChange w:id="4489" w:author="MCC160" w:date="2023-02-23T18:46:00Z">
                <w:pPr>
                  <w:keepNext/>
                  <w:keepLines/>
                  <w:spacing w:after="0"/>
                  <w:jc w:val="center"/>
                </w:pPr>
              </w:pPrChange>
            </w:pPr>
            <w:del w:id="4490" w:author="MCC160" w:date="2023-01-18T20:07:00Z">
              <w:r w:rsidRPr="00B54636" w:rsidDel="0035199A">
                <w:rPr>
                  <w:lang w:val="fr-FR"/>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Del="0035199A" w:rsidRDefault="00B54636">
            <w:pPr>
              <w:pStyle w:val="TAH"/>
              <w:rPr>
                <w:del w:id="4491" w:author="MCC160" w:date="2023-01-18T20:07:00Z"/>
                <w:lang w:val="fr-FR"/>
              </w:rPr>
              <w:pPrChange w:id="4492" w:author="MCC160" w:date="2023-02-23T18:46:00Z">
                <w:pPr>
                  <w:keepNext/>
                  <w:keepLines/>
                  <w:spacing w:after="0"/>
                  <w:jc w:val="center"/>
                </w:pPr>
              </w:pPrChange>
            </w:pPr>
            <w:del w:id="4493" w:author="MCC160" w:date="2023-01-18T20:07:00Z">
              <w:r w:rsidRPr="00B54636" w:rsidDel="0035199A">
                <w:rPr>
                  <w:lang w:val="fr-FR"/>
                </w:rPr>
                <w:delText>Reference</w:delText>
              </w:r>
            </w:del>
          </w:p>
        </w:tc>
        <w:tc>
          <w:tcPr>
            <w:tcW w:w="1133" w:type="dxa"/>
            <w:tcBorders>
              <w:top w:val="single" w:sz="4" w:space="0" w:color="auto"/>
              <w:left w:val="single" w:sz="4" w:space="0" w:color="auto"/>
              <w:bottom w:val="single" w:sz="4" w:space="0" w:color="auto"/>
              <w:right w:val="single" w:sz="4" w:space="0" w:color="auto"/>
            </w:tcBorders>
            <w:hideMark/>
          </w:tcPr>
          <w:p w:rsidR="00B54636" w:rsidRPr="00B54636" w:rsidDel="0035199A" w:rsidRDefault="00B54636">
            <w:pPr>
              <w:pStyle w:val="TAH"/>
              <w:rPr>
                <w:del w:id="4494" w:author="MCC160" w:date="2023-01-18T20:07:00Z"/>
                <w:lang w:val="fr-FR"/>
              </w:rPr>
              <w:pPrChange w:id="4495" w:author="MCC160" w:date="2023-02-23T18:46:00Z">
                <w:pPr>
                  <w:keepNext/>
                  <w:keepLines/>
                  <w:spacing w:after="0"/>
                  <w:jc w:val="center"/>
                </w:pPr>
              </w:pPrChange>
            </w:pPr>
            <w:del w:id="4496" w:author="MCC160" w:date="2023-01-18T20:07:00Z">
              <w:r w:rsidRPr="00B54636" w:rsidDel="0035199A">
                <w:rPr>
                  <w:lang w:val="fr-FR"/>
                </w:rPr>
                <w:delText>Condition</w:delText>
              </w:r>
            </w:del>
          </w:p>
        </w:tc>
      </w:tr>
      <w:tr w:rsidR="00B54636" w:rsidRPr="00B54636" w:rsidDel="0035199A" w:rsidTr="00FB0651">
        <w:trPr>
          <w:cantSplit/>
          <w:jc w:val="center"/>
          <w:del w:id="4497"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rsidR="00B54636" w:rsidRPr="00B54636" w:rsidDel="0035199A" w:rsidRDefault="00B54636">
            <w:pPr>
              <w:pStyle w:val="TAL"/>
              <w:rPr>
                <w:del w:id="4498" w:author="MCC160" w:date="2023-01-18T20:07:00Z"/>
                <w:lang w:val="fr-FR"/>
              </w:rPr>
              <w:pPrChange w:id="4499" w:author="MCC160" w:date="2023-02-23T18:46:00Z">
                <w:pPr>
                  <w:keepNext/>
                  <w:keepLines/>
                  <w:spacing w:after="0"/>
                </w:pPr>
              </w:pPrChange>
            </w:pPr>
            <w:del w:id="4500" w:author="MCC160" w:date="2023-01-18T20:07:00Z">
              <w:r w:rsidRPr="00B54636" w:rsidDel="0035199A">
                <w:rPr>
                  <w:lang w:val="fr-FR"/>
                </w:rPr>
                <w:delText>mcpttinfo</w:delText>
              </w:r>
            </w:del>
          </w:p>
        </w:tc>
        <w:tc>
          <w:tcPr>
            <w:tcW w:w="2126"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01" w:author="MCC160" w:date="2023-01-18T20:07:00Z"/>
                <w:lang w:val="fr-FR"/>
              </w:rPr>
              <w:pPrChange w:id="4502"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03" w:author="MCC160" w:date="2023-01-18T20:07:00Z"/>
                <w:lang w:val="fr-FR"/>
              </w:rPr>
              <w:pPrChange w:id="4504"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05" w:author="MCC160" w:date="2023-01-18T20:07:00Z"/>
                <w:lang w:val="fr-FR"/>
              </w:rPr>
              <w:pPrChange w:id="4506" w:author="MCC160" w:date="2023-02-23T18:4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07" w:author="MCC160" w:date="2023-01-18T20:07:00Z"/>
                <w:lang w:val="fr-FR"/>
              </w:rPr>
              <w:pPrChange w:id="4508" w:author="MCC160" w:date="2023-02-23T18:46:00Z">
                <w:pPr>
                  <w:keepNext/>
                  <w:keepLines/>
                  <w:spacing w:after="0"/>
                </w:pPr>
              </w:pPrChange>
            </w:pPr>
          </w:p>
        </w:tc>
      </w:tr>
      <w:tr w:rsidR="00B54636" w:rsidRPr="00B54636" w:rsidDel="0035199A" w:rsidTr="00FB0651">
        <w:trPr>
          <w:cantSplit/>
          <w:jc w:val="center"/>
          <w:del w:id="4509"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rsidR="00B54636" w:rsidRPr="00B54636" w:rsidDel="0035199A" w:rsidRDefault="00B54636">
            <w:pPr>
              <w:pStyle w:val="TAL"/>
              <w:rPr>
                <w:del w:id="4510" w:author="MCC160" w:date="2023-01-18T20:07:00Z"/>
                <w:lang w:val="fr-FR"/>
              </w:rPr>
              <w:pPrChange w:id="4511" w:author="MCC160" w:date="2023-02-23T18:46:00Z">
                <w:pPr>
                  <w:keepNext/>
                  <w:keepLines/>
                  <w:spacing w:after="0"/>
                </w:pPr>
              </w:pPrChange>
            </w:pPr>
            <w:del w:id="4512" w:author="MCC160" w:date="2023-01-18T20:07:00Z">
              <w:r w:rsidRPr="00B54636" w:rsidDel="0035199A">
                <w:rPr>
                  <w:lang w:val="fr-FR"/>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13" w:author="MCC160" w:date="2023-01-18T20:07:00Z"/>
                <w:lang w:val="fr-FR"/>
              </w:rPr>
              <w:pPrChange w:id="4514" w:author="MCC160" w:date="2023-02-23T18:4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15" w:author="MCC160" w:date="2023-01-18T20:07:00Z"/>
                <w:lang w:val="fr-FR"/>
              </w:rPr>
              <w:pPrChange w:id="4516"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17" w:author="MCC160" w:date="2023-01-18T20:07:00Z"/>
                <w:lang w:val="fr-FR"/>
              </w:rPr>
              <w:pPrChange w:id="4518" w:author="MCC160" w:date="2023-02-23T18:4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19" w:author="MCC160" w:date="2023-01-18T20:07:00Z"/>
                <w:lang w:val="fr-FR"/>
              </w:rPr>
              <w:pPrChange w:id="4520" w:author="MCC160" w:date="2023-02-23T18:46:00Z">
                <w:pPr>
                  <w:keepNext/>
                  <w:keepLines/>
                  <w:spacing w:after="0"/>
                </w:pPr>
              </w:pPrChange>
            </w:pPr>
          </w:p>
        </w:tc>
      </w:tr>
      <w:tr w:rsidR="00B54636" w:rsidRPr="00B54636" w:rsidDel="0035199A" w:rsidTr="00FB0651">
        <w:trPr>
          <w:cantSplit/>
          <w:jc w:val="center"/>
          <w:del w:id="4521" w:author="MCC160" w:date="2023-01-18T20:07:00Z"/>
        </w:trPr>
        <w:tc>
          <w:tcPr>
            <w:tcW w:w="2836" w:type="dxa"/>
            <w:tcBorders>
              <w:top w:val="single" w:sz="4" w:space="0" w:color="auto"/>
              <w:left w:val="single" w:sz="4" w:space="0" w:color="auto"/>
              <w:bottom w:val="single" w:sz="4" w:space="0" w:color="auto"/>
              <w:right w:val="single" w:sz="4" w:space="0" w:color="auto"/>
            </w:tcBorders>
            <w:hideMark/>
          </w:tcPr>
          <w:p w:rsidR="00B54636" w:rsidRPr="00B54636" w:rsidDel="0035199A" w:rsidRDefault="00B54636">
            <w:pPr>
              <w:pStyle w:val="TAL"/>
              <w:rPr>
                <w:del w:id="4522" w:author="MCC160" w:date="2023-01-18T20:07:00Z"/>
                <w:lang w:val="fr-FR"/>
              </w:rPr>
              <w:pPrChange w:id="4523" w:author="MCC160" w:date="2023-02-23T18:46:00Z">
                <w:pPr>
                  <w:keepNext/>
                  <w:keepLines/>
                  <w:spacing w:after="0"/>
                </w:pPr>
              </w:pPrChange>
            </w:pPr>
            <w:del w:id="4524" w:author="MCC160" w:date="2023-01-18T20:07:00Z">
              <w:r w:rsidRPr="00B54636" w:rsidDel="0035199A">
                <w:rPr>
                  <w:lang w:val="fr-FR"/>
                </w:rPr>
                <w:delText xml:space="preserve">    broadcast-ind</w:delText>
              </w:r>
            </w:del>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Del="0035199A" w:rsidRDefault="00B54636">
            <w:pPr>
              <w:pStyle w:val="TAL"/>
              <w:rPr>
                <w:del w:id="4525" w:author="MCC160" w:date="2023-01-18T20:07:00Z"/>
                <w:lang w:val="fr-FR"/>
              </w:rPr>
              <w:pPrChange w:id="4526" w:author="MCC160" w:date="2023-02-23T18:46:00Z">
                <w:pPr>
                  <w:keepNext/>
                  <w:keepLines/>
                  <w:spacing w:after="0"/>
                </w:pPr>
              </w:pPrChange>
            </w:pPr>
            <w:del w:id="4527" w:author="MCC160" w:date="2023-01-18T20:07:00Z">
              <w:r w:rsidRPr="00B54636" w:rsidDel="0035199A">
                <w:rPr>
                  <w:lang w:val="fr-FR"/>
                </w:rPr>
                <w:delText>"true”</w:delText>
              </w:r>
            </w:del>
          </w:p>
        </w:tc>
        <w:tc>
          <w:tcPr>
            <w:tcW w:w="2126"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28" w:author="MCC160" w:date="2023-01-18T20:07:00Z"/>
                <w:lang w:val="fr-FR"/>
              </w:rPr>
              <w:pPrChange w:id="4529" w:author="MCC160" w:date="2023-02-23T18:4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30" w:author="MCC160" w:date="2023-01-18T20:07:00Z"/>
                <w:lang w:val="fr-FR"/>
              </w:rPr>
              <w:pPrChange w:id="4531" w:author="MCC160" w:date="2023-02-23T18:46: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B54636" w:rsidRPr="00B54636" w:rsidDel="0035199A" w:rsidRDefault="00B54636">
            <w:pPr>
              <w:pStyle w:val="TAL"/>
              <w:rPr>
                <w:del w:id="4532" w:author="MCC160" w:date="2023-01-18T20:07:00Z"/>
                <w:lang w:val="fr-FR"/>
              </w:rPr>
              <w:pPrChange w:id="4533" w:author="MCC160" w:date="2023-02-23T18:46:00Z">
                <w:pPr>
                  <w:keepNext/>
                  <w:keepLines/>
                  <w:spacing w:after="0"/>
                </w:pPr>
              </w:pPrChange>
            </w:pPr>
          </w:p>
        </w:tc>
      </w:tr>
    </w:tbl>
    <w:p w:rsidR="00B54636" w:rsidRPr="00B54636" w:rsidDel="0035199A" w:rsidRDefault="00B54636" w:rsidP="00B54636">
      <w:pPr>
        <w:rPr>
          <w:del w:id="4534" w:author="MCC160" w:date="2023-01-18T20:07:00Z"/>
          <w:lang w:eastAsia="en-US"/>
        </w:rPr>
      </w:pPr>
    </w:p>
    <w:p w:rsidR="00B54636" w:rsidRPr="00B54636" w:rsidRDefault="00B54636">
      <w:pPr>
        <w:pStyle w:val="TH"/>
        <w:pPrChange w:id="4535" w:author="MCC160" w:date="2023-02-23T18:46:00Z">
          <w:pPr>
            <w:keepNext/>
            <w:keepLines/>
            <w:spacing w:before="60"/>
            <w:jc w:val="center"/>
          </w:pPr>
        </w:pPrChange>
      </w:pPr>
      <w:r w:rsidRPr="00B54636">
        <w:t>Table 6.1.1.9.3.3-3: Void</w:t>
      </w:r>
    </w:p>
    <w:p w:rsidR="00B54636" w:rsidRPr="00B54636" w:rsidRDefault="00B54636">
      <w:pPr>
        <w:pStyle w:val="TH"/>
        <w:pPrChange w:id="4536" w:author="MCC160" w:date="2023-02-23T18:46:00Z">
          <w:pPr>
            <w:keepNext/>
            <w:keepLines/>
            <w:spacing w:before="60"/>
            <w:jc w:val="center"/>
          </w:pPr>
        </w:pPrChange>
      </w:pPr>
      <w:bookmarkStart w:id="4537" w:name="_Hlk80265602"/>
      <w:r w:rsidRPr="00B54636">
        <w:t>Table 6.1.1.9.3.3-4: SIP 200 (OK) from the UE (Step 1, Table 6.1.1.9.3.2-1;</w:t>
      </w:r>
      <w:r w:rsidRPr="00B5463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538" w:author="MCC160" w:date="2023-02-23T18:46:00Z">
                <w:pPr>
                  <w:keepNext/>
                  <w:keepLines/>
                  <w:framePr w:hSpace="180" w:wrap="around" w:vAnchor="text" w:hAnchor="text" w:xAlign="center" w:y="1"/>
                  <w:spacing w:after="0"/>
                  <w:suppressOverlap/>
                </w:pPr>
              </w:pPrChange>
            </w:pPr>
            <w:bookmarkStart w:id="4539" w:name="_Toc21006013"/>
            <w:bookmarkStart w:id="4540" w:name="_Toc36037686"/>
            <w:bookmarkStart w:id="4541" w:name="_Toc43837537"/>
            <w:bookmarkStart w:id="4542" w:name="_Toc60995649"/>
            <w:bookmarkStart w:id="4543" w:name="_Toc69159777"/>
            <w:bookmarkStart w:id="4544" w:name="_Toc76583126"/>
            <w:bookmarkStart w:id="4545" w:name="_Toc83808678"/>
            <w:bookmarkStart w:id="4546" w:name="_Toc91233499"/>
            <w:bookmarkStart w:id="4547" w:name="_Toc100348978"/>
            <w:bookmarkStart w:id="4548" w:name="_Toc106787134"/>
            <w:bookmarkEnd w:id="4537"/>
            <w:r w:rsidRPr="00B54636">
              <w:rPr>
                <w:lang w:val="fr-FR"/>
              </w:rPr>
              <w:t>Derivation Path: TS 36.579-1 [2], Table 5.5.2.17.1.1-1</w:t>
            </w:r>
            <w:ins w:id="4549" w:author="MCC160" w:date="2023-01-20T21:27:00Z">
              <w:r w:rsidR="00DE7BE1">
                <w:rPr>
                  <w:lang w:val="fr-FR"/>
                </w:rPr>
                <w:t>,</w:t>
              </w:r>
            </w:ins>
            <w:r w:rsidRPr="00B54636">
              <w:rPr>
                <w:lang w:val="fr-FR"/>
              </w:rPr>
              <w:t xml:space="preserve"> condition INVITE-RSP, GROUP-CALL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550" w:author="MCC160" w:date="2023-02-23T18:46: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551" w:author="MCC160" w:date="2023-02-23T18:46: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552" w:author="MCC160" w:date="2023-02-23T18:46: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553" w:author="MCC160" w:date="2023-02-23T18:46: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554" w:author="MCC160" w:date="2023-02-23T18:46: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4555" w:author="MCC160" w:date="2023-02-23T18:46:00Z">
                  <w:rPr>
                    <w:lang w:val="fr-FR"/>
                  </w:rPr>
                </w:rPrChange>
              </w:rPr>
              <w:pPrChange w:id="4556" w:author="MCC160" w:date="2023-02-23T18:46:00Z">
                <w:pPr>
                  <w:keepNext/>
                  <w:keepLines/>
                  <w:framePr w:hSpace="180" w:wrap="around" w:vAnchor="text" w:hAnchor="text" w:xAlign="center" w:y="1"/>
                  <w:spacing w:after="0"/>
                  <w:suppressOverlap/>
                </w:pPr>
              </w:pPrChange>
            </w:pPr>
            <w:r w:rsidRPr="001B5C1E">
              <w:rPr>
                <w:b/>
                <w:lang w:val="fr-FR"/>
                <w:rPrChange w:id="4557"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58"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59"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60"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61"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4562"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63"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4564" w:author="MCC160" w:date="2023-02-23T18:46:00Z">
                  <w:rPr>
                    <w:rFonts w:cs="Arial"/>
                    <w:szCs w:val="18"/>
                    <w:lang w:val="fr-FR"/>
                  </w:rPr>
                </w:rPrChange>
              </w:rPr>
              <w:pPrChange w:id="4565" w:author="MCC160" w:date="2023-02-23T18:46:00Z">
                <w:pPr>
                  <w:keepNext/>
                  <w:keepLines/>
                  <w:framePr w:hSpace="180" w:wrap="around" w:vAnchor="text" w:hAnchor="text" w:xAlign="center" w:y="1"/>
                  <w:spacing w:after="0"/>
                  <w:suppressOverlap/>
                </w:pPr>
              </w:pPrChange>
            </w:pPr>
            <w:r w:rsidRPr="001B5C1E">
              <w:rPr>
                <w:b/>
                <w:lang w:val="fr-FR"/>
                <w:rPrChange w:id="4566" w:author="MCC160" w:date="2023-02-23T18:46: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6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68"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4569" w:author="MCC160" w:date="2023-02-23T18:46:00Z">
                <w:pPr>
                  <w:keepNext/>
                  <w:keepLines/>
                  <w:framePr w:hSpace="180" w:wrap="around" w:vAnchor="text" w:hAnchor="text" w:xAlign="center" w:y="1"/>
                  <w:spacing w:after="0"/>
                  <w:suppressOverlap/>
                </w:pPr>
              </w:pPrChange>
            </w:pPr>
            <w:r w:rsidRPr="00B54636">
              <w:rPr>
                <w:lang w:val="fr-FR"/>
              </w:rPr>
              <w:t xml:space="preserve">    MIME-part-body</w:t>
            </w:r>
            <w:r w:rsidRPr="00B5463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cs="Arial"/>
                <w:szCs w:val="18"/>
                <w:lang w:val="fr-FR"/>
              </w:rPr>
              <w:pPrChange w:id="4570" w:author="MCC160" w:date="2023-02-23T18:46:00Z">
                <w:pPr>
                  <w:keepNext/>
                  <w:keepLines/>
                  <w:framePr w:hSpace="180" w:wrap="around" w:vAnchor="text" w:hAnchor="text" w:xAlign="center" w:y="1"/>
                  <w:spacing w:after="0"/>
                  <w:suppressOverlap/>
                </w:pPr>
              </w:pPrChange>
            </w:pPr>
            <w:r w:rsidRPr="00B54636">
              <w:rPr>
                <w:lang w:val="fr-FR"/>
              </w:rPr>
              <w:t>SDP as described in Table 6.1.1.9.3.3-5</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71"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72"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73"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szCs w:val="18"/>
                <w:lang w:val="fr-FR"/>
              </w:rPr>
              <w:pPrChange w:id="4574"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75"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4576" w:author="MCC160" w:date="2023-02-23T18:46:00Z">
                  <w:rPr>
                    <w:lang w:val="fr-FR"/>
                  </w:rPr>
                </w:rPrChange>
              </w:rPr>
              <w:pPrChange w:id="4577" w:author="MCC160" w:date="2023-02-23T18:46:00Z">
                <w:pPr>
                  <w:keepNext/>
                  <w:keepLines/>
                  <w:framePr w:hSpace="180" w:wrap="around" w:vAnchor="text" w:hAnchor="text" w:xAlign="center" w:y="1"/>
                  <w:spacing w:after="0"/>
                  <w:suppressOverlap/>
                </w:pPr>
              </w:pPrChange>
            </w:pPr>
            <w:r w:rsidRPr="001B5C1E">
              <w:rPr>
                <w:b/>
                <w:lang w:val="fr-FR"/>
                <w:rPrChange w:id="4578" w:author="MCC160" w:date="2023-02-23T18:46: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79"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80"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Cs/>
                <w:szCs w:val="18"/>
                <w:lang w:val="fr-FR"/>
              </w:rPr>
              <w:pPrChange w:id="4581" w:author="MCC160" w:date="2023-02-23T18:46:00Z">
                <w:pPr>
                  <w:keepNext/>
                  <w:keepLines/>
                  <w:framePr w:hSpace="180" w:wrap="around" w:vAnchor="text" w:hAnchor="text" w:xAlign="center" w:y="1"/>
                  <w:spacing w:after="0"/>
                  <w:suppressOverlap/>
                </w:pPr>
              </w:pPrChange>
            </w:pPr>
            <w:r w:rsidRPr="00B5463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4582" w:author="MCC160" w:date="2023-02-23T18:46:00Z">
                <w:pPr>
                  <w:keepNext/>
                  <w:keepLines/>
                  <w:framePr w:hSpace="180" w:wrap="around" w:vAnchor="text" w:hAnchor="text" w:xAlign="center" w:y="1"/>
                  <w:spacing w:after="0"/>
                  <w:suppressOverlap/>
                </w:pPr>
              </w:pPrChange>
            </w:pPr>
            <w:r w:rsidRPr="00B54636">
              <w:rPr>
                <w:lang w:val="fr-FR"/>
              </w:rPr>
              <w:t>MCPTT-Info as described in Table 6.1.1.9.3.3-6</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83"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84"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585" w:author="MCC160" w:date="2023-02-23T18:46: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4586" w:author="MCC160" w:date="2023-02-23T18:46:00Z">
          <w:pPr>
            <w:keepNext/>
            <w:keepLines/>
            <w:spacing w:before="60"/>
            <w:jc w:val="center"/>
          </w:pPr>
        </w:pPrChange>
      </w:pPr>
      <w:r w:rsidRPr="00B54636">
        <w:t xml:space="preserve">Table 6.1.1.9.3.3-5: </w:t>
      </w:r>
      <w:r w:rsidRPr="00B54636">
        <w:rPr>
          <w:lang w:eastAsia="ko-KR"/>
        </w:rPr>
        <w:t xml:space="preserve">SDP in SIP 200 (OK) </w:t>
      </w:r>
      <w:r w:rsidRPr="00B54636">
        <w:t>(Table 6.1.1.9.3.3-4)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rsidTr="00FB0651">
        <w:trPr>
          <w:cantSplit/>
        </w:trPr>
        <w:tc>
          <w:tcPr>
            <w:tcW w:w="9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587" w:author="MCC160" w:date="2023-02-23T18:46:00Z">
                <w:pPr>
                  <w:keepNext/>
                  <w:keepLines/>
                  <w:spacing w:after="0"/>
                </w:pPr>
              </w:pPrChange>
            </w:pPr>
            <w:r w:rsidRPr="00B54636">
              <w:rPr>
                <w:lang w:val="fr-FR"/>
              </w:rPr>
              <w:t>Derivation Path: TS 36.579-1 [2], Table 5.5.3.1.1-1</w:t>
            </w:r>
            <w:ins w:id="4588" w:author="MCC160" w:date="2023-01-20T21:27:00Z">
              <w:r w:rsidR="00DE7BE1">
                <w:rPr>
                  <w:lang w:val="fr-FR"/>
                </w:rPr>
                <w:t>,</w:t>
              </w:r>
            </w:ins>
            <w:r w:rsidRPr="00B54636">
              <w:rPr>
                <w:lang w:val="fr-FR"/>
              </w:rPr>
              <w:t xml:space="preserve"> condition SDP_ANSWER</w:t>
            </w:r>
          </w:p>
        </w:tc>
      </w:tr>
    </w:tbl>
    <w:p w:rsidR="00B54636" w:rsidRPr="00B54636" w:rsidRDefault="00B54636" w:rsidP="00B54636">
      <w:pPr>
        <w:rPr>
          <w:lang w:eastAsia="en-US"/>
        </w:rPr>
      </w:pPr>
    </w:p>
    <w:p w:rsidR="00B54636" w:rsidRPr="00B54636" w:rsidRDefault="00B54636">
      <w:pPr>
        <w:pStyle w:val="TH"/>
        <w:pPrChange w:id="4589" w:author="MCC160" w:date="2023-02-23T18:46:00Z">
          <w:pPr>
            <w:keepNext/>
            <w:keepLines/>
            <w:spacing w:before="60"/>
            <w:jc w:val="center"/>
          </w:pPr>
        </w:pPrChange>
      </w:pPr>
      <w:r w:rsidRPr="00B54636">
        <w:t xml:space="preserve">Table 6.1.1.9.3.3-6: </w:t>
      </w:r>
      <w:r w:rsidRPr="00B54636">
        <w:rPr>
          <w:lang w:eastAsia="ko-KR"/>
        </w:rPr>
        <w:t xml:space="preserve">MCPTT-Info in SIP 200 (OK) </w:t>
      </w:r>
      <w:r w:rsidRPr="00B54636">
        <w:t>(Table 6.1.1.9.3.3-4)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590" w:author="MCC160" w:date="2023-02-23T18:46:00Z">
                <w:pPr>
                  <w:keepNext/>
                  <w:keepLines/>
                  <w:spacing w:after="0"/>
                </w:pPr>
              </w:pPrChange>
            </w:pPr>
            <w:r w:rsidRPr="00B54636">
              <w:rPr>
                <w:lang w:val="fr-FR"/>
              </w:rPr>
              <w:t>Derivation Path: TS 36.579-1 [2], Table 5.5.3.2.1-1, condition INVITE-RSP</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4591" w:name="_Toc124350035"/>
      <w:r w:rsidRPr="00B54636">
        <w:rPr>
          <w:rFonts w:ascii="Arial" w:hAnsi="Arial"/>
          <w:sz w:val="24"/>
        </w:rPr>
        <w:t>6.1.1.10</w:t>
      </w:r>
      <w:r w:rsidRPr="00B54636">
        <w:rPr>
          <w:rFonts w:ascii="Arial" w:hAnsi="Arial"/>
          <w:sz w:val="24"/>
        </w:rPr>
        <w:tab/>
        <w:t>On-network / Broadcast Group Call with Temporary Group / Client Originated (CO)</w:t>
      </w:r>
      <w:bookmarkEnd w:id="4539"/>
      <w:bookmarkEnd w:id="4540"/>
      <w:bookmarkEnd w:id="4541"/>
      <w:bookmarkEnd w:id="4542"/>
      <w:bookmarkEnd w:id="4543"/>
      <w:bookmarkEnd w:id="4544"/>
      <w:bookmarkEnd w:id="4545"/>
      <w:bookmarkEnd w:id="4546"/>
      <w:bookmarkEnd w:id="4547"/>
      <w:bookmarkEnd w:id="4548"/>
      <w:bookmarkEnd w:id="4591"/>
    </w:p>
    <w:p w:rsidR="00B54636" w:rsidRPr="00B54636" w:rsidRDefault="00B54636">
      <w:pPr>
        <w:pStyle w:val="H6"/>
        <w:pPrChange w:id="4592" w:author="MCC160" w:date="2023-02-23T18:46:00Z">
          <w:pPr>
            <w:keepNext/>
            <w:keepLines/>
            <w:spacing w:before="120"/>
            <w:ind w:left="1985" w:hanging="1985"/>
          </w:pPr>
        </w:pPrChange>
      </w:pPr>
      <w:r w:rsidRPr="00B54636">
        <w:t>6.1.1.10.1</w:t>
      </w:r>
      <w:r w:rsidRPr="00B54636">
        <w:tab/>
        <w:t>Test Purpose (TP)</w:t>
      </w:r>
    </w:p>
    <w:p w:rsidR="00B54636" w:rsidRPr="00B54636" w:rsidRDefault="00B54636">
      <w:pPr>
        <w:pStyle w:val="H6"/>
        <w:pPrChange w:id="4593" w:author="MCC160" w:date="2023-02-23T18:46:00Z">
          <w:pPr>
            <w:keepNext/>
            <w:keepLines/>
            <w:spacing w:before="120"/>
            <w:ind w:left="1985" w:hanging="1985"/>
          </w:pPr>
        </w:pPrChange>
      </w:pPr>
      <w:r w:rsidRPr="00B54636">
        <w:t>(1)</w:t>
      </w:r>
    </w:p>
    <w:p w:rsidR="00B54636" w:rsidRPr="00B54636" w:rsidRDefault="00B54636">
      <w:pPr>
        <w:pStyle w:val="PL"/>
        <w:pPrChange w:id="459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459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459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On-demand Pre-arranged </w:t>
      </w:r>
      <w:r w:rsidRPr="00B54636">
        <w:rPr>
          <w:lang w:eastAsia="ko-KR"/>
        </w:rPr>
        <w:t xml:space="preserve">Broadcast Group Call </w:t>
      </w:r>
      <w:r w:rsidRPr="00B54636">
        <w:t>with Temporary Group }</w:t>
      </w:r>
    </w:p>
    <w:p w:rsidR="00B54636" w:rsidRPr="00B54636" w:rsidRDefault="00B54636">
      <w:pPr>
        <w:pStyle w:val="PL"/>
        <w:pPrChange w:id="459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requests On-demand Pre-arranged Broadcast Group Call by sending a SIP INVITE message and respects the floor control imposed by the MCPTT Server }</w:t>
      </w:r>
    </w:p>
    <w:p w:rsidR="00B54636" w:rsidRPr="00B54636" w:rsidRDefault="00B54636">
      <w:pPr>
        <w:pStyle w:val="PL"/>
        <w:pPrChange w:id="459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459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4600" w:author="MCC160" w:date="2023-02-23T18:46:00Z">
          <w:pPr>
            <w:keepNext/>
            <w:keepLines/>
            <w:spacing w:before="120"/>
            <w:ind w:left="1985" w:hanging="1985"/>
          </w:pPr>
        </w:pPrChange>
      </w:pPr>
      <w:r w:rsidRPr="00B54636">
        <w:t>6.1.1.10.2</w:t>
      </w:r>
      <w:r w:rsidRPr="00B54636">
        <w:tab/>
        <w:t>Conformance requirements</w:t>
      </w:r>
    </w:p>
    <w:p w:rsidR="00B54636" w:rsidRPr="00B54636" w:rsidRDefault="00B54636" w:rsidP="00B54636">
      <w:r w:rsidRPr="00B54636">
        <w:t>References: The conformance requirements covered in the current TC are specified in TS 24.379, clause 4.12, 6.2.8.2 and 10.1.1.2.1.1, and TS 24.481 clause 6.3.14. Unless otherwise stated, these are Rel-13 requirements.</w:t>
      </w:r>
    </w:p>
    <w:p w:rsidR="00B54636" w:rsidRPr="00B54636" w:rsidRDefault="00B54636" w:rsidP="00B54636">
      <w:r w:rsidRPr="00B54636">
        <w:t>[TS 24.379, clause 4.12]</w:t>
      </w:r>
    </w:p>
    <w:p w:rsidR="00B54636" w:rsidRPr="00B54636" w:rsidRDefault="00B54636" w:rsidP="00B54636">
      <w:r w:rsidRPr="00B5463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rsidR="00B54636" w:rsidRPr="00B54636" w:rsidRDefault="00B54636" w:rsidP="00B54636">
      <w:pPr>
        <w:keepLines/>
        <w:ind w:left="1135" w:hanging="851"/>
      </w:pPr>
      <w:r w:rsidRPr="00B54636">
        <w:t>NOTE 1:</w:t>
      </w:r>
      <w:r w:rsidRPr="00B5463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rsidR="00B54636" w:rsidRPr="00B54636" w:rsidRDefault="00B54636" w:rsidP="00B54636">
      <w:pPr>
        <w:keepLines/>
        <w:ind w:left="1135" w:hanging="851"/>
      </w:pPr>
      <w:r w:rsidRPr="00B54636">
        <w:t>NOTE 2:</w:t>
      </w:r>
      <w:r w:rsidRPr="00B5463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rsidR="00B54636" w:rsidRPr="00B54636" w:rsidRDefault="00B54636" w:rsidP="00B54636">
      <w:r w:rsidRPr="00B54636">
        <w:t>[TS 24.379, clause 6.2.8.2]</w:t>
      </w:r>
    </w:p>
    <w:p w:rsidR="00B54636" w:rsidRPr="00B54636" w:rsidRDefault="00B54636" w:rsidP="00B54636">
      <w:pPr>
        <w:keepLines/>
        <w:ind w:left="1135" w:hanging="851"/>
      </w:pPr>
      <w:r w:rsidRPr="00B54636">
        <w:rPr>
          <w:rFonts w:eastAsia="SimSun"/>
        </w:rPr>
        <w:t>NOTE:</w:t>
      </w:r>
      <w:r w:rsidRPr="00B54636">
        <w:rPr>
          <w:rFonts w:eastAsia="SimSun"/>
        </w:rPr>
        <w:tab/>
        <w:t>This subclause is referenced from other procedures.</w:t>
      </w:r>
    </w:p>
    <w:p w:rsidR="00B54636" w:rsidRPr="00B54636" w:rsidRDefault="00B54636" w:rsidP="00B54636">
      <w:r w:rsidRPr="00B54636">
        <w:t>When the MCPTT user initiates a broadcast group call, the MCPTT client:</w:t>
      </w:r>
    </w:p>
    <w:p w:rsidR="00B54636" w:rsidRPr="00B54636" w:rsidRDefault="00B54636" w:rsidP="00B54636">
      <w:pPr>
        <w:ind w:left="568" w:hanging="284"/>
      </w:pPr>
      <w:r w:rsidRPr="00B54636">
        <w:t>1)</w:t>
      </w:r>
      <w:r w:rsidRPr="00B54636">
        <w:tab/>
        <w:t>in the case of the prearranged group call is initiated on-demand, shall include in the application/vnd.3gpp.mcptt-info+xml MIME body the &lt;broadcast-ind&gt; element set to "true" as defined in clause F.1; and</w:t>
      </w:r>
    </w:p>
    <w:p w:rsidR="00B54636" w:rsidRPr="00B54636" w:rsidRDefault="00B54636" w:rsidP="00B54636">
      <w:pPr>
        <w:ind w:left="568" w:hanging="284"/>
      </w:pPr>
      <w:r w:rsidRPr="00B54636">
        <w:t>2)</w:t>
      </w:r>
      <w:r w:rsidRPr="00B5463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rsidR="00B54636" w:rsidRPr="00B54636" w:rsidRDefault="00B54636" w:rsidP="00B54636">
      <w:r w:rsidRPr="00B54636">
        <w:t>[TS 24.379, clause 10.1.1.2.1.1]</w:t>
      </w:r>
    </w:p>
    <w:p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w:t>
      </w:r>
    </w:p>
    <w:p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8)</w:t>
      </w:r>
      <w:r w:rsidRPr="00B54636">
        <w:tab/>
        <w:t>should include the "timer" option tag in the Supported header field;</w:t>
      </w:r>
    </w:p>
    <w:p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rsidR="00B54636" w:rsidRPr="00B54636" w:rsidRDefault="00B54636" w:rsidP="00B54636">
      <w:pPr>
        <w:ind w:left="568" w:hanging="284"/>
      </w:pPr>
      <w:r w:rsidRPr="00B54636">
        <w:t>…</w:t>
      </w:r>
    </w:p>
    <w:p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ind w:left="851" w:hanging="284"/>
      </w:pPr>
      <w:r w:rsidRPr="00B54636">
        <w:t>c)</w:t>
      </w:r>
      <w:r w:rsidRPr="00B54636">
        <w:tab/>
        <w:t>the &lt;mcptt-client-id&gt; element set to the MCPTT client ID of the originating MCPTT client; and</w:t>
      </w:r>
    </w:p>
    <w:p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rsidR="00B54636" w:rsidRPr="00B54636" w:rsidRDefault="00B54636" w:rsidP="00B54636">
      <w:pPr>
        <w:ind w:left="568" w:hanging="284"/>
      </w:pPr>
      <w:r w:rsidRPr="00B54636">
        <w:t>15)</w:t>
      </w:r>
      <w:r w:rsidRPr="00B54636">
        <w:tab/>
        <w:t>shall include an SDP offer according to 3GPP TS 24.229 [4] with the clarifications given in subclause 6.2.1;</w:t>
      </w:r>
    </w:p>
    <w:p w:rsidR="00B54636" w:rsidRPr="00B54636" w:rsidRDefault="00B54636" w:rsidP="00B54636">
      <w:pPr>
        <w:ind w:left="568" w:hanging="284"/>
      </w:pPr>
      <w:r w:rsidRPr="00B54636">
        <w:t>16)</w:t>
      </w:r>
      <w:r w:rsidRPr="00B54636">
        <w:tab/>
        <w:t>if an implicit floor request is required, shall indicate this as specified in subclause 6.4; and</w:t>
      </w:r>
    </w:p>
    <w:p w:rsidR="00B54636" w:rsidRPr="00B54636" w:rsidRDefault="00B54636" w:rsidP="00B54636">
      <w:pPr>
        <w:ind w:left="568" w:hanging="284"/>
      </w:pPr>
      <w:r w:rsidRPr="00B54636">
        <w:t>17)</w:t>
      </w:r>
      <w:r w:rsidRPr="00B54636">
        <w:tab/>
        <w:t>shall send the SIP INVITE request towards the MCPTT server according to 3GPP TS 24.229 [4].</w:t>
      </w:r>
    </w:p>
    <w:p w:rsidR="00B54636" w:rsidRPr="00B54636" w:rsidRDefault="00B54636" w:rsidP="00B54636">
      <w:r w:rsidRPr="00B54636">
        <w:t>On receiving a SIP 2xx response to the SIP INVITE request, the MCPTT client:</w:t>
      </w:r>
    </w:p>
    <w:p w:rsidR="00B54636" w:rsidRPr="00B54636" w:rsidRDefault="00B54636" w:rsidP="00B54636">
      <w:pPr>
        <w:ind w:left="568" w:hanging="284"/>
      </w:pPr>
      <w:r w:rsidRPr="00B54636">
        <w:t>1)</w:t>
      </w:r>
      <w:r w:rsidRPr="00B54636">
        <w:tab/>
        <w:t>shall interact with the user plane as specified in 3GPP TS 24.380 [5] ;</w:t>
      </w:r>
    </w:p>
    <w:p w:rsidR="00B54636" w:rsidRPr="00B54636" w:rsidRDefault="00B54636" w:rsidP="00B54636">
      <w:pPr>
        <w:ind w:left="568" w:hanging="284"/>
      </w:pPr>
      <w:r w:rsidRPr="00B54636">
        <w:t>…</w:t>
      </w:r>
    </w:p>
    <w:p w:rsidR="00B54636" w:rsidRPr="00B54636" w:rsidRDefault="00B54636" w:rsidP="00B54636">
      <w:pPr>
        <w:ind w:left="568" w:hanging="284"/>
      </w:pPr>
      <w:r w:rsidRPr="00B54636">
        <w:t>3)</w:t>
      </w:r>
      <w:r w:rsidRPr="00B54636">
        <w:tab/>
        <w:t>may subscribe to the conference event package as specified in subclause 10.1.3.1.</w:t>
      </w:r>
    </w:p>
    <w:p w:rsidR="00B54636" w:rsidRPr="00B54636" w:rsidRDefault="00B54636" w:rsidP="00B54636">
      <w:r w:rsidRPr="00B54636">
        <w:t>…</w:t>
      </w:r>
    </w:p>
    <w:p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rsidR="00B54636" w:rsidRPr="00B54636" w:rsidRDefault="00B54636" w:rsidP="00B54636">
      <w:r w:rsidRPr="00B54636">
        <w:t>[TS 24.481, clause 6.3.14]</w:t>
      </w:r>
    </w:p>
    <w:p w:rsidR="00B54636" w:rsidRPr="00B54636" w:rsidRDefault="00B54636" w:rsidP="00B54636">
      <w:r w:rsidRPr="00B54636">
        <w:t>In order to form a temporary MCS group, a GMC shall send a HTTP POST request according to procedures specified in IETF RFC 2616 [21] and subclause 6.2.3. In the HTTP POST request, the GMC:</w:t>
      </w:r>
    </w:p>
    <w:p w:rsidR="00B54636" w:rsidRPr="00B54636" w:rsidRDefault="00B54636" w:rsidP="00B54636">
      <w:pPr>
        <w:ind w:left="568" w:hanging="284"/>
      </w:pPr>
      <w:r w:rsidRPr="00B54636">
        <w:t>a)</w:t>
      </w:r>
      <w:r w:rsidRPr="00B54636">
        <w:tab/>
        <w:t>shall set the Request-URI to an XCAP URI:</w:t>
      </w:r>
    </w:p>
    <w:p w:rsidR="00B54636" w:rsidRPr="00B54636" w:rsidRDefault="00B54636" w:rsidP="00B54636">
      <w:pPr>
        <w:ind w:left="851" w:hanging="284"/>
      </w:pPr>
      <w:r w:rsidRPr="00B54636">
        <w:t>1)</w:t>
      </w:r>
      <w:r w:rsidRPr="00B54636">
        <w:tab/>
        <w:t>in users tree where the XUI is set to a group creation XUI configuration parameter; and</w:t>
      </w:r>
    </w:p>
    <w:p w:rsidR="00B54636" w:rsidRPr="00B54636" w:rsidRDefault="00B54636" w:rsidP="00B54636">
      <w:pPr>
        <w:ind w:left="851" w:hanging="284"/>
      </w:pPr>
      <w:r w:rsidRPr="00B54636">
        <w:t>2)</w:t>
      </w:r>
      <w:r w:rsidRPr="00B54636">
        <w:tab/>
        <w:t>with the document selector identifying the temporary MCS group to be created; and</w:t>
      </w:r>
    </w:p>
    <w:p w:rsidR="00B54636" w:rsidRPr="00B54636" w:rsidRDefault="00B54636" w:rsidP="00B54636">
      <w:pPr>
        <w:ind w:left="568" w:hanging="284"/>
      </w:pPr>
      <w:r w:rsidRPr="00B54636">
        <w:t>b)</w:t>
      </w:r>
      <w:r w:rsidRPr="00B54636">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rsidR="00B54636" w:rsidRPr="00B54636" w:rsidRDefault="00B54636" w:rsidP="00B54636">
      <w:r w:rsidRPr="00B54636">
        <w:t>Upon reception of an HTTP 2xx response to the sent HTTP POST request, the GMC shall consider the temporary MCS group formation as successful.</w:t>
      </w:r>
    </w:p>
    <w:p w:rsidR="00B54636" w:rsidRPr="00B54636" w:rsidRDefault="00B54636" w:rsidP="00B54636">
      <w:r w:rsidRPr="00B54636">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rsidR="00B54636" w:rsidRPr="00B54636" w:rsidRDefault="00B54636">
      <w:pPr>
        <w:pStyle w:val="H6"/>
        <w:pPrChange w:id="4601" w:author="MCC160" w:date="2023-02-23T18:46:00Z">
          <w:pPr>
            <w:keepNext/>
            <w:keepLines/>
            <w:spacing w:before="120"/>
            <w:ind w:left="1985" w:hanging="1985"/>
          </w:pPr>
        </w:pPrChange>
      </w:pPr>
      <w:r w:rsidRPr="00B54636">
        <w:t>6.1.1.10.3</w:t>
      </w:r>
      <w:r w:rsidRPr="00B54636">
        <w:tab/>
        <w:t>Test description</w:t>
      </w:r>
    </w:p>
    <w:p w:rsidR="00B54636" w:rsidRPr="00B54636" w:rsidRDefault="00B54636">
      <w:pPr>
        <w:pStyle w:val="H6"/>
        <w:pPrChange w:id="4602" w:author="MCC160" w:date="2023-02-23T18:46:00Z">
          <w:pPr>
            <w:keepNext/>
            <w:keepLines/>
            <w:spacing w:before="120"/>
            <w:ind w:left="1985" w:hanging="1985"/>
          </w:pPr>
        </w:pPrChange>
      </w:pPr>
      <w:r w:rsidRPr="00B54636">
        <w:t>6.1.1.10.3.1</w:t>
      </w:r>
      <w:r w:rsidRPr="00B54636">
        <w:tab/>
        <w:t>Pre-test conditions</w:t>
      </w:r>
    </w:p>
    <w:p w:rsidR="00B54636" w:rsidRPr="00B54636" w:rsidRDefault="00B54636">
      <w:pPr>
        <w:pStyle w:val="H6"/>
        <w:pPrChange w:id="4603" w:author="MCC160" w:date="2023-02-23T18:46:00Z">
          <w:pPr>
            <w:keepNext/>
            <w:keepLines/>
            <w:spacing w:before="120"/>
            <w:ind w:left="1985" w:hanging="1985"/>
          </w:pPr>
        </w:pPrChange>
      </w:pPr>
      <w:r w:rsidRPr="00B54636">
        <w:t>System Simulator:</w:t>
      </w:r>
    </w:p>
    <w:p w:rsidR="00B54636" w:rsidRPr="00B54636" w:rsidRDefault="00B54636">
      <w:pPr>
        <w:pStyle w:val="B10"/>
        <w:pPrChange w:id="4604" w:author="MCC160" w:date="2023-02-23T18:46:00Z">
          <w:pPr>
            <w:ind w:left="568" w:hanging="284"/>
          </w:pPr>
        </w:pPrChange>
      </w:pPr>
      <w:r w:rsidRPr="00B54636">
        <w:t>-</w:t>
      </w:r>
      <w:r w:rsidRPr="00B54636">
        <w:tab/>
        <w:t>SS (MCPTT server)</w:t>
      </w:r>
    </w:p>
    <w:p w:rsidR="00B54636" w:rsidRPr="00B54636" w:rsidRDefault="00B54636">
      <w:pPr>
        <w:pStyle w:val="B10"/>
        <w:pPrChange w:id="4605" w:author="MCC160" w:date="2023-02-23T18:46: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4606" w:author="MCC160" w:date="2023-02-23T18:46:00Z">
          <w:pPr>
            <w:keepNext/>
            <w:keepLines/>
            <w:spacing w:before="120"/>
            <w:ind w:left="1985" w:hanging="1985"/>
          </w:pPr>
        </w:pPrChange>
      </w:pPr>
      <w:r w:rsidRPr="00B54636">
        <w:t>IUT:</w:t>
      </w:r>
    </w:p>
    <w:p w:rsidR="00B54636" w:rsidRPr="00B54636" w:rsidRDefault="00B54636">
      <w:pPr>
        <w:pStyle w:val="B10"/>
        <w:pPrChange w:id="4607" w:author="MCC160" w:date="2023-02-23T18:46:00Z">
          <w:pPr>
            <w:ind w:left="568" w:hanging="284"/>
          </w:pPr>
        </w:pPrChange>
      </w:pPr>
      <w:r w:rsidRPr="00B54636">
        <w:t>-</w:t>
      </w:r>
      <w:r w:rsidRPr="00B54636">
        <w:tab/>
        <w:t xml:space="preserve">UE (MCPTT client) </w:t>
      </w:r>
    </w:p>
    <w:p w:rsidR="00067051" w:rsidRPr="00874E7A" w:rsidRDefault="00067051" w:rsidP="00067051">
      <w:pPr>
        <w:pStyle w:val="B10"/>
        <w:rPr>
          <w:ins w:id="4608" w:author="MCC160" w:date="2023-01-17T10:34:00Z"/>
        </w:rPr>
      </w:pPr>
      <w:ins w:id="4609" w:author="MCC160" w:date="2023-01-17T10:34:00Z">
        <w:r w:rsidRPr="00874E7A">
          <w:t>-</w:t>
        </w:r>
        <w:r w:rsidRPr="00874E7A">
          <w:tab/>
          <w:t>The test USIM set as defined in TS 36.579-1 [2]</w:t>
        </w:r>
        <w:r>
          <w:t xml:space="preserve"> </w:t>
        </w:r>
        <w:r w:rsidRPr="00874E7A">
          <w:t>clause 5.5.10 is inserted.</w:t>
        </w:r>
      </w:ins>
    </w:p>
    <w:p w:rsidR="00B54636" w:rsidRPr="00B54636" w:rsidDel="00067051" w:rsidRDefault="00B54636" w:rsidP="00B54636">
      <w:pPr>
        <w:ind w:left="568" w:hanging="284"/>
        <w:rPr>
          <w:del w:id="4610" w:author="MCC160" w:date="2023-01-17T10:34:00Z"/>
        </w:rPr>
      </w:pPr>
      <w:del w:id="4611" w:author="MCC160" w:date="2023-01-17T10:34:00Z">
        <w:r w:rsidRPr="00B54636" w:rsidDel="00067051">
          <w:delText>The test USIM set as defined in TS 36.579-1 [2], subclause 5.5.10 is inserted.</w:delText>
        </w:r>
      </w:del>
    </w:p>
    <w:p w:rsidR="00B54636" w:rsidRPr="00B54636" w:rsidRDefault="00B54636">
      <w:pPr>
        <w:pStyle w:val="H6"/>
        <w:pPrChange w:id="4612" w:author="MCC160" w:date="2023-02-23T18:46:00Z">
          <w:pPr>
            <w:keepNext/>
            <w:keepLines/>
            <w:spacing w:before="120"/>
            <w:ind w:left="1985" w:hanging="1985"/>
          </w:pPr>
        </w:pPrChange>
      </w:pPr>
      <w:r w:rsidRPr="00B54636">
        <w:t>Preamble:</w:t>
      </w:r>
    </w:p>
    <w:p w:rsidR="00E61C34" w:rsidRPr="00874E7A" w:rsidRDefault="00E61C34" w:rsidP="00E61C34">
      <w:pPr>
        <w:pStyle w:val="B10"/>
        <w:rPr>
          <w:ins w:id="4613" w:author="MCC160" w:date="2023-01-18T13:38:00Z"/>
        </w:rPr>
      </w:pPr>
      <w:ins w:id="4614" w:author="MCC160" w:date="2023-01-18T13:38:00Z">
        <w:r w:rsidRPr="00874E7A">
          <w:t>-</w:t>
        </w:r>
        <w:r w:rsidRPr="00874E7A">
          <w:tab/>
        </w:r>
        <w:r>
          <w:t xml:space="preserve">The UE has performed procedure </w:t>
        </w:r>
      </w:ins>
      <w:ins w:id="4615" w:author="MCC160" w:date="2023-01-18T14:02:00Z">
        <w:r w:rsidR="008754C1">
          <w:t>'</w:t>
        </w:r>
      </w:ins>
      <w:ins w:id="4616" w:author="MCC160" w:date="2023-01-18T13:38:00Z">
        <w:r>
          <w:t>MCPTT UE registration</w:t>
        </w:r>
      </w:ins>
      <w:ins w:id="4617" w:author="MCC160" w:date="2023-01-18T14:15:00Z">
        <w:r w:rsidR="006F6CCD">
          <w:t>'</w:t>
        </w:r>
      </w:ins>
      <w:ins w:id="4618" w:author="MCC160" w:date="2023-01-18T13:38:00Z">
        <w:r>
          <w:t xml:space="preserve"> as specified in TS 36.579-1 [2] clause 5.4.2.</w:t>
        </w:r>
      </w:ins>
    </w:p>
    <w:p w:rsidR="00E61C34" w:rsidRDefault="00E61C34" w:rsidP="00E61C34">
      <w:pPr>
        <w:pStyle w:val="B10"/>
        <w:rPr>
          <w:ins w:id="4619" w:author="MCC160" w:date="2023-01-22T12:53:00Z"/>
        </w:rPr>
      </w:pPr>
      <w:ins w:id="4620" w:author="MCC160" w:date="2023-01-18T13:38:00Z">
        <w:r w:rsidRPr="00874E7A">
          <w:t>-</w:t>
        </w:r>
        <w:r w:rsidRPr="00874E7A">
          <w:tab/>
        </w:r>
        <w:r>
          <w:t xml:space="preserve">The UE has performed procedure </w:t>
        </w:r>
      </w:ins>
      <w:ins w:id="4621" w:author="MCC160" w:date="2023-01-18T14:02:00Z">
        <w:r w:rsidR="008754C1">
          <w:t>'</w:t>
        </w:r>
      </w:ins>
      <w:ins w:id="4622" w:author="MCC160" w:date="2023-01-18T13:38:00Z">
        <w:r>
          <w:t>MCX Authorization/Configuration and Key Generation</w:t>
        </w:r>
      </w:ins>
      <w:ins w:id="4623" w:author="MCC160" w:date="2023-01-18T14:15:00Z">
        <w:r w:rsidR="006F6CCD">
          <w:t>'</w:t>
        </w:r>
      </w:ins>
      <w:ins w:id="4624" w:author="MCC160" w:date="2023-01-18T13:38:00Z">
        <w:r>
          <w:t xml:space="preserve"> as specified in TS 36.579-1 [2] clause 5.3.2.</w:t>
        </w:r>
      </w:ins>
    </w:p>
    <w:p w:rsidR="00475F2D" w:rsidRPr="00874E7A" w:rsidRDefault="00475F2D" w:rsidP="00E61C34">
      <w:pPr>
        <w:pStyle w:val="B10"/>
        <w:rPr>
          <w:ins w:id="4625" w:author="MCC160" w:date="2023-01-18T13:38:00Z"/>
        </w:rPr>
      </w:pPr>
      <w:bookmarkStart w:id="4626" w:name="_Hlk125285820"/>
      <w:ins w:id="4627" w:author="MCC160" w:date="2023-01-22T12:54:00Z">
        <w:r>
          <w:t>-</w:t>
        </w:r>
        <w:r>
          <w:tab/>
        </w:r>
      </w:ins>
      <w:ins w:id="4628" w:author="MCC160" w:date="2023-01-22T13:15:00Z">
        <w:r w:rsidR="00CB196C">
          <w:t>An</w:t>
        </w:r>
      </w:ins>
      <w:ins w:id="4629" w:author="MCC160" w:date="2023-01-22T12:54:00Z">
        <w:r w:rsidRPr="00475F2D">
          <w:t xml:space="preserve"> </w:t>
        </w:r>
      </w:ins>
      <w:ins w:id="4630" w:author="MCC160" w:date="2023-01-22T13:15:00Z">
        <w:r w:rsidR="00CB196C">
          <w:t xml:space="preserve">MCPTT </w:t>
        </w:r>
      </w:ins>
      <w:ins w:id="4631" w:author="MCC160" w:date="2023-01-22T12:54:00Z">
        <w:r w:rsidRPr="00475F2D">
          <w:t>temporary group T has been created by performing procedure 'MCX NW initiated temporary group creation' as specified in TS 36.579-1 [2] clause 5.3.22.</w:t>
        </w:r>
      </w:ins>
    </w:p>
    <w:bookmarkEnd w:id="4626"/>
    <w:p w:rsidR="00B54636" w:rsidRPr="00B54636" w:rsidDel="00E61C34" w:rsidRDefault="00B54636">
      <w:pPr>
        <w:pStyle w:val="B10"/>
        <w:rPr>
          <w:del w:id="4632" w:author="MCC160" w:date="2023-01-18T13:38:00Z"/>
        </w:rPr>
        <w:pPrChange w:id="4633" w:author="MCC160" w:date="2023-02-23T18:46:00Z">
          <w:pPr>
            <w:ind w:left="568" w:hanging="284"/>
          </w:pPr>
        </w:pPrChange>
      </w:pPr>
      <w:del w:id="4634"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4635" w:author="MCC160" w:date="2023-01-18T13:38:00Z"/>
        </w:rPr>
        <w:pPrChange w:id="4636" w:author="MCC160" w:date="2023-02-23T18:46:00Z">
          <w:pPr>
            <w:ind w:left="568" w:hanging="284"/>
          </w:pPr>
        </w:pPrChange>
      </w:pPr>
      <w:del w:id="4637"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Del="00475F2D" w:rsidRDefault="00B54636">
      <w:pPr>
        <w:pStyle w:val="B10"/>
        <w:rPr>
          <w:del w:id="4638" w:author="MCC160" w:date="2023-01-22T12:54:00Z"/>
        </w:rPr>
        <w:pPrChange w:id="4639" w:author="MCC160" w:date="2023-02-23T18:46:00Z">
          <w:pPr>
            <w:ind w:left="568" w:hanging="284"/>
          </w:pPr>
        </w:pPrChange>
      </w:pPr>
      <w:del w:id="4640" w:author="MCC160" w:date="2023-01-22T12:54:00Z">
        <w:r w:rsidRPr="00B54636" w:rsidDel="00475F2D">
          <w:delText>-</w:delText>
        </w:r>
        <w:r w:rsidRPr="00B54636" w:rsidDel="00475F2D">
          <w:tab/>
          <w:delText>The UE has affiliated to an MCPTT temporary group identity TGI, identifying an MCPTT temporary group GROUP T as a member of MCPTT broadcast group GROUP A according to the pMCX NW initiated temporary group creation as specified in TS 36.579-1 [2]</w:delText>
        </w:r>
      </w:del>
      <w:del w:id="4641" w:author="MCC160" w:date="2023-01-18T17:27:00Z">
        <w:r w:rsidRPr="00B54636" w:rsidDel="00A73205">
          <w:delText>, sub</w:delText>
        </w:r>
      </w:del>
      <w:del w:id="4642" w:author="MCC160" w:date="2023-01-22T12:54:00Z">
        <w:r w:rsidRPr="00B54636" w:rsidDel="00475F2D">
          <w:delText>clause 5.3.22.</w:delText>
        </w:r>
      </w:del>
    </w:p>
    <w:p w:rsidR="00B54636" w:rsidRPr="00B54636" w:rsidRDefault="00B54636">
      <w:pPr>
        <w:pStyle w:val="B10"/>
        <w:pPrChange w:id="4643" w:author="MCC160" w:date="2023-02-23T18:46:00Z">
          <w:pPr>
            <w:ind w:left="568" w:hanging="284"/>
          </w:pPr>
        </w:pPrChange>
      </w:pPr>
      <w:r w:rsidRPr="009C3041">
        <w:rPr>
          <w:highlight w:val="yellow"/>
          <w:rPrChange w:id="4644" w:author="MCC160" w:date="2023-02-23T21:28:00Z">
            <w:rPr/>
          </w:rPrChange>
        </w:rPr>
        <w:t>-</w:t>
      </w:r>
      <w:r w:rsidRPr="00B54636">
        <w:tab/>
        <w:t>UE States at the end of the preamble</w:t>
      </w:r>
    </w:p>
    <w:p w:rsidR="00B54636" w:rsidRPr="00B54636" w:rsidRDefault="00B54636">
      <w:pPr>
        <w:pStyle w:val="B2"/>
        <w:pPrChange w:id="4645" w:author="MCC160" w:date="2023-02-23T18:46:00Z">
          <w:pPr>
            <w:ind w:left="851" w:hanging="284"/>
          </w:pPr>
        </w:pPrChange>
      </w:pPr>
      <w:r w:rsidRPr="00B54636">
        <w:t>-</w:t>
      </w:r>
      <w:r w:rsidRPr="00B54636">
        <w:tab/>
        <w:t>The UE is in E-UTRA Registered, Idle Mode state.</w:t>
      </w:r>
    </w:p>
    <w:p w:rsidR="00B54636" w:rsidRPr="00B54636" w:rsidRDefault="00B54636">
      <w:pPr>
        <w:pStyle w:val="B2"/>
        <w:pPrChange w:id="4646" w:author="MCC160" w:date="2023-02-23T18:46: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4647" w:author="MCC160" w:date="2023-02-23T18:46:00Z">
          <w:pPr>
            <w:keepNext/>
            <w:keepLines/>
            <w:spacing w:before="120"/>
            <w:ind w:left="1985" w:hanging="1985"/>
          </w:pPr>
        </w:pPrChange>
      </w:pPr>
      <w:r w:rsidRPr="00B54636">
        <w:t>6.1.1.10.3.2</w:t>
      </w:r>
      <w:r w:rsidRPr="00B54636">
        <w:tab/>
        <w:t>Test procedure sequence</w:t>
      </w:r>
    </w:p>
    <w:p w:rsidR="00B54636" w:rsidRPr="00B54636" w:rsidRDefault="00B54636">
      <w:pPr>
        <w:pStyle w:val="TH"/>
        <w:pPrChange w:id="4648" w:author="MCC160" w:date="2023-02-23T18:46:00Z">
          <w:pPr>
            <w:keepNext/>
            <w:keepLines/>
            <w:spacing w:before="60"/>
            <w:jc w:val="center"/>
          </w:pPr>
        </w:pPrChange>
      </w:pPr>
      <w:r w:rsidRPr="00B54636">
        <w:t>Table 6.1.1.10.3.2-1: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09"/>
        <w:gridCol w:w="3925"/>
        <w:gridCol w:w="709"/>
        <w:gridCol w:w="2725"/>
        <w:gridCol w:w="545"/>
        <w:gridCol w:w="857"/>
        <w:gridCol w:w="113"/>
        <w:tblGridChange w:id="4649">
          <w:tblGrid>
            <w:gridCol w:w="112"/>
            <w:gridCol w:w="509"/>
            <w:gridCol w:w="3925"/>
            <w:gridCol w:w="709"/>
            <w:gridCol w:w="2725"/>
            <w:gridCol w:w="545"/>
            <w:gridCol w:w="857"/>
            <w:gridCol w:w="113"/>
          </w:tblGrid>
        </w:tblGridChange>
      </w:tblGrid>
      <w:tr w:rsidR="00B54636" w:rsidRPr="00B54636" w:rsidTr="00FB0651">
        <w:trPr>
          <w:gridAfter w:val="1"/>
          <w:wAfter w:w="113" w:type="dxa"/>
          <w:trHeight w:val="200"/>
          <w:jc w:val="center"/>
        </w:trPr>
        <w:tc>
          <w:tcPr>
            <w:tcW w:w="622" w:type="dxa"/>
            <w:gridSpan w:val="2"/>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650" w:author="MCC160" w:date="2023-02-23T18:46:00Z">
                <w:pPr>
                  <w:keepNext/>
                  <w:keepLines/>
                  <w:spacing w:after="0"/>
                  <w:jc w:val="center"/>
                </w:pPr>
              </w:pPrChange>
            </w:pPr>
            <w:r w:rsidRPr="00B54636">
              <w:rPr>
                <w:lang w:val="fr-FR"/>
              </w:rPr>
              <w:t>St</w:t>
            </w:r>
          </w:p>
        </w:tc>
        <w:tc>
          <w:tcPr>
            <w:tcW w:w="3928"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651" w:author="MCC160" w:date="2023-02-23T18:46:00Z">
                <w:pPr>
                  <w:keepNext/>
                  <w:keepLines/>
                  <w:spacing w:after="0"/>
                  <w:jc w:val="center"/>
                </w:pPr>
              </w:pPrChange>
            </w:pPr>
            <w:r w:rsidRPr="00B54636">
              <w:rPr>
                <w:lang w:val="fr-FR"/>
              </w:rPr>
              <w:t>Procedure</w:t>
            </w:r>
          </w:p>
        </w:tc>
        <w:tc>
          <w:tcPr>
            <w:tcW w:w="343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652" w:author="MCC160" w:date="2023-02-23T18:46:00Z">
                <w:pPr>
                  <w:keepNext/>
                  <w:keepLines/>
                  <w:spacing w:after="0"/>
                  <w:jc w:val="center"/>
                </w:pPr>
              </w:pPrChange>
            </w:pPr>
            <w:r w:rsidRPr="00B54636">
              <w:rPr>
                <w:lang w:val="fr-FR"/>
              </w:rPr>
              <w:t>Message Sequence</w:t>
            </w:r>
          </w:p>
        </w:tc>
        <w:tc>
          <w:tcPr>
            <w:tcW w:w="545"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653" w:author="MCC160" w:date="2023-02-23T18:46:00Z">
                <w:pPr>
                  <w:keepNext/>
                  <w:keepLines/>
                  <w:spacing w:after="0"/>
                  <w:jc w:val="center"/>
                </w:pPr>
              </w:pPrChange>
            </w:pPr>
            <w:r w:rsidRPr="00B54636">
              <w:rPr>
                <w:lang w:val="fr-FR"/>
              </w:rPr>
              <w:t>TP</w:t>
            </w:r>
          </w:p>
        </w:tc>
        <w:tc>
          <w:tcPr>
            <w:tcW w:w="85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654" w:author="MCC160" w:date="2023-02-23T18:46:00Z">
                <w:pPr>
                  <w:keepNext/>
                  <w:keepLines/>
                  <w:spacing w:after="0"/>
                  <w:jc w:val="center"/>
                </w:pPr>
              </w:pPrChange>
            </w:pPr>
            <w:r w:rsidRPr="00B54636">
              <w:rPr>
                <w:lang w:val="fr-FR"/>
              </w:rPr>
              <w:t>Verdict</w:t>
            </w:r>
          </w:p>
        </w:tc>
      </w:tr>
      <w:tr w:rsidR="00B54636" w:rsidRPr="00B54636" w:rsidTr="00FB0651">
        <w:trPr>
          <w:gridAfter w:val="1"/>
          <w:wAfter w:w="113" w:type="dxa"/>
          <w:trHeight w:val="200"/>
          <w:jc w:val="center"/>
        </w:trPr>
        <w:tc>
          <w:tcPr>
            <w:tcW w:w="622" w:type="dxa"/>
            <w:gridSpan w:val="2"/>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655" w:author="MCC160" w:date="2023-02-23T18:46:00Z">
                <w:pPr>
                  <w:keepNext/>
                  <w:keepLines/>
                  <w:spacing w:after="0"/>
                  <w:jc w:val="center"/>
                </w:pPr>
              </w:pPrChange>
            </w:pPr>
          </w:p>
        </w:tc>
        <w:tc>
          <w:tcPr>
            <w:tcW w:w="3928"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656"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657" w:author="MCC160" w:date="2023-02-23T18:46:00Z">
                <w:pPr>
                  <w:keepNext/>
                  <w:keepLines/>
                  <w:spacing w:after="0"/>
                  <w:jc w:val="center"/>
                </w:pPr>
              </w:pPrChange>
            </w:pPr>
            <w:r w:rsidRPr="00B54636">
              <w:rPr>
                <w:lang w:val="fr-FR"/>
              </w:rPr>
              <w:t>U - S</w:t>
            </w:r>
          </w:p>
        </w:tc>
        <w:tc>
          <w:tcPr>
            <w:tcW w:w="27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658" w:author="MCC160" w:date="2023-02-23T18:46:00Z">
                <w:pPr>
                  <w:keepNext/>
                  <w:keepLines/>
                  <w:spacing w:after="0"/>
                  <w:jc w:val="center"/>
                </w:pPr>
              </w:pPrChange>
            </w:pPr>
            <w:r w:rsidRPr="00B54636">
              <w:rPr>
                <w:lang w:val="fr-FR"/>
              </w:rPr>
              <w:t>Message</w:t>
            </w:r>
          </w:p>
        </w:tc>
        <w:tc>
          <w:tcPr>
            <w:tcW w:w="545"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659" w:author="MCC160" w:date="2023-02-23T18:46:00Z">
                <w:pPr>
                  <w:keepNext/>
                  <w:keepLines/>
                  <w:spacing w:after="0"/>
                  <w:jc w:val="center"/>
                </w:pPr>
              </w:pPrChange>
            </w:pPr>
          </w:p>
        </w:tc>
        <w:tc>
          <w:tcPr>
            <w:tcW w:w="85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660" w:author="MCC160" w:date="2023-02-23T18:46:00Z">
                <w:pPr>
                  <w:keepNext/>
                  <w:keepLines/>
                  <w:spacing w:after="0"/>
                  <w:jc w:val="center"/>
                </w:pPr>
              </w:pPrChange>
            </w:pPr>
          </w:p>
        </w:tc>
      </w:tr>
      <w:tr w:rsidR="00B54636" w:rsidRPr="00B54636" w:rsidTr="006910E5">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61" w:author="MCC160" w:date="2023-01-18T20:08: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4662" w:author="MCC160" w:date="2023-01-18T20:08:00Z">
            <w:trPr>
              <w:gridAfter w:val="1"/>
              <w:wAfter w:w="113" w:type="dxa"/>
              <w:trHeight w:val="1651"/>
              <w:jc w:val="center"/>
            </w:trPr>
          </w:trPrChange>
        </w:trPr>
        <w:tc>
          <w:tcPr>
            <w:tcW w:w="622" w:type="dxa"/>
            <w:gridSpan w:val="2"/>
            <w:tcBorders>
              <w:top w:val="single" w:sz="4" w:space="0" w:color="auto"/>
              <w:left w:val="single" w:sz="4" w:space="0" w:color="auto"/>
              <w:bottom w:val="single" w:sz="4" w:space="0" w:color="auto"/>
              <w:right w:val="single" w:sz="4" w:space="0" w:color="auto"/>
            </w:tcBorders>
            <w:hideMark/>
            <w:tcPrChange w:id="4663" w:author="MCC160" w:date="2023-01-18T20:08:00Z">
              <w:tcPr>
                <w:tcW w:w="622" w:type="dxa"/>
                <w:gridSpan w:val="2"/>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664" w:author="MCC160" w:date="2023-02-23T18:46:00Z">
                <w:pPr>
                  <w:spacing w:after="0"/>
                  <w:jc w:val="center"/>
                </w:pPr>
              </w:pPrChange>
            </w:pPr>
            <w:r w:rsidRPr="00B54636">
              <w:rPr>
                <w:lang w:val="fr-FR"/>
              </w:rPr>
              <w:t>1</w:t>
            </w:r>
          </w:p>
        </w:tc>
        <w:tc>
          <w:tcPr>
            <w:tcW w:w="3928" w:type="dxa"/>
            <w:tcBorders>
              <w:top w:val="single" w:sz="4" w:space="0" w:color="auto"/>
              <w:left w:val="single" w:sz="4" w:space="0" w:color="auto"/>
              <w:bottom w:val="single" w:sz="4" w:space="0" w:color="auto"/>
              <w:right w:val="single" w:sz="4" w:space="0" w:color="auto"/>
            </w:tcBorders>
            <w:hideMark/>
            <w:tcPrChange w:id="4665" w:author="MCC160" w:date="2023-01-18T20:08:00Z">
              <w:tcPr>
                <w:tcW w:w="3928" w:type="dxa"/>
                <w:tcBorders>
                  <w:top w:val="single" w:sz="4" w:space="0" w:color="auto"/>
                  <w:left w:val="single" w:sz="4" w:space="0" w:color="auto"/>
                  <w:bottom w:val="single" w:sz="4" w:space="0" w:color="auto"/>
                  <w:right w:val="single" w:sz="4" w:space="0" w:color="auto"/>
                </w:tcBorders>
                <w:hideMark/>
              </w:tcPr>
            </w:tcPrChange>
          </w:tcPr>
          <w:p w:rsidR="006910E5" w:rsidRDefault="006910E5">
            <w:pPr>
              <w:pStyle w:val="TAL"/>
              <w:rPr>
                <w:ins w:id="4666" w:author="MCC160" w:date="2023-01-18T20:08:00Z"/>
                <w:lang w:val="fr-FR"/>
              </w:rPr>
            </w:pPr>
            <w:ins w:id="4667" w:author="MCC160" w:date="2023-01-18T20:08:00Z">
              <w:r w:rsidRPr="00991A28">
                <w:rPr>
                  <w:lang w:val="fr-FR"/>
                </w:rPr>
                <w:t>Make the UE (MCPTT client) request the establishment of a broadcast group call for temporary group T with implicit floor request.</w:t>
              </w:r>
            </w:ins>
          </w:p>
          <w:p w:rsidR="00B54636" w:rsidRPr="00B54636" w:rsidRDefault="00B54636">
            <w:pPr>
              <w:pStyle w:val="TAL"/>
              <w:rPr>
                <w:lang w:val="fr-FR"/>
              </w:rPr>
              <w:pPrChange w:id="4668" w:author="MCC160" w:date="2023-02-23T18:46:00Z">
                <w:pPr>
                  <w:keepNext/>
                  <w:keepLines/>
                  <w:spacing w:after="0"/>
                </w:pPr>
              </w:pPrChange>
            </w:pPr>
            <w:del w:id="4669" w:author="MCC160" w:date="2023-01-18T20:08:00Z">
              <w:r w:rsidRPr="00B54636" w:rsidDel="006910E5">
                <w:rPr>
                  <w:lang w:val="fr-FR"/>
                </w:rPr>
                <w:delText xml:space="preserve">Make the MCPTT User request the establishment of an MCPTT On-demand pre-arranged broadcast group call for the selected MCPTT temporary group GROUP T that </w:delText>
              </w:r>
              <w:r w:rsidRPr="00B54636" w:rsidDel="006910E5">
                <w:rPr>
                  <w:lang w:val="fr-FR" w:eastAsia="fr-FR"/>
                </w:rPr>
                <w:delText xml:space="preserve">includes the MCPTT broadcast group GROUP A </w:delText>
              </w:r>
              <w:r w:rsidRPr="00B54636" w:rsidDel="006910E5">
                <w:rPr>
                  <w:lang w:val="fr-FR"/>
                </w:rPr>
                <w:delText>as a member</w:delText>
              </w:r>
              <w:r w:rsidRPr="00B54636" w:rsidDel="006910E5">
                <w:rPr>
                  <w:rFonts w:cs="Arial"/>
                  <w:color w:val="000000"/>
                  <w:szCs w:val="18"/>
                  <w:lang w:val="fr-FR"/>
                </w:rPr>
                <w:delText xml:space="preserve"> with explicit floor control</w:delText>
              </w:r>
              <w:r w:rsidRPr="00B54636" w:rsidDel="006910E5">
                <w:rPr>
                  <w:lang w:val="fr-FR"/>
                </w:rPr>
                <w:delText xml:space="preserve">.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4670" w:author="MCC160" w:date="2023-01-18T20:08: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671" w:author="MCC160" w:date="2023-02-23T18:46:00Z">
                <w:pPr>
                  <w:keepNext/>
                  <w:keepLines/>
                  <w:spacing w:after="0"/>
                  <w:jc w:val="center"/>
                </w:pPr>
              </w:pPrChange>
            </w:pPr>
            <w:r w:rsidRPr="00B54636">
              <w:rPr>
                <w:lang w:val="fr-FR"/>
              </w:rPr>
              <w:t>-</w:t>
            </w:r>
          </w:p>
        </w:tc>
        <w:tc>
          <w:tcPr>
            <w:tcW w:w="2727" w:type="dxa"/>
            <w:tcBorders>
              <w:top w:val="single" w:sz="4" w:space="0" w:color="auto"/>
              <w:left w:val="single" w:sz="4" w:space="0" w:color="auto"/>
              <w:bottom w:val="single" w:sz="4" w:space="0" w:color="auto"/>
              <w:right w:val="single" w:sz="4" w:space="0" w:color="auto"/>
            </w:tcBorders>
            <w:hideMark/>
            <w:tcPrChange w:id="4672" w:author="MCC160" w:date="2023-01-18T20:08:00Z">
              <w:tcPr>
                <w:tcW w:w="272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4673" w:author="MCC160" w:date="2023-02-23T18:46:00Z">
                <w:pPr>
                  <w:keepNext/>
                  <w:keepLines/>
                  <w:spacing w:after="0"/>
                </w:pPr>
              </w:pPrChange>
            </w:pPr>
            <w:r w:rsidRPr="00B54636">
              <w:rPr>
                <w:lang w:val="fr-FR"/>
              </w:rPr>
              <w:t>-</w:t>
            </w:r>
          </w:p>
        </w:tc>
        <w:tc>
          <w:tcPr>
            <w:tcW w:w="545" w:type="dxa"/>
            <w:tcBorders>
              <w:top w:val="single" w:sz="4" w:space="0" w:color="auto"/>
              <w:left w:val="single" w:sz="4" w:space="0" w:color="auto"/>
              <w:bottom w:val="single" w:sz="4" w:space="0" w:color="auto"/>
              <w:right w:val="single" w:sz="4" w:space="0" w:color="auto"/>
            </w:tcBorders>
            <w:hideMark/>
            <w:tcPrChange w:id="4674" w:author="MCC160" w:date="2023-01-18T20:08:00Z">
              <w:tcPr>
                <w:tcW w:w="545"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675" w:author="MCC160" w:date="2023-02-23T18:46:00Z">
                <w:pPr>
                  <w:keepNext/>
                  <w:keepLines/>
                  <w:spacing w:after="0"/>
                  <w:jc w:val="center"/>
                </w:pPr>
              </w:pPrChange>
            </w:pPr>
            <w:r w:rsidRPr="00B54636">
              <w:rPr>
                <w:lang w:val="fr-FR"/>
              </w:rPr>
              <w:t>-</w:t>
            </w:r>
          </w:p>
        </w:tc>
        <w:tc>
          <w:tcPr>
            <w:tcW w:w="857" w:type="dxa"/>
            <w:tcBorders>
              <w:top w:val="single" w:sz="4" w:space="0" w:color="auto"/>
              <w:left w:val="single" w:sz="4" w:space="0" w:color="auto"/>
              <w:bottom w:val="single" w:sz="4" w:space="0" w:color="auto"/>
              <w:right w:val="single" w:sz="4" w:space="0" w:color="auto"/>
            </w:tcBorders>
            <w:hideMark/>
            <w:tcPrChange w:id="4676" w:author="MCC160" w:date="2023-01-18T20:08:00Z">
              <w:tcPr>
                <w:tcW w:w="85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677" w:author="MCC160" w:date="2023-02-23T18:46:00Z">
                <w:pPr>
                  <w:keepNext/>
                  <w:keepLines/>
                  <w:spacing w:after="0"/>
                  <w:jc w:val="center"/>
                </w:pPr>
              </w:pPrChange>
            </w:pPr>
            <w:r w:rsidRPr="00B54636">
              <w:rPr>
                <w:lang w:val="fr-FR"/>
              </w:rPr>
              <w:t>-</w:t>
            </w:r>
          </w:p>
        </w:tc>
      </w:tr>
      <w:tr w:rsidR="00B54636" w:rsidRPr="00B54636" w:rsidTr="00FB0651">
        <w:trPr>
          <w:gridAfter w:val="1"/>
          <w:wAfter w:w="113" w:type="dxa"/>
          <w:trHeight w:val="1034"/>
          <w:jc w:val="center"/>
        </w:trPr>
        <w:tc>
          <w:tcPr>
            <w:tcW w:w="622"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678" w:author="MCC160" w:date="2023-02-23T18:46:00Z">
                <w:pPr>
                  <w:jc w:val="center"/>
                </w:pPr>
              </w:pPrChange>
            </w:pPr>
            <w:r w:rsidRPr="00B54636">
              <w:rPr>
                <w:lang w:val="fr-FR"/>
              </w:rPr>
              <w:t>2</w:t>
            </w:r>
          </w:p>
        </w:tc>
        <w:tc>
          <w:tcPr>
            <w:tcW w:w="3928" w:type="dxa"/>
            <w:tcBorders>
              <w:top w:val="single" w:sz="4" w:space="0" w:color="auto"/>
              <w:left w:val="single" w:sz="4" w:space="0" w:color="auto"/>
              <w:bottom w:val="single" w:sz="4" w:space="0" w:color="auto"/>
              <w:right w:val="single" w:sz="4" w:space="0" w:color="auto"/>
            </w:tcBorders>
            <w:hideMark/>
          </w:tcPr>
          <w:p w:rsidR="00B54636" w:rsidRPr="00B54636" w:rsidDel="006910E5" w:rsidRDefault="00B54636">
            <w:pPr>
              <w:pStyle w:val="TAL"/>
              <w:rPr>
                <w:del w:id="4679" w:author="MCC160" w:date="2023-01-18T20:09:00Z"/>
                <w:lang w:val="fr-FR"/>
              </w:rPr>
              <w:pPrChange w:id="4680" w:author="MCC160" w:date="2023-02-23T18:46:00Z">
                <w:pPr>
                  <w:keepNext/>
                  <w:keepLines/>
                  <w:spacing w:after="0"/>
                </w:pPr>
              </w:pPrChange>
            </w:pPr>
            <w:r w:rsidRPr="00B54636">
              <w:rPr>
                <w:lang w:val="fr-FR"/>
              </w:rPr>
              <w:t>Check: Does the UE (</w:t>
            </w:r>
            <w:r w:rsidRPr="00B54636">
              <w:rPr>
                <w:lang w:val="fr-FR" w:eastAsia="ko-KR"/>
              </w:rPr>
              <w:t xml:space="preserve">MCPTT client) </w:t>
            </w:r>
            <w:ins w:id="4681" w:author="MCC160" w:date="2023-01-18T16:38:00Z">
              <w:r w:rsidR="00424C15">
                <w:rPr>
                  <w:lang w:val="fr-FR" w:eastAsia="ko-KR"/>
                </w:rPr>
                <w:t xml:space="preserve">correctly </w:t>
              </w:r>
            </w:ins>
            <w:r w:rsidRPr="00B54636">
              <w:rPr>
                <w:lang w:val="fr-FR" w:eastAsia="ko-KR"/>
              </w:rPr>
              <w:t xml:space="preserve">perform </w:t>
            </w:r>
            <w:del w:id="4682" w:author="MCC160" w:date="2023-01-18T20:08:00Z">
              <w:r w:rsidRPr="00B54636" w:rsidDel="006910E5">
                <w:rPr>
                  <w:lang w:val="fr-FR" w:eastAsia="ko-KR"/>
                </w:rPr>
                <w:delText xml:space="preserve">the </w:delText>
              </w:r>
            </w:del>
            <w:r w:rsidRPr="00B54636">
              <w:rPr>
                <w:lang w:val="fr-FR" w:eastAsia="ko-KR"/>
              </w:rPr>
              <w:t xml:space="preserve">procedure </w:t>
            </w:r>
            <w:del w:id="4683" w:author="MCC160" w:date="2023-01-18T16:38:00Z">
              <w:r w:rsidRPr="00B54636" w:rsidDel="00424C15">
                <w:rPr>
                  <w:lang w:val="fr-FR" w:eastAsia="ko-KR"/>
                </w:rPr>
                <w:delText xml:space="preserve">for </w:delText>
              </w:r>
            </w:del>
            <w:ins w:id="4684" w:author="MCC160" w:date="2023-01-18T16:38:00Z">
              <w:r w:rsidR="00424C15">
                <w:rPr>
                  <w:lang w:val="fr-FR" w:eastAsia="ko-KR"/>
                </w:rPr>
                <w:t>'</w:t>
              </w:r>
            </w:ins>
            <w:r w:rsidRPr="00B54636">
              <w:rPr>
                <w:lang w:val="fr-FR" w:eastAsia="ko-KR"/>
              </w:rPr>
              <w:t>MCPTT CO establishment/modification without provisional responses other than 100 Trying</w:t>
            </w:r>
            <w:ins w:id="4685" w:author="MCC160" w:date="2023-01-18T20:08:00Z">
              <w:r w:rsidR="006910E5">
                <w:rPr>
                  <w:lang w:val="fr-FR" w:eastAsia="ko-KR"/>
                </w:rPr>
                <w:t>'</w:t>
              </w:r>
            </w:ins>
            <w:r w:rsidRPr="00B54636">
              <w:rPr>
                <w:lang w:val="fr-FR" w:eastAsia="ko-KR"/>
              </w:rPr>
              <w:t xml:space="preserve"> as described in TS 36.579-1 [2] Table 5.3A.1.3-1 </w:t>
            </w:r>
            <w:ins w:id="4686" w:author="MCC160" w:date="2023-01-18T20:09:00Z">
              <w:r w:rsidR="006910E5" w:rsidRPr="006910E5">
                <w:rPr>
                  <w:lang w:val="fr-FR" w:eastAsia="ko-KR"/>
                </w:rPr>
                <w:t>to establish a broadcast group call for temporary group T with implicit floor control according to option b.iii of NOTE 1 in TS 36.579.1 [2] Table 5.3A.1.3-1?</w:t>
              </w:r>
            </w:ins>
            <w:del w:id="4687" w:author="MCC160" w:date="2023-01-18T20:09:00Z">
              <w:r w:rsidRPr="00B54636" w:rsidDel="006910E5">
                <w:rPr>
                  <w:lang w:val="fr-FR" w:eastAsia="ko-KR"/>
                </w:rPr>
                <w:delText xml:space="preserve">for </w:delText>
              </w:r>
              <w:r w:rsidRPr="00B54636" w:rsidDel="006910E5">
                <w:rPr>
                  <w:lang w:val="fr-FR"/>
                </w:rPr>
                <w:delText>the establishment of an MCPTT On-demand pre-arranged broadcast group call with temporary group?</w:delText>
              </w:r>
            </w:del>
          </w:p>
          <w:p w:rsidR="00B54636" w:rsidRPr="00B54636" w:rsidRDefault="00B54636">
            <w:pPr>
              <w:pStyle w:val="TAL"/>
              <w:rPr>
                <w:lang w:val="fr-FR"/>
              </w:rPr>
              <w:pPrChange w:id="4688" w:author="MCC160" w:date="2023-02-23T18:46:00Z">
                <w:pPr>
                  <w:keepNext/>
                  <w:keepLines/>
                  <w:spacing w:after="0"/>
                </w:pPr>
              </w:pPrChange>
            </w:pPr>
            <w:del w:id="4689" w:author="MCC160" w:date="2023-01-18T20:09:00Z">
              <w:r w:rsidRPr="00B54636" w:rsidDel="006910E5">
                <w:rPr>
                  <w:lang w:val="fr-FR"/>
                </w:rPr>
                <w:delText xml:space="preserve">Option b.iii in </w:delText>
              </w:r>
              <w:r w:rsidRPr="00B54636" w:rsidDel="006910E5">
                <w:rPr>
                  <w:lang w:val="fr-FR" w:eastAsia="ko-KR"/>
                </w:rPr>
                <w:delText>TS 36.579-1 [2] Table 5.3A.1.3-1 is used.</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eastAsia="en-US"/>
              </w:rPr>
              <w:pPrChange w:id="4690" w:author="MCC160" w:date="2023-02-23T18:46:00Z">
                <w:pPr>
                  <w:overflowPunct/>
                  <w:spacing w:after="0"/>
                  <w:jc w:val="center"/>
                  <w:textAlignment w:val="auto"/>
                </w:pPr>
              </w:pPrChange>
            </w:pPr>
            <w:r w:rsidRPr="00B54636">
              <w:rPr>
                <w:rFonts w:eastAsia="Calibri"/>
                <w:lang w:eastAsia="en-US"/>
              </w:rPr>
              <w:t>-</w:t>
            </w:r>
          </w:p>
        </w:tc>
        <w:tc>
          <w:tcPr>
            <w:tcW w:w="27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691" w:author="MCC160" w:date="2023-02-23T18:46:00Z">
                <w:pPr>
                  <w:keepNext/>
                  <w:keepLines/>
                  <w:spacing w:after="0"/>
                </w:pPr>
              </w:pPrChange>
            </w:pPr>
            <w:r w:rsidRPr="00B54636">
              <w:rPr>
                <w:lang w:val="fr-FR"/>
              </w:rPr>
              <w:t>-</w:t>
            </w:r>
          </w:p>
        </w:tc>
        <w:tc>
          <w:tcPr>
            <w:tcW w:w="5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692" w:author="MCC160" w:date="2023-02-23T18:46:00Z">
                <w:pPr>
                  <w:keepNext/>
                  <w:keepLines/>
                  <w:spacing w:after="0"/>
                  <w:jc w:val="center"/>
                </w:pPr>
              </w:pPrChange>
            </w:pPr>
            <w:r w:rsidRPr="00B54636">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693" w:author="MCC160" w:date="2023-02-23T18:46:00Z">
                <w:pPr>
                  <w:keepNext/>
                  <w:keepLines/>
                  <w:spacing w:after="0"/>
                  <w:jc w:val="center"/>
                </w:pPr>
              </w:pPrChange>
            </w:pPr>
            <w:r w:rsidRPr="00B54636">
              <w:rPr>
                <w:lang w:val="fr-FR"/>
              </w:rPr>
              <w:t xml:space="preserve">P </w:t>
            </w:r>
          </w:p>
        </w:tc>
      </w:tr>
      <w:tr w:rsidR="00B54636" w:rsidRPr="00B54636" w:rsidTr="006910E5">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94" w:author="MCC160" w:date="2023-01-18T20:09: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4695" w:author="MCC160" w:date="2023-01-18T20:09:00Z">
            <w:trPr>
              <w:gridAfter w:val="1"/>
              <w:wAfter w:w="113" w:type="dxa"/>
              <w:trHeight w:val="464"/>
              <w:jc w:val="center"/>
            </w:trPr>
          </w:trPrChange>
        </w:trPr>
        <w:tc>
          <w:tcPr>
            <w:tcW w:w="622" w:type="dxa"/>
            <w:gridSpan w:val="2"/>
            <w:tcBorders>
              <w:top w:val="single" w:sz="4" w:space="0" w:color="auto"/>
              <w:left w:val="single" w:sz="4" w:space="0" w:color="auto"/>
              <w:bottom w:val="single" w:sz="4" w:space="0" w:color="auto"/>
              <w:right w:val="single" w:sz="4" w:space="0" w:color="auto"/>
            </w:tcBorders>
            <w:hideMark/>
            <w:tcPrChange w:id="4696" w:author="MCC160" w:date="2023-01-18T20:09:00Z">
              <w:tcPr>
                <w:tcW w:w="622" w:type="dxa"/>
                <w:gridSpan w:val="2"/>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697" w:author="MCC160" w:date="2023-02-23T18:46:00Z">
                <w:pPr>
                  <w:keepNext/>
                  <w:keepLines/>
                  <w:spacing w:after="0"/>
                  <w:jc w:val="center"/>
                </w:pPr>
              </w:pPrChange>
            </w:pPr>
            <w:r w:rsidRPr="00B54636">
              <w:rPr>
                <w:lang w:val="fr-FR"/>
              </w:rPr>
              <w:t>3-5</w:t>
            </w:r>
          </w:p>
        </w:tc>
        <w:tc>
          <w:tcPr>
            <w:tcW w:w="3928" w:type="dxa"/>
            <w:tcBorders>
              <w:top w:val="single" w:sz="4" w:space="0" w:color="auto"/>
              <w:left w:val="single" w:sz="4" w:space="0" w:color="auto"/>
              <w:bottom w:val="single" w:sz="4" w:space="0" w:color="auto"/>
              <w:right w:val="single" w:sz="4" w:space="0" w:color="auto"/>
            </w:tcBorders>
            <w:hideMark/>
            <w:tcPrChange w:id="4698" w:author="MCC160" w:date="2023-01-18T20:09:00Z">
              <w:tcPr>
                <w:tcW w:w="3928"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4699"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4700" w:author="MCC160" w:date="2023-01-18T20:09: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701" w:author="MCC160" w:date="2023-02-23T18:46:00Z">
                <w:pPr>
                  <w:keepNext/>
                  <w:keepLines/>
                  <w:spacing w:after="0"/>
                  <w:jc w:val="center"/>
                </w:pPr>
              </w:pPrChange>
            </w:pPr>
            <w:r w:rsidRPr="00B54636">
              <w:rPr>
                <w:lang w:val="fr-FR"/>
              </w:rPr>
              <w:t>-</w:t>
            </w:r>
          </w:p>
        </w:tc>
        <w:tc>
          <w:tcPr>
            <w:tcW w:w="2727" w:type="dxa"/>
            <w:tcBorders>
              <w:top w:val="single" w:sz="4" w:space="0" w:color="auto"/>
              <w:left w:val="single" w:sz="4" w:space="0" w:color="auto"/>
              <w:bottom w:val="single" w:sz="4" w:space="0" w:color="auto"/>
              <w:right w:val="single" w:sz="4" w:space="0" w:color="auto"/>
            </w:tcBorders>
            <w:hideMark/>
            <w:tcPrChange w:id="4702" w:author="MCC160" w:date="2023-01-18T20:09:00Z">
              <w:tcPr>
                <w:tcW w:w="272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4703" w:author="MCC160" w:date="2023-02-23T18:46:00Z">
                <w:pPr>
                  <w:keepNext/>
                  <w:keepLines/>
                  <w:spacing w:after="0"/>
                </w:pPr>
              </w:pPrChange>
            </w:pPr>
            <w:r w:rsidRPr="00B54636">
              <w:rPr>
                <w:lang w:val="fr-FR"/>
              </w:rPr>
              <w:t>-</w:t>
            </w:r>
          </w:p>
        </w:tc>
        <w:tc>
          <w:tcPr>
            <w:tcW w:w="545" w:type="dxa"/>
            <w:tcBorders>
              <w:top w:val="single" w:sz="4" w:space="0" w:color="auto"/>
              <w:left w:val="single" w:sz="4" w:space="0" w:color="auto"/>
              <w:bottom w:val="single" w:sz="4" w:space="0" w:color="auto"/>
              <w:right w:val="single" w:sz="4" w:space="0" w:color="auto"/>
            </w:tcBorders>
            <w:hideMark/>
            <w:tcPrChange w:id="4704" w:author="MCC160" w:date="2023-01-18T20:09:00Z">
              <w:tcPr>
                <w:tcW w:w="545"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705" w:author="MCC160" w:date="2023-02-23T18:46:00Z">
                <w:pPr>
                  <w:keepNext/>
                  <w:keepLines/>
                  <w:spacing w:after="0"/>
                  <w:jc w:val="center"/>
                </w:pPr>
              </w:pPrChange>
            </w:pPr>
            <w:r w:rsidRPr="00B54636">
              <w:rPr>
                <w:lang w:val="fr-FR"/>
              </w:rPr>
              <w:t>-</w:t>
            </w:r>
          </w:p>
        </w:tc>
        <w:tc>
          <w:tcPr>
            <w:tcW w:w="857" w:type="dxa"/>
            <w:tcBorders>
              <w:top w:val="single" w:sz="4" w:space="0" w:color="auto"/>
              <w:left w:val="single" w:sz="4" w:space="0" w:color="auto"/>
              <w:bottom w:val="single" w:sz="4" w:space="0" w:color="auto"/>
              <w:right w:val="single" w:sz="4" w:space="0" w:color="auto"/>
            </w:tcBorders>
            <w:hideMark/>
            <w:tcPrChange w:id="4706" w:author="MCC160" w:date="2023-01-18T20:09:00Z">
              <w:tcPr>
                <w:tcW w:w="85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4707" w:author="MCC160" w:date="2023-02-23T18:46:00Z">
                <w:pPr>
                  <w:keepNext/>
                  <w:keepLines/>
                  <w:spacing w:after="0"/>
                  <w:jc w:val="center"/>
                </w:pPr>
              </w:pPrChange>
            </w:pPr>
            <w:r w:rsidRPr="00B54636">
              <w:rPr>
                <w:lang w:val="fr-FR"/>
              </w:rPr>
              <w:t>-</w:t>
            </w:r>
          </w:p>
        </w:tc>
      </w:tr>
      <w:tr w:rsidR="00B54636" w:rsidRPr="00B54636" w:rsidTr="00FB0651">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08" w:author="MCC160" w:date="2023-02-23T18:46:00Z">
                <w:pPr>
                  <w:keepNext/>
                  <w:keepLines/>
                  <w:spacing w:after="0"/>
                  <w:jc w:val="center"/>
                </w:pPr>
              </w:pPrChange>
            </w:pPr>
            <w:r w:rsidRPr="00B54636">
              <w:rPr>
                <w:lang w:val="fr-FR"/>
              </w:rPr>
              <w:t>5A</w:t>
            </w:r>
          </w:p>
        </w:tc>
        <w:tc>
          <w:tcPr>
            <w:tcW w:w="392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709" w:author="MCC160" w:date="2023-02-23T18:46:00Z">
                <w:pPr>
                  <w:keepNext/>
                  <w:keepLines/>
                  <w:spacing w:after="0"/>
                </w:pPr>
              </w:pPrChange>
            </w:pPr>
            <w:r w:rsidRPr="00B54636">
              <w:rPr>
                <w:lang w:val="fr-FR"/>
              </w:rPr>
              <w:t xml:space="preserve">The SS (MCPTT </w:t>
            </w:r>
            <w:del w:id="4710" w:author="MCC160" w:date="2023-01-18T17:39:00Z">
              <w:r w:rsidRPr="00B54636" w:rsidDel="00526098">
                <w:rPr>
                  <w:lang w:val="fr-FR"/>
                </w:rPr>
                <w:delText>S</w:delText>
              </w:r>
            </w:del>
            <w:ins w:id="4711" w:author="MCC160" w:date="2023-01-18T17:39:00Z">
              <w:r w:rsidR="00526098">
                <w:rPr>
                  <w:lang w:val="fr-FR"/>
                </w:rPr>
                <w:t>s</w:t>
              </w:r>
            </w:ins>
            <w:r w:rsidRPr="00B54636">
              <w:rPr>
                <w:lang w:val="fr-FR"/>
              </w:rPr>
              <w:t xml:space="preserve">erver) sends a Floor Taken message with </w:t>
            </w:r>
            <w:ins w:id="4712" w:author="MCC160" w:date="2023-01-18T17:40:00Z">
              <w:r w:rsidR="00526098">
                <w:rPr>
                  <w:lang w:val="fr-FR"/>
                </w:rPr>
                <w:t xml:space="preserve">request for </w:t>
              </w:r>
            </w:ins>
            <w:r w:rsidRPr="00B54636">
              <w:rPr>
                <w:lang w:val="fr-FR"/>
              </w:rPr>
              <w:t>acknowledgement</w:t>
            </w:r>
            <w:del w:id="4713" w:author="MCC160" w:date="2023-01-18T17:40:00Z">
              <w:r w:rsidRPr="00B54636" w:rsidDel="00526098">
                <w:rPr>
                  <w:lang w:val="fr-FR"/>
                </w:rPr>
                <w:delText xml:space="preserve"> required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14" w:author="MCC160" w:date="2023-02-23T18:46:00Z">
                <w:pPr>
                  <w:keepNext/>
                  <w:keepLines/>
                  <w:spacing w:after="0"/>
                  <w:jc w:val="center"/>
                </w:pPr>
              </w:pPrChange>
            </w:pPr>
            <w:r w:rsidRPr="00B54636">
              <w:rPr>
                <w:lang w:val="fr-FR"/>
              </w:rPr>
              <w:t>&lt;--</w:t>
            </w:r>
          </w:p>
        </w:tc>
        <w:tc>
          <w:tcPr>
            <w:tcW w:w="27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715" w:author="MCC160" w:date="2023-02-23T18:46:00Z">
                <w:pPr>
                  <w:keepNext/>
                  <w:keepLines/>
                  <w:spacing w:after="0"/>
                </w:pPr>
              </w:pPrChange>
            </w:pPr>
            <w:r w:rsidRPr="00B54636">
              <w:rPr>
                <w:lang w:val="fr-FR"/>
              </w:rPr>
              <w:t>Floor Taken</w:t>
            </w:r>
          </w:p>
        </w:tc>
        <w:tc>
          <w:tcPr>
            <w:tcW w:w="5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16" w:author="MCC160" w:date="2023-02-23T18:46:00Z">
                <w:pPr>
                  <w:keepNext/>
                  <w:keepLines/>
                  <w:spacing w:after="0"/>
                  <w:jc w:val="center"/>
                </w:pPr>
              </w:pPrChange>
            </w:pPr>
            <w:r w:rsidRPr="00B54636">
              <w:rPr>
                <w:lang w:val="fr-FR"/>
              </w:rPr>
              <w:t>-</w:t>
            </w:r>
          </w:p>
        </w:tc>
        <w:tc>
          <w:tcPr>
            <w:tcW w:w="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17" w:author="MCC160" w:date="2023-02-23T18:46:00Z">
                <w:pPr>
                  <w:keepNext/>
                  <w:keepLines/>
                  <w:spacing w:after="0"/>
                  <w:jc w:val="center"/>
                </w:pPr>
              </w:pPrChange>
            </w:pPr>
            <w:r w:rsidRPr="00B54636">
              <w:rPr>
                <w:lang w:val="fr-FR"/>
              </w:rPr>
              <w:t>-</w:t>
            </w:r>
          </w:p>
        </w:tc>
      </w:tr>
      <w:tr w:rsidR="00B54636" w:rsidRPr="00B54636" w:rsidTr="00FB0651">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18" w:author="MCC160" w:date="2023-02-23T18:46:00Z">
                <w:pPr>
                  <w:keepNext/>
                  <w:keepLines/>
                  <w:spacing w:after="0"/>
                  <w:jc w:val="center"/>
                </w:pPr>
              </w:pPrChange>
            </w:pPr>
            <w:r w:rsidRPr="00B54636">
              <w:rPr>
                <w:lang w:val="fr-FR"/>
              </w:rPr>
              <w:t>5B</w:t>
            </w:r>
          </w:p>
        </w:tc>
        <w:tc>
          <w:tcPr>
            <w:tcW w:w="392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719" w:author="MCC160" w:date="2023-02-23T18:46:00Z">
                <w:pPr>
                  <w:keepNext/>
                  <w:keepLines/>
                  <w:spacing w:after="0"/>
                </w:pPr>
              </w:pPrChange>
            </w:pPr>
            <w:r w:rsidRPr="00B54636">
              <w:rPr>
                <w:lang w:val="fr-FR"/>
              </w:rPr>
              <w:t xml:space="preserve">Check: Does the UE (MCPTT </w:t>
            </w:r>
            <w:del w:id="4720" w:author="MCC160" w:date="2023-01-18T20:09:00Z">
              <w:r w:rsidRPr="00B54636" w:rsidDel="006910E5">
                <w:rPr>
                  <w:lang w:val="fr-FR"/>
                </w:rPr>
                <w:delText>C</w:delText>
              </w:r>
            </w:del>
            <w:ins w:id="4721" w:author="MCC160" w:date="2023-01-18T20:09:00Z">
              <w:r w:rsidR="006910E5">
                <w:rPr>
                  <w:lang w:val="fr-FR"/>
                </w:rPr>
                <w:t>c</w:t>
              </w:r>
            </w:ins>
            <w:r w:rsidRPr="00B54636">
              <w:rPr>
                <w:lang w:val="fr-FR"/>
              </w:rPr>
              <w:t>lient) send a Floor Ack message</w:t>
            </w:r>
            <w:del w:id="4722" w:author="MCC160" w:date="2023-01-18T17:40:00Z">
              <w:r w:rsidRPr="00B54636" w:rsidDel="00526098">
                <w:rPr>
                  <w:lang w:val="fr-FR"/>
                </w:rPr>
                <w:delText xml:space="preserve"> in response to the Floor Taken message</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23" w:author="MCC160" w:date="2023-02-23T18:46:00Z">
                <w:pPr>
                  <w:keepNext/>
                  <w:keepLines/>
                  <w:spacing w:after="0"/>
                  <w:jc w:val="center"/>
                </w:pPr>
              </w:pPrChange>
            </w:pPr>
            <w:r w:rsidRPr="00B54636">
              <w:rPr>
                <w:lang w:val="fr-FR"/>
              </w:rPr>
              <w:t>--&gt;</w:t>
            </w:r>
          </w:p>
        </w:tc>
        <w:tc>
          <w:tcPr>
            <w:tcW w:w="27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724" w:author="MCC160" w:date="2023-02-23T18:46:00Z">
                <w:pPr>
                  <w:keepNext/>
                  <w:keepLines/>
                  <w:spacing w:after="0"/>
                </w:pPr>
              </w:pPrChange>
            </w:pPr>
            <w:r w:rsidRPr="00B54636">
              <w:rPr>
                <w:lang w:val="fr-FR"/>
              </w:rPr>
              <w:t>Floor Ack</w:t>
            </w:r>
          </w:p>
        </w:tc>
        <w:tc>
          <w:tcPr>
            <w:tcW w:w="5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25" w:author="MCC160" w:date="2023-02-23T18:46:00Z">
                <w:pPr>
                  <w:keepNext/>
                  <w:keepLines/>
                  <w:spacing w:after="0"/>
                  <w:jc w:val="center"/>
                </w:pPr>
              </w:pPrChange>
            </w:pPr>
            <w:r w:rsidRPr="00B54636">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26" w:author="MCC160" w:date="2023-02-23T18:46:00Z">
                <w:pPr>
                  <w:keepNext/>
                  <w:keepLines/>
                  <w:spacing w:after="0"/>
                  <w:jc w:val="center"/>
                </w:pPr>
              </w:pPrChange>
            </w:pPr>
            <w:r w:rsidRPr="00B54636">
              <w:rPr>
                <w:lang w:val="fr-FR"/>
              </w:rPr>
              <w:t>P</w:t>
            </w:r>
          </w:p>
        </w:tc>
      </w:tr>
      <w:tr w:rsidR="00B54636" w:rsidRPr="00B54636" w:rsidTr="00FB0651">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27" w:author="MCC160" w:date="2023-02-23T18:46:00Z">
                <w:pPr>
                  <w:keepNext/>
                  <w:keepLines/>
                  <w:spacing w:after="0"/>
                  <w:jc w:val="center"/>
                </w:pPr>
              </w:pPrChange>
            </w:pPr>
            <w:r w:rsidRPr="00B54636">
              <w:rPr>
                <w:lang w:val="fr-FR"/>
              </w:rPr>
              <w:t>6</w:t>
            </w:r>
          </w:p>
        </w:tc>
        <w:tc>
          <w:tcPr>
            <w:tcW w:w="3928" w:type="dxa"/>
            <w:tcBorders>
              <w:top w:val="single" w:sz="4" w:space="0" w:color="auto"/>
              <w:left w:val="single" w:sz="4" w:space="0" w:color="auto"/>
              <w:bottom w:val="single" w:sz="4" w:space="0" w:color="auto"/>
              <w:right w:val="single" w:sz="4" w:space="0" w:color="auto"/>
            </w:tcBorders>
            <w:hideMark/>
          </w:tcPr>
          <w:p w:rsidR="00B54636" w:rsidRPr="00B54636" w:rsidRDefault="006910E5">
            <w:pPr>
              <w:pStyle w:val="TAL"/>
              <w:rPr>
                <w:lang w:val="fr-FR"/>
              </w:rPr>
              <w:pPrChange w:id="4728" w:author="MCC160" w:date="2023-02-23T18:46:00Z">
                <w:pPr>
                  <w:keepNext/>
                  <w:keepLines/>
                  <w:spacing w:after="0"/>
                </w:pPr>
              </w:pPrChange>
            </w:pPr>
            <w:ins w:id="4729" w:author="MCC160" w:date="2023-01-18T20:10:00Z">
              <w:r w:rsidRPr="006910E5">
                <w:rPr>
                  <w:rFonts w:eastAsia="Calibri"/>
                  <w:lang w:val="fr-FR"/>
                </w:rPr>
                <w:t>The procedure 'MCX CT call release' as described in TS 36.579-1 [2] Table 5.3.12.3-1 is performed</w:t>
              </w:r>
              <w:r>
                <w:rPr>
                  <w:rFonts w:eastAsia="Calibri"/>
                  <w:lang w:val="fr-FR"/>
                </w:rPr>
                <w:t>.</w:t>
              </w:r>
            </w:ins>
            <w:del w:id="4730" w:author="MCC160" w:date="2023-01-18T20:10:00Z">
              <w:r w:rsidR="00B54636" w:rsidRPr="00B54636" w:rsidDel="006910E5">
                <w:rPr>
                  <w:rFonts w:eastAsia="Calibri"/>
                  <w:lang w:val="fr-FR"/>
                </w:rPr>
                <w:delText xml:space="preserve">Execute the procedure for </w:delText>
              </w:r>
              <w:r w:rsidR="00B54636" w:rsidRPr="00B54636" w:rsidDel="006910E5">
                <w:rPr>
                  <w:lang w:val="fr-FR"/>
                </w:rPr>
                <w:delText xml:space="preserve">MCX CT call release </w:delText>
              </w:r>
              <w:r w:rsidR="00B54636" w:rsidRPr="00B54636" w:rsidDel="006910E5">
                <w:rPr>
                  <w:rFonts w:eastAsia="Calibri"/>
                  <w:lang w:val="fr-FR"/>
                </w:rPr>
                <w:delText xml:space="preserve">as described in </w:delText>
              </w:r>
              <w:r w:rsidR="00B54636" w:rsidRPr="00B54636" w:rsidDel="006910E5">
                <w:rPr>
                  <w:lang w:val="fr-FR"/>
                </w:rPr>
                <w:delText xml:space="preserve">TS 36.579-1 [2] Table 5.3.12.3-1 </w:delText>
              </w:r>
              <w:r w:rsidR="00B54636" w:rsidRPr="00B54636" w:rsidDel="006910E5">
                <w:rPr>
                  <w:lang w:val="fr-FR" w:eastAsia="ko-KR"/>
                </w:rPr>
                <w:delText>to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31" w:author="MCC160" w:date="2023-02-23T18:46:00Z">
                <w:pPr>
                  <w:keepNext/>
                  <w:keepLines/>
                  <w:spacing w:after="0"/>
                  <w:jc w:val="center"/>
                </w:pPr>
              </w:pPrChange>
            </w:pPr>
            <w:r w:rsidRPr="00B54636">
              <w:rPr>
                <w:lang w:val="fr-FR"/>
              </w:rPr>
              <w:t>-</w:t>
            </w:r>
          </w:p>
        </w:tc>
        <w:tc>
          <w:tcPr>
            <w:tcW w:w="27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732" w:author="MCC160" w:date="2023-02-23T18:46:00Z">
                <w:pPr>
                  <w:keepNext/>
                  <w:keepLines/>
                  <w:spacing w:after="0"/>
                </w:pPr>
              </w:pPrChange>
            </w:pPr>
            <w:r w:rsidRPr="00B54636">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33" w:author="MCC160" w:date="2023-02-23T18:46:00Z">
                <w:pPr>
                  <w:keepNext/>
                  <w:keepLines/>
                  <w:spacing w:after="0"/>
                  <w:jc w:val="center"/>
                </w:pPr>
              </w:pPrChange>
            </w:pPr>
            <w:r w:rsidRPr="00B54636">
              <w:rPr>
                <w:lang w:val="fr-FR"/>
              </w:rPr>
              <w:t>-</w:t>
            </w:r>
          </w:p>
        </w:tc>
        <w:tc>
          <w:tcPr>
            <w:tcW w:w="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34" w:author="MCC160" w:date="2023-02-23T18:46:00Z">
                <w:pPr>
                  <w:keepNext/>
                  <w:keepLines/>
                  <w:spacing w:after="0"/>
                  <w:jc w:val="center"/>
                </w:pPr>
              </w:pPrChange>
            </w:pPr>
            <w:r w:rsidRPr="00B54636">
              <w:rPr>
                <w:lang w:val="fr-FR"/>
              </w:rPr>
              <w:t>-</w:t>
            </w:r>
          </w:p>
        </w:tc>
      </w:tr>
      <w:tr w:rsidR="00B54636" w:rsidRPr="00B54636" w:rsidTr="00FB0651">
        <w:trPr>
          <w:gridAfter w:val="1"/>
          <w:wAfter w:w="113" w:type="dxa"/>
          <w:trHeight w:val="215"/>
          <w:jc w:val="center"/>
        </w:trPr>
        <w:tc>
          <w:tcPr>
            <w:tcW w:w="622"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35" w:author="MCC160" w:date="2023-02-23T18:46:00Z">
                <w:pPr>
                  <w:keepNext/>
                  <w:keepLines/>
                  <w:spacing w:after="0"/>
                  <w:jc w:val="center"/>
                </w:pPr>
              </w:pPrChange>
            </w:pPr>
            <w:r w:rsidRPr="00B54636">
              <w:rPr>
                <w:lang w:val="fr-FR"/>
              </w:rPr>
              <w:t>7</w:t>
            </w:r>
          </w:p>
        </w:tc>
        <w:tc>
          <w:tcPr>
            <w:tcW w:w="392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736"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37" w:author="MCC160" w:date="2023-02-23T18:46:00Z">
                <w:pPr>
                  <w:keepNext/>
                  <w:keepLines/>
                  <w:spacing w:after="0"/>
                  <w:jc w:val="center"/>
                </w:pPr>
              </w:pPrChange>
            </w:pPr>
            <w:r w:rsidRPr="00B54636">
              <w:rPr>
                <w:lang w:val="fr-FR"/>
              </w:rPr>
              <w:t>-</w:t>
            </w:r>
          </w:p>
        </w:tc>
        <w:tc>
          <w:tcPr>
            <w:tcW w:w="27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738" w:author="MCC160" w:date="2023-02-23T18:46:00Z">
                <w:pPr>
                  <w:keepNext/>
                  <w:keepLines/>
                  <w:spacing w:after="0"/>
                </w:pPr>
              </w:pPrChange>
            </w:pPr>
            <w:r w:rsidRPr="00B54636">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39" w:author="MCC160" w:date="2023-02-23T18:46:00Z">
                <w:pPr>
                  <w:keepNext/>
                  <w:keepLines/>
                  <w:spacing w:after="0"/>
                  <w:jc w:val="center"/>
                </w:pPr>
              </w:pPrChange>
            </w:pPr>
            <w:r w:rsidRPr="00B54636">
              <w:rPr>
                <w:lang w:val="fr-FR"/>
              </w:rPr>
              <w:t>-</w:t>
            </w:r>
          </w:p>
        </w:tc>
        <w:tc>
          <w:tcPr>
            <w:tcW w:w="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4740" w:author="MCC160" w:date="2023-02-23T18:46:00Z">
                <w:pPr>
                  <w:keepNext/>
                  <w:keepLines/>
                  <w:spacing w:after="0"/>
                  <w:jc w:val="center"/>
                </w:pPr>
              </w:pPrChange>
            </w:pPr>
            <w:r w:rsidRPr="00B54636">
              <w:rPr>
                <w:lang w:val="fr-FR"/>
              </w:rPr>
              <w:t>-</w:t>
            </w:r>
          </w:p>
        </w:tc>
      </w:tr>
      <w:tr w:rsidR="00B54636" w:rsidRPr="00B54636" w:rsidTr="00FB0651">
        <w:trPr>
          <w:gridBefore w:val="1"/>
          <w:wBefore w:w="113" w:type="dxa"/>
          <w:trHeight w:val="215"/>
          <w:jc w:val="center"/>
        </w:trPr>
        <w:tc>
          <w:tcPr>
            <w:tcW w:w="9388" w:type="dxa"/>
            <w:gridSpan w:val="7"/>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4741" w:author="MCC160" w:date="2023-02-23T18:46:00Z">
                <w:pPr>
                  <w:keepNext/>
                  <w:keepLines/>
                  <w:spacing w:after="0"/>
                  <w:ind w:left="851" w:hanging="851"/>
                </w:pPr>
              </w:pPrChange>
            </w:pPr>
            <w:r w:rsidRPr="00B54636">
              <w:rPr>
                <w:lang w:val="fr-FR"/>
              </w:rPr>
              <w:t>NOTE 1: This is expected to be done via a suitable implementation dependent MMI</w:t>
            </w:r>
            <w:del w:id="4742" w:author="MCC160" w:date="2023-01-22T14:20:00Z">
              <w:r w:rsidRPr="00B54636" w:rsidDel="008E19F7">
                <w:rPr>
                  <w:lang w:val="fr-FR"/>
                </w:rPr>
                <w:delText xml:space="preserve"> command</w:delText>
              </w:r>
            </w:del>
            <w:r w:rsidRPr="00B54636">
              <w:rPr>
                <w:lang w:val="fr-FR"/>
              </w:rPr>
              <w:t>.</w:t>
            </w:r>
          </w:p>
        </w:tc>
      </w:tr>
    </w:tbl>
    <w:p w:rsidR="00B54636" w:rsidRPr="00B54636" w:rsidRDefault="00B54636" w:rsidP="00B54636">
      <w:pPr>
        <w:rPr>
          <w:lang w:eastAsia="en-US"/>
        </w:rPr>
      </w:pPr>
    </w:p>
    <w:p w:rsidR="00B54636" w:rsidRPr="00B54636" w:rsidRDefault="00B54636">
      <w:pPr>
        <w:pStyle w:val="H6"/>
        <w:pPrChange w:id="4743" w:author="MCC160" w:date="2023-02-23T18:46:00Z">
          <w:pPr>
            <w:keepNext/>
            <w:keepLines/>
            <w:spacing w:before="120"/>
            <w:ind w:left="1985" w:hanging="1985"/>
          </w:pPr>
        </w:pPrChange>
      </w:pPr>
      <w:r w:rsidRPr="00B54636">
        <w:t>6.1.1.10.3.3</w:t>
      </w:r>
      <w:r w:rsidRPr="00B54636">
        <w:tab/>
        <w:t>Specific message contents</w:t>
      </w:r>
    </w:p>
    <w:p w:rsidR="00B54636" w:rsidRPr="00B54636" w:rsidRDefault="00B54636">
      <w:pPr>
        <w:pStyle w:val="TH"/>
        <w:pPrChange w:id="4744" w:author="MCC160" w:date="2023-02-23T18:46:00Z">
          <w:pPr>
            <w:keepNext/>
            <w:keepLines/>
            <w:spacing w:before="60"/>
            <w:jc w:val="center"/>
          </w:pPr>
        </w:pPrChange>
      </w:pPr>
      <w:r w:rsidRPr="00B54636">
        <w:t>Table 6.1.1.10.3.3-1: SIP INVITE from the UE (step 2, Table 6.1.1.10.3.2-1;</w:t>
      </w:r>
      <w:r w:rsidRPr="00B54636">
        <w:br/>
        <w:t>step 2, TS 36.579-1 [2] Table 5.3A.1.3-1)</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745">
          <w:tblGrid>
            <w:gridCol w:w="2837"/>
            <w:gridCol w:w="2127"/>
            <w:gridCol w:w="2127"/>
            <w:gridCol w:w="1419"/>
            <w:gridCol w:w="1135"/>
          </w:tblGrid>
        </w:tblGridChange>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746" w:author="MCC160" w:date="2023-02-23T18:46:00Z">
                <w:pPr>
                  <w:keepNext/>
                  <w:keepLines/>
                  <w:spacing w:after="0"/>
                </w:pPr>
              </w:pPrChange>
            </w:pPr>
            <w:r w:rsidRPr="00B54636">
              <w:rPr>
                <w:lang w:val="fr-FR"/>
              </w:rPr>
              <w:t>Derivation Path: TS 36.579-1 [2], Table 5.5.2.5.1-1</w:t>
            </w:r>
          </w:p>
        </w:tc>
      </w:tr>
      <w:tr w:rsidR="002E240C" w:rsidRPr="00B54636" w:rsidTr="00E80C82">
        <w:tblPrEx>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7" w:author="MCC160" w:date="2023-02-23T18:38:00Z">
            <w:tblPrEx>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48" w:author="MCC160" w:date="2023-02-23T18:38:00Z"/>
        </w:trPr>
        <w:tc>
          <w:tcPr>
            <w:tcW w:w="2837" w:type="dxa"/>
            <w:tcBorders>
              <w:top w:val="single" w:sz="4" w:space="0" w:color="auto"/>
              <w:left w:val="single" w:sz="4" w:space="0" w:color="auto"/>
              <w:bottom w:val="single" w:sz="4" w:space="0" w:color="auto"/>
              <w:right w:val="single" w:sz="4" w:space="0" w:color="auto"/>
            </w:tcBorders>
            <w:tcPrChange w:id="4749" w:author="MCC160" w:date="2023-02-23T18:38:00Z">
              <w:tcPr>
                <w:tcW w:w="2837" w:type="dxa"/>
                <w:tcBorders>
                  <w:top w:val="single" w:sz="4" w:space="0" w:color="auto"/>
                  <w:left w:val="single" w:sz="4" w:space="0" w:color="auto"/>
                  <w:bottom w:val="single" w:sz="4" w:space="0" w:color="auto"/>
                  <w:right w:val="single" w:sz="4" w:space="0" w:color="auto"/>
                </w:tcBorders>
                <w:vAlign w:val="center"/>
              </w:tcPr>
            </w:tcPrChange>
          </w:tcPr>
          <w:p w:rsidR="002E240C" w:rsidRPr="002E240C" w:rsidRDefault="002E240C">
            <w:pPr>
              <w:pStyle w:val="TAH"/>
              <w:rPr>
                <w:ins w:id="4750" w:author="MCC160" w:date="2023-02-23T18:38:00Z"/>
                <w:b w:val="0"/>
                <w:bCs/>
                <w:highlight w:val="yellow"/>
                <w:lang w:val="fr-FR"/>
                <w:rPrChange w:id="4751" w:author="MCC160" w:date="2023-02-23T18:38:00Z">
                  <w:rPr>
                    <w:ins w:id="4752" w:author="MCC160" w:date="2023-02-23T18:38:00Z"/>
                    <w:b/>
                    <w:bCs/>
                    <w:lang w:val="fr-FR"/>
                  </w:rPr>
                </w:rPrChange>
              </w:rPr>
              <w:pPrChange w:id="4753" w:author="MCC160" w:date="2023-02-23T18:38:00Z">
                <w:pPr>
                  <w:keepNext/>
                  <w:keepLines/>
                  <w:spacing w:after="0"/>
                </w:pPr>
              </w:pPrChange>
            </w:pPr>
            <w:ins w:id="4754" w:author="MCC160" w:date="2023-02-23T18:38:00Z">
              <w:r w:rsidRPr="002E240C">
                <w:rPr>
                  <w:highlight w:val="yellow"/>
                  <w:lang w:val="fr-FR"/>
                  <w:rPrChange w:id="4755" w:author="MCC160" w:date="2023-02-23T18:38:00Z">
                    <w:rPr>
                      <w:lang w:val="fr-FR"/>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tcPrChange w:id="4756" w:author="MCC160" w:date="2023-02-23T18:38:00Z">
              <w:tcPr>
                <w:tcW w:w="2127" w:type="dxa"/>
                <w:tcBorders>
                  <w:top w:val="single" w:sz="4" w:space="0" w:color="auto"/>
                  <w:left w:val="single" w:sz="4" w:space="0" w:color="auto"/>
                  <w:bottom w:val="single" w:sz="4" w:space="0" w:color="auto"/>
                  <w:right w:val="single" w:sz="4" w:space="0" w:color="auto"/>
                </w:tcBorders>
              </w:tcPr>
            </w:tcPrChange>
          </w:tcPr>
          <w:p w:rsidR="002E240C" w:rsidRPr="002E240C" w:rsidRDefault="002E240C">
            <w:pPr>
              <w:pStyle w:val="TAH"/>
              <w:rPr>
                <w:ins w:id="4757" w:author="MCC160" w:date="2023-02-23T18:38:00Z"/>
                <w:highlight w:val="yellow"/>
                <w:lang w:val="fr-FR"/>
                <w:rPrChange w:id="4758" w:author="MCC160" w:date="2023-02-23T18:38:00Z">
                  <w:rPr>
                    <w:ins w:id="4759" w:author="MCC160" w:date="2023-02-23T18:38:00Z"/>
                    <w:lang w:val="fr-FR"/>
                  </w:rPr>
                </w:rPrChange>
              </w:rPr>
              <w:pPrChange w:id="4760" w:author="MCC160" w:date="2023-02-23T18:38:00Z">
                <w:pPr>
                  <w:keepNext/>
                  <w:keepLines/>
                  <w:spacing w:after="0"/>
                </w:pPr>
              </w:pPrChange>
            </w:pPr>
            <w:ins w:id="4761" w:author="MCC160" w:date="2023-02-23T18:38:00Z">
              <w:r w:rsidRPr="002E240C">
                <w:rPr>
                  <w:highlight w:val="yellow"/>
                  <w:lang w:val="fr-FR"/>
                  <w:rPrChange w:id="4762" w:author="MCC160" w:date="2023-02-23T18:38:00Z">
                    <w:rPr>
                      <w:lang w:val="fr-FR"/>
                    </w:rPr>
                  </w:rPrChange>
                </w:rPr>
                <w:t>Value/remark</w:t>
              </w:r>
            </w:ins>
          </w:p>
        </w:tc>
        <w:tc>
          <w:tcPr>
            <w:tcW w:w="2127" w:type="dxa"/>
            <w:tcBorders>
              <w:top w:val="single" w:sz="4" w:space="0" w:color="auto"/>
              <w:left w:val="single" w:sz="4" w:space="0" w:color="auto"/>
              <w:bottom w:val="single" w:sz="4" w:space="0" w:color="auto"/>
              <w:right w:val="single" w:sz="4" w:space="0" w:color="auto"/>
            </w:tcBorders>
            <w:tcPrChange w:id="4763" w:author="MCC160" w:date="2023-02-23T18:38:00Z">
              <w:tcPr>
                <w:tcW w:w="2127" w:type="dxa"/>
                <w:tcBorders>
                  <w:top w:val="single" w:sz="4" w:space="0" w:color="auto"/>
                  <w:left w:val="single" w:sz="4" w:space="0" w:color="auto"/>
                  <w:bottom w:val="single" w:sz="4" w:space="0" w:color="auto"/>
                  <w:right w:val="single" w:sz="4" w:space="0" w:color="auto"/>
                </w:tcBorders>
              </w:tcPr>
            </w:tcPrChange>
          </w:tcPr>
          <w:p w:rsidR="002E240C" w:rsidRPr="002E240C" w:rsidRDefault="002E240C">
            <w:pPr>
              <w:pStyle w:val="TAH"/>
              <w:rPr>
                <w:ins w:id="4764" w:author="MCC160" w:date="2023-02-23T18:38:00Z"/>
                <w:highlight w:val="yellow"/>
                <w:lang w:val="fr-FR"/>
                <w:rPrChange w:id="4765" w:author="MCC160" w:date="2023-02-23T18:38:00Z">
                  <w:rPr>
                    <w:ins w:id="4766" w:author="MCC160" w:date="2023-02-23T18:38:00Z"/>
                    <w:lang w:val="fr-FR"/>
                  </w:rPr>
                </w:rPrChange>
              </w:rPr>
              <w:pPrChange w:id="4767" w:author="MCC160" w:date="2023-02-23T18:38:00Z">
                <w:pPr>
                  <w:keepNext/>
                  <w:keepLines/>
                  <w:spacing w:after="0"/>
                </w:pPr>
              </w:pPrChange>
            </w:pPr>
            <w:ins w:id="4768" w:author="MCC160" w:date="2023-02-23T18:38:00Z">
              <w:r w:rsidRPr="002E240C">
                <w:rPr>
                  <w:highlight w:val="yellow"/>
                  <w:lang w:val="fr-FR"/>
                  <w:rPrChange w:id="4769" w:author="MCC160" w:date="2023-02-23T18:38:00Z">
                    <w:rPr>
                      <w:lang w:val="fr-FR"/>
                    </w:rPr>
                  </w:rPrChange>
                </w:rPr>
                <w:t>Comment</w:t>
              </w:r>
            </w:ins>
          </w:p>
        </w:tc>
        <w:tc>
          <w:tcPr>
            <w:tcW w:w="1419" w:type="dxa"/>
            <w:tcBorders>
              <w:top w:val="single" w:sz="4" w:space="0" w:color="auto"/>
              <w:left w:val="single" w:sz="4" w:space="0" w:color="auto"/>
              <w:bottom w:val="single" w:sz="4" w:space="0" w:color="auto"/>
              <w:right w:val="single" w:sz="4" w:space="0" w:color="auto"/>
            </w:tcBorders>
            <w:tcPrChange w:id="4770" w:author="MCC160" w:date="2023-02-23T18:38:00Z">
              <w:tcPr>
                <w:tcW w:w="1419" w:type="dxa"/>
                <w:tcBorders>
                  <w:top w:val="single" w:sz="4" w:space="0" w:color="auto"/>
                  <w:left w:val="single" w:sz="4" w:space="0" w:color="auto"/>
                  <w:bottom w:val="single" w:sz="4" w:space="0" w:color="auto"/>
                  <w:right w:val="single" w:sz="4" w:space="0" w:color="auto"/>
                </w:tcBorders>
              </w:tcPr>
            </w:tcPrChange>
          </w:tcPr>
          <w:p w:rsidR="002E240C" w:rsidRPr="002E240C" w:rsidRDefault="002E240C">
            <w:pPr>
              <w:pStyle w:val="TAH"/>
              <w:rPr>
                <w:ins w:id="4771" w:author="MCC160" w:date="2023-02-23T18:38:00Z"/>
                <w:highlight w:val="yellow"/>
                <w:lang w:val="fr-FR"/>
                <w:rPrChange w:id="4772" w:author="MCC160" w:date="2023-02-23T18:38:00Z">
                  <w:rPr>
                    <w:ins w:id="4773" w:author="MCC160" w:date="2023-02-23T18:38:00Z"/>
                    <w:lang w:val="fr-FR"/>
                  </w:rPr>
                </w:rPrChange>
              </w:rPr>
              <w:pPrChange w:id="4774" w:author="MCC160" w:date="2023-02-23T18:38:00Z">
                <w:pPr>
                  <w:keepNext/>
                  <w:keepLines/>
                  <w:spacing w:after="0"/>
                </w:pPr>
              </w:pPrChange>
            </w:pPr>
            <w:ins w:id="4775" w:author="MCC160" w:date="2023-02-23T18:38:00Z">
              <w:r w:rsidRPr="002E240C">
                <w:rPr>
                  <w:highlight w:val="yellow"/>
                  <w:lang w:val="fr-FR"/>
                  <w:rPrChange w:id="4776" w:author="MCC160" w:date="2023-02-23T18:38:00Z">
                    <w:rPr>
                      <w:lang w:val="fr-FR"/>
                    </w:rPr>
                  </w:rPrChange>
                </w:rPr>
                <w:t>Reference</w:t>
              </w:r>
            </w:ins>
          </w:p>
        </w:tc>
        <w:tc>
          <w:tcPr>
            <w:tcW w:w="1135" w:type="dxa"/>
            <w:tcBorders>
              <w:top w:val="single" w:sz="4" w:space="0" w:color="auto"/>
              <w:left w:val="single" w:sz="4" w:space="0" w:color="auto"/>
              <w:bottom w:val="single" w:sz="4" w:space="0" w:color="auto"/>
              <w:right w:val="single" w:sz="4" w:space="0" w:color="auto"/>
            </w:tcBorders>
            <w:tcPrChange w:id="4777" w:author="MCC160" w:date="2023-02-23T18:38:00Z">
              <w:tcPr>
                <w:tcW w:w="1135" w:type="dxa"/>
                <w:tcBorders>
                  <w:top w:val="single" w:sz="4" w:space="0" w:color="auto"/>
                  <w:left w:val="single" w:sz="4" w:space="0" w:color="auto"/>
                  <w:bottom w:val="single" w:sz="4" w:space="0" w:color="auto"/>
                  <w:right w:val="single" w:sz="4" w:space="0" w:color="auto"/>
                </w:tcBorders>
              </w:tcPr>
            </w:tcPrChange>
          </w:tcPr>
          <w:p w:rsidR="002E240C" w:rsidRPr="002E240C" w:rsidRDefault="002E240C">
            <w:pPr>
              <w:pStyle w:val="TAH"/>
              <w:rPr>
                <w:ins w:id="4778" w:author="MCC160" w:date="2023-02-23T18:38:00Z"/>
                <w:highlight w:val="yellow"/>
                <w:lang w:val="fr-FR"/>
                <w:rPrChange w:id="4779" w:author="MCC160" w:date="2023-02-23T18:38:00Z">
                  <w:rPr>
                    <w:ins w:id="4780" w:author="MCC160" w:date="2023-02-23T18:38:00Z"/>
                    <w:lang w:val="fr-FR"/>
                  </w:rPr>
                </w:rPrChange>
              </w:rPr>
              <w:pPrChange w:id="4781" w:author="MCC160" w:date="2023-02-23T18:38:00Z">
                <w:pPr>
                  <w:keepNext/>
                  <w:keepLines/>
                  <w:spacing w:after="0"/>
                </w:pPr>
              </w:pPrChange>
            </w:pPr>
            <w:ins w:id="4782" w:author="MCC160" w:date="2023-02-23T18:38:00Z">
              <w:r w:rsidRPr="002E240C">
                <w:rPr>
                  <w:highlight w:val="yellow"/>
                  <w:lang w:val="fr-FR"/>
                  <w:rPrChange w:id="4783" w:author="MCC160" w:date="2023-02-23T18:38:00Z">
                    <w:rPr>
                      <w:lang w:val="fr-FR"/>
                    </w:rPr>
                  </w:rPrChange>
                </w:rPr>
                <w:t>Condition</w:t>
              </w:r>
            </w:ins>
          </w:p>
        </w:tc>
      </w:tr>
      <w:tr w:rsidR="002E240C"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E240C" w:rsidRPr="001B5C1E" w:rsidRDefault="002E240C">
            <w:pPr>
              <w:pStyle w:val="TAL"/>
              <w:rPr>
                <w:b/>
                <w:lang w:val="fr-FR"/>
                <w:rPrChange w:id="4784" w:author="MCC160" w:date="2023-02-23T18:46:00Z">
                  <w:rPr>
                    <w:lang w:val="fr-FR"/>
                  </w:rPr>
                </w:rPrChange>
              </w:rPr>
              <w:pPrChange w:id="4785" w:author="MCC160" w:date="2023-02-23T18:46:00Z">
                <w:pPr>
                  <w:keepNext/>
                  <w:keepLines/>
                  <w:spacing w:after="0"/>
                </w:pPr>
              </w:pPrChange>
            </w:pPr>
            <w:r w:rsidRPr="001B5C1E">
              <w:rPr>
                <w:b/>
                <w:lang w:val="fr-FR"/>
                <w:rPrChange w:id="4786" w:author="MCC160" w:date="2023-02-23T18:46: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787"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788"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789"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790" w:author="MCC160" w:date="2023-02-23T18:46:00Z">
                <w:pPr>
                  <w:keepNext/>
                  <w:keepLines/>
                  <w:spacing w:after="0"/>
                </w:pPr>
              </w:pPrChange>
            </w:pPr>
          </w:p>
        </w:tc>
      </w:tr>
      <w:tr w:rsidR="002E240C"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E240C" w:rsidRPr="00B54636" w:rsidRDefault="002E240C">
            <w:pPr>
              <w:pStyle w:val="TAL"/>
              <w:rPr>
                <w:b/>
                <w:bCs/>
                <w:lang w:val="fr-FR"/>
              </w:rPr>
              <w:pPrChange w:id="4791" w:author="MCC160" w:date="2023-02-23T18:46:00Z">
                <w:pPr>
                  <w:keepNext/>
                  <w:keepLines/>
                  <w:spacing w:after="0"/>
                </w:pPr>
              </w:pPrChange>
            </w:pPr>
            <w:r w:rsidRPr="00B54636">
              <w:rPr>
                <w:b/>
                <w:bCs/>
                <w:lang w:val="fr-FR"/>
              </w:rPr>
              <w:t xml:space="preserve">  </w:t>
            </w:r>
            <w:r w:rsidRPr="00B54636">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792"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E240C" w:rsidRPr="001B5C1E" w:rsidRDefault="002E240C">
            <w:pPr>
              <w:pStyle w:val="TAL"/>
              <w:rPr>
                <w:b/>
                <w:lang w:val="fr-FR"/>
                <w:rPrChange w:id="4793" w:author="MCC160" w:date="2023-02-23T18:46:00Z">
                  <w:rPr>
                    <w:lang w:val="fr-FR"/>
                  </w:rPr>
                </w:rPrChange>
              </w:rPr>
              <w:pPrChange w:id="4794" w:author="MCC160" w:date="2023-02-23T18:46:00Z">
                <w:pPr>
                  <w:keepNext/>
                  <w:keepLines/>
                  <w:spacing w:after="0"/>
                </w:pPr>
              </w:pPrChange>
            </w:pPr>
            <w:r w:rsidRPr="001B5C1E">
              <w:rPr>
                <w:b/>
                <w:lang w:val="fr-FR"/>
                <w:rPrChange w:id="4795" w:author="MCC160" w:date="2023-02-23T18:46: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796"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797" w:author="MCC160" w:date="2023-02-23T18:46:00Z">
                <w:pPr>
                  <w:keepNext/>
                  <w:keepLines/>
                  <w:spacing w:after="0"/>
                </w:pPr>
              </w:pPrChange>
            </w:pPr>
          </w:p>
        </w:tc>
      </w:tr>
      <w:tr w:rsidR="002E240C"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E240C" w:rsidRPr="00B54636" w:rsidRDefault="002E240C">
            <w:pPr>
              <w:pStyle w:val="TAL"/>
              <w:rPr>
                <w:b/>
                <w:bCs/>
                <w:lang w:val="fr-FR"/>
              </w:rPr>
              <w:pPrChange w:id="4798" w:author="MCC160" w:date="2023-02-23T18:46: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2E240C" w:rsidRPr="00B54636" w:rsidRDefault="002E240C">
            <w:pPr>
              <w:pStyle w:val="TAL"/>
              <w:rPr>
                <w:lang w:val="fr-FR"/>
              </w:rPr>
              <w:pPrChange w:id="4799" w:author="MCC160" w:date="2023-02-23T18:46:00Z">
                <w:pPr>
                  <w:keepNext/>
                  <w:keepLines/>
                  <w:spacing w:after="0"/>
                </w:pPr>
              </w:pPrChange>
            </w:pPr>
            <w:r w:rsidRPr="00B54636">
              <w:rPr>
                <w:lang w:val="fr-FR"/>
              </w:rPr>
              <w:t>SDP Message as described in Table 6.1.1.10.3.3-1A</w:t>
            </w:r>
          </w:p>
        </w:tc>
        <w:tc>
          <w:tcPr>
            <w:tcW w:w="2127"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800"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801"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802" w:author="MCC160" w:date="2023-02-23T18:46:00Z">
                <w:pPr>
                  <w:keepNext/>
                  <w:keepLines/>
                  <w:spacing w:after="0"/>
                </w:pPr>
              </w:pPrChange>
            </w:pPr>
          </w:p>
        </w:tc>
      </w:tr>
      <w:tr w:rsidR="002E240C"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E240C" w:rsidRPr="00B54636" w:rsidRDefault="002E240C">
            <w:pPr>
              <w:pStyle w:val="TAL"/>
              <w:rPr>
                <w:b/>
                <w:bCs/>
                <w:lang w:val="fr-FR"/>
              </w:rPr>
              <w:pPrChange w:id="4803" w:author="MCC160" w:date="2023-02-23T18:46:00Z">
                <w:pPr>
                  <w:keepNext/>
                  <w:keepLines/>
                  <w:spacing w:after="0"/>
                </w:pPr>
              </w:pPrChange>
            </w:pPr>
            <w:r w:rsidRPr="00B5463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2E240C" w:rsidRPr="00B54636" w:rsidRDefault="002E240C">
            <w:pPr>
              <w:pStyle w:val="TAL"/>
              <w:rPr>
                <w:lang w:val="fr-FR"/>
              </w:rPr>
              <w:pPrChange w:id="4804"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2E240C" w:rsidRPr="001B5C1E" w:rsidRDefault="002E240C">
            <w:pPr>
              <w:pStyle w:val="TAL"/>
              <w:rPr>
                <w:b/>
                <w:lang w:val="fr-FR"/>
                <w:rPrChange w:id="4805" w:author="MCC160" w:date="2023-02-23T18:46:00Z">
                  <w:rPr>
                    <w:lang w:val="fr-FR"/>
                  </w:rPr>
                </w:rPrChange>
              </w:rPr>
              <w:pPrChange w:id="4806" w:author="MCC160" w:date="2023-02-23T18:46:00Z">
                <w:pPr>
                  <w:keepNext/>
                  <w:keepLines/>
                  <w:spacing w:after="0"/>
                </w:pPr>
              </w:pPrChange>
            </w:pPr>
            <w:r w:rsidRPr="001B5C1E">
              <w:rPr>
                <w:b/>
                <w:lang w:val="fr-FR"/>
                <w:rPrChange w:id="4807" w:author="MCC160" w:date="2023-02-23T18:46:00Z">
                  <w:rPr>
                    <w:lang w:val="fr-FR"/>
                  </w:rPr>
                </w:rPrChange>
              </w:rPr>
              <w:t>MCPTT</w:t>
            </w:r>
            <w:ins w:id="4808" w:author="MCC160" w:date="2023-01-18T17:33:00Z">
              <w:r w:rsidRPr="001B5C1E">
                <w:rPr>
                  <w:b/>
                  <w:lang w:val="fr-FR"/>
                  <w:rPrChange w:id="4809" w:author="MCC160" w:date="2023-02-23T18:46:00Z">
                    <w:rPr>
                      <w:lang w:val="fr-FR"/>
                    </w:rPr>
                  </w:rPrChange>
                </w:rPr>
                <w:t>-</w:t>
              </w:r>
            </w:ins>
            <w:del w:id="4810" w:author="MCC160" w:date="2023-01-18T17:33:00Z">
              <w:r w:rsidRPr="001B5C1E" w:rsidDel="00A73205">
                <w:rPr>
                  <w:b/>
                  <w:lang w:val="fr-FR"/>
                  <w:rPrChange w:id="4811" w:author="MCC160" w:date="2023-02-23T18:46:00Z">
                    <w:rPr>
                      <w:lang w:val="fr-FR"/>
                    </w:rPr>
                  </w:rPrChange>
                </w:rPr>
                <w:delText xml:space="preserve"> </w:delText>
              </w:r>
            </w:del>
            <w:r w:rsidRPr="001B5C1E">
              <w:rPr>
                <w:b/>
                <w:lang w:val="fr-FR"/>
                <w:rPrChange w:id="4812" w:author="MCC160" w:date="2023-02-23T18:46:00Z">
                  <w:rPr>
                    <w:lang w:val="fr-FR"/>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rsidR="002E240C" w:rsidRPr="00B54636" w:rsidRDefault="002E240C">
            <w:pPr>
              <w:pStyle w:val="TAL"/>
              <w:rPr>
                <w:lang w:val="fr-FR"/>
              </w:rPr>
              <w:pPrChange w:id="4813"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814" w:author="MCC160" w:date="2023-02-23T18:46:00Z">
                <w:pPr>
                  <w:keepNext/>
                  <w:keepLines/>
                  <w:spacing w:after="0"/>
                </w:pPr>
              </w:pPrChange>
            </w:pPr>
          </w:p>
        </w:tc>
      </w:tr>
      <w:tr w:rsidR="002E240C"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2E240C" w:rsidRPr="00B54636" w:rsidRDefault="002E240C">
            <w:pPr>
              <w:pStyle w:val="TAL"/>
              <w:rPr>
                <w:lang w:val="fr-FR"/>
              </w:rPr>
              <w:pPrChange w:id="4815" w:author="MCC160" w:date="2023-02-23T18:46:00Z">
                <w:pPr>
                  <w:keepNext/>
                  <w:keepLines/>
                  <w:spacing w:after="0"/>
                </w:pPr>
              </w:pPrChange>
            </w:pPr>
            <w:r w:rsidRPr="00B5463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40C" w:rsidRPr="00B54636" w:rsidRDefault="002E240C">
            <w:pPr>
              <w:pStyle w:val="TAL"/>
              <w:rPr>
                <w:lang w:val="fr-FR"/>
              </w:rPr>
              <w:pPrChange w:id="4816" w:author="MCC160" w:date="2023-02-23T18:46:00Z">
                <w:pPr>
                  <w:keepNext/>
                  <w:keepLines/>
                  <w:spacing w:after="0"/>
                </w:pPr>
              </w:pPrChange>
            </w:pPr>
            <w:r w:rsidRPr="00B54636">
              <w:rPr>
                <w:lang w:val="fr-FR"/>
              </w:rPr>
              <w:t>MCPTT-Info as described in Table 6.1.1.10.3.3-2</w:t>
            </w:r>
          </w:p>
        </w:tc>
        <w:tc>
          <w:tcPr>
            <w:tcW w:w="2127"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817"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818"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2E240C" w:rsidRPr="00B54636" w:rsidRDefault="002E240C">
            <w:pPr>
              <w:pStyle w:val="TAL"/>
              <w:rPr>
                <w:lang w:val="fr-FR"/>
              </w:rPr>
              <w:pPrChange w:id="4819"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4820" w:author="MCC160" w:date="2023-02-23T18:46:00Z">
          <w:pPr>
            <w:keepNext/>
            <w:keepLines/>
            <w:spacing w:before="60"/>
            <w:jc w:val="center"/>
          </w:pPr>
        </w:pPrChange>
      </w:pPr>
      <w:r w:rsidRPr="00B54636">
        <w:t xml:space="preserve">Table 6.1.1.10.3.3-1A: </w:t>
      </w:r>
      <w:r w:rsidRPr="00B54636">
        <w:rPr>
          <w:lang w:eastAsia="ko-KR"/>
        </w:rPr>
        <w:t>SDP in SIP INVITE</w:t>
      </w:r>
      <w:r w:rsidRPr="00B54636">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B54636" w:rsidTr="00FB0651">
        <w:tc>
          <w:tcPr>
            <w:tcW w:w="992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821" w:author="MCC160" w:date="2023-02-23T18:46:00Z">
                <w:pPr>
                  <w:keepNext/>
                  <w:keepLines/>
                  <w:spacing w:after="0"/>
                </w:pPr>
              </w:pPrChange>
            </w:pPr>
            <w:r w:rsidRPr="00B54636">
              <w:rPr>
                <w:lang w:val="fr-FR"/>
              </w:rPr>
              <w:t>Derivation Path: TS 36.579-1 [2], Table 5.5.3.1.1-1, condition INITIAL_SDP_OFFER, IMPLICIT_GRANT_REQUESTED</w:t>
            </w:r>
          </w:p>
        </w:tc>
      </w:tr>
    </w:tbl>
    <w:p w:rsidR="00B54636" w:rsidRPr="00B54636" w:rsidRDefault="00B54636" w:rsidP="00B54636">
      <w:pPr>
        <w:rPr>
          <w:lang w:eastAsia="en-US"/>
        </w:rPr>
      </w:pPr>
    </w:p>
    <w:p w:rsidR="00B54636" w:rsidRPr="00B54636" w:rsidRDefault="00B54636">
      <w:pPr>
        <w:pStyle w:val="TH"/>
        <w:pPrChange w:id="4822" w:author="MCC160" w:date="2023-02-23T18:46:00Z">
          <w:pPr>
            <w:keepNext/>
            <w:keepLines/>
            <w:spacing w:before="60"/>
            <w:jc w:val="center"/>
          </w:pPr>
        </w:pPrChange>
      </w:pPr>
      <w:r w:rsidRPr="00B54636">
        <w:t xml:space="preserve">Table 6.1.1.10.3.3-2: </w:t>
      </w:r>
      <w:r w:rsidRPr="00B54636">
        <w:rPr>
          <w:lang w:eastAsia="ko-KR"/>
        </w:rPr>
        <w:t>MCPTT-Info in SIP INVITE</w:t>
      </w:r>
      <w:r w:rsidRPr="00B54636">
        <w:t xml:space="preserve"> (Table 6.1.1.10.3.3-1)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23" w:author="MCC160" w:date="2023-01-18T20:10: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409"/>
        <w:gridCol w:w="1986"/>
        <w:gridCol w:w="1277"/>
        <w:gridCol w:w="1136"/>
        <w:tblGridChange w:id="4824">
          <w:tblGrid>
            <w:gridCol w:w="2837"/>
            <w:gridCol w:w="2409"/>
            <w:gridCol w:w="1986"/>
            <w:gridCol w:w="1277"/>
            <w:gridCol w:w="1136"/>
          </w:tblGrid>
        </w:tblGridChange>
      </w:tblGrid>
      <w:tr w:rsidR="00B54636" w:rsidRPr="00B54636" w:rsidTr="006910E5">
        <w:tc>
          <w:tcPr>
            <w:tcW w:w="9645" w:type="dxa"/>
            <w:gridSpan w:val="5"/>
            <w:tcBorders>
              <w:top w:val="single" w:sz="4" w:space="0" w:color="auto"/>
              <w:left w:val="single" w:sz="4" w:space="0" w:color="auto"/>
              <w:bottom w:val="single" w:sz="4" w:space="0" w:color="auto"/>
              <w:right w:val="single" w:sz="4" w:space="0" w:color="auto"/>
            </w:tcBorders>
            <w:hideMark/>
            <w:tcPrChange w:id="4825" w:author="MCC160" w:date="2023-01-18T20:10:00Z">
              <w:tcPr>
                <w:tcW w:w="9639" w:type="dxa"/>
                <w:gridSpan w:val="5"/>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4826" w:author="MCC160" w:date="2023-02-23T18:46:00Z">
                <w:pPr>
                  <w:keepNext/>
                  <w:keepLines/>
                  <w:spacing w:after="0"/>
                </w:pPr>
              </w:pPrChange>
            </w:pPr>
            <w:r w:rsidRPr="00B54636">
              <w:rPr>
                <w:lang w:val="fr-FR"/>
              </w:rPr>
              <w:t>Derivation Path: TS 36.579-1 [2], Table 5.5.3.2.1-1, condition GROUP-CALL, INVITE_REFER</w:t>
            </w:r>
            <w:ins w:id="4827" w:author="MCC160" w:date="2023-01-18T20:10:00Z">
              <w:r w:rsidR="006910E5" w:rsidRPr="006910E5">
                <w:rPr>
                  <w:lang w:val="fr-FR"/>
                </w:rPr>
                <w:t>, BROADCAST-CALL</w:t>
              </w:r>
            </w:ins>
          </w:p>
        </w:tc>
      </w:tr>
      <w:tr w:rsidR="00B54636" w:rsidRPr="00B54636" w:rsidTr="006910E5">
        <w:tc>
          <w:tcPr>
            <w:tcW w:w="2837" w:type="dxa"/>
            <w:tcBorders>
              <w:top w:val="single" w:sz="4" w:space="0" w:color="auto"/>
              <w:left w:val="single" w:sz="4" w:space="0" w:color="auto"/>
              <w:bottom w:val="single" w:sz="4" w:space="0" w:color="auto"/>
              <w:right w:val="single" w:sz="4" w:space="0" w:color="auto"/>
            </w:tcBorders>
            <w:hideMark/>
            <w:tcPrChange w:id="4828"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H"/>
              <w:rPr>
                <w:lang w:val="fr-FR"/>
              </w:rPr>
              <w:pPrChange w:id="4829" w:author="MCC160" w:date="2023-02-23T18:46:00Z">
                <w:pPr>
                  <w:keepNext/>
                  <w:keepLines/>
                  <w:spacing w:after="0"/>
                  <w:jc w:val="center"/>
                </w:pPr>
              </w:pPrChange>
            </w:pPr>
            <w:r w:rsidRPr="00B54636">
              <w:rPr>
                <w:lang w:val="fr-FR"/>
              </w:rPr>
              <w:t>Information Element</w:t>
            </w:r>
          </w:p>
        </w:tc>
        <w:tc>
          <w:tcPr>
            <w:tcW w:w="2409" w:type="dxa"/>
            <w:tcBorders>
              <w:top w:val="single" w:sz="4" w:space="0" w:color="auto"/>
              <w:left w:val="single" w:sz="4" w:space="0" w:color="auto"/>
              <w:bottom w:val="single" w:sz="4" w:space="0" w:color="auto"/>
              <w:right w:val="single" w:sz="4" w:space="0" w:color="auto"/>
            </w:tcBorders>
            <w:hideMark/>
            <w:tcPrChange w:id="4830"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H"/>
              <w:rPr>
                <w:lang w:val="fr-FR"/>
              </w:rPr>
              <w:pPrChange w:id="4831" w:author="MCC160" w:date="2023-02-23T18:46:00Z">
                <w:pPr>
                  <w:keepNext/>
                  <w:keepLines/>
                  <w:spacing w:after="0"/>
                  <w:jc w:val="center"/>
                </w:pPr>
              </w:pPrChange>
            </w:pPr>
            <w:r w:rsidRPr="00B54636">
              <w:rPr>
                <w:lang w:val="fr-FR"/>
              </w:rPr>
              <w:t>Value/remark</w:t>
            </w:r>
          </w:p>
        </w:tc>
        <w:tc>
          <w:tcPr>
            <w:tcW w:w="1986" w:type="dxa"/>
            <w:tcBorders>
              <w:top w:val="single" w:sz="4" w:space="0" w:color="auto"/>
              <w:left w:val="single" w:sz="4" w:space="0" w:color="auto"/>
              <w:bottom w:val="single" w:sz="4" w:space="0" w:color="auto"/>
              <w:right w:val="single" w:sz="4" w:space="0" w:color="auto"/>
            </w:tcBorders>
            <w:hideMark/>
            <w:tcPrChange w:id="4832" w:author="MCC160" w:date="2023-01-18T20:10:00Z">
              <w:tcPr>
                <w:tcW w:w="1985"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H"/>
              <w:rPr>
                <w:lang w:val="fr-FR"/>
              </w:rPr>
              <w:pPrChange w:id="4833" w:author="MCC160" w:date="2023-02-23T18:46:00Z">
                <w:pPr>
                  <w:keepNext/>
                  <w:keepLines/>
                  <w:spacing w:after="0"/>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Change w:id="4834" w:author="MCC160" w:date="2023-01-18T20:10:00Z">
              <w:tcPr>
                <w:tcW w:w="1276"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H"/>
              <w:rPr>
                <w:lang w:val="fr-FR"/>
              </w:rPr>
              <w:pPrChange w:id="4835" w:author="MCC160" w:date="2023-02-23T18:46:00Z">
                <w:pPr>
                  <w:keepNext/>
                  <w:keepLines/>
                  <w:spacing w:after="0"/>
                  <w:jc w:val="center"/>
                </w:pPr>
              </w:pPrChange>
            </w:pPr>
            <w:r w:rsidRPr="00B54636">
              <w:rPr>
                <w:lang w:val="fr-FR"/>
              </w:rPr>
              <w:t>Reference</w:t>
            </w:r>
          </w:p>
        </w:tc>
        <w:tc>
          <w:tcPr>
            <w:tcW w:w="1136" w:type="dxa"/>
            <w:tcBorders>
              <w:top w:val="single" w:sz="4" w:space="0" w:color="auto"/>
              <w:left w:val="single" w:sz="4" w:space="0" w:color="auto"/>
              <w:bottom w:val="single" w:sz="4" w:space="0" w:color="auto"/>
              <w:right w:val="single" w:sz="4" w:space="0" w:color="auto"/>
            </w:tcBorders>
            <w:hideMark/>
            <w:tcPrChange w:id="4836" w:author="MCC160" w:date="2023-01-18T20:10:00Z">
              <w:tcPr>
                <w:tcW w:w="1135"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H"/>
              <w:rPr>
                <w:lang w:val="fr-FR"/>
              </w:rPr>
              <w:pPrChange w:id="4837" w:author="MCC160" w:date="2023-02-23T18:46:00Z">
                <w:pPr>
                  <w:keepNext/>
                  <w:keepLines/>
                  <w:spacing w:after="0"/>
                  <w:jc w:val="center"/>
                </w:pPr>
              </w:pPrChange>
            </w:pPr>
            <w:r w:rsidRPr="00B54636">
              <w:rPr>
                <w:lang w:val="fr-FR"/>
              </w:rPr>
              <w:t>Condition</w:t>
            </w:r>
          </w:p>
        </w:tc>
      </w:tr>
      <w:tr w:rsidR="00B54636" w:rsidRPr="00B54636" w:rsidTr="006910E5">
        <w:tc>
          <w:tcPr>
            <w:tcW w:w="2837" w:type="dxa"/>
            <w:tcBorders>
              <w:top w:val="single" w:sz="4" w:space="0" w:color="auto"/>
              <w:left w:val="single" w:sz="4" w:space="0" w:color="auto"/>
              <w:bottom w:val="single" w:sz="4" w:space="0" w:color="auto"/>
              <w:right w:val="single" w:sz="4" w:space="0" w:color="auto"/>
            </w:tcBorders>
            <w:vAlign w:val="center"/>
            <w:hideMark/>
            <w:tcPrChange w:id="4838" w:author="MCC160" w:date="2023-01-18T20:10: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B54636" w:rsidRPr="00B54636" w:rsidRDefault="00B54636">
            <w:pPr>
              <w:pStyle w:val="TAL"/>
              <w:rPr>
                <w:lang w:val="fr-FR"/>
              </w:rPr>
              <w:pPrChange w:id="4839" w:author="MCC160" w:date="2023-02-23T18:46:00Z">
                <w:pPr>
                  <w:keepNext/>
                  <w:keepLines/>
                  <w:spacing w:after="0"/>
                </w:pPr>
              </w:pPrChange>
            </w:pPr>
            <w:r w:rsidRPr="00B54636">
              <w:rPr>
                <w:lang w:val="fr-FR"/>
              </w:rPr>
              <w:t>mcpttinfo</w:t>
            </w:r>
          </w:p>
        </w:tc>
        <w:tc>
          <w:tcPr>
            <w:tcW w:w="2409" w:type="dxa"/>
            <w:tcBorders>
              <w:top w:val="single" w:sz="4" w:space="0" w:color="auto"/>
              <w:left w:val="single" w:sz="4" w:space="0" w:color="auto"/>
              <w:bottom w:val="single" w:sz="4" w:space="0" w:color="auto"/>
              <w:right w:val="single" w:sz="4" w:space="0" w:color="auto"/>
            </w:tcBorders>
            <w:tcPrChange w:id="4840" w:author="MCC160" w:date="2023-01-18T20:10:00Z">
              <w:tcPr>
                <w:tcW w:w="2408"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41" w:author="MCC160" w:date="2023-02-23T18:46:00Z">
                <w:pPr>
                  <w:keepNext/>
                  <w:keepLines/>
                  <w:spacing w:after="0"/>
                </w:pPr>
              </w:pPrChange>
            </w:pPr>
          </w:p>
        </w:tc>
        <w:tc>
          <w:tcPr>
            <w:tcW w:w="1986" w:type="dxa"/>
            <w:tcBorders>
              <w:top w:val="single" w:sz="4" w:space="0" w:color="auto"/>
              <w:left w:val="single" w:sz="4" w:space="0" w:color="auto"/>
              <w:bottom w:val="single" w:sz="4" w:space="0" w:color="auto"/>
              <w:right w:val="single" w:sz="4" w:space="0" w:color="auto"/>
            </w:tcBorders>
            <w:tcPrChange w:id="4842"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43" w:author="MCC160" w:date="2023-02-23T18:46:00Z">
                <w:pPr>
                  <w:keepNext/>
                  <w:keepLines/>
                  <w:spacing w:after="0"/>
                </w:pPr>
              </w:pPrChange>
            </w:pPr>
          </w:p>
        </w:tc>
        <w:tc>
          <w:tcPr>
            <w:tcW w:w="1277" w:type="dxa"/>
            <w:tcBorders>
              <w:top w:val="single" w:sz="4" w:space="0" w:color="auto"/>
              <w:left w:val="single" w:sz="4" w:space="0" w:color="auto"/>
              <w:bottom w:val="single" w:sz="4" w:space="0" w:color="auto"/>
              <w:right w:val="single" w:sz="4" w:space="0" w:color="auto"/>
            </w:tcBorders>
            <w:tcPrChange w:id="4844"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45" w:author="MCC160" w:date="2023-02-23T18:46: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Change w:id="4846"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47" w:author="MCC160" w:date="2023-02-23T18:46:00Z">
                <w:pPr>
                  <w:keepNext/>
                  <w:keepLines/>
                  <w:spacing w:after="0"/>
                </w:pPr>
              </w:pPrChange>
            </w:pPr>
          </w:p>
        </w:tc>
      </w:tr>
      <w:tr w:rsidR="00B54636" w:rsidRPr="00B54636" w:rsidTr="006910E5">
        <w:tc>
          <w:tcPr>
            <w:tcW w:w="2837" w:type="dxa"/>
            <w:tcBorders>
              <w:top w:val="single" w:sz="4" w:space="0" w:color="auto"/>
              <w:left w:val="single" w:sz="4" w:space="0" w:color="auto"/>
              <w:bottom w:val="single" w:sz="4" w:space="0" w:color="auto"/>
              <w:right w:val="single" w:sz="4" w:space="0" w:color="auto"/>
            </w:tcBorders>
            <w:vAlign w:val="center"/>
            <w:hideMark/>
            <w:tcPrChange w:id="4848" w:author="MCC160" w:date="2023-01-18T20:10: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B54636" w:rsidRPr="00B54636" w:rsidRDefault="00B54636">
            <w:pPr>
              <w:pStyle w:val="TAL"/>
              <w:rPr>
                <w:lang w:val="fr-FR"/>
              </w:rPr>
              <w:pPrChange w:id="4849" w:author="MCC160" w:date="2023-02-23T18:46:00Z">
                <w:pPr>
                  <w:keepNext/>
                  <w:keepLines/>
                  <w:spacing w:after="0"/>
                </w:pPr>
              </w:pPrChange>
            </w:pPr>
            <w:r w:rsidRPr="00B54636">
              <w:rPr>
                <w:lang w:val="fr-FR"/>
              </w:rPr>
              <w:t xml:space="preserve">  mcptt-Params</w:t>
            </w:r>
          </w:p>
        </w:tc>
        <w:tc>
          <w:tcPr>
            <w:tcW w:w="2409" w:type="dxa"/>
            <w:tcBorders>
              <w:top w:val="single" w:sz="4" w:space="0" w:color="auto"/>
              <w:left w:val="single" w:sz="4" w:space="0" w:color="auto"/>
              <w:bottom w:val="single" w:sz="4" w:space="0" w:color="auto"/>
              <w:right w:val="single" w:sz="4" w:space="0" w:color="auto"/>
            </w:tcBorders>
            <w:tcPrChange w:id="4850" w:author="MCC160" w:date="2023-01-18T20:10:00Z">
              <w:tcPr>
                <w:tcW w:w="2408"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51" w:author="MCC160" w:date="2023-02-23T18:46:00Z">
                <w:pPr>
                  <w:keepNext/>
                  <w:keepLines/>
                  <w:spacing w:after="0"/>
                </w:pPr>
              </w:pPrChange>
            </w:pPr>
          </w:p>
        </w:tc>
        <w:tc>
          <w:tcPr>
            <w:tcW w:w="1986" w:type="dxa"/>
            <w:tcBorders>
              <w:top w:val="single" w:sz="4" w:space="0" w:color="auto"/>
              <w:left w:val="single" w:sz="4" w:space="0" w:color="auto"/>
              <w:bottom w:val="single" w:sz="4" w:space="0" w:color="auto"/>
              <w:right w:val="single" w:sz="4" w:space="0" w:color="auto"/>
            </w:tcBorders>
            <w:tcPrChange w:id="4852"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53" w:author="MCC160" w:date="2023-02-23T18:46:00Z">
                <w:pPr>
                  <w:keepNext/>
                  <w:keepLines/>
                  <w:spacing w:after="0"/>
                </w:pPr>
              </w:pPrChange>
            </w:pPr>
          </w:p>
        </w:tc>
        <w:tc>
          <w:tcPr>
            <w:tcW w:w="1277" w:type="dxa"/>
            <w:tcBorders>
              <w:top w:val="single" w:sz="4" w:space="0" w:color="auto"/>
              <w:left w:val="single" w:sz="4" w:space="0" w:color="auto"/>
              <w:bottom w:val="single" w:sz="4" w:space="0" w:color="auto"/>
              <w:right w:val="single" w:sz="4" w:space="0" w:color="auto"/>
            </w:tcBorders>
            <w:tcPrChange w:id="4854"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55" w:author="MCC160" w:date="2023-02-23T18:46: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Change w:id="4856"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57" w:author="MCC160" w:date="2023-02-23T18:46:00Z">
                <w:pPr>
                  <w:keepNext/>
                  <w:keepLines/>
                  <w:spacing w:after="0"/>
                </w:pPr>
              </w:pPrChange>
            </w:pPr>
          </w:p>
        </w:tc>
      </w:tr>
      <w:tr w:rsidR="00B54636" w:rsidRPr="00B54636" w:rsidTr="006910E5">
        <w:tc>
          <w:tcPr>
            <w:tcW w:w="2837" w:type="dxa"/>
            <w:tcBorders>
              <w:top w:val="single" w:sz="4" w:space="0" w:color="auto"/>
              <w:left w:val="single" w:sz="4" w:space="0" w:color="auto"/>
              <w:bottom w:val="single" w:sz="4" w:space="0" w:color="auto"/>
              <w:right w:val="single" w:sz="4" w:space="0" w:color="auto"/>
            </w:tcBorders>
            <w:hideMark/>
            <w:tcPrChange w:id="4858"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4859" w:author="MCC160" w:date="2023-02-23T18:46:00Z">
                <w:pPr>
                  <w:keepNext/>
                  <w:keepLines/>
                  <w:spacing w:after="0"/>
                </w:pPr>
              </w:pPrChange>
            </w:pPr>
            <w:r w:rsidRPr="00B54636">
              <w:rPr>
                <w:lang w:val="fr-FR"/>
              </w:rPr>
              <w:t xml:space="preserve">    mcptt-request-uri</w:t>
            </w:r>
          </w:p>
        </w:tc>
        <w:tc>
          <w:tcPr>
            <w:tcW w:w="2409" w:type="dxa"/>
            <w:tcBorders>
              <w:top w:val="single" w:sz="4" w:space="0" w:color="auto"/>
              <w:left w:val="single" w:sz="4" w:space="0" w:color="auto"/>
              <w:bottom w:val="single" w:sz="4" w:space="0" w:color="auto"/>
              <w:right w:val="single" w:sz="4" w:space="0" w:color="auto"/>
            </w:tcBorders>
            <w:hideMark/>
            <w:tcPrChange w:id="4860"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4861" w:author="MCC160" w:date="2023-02-23T18:46:00Z">
                <w:pPr>
                  <w:keepNext/>
                  <w:keepLines/>
                  <w:spacing w:after="0"/>
                </w:pPr>
              </w:pPrChange>
            </w:pPr>
            <w:r w:rsidRPr="00B54636">
              <w:rPr>
                <w:lang w:val="fr-FR"/>
              </w:rPr>
              <w:t>px_MCPTT_Group_T_ID</w:t>
            </w:r>
          </w:p>
        </w:tc>
        <w:tc>
          <w:tcPr>
            <w:tcW w:w="1986" w:type="dxa"/>
            <w:tcBorders>
              <w:top w:val="single" w:sz="4" w:space="0" w:color="auto"/>
              <w:left w:val="single" w:sz="4" w:space="0" w:color="auto"/>
              <w:bottom w:val="single" w:sz="4" w:space="0" w:color="auto"/>
              <w:right w:val="single" w:sz="4" w:space="0" w:color="auto"/>
            </w:tcBorders>
            <w:tcPrChange w:id="4862"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63" w:author="MCC160" w:date="2023-02-23T18:46:00Z">
                <w:pPr>
                  <w:keepNext/>
                  <w:keepLines/>
                  <w:spacing w:after="0"/>
                </w:pPr>
              </w:pPrChange>
            </w:pPr>
          </w:p>
        </w:tc>
        <w:tc>
          <w:tcPr>
            <w:tcW w:w="1277" w:type="dxa"/>
            <w:tcBorders>
              <w:top w:val="single" w:sz="4" w:space="0" w:color="auto"/>
              <w:left w:val="single" w:sz="4" w:space="0" w:color="auto"/>
              <w:bottom w:val="single" w:sz="4" w:space="0" w:color="auto"/>
              <w:right w:val="single" w:sz="4" w:space="0" w:color="auto"/>
            </w:tcBorders>
            <w:tcPrChange w:id="4864"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65" w:author="MCC160" w:date="2023-02-23T18:46: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Change w:id="4866"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67" w:author="MCC160" w:date="2023-02-23T18:46:00Z">
                <w:pPr>
                  <w:keepNext/>
                  <w:keepLines/>
                  <w:spacing w:after="0"/>
                </w:pPr>
              </w:pPrChange>
            </w:pPr>
          </w:p>
        </w:tc>
      </w:tr>
      <w:tr w:rsidR="00B54636" w:rsidRPr="00B54636" w:rsidDel="006910E5" w:rsidTr="006910E5">
        <w:trPr>
          <w:del w:id="4868" w:author="MCC160" w:date="2023-01-18T20:10:00Z"/>
        </w:trPr>
        <w:tc>
          <w:tcPr>
            <w:tcW w:w="2837" w:type="dxa"/>
            <w:tcBorders>
              <w:top w:val="single" w:sz="4" w:space="0" w:color="auto"/>
              <w:left w:val="single" w:sz="4" w:space="0" w:color="auto"/>
              <w:bottom w:val="single" w:sz="4" w:space="0" w:color="auto"/>
              <w:right w:val="single" w:sz="4" w:space="0" w:color="auto"/>
            </w:tcBorders>
            <w:hideMark/>
            <w:tcPrChange w:id="4869"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rsidR="00B54636" w:rsidRPr="00B54636" w:rsidDel="006910E5" w:rsidRDefault="00B54636">
            <w:pPr>
              <w:pStyle w:val="TAL"/>
              <w:rPr>
                <w:del w:id="4870" w:author="MCC160" w:date="2023-01-18T20:10:00Z"/>
                <w:lang w:val="fr-FR"/>
              </w:rPr>
              <w:pPrChange w:id="4871" w:author="MCC160" w:date="2023-02-23T18:46:00Z">
                <w:pPr>
                  <w:keepNext/>
                  <w:keepLines/>
                  <w:spacing w:after="0"/>
                </w:pPr>
              </w:pPrChange>
            </w:pPr>
            <w:del w:id="4872" w:author="MCC160" w:date="2023-01-18T20:10:00Z">
              <w:r w:rsidRPr="00B54636" w:rsidDel="006910E5">
                <w:rPr>
                  <w:rFonts w:eastAsia="SimSun"/>
                  <w:lang w:val="fr-FR"/>
                </w:rPr>
                <w:delText xml:space="preserve">    broadcast-ind</w:delText>
              </w:r>
            </w:del>
          </w:p>
        </w:tc>
        <w:tc>
          <w:tcPr>
            <w:tcW w:w="2409" w:type="dxa"/>
            <w:tcBorders>
              <w:top w:val="single" w:sz="4" w:space="0" w:color="auto"/>
              <w:left w:val="single" w:sz="4" w:space="0" w:color="auto"/>
              <w:bottom w:val="single" w:sz="4" w:space="0" w:color="auto"/>
              <w:right w:val="single" w:sz="4" w:space="0" w:color="auto"/>
            </w:tcBorders>
            <w:hideMark/>
            <w:tcPrChange w:id="4873"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rsidR="00B54636" w:rsidRPr="00B54636" w:rsidDel="006910E5" w:rsidRDefault="00B54636">
            <w:pPr>
              <w:pStyle w:val="TAL"/>
              <w:rPr>
                <w:del w:id="4874" w:author="MCC160" w:date="2023-01-18T20:10:00Z"/>
                <w:lang w:val="fr-FR"/>
              </w:rPr>
              <w:pPrChange w:id="4875" w:author="MCC160" w:date="2023-02-23T18:46:00Z">
                <w:pPr>
                  <w:keepNext/>
                  <w:keepLines/>
                  <w:spacing w:after="0"/>
                </w:pPr>
              </w:pPrChange>
            </w:pPr>
            <w:del w:id="4876" w:author="MCC160" w:date="2023-01-18T20:10:00Z">
              <w:r w:rsidRPr="00B54636" w:rsidDel="006910E5">
                <w:rPr>
                  <w:rFonts w:eastAsia="SimSun"/>
                  <w:lang w:val="fr-FR"/>
                </w:rPr>
                <w:delText>"true”</w:delText>
              </w:r>
            </w:del>
          </w:p>
        </w:tc>
        <w:tc>
          <w:tcPr>
            <w:tcW w:w="1986" w:type="dxa"/>
            <w:tcBorders>
              <w:top w:val="single" w:sz="4" w:space="0" w:color="auto"/>
              <w:left w:val="single" w:sz="4" w:space="0" w:color="auto"/>
              <w:bottom w:val="single" w:sz="4" w:space="0" w:color="auto"/>
              <w:right w:val="single" w:sz="4" w:space="0" w:color="auto"/>
            </w:tcBorders>
            <w:tcPrChange w:id="4877"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rsidR="00B54636" w:rsidRPr="00B54636" w:rsidDel="006910E5" w:rsidRDefault="00B54636">
            <w:pPr>
              <w:pStyle w:val="TAL"/>
              <w:rPr>
                <w:del w:id="4878" w:author="MCC160" w:date="2023-01-18T20:10:00Z"/>
                <w:lang w:val="fr-FR"/>
              </w:rPr>
              <w:pPrChange w:id="4879" w:author="MCC160" w:date="2023-02-23T18:46:00Z">
                <w:pPr>
                  <w:keepNext/>
                  <w:keepLines/>
                  <w:spacing w:after="0"/>
                </w:pPr>
              </w:pPrChange>
            </w:pPr>
          </w:p>
        </w:tc>
        <w:tc>
          <w:tcPr>
            <w:tcW w:w="1277" w:type="dxa"/>
            <w:tcBorders>
              <w:top w:val="single" w:sz="4" w:space="0" w:color="auto"/>
              <w:left w:val="single" w:sz="4" w:space="0" w:color="auto"/>
              <w:bottom w:val="single" w:sz="4" w:space="0" w:color="auto"/>
              <w:right w:val="single" w:sz="4" w:space="0" w:color="auto"/>
            </w:tcBorders>
            <w:tcPrChange w:id="4880"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rsidR="00B54636" w:rsidRPr="00B54636" w:rsidDel="006910E5" w:rsidRDefault="00B54636">
            <w:pPr>
              <w:pStyle w:val="TAL"/>
              <w:rPr>
                <w:del w:id="4881" w:author="MCC160" w:date="2023-01-18T20:10:00Z"/>
                <w:lang w:val="fr-FR"/>
              </w:rPr>
              <w:pPrChange w:id="4882" w:author="MCC160" w:date="2023-02-23T18:46: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Change w:id="4883"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rsidR="00B54636" w:rsidRPr="00B54636" w:rsidDel="006910E5" w:rsidRDefault="00B54636">
            <w:pPr>
              <w:pStyle w:val="TAL"/>
              <w:rPr>
                <w:del w:id="4884" w:author="MCC160" w:date="2023-01-18T20:10:00Z"/>
                <w:lang w:val="fr-FR"/>
              </w:rPr>
              <w:pPrChange w:id="4885" w:author="MCC160" w:date="2023-02-23T18:46:00Z">
                <w:pPr>
                  <w:keepNext/>
                  <w:keepLines/>
                  <w:spacing w:after="0"/>
                </w:pPr>
              </w:pPrChange>
            </w:pPr>
          </w:p>
        </w:tc>
      </w:tr>
      <w:tr w:rsidR="00B54636" w:rsidRPr="00B54636" w:rsidTr="006910E5">
        <w:tc>
          <w:tcPr>
            <w:tcW w:w="2837" w:type="dxa"/>
            <w:tcBorders>
              <w:top w:val="single" w:sz="4" w:space="0" w:color="auto"/>
              <w:left w:val="single" w:sz="4" w:space="0" w:color="auto"/>
              <w:bottom w:val="single" w:sz="4" w:space="0" w:color="auto"/>
              <w:right w:val="single" w:sz="4" w:space="0" w:color="auto"/>
            </w:tcBorders>
            <w:hideMark/>
            <w:tcPrChange w:id="4886" w:author="MCC160" w:date="2023-01-18T20:10:00Z">
              <w:tcPr>
                <w:tcW w:w="2835"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rFonts w:eastAsia="SimSun"/>
                <w:lang w:val="fr-FR"/>
              </w:rPr>
              <w:pPrChange w:id="4887" w:author="MCC160" w:date="2023-02-23T18:46:00Z">
                <w:pPr>
                  <w:keepNext/>
                  <w:keepLines/>
                  <w:spacing w:after="0"/>
                </w:pPr>
              </w:pPrChange>
            </w:pPr>
            <w:r w:rsidRPr="00B54636">
              <w:rPr>
                <w:lang w:val="fr-FR"/>
              </w:rPr>
              <w:t xml:space="preserve">    associated-group-id</w:t>
            </w:r>
          </w:p>
        </w:tc>
        <w:tc>
          <w:tcPr>
            <w:tcW w:w="2409" w:type="dxa"/>
            <w:tcBorders>
              <w:top w:val="single" w:sz="4" w:space="0" w:color="auto"/>
              <w:left w:val="single" w:sz="4" w:space="0" w:color="auto"/>
              <w:bottom w:val="single" w:sz="4" w:space="0" w:color="auto"/>
              <w:right w:val="single" w:sz="4" w:space="0" w:color="auto"/>
            </w:tcBorders>
            <w:hideMark/>
            <w:tcPrChange w:id="4888" w:author="MCC160" w:date="2023-01-18T20:10:00Z">
              <w:tcPr>
                <w:tcW w:w="2408"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rFonts w:eastAsia="SimSun"/>
                <w:lang w:val="fr-FR"/>
              </w:rPr>
              <w:pPrChange w:id="4889" w:author="MCC160" w:date="2023-02-23T18:46:00Z">
                <w:pPr>
                  <w:keepNext/>
                  <w:keepLines/>
                  <w:spacing w:after="0"/>
                </w:pPr>
              </w:pPrChange>
            </w:pPr>
            <w:r w:rsidRPr="00B54636">
              <w:rPr>
                <w:lang w:val="fr-FR"/>
              </w:rPr>
              <w:t>px_MCPTT_Group_A_ID</w:t>
            </w:r>
          </w:p>
        </w:tc>
        <w:tc>
          <w:tcPr>
            <w:tcW w:w="1986" w:type="dxa"/>
            <w:tcBorders>
              <w:top w:val="single" w:sz="4" w:space="0" w:color="auto"/>
              <w:left w:val="single" w:sz="4" w:space="0" w:color="auto"/>
              <w:bottom w:val="single" w:sz="4" w:space="0" w:color="auto"/>
              <w:right w:val="single" w:sz="4" w:space="0" w:color="auto"/>
            </w:tcBorders>
            <w:tcPrChange w:id="4890" w:author="MCC160" w:date="2023-01-18T20:10:00Z">
              <w:tcPr>
                <w:tcW w:w="1985"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91" w:author="MCC160" w:date="2023-02-23T18:46:00Z">
                <w:pPr>
                  <w:keepNext/>
                  <w:keepLines/>
                  <w:spacing w:after="0"/>
                </w:pPr>
              </w:pPrChange>
            </w:pPr>
          </w:p>
        </w:tc>
        <w:tc>
          <w:tcPr>
            <w:tcW w:w="1277" w:type="dxa"/>
            <w:tcBorders>
              <w:top w:val="single" w:sz="4" w:space="0" w:color="auto"/>
              <w:left w:val="single" w:sz="4" w:space="0" w:color="auto"/>
              <w:bottom w:val="single" w:sz="4" w:space="0" w:color="auto"/>
              <w:right w:val="single" w:sz="4" w:space="0" w:color="auto"/>
            </w:tcBorders>
            <w:tcPrChange w:id="4892" w:author="MCC160" w:date="2023-01-18T20:10:00Z">
              <w:tcPr>
                <w:tcW w:w="1276"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93" w:author="MCC160" w:date="2023-02-23T18:46: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Change w:id="4894" w:author="MCC160" w:date="2023-01-18T20:10:00Z">
              <w:tcPr>
                <w:tcW w:w="1135"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4895"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4896" w:author="MCC160" w:date="2023-02-23T18:46:00Z">
          <w:pPr>
            <w:keepNext/>
            <w:keepLines/>
            <w:spacing w:before="60"/>
            <w:jc w:val="center"/>
          </w:pPr>
        </w:pPrChange>
      </w:pPr>
      <w:r w:rsidRPr="00B54636">
        <w:t>Table 6.1.1.10.3.3-3: Void</w:t>
      </w:r>
    </w:p>
    <w:p w:rsidR="00B54636" w:rsidRPr="00B54636" w:rsidRDefault="00B54636">
      <w:pPr>
        <w:pStyle w:val="TH"/>
        <w:pPrChange w:id="4897" w:author="MCC160" w:date="2023-02-23T18:46:00Z">
          <w:pPr>
            <w:keepNext/>
            <w:keepLines/>
            <w:spacing w:before="60"/>
            <w:jc w:val="center"/>
          </w:pPr>
        </w:pPrChange>
      </w:pPr>
      <w:r w:rsidRPr="00B54636">
        <w:t>Table 6.1.1.10.3.3-3A: SIP 200 (OK) from the SS (step 2, Table 6.1.1.10.3.2-1;</w:t>
      </w:r>
      <w:r w:rsidRPr="00B54636">
        <w:br/>
        <w:t>step 4, TS 36.579-1 [2] Table 5.3A.1.3-1</w:t>
      </w:r>
      <w:ins w:id="4898" w:author="MCC160" w:date="2023-02-26T17:23:00Z">
        <w:r w:rsidR="0093438B" w:rsidRPr="0093438B">
          <w:rPr>
            <w:highlight w:val="yellow"/>
            <w:rPrChange w:id="4899" w:author="MCC160" w:date="2023-02-26T17:23:00Z">
              <w:rPr>
                <w:b/>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900" w:author="MCC160" w:date="2023-02-23T18:46:00Z">
                <w:pPr>
                  <w:keepNext/>
                  <w:keepLines/>
                  <w:spacing w:after="0"/>
                </w:pPr>
              </w:pPrChange>
            </w:pPr>
            <w:r w:rsidRPr="00B54636">
              <w:rPr>
                <w:lang w:val="fr-FR"/>
              </w:rPr>
              <w:t>Derivation Path: TS 36.579-1 [2], Table 5.5.2.17.1.2-1</w:t>
            </w:r>
            <w:ins w:id="4901" w:author="MCC160" w:date="2023-01-20T21:28:00Z">
              <w:r w:rsidR="00DE7BE1">
                <w:rPr>
                  <w:lang w:val="fr-FR"/>
                </w:rPr>
                <w:t>,</w:t>
              </w:r>
            </w:ins>
            <w:r w:rsidRPr="00B54636">
              <w:rPr>
                <w:lang w:val="fr-FR"/>
              </w:rPr>
              <w:t xml:space="preserve"> condition INVITE-RSP</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902" w:author="MCC160" w:date="2023-02-23T18:46:00Z">
                <w:pPr>
                  <w:keepNext/>
                  <w:keepLines/>
                  <w:spacing w:after="0"/>
                  <w:jc w:val="center"/>
                </w:pPr>
              </w:pPrChange>
            </w:pPr>
            <w:r w:rsidRPr="00B5463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903" w:author="MCC160" w:date="2023-02-23T18:46:00Z">
                <w:pPr>
                  <w:keepNext/>
                  <w:keepLines/>
                  <w:spacing w:after="0"/>
                  <w:jc w:val="center"/>
                </w:pPr>
              </w:pPrChange>
            </w:pPr>
            <w:r w:rsidRPr="00B5463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904" w:author="MCC160" w:date="2023-02-23T18:46:00Z">
                <w:pPr>
                  <w:keepNext/>
                  <w:keepLines/>
                  <w:spacing w:after="0"/>
                  <w:jc w:val="center"/>
                </w:pPr>
              </w:pPrChange>
            </w:pPr>
            <w:r w:rsidRPr="00B5463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905" w:author="MCC160" w:date="2023-02-23T18:46:00Z">
                <w:pPr>
                  <w:keepNext/>
                  <w:keepLines/>
                  <w:spacing w:after="0"/>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906" w:author="MCC160" w:date="2023-02-23T18:46:00Z">
                <w:pPr>
                  <w:keepNext/>
                  <w:keepLines/>
                  <w:spacing w:after="0"/>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4907" w:author="MCC160" w:date="2023-02-23T18:46:00Z">
                  <w:rPr>
                    <w:lang w:val="fr-FR"/>
                  </w:rPr>
                </w:rPrChange>
              </w:rPr>
              <w:pPrChange w:id="4908" w:author="MCC160" w:date="2023-02-23T18:46:00Z">
                <w:pPr>
                  <w:keepNext/>
                  <w:keepLines/>
                  <w:spacing w:after="0"/>
                </w:pPr>
              </w:pPrChange>
            </w:pPr>
            <w:r w:rsidRPr="001B5C1E">
              <w:rPr>
                <w:b/>
                <w:lang w:val="fr-FR"/>
                <w:rPrChange w:id="4909" w:author="MCC160" w:date="2023-02-23T18:46: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910" w:author="MCC160" w:date="2023-02-23T18:4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911"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912"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913" w:author="MCC160" w:date="2023-02-23T18:46:00Z">
                <w:pPr>
                  <w:keepNext/>
                  <w:keepLines/>
                  <w:spacing w:after="0"/>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4914" w:author="MCC160" w:date="2023-02-23T18:46:00Z">
                <w:pPr>
                  <w:keepNext/>
                  <w:keepLines/>
                  <w:spacing w:after="0"/>
                </w:pPr>
              </w:pPrChange>
            </w:pPr>
            <w:r w:rsidRPr="00B5463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4915" w:author="MCC160" w:date="2023-02-23T18:46:00Z">
                <w:pPr>
                  <w:keepNext/>
                  <w:keepLines/>
                  <w:spacing w:after="0"/>
                </w:pPr>
              </w:pPrChange>
            </w:pPr>
            <w:r w:rsidRPr="00B54636">
              <w:rPr>
                <w:lang w:val="fr-FR"/>
              </w:rPr>
              <w:t>As described in Table 6.1.1.10.3.3-3B</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916" w:author="MCC160" w:date="2023-02-23T18:4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917" w:author="MCC160" w:date="2023-02-23T18:4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4918" w:author="MCC160" w:date="2023-02-23T18:46: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4919" w:author="MCC160" w:date="2023-02-23T18:46:00Z">
          <w:pPr>
            <w:keepNext/>
            <w:keepLines/>
            <w:spacing w:before="60"/>
            <w:jc w:val="center"/>
          </w:pPr>
        </w:pPrChange>
      </w:pPr>
      <w:r w:rsidRPr="00B54636">
        <w:t>Table 6.1.1.10.3.3-3B: SDP in SIP 200 (OK) (Table 6.1.1.10.3.3-3A)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920" w:author="MCC160" w:date="2023-02-23T18:46:00Z">
                <w:pPr>
                  <w:keepNext/>
                  <w:keepLines/>
                  <w:spacing w:after="0"/>
                </w:pPr>
              </w:pPrChange>
            </w:pPr>
            <w:r w:rsidRPr="00B54636">
              <w:rPr>
                <w:lang w:val="fr-FR"/>
              </w:rPr>
              <w:t>Derivation Path: TS 36.579-1 [2], Table 5.5.3.1.2-1</w:t>
            </w:r>
            <w:ins w:id="4921" w:author="MCC160" w:date="2023-01-20T21:28:00Z">
              <w:r w:rsidR="00DE7BE1">
                <w:rPr>
                  <w:lang w:val="fr-FR"/>
                </w:rPr>
                <w:t>,</w:t>
              </w:r>
            </w:ins>
            <w:r w:rsidRPr="00B54636">
              <w:rPr>
                <w:lang w:val="fr-FR"/>
              </w:rPr>
              <w:t xml:space="preserve"> condition SDP_ANSWER</w:t>
            </w:r>
          </w:p>
        </w:tc>
      </w:tr>
    </w:tbl>
    <w:p w:rsidR="00B54636" w:rsidRPr="00B54636" w:rsidRDefault="00B54636" w:rsidP="00B54636">
      <w:pPr>
        <w:rPr>
          <w:lang w:eastAsia="en-US"/>
        </w:rPr>
      </w:pPr>
    </w:p>
    <w:p w:rsidR="00B54636" w:rsidRPr="00B54636" w:rsidRDefault="00B54636">
      <w:pPr>
        <w:pStyle w:val="TH"/>
        <w:pPrChange w:id="4922" w:author="MCC160" w:date="2023-02-23T18:46:00Z">
          <w:pPr>
            <w:keepNext/>
            <w:keepLines/>
            <w:spacing w:before="60"/>
            <w:jc w:val="center"/>
          </w:pPr>
        </w:pPrChange>
      </w:pPr>
      <w:r w:rsidRPr="00B54636">
        <w:t>Table 6.1.1.10.3.3-4: Floor Taken (step 5A</w:t>
      </w:r>
      <w:ins w:id="4923" w:author="MCC160" w:date="2023-02-26T17:24:00Z">
        <w:r w:rsidR="0093438B" w:rsidRPr="0093438B">
          <w:rPr>
            <w:highlight w:val="yellow"/>
            <w:rPrChange w:id="4924" w:author="MCC160" w:date="2023-02-26T17:24:00Z">
              <w:rPr>
                <w:b/>
              </w:rPr>
            </w:rPrChange>
          </w:rPr>
          <w:t>, Table 6.1.1.10.3.2-1</w:t>
        </w:r>
      </w:ins>
      <w:r w:rsidRPr="00B54636">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925" w:author="MCC160" w:date="2023-02-23T18:46:00Z">
                <w:pPr>
                  <w:keepNext/>
                  <w:keepLines/>
                  <w:spacing w:after="0"/>
                </w:pPr>
              </w:pPrChange>
            </w:pPr>
            <w:r w:rsidRPr="00B54636">
              <w:rPr>
                <w:lang w:val="fr-FR"/>
              </w:rPr>
              <w:t xml:space="preserve">Derivation Path: </w:t>
            </w:r>
            <w:ins w:id="4926" w:author="MCC160" w:date="2023-01-21T09:31:00Z">
              <w:r w:rsidR="0017567D">
                <w:rPr>
                  <w:lang w:val="fr-FR"/>
                </w:rPr>
                <w:t xml:space="preserve">TS </w:t>
              </w:r>
            </w:ins>
            <w:r w:rsidRPr="00B54636">
              <w:rPr>
                <w:lang w:val="fr-FR"/>
              </w:rPr>
              <w:t>36.579-1 [2], Table 5.5.6.7-1</w:t>
            </w:r>
            <w:ins w:id="4927" w:author="MCC160" w:date="2023-01-20T21:28:00Z">
              <w:r w:rsidR="00DE7BE1">
                <w:rPr>
                  <w:lang w:val="fr-FR"/>
                </w:rPr>
                <w:t>,</w:t>
              </w:r>
            </w:ins>
            <w:r w:rsidRPr="00B54636">
              <w:rPr>
                <w:lang w:val="fr-FR"/>
              </w:rPr>
              <w:t xml:space="preserve"> condition ACK</w:t>
            </w:r>
          </w:p>
        </w:tc>
      </w:tr>
    </w:tbl>
    <w:p w:rsidR="00B54636" w:rsidRPr="00B54636" w:rsidRDefault="00B54636" w:rsidP="00B54636">
      <w:pPr>
        <w:rPr>
          <w:lang w:eastAsia="en-US"/>
        </w:rPr>
      </w:pPr>
    </w:p>
    <w:p w:rsidR="00B54636" w:rsidRPr="00B54636" w:rsidRDefault="00B54636">
      <w:pPr>
        <w:pStyle w:val="TH"/>
        <w:pPrChange w:id="4928" w:author="MCC160" w:date="2023-02-23T18:46:00Z">
          <w:pPr>
            <w:keepNext/>
            <w:keepLines/>
            <w:spacing w:before="60"/>
            <w:jc w:val="center"/>
          </w:pPr>
        </w:pPrChange>
      </w:pPr>
      <w:r w:rsidRPr="00B54636">
        <w:t>Table 6.1.1.10.3.3-5: Void</w:t>
      </w:r>
    </w:p>
    <w:p w:rsidR="00B54636" w:rsidRPr="00B54636" w:rsidRDefault="00B54636">
      <w:pPr>
        <w:pStyle w:val="TH"/>
        <w:rPr>
          <w:lang w:eastAsia="en-US"/>
        </w:rPr>
        <w:pPrChange w:id="4929" w:author="MCC160" w:date="2023-02-23T18:46:00Z">
          <w:pPr>
            <w:keepNext/>
            <w:keepLines/>
            <w:spacing w:before="60"/>
            <w:jc w:val="center"/>
          </w:pPr>
        </w:pPrChange>
      </w:pPr>
      <w:r w:rsidRPr="00B54636">
        <w:t>Table 6.1.1.10.3.3-6: SIP BYE from the SS (step 6, Table 6.1.1.10.3.</w:t>
      </w:r>
      <w:ins w:id="4930" w:author="MCC160" w:date="2023-02-26T17:25:00Z">
        <w:r w:rsidR="0093438B" w:rsidRPr="0093438B">
          <w:rPr>
            <w:highlight w:val="yellow"/>
            <w:rPrChange w:id="4931" w:author="MCC160" w:date="2023-02-26T17:25:00Z">
              <w:rPr>
                <w:b/>
              </w:rPr>
            </w:rPrChange>
          </w:rPr>
          <w:t>2</w:t>
        </w:r>
      </w:ins>
      <w:del w:id="4932" w:author="MCC160" w:date="2023-02-26T17:25:00Z">
        <w:r w:rsidRPr="0093438B" w:rsidDel="0093438B">
          <w:rPr>
            <w:highlight w:val="yellow"/>
            <w:rPrChange w:id="4933" w:author="MCC160" w:date="2023-02-26T17:25:00Z">
              <w:rPr>
                <w:b/>
              </w:rPr>
            </w:rPrChange>
          </w:rPr>
          <w:delText>3</w:delText>
        </w:r>
      </w:del>
      <w:r w:rsidRPr="00B54636">
        <w:t>-1;</w:t>
      </w:r>
      <w:r w:rsidRPr="00B54636">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4934" w:author="MCC160" w:date="2023-02-23T18:46:00Z">
                <w:pPr>
                  <w:keepNext/>
                  <w:keepLines/>
                  <w:spacing w:after="0"/>
                </w:pPr>
              </w:pPrChange>
            </w:pPr>
            <w:r w:rsidRPr="00B54636">
              <w:rPr>
                <w:lang w:val="fr-FR"/>
              </w:rPr>
              <w:t>Derivation Path: TS 36.579-1 [2], Table 5.5.2.2.2-1</w:t>
            </w:r>
            <w:ins w:id="4935" w:author="MCC160" w:date="2023-01-20T21:28:00Z">
              <w:r w:rsidR="00DE7BE1">
                <w:rPr>
                  <w:lang w:val="fr-FR"/>
                </w:rPr>
                <w:t>,</w:t>
              </w:r>
            </w:ins>
            <w:r w:rsidRPr="00B54636">
              <w:rPr>
                <w:lang w:val="fr-FR"/>
              </w:rPr>
              <w:t xml:space="preserve"> condition MO_CALL</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4936" w:name="_Toc21006014"/>
      <w:bookmarkStart w:id="4937" w:name="_Toc36037687"/>
      <w:bookmarkStart w:id="4938" w:name="_Toc43837538"/>
      <w:bookmarkStart w:id="4939" w:name="_Toc60995650"/>
      <w:bookmarkStart w:id="4940" w:name="_Toc69159778"/>
      <w:bookmarkStart w:id="4941" w:name="_Toc76583127"/>
      <w:bookmarkStart w:id="4942" w:name="_Toc83808679"/>
      <w:bookmarkStart w:id="4943" w:name="_Toc91233500"/>
      <w:bookmarkStart w:id="4944" w:name="_Toc100348979"/>
      <w:bookmarkStart w:id="4945" w:name="_Toc106787135"/>
      <w:bookmarkStart w:id="4946" w:name="_Toc124350036"/>
      <w:r w:rsidRPr="00B54636">
        <w:rPr>
          <w:rFonts w:ascii="Arial" w:hAnsi="Arial"/>
          <w:sz w:val="24"/>
        </w:rPr>
        <w:t>6.1.1.11</w:t>
      </w:r>
      <w:r w:rsidRPr="00B54636">
        <w:rPr>
          <w:rFonts w:ascii="Arial" w:hAnsi="Arial"/>
          <w:sz w:val="24"/>
        </w:rPr>
        <w:tab/>
        <w:t>On-network / Pre-arranged Emergency Group Call / Client Originated (CO)</w:t>
      </w:r>
      <w:bookmarkEnd w:id="4936"/>
      <w:bookmarkEnd w:id="4937"/>
      <w:bookmarkEnd w:id="4938"/>
      <w:bookmarkEnd w:id="4939"/>
      <w:bookmarkEnd w:id="4940"/>
      <w:bookmarkEnd w:id="4941"/>
      <w:bookmarkEnd w:id="4942"/>
      <w:bookmarkEnd w:id="4943"/>
      <w:bookmarkEnd w:id="4944"/>
      <w:bookmarkEnd w:id="4945"/>
      <w:bookmarkEnd w:id="4946"/>
    </w:p>
    <w:p w:rsidR="00B54636" w:rsidRPr="00B54636" w:rsidRDefault="00B54636">
      <w:pPr>
        <w:pStyle w:val="H6"/>
        <w:pPrChange w:id="4947" w:author="MCC160" w:date="2023-02-23T18:46:00Z">
          <w:pPr>
            <w:keepNext/>
            <w:keepLines/>
            <w:spacing w:before="120"/>
            <w:ind w:left="1985" w:hanging="1985"/>
          </w:pPr>
        </w:pPrChange>
      </w:pPr>
      <w:r w:rsidRPr="00B54636">
        <w:t>6.1.1.11.1</w:t>
      </w:r>
      <w:r w:rsidRPr="00B54636">
        <w:tab/>
        <w:t>Test Purpose (TP)</w:t>
      </w:r>
    </w:p>
    <w:p w:rsidR="00B54636" w:rsidRPr="00B54636" w:rsidRDefault="00B54636">
      <w:pPr>
        <w:pStyle w:val="H6"/>
        <w:pPrChange w:id="4948" w:author="MCC160" w:date="2023-02-23T18:46:00Z">
          <w:pPr>
            <w:keepNext/>
            <w:keepLines/>
            <w:spacing w:before="120"/>
            <w:ind w:left="1985" w:hanging="1985"/>
          </w:pPr>
        </w:pPrChange>
      </w:pPr>
      <w:r w:rsidRPr="00B54636">
        <w:t>(1)</w:t>
      </w:r>
    </w:p>
    <w:p w:rsidR="00B54636" w:rsidRPr="00B54636" w:rsidRDefault="00B54636">
      <w:pPr>
        <w:pStyle w:val="PL"/>
        <w:pPrChange w:id="494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495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4951"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w:t>
      </w:r>
      <w:r w:rsidRPr="00B54636">
        <w:rPr>
          <w:lang w:eastAsia="ko-KR"/>
        </w:rPr>
        <w:t xml:space="preserve">On-demand Pre-arranged </w:t>
      </w:r>
      <w:r w:rsidRPr="00B54636">
        <w:t>Emergency</w:t>
      </w:r>
      <w:r w:rsidRPr="00B54636">
        <w:rPr>
          <w:lang w:eastAsia="ko-KR"/>
        </w:rPr>
        <w:t xml:space="preserve"> Group Call </w:t>
      </w:r>
      <w:r w:rsidRPr="00B54636">
        <w:t>}</w:t>
      </w:r>
    </w:p>
    <w:p w:rsidR="00B54636" w:rsidRPr="00B54636" w:rsidRDefault="00B54636">
      <w:pPr>
        <w:pStyle w:val="PL"/>
        <w:pPrChange w:id="495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requests On-demand Pre-arranged Emergency Group Call by sending a SIP INVITE message </w:t>
      </w:r>
      <w:r w:rsidRPr="00B54636">
        <w:rPr>
          <w:b/>
        </w:rPr>
        <w:t>and</w:t>
      </w:r>
      <w:r w:rsidRPr="00B54636">
        <w:t xml:space="preserve"> responds to the SS with correct SIP messages }</w:t>
      </w:r>
    </w:p>
    <w:p w:rsidR="00B54636" w:rsidRPr="00B54636" w:rsidRDefault="00B54636">
      <w:pPr>
        <w:pStyle w:val="PL"/>
        <w:pPrChange w:id="495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495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4955" w:author="MCC160" w:date="2023-02-23T18:46:00Z">
          <w:pPr>
            <w:keepNext/>
            <w:keepLines/>
            <w:spacing w:before="120"/>
            <w:ind w:left="1985" w:hanging="1985"/>
          </w:pPr>
        </w:pPrChange>
      </w:pPr>
      <w:r w:rsidRPr="00B54636">
        <w:t>6.1.1.11.2</w:t>
      </w:r>
      <w:r w:rsidRPr="00B54636">
        <w:tab/>
        <w:t>Conformance requirements</w:t>
      </w:r>
    </w:p>
    <w:p w:rsidR="00B54636" w:rsidRPr="00B54636" w:rsidRDefault="00B54636" w:rsidP="00B54636">
      <w:r w:rsidRPr="00B54636">
        <w:t>References: The conformance requirements covered in the current TC are specified in TS 24.379, clause 6.2.8.1.1 and 10.1.1.2.1.1. Unless otherwise stated, these are Rel-13 requirements.</w:t>
      </w:r>
    </w:p>
    <w:p w:rsidR="00B54636" w:rsidRPr="00B54636" w:rsidRDefault="00B54636" w:rsidP="00B54636">
      <w:r w:rsidRPr="00B54636">
        <w:t>[TS 24.379, clause 6.2.8.1.1]</w:t>
      </w:r>
    </w:p>
    <w:p w:rsidR="00B54636" w:rsidRPr="00B54636" w:rsidRDefault="00B54636" w:rsidP="00B54636">
      <w:pPr>
        <w:spacing w:line="254" w:lineRule="auto"/>
        <w:rPr>
          <w:rFonts w:eastAsia="SimSun"/>
        </w:rPr>
      </w:pPr>
      <w:r w:rsidRPr="00B54636">
        <w:rPr>
          <w:rFonts w:eastAsia="SimSun"/>
        </w:rPr>
        <w:t>When the MCPTT emergency state is set and the MCPTT user is authorised to initiate an MCPTT emergency group call on the targeted MCPTT group as determined by the procedures of subclause 6.2.8.1.8, the MCPTT client:</w:t>
      </w:r>
    </w:p>
    <w:p w:rsidR="00B54636" w:rsidRPr="00B54636" w:rsidRDefault="00B54636" w:rsidP="00B54636">
      <w:pPr>
        <w:spacing w:line="254" w:lineRule="auto"/>
        <w:ind w:left="568" w:hanging="284"/>
        <w:rPr>
          <w:rFonts w:eastAsia="SimSun"/>
        </w:rPr>
      </w:pPr>
      <w:r w:rsidRPr="00B54636">
        <w:rPr>
          <w:rFonts w:eastAsia="SimSun"/>
        </w:rPr>
        <w:t>1)</w:t>
      </w:r>
      <w:r w:rsidRPr="00B54636">
        <w:rPr>
          <w:rFonts w:eastAsia="SimSun"/>
        </w:rPr>
        <w:tab/>
        <w:t>shall include in the application/vnd.3gpp.mcptt-info+xml MIME body in the SIP INVITE request or SIP REFER request, an &lt;emergency-ind&gt; element set to "true";</w:t>
      </w:r>
    </w:p>
    <w:p w:rsidR="00B54636" w:rsidRPr="00B54636" w:rsidRDefault="00B54636" w:rsidP="00B54636">
      <w:pPr>
        <w:spacing w:line="254" w:lineRule="auto"/>
        <w:ind w:left="568" w:hanging="284"/>
        <w:rPr>
          <w:rFonts w:eastAsia="SimSun"/>
        </w:rPr>
      </w:pPr>
      <w:r w:rsidRPr="00B54636">
        <w:rPr>
          <w:rFonts w:eastAsia="SimSun"/>
        </w:rPr>
        <w:t>2)</w:t>
      </w:r>
      <w:r w:rsidRPr="00B54636">
        <w:rPr>
          <w:rFonts w:eastAsia="SimSun"/>
        </w:rPr>
        <w:tab/>
        <w:t>if the MCPTT emergency group call state is set to "MEGC 1: emergency-gc-capable", shall set the MCPTT emergency group call state to "MEGC 2: emergency-call-requested";</w:t>
      </w:r>
    </w:p>
    <w:p w:rsidR="00B54636" w:rsidRPr="00B54636" w:rsidRDefault="00B54636" w:rsidP="00B54636">
      <w:pPr>
        <w:spacing w:line="254" w:lineRule="auto"/>
        <w:ind w:left="568" w:hanging="284"/>
        <w:rPr>
          <w:rFonts w:eastAsia="SimSun"/>
        </w:rPr>
      </w:pPr>
      <w:r w:rsidRPr="00B54636">
        <w:rPr>
          <w:rFonts w:eastAsia="SimSun"/>
        </w:rPr>
        <w:t>3)</w:t>
      </w:r>
      <w:r w:rsidRPr="00B54636">
        <w:rPr>
          <w:rFonts w:eastAsia="SimSun"/>
        </w:rPr>
        <w:tab/>
        <w:t>if the MCPTT user has also requested an MCPTT emergency alert to be sent and this is an authorised request for MCPTT emergency alert as determined by the procedures of subclause 6.2.8.1.6, and the MCPTT emergency alert state is set to "MEA 1: no-alert", shall:</w:t>
      </w:r>
    </w:p>
    <w:p w:rsidR="00B54636" w:rsidRPr="00B54636" w:rsidRDefault="00B54636" w:rsidP="00B54636">
      <w:pPr>
        <w:spacing w:line="254" w:lineRule="auto"/>
        <w:ind w:left="851" w:hanging="284"/>
        <w:rPr>
          <w:rFonts w:eastAsia="SimSun"/>
        </w:rPr>
      </w:pPr>
      <w:r w:rsidRPr="00B54636">
        <w:rPr>
          <w:rFonts w:eastAsia="SimSun"/>
        </w:rPr>
        <w:t>a)</w:t>
      </w:r>
      <w:r w:rsidRPr="00B54636">
        <w:rPr>
          <w:rFonts w:eastAsia="SimSun"/>
        </w:rPr>
        <w:tab/>
        <w:t>set the &lt;alert-ind&gt; element of the application/vnd.3gpp.mcptt-info+xml MIME body to "true" and set the MCPTT emergency alert state to "MEA 2: emergency-alert-confirm-pending"; and</w:t>
      </w:r>
    </w:p>
    <w:p w:rsidR="00B54636" w:rsidRPr="00B54636" w:rsidRDefault="00B54636" w:rsidP="00B54636">
      <w:pPr>
        <w:spacing w:line="254" w:lineRule="auto"/>
        <w:ind w:left="851" w:hanging="284"/>
        <w:rPr>
          <w:rFonts w:eastAsia="SimSun"/>
        </w:rPr>
      </w:pPr>
      <w:r w:rsidRPr="00B54636">
        <w:rPr>
          <w:rFonts w:eastAsia="SimSun"/>
        </w:rPr>
        <w:t>b)</w:t>
      </w:r>
      <w:r w:rsidRPr="00B54636">
        <w:rPr>
          <w:rFonts w:eastAsia="SimSun"/>
        </w:rPr>
        <w:tab/>
        <w:t>include in the SIP INVITE request the specific location information for MCPTT emergency alert as specified in subclause 6.2.9.1;</w:t>
      </w:r>
    </w:p>
    <w:p w:rsidR="00B54636" w:rsidRPr="00B54636" w:rsidRDefault="00B54636" w:rsidP="00B54636">
      <w:pPr>
        <w:spacing w:line="254" w:lineRule="auto"/>
        <w:ind w:left="568" w:hanging="284"/>
        <w:rPr>
          <w:rFonts w:eastAsia="SimSun"/>
        </w:rPr>
      </w:pPr>
      <w:r w:rsidRPr="00B54636">
        <w:rPr>
          <w:rFonts w:eastAsia="SimSun"/>
        </w:rPr>
        <w:t>4)</w:t>
      </w:r>
      <w:r w:rsidRPr="00B54636">
        <w:rPr>
          <w:rFonts w:eastAsia="SimSun"/>
        </w:rPr>
        <w:tab/>
        <w:t>if the MCPTT user has not requested an MCPTT emergency alert to be sent and the MCPTT emergency alert state is set to "MEA 1: no-alert", shall set the &lt;alert-ind&gt; element of the application/vnd.3gpp.mcptt-info+xml MIME body to "false"; and</w:t>
      </w:r>
    </w:p>
    <w:p w:rsidR="00B54636" w:rsidRPr="00B54636" w:rsidRDefault="00B54636" w:rsidP="00B54636">
      <w:pPr>
        <w:spacing w:line="254" w:lineRule="auto"/>
        <w:ind w:left="568" w:hanging="284"/>
        <w:rPr>
          <w:rFonts w:eastAsia="SimSun"/>
        </w:rPr>
      </w:pPr>
      <w:r w:rsidRPr="00B54636">
        <w:rPr>
          <w:rFonts w:eastAsia="SimSun"/>
        </w:rPr>
        <w:t>5)</w:t>
      </w:r>
      <w:r w:rsidRPr="00B54636">
        <w:rPr>
          <w:rFonts w:eastAsia="SimSun"/>
        </w:rPr>
        <w:tab/>
        <w:t>if the MCPTT client emergency group state of the group is set to a value other than "MEG 2: in-progress" set the MCPTT client emergency group state of the MCPTT group to "MEG 4: confirm-pending".</w:t>
      </w:r>
    </w:p>
    <w:p w:rsidR="00B54636" w:rsidRPr="00B54636" w:rsidRDefault="00B54636" w:rsidP="00B54636">
      <w:pPr>
        <w:keepLines/>
        <w:spacing w:line="254" w:lineRule="auto"/>
        <w:ind w:left="1135" w:hanging="851"/>
        <w:rPr>
          <w:rFonts w:eastAsia="SimSun"/>
        </w:rPr>
      </w:pPr>
      <w:r w:rsidRPr="00B54636">
        <w:rPr>
          <w:rFonts w:eastAsia="SimSun"/>
        </w:rPr>
        <w:t>NOTE 1:</w:t>
      </w:r>
      <w:r w:rsidRPr="00B54636">
        <w:rPr>
          <w:rFonts w:eastAsia="SimSun"/>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rsidR="00B54636" w:rsidRPr="00B54636" w:rsidRDefault="00B54636" w:rsidP="00B54636">
      <w:pPr>
        <w:spacing w:line="254" w:lineRule="auto"/>
        <w:rPr>
          <w:rFonts w:eastAsia="SimSun"/>
        </w:rPr>
      </w:pPr>
      <w:r w:rsidRPr="00B54636">
        <w:rPr>
          <w:rFonts w:eastAsia="SimSun"/>
        </w:rPr>
        <w:t>When the MCPTT emergency state is clear and the MCPTT emergency group call state is set to "MEGC 1: emergency-gc-capable" and the the MCPTT user is  authorised to initiate an MCPTT emergency group call on the targetted MCPTT group as determined by the procedures of subclause 6.2.8.1.8, the MCPTT client:</w:t>
      </w:r>
    </w:p>
    <w:p w:rsidR="00B54636" w:rsidRPr="00B54636" w:rsidRDefault="00B54636" w:rsidP="00B54636">
      <w:pPr>
        <w:spacing w:line="254" w:lineRule="auto"/>
        <w:ind w:left="568" w:hanging="284"/>
        <w:rPr>
          <w:rFonts w:eastAsia="SimSun"/>
        </w:rPr>
      </w:pPr>
      <w:r w:rsidRPr="00B54636">
        <w:rPr>
          <w:rFonts w:eastAsia="SimSun"/>
        </w:rPr>
        <w:t>1)</w:t>
      </w:r>
      <w:r w:rsidRPr="00B54636">
        <w:rPr>
          <w:rFonts w:eastAsia="SimSun"/>
        </w:rPr>
        <w:tab/>
        <w:t>shall set the MCPTT emergency state;</w:t>
      </w:r>
    </w:p>
    <w:p w:rsidR="00B54636" w:rsidRPr="00B54636" w:rsidRDefault="00B54636" w:rsidP="00B54636">
      <w:pPr>
        <w:spacing w:line="254" w:lineRule="auto"/>
        <w:ind w:left="568" w:hanging="284"/>
        <w:rPr>
          <w:rFonts w:eastAsia="SimSun"/>
        </w:rPr>
      </w:pPr>
      <w:r w:rsidRPr="00B54636">
        <w:rPr>
          <w:rFonts w:eastAsia="SimSun"/>
        </w:rPr>
        <w:t>2)</w:t>
      </w:r>
      <w:r w:rsidRPr="00B54636">
        <w:rPr>
          <w:rFonts w:eastAsia="SimSun"/>
        </w:rPr>
        <w:tab/>
        <w:t>shall include in the application/vnd.3gpp.mcptt-info+xml MIME body in the SIP INVITE request or SIP REFER request an &lt;emergency-ind&gt; element set to "true" and set the MCPTT emergency group call state to "MEGC 2: emergency-call-requested" state;</w:t>
      </w:r>
    </w:p>
    <w:p w:rsidR="00B54636" w:rsidRPr="00B54636" w:rsidRDefault="00B54636" w:rsidP="00B54636">
      <w:pPr>
        <w:spacing w:line="254" w:lineRule="auto"/>
        <w:ind w:left="568" w:hanging="284"/>
        <w:rPr>
          <w:rFonts w:eastAsia="SimSun"/>
        </w:rPr>
      </w:pPr>
      <w:r w:rsidRPr="00B54636">
        <w:rPr>
          <w:rFonts w:eastAsia="SimSun"/>
        </w:rPr>
        <w:t>3)</w:t>
      </w:r>
      <w:r w:rsidRPr="00B54636">
        <w:rPr>
          <w:rFonts w:eastAsia="SimSun"/>
        </w:rPr>
        <w:tab/>
        <w:t>if the MCPTT user has also requested an MCPTT emergency alert to be sent and this is an authorised request for MCPTT emergency alert as determined by the procedures of subclause 6.2.8.1.6, shall:</w:t>
      </w:r>
    </w:p>
    <w:p w:rsidR="00B54636" w:rsidRPr="00B54636" w:rsidRDefault="00B54636" w:rsidP="00B54636">
      <w:pPr>
        <w:spacing w:line="254" w:lineRule="auto"/>
        <w:ind w:left="851" w:hanging="284"/>
        <w:rPr>
          <w:rFonts w:eastAsia="SimSun"/>
        </w:rPr>
      </w:pPr>
      <w:r w:rsidRPr="00B54636">
        <w:rPr>
          <w:rFonts w:eastAsia="SimSun"/>
        </w:rPr>
        <w:t>a)</w:t>
      </w:r>
      <w:r w:rsidRPr="00B54636">
        <w:rPr>
          <w:rFonts w:eastAsia="SimSun"/>
        </w:rPr>
        <w:tab/>
        <w:t>include in the application/vnd.3gpp.mcptt-info+xml MIME body the &lt;alert-ind&gt; element set to "true" and set the MCPTT emergency alert state to "MEA 2: emergency-alert-confirm-pending"; and</w:t>
      </w:r>
    </w:p>
    <w:p w:rsidR="00B54636" w:rsidRPr="00B54636" w:rsidRDefault="00B54636" w:rsidP="00B54636">
      <w:pPr>
        <w:spacing w:line="254" w:lineRule="auto"/>
        <w:ind w:left="851" w:hanging="284"/>
        <w:rPr>
          <w:rFonts w:eastAsia="SimSun"/>
        </w:rPr>
      </w:pPr>
      <w:r w:rsidRPr="00B54636">
        <w:rPr>
          <w:rFonts w:eastAsia="SimSun"/>
        </w:rPr>
        <w:t>b)</w:t>
      </w:r>
      <w:r w:rsidRPr="00B54636">
        <w:rPr>
          <w:rFonts w:eastAsia="SimSun"/>
        </w:rPr>
        <w:tab/>
        <w:t>include in the SIP INVITE request the specific location information for MCPTT emergency alert as specified in subclause 6.2.9.1;</w:t>
      </w:r>
    </w:p>
    <w:p w:rsidR="00B54636" w:rsidRPr="00B54636" w:rsidRDefault="00B54636" w:rsidP="00B54636">
      <w:pPr>
        <w:spacing w:line="254" w:lineRule="auto"/>
        <w:ind w:left="568" w:hanging="284"/>
        <w:rPr>
          <w:rFonts w:eastAsia="SimSun"/>
        </w:rPr>
      </w:pPr>
      <w:r w:rsidRPr="00B54636">
        <w:rPr>
          <w:rFonts w:eastAsia="SimSun"/>
        </w:rPr>
        <w:t>4)</w:t>
      </w:r>
      <w:r w:rsidRPr="00B54636">
        <w:rPr>
          <w:rFonts w:eastAsia="SimSun"/>
        </w:rPr>
        <w:tab/>
        <w:t>if the MCPTT user has not requested an MCPTT emergency alert to be sent, shall set the &lt;alert-ind&gt; element of the application/vnd.3gpp.mcptt-info+xml MIME body to "false"; and</w:t>
      </w:r>
    </w:p>
    <w:p w:rsidR="00B54636" w:rsidRPr="00B54636" w:rsidRDefault="00B54636" w:rsidP="00B54636">
      <w:pPr>
        <w:spacing w:line="254" w:lineRule="auto"/>
        <w:ind w:left="568" w:hanging="284"/>
        <w:rPr>
          <w:rFonts w:eastAsia="SimSun"/>
        </w:rPr>
      </w:pPr>
      <w:r w:rsidRPr="00B54636">
        <w:rPr>
          <w:rFonts w:eastAsia="SimSun"/>
        </w:rPr>
        <w:t>5)</w:t>
      </w:r>
      <w:r w:rsidRPr="00B54636">
        <w:rPr>
          <w:rFonts w:eastAsia="SimSun"/>
        </w:rPr>
        <w:tab/>
        <w:t>if the MCPTT client emergency group state of the group is set to a value other than "MEG 2: in-progress" shall set the MCPTT client emergency group state of the MCPTT group to "MEG 4: confirm-pending".</w:t>
      </w:r>
    </w:p>
    <w:p w:rsidR="00B54636" w:rsidRPr="00B54636" w:rsidRDefault="00B54636" w:rsidP="00B54636">
      <w:pPr>
        <w:keepLines/>
        <w:spacing w:line="254" w:lineRule="auto"/>
        <w:ind w:left="1135" w:hanging="851"/>
        <w:rPr>
          <w:rFonts w:eastAsia="SimSun"/>
        </w:rPr>
      </w:pPr>
      <w:r w:rsidRPr="00B54636">
        <w:rPr>
          <w:rFonts w:eastAsia="SimSun"/>
        </w:rPr>
        <w:t>NOTE 2:</w:t>
      </w:r>
      <w:r w:rsidRPr="00B54636">
        <w:rPr>
          <w:rFonts w:eastAsia="SimSun"/>
        </w:rPr>
        <w:tab/>
        <w:t>This is the case of an initial MCPTT emergency group call and optionally an MCPTT emergency alert being sent. As the MCPTT emergency state is not sent, there is no MCPTT emergency alert outstanding.</w:t>
      </w:r>
    </w:p>
    <w:p w:rsidR="00B54636" w:rsidRPr="00B54636" w:rsidRDefault="00B54636" w:rsidP="00B54636">
      <w:pPr>
        <w:keepLines/>
        <w:spacing w:line="254" w:lineRule="auto"/>
        <w:ind w:left="1135" w:hanging="851"/>
        <w:rPr>
          <w:rFonts w:eastAsia="SimSun"/>
        </w:rPr>
      </w:pPr>
      <w:r w:rsidRPr="00B54636">
        <w:rPr>
          <w:rFonts w:eastAsia="SimSun"/>
        </w:rPr>
        <w:t>NOTE 3:</w:t>
      </w:r>
      <w:r w:rsidRPr="00B54636">
        <w:rPr>
          <w:rFonts w:eastAsia="SimSun"/>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rsidR="00B54636" w:rsidRPr="00B54636" w:rsidRDefault="00B54636" w:rsidP="00B54636">
      <w:r w:rsidRPr="00B54636">
        <w:t>[TS 24.379, clause 10.1.1.2.1.1]</w:t>
      </w:r>
    </w:p>
    <w:p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rsidR="00B54636" w:rsidRPr="00B54636" w:rsidRDefault="00B54636" w:rsidP="00B54636">
      <w:pPr>
        <w:ind w:left="568" w:hanging="284"/>
      </w:pPr>
      <w:r w:rsidRPr="00B54636">
        <w:t>...</w:t>
      </w:r>
    </w:p>
    <w:p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8)</w:t>
      </w:r>
      <w:r w:rsidRPr="00B54636">
        <w:tab/>
        <w:t>should include the "timer" option tag in the Supported header field;</w:t>
      </w:r>
    </w:p>
    <w:p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rsidR="00B54636" w:rsidRPr="00B54636" w:rsidRDefault="00B54636" w:rsidP="00B54636">
      <w:pPr>
        <w:ind w:left="568" w:hanging="284"/>
      </w:pPr>
      <w:r w:rsidRPr="00B54636">
        <w:t>12)</w:t>
      </w:r>
      <w:r w:rsidRPr="00B54636">
        <w:tab/>
        <w:t>if the MCPTT client emergency group state for this group is set to "MEG 2: in-progress" or "MEG 4: confirm-pending", the MCPTT client shall include the Resource-Priority header field and comply with the procedures in subclause 6.2.8.1.2;</w:t>
      </w:r>
    </w:p>
    <w:p w:rsidR="00B54636" w:rsidRPr="00B54636" w:rsidRDefault="00B54636" w:rsidP="00B54636">
      <w:pPr>
        <w:ind w:left="568" w:hanging="284"/>
      </w:pPr>
      <w:r w:rsidRPr="00B54636">
        <w:t>...</w:t>
      </w:r>
    </w:p>
    <w:p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ind w:left="851" w:hanging="284"/>
      </w:pPr>
      <w:r w:rsidRPr="00B54636">
        <w:t>c)</w:t>
      </w:r>
      <w:r w:rsidRPr="00B54636">
        <w:tab/>
        <w:t>the &lt;mcptt-client-id&gt; element set to the MCPTT client ID of the originating MCPTT client; and</w:t>
      </w:r>
    </w:p>
    <w:p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rsidR="00B54636" w:rsidRPr="00B54636" w:rsidRDefault="00B54636" w:rsidP="00B54636">
      <w:pPr>
        <w:ind w:left="568" w:hanging="284"/>
      </w:pPr>
      <w:r w:rsidRPr="00B54636">
        <w:t>15)</w:t>
      </w:r>
      <w:r w:rsidRPr="00B54636">
        <w:tab/>
        <w:t>shall include an SDP offer according to 3GPP TS 24.229 [4] with the clarifications given in subclause 6.2.1;</w:t>
      </w:r>
    </w:p>
    <w:p w:rsidR="00B54636" w:rsidRPr="00B54636" w:rsidRDefault="00B54636" w:rsidP="00B54636">
      <w:pPr>
        <w:ind w:left="568" w:hanging="284"/>
      </w:pPr>
      <w:r w:rsidRPr="00B54636">
        <w:t>16)</w:t>
      </w:r>
      <w:r w:rsidRPr="00B54636">
        <w:tab/>
        <w:t>if an implicit floor request is required, shall indicate this as specified in subclause 6.4; and</w:t>
      </w:r>
    </w:p>
    <w:p w:rsidR="00B54636" w:rsidRPr="00B54636" w:rsidRDefault="00B54636" w:rsidP="00B54636">
      <w:pPr>
        <w:ind w:left="568" w:hanging="284"/>
      </w:pPr>
      <w:r w:rsidRPr="00B54636">
        <w:t>17)</w:t>
      </w:r>
      <w:r w:rsidRPr="00B54636">
        <w:tab/>
        <w:t>shall send the SIP INVITE request towards the MCPTT server according to 3GPP TS 24.229 [4].</w:t>
      </w:r>
    </w:p>
    <w:p w:rsidR="00B54636" w:rsidRPr="00B54636" w:rsidRDefault="00B54636" w:rsidP="00B54636">
      <w:r w:rsidRPr="00B54636">
        <w:t>On receiving a SIP 2xx response to the SIP INVITE request, the MCPTT client:</w:t>
      </w:r>
    </w:p>
    <w:p w:rsidR="00B54636" w:rsidRPr="00B54636" w:rsidRDefault="00B54636" w:rsidP="00B54636">
      <w:pPr>
        <w:ind w:left="568" w:hanging="284"/>
      </w:pPr>
      <w:r w:rsidRPr="00B54636">
        <w:t>1)</w:t>
      </w:r>
      <w:r w:rsidRPr="00B54636">
        <w:tab/>
        <w:t>shall interact with the user plane as specified in 3GPP TS 24.380 [5] ;</w:t>
      </w:r>
    </w:p>
    <w:p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rsidR="00B54636" w:rsidRPr="00B54636" w:rsidRDefault="00B54636" w:rsidP="00B54636">
      <w:pPr>
        <w:ind w:left="568" w:hanging="284"/>
      </w:pPr>
      <w:r w:rsidRPr="00B54636">
        <w:t>3)</w:t>
      </w:r>
      <w:r w:rsidRPr="00B54636">
        <w:tab/>
        <w:t>may subscribe to the conference event package as specified in subclause 10.1.3.1.</w:t>
      </w:r>
    </w:p>
    <w:p w:rsidR="00B54636" w:rsidRPr="00B54636" w:rsidRDefault="00B54636" w:rsidP="00B54636">
      <w:r w:rsidRPr="00B54636">
        <w:t>On receiving a SIP 4xx response, a SIP 5xx response or a SIP 6xx response to the SIP INVITE request:</w:t>
      </w:r>
    </w:p>
    <w:p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rsidR="00B54636" w:rsidRPr="00B54636" w:rsidRDefault="00B54636" w:rsidP="00B54636">
      <w:pPr>
        <w:ind w:left="568" w:hanging="284"/>
      </w:pPr>
      <w:r w:rsidRPr="00B54636">
        <w:t>…</w:t>
      </w:r>
    </w:p>
    <w:p w:rsidR="00B54636" w:rsidRPr="00B54636" w:rsidRDefault="00B54636" w:rsidP="00B54636">
      <w:r w:rsidRPr="00B54636">
        <w:t>the MCPTT client shall perform the actions specified in subclause 6.2.8.1.5.</w:t>
      </w:r>
    </w:p>
    <w:p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rsidR="00B54636" w:rsidRPr="00B54636" w:rsidRDefault="00B54636">
      <w:pPr>
        <w:pStyle w:val="H6"/>
        <w:pPrChange w:id="4956" w:author="MCC160" w:date="2023-02-23T18:46:00Z">
          <w:pPr>
            <w:keepNext/>
            <w:keepLines/>
            <w:spacing w:before="120"/>
            <w:ind w:left="1985" w:hanging="1985"/>
          </w:pPr>
        </w:pPrChange>
      </w:pPr>
      <w:r w:rsidRPr="00B54636">
        <w:t>6.1.1.11.3</w:t>
      </w:r>
      <w:r w:rsidRPr="00B54636">
        <w:tab/>
        <w:t>Test description</w:t>
      </w:r>
    </w:p>
    <w:p w:rsidR="00B54636" w:rsidRPr="00B54636" w:rsidRDefault="00B54636">
      <w:pPr>
        <w:pStyle w:val="H6"/>
        <w:pPrChange w:id="4957" w:author="MCC160" w:date="2023-02-23T18:46:00Z">
          <w:pPr>
            <w:keepNext/>
            <w:keepLines/>
            <w:spacing w:before="120"/>
            <w:ind w:left="1985" w:hanging="1985"/>
          </w:pPr>
        </w:pPrChange>
      </w:pPr>
      <w:r w:rsidRPr="00B54636">
        <w:t>6.1.1.11.3.1</w:t>
      </w:r>
      <w:r w:rsidRPr="00B54636">
        <w:tab/>
        <w:t>Pre-test conditions</w:t>
      </w:r>
    </w:p>
    <w:p w:rsidR="00B54636" w:rsidRPr="00B54636" w:rsidRDefault="00B54636">
      <w:pPr>
        <w:pStyle w:val="H6"/>
        <w:pPrChange w:id="4958" w:author="MCC160" w:date="2023-02-23T18:46:00Z">
          <w:pPr>
            <w:keepNext/>
            <w:keepLines/>
            <w:spacing w:before="120"/>
            <w:ind w:left="1985" w:hanging="1985"/>
          </w:pPr>
        </w:pPrChange>
      </w:pPr>
      <w:r w:rsidRPr="00B54636">
        <w:t>System Simulator:</w:t>
      </w:r>
    </w:p>
    <w:p w:rsidR="00B54636" w:rsidRPr="00B54636" w:rsidRDefault="00B54636">
      <w:pPr>
        <w:pStyle w:val="B10"/>
        <w:pPrChange w:id="4959" w:author="MCC160" w:date="2023-02-23T18:46:00Z">
          <w:pPr>
            <w:ind w:left="568" w:hanging="284"/>
          </w:pPr>
        </w:pPrChange>
      </w:pPr>
      <w:r w:rsidRPr="00B54636">
        <w:t>-</w:t>
      </w:r>
      <w:r w:rsidRPr="00B54636">
        <w:tab/>
        <w:t>SS (MCPTT server)</w:t>
      </w:r>
    </w:p>
    <w:p w:rsidR="00B54636" w:rsidRPr="00B54636" w:rsidRDefault="00B54636">
      <w:pPr>
        <w:pStyle w:val="B10"/>
        <w:pPrChange w:id="4960" w:author="MCC160" w:date="2023-02-23T18:46: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4961" w:author="MCC160" w:date="2023-02-23T18:46:00Z">
          <w:pPr>
            <w:keepNext/>
            <w:keepLines/>
            <w:spacing w:before="120"/>
            <w:ind w:left="1985" w:hanging="1985"/>
          </w:pPr>
        </w:pPrChange>
      </w:pPr>
      <w:r w:rsidRPr="00B54636">
        <w:t>IUT:</w:t>
      </w:r>
    </w:p>
    <w:p w:rsidR="00B54636" w:rsidRPr="00B54636" w:rsidRDefault="00B54636">
      <w:pPr>
        <w:pStyle w:val="B10"/>
        <w:pPrChange w:id="4962" w:author="MCC160" w:date="2023-02-23T18:46:00Z">
          <w:pPr>
            <w:ind w:left="568" w:hanging="284"/>
          </w:pPr>
        </w:pPrChange>
      </w:pPr>
      <w:r w:rsidRPr="00B54636">
        <w:t>-</w:t>
      </w:r>
      <w:r w:rsidRPr="00B54636">
        <w:tab/>
        <w:t xml:space="preserve">UE (MCPTT client) </w:t>
      </w:r>
    </w:p>
    <w:p w:rsidR="00067051" w:rsidRPr="00874E7A" w:rsidRDefault="00067051" w:rsidP="00067051">
      <w:pPr>
        <w:pStyle w:val="B10"/>
        <w:rPr>
          <w:ins w:id="4963" w:author="MCC160" w:date="2023-01-17T10:34:00Z"/>
        </w:rPr>
      </w:pPr>
      <w:ins w:id="4964" w:author="MCC160" w:date="2023-01-17T10:34:00Z">
        <w:r w:rsidRPr="00874E7A">
          <w:t>-</w:t>
        </w:r>
        <w:r w:rsidRPr="00874E7A">
          <w:tab/>
          <w:t>The test USIM set as defined in TS 36.579-1 [2]</w:t>
        </w:r>
        <w:r>
          <w:t xml:space="preserve"> </w:t>
        </w:r>
        <w:r w:rsidRPr="00874E7A">
          <w:t>clause 5.5.10 is inserted.</w:t>
        </w:r>
      </w:ins>
    </w:p>
    <w:p w:rsidR="00B54636" w:rsidRPr="00B54636" w:rsidDel="00067051" w:rsidRDefault="00B54636" w:rsidP="00B54636">
      <w:pPr>
        <w:ind w:left="568" w:hanging="284"/>
        <w:rPr>
          <w:del w:id="4965" w:author="MCC160" w:date="2023-01-17T10:34:00Z"/>
        </w:rPr>
      </w:pPr>
      <w:del w:id="4966" w:author="MCC160" w:date="2023-01-17T10:34:00Z">
        <w:r w:rsidRPr="00B54636" w:rsidDel="00067051">
          <w:delText>The test USIM set as defined in TS 36.579-1 [2], subclause 5.5.10 is inserted.</w:delText>
        </w:r>
      </w:del>
    </w:p>
    <w:p w:rsidR="00B54636" w:rsidRPr="00B54636" w:rsidRDefault="00B54636">
      <w:pPr>
        <w:pStyle w:val="H6"/>
        <w:pPrChange w:id="4967" w:author="MCC160" w:date="2023-02-23T18:46:00Z">
          <w:pPr>
            <w:keepNext/>
            <w:keepLines/>
            <w:spacing w:before="120"/>
            <w:ind w:left="1985" w:hanging="1985"/>
          </w:pPr>
        </w:pPrChange>
      </w:pPr>
      <w:r w:rsidRPr="00B54636">
        <w:t>Preamble:</w:t>
      </w:r>
    </w:p>
    <w:p w:rsidR="00E61C34" w:rsidRPr="00874E7A" w:rsidRDefault="00E61C34" w:rsidP="00E61C34">
      <w:pPr>
        <w:pStyle w:val="B10"/>
        <w:rPr>
          <w:ins w:id="4968" w:author="MCC160" w:date="2023-01-18T13:38:00Z"/>
        </w:rPr>
      </w:pPr>
      <w:ins w:id="4969" w:author="MCC160" w:date="2023-01-18T13:38:00Z">
        <w:r w:rsidRPr="00874E7A">
          <w:t>-</w:t>
        </w:r>
        <w:r w:rsidRPr="00874E7A">
          <w:tab/>
        </w:r>
        <w:r>
          <w:t xml:space="preserve">The UE has performed procedure </w:t>
        </w:r>
      </w:ins>
      <w:ins w:id="4970" w:author="MCC160" w:date="2023-01-18T14:02:00Z">
        <w:r w:rsidR="008754C1">
          <w:t>'</w:t>
        </w:r>
      </w:ins>
      <w:ins w:id="4971" w:author="MCC160" w:date="2023-01-18T13:38:00Z">
        <w:r>
          <w:t>MCPTT UE registration</w:t>
        </w:r>
      </w:ins>
      <w:ins w:id="4972" w:author="MCC160" w:date="2023-01-18T14:15:00Z">
        <w:r w:rsidR="006F6CCD">
          <w:t>'</w:t>
        </w:r>
      </w:ins>
      <w:ins w:id="4973" w:author="MCC160" w:date="2023-01-18T13:38:00Z">
        <w:r>
          <w:t xml:space="preserve"> as specified in TS 36.579-1 [2] clause 5.4.2.</w:t>
        </w:r>
      </w:ins>
    </w:p>
    <w:p w:rsidR="00E61C34" w:rsidRPr="00874E7A" w:rsidRDefault="00E61C34" w:rsidP="00E61C34">
      <w:pPr>
        <w:pStyle w:val="B10"/>
        <w:rPr>
          <w:ins w:id="4974" w:author="MCC160" w:date="2023-01-18T13:38:00Z"/>
        </w:rPr>
      </w:pPr>
      <w:ins w:id="4975" w:author="MCC160" w:date="2023-01-18T13:38:00Z">
        <w:r w:rsidRPr="00874E7A">
          <w:t>-</w:t>
        </w:r>
        <w:r w:rsidRPr="00874E7A">
          <w:tab/>
        </w:r>
        <w:r>
          <w:t xml:space="preserve">The UE has performed procedure </w:t>
        </w:r>
      </w:ins>
      <w:ins w:id="4976" w:author="MCC160" w:date="2023-01-18T14:02:00Z">
        <w:r w:rsidR="008754C1">
          <w:t>'</w:t>
        </w:r>
      </w:ins>
      <w:ins w:id="4977" w:author="MCC160" w:date="2023-01-18T13:38:00Z">
        <w:r>
          <w:t>MCX Authorization/Configuration and Key Generation</w:t>
        </w:r>
      </w:ins>
      <w:ins w:id="4978" w:author="MCC160" w:date="2023-01-18T14:15:00Z">
        <w:r w:rsidR="006F6CCD">
          <w:t>'</w:t>
        </w:r>
      </w:ins>
      <w:ins w:id="4979" w:author="MCC160" w:date="2023-01-18T13:38:00Z">
        <w:r>
          <w:t xml:space="preserve"> as specified in TS 36.579-1 [2] clause 5.3.2.</w:t>
        </w:r>
      </w:ins>
    </w:p>
    <w:p w:rsidR="00B54636" w:rsidRPr="00B54636" w:rsidDel="00E61C34" w:rsidRDefault="00B54636">
      <w:pPr>
        <w:pStyle w:val="B10"/>
        <w:rPr>
          <w:del w:id="4980" w:author="MCC160" w:date="2023-01-18T13:38:00Z"/>
        </w:rPr>
        <w:pPrChange w:id="4981" w:author="MCC160" w:date="2023-02-23T18:46:00Z">
          <w:pPr>
            <w:ind w:left="568" w:hanging="284"/>
          </w:pPr>
        </w:pPrChange>
      </w:pPr>
      <w:del w:id="4982"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4983" w:author="MCC160" w:date="2023-01-18T13:38:00Z"/>
        </w:rPr>
        <w:pPrChange w:id="4984" w:author="MCC160" w:date="2023-02-23T18:46:00Z">
          <w:pPr>
            <w:ind w:left="568" w:hanging="284"/>
          </w:pPr>
        </w:pPrChange>
      </w:pPr>
      <w:del w:id="4985"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4986" w:author="MCC160" w:date="2023-02-23T18:46:00Z">
          <w:pPr>
            <w:ind w:left="568" w:hanging="284"/>
          </w:pPr>
        </w:pPrChange>
      </w:pPr>
      <w:r w:rsidRPr="00B54636">
        <w:t>-</w:t>
      </w:r>
      <w:r w:rsidRPr="00B54636">
        <w:tab/>
        <w:t>UE States at the end of the preamble</w:t>
      </w:r>
    </w:p>
    <w:p w:rsidR="00B54636" w:rsidRPr="00B54636" w:rsidRDefault="00B54636">
      <w:pPr>
        <w:pStyle w:val="B2"/>
        <w:pPrChange w:id="4987" w:author="MCC160" w:date="2023-02-23T18:46:00Z">
          <w:pPr>
            <w:ind w:left="851" w:hanging="284"/>
          </w:pPr>
        </w:pPrChange>
      </w:pPr>
      <w:r w:rsidRPr="00B54636">
        <w:t>-</w:t>
      </w:r>
      <w:r w:rsidRPr="00B54636">
        <w:tab/>
        <w:t>The UE is in E-UTRA Registered, Idle Mode state.</w:t>
      </w:r>
    </w:p>
    <w:p w:rsidR="00B54636" w:rsidRPr="00B54636" w:rsidRDefault="00B54636">
      <w:pPr>
        <w:pStyle w:val="B2"/>
        <w:pPrChange w:id="4988" w:author="MCC160" w:date="2023-02-23T18:46: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4989" w:author="MCC160" w:date="2023-02-23T18:46:00Z">
          <w:pPr>
            <w:keepNext/>
            <w:keepLines/>
            <w:spacing w:before="120"/>
            <w:ind w:left="1985" w:hanging="1985"/>
          </w:pPr>
        </w:pPrChange>
      </w:pPr>
      <w:r w:rsidRPr="00B54636">
        <w:t>6.1.1.11.3.2</w:t>
      </w:r>
      <w:r w:rsidRPr="00B54636">
        <w:tab/>
        <w:t>Test procedure sequence</w:t>
      </w:r>
    </w:p>
    <w:p w:rsidR="00B54636" w:rsidRPr="00B54636" w:rsidRDefault="00B54636">
      <w:pPr>
        <w:pStyle w:val="TH"/>
        <w:pPrChange w:id="4990" w:author="MCC160" w:date="2023-02-23T18:46:00Z">
          <w:pPr>
            <w:keepNext/>
            <w:keepLines/>
            <w:spacing w:before="60"/>
            <w:jc w:val="center"/>
          </w:pPr>
        </w:pPrChange>
      </w:pPr>
      <w:r w:rsidRPr="00B54636">
        <w:t>Table 6.1.1.11.3.2-1: Main Behaviour</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11"/>
        <w:gridCol w:w="3939"/>
        <w:gridCol w:w="709"/>
        <w:gridCol w:w="2736"/>
        <w:gridCol w:w="547"/>
        <w:gridCol w:w="858"/>
        <w:gridCol w:w="113"/>
        <w:tblGridChange w:id="4991">
          <w:tblGrid>
            <w:gridCol w:w="112"/>
            <w:gridCol w:w="511"/>
            <w:gridCol w:w="3939"/>
            <w:gridCol w:w="709"/>
            <w:gridCol w:w="2736"/>
            <w:gridCol w:w="547"/>
            <w:gridCol w:w="858"/>
            <w:gridCol w:w="113"/>
          </w:tblGrid>
        </w:tblGridChange>
      </w:tblGrid>
      <w:tr w:rsidR="00B54636" w:rsidRPr="00B54636" w:rsidTr="00FB0651">
        <w:trPr>
          <w:gridAfter w:val="1"/>
          <w:wAfter w:w="113" w:type="dxa"/>
          <w:trHeight w:val="201"/>
          <w:jc w:val="center"/>
        </w:trPr>
        <w:tc>
          <w:tcPr>
            <w:tcW w:w="624" w:type="dxa"/>
            <w:gridSpan w:val="2"/>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992" w:author="MCC160" w:date="2023-02-23T18:46:00Z">
                <w:pPr>
                  <w:keepNext/>
                  <w:keepLines/>
                  <w:spacing w:after="0"/>
                  <w:jc w:val="center"/>
                </w:pPr>
              </w:pPrChange>
            </w:pPr>
            <w:r w:rsidRPr="00B54636">
              <w:rPr>
                <w:lang w:val="fr-FR"/>
              </w:rPr>
              <w:t>St</w:t>
            </w:r>
          </w:p>
        </w:tc>
        <w:tc>
          <w:tcPr>
            <w:tcW w:w="3942"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993" w:author="MCC160" w:date="2023-02-23T18:46:00Z">
                <w:pPr>
                  <w:keepNext/>
                  <w:keepLines/>
                  <w:spacing w:after="0"/>
                  <w:jc w:val="center"/>
                </w:pPr>
              </w:pPrChange>
            </w:pPr>
            <w:r w:rsidRPr="00B54636">
              <w:rPr>
                <w:lang w:val="fr-FR"/>
              </w:rPr>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994" w:author="MCC160" w:date="2023-02-23T18:46:00Z">
                <w:pPr>
                  <w:keepNext/>
                  <w:keepLines/>
                  <w:spacing w:after="0"/>
                  <w:jc w:val="center"/>
                </w:pPr>
              </w:pPrChange>
            </w:pPr>
            <w:r w:rsidRPr="00B54636">
              <w:rPr>
                <w:lang w:val="fr-FR"/>
              </w:rPr>
              <w:t>Message Sequence</w:t>
            </w:r>
          </w:p>
        </w:tc>
        <w:tc>
          <w:tcPr>
            <w:tcW w:w="54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995" w:author="MCC160" w:date="2023-02-23T18:46:00Z">
                <w:pPr>
                  <w:keepNext/>
                  <w:keepLines/>
                  <w:spacing w:after="0"/>
                  <w:jc w:val="center"/>
                </w:pPr>
              </w:pPrChange>
            </w:pPr>
            <w:r w:rsidRPr="00B54636">
              <w:rPr>
                <w:lang w:val="fr-FR"/>
              </w:rPr>
              <w:t>TP</w:t>
            </w:r>
          </w:p>
        </w:tc>
        <w:tc>
          <w:tcPr>
            <w:tcW w:w="85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4996" w:author="MCC160" w:date="2023-02-23T18:46:00Z">
                <w:pPr>
                  <w:keepNext/>
                  <w:keepLines/>
                  <w:spacing w:after="0"/>
                  <w:jc w:val="center"/>
                </w:pPr>
              </w:pPrChange>
            </w:pPr>
            <w:r w:rsidRPr="00B54636">
              <w:rPr>
                <w:lang w:val="fr-FR"/>
              </w:rPr>
              <w:t>Verdict</w:t>
            </w:r>
          </w:p>
        </w:tc>
      </w:tr>
      <w:tr w:rsidR="00B54636" w:rsidRPr="00B54636" w:rsidTr="00FB0651">
        <w:trPr>
          <w:gridAfter w:val="1"/>
          <w:wAfter w:w="113" w:type="dxa"/>
          <w:trHeight w:val="201"/>
          <w:jc w:val="center"/>
        </w:trPr>
        <w:tc>
          <w:tcPr>
            <w:tcW w:w="624" w:type="dxa"/>
            <w:gridSpan w:val="2"/>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997" w:author="MCC160" w:date="2023-02-23T18:46:00Z">
                <w:pPr>
                  <w:keepNext/>
                  <w:keepLines/>
                  <w:spacing w:after="0"/>
                  <w:jc w:val="center"/>
                </w:pPr>
              </w:pPrChange>
            </w:pPr>
          </w:p>
        </w:tc>
        <w:tc>
          <w:tcPr>
            <w:tcW w:w="3942"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4998" w:author="MCC160" w:date="2023-02-23T18:4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4999" w:author="MCC160" w:date="2023-02-23T18:46:00Z">
                <w:pPr>
                  <w:keepNext/>
                  <w:keepLines/>
                  <w:spacing w:after="0"/>
                  <w:jc w:val="center"/>
                </w:pPr>
              </w:pPrChange>
            </w:pPr>
            <w:r w:rsidRPr="00B54636">
              <w:rPr>
                <w:lang w:val="fr-FR"/>
              </w:rPr>
              <w:t>U - S</w:t>
            </w:r>
          </w:p>
        </w:tc>
        <w:tc>
          <w:tcPr>
            <w:tcW w:w="273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000" w:author="MCC160" w:date="2023-02-23T18:46:00Z">
                <w:pPr>
                  <w:keepNext/>
                  <w:keepLines/>
                  <w:spacing w:after="0"/>
                  <w:jc w:val="center"/>
                </w:pPr>
              </w:pPrChange>
            </w:pPr>
            <w:r w:rsidRPr="00B54636">
              <w:rPr>
                <w:lang w:val="fr-FR"/>
              </w:rPr>
              <w:t>Message</w:t>
            </w:r>
          </w:p>
        </w:tc>
        <w:tc>
          <w:tcPr>
            <w:tcW w:w="54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001" w:author="MCC160" w:date="2023-02-23T18:46: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002" w:author="MCC160" w:date="2023-02-23T18:46:00Z">
                <w:pPr>
                  <w:keepNext/>
                  <w:keepLines/>
                  <w:spacing w:after="0"/>
                  <w:jc w:val="center"/>
                </w:pPr>
              </w:pPrChange>
            </w:pPr>
          </w:p>
        </w:tc>
      </w:tr>
      <w:tr w:rsidR="00B54636" w:rsidRPr="00B54636" w:rsidTr="006910E5">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03" w:author="MCC160" w:date="2023-01-18T20:11: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004" w:author="MCC160" w:date="2023-01-18T20:11:00Z">
            <w:trPr>
              <w:gridAfter w:val="1"/>
              <w:wAfter w:w="113" w:type="dxa"/>
              <w:trHeight w:val="1245"/>
              <w:jc w:val="center"/>
            </w:trPr>
          </w:trPrChange>
        </w:trPr>
        <w:tc>
          <w:tcPr>
            <w:tcW w:w="624" w:type="dxa"/>
            <w:gridSpan w:val="2"/>
            <w:tcBorders>
              <w:top w:val="single" w:sz="4" w:space="0" w:color="auto"/>
              <w:left w:val="single" w:sz="4" w:space="0" w:color="auto"/>
              <w:bottom w:val="single" w:sz="4" w:space="0" w:color="auto"/>
              <w:right w:val="single" w:sz="4" w:space="0" w:color="auto"/>
            </w:tcBorders>
            <w:hideMark/>
            <w:tcPrChange w:id="5005" w:author="MCC160" w:date="2023-01-18T20:11:00Z">
              <w:tcPr>
                <w:tcW w:w="624" w:type="dxa"/>
                <w:gridSpan w:val="2"/>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006" w:author="MCC160" w:date="2023-02-23T18:46:00Z">
                <w:pPr>
                  <w:keepNext/>
                  <w:keepLines/>
                  <w:spacing w:after="0"/>
                  <w:jc w:val="center"/>
                </w:pPr>
              </w:pPrChange>
            </w:pPr>
            <w:r w:rsidRPr="00B54636">
              <w:rPr>
                <w:lang w:val="fr-FR"/>
              </w:rPr>
              <w:t>1</w:t>
            </w:r>
          </w:p>
        </w:tc>
        <w:tc>
          <w:tcPr>
            <w:tcW w:w="3942" w:type="dxa"/>
            <w:tcBorders>
              <w:top w:val="single" w:sz="4" w:space="0" w:color="auto"/>
              <w:left w:val="single" w:sz="4" w:space="0" w:color="auto"/>
              <w:bottom w:val="single" w:sz="4" w:space="0" w:color="auto"/>
              <w:right w:val="single" w:sz="4" w:space="0" w:color="auto"/>
            </w:tcBorders>
            <w:hideMark/>
            <w:tcPrChange w:id="5007" w:author="MCC160" w:date="2023-01-18T20:11:00Z">
              <w:tcPr>
                <w:tcW w:w="3942" w:type="dxa"/>
                <w:tcBorders>
                  <w:top w:val="single" w:sz="4" w:space="0" w:color="auto"/>
                  <w:left w:val="single" w:sz="4" w:space="0" w:color="auto"/>
                  <w:bottom w:val="single" w:sz="4" w:space="0" w:color="auto"/>
                  <w:right w:val="single" w:sz="4" w:space="0" w:color="auto"/>
                </w:tcBorders>
                <w:hideMark/>
              </w:tcPr>
            </w:tcPrChange>
          </w:tcPr>
          <w:p w:rsidR="006910E5" w:rsidRDefault="006910E5">
            <w:pPr>
              <w:pStyle w:val="TAL"/>
              <w:rPr>
                <w:ins w:id="5008" w:author="MCC160" w:date="2023-01-18T20:11:00Z"/>
                <w:lang w:val="fr-FR"/>
              </w:rPr>
            </w:pPr>
            <w:ins w:id="5009" w:author="MCC160" w:date="2023-01-18T20:11:00Z">
              <w:r w:rsidRPr="00991A28">
                <w:rPr>
                  <w:lang w:val="fr-FR"/>
                </w:rPr>
                <w:t>Make the UE (MCPTT client) request the establishment of a emergency group call with implicit floor request.</w:t>
              </w:r>
            </w:ins>
          </w:p>
          <w:p w:rsidR="00B54636" w:rsidRPr="00B54636" w:rsidRDefault="00B54636">
            <w:pPr>
              <w:pStyle w:val="TAL"/>
              <w:rPr>
                <w:shd w:val="clear" w:color="auto" w:fill="FF0000"/>
                <w:lang w:val="fr-FR"/>
              </w:rPr>
              <w:pPrChange w:id="5010" w:author="MCC160" w:date="2023-02-23T18:46:00Z">
                <w:pPr>
                  <w:keepNext/>
                  <w:keepLines/>
                  <w:spacing w:after="0"/>
                </w:pPr>
              </w:pPrChange>
            </w:pPr>
            <w:del w:id="5011" w:author="MCC160" w:date="2023-01-18T20:11:00Z">
              <w:r w:rsidRPr="00B54636" w:rsidDel="006910E5">
                <w:rPr>
                  <w:lang w:val="fr-FR"/>
                </w:rPr>
                <w:delText>Make the MCPTT User requesting the establishment of an MCPTT On-demand pre-arranged emergency group call for the selected MCPTT emergency group GROUP A</w:delText>
              </w:r>
              <w:r w:rsidRPr="00B54636" w:rsidDel="006910E5">
                <w:rPr>
                  <w:color w:val="000000"/>
                  <w:lang w:val="fr-FR"/>
                </w:rPr>
                <w:delText>,</w:delText>
              </w:r>
              <w:r w:rsidRPr="00B54636" w:rsidDel="006910E5">
                <w:rPr>
                  <w:rFonts w:cs="Arial"/>
                  <w:color w:val="000000"/>
                  <w:szCs w:val="18"/>
                  <w:lang w:val="fr-FR"/>
                </w:rPr>
                <w:delText xml:space="preserve"> with explicit floor control</w:delText>
              </w:r>
              <w:r w:rsidRPr="00B54636" w:rsidDel="006910E5">
                <w:rPr>
                  <w:lang w:val="fr-FR"/>
                </w:rPr>
                <w:delText xml:space="preserve">.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5012" w:author="MCC160" w:date="2023-01-18T20:11: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013" w:author="MCC160" w:date="2023-02-23T18:46:00Z">
                <w:pPr>
                  <w:keepNext/>
                  <w:keepLines/>
                  <w:spacing w:after="0"/>
                  <w:jc w:val="center"/>
                </w:pPr>
              </w:pPrChange>
            </w:pPr>
            <w:r w:rsidRPr="00B54636">
              <w:rPr>
                <w:lang w:val="fr-FR"/>
              </w:rPr>
              <w:t>-</w:t>
            </w:r>
          </w:p>
        </w:tc>
        <w:tc>
          <w:tcPr>
            <w:tcW w:w="2738" w:type="dxa"/>
            <w:tcBorders>
              <w:top w:val="single" w:sz="4" w:space="0" w:color="auto"/>
              <w:left w:val="single" w:sz="4" w:space="0" w:color="auto"/>
              <w:bottom w:val="single" w:sz="4" w:space="0" w:color="auto"/>
              <w:right w:val="single" w:sz="4" w:space="0" w:color="auto"/>
            </w:tcBorders>
            <w:hideMark/>
            <w:tcPrChange w:id="5014" w:author="MCC160" w:date="2023-01-18T20:11:00Z">
              <w:tcPr>
                <w:tcW w:w="2738"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015" w:author="MCC160" w:date="2023-02-23T18:46:00Z">
                <w:pPr>
                  <w:keepNext/>
                  <w:keepLines/>
                  <w:spacing w:after="0"/>
                </w:pPr>
              </w:pPrChange>
            </w:pPr>
            <w:r w:rsidRPr="00B54636">
              <w:rPr>
                <w:lang w:val="fr-FR"/>
              </w:rPr>
              <w:t>-</w:t>
            </w:r>
          </w:p>
        </w:tc>
        <w:tc>
          <w:tcPr>
            <w:tcW w:w="547" w:type="dxa"/>
            <w:tcBorders>
              <w:top w:val="single" w:sz="4" w:space="0" w:color="auto"/>
              <w:left w:val="single" w:sz="4" w:space="0" w:color="auto"/>
              <w:bottom w:val="single" w:sz="4" w:space="0" w:color="auto"/>
              <w:right w:val="single" w:sz="4" w:space="0" w:color="auto"/>
            </w:tcBorders>
            <w:hideMark/>
            <w:tcPrChange w:id="5016" w:author="MCC160" w:date="2023-01-18T20:11:00Z">
              <w:tcPr>
                <w:tcW w:w="54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017" w:author="MCC160" w:date="2023-02-23T18:46:00Z">
                <w:pPr>
                  <w:keepNext/>
                  <w:keepLines/>
                  <w:spacing w:after="0"/>
                  <w:jc w:val="center"/>
                </w:pPr>
              </w:pPrChange>
            </w:pPr>
            <w:r w:rsidRPr="00B54636">
              <w:rPr>
                <w:lang w:val="fr-FR"/>
              </w:rPr>
              <w:t>-</w:t>
            </w:r>
          </w:p>
        </w:tc>
        <w:tc>
          <w:tcPr>
            <w:tcW w:w="859" w:type="dxa"/>
            <w:tcBorders>
              <w:top w:val="single" w:sz="4" w:space="0" w:color="auto"/>
              <w:left w:val="single" w:sz="4" w:space="0" w:color="auto"/>
              <w:bottom w:val="single" w:sz="4" w:space="0" w:color="auto"/>
              <w:right w:val="single" w:sz="4" w:space="0" w:color="auto"/>
            </w:tcBorders>
            <w:hideMark/>
            <w:tcPrChange w:id="5018" w:author="MCC160" w:date="2023-01-18T20:11:00Z">
              <w:tcPr>
                <w:tcW w:w="85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019" w:author="MCC160" w:date="2023-02-23T18:46:00Z">
                <w:pPr>
                  <w:keepNext/>
                  <w:keepLines/>
                  <w:spacing w:after="0"/>
                  <w:jc w:val="center"/>
                </w:pPr>
              </w:pPrChange>
            </w:pPr>
            <w:r w:rsidRPr="00B54636">
              <w:rPr>
                <w:lang w:val="fr-FR"/>
              </w:rPr>
              <w:t>-</w:t>
            </w:r>
          </w:p>
        </w:tc>
      </w:tr>
      <w:tr w:rsidR="00B54636" w:rsidRPr="00B54636" w:rsidTr="00FB0651">
        <w:trPr>
          <w:gridAfter w:val="1"/>
          <w:wAfter w:w="113" w:type="dxa"/>
          <w:trHeight w:val="823"/>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20" w:author="MCC160" w:date="2023-02-23T18:46:00Z">
                <w:pPr>
                  <w:keepNext/>
                  <w:keepLines/>
                  <w:spacing w:after="0"/>
                  <w:jc w:val="center"/>
                </w:pPr>
              </w:pPrChange>
            </w:pPr>
            <w:r w:rsidRPr="00B54636">
              <w:rPr>
                <w:lang w:val="fr-FR"/>
              </w:rPr>
              <w:t>2</w:t>
            </w:r>
          </w:p>
        </w:tc>
        <w:tc>
          <w:tcPr>
            <w:tcW w:w="394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021" w:author="MCC160" w:date="2023-02-23T18:46:00Z">
                <w:pPr>
                  <w:keepNext/>
                  <w:keepLines/>
                  <w:spacing w:after="0"/>
                </w:pPr>
              </w:pPrChange>
            </w:pPr>
            <w:r w:rsidRPr="00B54636">
              <w:rPr>
                <w:lang w:val="fr-FR"/>
              </w:rPr>
              <w:t>Check: Does the UE (</w:t>
            </w:r>
            <w:r w:rsidRPr="00B54636">
              <w:rPr>
                <w:lang w:val="fr-FR" w:eastAsia="ko-KR"/>
              </w:rPr>
              <w:t xml:space="preserve">MCPTT client) </w:t>
            </w:r>
            <w:ins w:id="5022" w:author="MCC160" w:date="2023-01-18T16:31:00Z">
              <w:r w:rsidR="00D27C59" w:rsidRPr="00D27C59">
                <w:rPr>
                  <w:lang w:val="fr-FR" w:eastAsia="ko-KR"/>
                </w:rPr>
                <w:t xml:space="preserve">correctly </w:t>
              </w:r>
            </w:ins>
            <w:r w:rsidRPr="00B54636">
              <w:rPr>
                <w:rFonts w:eastAsia="Calibri"/>
                <w:lang w:val="fr-FR" w:eastAsia="ko-KR"/>
              </w:rPr>
              <w:t xml:space="preserve">perform procedure </w:t>
            </w:r>
            <w:del w:id="5023" w:author="MCC160" w:date="2023-01-18T16:39:00Z">
              <w:r w:rsidRPr="00B54636" w:rsidDel="00424C15">
                <w:rPr>
                  <w:rFonts w:eastAsia="Calibri"/>
                  <w:lang w:val="fr-FR" w:eastAsia="ko-KR"/>
                </w:rPr>
                <w:delText xml:space="preserve">for </w:delText>
              </w:r>
            </w:del>
            <w:ins w:id="5024" w:author="MCC160" w:date="2023-01-18T16:39:00Z">
              <w:r w:rsidR="00424C15">
                <w:rPr>
                  <w:rFonts w:eastAsia="Calibri"/>
                  <w:lang w:val="fr-FR" w:eastAsia="ko-KR"/>
                </w:rPr>
                <w:t>'</w:t>
              </w:r>
            </w:ins>
            <w:r w:rsidRPr="00B54636">
              <w:rPr>
                <w:lang w:val="fr-FR"/>
              </w:rPr>
              <w:t>MCPTT CO session establishment/modification without provisional responses other than 100 Trying</w:t>
            </w:r>
            <w:ins w:id="5025" w:author="MCC160" w:date="2023-01-18T20:11:00Z">
              <w:r w:rsidR="006910E5">
                <w:rPr>
                  <w:lang w:val="fr-FR"/>
                </w:rPr>
                <w:t>'</w:t>
              </w:r>
            </w:ins>
            <w:r w:rsidRPr="00B54636">
              <w:rPr>
                <w:lang w:val="fr-FR"/>
              </w:rPr>
              <w:t xml:space="preserve"> as described in TS 36.579-1 [2] Table </w:t>
            </w:r>
            <w:r w:rsidRPr="00B54636">
              <w:rPr>
                <w:bCs/>
                <w:lang w:val="fr-FR"/>
              </w:rPr>
              <w:t>5.3A.1.3-1 to</w:t>
            </w:r>
            <w:r w:rsidRPr="00B54636">
              <w:rPr>
                <w:lang w:val="fr-FR"/>
              </w:rPr>
              <w:t xml:space="preserve"> establish an </w:t>
            </w:r>
            <w:del w:id="5026" w:author="MCC160" w:date="2023-01-18T20:12:00Z">
              <w:r w:rsidRPr="00B54636" w:rsidDel="006910E5">
                <w:rPr>
                  <w:lang w:val="fr-FR"/>
                </w:rPr>
                <w:delText xml:space="preserve">MCPTT On-demand pre-arranged </w:delText>
              </w:r>
            </w:del>
            <w:r w:rsidRPr="00B54636">
              <w:rPr>
                <w:lang w:val="fr-FR"/>
              </w:rPr>
              <w:t xml:space="preserve">emergency group call </w:t>
            </w:r>
            <w:r w:rsidRPr="00B54636">
              <w:rPr>
                <w:rFonts w:eastAsia="Calibri"/>
                <w:lang w:val="fr-FR" w:eastAsia="ko-KR"/>
              </w:rPr>
              <w:t xml:space="preserve">according to option b.i of NOTE 1 in TS 36.579.1 [2] Table </w:t>
            </w:r>
            <w:r w:rsidRPr="00B54636">
              <w:rPr>
                <w:bCs/>
                <w:lang w:val="fr-FR"/>
              </w:rPr>
              <w:t>5.3A.1.3-1</w:t>
            </w:r>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5027" w:author="MCC160" w:date="2023-02-23T18:46:00Z">
                <w:pPr>
                  <w:keepNext/>
                  <w:keepLines/>
                  <w:spacing w:after="0"/>
                  <w:jc w:val="center"/>
                </w:pPr>
              </w:pPrChange>
            </w:pPr>
            <w:r w:rsidRPr="00B54636">
              <w:rPr>
                <w:rFonts w:eastAsia="Calibri"/>
                <w:lang w:val="fr-FR"/>
              </w:rPr>
              <w:t>-</w:t>
            </w:r>
          </w:p>
        </w:tc>
        <w:tc>
          <w:tcPr>
            <w:tcW w:w="273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028" w:author="MCC160" w:date="2023-02-23T18:46:00Z">
                <w:pPr>
                  <w:keepNext/>
                  <w:keepLines/>
                  <w:spacing w:after="0"/>
                </w:pPr>
              </w:pPrChange>
            </w:pPr>
            <w:r w:rsidRPr="00B54636">
              <w:rPr>
                <w:lang w:val="fr-FR"/>
              </w:rPr>
              <w:t>-</w:t>
            </w:r>
          </w:p>
        </w:tc>
        <w:tc>
          <w:tcPr>
            <w:tcW w:w="54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29" w:author="MCC160" w:date="2023-02-23T18:46:00Z">
                <w:pPr>
                  <w:keepNext/>
                  <w:keepLines/>
                  <w:spacing w:after="0"/>
                  <w:jc w:val="center"/>
                </w:pPr>
              </w:pPrChange>
            </w:pPr>
            <w:r w:rsidRPr="00B54636">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30" w:author="MCC160" w:date="2023-02-23T18:46:00Z">
                <w:pPr>
                  <w:keepNext/>
                  <w:keepLines/>
                  <w:spacing w:after="0"/>
                  <w:jc w:val="center"/>
                </w:pPr>
              </w:pPrChange>
            </w:pPr>
            <w:r w:rsidRPr="00B54636">
              <w:rPr>
                <w:lang w:val="fr-FR"/>
              </w:rPr>
              <w:t>P</w:t>
            </w:r>
          </w:p>
        </w:tc>
      </w:tr>
      <w:tr w:rsidR="00B54636" w:rsidRPr="00B54636" w:rsidTr="006910E5">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31" w:author="MCC160" w:date="2023-01-18T20:12: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032" w:author="MCC160" w:date="2023-01-18T20:12:00Z">
            <w:trPr>
              <w:gridAfter w:val="1"/>
              <w:wAfter w:w="113" w:type="dxa"/>
              <w:trHeight w:val="403"/>
              <w:jc w:val="center"/>
            </w:trPr>
          </w:trPrChange>
        </w:trPr>
        <w:tc>
          <w:tcPr>
            <w:tcW w:w="624" w:type="dxa"/>
            <w:gridSpan w:val="2"/>
            <w:tcBorders>
              <w:top w:val="single" w:sz="4" w:space="0" w:color="auto"/>
              <w:left w:val="single" w:sz="4" w:space="0" w:color="auto"/>
              <w:bottom w:val="single" w:sz="4" w:space="0" w:color="auto"/>
              <w:right w:val="single" w:sz="4" w:space="0" w:color="auto"/>
            </w:tcBorders>
            <w:hideMark/>
            <w:tcPrChange w:id="5033" w:author="MCC160" w:date="2023-01-18T20:12:00Z">
              <w:tcPr>
                <w:tcW w:w="624" w:type="dxa"/>
                <w:gridSpan w:val="2"/>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034" w:author="MCC160" w:date="2023-02-23T18:46:00Z">
                <w:pPr>
                  <w:keepNext/>
                  <w:keepLines/>
                  <w:spacing w:after="0"/>
                  <w:jc w:val="center"/>
                </w:pPr>
              </w:pPrChange>
            </w:pPr>
            <w:r w:rsidRPr="00B54636">
              <w:rPr>
                <w:lang w:val="fr-FR"/>
              </w:rPr>
              <w:t>3-5</w:t>
            </w:r>
          </w:p>
        </w:tc>
        <w:tc>
          <w:tcPr>
            <w:tcW w:w="3942" w:type="dxa"/>
            <w:tcBorders>
              <w:top w:val="single" w:sz="4" w:space="0" w:color="auto"/>
              <w:left w:val="single" w:sz="4" w:space="0" w:color="auto"/>
              <w:bottom w:val="single" w:sz="4" w:space="0" w:color="auto"/>
              <w:right w:val="single" w:sz="4" w:space="0" w:color="auto"/>
            </w:tcBorders>
            <w:hideMark/>
            <w:tcPrChange w:id="5035" w:author="MCC160" w:date="2023-01-18T20:12:00Z">
              <w:tcPr>
                <w:tcW w:w="3942"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036"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5037" w:author="MCC160" w:date="2023-01-18T20:12: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038" w:author="MCC160" w:date="2023-02-23T18:46:00Z">
                <w:pPr>
                  <w:keepNext/>
                  <w:keepLines/>
                  <w:spacing w:after="0"/>
                  <w:jc w:val="center"/>
                </w:pPr>
              </w:pPrChange>
            </w:pPr>
            <w:r w:rsidRPr="00B54636">
              <w:rPr>
                <w:lang w:val="fr-FR"/>
              </w:rPr>
              <w:t>-</w:t>
            </w:r>
          </w:p>
        </w:tc>
        <w:tc>
          <w:tcPr>
            <w:tcW w:w="2738" w:type="dxa"/>
            <w:tcBorders>
              <w:top w:val="single" w:sz="4" w:space="0" w:color="auto"/>
              <w:left w:val="single" w:sz="4" w:space="0" w:color="auto"/>
              <w:bottom w:val="single" w:sz="4" w:space="0" w:color="auto"/>
              <w:right w:val="single" w:sz="4" w:space="0" w:color="auto"/>
            </w:tcBorders>
            <w:hideMark/>
            <w:tcPrChange w:id="5039" w:author="MCC160" w:date="2023-01-18T20:12:00Z">
              <w:tcPr>
                <w:tcW w:w="2738"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eastAsia="ko-KR"/>
              </w:rPr>
              <w:pPrChange w:id="5040" w:author="MCC160" w:date="2023-02-23T18:46:00Z">
                <w:pPr>
                  <w:keepNext/>
                  <w:keepLines/>
                  <w:spacing w:after="0"/>
                </w:pPr>
              </w:pPrChange>
            </w:pPr>
            <w:r w:rsidRPr="00B54636">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Change w:id="5041" w:author="MCC160" w:date="2023-01-18T20:12:00Z">
              <w:tcPr>
                <w:tcW w:w="54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eastAsia="en-US"/>
              </w:rPr>
              <w:pPrChange w:id="5042" w:author="MCC160" w:date="2023-02-23T18:46:00Z">
                <w:pPr>
                  <w:keepNext/>
                  <w:keepLines/>
                  <w:spacing w:after="0"/>
                  <w:jc w:val="center"/>
                </w:pPr>
              </w:pPrChange>
            </w:pPr>
            <w:r w:rsidRPr="00B54636">
              <w:rPr>
                <w:lang w:val="fr-FR"/>
              </w:rPr>
              <w:t>-</w:t>
            </w:r>
          </w:p>
        </w:tc>
        <w:tc>
          <w:tcPr>
            <w:tcW w:w="859" w:type="dxa"/>
            <w:tcBorders>
              <w:top w:val="single" w:sz="4" w:space="0" w:color="auto"/>
              <w:left w:val="single" w:sz="4" w:space="0" w:color="auto"/>
              <w:bottom w:val="single" w:sz="4" w:space="0" w:color="auto"/>
              <w:right w:val="single" w:sz="4" w:space="0" w:color="auto"/>
            </w:tcBorders>
            <w:hideMark/>
            <w:tcPrChange w:id="5043" w:author="MCC160" w:date="2023-01-18T20:12:00Z">
              <w:tcPr>
                <w:tcW w:w="85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044" w:author="MCC160" w:date="2023-02-23T18:46:00Z">
                <w:pPr>
                  <w:keepNext/>
                  <w:keepLines/>
                  <w:spacing w:after="0"/>
                  <w:jc w:val="center"/>
                </w:pPr>
              </w:pPrChange>
            </w:pPr>
            <w:r w:rsidRPr="00B54636">
              <w:rPr>
                <w:lang w:val="fr-FR"/>
              </w:rPr>
              <w:t>-</w:t>
            </w:r>
          </w:p>
        </w:tc>
      </w:tr>
      <w:tr w:rsidR="00B54636" w:rsidRPr="00B54636" w:rsidTr="00FB0651">
        <w:trPr>
          <w:gridAfter w:val="1"/>
          <w:wAfter w:w="113" w:type="dxa"/>
          <w:trHeight w:val="468"/>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45" w:author="MCC160" w:date="2023-02-23T18:46:00Z">
                <w:pPr>
                  <w:keepNext/>
                  <w:keepLines/>
                  <w:spacing w:after="0"/>
                  <w:jc w:val="center"/>
                </w:pPr>
              </w:pPrChange>
            </w:pPr>
            <w:r w:rsidRPr="00B54636">
              <w:rPr>
                <w:lang w:val="fr-FR"/>
              </w:rPr>
              <w:t>5A</w:t>
            </w:r>
          </w:p>
        </w:tc>
        <w:tc>
          <w:tcPr>
            <w:tcW w:w="3942" w:type="dxa"/>
            <w:tcBorders>
              <w:top w:val="single" w:sz="4" w:space="0" w:color="auto"/>
              <w:left w:val="single" w:sz="4" w:space="0" w:color="auto"/>
              <w:bottom w:val="single" w:sz="4" w:space="0" w:color="auto"/>
              <w:right w:val="single" w:sz="4" w:space="0" w:color="auto"/>
            </w:tcBorders>
            <w:hideMark/>
          </w:tcPr>
          <w:p w:rsidR="006910E5" w:rsidRDefault="006910E5">
            <w:pPr>
              <w:pStyle w:val="TAL"/>
              <w:rPr>
                <w:ins w:id="5046" w:author="MCC160" w:date="2023-01-18T20:12:00Z"/>
                <w:rFonts w:eastAsia="Calibri"/>
                <w:lang w:val="fr-FR"/>
              </w:rPr>
            </w:pPr>
            <w:ins w:id="5047" w:author="MCC160" w:date="2023-01-18T20:12:00Z">
              <w:r w:rsidRPr="0011406D">
                <w:rPr>
                  <w:rFonts w:eastAsia="Calibri"/>
                  <w:lang w:val="fr-FR"/>
                </w:rPr>
                <w:t>Check: Does the UE (MCPTT client) notify the user that the call has been established?</w:t>
              </w:r>
            </w:ins>
          </w:p>
          <w:p w:rsidR="00B54636" w:rsidRPr="00B54636" w:rsidRDefault="00B54636">
            <w:pPr>
              <w:pStyle w:val="TAL"/>
              <w:rPr>
                <w:lang w:val="fr-FR"/>
              </w:rPr>
              <w:pPrChange w:id="5048" w:author="MCC160" w:date="2023-02-23T18:46:00Z">
                <w:pPr>
                  <w:keepNext/>
                  <w:keepLines/>
                  <w:spacing w:after="0"/>
                </w:pPr>
              </w:pPrChange>
            </w:pPr>
            <w:del w:id="5049" w:author="MCC160" w:date="2023-01-18T20:12:00Z">
              <w:r w:rsidRPr="00B54636" w:rsidDel="006910E5">
                <w:rPr>
                  <w:rFonts w:eastAsia="Calibri"/>
                  <w:lang w:val="fr-FR"/>
                </w:rPr>
                <w:delText>Check: Does the UE (</w:delText>
              </w:r>
              <w:r w:rsidRPr="00B54636" w:rsidDel="006910E5">
                <w:rPr>
                  <w:rFonts w:eastAsia="Calibri"/>
                  <w:lang w:val="fr-FR" w:eastAsia="ko-KR"/>
                </w:rPr>
                <w:delText xml:space="preserve">MCPTT client) </w:delText>
              </w:r>
              <w:r w:rsidRPr="00B54636" w:rsidDel="006910E5">
                <w:rPr>
                  <w:rFonts w:eastAsia="Calibri"/>
                  <w:lang w:val="fr-FR"/>
                </w:rPr>
                <w:delText xml:space="preserve">notify the user that the call has been successfully established?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50" w:author="MCC160" w:date="2023-02-23T18:46:00Z">
                <w:pPr>
                  <w:keepNext/>
                  <w:keepLines/>
                  <w:spacing w:after="0"/>
                  <w:jc w:val="center"/>
                </w:pPr>
              </w:pPrChange>
            </w:pPr>
            <w:r w:rsidRPr="00B54636">
              <w:rPr>
                <w:lang w:val="fr-FR"/>
              </w:rPr>
              <w:t>-</w:t>
            </w:r>
          </w:p>
        </w:tc>
        <w:tc>
          <w:tcPr>
            <w:tcW w:w="273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051" w:author="MCC160" w:date="2023-02-23T18:46:00Z">
                <w:pPr>
                  <w:keepNext/>
                  <w:keepLines/>
                  <w:spacing w:after="0"/>
                </w:pPr>
              </w:pPrChange>
            </w:pPr>
            <w:r w:rsidRPr="00B54636">
              <w:rPr>
                <w:lang w:val="fr-FR"/>
              </w:rPr>
              <w:t>-</w:t>
            </w:r>
          </w:p>
        </w:tc>
        <w:tc>
          <w:tcPr>
            <w:tcW w:w="54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52" w:author="MCC160" w:date="2023-02-23T18:46:00Z">
                <w:pPr>
                  <w:keepNext/>
                  <w:keepLines/>
                  <w:spacing w:after="0"/>
                  <w:jc w:val="center"/>
                </w:pPr>
              </w:pPrChange>
            </w:pPr>
            <w:r w:rsidRPr="00B54636">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53" w:author="MCC160" w:date="2023-02-23T18:46:00Z">
                <w:pPr>
                  <w:keepNext/>
                  <w:keepLines/>
                  <w:spacing w:after="0"/>
                  <w:jc w:val="center"/>
                </w:pPr>
              </w:pPrChange>
            </w:pPr>
            <w:r w:rsidRPr="00B54636">
              <w:rPr>
                <w:lang w:val="fr-FR"/>
              </w:rPr>
              <w:t>P</w:t>
            </w:r>
          </w:p>
        </w:tc>
      </w:tr>
      <w:tr w:rsidR="00B54636" w:rsidRPr="00B54636" w:rsidTr="00FB0651">
        <w:trPr>
          <w:gridAfter w:val="1"/>
          <w:wAfter w:w="113" w:type="dxa"/>
          <w:trHeight w:val="468"/>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54" w:author="MCC160" w:date="2023-02-23T18:46:00Z">
                <w:pPr>
                  <w:keepNext/>
                  <w:keepLines/>
                  <w:spacing w:after="0"/>
                  <w:jc w:val="center"/>
                </w:pPr>
              </w:pPrChange>
            </w:pPr>
            <w:r w:rsidRPr="00B54636">
              <w:rPr>
                <w:lang w:val="fr-FR"/>
              </w:rPr>
              <w:t>6</w:t>
            </w:r>
          </w:p>
        </w:tc>
        <w:tc>
          <w:tcPr>
            <w:tcW w:w="394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5055" w:author="MCC160" w:date="2023-02-23T18:46:00Z">
                <w:pPr>
                  <w:keepNext/>
                  <w:keepLines/>
                  <w:spacing w:after="0"/>
                </w:pPr>
              </w:pPrChange>
            </w:pPr>
            <w:r w:rsidRPr="00B54636">
              <w:rPr>
                <w:lang w:val="fr-FR"/>
              </w:rPr>
              <w:t xml:space="preserve">The procedure </w:t>
            </w:r>
            <w:del w:id="5056" w:author="MCC160" w:date="2023-01-18T16:39:00Z">
              <w:r w:rsidRPr="00B54636" w:rsidDel="00424C15">
                <w:rPr>
                  <w:lang w:val="fr-FR"/>
                </w:rPr>
                <w:delText xml:space="preserve">for </w:delText>
              </w:r>
            </w:del>
            <w:ins w:id="5057" w:author="MCC160" w:date="2023-01-18T16:39:00Z">
              <w:r w:rsidR="00424C15">
                <w:rPr>
                  <w:lang w:val="fr-FR"/>
                </w:rPr>
                <w:t>'</w:t>
              </w:r>
            </w:ins>
            <w:r w:rsidRPr="00B54636">
              <w:rPr>
                <w:lang w:val="fr-FR"/>
              </w:rPr>
              <w:t>MCX CT call release</w:t>
            </w:r>
            <w:ins w:id="5058" w:author="MCC160" w:date="2023-01-18T20:12:00Z">
              <w:r w:rsidR="006910E5">
                <w:rPr>
                  <w:lang w:val="fr-FR"/>
                </w:rPr>
                <w:t>'</w:t>
              </w:r>
            </w:ins>
            <w:r w:rsidRPr="00B54636">
              <w:rPr>
                <w:rFonts w:cs="Arial"/>
                <w:szCs w:val="18"/>
                <w:lang w:val="fr-FR"/>
              </w:rPr>
              <w:t xml:space="preserve"> </w:t>
            </w:r>
            <w:r w:rsidRPr="00B54636">
              <w:rPr>
                <w:lang w:val="fr-FR"/>
              </w:rPr>
              <w:t xml:space="preserve">as described in TS 36.579-1 [2] Table </w:t>
            </w:r>
            <w:r w:rsidRPr="00B54636">
              <w:rPr>
                <w:bCs/>
                <w:lang w:val="fr-FR"/>
              </w:rPr>
              <w:t>5.3.12.3-1 is performed</w:t>
            </w:r>
            <w:ins w:id="5059" w:author="MCC160" w:date="2023-01-18T20:13:00Z">
              <w:r w:rsidR="006910E5">
                <w:rPr>
                  <w:bCs/>
                  <w:lang w:val="fr-FR"/>
                </w:rPr>
                <w:t>.</w:t>
              </w:r>
            </w:ins>
            <w:del w:id="5060" w:author="MCC160" w:date="2023-01-18T20:13:00Z">
              <w:r w:rsidRPr="00B54636" w:rsidDel="006910E5">
                <w:rPr>
                  <w:bCs/>
                  <w:lang w:val="fr-FR"/>
                </w:rPr>
                <w:delText xml:space="preserve"> </w:delText>
              </w:r>
              <w:r w:rsidRPr="00B54636" w:rsidDel="006910E5">
                <w:rPr>
                  <w:rFonts w:cs="Arial"/>
                  <w:szCs w:val="18"/>
                  <w:lang w:val="fr-FR" w:eastAsia="ko-KR"/>
                </w:rPr>
                <w:delText>to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61" w:author="MCC160" w:date="2023-02-23T18:46:00Z">
                <w:pPr>
                  <w:keepNext/>
                  <w:keepLines/>
                  <w:spacing w:after="0"/>
                  <w:jc w:val="center"/>
                </w:pPr>
              </w:pPrChange>
            </w:pPr>
            <w:r w:rsidRPr="00B54636">
              <w:rPr>
                <w:lang w:val="fr-FR"/>
              </w:rPr>
              <w:t>-</w:t>
            </w:r>
          </w:p>
        </w:tc>
        <w:tc>
          <w:tcPr>
            <w:tcW w:w="273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062" w:author="MCC160" w:date="2023-02-23T18:46:00Z">
                <w:pPr>
                  <w:keepNext/>
                  <w:keepLines/>
                  <w:spacing w:after="0"/>
                </w:pPr>
              </w:pPrChange>
            </w:pPr>
            <w:r w:rsidRPr="00B54636">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63" w:author="MCC160" w:date="2023-02-23T18:46:00Z">
                <w:pPr>
                  <w:keepNext/>
                  <w:keepLines/>
                  <w:spacing w:after="0"/>
                  <w:jc w:val="center"/>
                </w:pPr>
              </w:pPrChange>
            </w:pPr>
            <w:r w:rsidRPr="00B54636">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64" w:author="MCC160" w:date="2023-02-23T18:46:00Z">
                <w:pPr>
                  <w:keepNext/>
                  <w:keepLines/>
                  <w:spacing w:after="0"/>
                  <w:jc w:val="center"/>
                </w:pPr>
              </w:pPrChange>
            </w:pPr>
            <w:r w:rsidRPr="00B54636">
              <w:rPr>
                <w:lang w:val="fr-FR"/>
              </w:rPr>
              <w:t>-</w:t>
            </w:r>
          </w:p>
        </w:tc>
      </w:tr>
      <w:tr w:rsidR="00B54636" w:rsidRPr="00B54636" w:rsidTr="00FB0651">
        <w:trPr>
          <w:gridAfter w:val="1"/>
          <w:wAfter w:w="113" w:type="dxa"/>
          <w:trHeight w:val="257"/>
          <w:jc w:val="center"/>
        </w:trPr>
        <w:tc>
          <w:tcPr>
            <w:tcW w:w="624"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65" w:author="MCC160" w:date="2023-02-23T18:46:00Z">
                <w:pPr>
                  <w:keepNext/>
                  <w:keepLines/>
                  <w:spacing w:after="0"/>
                  <w:jc w:val="center"/>
                </w:pPr>
              </w:pPrChange>
            </w:pPr>
            <w:r w:rsidRPr="00B54636">
              <w:rPr>
                <w:lang w:val="fr-FR"/>
              </w:rPr>
              <w:t>7</w:t>
            </w:r>
          </w:p>
        </w:tc>
        <w:tc>
          <w:tcPr>
            <w:tcW w:w="394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066" w:author="MCC160" w:date="2023-02-23T18:46: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67" w:author="MCC160" w:date="2023-02-23T18:46:00Z">
                <w:pPr>
                  <w:keepNext/>
                  <w:keepLines/>
                  <w:spacing w:after="0"/>
                  <w:jc w:val="center"/>
                </w:pPr>
              </w:pPrChange>
            </w:pPr>
            <w:r w:rsidRPr="00B54636">
              <w:rPr>
                <w:lang w:val="fr-FR"/>
              </w:rPr>
              <w:t>-</w:t>
            </w:r>
          </w:p>
        </w:tc>
        <w:tc>
          <w:tcPr>
            <w:tcW w:w="273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068" w:author="MCC160" w:date="2023-02-23T18:46:00Z">
                <w:pPr>
                  <w:keepNext/>
                  <w:keepLines/>
                  <w:spacing w:after="0"/>
                </w:pPr>
              </w:pPrChange>
            </w:pPr>
            <w:r w:rsidRPr="00B54636">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69" w:author="MCC160" w:date="2023-02-23T18:46:00Z">
                <w:pPr>
                  <w:keepNext/>
                  <w:keepLines/>
                  <w:spacing w:after="0"/>
                  <w:jc w:val="center"/>
                </w:pPr>
              </w:pPrChange>
            </w:pPr>
            <w:r w:rsidRPr="00B54636">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070" w:author="MCC160" w:date="2023-02-23T18:46:00Z">
                <w:pPr>
                  <w:keepNext/>
                  <w:keepLines/>
                  <w:spacing w:after="0"/>
                  <w:jc w:val="center"/>
                </w:pPr>
              </w:pPrChange>
            </w:pPr>
            <w:r w:rsidRPr="00B54636">
              <w:rPr>
                <w:lang w:val="fr-FR"/>
              </w:rPr>
              <w:t>-</w:t>
            </w:r>
          </w:p>
        </w:tc>
      </w:tr>
      <w:tr w:rsidR="00B54636" w:rsidRPr="00B54636" w:rsidTr="00FB0651">
        <w:trPr>
          <w:gridBefore w:val="1"/>
          <w:wBefore w:w="113" w:type="dxa"/>
          <w:trHeight w:val="257"/>
          <w:jc w:val="center"/>
        </w:trPr>
        <w:tc>
          <w:tcPr>
            <w:tcW w:w="9419" w:type="dxa"/>
            <w:gridSpan w:val="7"/>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rFonts w:cs="Arial"/>
                <w:szCs w:val="18"/>
                <w:lang w:val="fr-FR"/>
              </w:rPr>
              <w:pPrChange w:id="5071" w:author="MCC160" w:date="2023-02-23T18:46:00Z">
                <w:pPr>
                  <w:keepNext/>
                  <w:keepLines/>
                  <w:spacing w:after="0"/>
                  <w:ind w:left="851" w:hanging="851"/>
                </w:pPr>
              </w:pPrChange>
            </w:pPr>
            <w:r w:rsidRPr="00B54636">
              <w:rPr>
                <w:szCs w:val="22"/>
                <w:lang w:val="fr-FR"/>
              </w:rPr>
              <w:t>NOTE 1:</w:t>
            </w:r>
            <w:r w:rsidRPr="00B54636">
              <w:rPr>
                <w:szCs w:val="22"/>
                <w:lang w:val="fr-FR"/>
              </w:rPr>
              <w:tab/>
            </w:r>
            <w:r w:rsidRPr="00B54636">
              <w:rPr>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5072" w:author="MCC160" w:date="2023-02-23T18:46:00Z">
          <w:pPr>
            <w:keepNext/>
            <w:keepLines/>
            <w:spacing w:before="120"/>
            <w:ind w:left="1985" w:hanging="1985"/>
          </w:pPr>
        </w:pPrChange>
      </w:pPr>
      <w:r w:rsidRPr="00B54636">
        <w:t>6.1.1.11.3.3</w:t>
      </w:r>
      <w:r w:rsidRPr="00B54636">
        <w:tab/>
        <w:t>Specific message contents</w:t>
      </w:r>
    </w:p>
    <w:p w:rsidR="00B54636" w:rsidRPr="00B54636" w:rsidRDefault="00B54636">
      <w:pPr>
        <w:pStyle w:val="TH"/>
        <w:pPrChange w:id="5073" w:author="MCC160" w:date="2023-02-23T18:46:00Z">
          <w:pPr>
            <w:keepNext/>
            <w:keepLines/>
            <w:spacing w:before="60"/>
            <w:jc w:val="center"/>
          </w:pPr>
        </w:pPrChange>
      </w:pPr>
      <w:r w:rsidRPr="00B54636">
        <w:t>Table 6.1.1.11.3.3-1: SIP INVITE from the UE (step 2, Table 6.1.1.11.3.2-1;</w:t>
      </w:r>
      <w:r w:rsidRPr="00B5463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074" w:author="MCC160" w:date="2023-02-23T18:46:00Z">
                <w:pPr>
                  <w:keepNext/>
                  <w:keepLines/>
                  <w:framePr w:hSpace="180" w:wrap="around" w:vAnchor="text" w:hAnchor="text" w:xAlign="center" w:y="1"/>
                  <w:spacing w:after="0"/>
                  <w:suppressOverlap/>
                </w:pPr>
              </w:pPrChange>
            </w:pPr>
            <w:r w:rsidRPr="00B54636">
              <w:rPr>
                <w:lang w:val="fr-FR"/>
              </w:rPr>
              <w:t>Derivation Path: TS 36.579-1 [2], Table 5.5.2.5.1-1, condition EMERGENCY-CALL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075" w:author="MCC160" w:date="2023-02-23T18:46: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076" w:author="MCC160" w:date="2023-02-23T18:46: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077" w:author="MCC160" w:date="2023-02-23T18:46: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078" w:author="MCC160" w:date="2023-02-23T18:46: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079" w:author="MCC160" w:date="2023-02-23T18:46: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bCs/>
                <w:szCs w:val="18"/>
                <w:lang w:val="fr-FR"/>
                <w:rPrChange w:id="5080" w:author="MCC160" w:date="2023-02-23T18:46:00Z">
                  <w:rPr>
                    <w:bCs/>
                    <w:szCs w:val="18"/>
                    <w:lang w:val="fr-FR"/>
                  </w:rPr>
                </w:rPrChange>
              </w:rPr>
              <w:pPrChange w:id="5081" w:author="MCC160" w:date="2023-02-23T18:46:00Z">
                <w:pPr>
                  <w:keepNext/>
                  <w:keepLines/>
                  <w:framePr w:hSpace="180" w:wrap="around" w:vAnchor="text" w:hAnchor="text" w:xAlign="center" w:y="1"/>
                  <w:spacing w:after="0"/>
                  <w:suppressOverlap/>
                </w:pPr>
              </w:pPrChange>
            </w:pPr>
            <w:r w:rsidRPr="001B5C1E">
              <w:rPr>
                <w:b/>
                <w:lang w:val="fr-FR"/>
                <w:rPrChange w:id="5082"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083"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084"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085"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086"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5087" w:author="MCC160" w:date="2023-02-23T18:46:00Z">
                <w:pPr>
                  <w:keepNext/>
                  <w:keepLines/>
                  <w:framePr w:hSpace="180" w:wrap="around" w:vAnchor="text" w:hAnchor="text" w:xAlign="center" w:y="1"/>
                  <w:spacing w:after="0"/>
                  <w:suppressOverlap/>
                </w:pPr>
              </w:pPrChange>
            </w:pPr>
            <w:r w:rsidRPr="00B54636">
              <w:rPr>
                <w:b/>
                <w:bCs/>
                <w:lang w:val="fr-FR"/>
              </w:rPr>
              <w:t xml:space="preserve">  </w:t>
            </w:r>
            <w:r w:rsidRPr="00B54636">
              <w:rPr>
                <w:lang w:val="fr-FR"/>
              </w:rPr>
              <w:t>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088"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5089" w:author="MCC160" w:date="2023-02-23T18:46:00Z">
                  <w:rPr>
                    <w:rFonts w:cs="Arial"/>
                    <w:szCs w:val="18"/>
                    <w:lang w:val="fr-FR"/>
                  </w:rPr>
                </w:rPrChange>
              </w:rPr>
              <w:pPrChange w:id="5090" w:author="MCC160" w:date="2023-02-23T18:46:00Z">
                <w:pPr>
                  <w:keepNext/>
                  <w:keepLines/>
                  <w:framePr w:hSpace="180" w:wrap="around" w:vAnchor="text" w:hAnchor="text" w:xAlign="center" w:y="1"/>
                  <w:spacing w:after="0"/>
                  <w:suppressOverlap/>
                </w:pPr>
              </w:pPrChange>
            </w:pPr>
            <w:r w:rsidRPr="001B5C1E">
              <w:rPr>
                <w:b/>
                <w:lang w:val="fr-FR"/>
                <w:rPrChange w:id="5091" w:author="MCC160" w:date="2023-02-23T18:46: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092"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093"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5094" w:author="MCC160" w:date="2023-02-23T18:46:00Z">
                <w:pPr>
                  <w:keepNext/>
                  <w:keepLines/>
                  <w:framePr w:hSpace="180" w:wrap="around" w:vAnchor="text" w:hAnchor="text" w:xAlign="center" w:y="1"/>
                  <w:spacing w:after="0"/>
                  <w:suppressOverlap/>
                </w:pPr>
              </w:pPrChange>
            </w:pPr>
            <w:r w:rsidRPr="00B5463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095" w:author="MCC160" w:date="2023-02-23T18:46:00Z">
                <w:pPr>
                  <w:keepNext/>
                  <w:keepLines/>
                  <w:framePr w:hSpace="180" w:wrap="around" w:vAnchor="text" w:hAnchor="text" w:xAlign="center" w:y="1"/>
                  <w:spacing w:after="0"/>
                  <w:suppressOverlap/>
                </w:pPr>
              </w:pPrChange>
            </w:pPr>
            <w:r w:rsidRPr="00B54636">
              <w:rPr>
                <w:lang w:val="fr-FR"/>
              </w:rPr>
              <w:t>SDP Message as described in Table 6.1.1.11.3.3-1A</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09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09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098"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5099"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100"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5101" w:author="MCC160" w:date="2023-02-23T18:46:00Z">
                <w:pPr>
                  <w:keepNext/>
                  <w:keepLines/>
                  <w:framePr w:hSpace="180" w:wrap="around" w:vAnchor="text" w:hAnchor="text" w:xAlign="center" w:y="1"/>
                  <w:spacing w:after="0"/>
                  <w:suppressOverlap/>
                </w:pPr>
              </w:pPrChange>
            </w:pPr>
            <w:r w:rsidRPr="00B54636">
              <w:rPr>
                <w:lang w:val="fr-FR"/>
              </w:rPr>
              <w:t>MCPTT-Info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102"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103"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5104" w:author="MCC160" w:date="2023-02-23T18:46:00Z">
                <w:pPr>
                  <w:keepNext/>
                  <w:keepLines/>
                  <w:framePr w:hSpace="180" w:wrap="around" w:vAnchor="text" w:hAnchor="text" w:xAlign="center" w:y="1"/>
                  <w:spacing w:after="0"/>
                  <w:suppressOverlap/>
                </w:pPr>
              </w:pPrChange>
            </w:pPr>
            <w:r w:rsidRPr="00B5463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105" w:author="MCC160" w:date="2023-02-23T18:46:00Z">
                <w:pPr>
                  <w:keepNext/>
                  <w:keepLines/>
                  <w:framePr w:hSpace="180" w:wrap="around" w:vAnchor="text" w:hAnchor="text" w:xAlign="center" w:y="1"/>
                  <w:spacing w:after="0"/>
                  <w:suppressOverlap/>
                </w:pPr>
              </w:pPrChange>
            </w:pPr>
            <w:r w:rsidRPr="00B54636">
              <w:rPr>
                <w:lang w:val="fr-FR"/>
              </w:rPr>
              <w:t>MCPTT-Info as described in Table 6.1.1.11.3.3-2</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10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107"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108" w:author="MCC160" w:date="2023-02-23T18:46: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5109" w:author="MCC160" w:date="2023-02-23T18:46:00Z">
          <w:pPr>
            <w:keepNext/>
            <w:keepLines/>
            <w:spacing w:before="60"/>
            <w:jc w:val="center"/>
          </w:pPr>
        </w:pPrChange>
      </w:pPr>
      <w:r w:rsidRPr="00B54636">
        <w:t xml:space="preserve">Table 6.1.1.11.3.3-1A: </w:t>
      </w:r>
      <w:r w:rsidRPr="00B54636">
        <w:rPr>
          <w:lang w:eastAsia="ko-KR"/>
        </w:rPr>
        <w:t>SDP in SIP INVITE</w:t>
      </w:r>
      <w:r w:rsidRPr="00B54636">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B54636" w:rsidTr="00FB0651">
        <w:tc>
          <w:tcPr>
            <w:tcW w:w="992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110" w:author="MCC160" w:date="2023-02-23T18:46:00Z">
                <w:pPr>
                  <w:keepNext/>
                  <w:keepLines/>
                  <w:spacing w:after="0"/>
                </w:pPr>
              </w:pPrChange>
            </w:pPr>
            <w:r w:rsidRPr="00B54636">
              <w:rPr>
                <w:lang w:val="fr-FR"/>
              </w:rPr>
              <w:t>Derivation Path: TS 36.579-1 [2], Table 5.5.3.1.1-1, condition INITIAL_SDP_OFFER, IMPLICIT_GRANT_REQUESTED</w:t>
            </w:r>
          </w:p>
        </w:tc>
      </w:tr>
    </w:tbl>
    <w:p w:rsidR="00B54636" w:rsidRPr="00B54636" w:rsidRDefault="00B54636" w:rsidP="00B54636">
      <w:pPr>
        <w:rPr>
          <w:lang w:eastAsia="en-US"/>
        </w:rPr>
      </w:pPr>
    </w:p>
    <w:p w:rsidR="00B54636" w:rsidRPr="00B54636" w:rsidRDefault="00B54636">
      <w:pPr>
        <w:pStyle w:val="TH"/>
        <w:pPrChange w:id="5111" w:author="MCC160" w:date="2023-02-23T18:46:00Z">
          <w:pPr>
            <w:keepNext/>
            <w:keepLines/>
            <w:spacing w:before="60"/>
            <w:jc w:val="center"/>
          </w:pPr>
        </w:pPrChange>
      </w:pPr>
      <w:r w:rsidRPr="00B54636">
        <w:t xml:space="preserve">Table 6.1.1.11.3.3-2: </w:t>
      </w:r>
      <w:r w:rsidRPr="00B54636">
        <w:rPr>
          <w:lang w:eastAsia="ko-KR"/>
        </w:rPr>
        <w:t>MCPTT-Info in SIP INVITE</w:t>
      </w:r>
      <w:r w:rsidRPr="00B54636">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112" w:author="MCC160" w:date="2023-02-23T18:46:00Z">
                <w:pPr>
                  <w:keepNext/>
                  <w:keepLines/>
                  <w:spacing w:after="0"/>
                </w:pPr>
              </w:pPrChange>
            </w:pPr>
            <w:r w:rsidRPr="00B54636">
              <w:rPr>
                <w:lang w:val="fr-FR"/>
              </w:rPr>
              <w:t>Derivation Path: TS 36.579-1 [2], Table 5.5.3.2.1-1</w:t>
            </w:r>
            <w:ins w:id="5113" w:author="MCC160" w:date="2023-01-20T21:29:00Z">
              <w:r w:rsidR="002E15E3">
                <w:rPr>
                  <w:lang w:val="fr-FR"/>
                </w:rPr>
                <w:t>,</w:t>
              </w:r>
            </w:ins>
            <w:r w:rsidRPr="00B54636">
              <w:rPr>
                <w:lang w:val="fr-FR"/>
              </w:rPr>
              <w:t xml:space="preserve"> condition</w:t>
            </w:r>
            <w:del w:id="5114" w:author="MCC160" w:date="2023-01-18T20:13:00Z">
              <w:r w:rsidRPr="00B54636" w:rsidDel="006910E5">
                <w:rPr>
                  <w:lang w:val="fr-FR"/>
                </w:rPr>
                <w:delText>s</w:delText>
              </w:r>
            </w:del>
            <w:r w:rsidRPr="00B54636">
              <w:rPr>
                <w:lang w:val="fr-FR"/>
              </w:rPr>
              <w:t xml:space="preserve"> GROUP-CALL, INVITE_REFER, EMERGENCY-CALL</w:t>
            </w:r>
          </w:p>
        </w:tc>
      </w:tr>
    </w:tbl>
    <w:p w:rsidR="00B54636" w:rsidRPr="00B54636" w:rsidRDefault="00B54636" w:rsidP="00B54636">
      <w:pPr>
        <w:rPr>
          <w:lang w:eastAsia="en-US"/>
        </w:rPr>
      </w:pPr>
    </w:p>
    <w:p w:rsidR="00F30695" w:rsidRPr="00F30695" w:rsidRDefault="00B54636" w:rsidP="00F30695">
      <w:pPr>
        <w:pStyle w:val="TH"/>
        <w:rPr>
          <w:ins w:id="5115" w:author="MCC160" w:date="2023-02-23T18:39:00Z"/>
        </w:rPr>
      </w:pPr>
      <w:r w:rsidRPr="00B54636">
        <w:t>Table 6.1.1.11.3.3-2A: SIP 200 (OK) from the SS (step 2, Table 6.1.1.11.3.2-1;</w:t>
      </w:r>
      <w:r w:rsidRPr="00B54636">
        <w:br/>
        <w:t>step 4,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30695" w:rsidRPr="00F30695" w:rsidTr="00176777">
        <w:trPr>
          <w:ins w:id="5116" w:author="MCC160" w:date="2023-02-23T18:39:00Z"/>
        </w:trPr>
        <w:tc>
          <w:tcPr>
            <w:tcW w:w="9645" w:type="dxa"/>
            <w:gridSpan w:val="5"/>
            <w:tcBorders>
              <w:top w:val="single" w:sz="4" w:space="0" w:color="auto"/>
              <w:left w:val="single" w:sz="4" w:space="0" w:color="auto"/>
              <w:bottom w:val="single" w:sz="4" w:space="0" w:color="auto"/>
              <w:right w:val="single" w:sz="4" w:space="0" w:color="auto"/>
            </w:tcBorders>
          </w:tcPr>
          <w:p w:rsidR="00F30695" w:rsidRPr="00F30695" w:rsidRDefault="00F30695">
            <w:pPr>
              <w:pStyle w:val="TAL"/>
              <w:rPr>
                <w:ins w:id="5117" w:author="MCC160" w:date="2023-02-23T18:39:00Z"/>
                <w:highlight w:val="yellow"/>
                <w:lang w:val="fr-FR"/>
              </w:rPr>
              <w:pPrChange w:id="5118" w:author="MCC160" w:date="2023-02-23T18:46:00Z">
                <w:pPr>
                  <w:keepNext/>
                  <w:keepLines/>
                  <w:framePr w:hSpace="180" w:wrap="around" w:vAnchor="text" w:hAnchor="text" w:xAlign="center" w:y="1"/>
                  <w:spacing w:after="0"/>
                  <w:suppressOverlap/>
                </w:pPr>
              </w:pPrChange>
            </w:pPr>
            <w:ins w:id="5119" w:author="MCC160" w:date="2023-02-23T18:39:00Z">
              <w:r w:rsidRPr="00F30695">
                <w:rPr>
                  <w:highlight w:val="yellow"/>
                  <w:lang w:val="fr-FR"/>
                </w:rPr>
                <w:t>Derivation Path: TS 36.579-1 [2], Table 5.5.2.17.1.2-1, condition INVITE-RSP</w:t>
              </w:r>
            </w:ins>
          </w:p>
        </w:tc>
      </w:tr>
      <w:tr w:rsidR="00F30695" w:rsidRPr="00F30695" w:rsidTr="00176777">
        <w:trPr>
          <w:ins w:id="5120" w:author="MCC160" w:date="2023-02-23T18:39:00Z"/>
        </w:trPr>
        <w:tc>
          <w:tcPr>
            <w:tcW w:w="2837" w:type="dxa"/>
            <w:tcBorders>
              <w:top w:val="single" w:sz="4" w:space="0" w:color="auto"/>
              <w:left w:val="single" w:sz="4" w:space="0" w:color="auto"/>
              <w:bottom w:val="single" w:sz="4" w:space="0" w:color="auto"/>
              <w:right w:val="single" w:sz="4" w:space="0" w:color="auto"/>
            </w:tcBorders>
            <w:hideMark/>
          </w:tcPr>
          <w:p w:rsidR="00F30695" w:rsidRPr="00F30695" w:rsidRDefault="00F30695">
            <w:pPr>
              <w:pStyle w:val="TAH"/>
              <w:rPr>
                <w:ins w:id="5121" w:author="MCC160" w:date="2023-02-23T18:39:00Z"/>
                <w:highlight w:val="yellow"/>
                <w:lang w:val="fr-FR"/>
              </w:rPr>
              <w:pPrChange w:id="5122" w:author="MCC160" w:date="2023-02-23T18:46:00Z">
                <w:pPr>
                  <w:keepNext/>
                  <w:keepLines/>
                  <w:framePr w:hSpace="180" w:wrap="around" w:vAnchor="text" w:hAnchor="text" w:xAlign="center" w:y="1"/>
                  <w:spacing w:after="0"/>
                  <w:suppressOverlap/>
                  <w:jc w:val="center"/>
                </w:pPr>
              </w:pPrChange>
            </w:pPr>
            <w:ins w:id="5123" w:author="MCC160" w:date="2023-02-23T18:39:00Z">
              <w:r w:rsidRPr="00F30695">
                <w:rPr>
                  <w:highlight w:val="yellow"/>
                  <w:lang w:val="fr-FR"/>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rsidR="00F30695" w:rsidRPr="00F30695" w:rsidRDefault="00F30695">
            <w:pPr>
              <w:pStyle w:val="TAH"/>
              <w:rPr>
                <w:ins w:id="5124" w:author="MCC160" w:date="2023-02-23T18:39:00Z"/>
                <w:highlight w:val="yellow"/>
                <w:lang w:val="fr-FR"/>
              </w:rPr>
              <w:pPrChange w:id="5125" w:author="MCC160" w:date="2023-02-23T18:46:00Z">
                <w:pPr>
                  <w:keepNext/>
                  <w:keepLines/>
                  <w:framePr w:hSpace="180" w:wrap="around" w:vAnchor="text" w:hAnchor="text" w:xAlign="center" w:y="1"/>
                  <w:spacing w:after="0"/>
                  <w:suppressOverlap/>
                  <w:jc w:val="center"/>
                </w:pPr>
              </w:pPrChange>
            </w:pPr>
            <w:ins w:id="5126" w:author="MCC160" w:date="2023-02-23T18:39:00Z">
              <w:r w:rsidRPr="00F30695">
                <w:rPr>
                  <w:highlight w:val="yellow"/>
                  <w:lang w:val="fr-FR"/>
                </w:rPr>
                <w:t>Value/remark</w:t>
              </w:r>
            </w:ins>
          </w:p>
        </w:tc>
        <w:tc>
          <w:tcPr>
            <w:tcW w:w="1985" w:type="dxa"/>
            <w:tcBorders>
              <w:top w:val="single" w:sz="4" w:space="0" w:color="auto"/>
              <w:left w:val="single" w:sz="4" w:space="0" w:color="auto"/>
              <w:bottom w:val="single" w:sz="4" w:space="0" w:color="auto"/>
              <w:right w:val="single" w:sz="4" w:space="0" w:color="auto"/>
            </w:tcBorders>
            <w:hideMark/>
          </w:tcPr>
          <w:p w:rsidR="00F30695" w:rsidRPr="00F30695" w:rsidRDefault="00F30695">
            <w:pPr>
              <w:pStyle w:val="TAH"/>
              <w:rPr>
                <w:ins w:id="5127" w:author="MCC160" w:date="2023-02-23T18:39:00Z"/>
                <w:highlight w:val="yellow"/>
                <w:lang w:val="fr-FR"/>
              </w:rPr>
              <w:pPrChange w:id="5128" w:author="MCC160" w:date="2023-02-23T18:46:00Z">
                <w:pPr>
                  <w:keepNext/>
                  <w:keepLines/>
                  <w:framePr w:hSpace="180" w:wrap="around" w:vAnchor="text" w:hAnchor="text" w:xAlign="center" w:y="1"/>
                  <w:spacing w:after="0"/>
                  <w:suppressOverlap/>
                  <w:jc w:val="center"/>
                </w:pPr>
              </w:pPrChange>
            </w:pPr>
            <w:ins w:id="5129" w:author="MCC160" w:date="2023-02-23T18:39:00Z">
              <w:r w:rsidRPr="00F30695">
                <w:rPr>
                  <w:highlight w:val="yellow"/>
                  <w:lang w:val="fr-FR"/>
                </w:rPr>
                <w:t>Comment</w:t>
              </w:r>
            </w:ins>
          </w:p>
        </w:tc>
        <w:tc>
          <w:tcPr>
            <w:tcW w:w="1277" w:type="dxa"/>
            <w:tcBorders>
              <w:top w:val="single" w:sz="4" w:space="0" w:color="auto"/>
              <w:left w:val="single" w:sz="4" w:space="0" w:color="auto"/>
              <w:bottom w:val="single" w:sz="4" w:space="0" w:color="auto"/>
              <w:right w:val="single" w:sz="4" w:space="0" w:color="auto"/>
            </w:tcBorders>
            <w:hideMark/>
          </w:tcPr>
          <w:p w:rsidR="00F30695" w:rsidRPr="00F30695" w:rsidRDefault="00F30695">
            <w:pPr>
              <w:pStyle w:val="TAH"/>
              <w:rPr>
                <w:ins w:id="5130" w:author="MCC160" w:date="2023-02-23T18:39:00Z"/>
                <w:highlight w:val="yellow"/>
                <w:lang w:val="fr-FR"/>
              </w:rPr>
              <w:pPrChange w:id="5131" w:author="MCC160" w:date="2023-02-23T18:46:00Z">
                <w:pPr>
                  <w:keepNext/>
                  <w:keepLines/>
                  <w:framePr w:hSpace="180" w:wrap="around" w:vAnchor="text" w:hAnchor="text" w:xAlign="center" w:y="1"/>
                  <w:spacing w:after="0"/>
                  <w:suppressOverlap/>
                  <w:jc w:val="center"/>
                </w:pPr>
              </w:pPrChange>
            </w:pPr>
            <w:ins w:id="5132" w:author="MCC160" w:date="2023-02-23T18:39:00Z">
              <w:r w:rsidRPr="00F30695">
                <w:rPr>
                  <w:highlight w:val="yellow"/>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rsidR="00F30695" w:rsidRPr="00F30695" w:rsidRDefault="00F30695">
            <w:pPr>
              <w:pStyle w:val="TAH"/>
              <w:rPr>
                <w:ins w:id="5133" w:author="MCC160" w:date="2023-02-23T18:39:00Z"/>
                <w:highlight w:val="yellow"/>
                <w:lang w:val="fr-FR"/>
              </w:rPr>
              <w:pPrChange w:id="5134" w:author="MCC160" w:date="2023-02-23T18:46:00Z">
                <w:pPr>
                  <w:keepNext/>
                  <w:keepLines/>
                  <w:framePr w:hSpace="180" w:wrap="around" w:vAnchor="text" w:hAnchor="text" w:xAlign="center" w:y="1"/>
                  <w:spacing w:after="0"/>
                  <w:suppressOverlap/>
                  <w:jc w:val="center"/>
                </w:pPr>
              </w:pPrChange>
            </w:pPr>
            <w:ins w:id="5135" w:author="MCC160" w:date="2023-02-23T18:39:00Z">
              <w:r w:rsidRPr="00F30695">
                <w:rPr>
                  <w:highlight w:val="yellow"/>
                  <w:lang w:val="fr-FR"/>
                </w:rPr>
                <w:t>Condition</w:t>
              </w:r>
            </w:ins>
          </w:p>
        </w:tc>
      </w:tr>
      <w:tr w:rsidR="00F30695" w:rsidRPr="00F30695" w:rsidTr="00176777">
        <w:trPr>
          <w:ins w:id="5136" w:author="MCC160" w:date="2023-02-23T18:39:00Z"/>
        </w:trPr>
        <w:tc>
          <w:tcPr>
            <w:tcW w:w="2837" w:type="dxa"/>
            <w:tcBorders>
              <w:top w:val="single" w:sz="4" w:space="0" w:color="auto"/>
              <w:left w:val="single" w:sz="4" w:space="0" w:color="auto"/>
              <w:bottom w:val="single" w:sz="4" w:space="0" w:color="auto"/>
              <w:right w:val="single" w:sz="4" w:space="0" w:color="auto"/>
            </w:tcBorders>
            <w:hideMark/>
          </w:tcPr>
          <w:p w:rsidR="00F30695" w:rsidRPr="00F30695" w:rsidRDefault="00F30695">
            <w:pPr>
              <w:pStyle w:val="TAL"/>
              <w:rPr>
                <w:ins w:id="5137" w:author="MCC160" w:date="2023-02-23T18:39:00Z"/>
                <w:bCs/>
                <w:szCs w:val="18"/>
                <w:highlight w:val="yellow"/>
                <w:lang w:val="fr-FR"/>
              </w:rPr>
              <w:pPrChange w:id="5138" w:author="MCC160" w:date="2023-02-23T18:46:00Z">
                <w:pPr>
                  <w:keepNext/>
                  <w:keepLines/>
                  <w:framePr w:hSpace="180" w:wrap="around" w:vAnchor="text" w:hAnchor="text" w:xAlign="center" w:y="1"/>
                  <w:spacing w:after="0"/>
                  <w:suppressOverlap/>
                </w:pPr>
              </w:pPrChange>
            </w:pPr>
            <w:ins w:id="5139" w:author="MCC160" w:date="2023-02-23T18:39:00Z">
              <w:r w:rsidRPr="00F30695">
                <w:rPr>
                  <w:highlight w:val="yellow"/>
                  <w:lang w:val="fr-FR"/>
                </w:rPr>
                <w:t>Message-body</w:t>
              </w:r>
            </w:ins>
          </w:p>
        </w:tc>
        <w:tc>
          <w:tcPr>
            <w:tcW w:w="2411" w:type="dxa"/>
            <w:tcBorders>
              <w:top w:val="single" w:sz="4" w:space="0" w:color="auto"/>
              <w:left w:val="single" w:sz="4" w:space="0" w:color="auto"/>
              <w:bottom w:val="single" w:sz="4" w:space="0" w:color="auto"/>
              <w:right w:val="single" w:sz="4" w:space="0" w:color="auto"/>
            </w:tcBorders>
          </w:tcPr>
          <w:p w:rsidR="00F30695" w:rsidRPr="00F30695" w:rsidRDefault="00F30695">
            <w:pPr>
              <w:pStyle w:val="TAL"/>
              <w:rPr>
                <w:ins w:id="5140" w:author="MCC160" w:date="2023-02-23T18:39:00Z"/>
                <w:highlight w:val="yellow"/>
                <w:lang w:val="fr-FR"/>
              </w:rPr>
              <w:pPrChange w:id="5141"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F30695" w:rsidRPr="00F30695" w:rsidRDefault="00F30695">
            <w:pPr>
              <w:pStyle w:val="TAL"/>
              <w:rPr>
                <w:ins w:id="5142" w:author="MCC160" w:date="2023-02-23T18:39:00Z"/>
                <w:highlight w:val="yellow"/>
                <w:lang w:val="fr-FR"/>
              </w:rPr>
              <w:pPrChange w:id="5143"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F30695" w:rsidRPr="00F30695" w:rsidRDefault="00F30695">
            <w:pPr>
              <w:pStyle w:val="TAL"/>
              <w:rPr>
                <w:ins w:id="5144" w:author="MCC160" w:date="2023-02-23T18:39:00Z"/>
                <w:highlight w:val="yellow"/>
                <w:lang w:val="fr-FR"/>
              </w:rPr>
              <w:pPrChange w:id="5145"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F30695" w:rsidRPr="00F30695" w:rsidRDefault="00F30695">
            <w:pPr>
              <w:pStyle w:val="TAL"/>
              <w:rPr>
                <w:ins w:id="5146" w:author="MCC160" w:date="2023-02-23T18:39:00Z"/>
                <w:highlight w:val="yellow"/>
                <w:lang w:val="fr-FR"/>
              </w:rPr>
              <w:pPrChange w:id="5147" w:author="MCC160" w:date="2023-02-23T18:46:00Z">
                <w:pPr>
                  <w:keepNext/>
                  <w:keepLines/>
                  <w:framePr w:hSpace="180" w:wrap="around" w:vAnchor="text" w:hAnchor="text" w:xAlign="center" w:y="1"/>
                  <w:spacing w:after="0"/>
                  <w:suppressOverlap/>
                </w:pPr>
              </w:pPrChange>
            </w:pPr>
          </w:p>
        </w:tc>
      </w:tr>
      <w:tr w:rsidR="00F30695" w:rsidRPr="00F30695" w:rsidTr="00176777">
        <w:trPr>
          <w:ins w:id="5148" w:author="MCC160" w:date="2023-02-23T18:39:00Z"/>
        </w:trPr>
        <w:tc>
          <w:tcPr>
            <w:tcW w:w="2837" w:type="dxa"/>
            <w:tcBorders>
              <w:top w:val="single" w:sz="4" w:space="0" w:color="auto"/>
              <w:left w:val="single" w:sz="4" w:space="0" w:color="auto"/>
              <w:bottom w:val="single" w:sz="4" w:space="0" w:color="auto"/>
              <w:right w:val="single" w:sz="4" w:space="0" w:color="auto"/>
            </w:tcBorders>
            <w:vAlign w:val="center"/>
            <w:hideMark/>
          </w:tcPr>
          <w:p w:rsidR="00F30695" w:rsidRPr="00F30695" w:rsidRDefault="00F30695">
            <w:pPr>
              <w:pStyle w:val="TAL"/>
              <w:rPr>
                <w:ins w:id="5149" w:author="MCC160" w:date="2023-02-23T18:39:00Z"/>
                <w:highlight w:val="yellow"/>
                <w:lang w:val="fr-FR"/>
              </w:rPr>
              <w:pPrChange w:id="5150" w:author="MCC160" w:date="2023-02-23T18:46:00Z">
                <w:pPr>
                  <w:keepNext/>
                  <w:keepLines/>
                  <w:framePr w:hSpace="180" w:wrap="around" w:vAnchor="text" w:hAnchor="text" w:xAlign="center" w:y="1"/>
                  <w:spacing w:after="0"/>
                  <w:suppressOverlap/>
                </w:pPr>
              </w:pPrChange>
            </w:pPr>
            <w:ins w:id="5151" w:author="MCC160" w:date="2023-02-23T18:39:00Z">
              <w:r w:rsidRPr="00F30695">
                <w:rPr>
                  <w:highlight w:val="yellow"/>
                  <w:lang w:val="fr-FR"/>
                </w:rPr>
                <w:t xml:space="preserve">  SDP Message</w:t>
              </w:r>
            </w:ins>
          </w:p>
        </w:tc>
        <w:tc>
          <w:tcPr>
            <w:tcW w:w="2411" w:type="dxa"/>
            <w:tcBorders>
              <w:top w:val="single" w:sz="4" w:space="0" w:color="auto"/>
              <w:left w:val="single" w:sz="4" w:space="0" w:color="auto"/>
              <w:bottom w:val="single" w:sz="4" w:space="0" w:color="auto"/>
              <w:right w:val="single" w:sz="4" w:space="0" w:color="auto"/>
            </w:tcBorders>
          </w:tcPr>
          <w:p w:rsidR="00F30695" w:rsidRPr="00F30695" w:rsidRDefault="00F30695">
            <w:pPr>
              <w:pStyle w:val="TAL"/>
              <w:rPr>
                <w:ins w:id="5152" w:author="MCC160" w:date="2023-02-23T18:39:00Z"/>
                <w:highlight w:val="yellow"/>
                <w:lang w:val="fr-FR"/>
              </w:rPr>
              <w:pPrChange w:id="5153" w:author="MCC160" w:date="2023-02-23T18:46:00Z">
                <w:pPr>
                  <w:keepNext/>
                  <w:keepLines/>
                  <w:framePr w:hSpace="180" w:wrap="around" w:vAnchor="text" w:hAnchor="text" w:xAlign="center" w:y="1"/>
                  <w:spacing w:after="0"/>
                  <w:suppressOverlap/>
                </w:pPr>
              </w:pPrChange>
            </w:pPr>
            <w:ins w:id="5154" w:author="MCC160" w:date="2023-02-23T18:39:00Z">
              <w:r w:rsidRPr="00F30695">
                <w:rPr>
                  <w:highlight w:val="yellow"/>
                  <w:lang w:val="fr-FR"/>
                </w:rPr>
                <w:t>As described in Table 6.1.1.11.3.3-2B</w:t>
              </w:r>
            </w:ins>
          </w:p>
        </w:tc>
        <w:tc>
          <w:tcPr>
            <w:tcW w:w="1985" w:type="dxa"/>
            <w:tcBorders>
              <w:top w:val="single" w:sz="4" w:space="0" w:color="auto"/>
              <w:left w:val="single" w:sz="4" w:space="0" w:color="auto"/>
              <w:bottom w:val="single" w:sz="4" w:space="0" w:color="auto"/>
              <w:right w:val="single" w:sz="4" w:space="0" w:color="auto"/>
            </w:tcBorders>
          </w:tcPr>
          <w:p w:rsidR="00F30695" w:rsidRPr="00F30695" w:rsidRDefault="00F30695">
            <w:pPr>
              <w:pStyle w:val="TAL"/>
              <w:rPr>
                <w:ins w:id="5155" w:author="MCC160" w:date="2023-02-23T18:39:00Z"/>
                <w:highlight w:val="yellow"/>
                <w:lang w:val="fr-FR"/>
              </w:rPr>
              <w:pPrChange w:id="5156"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F30695" w:rsidRPr="00F30695" w:rsidRDefault="00F30695">
            <w:pPr>
              <w:pStyle w:val="TAL"/>
              <w:rPr>
                <w:ins w:id="5157" w:author="MCC160" w:date="2023-02-23T18:39:00Z"/>
                <w:highlight w:val="yellow"/>
                <w:lang w:val="fr-FR"/>
              </w:rPr>
              <w:pPrChange w:id="5158"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F30695" w:rsidRPr="00F30695" w:rsidRDefault="00F30695">
            <w:pPr>
              <w:pStyle w:val="TAL"/>
              <w:rPr>
                <w:ins w:id="5159" w:author="MCC160" w:date="2023-02-23T18:39:00Z"/>
                <w:highlight w:val="yellow"/>
                <w:lang w:val="fr-FR"/>
              </w:rPr>
              <w:pPrChange w:id="5160" w:author="MCC160" w:date="2023-02-23T18:46:00Z">
                <w:pPr>
                  <w:keepNext/>
                  <w:keepLines/>
                  <w:framePr w:hSpace="180" w:wrap="around" w:vAnchor="text" w:hAnchor="text" w:xAlign="center" w:y="1"/>
                  <w:spacing w:after="0"/>
                  <w:suppressOverlap/>
                </w:pPr>
              </w:pPrChange>
            </w:pPr>
          </w:p>
        </w:tc>
      </w:tr>
    </w:tbl>
    <w:p w:rsidR="00B54636" w:rsidRPr="00B54636" w:rsidDel="00F30695" w:rsidRDefault="00B54636" w:rsidP="00B54636">
      <w:pPr>
        <w:keepNext/>
        <w:keepLines/>
        <w:spacing w:before="60"/>
        <w:jc w:val="center"/>
        <w:rPr>
          <w:del w:id="5161" w:author="MCC160" w:date="2023-02-23T18:39:00Z"/>
          <w:rFonts w:ascii="Arial" w:hAnsi="Arial"/>
          <w:b/>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F30695" w:rsidDel="00F30695" w:rsidTr="00FB0651">
        <w:trPr>
          <w:del w:id="5162" w:author="MCC160" w:date="2023-02-23T18:39:00Z"/>
        </w:trPr>
        <w:tc>
          <w:tcPr>
            <w:tcW w:w="9639"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rPr>
                <w:del w:id="5163" w:author="MCC160" w:date="2023-02-23T18:39:00Z"/>
                <w:rFonts w:ascii="Arial" w:hAnsi="Arial"/>
                <w:sz w:val="18"/>
                <w:highlight w:val="yellow"/>
                <w:lang w:val="fr-FR"/>
                <w:rPrChange w:id="5164" w:author="MCC160" w:date="2023-02-23T18:39:00Z">
                  <w:rPr>
                    <w:del w:id="5165" w:author="MCC160" w:date="2023-02-23T18:39:00Z"/>
                    <w:rFonts w:ascii="Arial" w:hAnsi="Arial"/>
                    <w:sz w:val="18"/>
                    <w:lang w:val="fr-FR"/>
                  </w:rPr>
                </w:rPrChange>
              </w:rPr>
            </w:pPr>
            <w:del w:id="5166" w:author="MCC160" w:date="2023-02-23T18:39:00Z">
              <w:r w:rsidRPr="00F30695" w:rsidDel="00F30695">
                <w:rPr>
                  <w:rFonts w:ascii="Arial" w:hAnsi="Arial"/>
                  <w:sz w:val="18"/>
                  <w:highlight w:val="yellow"/>
                  <w:lang w:val="fr-FR"/>
                  <w:rPrChange w:id="5167" w:author="MCC160" w:date="2023-02-23T18:39:00Z">
                    <w:rPr>
                      <w:rFonts w:ascii="Arial" w:hAnsi="Arial"/>
                      <w:sz w:val="18"/>
                      <w:lang w:val="fr-FR"/>
                    </w:rPr>
                  </w:rPrChange>
                </w:rPr>
                <w:delText>Derivation Path: TS 36.579-1 [2], Table 5.5.2.17.1.2-1 condition INVITE-RSP</w:delText>
              </w:r>
            </w:del>
          </w:p>
        </w:tc>
      </w:tr>
    </w:tbl>
    <w:p w:rsidR="00B54636" w:rsidRPr="00F30695" w:rsidDel="00F30695" w:rsidRDefault="00B54636" w:rsidP="00B54636">
      <w:pPr>
        <w:spacing w:after="0"/>
        <w:rPr>
          <w:del w:id="5168" w:author="MCC160" w:date="2023-02-23T18:39:00Z"/>
          <w:vanish/>
          <w:highlight w:val="yellow"/>
          <w:rPrChange w:id="5169" w:author="MCC160" w:date="2023-02-23T18:39:00Z">
            <w:rPr>
              <w:del w:id="5170" w:author="MCC160" w:date="2023-02-23T18:39:00Z"/>
              <w:vanish/>
            </w:rPr>
          </w:rPrChange>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F30695" w:rsidDel="00F30695" w:rsidTr="00FB0651">
        <w:trPr>
          <w:del w:id="5171" w:author="MCC160" w:date="2023-02-23T18:39:00Z"/>
        </w:trPr>
        <w:tc>
          <w:tcPr>
            <w:tcW w:w="2837"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jc w:val="center"/>
              <w:rPr>
                <w:del w:id="5172" w:author="MCC160" w:date="2023-02-23T18:39:00Z"/>
                <w:rFonts w:ascii="Arial" w:hAnsi="Arial"/>
                <w:b/>
                <w:sz w:val="18"/>
                <w:highlight w:val="yellow"/>
                <w:lang w:val="fr-FR" w:eastAsia="en-US"/>
                <w:rPrChange w:id="5173" w:author="MCC160" w:date="2023-02-23T18:39:00Z">
                  <w:rPr>
                    <w:del w:id="5174" w:author="MCC160" w:date="2023-02-23T18:39:00Z"/>
                    <w:rFonts w:ascii="Arial" w:hAnsi="Arial"/>
                    <w:b/>
                    <w:sz w:val="18"/>
                    <w:lang w:val="fr-FR" w:eastAsia="en-US"/>
                  </w:rPr>
                </w:rPrChange>
              </w:rPr>
            </w:pPr>
            <w:del w:id="5175" w:author="MCC160" w:date="2023-02-23T18:39:00Z">
              <w:r w:rsidRPr="00F30695" w:rsidDel="00F30695">
                <w:rPr>
                  <w:rFonts w:ascii="Arial" w:hAnsi="Arial"/>
                  <w:b/>
                  <w:sz w:val="18"/>
                  <w:highlight w:val="yellow"/>
                  <w:lang w:val="fr-FR"/>
                  <w:rPrChange w:id="5176" w:author="MCC160" w:date="2023-02-23T18:39:00Z">
                    <w:rPr>
                      <w:rFonts w:ascii="Arial" w:hAnsi="Arial"/>
                      <w:b/>
                      <w:sz w:val="18"/>
                      <w:lang w:val="fr-FR"/>
                    </w:rPr>
                  </w:rPrChange>
                </w:rPr>
                <w:delText>Information Element</w:delText>
              </w:r>
            </w:del>
          </w:p>
        </w:tc>
        <w:tc>
          <w:tcPr>
            <w:tcW w:w="2411"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jc w:val="center"/>
              <w:rPr>
                <w:del w:id="5177" w:author="MCC160" w:date="2023-02-23T18:39:00Z"/>
                <w:rFonts w:ascii="Arial" w:hAnsi="Arial"/>
                <w:b/>
                <w:sz w:val="18"/>
                <w:highlight w:val="yellow"/>
                <w:lang w:val="fr-FR"/>
                <w:rPrChange w:id="5178" w:author="MCC160" w:date="2023-02-23T18:39:00Z">
                  <w:rPr>
                    <w:del w:id="5179" w:author="MCC160" w:date="2023-02-23T18:39:00Z"/>
                    <w:rFonts w:ascii="Arial" w:hAnsi="Arial"/>
                    <w:b/>
                    <w:sz w:val="18"/>
                    <w:lang w:val="fr-FR"/>
                  </w:rPr>
                </w:rPrChange>
              </w:rPr>
            </w:pPr>
            <w:del w:id="5180" w:author="MCC160" w:date="2023-02-23T18:39:00Z">
              <w:r w:rsidRPr="00F30695" w:rsidDel="00F30695">
                <w:rPr>
                  <w:rFonts w:ascii="Arial" w:hAnsi="Arial"/>
                  <w:b/>
                  <w:sz w:val="18"/>
                  <w:highlight w:val="yellow"/>
                  <w:lang w:val="fr-FR"/>
                  <w:rPrChange w:id="5181" w:author="MCC160" w:date="2023-02-23T18:39:00Z">
                    <w:rPr>
                      <w:rFonts w:ascii="Arial" w:hAnsi="Arial"/>
                      <w:b/>
                      <w:sz w:val="18"/>
                      <w:lang w:val="fr-FR"/>
                    </w:rPr>
                  </w:rPrChange>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jc w:val="center"/>
              <w:rPr>
                <w:del w:id="5182" w:author="MCC160" w:date="2023-02-23T18:39:00Z"/>
                <w:rFonts w:ascii="Arial" w:hAnsi="Arial"/>
                <w:b/>
                <w:sz w:val="18"/>
                <w:highlight w:val="yellow"/>
                <w:lang w:val="fr-FR"/>
                <w:rPrChange w:id="5183" w:author="MCC160" w:date="2023-02-23T18:39:00Z">
                  <w:rPr>
                    <w:del w:id="5184" w:author="MCC160" w:date="2023-02-23T18:39:00Z"/>
                    <w:rFonts w:ascii="Arial" w:hAnsi="Arial"/>
                    <w:b/>
                    <w:sz w:val="18"/>
                    <w:lang w:val="fr-FR"/>
                  </w:rPr>
                </w:rPrChange>
              </w:rPr>
            </w:pPr>
            <w:del w:id="5185" w:author="MCC160" w:date="2023-02-23T18:39:00Z">
              <w:r w:rsidRPr="00F30695" w:rsidDel="00F30695">
                <w:rPr>
                  <w:rFonts w:ascii="Arial" w:hAnsi="Arial"/>
                  <w:b/>
                  <w:sz w:val="18"/>
                  <w:highlight w:val="yellow"/>
                  <w:lang w:val="fr-FR"/>
                  <w:rPrChange w:id="5186" w:author="MCC160" w:date="2023-02-23T18:39:00Z">
                    <w:rPr>
                      <w:rFonts w:ascii="Arial" w:hAnsi="Arial"/>
                      <w:b/>
                      <w:sz w:val="18"/>
                      <w:lang w:val="fr-FR"/>
                    </w:rPr>
                  </w:rPrChange>
                </w:rPr>
                <w:delText>Comment</w:delText>
              </w:r>
            </w:del>
          </w:p>
        </w:tc>
        <w:tc>
          <w:tcPr>
            <w:tcW w:w="1277"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jc w:val="center"/>
              <w:rPr>
                <w:del w:id="5187" w:author="MCC160" w:date="2023-02-23T18:39:00Z"/>
                <w:rFonts w:ascii="Arial" w:hAnsi="Arial"/>
                <w:b/>
                <w:sz w:val="18"/>
                <w:highlight w:val="yellow"/>
                <w:lang w:val="fr-FR"/>
                <w:rPrChange w:id="5188" w:author="MCC160" w:date="2023-02-23T18:39:00Z">
                  <w:rPr>
                    <w:del w:id="5189" w:author="MCC160" w:date="2023-02-23T18:39:00Z"/>
                    <w:rFonts w:ascii="Arial" w:hAnsi="Arial"/>
                    <w:b/>
                    <w:sz w:val="18"/>
                    <w:lang w:val="fr-FR"/>
                  </w:rPr>
                </w:rPrChange>
              </w:rPr>
            </w:pPr>
            <w:del w:id="5190" w:author="MCC160" w:date="2023-02-23T18:39:00Z">
              <w:r w:rsidRPr="00F30695" w:rsidDel="00F30695">
                <w:rPr>
                  <w:rFonts w:ascii="Arial" w:hAnsi="Arial"/>
                  <w:b/>
                  <w:sz w:val="18"/>
                  <w:highlight w:val="yellow"/>
                  <w:lang w:val="fr-FR"/>
                  <w:rPrChange w:id="5191" w:author="MCC160" w:date="2023-02-23T18:39:00Z">
                    <w:rPr>
                      <w:rFonts w:ascii="Arial" w:hAnsi="Arial"/>
                      <w:b/>
                      <w:sz w:val="18"/>
                      <w:lang w:val="fr-FR"/>
                    </w:rPr>
                  </w:rPrChange>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jc w:val="center"/>
              <w:rPr>
                <w:del w:id="5192" w:author="MCC160" w:date="2023-02-23T18:39:00Z"/>
                <w:rFonts w:ascii="Arial" w:hAnsi="Arial"/>
                <w:b/>
                <w:sz w:val="18"/>
                <w:highlight w:val="yellow"/>
                <w:lang w:val="fr-FR"/>
                <w:rPrChange w:id="5193" w:author="MCC160" w:date="2023-02-23T18:39:00Z">
                  <w:rPr>
                    <w:del w:id="5194" w:author="MCC160" w:date="2023-02-23T18:39:00Z"/>
                    <w:rFonts w:ascii="Arial" w:hAnsi="Arial"/>
                    <w:b/>
                    <w:sz w:val="18"/>
                    <w:lang w:val="fr-FR"/>
                  </w:rPr>
                </w:rPrChange>
              </w:rPr>
            </w:pPr>
            <w:del w:id="5195" w:author="MCC160" w:date="2023-02-23T18:39:00Z">
              <w:r w:rsidRPr="00F30695" w:rsidDel="00F30695">
                <w:rPr>
                  <w:rFonts w:ascii="Arial" w:hAnsi="Arial"/>
                  <w:b/>
                  <w:sz w:val="18"/>
                  <w:highlight w:val="yellow"/>
                  <w:lang w:val="fr-FR"/>
                  <w:rPrChange w:id="5196" w:author="MCC160" w:date="2023-02-23T18:39:00Z">
                    <w:rPr>
                      <w:rFonts w:ascii="Arial" w:hAnsi="Arial"/>
                      <w:b/>
                      <w:sz w:val="18"/>
                      <w:lang w:val="fr-FR"/>
                    </w:rPr>
                  </w:rPrChange>
                </w:rPr>
                <w:delText>Condition</w:delText>
              </w:r>
            </w:del>
          </w:p>
        </w:tc>
      </w:tr>
      <w:tr w:rsidR="00B54636" w:rsidRPr="00F30695" w:rsidDel="00F30695" w:rsidTr="00FB0651">
        <w:trPr>
          <w:del w:id="5197" w:author="MCC160" w:date="2023-02-23T18:39:00Z"/>
        </w:trPr>
        <w:tc>
          <w:tcPr>
            <w:tcW w:w="2837"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rPr>
                <w:del w:id="5198" w:author="MCC160" w:date="2023-02-23T18:39:00Z"/>
                <w:rFonts w:ascii="Arial" w:hAnsi="Arial"/>
                <w:b/>
                <w:bCs/>
                <w:sz w:val="18"/>
                <w:szCs w:val="18"/>
                <w:highlight w:val="yellow"/>
                <w:lang w:val="fr-FR"/>
                <w:rPrChange w:id="5199" w:author="MCC160" w:date="2023-02-23T18:39:00Z">
                  <w:rPr>
                    <w:del w:id="5200" w:author="MCC160" w:date="2023-02-23T18:39:00Z"/>
                    <w:rFonts w:ascii="Arial" w:hAnsi="Arial"/>
                    <w:b/>
                    <w:bCs/>
                    <w:sz w:val="18"/>
                    <w:szCs w:val="18"/>
                    <w:lang w:val="fr-FR"/>
                  </w:rPr>
                </w:rPrChange>
              </w:rPr>
            </w:pPr>
            <w:del w:id="5201" w:author="MCC160" w:date="2023-02-23T18:39:00Z">
              <w:r w:rsidRPr="00F30695" w:rsidDel="00F30695">
                <w:rPr>
                  <w:rFonts w:ascii="Arial" w:hAnsi="Arial"/>
                  <w:b/>
                  <w:sz w:val="18"/>
                  <w:highlight w:val="yellow"/>
                  <w:lang w:val="fr-FR"/>
                  <w:rPrChange w:id="5202" w:author="MCC160" w:date="2023-02-23T18:39:00Z">
                    <w:rPr>
                      <w:rFonts w:ascii="Arial" w:hAnsi="Arial"/>
                      <w:b/>
                      <w:sz w:val="18"/>
                      <w:lang w:val="fr-FR"/>
                    </w:rPr>
                  </w:rPrChange>
                </w:rPr>
                <w:delText>Message-body</w:delText>
              </w:r>
            </w:del>
          </w:p>
        </w:tc>
        <w:tc>
          <w:tcPr>
            <w:tcW w:w="2411" w:type="dxa"/>
            <w:tcBorders>
              <w:top w:val="single" w:sz="4" w:space="0" w:color="auto"/>
              <w:left w:val="single" w:sz="4" w:space="0" w:color="auto"/>
              <w:bottom w:val="single" w:sz="4" w:space="0" w:color="auto"/>
              <w:right w:val="single" w:sz="4" w:space="0" w:color="auto"/>
            </w:tcBorders>
          </w:tcPr>
          <w:p w:rsidR="00B54636" w:rsidRPr="00F30695" w:rsidDel="00F30695" w:rsidRDefault="00B54636" w:rsidP="00B54636">
            <w:pPr>
              <w:keepNext/>
              <w:keepLines/>
              <w:spacing w:after="0"/>
              <w:rPr>
                <w:del w:id="5203" w:author="MCC160" w:date="2023-02-23T18:39:00Z"/>
                <w:rFonts w:ascii="Arial" w:hAnsi="Arial"/>
                <w:sz w:val="18"/>
                <w:highlight w:val="yellow"/>
                <w:lang w:val="fr-FR"/>
                <w:rPrChange w:id="5204" w:author="MCC160" w:date="2023-02-23T18:39:00Z">
                  <w:rPr>
                    <w:del w:id="5205" w:author="MCC160" w:date="2023-02-23T18:39:00Z"/>
                    <w:rFonts w:ascii="Arial" w:hAnsi="Arial"/>
                    <w:sz w:val="18"/>
                    <w:lang w:val="fr-FR"/>
                  </w:rPr>
                </w:rPrChange>
              </w:rPr>
            </w:pPr>
          </w:p>
        </w:tc>
        <w:tc>
          <w:tcPr>
            <w:tcW w:w="1985" w:type="dxa"/>
            <w:tcBorders>
              <w:top w:val="single" w:sz="4" w:space="0" w:color="auto"/>
              <w:left w:val="single" w:sz="4" w:space="0" w:color="auto"/>
              <w:bottom w:val="single" w:sz="4" w:space="0" w:color="auto"/>
              <w:right w:val="single" w:sz="4" w:space="0" w:color="auto"/>
            </w:tcBorders>
          </w:tcPr>
          <w:p w:rsidR="00B54636" w:rsidRPr="00F30695" w:rsidDel="00F30695" w:rsidRDefault="00B54636" w:rsidP="00B54636">
            <w:pPr>
              <w:keepNext/>
              <w:keepLines/>
              <w:spacing w:after="0"/>
              <w:rPr>
                <w:del w:id="5206" w:author="MCC160" w:date="2023-02-23T18:39:00Z"/>
                <w:rFonts w:ascii="Arial" w:hAnsi="Arial" w:cs="Arial"/>
                <w:sz w:val="18"/>
                <w:szCs w:val="18"/>
                <w:highlight w:val="yellow"/>
                <w:lang w:val="fr-FR"/>
                <w:rPrChange w:id="5207" w:author="MCC160" w:date="2023-02-23T18:39:00Z">
                  <w:rPr>
                    <w:del w:id="5208" w:author="MCC160" w:date="2023-02-23T18:39:00Z"/>
                    <w:rFonts w:ascii="Arial" w:hAnsi="Arial" w:cs="Arial"/>
                    <w:sz w:val="18"/>
                    <w:szCs w:val="18"/>
                    <w:lang w:val="fr-FR"/>
                  </w:rPr>
                </w:rPrChange>
              </w:rPr>
            </w:pPr>
          </w:p>
        </w:tc>
        <w:tc>
          <w:tcPr>
            <w:tcW w:w="1277" w:type="dxa"/>
            <w:tcBorders>
              <w:top w:val="single" w:sz="4" w:space="0" w:color="auto"/>
              <w:left w:val="single" w:sz="4" w:space="0" w:color="auto"/>
              <w:bottom w:val="single" w:sz="4" w:space="0" w:color="auto"/>
              <w:right w:val="single" w:sz="4" w:space="0" w:color="auto"/>
            </w:tcBorders>
          </w:tcPr>
          <w:p w:rsidR="00B54636" w:rsidRPr="00F30695" w:rsidDel="00F30695" w:rsidRDefault="00B54636" w:rsidP="00B54636">
            <w:pPr>
              <w:keepNext/>
              <w:keepLines/>
              <w:spacing w:after="0"/>
              <w:rPr>
                <w:del w:id="5209" w:author="MCC160" w:date="2023-02-23T18:39:00Z"/>
                <w:rFonts w:ascii="Arial" w:hAnsi="Arial"/>
                <w:sz w:val="18"/>
                <w:highlight w:val="yellow"/>
                <w:lang w:val="fr-FR"/>
                <w:rPrChange w:id="5210" w:author="MCC160" w:date="2023-02-23T18:39:00Z">
                  <w:rPr>
                    <w:del w:id="5211" w:author="MCC160" w:date="2023-02-23T18:39:00Z"/>
                    <w:rFonts w:ascii="Arial" w:hAnsi="Arial"/>
                    <w:sz w:val="18"/>
                    <w:lang w:val="fr-FR"/>
                  </w:rPr>
                </w:rPrChange>
              </w:rPr>
            </w:pPr>
          </w:p>
        </w:tc>
        <w:tc>
          <w:tcPr>
            <w:tcW w:w="1135" w:type="dxa"/>
            <w:tcBorders>
              <w:top w:val="single" w:sz="4" w:space="0" w:color="auto"/>
              <w:left w:val="single" w:sz="4" w:space="0" w:color="auto"/>
              <w:bottom w:val="single" w:sz="4" w:space="0" w:color="auto"/>
              <w:right w:val="single" w:sz="4" w:space="0" w:color="auto"/>
            </w:tcBorders>
          </w:tcPr>
          <w:p w:rsidR="00B54636" w:rsidRPr="00F30695" w:rsidDel="00F30695" w:rsidRDefault="00B54636" w:rsidP="00B54636">
            <w:pPr>
              <w:keepNext/>
              <w:keepLines/>
              <w:spacing w:after="0"/>
              <w:rPr>
                <w:del w:id="5212" w:author="MCC160" w:date="2023-02-23T18:39:00Z"/>
                <w:rFonts w:ascii="Arial" w:hAnsi="Arial"/>
                <w:sz w:val="18"/>
                <w:highlight w:val="yellow"/>
                <w:lang w:val="fr-FR"/>
                <w:rPrChange w:id="5213" w:author="MCC160" w:date="2023-02-23T18:39:00Z">
                  <w:rPr>
                    <w:del w:id="5214" w:author="MCC160" w:date="2023-02-23T18:39:00Z"/>
                    <w:rFonts w:ascii="Arial" w:hAnsi="Arial"/>
                    <w:sz w:val="18"/>
                    <w:lang w:val="fr-FR"/>
                  </w:rPr>
                </w:rPrChange>
              </w:rPr>
            </w:pPr>
          </w:p>
        </w:tc>
      </w:tr>
      <w:tr w:rsidR="00B54636" w:rsidRPr="00B54636" w:rsidDel="00F30695" w:rsidTr="00FB0651">
        <w:trPr>
          <w:del w:id="5215" w:author="MCC160" w:date="2023-02-23T18:39:00Z"/>
        </w:trPr>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F30695" w:rsidDel="00F30695" w:rsidRDefault="00B54636" w:rsidP="00B54636">
            <w:pPr>
              <w:keepNext/>
              <w:keepLines/>
              <w:spacing w:after="0"/>
              <w:rPr>
                <w:del w:id="5216" w:author="MCC160" w:date="2023-02-23T18:39:00Z"/>
                <w:rFonts w:ascii="Arial" w:hAnsi="Arial"/>
                <w:b/>
                <w:sz w:val="18"/>
                <w:highlight w:val="yellow"/>
                <w:lang w:val="fr-FR"/>
                <w:rPrChange w:id="5217" w:author="MCC160" w:date="2023-02-23T18:39:00Z">
                  <w:rPr>
                    <w:del w:id="5218" w:author="MCC160" w:date="2023-02-23T18:39:00Z"/>
                    <w:rFonts w:ascii="Arial" w:hAnsi="Arial"/>
                    <w:b/>
                    <w:sz w:val="18"/>
                    <w:lang w:val="fr-FR"/>
                  </w:rPr>
                </w:rPrChange>
              </w:rPr>
            </w:pPr>
            <w:del w:id="5219" w:author="MCC160" w:date="2023-02-23T18:39:00Z">
              <w:r w:rsidRPr="00F30695" w:rsidDel="00F30695">
                <w:rPr>
                  <w:rFonts w:ascii="Arial" w:hAnsi="Arial"/>
                  <w:sz w:val="18"/>
                  <w:highlight w:val="yellow"/>
                  <w:lang w:val="fr-FR"/>
                  <w:rPrChange w:id="5220" w:author="MCC160" w:date="2023-02-23T18:39:00Z">
                    <w:rPr>
                      <w:rFonts w:ascii="Arial" w:hAnsi="Arial"/>
                      <w:sz w:val="18"/>
                      <w:lang w:val="fr-FR"/>
                    </w:rPr>
                  </w:rPrChange>
                </w:rPr>
                <w:delText xml:space="preserve">  SDP Message</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rsidR="00B54636" w:rsidRPr="00F30695" w:rsidDel="00F30695" w:rsidRDefault="00B54636" w:rsidP="00B54636">
            <w:pPr>
              <w:keepNext/>
              <w:keepLines/>
              <w:spacing w:after="0"/>
              <w:rPr>
                <w:del w:id="5221" w:author="MCC160" w:date="2023-02-23T18:39:00Z"/>
                <w:rFonts w:ascii="Arial" w:hAnsi="Arial"/>
                <w:sz w:val="18"/>
                <w:highlight w:val="yellow"/>
                <w:lang w:val="fr-FR"/>
                <w:rPrChange w:id="5222" w:author="MCC160" w:date="2023-02-23T18:39:00Z">
                  <w:rPr>
                    <w:del w:id="5223" w:author="MCC160" w:date="2023-02-23T18:39:00Z"/>
                    <w:rFonts w:ascii="Arial" w:hAnsi="Arial"/>
                    <w:sz w:val="18"/>
                    <w:lang w:val="fr-FR"/>
                  </w:rPr>
                </w:rPrChange>
              </w:rPr>
            </w:pPr>
            <w:del w:id="5224" w:author="MCC160" w:date="2023-02-23T18:39:00Z">
              <w:r w:rsidRPr="00F30695" w:rsidDel="00F30695">
                <w:rPr>
                  <w:rFonts w:ascii="Arial" w:hAnsi="Arial"/>
                  <w:sz w:val="18"/>
                  <w:highlight w:val="yellow"/>
                  <w:lang w:val="fr-FR"/>
                  <w:rPrChange w:id="5225" w:author="MCC160" w:date="2023-02-23T18:39:00Z">
                    <w:rPr>
                      <w:rFonts w:ascii="Arial" w:hAnsi="Arial"/>
                      <w:sz w:val="18"/>
                      <w:lang w:val="fr-FR"/>
                    </w:rPr>
                  </w:rPrChange>
                </w:rPr>
                <w:delText>As described in Table 6.1.1.11.3.3-2B</w:delText>
              </w:r>
            </w:del>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Del="00F30695" w:rsidRDefault="00B54636" w:rsidP="00B54636">
            <w:pPr>
              <w:keepNext/>
              <w:keepLines/>
              <w:spacing w:after="0"/>
              <w:rPr>
                <w:del w:id="5226" w:author="MCC160" w:date="2023-02-23T18:39:00Z"/>
                <w:rFonts w:ascii="Arial" w:hAnsi="Arial" w:cs="Arial"/>
                <w:sz w:val="18"/>
                <w:szCs w:val="18"/>
                <w:lang w:val="fr-FR"/>
              </w:rPr>
            </w:pPr>
            <w:del w:id="5227" w:author="MCC160" w:date="2023-02-23T18:39:00Z">
              <w:r w:rsidRPr="00F30695" w:rsidDel="00F30695">
                <w:rPr>
                  <w:rFonts w:ascii="Arial" w:hAnsi="Arial"/>
                  <w:b/>
                  <w:bCs/>
                  <w:sz w:val="18"/>
                  <w:highlight w:val="yellow"/>
                  <w:lang w:val="fr-FR"/>
                  <w:rPrChange w:id="5228" w:author="MCC160" w:date="2023-02-23T18:39:00Z">
                    <w:rPr>
                      <w:rFonts w:ascii="Arial" w:hAnsi="Arial"/>
                      <w:b/>
                      <w:bCs/>
                      <w:sz w:val="18"/>
                      <w:lang w:val="fr-FR"/>
                    </w:rPr>
                  </w:rPrChange>
                </w:rPr>
                <w:delText>SDP message</w:delText>
              </w:r>
            </w:del>
          </w:p>
        </w:tc>
        <w:tc>
          <w:tcPr>
            <w:tcW w:w="1277" w:type="dxa"/>
            <w:tcBorders>
              <w:top w:val="single" w:sz="4" w:space="0" w:color="auto"/>
              <w:left w:val="single" w:sz="4" w:space="0" w:color="auto"/>
              <w:bottom w:val="single" w:sz="4" w:space="0" w:color="auto"/>
              <w:right w:val="single" w:sz="4" w:space="0" w:color="auto"/>
            </w:tcBorders>
          </w:tcPr>
          <w:p w:rsidR="00B54636" w:rsidRPr="00B54636" w:rsidDel="00F30695" w:rsidRDefault="00B54636" w:rsidP="00B54636">
            <w:pPr>
              <w:keepNext/>
              <w:keepLines/>
              <w:spacing w:after="0"/>
              <w:rPr>
                <w:del w:id="5229" w:author="MCC160" w:date="2023-02-23T18:39:00Z"/>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rsidR="00B54636" w:rsidRPr="00B54636" w:rsidDel="00F30695" w:rsidRDefault="00B54636" w:rsidP="00B54636">
            <w:pPr>
              <w:keepNext/>
              <w:keepLines/>
              <w:spacing w:after="0"/>
              <w:rPr>
                <w:del w:id="5230" w:author="MCC160" w:date="2023-02-23T18:39:00Z"/>
                <w:rFonts w:ascii="Arial" w:hAnsi="Arial"/>
                <w:sz w:val="18"/>
                <w:lang w:val="fr-FR"/>
              </w:rPr>
            </w:pPr>
          </w:p>
        </w:tc>
      </w:tr>
    </w:tbl>
    <w:p w:rsidR="00B54636" w:rsidRPr="00B54636" w:rsidRDefault="00B54636" w:rsidP="00B54636">
      <w:pPr>
        <w:rPr>
          <w:lang w:eastAsia="en-US"/>
        </w:rPr>
      </w:pPr>
    </w:p>
    <w:p w:rsidR="00B54636" w:rsidRPr="00B54636" w:rsidRDefault="00B54636">
      <w:pPr>
        <w:pStyle w:val="TH"/>
        <w:pPrChange w:id="5231" w:author="MCC160" w:date="2023-02-23T18:46:00Z">
          <w:pPr>
            <w:keepNext/>
            <w:keepLines/>
            <w:spacing w:before="60"/>
            <w:jc w:val="center"/>
          </w:pPr>
        </w:pPrChange>
      </w:pPr>
      <w:r w:rsidRPr="00B54636">
        <w:t>Table 6.1.1.11.3.3-2B: SDP in SIP 200 (OK) (Table 6.1.1.11.3.3-2A)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232" w:author="MCC160" w:date="2023-02-23T18:46:00Z">
                <w:pPr>
                  <w:keepNext/>
                  <w:keepLines/>
                  <w:spacing w:after="0"/>
                </w:pPr>
              </w:pPrChange>
            </w:pPr>
            <w:r w:rsidRPr="00B54636">
              <w:rPr>
                <w:lang w:val="fr-FR"/>
              </w:rPr>
              <w:t>Derivation Path: TS 36.579-1 [2], Table 5.5.3.1.2-1</w:t>
            </w:r>
            <w:ins w:id="5233" w:author="MCC160" w:date="2023-01-20T21:29:00Z">
              <w:r w:rsidR="002E15E3">
                <w:rPr>
                  <w:lang w:val="fr-FR"/>
                </w:rPr>
                <w:t>,</w:t>
              </w:r>
            </w:ins>
            <w:r w:rsidRPr="00B54636">
              <w:rPr>
                <w:lang w:val="fr-FR"/>
              </w:rPr>
              <w:t xml:space="preserve"> condition SDP_ANSWER, IMPLICIT_FLOOR_GRANTED, IMPLICIT_GRANT_REQUESTED</w:t>
            </w:r>
          </w:p>
        </w:tc>
      </w:tr>
    </w:tbl>
    <w:p w:rsidR="00B54636" w:rsidRPr="00B54636" w:rsidRDefault="00B54636" w:rsidP="00B54636">
      <w:pPr>
        <w:rPr>
          <w:lang w:eastAsia="en-US"/>
        </w:rPr>
      </w:pPr>
    </w:p>
    <w:p w:rsidR="00B54636" w:rsidRPr="00B54636" w:rsidRDefault="00B54636">
      <w:pPr>
        <w:pStyle w:val="TH"/>
        <w:pPrChange w:id="5234" w:author="MCC160" w:date="2023-02-23T18:46:00Z">
          <w:pPr>
            <w:keepNext/>
            <w:keepLines/>
            <w:spacing w:before="60"/>
            <w:jc w:val="center"/>
          </w:pPr>
        </w:pPrChange>
      </w:pPr>
      <w:r w:rsidRPr="00B54636">
        <w:t>Table 6.1.1.11.3.3-3: Void</w:t>
      </w:r>
    </w:p>
    <w:p w:rsidR="00B54636" w:rsidRPr="00B54636" w:rsidRDefault="00B54636">
      <w:pPr>
        <w:pStyle w:val="TH"/>
        <w:pPrChange w:id="5235" w:author="MCC160" w:date="2023-02-23T18:46:00Z">
          <w:pPr>
            <w:keepNext/>
            <w:keepLines/>
            <w:spacing w:before="60"/>
            <w:jc w:val="center"/>
          </w:pPr>
        </w:pPrChange>
      </w:pPr>
      <w:r w:rsidRPr="00B54636">
        <w:t>Table 6.1.1.11.3.3-4: SIP BYE from the SS (step 6, Table 6.1.1.11.3.</w:t>
      </w:r>
      <w:del w:id="5236" w:author="MCC160" w:date="2023-02-26T17:26:00Z">
        <w:r w:rsidRPr="0093438B" w:rsidDel="0093438B">
          <w:rPr>
            <w:highlight w:val="yellow"/>
            <w:rPrChange w:id="5237" w:author="MCC160" w:date="2023-02-26T17:26:00Z">
              <w:rPr>
                <w:b/>
              </w:rPr>
            </w:rPrChange>
          </w:rPr>
          <w:delText>3</w:delText>
        </w:r>
      </w:del>
      <w:ins w:id="5238" w:author="MCC160" w:date="2023-02-26T17:26:00Z">
        <w:r w:rsidR="0093438B" w:rsidRPr="0093438B">
          <w:rPr>
            <w:highlight w:val="yellow"/>
            <w:rPrChange w:id="5239" w:author="MCC160" w:date="2023-02-26T17:26:00Z">
              <w:rPr>
                <w:b/>
              </w:rPr>
            </w:rPrChange>
          </w:rPr>
          <w:t>2</w:t>
        </w:r>
      </w:ins>
      <w:r w:rsidRPr="00B54636">
        <w:t>-1;</w:t>
      </w:r>
      <w:r w:rsidRPr="00B54636">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240" w:author="MCC160" w:date="2023-02-23T18:46:00Z">
                <w:pPr>
                  <w:keepNext/>
                  <w:keepLines/>
                  <w:spacing w:after="0"/>
                </w:pPr>
              </w:pPrChange>
            </w:pPr>
            <w:r w:rsidRPr="00B54636">
              <w:rPr>
                <w:lang w:val="fr-FR"/>
              </w:rPr>
              <w:t>Derivation Path: TS 36.579-1 [2], Table 5.5.2.2.2-1</w:t>
            </w:r>
            <w:ins w:id="5241" w:author="MCC160" w:date="2023-01-20T21:29:00Z">
              <w:r w:rsidR="002E15E3">
                <w:rPr>
                  <w:lang w:val="fr-FR"/>
                </w:rPr>
                <w:t>,</w:t>
              </w:r>
            </w:ins>
            <w:r w:rsidRPr="00B54636">
              <w:rPr>
                <w:lang w:val="fr-FR"/>
              </w:rPr>
              <w:t xml:space="preserve"> condition MO_CALL</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5242" w:name="_Toc21006015"/>
      <w:bookmarkStart w:id="5243" w:name="_Toc36037688"/>
      <w:bookmarkStart w:id="5244" w:name="_Toc43837539"/>
      <w:bookmarkStart w:id="5245" w:name="_Toc60995651"/>
      <w:bookmarkStart w:id="5246" w:name="_Toc69159779"/>
      <w:bookmarkStart w:id="5247" w:name="_Toc76583128"/>
      <w:bookmarkStart w:id="5248" w:name="_Toc83808680"/>
      <w:bookmarkStart w:id="5249" w:name="_Toc91233501"/>
      <w:bookmarkStart w:id="5250" w:name="_Toc100348980"/>
      <w:bookmarkStart w:id="5251" w:name="_Toc106787136"/>
      <w:bookmarkStart w:id="5252" w:name="_Toc124350037"/>
      <w:r w:rsidRPr="00B54636">
        <w:rPr>
          <w:rFonts w:ascii="Arial" w:hAnsi="Arial"/>
          <w:sz w:val="24"/>
        </w:rPr>
        <w:t>6.1.1.12</w:t>
      </w:r>
      <w:r w:rsidRPr="00B54636">
        <w:rPr>
          <w:rFonts w:ascii="Arial" w:hAnsi="Arial"/>
          <w:sz w:val="24"/>
        </w:rPr>
        <w:tab/>
        <w:t>On-network / Pre-arranged Emergency Group Call / Client Terminated (CT)</w:t>
      </w:r>
      <w:bookmarkEnd w:id="5242"/>
      <w:bookmarkEnd w:id="5243"/>
      <w:bookmarkEnd w:id="5244"/>
      <w:bookmarkEnd w:id="5245"/>
      <w:bookmarkEnd w:id="5246"/>
      <w:bookmarkEnd w:id="5247"/>
      <w:bookmarkEnd w:id="5248"/>
      <w:bookmarkEnd w:id="5249"/>
      <w:bookmarkEnd w:id="5250"/>
      <w:bookmarkEnd w:id="5251"/>
      <w:bookmarkEnd w:id="5252"/>
    </w:p>
    <w:p w:rsidR="00B54636" w:rsidRPr="00B54636" w:rsidRDefault="00B54636">
      <w:pPr>
        <w:pStyle w:val="H6"/>
        <w:pPrChange w:id="5253" w:author="MCC160" w:date="2023-02-23T18:46:00Z">
          <w:pPr>
            <w:keepNext/>
            <w:keepLines/>
            <w:spacing w:before="120"/>
            <w:ind w:left="1985" w:hanging="1985"/>
          </w:pPr>
        </w:pPrChange>
      </w:pPr>
      <w:r w:rsidRPr="00B54636">
        <w:t>6.1.1.12.1</w:t>
      </w:r>
      <w:r w:rsidRPr="00B54636">
        <w:tab/>
        <w:t>Test Purpose (TP)</w:t>
      </w:r>
    </w:p>
    <w:p w:rsidR="00B54636" w:rsidRPr="00B54636" w:rsidRDefault="00B54636">
      <w:pPr>
        <w:pStyle w:val="H6"/>
        <w:pPrChange w:id="5254" w:author="MCC160" w:date="2023-02-23T18:46:00Z">
          <w:pPr>
            <w:keepNext/>
            <w:keepLines/>
            <w:spacing w:before="120"/>
            <w:ind w:left="1985" w:hanging="1985"/>
          </w:pPr>
        </w:pPrChange>
      </w:pPr>
      <w:r w:rsidRPr="00B54636">
        <w:t>(1)</w:t>
      </w:r>
    </w:p>
    <w:p w:rsidR="00B54636" w:rsidRPr="00B54636" w:rsidRDefault="00B54636">
      <w:pPr>
        <w:pStyle w:val="PL"/>
        <w:pPrChange w:id="525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525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525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Client receives a SIP INVITE message with a emergency indication of an MCPTT </w:t>
      </w:r>
      <w:r w:rsidRPr="00B54636">
        <w:rPr>
          <w:lang w:eastAsia="ko-KR"/>
        </w:rPr>
        <w:t xml:space="preserve">On-demand Pre-arranged </w:t>
      </w:r>
      <w:r w:rsidRPr="00B54636">
        <w:t>emergency</w:t>
      </w:r>
      <w:r w:rsidRPr="00B54636">
        <w:rPr>
          <w:lang w:eastAsia="ko-KR"/>
        </w:rPr>
        <w:t xml:space="preserve"> Group Call </w:t>
      </w:r>
      <w:r w:rsidRPr="00B54636">
        <w:t>}</w:t>
      </w:r>
    </w:p>
    <w:p w:rsidR="00B54636" w:rsidRPr="00B54636" w:rsidRDefault="00B54636">
      <w:pPr>
        <w:pStyle w:val="PL"/>
        <w:pPrChange w:id="5258"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r w:rsidRPr="00B54636">
        <w:rPr>
          <w:b/>
        </w:rPr>
        <w:t>then</w:t>
      </w:r>
      <w:r w:rsidRPr="00B54636">
        <w:t xml:space="preserve"> { the MCPTT Client displays an indication for the </w:t>
      </w:r>
      <w:r w:rsidRPr="00B54636">
        <w:rPr>
          <w:lang w:eastAsia="ko-KR"/>
        </w:rPr>
        <w:t>Pre-arranged</w:t>
      </w:r>
      <w:r w:rsidRPr="00B54636">
        <w:t xml:space="preserve"> MCPTT emergency group call to the user </w:t>
      </w:r>
      <w:r w:rsidRPr="00B54636">
        <w:rPr>
          <w:b/>
        </w:rPr>
        <w:t>and</w:t>
      </w:r>
      <w:r w:rsidRPr="00B54636">
        <w:t xml:space="preserve"> responds to the SS with correct SIP messages }</w:t>
      </w:r>
    </w:p>
    <w:p w:rsidR="00B54636" w:rsidRPr="00B54636" w:rsidRDefault="00B54636">
      <w:pPr>
        <w:pStyle w:val="PL"/>
        <w:pPrChange w:id="5259"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5260"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5261" w:author="MCC160" w:date="2023-02-23T18:46:00Z">
          <w:pPr>
            <w:keepNext/>
            <w:keepLines/>
            <w:spacing w:before="120"/>
            <w:ind w:left="1985" w:hanging="1985"/>
          </w:pPr>
        </w:pPrChange>
      </w:pPr>
      <w:r w:rsidRPr="00B54636">
        <w:t>(2)</w:t>
      </w:r>
    </w:p>
    <w:p w:rsidR="00B54636" w:rsidRPr="00B54636" w:rsidRDefault="00B54636">
      <w:pPr>
        <w:pStyle w:val="PL"/>
        <w:pPrChange w:id="5262"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incoming </w:t>
      </w:r>
      <w:r w:rsidRPr="00B54636">
        <w:rPr>
          <w:lang w:eastAsia="ko-KR"/>
        </w:rPr>
        <w:t xml:space="preserve">Pre-arranged </w:t>
      </w:r>
      <w:r w:rsidRPr="00B54636">
        <w:t xml:space="preserve">MCPTT emergency group call </w:t>
      </w:r>
      <w:r w:rsidRPr="00B54636">
        <w:rPr>
          <w:b/>
        </w:rPr>
        <w:t>and</w:t>
      </w:r>
      <w:r w:rsidRPr="00B54636">
        <w:t xml:space="preserve"> the Answer-Mode header in the SIP INVITE message is set to Manual }</w:t>
      </w:r>
    </w:p>
    <w:p w:rsidR="00B54636" w:rsidRPr="00B54636" w:rsidRDefault="00B54636">
      <w:pPr>
        <w:pStyle w:val="PL"/>
        <w:pPrChange w:id="5263"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5264"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user answers the MCPTT emergency group call }</w:t>
      </w:r>
    </w:p>
    <w:p w:rsidR="00B54636" w:rsidRPr="00B54636" w:rsidRDefault="00B54636">
      <w:pPr>
        <w:pStyle w:val="PL"/>
        <w:pPrChange w:id="5265"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sends a SIP 200 OK as a response to the SIP INVITE message }</w:t>
      </w:r>
    </w:p>
    <w:p w:rsidR="00B54636" w:rsidRPr="00B54636" w:rsidRDefault="00B54636">
      <w:pPr>
        <w:pStyle w:val="PL"/>
        <w:pPrChange w:id="5266"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5267" w:author="MCC160" w:date="2023-02-23T18: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5268" w:author="MCC160" w:date="2023-02-23T18:46:00Z">
          <w:pPr>
            <w:keepNext/>
            <w:keepLines/>
            <w:spacing w:before="120"/>
            <w:ind w:left="1985" w:hanging="1985"/>
          </w:pPr>
        </w:pPrChange>
      </w:pPr>
      <w:r w:rsidRPr="00B54636">
        <w:t>6.1.1.12.2</w:t>
      </w:r>
      <w:r w:rsidRPr="00B54636">
        <w:tab/>
        <w:t>Conformance requirements</w:t>
      </w:r>
    </w:p>
    <w:p w:rsidR="00B54636" w:rsidRPr="00B54636" w:rsidRDefault="00B54636" w:rsidP="00B54636">
      <w:r w:rsidRPr="00B54636">
        <w:t>References: The conformance requirements covered in the current TC are specified in TS 24.379, clauses 4.12, 6.2.8.2 and 10.1.1.2.1.2. Unless otherwise stated, these are Rel-13 requirements.</w:t>
      </w:r>
    </w:p>
    <w:p w:rsidR="00B54636" w:rsidRPr="00B54636" w:rsidRDefault="00B54636" w:rsidP="00B54636">
      <w:r w:rsidRPr="00B54636">
        <w:t>[TS 24.379, clause 4.12]</w:t>
      </w:r>
    </w:p>
    <w:p w:rsidR="00B54636" w:rsidRPr="00B54636" w:rsidRDefault="00B54636" w:rsidP="00B54636">
      <w:r w:rsidRPr="00B5463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rsidR="00B54636" w:rsidRPr="00B54636" w:rsidRDefault="00B54636" w:rsidP="00B54636">
      <w:pPr>
        <w:keepLines/>
        <w:ind w:left="1135" w:hanging="851"/>
      </w:pPr>
      <w:r w:rsidRPr="00B54636">
        <w:t>NOTE 1:</w:t>
      </w:r>
      <w:r w:rsidRPr="00B5463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rsidR="00B54636" w:rsidRPr="00B54636" w:rsidRDefault="00B54636" w:rsidP="00B54636">
      <w:pPr>
        <w:keepLines/>
        <w:ind w:left="1135" w:hanging="851"/>
      </w:pPr>
      <w:r w:rsidRPr="00B54636">
        <w:t>NOTE 2:</w:t>
      </w:r>
      <w:r w:rsidRPr="00B5463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rsidR="00B54636" w:rsidRPr="00B54636" w:rsidRDefault="00B54636" w:rsidP="00B54636">
      <w:r w:rsidRPr="00B54636">
        <w:t>[TS 24.379, clause 6.2.8.2]</w:t>
      </w:r>
    </w:p>
    <w:p w:rsidR="00B54636" w:rsidRPr="00B54636" w:rsidRDefault="00B54636" w:rsidP="00B54636">
      <w:pPr>
        <w:keepLines/>
        <w:ind w:left="1135" w:hanging="851"/>
      </w:pPr>
      <w:r w:rsidRPr="00B54636">
        <w:rPr>
          <w:rFonts w:eastAsia="SimSun"/>
        </w:rPr>
        <w:t>NOTE:</w:t>
      </w:r>
      <w:r w:rsidRPr="00B54636">
        <w:rPr>
          <w:rFonts w:eastAsia="SimSun"/>
        </w:rPr>
        <w:tab/>
        <w:t>This subclause is referenced from other procedures.</w:t>
      </w:r>
    </w:p>
    <w:p w:rsidR="00B54636" w:rsidRPr="00B54636" w:rsidRDefault="00B54636" w:rsidP="00B54636">
      <w:r w:rsidRPr="00B54636">
        <w:t>When the MCPTT user initiates a broadcast group call, the MCPTT client:</w:t>
      </w:r>
    </w:p>
    <w:p w:rsidR="00B54636" w:rsidRPr="00B54636" w:rsidRDefault="00B54636" w:rsidP="00B54636">
      <w:pPr>
        <w:ind w:left="568" w:hanging="284"/>
      </w:pPr>
      <w:r w:rsidRPr="00B54636">
        <w:t>1)</w:t>
      </w:r>
      <w:r w:rsidRPr="00B54636">
        <w:tab/>
        <w:t>in the case of the prearranged group call is initiated on-demand, shall include in the application/vnd.3gpp.mcptt-info+xml MIME body the &lt;broadcast-ind&gt; element set to "true" as defined in clause F.1; and</w:t>
      </w:r>
    </w:p>
    <w:p w:rsidR="00B54636" w:rsidRPr="00B54636" w:rsidRDefault="00B54636" w:rsidP="00B54636">
      <w:pPr>
        <w:ind w:left="568" w:hanging="284"/>
      </w:pPr>
      <w:r w:rsidRPr="00B54636">
        <w:t>2)</w:t>
      </w:r>
      <w:r w:rsidRPr="00B5463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rsidR="00B54636" w:rsidRPr="00B54636" w:rsidRDefault="00B54636" w:rsidP="00B54636">
      <w:r w:rsidRPr="00B54636">
        <w:t>[TS 24.379, clause 10.1.1.2.1.2]</w:t>
      </w:r>
    </w:p>
    <w:p w:rsidR="00B54636" w:rsidRPr="00B54636" w:rsidRDefault="00B54636" w:rsidP="00B54636">
      <w:r w:rsidRPr="00B54636">
        <w:rPr>
          <w:lang w:eastAsia="ko-KR"/>
        </w:rPr>
        <w:t>In the procedures in this subclause:</w:t>
      </w:r>
    </w:p>
    <w:p w:rsidR="00B54636" w:rsidRPr="00B54636" w:rsidRDefault="00B54636" w:rsidP="00B54636">
      <w:pPr>
        <w:ind w:left="568" w:hanging="284"/>
      </w:pPr>
      <w:r w:rsidRPr="00B54636">
        <w:t>1)</w:t>
      </w:r>
      <w:r w:rsidRPr="00B54636">
        <w:tab/>
        <w:t>emergency indication in an incoming SIP INVITE request refers to the &lt;emergency-ind&gt; element of the application/vnd.3gpp.mcptt-info+xml MIME body; and</w:t>
      </w:r>
    </w:p>
    <w:p w:rsidR="00B54636" w:rsidRPr="00B54636" w:rsidRDefault="00B54636" w:rsidP="00B54636">
      <w:pPr>
        <w:ind w:left="568" w:hanging="284"/>
      </w:pPr>
      <w:r w:rsidRPr="00B54636">
        <w:t>...</w:t>
      </w:r>
    </w:p>
    <w:p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rsidR="00B54636" w:rsidRPr="00B54636" w:rsidRDefault="00B54636" w:rsidP="00B54636">
      <w:r w:rsidRPr="00B54636">
        <w:t>The MCPTT client:</w:t>
      </w:r>
    </w:p>
    <w:p w:rsidR="00B54636" w:rsidRPr="00B54636" w:rsidRDefault="00B54636" w:rsidP="00B54636">
      <w:pPr>
        <w:ind w:left="568" w:hanging="284"/>
      </w:pPr>
      <w:r w:rsidRPr="00B54636">
        <w:rPr>
          <w:lang w:eastAsia="ko-KR"/>
        </w:rPr>
        <w:t>...</w:t>
      </w:r>
    </w:p>
    <w:p w:rsidR="00B54636" w:rsidRPr="00B54636" w:rsidRDefault="00B54636" w:rsidP="00B54636">
      <w:pPr>
        <w:ind w:left="568" w:hanging="284"/>
      </w:pPr>
      <w:r w:rsidRPr="00B54636">
        <w:t>4)</w:t>
      </w:r>
      <w:r w:rsidRPr="00B54636">
        <w:tab/>
        <w:t>if the SIP INVITE request contains an application/vnd.3gpp.mcptt-info+xml MIME body with the &lt;mcpttinfo&gt; element containing the &lt;mcptt-Params&gt; element with the &lt;emergency-ind&gt; element set to a value of "true":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emergency group call and:</w:t>
      </w:r>
    </w:p>
    <w:p w:rsidR="00B54636" w:rsidRPr="00B54636" w:rsidRDefault="00B54636" w:rsidP="00B54636">
      <w:pPr>
        <w:ind w:left="1135" w:hanging="284"/>
      </w:pPr>
      <w:r w:rsidRPr="00B54636">
        <w:t>i)</w:t>
      </w:r>
      <w:r w:rsidRPr="00B54636">
        <w:tab/>
        <w:t>should display the MCPTT ID of the originator of the MCPTT emergency group call contained in the &lt;mcptt-calling-user-id&gt; element of the application/vnd.3gpp.mcptt-info+xml MIME body;</w:t>
      </w:r>
    </w:p>
    <w:p w:rsidR="00B54636" w:rsidRPr="00B54636" w:rsidRDefault="00B54636" w:rsidP="00B54636">
      <w:pPr>
        <w:ind w:left="1135" w:hanging="284"/>
      </w:pPr>
      <w:r w:rsidRPr="00B54636">
        <w:t>ii)</w:t>
      </w:r>
      <w:r w:rsidRPr="00B54636">
        <w:tab/>
        <w:t>should display the MCPTT group identity of the group with the emergency condition contained in the &lt;mcptt-calling-group-id&gt; element; and</w:t>
      </w:r>
    </w:p>
    <w:p w:rsidR="00B54636" w:rsidRPr="00B54636" w:rsidRDefault="00B54636" w:rsidP="00B54636">
      <w:pPr>
        <w:ind w:left="1135" w:hanging="284"/>
      </w:pPr>
      <w:r w:rsidRPr="00B54636">
        <w:t>iii)</w:t>
      </w:r>
      <w:r w:rsidRPr="00B54636">
        <w:tab/>
        <w:t>if the &lt;alert-ind&gt; element is set to "true", should display to the MCPTT user an indication of the MCPTT emergency alert and associated information;</w:t>
      </w:r>
    </w:p>
    <w:p w:rsidR="00B54636" w:rsidRPr="00B54636" w:rsidRDefault="00B54636" w:rsidP="00B54636">
      <w:pPr>
        <w:ind w:left="851" w:hanging="284"/>
      </w:pPr>
      <w:r w:rsidRPr="00B54636">
        <w:t>b)</w:t>
      </w:r>
      <w:r w:rsidRPr="00B54636">
        <w:tab/>
        <w:t>shall set the MCPTT emergency group state to "MEG 2: in-progress";</w:t>
      </w:r>
    </w:p>
    <w:p w:rsidR="00B54636" w:rsidRPr="00B54636" w:rsidRDefault="00B54636" w:rsidP="00B54636">
      <w:pPr>
        <w:ind w:left="851" w:hanging="284"/>
      </w:pPr>
      <w:r w:rsidRPr="00B54636">
        <w:t>…</w:t>
      </w:r>
    </w:p>
    <w:p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rsidR="00B54636" w:rsidRPr="00B54636" w:rsidRDefault="00B54636" w:rsidP="00B54636">
      <w:pPr>
        <w:ind w:left="851" w:hanging="284"/>
        <w:rPr>
          <w:lang w:eastAsia="ko-KR"/>
        </w:rPr>
      </w:pPr>
      <w:r w:rsidRPr="00B54636">
        <w:rPr>
          <w:lang w:eastAsia="ko-KR"/>
        </w:rPr>
        <w:t>…</w:t>
      </w:r>
    </w:p>
    <w:p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rsidR="00B54636" w:rsidRPr="00B54636" w:rsidRDefault="00B54636" w:rsidP="00B54636">
      <w:pPr>
        <w:ind w:left="568" w:hanging="284"/>
        <w:rPr>
          <w:lang w:eastAsia="en-US"/>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p>
    <w:p w:rsidR="00B54636" w:rsidRPr="00B54636" w:rsidRDefault="00B54636">
      <w:pPr>
        <w:pStyle w:val="H6"/>
        <w:pPrChange w:id="5269" w:author="MCC160" w:date="2023-02-23T18:46:00Z">
          <w:pPr>
            <w:keepNext/>
            <w:keepLines/>
            <w:spacing w:before="120"/>
            <w:ind w:left="1985" w:hanging="1985"/>
          </w:pPr>
        </w:pPrChange>
      </w:pPr>
      <w:r w:rsidRPr="00B54636">
        <w:t>6.1.1.12.3</w:t>
      </w:r>
      <w:r w:rsidRPr="00B54636">
        <w:tab/>
        <w:t>Test description</w:t>
      </w:r>
    </w:p>
    <w:p w:rsidR="00B54636" w:rsidRPr="00B54636" w:rsidRDefault="00B54636">
      <w:pPr>
        <w:pStyle w:val="H6"/>
        <w:pPrChange w:id="5270" w:author="MCC160" w:date="2023-02-23T18:46:00Z">
          <w:pPr>
            <w:keepNext/>
            <w:keepLines/>
            <w:spacing w:before="120"/>
            <w:ind w:left="1985" w:hanging="1985"/>
          </w:pPr>
        </w:pPrChange>
      </w:pPr>
      <w:r w:rsidRPr="00B54636">
        <w:t>6.1.1.12.3.1</w:t>
      </w:r>
      <w:r w:rsidRPr="00B54636">
        <w:tab/>
        <w:t>Pre-test conditions</w:t>
      </w:r>
    </w:p>
    <w:p w:rsidR="00B54636" w:rsidRPr="00B54636" w:rsidRDefault="00B54636">
      <w:pPr>
        <w:pStyle w:val="H6"/>
        <w:pPrChange w:id="5271" w:author="MCC160" w:date="2023-02-23T18:46:00Z">
          <w:pPr>
            <w:keepNext/>
            <w:keepLines/>
            <w:spacing w:before="120"/>
            <w:ind w:left="1985" w:hanging="1985"/>
          </w:pPr>
        </w:pPrChange>
      </w:pPr>
      <w:r w:rsidRPr="00B54636">
        <w:t>System Simulator:</w:t>
      </w:r>
    </w:p>
    <w:p w:rsidR="00B54636" w:rsidRPr="00B54636" w:rsidRDefault="00B54636">
      <w:pPr>
        <w:pStyle w:val="B10"/>
        <w:pPrChange w:id="5272" w:author="MCC160" w:date="2023-02-23T18:46:00Z">
          <w:pPr>
            <w:ind w:left="568" w:hanging="284"/>
          </w:pPr>
        </w:pPrChange>
      </w:pPr>
      <w:r w:rsidRPr="00B54636">
        <w:t>-</w:t>
      </w:r>
      <w:r w:rsidRPr="00B54636">
        <w:tab/>
        <w:t>SS (MCPTT server)</w:t>
      </w:r>
    </w:p>
    <w:p w:rsidR="00B54636" w:rsidRPr="00B54636" w:rsidRDefault="00B54636">
      <w:pPr>
        <w:pStyle w:val="B10"/>
        <w:pPrChange w:id="5273" w:author="MCC160" w:date="2023-02-23T18:46: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5274" w:author="MCC160" w:date="2023-02-23T18:46:00Z">
          <w:pPr>
            <w:keepNext/>
            <w:keepLines/>
            <w:spacing w:before="120"/>
            <w:ind w:left="1985" w:hanging="1985"/>
          </w:pPr>
        </w:pPrChange>
      </w:pPr>
      <w:r w:rsidRPr="00B54636">
        <w:t>IUT:</w:t>
      </w:r>
    </w:p>
    <w:p w:rsidR="00B54636" w:rsidRPr="00B54636" w:rsidRDefault="00B54636">
      <w:pPr>
        <w:pStyle w:val="B10"/>
        <w:pPrChange w:id="5275" w:author="MCC160" w:date="2023-02-23T18:46:00Z">
          <w:pPr>
            <w:ind w:left="568" w:hanging="284"/>
          </w:pPr>
        </w:pPrChange>
      </w:pPr>
      <w:r w:rsidRPr="00B54636">
        <w:t>-</w:t>
      </w:r>
      <w:r w:rsidRPr="00B54636">
        <w:tab/>
        <w:t>UE (MCPTT client)</w:t>
      </w:r>
    </w:p>
    <w:p w:rsidR="00067051" w:rsidRPr="00874E7A" w:rsidRDefault="00067051" w:rsidP="00067051">
      <w:pPr>
        <w:pStyle w:val="B10"/>
        <w:rPr>
          <w:ins w:id="5276" w:author="MCC160" w:date="2023-01-17T10:34:00Z"/>
        </w:rPr>
      </w:pPr>
      <w:ins w:id="5277" w:author="MCC160" w:date="2023-01-17T10:34:00Z">
        <w:r w:rsidRPr="00874E7A">
          <w:t>-</w:t>
        </w:r>
        <w:r w:rsidRPr="00874E7A">
          <w:tab/>
          <w:t>The test USIM set as defined in TS 36.579-1 [2]</w:t>
        </w:r>
        <w:r>
          <w:t xml:space="preserve"> </w:t>
        </w:r>
        <w:r w:rsidRPr="00874E7A">
          <w:t>clause 5.5.10 is inserted.</w:t>
        </w:r>
      </w:ins>
    </w:p>
    <w:p w:rsidR="00B54636" w:rsidRPr="00B54636" w:rsidDel="00067051" w:rsidRDefault="00B54636" w:rsidP="00B54636">
      <w:pPr>
        <w:ind w:left="568" w:hanging="284"/>
        <w:rPr>
          <w:del w:id="5278" w:author="MCC160" w:date="2023-01-17T10:34:00Z"/>
        </w:rPr>
      </w:pPr>
      <w:del w:id="5279" w:author="MCC160" w:date="2023-01-17T10:34:00Z">
        <w:r w:rsidRPr="00B54636" w:rsidDel="00067051">
          <w:delText>The test USIM set as defined in TS 36.579-1 [2], subclause 5.5.10 is inserted.</w:delText>
        </w:r>
      </w:del>
    </w:p>
    <w:p w:rsidR="00B54636" w:rsidRPr="00B54636" w:rsidRDefault="00B54636">
      <w:pPr>
        <w:pStyle w:val="H6"/>
        <w:pPrChange w:id="5280" w:author="MCC160" w:date="2023-02-23T18:46:00Z">
          <w:pPr>
            <w:keepNext/>
            <w:keepLines/>
            <w:spacing w:before="120"/>
            <w:ind w:left="1985" w:hanging="1985"/>
          </w:pPr>
        </w:pPrChange>
      </w:pPr>
      <w:r w:rsidRPr="00B54636">
        <w:t>Preamble:</w:t>
      </w:r>
    </w:p>
    <w:p w:rsidR="00E61C34" w:rsidRPr="00874E7A" w:rsidRDefault="00E61C34" w:rsidP="00E61C34">
      <w:pPr>
        <w:pStyle w:val="B10"/>
        <w:rPr>
          <w:ins w:id="5281" w:author="MCC160" w:date="2023-01-18T13:38:00Z"/>
        </w:rPr>
      </w:pPr>
      <w:ins w:id="5282" w:author="MCC160" w:date="2023-01-18T13:38:00Z">
        <w:r w:rsidRPr="00874E7A">
          <w:t>-</w:t>
        </w:r>
        <w:r w:rsidRPr="00874E7A">
          <w:tab/>
        </w:r>
        <w:r>
          <w:t xml:space="preserve">The UE has performed procedure </w:t>
        </w:r>
      </w:ins>
      <w:ins w:id="5283" w:author="MCC160" w:date="2023-01-18T14:02:00Z">
        <w:r w:rsidR="008754C1">
          <w:t>'</w:t>
        </w:r>
      </w:ins>
      <w:ins w:id="5284" w:author="MCC160" w:date="2023-01-18T13:38:00Z">
        <w:r>
          <w:t>MCPTT UE registration</w:t>
        </w:r>
      </w:ins>
      <w:ins w:id="5285" w:author="MCC160" w:date="2023-01-18T14:15:00Z">
        <w:r w:rsidR="006F6CCD">
          <w:t>'</w:t>
        </w:r>
      </w:ins>
      <w:ins w:id="5286" w:author="MCC160" w:date="2023-01-18T13:38:00Z">
        <w:r>
          <w:t xml:space="preserve"> as specified in TS 36.579-1 [2] clause 5.4.2.</w:t>
        </w:r>
      </w:ins>
    </w:p>
    <w:p w:rsidR="00E61C34" w:rsidRPr="00874E7A" w:rsidRDefault="00E61C34" w:rsidP="00E61C34">
      <w:pPr>
        <w:pStyle w:val="B10"/>
        <w:rPr>
          <w:ins w:id="5287" w:author="MCC160" w:date="2023-01-18T13:38:00Z"/>
        </w:rPr>
      </w:pPr>
      <w:ins w:id="5288" w:author="MCC160" w:date="2023-01-18T13:38:00Z">
        <w:r w:rsidRPr="00874E7A">
          <w:t>-</w:t>
        </w:r>
        <w:r w:rsidRPr="00874E7A">
          <w:tab/>
        </w:r>
        <w:r>
          <w:t xml:space="preserve">The UE has performed procedure </w:t>
        </w:r>
      </w:ins>
      <w:ins w:id="5289" w:author="MCC160" w:date="2023-01-18T14:02:00Z">
        <w:r w:rsidR="008754C1">
          <w:t>'</w:t>
        </w:r>
      </w:ins>
      <w:ins w:id="5290" w:author="MCC160" w:date="2023-01-18T13:38:00Z">
        <w:r>
          <w:t>MCX Authorization/Configuration and Key Generation</w:t>
        </w:r>
      </w:ins>
      <w:ins w:id="5291" w:author="MCC160" w:date="2023-01-18T14:15:00Z">
        <w:r w:rsidR="006F6CCD">
          <w:t>'</w:t>
        </w:r>
      </w:ins>
      <w:ins w:id="5292" w:author="MCC160" w:date="2023-01-18T13:38:00Z">
        <w:r>
          <w:t xml:space="preserve"> as specified in TS 36.579-1 [2] clause 5.3.2.</w:t>
        </w:r>
      </w:ins>
    </w:p>
    <w:p w:rsidR="00B54636" w:rsidRPr="00B54636" w:rsidDel="00E61C34" w:rsidRDefault="00B54636">
      <w:pPr>
        <w:pStyle w:val="B10"/>
        <w:rPr>
          <w:del w:id="5293" w:author="MCC160" w:date="2023-01-18T13:38:00Z"/>
        </w:rPr>
        <w:pPrChange w:id="5294" w:author="MCC160" w:date="2023-02-23T18:46:00Z">
          <w:pPr>
            <w:ind w:left="568" w:hanging="284"/>
          </w:pPr>
        </w:pPrChange>
      </w:pPr>
      <w:del w:id="5295"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5296" w:author="MCC160" w:date="2023-01-18T13:38:00Z"/>
        </w:rPr>
        <w:pPrChange w:id="5297" w:author="MCC160" w:date="2023-02-23T18:46:00Z">
          <w:pPr>
            <w:ind w:left="568" w:hanging="284"/>
          </w:pPr>
        </w:pPrChange>
      </w:pPr>
      <w:del w:id="5298"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5299" w:author="MCC160" w:date="2023-02-23T18:46:00Z">
          <w:pPr>
            <w:ind w:left="568" w:hanging="284"/>
          </w:pPr>
        </w:pPrChange>
      </w:pPr>
      <w:r w:rsidRPr="00B54636">
        <w:t>-</w:t>
      </w:r>
      <w:r w:rsidRPr="00B54636">
        <w:tab/>
        <w:t>UE States at the end of the preamble</w:t>
      </w:r>
    </w:p>
    <w:p w:rsidR="00B54636" w:rsidRPr="00B54636" w:rsidRDefault="00B54636">
      <w:pPr>
        <w:pStyle w:val="B2"/>
        <w:pPrChange w:id="5300" w:author="MCC160" w:date="2023-02-23T18:46:00Z">
          <w:pPr>
            <w:ind w:left="851" w:hanging="284"/>
          </w:pPr>
        </w:pPrChange>
      </w:pPr>
      <w:r w:rsidRPr="00B54636">
        <w:t>-</w:t>
      </w:r>
      <w:r w:rsidRPr="00B54636">
        <w:tab/>
        <w:t>The UE is in E-UTRA Registered, Idle Mode state.</w:t>
      </w:r>
    </w:p>
    <w:p w:rsidR="00B54636" w:rsidRPr="00B54636" w:rsidRDefault="00B54636">
      <w:pPr>
        <w:pStyle w:val="B2"/>
        <w:pPrChange w:id="5301" w:author="MCC160" w:date="2023-02-23T18:46: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5302" w:author="MCC160" w:date="2023-02-23T18:46:00Z">
          <w:pPr>
            <w:keepNext/>
            <w:keepLines/>
            <w:spacing w:before="120"/>
            <w:ind w:left="1985" w:hanging="1985"/>
          </w:pPr>
        </w:pPrChange>
      </w:pPr>
      <w:r w:rsidRPr="00B54636">
        <w:t>6.1.1.12.3.2</w:t>
      </w:r>
      <w:r w:rsidRPr="00B54636">
        <w:tab/>
        <w:t>Test procedure sequence</w:t>
      </w:r>
    </w:p>
    <w:p w:rsidR="00B54636" w:rsidRPr="00B54636" w:rsidRDefault="00B54636">
      <w:pPr>
        <w:pStyle w:val="TH"/>
        <w:pPrChange w:id="5303" w:author="MCC160" w:date="2023-02-23T18:46:00Z">
          <w:pPr>
            <w:keepNext/>
            <w:keepLines/>
            <w:spacing w:before="60"/>
            <w:jc w:val="center"/>
          </w:pPr>
        </w:pPrChange>
      </w:pPr>
      <w:r w:rsidRPr="00B54636">
        <w:t>Table 6.1.1.12.3.2-1: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gridCol w:w="15"/>
      </w:tblGrid>
      <w:tr w:rsidR="00B54636" w:rsidRPr="00B54636" w:rsidTr="00FB0651">
        <w:trPr>
          <w:gridAfter w:val="1"/>
          <w:wAfter w:w="15" w:type="dxa"/>
          <w:trHeight w:val="199"/>
          <w:jc w:val="center"/>
        </w:trPr>
        <w:tc>
          <w:tcPr>
            <w:tcW w:w="625"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304" w:author="MCC160" w:date="2023-02-23T18:46:00Z">
                <w:pPr>
                  <w:keepNext/>
                  <w:keepLines/>
                  <w:spacing w:after="0"/>
                  <w:jc w:val="center"/>
                </w:pPr>
              </w:pPrChange>
            </w:pPr>
            <w:r w:rsidRPr="00B54636">
              <w:rPr>
                <w:lang w:val="fr-FR"/>
              </w:rPr>
              <w:t>St</w:t>
            </w:r>
          </w:p>
        </w:tc>
        <w:tc>
          <w:tcPr>
            <w:tcW w:w="3826"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305" w:author="MCC160" w:date="2023-02-23T18:46:00Z">
                <w:pPr>
                  <w:keepNext/>
                  <w:keepLines/>
                  <w:spacing w:after="0"/>
                  <w:jc w:val="center"/>
                </w:pPr>
              </w:pPrChange>
            </w:pPr>
            <w:r w:rsidRPr="00B54636">
              <w:rPr>
                <w:lang w:val="fr-FR"/>
              </w:rPr>
              <w:t>Procedure</w:t>
            </w:r>
          </w:p>
        </w:tc>
        <w:tc>
          <w:tcPr>
            <w:tcW w:w="3552"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306" w:author="MCC160" w:date="2023-02-23T18:46:00Z">
                <w:pPr>
                  <w:keepNext/>
                  <w:keepLines/>
                  <w:spacing w:after="0"/>
                  <w:jc w:val="center"/>
                </w:pPr>
              </w:pPrChange>
            </w:pPr>
            <w:r w:rsidRPr="00B54636">
              <w:rPr>
                <w:lang w:val="fr-FR"/>
              </w:rPr>
              <w:t>Message Sequence</w:t>
            </w:r>
          </w:p>
        </w:tc>
        <w:tc>
          <w:tcPr>
            <w:tcW w:w="544"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307" w:author="MCC160" w:date="2023-02-23T18:46:00Z">
                <w:pPr>
                  <w:keepNext/>
                  <w:keepLines/>
                  <w:spacing w:after="0"/>
                  <w:jc w:val="center"/>
                </w:pPr>
              </w:pPrChange>
            </w:pPr>
            <w:r w:rsidRPr="00B54636">
              <w:rPr>
                <w:lang w:val="fr-FR"/>
              </w:rPr>
              <w:t>TP</w:t>
            </w:r>
          </w:p>
        </w:tc>
        <w:tc>
          <w:tcPr>
            <w:tcW w:w="858"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308" w:author="MCC160" w:date="2023-02-23T18:46:00Z">
                <w:pPr>
                  <w:keepNext/>
                  <w:keepLines/>
                  <w:spacing w:after="0"/>
                  <w:jc w:val="center"/>
                </w:pPr>
              </w:pPrChange>
            </w:pPr>
            <w:r w:rsidRPr="00B54636">
              <w:rPr>
                <w:lang w:val="fr-FR"/>
              </w:rPr>
              <w:t>Verdict</w:t>
            </w:r>
          </w:p>
        </w:tc>
      </w:tr>
      <w:tr w:rsidR="00B54636" w:rsidRPr="00B54636" w:rsidTr="00FB0651">
        <w:trPr>
          <w:gridAfter w:val="1"/>
          <w:wAfter w:w="15" w:type="dxa"/>
          <w:trHeight w:val="199"/>
          <w:jc w:val="center"/>
        </w:trPr>
        <w:tc>
          <w:tcPr>
            <w:tcW w:w="625"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309" w:author="MCC160" w:date="2023-02-23T18:46:00Z">
                <w:pPr>
                  <w:keepNext/>
                  <w:keepLines/>
                  <w:spacing w:after="0"/>
                  <w:jc w:val="center"/>
                </w:pPr>
              </w:pPrChange>
            </w:pPr>
          </w:p>
        </w:tc>
        <w:tc>
          <w:tcPr>
            <w:tcW w:w="3826"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310" w:author="MCC160" w:date="2023-02-23T18:46:00Z">
                <w:pPr>
                  <w:keepNext/>
                  <w:keepLines/>
                  <w:spacing w:after="0"/>
                  <w:jc w:val="center"/>
                </w:pPr>
              </w:pPrChange>
            </w:pPr>
          </w:p>
        </w:tc>
        <w:tc>
          <w:tcPr>
            <w:tcW w:w="68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311" w:author="MCC160" w:date="2023-02-23T18:46:00Z">
                <w:pPr>
                  <w:keepNext/>
                  <w:keepLines/>
                  <w:spacing w:after="0"/>
                  <w:jc w:val="center"/>
                </w:pPr>
              </w:pPrChange>
            </w:pPr>
            <w:r w:rsidRPr="00B54636">
              <w:rPr>
                <w:lang w:val="fr-FR"/>
              </w:rPr>
              <w:t>U - S</w:t>
            </w:r>
          </w:p>
        </w:tc>
        <w:tc>
          <w:tcPr>
            <w:tcW w:w="287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312" w:author="MCC160" w:date="2023-02-23T18:46:00Z">
                <w:pPr>
                  <w:keepNext/>
                  <w:keepLines/>
                  <w:spacing w:after="0"/>
                  <w:jc w:val="center"/>
                </w:pPr>
              </w:pPrChange>
            </w:pPr>
            <w:r w:rsidRPr="00B54636">
              <w:rPr>
                <w:lang w:val="fr-FR"/>
              </w:rPr>
              <w:t>Message</w:t>
            </w:r>
          </w:p>
        </w:tc>
        <w:tc>
          <w:tcPr>
            <w:tcW w:w="544"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313" w:author="MCC160" w:date="2023-02-23T18:46:00Z">
                <w:pPr>
                  <w:keepNext/>
                  <w:keepLines/>
                  <w:spacing w:after="0"/>
                  <w:jc w:val="center"/>
                </w:pPr>
              </w:pPrChange>
            </w:pPr>
          </w:p>
        </w:tc>
        <w:tc>
          <w:tcPr>
            <w:tcW w:w="858"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314" w:author="MCC160" w:date="2023-02-23T18:46:00Z">
                <w:pPr>
                  <w:keepNext/>
                  <w:keepLines/>
                  <w:spacing w:after="0"/>
                  <w:jc w:val="center"/>
                </w:pPr>
              </w:pPrChange>
            </w:pPr>
          </w:p>
        </w:tc>
      </w:tr>
      <w:tr w:rsidR="00B54636" w:rsidRPr="00B54636" w:rsidTr="00FB0651">
        <w:trPr>
          <w:gridAfter w:val="1"/>
          <w:wAfter w:w="15" w:type="dxa"/>
          <w:trHeight w:val="816"/>
          <w:jc w:val="center"/>
        </w:trPr>
        <w:tc>
          <w:tcPr>
            <w:tcW w:w="62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15" w:author="MCC160" w:date="2023-02-23T18:46:00Z">
                <w:pPr>
                  <w:keepNext/>
                  <w:keepLines/>
                  <w:spacing w:after="0"/>
                  <w:jc w:val="center"/>
                </w:pPr>
              </w:pPrChange>
            </w:pPr>
            <w:r w:rsidRPr="00B54636">
              <w:rPr>
                <w:lang w:val="fr-FR"/>
              </w:rPr>
              <w:t>1</w:t>
            </w:r>
          </w:p>
        </w:tc>
        <w:tc>
          <w:tcPr>
            <w:tcW w:w="3826" w:type="dxa"/>
            <w:tcBorders>
              <w:top w:val="single" w:sz="4" w:space="0" w:color="auto"/>
              <w:left w:val="single" w:sz="4" w:space="0" w:color="auto"/>
              <w:bottom w:val="single" w:sz="4" w:space="0" w:color="auto"/>
              <w:right w:val="single" w:sz="4" w:space="0" w:color="auto"/>
            </w:tcBorders>
            <w:hideMark/>
          </w:tcPr>
          <w:p w:rsidR="00B54636" w:rsidRPr="00B54636" w:rsidDel="006910E5" w:rsidRDefault="00B54636">
            <w:pPr>
              <w:pStyle w:val="TAL"/>
              <w:rPr>
                <w:del w:id="5316" w:author="MCC160" w:date="2023-01-18T20:14:00Z"/>
                <w:lang w:val="fr-FR"/>
              </w:rPr>
              <w:pPrChange w:id="5317" w:author="MCC160" w:date="2023-02-23T18:46:00Z">
                <w:pPr>
                  <w:keepNext/>
                  <w:keepLines/>
                  <w:spacing w:after="0"/>
                </w:pPr>
              </w:pPrChange>
            </w:pPr>
            <w:r w:rsidRPr="00B54636">
              <w:rPr>
                <w:lang w:val="fr-FR"/>
              </w:rPr>
              <w:t xml:space="preserve">Check: </w:t>
            </w:r>
            <w:del w:id="5318" w:author="MCC160" w:date="2023-01-18T17:58:00Z">
              <w:r w:rsidRPr="00B54636" w:rsidDel="00885AE6">
                <w:rPr>
                  <w:lang w:val="fr-FR"/>
                </w:rPr>
                <w:delText xml:space="preserve">Is the procedure for </w:delText>
              </w:r>
            </w:del>
            <w:ins w:id="5319" w:author="MCC160" w:date="2023-01-18T17:58:00Z">
              <w:r w:rsidR="00885AE6">
                <w:rPr>
                  <w:lang w:val="fr-FR"/>
                </w:rPr>
                <w:t xml:space="preserve">Does the UE (MCPTT client) correctly perform procedure </w:t>
              </w:r>
            </w:ins>
            <w:ins w:id="5320" w:author="MCC160" w:date="2023-01-18T18:10:00Z">
              <w:r w:rsidR="0025743F">
                <w:rPr>
                  <w:lang w:val="fr-FR"/>
                </w:rPr>
                <w:t>'</w:t>
              </w:r>
            </w:ins>
            <w:r w:rsidRPr="00B54636">
              <w:rPr>
                <w:lang w:val="fr-FR"/>
              </w:rPr>
              <w:t>MCX CT group call establishment</w:t>
            </w:r>
            <w:del w:id="5321" w:author="MCC160" w:date="2023-01-18T20:14:00Z">
              <w:r w:rsidRPr="00B54636" w:rsidDel="006910E5">
                <w:rPr>
                  <w:lang w:val="fr-FR"/>
                </w:rPr>
                <w:delText>,</w:delText>
              </w:r>
            </w:del>
            <w:ins w:id="5322" w:author="MCC160" w:date="2023-01-18T20:14:00Z">
              <w:r w:rsidR="006910E5">
                <w:rPr>
                  <w:lang w:val="fr-FR"/>
                </w:rPr>
                <w:t xml:space="preserve"> with</w:t>
              </w:r>
            </w:ins>
            <w:r w:rsidRPr="00B54636">
              <w:rPr>
                <w:lang w:val="fr-FR"/>
              </w:rPr>
              <w:t xml:space="preserve"> manual commencement</w:t>
            </w:r>
            <w:ins w:id="5323" w:author="MCC160" w:date="2023-01-18T20:14:00Z">
              <w:r w:rsidR="006910E5">
                <w:rPr>
                  <w:lang w:val="fr-FR"/>
                </w:rPr>
                <w:t xml:space="preserve">' </w:t>
              </w:r>
            </w:ins>
          </w:p>
          <w:p w:rsidR="00B54636" w:rsidRPr="00B54636" w:rsidDel="006910E5" w:rsidRDefault="00B54636">
            <w:pPr>
              <w:pStyle w:val="TAL"/>
              <w:rPr>
                <w:del w:id="5324" w:author="MCC160" w:date="2023-01-18T20:14:00Z"/>
                <w:lang w:val="fr-FR"/>
              </w:rPr>
              <w:pPrChange w:id="5325" w:author="MCC160" w:date="2023-02-23T18:46:00Z">
                <w:pPr>
                  <w:keepNext/>
                  <w:keepLines/>
                  <w:spacing w:after="0"/>
                </w:pPr>
              </w:pPrChange>
            </w:pPr>
            <w:r w:rsidRPr="00B54636">
              <w:rPr>
                <w:lang w:val="fr-FR"/>
              </w:rPr>
              <w:t xml:space="preserve">as described in TS 36.579-1 [2] Table 5.3.5.3-1 to establish an </w:t>
            </w:r>
            <w:del w:id="5326" w:author="MCC160" w:date="2023-01-18T20:14:00Z">
              <w:r w:rsidRPr="00B54636" w:rsidDel="006910E5">
                <w:rPr>
                  <w:lang w:val="fr-FR"/>
                </w:rPr>
                <w:delText xml:space="preserve">on-demand </w:delText>
              </w:r>
            </w:del>
          </w:p>
          <w:p w:rsidR="00B54636" w:rsidRPr="00B54636" w:rsidRDefault="00B54636">
            <w:pPr>
              <w:pStyle w:val="TAL"/>
              <w:rPr>
                <w:lang w:val="fr-FR"/>
              </w:rPr>
              <w:pPrChange w:id="5327" w:author="MCC160" w:date="2023-02-23T18:46:00Z">
                <w:pPr>
                  <w:keepNext/>
                  <w:keepLines/>
                  <w:spacing w:after="0"/>
                </w:pPr>
              </w:pPrChange>
            </w:pPr>
            <w:del w:id="5328" w:author="MCC160" w:date="2023-01-18T20:14:00Z">
              <w:r w:rsidRPr="00B54636" w:rsidDel="006910E5">
                <w:rPr>
                  <w:lang w:val="fr-FR"/>
                </w:rPr>
                <w:delText xml:space="preserve">pre-arranged MCPTT </w:delText>
              </w:r>
            </w:del>
            <w:r w:rsidRPr="00B54636">
              <w:rPr>
                <w:lang w:val="fr-FR"/>
              </w:rPr>
              <w:t>emergency group call with manual commencement mode</w:t>
            </w:r>
            <w:del w:id="5329" w:author="MCC160" w:date="2023-01-18T20:15:00Z">
              <w:r w:rsidRPr="00B54636" w:rsidDel="006910E5">
                <w:rPr>
                  <w:lang w:val="fr-FR"/>
                </w:rPr>
                <w:delText xml:space="preserve"> correctly performed</w:delText>
              </w:r>
            </w:del>
            <w:r w:rsidRPr="00B54636">
              <w:rPr>
                <w:lang w:val="fr-FR"/>
              </w:rPr>
              <w:t xml:space="preserve">? </w:t>
            </w:r>
          </w:p>
        </w:tc>
        <w:tc>
          <w:tcPr>
            <w:tcW w:w="68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30" w:author="MCC160" w:date="2023-02-23T18:46:00Z">
                <w:pPr>
                  <w:keepNext/>
                  <w:keepLines/>
                  <w:spacing w:after="0"/>
                  <w:jc w:val="center"/>
                </w:pPr>
              </w:pPrChange>
            </w:pPr>
            <w:r w:rsidRPr="00B54636">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331" w:author="MCC160" w:date="2023-02-23T18:46:00Z">
                <w:pPr>
                  <w:keepNext/>
                  <w:keepLines/>
                  <w:spacing w:after="0"/>
                </w:pPr>
              </w:pPrChange>
            </w:pPr>
            <w:r w:rsidRPr="00B54636">
              <w:rPr>
                <w:lang w:val="fr-FR"/>
              </w:rPr>
              <w:t>-</w:t>
            </w:r>
          </w:p>
        </w:tc>
        <w:tc>
          <w:tcPr>
            <w:tcW w:w="54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32" w:author="MCC160" w:date="2023-02-23T18:46:00Z">
                <w:pPr>
                  <w:keepNext/>
                  <w:keepLines/>
                  <w:spacing w:after="0"/>
                  <w:jc w:val="center"/>
                </w:pPr>
              </w:pPrChange>
            </w:pPr>
            <w:r w:rsidRPr="00B54636">
              <w:rPr>
                <w:lang w:val="fr-FR"/>
              </w:rPr>
              <w:t>1, 2</w:t>
            </w:r>
          </w:p>
        </w:tc>
        <w:tc>
          <w:tcPr>
            <w:tcW w:w="85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33" w:author="MCC160" w:date="2023-02-23T18:46:00Z">
                <w:pPr>
                  <w:keepNext/>
                  <w:keepLines/>
                  <w:spacing w:after="0"/>
                  <w:jc w:val="center"/>
                </w:pPr>
              </w:pPrChange>
            </w:pPr>
            <w:r w:rsidRPr="00B54636">
              <w:rPr>
                <w:lang w:val="fr-FR"/>
              </w:rPr>
              <w:t xml:space="preserve"> P</w:t>
            </w:r>
          </w:p>
        </w:tc>
      </w:tr>
      <w:tr w:rsidR="00B54636" w:rsidRPr="00B54636" w:rsidTr="00FB0651">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34" w:author="MCC160" w:date="2023-02-23T18:46:00Z">
                <w:pPr>
                  <w:keepNext/>
                  <w:keepLines/>
                  <w:spacing w:after="0"/>
                  <w:jc w:val="center"/>
                </w:pPr>
              </w:pPrChange>
            </w:pPr>
            <w:r w:rsidRPr="00B54636">
              <w:rPr>
                <w:lang w:val="fr-FR"/>
              </w:rPr>
              <w:t>1A-7A</w:t>
            </w:r>
          </w:p>
        </w:tc>
        <w:tc>
          <w:tcPr>
            <w:tcW w:w="38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335" w:author="MCC160" w:date="2023-02-23T18:46:00Z">
                <w:pPr>
                  <w:keepNext/>
                  <w:keepLines/>
                  <w:spacing w:after="0"/>
                </w:pPr>
              </w:pPrChange>
            </w:pPr>
            <w:r w:rsidRPr="00B54636">
              <w:rPr>
                <w:lang w:val="fr-FR"/>
              </w:rPr>
              <w:t>Void</w:t>
            </w:r>
          </w:p>
        </w:tc>
        <w:tc>
          <w:tcPr>
            <w:tcW w:w="68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36" w:author="MCC160" w:date="2023-02-23T18:46:00Z">
                <w:pPr>
                  <w:keepNext/>
                  <w:keepLines/>
                  <w:spacing w:after="0"/>
                  <w:jc w:val="center"/>
                </w:pPr>
              </w:pPrChange>
            </w:pPr>
            <w:r w:rsidRPr="00B54636">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337" w:author="MCC160" w:date="2023-02-23T18:46:00Z">
                <w:pPr>
                  <w:keepNext/>
                  <w:keepLines/>
                  <w:spacing w:after="0"/>
                </w:pPr>
              </w:pPrChange>
            </w:pPr>
            <w:r w:rsidRPr="00B54636">
              <w:rPr>
                <w:lang w:val="fr-FR"/>
              </w:rPr>
              <w:t>-</w:t>
            </w:r>
          </w:p>
        </w:tc>
        <w:tc>
          <w:tcPr>
            <w:tcW w:w="54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38" w:author="MCC160" w:date="2023-02-23T18:46:00Z">
                <w:pPr>
                  <w:keepNext/>
                  <w:keepLines/>
                  <w:spacing w:after="0"/>
                  <w:jc w:val="center"/>
                </w:pPr>
              </w:pPrChange>
            </w:pPr>
            <w:r w:rsidRPr="00B54636">
              <w:rPr>
                <w:lang w:val="fr-FR"/>
              </w:rPr>
              <w:t>-</w:t>
            </w:r>
          </w:p>
        </w:tc>
        <w:tc>
          <w:tcPr>
            <w:tcW w:w="85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39" w:author="MCC160" w:date="2023-02-23T18:46:00Z">
                <w:pPr>
                  <w:keepNext/>
                  <w:keepLines/>
                  <w:spacing w:after="0"/>
                  <w:jc w:val="center"/>
                </w:pPr>
              </w:pPrChange>
            </w:pPr>
            <w:r w:rsidRPr="00B54636">
              <w:rPr>
                <w:lang w:val="fr-FR"/>
              </w:rPr>
              <w:t>-</w:t>
            </w:r>
          </w:p>
        </w:tc>
      </w:tr>
      <w:tr w:rsidR="00B54636" w:rsidRPr="00B54636" w:rsidTr="00FB0651">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40" w:author="MCC160" w:date="2023-02-23T18:46:00Z">
                <w:pPr>
                  <w:keepNext/>
                  <w:keepLines/>
                  <w:spacing w:after="0"/>
                  <w:jc w:val="center"/>
                </w:pPr>
              </w:pPrChange>
            </w:pPr>
            <w:r w:rsidRPr="00B54636">
              <w:rPr>
                <w:lang w:val="fr-FR"/>
              </w:rPr>
              <w:t>7B</w:t>
            </w:r>
          </w:p>
        </w:tc>
        <w:tc>
          <w:tcPr>
            <w:tcW w:w="3826" w:type="dxa"/>
            <w:tcBorders>
              <w:top w:val="single" w:sz="4" w:space="0" w:color="auto"/>
              <w:left w:val="single" w:sz="4" w:space="0" w:color="auto"/>
              <w:bottom w:val="single" w:sz="4" w:space="0" w:color="auto"/>
              <w:right w:val="single" w:sz="4" w:space="0" w:color="auto"/>
            </w:tcBorders>
            <w:hideMark/>
          </w:tcPr>
          <w:p w:rsidR="006910E5" w:rsidRDefault="006910E5">
            <w:pPr>
              <w:pStyle w:val="TAL"/>
              <w:rPr>
                <w:ins w:id="5341" w:author="MCC160" w:date="2023-01-18T20:15:00Z"/>
                <w:lang w:val="fr-FR"/>
              </w:rPr>
            </w:pPr>
            <w:ins w:id="5342" w:author="MCC160" w:date="2023-01-18T20:15:00Z">
              <w:r>
                <w:rPr>
                  <w:lang w:val="fr-FR"/>
                </w:rPr>
                <w:t xml:space="preserve">Check: </w:t>
              </w:r>
              <w:r w:rsidRPr="00A52468">
                <w:rPr>
                  <w:lang w:val="fr-FR"/>
                </w:rPr>
                <w:t>Does the UE (MCPTT client) notify the user that the emergency group call has been established?</w:t>
              </w:r>
            </w:ins>
          </w:p>
          <w:p w:rsidR="00B54636" w:rsidRPr="00B54636" w:rsidDel="006910E5" w:rsidRDefault="00B54636">
            <w:pPr>
              <w:pStyle w:val="TAL"/>
              <w:rPr>
                <w:del w:id="5343" w:author="MCC160" w:date="2023-01-18T20:15:00Z"/>
                <w:lang w:val="fr-FR"/>
              </w:rPr>
              <w:pPrChange w:id="5344" w:author="MCC160" w:date="2023-02-23T18:46:00Z">
                <w:pPr>
                  <w:keepNext/>
                  <w:keepLines/>
                  <w:spacing w:after="0"/>
                </w:pPr>
              </w:pPrChange>
            </w:pPr>
            <w:del w:id="5345" w:author="MCC160" w:date="2023-01-18T20:15:00Z">
              <w:r w:rsidRPr="00B54636" w:rsidDel="006910E5">
                <w:rPr>
                  <w:lang w:val="fr-FR"/>
                </w:rPr>
                <w:delText>Check: Is the On-demand pre-arranged MCPTT emergency group call with manual commencement mode established and an indication displayed to the user?</w:delText>
              </w:r>
            </w:del>
          </w:p>
          <w:p w:rsidR="00B54636" w:rsidRPr="00B54636" w:rsidRDefault="00B54636">
            <w:pPr>
              <w:pStyle w:val="TAL"/>
              <w:rPr>
                <w:lang w:val="fr-FR"/>
              </w:rPr>
              <w:pPrChange w:id="5346" w:author="MCC160" w:date="2023-02-23T18:46:00Z">
                <w:pPr>
                  <w:keepNext/>
                  <w:keepLines/>
                  <w:spacing w:after="0"/>
                </w:pPr>
              </w:pPrChange>
            </w:pPr>
            <w:r w:rsidRPr="00B54636">
              <w:rPr>
                <w:lang w:val="fr-FR"/>
              </w:rPr>
              <w:t>(NOTE 1)</w:t>
            </w:r>
          </w:p>
        </w:tc>
        <w:tc>
          <w:tcPr>
            <w:tcW w:w="68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szCs w:val="18"/>
                <w:lang w:val="fr-FR"/>
              </w:rPr>
              <w:pPrChange w:id="5347" w:author="MCC160" w:date="2023-02-23T18:46:00Z">
                <w:pPr>
                  <w:keepNext/>
                  <w:keepLines/>
                  <w:spacing w:after="0"/>
                  <w:jc w:val="center"/>
                </w:pPr>
              </w:pPrChange>
            </w:pPr>
            <w:r w:rsidRPr="00B54636">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szCs w:val="18"/>
                <w:lang w:val="fr-FR"/>
              </w:rPr>
              <w:pPrChange w:id="5348" w:author="MCC160" w:date="2023-02-23T18:46:00Z">
                <w:pPr>
                  <w:keepNext/>
                  <w:keepLines/>
                  <w:spacing w:after="0"/>
                </w:pPr>
              </w:pPrChange>
            </w:pPr>
            <w:r w:rsidRPr="00B54636">
              <w:rPr>
                <w:lang w:val="fr-FR"/>
              </w:rPr>
              <w:t>-</w:t>
            </w:r>
          </w:p>
        </w:tc>
        <w:tc>
          <w:tcPr>
            <w:tcW w:w="54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49" w:author="MCC160" w:date="2023-02-23T18:46:00Z">
                <w:pPr>
                  <w:keepNext/>
                  <w:keepLines/>
                  <w:spacing w:after="0"/>
                  <w:jc w:val="center"/>
                </w:pPr>
              </w:pPrChange>
            </w:pPr>
            <w:r w:rsidRPr="00B54636">
              <w:rPr>
                <w:lang w:val="fr-FR"/>
              </w:rPr>
              <w:t>2</w:t>
            </w:r>
          </w:p>
        </w:tc>
        <w:tc>
          <w:tcPr>
            <w:tcW w:w="85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50" w:author="MCC160" w:date="2023-02-23T18:46:00Z">
                <w:pPr>
                  <w:keepNext/>
                  <w:keepLines/>
                  <w:spacing w:after="0"/>
                  <w:jc w:val="center"/>
                </w:pPr>
              </w:pPrChange>
            </w:pPr>
            <w:r w:rsidRPr="00B54636">
              <w:rPr>
                <w:lang w:val="fr-FR"/>
              </w:rPr>
              <w:t>P</w:t>
            </w:r>
          </w:p>
        </w:tc>
      </w:tr>
      <w:tr w:rsidR="00B54636" w:rsidRPr="00B54636" w:rsidTr="00FB0651">
        <w:trPr>
          <w:gridAfter w:val="1"/>
          <w:wAfter w:w="15" w:type="dxa"/>
          <w:trHeight w:val="399"/>
          <w:jc w:val="center"/>
        </w:trPr>
        <w:tc>
          <w:tcPr>
            <w:tcW w:w="62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51" w:author="MCC160" w:date="2023-02-23T18:46:00Z">
                <w:pPr>
                  <w:keepNext/>
                  <w:keepLines/>
                  <w:spacing w:after="0"/>
                  <w:jc w:val="center"/>
                </w:pPr>
              </w:pPrChange>
            </w:pPr>
            <w:r w:rsidRPr="00B54636">
              <w:rPr>
                <w:lang w:val="fr-FR"/>
              </w:rPr>
              <w:t>8</w:t>
            </w:r>
          </w:p>
        </w:tc>
        <w:tc>
          <w:tcPr>
            <w:tcW w:w="3826" w:type="dxa"/>
            <w:tcBorders>
              <w:top w:val="single" w:sz="4" w:space="0" w:color="auto"/>
              <w:left w:val="single" w:sz="4" w:space="0" w:color="auto"/>
              <w:bottom w:val="single" w:sz="4" w:space="0" w:color="auto"/>
              <w:right w:val="single" w:sz="4" w:space="0" w:color="auto"/>
            </w:tcBorders>
            <w:hideMark/>
          </w:tcPr>
          <w:p w:rsidR="00B54636" w:rsidRPr="00B54636" w:rsidRDefault="006910E5">
            <w:pPr>
              <w:pStyle w:val="TAL"/>
              <w:rPr>
                <w:szCs w:val="18"/>
                <w:lang w:val="fr-FR"/>
              </w:rPr>
              <w:pPrChange w:id="5352" w:author="MCC160" w:date="2023-02-23T18:46:00Z">
                <w:pPr>
                  <w:keepNext/>
                  <w:keepLines/>
                  <w:spacing w:after="0"/>
                </w:pPr>
              </w:pPrChange>
            </w:pPr>
            <w:ins w:id="5353" w:author="MCC160" w:date="2023-01-18T20:15:00Z">
              <w:r w:rsidRPr="006910E5">
                <w:rPr>
                  <w:rFonts w:eastAsia="Calibri"/>
                  <w:lang w:val="fr-FR"/>
                </w:rPr>
                <w:t>The procedure 'MCX CT call release' as described in TS 36.579-1 [2] Table 5.3.12.3-1 is performed to release the call.</w:t>
              </w:r>
            </w:ins>
            <w:del w:id="5354" w:author="MCC160" w:date="2023-01-18T20:15:00Z">
              <w:r w:rsidR="00B54636" w:rsidRPr="00B54636" w:rsidDel="006910E5">
                <w:rPr>
                  <w:rFonts w:eastAsia="Calibri"/>
                  <w:lang w:val="fr-FR"/>
                </w:rPr>
                <w:delText xml:space="preserve">Execute the procedure for </w:delText>
              </w:r>
              <w:r w:rsidR="00B54636" w:rsidRPr="00B54636" w:rsidDel="006910E5">
                <w:rPr>
                  <w:lang w:val="fr-FR"/>
                </w:rPr>
                <w:delText xml:space="preserve">MCX CT call release </w:delText>
              </w:r>
              <w:r w:rsidR="00B54636" w:rsidRPr="00B54636" w:rsidDel="006910E5">
                <w:rPr>
                  <w:rFonts w:eastAsia="Calibri"/>
                  <w:lang w:val="fr-FR"/>
                </w:rPr>
                <w:delText xml:space="preserve">as described in </w:delText>
              </w:r>
              <w:r w:rsidR="00B54636" w:rsidRPr="00B54636" w:rsidDel="006910E5">
                <w:rPr>
                  <w:lang w:val="fr-FR"/>
                </w:rPr>
                <w:delText>TS 36.579-1 [2] Table 5.3.12.3-1 to</w:delText>
              </w:r>
              <w:r w:rsidR="00B54636" w:rsidRPr="00B54636" w:rsidDel="006910E5">
                <w:rPr>
                  <w:rFonts w:cs="Arial"/>
                  <w:lang w:val="fr-FR"/>
                </w:rPr>
                <w:delText xml:space="preserve"> </w:delText>
              </w:r>
              <w:r w:rsidR="00B54636" w:rsidRPr="00B54636" w:rsidDel="006910E5">
                <w:rPr>
                  <w:rFonts w:cs="Arial"/>
                  <w:szCs w:val="18"/>
                  <w:lang w:val="fr-FR" w:eastAsia="ko-KR"/>
                </w:rPr>
                <w:delText>terminate the MCPTT session.</w:delText>
              </w:r>
            </w:del>
          </w:p>
        </w:tc>
        <w:tc>
          <w:tcPr>
            <w:tcW w:w="68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55" w:author="MCC160" w:date="2023-02-23T18:46:00Z">
                <w:pPr>
                  <w:keepNext/>
                  <w:keepLines/>
                  <w:spacing w:after="0"/>
                  <w:jc w:val="center"/>
                </w:pPr>
              </w:pPrChange>
            </w:pPr>
            <w:r w:rsidRPr="00B54636">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356" w:author="MCC160" w:date="2023-02-23T18:46:00Z">
                <w:pPr>
                  <w:keepNext/>
                  <w:keepLines/>
                  <w:spacing w:after="0"/>
                </w:pPr>
              </w:pPrChange>
            </w:pPr>
            <w:r w:rsidRPr="00B54636">
              <w:rPr>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57" w:author="MCC160" w:date="2023-02-23T18:46:00Z">
                <w:pPr>
                  <w:keepNext/>
                  <w:keepLines/>
                  <w:spacing w:after="0"/>
                  <w:jc w:val="center"/>
                </w:pPr>
              </w:pPrChange>
            </w:pPr>
            <w:r w:rsidRPr="00B54636">
              <w:rPr>
                <w:lang w:val="fr-FR"/>
              </w:rPr>
              <w:t>-</w:t>
            </w:r>
          </w:p>
        </w:tc>
        <w:tc>
          <w:tcPr>
            <w:tcW w:w="85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58" w:author="MCC160" w:date="2023-02-23T18:46:00Z">
                <w:pPr>
                  <w:keepNext/>
                  <w:keepLines/>
                  <w:spacing w:after="0"/>
                  <w:jc w:val="center"/>
                </w:pPr>
              </w:pPrChange>
            </w:pPr>
            <w:r w:rsidRPr="00B54636">
              <w:rPr>
                <w:lang w:val="fr-FR"/>
              </w:rPr>
              <w:t>-</w:t>
            </w:r>
          </w:p>
        </w:tc>
      </w:tr>
      <w:tr w:rsidR="00B54636" w:rsidRPr="00B54636" w:rsidTr="00FB0651">
        <w:trPr>
          <w:gridAfter w:val="1"/>
          <w:wAfter w:w="15" w:type="dxa"/>
          <w:jc w:val="center"/>
        </w:trPr>
        <w:tc>
          <w:tcPr>
            <w:tcW w:w="62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59" w:author="MCC160" w:date="2023-02-23T18:46:00Z">
                <w:pPr>
                  <w:keepNext/>
                  <w:keepLines/>
                  <w:spacing w:after="0"/>
                  <w:jc w:val="center"/>
                </w:pPr>
              </w:pPrChange>
            </w:pPr>
            <w:r w:rsidRPr="00B54636">
              <w:rPr>
                <w:lang w:val="fr-FR"/>
              </w:rPr>
              <w:t>9</w:t>
            </w:r>
          </w:p>
        </w:tc>
        <w:tc>
          <w:tcPr>
            <w:tcW w:w="38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360" w:author="MCC160" w:date="2023-02-23T18:46:00Z">
                <w:pPr>
                  <w:keepNext/>
                  <w:keepLines/>
                  <w:spacing w:after="0"/>
                </w:pPr>
              </w:pPrChange>
            </w:pPr>
            <w:r w:rsidRPr="00B54636">
              <w:rPr>
                <w:lang w:val="fr-FR"/>
              </w:rPr>
              <w:t>Void</w:t>
            </w:r>
          </w:p>
        </w:tc>
        <w:tc>
          <w:tcPr>
            <w:tcW w:w="68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61" w:author="MCC160" w:date="2023-02-23T18:46:00Z">
                <w:pPr>
                  <w:keepNext/>
                  <w:keepLines/>
                  <w:spacing w:after="0"/>
                  <w:jc w:val="center"/>
                </w:pPr>
              </w:pPrChange>
            </w:pPr>
            <w:r w:rsidRPr="00B54636">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362" w:author="MCC160" w:date="2023-02-23T18:46:00Z">
                <w:pPr>
                  <w:keepNext/>
                  <w:keepLines/>
                  <w:spacing w:after="0"/>
                </w:pPr>
              </w:pPrChange>
            </w:pPr>
            <w:r w:rsidRPr="00B54636">
              <w:rPr>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63" w:author="MCC160" w:date="2023-02-23T18:46:00Z">
                <w:pPr>
                  <w:keepNext/>
                  <w:keepLines/>
                  <w:spacing w:after="0"/>
                  <w:jc w:val="center"/>
                </w:pPr>
              </w:pPrChange>
            </w:pPr>
            <w:r w:rsidRPr="00B54636">
              <w:rPr>
                <w:lang w:val="fr-FR"/>
              </w:rPr>
              <w:t>-</w:t>
            </w:r>
          </w:p>
        </w:tc>
        <w:tc>
          <w:tcPr>
            <w:tcW w:w="85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5364" w:author="MCC160" w:date="2023-02-23T18:46:00Z">
                <w:pPr>
                  <w:keepNext/>
                  <w:keepLines/>
                  <w:spacing w:after="0"/>
                  <w:jc w:val="center"/>
                </w:pPr>
              </w:pPrChange>
            </w:pPr>
            <w:r w:rsidRPr="00B54636">
              <w:rPr>
                <w:lang w:val="fr-FR"/>
              </w:rPr>
              <w:t>-</w:t>
            </w:r>
          </w:p>
        </w:tc>
      </w:tr>
      <w:tr w:rsidR="00B54636" w:rsidRPr="00B54636" w:rsidTr="00FB0651">
        <w:trPr>
          <w:jc w:val="center"/>
        </w:trPr>
        <w:tc>
          <w:tcPr>
            <w:tcW w:w="9420" w:type="dxa"/>
            <w:gridSpan w:val="7"/>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5365" w:author="MCC160" w:date="2023-02-23T18:46:00Z">
                <w:pPr>
                  <w:keepNext/>
                  <w:keepLines/>
                  <w:spacing w:after="0"/>
                  <w:ind w:left="851" w:hanging="851"/>
                </w:pPr>
              </w:pPrChange>
            </w:pPr>
            <w:r w:rsidRPr="00B54636">
              <w:rPr>
                <w:szCs w:val="22"/>
                <w:lang w:val="fr-FR"/>
              </w:rPr>
              <w:t>NOTE 1:</w:t>
            </w:r>
            <w:r w:rsidRPr="00B54636">
              <w:rPr>
                <w:szCs w:val="22"/>
                <w:lang w:val="fr-FR"/>
              </w:rPr>
              <w:tab/>
            </w:r>
            <w:r w:rsidRPr="00B54636">
              <w:rPr>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5366" w:author="MCC160" w:date="2023-02-23T18:46:00Z">
          <w:pPr>
            <w:keepNext/>
            <w:keepLines/>
            <w:spacing w:before="120"/>
            <w:ind w:left="1985" w:hanging="1985"/>
          </w:pPr>
        </w:pPrChange>
      </w:pPr>
      <w:r w:rsidRPr="00B54636">
        <w:t>6.1.1.12.3.3</w:t>
      </w:r>
      <w:r w:rsidRPr="00B54636">
        <w:tab/>
        <w:t>Specific message contents</w:t>
      </w:r>
    </w:p>
    <w:p w:rsidR="00B54636" w:rsidRPr="00B54636" w:rsidRDefault="00B54636">
      <w:pPr>
        <w:pStyle w:val="TH"/>
        <w:pPrChange w:id="5367" w:author="MCC160" w:date="2023-02-23T18:46:00Z">
          <w:pPr>
            <w:keepNext/>
            <w:keepLines/>
            <w:spacing w:before="60"/>
            <w:jc w:val="center"/>
          </w:pPr>
        </w:pPrChange>
      </w:pPr>
      <w:r w:rsidRPr="00B54636">
        <w:t>Table 6.1.1.12.3.3-1: SIP INVITE from the SS (step 1, Table 6.1.1.12.3.2-1;</w:t>
      </w:r>
      <w:r w:rsidRPr="00B5463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368" w:author="MCC160" w:date="2023-02-23T18:46:00Z">
                <w:pPr>
                  <w:keepNext/>
                  <w:keepLines/>
                  <w:framePr w:hSpace="180" w:wrap="around" w:vAnchor="text" w:hAnchor="text" w:xAlign="center" w:y="1"/>
                  <w:spacing w:after="0"/>
                  <w:suppressOverlap/>
                </w:pPr>
              </w:pPrChange>
            </w:pPr>
            <w:r w:rsidRPr="00B54636">
              <w:rPr>
                <w:lang w:val="fr-FR"/>
              </w:rPr>
              <w:t>Derivation Path: TS 36.579-1 [2], Table 5.5.2.5.2-1, condition MANUAL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369" w:author="MCC160" w:date="2023-02-23T18:46: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370" w:author="MCC160" w:date="2023-02-23T18:46: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371" w:author="MCC160" w:date="2023-02-23T18:46: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372" w:author="MCC160" w:date="2023-02-23T18:46: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373" w:author="MCC160" w:date="2023-02-23T18:46: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5374" w:author="MCC160" w:date="2023-02-23T18:46:00Z">
                  <w:rPr>
                    <w:lang w:val="fr-FR"/>
                  </w:rPr>
                </w:rPrChange>
              </w:rPr>
              <w:pPrChange w:id="5375" w:author="MCC160" w:date="2023-02-23T18:46:00Z">
                <w:pPr>
                  <w:keepNext/>
                  <w:keepLines/>
                  <w:framePr w:hSpace="180" w:wrap="around" w:vAnchor="text" w:hAnchor="text" w:xAlign="center" w:y="1"/>
                  <w:spacing w:after="0"/>
                  <w:suppressOverlap/>
                </w:pPr>
              </w:pPrChange>
            </w:pPr>
            <w:r w:rsidRPr="001B5C1E">
              <w:rPr>
                <w:b/>
                <w:lang w:val="fr-FR"/>
                <w:rPrChange w:id="5376"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77"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78"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79"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80"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5381"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82"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5383" w:author="MCC160" w:date="2023-02-23T18:46:00Z">
                  <w:rPr>
                    <w:rFonts w:cs="Arial"/>
                    <w:szCs w:val="18"/>
                    <w:lang w:val="fr-FR"/>
                  </w:rPr>
                </w:rPrChange>
              </w:rPr>
              <w:pPrChange w:id="5384" w:author="MCC160" w:date="2023-02-23T18:46:00Z">
                <w:pPr>
                  <w:keepNext/>
                  <w:keepLines/>
                  <w:framePr w:hSpace="180" w:wrap="around" w:vAnchor="text" w:hAnchor="text" w:xAlign="center" w:y="1"/>
                  <w:spacing w:after="0"/>
                  <w:suppressOverlap/>
                </w:pPr>
              </w:pPrChange>
            </w:pPr>
            <w:r w:rsidRPr="001B5C1E">
              <w:rPr>
                <w:b/>
                <w:lang w:val="fr-FR"/>
                <w:rPrChange w:id="5385" w:author="MCC160" w:date="2023-02-23T18:46: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86"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87"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5388" w:author="MCC160" w:date="2023-02-23T18:46:00Z">
                <w:pPr>
                  <w:keepNext/>
                  <w:keepLines/>
                  <w:framePr w:hSpace="180" w:wrap="around" w:vAnchor="text" w:hAnchor="text" w:xAlign="center" w:y="1"/>
                  <w:spacing w:after="0"/>
                  <w:suppressOverlap/>
                </w:pPr>
              </w:pPrChange>
            </w:pPr>
            <w:r w:rsidRPr="00B54636">
              <w:rPr>
                <w:lang w:val="fr-FR"/>
              </w:rPr>
              <w:t xml:space="preserve">    MIME-part-body</w:t>
            </w:r>
            <w:r w:rsidRPr="00B5463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cs="Arial"/>
                <w:szCs w:val="18"/>
                <w:lang w:val="fr-FR"/>
              </w:rPr>
              <w:pPrChange w:id="5389" w:author="MCC160" w:date="2023-02-23T18:46:00Z">
                <w:pPr>
                  <w:keepNext/>
                  <w:keepLines/>
                  <w:framePr w:hSpace="180" w:wrap="around" w:vAnchor="text" w:hAnchor="text" w:xAlign="center" w:y="1"/>
                  <w:spacing w:after="0"/>
                  <w:suppressOverlap/>
                </w:pPr>
              </w:pPrChange>
            </w:pPr>
            <w:r w:rsidRPr="00B54636">
              <w:rPr>
                <w:lang w:val="fr-FR"/>
              </w:rPr>
              <w:t>SDP as described in Table 6.1.1.12.3.3-1A</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90"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91"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92"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szCs w:val="18"/>
                <w:lang w:val="fr-FR"/>
              </w:rPr>
              <w:pPrChange w:id="5393"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94"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5395" w:author="MCC160" w:date="2023-02-23T18:46:00Z">
                  <w:rPr>
                    <w:lang w:val="fr-FR"/>
                  </w:rPr>
                </w:rPrChange>
              </w:rPr>
              <w:pPrChange w:id="5396" w:author="MCC160" w:date="2023-02-23T18:46:00Z">
                <w:pPr>
                  <w:keepNext/>
                  <w:keepLines/>
                  <w:framePr w:hSpace="180" w:wrap="around" w:vAnchor="text" w:hAnchor="text" w:xAlign="center" w:y="1"/>
                  <w:spacing w:after="0"/>
                  <w:suppressOverlap/>
                </w:pPr>
              </w:pPrChange>
            </w:pPr>
            <w:r w:rsidRPr="001B5C1E">
              <w:rPr>
                <w:b/>
                <w:lang w:val="fr-FR"/>
                <w:rPrChange w:id="5397" w:author="MCC160" w:date="2023-02-23T18:46: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98"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399"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Cs/>
                <w:szCs w:val="18"/>
                <w:lang w:val="fr-FR"/>
              </w:rPr>
              <w:pPrChange w:id="5400" w:author="MCC160" w:date="2023-02-23T18:46:00Z">
                <w:pPr>
                  <w:keepNext/>
                  <w:keepLines/>
                  <w:framePr w:hSpace="180" w:wrap="around" w:vAnchor="text" w:hAnchor="text" w:xAlign="center" w:y="1"/>
                  <w:spacing w:after="0"/>
                  <w:suppressOverlap/>
                </w:pPr>
              </w:pPrChange>
            </w:pPr>
            <w:r w:rsidRPr="00B5463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5401" w:author="MCC160" w:date="2023-02-23T18:46:00Z">
                <w:pPr>
                  <w:keepNext/>
                  <w:keepLines/>
                  <w:framePr w:hSpace="180" w:wrap="around" w:vAnchor="text" w:hAnchor="text" w:xAlign="center" w:y="1"/>
                  <w:spacing w:after="0"/>
                  <w:suppressOverlap/>
                </w:pPr>
              </w:pPrChange>
            </w:pPr>
            <w:r w:rsidRPr="00B54636">
              <w:rPr>
                <w:lang w:val="fr-FR"/>
              </w:rPr>
              <w:t>MCPTT-Info as described in Table 6.1.1.12.3.3-2</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02"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03"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04" w:author="MCC160" w:date="2023-02-23T18:46: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5405" w:author="MCC160" w:date="2023-02-23T18:46:00Z">
          <w:pPr>
            <w:keepNext/>
            <w:keepLines/>
            <w:spacing w:before="60"/>
            <w:jc w:val="center"/>
          </w:pPr>
        </w:pPrChange>
      </w:pPr>
      <w:r w:rsidRPr="00B54636">
        <w:t xml:space="preserve">Table 6.1.1.12.3.3-1A: </w:t>
      </w:r>
      <w:r w:rsidRPr="00B54636">
        <w:rPr>
          <w:lang w:eastAsia="ko-KR"/>
        </w:rPr>
        <w:t>SDP in SIP INVITE</w:t>
      </w:r>
      <w:r w:rsidRPr="00B54636">
        <w:t xml:space="preserve"> (Table 6.1.1.12.3.3-1)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rsidTr="00FB0651">
        <w:trPr>
          <w:cantSplit/>
        </w:trPr>
        <w:tc>
          <w:tcPr>
            <w:tcW w:w="9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406" w:author="MCC160" w:date="2023-02-23T18:46:00Z">
                <w:pPr>
                  <w:keepNext/>
                  <w:keepLines/>
                  <w:spacing w:after="0"/>
                </w:pPr>
              </w:pPrChange>
            </w:pPr>
            <w:r w:rsidRPr="00B54636">
              <w:rPr>
                <w:lang w:val="fr-FR"/>
              </w:rPr>
              <w:t>Derivation Path: TS 36.579-1 [2], Table 5.5.3.1.2-1</w:t>
            </w:r>
            <w:ins w:id="5407" w:author="MCC160" w:date="2023-01-20T21:29:00Z">
              <w:r w:rsidR="002E15E3">
                <w:rPr>
                  <w:lang w:val="fr-FR"/>
                </w:rPr>
                <w:t>,</w:t>
              </w:r>
            </w:ins>
            <w:r w:rsidRPr="00B54636">
              <w:rPr>
                <w:lang w:val="fr-FR"/>
              </w:rPr>
              <w:t xml:space="preserve"> condition INITIAL_SDP_OFFER</w:t>
            </w:r>
          </w:p>
        </w:tc>
      </w:tr>
    </w:tbl>
    <w:p w:rsidR="00B54636" w:rsidRPr="00B54636" w:rsidRDefault="00B54636" w:rsidP="00B54636">
      <w:pPr>
        <w:rPr>
          <w:lang w:eastAsia="en-US"/>
        </w:rPr>
      </w:pPr>
    </w:p>
    <w:p w:rsidR="00B54636" w:rsidRPr="00B54636" w:rsidRDefault="00B54636">
      <w:pPr>
        <w:pStyle w:val="TH"/>
        <w:pPrChange w:id="5408" w:author="MCC160" w:date="2023-02-23T18:46:00Z">
          <w:pPr>
            <w:keepNext/>
            <w:keepLines/>
            <w:spacing w:before="60"/>
            <w:jc w:val="center"/>
          </w:pPr>
        </w:pPrChange>
      </w:pPr>
      <w:r w:rsidRPr="00B54636">
        <w:t xml:space="preserve">Table 6.1.1.12.3.3-2: </w:t>
      </w:r>
      <w:r w:rsidRPr="00B54636">
        <w:rPr>
          <w:lang w:eastAsia="ko-KR"/>
        </w:rPr>
        <w:t>MCPTT-Info in SIP INVITE</w:t>
      </w:r>
      <w:r w:rsidRPr="00B54636">
        <w:t xml:space="preserve"> (Table 6.1.1.12.3.3-1)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409" w:author="MCC160" w:date="2023-02-23T18:46:00Z">
                <w:pPr>
                  <w:keepNext/>
                  <w:keepLines/>
                  <w:spacing w:after="0"/>
                </w:pPr>
              </w:pPrChange>
            </w:pPr>
            <w:r w:rsidRPr="00B54636">
              <w:rPr>
                <w:lang w:val="fr-FR"/>
              </w:rPr>
              <w:t>Derivation Path: TS 36.579-1 [2], Table 5.5.3.2.2-1</w:t>
            </w:r>
            <w:ins w:id="5410" w:author="MCC160" w:date="2023-01-20T21:29:00Z">
              <w:r w:rsidR="002E15E3">
                <w:rPr>
                  <w:lang w:val="fr-FR"/>
                </w:rPr>
                <w:t>,</w:t>
              </w:r>
            </w:ins>
            <w:r w:rsidRPr="00B54636">
              <w:rPr>
                <w:lang w:val="fr-FR"/>
              </w:rPr>
              <w:t xml:space="preserve"> condition</w:t>
            </w:r>
            <w:del w:id="5411" w:author="MCC160" w:date="2023-01-18T20:15:00Z">
              <w:r w:rsidRPr="00B54636" w:rsidDel="006910E5">
                <w:rPr>
                  <w:lang w:val="fr-FR"/>
                </w:rPr>
                <w:delText>s</w:delText>
              </w:r>
            </w:del>
            <w:r w:rsidRPr="00B54636">
              <w:rPr>
                <w:lang w:val="fr-FR"/>
              </w:rPr>
              <w:t xml:space="preserve"> GROUP-CALL, EMERGENCY-CALL</w:t>
            </w:r>
          </w:p>
        </w:tc>
      </w:tr>
    </w:tbl>
    <w:p w:rsidR="00B54636" w:rsidRPr="00B54636" w:rsidRDefault="00B54636" w:rsidP="00B54636">
      <w:pPr>
        <w:rPr>
          <w:lang w:eastAsia="en-US"/>
        </w:rPr>
      </w:pPr>
    </w:p>
    <w:p w:rsidR="00B54636" w:rsidRPr="00B54636" w:rsidRDefault="00B54636">
      <w:pPr>
        <w:pStyle w:val="TH"/>
        <w:pPrChange w:id="5412" w:author="MCC160" w:date="2023-02-23T18:46:00Z">
          <w:pPr>
            <w:keepNext/>
            <w:keepLines/>
            <w:spacing w:before="60"/>
            <w:jc w:val="center"/>
          </w:pPr>
        </w:pPrChange>
      </w:pPr>
      <w:r w:rsidRPr="00B54636">
        <w:t>Table 6.1.1.12.3.3-3: Void</w:t>
      </w:r>
    </w:p>
    <w:p w:rsidR="00B54636" w:rsidRPr="00B54636" w:rsidRDefault="00B54636">
      <w:pPr>
        <w:pStyle w:val="TH"/>
        <w:pPrChange w:id="5413" w:author="MCC160" w:date="2023-02-23T18:46:00Z">
          <w:pPr>
            <w:keepNext/>
            <w:keepLines/>
            <w:spacing w:before="60"/>
            <w:jc w:val="center"/>
          </w:pPr>
        </w:pPrChange>
      </w:pPr>
      <w:r w:rsidRPr="00B54636">
        <w:t>Table 6.1.1.12.3.3-4: SIP 200 (OK) from the UE (step 1, Table 6.1.1.12.3.2-1;</w:t>
      </w:r>
      <w:r w:rsidRPr="00B5463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414" w:author="MCC160" w:date="2023-02-23T18:46:00Z">
                <w:pPr>
                  <w:keepNext/>
                  <w:keepLines/>
                  <w:framePr w:hSpace="180" w:wrap="around" w:vAnchor="text" w:hAnchor="text" w:xAlign="center" w:y="1"/>
                  <w:spacing w:after="0"/>
                  <w:suppressOverlap/>
                </w:pPr>
              </w:pPrChange>
            </w:pPr>
            <w:bookmarkStart w:id="5415" w:name="_Toc21006016"/>
            <w:bookmarkStart w:id="5416" w:name="_Toc36037689"/>
            <w:bookmarkStart w:id="5417" w:name="_Toc43837540"/>
            <w:bookmarkStart w:id="5418" w:name="_Toc60995652"/>
            <w:bookmarkStart w:id="5419" w:name="_Toc69159780"/>
            <w:bookmarkStart w:id="5420" w:name="_Toc76583129"/>
            <w:bookmarkStart w:id="5421" w:name="_Toc83808681"/>
            <w:bookmarkStart w:id="5422" w:name="_Toc91233502"/>
            <w:bookmarkStart w:id="5423" w:name="_Toc100348981"/>
            <w:bookmarkStart w:id="5424" w:name="_Toc106787137"/>
            <w:r w:rsidRPr="00B54636">
              <w:rPr>
                <w:lang w:val="fr-FR"/>
              </w:rPr>
              <w:t>Derivation Path: TS 36.579-1 [2], Table 5.5.2.17.1.1-1</w:t>
            </w:r>
            <w:ins w:id="5425" w:author="MCC160" w:date="2023-01-20T21:29:00Z">
              <w:r w:rsidR="002E15E3">
                <w:rPr>
                  <w:lang w:val="fr-FR"/>
                </w:rPr>
                <w:t>,</w:t>
              </w:r>
            </w:ins>
            <w:r w:rsidRPr="00B54636">
              <w:rPr>
                <w:lang w:val="fr-FR"/>
              </w:rPr>
              <w:t xml:space="preserve"> condition INVITE-RSP, GROUP-CALL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426" w:author="MCC160" w:date="2023-02-23T18:46: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427" w:author="MCC160" w:date="2023-02-23T18:46: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428" w:author="MCC160" w:date="2023-02-23T18:46: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429" w:author="MCC160" w:date="2023-02-23T18:46: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430" w:author="MCC160" w:date="2023-02-23T18:46: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5431" w:author="MCC160" w:date="2023-02-23T18:46:00Z">
                  <w:rPr>
                    <w:lang w:val="fr-FR"/>
                  </w:rPr>
                </w:rPrChange>
              </w:rPr>
              <w:pPrChange w:id="5432" w:author="MCC160" w:date="2023-02-23T18:46:00Z">
                <w:pPr>
                  <w:keepNext/>
                  <w:keepLines/>
                  <w:framePr w:hSpace="180" w:wrap="around" w:vAnchor="text" w:hAnchor="text" w:xAlign="center" w:y="1"/>
                  <w:spacing w:after="0"/>
                  <w:suppressOverlap/>
                </w:pPr>
              </w:pPrChange>
            </w:pPr>
            <w:r w:rsidRPr="001B5C1E">
              <w:rPr>
                <w:b/>
                <w:lang w:val="fr-FR"/>
                <w:rPrChange w:id="5433" w:author="MCC160" w:date="2023-02-23T18:46: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34"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35"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36"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37"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5438"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39"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5440" w:author="MCC160" w:date="2023-02-23T18:46:00Z">
                  <w:rPr>
                    <w:rFonts w:cs="Arial"/>
                    <w:szCs w:val="18"/>
                    <w:lang w:val="fr-FR"/>
                  </w:rPr>
                </w:rPrChange>
              </w:rPr>
              <w:pPrChange w:id="5441" w:author="MCC160" w:date="2023-02-23T18:46:00Z">
                <w:pPr>
                  <w:keepNext/>
                  <w:keepLines/>
                  <w:framePr w:hSpace="180" w:wrap="around" w:vAnchor="text" w:hAnchor="text" w:xAlign="center" w:y="1"/>
                  <w:spacing w:after="0"/>
                  <w:suppressOverlap/>
                </w:pPr>
              </w:pPrChange>
            </w:pPr>
            <w:r w:rsidRPr="001B5C1E">
              <w:rPr>
                <w:b/>
                <w:lang w:val="fr-FR"/>
                <w:rPrChange w:id="5442" w:author="MCC160" w:date="2023-02-23T18:46: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43"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44"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5445" w:author="MCC160" w:date="2023-02-23T18:46:00Z">
                <w:pPr>
                  <w:keepNext/>
                  <w:keepLines/>
                  <w:framePr w:hSpace="180" w:wrap="around" w:vAnchor="text" w:hAnchor="text" w:xAlign="center" w:y="1"/>
                  <w:spacing w:after="0"/>
                  <w:suppressOverlap/>
                </w:pPr>
              </w:pPrChange>
            </w:pPr>
            <w:r w:rsidRPr="00B54636">
              <w:rPr>
                <w:lang w:val="fr-FR"/>
              </w:rPr>
              <w:t xml:space="preserve">    MIME-part-body</w:t>
            </w:r>
            <w:r w:rsidRPr="00B5463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cs="Arial"/>
                <w:szCs w:val="18"/>
                <w:lang w:val="fr-FR"/>
              </w:rPr>
              <w:pPrChange w:id="5446" w:author="MCC160" w:date="2023-02-23T18:46:00Z">
                <w:pPr>
                  <w:keepNext/>
                  <w:keepLines/>
                  <w:framePr w:hSpace="180" w:wrap="around" w:vAnchor="text" w:hAnchor="text" w:xAlign="center" w:y="1"/>
                  <w:spacing w:after="0"/>
                  <w:suppressOverlap/>
                </w:pPr>
              </w:pPrChange>
            </w:pPr>
            <w:r w:rsidRPr="00B54636">
              <w:rPr>
                <w:lang w:val="fr-FR"/>
              </w:rPr>
              <w:t>SDP as described in Table 6.1.1.12.3.3-5</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47"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48"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49"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szCs w:val="18"/>
                <w:lang w:val="fr-FR"/>
              </w:rPr>
              <w:pPrChange w:id="5450" w:author="MCC160" w:date="2023-02-23T18:46: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51" w:author="MCC160" w:date="2023-02-23T18:4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5452" w:author="MCC160" w:date="2023-02-23T18:46:00Z">
                  <w:rPr>
                    <w:lang w:val="fr-FR"/>
                  </w:rPr>
                </w:rPrChange>
              </w:rPr>
              <w:pPrChange w:id="5453" w:author="MCC160" w:date="2023-02-23T18:46:00Z">
                <w:pPr>
                  <w:keepNext/>
                  <w:keepLines/>
                  <w:framePr w:hSpace="180" w:wrap="around" w:vAnchor="text" w:hAnchor="text" w:xAlign="center" w:y="1"/>
                  <w:spacing w:after="0"/>
                  <w:suppressOverlap/>
                </w:pPr>
              </w:pPrChange>
            </w:pPr>
            <w:r w:rsidRPr="001B5C1E">
              <w:rPr>
                <w:b/>
                <w:lang w:val="fr-FR"/>
                <w:rPrChange w:id="5454" w:author="MCC160" w:date="2023-02-23T18:46: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55"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56" w:author="MCC160" w:date="2023-02-23T18:46: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Cs/>
                <w:szCs w:val="18"/>
                <w:lang w:val="fr-FR"/>
              </w:rPr>
              <w:pPrChange w:id="5457" w:author="MCC160" w:date="2023-02-23T18:46:00Z">
                <w:pPr>
                  <w:keepNext/>
                  <w:keepLines/>
                  <w:framePr w:hSpace="180" w:wrap="around" w:vAnchor="text" w:hAnchor="text" w:xAlign="center" w:y="1"/>
                  <w:spacing w:after="0"/>
                  <w:suppressOverlap/>
                </w:pPr>
              </w:pPrChange>
            </w:pPr>
            <w:r w:rsidRPr="00B5463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5458" w:author="MCC160" w:date="2023-02-23T18:46:00Z">
                <w:pPr>
                  <w:keepNext/>
                  <w:keepLines/>
                  <w:framePr w:hSpace="180" w:wrap="around" w:vAnchor="text" w:hAnchor="text" w:xAlign="center" w:y="1"/>
                  <w:spacing w:after="0"/>
                  <w:suppressOverlap/>
                </w:pPr>
              </w:pPrChange>
            </w:pPr>
            <w:r w:rsidRPr="00B54636">
              <w:rPr>
                <w:lang w:val="fr-FR"/>
              </w:rPr>
              <w:t>MCPTT-Info as described in Table 6.1.1.12.3.3-6</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59" w:author="MCC160" w:date="2023-02-23T18:4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60" w:author="MCC160" w:date="2023-02-23T18:4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461" w:author="MCC160" w:date="2023-02-23T18:46: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5462" w:author="MCC160" w:date="2023-02-23T18:46:00Z">
          <w:pPr>
            <w:keepNext/>
            <w:keepLines/>
            <w:spacing w:before="60"/>
            <w:jc w:val="center"/>
          </w:pPr>
        </w:pPrChange>
      </w:pPr>
      <w:r w:rsidRPr="00B54636">
        <w:t xml:space="preserve">Table 6.1.1.12.3.3-5: </w:t>
      </w:r>
      <w:r w:rsidRPr="00B54636">
        <w:rPr>
          <w:lang w:eastAsia="ko-KR"/>
        </w:rPr>
        <w:t xml:space="preserve">SDP in SIP 200 (OK) </w:t>
      </w:r>
      <w:r w:rsidRPr="00B54636">
        <w:t>(Table 6.1.1.12.3.3-4)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rsidTr="00FB0651">
        <w:trPr>
          <w:cantSplit/>
        </w:trPr>
        <w:tc>
          <w:tcPr>
            <w:tcW w:w="9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463" w:author="MCC160" w:date="2023-02-23T18:46:00Z">
                <w:pPr>
                  <w:keepNext/>
                  <w:keepLines/>
                  <w:spacing w:after="0"/>
                </w:pPr>
              </w:pPrChange>
            </w:pPr>
            <w:r w:rsidRPr="00B54636">
              <w:rPr>
                <w:lang w:val="fr-FR"/>
              </w:rPr>
              <w:t>Derivation Path: TS 36.579-1 [2], Table 5.5.3.1.1-1</w:t>
            </w:r>
            <w:ins w:id="5464" w:author="MCC160" w:date="2023-01-20T21:29:00Z">
              <w:r w:rsidR="002E15E3">
                <w:rPr>
                  <w:lang w:val="fr-FR"/>
                </w:rPr>
                <w:t>,</w:t>
              </w:r>
            </w:ins>
            <w:r w:rsidRPr="00B54636">
              <w:rPr>
                <w:lang w:val="fr-FR"/>
              </w:rPr>
              <w:t xml:space="preserve"> condition SDP_ANSWER</w:t>
            </w:r>
          </w:p>
        </w:tc>
      </w:tr>
    </w:tbl>
    <w:p w:rsidR="00B54636" w:rsidRPr="00B54636" w:rsidRDefault="00B54636" w:rsidP="00B54636">
      <w:pPr>
        <w:rPr>
          <w:lang w:eastAsia="en-US"/>
        </w:rPr>
      </w:pPr>
    </w:p>
    <w:p w:rsidR="00B54636" w:rsidRPr="00B54636" w:rsidRDefault="00B54636">
      <w:pPr>
        <w:pStyle w:val="TH"/>
        <w:pPrChange w:id="5465" w:author="MCC160" w:date="2023-02-23T18:46:00Z">
          <w:pPr>
            <w:keepNext/>
            <w:keepLines/>
            <w:spacing w:before="60"/>
            <w:jc w:val="center"/>
          </w:pPr>
        </w:pPrChange>
      </w:pPr>
      <w:r w:rsidRPr="00B54636">
        <w:t xml:space="preserve">Table 6.1.1.12.3.3-6: </w:t>
      </w:r>
      <w:r w:rsidRPr="00B54636">
        <w:rPr>
          <w:lang w:eastAsia="ko-KR"/>
        </w:rPr>
        <w:t xml:space="preserve">MCPTT-Info in SIP 200 (OK) </w:t>
      </w:r>
      <w:r w:rsidRPr="00B54636">
        <w:t>(Table 6.1.1.12.3.3-4)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466" w:author="MCC160" w:date="2023-02-23T18:46:00Z">
                <w:pPr>
                  <w:keepNext/>
                  <w:keepLines/>
                  <w:spacing w:after="0"/>
                </w:pPr>
              </w:pPrChange>
            </w:pPr>
            <w:r w:rsidRPr="00B54636">
              <w:rPr>
                <w:lang w:val="fr-FR"/>
              </w:rPr>
              <w:t>Derivation Path: TS 36.579-1 [2], Table 5.5.3.2.1-1, condition INVITE-RSP</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5467" w:name="_Toc124350038"/>
      <w:r w:rsidRPr="00B54636">
        <w:rPr>
          <w:rFonts w:ascii="Arial" w:hAnsi="Arial"/>
          <w:sz w:val="24"/>
        </w:rPr>
        <w:t>6.1.1.13</w:t>
      </w:r>
      <w:r w:rsidRPr="00B54636">
        <w:rPr>
          <w:rFonts w:ascii="Arial" w:hAnsi="Arial"/>
          <w:sz w:val="24"/>
        </w:rPr>
        <w:tab/>
        <w:t>On-network / Pre-arranged Imminent Peril Group Call / Client Originated (CO)</w:t>
      </w:r>
      <w:bookmarkEnd w:id="5415"/>
      <w:bookmarkEnd w:id="5416"/>
      <w:bookmarkEnd w:id="5417"/>
      <w:bookmarkEnd w:id="5418"/>
      <w:bookmarkEnd w:id="5419"/>
      <w:bookmarkEnd w:id="5420"/>
      <w:bookmarkEnd w:id="5421"/>
      <w:bookmarkEnd w:id="5422"/>
      <w:bookmarkEnd w:id="5423"/>
      <w:bookmarkEnd w:id="5424"/>
      <w:bookmarkEnd w:id="5467"/>
    </w:p>
    <w:p w:rsidR="00B54636" w:rsidRPr="00B54636" w:rsidRDefault="00B54636">
      <w:pPr>
        <w:pStyle w:val="H6"/>
        <w:pPrChange w:id="5468" w:author="MCC160" w:date="2023-02-23T18:47:00Z">
          <w:pPr>
            <w:keepNext/>
            <w:keepLines/>
            <w:spacing w:before="120"/>
            <w:ind w:left="1985" w:hanging="1985"/>
          </w:pPr>
        </w:pPrChange>
      </w:pPr>
      <w:r w:rsidRPr="00B54636">
        <w:t>6.1.1.13.1</w:t>
      </w:r>
      <w:r w:rsidRPr="00B54636">
        <w:tab/>
        <w:t>Test Purpose (TP)</w:t>
      </w:r>
    </w:p>
    <w:p w:rsidR="00B54636" w:rsidRPr="00B54636" w:rsidRDefault="00B54636">
      <w:pPr>
        <w:pStyle w:val="H6"/>
        <w:pPrChange w:id="5469" w:author="MCC160" w:date="2023-02-23T18:47:00Z">
          <w:pPr>
            <w:keepNext/>
            <w:keepLines/>
            <w:spacing w:before="120"/>
            <w:ind w:left="1985" w:hanging="1985"/>
          </w:pPr>
        </w:pPrChange>
      </w:pPr>
      <w:r w:rsidRPr="00B54636">
        <w:t>(1)</w:t>
      </w:r>
    </w:p>
    <w:p w:rsidR="00B54636" w:rsidRPr="00B54636" w:rsidRDefault="00B54636">
      <w:pPr>
        <w:pStyle w:val="PL"/>
        <w:pPrChange w:id="547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547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547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w:t>
      </w:r>
      <w:r w:rsidRPr="00B54636">
        <w:rPr>
          <w:lang w:eastAsia="ko-KR"/>
        </w:rPr>
        <w:t xml:space="preserve">On-demand Pre-arranged Imminent Peril Group Call </w:t>
      </w:r>
      <w:r w:rsidRPr="00B54636">
        <w:t>}</w:t>
      </w:r>
    </w:p>
    <w:p w:rsidR="00B54636" w:rsidRPr="00B54636" w:rsidRDefault="00B54636">
      <w:pPr>
        <w:pStyle w:val="PL"/>
        <w:pPrChange w:id="547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INVITE message to setup the </w:t>
      </w:r>
      <w:r w:rsidRPr="00B54636">
        <w:rPr>
          <w:lang w:eastAsia="ko-KR"/>
        </w:rPr>
        <w:t>Imminent Peril</w:t>
      </w:r>
      <w:r w:rsidRPr="00B54636">
        <w:t xml:space="preserve"> Group Call }</w:t>
      </w:r>
    </w:p>
    <w:p w:rsidR="00B54636" w:rsidRPr="00B54636" w:rsidRDefault="00B54636">
      <w:pPr>
        <w:pStyle w:val="PL"/>
        <w:pPrChange w:id="547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547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5476" w:author="MCC160" w:date="2023-02-23T18:47:00Z">
          <w:pPr>
            <w:keepNext/>
            <w:keepLines/>
            <w:spacing w:before="120"/>
            <w:ind w:left="1985" w:hanging="1985"/>
          </w:pPr>
        </w:pPrChange>
      </w:pPr>
      <w:r w:rsidRPr="00B54636">
        <w:t>6.1.1.13.2</w:t>
      </w:r>
      <w:r w:rsidRPr="00B54636">
        <w:tab/>
        <w:t>Conformance requirements</w:t>
      </w:r>
    </w:p>
    <w:p w:rsidR="00B54636" w:rsidRPr="00B54636" w:rsidRDefault="00B54636" w:rsidP="00B54636">
      <w:r w:rsidRPr="00B54636">
        <w:t>References: The conformance requirements covered in the current TC are specified in TS 24.379, clause 10.1.1.2.1.1. Unless otherwise stated, these are Rel-13 requirements.</w:t>
      </w:r>
    </w:p>
    <w:p w:rsidR="00B54636" w:rsidRPr="00B54636" w:rsidRDefault="00B54636" w:rsidP="00B54636">
      <w:r w:rsidRPr="00B54636">
        <w:t>[TS 24.379, clause 10.1.1.2.1.1]</w:t>
      </w:r>
    </w:p>
    <w:p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w:t>
      </w:r>
    </w:p>
    <w:p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rsidR="00B54636" w:rsidRPr="00B54636" w:rsidRDefault="00B54636" w:rsidP="00B54636">
      <w:pPr>
        <w:ind w:left="568" w:hanging="284"/>
      </w:pPr>
      <w:r w:rsidRPr="00B54636">
        <w:t>…</w:t>
      </w:r>
    </w:p>
    <w:p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8)</w:t>
      </w:r>
      <w:r w:rsidRPr="00B54636">
        <w:tab/>
        <w:t>should include the "timer" option tag in the Supported header field;</w:t>
      </w:r>
    </w:p>
    <w:p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rsidR="00B54636" w:rsidRPr="00B54636" w:rsidRDefault="00B54636" w:rsidP="00B54636">
      <w:pPr>
        <w:ind w:left="568" w:hanging="284"/>
      </w:pPr>
      <w:r w:rsidRPr="00B54636">
        <w:t>…</w:t>
      </w:r>
    </w:p>
    <w:p w:rsidR="00B54636" w:rsidRPr="00B54636" w:rsidRDefault="00B54636" w:rsidP="00B54636">
      <w:pPr>
        <w:ind w:left="568" w:hanging="284"/>
      </w:pPr>
      <w:r w:rsidRPr="00B54636">
        <w:t>13)</w:t>
      </w:r>
      <w:r w:rsidRPr="00B54636">
        <w:tab/>
        <w:t>if the MCPTT client imminent peril group state for this group is set to "MIG 2: in-progress" or "MIG 3: confirm-pending" shall include the Resource-Priority header field and comply with the procedures in subclause 6.2.8.1.12;</w:t>
      </w:r>
    </w:p>
    <w:p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ind w:left="851" w:hanging="284"/>
      </w:pPr>
      <w:r w:rsidRPr="00B54636">
        <w:t>c)</w:t>
      </w:r>
      <w:r w:rsidRPr="00B54636">
        <w:tab/>
        <w:t>the &lt;mcptt-client-id&gt; element set to the MCPTT client ID of the originating MCPTT client; and</w:t>
      </w:r>
    </w:p>
    <w:p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w:t>
      </w:r>
    </w:p>
    <w:p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rsidR="00B54636" w:rsidRPr="00B54636" w:rsidRDefault="00B54636" w:rsidP="00B54636">
      <w:pPr>
        <w:ind w:left="568" w:hanging="284"/>
      </w:pPr>
      <w:r w:rsidRPr="00B54636">
        <w:t>15)</w:t>
      </w:r>
      <w:r w:rsidRPr="00B54636">
        <w:tab/>
        <w:t>shall include an SDP offer according to 3GPP TS 24.229 [4] with the clarifications given in subclause 6.2.1;</w:t>
      </w:r>
    </w:p>
    <w:p w:rsidR="00B54636" w:rsidRPr="00B54636" w:rsidRDefault="00B54636" w:rsidP="00B54636">
      <w:pPr>
        <w:ind w:left="568" w:hanging="284"/>
      </w:pPr>
      <w:r w:rsidRPr="00B54636">
        <w:t>16)</w:t>
      </w:r>
      <w:r w:rsidRPr="00B54636">
        <w:tab/>
        <w:t>if an implicit floor request is required, shall indicate this as specified in subclause 6.4; and</w:t>
      </w:r>
    </w:p>
    <w:p w:rsidR="00B54636" w:rsidRPr="00B54636" w:rsidRDefault="00B54636" w:rsidP="00B54636">
      <w:pPr>
        <w:ind w:left="568" w:hanging="284"/>
      </w:pPr>
      <w:r w:rsidRPr="00B54636">
        <w:t>17)</w:t>
      </w:r>
      <w:r w:rsidRPr="00B54636">
        <w:tab/>
        <w:t>shall send the SIP INVITE request towards the MCPTT server according to 3GPP TS 24.229 [4].</w:t>
      </w:r>
    </w:p>
    <w:p w:rsidR="00B54636" w:rsidRPr="00B54636" w:rsidRDefault="00B54636" w:rsidP="00B54636">
      <w:r w:rsidRPr="00B54636">
        <w:t>On receiving a SIP 2xx response to the SIP INVITE request, the MCPTT client:</w:t>
      </w:r>
    </w:p>
    <w:p w:rsidR="00B54636" w:rsidRPr="00B54636" w:rsidRDefault="00B54636" w:rsidP="00B54636">
      <w:pPr>
        <w:ind w:left="568" w:hanging="284"/>
      </w:pPr>
      <w:r w:rsidRPr="00B54636">
        <w:t>1)</w:t>
      </w:r>
      <w:r w:rsidRPr="00B54636">
        <w:tab/>
        <w:t>shall interact with the user plane as specified in 3GPP TS 24.380 [5] ;</w:t>
      </w:r>
    </w:p>
    <w:p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rsidR="00B54636" w:rsidRPr="00B54636" w:rsidRDefault="00B54636" w:rsidP="00B54636">
      <w:pPr>
        <w:ind w:left="568" w:hanging="284"/>
      </w:pPr>
      <w:r w:rsidRPr="00B54636">
        <w:t>3)</w:t>
      </w:r>
      <w:r w:rsidRPr="00B54636">
        <w:tab/>
        <w:t>may subscribe to the conference event package as specified in subclause 10.1.3.1.</w:t>
      </w:r>
    </w:p>
    <w:p w:rsidR="00B54636" w:rsidRPr="00B54636" w:rsidRDefault="00B54636" w:rsidP="00B54636">
      <w:r w:rsidRPr="00B54636">
        <w:t>On receiving a SIP 4xx response, a SIP 5xx response or a SIP 6xx response to the SIP INVITE request:</w:t>
      </w:r>
    </w:p>
    <w:p w:rsidR="00B54636" w:rsidRPr="00B54636" w:rsidRDefault="00B54636" w:rsidP="00B54636">
      <w:pPr>
        <w:ind w:left="568" w:hanging="284"/>
      </w:pPr>
      <w:r w:rsidRPr="00B54636">
        <w:t>…</w:t>
      </w:r>
    </w:p>
    <w:p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rsidR="00B54636" w:rsidRPr="00B54636" w:rsidRDefault="00B54636" w:rsidP="00B54636">
      <w:pPr>
        <w:ind w:left="568" w:hanging="284"/>
      </w:pPr>
      <w:r w:rsidRPr="00B54636">
        <w:t>the MCPTT client shall perform the actions specified in subclause 6.2.8.1.5.</w:t>
      </w:r>
    </w:p>
    <w:p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rsidR="00B54636" w:rsidRPr="00B54636" w:rsidRDefault="00B54636">
      <w:pPr>
        <w:pStyle w:val="H6"/>
        <w:pPrChange w:id="5477" w:author="MCC160" w:date="2023-02-23T18:47:00Z">
          <w:pPr>
            <w:keepNext/>
            <w:keepLines/>
            <w:spacing w:before="120"/>
            <w:ind w:left="1985" w:hanging="1985"/>
          </w:pPr>
        </w:pPrChange>
      </w:pPr>
      <w:r w:rsidRPr="00B54636">
        <w:t>6.1.1.13.3</w:t>
      </w:r>
      <w:r w:rsidRPr="00B54636">
        <w:tab/>
        <w:t>Test description</w:t>
      </w:r>
    </w:p>
    <w:p w:rsidR="00B54636" w:rsidRPr="00B54636" w:rsidRDefault="00B54636">
      <w:pPr>
        <w:pStyle w:val="H6"/>
        <w:pPrChange w:id="5478" w:author="MCC160" w:date="2023-02-23T18:47:00Z">
          <w:pPr>
            <w:keepNext/>
            <w:keepLines/>
            <w:spacing w:before="120"/>
            <w:ind w:left="1985" w:hanging="1985"/>
          </w:pPr>
        </w:pPrChange>
      </w:pPr>
      <w:r w:rsidRPr="00B54636">
        <w:t>6.1.1.13.3.1</w:t>
      </w:r>
      <w:r w:rsidRPr="00B54636">
        <w:tab/>
        <w:t>Pre-test conditions</w:t>
      </w:r>
    </w:p>
    <w:p w:rsidR="00B54636" w:rsidRPr="00B54636" w:rsidRDefault="00B54636">
      <w:pPr>
        <w:pStyle w:val="H6"/>
        <w:pPrChange w:id="5479" w:author="MCC160" w:date="2023-02-23T18:47:00Z">
          <w:pPr>
            <w:keepNext/>
            <w:keepLines/>
            <w:spacing w:before="120"/>
            <w:ind w:left="1985" w:hanging="1985"/>
          </w:pPr>
        </w:pPrChange>
      </w:pPr>
      <w:r w:rsidRPr="00B54636">
        <w:t>System Simulator:</w:t>
      </w:r>
    </w:p>
    <w:p w:rsidR="00B54636" w:rsidRPr="00B54636" w:rsidRDefault="00B54636">
      <w:pPr>
        <w:pStyle w:val="B10"/>
        <w:pPrChange w:id="5480" w:author="MCC160" w:date="2023-02-23T18:47:00Z">
          <w:pPr>
            <w:ind w:left="568" w:hanging="284"/>
          </w:pPr>
        </w:pPrChange>
      </w:pPr>
      <w:r w:rsidRPr="00B54636">
        <w:t>-</w:t>
      </w:r>
      <w:r w:rsidRPr="00B54636">
        <w:tab/>
        <w:t>SS (MCPTT server)</w:t>
      </w:r>
    </w:p>
    <w:p w:rsidR="00B54636" w:rsidRPr="00B54636" w:rsidRDefault="00B54636">
      <w:pPr>
        <w:pStyle w:val="B10"/>
        <w:pPrChange w:id="5481" w:author="MCC160" w:date="2023-02-23T18:47: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5482" w:author="MCC160" w:date="2023-02-23T18:47:00Z">
          <w:pPr>
            <w:keepNext/>
            <w:keepLines/>
            <w:spacing w:before="120"/>
            <w:ind w:left="1985" w:hanging="1985"/>
          </w:pPr>
        </w:pPrChange>
      </w:pPr>
      <w:r w:rsidRPr="00B54636">
        <w:t>IUT:</w:t>
      </w:r>
    </w:p>
    <w:p w:rsidR="00B54636" w:rsidRPr="00B54636" w:rsidRDefault="00B54636">
      <w:pPr>
        <w:pStyle w:val="B10"/>
        <w:pPrChange w:id="5483" w:author="MCC160" w:date="2023-02-23T18:47:00Z">
          <w:pPr>
            <w:ind w:left="568" w:hanging="284"/>
          </w:pPr>
        </w:pPrChange>
      </w:pPr>
      <w:r w:rsidRPr="00B54636">
        <w:t>-</w:t>
      </w:r>
      <w:r w:rsidRPr="00B54636">
        <w:tab/>
        <w:t xml:space="preserve">UE (MCPTT client) </w:t>
      </w:r>
    </w:p>
    <w:p w:rsidR="00067051" w:rsidRPr="00874E7A" w:rsidRDefault="00067051" w:rsidP="00067051">
      <w:pPr>
        <w:pStyle w:val="B10"/>
        <w:rPr>
          <w:ins w:id="5484" w:author="MCC160" w:date="2023-01-17T10:34:00Z"/>
        </w:rPr>
      </w:pPr>
      <w:ins w:id="5485" w:author="MCC160" w:date="2023-01-17T10:34: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5486" w:author="MCC160" w:date="2023-01-17T10:34:00Z"/>
          <w:b/>
        </w:rPr>
        <w:pPrChange w:id="5487" w:author="MCC160" w:date="2023-02-23T18:47:00Z">
          <w:pPr>
            <w:ind w:left="568" w:hanging="284"/>
          </w:pPr>
        </w:pPrChange>
      </w:pPr>
      <w:del w:id="5488" w:author="MCC160" w:date="2023-01-17T10:34: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5489" w:author="MCC160" w:date="2023-02-23T18:47:00Z">
          <w:pPr>
            <w:keepNext/>
            <w:keepLines/>
            <w:spacing w:before="120"/>
            <w:ind w:left="1985" w:hanging="1985"/>
          </w:pPr>
        </w:pPrChange>
      </w:pPr>
      <w:r w:rsidRPr="00B54636">
        <w:t>Preamble:</w:t>
      </w:r>
    </w:p>
    <w:p w:rsidR="00E61C34" w:rsidRPr="00874E7A" w:rsidRDefault="00E61C34" w:rsidP="00E61C34">
      <w:pPr>
        <w:pStyle w:val="B10"/>
        <w:rPr>
          <w:ins w:id="5490" w:author="MCC160" w:date="2023-01-18T13:38:00Z"/>
        </w:rPr>
      </w:pPr>
      <w:ins w:id="5491" w:author="MCC160" w:date="2023-01-18T13:38:00Z">
        <w:r w:rsidRPr="00874E7A">
          <w:t>-</w:t>
        </w:r>
        <w:r w:rsidRPr="00874E7A">
          <w:tab/>
        </w:r>
        <w:r>
          <w:t xml:space="preserve">The UE has performed procedure </w:t>
        </w:r>
      </w:ins>
      <w:ins w:id="5492" w:author="MCC160" w:date="2023-01-18T14:02:00Z">
        <w:r w:rsidR="008754C1">
          <w:t>'</w:t>
        </w:r>
      </w:ins>
      <w:ins w:id="5493" w:author="MCC160" w:date="2023-01-18T13:38:00Z">
        <w:r>
          <w:t>MCPTT UE registration</w:t>
        </w:r>
      </w:ins>
      <w:ins w:id="5494" w:author="MCC160" w:date="2023-01-18T14:15:00Z">
        <w:r w:rsidR="006F6CCD">
          <w:t>'</w:t>
        </w:r>
      </w:ins>
      <w:ins w:id="5495" w:author="MCC160" w:date="2023-01-18T13:38:00Z">
        <w:r>
          <w:t xml:space="preserve"> as specified in TS 36.579-1 [2] clause 5.4.2.</w:t>
        </w:r>
      </w:ins>
    </w:p>
    <w:p w:rsidR="00E61C34" w:rsidRPr="00874E7A" w:rsidRDefault="00E61C34" w:rsidP="00E61C34">
      <w:pPr>
        <w:pStyle w:val="B10"/>
        <w:rPr>
          <w:ins w:id="5496" w:author="MCC160" w:date="2023-01-18T13:38:00Z"/>
        </w:rPr>
      </w:pPr>
      <w:ins w:id="5497" w:author="MCC160" w:date="2023-01-18T13:38:00Z">
        <w:r w:rsidRPr="00874E7A">
          <w:t>-</w:t>
        </w:r>
        <w:r w:rsidRPr="00874E7A">
          <w:tab/>
        </w:r>
        <w:r>
          <w:t xml:space="preserve">The UE has performed procedure </w:t>
        </w:r>
      </w:ins>
      <w:ins w:id="5498" w:author="MCC160" w:date="2023-01-18T14:02:00Z">
        <w:r w:rsidR="008754C1">
          <w:t>'</w:t>
        </w:r>
      </w:ins>
      <w:ins w:id="5499" w:author="MCC160" w:date="2023-01-18T13:38:00Z">
        <w:r>
          <w:t>MCX Authorization/Configuration and Key Generation</w:t>
        </w:r>
      </w:ins>
      <w:ins w:id="5500" w:author="MCC160" w:date="2023-01-18T14:15:00Z">
        <w:r w:rsidR="006F6CCD">
          <w:t>'</w:t>
        </w:r>
      </w:ins>
      <w:ins w:id="5501" w:author="MCC160" w:date="2023-01-18T13:38:00Z">
        <w:r>
          <w:t xml:space="preserve"> as specified in TS 36.579-1 [2] clause 5.3.2.</w:t>
        </w:r>
      </w:ins>
    </w:p>
    <w:p w:rsidR="00B54636" w:rsidRPr="00B54636" w:rsidDel="00E61C34" w:rsidRDefault="00B54636">
      <w:pPr>
        <w:pStyle w:val="B10"/>
        <w:rPr>
          <w:del w:id="5502" w:author="MCC160" w:date="2023-01-18T13:38:00Z"/>
        </w:rPr>
        <w:pPrChange w:id="5503" w:author="MCC160" w:date="2023-02-23T18:47:00Z">
          <w:pPr>
            <w:ind w:left="568" w:hanging="284"/>
          </w:pPr>
        </w:pPrChange>
      </w:pPr>
      <w:del w:id="5504"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5505" w:author="MCC160" w:date="2023-01-18T13:38:00Z"/>
        </w:rPr>
        <w:pPrChange w:id="5506" w:author="MCC160" w:date="2023-02-23T18:47:00Z">
          <w:pPr>
            <w:ind w:left="568" w:hanging="284"/>
          </w:pPr>
        </w:pPrChange>
      </w:pPr>
      <w:del w:id="5507"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5508" w:author="MCC160" w:date="2023-02-23T18:47:00Z">
          <w:pPr>
            <w:ind w:left="568" w:hanging="284"/>
          </w:pPr>
        </w:pPrChange>
      </w:pPr>
      <w:r w:rsidRPr="00B54636">
        <w:t>-</w:t>
      </w:r>
      <w:r w:rsidRPr="00B54636">
        <w:tab/>
        <w:t>UE States at the end of the preamble</w:t>
      </w:r>
    </w:p>
    <w:p w:rsidR="00B54636" w:rsidRPr="00B54636" w:rsidRDefault="00B54636">
      <w:pPr>
        <w:pStyle w:val="B2"/>
        <w:pPrChange w:id="5509" w:author="MCC160" w:date="2023-02-23T18:47:00Z">
          <w:pPr>
            <w:ind w:left="851" w:hanging="284"/>
          </w:pPr>
        </w:pPrChange>
      </w:pPr>
      <w:r w:rsidRPr="00B54636">
        <w:t>-</w:t>
      </w:r>
      <w:r w:rsidRPr="00B54636">
        <w:tab/>
        <w:t>The UE is in E-UTRA Registered, Idle Mode state.</w:t>
      </w:r>
    </w:p>
    <w:p w:rsidR="00B54636" w:rsidRPr="00B54636" w:rsidRDefault="00B54636">
      <w:pPr>
        <w:pStyle w:val="B2"/>
        <w:pPrChange w:id="5510" w:author="MCC160" w:date="2023-02-23T18:47: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5511" w:author="MCC160" w:date="2023-02-23T18:47:00Z">
          <w:pPr>
            <w:keepNext/>
            <w:keepLines/>
            <w:spacing w:before="120"/>
            <w:ind w:left="1985" w:hanging="1985"/>
          </w:pPr>
        </w:pPrChange>
      </w:pPr>
      <w:r w:rsidRPr="00B54636">
        <w:t>6.1.1.13.3.2</w:t>
      </w:r>
      <w:r w:rsidRPr="00B54636">
        <w:tab/>
        <w:t>Test procedure sequence</w:t>
      </w:r>
    </w:p>
    <w:p w:rsidR="00B54636" w:rsidRPr="00B54636" w:rsidRDefault="00B54636">
      <w:pPr>
        <w:pStyle w:val="TH"/>
        <w:pPrChange w:id="5512" w:author="MCC160" w:date="2023-02-23T18:47:00Z">
          <w:pPr>
            <w:keepNext/>
            <w:keepLines/>
            <w:spacing w:before="60"/>
            <w:jc w:val="center"/>
          </w:pPr>
        </w:pPrChange>
      </w:pPr>
      <w:bookmarkStart w:id="5513" w:name="_Toc21006017"/>
      <w:bookmarkStart w:id="5514" w:name="_Toc36037690"/>
      <w:bookmarkStart w:id="5515" w:name="_Toc43837541"/>
      <w:r w:rsidRPr="00B54636">
        <w:t>Table 6.1.1.13.3.2-1: Main Behaviour</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3"/>
        <w:gridCol w:w="4042"/>
        <w:gridCol w:w="710"/>
        <w:gridCol w:w="2564"/>
        <w:gridCol w:w="540"/>
        <w:gridCol w:w="850"/>
        <w:gridCol w:w="113"/>
        <w:tblGridChange w:id="5516">
          <w:tblGrid>
            <w:gridCol w:w="113"/>
            <w:gridCol w:w="503"/>
            <w:gridCol w:w="4042"/>
            <w:gridCol w:w="710"/>
            <w:gridCol w:w="2564"/>
            <w:gridCol w:w="540"/>
            <w:gridCol w:w="850"/>
            <w:gridCol w:w="113"/>
          </w:tblGrid>
        </w:tblGridChange>
      </w:tblGrid>
      <w:tr w:rsidR="00B54636" w:rsidRPr="00B54636" w:rsidTr="00FB0651">
        <w:trPr>
          <w:gridAfter w:val="1"/>
          <w:wAfter w:w="113" w:type="dxa"/>
          <w:trHeight w:val="199"/>
          <w:jc w:val="center"/>
        </w:trPr>
        <w:tc>
          <w:tcPr>
            <w:tcW w:w="616" w:type="dxa"/>
            <w:gridSpan w:val="2"/>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517" w:author="MCC160" w:date="2023-02-23T18:47:00Z">
                <w:pPr>
                  <w:keepNext/>
                  <w:keepLines/>
                  <w:spacing w:after="0"/>
                  <w:jc w:val="center"/>
                </w:pPr>
              </w:pPrChange>
            </w:pPr>
            <w:r w:rsidRPr="00B54636">
              <w:rPr>
                <w:lang w:val="fr-FR"/>
              </w:rPr>
              <w:t>St</w:t>
            </w:r>
          </w:p>
        </w:tc>
        <w:tc>
          <w:tcPr>
            <w:tcW w:w="403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518" w:author="MCC160" w:date="2023-02-23T18:47:00Z">
                <w:pPr>
                  <w:keepNext/>
                  <w:keepLines/>
                  <w:spacing w:after="0"/>
                  <w:jc w:val="center"/>
                </w:pPr>
              </w:pPrChange>
            </w:pPr>
            <w:r w:rsidRPr="00B54636">
              <w:rPr>
                <w:lang w:val="fr-FR"/>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519" w:author="MCC160" w:date="2023-02-23T18:47:00Z">
                <w:pPr>
                  <w:keepNext/>
                  <w:keepLines/>
                  <w:spacing w:after="0"/>
                  <w:jc w:val="center"/>
                </w:pPr>
              </w:pPrChange>
            </w:pPr>
            <w:r w:rsidRPr="00B54636">
              <w:rPr>
                <w:lang w:val="fr-FR"/>
              </w:rPr>
              <w:t>Message Sequence</w:t>
            </w:r>
          </w:p>
        </w:tc>
        <w:tc>
          <w:tcPr>
            <w:tcW w:w="540"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520" w:author="MCC160" w:date="2023-02-23T18:47:00Z">
                <w:pPr>
                  <w:keepNext/>
                  <w:keepLines/>
                  <w:spacing w:after="0"/>
                  <w:jc w:val="center"/>
                </w:pPr>
              </w:pPrChange>
            </w:pPr>
            <w:r w:rsidRPr="00B54636">
              <w:rPr>
                <w:lang w:val="fr-FR"/>
              </w:rPr>
              <w:t>TP</w:t>
            </w:r>
          </w:p>
        </w:tc>
        <w:tc>
          <w:tcPr>
            <w:tcW w:w="84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521" w:author="MCC160" w:date="2023-02-23T18:47:00Z">
                <w:pPr>
                  <w:keepNext/>
                  <w:keepLines/>
                  <w:spacing w:after="0"/>
                  <w:jc w:val="center"/>
                </w:pPr>
              </w:pPrChange>
            </w:pPr>
            <w:r w:rsidRPr="00B54636">
              <w:rPr>
                <w:lang w:val="fr-FR"/>
              </w:rPr>
              <w:t>Verdict</w:t>
            </w:r>
          </w:p>
        </w:tc>
      </w:tr>
      <w:tr w:rsidR="00B54636" w:rsidRPr="00B54636" w:rsidTr="00FB0651">
        <w:trPr>
          <w:gridAfter w:val="1"/>
          <w:wAfter w:w="113" w:type="dxa"/>
          <w:trHeight w:val="199"/>
          <w:jc w:val="center"/>
        </w:trPr>
        <w:tc>
          <w:tcPr>
            <w:tcW w:w="616" w:type="dxa"/>
            <w:gridSpan w:val="2"/>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522" w:author="MCC160" w:date="2023-02-23T18:47:00Z">
                <w:pPr>
                  <w:keepNext/>
                  <w:keepLines/>
                  <w:spacing w:after="0"/>
                  <w:jc w:val="center"/>
                </w:pPr>
              </w:pPrChange>
            </w:pPr>
          </w:p>
        </w:tc>
        <w:tc>
          <w:tcPr>
            <w:tcW w:w="403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523"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524" w:author="MCC160" w:date="2023-02-23T18:47:00Z">
                <w:pPr>
                  <w:keepNext/>
                  <w:keepLines/>
                  <w:spacing w:after="0"/>
                  <w:jc w:val="center"/>
                </w:pPr>
              </w:pPrChange>
            </w:pPr>
            <w:r w:rsidRPr="00B54636">
              <w:rPr>
                <w:lang w:val="fr-FR"/>
              </w:rPr>
              <w:t>U - S</w:t>
            </w:r>
          </w:p>
        </w:tc>
        <w:tc>
          <w:tcPr>
            <w:tcW w:w="256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525" w:author="MCC160" w:date="2023-02-23T18:47:00Z">
                <w:pPr>
                  <w:keepNext/>
                  <w:keepLines/>
                  <w:spacing w:after="0"/>
                  <w:jc w:val="center"/>
                </w:pPr>
              </w:pPrChange>
            </w:pPr>
            <w:r w:rsidRPr="00B54636">
              <w:rPr>
                <w:lang w:val="fr-FR"/>
              </w:rPr>
              <w:t>Message</w:t>
            </w:r>
          </w:p>
        </w:tc>
        <w:tc>
          <w:tcPr>
            <w:tcW w:w="540"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526" w:author="MCC160" w:date="2023-02-23T18:47:00Z">
                <w:pPr>
                  <w:keepNext/>
                  <w:keepLines/>
                  <w:spacing w:after="0"/>
                  <w:jc w:val="center"/>
                </w:pPr>
              </w:pPrChange>
            </w:pPr>
          </w:p>
        </w:tc>
        <w:tc>
          <w:tcPr>
            <w:tcW w:w="84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527" w:author="MCC160" w:date="2023-02-23T18:47:00Z">
                <w:pPr>
                  <w:keepNext/>
                  <w:keepLines/>
                  <w:spacing w:after="0"/>
                  <w:jc w:val="center"/>
                </w:pPr>
              </w:pPrChange>
            </w:pPr>
          </w:p>
        </w:tc>
      </w:tr>
      <w:tr w:rsidR="00B54636" w:rsidRPr="00B54636"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8"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529" w:author="MCC160" w:date="2023-01-18T20:16:00Z">
            <w:trPr>
              <w:gridAfter w:val="1"/>
              <w:wAfter w:w="113" w:type="dxa"/>
              <w:trHeight w:val="1215"/>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530"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31" w:author="MCC160" w:date="2023-02-23T18:47:00Z">
                <w:pPr>
                  <w:keepNext/>
                  <w:keepLines/>
                  <w:spacing w:after="0"/>
                  <w:jc w:val="center"/>
                </w:pPr>
              </w:pPrChange>
            </w:pPr>
            <w:r w:rsidRPr="00B54636">
              <w:rPr>
                <w:lang w:val="fr-FR"/>
              </w:rPr>
              <w:t>1</w:t>
            </w:r>
          </w:p>
        </w:tc>
        <w:tc>
          <w:tcPr>
            <w:tcW w:w="4039" w:type="dxa"/>
            <w:tcBorders>
              <w:top w:val="single" w:sz="4" w:space="0" w:color="auto"/>
              <w:left w:val="single" w:sz="4" w:space="0" w:color="auto"/>
              <w:bottom w:val="single" w:sz="4" w:space="0" w:color="auto"/>
              <w:right w:val="single" w:sz="4" w:space="0" w:color="auto"/>
            </w:tcBorders>
            <w:hideMark/>
            <w:tcPrChange w:id="5532"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rsidR="006910E5" w:rsidRDefault="006910E5">
            <w:pPr>
              <w:pStyle w:val="TAL"/>
              <w:rPr>
                <w:ins w:id="5533" w:author="MCC160" w:date="2023-01-18T20:16:00Z"/>
                <w:lang w:val="fr-FR"/>
              </w:rPr>
            </w:pPr>
            <w:ins w:id="5534" w:author="MCC160" w:date="2023-01-18T20:16:00Z">
              <w:r w:rsidRPr="00467886">
                <w:rPr>
                  <w:lang w:val="fr-FR"/>
                </w:rPr>
                <w:t>Make the UE (MCPTT client) request the establishment of a imminent peril group call with implicit floor request.</w:t>
              </w:r>
            </w:ins>
          </w:p>
          <w:p w:rsidR="00B54636" w:rsidRPr="00B54636" w:rsidRDefault="00B54636">
            <w:pPr>
              <w:pStyle w:val="TAL"/>
              <w:rPr>
                <w:shd w:val="clear" w:color="auto" w:fill="FF0000"/>
                <w:lang w:val="fr-FR"/>
              </w:rPr>
              <w:pPrChange w:id="5535" w:author="MCC160" w:date="2023-02-23T18:47:00Z">
                <w:pPr>
                  <w:keepNext/>
                  <w:keepLines/>
                  <w:spacing w:after="0"/>
                </w:pPr>
              </w:pPrChange>
            </w:pPr>
            <w:del w:id="5536" w:author="MCC160" w:date="2023-01-18T20:16:00Z">
              <w:r w:rsidRPr="00B54636" w:rsidDel="006910E5">
                <w:rPr>
                  <w:lang w:val="fr-FR"/>
                </w:rPr>
                <w:delText>Make the MCPTT User requesting the establishment of an MCPTT On-demand pre-arranged imminent peril group call for the selected MCPTT imminent peril group GROUP A</w:delText>
              </w:r>
              <w:r w:rsidRPr="00B54636" w:rsidDel="006910E5">
                <w:rPr>
                  <w:color w:val="000000"/>
                  <w:lang w:val="fr-FR"/>
                </w:rPr>
                <w:delText>, with implicit floor control</w:delText>
              </w:r>
              <w:r w:rsidRPr="00B54636" w:rsidDel="006910E5">
                <w:rPr>
                  <w:lang w:val="fr-FR"/>
                </w:rPr>
                <w:delText xml:space="preserve">.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5537"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38" w:author="MCC160" w:date="2023-02-23T18:47:00Z">
                <w:pPr>
                  <w:keepNext/>
                  <w:keepLines/>
                  <w:spacing w:after="0"/>
                  <w:jc w:val="center"/>
                </w:pPr>
              </w:pPrChange>
            </w:pPr>
            <w:r w:rsidRPr="00B5463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539"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540" w:author="MCC160" w:date="2023-02-23T18:47:00Z">
                <w:pPr>
                  <w:keepNext/>
                  <w:keepLines/>
                  <w:spacing w:after="0"/>
                </w:pPr>
              </w:pPrChange>
            </w:pPr>
            <w:r w:rsidRPr="00B54636">
              <w:rPr>
                <w:lang w:val="fr-FR"/>
              </w:rPr>
              <w:t>-</w:t>
            </w:r>
          </w:p>
        </w:tc>
        <w:tc>
          <w:tcPr>
            <w:tcW w:w="540" w:type="dxa"/>
            <w:tcBorders>
              <w:top w:val="single" w:sz="4" w:space="0" w:color="auto"/>
              <w:left w:val="single" w:sz="4" w:space="0" w:color="auto"/>
              <w:bottom w:val="single" w:sz="4" w:space="0" w:color="auto"/>
              <w:right w:val="single" w:sz="4" w:space="0" w:color="auto"/>
            </w:tcBorders>
            <w:hideMark/>
            <w:tcPrChange w:id="5541"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42" w:author="MCC160" w:date="2023-02-23T18:47:00Z">
                <w:pPr>
                  <w:keepNext/>
                  <w:keepLines/>
                  <w:spacing w:after="0"/>
                  <w:jc w:val="center"/>
                </w:pPr>
              </w:pPrChange>
            </w:pPr>
            <w:r w:rsidRPr="00B54636">
              <w:rPr>
                <w:lang w:val="fr-FR"/>
              </w:rPr>
              <w:t>-</w:t>
            </w:r>
          </w:p>
        </w:tc>
        <w:tc>
          <w:tcPr>
            <w:tcW w:w="849" w:type="dxa"/>
            <w:tcBorders>
              <w:top w:val="single" w:sz="4" w:space="0" w:color="auto"/>
              <w:left w:val="single" w:sz="4" w:space="0" w:color="auto"/>
              <w:bottom w:val="single" w:sz="4" w:space="0" w:color="auto"/>
              <w:right w:val="single" w:sz="4" w:space="0" w:color="auto"/>
            </w:tcBorders>
            <w:hideMark/>
            <w:tcPrChange w:id="5543"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44" w:author="MCC160" w:date="2023-02-23T18:47:00Z">
                <w:pPr>
                  <w:keepNext/>
                  <w:keepLines/>
                  <w:spacing w:after="0"/>
                  <w:jc w:val="center"/>
                </w:pPr>
              </w:pPrChange>
            </w:pPr>
            <w:r w:rsidRPr="00B54636">
              <w:rPr>
                <w:lang w:val="fr-FR"/>
              </w:rPr>
              <w:t>-</w:t>
            </w:r>
          </w:p>
        </w:tc>
      </w:tr>
      <w:tr w:rsidR="00B54636" w:rsidRPr="00B54636"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5"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546" w:author="MCC160" w:date="2023-01-18T20:16:00Z">
            <w:trPr>
              <w:gridAfter w:val="1"/>
              <w:wAfter w:w="113" w:type="dxa"/>
              <w:trHeight w:val="274"/>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547"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48" w:author="MCC160" w:date="2023-02-23T18:47:00Z">
                <w:pPr>
                  <w:keepNext/>
                  <w:keepLines/>
                  <w:spacing w:after="0"/>
                  <w:jc w:val="center"/>
                </w:pPr>
              </w:pPrChange>
            </w:pPr>
            <w:r w:rsidRPr="00B54636">
              <w:rPr>
                <w:lang w:val="fr-FR"/>
              </w:rPr>
              <w:t>2</w:t>
            </w:r>
          </w:p>
        </w:tc>
        <w:tc>
          <w:tcPr>
            <w:tcW w:w="4039" w:type="dxa"/>
            <w:tcBorders>
              <w:top w:val="single" w:sz="4" w:space="0" w:color="auto"/>
              <w:left w:val="single" w:sz="4" w:space="0" w:color="auto"/>
              <w:bottom w:val="single" w:sz="4" w:space="0" w:color="auto"/>
              <w:right w:val="single" w:sz="4" w:space="0" w:color="auto"/>
            </w:tcBorders>
            <w:hideMark/>
            <w:tcPrChange w:id="5549"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550" w:author="MCC160" w:date="2023-02-23T18:47:00Z">
                <w:pPr>
                  <w:keepNext/>
                  <w:keepLines/>
                  <w:spacing w:after="0"/>
                </w:pPr>
              </w:pPrChange>
            </w:pPr>
            <w:r w:rsidRPr="00B54636">
              <w:rPr>
                <w:lang w:val="fr-FR"/>
              </w:rPr>
              <w:t>Check: Does the UE (</w:t>
            </w:r>
            <w:r w:rsidRPr="00B54636">
              <w:rPr>
                <w:lang w:val="fr-FR" w:eastAsia="ko-KR"/>
              </w:rPr>
              <w:t xml:space="preserve">MCPTT client) </w:t>
            </w:r>
            <w:ins w:id="5551" w:author="MCC160" w:date="2023-01-18T16:31:00Z">
              <w:r w:rsidR="00D27C59" w:rsidRPr="00D27C59">
                <w:rPr>
                  <w:lang w:val="fr-FR" w:eastAsia="ko-KR"/>
                </w:rPr>
                <w:t xml:space="preserve">correctly </w:t>
              </w:r>
            </w:ins>
            <w:r w:rsidRPr="00B54636">
              <w:rPr>
                <w:rFonts w:eastAsia="Calibri"/>
                <w:lang w:val="fr-FR" w:eastAsia="ko-KR"/>
              </w:rPr>
              <w:t xml:space="preserve">perform procedure </w:t>
            </w:r>
            <w:del w:id="5552" w:author="MCC160" w:date="2023-01-18T16:39:00Z">
              <w:r w:rsidRPr="00B54636" w:rsidDel="00424C15">
                <w:rPr>
                  <w:rFonts w:eastAsia="Calibri"/>
                  <w:lang w:val="fr-FR" w:eastAsia="ko-KR"/>
                </w:rPr>
                <w:delText xml:space="preserve">for </w:delText>
              </w:r>
            </w:del>
            <w:ins w:id="5553" w:author="MCC160" w:date="2023-01-18T16:39:00Z">
              <w:r w:rsidR="00424C15">
                <w:rPr>
                  <w:rFonts w:eastAsia="Calibri"/>
                  <w:lang w:val="fr-FR" w:eastAsia="ko-KR"/>
                </w:rPr>
                <w:t>'</w:t>
              </w:r>
            </w:ins>
            <w:r w:rsidRPr="00B54636">
              <w:rPr>
                <w:lang w:val="fr-FR"/>
              </w:rPr>
              <w:t>MCPTT CO session establishment/modification without provisional responses other than 100 Trying</w:t>
            </w:r>
            <w:ins w:id="5554" w:author="MCC160" w:date="2023-01-18T20:17:00Z">
              <w:r w:rsidR="006910E5">
                <w:rPr>
                  <w:lang w:val="fr-FR"/>
                </w:rPr>
                <w:t>'</w:t>
              </w:r>
            </w:ins>
            <w:r w:rsidRPr="00B54636">
              <w:rPr>
                <w:lang w:val="fr-FR"/>
              </w:rPr>
              <w:t xml:space="preserve"> as described in TS 36.579-1 [2] Table </w:t>
            </w:r>
            <w:r w:rsidRPr="00B54636">
              <w:rPr>
                <w:bCs/>
                <w:lang w:val="fr-FR"/>
              </w:rPr>
              <w:t>5.3A.1.3-1 to</w:t>
            </w:r>
            <w:r w:rsidRPr="00B54636">
              <w:rPr>
                <w:lang w:val="fr-FR"/>
              </w:rPr>
              <w:t xml:space="preserve"> establish an </w:t>
            </w:r>
            <w:del w:id="5555" w:author="MCC160" w:date="2023-01-18T20:17:00Z">
              <w:r w:rsidRPr="00B54636" w:rsidDel="006910E5">
                <w:rPr>
                  <w:lang w:val="fr-FR"/>
                </w:rPr>
                <w:delText xml:space="preserve">MCPTT On-demand pre-arranged </w:delText>
              </w:r>
            </w:del>
            <w:r w:rsidRPr="00B54636">
              <w:rPr>
                <w:lang w:val="fr-FR"/>
              </w:rPr>
              <w:t xml:space="preserve">imminent peril group call </w:t>
            </w:r>
            <w:ins w:id="5556" w:author="MCC160" w:date="2023-01-18T20:17:00Z">
              <w:r w:rsidR="006910E5" w:rsidRPr="006910E5">
                <w:rPr>
                  <w:lang w:val="fr-FR"/>
                </w:rPr>
                <w:t xml:space="preserve">with implicit floor control </w:t>
              </w:r>
            </w:ins>
            <w:r w:rsidRPr="00B54636">
              <w:rPr>
                <w:rFonts w:eastAsia="Calibri"/>
                <w:lang w:val="fr-FR" w:eastAsia="ko-KR"/>
              </w:rPr>
              <w:t xml:space="preserve">according to option b.i of NOTE 1 in TS 36.579.1 [2] Table </w:t>
            </w:r>
            <w:r w:rsidRPr="00B54636">
              <w:rPr>
                <w:bCs/>
                <w:lang w:val="fr-FR"/>
              </w:rPr>
              <w:t>5.3A.1.3-1</w:t>
            </w:r>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Change w:id="5557"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58" w:author="MCC160" w:date="2023-02-23T18:47:00Z">
                <w:pPr>
                  <w:keepNext/>
                  <w:keepLines/>
                  <w:spacing w:after="0"/>
                  <w:jc w:val="center"/>
                </w:pPr>
              </w:pPrChange>
            </w:pPr>
            <w:r w:rsidRPr="00B5463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559"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560" w:author="MCC160" w:date="2023-02-23T18:47:00Z">
                <w:pPr>
                  <w:keepNext/>
                  <w:keepLines/>
                  <w:spacing w:after="0"/>
                </w:pPr>
              </w:pPrChange>
            </w:pPr>
            <w:r w:rsidRPr="00B54636">
              <w:rPr>
                <w:lang w:val="fr-FR"/>
              </w:rPr>
              <w:t>-</w:t>
            </w:r>
          </w:p>
        </w:tc>
        <w:tc>
          <w:tcPr>
            <w:tcW w:w="540" w:type="dxa"/>
            <w:tcBorders>
              <w:top w:val="single" w:sz="4" w:space="0" w:color="auto"/>
              <w:left w:val="single" w:sz="4" w:space="0" w:color="auto"/>
              <w:bottom w:val="single" w:sz="4" w:space="0" w:color="auto"/>
              <w:right w:val="single" w:sz="4" w:space="0" w:color="auto"/>
            </w:tcBorders>
            <w:hideMark/>
            <w:tcPrChange w:id="5561"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62" w:author="MCC160" w:date="2023-02-23T18:47:00Z">
                <w:pPr>
                  <w:keepNext/>
                  <w:keepLines/>
                  <w:spacing w:after="0"/>
                  <w:jc w:val="center"/>
                </w:pPr>
              </w:pPrChange>
            </w:pPr>
            <w:r w:rsidRPr="00B54636">
              <w:rPr>
                <w:lang w:val="fr-FR"/>
              </w:rPr>
              <w:t>1</w:t>
            </w:r>
          </w:p>
        </w:tc>
        <w:tc>
          <w:tcPr>
            <w:tcW w:w="849" w:type="dxa"/>
            <w:tcBorders>
              <w:top w:val="single" w:sz="4" w:space="0" w:color="auto"/>
              <w:left w:val="single" w:sz="4" w:space="0" w:color="auto"/>
              <w:bottom w:val="single" w:sz="4" w:space="0" w:color="auto"/>
              <w:right w:val="single" w:sz="4" w:space="0" w:color="auto"/>
            </w:tcBorders>
            <w:hideMark/>
            <w:tcPrChange w:id="5563"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64" w:author="MCC160" w:date="2023-02-23T18:47:00Z">
                <w:pPr>
                  <w:keepNext/>
                  <w:keepLines/>
                  <w:spacing w:after="0"/>
                  <w:jc w:val="center"/>
                </w:pPr>
              </w:pPrChange>
            </w:pPr>
            <w:r w:rsidRPr="00B54636">
              <w:rPr>
                <w:lang w:val="fr-FR"/>
              </w:rPr>
              <w:t>P</w:t>
            </w:r>
          </w:p>
        </w:tc>
      </w:tr>
      <w:tr w:rsidR="00B54636" w:rsidRPr="00B54636"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65"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566" w:author="MCC160" w:date="2023-01-18T20:16:00Z">
            <w:trPr>
              <w:gridAfter w:val="1"/>
              <w:wAfter w:w="113" w:type="dxa"/>
              <w:trHeight w:val="398"/>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567"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68" w:author="MCC160" w:date="2023-02-23T18:47:00Z">
                <w:pPr>
                  <w:keepNext/>
                  <w:keepLines/>
                  <w:spacing w:after="0"/>
                  <w:jc w:val="center"/>
                </w:pPr>
              </w:pPrChange>
            </w:pPr>
            <w:r w:rsidRPr="00B54636">
              <w:rPr>
                <w:lang w:val="fr-FR"/>
              </w:rPr>
              <w:t>3-5</w:t>
            </w:r>
          </w:p>
        </w:tc>
        <w:tc>
          <w:tcPr>
            <w:tcW w:w="4039" w:type="dxa"/>
            <w:tcBorders>
              <w:top w:val="single" w:sz="4" w:space="0" w:color="auto"/>
              <w:left w:val="single" w:sz="4" w:space="0" w:color="auto"/>
              <w:bottom w:val="single" w:sz="4" w:space="0" w:color="auto"/>
              <w:right w:val="single" w:sz="4" w:space="0" w:color="auto"/>
            </w:tcBorders>
            <w:hideMark/>
            <w:tcPrChange w:id="5569"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570" w:author="MCC160" w:date="2023-02-23T18:47: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5571"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72" w:author="MCC160" w:date="2023-02-23T18:47:00Z">
                <w:pPr>
                  <w:keepNext/>
                  <w:keepLines/>
                  <w:spacing w:after="0"/>
                  <w:jc w:val="center"/>
                </w:pPr>
              </w:pPrChange>
            </w:pPr>
            <w:r w:rsidRPr="00B5463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573"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eastAsia="ko-KR"/>
              </w:rPr>
              <w:pPrChange w:id="5574" w:author="MCC160" w:date="2023-02-23T18:47:00Z">
                <w:pPr>
                  <w:keepNext/>
                  <w:keepLines/>
                  <w:spacing w:after="0"/>
                </w:pPr>
              </w:pPrChange>
            </w:pPr>
            <w:r w:rsidRPr="00B54636">
              <w:rPr>
                <w:lang w:val="fr-FR" w:eastAsia="ko-KR"/>
              </w:rPr>
              <w:t>-</w:t>
            </w:r>
          </w:p>
        </w:tc>
        <w:tc>
          <w:tcPr>
            <w:tcW w:w="540" w:type="dxa"/>
            <w:tcBorders>
              <w:top w:val="single" w:sz="4" w:space="0" w:color="auto"/>
              <w:left w:val="single" w:sz="4" w:space="0" w:color="auto"/>
              <w:bottom w:val="single" w:sz="4" w:space="0" w:color="auto"/>
              <w:right w:val="single" w:sz="4" w:space="0" w:color="auto"/>
            </w:tcBorders>
            <w:tcPrChange w:id="5575" w:author="MCC160" w:date="2023-01-18T20:16:00Z">
              <w:tcPr>
                <w:tcW w:w="540" w:type="dxa"/>
                <w:tcBorders>
                  <w:top w:val="single" w:sz="4" w:space="0" w:color="auto"/>
                  <w:left w:val="single" w:sz="4" w:space="0" w:color="auto"/>
                  <w:bottom w:val="single" w:sz="4" w:space="0" w:color="auto"/>
                  <w:right w:val="single" w:sz="4" w:space="0" w:color="auto"/>
                </w:tcBorders>
              </w:tcPr>
            </w:tcPrChange>
          </w:tcPr>
          <w:p w:rsidR="00B54636" w:rsidRPr="00B54636" w:rsidRDefault="009C3A4E">
            <w:pPr>
              <w:pStyle w:val="TAC"/>
              <w:rPr>
                <w:lang w:val="fr-FR" w:eastAsia="en-US"/>
              </w:rPr>
              <w:pPrChange w:id="5576" w:author="MCC160" w:date="2023-02-23T18:47:00Z">
                <w:pPr>
                  <w:keepNext/>
                  <w:keepLines/>
                  <w:spacing w:after="0"/>
                  <w:jc w:val="center"/>
                </w:pPr>
              </w:pPrChange>
            </w:pPr>
            <w:ins w:id="5577" w:author="MCC160" w:date="2023-01-19T10:26:00Z">
              <w:r>
                <w:rPr>
                  <w:lang w:val="fr-FR" w:eastAsia="en-US"/>
                </w:rPr>
                <w:t>-</w:t>
              </w:r>
            </w:ins>
          </w:p>
        </w:tc>
        <w:tc>
          <w:tcPr>
            <w:tcW w:w="849" w:type="dxa"/>
            <w:tcBorders>
              <w:top w:val="single" w:sz="4" w:space="0" w:color="auto"/>
              <w:left w:val="single" w:sz="4" w:space="0" w:color="auto"/>
              <w:bottom w:val="single" w:sz="4" w:space="0" w:color="auto"/>
              <w:right w:val="single" w:sz="4" w:space="0" w:color="auto"/>
            </w:tcBorders>
            <w:tcPrChange w:id="5578" w:author="MCC160" w:date="2023-01-18T20:16:00Z">
              <w:tcPr>
                <w:tcW w:w="849" w:type="dxa"/>
                <w:tcBorders>
                  <w:top w:val="single" w:sz="4" w:space="0" w:color="auto"/>
                  <w:left w:val="single" w:sz="4" w:space="0" w:color="auto"/>
                  <w:bottom w:val="single" w:sz="4" w:space="0" w:color="auto"/>
                  <w:right w:val="single" w:sz="4" w:space="0" w:color="auto"/>
                </w:tcBorders>
              </w:tcPr>
            </w:tcPrChange>
          </w:tcPr>
          <w:p w:rsidR="00B54636" w:rsidRPr="00B54636" w:rsidRDefault="009C3A4E">
            <w:pPr>
              <w:pStyle w:val="TAC"/>
              <w:rPr>
                <w:lang w:val="fr-FR"/>
              </w:rPr>
              <w:pPrChange w:id="5579" w:author="MCC160" w:date="2023-02-23T18:47:00Z">
                <w:pPr>
                  <w:keepNext/>
                  <w:keepLines/>
                  <w:spacing w:after="0"/>
                  <w:jc w:val="center"/>
                </w:pPr>
              </w:pPrChange>
            </w:pPr>
            <w:ins w:id="5580" w:author="MCC160" w:date="2023-01-19T10:26:00Z">
              <w:r>
                <w:rPr>
                  <w:lang w:val="fr-FR"/>
                </w:rPr>
                <w:t>-</w:t>
              </w:r>
            </w:ins>
          </w:p>
        </w:tc>
      </w:tr>
      <w:tr w:rsidR="00B54636" w:rsidRPr="00B54636"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81"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582" w:author="MCC160" w:date="2023-01-18T20:16:00Z">
            <w:trPr>
              <w:gridAfter w:val="1"/>
              <w:wAfter w:w="113" w:type="dxa"/>
              <w:trHeight w:val="464"/>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583"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84" w:author="MCC160" w:date="2023-02-23T18:47:00Z">
                <w:pPr>
                  <w:keepNext/>
                  <w:keepLines/>
                  <w:spacing w:after="0"/>
                  <w:jc w:val="center"/>
                </w:pPr>
              </w:pPrChange>
            </w:pPr>
            <w:r w:rsidRPr="00B54636">
              <w:rPr>
                <w:lang w:val="fr-FR"/>
              </w:rPr>
              <w:t>5A</w:t>
            </w:r>
          </w:p>
        </w:tc>
        <w:tc>
          <w:tcPr>
            <w:tcW w:w="4039" w:type="dxa"/>
            <w:tcBorders>
              <w:top w:val="single" w:sz="4" w:space="0" w:color="auto"/>
              <w:left w:val="single" w:sz="4" w:space="0" w:color="auto"/>
              <w:bottom w:val="single" w:sz="4" w:space="0" w:color="auto"/>
              <w:right w:val="single" w:sz="4" w:space="0" w:color="auto"/>
            </w:tcBorders>
            <w:hideMark/>
            <w:tcPrChange w:id="5585"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rsidR="006910E5" w:rsidRDefault="006910E5">
            <w:pPr>
              <w:pStyle w:val="TAL"/>
              <w:rPr>
                <w:ins w:id="5586" w:author="MCC160" w:date="2023-01-18T20:17:00Z"/>
                <w:rFonts w:eastAsia="Calibri"/>
                <w:lang w:val="fr-FR"/>
              </w:rPr>
            </w:pPr>
            <w:ins w:id="5587" w:author="MCC160" w:date="2023-01-18T20:17:00Z">
              <w:r w:rsidRPr="005A4E43">
                <w:rPr>
                  <w:rFonts w:eastAsia="Calibri"/>
                  <w:lang w:val="fr-FR"/>
                </w:rPr>
                <w:t>Check: Does the UE (MCPTT client) notify the user that the call has been established and the floor has been granted to the user?</w:t>
              </w:r>
            </w:ins>
          </w:p>
          <w:p w:rsidR="00B54636" w:rsidRPr="00B54636" w:rsidRDefault="00B54636">
            <w:pPr>
              <w:pStyle w:val="TAL"/>
              <w:rPr>
                <w:rFonts w:eastAsia="SimSun"/>
                <w:lang w:val="fr-FR"/>
              </w:rPr>
              <w:pPrChange w:id="5588" w:author="MCC160" w:date="2023-02-23T18:47:00Z">
                <w:pPr>
                  <w:keepNext/>
                  <w:keepLines/>
                  <w:spacing w:after="0"/>
                </w:pPr>
              </w:pPrChange>
            </w:pPr>
            <w:del w:id="5589" w:author="MCC160" w:date="2023-01-18T20:17:00Z">
              <w:r w:rsidRPr="00B54636" w:rsidDel="006910E5">
                <w:rPr>
                  <w:rFonts w:eastAsia="Calibri"/>
                  <w:lang w:val="fr-FR"/>
                </w:rPr>
                <w:delText>Check: Does the UE (</w:delText>
              </w:r>
              <w:r w:rsidRPr="00B54636" w:rsidDel="006910E5">
                <w:rPr>
                  <w:rFonts w:eastAsia="Calibri"/>
                  <w:lang w:val="fr-FR" w:eastAsia="ko-KR"/>
                </w:rPr>
                <w:delText xml:space="preserve">MCPTT client) </w:delText>
              </w:r>
              <w:r w:rsidRPr="00B54636" w:rsidDel="006910E5">
                <w:rPr>
                  <w:rFonts w:eastAsia="Calibri"/>
                  <w:lang w:val="fr-FR"/>
                </w:rPr>
                <w:delText xml:space="preserve">notify the user that the call has been successfully established and the floor has been granted to the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5590"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91" w:author="MCC160" w:date="2023-02-23T18:47:00Z">
                <w:pPr>
                  <w:keepNext/>
                  <w:keepLines/>
                  <w:spacing w:after="0"/>
                  <w:jc w:val="center"/>
                </w:pPr>
              </w:pPrChange>
            </w:pPr>
            <w:r w:rsidRPr="00B5463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592"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593" w:author="MCC160" w:date="2023-02-23T18:47:00Z">
                <w:pPr>
                  <w:keepNext/>
                  <w:keepLines/>
                  <w:spacing w:after="0"/>
                </w:pPr>
              </w:pPrChange>
            </w:pPr>
            <w:r w:rsidRPr="00B54636">
              <w:rPr>
                <w:lang w:val="fr-FR"/>
              </w:rPr>
              <w:t>-</w:t>
            </w:r>
          </w:p>
        </w:tc>
        <w:tc>
          <w:tcPr>
            <w:tcW w:w="540" w:type="dxa"/>
            <w:tcBorders>
              <w:top w:val="single" w:sz="4" w:space="0" w:color="auto"/>
              <w:left w:val="single" w:sz="4" w:space="0" w:color="auto"/>
              <w:bottom w:val="single" w:sz="4" w:space="0" w:color="auto"/>
              <w:right w:val="single" w:sz="4" w:space="0" w:color="auto"/>
            </w:tcBorders>
            <w:hideMark/>
            <w:tcPrChange w:id="5594"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95" w:author="MCC160" w:date="2023-02-23T18:47:00Z">
                <w:pPr>
                  <w:keepNext/>
                  <w:keepLines/>
                  <w:spacing w:after="0"/>
                  <w:jc w:val="center"/>
                </w:pPr>
              </w:pPrChange>
            </w:pPr>
            <w:r w:rsidRPr="00B54636">
              <w:rPr>
                <w:lang w:val="fr-FR"/>
              </w:rPr>
              <w:t>1</w:t>
            </w:r>
          </w:p>
        </w:tc>
        <w:tc>
          <w:tcPr>
            <w:tcW w:w="849" w:type="dxa"/>
            <w:tcBorders>
              <w:top w:val="single" w:sz="4" w:space="0" w:color="auto"/>
              <w:left w:val="single" w:sz="4" w:space="0" w:color="auto"/>
              <w:bottom w:val="single" w:sz="4" w:space="0" w:color="auto"/>
              <w:right w:val="single" w:sz="4" w:space="0" w:color="auto"/>
            </w:tcBorders>
            <w:hideMark/>
            <w:tcPrChange w:id="5596"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597" w:author="MCC160" w:date="2023-02-23T18:47:00Z">
                <w:pPr>
                  <w:keepNext/>
                  <w:keepLines/>
                  <w:spacing w:after="0"/>
                  <w:jc w:val="center"/>
                </w:pPr>
              </w:pPrChange>
            </w:pPr>
            <w:r w:rsidRPr="00B54636">
              <w:rPr>
                <w:lang w:val="fr-FR"/>
              </w:rPr>
              <w:t>P</w:t>
            </w:r>
          </w:p>
        </w:tc>
      </w:tr>
      <w:tr w:rsidR="00B54636" w:rsidRPr="00B54636"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8"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599" w:author="MCC160" w:date="2023-01-18T20:16:00Z">
            <w:trPr>
              <w:gridAfter w:val="1"/>
              <w:wAfter w:w="113" w:type="dxa"/>
              <w:trHeight w:val="464"/>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600"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601" w:author="MCC160" w:date="2023-02-23T18:47:00Z">
                <w:pPr>
                  <w:keepNext/>
                  <w:keepLines/>
                  <w:spacing w:after="0"/>
                  <w:jc w:val="center"/>
                </w:pPr>
              </w:pPrChange>
            </w:pPr>
            <w:r w:rsidRPr="00B54636">
              <w:rPr>
                <w:lang w:val="fr-FR"/>
              </w:rPr>
              <w:t>6</w:t>
            </w:r>
          </w:p>
        </w:tc>
        <w:tc>
          <w:tcPr>
            <w:tcW w:w="4039" w:type="dxa"/>
            <w:tcBorders>
              <w:top w:val="single" w:sz="4" w:space="0" w:color="auto"/>
              <w:left w:val="single" w:sz="4" w:space="0" w:color="auto"/>
              <w:bottom w:val="single" w:sz="4" w:space="0" w:color="auto"/>
              <w:right w:val="single" w:sz="4" w:space="0" w:color="auto"/>
            </w:tcBorders>
            <w:hideMark/>
            <w:tcPrChange w:id="5602"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603" w:author="MCC160" w:date="2023-02-23T18:47:00Z">
                <w:pPr>
                  <w:keepNext/>
                  <w:keepLines/>
                  <w:spacing w:after="0"/>
                </w:pPr>
              </w:pPrChange>
            </w:pPr>
            <w:r w:rsidRPr="00B54636">
              <w:rPr>
                <w:lang w:val="fr-FR"/>
              </w:rPr>
              <w:t xml:space="preserve">The procedure </w:t>
            </w:r>
            <w:del w:id="5604" w:author="MCC160" w:date="2023-01-18T20:18:00Z">
              <w:r w:rsidRPr="00B54636" w:rsidDel="006910E5">
                <w:rPr>
                  <w:lang w:val="fr-FR"/>
                </w:rPr>
                <w:delText xml:space="preserve">for </w:delText>
              </w:r>
            </w:del>
            <w:ins w:id="5605" w:author="MCC160" w:date="2023-01-18T20:18:00Z">
              <w:r w:rsidR="006910E5">
                <w:rPr>
                  <w:lang w:val="fr-FR"/>
                </w:rPr>
                <w:t>'</w:t>
              </w:r>
            </w:ins>
            <w:r w:rsidRPr="00B54636">
              <w:rPr>
                <w:lang w:val="fr-FR"/>
              </w:rPr>
              <w:t>MCX CT call release</w:t>
            </w:r>
            <w:ins w:id="5606" w:author="MCC160" w:date="2023-01-18T20:18:00Z">
              <w:r w:rsidR="006910E5">
                <w:rPr>
                  <w:lang w:val="fr-FR"/>
                </w:rPr>
                <w:t>'</w:t>
              </w:r>
            </w:ins>
            <w:r w:rsidRPr="00B54636">
              <w:rPr>
                <w:rFonts w:cs="Arial"/>
                <w:szCs w:val="18"/>
                <w:lang w:val="fr-FR"/>
              </w:rPr>
              <w:t xml:space="preserve"> </w:t>
            </w:r>
            <w:r w:rsidRPr="00B54636">
              <w:rPr>
                <w:lang w:val="fr-FR"/>
              </w:rPr>
              <w:t xml:space="preserve">as described in TS 36.579-1 [2] Table </w:t>
            </w:r>
            <w:r w:rsidRPr="00B54636">
              <w:rPr>
                <w:bCs/>
                <w:lang w:val="fr-FR"/>
              </w:rPr>
              <w:t>5.3.12.3-1 is performed</w:t>
            </w:r>
            <w:ins w:id="5607" w:author="MCC160" w:date="2023-01-18T20:18:00Z">
              <w:r w:rsidR="006910E5">
                <w:rPr>
                  <w:bCs/>
                  <w:lang w:val="fr-FR"/>
                </w:rPr>
                <w:t>.</w:t>
              </w:r>
            </w:ins>
            <w:del w:id="5608" w:author="MCC160" w:date="2023-01-18T20:18:00Z">
              <w:r w:rsidRPr="00B54636" w:rsidDel="006910E5">
                <w:rPr>
                  <w:bCs/>
                  <w:lang w:val="fr-FR"/>
                </w:rPr>
                <w:delText xml:space="preserve"> </w:delText>
              </w:r>
              <w:r w:rsidRPr="00B54636" w:rsidDel="006910E5">
                <w:rPr>
                  <w:rFonts w:cs="Arial"/>
                  <w:szCs w:val="18"/>
                  <w:lang w:val="fr-FR" w:eastAsia="ko-KR"/>
                </w:rPr>
                <w:delText>to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Change w:id="5609"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610" w:author="MCC160" w:date="2023-02-23T18:47:00Z">
                <w:pPr>
                  <w:keepNext/>
                  <w:keepLines/>
                  <w:spacing w:after="0"/>
                  <w:jc w:val="center"/>
                </w:pPr>
              </w:pPrChange>
            </w:pPr>
            <w:r w:rsidRPr="00B5463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611"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612" w:author="MCC160" w:date="2023-02-23T18:47:00Z">
                <w:pPr>
                  <w:keepNext/>
                  <w:keepLines/>
                  <w:spacing w:after="0"/>
                </w:pPr>
              </w:pPrChange>
            </w:pPr>
            <w:r w:rsidRPr="00B5463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Change w:id="5613"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614" w:author="MCC160" w:date="2023-02-23T18:47:00Z">
                <w:pPr>
                  <w:keepNext/>
                  <w:keepLines/>
                  <w:spacing w:after="0"/>
                  <w:jc w:val="center"/>
                </w:pPr>
              </w:pPrChange>
            </w:pPr>
            <w:r w:rsidRPr="00B54636">
              <w:rPr>
                <w:lang w:val="fr-FR"/>
              </w:rPr>
              <w:t>-</w:t>
            </w:r>
          </w:p>
        </w:tc>
        <w:tc>
          <w:tcPr>
            <w:tcW w:w="849" w:type="dxa"/>
            <w:tcBorders>
              <w:top w:val="single" w:sz="4" w:space="0" w:color="auto"/>
              <w:left w:val="single" w:sz="4" w:space="0" w:color="auto"/>
              <w:bottom w:val="single" w:sz="4" w:space="0" w:color="auto"/>
              <w:right w:val="single" w:sz="4" w:space="0" w:color="auto"/>
            </w:tcBorders>
            <w:hideMark/>
            <w:tcPrChange w:id="5615"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616" w:author="MCC160" w:date="2023-02-23T18:47:00Z">
                <w:pPr>
                  <w:keepNext/>
                  <w:keepLines/>
                  <w:spacing w:after="0"/>
                  <w:jc w:val="center"/>
                </w:pPr>
              </w:pPrChange>
            </w:pPr>
            <w:r w:rsidRPr="00B54636">
              <w:rPr>
                <w:lang w:val="fr-FR"/>
              </w:rPr>
              <w:t>-</w:t>
            </w:r>
          </w:p>
        </w:tc>
      </w:tr>
      <w:tr w:rsidR="00B54636" w:rsidRPr="00B54636" w:rsidTr="006910E5">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7" w:author="MCC160" w:date="2023-01-18T20:16: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5618" w:author="MCC160" w:date="2023-01-18T20:16:00Z">
            <w:trPr>
              <w:gridAfter w:val="1"/>
              <w:wAfter w:w="113" w:type="dxa"/>
              <w:trHeight w:val="289"/>
              <w:jc w:val="center"/>
            </w:trPr>
          </w:trPrChange>
        </w:trPr>
        <w:tc>
          <w:tcPr>
            <w:tcW w:w="616" w:type="dxa"/>
            <w:gridSpan w:val="2"/>
            <w:tcBorders>
              <w:top w:val="single" w:sz="4" w:space="0" w:color="auto"/>
              <w:left w:val="single" w:sz="4" w:space="0" w:color="auto"/>
              <w:bottom w:val="single" w:sz="4" w:space="0" w:color="auto"/>
              <w:right w:val="single" w:sz="4" w:space="0" w:color="auto"/>
            </w:tcBorders>
            <w:hideMark/>
            <w:tcPrChange w:id="5619" w:author="MCC160" w:date="2023-01-18T20:16:00Z">
              <w:tcPr>
                <w:tcW w:w="616" w:type="dxa"/>
                <w:gridSpan w:val="2"/>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620" w:author="MCC160" w:date="2023-02-23T18:47:00Z">
                <w:pPr>
                  <w:keepNext/>
                  <w:keepLines/>
                  <w:spacing w:after="0"/>
                  <w:jc w:val="center"/>
                </w:pPr>
              </w:pPrChange>
            </w:pPr>
            <w:r w:rsidRPr="00B54636">
              <w:rPr>
                <w:lang w:val="fr-FR"/>
              </w:rPr>
              <w:t>7</w:t>
            </w:r>
          </w:p>
        </w:tc>
        <w:tc>
          <w:tcPr>
            <w:tcW w:w="4039" w:type="dxa"/>
            <w:tcBorders>
              <w:top w:val="single" w:sz="4" w:space="0" w:color="auto"/>
              <w:left w:val="single" w:sz="4" w:space="0" w:color="auto"/>
              <w:bottom w:val="single" w:sz="4" w:space="0" w:color="auto"/>
              <w:right w:val="single" w:sz="4" w:space="0" w:color="auto"/>
            </w:tcBorders>
            <w:hideMark/>
            <w:tcPrChange w:id="5621" w:author="MCC160" w:date="2023-01-18T20:16:00Z">
              <w:tcPr>
                <w:tcW w:w="403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622" w:author="MCC160" w:date="2023-02-23T18:47: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5623" w:author="MCC160" w:date="2023-01-18T20:16: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624" w:author="MCC160" w:date="2023-02-23T18:47:00Z">
                <w:pPr>
                  <w:keepNext/>
                  <w:keepLines/>
                  <w:spacing w:after="0"/>
                  <w:jc w:val="center"/>
                </w:pPr>
              </w:pPrChange>
            </w:pPr>
            <w:r w:rsidRPr="00B54636">
              <w:rPr>
                <w:lang w:val="fr-FR"/>
              </w:rPr>
              <w:t>-</w:t>
            </w:r>
          </w:p>
        </w:tc>
        <w:tc>
          <w:tcPr>
            <w:tcW w:w="2562" w:type="dxa"/>
            <w:tcBorders>
              <w:top w:val="single" w:sz="4" w:space="0" w:color="auto"/>
              <w:left w:val="single" w:sz="4" w:space="0" w:color="auto"/>
              <w:bottom w:val="single" w:sz="4" w:space="0" w:color="auto"/>
              <w:right w:val="single" w:sz="4" w:space="0" w:color="auto"/>
            </w:tcBorders>
            <w:hideMark/>
            <w:tcPrChange w:id="5625" w:author="MCC160" w:date="2023-01-18T20:16:00Z">
              <w:tcPr>
                <w:tcW w:w="2562"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626" w:author="MCC160" w:date="2023-02-23T18:47:00Z">
                <w:pPr>
                  <w:keepNext/>
                  <w:keepLines/>
                  <w:spacing w:after="0"/>
                </w:pPr>
              </w:pPrChange>
            </w:pPr>
            <w:r w:rsidRPr="00B5463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Change w:id="5627" w:author="MCC160" w:date="2023-01-18T20:16:00Z">
              <w:tcPr>
                <w:tcW w:w="540"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628" w:author="MCC160" w:date="2023-02-23T18:47:00Z">
                <w:pPr>
                  <w:keepNext/>
                  <w:keepLines/>
                  <w:spacing w:after="0"/>
                  <w:jc w:val="center"/>
                </w:pPr>
              </w:pPrChange>
            </w:pPr>
            <w:r w:rsidRPr="00B54636">
              <w:rPr>
                <w:lang w:val="fr-FR"/>
              </w:rPr>
              <w:t>-</w:t>
            </w:r>
          </w:p>
        </w:tc>
        <w:tc>
          <w:tcPr>
            <w:tcW w:w="849" w:type="dxa"/>
            <w:tcBorders>
              <w:top w:val="single" w:sz="4" w:space="0" w:color="auto"/>
              <w:left w:val="single" w:sz="4" w:space="0" w:color="auto"/>
              <w:bottom w:val="single" w:sz="4" w:space="0" w:color="auto"/>
              <w:right w:val="single" w:sz="4" w:space="0" w:color="auto"/>
            </w:tcBorders>
            <w:hideMark/>
            <w:tcPrChange w:id="5629" w:author="MCC160" w:date="2023-01-18T20:16:00Z">
              <w:tcPr>
                <w:tcW w:w="84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630" w:author="MCC160" w:date="2023-02-23T18:47:00Z">
                <w:pPr>
                  <w:keepNext/>
                  <w:keepLines/>
                  <w:spacing w:after="0"/>
                  <w:jc w:val="center"/>
                </w:pPr>
              </w:pPrChange>
            </w:pPr>
            <w:r w:rsidRPr="00B54636">
              <w:rPr>
                <w:lang w:val="fr-FR"/>
              </w:rPr>
              <w:t>-</w:t>
            </w:r>
          </w:p>
        </w:tc>
      </w:tr>
      <w:tr w:rsidR="00B54636" w:rsidRPr="00B54636" w:rsidTr="00FB0651">
        <w:trPr>
          <w:gridBefore w:val="1"/>
          <w:wBefore w:w="113" w:type="dxa"/>
          <w:trHeight w:val="289"/>
          <w:jc w:val="center"/>
        </w:trPr>
        <w:tc>
          <w:tcPr>
            <w:tcW w:w="9315" w:type="dxa"/>
            <w:gridSpan w:val="7"/>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rFonts w:cs="Arial"/>
                <w:szCs w:val="18"/>
                <w:lang w:val="fr-FR"/>
              </w:rPr>
              <w:pPrChange w:id="5631" w:author="MCC160" w:date="2023-02-23T18:47:00Z">
                <w:pPr>
                  <w:keepNext/>
                  <w:keepLines/>
                  <w:spacing w:after="0"/>
                  <w:ind w:left="851" w:hanging="851"/>
                </w:pPr>
              </w:pPrChange>
            </w:pPr>
            <w:r w:rsidRPr="00B54636">
              <w:rPr>
                <w:szCs w:val="22"/>
                <w:lang w:val="fr-FR"/>
              </w:rPr>
              <w:t>NOTE 1:</w:t>
            </w:r>
            <w:r w:rsidRPr="00B54636">
              <w:rPr>
                <w:szCs w:val="22"/>
                <w:lang w:val="fr-FR"/>
              </w:rPr>
              <w:tab/>
            </w:r>
            <w:r w:rsidRPr="00B54636">
              <w:rPr>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5632" w:author="MCC160" w:date="2023-02-23T18:47:00Z">
          <w:pPr>
            <w:keepNext/>
            <w:keepLines/>
            <w:spacing w:before="120"/>
            <w:ind w:left="1985" w:hanging="1985"/>
          </w:pPr>
        </w:pPrChange>
      </w:pPr>
      <w:r w:rsidRPr="00B54636">
        <w:t>6.1.1.13.3.3</w:t>
      </w:r>
      <w:r w:rsidRPr="00B54636">
        <w:tab/>
        <w:t>Specific message contents</w:t>
      </w:r>
    </w:p>
    <w:p w:rsidR="00B54636" w:rsidRPr="00B54636" w:rsidRDefault="00B54636">
      <w:pPr>
        <w:pStyle w:val="TH"/>
        <w:pPrChange w:id="5633" w:author="MCC160" w:date="2023-02-23T18:47:00Z">
          <w:pPr>
            <w:keepNext/>
            <w:keepLines/>
            <w:spacing w:before="60"/>
            <w:jc w:val="center"/>
          </w:pPr>
        </w:pPrChange>
      </w:pPr>
      <w:r w:rsidRPr="00B54636">
        <w:t>Table 6.1.1.13.3.3-1: SIP INVITE from the UE (step 2, Table 6.1.1.13.3.2-1;</w:t>
      </w:r>
      <w:r w:rsidRPr="00B5463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634" w:author="MCC160" w:date="2023-02-23T18:47:00Z">
                <w:pPr>
                  <w:keepNext/>
                  <w:keepLines/>
                  <w:framePr w:hSpace="180" w:wrap="around" w:vAnchor="text" w:hAnchor="text" w:xAlign="center" w:y="1"/>
                  <w:spacing w:after="0"/>
                  <w:suppressOverlap/>
                </w:pPr>
              </w:pPrChange>
            </w:pPr>
            <w:r w:rsidRPr="00B54636">
              <w:rPr>
                <w:lang w:val="fr-FR"/>
              </w:rPr>
              <w:t>Derivation Path: TS 36.579-1 [2], Table 5.5.2.5.1-1, condition IMMPERIL-CALL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635" w:author="MCC160" w:date="2023-02-23T18:47: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636" w:author="MCC160" w:date="2023-02-23T18:47: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637" w:author="MCC160" w:date="2023-02-23T18:47: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638" w:author="MCC160" w:date="2023-02-23T18:47: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639" w:author="MCC160" w:date="2023-02-23T18:47: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bCs/>
                <w:szCs w:val="18"/>
                <w:lang w:val="fr-FR"/>
                <w:rPrChange w:id="5640" w:author="MCC160" w:date="2023-02-23T18:47:00Z">
                  <w:rPr>
                    <w:bCs/>
                    <w:szCs w:val="18"/>
                    <w:lang w:val="fr-FR"/>
                  </w:rPr>
                </w:rPrChange>
              </w:rPr>
              <w:pPrChange w:id="5641" w:author="MCC160" w:date="2023-02-23T18:47:00Z">
                <w:pPr>
                  <w:keepNext/>
                  <w:keepLines/>
                  <w:framePr w:hSpace="180" w:wrap="around" w:vAnchor="text" w:hAnchor="text" w:xAlign="center" w:y="1"/>
                  <w:spacing w:after="0"/>
                  <w:suppressOverlap/>
                </w:pPr>
              </w:pPrChange>
            </w:pPr>
            <w:r w:rsidRPr="001B5C1E">
              <w:rPr>
                <w:b/>
                <w:lang w:val="fr-FR"/>
                <w:rPrChange w:id="5642" w:author="MCC160" w:date="2023-02-23T18:47: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43"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44"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45"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46"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5647" w:author="MCC160" w:date="2023-02-23T18:47:00Z">
                <w:pPr>
                  <w:keepNext/>
                  <w:keepLines/>
                  <w:framePr w:hSpace="180" w:wrap="around" w:vAnchor="text" w:hAnchor="text" w:xAlign="center" w:y="1"/>
                  <w:spacing w:after="0"/>
                  <w:suppressOverlap/>
                </w:pPr>
              </w:pPrChange>
            </w:pPr>
            <w:r w:rsidRPr="00B54636">
              <w:rPr>
                <w:b/>
                <w:bCs/>
                <w:lang w:val="fr-FR"/>
              </w:rPr>
              <w:t xml:space="preserve">  </w:t>
            </w:r>
            <w:r w:rsidRPr="00B54636">
              <w:rPr>
                <w:lang w:val="fr-FR"/>
              </w:rPr>
              <w:t>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48"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5649" w:author="MCC160" w:date="2023-02-23T18:47:00Z">
                  <w:rPr>
                    <w:rFonts w:cs="Arial"/>
                    <w:szCs w:val="18"/>
                    <w:lang w:val="fr-FR"/>
                  </w:rPr>
                </w:rPrChange>
              </w:rPr>
              <w:pPrChange w:id="5650" w:author="MCC160" w:date="2023-02-23T18:47:00Z">
                <w:pPr>
                  <w:keepNext/>
                  <w:keepLines/>
                  <w:framePr w:hSpace="180" w:wrap="around" w:vAnchor="text" w:hAnchor="text" w:xAlign="center" w:y="1"/>
                  <w:spacing w:after="0"/>
                  <w:suppressOverlap/>
                </w:pPr>
              </w:pPrChange>
            </w:pPr>
            <w:r w:rsidRPr="001B5C1E">
              <w:rPr>
                <w:b/>
                <w:lang w:val="fr-FR"/>
                <w:rPrChange w:id="5651" w:author="MCC160" w:date="2023-02-23T18:47: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52"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53"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5654" w:author="MCC160" w:date="2023-02-23T18:47:00Z">
                <w:pPr>
                  <w:keepNext/>
                  <w:keepLines/>
                  <w:framePr w:hSpace="180" w:wrap="around" w:vAnchor="text" w:hAnchor="text" w:xAlign="center" w:y="1"/>
                  <w:spacing w:after="0"/>
                  <w:suppressOverlap/>
                </w:pPr>
              </w:pPrChange>
            </w:pPr>
            <w:r w:rsidRPr="00B5463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655" w:author="MCC160" w:date="2023-02-23T18:47:00Z">
                <w:pPr>
                  <w:keepNext/>
                  <w:keepLines/>
                  <w:framePr w:hSpace="180" w:wrap="around" w:vAnchor="text" w:hAnchor="text" w:xAlign="center" w:y="1"/>
                  <w:spacing w:after="0"/>
                  <w:suppressOverlap/>
                </w:pPr>
              </w:pPrChange>
            </w:pPr>
            <w:r w:rsidRPr="00B54636">
              <w:rPr>
                <w:lang w:val="fr-FR"/>
              </w:rPr>
              <w:t>SDP Message as described in Table 6.1.1.13.3.3-1A</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56"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57"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58"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5659" w:author="MCC160" w:date="2023-02-23T18:47: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60"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5661" w:author="MCC160" w:date="2023-02-23T18:47:00Z">
                  <w:rPr>
                    <w:rFonts w:cs="Arial"/>
                    <w:szCs w:val="18"/>
                    <w:lang w:val="fr-FR"/>
                  </w:rPr>
                </w:rPrChange>
              </w:rPr>
              <w:pPrChange w:id="5662" w:author="MCC160" w:date="2023-02-23T18:47:00Z">
                <w:pPr>
                  <w:keepNext/>
                  <w:keepLines/>
                  <w:framePr w:hSpace="180" w:wrap="around" w:vAnchor="text" w:hAnchor="text" w:xAlign="center" w:y="1"/>
                  <w:spacing w:after="0"/>
                  <w:suppressOverlap/>
                </w:pPr>
              </w:pPrChange>
            </w:pPr>
            <w:r w:rsidRPr="001B5C1E">
              <w:rPr>
                <w:b/>
                <w:lang w:val="fr-FR"/>
                <w:rPrChange w:id="5663" w:author="MCC160" w:date="2023-02-23T18:47: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64"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65"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5666" w:author="MCC160" w:date="2023-02-23T18:47:00Z">
                <w:pPr>
                  <w:keepNext/>
                  <w:keepLines/>
                  <w:framePr w:hSpace="180" w:wrap="around" w:vAnchor="text" w:hAnchor="text" w:xAlign="center" w:y="1"/>
                  <w:spacing w:after="0"/>
                  <w:suppressOverlap/>
                </w:pPr>
              </w:pPrChange>
            </w:pPr>
            <w:r w:rsidRPr="00B5463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667" w:author="MCC160" w:date="2023-02-23T18:47:00Z">
                <w:pPr>
                  <w:keepNext/>
                  <w:keepLines/>
                  <w:framePr w:hSpace="180" w:wrap="around" w:vAnchor="text" w:hAnchor="text" w:xAlign="center" w:y="1"/>
                  <w:spacing w:after="0"/>
                  <w:suppressOverlap/>
                </w:pPr>
              </w:pPrChange>
            </w:pPr>
            <w:r w:rsidRPr="00B54636">
              <w:rPr>
                <w:lang w:val="fr-FR"/>
              </w:rPr>
              <w:t>MCPTT-Info as described in Table 6.1.1.13.3.3-2</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68"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69"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670" w:author="MCC160" w:date="2023-02-23T18:47: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5671" w:author="MCC160" w:date="2023-02-23T18:47:00Z">
          <w:pPr>
            <w:keepNext/>
            <w:keepLines/>
            <w:spacing w:before="60"/>
            <w:jc w:val="center"/>
          </w:pPr>
        </w:pPrChange>
      </w:pPr>
      <w:r w:rsidRPr="00B54636">
        <w:t xml:space="preserve">Table 6.1.1.13.3.3-1A: </w:t>
      </w:r>
      <w:r w:rsidRPr="00B54636">
        <w:rPr>
          <w:lang w:eastAsia="ko-KR"/>
        </w:rPr>
        <w:t>SDP in SIP INVITE</w:t>
      </w:r>
      <w:r w:rsidRPr="00B54636">
        <w:t xml:space="preserve"> (Table 6.1.1.13.3.3-1)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B54636" w:rsidRPr="00B54636" w:rsidTr="00FB0651">
        <w:tc>
          <w:tcPr>
            <w:tcW w:w="992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672" w:author="MCC160" w:date="2023-02-23T18:47:00Z">
                <w:pPr>
                  <w:keepNext/>
                  <w:keepLines/>
                  <w:spacing w:after="0"/>
                </w:pPr>
              </w:pPrChange>
            </w:pPr>
            <w:r w:rsidRPr="00B54636">
              <w:rPr>
                <w:lang w:val="fr-FR"/>
              </w:rPr>
              <w:t>Derivation Path: TS 36.579-1 [2], Table 5.5.3.1.1-1, condition INITIAL_SDP_OFFER, IMPLICIT_GRANT_REQUESTED</w:t>
            </w:r>
          </w:p>
        </w:tc>
      </w:tr>
    </w:tbl>
    <w:p w:rsidR="00B54636" w:rsidRPr="00B54636" w:rsidRDefault="00B54636" w:rsidP="00B54636">
      <w:pPr>
        <w:rPr>
          <w:lang w:eastAsia="en-US"/>
        </w:rPr>
      </w:pPr>
    </w:p>
    <w:p w:rsidR="00B54636" w:rsidRPr="00B54636" w:rsidRDefault="00B54636">
      <w:pPr>
        <w:pStyle w:val="TH"/>
        <w:pPrChange w:id="5673" w:author="MCC160" w:date="2023-02-23T18:47:00Z">
          <w:pPr>
            <w:keepNext/>
            <w:keepLines/>
            <w:spacing w:before="60"/>
            <w:jc w:val="center"/>
          </w:pPr>
        </w:pPrChange>
      </w:pPr>
      <w:r w:rsidRPr="00B54636">
        <w:t xml:space="preserve">Table 6.1.1.13.3.3-2: </w:t>
      </w:r>
      <w:r w:rsidRPr="00B54636">
        <w:rPr>
          <w:lang w:eastAsia="ko-KR"/>
        </w:rPr>
        <w:t>MCPTT-Info in SIP INVITE</w:t>
      </w:r>
      <w:r w:rsidRPr="00B54636">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674" w:author="MCC160" w:date="2023-02-23T18:47:00Z">
                <w:pPr>
                  <w:keepNext/>
                  <w:keepLines/>
                  <w:spacing w:after="0"/>
                </w:pPr>
              </w:pPrChange>
            </w:pPr>
            <w:r w:rsidRPr="00B54636">
              <w:rPr>
                <w:lang w:val="fr-FR"/>
              </w:rPr>
              <w:t>Derivation Path: TS 36.579-1 [2], Table 5.5.3.2.1-1, condition IMMPERIL-CALL, INVITE_REFER, GROUP-CALL</w:t>
            </w:r>
          </w:p>
        </w:tc>
      </w:tr>
    </w:tbl>
    <w:p w:rsidR="00B54636" w:rsidRPr="00B54636" w:rsidRDefault="00B54636" w:rsidP="00B54636">
      <w:pPr>
        <w:rPr>
          <w:lang w:eastAsia="en-US"/>
        </w:rPr>
      </w:pPr>
    </w:p>
    <w:p w:rsidR="00F30695" w:rsidRPr="00B54636" w:rsidRDefault="00B54636" w:rsidP="00F30695">
      <w:pPr>
        <w:pStyle w:val="TH"/>
        <w:rPr>
          <w:ins w:id="5675" w:author="MCC160" w:date="2023-02-23T18:42:00Z"/>
        </w:rPr>
      </w:pPr>
      <w:r w:rsidRPr="00B54636">
        <w:t>Table 6.1.1.13.3.3-2A: SIP 200 (OK) from the SS (step 2, Table 6.1.1.13.3.2-1;</w:t>
      </w:r>
      <w:r w:rsidRPr="00B54636">
        <w:br/>
        <w:t>step 4,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30695" w:rsidRPr="005D25E0" w:rsidTr="00176777">
        <w:trPr>
          <w:ins w:id="5676" w:author="MCC160" w:date="2023-02-23T18:42:00Z"/>
        </w:trPr>
        <w:tc>
          <w:tcPr>
            <w:tcW w:w="9645" w:type="dxa"/>
            <w:gridSpan w:val="5"/>
            <w:tcBorders>
              <w:top w:val="single" w:sz="4" w:space="0" w:color="auto"/>
              <w:left w:val="single" w:sz="4" w:space="0" w:color="auto"/>
              <w:bottom w:val="single" w:sz="4" w:space="0" w:color="auto"/>
              <w:right w:val="single" w:sz="4" w:space="0" w:color="auto"/>
            </w:tcBorders>
          </w:tcPr>
          <w:p w:rsidR="00F30695" w:rsidRPr="00176777" w:rsidRDefault="00F30695" w:rsidP="00176777">
            <w:pPr>
              <w:pStyle w:val="TAL"/>
              <w:rPr>
                <w:ins w:id="5677" w:author="MCC160" w:date="2023-02-23T18:42:00Z"/>
                <w:highlight w:val="yellow"/>
                <w:lang w:val="fr-FR"/>
              </w:rPr>
            </w:pPr>
            <w:ins w:id="5678" w:author="MCC160" w:date="2023-02-23T18:42:00Z">
              <w:r w:rsidRPr="00176777">
                <w:rPr>
                  <w:highlight w:val="yellow"/>
                  <w:lang w:val="fr-FR"/>
                </w:rPr>
                <w:t>Derivation Path: TS 36.579-1 [2], Table 5.5.2.17.1.2-1, condition INVITE-RSP</w:t>
              </w:r>
            </w:ins>
          </w:p>
        </w:tc>
      </w:tr>
      <w:tr w:rsidR="00F30695" w:rsidRPr="005D25E0" w:rsidTr="00176777">
        <w:trPr>
          <w:ins w:id="5679" w:author="MCC160" w:date="2023-02-23T18:42:00Z"/>
        </w:trPr>
        <w:tc>
          <w:tcPr>
            <w:tcW w:w="2837" w:type="dxa"/>
            <w:tcBorders>
              <w:top w:val="single" w:sz="4" w:space="0" w:color="auto"/>
              <w:left w:val="single" w:sz="4" w:space="0" w:color="auto"/>
              <w:bottom w:val="single" w:sz="4" w:space="0" w:color="auto"/>
              <w:right w:val="single" w:sz="4" w:space="0" w:color="auto"/>
            </w:tcBorders>
            <w:hideMark/>
          </w:tcPr>
          <w:p w:rsidR="00F30695" w:rsidRPr="00176777" w:rsidRDefault="00F30695" w:rsidP="00176777">
            <w:pPr>
              <w:pStyle w:val="TAH"/>
              <w:rPr>
                <w:ins w:id="5680" w:author="MCC160" w:date="2023-02-23T18:42:00Z"/>
                <w:b w:val="0"/>
                <w:highlight w:val="yellow"/>
                <w:lang w:val="fr-FR"/>
              </w:rPr>
            </w:pPr>
            <w:ins w:id="5681" w:author="MCC160" w:date="2023-02-23T18:42:00Z">
              <w:r w:rsidRPr="00176777">
                <w:rPr>
                  <w:highlight w:val="yellow"/>
                  <w:lang w:val="fr-FR"/>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rsidR="00F30695" w:rsidRPr="00176777" w:rsidRDefault="00F30695" w:rsidP="00176777">
            <w:pPr>
              <w:pStyle w:val="TAH"/>
              <w:rPr>
                <w:ins w:id="5682" w:author="MCC160" w:date="2023-02-23T18:42:00Z"/>
                <w:b w:val="0"/>
                <w:highlight w:val="yellow"/>
                <w:lang w:val="fr-FR"/>
              </w:rPr>
            </w:pPr>
            <w:ins w:id="5683" w:author="MCC160" w:date="2023-02-23T18:42:00Z">
              <w:r w:rsidRPr="00176777">
                <w:rPr>
                  <w:highlight w:val="yellow"/>
                  <w:lang w:val="fr-FR"/>
                </w:rPr>
                <w:t>Value/remark</w:t>
              </w:r>
            </w:ins>
          </w:p>
        </w:tc>
        <w:tc>
          <w:tcPr>
            <w:tcW w:w="1985" w:type="dxa"/>
            <w:tcBorders>
              <w:top w:val="single" w:sz="4" w:space="0" w:color="auto"/>
              <w:left w:val="single" w:sz="4" w:space="0" w:color="auto"/>
              <w:bottom w:val="single" w:sz="4" w:space="0" w:color="auto"/>
              <w:right w:val="single" w:sz="4" w:space="0" w:color="auto"/>
            </w:tcBorders>
            <w:hideMark/>
          </w:tcPr>
          <w:p w:rsidR="00F30695" w:rsidRPr="00176777" w:rsidRDefault="00F30695" w:rsidP="00176777">
            <w:pPr>
              <w:pStyle w:val="TAH"/>
              <w:rPr>
                <w:ins w:id="5684" w:author="MCC160" w:date="2023-02-23T18:42:00Z"/>
                <w:b w:val="0"/>
                <w:highlight w:val="yellow"/>
                <w:lang w:val="fr-FR"/>
              </w:rPr>
            </w:pPr>
            <w:ins w:id="5685" w:author="MCC160" w:date="2023-02-23T18:42:00Z">
              <w:r w:rsidRPr="00176777">
                <w:rPr>
                  <w:highlight w:val="yellow"/>
                  <w:lang w:val="fr-FR"/>
                </w:rPr>
                <w:t>Comment</w:t>
              </w:r>
            </w:ins>
          </w:p>
        </w:tc>
        <w:tc>
          <w:tcPr>
            <w:tcW w:w="1277" w:type="dxa"/>
            <w:tcBorders>
              <w:top w:val="single" w:sz="4" w:space="0" w:color="auto"/>
              <w:left w:val="single" w:sz="4" w:space="0" w:color="auto"/>
              <w:bottom w:val="single" w:sz="4" w:space="0" w:color="auto"/>
              <w:right w:val="single" w:sz="4" w:space="0" w:color="auto"/>
            </w:tcBorders>
            <w:hideMark/>
          </w:tcPr>
          <w:p w:rsidR="00F30695" w:rsidRPr="00176777" w:rsidRDefault="00F30695" w:rsidP="00176777">
            <w:pPr>
              <w:pStyle w:val="TAH"/>
              <w:rPr>
                <w:ins w:id="5686" w:author="MCC160" w:date="2023-02-23T18:42:00Z"/>
                <w:b w:val="0"/>
                <w:highlight w:val="yellow"/>
                <w:lang w:val="fr-FR"/>
              </w:rPr>
            </w:pPr>
            <w:ins w:id="5687" w:author="MCC160" w:date="2023-02-23T18:42:00Z">
              <w:r w:rsidRPr="00176777">
                <w:rPr>
                  <w:highlight w:val="yellow"/>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rsidR="00F30695" w:rsidRPr="00176777" w:rsidRDefault="00F30695" w:rsidP="00176777">
            <w:pPr>
              <w:pStyle w:val="TAH"/>
              <w:rPr>
                <w:ins w:id="5688" w:author="MCC160" w:date="2023-02-23T18:42:00Z"/>
                <w:b w:val="0"/>
                <w:highlight w:val="yellow"/>
                <w:lang w:val="fr-FR"/>
              </w:rPr>
            </w:pPr>
            <w:ins w:id="5689" w:author="MCC160" w:date="2023-02-23T18:42:00Z">
              <w:r w:rsidRPr="00176777">
                <w:rPr>
                  <w:highlight w:val="yellow"/>
                  <w:lang w:val="fr-FR"/>
                </w:rPr>
                <w:t>Condition</w:t>
              </w:r>
            </w:ins>
          </w:p>
        </w:tc>
      </w:tr>
      <w:tr w:rsidR="00F30695" w:rsidRPr="005D25E0" w:rsidTr="00176777">
        <w:trPr>
          <w:ins w:id="5690" w:author="MCC160" w:date="2023-02-23T18:42:00Z"/>
        </w:trPr>
        <w:tc>
          <w:tcPr>
            <w:tcW w:w="2837" w:type="dxa"/>
            <w:tcBorders>
              <w:top w:val="single" w:sz="4" w:space="0" w:color="auto"/>
              <w:left w:val="single" w:sz="4" w:space="0" w:color="auto"/>
              <w:bottom w:val="single" w:sz="4" w:space="0" w:color="auto"/>
              <w:right w:val="single" w:sz="4" w:space="0" w:color="auto"/>
            </w:tcBorders>
            <w:hideMark/>
          </w:tcPr>
          <w:p w:rsidR="00F30695" w:rsidRPr="00176777" w:rsidRDefault="00F30695" w:rsidP="00176777">
            <w:pPr>
              <w:pStyle w:val="TAL"/>
              <w:rPr>
                <w:ins w:id="5691" w:author="MCC160" w:date="2023-02-23T18:42:00Z"/>
                <w:bCs/>
                <w:szCs w:val="18"/>
                <w:highlight w:val="yellow"/>
                <w:lang w:val="fr-FR"/>
              </w:rPr>
            </w:pPr>
            <w:ins w:id="5692" w:author="MCC160" w:date="2023-02-23T18:42:00Z">
              <w:r w:rsidRPr="00176777">
                <w:rPr>
                  <w:highlight w:val="yellow"/>
                  <w:lang w:val="fr-FR"/>
                </w:rPr>
                <w:t>Message-body</w:t>
              </w:r>
            </w:ins>
          </w:p>
        </w:tc>
        <w:tc>
          <w:tcPr>
            <w:tcW w:w="2411" w:type="dxa"/>
            <w:tcBorders>
              <w:top w:val="single" w:sz="4" w:space="0" w:color="auto"/>
              <w:left w:val="single" w:sz="4" w:space="0" w:color="auto"/>
              <w:bottom w:val="single" w:sz="4" w:space="0" w:color="auto"/>
              <w:right w:val="single" w:sz="4" w:space="0" w:color="auto"/>
            </w:tcBorders>
          </w:tcPr>
          <w:p w:rsidR="00F30695" w:rsidRPr="00176777" w:rsidRDefault="00F30695" w:rsidP="00176777">
            <w:pPr>
              <w:pStyle w:val="TAL"/>
              <w:rPr>
                <w:ins w:id="5693" w:author="MCC160" w:date="2023-02-23T18:42:00Z"/>
                <w:highlight w:val="yellow"/>
                <w:lang w:val="fr-FR"/>
              </w:rPr>
            </w:pPr>
          </w:p>
        </w:tc>
        <w:tc>
          <w:tcPr>
            <w:tcW w:w="1985" w:type="dxa"/>
            <w:tcBorders>
              <w:top w:val="single" w:sz="4" w:space="0" w:color="auto"/>
              <w:left w:val="single" w:sz="4" w:space="0" w:color="auto"/>
              <w:bottom w:val="single" w:sz="4" w:space="0" w:color="auto"/>
              <w:right w:val="single" w:sz="4" w:space="0" w:color="auto"/>
            </w:tcBorders>
          </w:tcPr>
          <w:p w:rsidR="00F30695" w:rsidRPr="00176777" w:rsidRDefault="00F30695" w:rsidP="00176777">
            <w:pPr>
              <w:pStyle w:val="TAL"/>
              <w:rPr>
                <w:ins w:id="5694" w:author="MCC160" w:date="2023-02-23T18:42:00Z"/>
                <w:highlight w:val="yellow"/>
                <w:lang w:val="fr-FR"/>
              </w:rPr>
            </w:pPr>
          </w:p>
        </w:tc>
        <w:tc>
          <w:tcPr>
            <w:tcW w:w="1277" w:type="dxa"/>
            <w:tcBorders>
              <w:top w:val="single" w:sz="4" w:space="0" w:color="auto"/>
              <w:left w:val="single" w:sz="4" w:space="0" w:color="auto"/>
              <w:bottom w:val="single" w:sz="4" w:space="0" w:color="auto"/>
              <w:right w:val="single" w:sz="4" w:space="0" w:color="auto"/>
            </w:tcBorders>
          </w:tcPr>
          <w:p w:rsidR="00F30695" w:rsidRPr="00176777" w:rsidRDefault="00F30695" w:rsidP="00176777">
            <w:pPr>
              <w:pStyle w:val="TAL"/>
              <w:rPr>
                <w:ins w:id="5695" w:author="MCC160" w:date="2023-02-23T18:42:00Z"/>
                <w:highlight w:val="yellow"/>
                <w:lang w:val="fr-FR"/>
              </w:rPr>
            </w:pPr>
          </w:p>
        </w:tc>
        <w:tc>
          <w:tcPr>
            <w:tcW w:w="1135" w:type="dxa"/>
            <w:tcBorders>
              <w:top w:val="single" w:sz="4" w:space="0" w:color="auto"/>
              <w:left w:val="single" w:sz="4" w:space="0" w:color="auto"/>
              <w:bottom w:val="single" w:sz="4" w:space="0" w:color="auto"/>
              <w:right w:val="single" w:sz="4" w:space="0" w:color="auto"/>
            </w:tcBorders>
          </w:tcPr>
          <w:p w:rsidR="00F30695" w:rsidRPr="00176777" w:rsidRDefault="00F30695" w:rsidP="00176777">
            <w:pPr>
              <w:pStyle w:val="TAL"/>
              <w:rPr>
                <w:ins w:id="5696" w:author="MCC160" w:date="2023-02-23T18:42:00Z"/>
                <w:highlight w:val="yellow"/>
                <w:lang w:val="fr-FR"/>
              </w:rPr>
            </w:pPr>
          </w:p>
        </w:tc>
      </w:tr>
      <w:tr w:rsidR="00F30695" w:rsidRPr="005D25E0" w:rsidTr="00176777">
        <w:trPr>
          <w:ins w:id="5697" w:author="MCC160" w:date="2023-02-23T18:42:00Z"/>
        </w:trPr>
        <w:tc>
          <w:tcPr>
            <w:tcW w:w="2837" w:type="dxa"/>
            <w:tcBorders>
              <w:top w:val="single" w:sz="4" w:space="0" w:color="auto"/>
              <w:left w:val="single" w:sz="4" w:space="0" w:color="auto"/>
              <w:bottom w:val="single" w:sz="4" w:space="0" w:color="auto"/>
              <w:right w:val="single" w:sz="4" w:space="0" w:color="auto"/>
            </w:tcBorders>
            <w:vAlign w:val="center"/>
          </w:tcPr>
          <w:p w:rsidR="00F30695" w:rsidRPr="00176777" w:rsidRDefault="00F30695" w:rsidP="00176777">
            <w:pPr>
              <w:pStyle w:val="TAL"/>
              <w:rPr>
                <w:ins w:id="5698" w:author="MCC160" w:date="2023-02-23T18:42:00Z"/>
                <w:b/>
                <w:highlight w:val="yellow"/>
                <w:lang w:val="fr-FR"/>
              </w:rPr>
            </w:pPr>
            <w:ins w:id="5699" w:author="MCC160" w:date="2023-02-23T18:42:00Z">
              <w:r w:rsidRPr="00176777">
                <w:rPr>
                  <w:highlight w:val="yellow"/>
                  <w:lang w:val="fr-FR"/>
                </w:rPr>
                <w:t xml:space="preserve">  SDP Message</w:t>
              </w:r>
            </w:ins>
          </w:p>
        </w:tc>
        <w:tc>
          <w:tcPr>
            <w:tcW w:w="2411" w:type="dxa"/>
            <w:tcBorders>
              <w:top w:val="single" w:sz="4" w:space="0" w:color="auto"/>
              <w:left w:val="single" w:sz="4" w:space="0" w:color="auto"/>
              <w:bottom w:val="single" w:sz="4" w:space="0" w:color="auto"/>
              <w:right w:val="single" w:sz="4" w:space="0" w:color="auto"/>
            </w:tcBorders>
            <w:vAlign w:val="center"/>
          </w:tcPr>
          <w:p w:rsidR="00F30695" w:rsidRPr="00176777" w:rsidRDefault="00F30695" w:rsidP="00176777">
            <w:pPr>
              <w:pStyle w:val="TAL"/>
              <w:rPr>
                <w:ins w:id="5700" w:author="MCC160" w:date="2023-02-23T18:42:00Z"/>
                <w:highlight w:val="yellow"/>
                <w:lang w:val="fr-FR"/>
              </w:rPr>
            </w:pPr>
            <w:ins w:id="5701" w:author="MCC160" w:date="2023-02-23T18:42:00Z">
              <w:r w:rsidRPr="00176777">
                <w:rPr>
                  <w:highlight w:val="yellow"/>
                  <w:lang w:val="fr-FR"/>
                </w:rPr>
                <w:t>As described in Table 6.1.1.10.3.3-2B</w:t>
              </w:r>
            </w:ins>
          </w:p>
        </w:tc>
        <w:tc>
          <w:tcPr>
            <w:tcW w:w="1985" w:type="dxa"/>
            <w:tcBorders>
              <w:top w:val="single" w:sz="4" w:space="0" w:color="auto"/>
              <w:left w:val="single" w:sz="4" w:space="0" w:color="auto"/>
              <w:bottom w:val="single" w:sz="4" w:space="0" w:color="auto"/>
              <w:right w:val="single" w:sz="4" w:space="0" w:color="auto"/>
            </w:tcBorders>
          </w:tcPr>
          <w:p w:rsidR="00F30695" w:rsidRPr="00176777" w:rsidRDefault="00F30695" w:rsidP="00176777">
            <w:pPr>
              <w:pStyle w:val="TAL"/>
              <w:rPr>
                <w:ins w:id="5702" w:author="MCC160" w:date="2023-02-23T18:42:00Z"/>
                <w:highlight w:val="yellow"/>
                <w:lang w:val="fr-FR"/>
              </w:rPr>
            </w:pPr>
          </w:p>
        </w:tc>
        <w:tc>
          <w:tcPr>
            <w:tcW w:w="1277" w:type="dxa"/>
            <w:tcBorders>
              <w:top w:val="single" w:sz="4" w:space="0" w:color="auto"/>
              <w:left w:val="single" w:sz="4" w:space="0" w:color="auto"/>
              <w:bottom w:val="single" w:sz="4" w:space="0" w:color="auto"/>
              <w:right w:val="single" w:sz="4" w:space="0" w:color="auto"/>
            </w:tcBorders>
          </w:tcPr>
          <w:p w:rsidR="00F30695" w:rsidRPr="00176777" w:rsidRDefault="00F30695" w:rsidP="00176777">
            <w:pPr>
              <w:pStyle w:val="TAL"/>
              <w:rPr>
                <w:ins w:id="5703" w:author="MCC160" w:date="2023-02-23T18:42:00Z"/>
                <w:highlight w:val="yellow"/>
                <w:lang w:val="fr-FR"/>
              </w:rPr>
            </w:pPr>
          </w:p>
        </w:tc>
        <w:tc>
          <w:tcPr>
            <w:tcW w:w="1135" w:type="dxa"/>
            <w:tcBorders>
              <w:top w:val="single" w:sz="4" w:space="0" w:color="auto"/>
              <w:left w:val="single" w:sz="4" w:space="0" w:color="auto"/>
              <w:bottom w:val="single" w:sz="4" w:space="0" w:color="auto"/>
              <w:right w:val="single" w:sz="4" w:space="0" w:color="auto"/>
            </w:tcBorders>
          </w:tcPr>
          <w:p w:rsidR="00F30695" w:rsidRPr="00176777" w:rsidRDefault="00F30695" w:rsidP="00176777">
            <w:pPr>
              <w:pStyle w:val="TAL"/>
              <w:rPr>
                <w:ins w:id="5704" w:author="MCC160" w:date="2023-02-23T18:42:00Z"/>
                <w:highlight w:val="yellow"/>
                <w:lang w:val="fr-FR"/>
              </w:rPr>
            </w:pPr>
          </w:p>
        </w:tc>
      </w:tr>
    </w:tbl>
    <w:p w:rsidR="00B54636" w:rsidRPr="00B54636" w:rsidDel="00F30695" w:rsidRDefault="00B54636" w:rsidP="00B54636">
      <w:pPr>
        <w:keepNext/>
        <w:keepLines/>
        <w:spacing w:before="60"/>
        <w:jc w:val="center"/>
        <w:rPr>
          <w:del w:id="5705" w:author="MCC160" w:date="2023-02-23T18:42:00Z"/>
          <w:rFonts w:ascii="Arial" w:hAnsi="Arial"/>
          <w:b/>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F30695" w:rsidDel="00F30695" w:rsidTr="00FB0651">
        <w:trPr>
          <w:del w:id="5706" w:author="MCC160" w:date="2023-02-23T18:42:00Z"/>
        </w:trPr>
        <w:tc>
          <w:tcPr>
            <w:tcW w:w="9639"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rPr>
                <w:del w:id="5707" w:author="MCC160" w:date="2023-02-23T18:42:00Z"/>
                <w:rFonts w:ascii="Arial" w:hAnsi="Arial"/>
                <w:sz w:val="18"/>
                <w:highlight w:val="yellow"/>
                <w:lang w:val="fr-FR"/>
                <w:rPrChange w:id="5708" w:author="MCC160" w:date="2023-02-23T18:42:00Z">
                  <w:rPr>
                    <w:del w:id="5709" w:author="MCC160" w:date="2023-02-23T18:42:00Z"/>
                    <w:rFonts w:ascii="Arial" w:hAnsi="Arial"/>
                    <w:sz w:val="18"/>
                    <w:lang w:val="fr-FR"/>
                  </w:rPr>
                </w:rPrChange>
              </w:rPr>
            </w:pPr>
            <w:del w:id="5710" w:author="MCC160" w:date="2023-02-23T18:42:00Z">
              <w:r w:rsidRPr="00F30695" w:rsidDel="00F30695">
                <w:rPr>
                  <w:rFonts w:ascii="Arial" w:hAnsi="Arial"/>
                  <w:sz w:val="18"/>
                  <w:highlight w:val="yellow"/>
                  <w:lang w:val="fr-FR"/>
                  <w:rPrChange w:id="5711" w:author="MCC160" w:date="2023-02-23T18:42:00Z">
                    <w:rPr>
                      <w:rFonts w:ascii="Arial" w:hAnsi="Arial"/>
                      <w:sz w:val="18"/>
                      <w:lang w:val="fr-FR"/>
                    </w:rPr>
                  </w:rPrChange>
                </w:rPr>
                <w:delText>Derivation Path: TS 36.579-1 [2], Table 5.5.2.17.1.2-1 condition INVITE-RSP</w:delText>
              </w:r>
            </w:del>
          </w:p>
        </w:tc>
      </w:tr>
    </w:tbl>
    <w:p w:rsidR="00B54636" w:rsidRPr="00F30695" w:rsidDel="00F30695" w:rsidRDefault="00B54636" w:rsidP="00B54636">
      <w:pPr>
        <w:spacing w:after="0"/>
        <w:rPr>
          <w:del w:id="5712" w:author="MCC160" w:date="2023-02-23T18:42:00Z"/>
          <w:vanish/>
          <w:highlight w:val="yellow"/>
          <w:rPrChange w:id="5713" w:author="MCC160" w:date="2023-02-23T18:42:00Z">
            <w:rPr>
              <w:del w:id="5714" w:author="MCC160" w:date="2023-02-23T18:42:00Z"/>
              <w:vanish/>
            </w:rPr>
          </w:rPrChange>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F30695" w:rsidDel="00F30695" w:rsidTr="00FB0651">
        <w:trPr>
          <w:del w:id="5715" w:author="MCC160" w:date="2023-02-23T18:42:00Z"/>
        </w:trPr>
        <w:tc>
          <w:tcPr>
            <w:tcW w:w="2837"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jc w:val="center"/>
              <w:rPr>
                <w:del w:id="5716" w:author="MCC160" w:date="2023-02-23T18:42:00Z"/>
                <w:rFonts w:ascii="Arial" w:hAnsi="Arial"/>
                <w:b/>
                <w:sz w:val="18"/>
                <w:highlight w:val="yellow"/>
                <w:lang w:val="fr-FR" w:eastAsia="en-US"/>
                <w:rPrChange w:id="5717" w:author="MCC160" w:date="2023-02-23T18:42:00Z">
                  <w:rPr>
                    <w:del w:id="5718" w:author="MCC160" w:date="2023-02-23T18:42:00Z"/>
                    <w:rFonts w:ascii="Arial" w:hAnsi="Arial"/>
                    <w:b/>
                    <w:sz w:val="18"/>
                    <w:lang w:val="fr-FR" w:eastAsia="en-US"/>
                  </w:rPr>
                </w:rPrChange>
              </w:rPr>
            </w:pPr>
            <w:del w:id="5719" w:author="MCC160" w:date="2023-02-23T18:42:00Z">
              <w:r w:rsidRPr="00F30695" w:rsidDel="00F30695">
                <w:rPr>
                  <w:rFonts w:ascii="Arial" w:hAnsi="Arial"/>
                  <w:b/>
                  <w:sz w:val="18"/>
                  <w:highlight w:val="yellow"/>
                  <w:lang w:val="fr-FR"/>
                  <w:rPrChange w:id="5720" w:author="MCC160" w:date="2023-02-23T18:42:00Z">
                    <w:rPr>
                      <w:rFonts w:ascii="Arial" w:hAnsi="Arial"/>
                      <w:b/>
                      <w:sz w:val="18"/>
                      <w:lang w:val="fr-FR"/>
                    </w:rPr>
                  </w:rPrChange>
                </w:rPr>
                <w:delText>Information Element</w:delText>
              </w:r>
            </w:del>
          </w:p>
        </w:tc>
        <w:tc>
          <w:tcPr>
            <w:tcW w:w="2411"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jc w:val="center"/>
              <w:rPr>
                <w:del w:id="5721" w:author="MCC160" w:date="2023-02-23T18:42:00Z"/>
                <w:rFonts w:ascii="Arial" w:hAnsi="Arial"/>
                <w:b/>
                <w:sz w:val="18"/>
                <w:highlight w:val="yellow"/>
                <w:lang w:val="fr-FR"/>
                <w:rPrChange w:id="5722" w:author="MCC160" w:date="2023-02-23T18:42:00Z">
                  <w:rPr>
                    <w:del w:id="5723" w:author="MCC160" w:date="2023-02-23T18:42:00Z"/>
                    <w:rFonts w:ascii="Arial" w:hAnsi="Arial"/>
                    <w:b/>
                    <w:sz w:val="18"/>
                    <w:lang w:val="fr-FR"/>
                  </w:rPr>
                </w:rPrChange>
              </w:rPr>
            </w:pPr>
            <w:del w:id="5724" w:author="MCC160" w:date="2023-02-23T18:42:00Z">
              <w:r w:rsidRPr="00F30695" w:rsidDel="00F30695">
                <w:rPr>
                  <w:rFonts w:ascii="Arial" w:hAnsi="Arial"/>
                  <w:b/>
                  <w:sz w:val="18"/>
                  <w:highlight w:val="yellow"/>
                  <w:lang w:val="fr-FR"/>
                  <w:rPrChange w:id="5725" w:author="MCC160" w:date="2023-02-23T18:42:00Z">
                    <w:rPr>
                      <w:rFonts w:ascii="Arial" w:hAnsi="Arial"/>
                      <w:b/>
                      <w:sz w:val="18"/>
                      <w:lang w:val="fr-FR"/>
                    </w:rPr>
                  </w:rPrChange>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jc w:val="center"/>
              <w:rPr>
                <w:del w:id="5726" w:author="MCC160" w:date="2023-02-23T18:42:00Z"/>
                <w:rFonts w:ascii="Arial" w:hAnsi="Arial"/>
                <w:b/>
                <w:sz w:val="18"/>
                <w:highlight w:val="yellow"/>
                <w:lang w:val="fr-FR"/>
                <w:rPrChange w:id="5727" w:author="MCC160" w:date="2023-02-23T18:42:00Z">
                  <w:rPr>
                    <w:del w:id="5728" w:author="MCC160" w:date="2023-02-23T18:42:00Z"/>
                    <w:rFonts w:ascii="Arial" w:hAnsi="Arial"/>
                    <w:b/>
                    <w:sz w:val="18"/>
                    <w:lang w:val="fr-FR"/>
                  </w:rPr>
                </w:rPrChange>
              </w:rPr>
            </w:pPr>
            <w:del w:id="5729" w:author="MCC160" w:date="2023-02-23T18:42:00Z">
              <w:r w:rsidRPr="00F30695" w:rsidDel="00F30695">
                <w:rPr>
                  <w:rFonts w:ascii="Arial" w:hAnsi="Arial"/>
                  <w:b/>
                  <w:sz w:val="18"/>
                  <w:highlight w:val="yellow"/>
                  <w:lang w:val="fr-FR"/>
                  <w:rPrChange w:id="5730" w:author="MCC160" w:date="2023-02-23T18:42:00Z">
                    <w:rPr>
                      <w:rFonts w:ascii="Arial" w:hAnsi="Arial"/>
                      <w:b/>
                      <w:sz w:val="18"/>
                      <w:lang w:val="fr-FR"/>
                    </w:rPr>
                  </w:rPrChange>
                </w:rPr>
                <w:delText>Comment</w:delText>
              </w:r>
            </w:del>
          </w:p>
        </w:tc>
        <w:tc>
          <w:tcPr>
            <w:tcW w:w="1277"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jc w:val="center"/>
              <w:rPr>
                <w:del w:id="5731" w:author="MCC160" w:date="2023-02-23T18:42:00Z"/>
                <w:rFonts w:ascii="Arial" w:hAnsi="Arial"/>
                <w:b/>
                <w:sz w:val="18"/>
                <w:highlight w:val="yellow"/>
                <w:lang w:val="fr-FR"/>
                <w:rPrChange w:id="5732" w:author="MCC160" w:date="2023-02-23T18:42:00Z">
                  <w:rPr>
                    <w:del w:id="5733" w:author="MCC160" w:date="2023-02-23T18:42:00Z"/>
                    <w:rFonts w:ascii="Arial" w:hAnsi="Arial"/>
                    <w:b/>
                    <w:sz w:val="18"/>
                    <w:lang w:val="fr-FR"/>
                  </w:rPr>
                </w:rPrChange>
              </w:rPr>
            </w:pPr>
            <w:del w:id="5734" w:author="MCC160" w:date="2023-02-23T18:42:00Z">
              <w:r w:rsidRPr="00F30695" w:rsidDel="00F30695">
                <w:rPr>
                  <w:rFonts w:ascii="Arial" w:hAnsi="Arial"/>
                  <w:b/>
                  <w:sz w:val="18"/>
                  <w:highlight w:val="yellow"/>
                  <w:lang w:val="fr-FR"/>
                  <w:rPrChange w:id="5735" w:author="MCC160" w:date="2023-02-23T18:42:00Z">
                    <w:rPr>
                      <w:rFonts w:ascii="Arial" w:hAnsi="Arial"/>
                      <w:b/>
                      <w:sz w:val="18"/>
                      <w:lang w:val="fr-FR"/>
                    </w:rPr>
                  </w:rPrChange>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jc w:val="center"/>
              <w:rPr>
                <w:del w:id="5736" w:author="MCC160" w:date="2023-02-23T18:42:00Z"/>
                <w:rFonts w:ascii="Arial" w:hAnsi="Arial"/>
                <w:b/>
                <w:sz w:val="18"/>
                <w:highlight w:val="yellow"/>
                <w:lang w:val="fr-FR"/>
                <w:rPrChange w:id="5737" w:author="MCC160" w:date="2023-02-23T18:42:00Z">
                  <w:rPr>
                    <w:del w:id="5738" w:author="MCC160" w:date="2023-02-23T18:42:00Z"/>
                    <w:rFonts w:ascii="Arial" w:hAnsi="Arial"/>
                    <w:b/>
                    <w:sz w:val="18"/>
                    <w:lang w:val="fr-FR"/>
                  </w:rPr>
                </w:rPrChange>
              </w:rPr>
            </w:pPr>
            <w:del w:id="5739" w:author="MCC160" w:date="2023-02-23T18:42:00Z">
              <w:r w:rsidRPr="00F30695" w:rsidDel="00F30695">
                <w:rPr>
                  <w:rFonts w:ascii="Arial" w:hAnsi="Arial"/>
                  <w:b/>
                  <w:sz w:val="18"/>
                  <w:highlight w:val="yellow"/>
                  <w:lang w:val="fr-FR"/>
                  <w:rPrChange w:id="5740" w:author="MCC160" w:date="2023-02-23T18:42:00Z">
                    <w:rPr>
                      <w:rFonts w:ascii="Arial" w:hAnsi="Arial"/>
                      <w:b/>
                      <w:sz w:val="18"/>
                      <w:lang w:val="fr-FR"/>
                    </w:rPr>
                  </w:rPrChange>
                </w:rPr>
                <w:delText>Condition</w:delText>
              </w:r>
            </w:del>
          </w:p>
        </w:tc>
      </w:tr>
      <w:tr w:rsidR="00B54636" w:rsidRPr="00F30695" w:rsidDel="00F30695" w:rsidTr="00FB0651">
        <w:trPr>
          <w:del w:id="5741" w:author="MCC160" w:date="2023-02-23T18:42:00Z"/>
        </w:trPr>
        <w:tc>
          <w:tcPr>
            <w:tcW w:w="2837" w:type="dxa"/>
            <w:tcBorders>
              <w:top w:val="single" w:sz="4" w:space="0" w:color="auto"/>
              <w:left w:val="single" w:sz="4" w:space="0" w:color="auto"/>
              <w:bottom w:val="single" w:sz="4" w:space="0" w:color="auto"/>
              <w:right w:val="single" w:sz="4" w:space="0" w:color="auto"/>
            </w:tcBorders>
            <w:hideMark/>
          </w:tcPr>
          <w:p w:rsidR="00B54636" w:rsidRPr="00F30695" w:rsidDel="00F30695" w:rsidRDefault="00B54636" w:rsidP="00B54636">
            <w:pPr>
              <w:keepNext/>
              <w:keepLines/>
              <w:spacing w:after="0"/>
              <w:rPr>
                <w:del w:id="5742" w:author="MCC160" w:date="2023-02-23T18:42:00Z"/>
                <w:rFonts w:ascii="Arial" w:hAnsi="Arial"/>
                <w:b/>
                <w:bCs/>
                <w:sz w:val="18"/>
                <w:szCs w:val="18"/>
                <w:highlight w:val="yellow"/>
                <w:lang w:val="fr-FR"/>
                <w:rPrChange w:id="5743" w:author="MCC160" w:date="2023-02-23T18:42:00Z">
                  <w:rPr>
                    <w:del w:id="5744" w:author="MCC160" w:date="2023-02-23T18:42:00Z"/>
                    <w:rFonts w:ascii="Arial" w:hAnsi="Arial"/>
                    <w:b/>
                    <w:bCs/>
                    <w:sz w:val="18"/>
                    <w:szCs w:val="18"/>
                    <w:lang w:val="fr-FR"/>
                  </w:rPr>
                </w:rPrChange>
              </w:rPr>
            </w:pPr>
            <w:del w:id="5745" w:author="MCC160" w:date="2023-02-23T18:42:00Z">
              <w:r w:rsidRPr="00F30695" w:rsidDel="00F30695">
                <w:rPr>
                  <w:rFonts w:ascii="Arial" w:hAnsi="Arial"/>
                  <w:b/>
                  <w:sz w:val="18"/>
                  <w:highlight w:val="yellow"/>
                  <w:lang w:val="fr-FR"/>
                  <w:rPrChange w:id="5746" w:author="MCC160" w:date="2023-02-23T18:42:00Z">
                    <w:rPr>
                      <w:rFonts w:ascii="Arial" w:hAnsi="Arial"/>
                      <w:b/>
                      <w:sz w:val="18"/>
                      <w:lang w:val="fr-FR"/>
                    </w:rPr>
                  </w:rPrChange>
                </w:rPr>
                <w:delText>Message-body</w:delText>
              </w:r>
            </w:del>
          </w:p>
        </w:tc>
        <w:tc>
          <w:tcPr>
            <w:tcW w:w="2411" w:type="dxa"/>
            <w:tcBorders>
              <w:top w:val="single" w:sz="4" w:space="0" w:color="auto"/>
              <w:left w:val="single" w:sz="4" w:space="0" w:color="auto"/>
              <w:bottom w:val="single" w:sz="4" w:space="0" w:color="auto"/>
              <w:right w:val="single" w:sz="4" w:space="0" w:color="auto"/>
            </w:tcBorders>
          </w:tcPr>
          <w:p w:rsidR="00B54636" w:rsidRPr="00F30695" w:rsidDel="00F30695" w:rsidRDefault="00B54636" w:rsidP="00B54636">
            <w:pPr>
              <w:keepNext/>
              <w:keepLines/>
              <w:spacing w:after="0"/>
              <w:rPr>
                <w:del w:id="5747" w:author="MCC160" w:date="2023-02-23T18:42:00Z"/>
                <w:rFonts w:ascii="Arial" w:hAnsi="Arial"/>
                <w:sz w:val="18"/>
                <w:highlight w:val="yellow"/>
                <w:lang w:val="fr-FR"/>
                <w:rPrChange w:id="5748" w:author="MCC160" w:date="2023-02-23T18:42:00Z">
                  <w:rPr>
                    <w:del w:id="5749" w:author="MCC160" w:date="2023-02-23T18:42:00Z"/>
                    <w:rFonts w:ascii="Arial" w:hAnsi="Arial"/>
                    <w:sz w:val="18"/>
                    <w:lang w:val="fr-FR"/>
                  </w:rPr>
                </w:rPrChange>
              </w:rPr>
            </w:pPr>
          </w:p>
        </w:tc>
        <w:tc>
          <w:tcPr>
            <w:tcW w:w="1985" w:type="dxa"/>
            <w:tcBorders>
              <w:top w:val="single" w:sz="4" w:space="0" w:color="auto"/>
              <w:left w:val="single" w:sz="4" w:space="0" w:color="auto"/>
              <w:bottom w:val="single" w:sz="4" w:space="0" w:color="auto"/>
              <w:right w:val="single" w:sz="4" w:space="0" w:color="auto"/>
            </w:tcBorders>
          </w:tcPr>
          <w:p w:rsidR="00B54636" w:rsidRPr="00F30695" w:rsidDel="00F30695" w:rsidRDefault="00B54636" w:rsidP="00B54636">
            <w:pPr>
              <w:keepNext/>
              <w:keepLines/>
              <w:spacing w:after="0"/>
              <w:rPr>
                <w:del w:id="5750" w:author="MCC160" w:date="2023-02-23T18:42:00Z"/>
                <w:rFonts w:ascii="Arial" w:hAnsi="Arial" w:cs="Arial"/>
                <w:sz w:val="18"/>
                <w:szCs w:val="18"/>
                <w:highlight w:val="yellow"/>
                <w:lang w:val="fr-FR"/>
                <w:rPrChange w:id="5751" w:author="MCC160" w:date="2023-02-23T18:42:00Z">
                  <w:rPr>
                    <w:del w:id="5752" w:author="MCC160" w:date="2023-02-23T18:42:00Z"/>
                    <w:rFonts w:ascii="Arial" w:hAnsi="Arial" w:cs="Arial"/>
                    <w:sz w:val="18"/>
                    <w:szCs w:val="18"/>
                    <w:lang w:val="fr-FR"/>
                  </w:rPr>
                </w:rPrChange>
              </w:rPr>
            </w:pPr>
          </w:p>
        </w:tc>
        <w:tc>
          <w:tcPr>
            <w:tcW w:w="1277" w:type="dxa"/>
            <w:tcBorders>
              <w:top w:val="single" w:sz="4" w:space="0" w:color="auto"/>
              <w:left w:val="single" w:sz="4" w:space="0" w:color="auto"/>
              <w:bottom w:val="single" w:sz="4" w:space="0" w:color="auto"/>
              <w:right w:val="single" w:sz="4" w:space="0" w:color="auto"/>
            </w:tcBorders>
          </w:tcPr>
          <w:p w:rsidR="00B54636" w:rsidRPr="00F30695" w:rsidDel="00F30695" w:rsidRDefault="00B54636" w:rsidP="00B54636">
            <w:pPr>
              <w:keepNext/>
              <w:keepLines/>
              <w:spacing w:after="0"/>
              <w:rPr>
                <w:del w:id="5753" w:author="MCC160" w:date="2023-02-23T18:42:00Z"/>
                <w:rFonts w:ascii="Arial" w:hAnsi="Arial"/>
                <w:sz w:val="18"/>
                <w:highlight w:val="yellow"/>
                <w:lang w:val="fr-FR"/>
                <w:rPrChange w:id="5754" w:author="MCC160" w:date="2023-02-23T18:42:00Z">
                  <w:rPr>
                    <w:del w:id="5755" w:author="MCC160" w:date="2023-02-23T18:42:00Z"/>
                    <w:rFonts w:ascii="Arial" w:hAnsi="Arial"/>
                    <w:sz w:val="18"/>
                    <w:lang w:val="fr-FR"/>
                  </w:rPr>
                </w:rPrChange>
              </w:rPr>
            </w:pPr>
          </w:p>
        </w:tc>
        <w:tc>
          <w:tcPr>
            <w:tcW w:w="1135" w:type="dxa"/>
            <w:tcBorders>
              <w:top w:val="single" w:sz="4" w:space="0" w:color="auto"/>
              <w:left w:val="single" w:sz="4" w:space="0" w:color="auto"/>
              <w:bottom w:val="single" w:sz="4" w:space="0" w:color="auto"/>
              <w:right w:val="single" w:sz="4" w:space="0" w:color="auto"/>
            </w:tcBorders>
          </w:tcPr>
          <w:p w:rsidR="00B54636" w:rsidRPr="00F30695" w:rsidDel="00F30695" w:rsidRDefault="00B54636" w:rsidP="00B54636">
            <w:pPr>
              <w:keepNext/>
              <w:keepLines/>
              <w:spacing w:after="0"/>
              <w:rPr>
                <w:del w:id="5756" w:author="MCC160" w:date="2023-02-23T18:42:00Z"/>
                <w:rFonts w:ascii="Arial" w:hAnsi="Arial"/>
                <w:sz w:val="18"/>
                <w:highlight w:val="yellow"/>
                <w:lang w:val="fr-FR"/>
                <w:rPrChange w:id="5757" w:author="MCC160" w:date="2023-02-23T18:42:00Z">
                  <w:rPr>
                    <w:del w:id="5758" w:author="MCC160" w:date="2023-02-23T18:42:00Z"/>
                    <w:rFonts w:ascii="Arial" w:hAnsi="Arial"/>
                    <w:sz w:val="18"/>
                    <w:lang w:val="fr-FR"/>
                  </w:rPr>
                </w:rPrChange>
              </w:rPr>
            </w:pPr>
          </w:p>
        </w:tc>
      </w:tr>
      <w:tr w:rsidR="00B54636" w:rsidRPr="00B54636" w:rsidDel="00F30695" w:rsidTr="00FB0651">
        <w:trPr>
          <w:del w:id="5759" w:author="MCC160" w:date="2023-02-23T18:42:00Z"/>
        </w:trPr>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F30695" w:rsidDel="00F30695" w:rsidRDefault="00B54636" w:rsidP="00B54636">
            <w:pPr>
              <w:keepNext/>
              <w:keepLines/>
              <w:spacing w:after="0"/>
              <w:rPr>
                <w:del w:id="5760" w:author="MCC160" w:date="2023-02-23T18:42:00Z"/>
                <w:rFonts w:ascii="Arial" w:hAnsi="Arial"/>
                <w:b/>
                <w:sz w:val="18"/>
                <w:highlight w:val="yellow"/>
                <w:lang w:val="fr-FR"/>
                <w:rPrChange w:id="5761" w:author="MCC160" w:date="2023-02-23T18:42:00Z">
                  <w:rPr>
                    <w:del w:id="5762" w:author="MCC160" w:date="2023-02-23T18:42:00Z"/>
                    <w:rFonts w:ascii="Arial" w:hAnsi="Arial"/>
                    <w:b/>
                    <w:sz w:val="18"/>
                    <w:lang w:val="fr-FR"/>
                  </w:rPr>
                </w:rPrChange>
              </w:rPr>
            </w:pPr>
            <w:del w:id="5763" w:author="MCC160" w:date="2023-02-23T18:42:00Z">
              <w:r w:rsidRPr="00F30695" w:rsidDel="00F30695">
                <w:rPr>
                  <w:rFonts w:ascii="Arial" w:hAnsi="Arial"/>
                  <w:sz w:val="18"/>
                  <w:highlight w:val="yellow"/>
                  <w:lang w:val="fr-FR"/>
                  <w:rPrChange w:id="5764" w:author="MCC160" w:date="2023-02-23T18:42:00Z">
                    <w:rPr>
                      <w:rFonts w:ascii="Arial" w:hAnsi="Arial"/>
                      <w:sz w:val="18"/>
                      <w:lang w:val="fr-FR"/>
                    </w:rPr>
                  </w:rPrChange>
                </w:rPr>
                <w:delText xml:space="preserve">  SDP Message</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rsidR="00B54636" w:rsidRPr="00B54636" w:rsidDel="00F30695" w:rsidRDefault="00B54636" w:rsidP="00B54636">
            <w:pPr>
              <w:keepNext/>
              <w:keepLines/>
              <w:spacing w:after="0"/>
              <w:rPr>
                <w:del w:id="5765" w:author="MCC160" w:date="2023-02-23T18:42:00Z"/>
                <w:rFonts w:ascii="Arial" w:hAnsi="Arial"/>
                <w:sz w:val="18"/>
                <w:lang w:val="fr-FR"/>
              </w:rPr>
            </w:pPr>
            <w:del w:id="5766" w:author="MCC160" w:date="2023-02-23T18:42:00Z">
              <w:r w:rsidRPr="00F30695" w:rsidDel="00F30695">
                <w:rPr>
                  <w:rFonts w:ascii="Arial" w:hAnsi="Arial"/>
                  <w:sz w:val="18"/>
                  <w:highlight w:val="yellow"/>
                  <w:lang w:val="fr-FR"/>
                  <w:rPrChange w:id="5767" w:author="MCC160" w:date="2023-02-23T18:42:00Z">
                    <w:rPr>
                      <w:rFonts w:ascii="Arial" w:hAnsi="Arial"/>
                      <w:sz w:val="18"/>
                      <w:lang w:val="fr-FR"/>
                    </w:rPr>
                  </w:rPrChange>
                </w:rPr>
                <w:delText>As described in Table 6.1.1.10.3.3-2B</w:delText>
              </w:r>
            </w:del>
          </w:p>
        </w:tc>
        <w:tc>
          <w:tcPr>
            <w:tcW w:w="1985" w:type="dxa"/>
            <w:tcBorders>
              <w:top w:val="single" w:sz="4" w:space="0" w:color="auto"/>
              <w:left w:val="single" w:sz="4" w:space="0" w:color="auto"/>
              <w:bottom w:val="single" w:sz="4" w:space="0" w:color="auto"/>
              <w:right w:val="single" w:sz="4" w:space="0" w:color="auto"/>
            </w:tcBorders>
          </w:tcPr>
          <w:p w:rsidR="00B54636" w:rsidRPr="00B54636" w:rsidDel="00F30695" w:rsidRDefault="00B54636" w:rsidP="00B54636">
            <w:pPr>
              <w:keepNext/>
              <w:keepLines/>
              <w:spacing w:after="0"/>
              <w:rPr>
                <w:del w:id="5768" w:author="MCC160" w:date="2023-02-23T18:42:00Z"/>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rsidR="00B54636" w:rsidRPr="00B54636" w:rsidDel="00F30695" w:rsidRDefault="00B54636" w:rsidP="00B54636">
            <w:pPr>
              <w:keepNext/>
              <w:keepLines/>
              <w:spacing w:after="0"/>
              <w:rPr>
                <w:del w:id="5769" w:author="MCC160" w:date="2023-02-23T18:42:00Z"/>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rsidR="00B54636" w:rsidRPr="00B54636" w:rsidDel="00F30695" w:rsidRDefault="00B54636" w:rsidP="00B54636">
            <w:pPr>
              <w:keepNext/>
              <w:keepLines/>
              <w:spacing w:after="0"/>
              <w:rPr>
                <w:del w:id="5770" w:author="MCC160" w:date="2023-02-23T18:42:00Z"/>
                <w:rFonts w:ascii="Arial" w:hAnsi="Arial"/>
                <w:sz w:val="18"/>
                <w:lang w:val="fr-FR"/>
              </w:rPr>
            </w:pPr>
          </w:p>
        </w:tc>
      </w:tr>
    </w:tbl>
    <w:p w:rsidR="00B54636" w:rsidRPr="00B54636" w:rsidRDefault="00B54636" w:rsidP="00B54636">
      <w:pPr>
        <w:rPr>
          <w:lang w:eastAsia="en-US"/>
        </w:rPr>
      </w:pPr>
    </w:p>
    <w:p w:rsidR="00B54636" w:rsidRPr="00B54636" w:rsidRDefault="00B54636">
      <w:pPr>
        <w:pStyle w:val="TH"/>
        <w:pPrChange w:id="5771" w:author="MCC160" w:date="2023-02-23T18:47:00Z">
          <w:pPr>
            <w:keepNext/>
            <w:keepLines/>
            <w:spacing w:before="60"/>
            <w:jc w:val="center"/>
          </w:pPr>
        </w:pPrChange>
      </w:pPr>
      <w:r w:rsidRPr="00B54636">
        <w:t>Table 6.1.1.13.3.3-2B: SDP in SIP 200 (OK) (Table 6.1.1.13.3.3-2A)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772" w:author="MCC160" w:date="2023-02-23T18:47:00Z">
                <w:pPr>
                  <w:keepNext/>
                  <w:keepLines/>
                  <w:spacing w:after="0"/>
                </w:pPr>
              </w:pPrChange>
            </w:pPr>
            <w:r w:rsidRPr="00B54636">
              <w:rPr>
                <w:lang w:val="fr-FR"/>
              </w:rPr>
              <w:t>Derivation Path: TS 36.579-1 [2], Table 5.5.3.1.2-1</w:t>
            </w:r>
            <w:ins w:id="5773" w:author="MCC160" w:date="2023-01-20T21:30:00Z">
              <w:r w:rsidR="002E15E3">
                <w:rPr>
                  <w:lang w:val="fr-FR"/>
                </w:rPr>
                <w:t>,</w:t>
              </w:r>
            </w:ins>
            <w:r w:rsidRPr="00B54636">
              <w:rPr>
                <w:lang w:val="fr-FR"/>
              </w:rPr>
              <w:t xml:space="preserve"> condition SDP_ANSWER, IMPLICIT_FLOOR_GRANTED, IMPLICIT_GRANT_REQUESTED</w:t>
            </w:r>
          </w:p>
        </w:tc>
      </w:tr>
    </w:tbl>
    <w:p w:rsidR="00B54636" w:rsidRPr="00B54636" w:rsidRDefault="00B54636" w:rsidP="00B54636">
      <w:pPr>
        <w:rPr>
          <w:lang w:eastAsia="en-US"/>
        </w:rPr>
      </w:pPr>
    </w:p>
    <w:p w:rsidR="00B54636" w:rsidRPr="00B54636" w:rsidRDefault="00B54636">
      <w:pPr>
        <w:pStyle w:val="TH"/>
        <w:pPrChange w:id="5774" w:author="MCC160" w:date="2023-02-23T18:47:00Z">
          <w:pPr>
            <w:keepNext/>
            <w:keepLines/>
            <w:spacing w:before="60"/>
            <w:jc w:val="center"/>
          </w:pPr>
        </w:pPrChange>
      </w:pPr>
      <w:r w:rsidRPr="00B54636">
        <w:t>Table 6.1.1.13.3.3-3: Void</w:t>
      </w:r>
    </w:p>
    <w:p w:rsidR="00B54636" w:rsidRPr="00B54636" w:rsidRDefault="00B54636">
      <w:pPr>
        <w:pStyle w:val="TH"/>
        <w:pPrChange w:id="5775" w:author="MCC160" w:date="2023-02-23T18:47:00Z">
          <w:pPr>
            <w:keepNext/>
            <w:keepLines/>
            <w:spacing w:before="60"/>
            <w:jc w:val="center"/>
          </w:pPr>
        </w:pPrChange>
      </w:pPr>
      <w:r w:rsidRPr="00B54636">
        <w:t>Table 6.1.1.13.3.3-4: SIP BYE from the SS (step 6, Table 6.1.1.13.3.</w:t>
      </w:r>
      <w:ins w:id="5776" w:author="MCC160" w:date="2023-02-26T17:26:00Z">
        <w:r w:rsidR="0093438B" w:rsidRPr="0093438B">
          <w:rPr>
            <w:highlight w:val="yellow"/>
            <w:rPrChange w:id="5777" w:author="MCC160" w:date="2023-02-26T17:27:00Z">
              <w:rPr>
                <w:b/>
              </w:rPr>
            </w:rPrChange>
          </w:rPr>
          <w:t>2</w:t>
        </w:r>
      </w:ins>
      <w:del w:id="5778" w:author="MCC160" w:date="2023-02-26T17:26:00Z">
        <w:r w:rsidRPr="0093438B" w:rsidDel="0093438B">
          <w:rPr>
            <w:highlight w:val="yellow"/>
            <w:rPrChange w:id="5779" w:author="MCC160" w:date="2023-02-26T17:27:00Z">
              <w:rPr>
                <w:b/>
              </w:rPr>
            </w:rPrChange>
          </w:rPr>
          <w:delText>3</w:delText>
        </w:r>
      </w:del>
      <w:r w:rsidRPr="00B54636">
        <w:t>-1;</w:t>
      </w:r>
      <w:r w:rsidRPr="00B54636">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780" w:author="MCC160" w:date="2023-02-23T18:47:00Z">
                <w:pPr>
                  <w:keepNext/>
                  <w:keepLines/>
                  <w:spacing w:after="0"/>
                </w:pPr>
              </w:pPrChange>
            </w:pPr>
            <w:r w:rsidRPr="00B54636">
              <w:rPr>
                <w:lang w:val="fr-FR"/>
              </w:rPr>
              <w:t>Derivation Path: TS 36.579-1 [2], Table 5.5.2.2.2-1</w:t>
            </w:r>
            <w:ins w:id="5781" w:author="MCC160" w:date="2023-01-20T21:30:00Z">
              <w:r w:rsidR="002E15E3">
                <w:rPr>
                  <w:lang w:val="fr-FR"/>
                </w:rPr>
                <w:t>,</w:t>
              </w:r>
            </w:ins>
            <w:r w:rsidRPr="00B54636">
              <w:rPr>
                <w:lang w:val="fr-FR"/>
              </w:rPr>
              <w:t xml:space="preserve"> condition MO_CALL</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5782" w:name="_Toc60995653"/>
      <w:bookmarkStart w:id="5783" w:name="_Toc69159781"/>
      <w:bookmarkStart w:id="5784" w:name="_Toc76583130"/>
      <w:bookmarkStart w:id="5785" w:name="_Toc83808682"/>
      <w:bookmarkStart w:id="5786" w:name="_Toc91233503"/>
      <w:bookmarkStart w:id="5787" w:name="_Toc100348982"/>
      <w:bookmarkStart w:id="5788" w:name="_Toc106787138"/>
      <w:bookmarkStart w:id="5789" w:name="_Toc124350039"/>
      <w:r w:rsidRPr="00B54636">
        <w:rPr>
          <w:rFonts w:ascii="Arial" w:hAnsi="Arial"/>
          <w:sz w:val="24"/>
        </w:rPr>
        <w:t>6.1.1.14</w:t>
      </w:r>
      <w:r w:rsidRPr="00B54636">
        <w:rPr>
          <w:rFonts w:ascii="Arial" w:hAnsi="Arial"/>
          <w:sz w:val="24"/>
        </w:rPr>
        <w:tab/>
        <w:t>On-network / Pre-Arranged Imminent Peril Group Call / Client Terminated (CT)</w:t>
      </w:r>
      <w:bookmarkEnd w:id="5513"/>
      <w:bookmarkEnd w:id="5514"/>
      <w:bookmarkEnd w:id="5515"/>
      <w:bookmarkEnd w:id="5782"/>
      <w:bookmarkEnd w:id="5783"/>
      <w:bookmarkEnd w:id="5784"/>
      <w:bookmarkEnd w:id="5785"/>
      <w:bookmarkEnd w:id="5786"/>
      <w:bookmarkEnd w:id="5787"/>
      <w:bookmarkEnd w:id="5788"/>
      <w:bookmarkEnd w:id="5789"/>
    </w:p>
    <w:p w:rsidR="00B54636" w:rsidRPr="00B54636" w:rsidRDefault="00B54636">
      <w:pPr>
        <w:pStyle w:val="H6"/>
        <w:pPrChange w:id="5790" w:author="MCC160" w:date="2023-02-23T18:47:00Z">
          <w:pPr>
            <w:keepNext/>
            <w:keepLines/>
            <w:spacing w:before="120"/>
            <w:ind w:left="1985" w:hanging="1985"/>
          </w:pPr>
        </w:pPrChange>
      </w:pPr>
      <w:r w:rsidRPr="00B54636">
        <w:t>6.1.1.14.1</w:t>
      </w:r>
      <w:r w:rsidRPr="00B54636">
        <w:tab/>
        <w:t>Test Purpose (TP)</w:t>
      </w:r>
    </w:p>
    <w:p w:rsidR="00B54636" w:rsidRPr="00B54636" w:rsidRDefault="00B54636">
      <w:pPr>
        <w:pStyle w:val="H6"/>
        <w:pPrChange w:id="5791" w:author="MCC160" w:date="2023-02-23T18:47:00Z">
          <w:pPr>
            <w:keepNext/>
            <w:keepLines/>
            <w:spacing w:before="120"/>
            <w:ind w:left="1985" w:hanging="1985"/>
          </w:pPr>
        </w:pPrChange>
      </w:pPr>
      <w:r w:rsidRPr="00B54636">
        <w:t>(1)</w:t>
      </w:r>
    </w:p>
    <w:p w:rsidR="00B54636" w:rsidRPr="00B54636" w:rsidRDefault="00B54636">
      <w:pPr>
        <w:pStyle w:val="PL"/>
        <w:pPrChange w:id="579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579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579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Client receives a SIP INVITE message of an MCPTT </w:t>
      </w:r>
      <w:r w:rsidRPr="00B54636">
        <w:rPr>
          <w:lang w:eastAsia="ko-KR"/>
        </w:rPr>
        <w:t xml:space="preserve">On-demand Pre-arranged Imminent Peril Group Call </w:t>
      </w:r>
      <w:r w:rsidRPr="00B54636">
        <w:t>}</w:t>
      </w:r>
    </w:p>
    <w:p w:rsidR="00B54636" w:rsidRPr="00B54636" w:rsidRDefault="00B54636">
      <w:pPr>
        <w:pStyle w:val="PL"/>
        <w:pPrChange w:id="579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pPr>
        </w:pPrChange>
      </w:pPr>
      <w:r w:rsidRPr="00B54636">
        <w:rPr>
          <w:b/>
        </w:rPr>
        <w:t>then</w:t>
      </w:r>
      <w:r w:rsidRPr="00B54636">
        <w:t xml:space="preserve"> { the MCPTT Client displays an indication for the </w:t>
      </w:r>
      <w:r w:rsidRPr="00B54636">
        <w:rPr>
          <w:lang w:eastAsia="ko-KR"/>
        </w:rPr>
        <w:t>Pre-arranged</w:t>
      </w:r>
      <w:r w:rsidRPr="00B54636">
        <w:t xml:space="preserve"> MCPTT imminent peril group call to the user </w:t>
      </w:r>
      <w:r w:rsidRPr="00B54636">
        <w:rPr>
          <w:b/>
        </w:rPr>
        <w:t>and</w:t>
      </w:r>
      <w:r w:rsidRPr="00B54636">
        <w:t xml:space="preserve"> responds to the SS with correct SIP messages }</w:t>
      </w:r>
    </w:p>
    <w:p w:rsidR="00B54636" w:rsidRPr="00B54636" w:rsidRDefault="00B54636">
      <w:pPr>
        <w:pStyle w:val="PL"/>
        <w:pPrChange w:id="579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579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5798" w:author="MCC160" w:date="2023-02-23T18:47:00Z">
          <w:pPr>
            <w:keepNext/>
            <w:keepLines/>
            <w:spacing w:before="120"/>
            <w:ind w:left="1985" w:hanging="1985"/>
          </w:pPr>
        </w:pPrChange>
      </w:pPr>
      <w:r w:rsidRPr="00B54636">
        <w:t>(2)</w:t>
      </w:r>
    </w:p>
    <w:p w:rsidR="00B54636" w:rsidRPr="00B54636" w:rsidRDefault="00B54636">
      <w:pPr>
        <w:pStyle w:val="PL"/>
        <w:pPrChange w:id="579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incoming </w:t>
      </w:r>
      <w:r w:rsidRPr="00B54636">
        <w:rPr>
          <w:lang w:eastAsia="ko-KR"/>
        </w:rPr>
        <w:t xml:space="preserve">Pre-arranged </w:t>
      </w:r>
      <w:r w:rsidRPr="00B54636">
        <w:t xml:space="preserve">MCPTT imminent peril group call </w:t>
      </w:r>
      <w:r w:rsidRPr="00B54636">
        <w:rPr>
          <w:b/>
        </w:rPr>
        <w:t>and</w:t>
      </w:r>
      <w:r w:rsidRPr="00B54636">
        <w:t xml:space="preserve"> the Answer-Mode header in the SIP INVITE message is set to Manual }</w:t>
      </w:r>
    </w:p>
    <w:p w:rsidR="00B54636" w:rsidRPr="00B54636" w:rsidRDefault="00B54636">
      <w:pPr>
        <w:pStyle w:val="PL"/>
        <w:pPrChange w:id="580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580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user answers the MCPTT imminent peril group call }</w:t>
      </w:r>
    </w:p>
    <w:p w:rsidR="00B54636" w:rsidRPr="00B54636" w:rsidRDefault="00B54636">
      <w:pPr>
        <w:pStyle w:val="PL"/>
        <w:pPrChange w:id="580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sends a SIP 200 OK as a response to the SIP INVITE message }</w:t>
      </w:r>
    </w:p>
    <w:p w:rsidR="00B54636" w:rsidRPr="00B54636" w:rsidRDefault="00B54636">
      <w:pPr>
        <w:pStyle w:val="PL"/>
        <w:pPrChange w:id="580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580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5805" w:author="MCC160" w:date="2023-02-23T18:47:00Z">
          <w:pPr>
            <w:keepNext/>
            <w:keepLines/>
            <w:spacing w:before="120"/>
            <w:ind w:left="1985" w:hanging="1985"/>
          </w:pPr>
        </w:pPrChange>
      </w:pPr>
      <w:r w:rsidRPr="00B54636">
        <w:t>6.1.1.14.2</w:t>
      </w:r>
      <w:r w:rsidRPr="00B54636">
        <w:tab/>
        <w:t>Conformance requirements</w:t>
      </w:r>
    </w:p>
    <w:p w:rsidR="00B54636" w:rsidRPr="00B54636" w:rsidRDefault="00B54636" w:rsidP="00B54636">
      <w:r w:rsidRPr="00B54636">
        <w:t>References: The conformance requirements covered in the current TC are specified in TS 24.379, clause 10.1.1.2.1.2. Unless otherwise stated, these are Rel-13 requirements.</w:t>
      </w:r>
    </w:p>
    <w:p w:rsidR="00B54636" w:rsidRPr="00B54636" w:rsidRDefault="00B54636" w:rsidP="00B54636">
      <w:r w:rsidRPr="00B54636">
        <w:t>[TS 24.379, clause 10.1.1.2.1.2]</w:t>
      </w:r>
    </w:p>
    <w:p w:rsidR="00B54636" w:rsidRPr="00B54636" w:rsidRDefault="00B54636" w:rsidP="00B54636">
      <w:r w:rsidRPr="00B54636">
        <w:rPr>
          <w:lang w:eastAsia="ko-KR"/>
        </w:rPr>
        <w:t>In the procedures in this subclause:</w:t>
      </w:r>
    </w:p>
    <w:p w:rsidR="00B54636" w:rsidRPr="00B54636" w:rsidRDefault="00B54636" w:rsidP="00B54636">
      <w:pPr>
        <w:ind w:left="568" w:hanging="284"/>
      </w:pPr>
      <w:r w:rsidRPr="00B54636">
        <w:t>...</w:t>
      </w:r>
    </w:p>
    <w:p w:rsidR="00B54636" w:rsidRPr="00B54636" w:rsidRDefault="00B54636" w:rsidP="00B54636">
      <w:pPr>
        <w:ind w:left="568" w:hanging="284"/>
      </w:pPr>
      <w:r w:rsidRPr="00B54636">
        <w:t>2)</w:t>
      </w:r>
      <w:r w:rsidRPr="00B54636">
        <w:tab/>
        <w:t>imminent peril indication in an incoming SIP INVITE request refers to the &lt;imminentperil-ind&gt; element of the application/vnd.3gpp.mcptt-info+xml MIME body.</w:t>
      </w:r>
    </w:p>
    <w:p w:rsidR="00B54636" w:rsidRPr="00B54636" w:rsidRDefault="00B54636" w:rsidP="00B54636">
      <w:r w:rsidRPr="00B54636">
        <w:t>Upon receipt of an initial SIP INVITE request, the MCPTT client shall follow the procedures for termination of multimedia sessions in the IM CN subsystem as specified in 3GPP TS 24.229 [4] with the clarifications below.</w:t>
      </w:r>
    </w:p>
    <w:p w:rsidR="00B54636" w:rsidRPr="00B54636" w:rsidRDefault="00B54636" w:rsidP="00B54636">
      <w:r w:rsidRPr="00B54636">
        <w:t>The MCPTT client:</w:t>
      </w:r>
    </w:p>
    <w:p w:rsidR="00B54636" w:rsidRPr="00B54636" w:rsidRDefault="00B54636" w:rsidP="00B54636">
      <w:pPr>
        <w:ind w:left="568" w:hanging="284"/>
      </w:pPr>
      <w:r w:rsidRPr="00B54636">
        <w:rPr>
          <w:lang w:eastAsia="ko-KR"/>
        </w:rPr>
        <w:t>...</w:t>
      </w:r>
    </w:p>
    <w:p w:rsidR="00B54636" w:rsidRPr="00B54636" w:rsidRDefault="00B54636" w:rsidP="00B54636">
      <w:pPr>
        <w:ind w:left="568" w:hanging="284"/>
      </w:pPr>
      <w:r w:rsidRPr="00B54636">
        <w:t>5)</w:t>
      </w:r>
      <w:r w:rsidRPr="00B54636">
        <w:tab/>
        <w:t>if the SIP INVITE request contains an application/vnd.3gpp.mcptt-info+xml MIME body with the &lt;mcpttinfo&gt; element containing the &lt;mcptt-Params&gt; element with the &lt;imminentperil-ind&gt; element set to a value of "true":</w:t>
      </w:r>
    </w:p>
    <w:p w:rsidR="00B54636" w:rsidRPr="00B54636" w:rsidRDefault="00B54636" w:rsidP="00B54636">
      <w:pPr>
        <w:ind w:left="851" w:hanging="284"/>
      </w:pPr>
      <w:r w:rsidRPr="00B54636">
        <w:t>a)</w:t>
      </w:r>
      <w:r w:rsidRPr="00B54636">
        <w:tab/>
        <w:t xml:space="preserve">should display to the MCPTT </w:t>
      </w:r>
      <w:r w:rsidRPr="00B54636">
        <w:rPr>
          <w:lang w:eastAsia="ko-KR"/>
        </w:rPr>
        <w:t>u</w:t>
      </w:r>
      <w:r w:rsidRPr="00B54636">
        <w:t>ser an indication that this is a SIP INVITE request for an MCPTT imminent peril group call and:</w:t>
      </w:r>
    </w:p>
    <w:p w:rsidR="00B54636" w:rsidRPr="00B54636" w:rsidRDefault="00B54636" w:rsidP="00B54636">
      <w:pPr>
        <w:ind w:left="1135" w:hanging="284"/>
      </w:pPr>
      <w:r w:rsidRPr="00B54636">
        <w:t>i)</w:t>
      </w:r>
      <w:r w:rsidRPr="00B54636">
        <w:tab/>
        <w:t>should display the MCPTT ID of the originator of the MCPTT imminent peril group call contained in the &lt;mcptt-calling-user-id&gt; element of the application/vnd.3gpp.mcptt-info+xml MIME body; and</w:t>
      </w:r>
    </w:p>
    <w:p w:rsidR="00B54636" w:rsidRPr="00B54636" w:rsidRDefault="00B54636" w:rsidP="00B54636">
      <w:pPr>
        <w:ind w:left="1135" w:hanging="284"/>
      </w:pPr>
      <w:r w:rsidRPr="00B54636">
        <w:t>ii)</w:t>
      </w:r>
      <w:r w:rsidRPr="00B54636">
        <w:tab/>
        <w:t>should display the MCPTT group identity of the group with the imminent peril condition contained in the &lt;mcptt-calling-group-id&gt; element; and</w:t>
      </w:r>
    </w:p>
    <w:p w:rsidR="00B54636" w:rsidRPr="00B54636" w:rsidRDefault="00B54636" w:rsidP="00B54636">
      <w:pPr>
        <w:ind w:left="851" w:hanging="284"/>
      </w:pPr>
      <w:r w:rsidRPr="00B54636">
        <w:t>b)</w:t>
      </w:r>
      <w:r w:rsidRPr="00B54636">
        <w:tab/>
        <w:t>shall set the MCPTT imminent peril group state to "MIG 2: in-progress";</w:t>
      </w:r>
    </w:p>
    <w:p w:rsidR="00B54636" w:rsidRPr="00B54636" w:rsidRDefault="00B54636" w:rsidP="00B54636">
      <w:pPr>
        <w:ind w:left="568" w:hanging="284"/>
        <w:rPr>
          <w:lang w:eastAsia="ko-KR"/>
        </w:rPr>
      </w:pPr>
      <w:r w:rsidRPr="00B54636">
        <w:t>6)</w:t>
      </w:r>
      <w:r w:rsidRPr="00B54636">
        <w:tab/>
        <w:t xml:space="preserve">may display to the MCPTT </w:t>
      </w:r>
      <w:r w:rsidRPr="00B54636">
        <w:rPr>
          <w:lang w:eastAsia="ko-KR"/>
        </w:rPr>
        <w:t>u</w:t>
      </w:r>
      <w:r w:rsidRPr="00B54636">
        <w:t xml:space="preserve">ser the MCPTT </w:t>
      </w:r>
      <w:r w:rsidRPr="00B54636">
        <w:rPr>
          <w:lang w:eastAsia="ko-KR"/>
        </w:rPr>
        <w:t>ID</w:t>
      </w:r>
      <w:r w:rsidRPr="00B54636">
        <w:t xml:space="preserve"> of the </w:t>
      </w:r>
      <w:r w:rsidRPr="00B54636">
        <w:rPr>
          <w:lang w:eastAsia="ko-KR"/>
        </w:rPr>
        <w:t>i</w:t>
      </w:r>
      <w:r w:rsidRPr="00B54636">
        <w:t xml:space="preserve">nviting MCPTT </w:t>
      </w:r>
      <w:r w:rsidRPr="00B54636">
        <w:rPr>
          <w:lang w:eastAsia="ko-KR"/>
        </w:rPr>
        <w:t>u</w:t>
      </w:r>
      <w:r w:rsidRPr="00B54636">
        <w:t>ser</w:t>
      </w:r>
      <w:r w:rsidRPr="00B54636">
        <w:rPr>
          <w:lang w:eastAsia="ko-KR"/>
        </w:rPr>
        <w:t>;</w:t>
      </w:r>
    </w:p>
    <w:p w:rsidR="00B54636" w:rsidRPr="00B54636" w:rsidRDefault="00B54636" w:rsidP="00B54636">
      <w:pPr>
        <w:ind w:left="568" w:hanging="284"/>
        <w:rPr>
          <w:lang w:eastAsia="en-US"/>
        </w:rPr>
      </w:pPr>
      <w:r w:rsidRPr="00B54636">
        <w:t>7)</w:t>
      </w:r>
      <w:r w:rsidRPr="00B54636">
        <w:tab/>
        <w:t xml:space="preserve">shall perform the automatic commencement procedures specified in </w:t>
      </w:r>
      <w:r w:rsidRPr="00B54636">
        <w:rPr>
          <w:lang w:eastAsia="ko-KR"/>
        </w:rPr>
        <w:t>subclause</w:t>
      </w:r>
      <w:r w:rsidRPr="00B54636">
        <w:t> </w:t>
      </w:r>
      <w:r w:rsidRPr="00B54636">
        <w:rPr>
          <w:lang w:eastAsia="ko-KR"/>
        </w:rPr>
        <w:t>6.2.3.1.2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"Auto" and the MCPTT service setting at the invited MCPTT client for answering the call is set to automatic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rsidR="00B54636" w:rsidRPr="00B54636" w:rsidRDefault="00B54636" w:rsidP="00B54636">
      <w:pPr>
        <w:ind w:left="568" w:hanging="284"/>
        <w:rPr>
          <w:lang w:eastAsia="en-US"/>
        </w:rPr>
      </w:pPr>
      <w:r w:rsidRPr="00B54636">
        <w:t>8)</w:t>
      </w:r>
      <w:r w:rsidRPr="00B54636">
        <w:tab/>
        <w:t xml:space="preserve">shall perform the manual commencement procedures specified in </w:t>
      </w:r>
      <w:r w:rsidRPr="00B54636">
        <w:rPr>
          <w:lang w:eastAsia="ko-KR"/>
        </w:rPr>
        <w:t>subclause</w:t>
      </w:r>
      <w:r w:rsidRPr="00B54636">
        <w:t> </w:t>
      </w:r>
      <w:r w:rsidRPr="00B54636">
        <w:rPr>
          <w:lang w:eastAsia="ko-KR"/>
        </w:rPr>
        <w:t>6.2.3.2.2 if one of the following conditions are met:</w:t>
      </w:r>
    </w:p>
    <w:p w:rsidR="00B54636" w:rsidRPr="00B54636" w:rsidRDefault="00B54636" w:rsidP="00B54636">
      <w:pPr>
        <w:ind w:left="851" w:hanging="284"/>
        <w:rPr>
          <w:lang w:eastAsia="ko-KR"/>
        </w:rPr>
      </w:pPr>
      <w:r w:rsidRPr="00B54636">
        <w:rPr>
          <w:lang w:eastAsia="ko-KR"/>
        </w:rPr>
        <w:t>a)</w:t>
      </w:r>
      <w:r w:rsidRPr="00B54636">
        <w:rPr>
          <w:lang w:eastAsia="ko-KR"/>
        </w:rPr>
        <w:tab/>
        <w:t>SIP INVITE request contains an Answer-Mode header field with the value "Manual" and the MCPTT service setting at the invited MCPTT client for answering the call is to use manual commencement mode; or</w:t>
      </w:r>
    </w:p>
    <w:p w:rsidR="00B54636" w:rsidRPr="00B54636" w:rsidRDefault="00B54636" w:rsidP="00B54636">
      <w:pPr>
        <w:ind w:left="851" w:hanging="284"/>
        <w:rPr>
          <w:lang w:eastAsia="ko-KR"/>
        </w:rPr>
      </w:pPr>
      <w:r w:rsidRPr="00B54636">
        <w:rPr>
          <w:lang w:eastAsia="ko-KR"/>
        </w:rPr>
        <w:t>b)</w:t>
      </w:r>
      <w:r w:rsidRPr="00B54636">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rsidR="00B54636" w:rsidRPr="00B54636" w:rsidRDefault="00B54636" w:rsidP="00B54636">
      <w:pPr>
        <w:ind w:left="568" w:hanging="284"/>
        <w:rPr>
          <w:lang w:eastAsia="ko-KR"/>
        </w:rPr>
      </w:pPr>
      <w:r w:rsidRPr="00B54636">
        <w:rPr>
          <w:lang w:eastAsia="ko-KR"/>
        </w:rPr>
        <w:t>9)</w:t>
      </w:r>
      <w:r w:rsidRPr="00B54636">
        <w:rPr>
          <w:lang w:eastAsia="ko-KR"/>
        </w:rPr>
        <w:tab/>
        <w:t xml:space="preserve">when the SIP 200 (OK) response to the SIP INVITE request is sent, </w:t>
      </w:r>
      <w:r w:rsidRPr="00B54636">
        <w:t>may subscribe to the conference event package as specified in subclause 10.1.3.1.</w:t>
      </w:r>
    </w:p>
    <w:p w:rsidR="00B54636" w:rsidRPr="00B54636" w:rsidRDefault="00B54636">
      <w:pPr>
        <w:pStyle w:val="H6"/>
        <w:rPr>
          <w:lang w:eastAsia="en-US"/>
        </w:rPr>
        <w:pPrChange w:id="5806" w:author="MCC160" w:date="2023-02-23T18:47:00Z">
          <w:pPr>
            <w:keepNext/>
            <w:keepLines/>
            <w:spacing w:before="120"/>
            <w:ind w:left="1985" w:hanging="1985"/>
          </w:pPr>
        </w:pPrChange>
      </w:pPr>
      <w:r w:rsidRPr="00B54636">
        <w:t>6.1.1.14.3</w:t>
      </w:r>
      <w:r w:rsidRPr="00B54636">
        <w:tab/>
        <w:t>Test description</w:t>
      </w:r>
    </w:p>
    <w:p w:rsidR="00B54636" w:rsidRPr="00B54636" w:rsidRDefault="00B54636">
      <w:pPr>
        <w:pStyle w:val="H6"/>
        <w:pPrChange w:id="5807" w:author="MCC160" w:date="2023-02-23T18:47:00Z">
          <w:pPr>
            <w:keepNext/>
            <w:keepLines/>
            <w:spacing w:before="120"/>
            <w:ind w:left="1985" w:hanging="1985"/>
          </w:pPr>
        </w:pPrChange>
      </w:pPr>
      <w:r w:rsidRPr="00B54636">
        <w:t>6.1.1.14.3.1</w:t>
      </w:r>
      <w:r w:rsidRPr="00B54636">
        <w:tab/>
        <w:t>Pre-test conditions</w:t>
      </w:r>
    </w:p>
    <w:p w:rsidR="00B54636" w:rsidRPr="00B54636" w:rsidRDefault="00B54636">
      <w:pPr>
        <w:pStyle w:val="H6"/>
        <w:pPrChange w:id="5808" w:author="MCC160" w:date="2023-02-23T18:47:00Z">
          <w:pPr>
            <w:keepNext/>
            <w:keepLines/>
            <w:spacing w:before="120"/>
            <w:ind w:left="1985" w:hanging="1985"/>
          </w:pPr>
        </w:pPrChange>
      </w:pPr>
      <w:r w:rsidRPr="00B54636">
        <w:t>System Simulator:</w:t>
      </w:r>
    </w:p>
    <w:p w:rsidR="00B54636" w:rsidRPr="00B54636" w:rsidRDefault="00B54636">
      <w:pPr>
        <w:pStyle w:val="B10"/>
        <w:pPrChange w:id="5809" w:author="MCC160" w:date="2023-02-23T18:47:00Z">
          <w:pPr>
            <w:ind w:left="568" w:hanging="284"/>
          </w:pPr>
        </w:pPrChange>
      </w:pPr>
      <w:r w:rsidRPr="00B54636">
        <w:t>-</w:t>
      </w:r>
      <w:r w:rsidRPr="00B54636">
        <w:tab/>
        <w:t>SS (MCPTT server)</w:t>
      </w:r>
    </w:p>
    <w:p w:rsidR="00B54636" w:rsidRPr="00B54636" w:rsidRDefault="00B54636">
      <w:pPr>
        <w:pStyle w:val="B10"/>
        <w:pPrChange w:id="5810" w:author="MCC160" w:date="2023-02-23T18:47: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5811" w:author="MCC160" w:date="2023-02-23T18:47:00Z">
          <w:pPr>
            <w:keepNext/>
            <w:keepLines/>
            <w:spacing w:before="120"/>
            <w:ind w:left="1985" w:hanging="1985"/>
          </w:pPr>
        </w:pPrChange>
      </w:pPr>
      <w:r w:rsidRPr="00B54636">
        <w:t>IUT:</w:t>
      </w:r>
    </w:p>
    <w:p w:rsidR="00B54636" w:rsidRPr="00B54636" w:rsidRDefault="00B54636">
      <w:pPr>
        <w:pStyle w:val="B10"/>
        <w:pPrChange w:id="5812" w:author="MCC160" w:date="2023-02-23T18:47:00Z">
          <w:pPr>
            <w:ind w:left="568" w:hanging="284"/>
          </w:pPr>
        </w:pPrChange>
      </w:pPr>
      <w:r w:rsidRPr="00B54636">
        <w:t>-</w:t>
      </w:r>
      <w:r w:rsidRPr="00B54636">
        <w:tab/>
        <w:t>UE (MCPTT client)</w:t>
      </w:r>
    </w:p>
    <w:p w:rsidR="00067051" w:rsidRPr="00874E7A" w:rsidRDefault="00067051" w:rsidP="00067051">
      <w:pPr>
        <w:pStyle w:val="B10"/>
        <w:rPr>
          <w:ins w:id="5813" w:author="MCC160" w:date="2023-01-17T10:34:00Z"/>
        </w:rPr>
      </w:pPr>
      <w:ins w:id="5814" w:author="MCC160" w:date="2023-01-17T10:34:00Z">
        <w:r w:rsidRPr="00874E7A">
          <w:t>-</w:t>
        </w:r>
        <w:r w:rsidRPr="00874E7A">
          <w:tab/>
          <w:t>The test USIM set as defined in TS 36.579-1 [2]</w:t>
        </w:r>
        <w:r>
          <w:t xml:space="preserve"> </w:t>
        </w:r>
        <w:r w:rsidRPr="00874E7A">
          <w:t>clause 5.5.10 is inserted.</w:t>
        </w:r>
      </w:ins>
    </w:p>
    <w:p w:rsidR="00B54636" w:rsidRPr="00B54636" w:rsidDel="00067051" w:rsidRDefault="00B54636" w:rsidP="00B54636">
      <w:pPr>
        <w:ind w:left="568" w:hanging="284"/>
        <w:rPr>
          <w:del w:id="5815" w:author="MCC160" w:date="2023-01-17T10:34:00Z"/>
        </w:rPr>
      </w:pPr>
      <w:del w:id="5816" w:author="MCC160" w:date="2023-01-17T10:34:00Z">
        <w:r w:rsidRPr="00B54636" w:rsidDel="00067051">
          <w:delText>The test USIM set as defined in TS 36.579-1 [2], subclause 5.5.10 is inserted.</w:delText>
        </w:r>
      </w:del>
    </w:p>
    <w:p w:rsidR="00B54636" w:rsidRPr="00B54636" w:rsidRDefault="00B54636">
      <w:pPr>
        <w:pStyle w:val="H6"/>
        <w:pPrChange w:id="5817" w:author="MCC160" w:date="2023-02-23T18:47:00Z">
          <w:pPr>
            <w:keepNext/>
            <w:keepLines/>
            <w:spacing w:before="120"/>
            <w:ind w:left="1985" w:hanging="1985"/>
          </w:pPr>
        </w:pPrChange>
      </w:pPr>
      <w:r w:rsidRPr="00B54636">
        <w:t>Preamble:</w:t>
      </w:r>
    </w:p>
    <w:p w:rsidR="00E61C34" w:rsidRPr="00874E7A" w:rsidRDefault="00E61C34" w:rsidP="00E61C34">
      <w:pPr>
        <w:pStyle w:val="B10"/>
        <w:rPr>
          <w:ins w:id="5818" w:author="MCC160" w:date="2023-01-18T13:38:00Z"/>
        </w:rPr>
      </w:pPr>
      <w:ins w:id="5819" w:author="MCC160" w:date="2023-01-18T13:38:00Z">
        <w:r w:rsidRPr="00874E7A">
          <w:t>-</w:t>
        </w:r>
        <w:r w:rsidRPr="00874E7A">
          <w:tab/>
        </w:r>
        <w:r>
          <w:t xml:space="preserve">The UE has performed procedure </w:t>
        </w:r>
      </w:ins>
      <w:ins w:id="5820" w:author="MCC160" w:date="2023-01-18T14:02:00Z">
        <w:r w:rsidR="008754C1">
          <w:t>'</w:t>
        </w:r>
      </w:ins>
      <w:ins w:id="5821" w:author="MCC160" w:date="2023-01-18T13:38:00Z">
        <w:r>
          <w:t>MCPTT UE registration</w:t>
        </w:r>
      </w:ins>
      <w:ins w:id="5822" w:author="MCC160" w:date="2023-01-18T14:15:00Z">
        <w:r w:rsidR="006F6CCD">
          <w:t>'</w:t>
        </w:r>
      </w:ins>
      <w:ins w:id="5823" w:author="MCC160" w:date="2023-01-18T13:38:00Z">
        <w:r>
          <w:t xml:space="preserve"> as specified in TS 36.579-1 [2] clause 5.4.2.</w:t>
        </w:r>
      </w:ins>
    </w:p>
    <w:p w:rsidR="00E61C34" w:rsidRPr="00874E7A" w:rsidRDefault="00E61C34" w:rsidP="00E61C34">
      <w:pPr>
        <w:pStyle w:val="B10"/>
        <w:rPr>
          <w:ins w:id="5824" w:author="MCC160" w:date="2023-01-18T13:38:00Z"/>
        </w:rPr>
      </w:pPr>
      <w:ins w:id="5825" w:author="MCC160" w:date="2023-01-18T13:38:00Z">
        <w:r w:rsidRPr="00874E7A">
          <w:t>-</w:t>
        </w:r>
        <w:r w:rsidRPr="00874E7A">
          <w:tab/>
        </w:r>
        <w:r>
          <w:t xml:space="preserve">The UE has performed procedure </w:t>
        </w:r>
      </w:ins>
      <w:ins w:id="5826" w:author="MCC160" w:date="2023-01-18T14:02:00Z">
        <w:r w:rsidR="008754C1">
          <w:t>'</w:t>
        </w:r>
      </w:ins>
      <w:ins w:id="5827" w:author="MCC160" w:date="2023-01-18T13:38:00Z">
        <w:r>
          <w:t>MCX Authorization/Configuration and Key Generation</w:t>
        </w:r>
      </w:ins>
      <w:ins w:id="5828" w:author="MCC160" w:date="2023-01-18T14:15:00Z">
        <w:r w:rsidR="006F6CCD">
          <w:t>'</w:t>
        </w:r>
      </w:ins>
      <w:ins w:id="5829" w:author="MCC160" w:date="2023-01-18T13:38:00Z">
        <w:r>
          <w:t xml:space="preserve"> as specified in TS 36.579-1 [2] clause 5.3.2.</w:t>
        </w:r>
      </w:ins>
    </w:p>
    <w:p w:rsidR="00B54636" w:rsidRPr="00B54636" w:rsidDel="00E61C34" w:rsidRDefault="00B54636">
      <w:pPr>
        <w:pStyle w:val="B10"/>
        <w:rPr>
          <w:del w:id="5830" w:author="MCC160" w:date="2023-01-18T13:38:00Z"/>
        </w:rPr>
        <w:pPrChange w:id="5831" w:author="MCC160" w:date="2023-02-23T18:47:00Z">
          <w:pPr>
            <w:ind w:left="568" w:hanging="284"/>
          </w:pPr>
        </w:pPrChange>
      </w:pPr>
      <w:del w:id="5832"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5833" w:author="MCC160" w:date="2023-01-18T13:38:00Z"/>
        </w:rPr>
        <w:pPrChange w:id="5834" w:author="MCC160" w:date="2023-02-23T18:47:00Z">
          <w:pPr>
            <w:ind w:left="568" w:hanging="284"/>
          </w:pPr>
        </w:pPrChange>
      </w:pPr>
      <w:del w:id="5835"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5836" w:author="MCC160" w:date="2023-02-23T18:47:00Z">
          <w:pPr>
            <w:ind w:left="568" w:hanging="284"/>
          </w:pPr>
        </w:pPrChange>
      </w:pPr>
      <w:r w:rsidRPr="00B54636">
        <w:t>-</w:t>
      </w:r>
      <w:r w:rsidRPr="00B54636">
        <w:tab/>
        <w:t>UE States at the end of the preamble</w:t>
      </w:r>
    </w:p>
    <w:p w:rsidR="00B54636" w:rsidRPr="00B54636" w:rsidRDefault="00B54636">
      <w:pPr>
        <w:pStyle w:val="B2"/>
        <w:pPrChange w:id="5837" w:author="MCC160" w:date="2023-02-23T18:47:00Z">
          <w:pPr>
            <w:ind w:left="851" w:hanging="284"/>
          </w:pPr>
        </w:pPrChange>
      </w:pPr>
      <w:r w:rsidRPr="00B54636">
        <w:t>-</w:t>
      </w:r>
      <w:r w:rsidRPr="00B54636">
        <w:tab/>
        <w:t>The UE is in E-UTRA Registered, Idle Mode state.</w:t>
      </w:r>
    </w:p>
    <w:p w:rsidR="00B54636" w:rsidRPr="00B54636" w:rsidRDefault="00B54636">
      <w:pPr>
        <w:pStyle w:val="B2"/>
        <w:pPrChange w:id="5838" w:author="MCC160" w:date="2023-02-23T18:47: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5839" w:author="MCC160" w:date="2023-02-23T18:47:00Z">
          <w:pPr>
            <w:keepNext/>
            <w:keepLines/>
            <w:spacing w:before="120"/>
            <w:ind w:left="1985" w:hanging="1985"/>
          </w:pPr>
        </w:pPrChange>
      </w:pPr>
      <w:r w:rsidRPr="00B54636">
        <w:t>6.1.1.14.3.2</w:t>
      </w:r>
      <w:r w:rsidRPr="00B54636">
        <w:tab/>
        <w:t>Test procedure sequence</w:t>
      </w:r>
    </w:p>
    <w:p w:rsidR="00B54636" w:rsidRPr="00B54636" w:rsidRDefault="00B54636">
      <w:pPr>
        <w:pStyle w:val="TH"/>
        <w:pPrChange w:id="5840" w:author="MCC160" w:date="2023-02-23T18:47:00Z">
          <w:pPr>
            <w:keepNext/>
            <w:keepLines/>
            <w:spacing w:before="60"/>
            <w:jc w:val="center"/>
          </w:pPr>
        </w:pPrChange>
      </w:pPr>
      <w:r w:rsidRPr="00B54636">
        <w:t>Table 6.1.1.14.3.2-1: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Change w:id="5841">
          <w:tblGrid>
            <w:gridCol w:w="623"/>
            <w:gridCol w:w="4085"/>
            <w:gridCol w:w="709"/>
            <w:gridCol w:w="2596"/>
            <w:gridCol w:w="547"/>
            <w:gridCol w:w="860"/>
          </w:tblGrid>
        </w:tblGridChange>
      </w:tblGrid>
      <w:tr w:rsidR="00B54636" w:rsidRPr="00B54636" w:rsidTr="00FB0651">
        <w:trPr>
          <w:trHeight w:val="204"/>
          <w:jc w:val="center"/>
        </w:trPr>
        <w:tc>
          <w:tcPr>
            <w:tcW w:w="623"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842" w:author="MCC160" w:date="2023-02-23T18:47:00Z">
                <w:pPr>
                  <w:keepNext/>
                  <w:keepLines/>
                  <w:spacing w:after="0"/>
                  <w:jc w:val="center"/>
                </w:pPr>
              </w:pPrChange>
            </w:pPr>
            <w:r w:rsidRPr="00B54636">
              <w:rPr>
                <w:lang w:val="fr-FR"/>
              </w:rPr>
              <w:t>St</w:t>
            </w:r>
          </w:p>
        </w:tc>
        <w:tc>
          <w:tcPr>
            <w:tcW w:w="4085"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843" w:author="MCC160" w:date="2023-02-23T18:47:00Z">
                <w:pPr>
                  <w:keepNext/>
                  <w:keepLines/>
                  <w:spacing w:after="0"/>
                  <w:jc w:val="center"/>
                </w:pPr>
              </w:pPrChange>
            </w:pPr>
            <w:r w:rsidRPr="00B54636">
              <w:rPr>
                <w:lang w:val="fr-FR"/>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844" w:author="MCC160" w:date="2023-02-23T18:47:00Z">
                <w:pPr>
                  <w:keepNext/>
                  <w:keepLines/>
                  <w:spacing w:after="0"/>
                  <w:jc w:val="center"/>
                </w:pPr>
              </w:pPrChange>
            </w:pPr>
            <w:r w:rsidRPr="00B54636">
              <w:rPr>
                <w:lang w:val="fr-FR"/>
              </w:rPr>
              <w:t>Message Sequence</w:t>
            </w:r>
          </w:p>
        </w:tc>
        <w:tc>
          <w:tcPr>
            <w:tcW w:w="54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845" w:author="MCC160" w:date="2023-02-23T18:47:00Z">
                <w:pPr>
                  <w:keepNext/>
                  <w:keepLines/>
                  <w:spacing w:after="0"/>
                  <w:jc w:val="center"/>
                </w:pPr>
              </w:pPrChange>
            </w:pPr>
            <w:r w:rsidRPr="00B54636">
              <w:rPr>
                <w:lang w:val="fr-FR"/>
              </w:rPr>
              <w:t>TP</w:t>
            </w:r>
          </w:p>
        </w:tc>
        <w:tc>
          <w:tcPr>
            <w:tcW w:w="860"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5846" w:author="MCC160" w:date="2023-02-23T18:47:00Z">
                <w:pPr>
                  <w:keepNext/>
                  <w:keepLines/>
                  <w:spacing w:after="0"/>
                  <w:jc w:val="center"/>
                </w:pPr>
              </w:pPrChange>
            </w:pPr>
            <w:r w:rsidRPr="00B54636">
              <w:rPr>
                <w:lang w:val="fr-FR"/>
              </w:rPr>
              <w:t>Verdict</w:t>
            </w:r>
          </w:p>
        </w:tc>
      </w:tr>
      <w:tr w:rsidR="00B54636" w:rsidRPr="00B54636" w:rsidTr="00FB0651">
        <w:trPr>
          <w:trHeight w:val="204"/>
          <w:jc w:val="center"/>
        </w:trPr>
        <w:tc>
          <w:tcPr>
            <w:tcW w:w="623"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847" w:author="MCC160" w:date="2023-02-23T18:47:00Z">
                <w:pPr>
                  <w:keepNext/>
                  <w:keepLines/>
                  <w:spacing w:after="0"/>
                  <w:jc w:val="center"/>
                </w:pPr>
              </w:pPrChange>
            </w:pPr>
          </w:p>
        </w:tc>
        <w:tc>
          <w:tcPr>
            <w:tcW w:w="4085"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848"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849" w:author="MCC160" w:date="2023-02-23T18:47:00Z">
                <w:pPr>
                  <w:keepNext/>
                  <w:keepLines/>
                  <w:spacing w:after="0"/>
                  <w:jc w:val="center"/>
                </w:pPr>
              </w:pPrChange>
            </w:pPr>
            <w:r w:rsidRPr="00B54636">
              <w:rPr>
                <w:lang w:val="fr-FR"/>
              </w:rPr>
              <w:t>U - S</w:t>
            </w:r>
          </w:p>
        </w:tc>
        <w:tc>
          <w:tcPr>
            <w:tcW w:w="259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850" w:author="MCC160" w:date="2023-02-23T18:47:00Z">
                <w:pPr>
                  <w:keepNext/>
                  <w:keepLines/>
                  <w:spacing w:after="0"/>
                  <w:jc w:val="center"/>
                </w:pPr>
              </w:pPrChange>
            </w:pPr>
            <w:r w:rsidRPr="00B54636">
              <w:rPr>
                <w:lang w:val="fr-FR"/>
              </w:rPr>
              <w:t>Message</w:t>
            </w:r>
          </w:p>
        </w:tc>
        <w:tc>
          <w:tcPr>
            <w:tcW w:w="54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851" w:author="MCC160" w:date="2023-02-23T18:47:00Z">
                <w:pPr>
                  <w:keepNext/>
                  <w:keepLines/>
                  <w:spacing w:after="0"/>
                  <w:jc w:val="center"/>
                </w:pPr>
              </w:pPrChange>
            </w:pPr>
          </w:p>
        </w:tc>
        <w:tc>
          <w:tcPr>
            <w:tcW w:w="860"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5852" w:author="MCC160" w:date="2023-02-23T18:47:00Z">
                <w:pPr>
                  <w:keepNext/>
                  <w:keepLines/>
                  <w:spacing w:after="0"/>
                  <w:jc w:val="center"/>
                </w:pPr>
              </w:pPrChange>
            </w:pPr>
          </w:p>
        </w:tc>
      </w:tr>
      <w:tr w:rsidR="00B54636" w:rsidRPr="00B54636"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3"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54" w:author="MCC160" w:date="2023-01-18T20:20:00Z">
            <w:trPr>
              <w:trHeight w:val="835"/>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5855"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856" w:author="MCC160" w:date="2023-02-23T18:47:00Z">
                <w:pPr>
                  <w:keepNext/>
                  <w:keepLines/>
                  <w:spacing w:after="0"/>
                  <w:jc w:val="center"/>
                </w:pPr>
              </w:pPrChange>
            </w:pPr>
            <w:r w:rsidRPr="00B54636">
              <w:rPr>
                <w:lang w:val="fr-FR"/>
              </w:rPr>
              <w:t>1</w:t>
            </w:r>
          </w:p>
        </w:tc>
        <w:tc>
          <w:tcPr>
            <w:tcW w:w="4085" w:type="dxa"/>
            <w:tcBorders>
              <w:top w:val="single" w:sz="4" w:space="0" w:color="auto"/>
              <w:left w:val="single" w:sz="4" w:space="0" w:color="auto"/>
              <w:bottom w:val="single" w:sz="4" w:space="0" w:color="auto"/>
              <w:right w:val="single" w:sz="4" w:space="0" w:color="auto"/>
            </w:tcBorders>
            <w:hideMark/>
            <w:tcPrChange w:id="5857"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858" w:author="MCC160" w:date="2023-02-23T18:47:00Z">
                <w:pPr>
                  <w:keepNext/>
                  <w:keepLines/>
                  <w:spacing w:after="0"/>
                </w:pPr>
              </w:pPrChange>
            </w:pPr>
            <w:r w:rsidRPr="00B54636">
              <w:rPr>
                <w:lang w:val="fr-FR"/>
              </w:rPr>
              <w:t xml:space="preserve">Check: </w:t>
            </w:r>
            <w:del w:id="5859" w:author="MCC160" w:date="2023-01-18T17:58:00Z">
              <w:r w:rsidRPr="00B54636" w:rsidDel="00885AE6">
                <w:rPr>
                  <w:lang w:val="fr-FR"/>
                </w:rPr>
                <w:delText xml:space="preserve">Is the procedure for </w:delText>
              </w:r>
            </w:del>
            <w:ins w:id="5860" w:author="MCC160" w:date="2023-01-18T17:58:00Z">
              <w:r w:rsidR="00885AE6">
                <w:rPr>
                  <w:lang w:val="fr-FR"/>
                </w:rPr>
                <w:t xml:space="preserve">Does the UE (MCPTT client) correctly perform procedure </w:t>
              </w:r>
            </w:ins>
            <w:ins w:id="5861" w:author="MCC160" w:date="2023-01-18T18:10:00Z">
              <w:r w:rsidR="0025743F">
                <w:rPr>
                  <w:lang w:val="fr-FR"/>
                </w:rPr>
                <w:t>'</w:t>
              </w:r>
            </w:ins>
            <w:r w:rsidRPr="00B54636">
              <w:rPr>
                <w:lang w:val="fr-FR"/>
              </w:rPr>
              <w:t>MCX CT group call establishment</w:t>
            </w:r>
            <w:del w:id="5862" w:author="MCC160" w:date="2023-01-18T20:19:00Z">
              <w:r w:rsidRPr="00B54636" w:rsidDel="00143201">
                <w:rPr>
                  <w:lang w:val="fr-FR"/>
                </w:rPr>
                <w:delText>,</w:delText>
              </w:r>
            </w:del>
            <w:ins w:id="5863" w:author="MCC160" w:date="2023-01-18T20:19:00Z">
              <w:r w:rsidR="00143201">
                <w:rPr>
                  <w:lang w:val="fr-FR"/>
                </w:rPr>
                <w:t xml:space="preserve"> with</w:t>
              </w:r>
            </w:ins>
            <w:r w:rsidRPr="00B54636">
              <w:rPr>
                <w:lang w:val="fr-FR"/>
              </w:rPr>
              <w:t xml:space="preserve"> manual commencement</w:t>
            </w:r>
            <w:ins w:id="5864" w:author="MCC160" w:date="2023-01-18T20:19:00Z">
              <w:r w:rsidR="00143201">
                <w:rPr>
                  <w:lang w:val="fr-FR"/>
                </w:rPr>
                <w:t>'</w:t>
              </w:r>
            </w:ins>
            <w:r w:rsidRPr="00B54636">
              <w:rPr>
                <w:lang w:val="fr-FR"/>
              </w:rPr>
              <w:t xml:space="preserve"> as described in TS 36.579-1 [2] Table 5.3.5.3-1 to establish an </w:t>
            </w:r>
            <w:del w:id="5865" w:author="MCC160" w:date="2023-01-18T20:19:00Z">
              <w:r w:rsidRPr="00B54636" w:rsidDel="00143201">
                <w:rPr>
                  <w:lang w:val="fr-FR"/>
                </w:rPr>
                <w:delText xml:space="preserve">on-demand pre-arranged MCPTT </w:delText>
              </w:r>
            </w:del>
            <w:r w:rsidRPr="00B54636">
              <w:rPr>
                <w:lang w:val="fr-FR"/>
              </w:rPr>
              <w:t>imminent peril group call with manual commencement mode</w:t>
            </w:r>
            <w:del w:id="5866" w:author="MCC160" w:date="2023-01-18T20:19:00Z">
              <w:r w:rsidRPr="00B54636" w:rsidDel="00143201">
                <w:rPr>
                  <w:lang w:val="fr-FR"/>
                </w:rPr>
                <w:delText xml:space="preserve">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Change w:id="5867"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868" w:author="MCC160" w:date="2023-02-23T18:47:00Z">
                <w:pPr>
                  <w:keepNext/>
                  <w:keepLines/>
                  <w:spacing w:after="0"/>
                  <w:jc w:val="center"/>
                </w:pPr>
              </w:pPrChange>
            </w:pPr>
            <w:r w:rsidRPr="00B54636">
              <w:rPr>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5869"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870" w:author="MCC160" w:date="2023-02-23T18:47:00Z">
                <w:pPr>
                  <w:keepNext/>
                  <w:keepLines/>
                  <w:spacing w:after="0"/>
                </w:pPr>
              </w:pPrChange>
            </w:pPr>
            <w:r w:rsidRPr="00B54636">
              <w:rPr>
                <w:lang w:val="fr-FR"/>
              </w:rPr>
              <w:t>-</w:t>
            </w:r>
          </w:p>
        </w:tc>
        <w:tc>
          <w:tcPr>
            <w:tcW w:w="547" w:type="dxa"/>
            <w:tcBorders>
              <w:top w:val="single" w:sz="4" w:space="0" w:color="auto"/>
              <w:left w:val="single" w:sz="4" w:space="0" w:color="auto"/>
              <w:bottom w:val="single" w:sz="4" w:space="0" w:color="auto"/>
              <w:right w:val="single" w:sz="4" w:space="0" w:color="auto"/>
            </w:tcBorders>
            <w:hideMark/>
            <w:tcPrChange w:id="5871"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872" w:author="MCC160" w:date="2023-02-23T18:47:00Z">
                <w:pPr>
                  <w:keepNext/>
                  <w:keepLines/>
                  <w:spacing w:after="0"/>
                  <w:jc w:val="center"/>
                </w:pPr>
              </w:pPrChange>
            </w:pPr>
            <w:r w:rsidRPr="00B54636">
              <w:rPr>
                <w:lang w:val="fr-FR"/>
              </w:rPr>
              <w:t>1,</w:t>
            </w:r>
            <w:ins w:id="5873" w:author="MCC160" w:date="2023-01-19T10:22:00Z">
              <w:r w:rsidR="009C3A4E">
                <w:rPr>
                  <w:lang w:val="fr-FR"/>
                </w:rPr>
                <w:t xml:space="preserve"> </w:t>
              </w:r>
            </w:ins>
            <w:r w:rsidRPr="00B54636">
              <w:rPr>
                <w:lang w:val="fr-FR"/>
              </w:rPr>
              <w:t>2</w:t>
            </w:r>
          </w:p>
        </w:tc>
        <w:tc>
          <w:tcPr>
            <w:tcW w:w="860" w:type="dxa"/>
            <w:tcBorders>
              <w:top w:val="single" w:sz="4" w:space="0" w:color="auto"/>
              <w:left w:val="single" w:sz="4" w:space="0" w:color="auto"/>
              <w:bottom w:val="single" w:sz="4" w:space="0" w:color="auto"/>
              <w:right w:val="single" w:sz="4" w:space="0" w:color="auto"/>
            </w:tcBorders>
            <w:hideMark/>
            <w:tcPrChange w:id="5874"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875" w:author="MCC160" w:date="2023-02-23T18:47:00Z">
                <w:pPr>
                  <w:keepNext/>
                  <w:keepLines/>
                  <w:spacing w:after="0"/>
                  <w:jc w:val="center"/>
                </w:pPr>
              </w:pPrChange>
            </w:pPr>
            <w:r w:rsidRPr="00B54636">
              <w:rPr>
                <w:lang w:val="fr-FR"/>
              </w:rPr>
              <w:t>P</w:t>
            </w:r>
          </w:p>
        </w:tc>
      </w:tr>
      <w:tr w:rsidR="00B54636" w:rsidRPr="00B54636"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76"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77" w:author="MCC160" w:date="2023-01-18T20:20: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5878"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879" w:author="MCC160" w:date="2023-02-23T18:47:00Z">
                <w:pPr>
                  <w:keepNext/>
                  <w:keepLines/>
                  <w:spacing w:after="0"/>
                  <w:jc w:val="center"/>
                </w:pPr>
              </w:pPrChange>
            </w:pPr>
            <w:r w:rsidRPr="00B54636">
              <w:rPr>
                <w:lang w:val="fr-FR"/>
              </w:rPr>
              <w:t>2-7A</w:t>
            </w:r>
          </w:p>
        </w:tc>
        <w:tc>
          <w:tcPr>
            <w:tcW w:w="4085" w:type="dxa"/>
            <w:tcBorders>
              <w:top w:val="single" w:sz="4" w:space="0" w:color="auto"/>
              <w:left w:val="single" w:sz="4" w:space="0" w:color="auto"/>
              <w:bottom w:val="single" w:sz="4" w:space="0" w:color="auto"/>
              <w:right w:val="single" w:sz="4" w:space="0" w:color="auto"/>
            </w:tcBorders>
            <w:hideMark/>
            <w:tcPrChange w:id="5880"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881" w:author="MCC160" w:date="2023-02-23T18:47: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5882"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883" w:author="MCC160" w:date="2023-02-23T18:47:00Z">
                <w:pPr>
                  <w:keepNext/>
                  <w:keepLines/>
                  <w:spacing w:after="0"/>
                  <w:jc w:val="center"/>
                </w:pPr>
              </w:pPrChange>
            </w:pPr>
            <w:r w:rsidRPr="00B54636">
              <w:rPr>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5884"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885" w:author="MCC160" w:date="2023-02-23T18:47:00Z">
                <w:pPr>
                  <w:keepNext/>
                  <w:keepLines/>
                  <w:spacing w:after="0"/>
                </w:pPr>
              </w:pPrChange>
            </w:pPr>
            <w:r w:rsidRPr="00B54636">
              <w:rPr>
                <w:lang w:val="fr-FR"/>
              </w:rPr>
              <w:t>-</w:t>
            </w:r>
          </w:p>
        </w:tc>
        <w:tc>
          <w:tcPr>
            <w:tcW w:w="547" w:type="dxa"/>
            <w:tcBorders>
              <w:top w:val="single" w:sz="4" w:space="0" w:color="auto"/>
              <w:left w:val="single" w:sz="4" w:space="0" w:color="auto"/>
              <w:bottom w:val="single" w:sz="4" w:space="0" w:color="auto"/>
              <w:right w:val="single" w:sz="4" w:space="0" w:color="auto"/>
            </w:tcBorders>
            <w:hideMark/>
            <w:tcPrChange w:id="5886"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887" w:author="MCC160" w:date="2023-02-23T18:47:00Z">
                <w:pPr>
                  <w:keepNext/>
                  <w:keepLines/>
                  <w:spacing w:after="0"/>
                  <w:jc w:val="center"/>
                </w:pPr>
              </w:pPrChange>
            </w:pPr>
            <w:r w:rsidRPr="00B54636">
              <w:rPr>
                <w:lang w:val="fr-FR"/>
              </w:rPr>
              <w:t>-</w:t>
            </w:r>
          </w:p>
        </w:tc>
        <w:tc>
          <w:tcPr>
            <w:tcW w:w="860" w:type="dxa"/>
            <w:tcBorders>
              <w:top w:val="single" w:sz="4" w:space="0" w:color="auto"/>
              <w:left w:val="single" w:sz="4" w:space="0" w:color="auto"/>
              <w:bottom w:val="single" w:sz="4" w:space="0" w:color="auto"/>
              <w:right w:val="single" w:sz="4" w:space="0" w:color="auto"/>
            </w:tcBorders>
            <w:hideMark/>
            <w:tcPrChange w:id="5888"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889" w:author="MCC160" w:date="2023-02-23T18:47:00Z">
                <w:pPr>
                  <w:keepNext/>
                  <w:keepLines/>
                  <w:spacing w:after="0"/>
                  <w:jc w:val="center"/>
                </w:pPr>
              </w:pPrChange>
            </w:pPr>
            <w:r w:rsidRPr="00B54636">
              <w:rPr>
                <w:lang w:val="fr-FR"/>
              </w:rPr>
              <w:t>-</w:t>
            </w:r>
          </w:p>
        </w:tc>
      </w:tr>
      <w:tr w:rsidR="00B54636" w:rsidRPr="00B54636"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90"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91" w:author="MCC160" w:date="2023-01-18T20:20: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5892"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893" w:author="MCC160" w:date="2023-02-23T18:47:00Z">
                <w:pPr>
                  <w:keepNext/>
                  <w:keepLines/>
                  <w:spacing w:after="0"/>
                  <w:jc w:val="center"/>
                </w:pPr>
              </w:pPrChange>
            </w:pPr>
            <w:r w:rsidRPr="00B54636">
              <w:rPr>
                <w:lang w:val="fr-FR"/>
              </w:rPr>
              <w:t>7B</w:t>
            </w:r>
          </w:p>
        </w:tc>
        <w:tc>
          <w:tcPr>
            <w:tcW w:w="4085" w:type="dxa"/>
            <w:tcBorders>
              <w:top w:val="single" w:sz="4" w:space="0" w:color="auto"/>
              <w:left w:val="single" w:sz="4" w:space="0" w:color="auto"/>
              <w:bottom w:val="single" w:sz="4" w:space="0" w:color="auto"/>
              <w:right w:val="single" w:sz="4" w:space="0" w:color="auto"/>
            </w:tcBorders>
            <w:hideMark/>
            <w:tcPrChange w:id="5894"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rsidR="00143201" w:rsidRDefault="00143201">
            <w:pPr>
              <w:pStyle w:val="TAL"/>
              <w:rPr>
                <w:ins w:id="5895" w:author="MCC160" w:date="2023-01-18T20:19:00Z"/>
                <w:lang w:val="fr-FR"/>
              </w:rPr>
            </w:pPr>
            <w:ins w:id="5896" w:author="MCC160" w:date="2023-01-18T20:19:00Z">
              <w:r w:rsidRPr="006C48D6">
                <w:rPr>
                  <w:lang w:val="fr-FR"/>
                </w:rPr>
                <w:t>Check: Does the UE (MCPTT client) notify the user that the imminent peril group call has been established?</w:t>
              </w:r>
            </w:ins>
          </w:p>
          <w:p w:rsidR="00B54636" w:rsidRPr="00B54636" w:rsidDel="00143201" w:rsidRDefault="00B54636">
            <w:pPr>
              <w:pStyle w:val="TAL"/>
              <w:rPr>
                <w:del w:id="5897" w:author="MCC160" w:date="2023-01-18T20:19:00Z"/>
                <w:lang w:val="fr-FR"/>
              </w:rPr>
              <w:pPrChange w:id="5898" w:author="MCC160" w:date="2023-02-23T18:47:00Z">
                <w:pPr>
                  <w:keepNext/>
                  <w:keepLines/>
                  <w:spacing w:after="0"/>
                </w:pPr>
              </w:pPrChange>
            </w:pPr>
            <w:del w:id="5899" w:author="MCC160" w:date="2023-01-18T20:19:00Z">
              <w:r w:rsidRPr="00B54636" w:rsidDel="00143201">
                <w:rPr>
                  <w:lang w:val="fr-FR"/>
                </w:rPr>
                <w:delText>Check: Is the On-demand pre-arranged MCPTT emergency group call with manual commencement mode established and an indication displayed to the user?</w:delText>
              </w:r>
            </w:del>
          </w:p>
          <w:p w:rsidR="00B54636" w:rsidRPr="00B54636" w:rsidRDefault="00B54636">
            <w:pPr>
              <w:pStyle w:val="TAL"/>
              <w:rPr>
                <w:lang w:val="fr-FR"/>
              </w:rPr>
              <w:pPrChange w:id="5900" w:author="MCC160" w:date="2023-02-23T18:47:00Z">
                <w:pPr>
                  <w:keepNext/>
                  <w:keepLines/>
                  <w:spacing w:after="0"/>
                </w:pPr>
              </w:pPrChange>
            </w:pPr>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Change w:id="5901"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szCs w:val="18"/>
                <w:lang w:val="fr-FR"/>
              </w:rPr>
              <w:pPrChange w:id="5902" w:author="MCC160" w:date="2023-02-23T18:47:00Z">
                <w:pPr>
                  <w:keepNext/>
                  <w:keepLines/>
                  <w:spacing w:after="0"/>
                  <w:jc w:val="center"/>
                </w:pPr>
              </w:pPrChange>
            </w:pPr>
            <w:r w:rsidRPr="00B54636">
              <w:rPr>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5903"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szCs w:val="18"/>
                <w:lang w:val="fr-FR"/>
              </w:rPr>
              <w:pPrChange w:id="5904" w:author="MCC160" w:date="2023-02-23T18:47:00Z">
                <w:pPr>
                  <w:keepNext/>
                  <w:keepLines/>
                  <w:spacing w:after="0"/>
                </w:pPr>
              </w:pPrChange>
            </w:pPr>
            <w:r w:rsidRPr="00B54636">
              <w:rPr>
                <w:lang w:val="fr-FR"/>
              </w:rPr>
              <w:t>-</w:t>
            </w:r>
          </w:p>
        </w:tc>
        <w:tc>
          <w:tcPr>
            <w:tcW w:w="547" w:type="dxa"/>
            <w:tcBorders>
              <w:top w:val="single" w:sz="4" w:space="0" w:color="auto"/>
              <w:left w:val="single" w:sz="4" w:space="0" w:color="auto"/>
              <w:bottom w:val="single" w:sz="4" w:space="0" w:color="auto"/>
              <w:right w:val="single" w:sz="4" w:space="0" w:color="auto"/>
            </w:tcBorders>
            <w:hideMark/>
            <w:tcPrChange w:id="5905"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906" w:author="MCC160" w:date="2023-02-23T18:47:00Z">
                <w:pPr>
                  <w:keepNext/>
                  <w:keepLines/>
                  <w:spacing w:after="0"/>
                  <w:jc w:val="center"/>
                </w:pPr>
              </w:pPrChange>
            </w:pPr>
            <w:r w:rsidRPr="00B54636">
              <w:rPr>
                <w:lang w:val="fr-FR"/>
              </w:rPr>
              <w:t>1</w:t>
            </w:r>
          </w:p>
        </w:tc>
        <w:tc>
          <w:tcPr>
            <w:tcW w:w="860" w:type="dxa"/>
            <w:tcBorders>
              <w:top w:val="single" w:sz="4" w:space="0" w:color="auto"/>
              <w:left w:val="single" w:sz="4" w:space="0" w:color="auto"/>
              <w:bottom w:val="single" w:sz="4" w:space="0" w:color="auto"/>
              <w:right w:val="single" w:sz="4" w:space="0" w:color="auto"/>
            </w:tcBorders>
            <w:hideMark/>
            <w:tcPrChange w:id="5907"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908" w:author="MCC160" w:date="2023-02-23T18:47:00Z">
                <w:pPr>
                  <w:keepNext/>
                  <w:keepLines/>
                  <w:spacing w:after="0"/>
                  <w:jc w:val="center"/>
                </w:pPr>
              </w:pPrChange>
            </w:pPr>
            <w:r w:rsidRPr="00B54636">
              <w:rPr>
                <w:lang w:val="fr-FR"/>
              </w:rPr>
              <w:t>P</w:t>
            </w:r>
          </w:p>
        </w:tc>
      </w:tr>
      <w:tr w:rsidR="00B54636" w:rsidRPr="00B54636" w:rsidTr="00143201">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09" w:author="MCC160" w:date="2023-01-18T20:2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910" w:author="MCC160" w:date="2023-01-18T20:20: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5911" w:author="MCC160" w:date="2023-01-18T20:20:00Z">
              <w:tcPr>
                <w:tcW w:w="623"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912" w:author="MCC160" w:date="2023-02-23T18:47:00Z">
                <w:pPr>
                  <w:keepNext/>
                  <w:keepLines/>
                  <w:spacing w:after="0"/>
                  <w:jc w:val="center"/>
                </w:pPr>
              </w:pPrChange>
            </w:pPr>
            <w:r w:rsidRPr="00B54636">
              <w:rPr>
                <w:lang w:val="fr-FR"/>
              </w:rPr>
              <w:t>8</w:t>
            </w:r>
          </w:p>
        </w:tc>
        <w:tc>
          <w:tcPr>
            <w:tcW w:w="4085" w:type="dxa"/>
            <w:tcBorders>
              <w:top w:val="single" w:sz="4" w:space="0" w:color="auto"/>
              <w:left w:val="single" w:sz="4" w:space="0" w:color="auto"/>
              <w:bottom w:val="single" w:sz="4" w:space="0" w:color="auto"/>
              <w:right w:val="single" w:sz="4" w:space="0" w:color="auto"/>
            </w:tcBorders>
            <w:hideMark/>
            <w:tcPrChange w:id="5913" w:author="MCC160" w:date="2023-01-18T20:20:00Z">
              <w:tcPr>
                <w:tcW w:w="4085"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143201">
            <w:pPr>
              <w:pStyle w:val="TAL"/>
              <w:rPr>
                <w:szCs w:val="18"/>
                <w:lang w:val="fr-FR"/>
              </w:rPr>
              <w:pPrChange w:id="5914" w:author="MCC160" w:date="2023-02-23T18:47:00Z">
                <w:pPr>
                  <w:keepNext/>
                  <w:keepLines/>
                  <w:spacing w:after="0"/>
                </w:pPr>
              </w:pPrChange>
            </w:pPr>
            <w:ins w:id="5915" w:author="MCC160" w:date="2023-01-18T20:20:00Z">
              <w:r w:rsidRPr="00143201">
                <w:rPr>
                  <w:rFonts w:eastAsia="Calibri"/>
                  <w:lang w:val="fr-FR"/>
                </w:rPr>
                <w:t>The procedure 'MCX CT call release' as described in TS 36.579-1 [2] Table 5.3.12.3-1 is performed</w:t>
              </w:r>
              <w:r>
                <w:rPr>
                  <w:rFonts w:eastAsia="Calibri"/>
                  <w:lang w:val="fr-FR"/>
                </w:rPr>
                <w:t>.</w:t>
              </w:r>
            </w:ins>
            <w:del w:id="5916" w:author="MCC160" w:date="2023-01-18T20:20:00Z">
              <w:r w:rsidR="00B54636" w:rsidRPr="00B54636" w:rsidDel="00143201">
                <w:rPr>
                  <w:rFonts w:eastAsia="Calibri"/>
                  <w:lang w:val="fr-FR"/>
                </w:rPr>
                <w:delText xml:space="preserve">Execute the procedure for </w:delText>
              </w:r>
              <w:r w:rsidR="00B54636" w:rsidRPr="00B54636" w:rsidDel="00143201">
                <w:rPr>
                  <w:lang w:val="fr-FR"/>
                </w:rPr>
                <w:delText xml:space="preserve">MCX CT call release </w:delText>
              </w:r>
              <w:r w:rsidR="00B54636" w:rsidRPr="00B54636" w:rsidDel="00143201">
                <w:rPr>
                  <w:rFonts w:eastAsia="Calibri"/>
                  <w:lang w:val="fr-FR"/>
                </w:rPr>
                <w:delText xml:space="preserve">as described in </w:delText>
              </w:r>
              <w:r w:rsidR="00B54636" w:rsidRPr="00B54636" w:rsidDel="00143201">
                <w:rPr>
                  <w:lang w:val="fr-FR"/>
                </w:rPr>
                <w:delText>TS 36.579-1 [2] Table 5.3.12.3-1 to</w:delText>
              </w:r>
              <w:r w:rsidR="00B54636" w:rsidRPr="00B54636" w:rsidDel="00143201">
                <w:rPr>
                  <w:rFonts w:cs="Arial"/>
                  <w:szCs w:val="18"/>
                  <w:lang w:val="fr-FR" w:eastAsia="ko-KR"/>
                </w:rPr>
                <w:delText xml:space="preserve"> terminate the MCPTT session.</w:delText>
              </w:r>
            </w:del>
          </w:p>
        </w:tc>
        <w:tc>
          <w:tcPr>
            <w:tcW w:w="709" w:type="dxa"/>
            <w:tcBorders>
              <w:top w:val="single" w:sz="4" w:space="0" w:color="auto"/>
              <w:left w:val="single" w:sz="4" w:space="0" w:color="auto"/>
              <w:bottom w:val="single" w:sz="4" w:space="0" w:color="auto"/>
              <w:right w:val="single" w:sz="4" w:space="0" w:color="auto"/>
            </w:tcBorders>
            <w:hideMark/>
            <w:tcPrChange w:id="5917" w:author="MCC160" w:date="2023-01-18T20:20:00Z">
              <w:tcPr>
                <w:tcW w:w="709"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918" w:author="MCC160" w:date="2023-02-23T18:47:00Z">
                <w:pPr>
                  <w:keepNext/>
                  <w:keepLines/>
                  <w:spacing w:after="0"/>
                  <w:jc w:val="center"/>
                </w:pPr>
              </w:pPrChange>
            </w:pPr>
            <w:r w:rsidRPr="00B54636">
              <w:rPr>
                <w:lang w:val="fr-FR"/>
              </w:rPr>
              <w:t>-</w:t>
            </w:r>
          </w:p>
        </w:tc>
        <w:tc>
          <w:tcPr>
            <w:tcW w:w="2596" w:type="dxa"/>
            <w:tcBorders>
              <w:top w:val="single" w:sz="4" w:space="0" w:color="auto"/>
              <w:left w:val="single" w:sz="4" w:space="0" w:color="auto"/>
              <w:bottom w:val="single" w:sz="4" w:space="0" w:color="auto"/>
              <w:right w:val="single" w:sz="4" w:space="0" w:color="auto"/>
            </w:tcBorders>
            <w:hideMark/>
            <w:tcPrChange w:id="5919" w:author="MCC160" w:date="2023-01-18T20:20:00Z">
              <w:tcPr>
                <w:tcW w:w="2596"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L"/>
              <w:rPr>
                <w:lang w:val="fr-FR"/>
              </w:rPr>
              <w:pPrChange w:id="5920" w:author="MCC160" w:date="2023-02-23T18:47:00Z">
                <w:pPr>
                  <w:keepNext/>
                  <w:keepLines/>
                  <w:spacing w:after="0"/>
                </w:pPr>
              </w:pPrChange>
            </w:pPr>
            <w:r w:rsidRPr="00B54636">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Change w:id="5921" w:author="MCC160" w:date="2023-01-18T20:20:00Z">
              <w:tcPr>
                <w:tcW w:w="547"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922" w:author="MCC160" w:date="2023-02-23T18:47:00Z">
                <w:pPr>
                  <w:keepNext/>
                  <w:keepLines/>
                  <w:spacing w:after="0"/>
                  <w:jc w:val="center"/>
                </w:pPr>
              </w:pPrChange>
            </w:pPr>
            <w:r w:rsidRPr="00B54636">
              <w:rPr>
                <w:lang w:val="fr-FR"/>
              </w:rPr>
              <w:t>-</w:t>
            </w:r>
          </w:p>
        </w:tc>
        <w:tc>
          <w:tcPr>
            <w:tcW w:w="860" w:type="dxa"/>
            <w:tcBorders>
              <w:top w:val="single" w:sz="4" w:space="0" w:color="auto"/>
              <w:left w:val="single" w:sz="4" w:space="0" w:color="auto"/>
              <w:bottom w:val="single" w:sz="4" w:space="0" w:color="auto"/>
              <w:right w:val="single" w:sz="4" w:space="0" w:color="auto"/>
            </w:tcBorders>
            <w:hideMark/>
            <w:tcPrChange w:id="5923" w:author="MCC160" w:date="2023-01-18T20:20:00Z">
              <w:tcPr>
                <w:tcW w:w="860" w:type="dxa"/>
                <w:tcBorders>
                  <w:top w:val="single" w:sz="4" w:space="0" w:color="auto"/>
                  <w:left w:val="single" w:sz="4" w:space="0" w:color="auto"/>
                  <w:bottom w:val="single" w:sz="4" w:space="0" w:color="auto"/>
                  <w:right w:val="single" w:sz="4" w:space="0" w:color="auto"/>
                </w:tcBorders>
                <w:hideMark/>
              </w:tcPr>
            </w:tcPrChange>
          </w:tcPr>
          <w:p w:rsidR="00B54636" w:rsidRPr="00B54636" w:rsidRDefault="00B54636">
            <w:pPr>
              <w:pStyle w:val="TAC"/>
              <w:rPr>
                <w:lang w:val="fr-FR"/>
              </w:rPr>
              <w:pPrChange w:id="5924" w:author="MCC160" w:date="2023-02-23T18:47:00Z">
                <w:pPr>
                  <w:keepNext/>
                  <w:keepLines/>
                  <w:spacing w:after="0"/>
                  <w:jc w:val="center"/>
                </w:pPr>
              </w:pPrChange>
            </w:pPr>
            <w:r w:rsidRPr="00B54636">
              <w:rPr>
                <w:lang w:val="fr-FR"/>
              </w:rPr>
              <w:t>-</w:t>
            </w:r>
          </w:p>
        </w:tc>
      </w:tr>
      <w:tr w:rsidR="00B54636" w:rsidRPr="00B54636" w:rsidTr="00FB0651">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5925" w:author="MCC160" w:date="2023-02-23T18:47:00Z">
                <w:pPr>
                  <w:keepNext/>
                  <w:keepLines/>
                  <w:spacing w:after="0"/>
                  <w:ind w:left="851" w:hanging="851"/>
                </w:pPr>
              </w:pPrChange>
            </w:pPr>
            <w:r w:rsidRPr="00B54636">
              <w:rPr>
                <w:szCs w:val="22"/>
                <w:lang w:val="fr-FR"/>
              </w:rPr>
              <w:t>NOTE 1:</w:t>
            </w:r>
            <w:r w:rsidRPr="00B54636">
              <w:rPr>
                <w:szCs w:val="22"/>
                <w:lang w:val="fr-FR"/>
              </w:rPr>
              <w:tab/>
            </w:r>
            <w:r w:rsidRPr="00B54636">
              <w:rPr>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5926" w:author="MCC160" w:date="2023-02-23T18:47:00Z">
          <w:pPr>
            <w:keepNext/>
            <w:keepLines/>
            <w:spacing w:before="120"/>
            <w:ind w:left="1985" w:hanging="1985"/>
          </w:pPr>
        </w:pPrChange>
      </w:pPr>
      <w:r w:rsidRPr="00B54636">
        <w:t>6.1.1.14.3.3</w:t>
      </w:r>
      <w:r w:rsidRPr="00B54636">
        <w:tab/>
        <w:t>Specific message contents</w:t>
      </w:r>
    </w:p>
    <w:p w:rsidR="00B54636" w:rsidRPr="00B54636" w:rsidRDefault="00B54636">
      <w:pPr>
        <w:pStyle w:val="TH"/>
        <w:pPrChange w:id="5927" w:author="MCC160" w:date="2023-02-23T18:47:00Z">
          <w:pPr>
            <w:keepNext/>
            <w:keepLines/>
            <w:spacing w:before="60"/>
            <w:jc w:val="center"/>
          </w:pPr>
        </w:pPrChange>
      </w:pPr>
      <w:r w:rsidRPr="00B54636">
        <w:t>Table 6.1.1.14.3.3-1: SIP INVITE from the SS (step 1, Table 6.1.1.14.3.2-1;</w:t>
      </w:r>
      <w:r w:rsidRPr="00B5463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928" w:author="MCC160" w:date="2023-02-23T18:47:00Z">
                <w:pPr>
                  <w:keepNext/>
                  <w:keepLines/>
                  <w:framePr w:hSpace="180" w:wrap="around" w:vAnchor="text" w:hAnchor="text" w:xAlign="center" w:y="1"/>
                  <w:spacing w:after="0"/>
                  <w:suppressOverlap/>
                </w:pPr>
              </w:pPrChange>
            </w:pPr>
            <w:r w:rsidRPr="00B54636">
              <w:rPr>
                <w:lang w:val="fr-FR"/>
              </w:rPr>
              <w:t>Derivation Path: TS 36.579-1 [2], Table 5.5.2.5.2-1, condition MANUAL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929" w:author="MCC160" w:date="2023-02-23T18:47: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930" w:author="MCC160" w:date="2023-02-23T18:47: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931" w:author="MCC160" w:date="2023-02-23T18:47: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932" w:author="MCC160" w:date="2023-02-23T18:47: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933" w:author="MCC160" w:date="2023-02-23T18:47: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5934" w:author="MCC160" w:date="2023-02-23T18:47:00Z">
                  <w:rPr>
                    <w:lang w:val="fr-FR"/>
                  </w:rPr>
                </w:rPrChange>
              </w:rPr>
              <w:pPrChange w:id="5935" w:author="MCC160" w:date="2023-02-23T18:47:00Z">
                <w:pPr>
                  <w:keepNext/>
                  <w:keepLines/>
                  <w:framePr w:hSpace="180" w:wrap="around" w:vAnchor="text" w:hAnchor="text" w:xAlign="center" w:y="1"/>
                  <w:spacing w:after="0"/>
                  <w:suppressOverlap/>
                </w:pPr>
              </w:pPrChange>
            </w:pPr>
            <w:r w:rsidRPr="001B5C1E">
              <w:rPr>
                <w:b/>
                <w:lang w:val="fr-FR"/>
                <w:rPrChange w:id="5936" w:author="MCC160" w:date="2023-02-23T18:47: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37"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38"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39"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40"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5941" w:author="MCC160" w:date="2023-02-23T18:47: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42"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5943" w:author="MCC160" w:date="2023-02-23T18:47:00Z">
                  <w:rPr>
                    <w:rFonts w:cs="Arial"/>
                    <w:szCs w:val="18"/>
                    <w:lang w:val="fr-FR"/>
                  </w:rPr>
                </w:rPrChange>
              </w:rPr>
              <w:pPrChange w:id="5944" w:author="MCC160" w:date="2023-02-23T18:47:00Z">
                <w:pPr>
                  <w:keepNext/>
                  <w:keepLines/>
                  <w:framePr w:hSpace="180" w:wrap="around" w:vAnchor="text" w:hAnchor="text" w:xAlign="center" w:y="1"/>
                  <w:spacing w:after="0"/>
                  <w:suppressOverlap/>
                </w:pPr>
              </w:pPrChange>
            </w:pPr>
            <w:r w:rsidRPr="001B5C1E">
              <w:rPr>
                <w:b/>
                <w:lang w:val="fr-FR"/>
                <w:rPrChange w:id="5945" w:author="MCC160" w:date="2023-02-23T18:47: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46"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47"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5948" w:author="MCC160" w:date="2023-02-23T18:47:00Z">
                <w:pPr>
                  <w:keepNext/>
                  <w:keepLines/>
                  <w:framePr w:hSpace="180" w:wrap="around" w:vAnchor="text" w:hAnchor="text" w:xAlign="center" w:y="1"/>
                  <w:spacing w:after="0"/>
                  <w:suppressOverlap/>
                </w:pPr>
              </w:pPrChange>
            </w:pPr>
            <w:r w:rsidRPr="00B54636">
              <w:rPr>
                <w:lang w:val="fr-FR"/>
              </w:rPr>
              <w:t xml:space="preserve">    MIME-part-body</w:t>
            </w:r>
            <w:r w:rsidRPr="00B5463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cs="Arial"/>
                <w:szCs w:val="18"/>
                <w:lang w:val="fr-FR"/>
              </w:rPr>
              <w:pPrChange w:id="5949" w:author="MCC160" w:date="2023-02-23T18:47:00Z">
                <w:pPr>
                  <w:keepNext/>
                  <w:keepLines/>
                  <w:framePr w:hSpace="180" w:wrap="around" w:vAnchor="text" w:hAnchor="text" w:xAlign="center" w:y="1"/>
                  <w:spacing w:after="0"/>
                  <w:suppressOverlap/>
                </w:pPr>
              </w:pPrChange>
            </w:pPr>
            <w:r w:rsidRPr="00B54636">
              <w:rPr>
                <w:lang w:val="fr-FR"/>
              </w:rPr>
              <w:t>SDP as described in Table 6.1.1.14.3.3-1A</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50"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51"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52"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szCs w:val="18"/>
                <w:lang w:val="fr-FR"/>
              </w:rPr>
              <w:pPrChange w:id="5953" w:author="MCC160" w:date="2023-02-23T18:47:00Z">
                <w:pPr>
                  <w:keepNext/>
                  <w:keepLines/>
                  <w:framePr w:hSpace="180" w:wrap="around" w:vAnchor="text" w:hAnchor="text" w:xAlign="center" w:y="1"/>
                  <w:spacing w:after="0"/>
                  <w:suppressOverlap/>
                </w:pPr>
              </w:pPrChange>
            </w:pPr>
            <w:r w:rsidRPr="00B54636">
              <w:rPr>
                <w:b/>
                <w:bCs/>
                <w:lang w:val="fr-FR"/>
              </w:rPr>
              <w:t xml:space="preserve">  </w:t>
            </w:r>
            <w:r w:rsidRPr="00B54636">
              <w:rPr>
                <w:lang w:val="fr-FR"/>
              </w:rPr>
              <w:t>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54"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5955" w:author="MCC160" w:date="2023-02-23T18:47:00Z">
                  <w:rPr>
                    <w:rFonts w:cs="Arial"/>
                    <w:szCs w:val="18"/>
                    <w:lang w:val="fr-FR"/>
                  </w:rPr>
                </w:rPrChange>
              </w:rPr>
              <w:pPrChange w:id="5956" w:author="MCC160" w:date="2023-02-23T18:47:00Z">
                <w:pPr>
                  <w:keepNext/>
                  <w:keepLines/>
                  <w:framePr w:hSpace="180" w:wrap="around" w:vAnchor="text" w:hAnchor="text" w:xAlign="center" w:y="1"/>
                  <w:spacing w:after="0"/>
                  <w:suppressOverlap/>
                </w:pPr>
              </w:pPrChange>
            </w:pPr>
            <w:r w:rsidRPr="001B5C1E">
              <w:rPr>
                <w:b/>
                <w:lang w:val="fr-FR"/>
                <w:rPrChange w:id="5957" w:author="MCC160" w:date="2023-02-23T18:47:00Z">
                  <w:rPr>
                    <w:lang w:val="fr-FR"/>
                  </w:rPr>
                </w:rPrChange>
              </w:rPr>
              <w:t>MCPTT</w:t>
            </w:r>
            <w:ins w:id="5958" w:author="MCC160" w:date="2023-01-18T17:33:00Z">
              <w:r w:rsidR="00A73205" w:rsidRPr="001B5C1E">
                <w:rPr>
                  <w:b/>
                  <w:lang w:val="fr-FR"/>
                  <w:rPrChange w:id="5959" w:author="MCC160" w:date="2023-02-23T18:47:00Z">
                    <w:rPr>
                      <w:lang w:val="fr-FR"/>
                    </w:rPr>
                  </w:rPrChange>
                </w:rPr>
                <w:t>-</w:t>
              </w:r>
            </w:ins>
            <w:del w:id="5960" w:author="MCC160" w:date="2023-01-18T17:33:00Z">
              <w:r w:rsidRPr="001B5C1E" w:rsidDel="00A73205">
                <w:rPr>
                  <w:b/>
                  <w:lang w:val="fr-FR"/>
                  <w:rPrChange w:id="5961" w:author="MCC160" w:date="2023-02-23T18:47:00Z">
                    <w:rPr>
                      <w:lang w:val="fr-FR"/>
                    </w:rPr>
                  </w:rPrChange>
                </w:rPr>
                <w:delText xml:space="preserve"> </w:delText>
              </w:r>
            </w:del>
            <w:r w:rsidRPr="001B5C1E">
              <w:rPr>
                <w:b/>
                <w:lang w:val="fr-FR"/>
                <w:rPrChange w:id="5962" w:author="MCC160" w:date="2023-02-23T18:47:00Z">
                  <w:rPr>
                    <w:lang w:val="fr-FR"/>
                  </w:rPr>
                </w:rPrChange>
              </w:rPr>
              <w:t>Info</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963"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64"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szCs w:val="18"/>
                <w:lang w:val="fr-FR"/>
                <w:rPrChange w:id="5965" w:author="MCC160" w:date="2023-02-23T18:47:00Z">
                  <w:rPr>
                    <w:szCs w:val="18"/>
                    <w:lang w:val="fr-FR"/>
                  </w:rPr>
                </w:rPrChange>
              </w:rPr>
              <w:pPrChange w:id="5966" w:author="MCC160" w:date="2023-02-23T18:47:00Z">
                <w:pPr>
                  <w:keepNext/>
                  <w:keepLines/>
                  <w:framePr w:hSpace="180" w:wrap="around" w:vAnchor="text" w:hAnchor="text" w:xAlign="center" w:y="1"/>
                  <w:spacing w:after="0"/>
                  <w:suppressOverlap/>
                </w:pPr>
              </w:pPrChange>
            </w:pPr>
            <w:r w:rsidRPr="001B5C1E">
              <w:rPr>
                <w:b/>
                <w:lang w:val="fr-FR"/>
                <w:rPrChange w:id="5967" w:author="MCC160" w:date="2023-02-23T18:47:00Z">
                  <w:rPr>
                    <w:lang w:val="fr-FR"/>
                  </w:rPr>
                </w:rPrChange>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5968" w:author="MCC160" w:date="2023-02-23T18:47:00Z">
                <w:pPr>
                  <w:keepNext/>
                  <w:keepLines/>
                  <w:framePr w:hSpace="180" w:wrap="around" w:vAnchor="text" w:hAnchor="text" w:xAlign="center" w:y="1"/>
                  <w:spacing w:after="0"/>
                  <w:suppressOverlap/>
                </w:pPr>
              </w:pPrChange>
            </w:pPr>
            <w:r w:rsidRPr="00B54636">
              <w:rPr>
                <w:lang w:val="fr-FR"/>
              </w:rPr>
              <w:t>MCPTT-Info as described in Table 6.1.1.14.3.3-2</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69"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70"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71" w:author="MCC160" w:date="2023-02-23T18:47: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5972" w:author="MCC160" w:date="2023-02-23T18:47:00Z">
          <w:pPr>
            <w:keepNext/>
            <w:keepLines/>
            <w:spacing w:before="60"/>
            <w:jc w:val="center"/>
          </w:pPr>
        </w:pPrChange>
      </w:pPr>
      <w:r w:rsidRPr="00B54636">
        <w:t xml:space="preserve">Table 6.1.1.14.3.3-1A: </w:t>
      </w:r>
      <w:r w:rsidRPr="00B54636">
        <w:rPr>
          <w:lang w:eastAsia="ko-KR"/>
        </w:rPr>
        <w:t>SDP in SIP INVITE</w:t>
      </w:r>
      <w:r w:rsidRPr="00B54636">
        <w:t xml:space="preserve"> (Table 6.1.1.14.3.3-1)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rsidTr="00FB0651">
        <w:trPr>
          <w:cantSplit/>
        </w:trPr>
        <w:tc>
          <w:tcPr>
            <w:tcW w:w="9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973" w:author="MCC160" w:date="2023-02-23T18:47:00Z">
                <w:pPr>
                  <w:keepNext/>
                  <w:keepLines/>
                  <w:spacing w:after="0"/>
                </w:pPr>
              </w:pPrChange>
            </w:pPr>
            <w:r w:rsidRPr="00B54636">
              <w:rPr>
                <w:lang w:val="fr-FR"/>
              </w:rPr>
              <w:t>Derivation Path: TS 36.579-1 [2], Table 5.5.3.1.2-1</w:t>
            </w:r>
            <w:ins w:id="5974" w:author="MCC160" w:date="2023-01-20T21:30:00Z">
              <w:r w:rsidR="002E15E3">
                <w:rPr>
                  <w:lang w:val="fr-FR"/>
                </w:rPr>
                <w:t>,</w:t>
              </w:r>
            </w:ins>
            <w:r w:rsidRPr="00B54636">
              <w:rPr>
                <w:lang w:val="fr-FR"/>
              </w:rPr>
              <w:t xml:space="preserve"> condition INITIAL_SDP_OFFER</w:t>
            </w:r>
          </w:p>
        </w:tc>
      </w:tr>
    </w:tbl>
    <w:p w:rsidR="00B54636" w:rsidRPr="00B54636" w:rsidRDefault="00B54636" w:rsidP="00B54636">
      <w:pPr>
        <w:rPr>
          <w:lang w:eastAsia="en-US"/>
        </w:rPr>
      </w:pPr>
    </w:p>
    <w:p w:rsidR="00B54636" w:rsidRPr="00B54636" w:rsidRDefault="00B54636">
      <w:pPr>
        <w:pStyle w:val="TH"/>
        <w:pPrChange w:id="5975" w:author="MCC160" w:date="2023-02-23T18:47:00Z">
          <w:pPr>
            <w:keepNext/>
            <w:keepLines/>
            <w:spacing w:before="60"/>
            <w:jc w:val="center"/>
          </w:pPr>
        </w:pPrChange>
      </w:pPr>
      <w:r w:rsidRPr="00B54636">
        <w:t xml:space="preserve">Table 6.1.1.14.3.3-2: </w:t>
      </w:r>
      <w:r w:rsidRPr="00B54636">
        <w:rPr>
          <w:lang w:eastAsia="ko-KR"/>
        </w:rPr>
        <w:t>MCPTT-Info in SIP INVITE</w:t>
      </w:r>
      <w:r w:rsidRPr="00B54636">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976" w:author="MCC160" w:date="2023-02-23T18:47:00Z">
                <w:pPr>
                  <w:keepNext/>
                  <w:keepLines/>
                  <w:spacing w:after="0"/>
                </w:pPr>
              </w:pPrChange>
            </w:pPr>
            <w:r w:rsidRPr="00B54636">
              <w:rPr>
                <w:lang w:val="fr-FR"/>
              </w:rPr>
              <w:t>Derivation Path: TS 36.579-1 [2], Table 5.5.3.2.2-1</w:t>
            </w:r>
            <w:ins w:id="5977" w:author="MCC160" w:date="2023-01-20T21:30:00Z">
              <w:r w:rsidR="002E15E3">
                <w:rPr>
                  <w:lang w:val="fr-FR"/>
                </w:rPr>
                <w:t>,</w:t>
              </w:r>
            </w:ins>
            <w:r w:rsidRPr="00B54636">
              <w:rPr>
                <w:lang w:val="fr-FR"/>
              </w:rPr>
              <w:t xml:space="preserve"> condition GROUP-CALL, IMMPERIL-CALL</w:t>
            </w:r>
          </w:p>
        </w:tc>
      </w:tr>
    </w:tbl>
    <w:p w:rsidR="00B54636" w:rsidRPr="00B54636" w:rsidRDefault="00B54636" w:rsidP="00B54636">
      <w:pPr>
        <w:rPr>
          <w:lang w:eastAsia="en-US"/>
        </w:rPr>
      </w:pPr>
    </w:p>
    <w:p w:rsidR="00B54636" w:rsidRPr="00B54636" w:rsidRDefault="00B54636">
      <w:pPr>
        <w:pStyle w:val="TH"/>
        <w:pPrChange w:id="5978" w:author="MCC160" w:date="2023-02-23T18:47:00Z">
          <w:pPr>
            <w:keepNext/>
            <w:keepLines/>
            <w:spacing w:before="60"/>
            <w:jc w:val="center"/>
          </w:pPr>
        </w:pPrChange>
      </w:pPr>
      <w:r w:rsidRPr="00B54636">
        <w:t>Table 6.1.1.14.3.3-3: SIP 200 (OK) from the UE (Step 1, Table 6.1.1.14.3.2-1;</w:t>
      </w:r>
      <w:r w:rsidRPr="00B5463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5979" w:author="MCC160" w:date="2023-02-23T18:47:00Z">
                <w:pPr>
                  <w:keepNext/>
                  <w:keepLines/>
                  <w:framePr w:hSpace="180" w:wrap="around" w:vAnchor="text" w:hAnchor="text" w:xAlign="center" w:y="1"/>
                  <w:spacing w:after="0"/>
                  <w:suppressOverlap/>
                </w:pPr>
              </w:pPrChange>
            </w:pPr>
            <w:bookmarkStart w:id="5980" w:name="_Toc21006018"/>
            <w:bookmarkStart w:id="5981" w:name="_Toc36037691"/>
            <w:bookmarkStart w:id="5982" w:name="_Toc43837542"/>
            <w:bookmarkStart w:id="5983" w:name="_Toc60995654"/>
            <w:bookmarkStart w:id="5984" w:name="_Toc69159782"/>
            <w:bookmarkStart w:id="5985" w:name="_Toc76583131"/>
            <w:bookmarkStart w:id="5986" w:name="_Toc83808683"/>
            <w:bookmarkStart w:id="5987" w:name="_Toc91233504"/>
            <w:bookmarkStart w:id="5988" w:name="_Toc100348983"/>
            <w:bookmarkStart w:id="5989" w:name="_Toc106787139"/>
            <w:r w:rsidRPr="00B54636">
              <w:rPr>
                <w:lang w:val="fr-FR"/>
              </w:rPr>
              <w:t>Derivation Path: TS 36.579-1 [2], Table 5.5.2.17.1.1-1</w:t>
            </w:r>
            <w:ins w:id="5990" w:author="MCC160" w:date="2023-01-20T21:30:00Z">
              <w:r w:rsidR="002E15E3">
                <w:rPr>
                  <w:lang w:val="fr-FR"/>
                </w:rPr>
                <w:t>,</w:t>
              </w:r>
            </w:ins>
            <w:r w:rsidRPr="00B54636">
              <w:rPr>
                <w:lang w:val="fr-FR"/>
              </w:rPr>
              <w:t xml:space="preserve"> condition INVITE-RSP, GROUP-CALL</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991" w:author="MCC160" w:date="2023-02-23T18:47:00Z">
                <w:pPr>
                  <w:keepNext/>
                  <w:keepLines/>
                  <w:framePr w:hSpace="180" w:wrap="around" w:vAnchor="text" w:hAnchor="text" w:xAlign="center" w:y="1"/>
                  <w:spacing w:after="0"/>
                  <w:suppressOverlap/>
                  <w:jc w:val="center"/>
                </w:pPr>
              </w:pPrChange>
            </w:pPr>
            <w:r w:rsidRPr="00B5463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992" w:author="MCC160" w:date="2023-02-23T18:47:00Z">
                <w:pPr>
                  <w:keepNext/>
                  <w:keepLines/>
                  <w:framePr w:hSpace="180" w:wrap="around" w:vAnchor="text" w:hAnchor="text" w:xAlign="center" w:y="1"/>
                  <w:spacing w:after="0"/>
                  <w:suppressOverlap/>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993" w:author="MCC160" w:date="2023-02-23T18:47:00Z">
                <w:pPr>
                  <w:keepNext/>
                  <w:keepLines/>
                  <w:framePr w:hSpace="180" w:wrap="around" w:vAnchor="text" w:hAnchor="text" w:xAlign="center" w:y="1"/>
                  <w:spacing w:after="0"/>
                  <w:suppressOverlap/>
                  <w:jc w:val="center"/>
                </w:pPr>
              </w:pPrChange>
            </w:pPr>
            <w:r w:rsidRPr="00B5463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994" w:author="MCC160" w:date="2023-02-23T18:47:00Z">
                <w:pPr>
                  <w:keepNext/>
                  <w:keepLines/>
                  <w:framePr w:hSpace="180" w:wrap="around" w:vAnchor="text" w:hAnchor="text" w:xAlign="center" w:y="1"/>
                  <w:spacing w:after="0"/>
                  <w:suppressOverlap/>
                  <w:jc w:val="center"/>
                </w:pPr>
              </w:pPrChange>
            </w:pPr>
            <w:r w:rsidRPr="00B5463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5995" w:author="MCC160" w:date="2023-02-23T18:47: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5996" w:author="MCC160" w:date="2023-02-23T18:47:00Z">
                  <w:rPr>
                    <w:lang w:val="fr-FR"/>
                  </w:rPr>
                </w:rPrChange>
              </w:rPr>
              <w:pPrChange w:id="5997" w:author="MCC160" w:date="2023-02-23T18:47:00Z">
                <w:pPr>
                  <w:keepNext/>
                  <w:keepLines/>
                  <w:framePr w:hSpace="180" w:wrap="around" w:vAnchor="text" w:hAnchor="text" w:xAlign="center" w:y="1"/>
                  <w:spacing w:after="0"/>
                  <w:suppressOverlap/>
                </w:pPr>
              </w:pPrChange>
            </w:pPr>
            <w:r w:rsidRPr="001B5C1E">
              <w:rPr>
                <w:b/>
                <w:lang w:val="fr-FR"/>
                <w:rPrChange w:id="5998" w:author="MCC160" w:date="2023-02-23T18:47:00Z">
                  <w:rPr>
                    <w:lang w:val="fr-FR"/>
                  </w:rPr>
                </w:rPrChange>
              </w:rPr>
              <w:t>Message-body</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5999"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00"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01"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02"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6003" w:author="MCC160" w:date="2023-02-23T18:47: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04"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cs="Arial"/>
                <w:b/>
                <w:szCs w:val="18"/>
                <w:lang w:val="fr-FR"/>
                <w:rPrChange w:id="6005" w:author="MCC160" w:date="2023-02-23T18:47:00Z">
                  <w:rPr>
                    <w:rFonts w:cs="Arial"/>
                    <w:szCs w:val="18"/>
                    <w:lang w:val="fr-FR"/>
                  </w:rPr>
                </w:rPrChange>
              </w:rPr>
              <w:pPrChange w:id="6006" w:author="MCC160" w:date="2023-02-23T18:47:00Z">
                <w:pPr>
                  <w:keepNext/>
                  <w:keepLines/>
                  <w:framePr w:hSpace="180" w:wrap="around" w:vAnchor="text" w:hAnchor="text" w:xAlign="center" w:y="1"/>
                  <w:spacing w:after="0"/>
                  <w:suppressOverlap/>
                </w:pPr>
              </w:pPrChange>
            </w:pPr>
            <w:r w:rsidRPr="001B5C1E">
              <w:rPr>
                <w:b/>
                <w:lang w:val="fr-FR"/>
                <w:rPrChange w:id="6007" w:author="MCC160" w:date="2023-02-23T18:47:00Z">
                  <w:rPr>
                    <w:lang w:val="fr-FR"/>
                  </w:rPr>
                </w:rPrChange>
              </w:rPr>
              <w:t>SDP Message</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08"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09"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szCs w:val="18"/>
                <w:lang w:val="fr-FR"/>
              </w:rPr>
              <w:pPrChange w:id="6010" w:author="MCC160" w:date="2023-02-23T18:47:00Z">
                <w:pPr>
                  <w:keepNext/>
                  <w:keepLines/>
                  <w:framePr w:hSpace="180" w:wrap="around" w:vAnchor="text" w:hAnchor="text" w:xAlign="center" w:y="1"/>
                  <w:spacing w:after="0"/>
                  <w:suppressOverlap/>
                </w:pPr>
              </w:pPrChange>
            </w:pPr>
            <w:r w:rsidRPr="00B54636">
              <w:rPr>
                <w:lang w:val="fr-FR"/>
              </w:rPr>
              <w:t xml:space="preserve">    MIME-part-body</w:t>
            </w:r>
            <w:r w:rsidRPr="00B54636">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cs="Arial"/>
                <w:szCs w:val="18"/>
                <w:lang w:val="fr-FR"/>
              </w:rPr>
              <w:pPrChange w:id="6011" w:author="MCC160" w:date="2023-02-23T18:47:00Z">
                <w:pPr>
                  <w:keepNext/>
                  <w:keepLines/>
                  <w:framePr w:hSpace="180" w:wrap="around" w:vAnchor="text" w:hAnchor="text" w:xAlign="center" w:y="1"/>
                  <w:spacing w:after="0"/>
                  <w:suppressOverlap/>
                </w:pPr>
              </w:pPrChange>
            </w:pPr>
            <w:r w:rsidRPr="00B54636">
              <w:rPr>
                <w:lang w:val="fr-FR"/>
              </w:rPr>
              <w:t>SDP as described in Table 6.1.1.14.3.3-4</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12"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13"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14"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szCs w:val="18"/>
                <w:lang w:val="fr-FR"/>
              </w:rPr>
              <w:pPrChange w:id="6015" w:author="MCC160" w:date="2023-02-23T18:47:00Z">
                <w:pPr>
                  <w:keepNext/>
                  <w:keepLines/>
                  <w:framePr w:hSpace="180" w:wrap="around" w:vAnchor="text" w:hAnchor="text" w:xAlign="center" w:y="1"/>
                  <w:spacing w:after="0"/>
                  <w:suppressOverlap/>
                </w:pPr>
              </w:pPrChange>
            </w:pPr>
            <w:r w:rsidRPr="00B5463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16" w:author="MCC160" w:date="2023-02-23T18:47: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6017" w:author="MCC160" w:date="2023-02-23T18:47:00Z">
                  <w:rPr>
                    <w:lang w:val="fr-FR"/>
                  </w:rPr>
                </w:rPrChange>
              </w:rPr>
              <w:pPrChange w:id="6018" w:author="MCC160" w:date="2023-02-23T18:47:00Z">
                <w:pPr>
                  <w:keepNext/>
                  <w:keepLines/>
                  <w:framePr w:hSpace="180" w:wrap="around" w:vAnchor="text" w:hAnchor="text" w:xAlign="center" w:y="1"/>
                  <w:spacing w:after="0"/>
                  <w:suppressOverlap/>
                </w:pPr>
              </w:pPrChange>
            </w:pPr>
            <w:r w:rsidRPr="001B5C1E">
              <w:rPr>
                <w:b/>
                <w:lang w:val="fr-FR"/>
                <w:rPrChange w:id="6019" w:author="MCC160" w:date="2023-02-23T18:47:00Z">
                  <w:rPr>
                    <w:lang w:val="fr-FR"/>
                  </w:rPr>
                </w:rPrChange>
              </w:rPr>
              <w:t>MCPTT-Info</w:t>
            </w: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20"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21" w:author="MCC160" w:date="2023-02-23T18:47:00Z">
                <w:pPr>
                  <w:keepNext/>
                  <w:keepLines/>
                  <w:framePr w:hSpace="180" w:wrap="around" w:vAnchor="text" w:hAnchor="text" w:xAlign="center" w:y="1"/>
                  <w:spacing w:after="0"/>
                  <w:suppressOverlap/>
                </w:pPr>
              </w:pPrChange>
            </w:pPr>
          </w:p>
        </w:tc>
      </w:tr>
      <w:tr w:rsidR="00B54636" w:rsidRPr="00B54636" w:rsidTr="00FB0651">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Cs/>
                <w:szCs w:val="18"/>
                <w:lang w:val="fr-FR"/>
              </w:rPr>
              <w:pPrChange w:id="6022" w:author="MCC160" w:date="2023-02-23T18:47:00Z">
                <w:pPr>
                  <w:keepNext/>
                  <w:keepLines/>
                  <w:framePr w:hSpace="180" w:wrap="around" w:vAnchor="text" w:hAnchor="text" w:xAlign="center" w:y="1"/>
                  <w:spacing w:after="0"/>
                  <w:suppressOverlap/>
                </w:pPr>
              </w:pPrChange>
            </w:pPr>
            <w:r w:rsidRPr="00B54636">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cs="Arial"/>
                <w:szCs w:val="18"/>
                <w:lang w:val="fr-FR"/>
              </w:rPr>
              <w:pPrChange w:id="6023" w:author="MCC160" w:date="2023-02-23T18:47:00Z">
                <w:pPr>
                  <w:keepNext/>
                  <w:keepLines/>
                  <w:framePr w:hSpace="180" w:wrap="around" w:vAnchor="text" w:hAnchor="text" w:xAlign="center" w:y="1"/>
                  <w:spacing w:after="0"/>
                  <w:suppressOverlap/>
                </w:pPr>
              </w:pPrChange>
            </w:pPr>
            <w:r w:rsidRPr="00B54636">
              <w:rPr>
                <w:lang w:val="fr-FR"/>
              </w:rPr>
              <w:t>MCPTT-Info as described in Table 6.1.1.14.3.3-5</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24" w:author="MCC160" w:date="2023-02-23T18:47: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25" w:author="MCC160" w:date="2023-02-23T18:47: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026" w:author="MCC160" w:date="2023-02-23T18:47: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6027" w:author="MCC160" w:date="2023-02-23T18:47:00Z">
          <w:pPr>
            <w:keepNext/>
            <w:keepLines/>
            <w:spacing w:before="60"/>
            <w:jc w:val="center"/>
          </w:pPr>
        </w:pPrChange>
      </w:pPr>
      <w:r w:rsidRPr="00B54636">
        <w:t xml:space="preserve">Table 6.1.1.14.3.3-4: </w:t>
      </w:r>
      <w:r w:rsidRPr="00B54636">
        <w:rPr>
          <w:lang w:eastAsia="ko-KR"/>
        </w:rPr>
        <w:t xml:space="preserve">SDP in SIP 200 (OK) </w:t>
      </w:r>
      <w:r w:rsidRPr="00B54636">
        <w:t>(Table 6.1.1.14.3.3-3)</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B54636" w:rsidRPr="00B54636" w:rsidTr="00FB0651">
        <w:trPr>
          <w:cantSplit/>
        </w:trPr>
        <w:tc>
          <w:tcPr>
            <w:tcW w:w="985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028" w:author="MCC160" w:date="2023-02-23T18:47:00Z">
                <w:pPr>
                  <w:keepNext/>
                  <w:keepLines/>
                  <w:spacing w:after="0"/>
                </w:pPr>
              </w:pPrChange>
            </w:pPr>
            <w:r w:rsidRPr="00B54636">
              <w:rPr>
                <w:lang w:val="fr-FR"/>
              </w:rPr>
              <w:t>Derivation Path: TS 36.579-1 [2], Table 5.5.3.1.1-1</w:t>
            </w:r>
            <w:ins w:id="6029" w:author="MCC160" w:date="2023-01-20T21:30:00Z">
              <w:r w:rsidR="002E15E3">
                <w:rPr>
                  <w:lang w:val="fr-FR"/>
                </w:rPr>
                <w:t>,</w:t>
              </w:r>
            </w:ins>
            <w:r w:rsidRPr="00B54636">
              <w:rPr>
                <w:lang w:val="fr-FR"/>
              </w:rPr>
              <w:t xml:space="preserve"> condition SDP_ANSWER</w:t>
            </w:r>
          </w:p>
        </w:tc>
      </w:tr>
    </w:tbl>
    <w:p w:rsidR="00B54636" w:rsidRPr="00B54636" w:rsidRDefault="00B54636" w:rsidP="00B54636">
      <w:pPr>
        <w:rPr>
          <w:lang w:eastAsia="en-US"/>
        </w:rPr>
      </w:pPr>
    </w:p>
    <w:p w:rsidR="00B54636" w:rsidRPr="00B54636" w:rsidRDefault="00B54636">
      <w:pPr>
        <w:pStyle w:val="TH"/>
        <w:pPrChange w:id="6030" w:author="MCC160" w:date="2023-02-23T18:47:00Z">
          <w:pPr>
            <w:keepNext/>
            <w:keepLines/>
            <w:spacing w:before="60"/>
            <w:jc w:val="center"/>
          </w:pPr>
        </w:pPrChange>
      </w:pPr>
      <w:r w:rsidRPr="00B54636">
        <w:t xml:space="preserve">Table 6.1.1.14.3.3-5: </w:t>
      </w:r>
      <w:r w:rsidRPr="00B54636">
        <w:rPr>
          <w:lang w:eastAsia="ko-KR"/>
        </w:rPr>
        <w:t xml:space="preserve">MCPTT-Info in SIP 200 (OK) </w:t>
      </w:r>
      <w:r w:rsidRPr="00B54636">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031" w:author="MCC160" w:date="2023-02-23T18:47:00Z">
                <w:pPr>
                  <w:keepNext/>
                  <w:keepLines/>
                  <w:spacing w:after="0"/>
                </w:pPr>
              </w:pPrChange>
            </w:pPr>
            <w:r w:rsidRPr="00B54636">
              <w:rPr>
                <w:lang w:val="fr-FR"/>
              </w:rPr>
              <w:t>Derivation Path: TS 36.579-1 [2], Table 5.5.3.2.1-1, condition INVITE-RSP</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6032" w:name="_Toc124350040"/>
      <w:r w:rsidRPr="00B54636">
        <w:rPr>
          <w:rFonts w:ascii="Arial" w:hAnsi="Arial"/>
          <w:sz w:val="24"/>
          <w:lang w:eastAsia="x-none"/>
        </w:rPr>
        <w:t>6.1.1.15</w:t>
      </w:r>
      <w:r w:rsidRPr="00B54636">
        <w:rPr>
          <w:rFonts w:ascii="Arial" w:hAnsi="Arial"/>
          <w:sz w:val="24"/>
          <w:lang w:eastAsia="x-none"/>
        </w:rPr>
        <w:tab/>
        <w:t>On-network / Emergency Alert / Cancel Emergency Alert / Client Originated (CO)</w:t>
      </w:r>
      <w:bookmarkEnd w:id="5980"/>
      <w:bookmarkEnd w:id="5981"/>
      <w:bookmarkEnd w:id="5982"/>
      <w:bookmarkEnd w:id="5983"/>
      <w:bookmarkEnd w:id="5984"/>
      <w:bookmarkEnd w:id="5985"/>
      <w:bookmarkEnd w:id="5986"/>
      <w:bookmarkEnd w:id="5987"/>
      <w:bookmarkEnd w:id="5988"/>
      <w:bookmarkEnd w:id="5989"/>
      <w:bookmarkEnd w:id="6032"/>
    </w:p>
    <w:p w:rsidR="00B54636" w:rsidRPr="00B54636" w:rsidRDefault="00B54636">
      <w:pPr>
        <w:pStyle w:val="H6"/>
        <w:pPrChange w:id="6033" w:author="MCC160" w:date="2023-02-23T18:47:00Z">
          <w:pPr>
            <w:keepNext/>
            <w:keepLines/>
            <w:spacing w:before="120"/>
            <w:ind w:left="1985" w:hanging="1985"/>
          </w:pPr>
        </w:pPrChange>
      </w:pPr>
      <w:r w:rsidRPr="00B54636">
        <w:t>6.1.1.15.1</w:t>
      </w:r>
      <w:r w:rsidRPr="00B54636">
        <w:tab/>
        <w:t>Test Purpose (TP)</w:t>
      </w:r>
    </w:p>
    <w:p w:rsidR="00B54636" w:rsidRPr="00B54636" w:rsidRDefault="00B54636">
      <w:pPr>
        <w:pStyle w:val="H6"/>
        <w:pPrChange w:id="6034" w:author="MCC160" w:date="2023-02-23T18:47:00Z">
          <w:pPr>
            <w:keepNext/>
            <w:keepLines/>
            <w:spacing w:before="120"/>
            <w:ind w:left="1985" w:hanging="1985"/>
          </w:pPr>
        </w:pPrChange>
      </w:pPr>
      <w:r w:rsidRPr="00B54636">
        <w:t>(1)</w:t>
      </w:r>
    </w:p>
    <w:p w:rsidR="00B54636" w:rsidRPr="00B54636" w:rsidRDefault="00B54636">
      <w:pPr>
        <w:pStyle w:val="PL"/>
        <w:pPrChange w:id="603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authorized for MCPTT Service, including authorized to initiate an emergency alert }</w:t>
      </w:r>
    </w:p>
    <w:p w:rsidR="00B54636" w:rsidRPr="00B54636" w:rsidRDefault="00B54636">
      <w:pPr>
        <w:pStyle w:val="PL"/>
        <w:pPrChange w:id="603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ensure that</w:t>
      </w:r>
      <w:r w:rsidRPr="00B54636">
        <w:t xml:space="preserve"> {</w:t>
      </w:r>
      <w:r w:rsidRPr="00B54636">
        <w:br/>
        <w:t xml:space="preserve">  </w:t>
      </w:r>
      <w:r w:rsidRPr="00B54636">
        <w:rPr>
          <w:b/>
        </w:rPr>
        <w:t>when</w:t>
      </w:r>
      <w:r w:rsidRPr="00B54636">
        <w:t xml:space="preserve"> { the MCPTT User requests to send an emergency alert with the location of emergency }</w:t>
      </w:r>
    </w:p>
    <w:p w:rsidR="00B54636" w:rsidRPr="00B54636" w:rsidRDefault="00B54636">
      <w:pPr>
        <w:pStyle w:val="PL"/>
        <w:pPrChange w:id="603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MESSAGE initiating an emergency alert </w:t>
      </w:r>
      <w:r w:rsidRPr="00B54636">
        <w:rPr>
          <w:b/>
        </w:rPr>
        <w:t>and</w:t>
      </w:r>
      <w:r w:rsidRPr="00B54636">
        <w:t xml:space="preserve"> reporting location information }</w:t>
      </w:r>
    </w:p>
    <w:p w:rsidR="00B54636" w:rsidRPr="00B54636" w:rsidRDefault="00B54636">
      <w:pPr>
        <w:pStyle w:val="PL"/>
        <w:pPrChange w:id="603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603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6040" w:author="MCC160" w:date="2023-02-23T18:47:00Z">
          <w:pPr>
            <w:keepNext/>
            <w:keepLines/>
            <w:spacing w:before="120"/>
            <w:ind w:left="1985" w:hanging="1985"/>
          </w:pPr>
        </w:pPrChange>
      </w:pPr>
      <w:r w:rsidRPr="00B54636">
        <w:t>(2)</w:t>
      </w:r>
    </w:p>
    <w:p w:rsidR="00B54636" w:rsidRPr="00B54636" w:rsidRDefault="00B54636">
      <w:pPr>
        <w:pStyle w:val="PL"/>
        <w:pPrChange w:id="604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in the “MEA3: emergency-alert-initiated” state}</w:t>
      </w:r>
    </w:p>
    <w:p w:rsidR="00B54636" w:rsidRPr="00B54636" w:rsidRDefault="00B54636">
      <w:pPr>
        <w:pStyle w:val="PL"/>
        <w:pPrChange w:id="604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604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to cancel the emergency alert}</w:t>
      </w:r>
    </w:p>
    <w:p w:rsidR="00B54636" w:rsidRPr="00B54636" w:rsidRDefault="00B54636">
      <w:pPr>
        <w:pStyle w:val="PL"/>
        <w:pPrChange w:id="604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MESSAGE requesting the cancelation of the emergency alert}</w:t>
      </w:r>
    </w:p>
    <w:p w:rsidR="00B54636" w:rsidRPr="00B54636" w:rsidRDefault="00B54636">
      <w:pPr>
        <w:pStyle w:val="PL"/>
        <w:pPrChange w:id="604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604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6047" w:author="MCC160" w:date="2023-02-23T18:47:00Z">
          <w:pPr>
            <w:keepNext/>
            <w:keepLines/>
            <w:spacing w:before="120"/>
            <w:ind w:left="1985" w:hanging="1985"/>
          </w:pPr>
        </w:pPrChange>
      </w:pPr>
      <w:r w:rsidRPr="00B54636">
        <w:t>6.1.1.15.2</w:t>
      </w:r>
      <w:r w:rsidRPr="00B54636">
        <w:tab/>
        <w:t>Conformance requirements</w:t>
      </w:r>
    </w:p>
    <w:p w:rsidR="00B54636" w:rsidRPr="00B54636" w:rsidRDefault="00B54636" w:rsidP="00B54636">
      <w:r w:rsidRPr="00B54636">
        <w:t>References: The conformance requirements covered in the current TC are specified in: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54636" w:rsidRPr="00B54636" w:rsidRDefault="00B54636" w:rsidP="00B54636">
      <w:r w:rsidRPr="00B54636">
        <w:t>[TS 24.379 clause 6.2.9.1]</w:t>
      </w:r>
    </w:p>
    <w:p w:rsidR="00B54636" w:rsidRPr="00B54636" w:rsidRDefault="00B54636" w:rsidP="00B54636">
      <w:pPr>
        <w:rPr>
          <w:lang w:eastAsia="ko-KR"/>
        </w:rPr>
      </w:pPr>
      <w:r w:rsidRPr="00B54636">
        <w:rPr>
          <w:lang w:eastAsia="ko-KR"/>
        </w:rPr>
        <w:t>This procedure is initiated by the MCPTT client when it is including location report information:</w:t>
      </w:r>
    </w:p>
    <w:p w:rsidR="00B54636" w:rsidRPr="00B54636" w:rsidRDefault="00B54636" w:rsidP="00B54636">
      <w:pPr>
        <w:ind w:left="568" w:hanging="284"/>
        <w:rPr>
          <w:lang w:eastAsia="ko-KR"/>
        </w:rPr>
      </w:pPr>
      <w:r w:rsidRPr="00B54636">
        <w:rPr>
          <w:lang w:eastAsia="ko-KR"/>
        </w:rPr>
        <w:t>1)</w:t>
      </w:r>
      <w:r w:rsidRPr="00B54636">
        <w:rPr>
          <w:lang w:eastAsia="ko-KR"/>
        </w:rPr>
        <w:tab/>
      </w:r>
      <w:r w:rsidRPr="00B54636">
        <w:t>as part of a SIP request containing an MCPTT emergency alert; or</w:t>
      </w:r>
    </w:p>
    <w:p w:rsidR="00B54636" w:rsidRPr="00B54636" w:rsidRDefault="00B54636" w:rsidP="00B54636">
      <w:pPr>
        <w:ind w:left="568" w:hanging="284"/>
        <w:rPr>
          <w:lang w:eastAsia="ko-KR"/>
        </w:rPr>
      </w:pPr>
      <w:r w:rsidRPr="00B54636">
        <w:rPr>
          <w:lang w:eastAsia="ko-KR"/>
        </w:rPr>
        <w:t>2)</w:t>
      </w:r>
      <w:r w:rsidRPr="00B54636">
        <w:rPr>
          <w:lang w:eastAsia="ko-KR"/>
        </w:rPr>
        <w:tab/>
        <w:t>as part of a SIP request for a specified location trigger.</w:t>
      </w:r>
    </w:p>
    <w:p w:rsidR="00B54636" w:rsidRPr="00B54636" w:rsidRDefault="00B54636" w:rsidP="00B54636">
      <w:pPr>
        <w:rPr>
          <w:lang w:eastAsia="ko-KR"/>
        </w:rPr>
      </w:pPr>
      <w:r w:rsidRPr="00B54636">
        <w:rPr>
          <w:lang w:eastAsia="ko-KR"/>
        </w:rPr>
        <w:t>The MCPTT client:</w:t>
      </w:r>
    </w:p>
    <w:p w:rsidR="00B54636" w:rsidRPr="00B54636" w:rsidRDefault="00B54636" w:rsidP="00B54636">
      <w:pPr>
        <w:ind w:left="568" w:hanging="284"/>
        <w:rPr>
          <w:lang w:eastAsia="ko-KR"/>
        </w:rPr>
      </w:pPr>
      <w:r w:rsidRPr="00B54636">
        <w:rPr>
          <w:lang w:eastAsia="ko-KR"/>
        </w:rPr>
        <w:t>1)</w:t>
      </w:r>
      <w:r w:rsidRPr="00B54636">
        <w:rPr>
          <w:lang w:eastAsia="ko-KR"/>
        </w:rPr>
        <w:tab/>
        <w:t xml:space="preserve">if location information is being included </w:t>
      </w:r>
      <w:r w:rsidRPr="00B54636">
        <w:t xml:space="preserve">as part of a SIP request for a specified location trigger criteria as configured in a &lt;TriggeringCriteria&gt; element contained in a &lt;Configuration&gt; element contained in an </w:t>
      </w:r>
      <w:r w:rsidRPr="00B54636">
        <w:rPr>
          <w:lang w:eastAsia="ko-KR"/>
        </w:rPr>
        <w:t>application/vnd.3gpp.mcptt-location-info+xml MIME body as specified in Annex F.3 as received in a SIP MESSAGE request by the procedures of subclause 13.3.2:</w:t>
      </w:r>
    </w:p>
    <w:p w:rsidR="00B54636" w:rsidRPr="00B54636" w:rsidRDefault="00B54636" w:rsidP="00B54636">
      <w:pPr>
        <w:ind w:left="851" w:hanging="284"/>
        <w:rPr>
          <w:lang w:eastAsia="en-US"/>
        </w:rPr>
      </w:pPr>
      <w:r w:rsidRPr="00B54636">
        <w:rPr>
          <w:lang w:eastAsia="ko-KR"/>
        </w:rPr>
        <w:t>a)</w:t>
      </w:r>
      <w:r w:rsidRPr="00B54636">
        <w:rPr>
          <w:lang w:eastAsia="ko-KR"/>
        </w:rPr>
        <w:tab/>
      </w:r>
      <w:r w:rsidRPr="00B54636">
        <w:t>shall include in the SIP request the specific location information as specified by the procedures of subclause 13.3.4.2; and</w:t>
      </w:r>
    </w:p>
    <w:p w:rsidR="00B54636" w:rsidRPr="00B54636" w:rsidRDefault="00B54636" w:rsidP="00B54636">
      <w:pPr>
        <w:ind w:left="851" w:hanging="284"/>
      </w:pPr>
      <w:r w:rsidRPr="00B54636">
        <w:t>b)</w:t>
      </w:r>
      <w:r w:rsidRPr="00B54636">
        <w:tab/>
        <w:t>shall skip the rest of the steps;</w:t>
      </w:r>
    </w:p>
    <w:p w:rsidR="00B54636" w:rsidRPr="00B54636" w:rsidRDefault="00B54636" w:rsidP="00B54636">
      <w:pPr>
        <w:ind w:left="568" w:hanging="284"/>
      </w:pPr>
      <w:r w:rsidRPr="00B54636">
        <w:t>2)</w:t>
      </w:r>
      <w:r w:rsidRPr="00B54636">
        <w:tab/>
      </w:r>
      <w:r w:rsidRPr="00B54636">
        <w:rPr>
          <w:lang w:eastAsia="ko-KR"/>
        </w:rPr>
        <w:t xml:space="preserve">if location information is being included </w:t>
      </w:r>
      <w:r w:rsidRPr="00B54636">
        <w:t>as part of a SIP request containing an MCPTT emergency alert:</w:t>
      </w:r>
    </w:p>
    <w:p w:rsidR="00B54636" w:rsidRPr="00B54636" w:rsidRDefault="00B54636" w:rsidP="00B54636">
      <w:pPr>
        <w:ind w:left="851" w:hanging="284"/>
        <w:rPr>
          <w:lang w:eastAsia="ko-KR"/>
        </w:rPr>
      </w:pPr>
      <w:r w:rsidRPr="00B54636">
        <w:rPr>
          <w:lang w:eastAsia="ko-KR"/>
        </w:rPr>
        <w:t>a)</w:t>
      </w:r>
      <w:r w:rsidRPr="00B54636">
        <w:rPr>
          <w:lang w:eastAsia="ko-KR"/>
        </w:rPr>
        <w:tab/>
        <w:t>shall include an application/vnd.3gpp.mcptt-location-info+xml MIME body as specified in Annex F.3 with a &lt;Report&gt; element included in the &lt;location-info&gt; root element;</w:t>
      </w:r>
    </w:p>
    <w:p w:rsidR="00B54636" w:rsidRPr="00B54636" w:rsidRDefault="00B54636" w:rsidP="00B54636">
      <w:pPr>
        <w:ind w:left="851" w:hanging="284"/>
        <w:rPr>
          <w:lang w:eastAsia="en-US"/>
        </w:rPr>
      </w:pPr>
      <w:r w:rsidRPr="00B54636">
        <w:rPr>
          <w:lang w:eastAsia="ko-KR"/>
        </w:rPr>
        <w:t>b)</w:t>
      </w:r>
      <w:r w:rsidRPr="00B54636">
        <w:rPr>
          <w:lang w:eastAsia="ko-KR"/>
        </w:rPr>
        <w:tab/>
        <w:t xml:space="preserve">shall set the &lt;ReportType&gt; element of the </w:t>
      </w:r>
      <w:r w:rsidRPr="00B54636">
        <w:t>&lt;Report&gt; element to a value of "Emergency";</w:t>
      </w:r>
    </w:p>
    <w:p w:rsidR="00B54636" w:rsidRPr="00B54636" w:rsidRDefault="00B54636" w:rsidP="00B54636">
      <w:pPr>
        <w:ind w:left="851" w:hanging="284"/>
        <w:rPr>
          <w:lang w:eastAsia="ko-KR"/>
        </w:rPr>
      </w:pPr>
      <w:r w:rsidRPr="00B54636">
        <w:t>c)</w:t>
      </w:r>
      <w:r w:rsidRPr="00B54636">
        <w:tab/>
        <w:t>if t</w:t>
      </w:r>
      <w:r w:rsidRPr="00B54636">
        <w:rPr>
          <w:lang w:eastAsia="ko-KR"/>
        </w:rPr>
        <w:t>he MCPTT client</w:t>
      </w:r>
      <w:r w:rsidRPr="00B54636">
        <w:t xml:space="preserve"> has been configured with an &lt;EmergencyLocationInformation&gt; element contained in a &lt;Configuration&gt; element contained in an </w:t>
      </w:r>
      <w:r w:rsidRPr="00B54636">
        <w:rPr>
          <w:lang w:eastAsia="ko-KR"/>
        </w:rPr>
        <w:t>application/vnd.3gpp.mcptt-location-info+xml MIME body as specified in Annex F.3 and received in a SIP MESSAGE request by the procedures of subclause 13.3.2;</w:t>
      </w:r>
    </w:p>
    <w:p w:rsidR="00B54636" w:rsidRPr="00B54636" w:rsidRDefault="00B54636" w:rsidP="00B54636">
      <w:pPr>
        <w:ind w:left="1135" w:hanging="284"/>
        <w:rPr>
          <w:lang w:eastAsia="en-US"/>
        </w:rPr>
      </w:pPr>
      <w:r w:rsidRPr="00B54636">
        <w:t>i)</w:t>
      </w:r>
      <w:r w:rsidRPr="00B54636">
        <w:tab/>
        <w:t xml:space="preserve">shall populate the &lt;CurrentLocation&gt; element of  the &lt;Report&gt; element as indicated by the &lt;EmergencyLocationInformation&gt; element contained in the &lt;Configuration&gt; element contained in an </w:t>
      </w:r>
      <w:r w:rsidRPr="00B54636">
        <w:rPr>
          <w:lang w:eastAsia="ko-KR"/>
        </w:rPr>
        <w:t>application/vnd.3gpp.mcptt-location-info+xml MIME body as specified in Annex F.3 and previously received by the procedures of subclause 13.3.2; and</w:t>
      </w:r>
    </w:p>
    <w:p w:rsidR="00B54636" w:rsidRPr="00B54636" w:rsidRDefault="00B54636" w:rsidP="00B54636">
      <w:pPr>
        <w:ind w:left="1135" w:hanging="284"/>
      </w:pPr>
      <w:r w:rsidRPr="00B54636">
        <w:t>ii)</w:t>
      </w:r>
      <w:r w:rsidRPr="00B54636">
        <w:tab/>
        <w:t>shall skip the rest of the steps; and</w:t>
      </w:r>
    </w:p>
    <w:p w:rsidR="00B54636" w:rsidRPr="00B54636" w:rsidRDefault="00B54636" w:rsidP="00B54636">
      <w:pPr>
        <w:ind w:left="851" w:hanging="284"/>
        <w:rPr>
          <w:lang w:eastAsia="ko-KR"/>
        </w:rPr>
      </w:pPr>
      <w:r w:rsidRPr="00B54636">
        <w:t>d)</w:t>
      </w:r>
      <w:r w:rsidRPr="00B54636">
        <w:tab/>
        <w:t>if t</w:t>
      </w:r>
      <w:r w:rsidRPr="00B54636">
        <w:rPr>
          <w:lang w:eastAsia="ko-KR"/>
        </w:rPr>
        <w:t>he MCPTT client</w:t>
      </w:r>
      <w:r w:rsidRPr="00B54636">
        <w:t xml:space="preserve"> has not been configured with an &lt;EmergencyLocationInformation&gt; element contained in a &lt;Configuration&gt; element contained in an </w:t>
      </w:r>
      <w:r w:rsidRPr="00B54636">
        <w:rPr>
          <w:lang w:eastAsia="ko-KR"/>
        </w:rPr>
        <w:t>application/vnd.3gpp.mcptt-location-info+xml MIME body as specified in Annex F.3 and received in a SIP MESSAGE request by the procedures of subclause 13.3.2:</w:t>
      </w:r>
    </w:p>
    <w:p w:rsidR="00B54636" w:rsidRPr="00B54636" w:rsidRDefault="00B54636" w:rsidP="00B54636">
      <w:pPr>
        <w:ind w:left="1135" w:hanging="284"/>
        <w:rPr>
          <w:lang w:eastAsia="ko-KR"/>
        </w:rPr>
      </w:pPr>
      <w:r w:rsidRPr="00B54636">
        <w:t>i)</w:t>
      </w:r>
      <w:r w:rsidRPr="00B54636">
        <w:tab/>
        <w:t xml:space="preserve">shall include in the &lt;CurrentLocation&gt; element of  the &lt;Report&gt; element of the </w:t>
      </w:r>
      <w:r w:rsidRPr="00B54636">
        <w:rPr>
          <w:lang w:eastAsia="ko-KR"/>
        </w:rPr>
        <w:t xml:space="preserve">application/vnd.3gpp.mcptt-location-info+xml MIME body </w:t>
      </w:r>
      <w:r w:rsidRPr="00B54636">
        <w:t>a &lt;CurrentCoordinate&gt; element populated</w:t>
      </w:r>
      <w:r w:rsidRPr="00B54636">
        <w:rPr>
          <w:lang w:eastAsia="ko-KR"/>
        </w:rPr>
        <w:t xml:space="preserve"> as specified in Annex F.3.3.</w:t>
      </w:r>
    </w:p>
    <w:p w:rsidR="00B54636" w:rsidRPr="00B54636" w:rsidRDefault="00B54636" w:rsidP="00B54636">
      <w:pPr>
        <w:keepLines/>
        <w:ind w:left="1135" w:hanging="851"/>
        <w:rPr>
          <w:lang w:eastAsia="en-US"/>
        </w:rPr>
      </w:pPr>
      <w:r w:rsidRPr="00B54636">
        <w:t>NOTE:</w:t>
      </w:r>
      <w:r w:rsidRPr="00B54636">
        <w:tab/>
        <w:t xml:space="preserve">According to local policy, additional location information elements </w:t>
      </w:r>
      <w:r w:rsidRPr="00B54636">
        <w:rPr>
          <w:lang w:eastAsia="ko-KR"/>
        </w:rPr>
        <w:t>specified in Annex F.3.3</w:t>
      </w:r>
      <w:r w:rsidRPr="00B54636">
        <w:t xml:space="preserve"> can be included in the &lt;CurrentLocation&gt; element in the event that no &lt;EmergencyLocationInformation&gt; element was previously received.</w:t>
      </w:r>
    </w:p>
    <w:p w:rsidR="00B54636" w:rsidRPr="00B54636" w:rsidRDefault="00B54636" w:rsidP="00B54636">
      <w:r w:rsidRPr="00B54636">
        <w:t>[TS 24.379 clause 12.1.1.1]</w:t>
      </w:r>
    </w:p>
    <w:p w:rsidR="00B54636" w:rsidRPr="00B54636" w:rsidRDefault="00B54636" w:rsidP="00B54636">
      <w:r w:rsidRPr="00B54636">
        <w:t xml:space="preserve">Upon receiving a request from the MCPTT user to send an MCPTT emergency alert to the indicated MCPTT group and this is an </w:t>
      </w:r>
      <w:r w:rsidRPr="00B54636">
        <w:rPr>
          <w:lang w:eastAsia="ko-KR"/>
        </w:rPr>
        <w:t>authorised request for an MCPTT emergency alert as determined by subclause 6.2.8.1.6</w:t>
      </w:r>
      <w:r w:rsidRPr="00B54636">
        <w:t xml:space="preserve">, the MCPTT client shall </w:t>
      </w:r>
      <w:r w:rsidRPr="00B54636">
        <w:rPr>
          <w:rFonts w:eastAsia="SimSun"/>
        </w:rPr>
        <w:t xml:space="preserve">generate a SIP MESSAGE request in accordance with 3GPP TS 24.229 [4] and </w:t>
      </w:r>
      <w:r w:rsidRPr="00B54636">
        <w:rPr>
          <w:lang w:eastAsia="ko-KR"/>
        </w:rPr>
        <w:t xml:space="preserve">IETF RFC 3428 [33] </w:t>
      </w:r>
      <w:r w:rsidRPr="00B54636">
        <w:t>with the clarifications given below.</w:t>
      </w:r>
    </w:p>
    <w:p w:rsidR="00B54636" w:rsidRPr="00B54636" w:rsidRDefault="00B54636" w:rsidP="00B54636">
      <w:pPr>
        <w:keepLines/>
        <w:ind w:left="1135" w:hanging="851"/>
      </w:pPr>
      <w:r w:rsidRPr="00B54636">
        <w:t>NOTE 1:</w:t>
      </w:r>
      <w:r w:rsidRPr="00B54636">
        <w:tab/>
        <w:t>this SIP MESSAGE request is assumed to be sent out-of-dialog.</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MESSAGE request;</w:t>
      </w:r>
    </w:p>
    <w:p w:rsidR="00B54636" w:rsidRPr="00B54636" w:rsidRDefault="00B54636" w:rsidP="00B54636">
      <w:pPr>
        <w:ind w:left="568" w:hanging="284"/>
      </w:pPr>
      <w:r w:rsidRPr="00B54636">
        <w:t>2)</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3)</w:t>
      </w:r>
      <w:r w:rsidRPr="00B54636">
        <w:tab/>
        <w:t>may include a P-Preferred-Identity header field in the SIP MESSAGE request containing a public user identity as specified in 3GPP TS 24.229 [4];</w:t>
      </w:r>
    </w:p>
    <w:p w:rsidR="00B54636" w:rsidRPr="00B54636" w:rsidRDefault="00B54636" w:rsidP="00B54636">
      <w:pPr>
        <w:ind w:left="568" w:hanging="284"/>
      </w:pPr>
      <w:r w:rsidRPr="00B54636">
        <w:t>4)</w:t>
      </w:r>
      <w:r w:rsidRPr="00B54636">
        <w:tab/>
        <w:t>shall include an application/vnd.3gpp.mcptt-info+xml MIME body as specified in clause F.1 with the &lt;mcpttinfo&gt; element containing the &lt;mcptt-Params&gt; element with:</w:t>
      </w:r>
    </w:p>
    <w:p w:rsidR="00B54636" w:rsidRPr="00B54636" w:rsidRDefault="00B54636" w:rsidP="00B54636">
      <w:pPr>
        <w:ind w:left="851" w:hanging="284"/>
      </w:pPr>
      <w:r w:rsidRPr="00B54636">
        <w:t>a)</w:t>
      </w:r>
      <w:r w:rsidRPr="00B54636">
        <w:tab/>
        <w:t>the &lt;mcptt-request-uri&gt; element set to the group identity;</w:t>
      </w:r>
    </w:p>
    <w:p w:rsidR="00B54636" w:rsidRPr="00B54636" w:rsidRDefault="00B54636" w:rsidP="00B54636">
      <w:pPr>
        <w:ind w:left="851" w:hanging="284"/>
      </w:pPr>
      <w:r w:rsidRPr="00B54636">
        <w:t>b)</w:t>
      </w:r>
      <w:r w:rsidRPr="00B54636">
        <w:tab/>
        <w:t>the &lt;alert-ind&gt; element set to a value of "true"; and</w:t>
      </w:r>
    </w:p>
    <w:p w:rsidR="00B54636" w:rsidRPr="00B54636" w:rsidRDefault="00B54636" w:rsidP="00B54636">
      <w:pPr>
        <w:ind w:left="851" w:hanging="284"/>
      </w:pPr>
      <w:r w:rsidRPr="00B54636">
        <w:t>c)</w:t>
      </w:r>
      <w:r w:rsidRPr="00B54636">
        <w:tab/>
        <w:t>the &lt;mcptt-client-id&gt; element set to the MCPTT client ID of the originating MCPTT client;</w:t>
      </w:r>
    </w:p>
    <w:p w:rsidR="00B54636" w:rsidRPr="00B54636" w:rsidRDefault="00B54636" w:rsidP="00B54636">
      <w:pPr>
        <w:ind w:left="568" w:hanging="284"/>
      </w:pPr>
      <w:r w:rsidRPr="00B54636">
        <w:t>5)</w:t>
      </w:r>
      <w:r w:rsidRPr="00B54636">
        <w:tab/>
        <w:t>shall include in the SIP MESSAGE request the specific location information for MCPTT emergency alert  as specified in subclause 6.2.9.1;</w:t>
      </w:r>
    </w:p>
    <w:p w:rsidR="00B54636" w:rsidRPr="00B54636" w:rsidRDefault="00B54636" w:rsidP="00B54636">
      <w:pPr>
        <w:ind w:left="568" w:hanging="284"/>
        <w:rPr>
          <w:lang w:eastAsia="ko-KR"/>
        </w:rPr>
      </w:pPr>
      <w:r w:rsidRPr="00B54636">
        <w:rPr>
          <w:lang w:eastAsia="ko-KR"/>
        </w:rPr>
        <w:t>6)</w:t>
      </w:r>
      <w:r w:rsidRPr="00B54636">
        <w:rPr>
          <w:lang w:eastAsia="ko-KR"/>
        </w:rPr>
        <w:tab/>
        <w:t>shall set the MCPTT emergency state if not already set;</w:t>
      </w:r>
    </w:p>
    <w:p w:rsidR="00B54636" w:rsidRPr="00B54636" w:rsidRDefault="00B54636" w:rsidP="00B54636">
      <w:pPr>
        <w:ind w:left="568" w:hanging="284"/>
        <w:rPr>
          <w:lang w:eastAsia="ko-KR"/>
        </w:rPr>
      </w:pPr>
      <w:r w:rsidRPr="00B54636">
        <w:rPr>
          <w:lang w:eastAsia="ko-KR"/>
        </w:rPr>
        <w:t>7)</w:t>
      </w:r>
      <w:r w:rsidRPr="00B54636">
        <w:rPr>
          <w:lang w:eastAsia="ko-KR"/>
        </w:rPr>
        <w:tab/>
        <w:t>shall set the MCPTT emergency alert state to "MEA 2: emergency-alert-confirm-pending";</w:t>
      </w:r>
    </w:p>
    <w:p w:rsidR="00B54636" w:rsidRPr="00B54636" w:rsidRDefault="00B54636" w:rsidP="00B54636">
      <w:pPr>
        <w:ind w:left="568" w:hanging="284"/>
        <w:rPr>
          <w:rFonts w:eastAsia="SimSun"/>
          <w:lang w:eastAsia="en-US"/>
        </w:rPr>
      </w:pPr>
      <w:r w:rsidRPr="00B54636">
        <w:rPr>
          <w:lang w:eastAsia="ko-KR"/>
        </w:rPr>
        <w:t>8)</w:t>
      </w:r>
      <w:r w:rsidRPr="00B54636">
        <w:rPr>
          <w:lang w:eastAsia="ko-KR"/>
        </w:rPr>
        <w:tab/>
      </w:r>
      <w:r w:rsidRPr="00B54636">
        <w:rPr>
          <w:rFonts w:eastAsia="SimSun"/>
        </w:rPr>
        <w:t xml:space="preserve">shall set the Request-URI to the public service identity </w:t>
      </w:r>
      <w:r w:rsidRPr="00B54636">
        <w:t>identifying the participating MCPTT function serving the group identity</w:t>
      </w:r>
      <w:r w:rsidRPr="00B54636">
        <w:rPr>
          <w:rFonts w:eastAsia="SimSun"/>
        </w:rPr>
        <w:t>; and</w:t>
      </w:r>
    </w:p>
    <w:p w:rsidR="00B54636" w:rsidRPr="00B54636" w:rsidRDefault="00B54636" w:rsidP="00B54636">
      <w:pPr>
        <w:ind w:left="568" w:hanging="284"/>
        <w:rPr>
          <w:rFonts w:eastAsia="SimSun"/>
        </w:rPr>
      </w:pPr>
      <w:r w:rsidRPr="00B54636">
        <w:rPr>
          <w:lang w:eastAsia="ko-KR"/>
        </w:rPr>
        <w:t>9)</w:t>
      </w:r>
      <w:r w:rsidRPr="00B54636">
        <w:rPr>
          <w:lang w:eastAsia="ko-KR"/>
        </w:rPr>
        <w:tab/>
        <w:t xml:space="preserve">shall send the </w:t>
      </w:r>
      <w:r w:rsidRPr="00B54636">
        <w:rPr>
          <w:rFonts w:eastAsia="SimSun"/>
        </w:rPr>
        <w:t>SIP MESSAGE request according to rules and procedures of 3GPP TS 24.229 [4].</w:t>
      </w:r>
    </w:p>
    <w:p w:rsidR="00B54636" w:rsidRPr="00B54636" w:rsidRDefault="00B54636" w:rsidP="00B54636">
      <w:pPr>
        <w:rPr>
          <w:lang w:eastAsia="ko-KR"/>
        </w:rPr>
      </w:pPr>
      <w:r w:rsidRPr="00B54636">
        <w:t xml:space="preserve">On receiving a SIP 2xx response to the SIP MESSAGE request, the MCPTT client </w:t>
      </w:r>
      <w:r w:rsidRPr="00B54636">
        <w:rPr>
          <w:lang w:eastAsia="ko-KR"/>
        </w:rPr>
        <w:t>shall set the MCPTT emergency alert state to "MEA 3: emergency-alert-initiated".</w:t>
      </w:r>
    </w:p>
    <w:p w:rsidR="00B54636" w:rsidRPr="00B54636" w:rsidRDefault="00B54636" w:rsidP="00B54636">
      <w:pPr>
        <w:rPr>
          <w:lang w:eastAsia="ko-KR"/>
        </w:rPr>
      </w:pPr>
      <w:r w:rsidRPr="00B54636">
        <w:t xml:space="preserve">On receiving a SIP 4xx response a SIP 5xx response or a SIP 6xx response to the SIP MESSAGE request, the MCPTT client </w:t>
      </w:r>
      <w:r w:rsidRPr="00B54636">
        <w:rPr>
          <w:lang w:eastAsia="ko-KR"/>
        </w:rPr>
        <w:t>shall set the MCPTT emergency alert state to "MEA 1: no-alert".</w:t>
      </w:r>
    </w:p>
    <w:p w:rsidR="00B54636" w:rsidRPr="00B54636" w:rsidRDefault="00B54636" w:rsidP="00B54636">
      <w:pPr>
        <w:keepLines/>
        <w:ind w:left="1135" w:hanging="851"/>
        <w:rPr>
          <w:lang w:eastAsia="ko-KR"/>
        </w:rPr>
      </w:pPr>
      <w:r w:rsidRPr="00B54636">
        <w:rPr>
          <w:lang w:eastAsia="ko-KR"/>
        </w:rPr>
        <w:t>NOTE 2:</w:t>
      </w:r>
      <w:r w:rsidRPr="00B54636">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rsidR="00B54636" w:rsidRPr="00B54636" w:rsidRDefault="00B54636" w:rsidP="00B54636">
      <w:pPr>
        <w:rPr>
          <w:lang w:eastAsia="en-US"/>
        </w:rPr>
      </w:pPr>
      <w:r w:rsidRPr="00B54636">
        <w:t>[TS 24.379 clause 12.1.1.2]</w:t>
      </w:r>
    </w:p>
    <w:p w:rsidR="00B54636" w:rsidRPr="00B54636" w:rsidRDefault="00B54636" w:rsidP="00B54636">
      <w:r w:rsidRPr="00B54636">
        <w:t xml:space="preserve">Upon receiving a request from the MCPTT user to send an MCPTT emergency alert cancellation to the indicated MCPTT group and this is an </w:t>
      </w:r>
      <w:r w:rsidRPr="00B54636">
        <w:rPr>
          <w:lang w:eastAsia="ko-KR"/>
        </w:rPr>
        <w:t>authorised request for an MCPTT emergency alert cancellation as determined by subclause 6.2.8.1.6</w:t>
      </w:r>
      <w:r w:rsidRPr="00B54636">
        <w:t xml:space="preserve">, the MCPTT client shall </w:t>
      </w:r>
      <w:r w:rsidRPr="00B54636">
        <w:rPr>
          <w:rFonts w:eastAsia="SimSun"/>
        </w:rPr>
        <w:t xml:space="preserve">generate a SIP MESSAGE request in accordance with 3GPP TS 24.229 [4] and </w:t>
      </w:r>
      <w:r w:rsidRPr="00B54636">
        <w:rPr>
          <w:lang w:eastAsia="ko-KR"/>
        </w:rPr>
        <w:t xml:space="preserve">IETF RFC 3428 [33] </w:t>
      </w:r>
      <w:r w:rsidRPr="00B54636">
        <w:t>with the clarifications given below.</w:t>
      </w:r>
    </w:p>
    <w:p w:rsidR="00B54636" w:rsidRPr="00B54636" w:rsidRDefault="00B54636" w:rsidP="00B54636">
      <w:pPr>
        <w:keepLines/>
        <w:ind w:left="1135" w:hanging="851"/>
      </w:pPr>
      <w:r w:rsidRPr="00B54636">
        <w:t>NOTE 1:</w:t>
      </w:r>
      <w:r w:rsidRPr="00B54636">
        <w:tab/>
        <w:t>This SIP MESSAGE request is assumed to be sent out-of-dialog.</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MESSAGE request;</w:t>
      </w:r>
    </w:p>
    <w:p w:rsidR="00B54636" w:rsidRPr="00B54636" w:rsidRDefault="00B54636" w:rsidP="00B54636">
      <w:pPr>
        <w:ind w:left="568" w:hanging="284"/>
      </w:pPr>
      <w:r w:rsidRPr="00B54636">
        <w:t>2)</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3)</w:t>
      </w:r>
      <w:r w:rsidRPr="00B54636">
        <w:tab/>
        <w:t>may include a P-Preferred-Identity header field in the SIP MESSAGE request containing the public user identity of the originator as specified in 3GPP TS 24.229 [4];</w:t>
      </w:r>
    </w:p>
    <w:p w:rsidR="00B54636" w:rsidRPr="00B54636" w:rsidRDefault="00B54636" w:rsidP="00B54636">
      <w:pPr>
        <w:ind w:left="568" w:hanging="284"/>
      </w:pPr>
      <w:r w:rsidRPr="00B54636">
        <w:t>4)</w:t>
      </w:r>
      <w:r w:rsidRPr="00B54636">
        <w:tab/>
        <w:t>shall include an application/vnd.3gpp.mcptt-info+xml MIME body as specified in clause F.1 with the &lt;mcpttinfo&gt; element containing the &lt;mcptt-Params&gt; element with:</w:t>
      </w:r>
    </w:p>
    <w:p w:rsidR="00B54636" w:rsidRPr="00B54636" w:rsidRDefault="00B54636" w:rsidP="00B54636">
      <w:pPr>
        <w:ind w:left="851" w:hanging="284"/>
      </w:pPr>
      <w:r w:rsidRPr="00B54636">
        <w:t>a)</w:t>
      </w:r>
      <w:r w:rsidRPr="00B54636">
        <w:tab/>
        <w:t>the &lt;mcptt-request-uri&gt; element set to the MCPTT group identity;</w:t>
      </w:r>
    </w:p>
    <w:p w:rsidR="00B54636" w:rsidRPr="00B54636" w:rsidRDefault="00B54636" w:rsidP="00B54636">
      <w:pPr>
        <w:ind w:left="851" w:hanging="284"/>
      </w:pPr>
      <w:r w:rsidRPr="00B54636">
        <w:t>b)</w:t>
      </w:r>
      <w:r w:rsidRPr="00B54636">
        <w:tab/>
        <w:t>the &lt;alert-ind&gt; element set to a value of "false"; and</w:t>
      </w:r>
    </w:p>
    <w:p w:rsidR="00B54636" w:rsidRPr="00B54636" w:rsidRDefault="00B54636" w:rsidP="00B54636">
      <w:pPr>
        <w:ind w:left="851" w:hanging="284"/>
      </w:pPr>
      <w:r w:rsidRPr="00B54636">
        <w:t>c)</w:t>
      </w:r>
      <w:r w:rsidRPr="00B54636">
        <w:tab/>
        <w:t>if the MCPTT user is cancelling an MCPTT emergency alert originated by another MCPTT user, include the &lt;originated-by&gt; element set to the MCPTT ID of the MCPTT user who originated the MCPTT emergency alert;</w:t>
      </w:r>
    </w:p>
    <w:p w:rsidR="00B54636" w:rsidRPr="00B54636" w:rsidRDefault="00B54636" w:rsidP="00B54636">
      <w:pPr>
        <w:ind w:left="568" w:hanging="284"/>
        <w:rPr>
          <w:lang w:eastAsia="ko-KR"/>
        </w:rPr>
      </w:pPr>
      <w:r w:rsidRPr="00B54636">
        <w:t>5)</w:t>
      </w:r>
      <w:r w:rsidRPr="00B54636">
        <w:tab/>
        <w:t xml:space="preserve">if the MCPTT user has additionally requested the cancellation of the in-progress emergency state of the MCPTT group and this is an </w:t>
      </w:r>
      <w:r w:rsidRPr="00B54636">
        <w:rPr>
          <w:lang w:eastAsia="ko-KR"/>
        </w:rPr>
        <w:t xml:space="preserve">authorised request for an in-progress emergency group state cancellation as determined by subclause 6.2.8.1.7, shall include an &lt;emergency-ind&gt; element set to a value of "false" in the </w:t>
      </w:r>
      <w:r w:rsidRPr="00B54636">
        <w:t>&lt;mcpttinfo&gt; element containing the &lt;mcptt-Params&gt; element;</w:t>
      </w:r>
    </w:p>
    <w:p w:rsidR="00B54636" w:rsidRPr="00B54636" w:rsidRDefault="00B54636" w:rsidP="00B54636">
      <w:pPr>
        <w:ind w:left="568" w:hanging="284"/>
        <w:rPr>
          <w:rFonts w:eastAsia="SimSun"/>
          <w:lang w:eastAsia="en-US"/>
        </w:rPr>
      </w:pPr>
      <w:r w:rsidRPr="00B54636">
        <w:rPr>
          <w:lang w:eastAsia="ko-KR"/>
        </w:rPr>
        <w:t>6)</w:t>
      </w:r>
      <w:r w:rsidRPr="00B54636">
        <w:rPr>
          <w:lang w:eastAsia="ko-KR"/>
        </w:rPr>
        <w:tab/>
      </w:r>
      <w:r w:rsidRPr="00B54636">
        <w:rPr>
          <w:rFonts w:eastAsia="SimSun"/>
        </w:rPr>
        <w:t xml:space="preserve">shall set the Request-URI to the public service identity </w:t>
      </w:r>
      <w:r w:rsidRPr="00B54636">
        <w:t>identifying the participating MCPTT function serving the group identity</w:t>
      </w:r>
      <w:r w:rsidRPr="00B54636">
        <w:rPr>
          <w:rFonts w:eastAsia="SimSun"/>
        </w:rPr>
        <w:t xml:space="preserve">; </w:t>
      </w:r>
    </w:p>
    <w:p w:rsidR="00B54636" w:rsidRPr="00B54636" w:rsidRDefault="00B54636" w:rsidP="00B54636">
      <w:pPr>
        <w:ind w:left="568" w:hanging="284"/>
        <w:rPr>
          <w:rFonts w:eastAsia="SimSun"/>
        </w:rPr>
      </w:pPr>
      <w:r w:rsidRPr="00B54636">
        <w:rPr>
          <w:rFonts w:eastAsia="SimSun"/>
        </w:rPr>
        <w:t>7)</w:t>
      </w:r>
      <w:r w:rsidRPr="00B54636">
        <w:rPr>
          <w:rFonts w:eastAsia="SimSun"/>
        </w:rPr>
        <w:tab/>
        <w:t xml:space="preserve">if </w:t>
      </w:r>
      <w:r w:rsidRPr="00B54636">
        <w:t>the generated SIP MESSAGE request does not contain an &lt;originated-by&gt; element in the application/vnd.3gpp.mcptt-info+xml MIME body</w:t>
      </w:r>
      <w:r w:rsidRPr="00B54636">
        <w:rPr>
          <w:rFonts w:eastAsia="SimSun"/>
        </w:rPr>
        <w:t xml:space="preserve">, shall set the </w:t>
      </w:r>
      <w:r w:rsidRPr="00B54636">
        <w:t>MCPTT emergency alert state</w:t>
      </w:r>
      <w:r w:rsidRPr="00B54636">
        <w:rPr>
          <w:rFonts w:eastAsia="SimSun"/>
        </w:rPr>
        <w:t xml:space="preserve"> </w:t>
      </w:r>
      <w:r w:rsidRPr="00B54636">
        <w:t>to "MEA 4: Emergency-alert-cancel-pending"; and</w:t>
      </w:r>
    </w:p>
    <w:p w:rsidR="00B54636" w:rsidRPr="00B54636" w:rsidRDefault="00B54636" w:rsidP="00B54636">
      <w:pPr>
        <w:ind w:left="568" w:hanging="284"/>
        <w:rPr>
          <w:rFonts w:eastAsia="SimSun"/>
        </w:rPr>
      </w:pPr>
      <w:r w:rsidRPr="00B54636">
        <w:rPr>
          <w:lang w:eastAsia="ko-KR"/>
        </w:rPr>
        <w:t>8)</w:t>
      </w:r>
      <w:r w:rsidRPr="00B54636">
        <w:rPr>
          <w:lang w:eastAsia="ko-KR"/>
        </w:rPr>
        <w:tab/>
        <w:t xml:space="preserve">shall send the </w:t>
      </w:r>
      <w:r w:rsidRPr="00B54636">
        <w:rPr>
          <w:rFonts w:eastAsia="SimSun"/>
        </w:rPr>
        <w:t>SIP MESSAGE request according to rules and procedures of 3GPP TS 24.229 [4].</w:t>
      </w:r>
    </w:p>
    <w:p w:rsidR="00B54636" w:rsidRPr="00B54636" w:rsidRDefault="00B54636" w:rsidP="00B54636">
      <w:r w:rsidRPr="00B54636">
        <w:t>On receipt of a SIP MESSAGE request containing an application/vnd.3gpp.mcptt-info+xml MIME body with an &lt;alert-ind-rcvd&gt; element set to true and an &lt;mcptt-client-id&gt; matching the MCPTT client ID included in the sent SIP MESSAGE request:</w:t>
      </w:r>
    </w:p>
    <w:p w:rsidR="00B54636" w:rsidRPr="00B54636" w:rsidRDefault="00B54636" w:rsidP="00B54636">
      <w:pPr>
        <w:ind w:left="568" w:hanging="284"/>
      </w:pPr>
      <w:r w:rsidRPr="00B54636">
        <w:t>1)</w:t>
      </w:r>
      <w:r w:rsidRPr="00B54636">
        <w:tab/>
        <w:t>if the &lt;alert-ind&gt; element is set to a value of "false" in the application/vnd.3gpp.mcptt-info+xml MIME body of the received SIP MESSAGE request and the sent SIP MESSAGE request did not contain an &lt;originated-by&gt; element in the application/vnd.3gpp.mcptt-info+xml MIME body, shall:</w:t>
      </w:r>
    </w:p>
    <w:p w:rsidR="00B54636" w:rsidRPr="00B54636" w:rsidRDefault="00B54636" w:rsidP="00B54636">
      <w:pPr>
        <w:ind w:left="851" w:hanging="284"/>
      </w:pPr>
      <w:r w:rsidRPr="00B54636">
        <w:t>a)</w:t>
      </w:r>
      <w:r w:rsidRPr="00B54636">
        <w:tab/>
        <w:t>set the MCPTT emergency alert state to "MEA 1: no-alert"; and</w:t>
      </w:r>
    </w:p>
    <w:p w:rsidR="00B54636" w:rsidRPr="00B54636" w:rsidRDefault="00B54636" w:rsidP="00B54636">
      <w:pPr>
        <w:ind w:left="851" w:hanging="284"/>
      </w:pPr>
      <w:r w:rsidRPr="00B54636">
        <w:t>b)</w:t>
      </w:r>
      <w:r w:rsidRPr="00B54636">
        <w:tab/>
      </w:r>
      <w:r w:rsidRPr="00B54636">
        <w:rPr>
          <w:lang w:eastAsia="ko-KR"/>
        </w:rPr>
        <w:t xml:space="preserve">clear the MCPTT emergency state if not already cleared; </w:t>
      </w:r>
    </w:p>
    <w:p w:rsidR="00B54636" w:rsidRPr="00B54636" w:rsidRDefault="00B54636" w:rsidP="00B54636">
      <w:pPr>
        <w:ind w:left="568" w:hanging="284"/>
      </w:pPr>
      <w:r w:rsidRPr="00B54636">
        <w:t>2)</w:t>
      </w:r>
      <w:r w:rsidRPr="00B54636">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rsidR="00B54636" w:rsidRPr="00B54636" w:rsidRDefault="00B54636" w:rsidP="00B54636">
      <w:pPr>
        <w:keepLines/>
        <w:ind w:left="1135" w:hanging="851"/>
      </w:pPr>
      <w:r w:rsidRPr="00B54636">
        <w:t>NOTE 2:</w:t>
      </w:r>
      <w:r w:rsidRPr="00B54636">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rsidR="00B54636" w:rsidRPr="00B54636" w:rsidRDefault="00B54636" w:rsidP="00B54636">
      <w:pPr>
        <w:ind w:left="568" w:hanging="284"/>
      </w:pPr>
      <w:r w:rsidRPr="00B54636">
        <w:t>3)</w:t>
      </w:r>
      <w:r w:rsidRPr="00B54636">
        <w:tab/>
        <w:t>if an &lt;emergency-ind&gt; element is present in the application/vnd.3gpp.mcptt-info+xml MIME body of received SIP MESSAGE request and is set to a value of "false":</w:t>
      </w:r>
    </w:p>
    <w:p w:rsidR="00B54636" w:rsidRPr="00B54636" w:rsidRDefault="00B54636" w:rsidP="00B54636">
      <w:pPr>
        <w:ind w:left="851" w:hanging="284"/>
      </w:pPr>
      <w:r w:rsidRPr="00B54636">
        <w:t>a)</w:t>
      </w:r>
      <w:r w:rsidRPr="00B54636">
        <w:tab/>
        <w:t>shall set the MCPTT emergency group call state of the group to "MEGC 1: emergency-gc-capable"; and</w:t>
      </w:r>
    </w:p>
    <w:p w:rsidR="00B54636" w:rsidRPr="00B54636" w:rsidRDefault="00B54636" w:rsidP="00B54636">
      <w:pPr>
        <w:ind w:left="851" w:hanging="284"/>
      </w:pPr>
      <w:r w:rsidRPr="00B54636">
        <w:t>b)</w:t>
      </w:r>
      <w:r w:rsidRPr="00B54636">
        <w:tab/>
        <w:t>shall set the MCPTT emergency group state of the group to "MEG 1: no-emergency".</w:t>
      </w:r>
    </w:p>
    <w:p w:rsidR="00B54636" w:rsidRPr="00B54636" w:rsidRDefault="00B54636" w:rsidP="00B54636">
      <w:pPr>
        <w:keepLines/>
        <w:ind w:left="1135" w:hanging="851"/>
      </w:pPr>
      <w:r w:rsidRPr="00B54636">
        <w:t>NOTE 3:</w:t>
      </w:r>
      <w:r w:rsidRPr="00B54636">
        <w:tab/>
        <w:t>The case where an &lt;emergency-ind&gt; element is set to true is possible but not handled specifically above as it results in no state changes.</w:t>
      </w:r>
    </w:p>
    <w:p w:rsidR="00B54636" w:rsidRPr="00B54636" w:rsidRDefault="00B54636" w:rsidP="00B54636">
      <w:r w:rsidRPr="00B54636">
        <w:t>On receiving a SIP 4xx response, SIP 5xx response or SIP 6xx response to the sent SIP MESSAGE request:</w:t>
      </w:r>
    </w:p>
    <w:p w:rsidR="00B54636" w:rsidRPr="00B54636" w:rsidRDefault="00B54636" w:rsidP="00B54636">
      <w:pPr>
        <w:ind w:left="568" w:hanging="284"/>
      </w:pPr>
      <w:r w:rsidRPr="00B54636">
        <w:t>1)</w:t>
      </w:r>
      <w:r w:rsidRPr="00B54636">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rsidR="00B54636" w:rsidRPr="00B54636" w:rsidRDefault="00B54636" w:rsidP="00B54636">
      <w:pPr>
        <w:keepLines/>
        <w:ind w:left="1135" w:hanging="851"/>
        <w:rPr>
          <w:rFonts w:eastAsia="Malgun Gothic"/>
        </w:rPr>
      </w:pPr>
      <w:r w:rsidRPr="00B54636">
        <w:rPr>
          <w:rFonts w:eastAsia="Malgun Gothic"/>
        </w:rPr>
        <w:t>NOTE 4:</w:t>
      </w:r>
      <w:r w:rsidRPr="00B54636">
        <w:rPr>
          <w:rFonts w:eastAsia="Malgun Gothic"/>
        </w:rPr>
        <w:tab/>
        <w:t>In this case, an &lt;emergency-ind&gt; element would either not be present or would be set to true. In either case, no change in state would result. Hence, this case is not specified above.</w:t>
      </w:r>
    </w:p>
    <w:p w:rsidR="00B54636" w:rsidRPr="00B54636" w:rsidRDefault="00B54636" w:rsidP="00B54636">
      <w:pPr>
        <w:ind w:left="568" w:hanging="284"/>
      </w:pPr>
      <w:r w:rsidRPr="00B54636">
        <w:t>2)</w:t>
      </w:r>
      <w:r w:rsidRPr="00B54636">
        <w:tab/>
        <w: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rsidR="00B54636" w:rsidRPr="00B54636" w:rsidRDefault="00B54636">
      <w:pPr>
        <w:pStyle w:val="H6"/>
        <w:pPrChange w:id="6048" w:author="MCC160" w:date="2023-02-23T18:47:00Z">
          <w:pPr>
            <w:keepNext/>
            <w:keepLines/>
            <w:spacing w:before="120"/>
            <w:ind w:left="1985" w:hanging="1985"/>
          </w:pPr>
        </w:pPrChange>
      </w:pPr>
      <w:r w:rsidRPr="00B54636">
        <w:t>6.1.1.15.3</w:t>
      </w:r>
      <w:r w:rsidRPr="00B54636">
        <w:tab/>
        <w:t>Test description</w:t>
      </w:r>
    </w:p>
    <w:p w:rsidR="00B54636" w:rsidRPr="00B54636" w:rsidRDefault="00B54636">
      <w:pPr>
        <w:pStyle w:val="H6"/>
        <w:pPrChange w:id="6049" w:author="MCC160" w:date="2023-02-23T18:47:00Z">
          <w:pPr>
            <w:keepNext/>
            <w:keepLines/>
            <w:spacing w:before="120"/>
            <w:ind w:left="1985" w:hanging="1985"/>
          </w:pPr>
        </w:pPrChange>
      </w:pPr>
      <w:r w:rsidRPr="00B54636">
        <w:t>6.1.1.15.3.1</w:t>
      </w:r>
      <w:r w:rsidRPr="00B54636">
        <w:tab/>
        <w:t>Pre-test conditions</w:t>
      </w:r>
    </w:p>
    <w:p w:rsidR="00B54636" w:rsidRPr="00B54636" w:rsidRDefault="00B54636">
      <w:pPr>
        <w:pStyle w:val="H6"/>
        <w:pPrChange w:id="6050" w:author="MCC160" w:date="2023-02-23T18:47:00Z">
          <w:pPr>
            <w:keepNext/>
            <w:keepLines/>
            <w:spacing w:before="120"/>
            <w:ind w:left="1985" w:hanging="1985"/>
          </w:pPr>
        </w:pPrChange>
      </w:pPr>
      <w:r w:rsidRPr="00B54636">
        <w:t>System Simulator:</w:t>
      </w:r>
    </w:p>
    <w:p w:rsidR="00B54636" w:rsidRPr="00B54636" w:rsidRDefault="00B54636">
      <w:pPr>
        <w:pStyle w:val="B10"/>
        <w:pPrChange w:id="6051" w:author="MCC160" w:date="2023-02-23T18:47:00Z">
          <w:pPr>
            <w:ind w:left="568" w:hanging="284"/>
          </w:pPr>
        </w:pPrChange>
      </w:pPr>
      <w:r w:rsidRPr="00B54636">
        <w:t>-</w:t>
      </w:r>
      <w:r w:rsidRPr="00B54636">
        <w:tab/>
        <w:t>SS (MCPTT server)</w:t>
      </w:r>
    </w:p>
    <w:p w:rsidR="00B54636" w:rsidRPr="00B54636" w:rsidRDefault="00B54636">
      <w:pPr>
        <w:pStyle w:val="B2"/>
        <w:pPrChange w:id="6052" w:author="MCC160" w:date="2023-02-23T18:47:00Z">
          <w:pPr>
            <w:ind w:left="851"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6053" w:author="MCC160" w:date="2023-02-23T18:47:00Z">
          <w:pPr>
            <w:keepNext/>
            <w:keepLines/>
            <w:ind w:left="1985" w:hanging="1985"/>
          </w:pPr>
        </w:pPrChange>
      </w:pPr>
      <w:r w:rsidRPr="00B54636">
        <w:t>IUT:</w:t>
      </w:r>
    </w:p>
    <w:p w:rsidR="00B54636" w:rsidRPr="00B54636" w:rsidRDefault="00B54636">
      <w:pPr>
        <w:pStyle w:val="B10"/>
        <w:pPrChange w:id="6054" w:author="MCC160" w:date="2023-02-23T18:47:00Z">
          <w:pPr>
            <w:ind w:left="568" w:hanging="284"/>
          </w:pPr>
        </w:pPrChange>
      </w:pPr>
      <w:r w:rsidRPr="00B54636">
        <w:t>-</w:t>
      </w:r>
      <w:r w:rsidRPr="00B54636">
        <w:tab/>
        <w:t>UE (MCPTT client)</w:t>
      </w:r>
    </w:p>
    <w:p w:rsidR="00067051" w:rsidRPr="00874E7A" w:rsidRDefault="00067051" w:rsidP="00067051">
      <w:pPr>
        <w:pStyle w:val="B10"/>
        <w:rPr>
          <w:ins w:id="6055" w:author="MCC160" w:date="2023-01-17T10:34:00Z"/>
        </w:rPr>
      </w:pPr>
      <w:ins w:id="6056" w:author="MCC160" w:date="2023-01-17T10:34: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6057" w:author="MCC160" w:date="2023-01-17T10:34:00Z"/>
        </w:rPr>
        <w:pPrChange w:id="6058" w:author="MCC160" w:date="2023-02-23T18:47:00Z">
          <w:pPr>
            <w:ind w:left="568" w:hanging="284"/>
          </w:pPr>
        </w:pPrChange>
      </w:pPr>
      <w:del w:id="6059" w:author="MCC160" w:date="2023-01-17T10:34: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6060" w:author="MCC160" w:date="2023-02-23T18:47:00Z">
          <w:pPr>
            <w:keepNext/>
            <w:keepLines/>
            <w:spacing w:before="120"/>
            <w:ind w:left="1985" w:hanging="1985"/>
          </w:pPr>
        </w:pPrChange>
      </w:pPr>
      <w:r w:rsidRPr="00B54636">
        <w:t>Preamble:</w:t>
      </w:r>
    </w:p>
    <w:p w:rsidR="00E61C34" w:rsidRPr="00874E7A" w:rsidRDefault="00E61C34" w:rsidP="00E61C34">
      <w:pPr>
        <w:pStyle w:val="B10"/>
        <w:rPr>
          <w:ins w:id="6061" w:author="MCC160" w:date="2023-01-18T13:38:00Z"/>
        </w:rPr>
      </w:pPr>
      <w:ins w:id="6062" w:author="MCC160" w:date="2023-01-18T13:38:00Z">
        <w:r w:rsidRPr="00874E7A">
          <w:t>-</w:t>
        </w:r>
        <w:r w:rsidRPr="00874E7A">
          <w:tab/>
        </w:r>
        <w:r>
          <w:t xml:space="preserve">The UE has performed procedure </w:t>
        </w:r>
      </w:ins>
      <w:ins w:id="6063" w:author="MCC160" w:date="2023-01-18T14:02:00Z">
        <w:r w:rsidR="008754C1">
          <w:t>'</w:t>
        </w:r>
      </w:ins>
      <w:ins w:id="6064" w:author="MCC160" w:date="2023-01-18T13:38:00Z">
        <w:r>
          <w:t>MCPTT UE registration</w:t>
        </w:r>
      </w:ins>
      <w:ins w:id="6065" w:author="MCC160" w:date="2023-01-18T14:15:00Z">
        <w:r w:rsidR="006F6CCD">
          <w:t>'</w:t>
        </w:r>
      </w:ins>
      <w:ins w:id="6066" w:author="MCC160" w:date="2023-01-18T13:38:00Z">
        <w:r>
          <w:t xml:space="preserve"> as specified in TS 36.579-1 [2] clause 5.4.2.</w:t>
        </w:r>
      </w:ins>
    </w:p>
    <w:p w:rsidR="00E61C34" w:rsidRPr="00874E7A" w:rsidRDefault="00E61C34" w:rsidP="00E61C34">
      <w:pPr>
        <w:pStyle w:val="B10"/>
        <w:rPr>
          <w:ins w:id="6067" w:author="MCC160" w:date="2023-01-18T13:38:00Z"/>
        </w:rPr>
      </w:pPr>
      <w:ins w:id="6068" w:author="MCC160" w:date="2023-01-18T13:38:00Z">
        <w:r w:rsidRPr="00874E7A">
          <w:t>-</w:t>
        </w:r>
        <w:r w:rsidRPr="00874E7A">
          <w:tab/>
        </w:r>
        <w:r>
          <w:t xml:space="preserve">The UE has performed procedure </w:t>
        </w:r>
      </w:ins>
      <w:ins w:id="6069" w:author="MCC160" w:date="2023-01-18T14:02:00Z">
        <w:r w:rsidR="008754C1">
          <w:t>'</w:t>
        </w:r>
      </w:ins>
      <w:ins w:id="6070" w:author="MCC160" w:date="2023-01-18T13:38:00Z">
        <w:r>
          <w:t>MCX Authorization/Configuration and Key Generation</w:t>
        </w:r>
      </w:ins>
      <w:ins w:id="6071" w:author="MCC160" w:date="2023-01-18T14:15:00Z">
        <w:r w:rsidR="006F6CCD">
          <w:t>'</w:t>
        </w:r>
      </w:ins>
      <w:ins w:id="6072" w:author="MCC160" w:date="2023-01-18T13:38:00Z">
        <w:r>
          <w:t xml:space="preserve"> as specified in TS 36.579-1 [2] clause 5.3.2.</w:t>
        </w:r>
      </w:ins>
    </w:p>
    <w:p w:rsidR="00B54636" w:rsidRPr="00B54636" w:rsidDel="00E61C34" w:rsidRDefault="00B54636">
      <w:pPr>
        <w:pStyle w:val="B10"/>
        <w:rPr>
          <w:del w:id="6073" w:author="MCC160" w:date="2023-01-18T13:38:00Z"/>
        </w:rPr>
        <w:pPrChange w:id="6074" w:author="MCC160" w:date="2023-02-23T18:47:00Z">
          <w:pPr>
            <w:ind w:left="568" w:hanging="284"/>
          </w:pPr>
        </w:pPrChange>
      </w:pPr>
      <w:del w:id="6075"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6076" w:author="MCC160" w:date="2023-01-18T13:38:00Z"/>
        </w:rPr>
        <w:pPrChange w:id="6077" w:author="MCC160" w:date="2023-02-23T18:47:00Z">
          <w:pPr>
            <w:ind w:left="568" w:hanging="284"/>
          </w:pPr>
        </w:pPrChange>
      </w:pPr>
      <w:del w:id="6078"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6079" w:author="MCC160" w:date="2023-02-23T18:47:00Z">
          <w:pPr>
            <w:ind w:left="568" w:hanging="284"/>
          </w:pPr>
        </w:pPrChange>
      </w:pPr>
      <w:r w:rsidRPr="00B54636">
        <w:t>-</w:t>
      </w:r>
      <w:r w:rsidRPr="00B54636">
        <w:tab/>
        <w:t>UE States at the end of the preamble</w:t>
      </w:r>
    </w:p>
    <w:p w:rsidR="00B54636" w:rsidRPr="00B54636" w:rsidRDefault="00B54636">
      <w:pPr>
        <w:pStyle w:val="B2"/>
        <w:pPrChange w:id="6080" w:author="MCC160" w:date="2023-02-23T18:47:00Z">
          <w:pPr>
            <w:ind w:left="851" w:hanging="284"/>
          </w:pPr>
        </w:pPrChange>
      </w:pPr>
      <w:r w:rsidRPr="00B54636">
        <w:t>-</w:t>
      </w:r>
      <w:r w:rsidRPr="00B54636">
        <w:tab/>
        <w:t>The UE is in E-UTRA Registered, Idle Mode state.</w:t>
      </w:r>
    </w:p>
    <w:p w:rsidR="00B54636" w:rsidRPr="00B54636" w:rsidRDefault="00B54636">
      <w:pPr>
        <w:pStyle w:val="B2"/>
        <w:pPrChange w:id="6081" w:author="MCC160" w:date="2023-02-23T18:47: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6082" w:author="MCC160" w:date="2023-02-23T18:47:00Z">
          <w:pPr>
            <w:keepNext/>
            <w:keepLines/>
            <w:spacing w:before="120"/>
            <w:ind w:left="1985" w:hanging="1985"/>
          </w:pPr>
        </w:pPrChange>
      </w:pPr>
      <w:r w:rsidRPr="00B54636">
        <w:t>6.1.1.15.3.2</w:t>
      </w:r>
      <w:r w:rsidRPr="00B54636">
        <w:tab/>
        <w:t>Test procedure sequence</w:t>
      </w:r>
    </w:p>
    <w:p w:rsidR="00B54636" w:rsidRPr="00B54636" w:rsidRDefault="00B54636">
      <w:pPr>
        <w:pStyle w:val="TH"/>
        <w:pPrChange w:id="6083" w:author="MCC160" w:date="2023-02-23T18:47:00Z">
          <w:pPr>
            <w:keepNext/>
            <w:keepLines/>
            <w:spacing w:before="60"/>
            <w:jc w:val="center"/>
          </w:pPr>
        </w:pPrChange>
      </w:pPr>
      <w:bookmarkStart w:id="6084" w:name="_Toc21006019"/>
      <w:bookmarkStart w:id="6085" w:name="_Toc36037692"/>
      <w:bookmarkStart w:id="6086" w:name="_Toc43837543"/>
      <w:bookmarkStart w:id="6087" w:name="_Toc60995655"/>
      <w:bookmarkStart w:id="6088" w:name="_Toc69159783"/>
      <w:r w:rsidRPr="00B54636">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rsidTr="00FB0651">
        <w:tc>
          <w:tcPr>
            <w:tcW w:w="64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089" w:author="MCC160" w:date="2023-02-23T18:47:00Z">
                <w:pPr>
                  <w:keepNext/>
                  <w:keepLines/>
                  <w:spacing w:after="0"/>
                  <w:jc w:val="center"/>
                </w:pPr>
              </w:pPrChange>
            </w:pPr>
            <w:r w:rsidRPr="00B54636">
              <w:rPr>
                <w:lang w:val="fr-FR"/>
              </w:rPr>
              <w:t>St</w:t>
            </w:r>
          </w:p>
        </w:tc>
        <w:tc>
          <w:tcPr>
            <w:tcW w:w="3970"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090" w:author="MCC160" w:date="2023-02-23T18:47:00Z">
                <w:pPr>
                  <w:keepNext/>
                  <w:keepLines/>
                  <w:spacing w:after="0"/>
                  <w:jc w:val="center"/>
                </w:pPr>
              </w:pPrChange>
            </w:pPr>
            <w:r w:rsidRPr="00B5463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091" w:author="MCC160" w:date="2023-02-23T18:47:00Z">
                <w:pPr>
                  <w:keepNext/>
                  <w:keepLines/>
                  <w:spacing w:after="0"/>
                  <w:jc w:val="center"/>
                </w:pPr>
              </w:pPrChange>
            </w:pPr>
            <w:r w:rsidRPr="00B54636">
              <w:rPr>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092" w:author="MCC160" w:date="2023-02-23T18:47:00Z">
                <w:pPr>
                  <w:keepNext/>
                  <w:keepLines/>
                  <w:spacing w:after="0"/>
                  <w:jc w:val="center"/>
                </w:pPr>
              </w:pPrChange>
            </w:pPr>
            <w:r w:rsidRPr="00B54636">
              <w:rPr>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093" w:author="MCC160" w:date="2023-02-23T18:47:00Z">
                <w:pPr>
                  <w:keepNext/>
                  <w:keepLines/>
                  <w:spacing w:after="0"/>
                  <w:jc w:val="center"/>
                </w:pPr>
              </w:pPrChange>
            </w:pPr>
            <w:r w:rsidRPr="00B54636">
              <w:rPr>
                <w:lang w:val="fr-FR"/>
              </w:rPr>
              <w:t>Verdict</w:t>
            </w:r>
          </w:p>
        </w:tc>
      </w:tr>
      <w:tr w:rsidR="00B54636" w:rsidRPr="00B54636" w:rsidTr="00FB0651">
        <w:tc>
          <w:tcPr>
            <w:tcW w:w="64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094" w:author="MCC160" w:date="2023-02-23T18:47:00Z">
                <w:pPr>
                  <w:keepNext/>
                  <w:keepLines/>
                  <w:spacing w:after="0"/>
                  <w:jc w:val="center"/>
                </w:pPr>
              </w:pPrChange>
            </w:pPr>
          </w:p>
        </w:tc>
        <w:tc>
          <w:tcPr>
            <w:tcW w:w="3970"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095"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096" w:author="MCC160" w:date="2023-02-23T18:47:00Z">
                <w:pPr>
                  <w:keepNext/>
                  <w:keepLines/>
                  <w:spacing w:after="0"/>
                  <w:jc w:val="center"/>
                </w:pPr>
              </w:pPrChange>
            </w:pPr>
            <w:r w:rsidRPr="00B5463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097" w:author="MCC160" w:date="2023-02-23T18:47:00Z">
                <w:pPr>
                  <w:keepNext/>
                  <w:keepLines/>
                  <w:spacing w:after="0"/>
                  <w:jc w:val="center"/>
                </w:pPr>
              </w:pPrChange>
            </w:pPr>
            <w:r w:rsidRPr="00B54636">
              <w:rPr>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098" w:author="MCC160" w:date="2023-02-23T18:47: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099" w:author="MCC160" w:date="2023-02-23T18:47:00Z">
                <w:pPr>
                  <w:keepNext/>
                  <w:keepLines/>
                  <w:spacing w:after="0"/>
                  <w:jc w:val="center"/>
                </w:pPr>
              </w:pPrChange>
            </w:pP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00" w:author="MCC160" w:date="2023-02-23T18:47:00Z">
                <w:pPr>
                  <w:keepNext/>
                  <w:keepLines/>
                  <w:spacing w:after="0"/>
                  <w:jc w:val="center"/>
                </w:pPr>
              </w:pPrChange>
            </w:pPr>
            <w:r w:rsidRPr="00B5463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rsidR="00143201" w:rsidRDefault="00143201">
            <w:pPr>
              <w:pStyle w:val="TAL"/>
              <w:rPr>
                <w:ins w:id="6101" w:author="MCC160" w:date="2023-01-18T20:21:00Z"/>
                <w:lang w:val="fr-FR"/>
              </w:rPr>
            </w:pPr>
            <w:ins w:id="6102" w:author="MCC160" w:date="2023-01-18T20:21:00Z">
              <w:r w:rsidRPr="00353047">
                <w:rPr>
                  <w:lang w:val="fr-FR"/>
                </w:rPr>
                <w:t>Make the UE (MCPTT client) send an emergency alert.</w:t>
              </w:r>
            </w:ins>
          </w:p>
          <w:p w:rsidR="00B54636" w:rsidRPr="00B54636" w:rsidRDefault="00B54636">
            <w:pPr>
              <w:pStyle w:val="TAL"/>
              <w:rPr>
                <w:lang w:val="fr-FR"/>
              </w:rPr>
              <w:pPrChange w:id="6103" w:author="MCC160" w:date="2023-02-23T18:47:00Z">
                <w:pPr>
                  <w:keepNext/>
                  <w:keepLines/>
                  <w:spacing w:after="0"/>
                </w:pPr>
              </w:pPrChange>
            </w:pPr>
            <w:del w:id="6104" w:author="MCC160" w:date="2023-01-18T20:21:00Z">
              <w:r w:rsidRPr="00B54636" w:rsidDel="00143201">
                <w:rPr>
                  <w:lang w:val="fr-FR"/>
                </w:rPr>
                <w:delText>Make the MCPTT User request the establishment of an emergency alert.</w:delText>
              </w:r>
              <w:r w:rsidRPr="00B54636" w:rsidDel="00143201">
                <w:rPr>
                  <w:lang w:val="fr-FR"/>
                </w:rPr>
                <w:br/>
              </w:r>
            </w:del>
            <w:r w:rsidRPr="00B54636">
              <w:rPr>
                <w:lang w:val="fr-FR"/>
              </w:rPr>
              <w:t>(NOTE 1)</w:t>
            </w:r>
            <w:del w:id="6105" w:author="MCC160" w:date="2023-01-18T20:59:00Z">
              <w:r w:rsidRPr="00B54636" w:rsidDel="00E31720">
                <w:rPr>
                  <w:lang w:val="fr-FR"/>
                </w:rPr>
                <w:delText>:</w:delText>
              </w:r>
            </w:del>
            <w:r w:rsidRPr="00B54636">
              <w:rPr>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06"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107"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08"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09" w:author="MCC160" w:date="2023-02-23T18:47:00Z">
                <w:pPr>
                  <w:keepNext/>
                  <w:keepLines/>
                  <w:spacing w:after="0"/>
                  <w:jc w:val="center"/>
                </w:pPr>
              </w:pPrChange>
            </w:pPr>
            <w:r w:rsidRPr="00B54636">
              <w:rPr>
                <w:lang w:val="fr-FR"/>
              </w:rPr>
              <w:t>-</w:t>
            </w: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10" w:author="MCC160" w:date="2023-02-23T18:47:00Z">
                <w:pPr>
                  <w:keepNext/>
                  <w:keepLines/>
                  <w:spacing w:after="0"/>
                  <w:jc w:val="center"/>
                </w:pPr>
              </w:pPrChange>
            </w:pPr>
            <w:r w:rsidRPr="00B54636">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111" w:author="MCC160" w:date="2023-02-23T18:47:00Z">
                <w:pPr>
                  <w:keepNext/>
                  <w:keepLines/>
                  <w:spacing w:after="0"/>
                </w:pPr>
              </w:pPrChange>
            </w:pPr>
            <w:r w:rsidRPr="00B54636">
              <w:rPr>
                <w:lang w:val="fr-FR"/>
              </w:rPr>
              <w:t xml:space="preserve">Check: Does the UE (MCPTT </w:t>
            </w:r>
            <w:del w:id="6112" w:author="MCC160" w:date="2023-01-18T20:22:00Z">
              <w:r w:rsidRPr="00B54636" w:rsidDel="00143201">
                <w:rPr>
                  <w:lang w:val="fr-FR"/>
                </w:rPr>
                <w:delText>C</w:delText>
              </w:r>
            </w:del>
            <w:ins w:id="6113" w:author="MCC160" w:date="2023-01-18T20:22:00Z">
              <w:r w:rsidR="00143201">
                <w:rPr>
                  <w:lang w:val="fr-FR"/>
                </w:rPr>
                <w:t>c</w:t>
              </w:r>
            </w:ins>
            <w:r w:rsidRPr="00B54636">
              <w:rPr>
                <w:lang w:val="fr-FR"/>
              </w:rPr>
              <w:t xml:space="preserve">lient) correctly perform </w:t>
            </w:r>
            <w:ins w:id="6114" w:author="MCC160" w:date="2023-01-18T20:21:00Z">
              <w:r w:rsidR="00143201" w:rsidRPr="00143201">
                <w:rPr>
                  <w:lang w:val="fr-FR"/>
                </w:rPr>
                <w:t xml:space="preserve">procedure </w:t>
              </w:r>
              <w:r w:rsidR="00143201">
                <w:rPr>
                  <w:lang w:val="fr-FR"/>
                </w:rPr>
                <w:t>'</w:t>
              </w:r>
            </w:ins>
            <w:r w:rsidRPr="00B54636">
              <w:rPr>
                <w:lang w:val="fr-FR"/>
              </w:rPr>
              <w:t>MCX SIP MESSAGE Request - Accept CO</w:t>
            </w:r>
            <w:ins w:id="6115" w:author="MCC160" w:date="2023-01-18T20:22:00Z">
              <w:r w:rsidR="00143201">
                <w:rPr>
                  <w:lang w:val="fr-FR"/>
                </w:rPr>
                <w:t>'</w:t>
              </w:r>
            </w:ins>
            <w:r w:rsidRPr="00B54636">
              <w:rPr>
                <w:lang w:val="fr-FR"/>
              </w:rPr>
              <w:t xml:space="preserve">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16"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117" w:author="MCC160" w:date="2023-02-23T18:47:00Z">
                <w:pPr>
                  <w:keepNext/>
                  <w:keepLines/>
                  <w:spacing w:after="0"/>
                </w:pPr>
              </w:pPrChange>
            </w:pPr>
            <w:r w:rsidRPr="00B54636">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18" w:author="MCC160" w:date="2023-02-23T18:47: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19" w:author="MCC160" w:date="2023-02-23T18:47:00Z">
                <w:pPr>
                  <w:keepNext/>
                  <w:keepLines/>
                  <w:spacing w:after="0"/>
                  <w:jc w:val="center"/>
                </w:pPr>
              </w:pPrChange>
            </w:pPr>
            <w:r w:rsidRPr="00B54636">
              <w:rPr>
                <w:lang w:val="fr-FR"/>
              </w:rPr>
              <w:t>P</w:t>
            </w: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szCs w:val="18"/>
                <w:lang w:val="fr-FR"/>
              </w:rPr>
              <w:pPrChange w:id="6120" w:author="MCC160" w:date="2023-02-23T18:47:00Z">
                <w:pPr>
                  <w:keepNext/>
                  <w:keepLines/>
                  <w:spacing w:after="0"/>
                  <w:jc w:val="center"/>
                </w:pPr>
              </w:pPrChange>
            </w:pPr>
            <w:r w:rsidRPr="00B54636">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121" w:author="MCC160" w:date="2023-02-23T18:47: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22"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Gothic"/>
                <w:lang w:val="fr-FR"/>
              </w:rPr>
              <w:pPrChange w:id="6123"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24"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25" w:author="MCC160" w:date="2023-02-23T18:47:00Z">
                <w:pPr>
                  <w:keepNext/>
                  <w:keepLines/>
                  <w:spacing w:after="0"/>
                  <w:jc w:val="center"/>
                </w:pPr>
              </w:pPrChange>
            </w:pPr>
            <w:r w:rsidRPr="00B54636">
              <w:rPr>
                <w:lang w:val="fr-FR"/>
              </w:rPr>
              <w:t>-</w:t>
            </w: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26" w:author="MCC160" w:date="2023-02-23T18:47:00Z">
                <w:pPr>
                  <w:keepNext/>
                  <w:keepLines/>
                  <w:spacing w:after="0"/>
                  <w:jc w:val="center"/>
                </w:pPr>
              </w:pPrChange>
            </w:pPr>
            <w:r w:rsidRPr="00B54636">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rsidR="00143201" w:rsidRDefault="00143201">
            <w:pPr>
              <w:pStyle w:val="TAL"/>
              <w:rPr>
                <w:ins w:id="6127" w:author="MCC160" w:date="2023-01-18T20:22:00Z"/>
                <w:lang w:val="fr-FR"/>
              </w:rPr>
            </w:pPr>
            <w:ins w:id="6128" w:author="MCC160" w:date="2023-01-18T20:22:00Z">
              <w:r w:rsidRPr="00353047">
                <w:rPr>
                  <w:lang w:val="fr-FR"/>
                </w:rPr>
                <w:t>Make the UE (MCPTT client) cancel the emergency alert.</w:t>
              </w:r>
            </w:ins>
          </w:p>
          <w:p w:rsidR="00B54636" w:rsidRPr="00B54636" w:rsidRDefault="00B54636">
            <w:pPr>
              <w:pStyle w:val="TAL"/>
              <w:rPr>
                <w:lang w:val="fr-FR"/>
              </w:rPr>
              <w:pPrChange w:id="6129" w:author="MCC160" w:date="2023-02-23T18:47:00Z">
                <w:pPr>
                  <w:keepNext/>
                  <w:keepLines/>
                  <w:spacing w:after="0"/>
                </w:pPr>
              </w:pPrChange>
            </w:pPr>
            <w:del w:id="6130" w:author="MCC160" w:date="2023-01-18T20:22:00Z">
              <w:r w:rsidRPr="00B54636" w:rsidDel="00143201">
                <w:rPr>
                  <w:lang w:val="fr-FR"/>
                </w:rPr>
                <w:delText xml:space="preserve">Make the MCPTT User request to send an emergency alert cancellation to the MCPTT group.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szCs w:val="18"/>
                <w:lang w:val="fr-FR"/>
              </w:rPr>
              <w:pPrChange w:id="6131"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szCs w:val="18"/>
                <w:lang w:val="fr-FR"/>
              </w:rPr>
              <w:pPrChange w:id="6132"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33"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34" w:author="MCC160" w:date="2023-02-23T18:47:00Z">
                <w:pPr>
                  <w:keepNext/>
                  <w:keepLines/>
                  <w:spacing w:after="0"/>
                  <w:jc w:val="center"/>
                </w:pPr>
              </w:pPrChange>
            </w:pPr>
            <w:r w:rsidRPr="00B54636">
              <w:rPr>
                <w:lang w:val="fr-FR"/>
              </w:rPr>
              <w:t>-</w:t>
            </w: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35" w:author="MCC160" w:date="2023-02-23T18:47:00Z">
                <w:pPr>
                  <w:keepNext/>
                  <w:keepLines/>
                  <w:spacing w:after="0"/>
                  <w:jc w:val="center"/>
                </w:pPr>
              </w:pPrChange>
            </w:pPr>
            <w:r w:rsidRPr="00B54636">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136" w:author="MCC160" w:date="2023-02-23T18:47:00Z">
                <w:pPr>
                  <w:keepNext/>
                  <w:keepLines/>
                  <w:spacing w:after="0"/>
                </w:pPr>
              </w:pPrChange>
            </w:pPr>
            <w:r w:rsidRPr="00B54636">
              <w:rPr>
                <w:lang w:val="fr-FR"/>
              </w:rPr>
              <w:t xml:space="preserve">Check: Does the UE (MCPTT </w:t>
            </w:r>
            <w:del w:id="6137" w:author="MCC160" w:date="2023-01-18T20:22:00Z">
              <w:r w:rsidRPr="00B54636" w:rsidDel="00143201">
                <w:rPr>
                  <w:lang w:val="fr-FR"/>
                </w:rPr>
                <w:delText>C</w:delText>
              </w:r>
            </w:del>
            <w:ins w:id="6138" w:author="MCC160" w:date="2023-01-18T20:22:00Z">
              <w:r w:rsidR="00143201">
                <w:rPr>
                  <w:lang w:val="fr-FR"/>
                </w:rPr>
                <w:t>c</w:t>
              </w:r>
            </w:ins>
            <w:r w:rsidRPr="00B54636">
              <w:rPr>
                <w:lang w:val="fr-FR"/>
              </w:rPr>
              <w:t xml:space="preserve">lient) correctly perform </w:t>
            </w:r>
            <w:ins w:id="6139" w:author="MCC160" w:date="2023-01-18T20:22:00Z">
              <w:r w:rsidR="00143201" w:rsidRPr="00143201">
                <w:rPr>
                  <w:lang w:val="fr-FR"/>
                </w:rPr>
                <w:t>procedure '</w:t>
              </w:r>
            </w:ins>
            <w:r w:rsidRPr="00B54636">
              <w:rPr>
                <w:lang w:val="fr-FR"/>
              </w:rPr>
              <w:t>MCX SIP MESSAGE Request - Accept CO</w:t>
            </w:r>
            <w:ins w:id="6140" w:author="MCC160" w:date="2023-01-18T20:22:00Z">
              <w:r w:rsidR="00143201">
                <w:rPr>
                  <w:lang w:val="fr-FR"/>
                </w:rPr>
                <w:t>'</w:t>
              </w:r>
            </w:ins>
            <w:r w:rsidRPr="00B54636">
              <w:rPr>
                <w:lang w:val="fr-FR"/>
              </w:rPr>
              <w:t xml:space="preserve">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41"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142" w:author="MCC160" w:date="2023-02-23T18:47:00Z">
                <w:pPr>
                  <w:keepNext/>
                  <w:keepLines/>
                  <w:spacing w:after="0"/>
                </w:pPr>
              </w:pPrChange>
            </w:pPr>
            <w:r w:rsidRPr="00B54636">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43" w:author="MCC160" w:date="2023-02-23T18:47: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44" w:author="MCC160" w:date="2023-02-23T18:47:00Z">
                <w:pPr>
                  <w:keepNext/>
                  <w:keepLines/>
                  <w:spacing w:after="0"/>
                  <w:jc w:val="center"/>
                </w:pPr>
              </w:pPrChange>
            </w:pPr>
            <w:r w:rsidRPr="00B54636">
              <w:rPr>
                <w:lang w:val="fr-FR"/>
              </w:rPr>
              <w:t>P</w:t>
            </w: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45" w:author="MCC160" w:date="2023-02-23T18:47:00Z">
                <w:pPr>
                  <w:keepNext/>
                  <w:keepLines/>
                  <w:spacing w:after="0"/>
                  <w:jc w:val="center"/>
                </w:pPr>
              </w:pPrChange>
            </w:pPr>
            <w:r w:rsidRPr="00B54636">
              <w:rPr>
                <w:lang w:val="fr-FR"/>
              </w:rPr>
              <w:t>6</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146" w:author="MCC160" w:date="2023-02-23T18:47: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47"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MS Gothic"/>
                <w:lang w:val="fr-FR"/>
              </w:rPr>
              <w:pPrChange w:id="6148"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49"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150" w:author="MCC160" w:date="2023-02-23T18:47:00Z">
                <w:pPr>
                  <w:keepNext/>
                  <w:keepLines/>
                  <w:spacing w:after="0"/>
                  <w:jc w:val="center"/>
                </w:pPr>
              </w:pPrChange>
            </w:pPr>
            <w:r w:rsidRPr="00B54636">
              <w:rPr>
                <w:lang w:val="fr-FR"/>
              </w:rPr>
              <w:t>-</w:t>
            </w:r>
          </w:p>
        </w:tc>
      </w:tr>
      <w:tr w:rsidR="00B54636" w:rsidRPr="00B54636" w:rsidTr="00FB0651">
        <w:tc>
          <w:tcPr>
            <w:tcW w:w="9765"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6151" w:author="MCC160" w:date="2023-02-23T18:47:00Z">
                <w:pPr>
                  <w:keepNext/>
                  <w:keepLines/>
                  <w:spacing w:after="0"/>
                  <w:ind w:left="851" w:hanging="851"/>
                </w:pPr>
              </w:pPrChange>
            </w:pPr>
            <w:r w:rsidRPr="00B54636">
              <w:rPr>
                <w:lang w:val="fr-FR"/>
              </w:rPr>
              <w:t>NOTE 1:</w:t>
            </w:r>
            <w:r w:rsidRPr="00B54636">
              <w:rPr>
                <w:lang w:val="fr-FR"/>
              </w:rPr>
              <w:tab/>
              <w:t>This is expected to be done via a suitable implementation dependent MMI</w:t>
            </w:r>
            <w:ins w:id="6152" w:author="MCC160" w:date="2023-01-18T20:23:00Z">
              <w:r w:rsidR="00143201">
                <w:rPr>
                  <w:lang w:val="fr-FR"/>
                </w:rPr>
                <w:t>.</w:t>
              </w:r>
            </w:ins>
          </w:p>
        </w:tc>
      </w:tr>
    </w:tbl>
    <w:p w:rsidR="00B54636" w:rsidRPr="00B54636" w:rsidRDefault="00B54636" w:rsidP="00B54636">
      <w:pPr>
        <w:rPr>
          <w:lang w:eastAsia="en-US"/>
        </w:rPr>
      </w:pPr>
    </w:p>
    <w:p w:rsidR="00B54636" w:rsidRPr="00B54636" w:rsidRDefault="00B54636">
      <w:pPr>
        <w:pStyle w:val="H6"/>
        <w:pPrChange w:id="6153" w:author="MCC160" w:date="2023-02-23T18:47:00Z">
          <w:pPr>
            <w:keepNext/>
            <w:keepLines/>
            <w:spacing w:before="120"/>
            <w:ind w:left="1985" w:hanging="1985"/>
          </w:pPr>
        </w:pPrChange>
      </w:pPr>
      <w:r w:rsidRPr="00B54636">
        <w:t>6.1.1.15.3.3</w:t>
      </w:r>
      <w:r w:rsidRPr="00B54636">
        <w:tab/>
        <w:t>Specific message contents</w:t>
      </w:r>
    </w:p>
    <w:p w:rsidR="00B54636" w:rsidRPr="00B54636" w:rsidRDefault="00B54636">
      <w:pPr>
        <w:pStyle w:val="TH"/>
        <w:pPrChange w:id="6154" w:author="MCC160" w:date="2023-02-23T18:47:00Z">
          <w:pPr>
            <w:keepNext/>
            <w:keepLines/>
            <w:spacing w:before="60"/>
            <w:jc w:val="center"/>
          </w:pPr>
        </w:pPrChange>
      </w:pPr>
      <w:r w:rsidRPr="00B54636">
        <w:t>Table 6.1.1.15.3.3-1: SIP MESSAGE from the UE (step 2, Table 6.1.1.15.3.2-1;</w:t>
      </w:r>
      <w:r w:rsidRPr="00B54636">
        <w:br/>
        <w:t>step 2, TS 36.579-1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155" w:author="MCC160" w:date="2023-02-23T18:47:00Z">
                <w:pPr>
                  <w:keepNext/>
                  <w:keepLines/>
                  <w:spacing w:after="0"/>
                </w:pPr>
              </w:pPrChange>
            </w:pPr>
            <w:r w:rsidRPr="00B54636">
              <w:rPr>
                <w:lang w:val="fr-FR"/>
              </w:rPr>
              <w:t>Derivation Path: TS 36.579-1 [2], Table 5.5.2.7.1-1, condition LOCATION</w:t>
            </w:r>
            <w:ins w:id="6156" w:author="MCC160" w:date="2023-01-18T20:23:00Z">
              <w:r w:rsidR="00143201">
                <w:rPr>
                  <w:lang w:val="fr-FR"/>
                </w:rPr>
                <w:t>_</w:t>
              </w:r>
            </w:ins>
            <w:del w:id="6157" w:author="MCC160" w:date="2023-01-18T20:23:00Z">
              <w:r w:rsidRPr="00B54636" w:rsidDel="00143201">
                <w:rPr>
                  <w:lang w:val="fr-FR"/>
                </w:rPr>
                <w:delText>-</w:delText>
              </w:r>
            </w:del>
            <w:r w:rsidRPr="00B54636">
              <w:rPr>
                <w:lang w:val="fr-FR"/>
              </w:rPr>
              <w:t>REPORT</w:t>
            </w:r>
          </w:p>
        </w:tc>
      </w:tr>
      <w:tr w:rsidR="00B54636" w:rsidRPr="00B54636" w:rsidTr="00FB0651">
        <w:tc>
          <w:tcPr>
            <w:tcW w:w="255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158" w:author="MCC160" w:date="2023-02-23T18:47:00Z">
                <w:pPr>
                  <w:keepNext/>
                  <w:keepLines/>
                  <w:spacing w:after="0"/>
                  <w:jc w:val="center"/>
                </w:pPr>
              </w:pPrChange>
            </w:pPr>
            <w:r w:rsidRPr="00B54636">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159" w:author="MCC160" w:date="2023-02-23T18:47:00Z">
                <w:pPr>
                  <w:keepNext/>
                  <w:keepLines/>
                  <w:spacing w:after="0"/>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160" w:author="MCC160" w:date="2023-02-23T18:47:00Z">
                <w:pPr>
                  <w:keepNext/>
                  <w:keepLines/>
                  <w:spacing w:after="0"/>
                  <w:jc w:val="center"/>
                </w:pPr>
              </w:pPrChange>
            </w:pPr>
            <w:r w:rsidRPr="00B54636">
              <w:rPr>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161" w:author="MCC160" w:date="2023-02-23T18:47:00Z">
                <w:pPr>
                  <w:keepNext/>
                  <w:keepLines/>
                  <w:spacing w:after="0"/>
                  <w:jc w:val="center"/>
                </w:pPr>
              </w:pPrChange>
            </w:pPr>
            <w:r w:rsidRPr="00B54636">
              <w:rPr>
                <w:lang w:val="fr-FR"/>
              </w:rPr>
              <w:t>Reference</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162" w:author="MCC160" w:date="2023-02-23T18:47:00Z">
                <w:pPr>
                  <w:keepNext/>
                  <w:keepLines/>
                  <w:spacing w:after="0"/>
                  <w:jc w:val="center"/>
                </w:pPr>
              </w:pPrChange>
            </w:pPr>
            <w:r w:rsidRPr="00B54636">
              <w:rPr>
                <w:lang w:val="fr-FR"/>
              </w:rPr>
              <w:t>Condition</w:t>
            </w:r>
          </w:p>
        </w:tc>
      </w:tr>
      <w:tr w:rsidR="00B54636" w:rsidRPr="00B54636" w:rsidTr="00FB0651">
        <w:tc>
          <w:tcPr>
            <w:tcW w:w="2551"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6163" w:author="MCC160" w:date="2023-02-23T18:47:00Z">
                  <w:rPr>
                    <w:lang w:val="fr-FR"/>
                  </w:rPr>
                </w:rPrChange>
              </w:rPr>
              <w:pPrChange w:id="6164" w:author="MCC160" w:date="2023-02-23T18:47:00Z">
                <w:pPr>
                  <w:keepNext/>
                  <w:keepLines/>
                  <w:spacing w:after="0"/>
                </w:pPr>
              </w:pPrChange>
            </w:pPr>
            <w:r w:rsidRPr="001B5C1E">
              <w:rPr>
                <w:b/>
                <w:lang w:val="fr-FR"/>
                <w:rPrChange w:id="6165" w:author="MCC160" w:date="2023-02-23T18:47:00Z">
                  <w:rPr>
                    <w:lang w:val="fr-FR"/>
                  </w:rPr>
                </w:rPrChange>
              </w:rPr>
              <w:t>Message-body</w:t>
            </w:r>
          </w:p>
        </w:tc>
        <w:tc>
          <w:tcPr>
            <w:tcW w:w="226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66"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67"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6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69" w:author="MCC160" w:date="2023-02-23T18:47:00Z">
                <w:pPr>
                  <w:keepNext/>
                  <w:keepLines/>
                  <w:spacing w:after="0"/>
                </w:pPr>
              </w:pPrChange>
            </w:pPr>
          </w:p>
        </w:tc>
      </w:tr>
      <w:tr w:rsidR="00B54636" w:rsidRPr="00B54636" w:rsidTr="00FB0651">
        <w:tc>
          <w:tcPr>
            <w:tcW w:w="255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6170" w:author="MCC160" w:date="2023-02-23T18:47:00Z">
                <w:pPr>
                  <w:keepNext/>
                  <w:keepLines/>
                  <w:spacing w:after="0"/>
                </w:pPr>
              </w:pPrChange>
            </w:pPr>
            <w:r w:rsidRPr="00B54636">
              <w:rPr>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6171"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6172" w:author="MCC160" w:date="2023-02-23T18:47:00Z">
                  <w:rPr>
                    <w:rFonts w:ascii="Arial" w:hAnsi="Arial"/>
                    <w:sz w:val="18"/>
                    <w:lang w:val="fr-FR"/>
                  </w:rPr>
                </w:rPrChange>
              </w:rPr>
              <w:pPrChange w:id="6173" w:author="MCC160" w:date="2023-02-23T18:47:00Z">
                <w:pPr>
                  <w:keepNext/>
                  <w:keepLines/>
                  <w:spacing w:after="0"/>
                </w:pPr>
              </w:pPrChange>
            </w:pPr>
            <w:r w:rsidRPr="001B5C1E">
              <w:rPr>
                <w:b/>
                <w:lang w:val="fr-FR"/>
                <w:rPrChange w:id="6174" w:author="MCC160" w:date="2023-02-23T18:47:00Z">
                  <w:rPr>
                    <w:lang w:val="fr-FR"/>
                  </w:rPr>
                </w:rPrChange>
              </w:rPr>
              <w:t>MCPTT</w:t>
            </w:r>
            <w:ins w:id="6175" w:author="MCC160" w:date="2023-01-18T17:33:00Z">
              <w:r w:rsidR="00A73205" w:rsidRPr="001B5C1E">
                <w:rPr>
                  <w:b/>
                  <w:lang w:val="fr-FR"/>
                  <w:rPrChange w:id="6176" w:author="MCC160" w:date="2023-02-23T18:47:00Z">
                    <w:rPr>
                      <w:lang w:val="fr-FR"/>
                    </w:rPr>
                  </w:rPrChange>
                </w:rPr>
                <w:t>-</w:t>
              </w:r>
            </w:ins>
            <w:del w:id="6177" w:author="MCC160" w:date="2023-01-18T17:33:00Z">
              <w:r w:rsidRPr="001B5C1E" w:rsidDel="00A73205">
                <w:rPr>
                  <w:b/>
                  <w:lang w:val="fr-FR"/>
                  <w:rPrChange w:id="6178" w:author="MCC160" w:date="2023-02-23T18:47:00Z">
                    <w:rPr>
                      <w:lang w:val="fr-FR"/>
                    </w:rPr>
                  </w:rPrChange>
                </w:rPr>
                <w:delText xml:space="preserve"> </w:delText>
              </w:r>
            </w:del>
            <w:r w:rsidRPr="001B5C1E">
              <w:rPr>
                <w:b/>
                <w:lang w:val="fr-FR"/>
                <w:rPrChange w:id="6179" w:author="MCC160" w:date="2023-02-23T18:47:00Z">
                  <w:rPr>
                    <w:lang w:val="fr-FR"/>
                  </w:rPr>
                </w:rPrChange>
              </w:rPr>
              <w:t>Info</w:t>
            </w: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80"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181" w:author="MCC160" w:date="2023-02-23T18:47:00Z">
                <w:pPr>
                  <w:keepNext/>
                  <w:keepLines/>
                  <w:spacing w:after="0"/>
                </w:pPr>
              </w:pPrChange>
            </w:pPr>
          </w:p>
        </w:tc>
      </w:tr>
      <w:tr w:rsidR="00B54636" w:rsidRPr="00B54636" w:rsidTr="00FB0651">
        <w:tc>
          <w:tcPr>
            <w:tcW w:w="255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182" w:author="MCC160" w:date="2023-02-23T18:47:00Z">
                <w:pPr>
                  <w:keepNext/>
                  <w:keepLines/>
                  <w:spacing w:after="0"/>
                </w:pPr>
              </w:pPrChange>
            </w:pPr>
            <w:r w:rsidRPr="00B54636">
              <w:rPr>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183" w:author="MCC160" w:date="2023-02-23T18:47:00Z">
                <w:pPr>
                  <w:keepNext/>
                  <w:keepLines/>
                  <w:spacing w:after="0"/>
                </w:pPr>
              </w:pPrChange>
            </w:pPr>
            <w:r w:rsidRPr="00B54636">
              <w:rPr>
                <w:lang w:val="fr-FR"/>
              </w:rPr>
              <w:t xml:space="preserve">MCPTT-Info as described in Table </w:t>
            </w:r>
            <w:r w:rsidRPr="00B54636">
              <w:rPr>
                <w:lang w:val="fr-FR" w:eastAsia="x-none"/>
              </w:rPr>
              <w:t>6.1.1.15.3.3-1B</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84"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85"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86" w:author="MCC160" w:date="2023-02-23T18:47:00Z">
                <w:pPr>
                  <w:keepNext/>
                  <w:keepLines/>
                  <w:spacing w:after="0"/>
                </w:pPr>
              </w:pPrChange>
            </w:pPr>
          </w:p>
        </w:tc>
      </w:tr>
      <w:tr w:rsidR="00B54636" w:rsidRPr="00B54636" w:rsidTr="00FB0651">
        <w:tc>
          <w:tcPr>
            <w:tcW w:w="255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187" w:author="MCC160" w:date="2023-02-23T18:47:00Z">
                <w:pPr>
                  <w:keepNext/>
                  <w:keepLines/>
                  <w:spacing w:after="0"/>
                </w:pPr>
              </w:pPrChange>
            </w:pPr>
            <w:r w:rsidRPr="00B54636">
              <w:rPr>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88"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6189" w:author="MCC160" w:date="2023-02-23T18:47:00Z">
                  <w:rPr>
                    <w:rFonts w:ascii="Arial" w:hAnsi="Arial"/>
                    <w:sz w:val="18"/>
                    <w:lang w:val="fr-FR"/>
                  </w:rPr>
                </w:rPrChange>
              </w:rPr>
              <w:pPrChange w:id="6190" w:author="MCC160" w:date="2023-02-23T18:47:00Z">
                <w:pPr>
                  <w:keepNext/>
                  <w:keepLines/>
                  <w:spacing w:after="0"/>
                </w:pPr>
              </w:pPrChange>
            </w:pPr>
            <w:r w:rsidRPr="001B5C1E">
              <w:rPr>
                <w:b/>
                <w:lang w:val="fr-FR"/>
                <w:rPrChange w:id="6191" w:author="MCC160" w:date="2023-02-23T18:47:00Z">
                  <w:rPr>
                    <w:lang w:val="fr-FR"/>
                  </w:rPr>
                </w:rPrChange>
              </w:rPr>
              <w:t>Location</w:t>
            </w:r>
            <w:ins w:id="6192" w:author="MCC160" w:date="2023-01-18T17:34:00Z">
              <w:r w:rsidR="00A73205" w:rsidRPr="001B5C1E">
                <w:rPr>
                  <w:b/>
                  <w:lang w:val="fr-FR"/>
                  <w:rPrChange w:id="6193" w:author="MCC160" w:date="2023-02-23T18:47:00Z">
                    <w:rPr>
                      <w:lang w:val="fr-FR"/>
                    </w:rPr>
                  </w:rPrChange>
                </w:rPr>
                <w:t>-</w:t>
              </w:r>
            </w:ins>
            <w:del w:id="6194" w:author="MCC160" w:date="2023-01-18T17:34:00Z">
              <w:r w:rsidRPr="001B5C1E" w:rsidDel="00A73205">
                <w:rPr>
                  <w:b/>
                  <w:lang w:val="fr-FR"/>
                  <w:rPrChange w:id="6195" w:author="MCC160" w:date="2023-02-23T18:47:00Z">
                    <w:rPr>
                      <w:lang w:val="fr-FR"/>
                    </w:rPr>
                  </w:rPrChange>
                </w:rPr>
                <w:delText xml:space="preserve"> </w:delText>
              </w:r>
            </w:del>
            <w:r w:rsidRPr="001B5C1E">
              <w:rPr>
                <w:b/>
                <w:lang w:val="fr-FR"/>
                <w:rPrChange w:id="6196" w:author="MCC160" w:date="2023-02-23T18:47:00Z">
                  <w:rPr>
                    <w:lang w:val="fr-FR"/>
                  </w:rPr>
                </w:rPrChange>
              </w:rPr>
              <w:t>info</w:t>
            </w: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9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198" w:author="MCC160" w:date="2023-02-23T18:47:00Z">
                <w:pPr>
                  <w:keepNext/>
                  <w:keepLines/>
                  <w:spacing w:after="0"/>
                </w:pPr>
              </w:pPrChange>
            </w:pPr>
          </w:p>
        </w:tc>
      </w:tr>
      <w:tr w:rsidR="00B54636" w:rsidRPr="00B54636" w:rsidTr="00FB0651">
        <w:tc>
          <w:tcPr>
            <w:tcW w:w="255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199" w:author="MCC160" w:date="2023-02-23T18:47:00Z">
                <w:pPr>
                  <w:keepNext/>
                  <w:keepLines/>
                  <w:spacing w:after="0"/>
                </w:pPr>
              </w:pPrChange>
            </w:pPr>
            <w:r w:rsidRPr="00B54636">
              <w:rPr>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200" w:author="MCC160" w:date="2023-02-23T18:47:00Z">
                <w:pPr>
                  <w:keepNext/>
                  <w:keepLines/>
                  <w:spacing w:after="0"/>
                </w:pPr>
              </w:pPrChange>
            </w:pPr>
            <w:r w:rsidRPr="00B54636">
              <w:rPr>
                <w:lang w:val="fr-FR"/>
              </w:rPr>
              <w:t xml:space="preserve">Location-info as described in Table </w:t>
            </w:r>
            <w:r w:rsidRPr="00B54636">
              <w:rPr>
                <w:lang w:val="fr-FR" w:eastAsia="x-none"/>
              </w:rPr>
              <w:t>6.1.1.15.3.3-1A</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01"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02"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03"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6204" w:author="MCC160" w:date="2023-02-23T18:47:00Z">
          <w:pPr>
            <w:keepNext/>
            <w:keepLines/>
            <w:spacing w:before="60"/>
            <w:jc w:val="center"/>
          </w:pPr>
        </w:pPrChange>
      </w:pPr>
      <w:r w:rsidRPr="00B54636">
        <w:t>Table 6.1.1.15.3.3-1A: Location-Info in SIP MESSAGE (Table 6.1.1.15.3.3-1)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szCs w:val="18"/>
                <w:lang w:val="fr-FR"/>
              </w:rPr>
              <w:pPrChange w:id="6205" w:author="MCC160" w:date="2023-02-23T18:47:00Z">
                <w:pPr>
                  <w:keepNext/>
                  <w:keepLines/>
                  <w:spacing w:after="0"/>
                </w:pPr>
              </w:pPrChange>
            </w:pPr>
            <w:r w:rsidRPr="00B54636">
              <w:rPr>
                <w:lang w:val="fr-FR"/>
              </w:rPr>
              <w:t>Derivation Path: TS 36.579-1 [2], Table 5.5.3.4.1-1</w:t>
            </w:r>
            <w:del w:id="6206" w:author="MCC160" w:date="2023-01-18T21:00:00Z">
              <w:r w:rsidRPr="00B54636" w:rsidDel="00E31720">
                <w:rPr>
                  <w:lang w:val="fr-FR"/>
                </w:rPr>
                <w:delText>.</w:delText>
              </w:r>
            </w:del>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207" w:author="MCC160" w:date="2023-02-23T18:47: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208" w:author="MCC160" w:date="2023-02-23T18:47: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209" w:author="MCC160" w:date="2023-02-23T18:47: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210" w:author="MCC160" w:date="2023-02-23T18:47: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211" w:author="MCC160" w:date="2023-02-23T18:47: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212" w:author="MCC160" w:date="2023-02-23T18:47:00Z">
                <w:pPr>
                  <w:keepNext/>
                  <w:keepLines/>
                  <w:spacing w:after="0"/>
                </w:pPr>
              </w:pPrChange>
            </w:pPr>
            <w:r w:rsidRPr="00B54636">
              <w:rPr>
                <w:lang w:val="fr-FR"/>
              </w:rPr>
              <w:t>location-info</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13"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14"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1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216"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217" w:author="MCC160" w:date="2023-02-23T18:47:00Z">
                <w:pPr>
                  <w:keepNext/>
                  <w:keepLines/>
                  <w:spacing w:after="0"/>
                </w:pPr>
              </w:pPrChange>
            </w:pPr>
            <w:r w:rsidRPr="00B54636">
              <w:rPr>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18"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19"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2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221"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222" w:author="MCC160" w:date="2023-02-23T18:47:00Z">
                <w:pPr>
                  <w:keepNext/>
                  <w:keepLines/>
                  <w:spacing w:after="0"/>
                </w:pPr>
              </w:pPrChange>
            </w:pPr>
            <w:r w:rsidRPr="00B54636">
              <w:rPr>
                <w:lang w:val="fr-FR"/>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23"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24"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2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226"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227" w:author="MCC160" w:date="2023-02-23T18:47:00Z">
                <w:pPr>
                  <w:keepNext/>
                  <w:keepLines/>
                  <w:spacing w:after="0"/>
                </w:pPr>
              </w:pPrChange>
            </w:pPr>
            <w:r w:rsidRPr="00B54636">
              <w:rPr>
                <w:lang w:val="fr-FR"/>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28"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29"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3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231"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232" w:author="MCC160" w:date="2023-02-23T18:47:00Z">
                <w:pPr>
                  <w:keepNext/>
                  <w:keepLines/>
                  <w:spacing w:after="0"/>
                </w:pPr>
              </w:pPrChange>
            </w:pPr>
            <w:r w:rsidRPr="00B54636">
              <w:rPr>
                <w:lang w:val="fr-FR"/>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233" w:author="MCC160" w:date="2023-02-23T18:47:00Z">
                <w:pPr>
                  <w:keepNext/>
                  <w:keepLines/>
                  <w:spacing w:after="0"/>
                </w:pPr>
              </w:pPrChange>
            </w:pPr>
            <w:r w:rsidRPr="00B54636">
              <w:rPr>
                <w:lang w:val="fr-FR"/>
              </w:rPr>
              <w:t>Encrypted &lt;longitude&gt; with any content</w:t>
            </w:r>
            <w:del w:id="6234" w:author="MCC160" w:date="2023-01-18T20:23:00Z">
              <w:r w:rsidRPr="00B54636" w:rsidDel="00143201">
                <w:rPr>
                  <w:lang w:val="fr-FR"/>
                </w:rPr>
                <w:delText>any value</w:delText>
              </w:r>
            </w:del>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235" w:author="MCC160" w:date="2023-02-23T18:47:00Z">
                <w:pPr>
                  <w:keepNext/>
                  <w:keepLines/>
                  <w:spacing w:after="0"/>
                </w:pPr>
              </w:pPrChange>
            </w:pPr>
            <w:r w:rsidRPr="00B54636">
              <w:rPr>
                <w:lang w:val="fr-FR"/>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36"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237"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238" w:author="MCC160" w:date="2023-02-23T18:47:00Z">
                <w:pPr>
                  <w:keepNext/>
                  <w:keepLines/>
                  <w:spacing w:after="0"/>
                </w:pPr>
              </w:pPrChange>
            </w:pPr>
            <w:r w:rsidRPr="00B54636">
              <w:rPr>
                <w:lang w:val="fr-FR"/>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239" w:author="MCC160" w:date="2023-02-23T18:47:00Z">
                <w:pPr>
                  <w:keepNext/>
                  <w:keepLines/>
                  <w:spacing w:after="0"/>
                </w:pPr>
              </w:pPrChange>
            </w:pPr>
            <w:r w:rsidRPr="00B54636">
              <w:rPr>
                <w:lang w:val="fr-FR"/>
              </w:rPr>
              <w:t>Encrypted &lt;latitude&gt; with any content</w:t>
            </w:r>
            <w:del w:id="6240" w:author="MCC160" w:date="2023-01-18T20:23:00Z">
              <w:r w:rsidRPr="00B54636" w:rsidDel="00143201">
                <w:rPr>
                  <w:lang w:val="fr-FR"/>
                </w:rPr>
                <w:delText xml:space="preserve"> any value</w:delText>
              </w:r>
            </w:del>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241" w:author="MCC160" w:date="2023-02-23T18:47:00Z">
                <w:pPr>
                  <w:keepNext/>
                  <w:keepLines/>
                  <w:spacing w:after="0"/>
                </w:pPr>
              </w:pPrChange>
            </w:pPr>
            <w:r w:rsidRPr="00B54636">
              <w:rPr>
                <w:lang w:val="fr-FR"/>
              </w:rP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242"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243"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rPr>
          <w:rFonts w:eastAsia="SimSun"/>
        </w:rPr>
        <w:pPrChange w:id="6244" w:author="MCC160" w:date="2023-02-23T18:47:00Z">
          <w:pPr>
            <w:keepNext/>
            <w:keepLines/>
            <w:spacing w:before="60"/>
            <w:jc w:val="center"/>
          </w:pPr>
        </w:pPrChange>
      </w:pPr>
      <w:r w:rsidRPr="00B54636">
        <w:rPr>
          <w:rFonts w:eastAsia="SimSun"/>
        </w:rPr>
        <w:t xml:space="preserve">Table 6.1.1.15.3.3-1B: </w:t>
      </w:r>
      <w:r w:rsidRPr="00B54636">
        <w:rPr>
          <w:rFonts w:eastAsia="SimSun"/>
          <w:lang w:eastAsia="ko-KR"/>
        </w:rPr>
        <w:t>MCPTT-Info in SIP MESSAGE</w:t>
      </w:r>
      <w:r w:rsidRPr="00B54636">
        <w:rPr>
          <w:rFonts w:eastAsia="SimSun"/>
        </w:rPr>
        <w:t xml:space="preserve"> (Table 6.1.1.15.3.3-1)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245" w:author="MCC160" w:date="2023-02-23T18:47:00Z">
                <w:pPr>
                  <w:keepNext/>
                  <w:keepLines/>
                  <w:spacing w:after="0" w:line="254" w:lineRule="auto"/>
                </w:pPr>
              </w:pPrChange>
            </w:pPr>
            <w:r w:rsidRPr="00B54636">
              <w:rPr>
                <w:rFonts w:eastAsia="SimSun"/>
                <w:lang w:val="fr-FR"/>
              </w:rPr>
              <w:t>Derivation Path: TS 36.579-1 [2], Table 5.5.3.2.1-1</w:t>
            </w:r>
            <w:ins w:id="6246" w:author="MCC160" w:date="2023-01-20T21:30:00Z">
              <w:r w:rsidR="002E15E3">
                <w:rPr>
                  <w:rFonts w:eastAsia="SimSun"/>
                  <w:lang w:val="fr-FR"/>
                </w:rPr>
                <w:t>,</w:t>
              </w:r>
            </w:ins>
            <w:r w:rsidRPr="00B54636">
              <w:rPr>
                <w:rFonts w:eastAsia="SimSun"/>
                <w:lang w:val="fr-FR"/>
              </w:rPr>
              <w:t xml:space="preserve"> condition GROUP-CALL</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247" w:author="MCC160" w:date="2023-02-23T18:47:00Z">
                <w:pPr>
                  <w:keepNext/>
                  <w:keepLines/>
                  <w:spacing w:after="0" w:line="254" w:lineRule="auto"/>
                  <w:jc w:val="center"/>
                </w:pPr>
              </w:pPrChange>
            </w:pPr>
            <w:r w:rsidRPr="00B5463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248" w:author="MCC160" w:date="2023-02-23T18:47:00Z">
                <w:pPr>
                  <w:keepNext/>
                  <w:keepLines/>
                  <w:spacing w:after="0" w:line="254" w:lineRule="auto"/>
                  <w:jc w:val="center"/>
                </w:pPr>
              </w:pPrChange>
            </w:pPr>
            <w:r w:rsidRPr="00B5463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249" w:author="MCC160" w:date="2023-02-23T18:47:00Z">
                <w:pPr>
                  <w:keepNext/>
                  <w:keepLines/>
                  <w:spacing w:after="0" w:line="254" w:lineRule="auto"/>
                  <w:jc w:val="center"/>
                </w:pPr>
              </w:pPrChange>
            </w:pPr>
            <w:r w:rsidRPr="00B5463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250" w:author="MCC160" w:date="2023-02-23T18:47:00Z">
                <w:pPr>
                  <w:keepNext/>
                  <w:keepLines/>
                  <w:spacing w:after="0" w:line="254" w:lineRule="auto"/>
                  <w:jc w:val="center"/>
                </w:pPr>
              </w:pPrChange>
            </w:pPr>
            <w:r w:rsidRPr="00B5463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251" w:author="MCC160" w:date="2023-02-23T18:47:00Z">
                <w:pPr>
                  <w:keepNext/>
                  <w:keepLines/>
                  <w:spacing w:after="0" w:line="254" w:lineRule="auto"/>
                  <w:jc w:val="center"/>
                </w:pPr>
              </w:pPrChange>
            </w:pPr>
            <w:r w:rsidRPr="00B54636">
              <w:rPr>
                <w:rFonts w:eastAsia="SimSun"/>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252" w:author="MCC160" w:date="2023-02-23T18:47:00Z">
                <w:pPr>
                  <w:keepNext/>
                  <w:keepLines/>
                  <w:spacing w:after="0" w:line="254" w:lineRule="auto"/>
                </w:pPr>
              </w:pPrChange>
            </w:pPr>
            <w:r w:rsidRPr="00B54636">
              <w:rPr>
                <w:rFonts w:eastAsia="SimSun"/>
                <w:lang w:val="fr-FR"/>
              </w:rPr>
              <w:t>mcpttinfo</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53" w:author="MCC160" w:date="2023-02-23T18:47: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54" w:author="MCC160" w:date="2023-02-23T18:47: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55"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256" w:author="MCC160" w:date="2023-02-23T18:47:00Z">
                <w:pPr>
                  <w:keepNext/>
                  <w:keepLines/>
                  <w:spacing w:after="0" w:line="254" w:lineRule="auto"/>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257" w:author="MCC160" w:date="2023-02-23T18:47:00Z">
                <w:pPr>
                  <w:keepNext/>
                  <w:keepLines/>
                  <w:spacing w:after="0" w:line="254" w:lineRule="auto"/>
                </w:pPr>
              </w:pPrChange>
            </w:pPr>
            <w:r w:rsidRPr="00B54636">
              <w:rPr>
                <w:rFonts w:eastAsia="SimSun"/>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58" w:author="MCC160" w:date="2023-02-23T18:47: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59" w:author="MCC160" w:date="2023-02-23T18:47: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60"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261" w:author="MCC160" w:date="2023-02-23T18:47:00Z">
                <w:pPr>
                  <w:keepNext/>
                  <w:keepLines/>
                  <w:spacing w:after="0" w:line="254" w:lineRule="auto"/>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262" w:author="MCC160" w:date="2023-02-23T18:47:00Z">
                <w:pPr>
                  <w:keepNext/>
                  <w:keepLines/>
                  <w:spacing w:after="0" w:line="254" w:lineRule="auto"/>
                </w:pPr>
              </w:pPrChange>
            </w:pPr>
            <w:r w:rsidRPr="00B54636">
              <w:rPr>
                <w:rFonts w:eastAsia="SimSun"/>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263" w:author="MCC160" w:date="2023-02-23T18:47:00Z">
                <w:pPr>
                  <w:keepNext/>
                  <w:keepLines/>
                  <w:spacing w:after="0" w:line="254" w:lineRule="auto"/>
                </w:pPr>
              </w:pPrChange>
            </w:pPr>
            <w:r w:rsidRPr="00B54636">
              <w:rPr>
                <w:rFonts w:eastAsia="SimSun"/>
                <w:lang w:val="fr-FR"/>
              </w:rPr>
              <w:t>Encrypted &lt;alert-ind&gt; with mcpttBoolean set to true</w:t>
            </w:r>
            <w:del w:id="6264" w:author="MCC160" w:date="2023-01-18T20:24:00Z">
              <w:r w:rsidRPr="00B54636" w:rsidDel="00143201">
                <w:rPr>
                  <w:rFonts w:eastAsia="SimSun"/>
                  <w:lang w:val="fr-FR"/>
                </w:rPr>
                <w:delText>"true"</w:delText>
              </w:r>
            </w:del>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265" w:author="MCC160" w:date="2023-02-23T18:47:00Z">
                <w:pPr>
                  <w:keepNext/>
                  <w:keepLines/>
                  <w:spacing w:after="0" w:line="254" w:lineRule="auto"/>
                </w:pPr>
              </w:pPrChange>
            </w:pPr>
            <w:r w:rsidRPr="00B54636">
              <w:rPr>
                <w:rFonts w:eastAsia="SimSun"/>
                <w:lang w:val="fr-FR"/>
              </w:rPr>
              <w:t>Encryption according to NOTE 2 in TS 36.579-1 [2] Table 5.5.3.2.1-1</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66"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267" w:author="MCC160" w:date="2023-02-23T18:47:00Z">
                <w:pPr>
                  <w:keepNext/>
                  <w:keepLines/>
                  <w:spacing w:after="0" w:line="254" w:lineRule="auto"/>
                </w:pPr>
              </w:pPrChange>
            </w:pPr>
          </w:p>
        </w:tc>
      </w:tr>
    </w:tbl>
    <w:p w:rsidR="00B54636" w:rsidRPr="00B54636" w:rsidRDefault="00B54636" w:rsidP="00B54636">
      <w:pPr>
        <w:rPr>
          <w:lang w:eastAsia="en-US"/>
        </w:rPr>
      </w:pPr>
    </w:p>
    <w:p w:rsidR="00B54636" w:rsidRPr="00B54636" w:rsidDel="008C6B31" w:rsidRDefault="00B54636" w:rsidP="00B54636">
      <w:pPr>
        <w:rPr>
          <w:del w:id="6268" w:author="MCC160" w:date="2023-01-18T20:24:00Z"/>
        </w:rPr>
      </w:pPr>
    </w:p>
    <w:p w:rsidR="00B54636" w:rsidRPr="00B54636" w:rsidRDefault="00B54636">
      <w:pPr>
        <w:pStyle w:val="TH"/>
        <w:rPr>
          <w:rFonts w:eastAsia="SimSun"/>
        </w:rPr>
        <w:pPrChange w:id="6269" w:author="MCC160" w:date="2023-02-23T18:47:00Z">
          <w:pPr>
            <w:keepNext/>
            <w:keepLines/>
            <w:spacing w:before="60"/>
            <w:jc w:val="center"/>
          </w:pPr>
        </w:pPrChange>
      </w:pPr>
      <w:r w:rsidRPr="00B54636">
        <w:rPr>
          <w:rFonts w:eastAsia="SimSun"/>
        </w:rPr>
        <w:t>Table 6.1.1.15.3.3-2A: SIP MESSAGE from the SS (step 2, Table 6.1.1.15.3.2-1;</w:t>
      </w:r>
      <w:r w:rsidRPr="00B54636">
        <w:rPr>
          <w:rFonts w:eastAsia="SimSun"/>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270" w:author="MCC160" w:date="2023-02-23T18:47:00Z">
                <w:pPr>
                  <w:keepNext/>
                  <w:keepLines/>
                  <w:spacing w:after="0"/>
                </w:pPr>
              </w:pPrChange>
            </w:pPr>
            <w:r w:rsidRPr="00B54636">
              <w:rPr>
                <w:rFonts w:eastAsia="SimSun"/>
                <w:lang w:val="fr-FR"/>
              </w:rPr>
              <w:t>Derivation Path: TS 36.579-1 [2], Table 5.5.2.7.2-1, condition ACCEPT-CONTACT-WITH-MEDIA-FEATURE-TAG</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271" w:author="MCC160" w:date="2023-02-23T18:47:00Z">
                <w:pPr>
                  <w:keepNext/>
                  <w:keepLines/>
                  <w:spacing w:after="0"/>
                  <w:jc w:val="center"/>
                </w:pPr>
              </w:pPrChange>
            </w:pPr>
            <w:r w:rsidRPr="00B5463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272" w:author="MCC160" w:date="2023-02-23T18:47:00Z">
                <w:pPr>
                  <w:keepNext/>
                  <w:keepLines/>
                  <w:spacing w:after="0"/>
                  <w:jc w:val="center"/>
                </w:pPr>
              </w:pPrChange>
            </w:pPr>
            <w:r w:rsidRPr="00B5463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273" w:author="MCC160" w:date="2023-02-23T18:47:00Z">
                <w:pPr>
                  <w:keepNext/>
                  <w:keepLines/>
                  <w:spacing w:after="0"/>
                  <w:jc w:val="center"/>
                </w:pPr>
              </w:pPrChange>
            </w:pPr>
            <w:r w:rsidRPr="00B5463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274" w:author="MCC160" w:date="2023-02-23T18:47:00Z">
                <w:pPr>
                  <w:keepNext/>
                  <w:keepLines/>
                  <w:spacing w:after="0"/>
                  <w:jc w:val="center"/>
                </w:pPr>
              </w:pPrChange>
            </w:pPr>
            <w:r w:rsidRPr="00B5463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275" w:author="MCC160" w:date="2023-02-23T18:47:00Z">
                <w:pPr>
                  <w:keepNext/>
                  <w:keepLines/>
                  <w:spacing w:after="0"/>
                  <w:jc w:val="center"/>
                </w:pPr>
              </w:pPrChange>
            </w:pPr>
            <w:r w:rsidRPr="00B54636">
              <w:rPr>
                <w:rFonts w:eastAsia="SimSun"/>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rFonts w:eastAsia="SimSun"/>
                <w:b/>
                <w:lang w:val="fr-FR"/>
                <w:rPrChange w:id="6276" w:author="MCC160" w:date="2023-02-23T18:47:00Z">
                  <w:rPr>
                    <w:rFonts w:eastAsia="SimSun"/>
                    <w:lang w:val="fr-FR"/>
                  </w:rPr>
                </w:rPrChange>
              </w:rPr>
              <w:pPrChange w:id="6277" w:author="MCC160" w:date="2023-02-23T18:47:00Z">
                <w:pPr>
                  <w:keepNext/>
                  <w:keepLines/>
                  <w:spacing w:after="0"/>
                </w:pPr>
              </w:pPrChange>
            </w:pPr>
            <w:r w:rsidRPr="001B5C1E">
              <w:rPr>
                <w:rFonts w:eastAsia="SimSun"/>
                <w:b/>
                <w:lang w:val="fr-FR"/>
                <w:rPrChange w:id="6278" w:author="MCC160" w:date="2023-02-23T18:47:00Z">
                  <w:rPr>
                    <w:rFonts w:eastAsia="SimSun"/>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79"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80"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81"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282"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283" w:author="MCC160" w:date="2023-02-23T18:47: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rFonts w:eastAsia="SimSun"/>
                <w:lang w:val="fr-FR"/>
              </w:rPr>
              <w:pPrChange w:id="6284"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eastAsia="SimSun"/>
                <w:b/>
                <w:lang w:val="fr-FR"/>
                <w:rPrChange w:id="6285" w:author="MCC160" w:date="2023-02-23T18:47:00Z">
                  <w:rPr>
                    <w:rFonts w:eastAsia="SimSun"/>
                    <w:lang w:val="fr-FR"/>
                  </w:rPr>
                </w:rPrChange>
              </w:rPr>
              <w:pPrChange w:id="6286" w:author="MCC160" w:date="2023-02-23T18:47:00Z">
                <w:pPr>
                  <w:keepNext/>
                  <w:keepLines/>
                  <w:spacing w:after="0"/>
                </w:pPr>
              </w:pPrChange>
            </w:pPr>
            <w:r w:rsidRPr="001B5C1E">
              <w:rPr>
                <w:b/>
                <w:lang w:val="fr-FR"/>
                <w:rPrChange w:id="6287" w:author="MCC160" w:date="2023-02-23T18:47:00Z">
                  <w:rPr>
                    <w:lang w:val="fr-FR"/>
                  </w:rPr>
                </w:rPrChange>
              </w:rPr>
              <w:t>MCPTT</w:t>
            </w:r>
            <w:ins w:id="6288" w:author="MCC160" w:date="2023-01-18T17:34:00Z">
              <w:r w:rsidR="00A73205" w:rsidRPr="001B5C1E">
                <w:rPr>
                  <w:b/>
                  <w:lang w:val="fr-FR"/>
                  <w:rPrChange w:id="6289" w:author="MCC160" w:date="2023-02-23T18:47:00Z">
                    <w:rPr>
                      <w:lang w:val="fr-FR"/>
                    </w:rPr>
                  </w:rPrChange>
                </w:rPr>
                <w:t>-</w:t>
              </w:r>
            </w:ins>
            <w:del w:id="6290" w:author="MCC160" w:date="2023-01-18T17:34:00Z">
              <w:r w:rsidRPr="001B5C1E" w:rsidDel="00A73205">
                <w:rPr>
                  <w:b/>
                  <w:lang w:val="fr-FR"/>
                  <w:rPrChange w:id="6291" w:author="MCC160" w:date="2023-02-23T18:47:00Z">
                    <w:rPr>
                      <w:lang w:val="fr-FR"/>
                    </w:rPr>
                  </w:rPrChange>
                </w:rPr>
                <w:delText xml:space="preserve"> </w:delText>
              </w:r>
            </w:del>
            <w:r w:rsidRPr="001B5C1E">
              <w:rPr>
                <w:b/>
                <w:lang w:val="fr-FR"/>
                <w:rPrChange w:id="6292"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93"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294"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295" w:author="MCC160" w:date="2023-02-23T18:47: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color w:val="000000"/>
                <w:lang w:val="fr-FR"/>
              </w:rPr>
              <w:pPrChange w:id="6296" w:author="MCC160" w:date="2023-02-23T18:47:00Z">
                <w:pPr>
                  <w:keepNext/>
                  <w:keepLines/>
                  <w:spacing w:after="0"/>
                </w:pPr>
              </w:pPrChange>
            </w:pPr>
            <w:r w:rsidRPr="00B54636">
              <w:rPr>
                <w:lang w:val="fr-FR"/>
              </w:rPr>
              <w:t xml:space="preserve">MCPTT-Info as described in Table </w:t>
            </w:r>
            <w:r w:rsidRPr="00B54636">
              <w:rPr>
                <w:lang w:val="fr-FR" w:eastAsia="x-none"/>
              </w:rPr>
              <w:t>6.1.1.15.3.3-2B</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9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29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299"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rPr>
          <w:rFonts w:eastAsia="SimSun"/>
        </w:rPr>
        <w:pPrChange w:id="6300" w:author="MCC160" w:date="2023-02-23T18:47:00Z">
          <w:pPr>
            <w:keepNext/>
            <w:keepLines/>
            <w:spacing w:before="60"/>
            <w:jc w:val="center"/>
          </w:pPr>
        </w:pPrChange>
      </w:pPr>
      <w:r w:rsidRPr="00B54636">
        <w:rPr>
          <w:rFonts w:eastAsia="SimSun"/>
        </w:rPr>
        <w:t>Table 6.1.1.15.3.3-2B: MCPTT-Info in SIP MESSAGE (Table 6.1.1.15.3.3-2A)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301" w:author="MCC160" w:date="2023-02-23T18:47:00Z">
                <w:pPr>
                  <w:keepNext/>
                  <w:keepLines/>
                  <w:spacing w:after="0"/>
                </w:pPr>
              </w:pPrChange>
            </w:pPr>
            <w:r w:rsidRPr="00B54636">
              <w:rPr>
                <w:rFonts w:eastAsia="SimSun"/>
                <w:lang w:val="fr-FR"/>
              </w:rPr>
              <w:t>Derivation Path: TS 36.579-1 [2], Table 5.5.3.2.</w:t>
            </w:r>
            <w:ins w:id="6302" w:author="MCC160" w:date="2023-01-18T20:24:00Z">
              <w:r w:rsidR="008C6B31">
                <w:rPr>
                  <w:rFonts w:eastAsia="SimSun"/>
                  <w:lang w:val="fr-FR"/>
                </w:rPr>
                <w:t>2</w:t>
              </w:r>
            </w:ins>
            <w:del w:id="6303" w:author="MCC160" w:date="2023-01-18T20:24:00Z">
              <w:r w:rsidRPr="00B54636" w:rsidDel="008C6B31">
                <w:rPr>
                  <w:rFonts w:eastAsia="SimSun"/>
                  <w:lang w:val="fr-FR"/>
                </w:rPr>
                <w:delText>1</w:delText>
              </w:r>
            </w:del>
            <w:r w:rsidRPr="00B54636">
              <w:rPr>
                <w:rFonts w:eastAsia="SimSun"/>
                <w:lang w:val="fr-FR"/>
              </w:rPr>
              <w:t>-1</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04" w:author="MCC160" w:date="2023-02-23T18:47:00Z">
                <w:pPr>
                  <w:keepNext/>
                  <w:keepLines/>
                  <w:spacing w:after="0"/>
                  <w:jc w:val="center"/>
                </w:pPr>
              </w:pPrChange>
            </w:pPr>
            <w:r w:rsidRPr="00B5463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05" w:author="MCC160" w:date="2023-02-23T18:47:00Z">
                <w:pPr>
                  <w:keepNext/>
                  <w:keepLines/>
                  <w:spacing w:after="0"/>
                  <w:jc w:val="center"/>
                </w:pPr>
              </w:pPrChange>
            </w:pPr>
            <w:r w:rsidRPr="00B5463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06" w:author="MCC160" w:date="2023-02-23T18:47:00Z">
                <w:pPr>
                  <w:keepNext/>
                  <w:keepLines/>
                  <w:spacing w:after="0"/>
                  <w:jc w:val="center"/>
                </w:pPr>
              </w:pPrChange>
            </w:pPr>
            <w:r w:rsidRPr="00B5463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07" w:author="MCC160" w:date="2023-02-23T18:47:00Z">
                <w:pPr>
                  <w:keepNext/>
                  <w:keepLines/>
                  <w:spacing w:after="0"/>
                  <w:jc w:val="center"/>
                </w:pPr>
              </w:pPrChange>
            </w:pPr>
            <w:r w:rsidRPr="00B5463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08" w:author="MCC160" w:date="2023-02-23T18:47:00Z">
                <w:pPr>
                  <w:keepNext/>
                  <w:keepLines/>
                  <w:spacing w:after="0"/>
                  <w:jc w:val="center"/>
                </w:pPr>
              </w:pPrChange>
            </w:pPr>
            <w:r w:rsidRPr="00B54636">
              <w:rPr>
                <w:rFonts w:eastAsia="SimSun"/>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309" w:author="MCC160" w:date="2023-02-23T18:47:00Z">
                <w:pPr>
                  <w:keepNext/>
                  <w:keepLines/>
                  <w:spacing w:after="0"/>
                </w:pPr>
              </w:pPrChange>
            </w:pPr>
            <w:r w:rsidRPr="00B54636">
              <w:rPr>
                <w:rFonts w:eastAsia="SimSun"/>
                <w:lang w:val="fr-FR"/>
              </w:rPr>
              <w:t>mcpttinfo</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10"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11"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12"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313"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314" w:author="MCC160" w:date="2023-02-23T18:47:00Z">
                <w:pPr>
                  <w:keepNext/>
                  <w:keepLines/>
                  <w:spacing w:after="0"/>
                </w:pPr>
              </w:pPrChange>
            </w:pPr>
            <w:r w:rsidRPr="00B54636">
              <w:rPr>
                <w:rFonts w:eastAsia="SimSun"/>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15"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16"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17"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318"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319" w:author="MCC160" w:date="2023-02-23T18:47:00Z">
                <w:pPr>
                  <w:keepNext/>
                  <w:keepLines/>
                  <w:spacing w:after="0"/>
                </w:pPr>
              </w:pPrChange>
            </w:pPr>
            <w:r w:rsidRPr="00B54636">
              <w:rPr>
                <w:rFonts w:eastAsia="SimSun"/>
                <w:lang w:val="fr-FR"/>
              </w:rPr>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320" w:author="MCC160" w:date="2023-02-23T18:47:00Z">
                <w:pPr>
                  <w:keepNext/>
                  <w:keepLines/>
                  <w:spacing w:after="0"/>
                </w:pPr>
              </w:pPrChange>
            </w:pPr>
            <w:r w:rsidRPr="00B54636">
              <w:rPr>
                <w:rFonts w:eastAsia="SimSun"/>
                <w:lang w:val="fr-FR"/>
              </w:rPr>
              <w:t>not present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21"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22"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323"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324" w:author="MCC160" w:date="2023-02-23T18:47:00Z">
                <w:pPr>
                  <w:keepNext/>
                  <w:keepLines/>
                  <w:spacing w:after="0"/>
                </w:pPr>
              </w:pPrChange>
            </w:pPr>
            <w:r w:rsidRPr="00B54636">
              <w:rPr>
                <w:rFonts w:eastAsia="SimSun"/>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325" w:author="MCC160" w:date="2023-02-23T18:47:00Z">
                <w:pPr>
                  <w:keepNext/>
                  <w:keepLines/>
                  <w:spacing w:after="0"/>
                </w:pPr>
              </w:pPrChange>
            </w:pPr>
            <w:r w:rsidRPr="00B54636">
              <w:rPr>
                <w:rFonts w:eastAsia="SimSun"/>
                <w:lang w:val="fr-FR"/>
              </w:rPr>
              <w:t>Encrypted &lt;alert-ind&gt; with mcpttBoolean set to true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326" w:author="MCC160" w:date="2023-02-23T18:47:00Z">
                <w:pPr>
                  <w:keepNext/>
                  <w:keepLines/>
                  <w:spacing w:after="0"/>
                </w:pPr>
              </w:pPrChange>
            </w:pPr>
            <w:r w:rsidRPr="00B54636">
              <w:rPr>
                <w:rFonts w:eastAsia="SimSun"/>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27"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328"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329" w:author="MCC160" w:date="2023-02-23T18:47:00Z">
                <w:pPr>
                  <w:keepNext/>
                  <w:keepLines/>
                  <w:spacing w:after="0"/>
                </w:pPr>
              </w:pPrChange>
            </w:pPr>
            <w:r w:rsidRPr="00B54636">
              <w:rPr>
                <w:rFonts w:eastAsia="SimSun"/>
                <w:lang w:val="fr-FR"/>
              </w:rPr>
              <w:t xml:space="preserve">    mcptt-client-id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330" w:author="MCC160" w:date="2023-02-23T18:47:00Z">
                <w:pPr>
                  <w:keepNext/>
                  <w:keepLines/>
                  <w:spacing w:after="0"/>
                </w:pPr>
              </w:pPrChange>
            </w:pPr>
            <w:del w:id="6331" w:author="MCC160" w:date="2023-01-18T20:24:00Z">
              <w:r w:rsidRPr="00B54636" w:rsidDel="008C6B31">
                <w:rPr>
                  <w:rFonts w:eastAsia="SimSun"/>
                  <w:lang w:val="fr-FR"/>
                </w:rPr>
                <w:delText>e</w:delText>
              </w:r>
            </w:del>
            <w:ins w:id="6332" w:author="MCC160" w:date="2023-01-18T20:24:00Z">
              <w:r w:rsidR="008C6B31">
                <w:rPr>
                  <w:rFonts w:eastAsia="SimSun"/>
                  <w:lang w:val="fr-FR"/>
                </w:rPr>
                <w:t>E</w:t>
              </w:r>
            </w:ins>
            <w:r w:rsidRPr="00B54636">
              <w:rPr>
                <w:rFonts w:eastAsia="SimSun"/>
                <w:lang w:val="fr-FR"/>
              </w:rPr>
              <w:t>ncrypted &lt;mcptt-client-id&gt; with mcpttString set to the client-id as received from the UE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333" w:author="MCC160" w:date="2023-02-23T18:47:00Z">
                <w:pPr>
                  <w:keepNext/>
                  <w:keepLines/>
                  <w:spacing w:after="0"/>
                </w:pPr>
              </w:pPrChange>
            </w:pPr>
            <w:r w:rsidRPr="00B54636">
              <w:rPr>
                <w:rFonts w:eastAsia="SimSun"/>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3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335"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336" w:author="MCC160" w:date="2023-02-23T18:47:00Z">
                <w:pPr>
                  <w:keepNext/>
                  <w:keepLines/>
                  <w:spacing w:after="0"/>
                </w:pPr>
              </w:pPrChange>
            </w:pPr>
            <w:r w:rsidRPr="00B54636">
              <w:rPr>
                <w:rFonts w:eastAsia="SimSun"/>
                <w:lang w:val="fr-FR"/>
              </w:rPr>
              <w:t xml:space="preserve">    alert-ind-rcvd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337" w:author="MCC160" w:date="2023-02-23T18:47:00Z">
                <w:pPr>
                  <w:keepNext/>
                  <w:keepLines/>
                  <w:spacing w:after="0"/>
                </w:pPr>
              </w:pPrChange>
            </w:pPr>
            <w:r w:rsidRPr="00B54636">
              <w:rPr>
                <w:rFonts w:eastAsia="SimSun"/>
                <w:lang w:val="fr-FR"/>
              </w:rPr>
              <w:t>true</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3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3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340"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6341" w:author="MCC160" w:date="2023-02-23T18:47:00Z">
          <w:pPr>
            <w:keepNext/>
            <w:keepLines/>
            <w:spacing w:before="60"/>
            <w:jc w:val="center"/>
          </w:pPr>
        </w:pPrChange>
      </w:pPr>
      <w:r w:rsidRPr="00B54636">
        <w:t xml:space="preserve">Table 6.1.1.15.3.3-3: SIP MESSAGE from the UE (step 5, Table 6.1.1.15.3.2-1; </w:t>
      </w:r>
      <w:r w:rsidRPr="00B54636">
        <w:br/>
        <w:t>step 2, TS 36.579-1 [2] Table 5.3.30.3-1)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B54636" w:rsidRPr="00B54636" w:rsidTr="00FB0651">
        <w:trPr>
          <w:cantSplit/>
        </w:trPr>
        <w:tc>
          <w:tcPr>
            <w:tcW w:w="9776"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342" w:author="MCC160" w:date="2023-02-23T18:47:00Z">
                <w:pPr>
                  <w:keepNext/>
                  <w:keepLines/>
                  <w:spacing w:after="0"/>
                </w:pPr>
              </w:pPrChange>
            </w:pPr>
            <w:r w:rsidRPr="00B54636">
              <w:rPr>
                <w:lang w:val="fr-FR"/>
              </w:rPr>
              <w:t>Derivation Path: TS 36.579-1 [2], Table 5.5.2.7.1-1</w:t>
            </w:r>
          </w:p>
        </w:tc>
      </w:tr>
      <w:tr w:rsidR="00B54636" w:rsidRPr="00B54636" w:rsidTr="00FB0651">
        <w:tc>
          <w:tcPr>
            <w:tcW w:w="283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343" w:author="MCC160" w:date="2023-02-23T18:47:00Z">
                <w:pPr>
                  <w:keepNext/>
                  <w:keepLines/>
                  <w:spacing w:after="0"/>
                  <w:jc w:val="center"/>
                </w:pPr>
              </w:pPrChange>
            </w:pPr>
            <w:r w:rsidRPr="00B54636">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344" w:author="MCC160" w:date="2023-02-23T18:47:00Z">
                <w:pPr>
                  <w:keepNext/>
                  <w:keepLines/>
                  <w:spacing w:after="0"/>
                  <w:jc w:val="center"/>
                </w:pPr>
              </w:pPrChange>
            </w:pPr>
            <w:r w:rsidRPr="00B5463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345" w:author="MCC160" w:date="2023-02-23T18:47:00Z">
                <w:pPr>
                  <w:keepNext/>
                  <w:keepLines/>
                  <w:spacing w:after="0"/>
                  <w:jc w:val="center"/>
                </w:pPr>
              </w:pPrChange>
            </w:pPr>
            <w:r w:rsidRPr="00B54636">
              <w:rPr>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346" w:author="MCC160" w:date="2023-02-23T18:47:00Z">
                <w:pPr>
                  <w:keepNext/>
                  <w:keepLines/>
                  <w:spacing w:after="0"/>
                  <w:jc w:val="center"/>
                </w:pPr>
              </w:pPrChange>
            </w:pPr>
            <w:r w:rsidRPr="00B54636">
              <w:rPr>
                <w:lang w:val="fr-FR"/>
              </w:rPr>
              <w:t>Reference</w:t>
            </w:r>
          </w:p>
        </w:tc>
        <w:tc>
          <w:tcPr>
            <w:tcW w:w="127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347" w:author="MCC160" w:date="2023-02-23T18:47:00Z">
                <w:pPr>
                  <w:keepNext/>
                  <w:keepLines/>
                  <w:spacing w:after="0"/>
                  <w:jc w:val="center"/>
                </w:pPr>
              </w:pPrChange>
            </w:pPr>
            <w:r w:rsidRPr="00B54636">
              <w:rPr>
                <w:lang w:val="fr-FR"/>
              </w:rPr>
              <w:t>Condition</w:t>
            </w:r>
          </w:p>
        </w:tc>
      </w:tr>
      <w:tr w:rsidR="00B54636" w:rsidRPr="00B54636" w:rsidTr="00FB0651">
        <w:tc>
          <w:tcPr>
            <w:tcW w:w="2830"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6348" w:author="MCC160" w:date="2023-02-23T18:47:00Z">
                  <w:rPr>
                    <w:lang w:val="fr-FR"/>
                  </w:rPr>
                </w:rPrChange>
              </w:rPr>
              <w:pPrChange w:id="6349" w:author="MCC160" w:date="2023-02-23T18:47:00Z">
                <w:pPr>
                  <w:keepNext/>
                  <w:keepLines/>
                  <w:spacing w:after="0"/>
                </w:pPr>
              </w:pPrChange>
            </w:pPr>
            <w:r w:rsidRPr="001B5C1E">
              <w:rPr>
                <w:b/>
                <w:lang w:val="fr-FR"/>
                <w:rPrChange w:id="6350" w:author="MCC160" w:date="2023-02-23T18:47:00Z">
                  <w:rPr>
                    <w:lang w:val="fr-FR"/>
                  </w:rPr>
                </w:rPrChange>
              </w:rPr>
              <w:t>Message-body</w:t>
            </w:r>
          </w:p>
        </w:tc>
        <w:tc>
          <w:tcPr>
            <w:tcW w:w="226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351"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352"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353"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354" w:author="MCC160" w:date="2023-02-23T18:47:00Z">
                <w:pPr>
                  <w:keepNext/>
                  <w:keepLines/>
                  <w:spacing w:after="0"/>
                </w:pPr>
              </w:pPrChange>
            </w:pPr>
          </w:p>
        </w:tc>
      </w:tr>
      <w:tr w:rsidR="00B54636" w:rsidRPr="00B54636" w:rsidTr="00FB0651">
        <w:tc>
          <w:tcPr>
            <w:tcW w:w="2830"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6355" w:author="MCC160" w:date="2023-02-23T18:47:00Z">
                <w:pPr>
                  <w:keepNext/>
                  <w:keepLines/>
                  <w:spacing w:after="0"/>
                </w:pPr>
              </w:pPrChange>
            </w:pPr>
            <w:r w:rsidRPr="00B54636">
              <w:rPr>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6356"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6357" w:author="MCC160" w:date="2023-02-23T18:47:00Z">
                  <w:rPr>
                    <w:rFonts w:ascii="Arial" w:hAnsi="Arial"/>
                    <w:sz w:val="18"/>
                    <w:lang w:val="fr-FR"/>
                  </w:rPr>
                </w:rPrChange>
              </w:rPr>
              <w:pPrChange w:id="6358" w:author="MCC160" w:date="2023-02-23T18:47:00Z">
                <w:pPr>
                  <w:keepNext/>
                  <w:keepLines/>
                  <w:spacing w:after="0"/>
                </w:pPr>
              </w:pPrChange>
            </w:pPr>
            <w:r w:rsidRPr="001B5C1E">
              <w:rPr>
                <w:b/>
                <w:lang w:val="fr-FR"/>
                <w:rPrChange w:id="6359" w:author="MCC160" w:date="2023-02-23T18:47:00Z">
                  <w:rPr>
                    <w:lang w:val="fr-FR"/>
                  </w:rPr>
                </w:rPrChange>
              </w:rPr>
              <w:t>MCPTT</w:t>
            </w:r>
            <w:ins w:id="6360" w:author="MCC160" w:date="2023-01-18T17:34:00Z">
              <w:r w:rsidR="00A73205" w:rsidRPr="001B5C1E">
                <w:rPr>
                  <w:b/>
                  <w:lang w:val="fr-FR"/>
                  <w:rPrChange w:id="6361" w:author="MCC160" w:date="2023-02-23T18:47:00Z">
                    <w:rPr>
                      <w:lang w:val="fr-FR"/>
                    </w:rPr>
                  </w:rPrChange>
                </w:rPr>
                <w:t>-</w:t>
              </w:r>
            </w:ins>
            <w:del w:id="6362" w:author="MCC160" w:date="2023-01-18T17:34:00Z">
              <w:r w:rsidRPr="001B5C1E" w:rsidDel="00A73205">
                <w:rPr>
                  <w:b/>
                  <w:lang w:val="fr-FR"/>
                  <w:rPrChange w:id="6363" w:author="MCC160" w:date="2023-02-23T18:47:00Z">
                    <w:rPr>
                      <w:lang w:val="fr-FR"/>
                    </w:rPr>
                  </w:rPrChange>
                </w:rPr>
                <w:delText xml:space="preserve"> </w:delText>
              </w:r>
            </w:del>
            <w:r w:rsidRPr="001B5C1E">
              <w:rPr>
                <w:b/>
                <w:lang w:val="fr-FR"/>
                <w:rPrChange w:id="6364" w:author="MCC160" w:date="2023-02-23T18:47:00Z">
                  <w:rPr>
                    <w:lang w:val="fr-FR"/>
                  </w:rPr>
                </w:rPrChange>
              </w:rPr>
              <w:t>Info</w:t>
            </w: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365"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366" w:author="MCC160" w:date="2023-02-23T18:47:00Z">
                <w:pPr>
                  <w:keepNext/>
                  <w:keepLines/>
                  <w:spacing w:after="0"/>
                </w:pPr>
              </w:pPrChange>
            </w:pPr>
          </w:p>
        </w:tc>
      </w:tr>
      <w:tr w:rsidR="00B54636" w:rsidRPr="00B54636" w:rsidTr="00FB0651">
        <w:tc>
          <w:tcPr>
            <w:tcW w:w="2830"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367" w:author="MCC160" w:date="2023-02-23T18:47:00Z">
                <w:pPr>
                  <w:keepNext/>
                  <w:keepLines/>
                  <w:spacing w:after="0"/>
                </w:pPr>
              </w:pPrChange>
            </w:pPr>
            <w:r w:rsidRPr="00B54636">
              <w:rPr>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368" w:author="MCC160" w:date="2023-02-23T18:47:00Z">
                <w:pPr>
                  <w:keepNext/>
                  <w:keepLines/>
                  <w:spacing w:after="0"/>
                </w:pPr>
              </w:pPrChange>
            </w:pPr>
            <w:r w:rsidRPr="00B54636">
              <w:rPr>
                <w:lang w:val="fr-FR"/>
              </w:rPr>
              <w:t xml:space="preserve">MCPTT-Info as described in Table </w:t>
            </w:r>
            <w:r w:rsidRPr="00B54636">
              <w:rPr>
                <w:lang w:val="fr-FR" w:eastAsia="x-none"/>
              </w:rPr>
              <w:t>6.1.1.15.3.3-3A</w:t>
            </w:r>
          </w:p>
        </w:tc>
        <w:tc>
          <w:tcPr>
            <w:tcW w:w="1985"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369"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370"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371"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rPr>
          <w:rFonts w:eastAsia="SimSun"/>
        </w:rPr>
        <w:pPrChange w:id="6372" w:author="MCC160" w:date="2023-02-23T18:47:00Z">
          <w:pPr>
            <w:keepNext/>
            <w:keepLines/>
            <w:spacing w:before="60"/>
            <w:jc w:val="center"/>
          </w:pPr>
        </w:pPrChange>
      </w:pPr>
      <w:r w:rsidRPr="00B54636">
        <w:rPr>
          <w:rFonts w:eastAsia="SimSun"/>
        </w:rPr>
        <w:t xml:space="preserve">Table 6.1.1.15.3.3-3A: </w:t>
      </w:r>
      <w:r w:rsidRPr="00B54636">
        <w:rPr>
          <w:rFonts w:eastAsia="SimSun"/>
          <w:lang w:eastAsia="ko-KR"/>
        </w:rPr>
        <w:t>MCPTT-Info in SIP MESSAGE</w:t>
      </w:r>
      <w:r w:rsidRPr="00B54636">
        <w:rPr>
          <w:rFonts w:eastAsia="SimSun"/>
        </w:rPr>
        <w:t xml:space="preserve"> (Table 6.1.1.15.3.3-3)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373" w:author="MCC160" w:date="2023-02-23T18:47:00Z">
                <w:pPr>
                  <w:keepNext/>
                  <w:keepLines/>
                  <w:spacing w:after="0" w:line="254" w:lineRule="auto"/>
                </w:pPr>
              </w:pPrChange>
            </w:pPr>
            <w:r w:rsidRPr="00B54636">
              <w:rPr>
                <w:rFonts w:eastAsia="SimSun"/>
                <w:lang w:val="fr-FR"/>
              </w:rPr>
              <w:t>Derivation Path: TS 36.579-1 [2], Table 5.5.3.2.1-1</w:t>
            </w:r>
            <w:ins w:id="6374" w:author="MCC160" w:date="2023-01-20T21:30:00Z">
              <w:r w:rsidR="002E15E3">
                <w:rPr>
                  <w:rFonts w:eastAsia="SimSun"/>
                  <w:lang w:val="fr-FR"/>
                </w:rPr>
                <w:t>,</w:t>
              </w:r>
            </w:ins>
            <w:r w:rsidRPr="00B54636">
              <w:rPr>
                <w:rFonts w:eastAsia="SimSun"/>
                <w:lang w:val="fr-FR"/>
              </w:rPr>
              <w:t xml:space="preserve"> condition GROUP-CALL</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75" w:author="MCC160" w:date="2023-02-23T18:47:00Z">
                <w:pPr>
                  <w:keepNext/>
                  <w:keepLines/>
                  <w:spacing w:after="0" w:line="254" w:lineRule="auto"/>
                  <w:jc w:val="center"/>
                </w:pPr>
              </w:pPrChange>
            </w:pPr>
            <w:r w:rsidRPr="00B5463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76" w:author="MCC160" w:date="2023-02-23T18:47:00Z">
                <w:pPr>
                  <w:keepNext/>
                  <w:keepLines/>
                  <w:spacing w:after="0" w:line="254" w:lineRule="auto"/>
                  <w:jc w:val="center"/>
                </w:pPr>
              </w:pPrChange>
            </w:pPr>
            <w:r w:rsidRPr="00B5463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77" w:author="MCC160" w:date="2023-02-23T18:47:00Z">
                <w:pPr>
                  <w:keepNext/>
                  <w:keepLines/>
                  <w:spacing w:after="0" w:line="254" w:lineRule="auto"/>
                  <w:jc w:val="center"/>
                </w:pPr>
              </w:pPrChange>
            </w:pPr>
            <w:r w:rsidRPr="00B5463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78" w:author="MCC160" w:date="2023-02-23T18:47:00Z">
                <w:pPr>
                  <w:keepNext/>
                  <w:keepLines/>
                  <w:spacing w:after="0" w:line="254" w:lineRule="auto"/>
                  <w:jc w:val="center"/>
                </w:pPr>
              </w:pPrChange>
            </w:pPr>
            <w:r w:rsidRPr="00B5463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79" w:author="MCC160" w:date="2023-02-23T18:47:00Z">
                <w:pPr>
                  <w:keepNext/>
                  <w:keepLines/>
                  <w:spacing w:after="0" w:line="254" w:lineRule="auto"/>
                  <w:jc w:val="center"/>
                </w:pPr>
              </w:pPrChange>
            </w:pPr>
            <w:r w:rsidRPr="00B54636">
              <w:rPr>
                <w:rFonts w:eastAsia="SimSun"/>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380" w:author="MCC160" w:date="2023-02-23T18:47:00Z">
                <w:pPr>
                  <w:keepNext/>
                  <w:keepLines/>
                  <w:spacing w:after="0" w:line="254" w:lineRule="auto"/>
                </w:pPr>
              </w:pPrChange>
            </w:pPr>
            <w:r w:rsidRPr="00B54636">
              <w:rPr>
                <w:rFonts w:eastAsia="SimSun"/>
                <w:lang w:val="fr-FR"/>
              </w:rPr>
              <w:t>mcpttinfo</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81" w:author="MCC160" w:date="2023-02-23T18:47: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82" w:author="MCC160" w:date="2023-02-23T18:47: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83"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384" w:author="MCC160" w:date="2023-02-23T18:47:00Z">
                <w:pPr>
                  <w:keepNext/>
                  <w:keepLines/>
                  <w:spacing w:after="0" w:line="254" w:lineRule="auto"/>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385" w:author="MCC160" w:date="2023-02-23T18:47:00Z">
                <w:pPr>
                  <w:keepNext/>
                  <w:keepLines/>
                  <w:spacing w:after="0" w:line="254" w:lineRule="auto"/>
                </w:pPr>
              </w:pPrChange>
            </w:pPr>
            <w:r w:rsidRPr="00B54636">
              <w:rPr>
                <w:rFonts w:eastAsia="SimSun"/>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86" w:author="MCC160" w:date="2023-02-23T18:47: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87" w:author="MCC160" w:date="2023-02-23T18:47: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88"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389" w:author="MCC160" w:date="2023-02-23T18:47:00Z">
                <w:pPr>
                  <w:keepNext/>
                  <w:keepLines/>
                  <w:spacing w:after="0" w:line="254" w:lineRule="auto"/>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390" w:author="MCC160" w:date="2023-02-23T18:47:00Z">
                <w:pPr>
                  <w:keepNext/>
                  <w:keepLines/>
                  <w:spacing w:after="0" w:line="254" w:lineRule="auto"/>
                </w:pPr>
              </w:pPrChange>
            </w:pPr>
            <w:r w:rsidRPr="00B54636">
              <w:rPr>
                <w:rFonts w:eastAsia="SimSun"/>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391" w:author="MCC160" w:date="2023-02-23T18:47:00Z">
                <w:pPr>
                  <w:keepNext/>
                  <w:keepLines/>
                  <w:spacing w:after="0" w:line="254" w:lineRule="auto"/>
                </w:pPr>
              </w:pPrChange>
            </w:pPr>
            <w:r w:rsidRPr="00B54636">
              <w:rPr>
                <w:rFonts w:eastAsia="SimSun"/>
                <w:lang w:val="fr-FR"/>
              </w:rPr>
              <w:t>Encrypted &lt;alert-ind&gt; with mcpttBoolean set to false</w:t>
            </w:r>
            <w:del w:id="6392" w:author="MCC160" w:date="2023-01-18T20:25:00Z">
              <w:r w:rsidRPr="00B54636" w:rsidDel="008C6B31">
                <w:rPr>
                  <w:rFonts w:eastAsia="SimSun"/>
                  <w:lang w:val="fr-FR"/>
                </w:rPr>
                <w:delText>"false"</w:delText>
              </w:r>
            </w:del>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393" w:author="MCC160" w:date="2023-02-23T18:47:00Z">
                <w:pPr>
                  <w:keepNext/>
                  <w:keepLines/>
                  <w:spacing w:after="0" w:line="254" w:lineRule="auto"/>
                </w:pPr>
              </w:pPrChange>
            </w:pPr>
            <w:r w:rsidRPr="00B54636">
              <w:rPr>
                <w:rFonts w:eastAsia="SimSun"/>
                <w:lang w:val="fr-FR"/>
              </w:rPr>
              <w:t>Encryption according to NOTE 2 in TS 36.579-1 [2] Table 5.5.3.2.1-1</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394" w:author="MCC160" w:date="2023-02-23T18:47: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395" w:author="MCC160" w:date="2023-02-23T18:47:00Z">
                <w:pPr>
                  <w:keepNext/>
                  <w:keepLines/>
                  <w:spacing w:after="0" w:line="254" w:lineRule="auto"/>
                </w:pPr>
              </w:pPrChange>
            </w:pPr>
          </w:p>
        </w:tc>
      </w:tr>
    </w:tbl>
    <w:p w:rsidR="00B54636" w:rsidRPr="00B54636" w:rsidRDefault="00B54636" w:rsidP="00B54636">
      <w:pPr>
        <w:spacing w:line="254" w:lineRule="auto"/>
        <w:rPr>
          <w:rFonts w:eastAsia="SimSun"/>
          <w:lang w:eastAsia="en-US"/>
        </w:rPr>
      </w:pPr>
    </w:p>
    <w:p w:rsidR="00B54636" w:rsidRPr="00B54636" w:rsidRDefault="00B54636">
      <w:pPr>
        <w:pStyle w:val="TH"/>
        <w:rPr>
          <w:rFonts w:eastAsia="SimSun"/>
        </w:rPr>
        <w:pPrChange w:id="6396" w:author="MCC160" w:date="2023-02-23T18:47:00Z">
          <w:pPr>
            <w:keepNext/>
            <w:keepLines/>
            <w:spacing w:before="60"/>
            <w:jc w:val="center"/>
          </w:pPr>
        </w:pPrChange>
      </w:pPr>
      <w:r w:rsidRPr="00B54636">
        <w:rPr>
          <w:rFonts w:eastAsia="SimSun"/>
        </w:rPr>
        <w:t>Table 6.1.1.15.3.3-4: SIP MESSAGE from the SS (step 5, Table 6.1.1.15.3.2-1;</w:t>
      </w:r>
      <w:r w:rsidRPr="00B54636">
        <w:rPr>
          <w:rFonts w:eastAsia="SimSun"/>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397" w:author="MCC160" w:date="2023-02-23T18:47:00Z">
                <w:pPr>
                  <w:keepNext/>
                  <w:keepLines/>
                  <w:spacing w:after="0"/>
                </w:pPr>
              </w:pPrChange>
            </w:pPr>
            <w:r w:rsidRPr="00B54636">
              <w:rPr>
                <w:rFonts w:eastAsia="SimSun"/>
                <w:lang w:val="fr-FR"/>
              </w:rPr>
              <w:t>Derivation Path: TS 36.579-1 [2], Table 5.5.2.7.2-1, condition ACCEPT-CONTACT-WITH-MEDIA-FEATURE-TAG</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98" w:author="MCC160" w:date="2023-02-23T18:47:00Z">
                <w:pPr>
                  <w:keepNext/>
                  <w:keepLines/>
                  <w:spacing w:after="0"/>
                  <w:jc w:val="center"/>
                </w:pPr>
              </w:pPrChange>
            </w:pPr>
            <w:r w:rsidRPr="00B5463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399" w:author="MCC160" w:date="2023-02-23T18:47:00Z">
                <w:pPr>
                  <w:keepNext/>
                  <w:keepLines/>
                  <w:spacing w:after="0"/>
                  <w:jc w:val="center"/>
                </w:pPr>
              </w:pPrChange>
            </w:pPr>
            <w:r w:rsidRPr="00B5463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400" w:author="MCC160" w:date="2023-02-23T18:47:00Z">
                <w:pPr>
                  <w:keepNext/>
                  <w:keepLines/>
                  <w:spacing w:after="0"/>
                  <w:jc w:val="center"/>
                </w:pPr>
              </w:pPrChange>
            </w:pPr>
            <w:r w:rsidRPr="00B5463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401" w:author="MCC160" w:date="2023-02-23T18:47:00Z">
                <w:pPr>
                  <w:keepNext/>
                  <w:keepLines/>
                  <w:spacing w:after="0"/>
                  <w:jc w:val="center"/>
                </w:pPr>
              </w:pPrChange>
            </w:pPr>
            <w:r w:rsidRPr="00B5463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402" w:author="MCC160" w:date="2023-02-23T18:47:00Z">
                <w:pPr>
                  <w:keepNext/>
                  <w:keepLines/>
                  <w:spacing w:after="0"/>
                  <w:jc w:val="center"/>
                </w:pPr>
              </w:pPrChange>
            </w:pPr>
            <w:r w:rsidRPr="00B54636">
              <w:rPr>
                <w:rFonts w:eastAsia="SimSun"/>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rFonts w:eastAsia="SimSun"/>
                <w:b/>
                <w:lang w:val="fr-FR"/>
                <w:rPrChange w:id="6403" w:author="MCC160" w:date="2023-02-23T18:47:00Z">
                  <w:rPr>
                    <w:rFonts w:eastAsia="SimSun"/>
                    <w:lang w:val="fr-FR"/>
                  </w:rPr>
                </w:rPrChange>
              </w:rPr>
              <w:pPrChange w:id="6404" w:author="MCC160" w:date="2023-02-23T18:47:00Z">
                <w:pPr>
                  <w:keepNext/>
                  <w:keepLines/>
                  <w:spacing w:after="0"/>
                </w:pPr>
              </w:pPrChange>
            </w:pPr>
            <w:r w:rsidRPr="001B5C1E">
              <w:rPr>
                <w:rFonts w:eastAsia="SimSun"/>
                <w:b/>
                <w:lang w:val="fr-FR"/>
                <w:rPrChange w:id="6405" w:author="MCC160" w:date="2023-02-23T18:47:00Z">
                  <w:rPr>
                    <w:rFonts w:eastAsia="SimSun"/>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06"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0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0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409"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410" w:author="MCC160" w:date="2023-02-23T18:47: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rFonts w:eastAsia="SimSun"/>
                <w:lang w:val="fr-FR"/>
              </w:rPr>
              <w:pPrChange w:id="6411"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rFonts w:eastAsia="SimSun"/>
                <w:b/>
                <w:lang w:val="fr-FR"/>
                <w:rPrChange w:id="6412" w:author="MCC160" w:date="2023-02-23T18:47:00Z">
                  <w:rPr>
                    <w:rFonts w:ascii="Arial" w:eastAsia="SimSun" w:hAnsi="Arial"/>
                    <w:sz w:val="18"/>
                    <w:lang w:val="fr-FR"/>
                  </w:rPr>
                </w:rPrChange>
              </w:rPr>
              <w:pPrChange w:id="6413" w:author="MCC160" w:date="2023-02-23T18:47:00Z">
                <w:pPr>
                  <w:keepNext/>
                  <w:keepLines/>
                  <w:spacing w:after="0"/>
                </w:pPr>
              </w:pPrChange>
            </w:pPr>
            <w:r w:rsidRPr="001B5C1E">
              <w:rPr>
                <w:b/>
                <w:lang w:val="fr-FR"/>
                <w:rPrChange w:id="6414" w:author="MCC160" w:date="2023-02-23T18:47:00Z">
                  <w:rPr>
                    <w:lang w:val="fr-FR"/>
                  </w:rPr>
                </w:rPrChange>
              </w:rPr>
              <w:t>MCPTT</w:t>
            </w:r>
            <w:ins w:id="6415" w:author="MCC160" w:date="2023-01-18T17:34:00Z">
              <w:r w:rsidR="00A73205" w:rsidRPr="001B5C1E">
                <w:rPr>
                  <w:b/>
                  <w:lang w:val="fr-FR"/>
                  <w:rPrChange w:id="6416" w:author="MCC160" w:date="2023-02-23T18:47:00Z">
                    <w:rPr>
                      <w:lang w:val="fr-FR"/>
                    </w:rPr>
                  </w:rPrChange>
                </w:rPr>
                <w:t>-</w:t>
              </w:r>
            </w:ins>
            <w:del w:id="6417" w:author="MCC160" w:date="2023-01-18T17:34:00Z">
              <w:r w:rsidRPr="001B5C1E" w:rsidDel="00A73205">
                <w:rPr>
                  <w:b/>
                  <w:lang w:val="fr-FR"/>
                  <w:rPrChange w:id="6418" w:author="MCC160" w:date="2023-02-23T18:47:00Z">
                    <w:rPr>
                      <w:lang w:val="fr-FR"/>
                    </w:rPr>
                  </w:rPrChange>
                </w:rPr>
                <w:delText xml:space="preserve"> </w:delText>
              </w:r>
            </w:del>
            <w:r w:rsidRPr="001B5C1E">
              <w:rPr>
                <w:b/>
                <w:lang w:val="fr-FR"/>
                <w:rPrChange w:id="6419"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2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421"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422" w:author="MCC160" w:date="2023-02-23T18:47: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color w:val="000000"/>
                <w:lang w:val="fr-FR"/>
              </w:rPr>
              <w:pPrChange w:id="6423" w:author="MCC160" w:date="2023-02-23T18:47:00Z">
                <w:pPr>
                  <w:keepNext/>
                  <w:keepLines/>
                  <w:spacing w:after="0"/>
                </w:pPr>
              </w:pPrChange>
            </w:pPr>
            <w:r w:rsidRPr="00B54636">
              <w:rPr>
                <w:lang w:val="fr-FR"/>
              </w:rPr>
              <w:t xml:space="preserve">MCPTT-Info as described in Table </w:t>
            </w:r>
            <w:r w:rsidRPr="00B54636">
              <w:rPr>
                <w:lang w:val="fr-FR" w:eastAsia="x-none"/>
              </w:rPr>
              <w:t>6.1.1.15.3.3-5</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24"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2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426"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rPr>
          <w:rFonts w:eastAsia="SimSun"/>
        </w:rPr>
        <w:pPrChange w:id="6427" w:author="MCC160" w:date="2023-02-23T18:47:00Z">
          <w:pPr>
            <w:keepNext/>
            <w:keepLines/>
            <w:spacing w:before="60"/>
            <w:jc w:val="center"/>
          </w:pPr>
        </w:pPrChange>
      </w:pPr>
      <w:r w:rsidRPr="00B54636">
        <w:rPr>
          <w:rFonts w:eastAsia="SimSun"/>
        </w:rPr>
        <w:t>Table 6.1.1.15.3.3-5: MCPTT-Info in SIP MESSAGE (Table 6.1.1.15.3.3-4)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428" w:author="MCC160" w:date="2023-02-23T18:47:00Z">
                <w:pPr>
                  <w:keepNext/>
                  <w:keepLines/>
                  <w:spacing w:after="0"/>
                </w:pPr>
              </w:pPrChange>
            </w:pPr>
            <w:r w:rsidRPr="00B54636">
              <w:rPr>
                <w:rFonts w:eastAsia="SimSun"/>
                <w:lang w:val="fr-FR"/>
              </w:rPr>
              <w:t>Derivation Path: TS 36.579-1 [2], Table 5.5.3.2.</w:t>
            </w:r>
            <w:ins w:id="6429" w:author="MCC160" w:date="2023-01-18T20:25:00Z">
              <w:r w:rsidR="008C6B31">
                <w:rPr>
                  <w:rFonts w:eastAsia="SimSun"/>
                  <w:lang w:val="fr-FR"/>
                </w:rPr>
                <w:t>2</w:t>
              </w:r>
            </w:ins>
            <w:del w:id="6430" w:author="MCC160" w:date="2023-01-18T20:25:00Z">
              <w:r w:rsidRPr="00B54636" w:rsidDel="008C6B31">
                <w:rPr>
                  <w:rFonts w:eastAsia="SimSun"/>
                  <w:lang w:val="fr-FR"/>
                </w:rPr>
                <w:delText>1</w:delText>
              </w:r>
            </w:del>
            <w:r w:rsidRPr="00B54636">
              <w:rPr>
                <w:rFonts w:eastAsia="SimSun"/>
                <w:lang w:val="fr-FR"/>
              </w:rPr>
              <w:t>-1</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431" w:author="MCC160" w:date="2023-02-23T18:47:00Z">
                <w:pPr>
                  <w:keepNext/>
                  <w:keepLines/>
                  <w:spacing w:after="0"/>
                  <w:jc w:val="center"/>
                </w:pPr>
              </w:pPrChange>
            </w:pPr>
            <w:r w:rsidRPr="00B54636">
              <w:rPr>
                <w:rFonts w:eastAsia="SimSun"/>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432" w:author="MCC160" w:date="2023-02-23T18:47:00Z">
                <w:pPr>
                  <w:keepNext/>
                  <w:keepLines/>
                  <w:spacing w:after="0"/>
                  <w:jc w:val="center"/>
                </w:pPr>
              </w:pPrChange>
            </w:pPr>
            <w:r w:rsidRPr="00B54636">
              <w:rPr>
                <w:rFonts w:eastAsia="SimSun"/>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433" w:author="MCC160" w:date="2023-02-23T18:47:00Z">
                <w:pPr>
                  <w:keepNext/>
                  <w:keepLines/>
                  <w:spacing w:after="0"/>
                  <w:jc w:val="center"/>
                </w:pPr>
              </w:pPrChange>
            </w:pPr>
            <w:r w:rsidRPr="00B5463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434" w:author="MCC160" w:date="2023-02-23T18:47:00Z">
                <w:pPr>
                  <w:keepNext/>
                  <w:keepLines/>
                  <w:spacing w:after="0"/>
                  <w:jc w:val="center"/>
                </w:pPr>
              </w:pPrChange>
            </w:pPr>
            <w:r w:rsidRPr="00B5463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435" w:author="MCC160" w:date="2023-02-23T18:47:00Z">
                <w:pPr>
                  <w:keepNext/>
                  <w:keepLines/>
                  <w:spacing w:after="0"/>
                  <w:jc w:val="center"/>
                </w:pPr>
              </w:pPrChange>
            </w:pPr>
            <w:r w:rsidRPr="00B54636">
              <w:rPr>
                <w:rFonts w:eastAsia="SimSun"/>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436" w:author="MCC160" w:date="2023-02-23T18:47:00Z">
                <w:pPr>
                  <w:keepNext/>
                  <w:keepLines/>
                  <w:spacing w:after="0"/>
                </w:pPr>
              </w:pPrChange>
            </w:pPr>
            <w:r w:rsidRPr="00B54636">
              <w:rPr>
                <w:rFonts w:eastAsia="SimSun"/>
                <w:lang w:val="fr-FR"/>
              </w:rPr>
              <w:t>mcpttinfo</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37"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3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3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440"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441" w:author="MCC160" w:date="2023-02-23T18:47:00Z">
                <w:pPr>
                  <w:keepNext/>
                  <w:keepLines/>
                  <w:spacing w:after="0"/>
                </w:pPr>
              </w:pPrChange>
            </w:pPr>
            <w:r w:rsidRPr="00B54636">
              <w:rPr>
                <w:rFonts w:eastAsia="SimSun"/>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42"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4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4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445"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446" w:author="MCC160" w:date="2023-02-23T18:47:00Z">
                <w:pPr>
                  <w:keepNext/>
                  <w:keepLines/>
                  <w:spacing w:after="0"/>
                </w:pPr>
              </w:pPrChange>
            </w:pPr>
            <w:r w:rsidRPr="00B54636">
              <w:rPr>
                <w:rFonts w:eastAsia="SimSun"/>
                <w:lang w:val="fr-FR"/>
              </w:rPr>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447" w:author="MCC160" w:date="2023-02-23T18:47:00Z">
                <w:pPr>
                  <w:keepNext/>
                  <w:keepLines/>
                  <w:spacing w:after="0"/>
                </w:pPr>
              </w:pPrChange>
            </w:pPr>
            <w:r w:rsidRPr="00B54636">
              <w:rPr>
                <w:rFonts w:eastAsia="SimSun"/>
                <w:lang w:val="fr-FR"/>
              </w:rPr>
              <w:t>not present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4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4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450"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451" w:author="MCC160" w:date="2023-02-23T18:47:00Z">
                <w:pPr>
                  <w:keepNext/>
                  <w:keepLines/>
                  <w:spacing w:after="0"/>
                </w:pPr>
              </w:pPrChange>
            </w:pPr>
            <w:r w:rsidRPr="00B54636">
              <w:rPr>
                <w:rFonts w:eastAsia="SimSun"/>
                <w:lang w:val="fr-FR"/>
              </w:rPr>
              <w:t xml:space="preserve">    emergency-ind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452" w:author="MCC160" w:date="2023-02-23T18:47:00Z">
                <w:pPr>
                  <w:keepNext/>
                  <w:keepLines/>
                  <w:spacing w:after="0"/>
                </w:pPr>
              </w:pPrChange>
            </w:pPr>
            <w:r w:rsidRPr="00B54636">
              <w:rPr>
                <w:rFonts w:eastAsia="SimSun"/>
                <w:lang w:val="fr-FR"/>
              </w:rPr>
              <w:t>Encrypted &lt;emergency-ind&gt; with mcpttBoolean set to false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453" w:author="MCC160" w:date="2023-02-23T18:47:00Z">
                <w:pPr>
                  <w:keepNext/>
                  <w:keepLines/>
                  <w:spacing w:after="0"/>
                </w:pPr>
              </w:pPrChange>
            </w:pPr>
            <w:r w:rsidRPr="00B54636">
              <w:rPr>
                <w:rFonts w:eastAsia="SimSun"/>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5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455"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456" w:author="MCC160" w:date="2023-02-23T18:47:00Z">
                <w:pPr>
                  <w:keepNext/>
                  <w:keepLines/>
                  <w:spacing w:after="0"/>
                </w:pPr>
              </w:pPrChange>
            </w:pPr>
            <w:r w:rsidRPr="00B54636">
              <w:rPr>
                <w:rFonts w:eastAsia="SimSun"/>
                <w:lang w:val="fr-FR"/>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457" w:author="MCC160" w:date="2023-02-23T18:47:00Z">
                <w:pPr>
                  <w:keepNext/>
                  <w:keepLines/>
                  <w:spacing w:after="0"/>
                </w:pPr>
              </w:pPrChange>
            </w:pPr>
            <w:r w:rsidRPr="00B54636">
              <w:rPr>
                <w:rFonts w:eastAsia="SimSun"/>
                <w:lang w:val="fr-FR"/>
              </w:rPr>
              <w:t>Encrypted &lt;alert-ind&gt; with mcpttBoolean set to false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458" w:author="MCC160" w:date="2023-02-23T18:47:00Z">
                <w:pPr>
                  <w:keepNext/>
                  <w:keepLines/>
                  <w:spacing w:after="0"/>
                </w:pPr>
              </w:pPrChange>
            </w:pPr>
            <w:r w:rsidRPr="00B54636">
              <w:rPr>
                <w:rFonts w:eastAsia="SimSun"/>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5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460"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461" w:author="MCC160" w:date="2023-02-23T18:47:00Z">
                <w:pPr>
                  <w:keepNext/>
                  <w:keepLines/>
                  <w:spacing w:after="0"/>
                </w:pPr>
              </w:pPrChange>
            </w:pPr>
            <w:r w:rsidRPr="00B54636">
              <w:rPr>
                <w:rFonts w:eastAsia="SimSun"/>
                <w:lang w:val="fr-FR"/>
              </w:rPr>
              <w:t xml:space="preserve">    mcptt-client-id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462" w:author="MCC160" w:date="2023-02-23T18:47:00Z">
                <w:pPr>
                  <w:keepNext/>
                  <w:keepLines/>
                  <w:spacing w:after="0"/>
                </w:pPr>
              </w:pPrChange>
            </w:pPr>
            <w:del w:id="6463" w:author="MCC160" w:date="2023-01-18T20:25:00Z">
              <w:r w:rsidRPr="00B54636" w:rsidDel="008C6B31">
                <w:rPr>
                  <w:rFonts w:eastAsia="SimSun"/>
                  <w:lang w:val="fr-FR"/>
                </w:rPr>
                <w:delText>e</w:delText>
              </w:r>
            </w:del>
            <w:ins w:id="6464" w:author="MCC160" w:date="2023-01-18T20:25:00Z">
              <w:r w:rsidR="008C6B31">
                <w:rPr>
                  <w:rFonts w:eastAsia="SimSun"/>
                  <w:lang w:val="fr-FR"/>
                </w:rPr>
                <w:t>E</w:t>
              </w:r>
            </w:ins>
            <w:r w:rsidRPr="00B54636">
              <w:rPr>
                <w:rFonts w:eastAsia="SimSun"/>
                <w:lang w:val="fr-FR"/>
              </w:rPr>
              <w:t>ncrypted &lt;mcptt-client-id&gt; with mcpttString set to the client-id as received from the UE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465" w:author="MCC160" w:date="2023-02-23T18:47:00Z">
                <w:pPr>
                  <w:keepNext/>
                  <w:keepLines/>
                  <w:spacing w:after="0"/>
                </w:pPr>
              </w:pPrChange>
            </w:pPr>
            <w:r w:rsidRPr="00B54636">
              <w:rPr>
                <w:rFonts w:eastAsia="SimSun"/>
                <w:lang w:val="fr-FR"/>
              </w:rPr>
              <w:t>Encryption according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66"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467"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468" w:author="MCC160" w:date="2023-02-23T18:47:00Z">
                <w:pPr>
                  <w:keepNext/>
                  <w:keepLines/>
                  <w:spacing w:after="0"/>
                </w:pPr>
              </w:pPrChange>
            </w:pPr>
            <w:r w:rsidRPr="00B54636">
              <w:rPr>
                <w:rFonts w:eastAsia="SimSun"/>
                <w:lang w:val="fr-FR"/>
              </w:rPr>
              <w:t xml:space="preserve">    alert-ind-rcvd</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469" w:author="MCC160" w:date="2023-02-23T18:47:00Z">
                <w:pPr>
                  <w:keepNext/>
                  <w:keepLines/>
                  <w:spacing w:after="0"/>
                </w:pPr>
              </w:pPrChange>
            </w:pPr>
            <w:r w:rsidRPr="00B54636">
              <w:rPr>
                <w:rFonts w:eastAsia="SimSun"/>
                <w:lang w:val="fr-FR"/>
              </w:rPr>
              <w:t>true</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70"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471"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472" w:author="MCC160" w:date="2023-02-23T18:47:00Z">
                <w:pPr>
                  <w:keepNext/>
                  <w:keepLines/>
                  <w:spacing w:after="0"/>
                </w:pPr>
              </w:pPrChange>
            </w:pPr>
          </w:p>
        </w:tc>
      </w:tr>
    </w:tbl>
    <w:p w:rsidR="00B54636" w:rsidRPr="00B54636" w:rsidRDefault="00B54636" w:rsidP="00B54636">
      <w:pPr>
        <w:spacing w:line="254" w:lineRule="auto"/>
        <w:rPr>
          <w:rFonts w:eastAsia="SimSun"/>
          <w:lang w:eastAsia="en-US"/>
        </w:rPr>
      </w:pPr>
    </w:p>
    <w:p w:rsidR="00B54636" w:rsidRPr="00B54636" w:rsidRDefault="00B54636" w:rsidP="00B54636">
      <w:pPr>
        <w:keepNext/>
        <w:keepLines/>
        <w:spacing w:before="120"/>
        <w:ind w:left="1418" w:hanging="1418"/>
        <w:outlineLvl w:val="3"/>
        <w:rPr>
          <w:rFonts w:ascii="Arial" w:hAnsi="Arial"/>
          <w:sz w:val="24"/>
        </w:rPr>
      </w:pPr>
      <w:bookmarkStart w:id="6473" w:name="_Toc76583132"/>
      <w:bookmarkStart w:id="6474" w:name="_Toc83808684"/>
      <w:bookmarkStart w:id="6475" w:name="_Toc91233505"/>
      <w:bookmarkStart w:id="6476" w:name="_Toc100348984"/>
      <w:bookmarkStart w:id="6477" w:name="_Toc106787140"/>
      <w:bookmarkStart w:id="6478" w:name="_Toc124350041"/>
      <w:r w:rsidRPr="00B54636">
        <w:rPr>
          <w:rFonts w:ascii="Arial" w:hAnsi="Arial"/>
          <w:sz w:val="24"/>
        </w:rPr>
        <w:t>6.1.1.16</w:t>
      </w:r>
      <w:r w:rsidRPr="00B54636">
        <w:rPr>
          <w:rFonts w:ascii="Arial" w:hAnsi="Arial"/>
          <w:sz w:val="24"/>
        </w:rPr>
        <w:tab/>
        <w:t>On-network / Emergency Alert / Client Terminated (CT)</w:t>
      </w:r>
      <w:bookmarkEnd w:id="6084"/>
      <w:bookmarkEnd w:id="6085"/>
      <w:bookmarkEnd w:id="6086"/>
      <w:bookmarkEnd w:id="6087"/>
      <w:bookmarkEnd w:id="6088"/>
      <w:bookmarkEnd w:id="6473"/>
      <w:bookmarkEnd w:id="6474"/>
      <w:bookmarkEnd w:id="6475"/>
      <w:bookmarkEnd w:id="6476"/>
      <w:bookmarkEnd w:id="6477"/>
      <w:bookmarkEnd w:id="6478"/>
    </w:p>
    <w:p w:rsidR="00B54636" w:rsidRPr="00B54636" w:rsidRDefault="00B54636">
      <w:pPr>
        <w:pStyle w:val="H6"/>
        <w:pPrChange w:id="6479" w:author="MCC160" w:date="2023-02-23T18:47:00Z">
          <w:pPr>
            <w:keepNext/>
            <w:keepLines/>
            <w:spacing w:before="120"/>
            <w:ind w:left="1985" w:hanging="1985"/>
          </w:pPr>
        </w:pPrChange>
      </w:pPr>
      <w:r w:rsidRPr="00B54636">
        <w:t>6.1.1.16.1</w:t>
      </w:r>
      <w:r w:rsidRPr="00B54636">
        <w:tab/>
        <w:t>Test Purpose (TP)</w:t>
      </w:r>
    </w:p>
    <w:p w:rsidR="00B54636" w:rsidRPr="00B54636" w:rsidRDefault="00B54636">
      <w:pPr>
        <w:pStyle w:val="H6"/>
        <w:pPrChange w:id="6480" w:author="MCC160" w:date="2023-02-23T18:47:00Z">
          <w:pPr>
            <w:keepNext/>
            <w:keepLines/>
            <w:spacing w:before="120"/>
            <w:ind w:left="1985" w:hanging="1985"/>
          </w:pPr>
        </w:pPrChange>
      </w:pPr>
      <w:r w:rsidRPr="00B54636">
        <w:t>(1)</w:t>
      </w:r>
    </w:p>
    <w:p w:rsidR="00B54636" w:rsidRPr="00B54636" w:rsidRDefault="00B54636">
      <w:pPr>
        <w:pStyle w:val="PL"/>
        <w:pPrChange w:id="648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authorized for MCPTT Service}</w:t>
      </w:r>
    </w:p>
    <w:p w:rsidR="00B54636" w:rsidRPr="00B54636" w:rsidRDefault="00B54636">
      <w:pPr>
        <w:pStyle w:val="PL"/>
        <w:pPrChange w:id="648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648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MCPTT Server notifies the UE (MCPTT client) with an emergency alert with the location of emergency by sending the UE (MCPTT Client) a SIP MESSAGE }</w:t>
      </w:r>
    </w:p>
    <w:p w:rsidR="00B54636" w:rsidRPr="00B54636" w:rsidRDefault="00B54636">
      <w:pPr>
        <w:pStyle w:val="PL"/>
        <w:pPrChange w:id="648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{UE (MCPTT client) acknowledges the emergency alert by sending a SIP 200 (OK) response </w:t>
      </w:r>
      <w:r w:rsidRPr="00B54636">
        <w:rPr>
          <w:b/>
        </w:rPr>
        <w:t>and</w:t>
      </w:r>
      <w:r w:rsidRPr="00B54636">
        <w:t xml:space="preserve"> notifies the user of the emergency alert }</w:t>
      </w:r>
    </w:p>
    <w:p w:rsidR="00B54636" w:rsidRPr="00B54636" w:rsidRDefault="00B54636">
      <w:pPr>
        <w:pStyle w:val="PL"/>
        <w:pPrChange w:id="648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648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6487" w:author="MCC160" w:date="2023-02-23T18:47:00Z">
          <w:pPr>
            <w:keepNext/>
            <w:keepLines/>
            <w:spacing w:before="120"/>
            <w:ind w:left="1985" w:hanging="1985"/>
          </w:pPr>
        </w:pPrChange>
      </w:pPr>
      <w:r w:rsidRPr="00B54636">
        <w:t>(2)</w:t>
      </w:r>
    </w:p>
    <w:p w:rsidR="00B54636" w:rsidRPr="00B54636" w:rsidRDefault="00B54636">
      <w:pPr>
        <w:pStyle w:val="PL"/>
        <w:pPrChange w:id="648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been previously notified of an emergency alert}</w:t>
      </w:r>
    </w:p>
    <w:p w:rsidR="00B54636" w:rsidRPr="00B54636" w:rsidRDefault="00B54636">
      <w:pPr>
        <w:pStyle w:val="PL"/>
        <w:pPrChange w:id="648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649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MCPTT Server sends an emergency alert cancellation to the UE (MCPTT client) }</w:t>
      </w:r>
    </w:p>
    <w:p w:rsidR="00B54636" w:rsidRPr="00B54636" w:rsidRDefault="00B54636">
      <w:pPr>
        <w:pStyle w:val="PL"/>
        <w:pPrChange w:id="649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{UE (MCPTT client) acknowledges the cancellation of the emergency state by sending a SIP 200 (OK) response </w:t>
      </w:r>
      <w:r w:rsidRPr="00B54636">
        <w:rPr>
          <w:b/>
        </w:rPr>
        <w:t>and</w:t>
      </w:r>
      <w:r w:rsidRPr="00B54636">
        <w:t xml:space="preserve"> notifies the user of the cancellation }</w:t>
      </w:r>
    </w:p>
    <w:p w:rsidR="00B54636" w:rsidRPr="00B54636" w:rsidRDefault="00B54636">
      <w:pPr>
        <w:pStyle w:val="PL"/>
        <w:pPrChange w:id="649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649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6494" w:author="MCC160" w:date="2023-02-23T18:47:00Z">
          <w:pPr>
            <w:keepNext/>
            <w:keepLines/>
            <w:spacing w:before="120"/>
            <w:ind w:left="1985" w:hanging="1985"/>
          </w:pPr>
        </w:pPrChange>
      </w:pPr>
      <w:r w:rsidRPr="00B54636">
        <w:t>6.1.1.16.2</w:t>
      </w:r>
      <w:r w:rsidRPr="00B54636">
        <w:tab/>
        <w:t>Conformance requirements</w:t>
      </w:r>
    </w:p>
    <w:p w:rsidR="00B54636" w:rsidRPr="00B54636" w:rsidRDefault="00B54636" w:rsidP="00B54636">
      <w:r w:rsidRPr="00B54636">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54636" w:rsidRPr="00B54636" w:rsidRDefault="00B54636" w:rsidP="00B54636">
      <w:r w:rsidRPr="00B54636">
        <w:t>[TS 24.379 clause 12.1.1.3]</w:t>
      </w:r>
    </w:p>
    <w:p w:rsidR="00B54636" w:rsidRPr="00B54636" w:rsidRDefault="00B54636" w:rsidP="00B54636">
      <w:pPr>
        <w:rPr>
          <w:rFonts w:eastAsia="Malgun Gothic"/>
        </w:rPr>
      </w:pPr>
      <w:r w:rsidRPr="00B54636">
        <w:rPr>
          <w:rFonts w:eastAsia="Malgun Gothic"/>
        </w:rPr>
        <w:t>Upon receipt of a "SIP MESSAGE request for emergency notification", the MCPTT client:</w:t>
      </w:r>
    </w:p>
    <w:p w:rsidR="00B54636" w:rsidRPr="00B54636" w:rsidRDefault="00B54636" w:rsidP="00B54636">
      <w:pPr>
        <w:ind w:left="568" w:hanging="284"/>
        <w:rPr>
          <w:rFonts w:eastAsia="Malgun Gothic"/>
        </w:rPr>
      </w:pPr>
      <w:r w:rsidRPr="00B54636">
        <w:rPr>
          <w:rFonts w:eastAsia="Malgun Gothic"/>
        </w:rPr>
        <w:t>1)</w:t>
      </w:r>
      <w:r w:rsidRPr="00B54636">
        <w:rPr>
          <w:rFonts w:eastAsia="Malgun Gothic"/>
        </w:rPr>
        <w:tab/>
        <w:t>if the received SIP MESSAGE request contains an application/vnd.3gpp.mcptt-info+xml MIME body with the &lt;alert-ind&gt; element set to a value of "true", should display to the MCPTT user an indication of the MCPTT emergency alert and associated information, including:</w:t>
      </w:r>
    </w:p>
    <w:p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the MCPTT group identity contained in &lt;mcptt-calling-group-id&gt; element application/vnd.3gpp.mcptt-info+xml MIME body;</w:t>
      </w:r>
    </w:p>
    <w:p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the originator of the MCPTT emergency alert contained in the &lt;mcptt-calling-user-id&gt; element of the application/vnd.3gpp.mcptt-info+xml MIME body; and</w:t>
      </w:r>
    </w:p>
    <w:p w:rsidR="00B54636" w:rsidRPr="00B54636" w:rsidRDefault="00B54636" w:rsidP="00B54636">
      <w:pPr>
        <w:ind w:left="851" w:hanging="284"/>
        <w:rPr>
          <w:rFonts w:eastAsia="Malgun Gothic"/>
        </w:rPr>
      </w:pPr>
      <w:r w:rsidRPr="00B54636">
        <w:rPr>
          <w:rFonts w:eastAsia="Malgun Gothic"/>
        </w:rPr>
        <w:t>c)</w:t>
      </w:r>
      <w:r w:rsidRPr="00B54636">
        <w:rPr>
          <w:rFonts w:eastAsia="Malgun Gothic"/>
        </w:rPr>
        <w:tab/>
        <w:t>the mission critical organization of the MCPTT emergency alert originator contained in the &lt;mc-org&gt; element of the application/vnd.3gpp.mcptt-info+xml MIME body;</w:t>
      </w:r>
    </w:p>
    <w:p w:rsidR="00B54636" w:rsidRPr="00B54636" w:rsidRDefault="00B54636" w:rsidP="00B54636">
      <w:pPr>
        <w:keepLines/>
        <w:ind w:left="1135" w:hanging="851"/>
        <w:rPr>
          <w:rFonts w:eastAsia="Malgun Gothic"/>
        </w:rPr>
      </w:pPr>
      <w:r w:rsidRPr="00B54636">
        <w:rPr>
          <w:rFonts w:eastAsia="Malgun Gothic"/>
        </w:rPr>
        <w:t>NOTE 1:</w:t>
      </w:r>
      <w:r w:rsidRPr="00B54636">
        <w:rPr>
          <w:rFonts w:eastAsia="Malgun Gothic"/>
        </w:rPr>
        <w:tab/>
        <w:t>This is the case of the MCPTT client receiving the notification of another MCPTT user's emergency alert.</w:t>
      </w:r>
    </w:p>
    <w:p w:rsidR="00B54636" w:rsidRPr="00B54636" w:rsidRDefault="00B54636" w:rsidP="00B54636">
      <w:pPr>
        <w:ind w:left="568" w:hanging="284"/>
        <w:rPr>
          <w:rFonts w:eastAsia="Malgun Gothic"/>
        </w:rPr>
      </w:pPr>
      <w:r w:rsidRPr="00B54636">
        <w:rPr>
          <w:rFonts w:eastAsia="Malgun Gothic"/>
        </w:rPr>
        <w:t>2)</w:t>
      </w:r>
      <w:r w:rsidRPr="00B54636">
        <w:rPr>
          <w:rFonts w:eastAsia="Malgun Gothic"/>
        </w:rPr>
        <w:tab/>
        <w:t>if the received SIP MESSAGE request contains an application/vnd.3gpp.mcptt-info+xml MIME body with the &lt;alert-ind&gt; element set to a value of "false":</w:t>
      </w:r>
    </w:p>
    <w:p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should display to the MCPTT user an indication of the MCPTT emergency alert cancellation and associated information, including:</w:t>
      </w:r>
    </w:p>
    <w:p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the MCPTT group identity contained in the &lt;mcptt-calling-group-id&gt; element application/vnd.3gpp.mcptt-info+xml MIME body;</w:t>
      </w:r>
    </w:p>
    <w:p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the originator of the MCPTT emergency alert contained in:</w:t>
      </w:r>
    </w:p>
    <w:p w:rsidR="00B54636" w:rsidRPr="00B54636" w:rsidRDefault="00B54636" w:rsidP="00B54636">
      <w:pPr>
        <w:ind w:left="1418" w:hanging="284"/>
        <w:rPr>
          <w:rFonts w:eastAsia="Malgun Gothic"/>
        </w:rPr>
      </w:pPr>
      <w:r w:rsidRPr="00B54636">
        <w:rPr>
          <w:rFonts w:eastAsia="Malgun Gothic"/>
        </w:rPr>
        <w:t>A)</w:t>
      </w:r>
      <w:r w:rsidRPr="00B54636">
        <w:rPr>
          <w:rFonts w:eastAsia="Malgun Gothic"/>
        </w:rPr>
        <w:tab/>
        <w:t>if present, the &lt;originated-by&gt; element of the application/vnd.3gpp.mcptt-info+xml MIME body; or</w:t>
      </w:r>
    </w:p>
    <w:p w:rsidR="00B54636" w:rsidRPr="00B54636" w:rsidRDefault="00B54636" w:rsidP="00B54636">
      <w:pPr>
        <w:ind w:left="1418" w:hanging="284"/>
        <w:rPr>
          <w:rFonts w:eastAsia="Malgun Gothic"/>
        </w:rPr>
      </w:pPr>
      <w:r w:rsidRPr="00B54636">
        <w:rPr>
          <w:rFonts w:eastAsia="Malgun Gothic"/>
        </w:rPr>
        <w:t>B)</w:t>
      </w:r>
      <w:r w:rsidRPr="00B54636">
        <w:rPr>
          <w:rFonts w:eastAsia="Malgun Gothic"/>
        </w:rPr>
        <w:tab/>
        <w:t>the &lt;mcptt-calling-user-id&gt; element of the application/vnd.3gpp.mcptt-info+xml MIME body; and</w:t>
      </w:r>
    </w:p>
    <w:p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if the MCPTT ID contained in the &lt;originated-by&gt; element is the MCPTT ID of the receiving MCPTT user, shall set the MCPTT emergency alert state to "MEA 1: no-alert"; and</w:t>
      </w:r>
    </w:p>
    <w:p w:rsidR="00B54636" w:rsidRPr="00B54636" w:rsidRDefault="00B54636" w:rsidP="00B54636">
      <w:pPr>
        <w:ind w:left="851" w:hanging="284"/>
        <w:rPr>
          <w:rFonts w:eastAsia="Malgun Gothic"/>
        </w:rPr>
      </w:pPr>
      <w:r w:rsidRPr="00B54636">
        <w:rPr>
          <w:rFonts w:eastAsia="Malgun Gothic"/>
        </w:rPr>
        <w:t>c)</w:t>
      </w:r>
      <w:r w:rsidRPr="00B54636">
        <w:rPr>
          <w:rFonts w:eastAsia="Malgun Gothic"/>
        </w:rPr>
        <w:tab/>
        <w:t>if the received SIP MESSAGE request contains an application/vnd.3gpp.mcptt-info+xml MIME body with the &lt;emergency-ind&gt; element is set to a value of "false":</w:t>
      </w:r>
    </w:p>
    <w:p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shall set the MCPTT emergency group state to "MEG 1: no-emergency"; and</w:t>
      </w:r>
    </w:p>
    <w:p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 xml:space="preserve">shall set </w:t>
      </w:r>
      <w:r w:rsidRPr="00B54636">
        <w:t>the MCPTT emergency group call state to "MEGC 1: emergency-gc-capable";</w:t>
      </w:r>
    </w:p>
    <w:p w:rsidR="00B54636" w:rsidRPr="00B54636" w:rsidRDefault="00B54636" w:rsidP="00B54636">
      <w:pPr>
        <w:keepLines/>
        <w:ind w:left="1135" w:hanging="851"/>
        <w:rPr>
          <w:rFonts w:eastAsia="Malgun Gothic"/>
        </w:rPr>
      </w:pPr>
      <w:r w:rsidRPr="00B54636">
        <w:rPr>
          <w:rFonts w:eastAsia="Malgun Gothic"/>
        </w:rPr>
        <w:t>NOTE 2:</w:t>
      </w:r>
      <w:r w:rsidRPr="00B54636">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rsidR="00B54636" w:rsidRPr="00B54636" w:rsidRDefault="00B54636" w:rsidP="00B54636">
      <w:pPr>
        <w:ind w:left="568" w:hanging="284"/>
        <w:rPr>
          <w:rFonts w:eastAsia="Malgun Gothic"/>
        </w:rPr>
      </w:pPr>
      <w:r w:rsidRPr="00B54636">
        <w:rPr>
          <w:rFonts w:eastAsia="Malgun Gothic"/>
        </w:rPr>
        <w:t>3)</w:t>
      </w:r>
      <w:r w:rsidRPr="00B54636">
        <w:rPr>
          <w:rFonts w:eastAsia="Malgun Gothic"/>
        </w:rPr>
        <w:tab/>
        <w:t>if the received SIP MESSAGE request contains an application/vnd.3gpp.mcptt-info+xml MIME body with the &lt;emergency-ind&gt; element set to a value of "true":</w:t>
      </w:r>
    </w:p>
    <w:p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should display to the MCPTT user an indication of the additional emergency MCPTT user participating in the MCPTT emergency group call including the following if not already displayed as part of step 1):</w:t>
      </w:r>
    </w:p>
    <w:p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the MCPTT group identity contained in the &lt;mcptt-calling-group-id&gt; element application/vnd.3gpp.mcptt-info+xml MIME body; and</w:t>
      </w:r>
    </w:p>
    <w:p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the &lt;mcptt-calling-user-id&gt; element of the application/vnd.3gpp.mcptt-info+xml MIME body;</w:t>
      </w:r>
    </w:p>
    <w:p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shall set the MCPTT emergency group state to "MEG 2: in-progress" if not already set to that value;</w:t>
      </w:r>
    </w:p>
    <w:p w:rsidR="00B54636" w:rsidRPr="00B54636" w:rsidRDefault="00B54636" w:rsidP="00B54636">
      <w:pPr>
        <w:keepLines/>
        <w:ind w:left="1135" w:hanging="851"/>
        <w:rPr>
          <w:rFonts w:eastAsia="Malgun Gothic"/>
        </w:rPr>
      </w:pPr>
      <w:r w:rsidRPr="00B54636">
        <w:rPr>
          <w:rFonts w:eastAsia="Malgun Gothic"/>
        </w:rPr>
        <w:t>NOTE 3:</w:t>
      </w:r>
      <w:r w:rsidRPr="00B54636">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rsidR="00B54636" w:rsidRPr="00B54636" w:rsidRDefault="00B54636" w:rsidP="00B54636">
      <w:pPr>
        <w:ind w:left="568" w:hanging="284"/>
        <w:rPr>
          <w:rFonts w:eastAsia="Malgun Gothic"/>
        </w:rPr>
      </w:pPr>
      <w:r w:rsidRPr="00B54636">
        <w:rPr>
          <w:rFonts w:eastAsia="Malgun Gothic"/>
        </w:rPr>
        <w:t>4)</w:t>
      </w:r>
      <w:r w:rsidRPr="00B54636">
        <w:rPr>
          <w:rFonts w:eastAsia="Malgun Gothic"/>
        </w:rPr>
        <w:tab/>
        <w:t>if the received SIP MESSAGE request contains an application/vnd.3gpp.mcptt-info+xml MIME body with the &lt;emergency-ind&gt; element set to a value of "false":</w:t>
      </w:r>
    </w:p>
    <w:p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should display to the MCPTT user an indication of the cancellation of the in-progress emergency state of the MCPTT group call including the following if not already displayed as part of step 2):</w:t>
      </w:r>
    </w:p>
    <w:p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the MCPTT group identity contained in the &lt;mcptt-calling-group-id&gt; element application/vnd.3gpp.mcptt-info+xml MIME body; and</w:t>
      </w:r>
    </w:p>
    <w:p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the &lt;mcptt-calling-user-id&gt; element of the application/vnd.3gpp.mcptt-info+xml MIME body;</w:t>
      </w:r>
    </w:p>
    <w:p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shall set the MCPTT emergency group state to "MEG 1: no-emergency"; and</w:t>
      </w:r>
    </w:p>
    <w:p w:rsidR="00B54636" w:rsidRPr="00B54636" w:rsidRDefault="00B54636" w:rsidP="00B54636">
      <w:pPr>
        <w:ind w:left="851" w:hanging="284"/>
        <w:rPr>
          <w:rFonts w:eastAsia="Malgun Gothic"/>
        </w:rPr>
      </w:pPr>
      <w:r w:rsidRPr="00B54636">
        <w:rPr>
          <w:rFonts w:eastAsia="Malgun Gothic"/>
        </w:rPr>
        <w:t>c)</w:t>
      </w:r>
      <w:r w:rsidRPr="00B54636">
        <w:rPr>
          <w:rFonts w:eastAsia="Malgun Gothic"/>
        </w:rPr>
        <w:tab/>
        <w:t xml:space="preserve">shall set </w:t>
      </w:r>
      <w:r w:rsidRPr="00B54636">
        <w:t>the MCPTT emergency group call state to "MEGC 1: emergency-gc-capable";</w:t>
      </w:r>
    </w:p>
    <w:p w:rsidR="00B54636" w:rsidRPr="00B54636" w:rsidRDefault="00B54636" w:rsidP="00B54636">
      <w:pPr>
        <w:keepLines/>
        <w:ind w:left="1135" w:hanging="851"/>
        <w:rPr>
          <w:rFonts w:eastAsia="Malgun Gothic"/>
        </w:rPr>
      </w:pPr>
      <w:r w:rsidRPr="00B54636">
        <w:rPr>
          <w:rFonts w:eastAsia="Malgun Gothic"/>
        </w:rPr>
        <w:t>NOTE 4:</w:t>
      </w:r>
      <w:r w:rsidRPr="00B54636">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rsidR="00B54636" w:rsidRPr="00B54636" w:rsidRDefault="00B54636" w:rsidP="00B54636">
      <w:pPr>
        <w:ind w:left="568" w:hanging="284"/>
        <w:rPr>
          <w:rFonts w:eastAsia="Malgun Gothic"/>
        </w:rPr>
      </w:pPr>
      <w:r w:rsidRPr="00B54636">
        <w:rPr>
          <w:rFonts w:eastAsia="Malgun Gothic"/>
        </w:rPr>
        <w:t>5)</w:t>
      </w:r>
      <w:r w:rsidRPr="00B54636">
        <w:rPr>
          <w:rFonts w:eastAsia="Malgun Gothic"/>
        </w:rPr>
        <w:tab/>
        <w:t>if the received SIP MESSAGE request contains an application/vnd.3gpp.mcptt-info+xml MIME body with the &lt;imminentperil-ind&gt; element set to a value of "true":</w:t>
      </w:r>
    </w:p>
    <w:p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should display to the MCPTT user an indication of the MCPTT user participating in the MCPTT imminent peril group call including the following if not already displayed as part of step 1):</w:t>
      </w:r>
    </w:p>
    <w:p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the MCPTT group identity contained in the &lt;mcptt-calling-group-id&gt; element application/vnd.3gpp.mcptt-info+xml MIME body; and</w:t>
      </w:r>
    </w:p>
    <w:p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the &lt;mcptt-calling-user-id&gt; element of the application/vnd.3gpp.mcptt-info+xml MIME body; and</w:t>
      </w:r>
    </w:p>
    <w:p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shall set the MCPTT imminent peril group state to "MIG 2: in-progress" if not already set to that value;</w:t>
      </w:r>
    </w:p>
    <w:p w:rsidR="00B54636" w:rsidRPr="00B54636" w:rsidRDefault="00B54636" w:rsidP="00B54636">
      <w:pPr>
        <w:keepLines/>
        <w:ind w:left="1135" w:hanging="851"/>
        <w:rPr>
          <w:rFonts w:eastAsia="Malgun Gothic"/>
        </w:rPr>
      </w:pPr>
      <w:r w:rsidRPr="00B54636">
        <w:rPr>
          <w:rFonts w:eastAsia="Malgun Gothic"/>
        </w:rPr>
        <w:t>NOTE 5:</w:t>
      </w:r>
      <w:r w:rsidRPr="00B54636">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rsidR="00B54636" w:rsidRPr="00B54636" w:rsidRDefault="00B54636" w:rsidP="00B54636">
      <w:pPr>
        <w:ind w:left="568" w:hanging="284"/>
        <w:rPr>
          <w:rFonts w:eastAsia="Malgun Gothic"/>
        </w:rPr>
      </w:pPr>
      <w:r w:rsidRPr="00B54636">
        <w:rPr>
          <w:rFonts w:eastAsia="Malgun Gothic"/>
        </w:rPr>
        <w:t>6)</w:t>
      </w:r>
      <w:r w:rsidRPr="00B54636">
        <w:rPr>
          <w:rFonts w:eastAsia="Malgun Gothic"/>
        </w:rPr>
        <w:tab/>
        <w:t>if the received SIP MESSAGE request contains an application/vnd.3gpp.mcptt-info+xml MIME body with the &lt;imminentperil-ind&gt; element set to a value of "false":</w:t>
      </w:r>
    </w:p>
    <w:p w:rsidR="00B54636" w:rsidRPr="00B54636" w:rsidRDefault="00B54636" w:rsidP="00B54636">
      <w:pPr>
        <w:ind w:left="851" w:hanging="284"/>
        <w:rPr>
          <w:rFonts w:eastAsia="Malgun Gothic"/>
        </w:rPr>
      </w:pPr>
      <w:r w:rsidRPr="00B54636">
        <w:rPr>
          <w:rFonts w:eastAsia="Malgun Gothic"/>
        </w:rPr>
        <w:t>a)</w:t>
      </w:r>
      <w:r w:rsidRPr="00B54636">
        <w:rPr>
          <w:rFonts w:eastAsia="Malgun Gothic"/>
        </w:rPr>
        <w:tab/>
        <w:t>should display to the MCPTT user an indication of the cancellation of the in-progress imminent peril state of the MCPTT group including the following if not already displayed as part of step 2):</w:t>
      </w:r>
    </w:p>
    <w:p w:rsidR="00B54636" w:rsidRPr="00B54636" w:rsidRDefault="00B54636" w:rsidP="00B54636">
      <w:pPr>
        <w:ind w:left="1135" w:hanging="284"/>
        <w:rPr>
          <w:rFonts w:eastAsia="Malgun Gothic"/>
        </w:rPr>
      </w:pPr>
      <w:r w:rsidRPr="00B54636">
        <w:rPr>
          <w:rFonts w:eastAsia="Malgun Gothic"/>
        </w:rPr>
        <w:t>i)</w:t>
      </w:r>
      <w:r w:rsidRPr="00B54636">
        <w:rPr>
          <w:rFonts w:eastAsia="Malgun Gothic"/>
        </w:rPr>
        <w:tab/>
        <w:t>the MCPTT group identity contained in the &lt;mcptt-calling-group-id&gt; element application/vnd.3gpp.mcptt-info+xml MIME body; and</w:t>
      </w:r>
    </w:p>
    <w:p w:rsidR="00B54636" w:rsidRPr="00B54636" w:rsidRDefault="00B54636" w:rsidP="00B54636">
      <w:pPr>
        <w:ind w:left="1135" w:hanging="284"/>
        <w:rPr>
          <w:rFonts w:eastAsia="Malgun Gothic"/>
        </w:rPr>
      </w:pPr>
      <w:r w:rsidRPr="00B54636">
        <w:rPr>
          <w:rFonts w:eastAsia="Malgun Gothic"/>
        </w:rPr>
        <w:t>ii)</w:t>
      </w:r>
      <w:r w:rsidRPr="00B54636">
        <w:rPr>
          <w:rFonts w:eastAsia="Malgun Gothic"/>
        </w:rPr>
        <w:tab/>
        <w:t>the &lt;mcptt-calling-user-id&gt; element of the application/vnd.3gpp.mcptt-info+xml MIME body;</w:t>
      </w:r>
    </w:p>
    <w:p w:rsidR="00B54636" w:rsidRPr="00B54636" w:rsidRDefault="00B54636" w:rsidP="00B54636">
      <w:pPr>
        <w:ind w:left="851" w:hanging="284"/>
        <w:rPr>
          <w:rFonts w:eastAsia="Malgun Gothic"/>
        </w:rPr>
      </w:pPr>
      <w:r w:rsidRPr="00B54636">
        <w:rPr>
          <w:rFonts w:eastAsia="Malgun Gothic"/>
        </w:rPr>
        <w:t>b)</w:t>
      </w:r>
      <w:r w:rsidRPr="00B54636">
        <w:rPr>
          <w:rFonts w:eastAsia="Malgun Gothic"/>
        </w:rPr>
        <w:tab/>
        <w:t>shall set the MCPTT imminent peril group state to "MIG 1: no-imminent-peril"; and</w:t>
      </w:r>
    </w:p>
    <w:p w:rsidR="00B54636" w:rsidRPr="00B54636" w:rsidRDefault="00B54636" w:rsidP="00B54636">
      <w:pPr>
        <w:ind w:left="851" w:hanging="284"/>
        <w:rPr>
          <w:rFonts w:eastAsia="Malgun Gothic"/>
        </w:rPr>
      </w:pPr>
      <w:r w:rsidRPr="00B54636">
        <w:rPr>
          <w:rFonts w:eastAsia="Malgun Gothic"/>
        </w:rPr>
        <w:t>c)</w:t>
      </w:r>
      <w:r w:rsidRPr="00B54636">
        <w:rPr>
          <w:rFonts w:eastAsia="Malgun Gothic"/>
        </w:rPr>
        <w:tab/>
        <w:t xml:space="preserve">shall set the </w:t>
      </w:r>
      <w:r w:rsidRPr="00B54636">
        <w:t>MCPTT imminent peril group call state to "MIGC 1: imminent-peril-gc-capable";</w:t>
      </w:r>
    </w:p>
    <w:p w:rsidR="00B54636" w:rsidRPr="00B54636" w:rsidRDefault="00B54636" w:rsidP="00B54636">
      <w:pPr>
        <w:keepLines/>
        <w:ind w:left="1135" w:hanging="851"/>
        <w:rPr>
          <w:rFonts w:eastAsia="Malgun Gothic"/>
        </w:rPr>
      </w:pPr>
      <w:r w:rsidRPr="00B54636">
        <w:rPr>
          <w:rFonts w:eastAsia="Malgun Gothic"/>
        </w:rPr>
        <w:t>NOTE 6:</w:t>
      </w:r>
      <w:r w:rsidRPr="00B54636">
        <w:rPr>
          <w:rFonts w:eastAsia="Malgun Gothic"/>
        </w:rPr>
        <w:tab/>
        <w:t>This is the case of the MCPTT client receiving notification of the cancellation of the in-progress imminent peril state of the group.</w:t>
      </w:r>
    </w:p>
    <w:p w:rsidR="00B54636" w:rsidRPr="00B54636" w:rsidRDefault="00B54636" w:rsidP="00B54636">
      <w:pPr>
        <w:ind w:left="568" w:hanging="284"/>
      </w:pPr>
      <w:r w:rsidRPr="00B54636">
        <w:t>7</w:t>
      </w:r>
      <w:r w:rsidRPr="00B54636">
        <w:rPr>
          <w:lang w:eastAsia="ko-KR"/>
        </w:rPr>
        <w:t>)</w:t>
      </w:r>
      <w:r w:rsidRPr="00B54636">
        <w:tab/>
        <w:t>shall generate a SIP 200 (OK) response according to rules and procedures of 3GPP TS 24.229 [4]; and</w:t>
      </w:r>
    </w:p>
    <w:p w:rsidR="00B54636" w:rsidRPr="00B54636" w:rsidRDefault="00B54636" w:rsidP="00B54636">
      <w:pPr>
        <w:ind w:left="568" w:hanging="284"/>
      </w:pPr>
      <w:r w:rsidRPr="00B54636">
        <w:rPr>
          <w:lang w:eastAsia="ko-KR"/>
        </w:rPr>
        <w:t>8)</w:t>
      </w:r>
      <w:r w:rsidRPr="00B54636">
        <w:rPr>
          <w:lang w:eastAsia="ko-KR"/>
        </w:rPr>
        <w:tab/>
        <w:t>shall send the SIP 200 (OK) response towards the MCPTT server according to rules and procedures of 3GPP TS 24.229 [4].</w:t>
      </w:r>
    </w:p>
    <w:p w:rsidR="00B54636" w:rsidRPr="00B54636" w:rsidRDefault="00B54636">
      <w:pPr>
        <w:pStyle w:val="H6"/>
        <w:pPrChange w:id="6495" w:author="MCC160" w:date="2023-02-23T18:47:00Z">
          <w:pPr>
            <w:keepNext/>
            <w:keepLines/>
            <w:spacing w:before="120"/>
            <w:ind w:left="1985" w:hanging="1985"/>
          </w:pPr>
        </w:pPrChange>
      </w:pPr>
      <w:r w:rsidRPr="00B54636">
        <w:t>6.1.1.16.3</w:t>
      </w:r>
      <w:r w:rsidRPr="00B54636">
        <w:tab/>
        <w:t>Test description</w:t>
      </w:r>
    </w:p>
    <w:p w:rsidR="00B54636" w:rsidRPr="00B54636" w:rsidRDefault="00B54636">
      <w:pPr>
        <w:pStyle w:val="H6"/>
        <w:pPrChange w:id="6496" w:author="MCC160" w:date="2023-02-23T18:47:00Z">
          <w:pPr>
            <w:keepNext/>
            <w:keepLines/>
            <w:spacing w:before="120"/>
            <w:ind w:left="1985" w:hanging="1985"/>
          </w:pPr>
        </w:pPrChange>
      </w:pPr>
      <w:r w:rsidRPr="00B54636">
        <w:t>6.1.1.16.3.1</w:t>
      </w:r>
      <w:r w:rsidRPr="00B54636">
        <w:tab/>
        <w:t>Pre-test conditions</w:t>
      </w:r>
    </w:p>
    <w:p w:rsidR="00B54636" w:rsidRPr="00B54636" w:rsidRDefault="00B54636">
      <w:pPr>
        <w:pStyle w:val="H6"/>
        <w:rPr>
          <w:lang w:eastAsia="en-US"/>
        </w:rPr>
        <w:pPrChange w:id="6497" w:author="MCC160" w:date="2023-02-23T18:47:00Z">
          <w:pPr>
            <w:keepNext/>
            <w:keepLines/>
            <w:spacing w:before="120"/>
            <w:ind w:left="1985" w:hanging="1985"/>
          </w:pPr>
        </w:pPrChange>
      </w:pPr>
      <w:r w:rsidRPr="00B54636">
        <w:t>System Simulator:</w:t>
      </w:r>
    </w:p>
    <w:p w:rsidR="00B54636" w:rsidRPr="00B54636" w:rsidRDefault="00B54636">
      <w:pPr>
        <w:pStyle w:val="B10"/>
        <w:pPrChange w:id="6498" w:author="MCC160" w:date="2023-02-23T18:47:00Z">
          <w:pPr>
            <w:ind w:left="568" w:hanging="284"/>
          </w:pPr>
        </w:pPrChange>
      </w:pPr>
      <w:r w:rsidRPr="00B54636">
        <w:t>-</w:t>
      </w:r>
      <w:r w:rsidRPr="00B54636">
        <w:tab/>
        <w:t>SS (MCPTT server)</w:t>
      </w:r>
    </w:p>
    <w:p w:rsidR="00B54636" w:rsidRPr="00B54636" w:rsidRDefault="00B54636">
      <w:pPr>
        <w:pStyle w:val="B2"/>
        <w:pPrChange w:id="6499" w:author="MCC160" w:date="2023-02-23T18:47:00Z">
          <w:pPr>
            <w:ind w:left="851"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6500" w:author="MCC160" w:date="2023-02-23T18:47:00Z">
          <w:pPr>
            <w:keepNext/>
            <w:keepLines/>
            <w:spacing w:before="120"/>
            <w:ind w:left="1985" w:hanging="1985"/>
          </w:pPr>
        </w:pPrChange>
      </w:pPr>
      <w:r w:rsidRPr="00B54636">
        <w:t>IUT:</w:t>
      </w:r>
    </w:p>
    <w:p w:rsidR="00B54636" w:rsidRPr="00B54636" w:rsidRDefault="00B54636">
      <w:pPr>
        <w:pStyle w:val="B10"/>
        <w:pPrChange w:id="6501" w:author="MCC160" w:date="2023-02-23T18:47:00Z">
          <w:pPr>
            <w:ind w:left="568" w:hanging="284"/>
          </w:pPr>
        </w:pPrChange>
      </w:pPr>
      <w:r w:rsidRPr="00B54636">
        <w:t>-</w:t>
      </w:r>
      <w:r w:rsidRPr="00B54636">
        <w:tab/>
        <w:t>UE (MCPTT client)</w:t>
      </w:r>
    </w:p>
    <w:p w:rsidR="00067051" w:rsidRPr="00874E7A" w:rsidRDefault="00067051" w:rsidP="00067051">
      <w:pPr>
        <w:pStyle w:val="B10"/>
        <w:rPr>
          <w:ins w:id="6502" w:author="MCC160" w:date="2023-01-17T10:34:00Z"/>
        </w:rPr>
      </w:pPr>
      <w:ins w:id="6503" w:author="MCC160" w:date="2023-01-17T10:34: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6504" w:author="MCC160" w:date="2023-01-17T10:34:00Z"/>
        </w:rPr>
        <w:pPrChange w:id="6505" w:author="MCC160" w:date="2023-02-23T18:47:00Z">
          <w:pPr>
            <w:ind w:left="568" w:hanging="284"/>
          </w:pPr>
        </w:pPrChange>
      </w:pPr>
      <w:del w:id="6506" w:author="MCC160" w:date="2023-01-17T10:34: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6507" w:author="MCC160" w:date="2023-02-23T18:47:00Z">
          <w:pPr>
            <w:keepNext/>
            <w:keepLines/>
            <w:spacing w:before="120"/>
            <w:ind w:left="1985" w:hanging="1985"/>
          </w:pPr>
        </w:pPrChange>
      </w:pPr>
      <w:r w:rsidRPr="00B54636">
        <w:t>Preamble:</w:t>
      </w:r>
    </w:p>
    <w:p w:rsidR="00E61C34" w:rsidRPr="00874E7A" w:rsidRDefault="00E61C34" w:rsidP="00E61C34">
      <w:pPr>
        <w:pStyle w:val="B10"/>
        <w:rPr>
          <w:ins w:id="6508" w:author="MCC160" w:date="2023-01-18T13:38:00Z"/>
        </w:rPr>
      </w:pPr>
      <w:ins w:id="6509" w:author="MCC160" w:date="2023-01-18T13:38:00Z">
        <w:r w:rsidRPr="00874E7A">
          <w:t>-</w:t>
        </w:r>
        <w:r w:rsidRPr="00874E7A">
          <w:tab/>
        </w:r>
        <w:r>
          <w:t xml:space="preserve">The UE has performed procedure </w:t>
        </w:r>
      </w:ins>
      <w:ins w:id="6510" w:author="MCC160" w:date="2023-01-18T14:02:00Z">
        <w:r w:rsidR="008754C1">
          <w:t>'</w:t>
        </w:r>
      </w:ins>
      <w:ins w:id="6511" w:author="MCC160" w:date="2023-01-18T13:38:00Z">
        <w:r>
          <w:t>MCPTT UE registration</w:t>
        </w:r>
      </w:ins>
      <w:ins w:id="6512" w:author="MCC160" w:date="2023-01-18T14:15:00Z">
        <w:r w:rsidR="006F6CCD">
          <w:t>'</w:t>
        </w:r>
      </w:ins>
      <w:ins w:id="6513" w:author="MCC160" w:date="2023-01-18T13:38:00Z">
        <w:r>
          <w:t xml:space="preserve"> as specified in TS 36.579-1 [2] clause 5.4.2.</w:t>
        </w:r>
      </w:ins>
    </w:p>
    <w:p w:rsidR="00E61C34" w:rsidRPr="00874E7A" w:rsidRDefault="00E61C34" w:rsidP="00E61C34">
      <w:pPr>
        <w:pStyle w:val="B10"/>
        <w:rPr>
          <w:ins w:id="6514" w:author="MCC160" w:date="2023-01-18T13:38:00Z"/>
        </w:rPr>
      </w:pPr>
      <w:ins w:id="6515" w:author="MCC160" w:date="2023-01-18T13:38:00Z">
        <w:r w:rsidRPr="00874E7A">
          <w:t>-</w:t>
        </w:r>
        <w:r w:rsidRPr="00874E7A">
          <w:tab/>
        </w:r>
        <w:r>
          <w:t xml:space="preserve">The UE has performed procedure </w:t>
        </w:r>
      </w:ins>
      <w:ins w:id="6516" w:author="MCC160" w:date="2023-01-18T14:02:00Z">
        <w:r w:rsidR="008754C1">
          <w:t>'</w:t>
        </w:r>
      </w:ins>
      <w:ins w:id="6517" w:author="MCC160" w:date="2023-01-18T13:38:00Z">
        <w:r>
          <w:t>MCX Authorization/Configuration and Key Generation</w:t>
        </w:r>
      </w:ins>
      <w:ins w:id="6518" w:author="MCC160" w:date="2023-01-18T14:15:00Z">
        <w:r w:rsidR="006F6CCD">
          <w:t>'</w:t>
        </w:r>
      </w:ins>
      <w:ins w:id="6519" w:author="MCC160" w:date="2023-01-18T13:38:00Z">
        <w:r>
          <w:t xml:space="preserve"> as specified in TS 36.579-1 [2] clause 5.3.2.</w:t>
        </w:r>
      </w:ins>
    </w:p>
    <w:p w:rsidR="00B54636" w:rsidRPr="00B54636" w:rsidDel="00E61C34" w:rsidRDefault="00B54636">
      <w:pPr>
        <w:pStyle w:val="B10"/>
        <w:rPr>
          <w:del w:id="6520" w:author="MCC160" w:date="2023-01-18T13:38:00Z"/>
        </w:rPr>
        <w:pPrChange w:id="6521" w:author="MCC160" w:date="2023-02-23T18:47:00Z">
          <w:pPr>
            <w:ind w:left="568" w:hanging="284"/>
          </w:pPr>
        </w:pPrChange>
      </w:pPr>
      <w:del w:id="6522" w:author="MCC160" w:date="2023-01-18T13:38: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6523" w:author="MCC160" w:date="2023-01-18T13:38:00Z"/>
        </w:rPr>
        <w:pPrChange w:id="6524" w:author="MCC160" w:date="2023-02-23T18:47:00Z">
          <w:pPr>
            <w:ind w:left="568" w:hanging="284"/>
          </w:pPr>
        </w:pPrChange>
      </w:pPr>
      <w:del w:id="6525" w:author="MCC160" w:date="2023-01-18T13:38: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6526" w:author="MCC160" w:date="2023-02-23T18:47:00Z">
          <w:pPr>
            <w:ind w:left="568" w:hanging="284"/>
          </w:pPr>
        </w:pPrChange>
      </w:pPr>
      <w:r w:rsidRPr="00B54636">
        <w:t>-</w:t>
      </w:r>
      <w:r w:rsidRPr="00B54636">
        <w:tab/>
        <w:t>UE States at the end of the preamble</w:t>
      </w:r>
    </w:p>
    <w:p w:rsidR="00B54636" w:rsidRPr="00B54636" w:rsidRDefault="00B54636">
      <w:pPr>
        <w:pStyle w:val="B2"/>
        <w:pPrChange w:id="6527" w:author="MCC160" w:date="2023-02-23T18:47:00Z">
          <w:pPr>
            <w:ind w:left="851" w:hanging="284"/>
          </w:pPr>
        </w:pPrChange>
      </w:pPr>
      <w:r w:rsidRPr="00B54636">
        <w:t>-</w:t>
      </w:r>
      <w:r w:rsidRPr="00B54636">
        <w:tab/>
        <w:t>The UE is in E-UTRA Registered, Idle Mode state.</w:t>
      </w:r>
    </w:p>
    <w:p w:rsidR="00B54636" w:rsidRPr="00B54636" w:rsidRDefault="00B54636">
      <w:pPr>
        <w:pStyle w:val="B2"/>
        <w:pPrChange w:id="6528" w:author="MCC160" w:date="2023-02-23T18:47: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6529" w:author="MCC160" w:date="2023-02-23T18:47:00Z">
          <w:pPr>
            <w:keepNext/>
            <w:keepLines/>
            <w:spacing w:before="120"/>
            <w:ind w:left="1985" w:hanging="1985"/>
          </w:pPr>
        </w:pPrChange>
      </w:pPr>
      <w:r w:rsidRPr="00B54636">
        <w:t>6.1.1.16.3.2</w:t>
      </w:r>
      <w:r w:rsidRPr="00B54636">
        <w:tab/>
        <w:t>Test procedure sequence</w:t>
      </w:r>
    </w:p>
    <w:p w:rsidR="00B54636" w:rsidRPr="00B54636" w:rsidRDefault="00B54636">
      <w:pPr>
        <w:pStyle w:val="TH"/>
        <w:pPrChange w:id="6530" w:author="MCC160" w:date="2023-02-23T18:47:00Z">
          <w:pPr>
            <w:keepNext/>
            <w:keepLines/>
            <w:spacing w:before="60"/>
            <w:jc w:val="center"/>
          </w:pPr>
        </w:pPrChange>
      </w:pPr>
      <w:r w:rsidRPr="00B54636">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4636" w:rsidRPr="00B54636" w:rsidTr="00FB0651">
        <w:tc>
          <w:tcPr>
            <w:tcW w:w="64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531" w:author="MCC160" w:date="2023-02-23T18:47:00Z">
                <w:pPr>
                  <w:keepNext/>
                  <w:keepLines/>
                  <w:spacing w:after="0"/>
                  <w:jc w:val="center"/>
                </w:pPr>
              </w:pPrChange>
            </w:pPr>
            <w:r w:rsidRPr="00B54636">
              <w:rPr>
                <w:lang w:val="fr-FR"/>
              </w:rPr>
              <w:t>St</w:t>
            </w:r>
          </w:p>
        </w:tc>
        <w:tc>
          <w:tcPr>
            <w:tcW w:w="3970"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532" w:author="MCC160" w:date="2023-02-23T18:47:00Z">
                <w:pPr>
                  <w:keepNext/>
                  <w:keepLines/>
                  <w:spacing w:after="0"/>
                  <w:jc w:val="center"/>
                </w:pPr>
              </w:pPrChange>
            </w:pPr>
            <w:r w:rsidRPr="00B5463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533" w:author="MCC160" w:date="2023-02-23T18:47:00Z">
                <w:pPr>
                  <w:keepNext/>
                  <w:keepLines/>
                  <w:spacing w:after="0"/>
                  <w:jc w:val="center"/>
                </w:pPr>
              </w:pPrChange>
            </w:pPr>
            <w:r w:rsidRPr="00B54636">
              <w:rPr>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534" w:author="MCC160" w:date="2023-02-23T18:47:00Z">
                <w:pPr>
                  <w:keepNext/>
                  <w:keepLines/>
                  <w:spacing w:after="0"/>
                  <w:jc w:val="center"/>
                </w:pPr>
              </w:pPrChange>
            </w:pPr>
            <w:r w:rsidRPr="00B54636">
              <w:rPr>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535" w:author="MCC160" w:date="2023-02-23T18:47:00Z">
                <w:pPr>
                  <w:keepNext/>
                  <w:keepLines/>
                  <w:spacing w:after="0"/>
                  <w:jc w:val="center"/>
                </w:pPr>
              </w:pPrChange>
            </w:pPr>
            <w:r w:rsidRPr="00B54636">
              <w:rPr>
                <w:lang w:val="fr-FR"/>
              </w:rPr>
              <w:t>Verdict</w:t>
            </w:r>
          </w:p>
        </w:tc>
      </w:tr>
      <w:tr w:rsidR="00B54636" w:rsidRPr="00B54636" w:rsidTr="00FB0651">
        <w:tc>
          <w:tcPr>
            <w:tcW w:w="64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536" w:author="MCC160" w:date="2023-02-23T18:47:00Z">
                <w:pPr>
                  <w:keepNext/>
                  <w:keepLines/>
                  <w:spacing w:after="0"/>
                  <w:jc w:val="center"/>
                </w:pPr>
              </w:pPrChange>
            </w:pPr>
          </w:p>
        </w:tc>
        <w:tc>
          <w:tcPr>
            <w:tcW w:w="3970"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537"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538" w:author="MCC160" w:date="2023-02-23T18:47:00Z">
                <w:pPr>
                  <w:keepNext/>
                  <w:keepLines/>
                  <w:spacing w:after="0"/>
                  <w:jc w:val="center"/>
                </w:pPr>
              </w:pPrChange>
            </w:pPr>
            <w:r w:rsidRPr="00B5463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539" w:author="MCC160" w:date="2023-02-23T18:47:00Z">
                <w:pPr>
                  <w:keepNext/>
                  <w:keepLines/>
                  <w:spacing w:after="0"/>
                  <w:jc w:val="center"/>
                </w:pPr>
              </w:pPrChange>
            </w:pPr>
            <w:r w:rsidRPr="00B54636">
              <w:rPr>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540" w:author="MCC160" w:date="2023-02-23T18:47: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541" w:author="MCC160" w:date="2023-02-23T18:47:00Z">
                <w:pPr>
                  <w:keepNext/>
                  <w:keepLines/>
                  <w:spacing w:after="0"/>
                  <w:jc w:val="center"/>
                </w:pPr>
              </w:pPrChange>
            </w:pP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542" w:author="MCC160" w:date="2023-02-23T18:47:00Z">
                <w:pPr>
                  <w:keepNext/>
                  <w:keepLines/>
                  <w:spacing w:after="0"/>
                  <w:jc w:val="center"/>
                </w:pPr>
              </w:pPrChange>
            </w:pPr>
            <w:r w:rsidRPr="00B5463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543" w:author="MCC160" w:date="2023-02-23T18:47:00Z">
                <w:pPr>
                  <w:keepNext/>
                  <w:keepLines/>
                  <w:spacing w:after="0"/>
                </w:pPr>
              </w:pPrChange>
            </w:pPr>
            <w:r w:rsidRPr="00B54636">
              <w:rPr>
                <w:lang w:val="fr-FR"/>
              </w:rPr>
              <w:t xml:space="preserve">Check: </w:t>
            </w:r>
            <w:del w:id="6544" w:author="MCC160" w:date="2023-01-18T17:58:00Z">
              <w:r w:rsidRPr="00B54636" w:rsidDel="00885AE6">
                <w:rPr>
                  <w:lang w:val="fr-FR"/>
                </w:rPr>
                <w:delText xml:space="preserve">Is the procedure for </w:delText>
              </w:r>
            </w:del>
            <w:ins w:id="6545" w:author="MCC160" w:date="2023-01-18T17:58:00Z">
              <w:r w:rsidR="00885AE6">
                <w:rPr>
                  <w:lang w:val="fr-FR"/>
                </w:rPr>
                <w:t xml:space="preserve">Does the UE (MCPTT client) correctly perform procedure </w:t>
              </w:r>
            </w:ins>
            <w:ins w:id="6546" w:author="MCC160" w:date="2023-01-18T18:10:00Z">
              <w:r w:rsidR="0025743F">
                <w:rPr>
                  <w:lang w:val="fr-FR"/>
                </w:rPr>
                <w:t>'</w:t>
              </w:r>
            </w:ins>
            <w:r w:rsidRPr="00B54636">
              <w:rPr>
                <w:lang w:val="fr-FR"/>
              </w:rPr>
              <w:t>MCX SIP MESSAGE CT</w:t>
            </w:r>
            <w:ins w:id="6547" w:author="MCC160" w:date="2023-01-18T20:26:00Z">
              <w:r w:rsidR="008C6B31">
                <w:rPr>
                  <w:lang w:val="fr-FR"/>
                </w:rPr>
                <w:t>'</w:t>
              </w:r>
            </w:ins>
            <w:r w:rsidRPr="00B54636">
              <w:rPr>
                <w:lang w:val="fr-FR"/>
              </w:rPr>
              <w:t xml:space="preserve"> as described in TS 36.579-1 [2] Table 5.3.33.3-1</w:t>
            </w:r>
            <w:del w:id="6548" w:author="MCC160" w:date="2023-01-18T20:26:00Z">
              <w:r w:rsidRPr="00B54636" w:rsidDel="008C6B31">
                <w:rPr>
                  <w:lang w:val="fr-FR"/>
                </w:rPr>
                <w:delText>,</w:delText>
              </w:r>
            </w:del>
            <w:r w:rsidRPr="00B54636">
              <w:rPr>
                <w:lang w:val="fr-FR"/>
              </w:rPr>
              <w:t xml:space="preserve"> informing about an emergency alert</w:t>
            </w:r>
            <w:del w:id="6549" w:author="MCC160" w:date="2023-01-18T20:26:00Z">
              <w:r w:rsidRPr="00B54636" w:rsidDel="008C6B31">
                <w:rPr>
                  <w:lang w:val="fr-FR"/>
                </w:rPr>
                <w:delText>,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550"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551" w:author="MCC160" w:date="2023-02-23T18:47:00Z">
                <w:pPr>
                  <w:keepNext/>
                  <w:keepLines/>
                  <w:spacing w:after="0"/>
                </w:pPr>
              </w:pPrChange>
            </w:pPr>
            <w:r w:rsidRPr="00B5463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552" w:author="MCC160" w:date="2023-02-23T18:47: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553" w:author="MCC160" w:date="2023-02-23T18:47:00Z">
                <w:pPr>
                  <w:keepNext/>
                  <w:keepLines/>
                  <w:spacing w:after="0"/>
                  <w:jc w:val="center"/>
                </w:pPr>
              </w:pPrChange>
            </w:pPr>
            <w:r w:rsidRPr="00B54636">
              <w:rPr>
                <w:lang w:val="fr-FR"/>
              </w:rPr>
              <w:t>P</w:t>
            </w:r>
          </w:p>
        </w:tc>
      </w:tr>
      <w:tr w:rsidR="00B546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554" w:author="MCC160" w:date="2023-02-23T18:47:00Z">
                <w:pPr>
                  <w:keepNext/>
                  <w:keepLines/>
                  <w:spacing w:after="0"/>
                  <w:jc w:val="center"/>
                </w:pPr>
              </w:pPrChange>
            </w:pPr>
            <w:r w:rsidRPr="00B54636">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555" w:author="MCC160" w:date="2023-02-23T18:47: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556"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557"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558"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559" w:author="MCC160" w:date="2023-02-23T18:47:00Z">
                <w:pPr>
                  <w:keepNext/>
                  <w:keepLines/>
                  <w:spacing w:after="0"/>
                  <w:jc w:val="center"/>
                </w:pPr>
              </w:pPrChange>
            </w:pPr>
            <w:r w:rsidRPr="00B54636">
              <w:rPr>
                <w:lang w:val="fr-FR"/>
              </w:rPr>
              <w:t>-</w:t>
            </w:r>
          </w:p>
        </w:tc>
      </w:tr>
      <w:tr w:rsidR="00590136" w:rsidRPr="00B54636" w:rsidTr="00FB0651">
        <w:trPr>
          <w:ins w:id="6560" w:author="MCC160" w:date="2023-01-19T17:17:00Z"/>
        </w:trPr>
        <w:tc>
          <w:tcPr>
            <w:tcW w:w="649" w:type="dxa"/>
            <w:tcBorders>
              <w:top w:val="single" w:sz="4" w:space="0" w:color="auto"/>
              <w:left w:val="single" w:sz="4" w:space="0" w:color="auto"/>
              <w:bottom w:val="single" w:sz="4" w:space="0" w:color="auto"/>
              <w:right w:val="single" w:sz="4" w:space="0" w:color="auto"/>
            </w:tcBorders>
          </w:tcPr>
          <w:p w:rsidR="00590136" w:rsidRPr="00B54636" w:rsidRDefault="00590136">
            <w:pPr>
              <w:pStyle w:val="TAC"/>
              <w:rPr>
                <w:ins w:id="6561" w:author="MCC160" w:date="2023-01-19T17:17:00Z"/>
                <w:szCs w:val="18"/>
                <w:lang w:val="fr-FR"/>
              </w:rPr>
              <w:pPrChange w:id="6562" w:author="MCC160" w:date="2023-02-23T18:47:00Z">
                <w:pPr>
                  <w:keepNext/>
                  <w:keepLines/>
                  <w:spacing w:after="0"/>
                  <w:jc w:val="center"/>
                </w:pPr>
              </w:pPrChange>
            </w:pPr>
            <w:ins w:id="6563" w:author="MCC160" w:date="2023-01-19T17:17:00Z">
              <w:r w:rsidRPr="004E0A51">
                <w:t>-</w:t>
              </w:r>
            </w:ins>
          </w:p>
        </w:tc>
        <w:tc>
          <w:tcPr>
            <w:tcW w:w="3970" w:type="dxa"/>
            <w:tcBorders>
              <w:top w:val="single" w:sz="4" w:space="0" w:color="auto"/>
              <w:left w:val="single" w:sz="4" w:space="0" w:color="auto"/>
              <w:bottom w:val="single" w:sz="4" w:space="0" w:color="auto"/>
              <w:right w:val="single" w:sz="4" w:space="0" w:color="auto"/>
            </w:tcBorders>
          </w:tcPr>
          <w:p w:rsidR="00590136" w:rsidRPr="00B54636" w:rsidRDefault="00590136">
            <w:pPr>
              <w:pStyle w:val="TAL"/>
              <w:rPr>
                <w:ins w:id="6564" w:author="MCC160" w:date="2023-01-19T17:17:00Z"/>
                <w:lang w:val="fr-FR"/>
              </w:rPr>
              <w:pPrChange w:id="6565" w:author="MCC160" w:date="2023-02-23T18:47:00Z">
                <w:pPr>
                  <w:keepNext/>
                  <w:keepLines/>
                  <w:spacing w:after="0"/>
                </w:pPr>
              </w:pPrChange>
            </w:pPr>
            <w:ins w:id="6566" w:author="MCC160" w:date="2023-01-19T17:17:00Z">
              <w:r w:rsidRPr="004E0A51">
                <w:t xml:space="preserve">EXCEPTION: Step </w:t>
              </w:r>
              <w:r>
                <w:t>3</w:t>
              </w:r>
              <w:r w:rsidRPr="004E0A51">
                <w:t xml:space="preserve">a1 describes behaviour that depends on the UE implementation; the "lower case letter" identifies a step sequence that take place if the UE displays </w:t>
              </w:r>
            </w:ins>
            <w:ins w:id="6567" w:author="MCC160" w:date="2023-01-19T17:18:00Z">
              <w:r>
                <w:t xml:space="preserve">an indication and </w:t>
              </w:r>
            </w:ins>
            <w:ins w:id="6568" w:author="MCC160" w:date="2023-01-19T17:19:00Z">
              <w:r w:rsidR="00391468" w:rsidRPr="00391468">
                <w:t>associated information</w:t>
              </w:r>
              <w:r w:rsidR="00391468">
                <w:t xml:space="preserve"> incase of an emergency alert</w:t>
              </w:r>
            </w:ins>
            <w:ins w:id="6569" w:author="MCC160" w:date="2023-01-19T17:17:00Z">
              <w:r w:rsidRPr="004E0A51">
                <w:t>.</w:t>
              </w:r>
            </w:ins>
          </w:p>
        </w:tc>
        <w:tc>
          <w:tcPr>
            <w:tcW w:w="709" w:type="dxa"/>
            <w:tcBorders>
              <w:top w:val="single" w:sz="4" w:space="0" w:color="auto"/>
              <w:left w:val="single" w:sz="4" w:space="0" w:color="auto"/>
              <w:bottom w:val="single" w:sz="4" w:space="0" w:color="auto"/>
              <w:right w:val="single" w:sz="4" w:space="0" w:color="auto"/>
            </w:tcBorders>
          </w:tcPr>
          <w:p w:rsidR="00590136" w:rsidRPr="00B54636" w:rsidRDefault="00590136">
            <w:pPr>
              <w:pStyle w:val="TAC"/>
              <w:rPr>
                <w:ins w:id="6570" w:author="MCC160" w:date="2023-01-19T17:17:00Z"/>
                <w:szCs w:val="18"/>
                <w:lang w:val="fr-FR"/>
              </w:rPr>
              <w:pPrChange w:id="6571" w:author="MCC160" w:date="2023-02-23T18:47:00Z">
                <w:pPr>
                  <w:keepNext/>
                  <w:keepLines/>
                  <w:spacing w:after="0"/>
                  <w:jc w:val="center"/>
                </w:pPr>
              </w:pPrChange>
            </w:pPr>
            <w:ins w:id="6572" w:author="MCC160" w:date="2023-01-19T17:17:00Z">
              <w:r w:rsidRPr="004E0A51">
                <w:t>-</w:t>
              </w:r>
            </w:ins>
          </w:p>
        </w:tc>
        <w:tc>
          <w:tcPr>
            <w:tcW w:w="2978" w:type="dxa"/>
            <w:tcBorders>
              <w:top w:val="single" w:sz="4" w:space="0" w:color="auto"/>
              <w:left w:val="single" w:sz="4" w:space="0" w:color="auto"/>
              <w:bottom w:val="single" w:sz="4" w:space="0" w:color="auto"/>
              <w:right w:val="single" w:sz="4" w:space="0" w:color="auto"/>
            </w:tcBorders>
          </w:tcPr>
          <w:p w:rsidR="00590136" w:rsidRPr="00B54636" w:rsidRDefault="00590136">
            <w:pPr>
              <w:pStyle w:val="TAL"/>
              <w:rPr>
                <w:ins w:id="6573" w:author="MCC160" w:date="2023-01-19T17:17:00Z"/>
                <w:szCs w:val="18"/>
                <w:lang w:val="fr-FR"/>
              </w:rPr>
              <w:pPrChange w:id="6574" w:author="MCC160" w:date="2023-02-23T18:47:00Z">
                <w:pPr>
                  <w:keepNext/>
                  <w:keepLines/>
                  <w:spacing w:after="0"/>
                </w:pPr>
              </w:pPrChange>
            </w:pPr>
            <w:ins w:id="6575" w:author="MCC160" w:date="2023-01-19T17:17:00Z">
              <w:r w:rsidRPr="004E0A51">
                <w:t>-</w:t>
              </w:r>
            </w:ins>
          </w:p>
        </w:tc>
        <w:tc>
          <w:tcPr>
            <w:tcW w:w="567" w:type="dxa"/>
            <w:tcBorders>
              <w:top w:val="single" w:sz="4" w:space="0" w:color="auto"/>
              <w:left w:val="single" w:sz="4" w:space="0" w:color="auto"/>
              <w:bottom w:val="single" w:sz="4" w:space="0" w:color="auto"/>
              <w:right w:val="single" w:sz="4" w:space="0" w:color="auto"/>
            </w:tcBorders>
          </w:tcPr>
          <w:p w:rsidR="00590136" w:rsidRPr="00B54636" w:rsidRDefault="00590136">
            <w:pPr>
              <w:pStyle w:val="TAC"/>
              <w:rPr>
                <w:ins w:id="6576" w:author="MCC160" w:date="2023-01-19T17:17:00Z"/>
                <w:lang w:val="fr-FR"/>
              </w:rPr>
              <w:pPrChange w:id="6577" w:author="MCC160" w:date="2023-02-23T18:47:00Z">
                <w:pPr>
                  <w:keepNext/>
                  <w:keepLines/>
                  <w:spacing w:after="0"/>
                  <w:jc w:val="center"/>
                </w:pPr>
              </w:pPrChange>
            </w:pPr>
            <w:ins w:id="6578" w:author="MCC160" w:date="2023-01-19T17:17:00Z">
              <w:r w:rsidRPr="004E0A51">
                <w:t>-</w:t>
              </w:r>
            </w:ins>
          </w:p>
        </w:tc>
        <w:tc>
          <w:tcPr>
            <w:tcW w:w="892" w:type="dxa"/>
            <w:tcBorders>
              <w:top w:val="single" w:sz="4" w:space="0" w:color="auto"/>
              <w:left w:val="single" w:sz="4" w:space="0" w:color="auto"/>
              <w:bottom w:val="single" w:sz="4" w:space="0" w:color="auto"/>
              <w:right w:val="single" w:sz="4" w:space="0" w:color="auto"/>
            </w:tcBorders>
          </w:tcPr>
          <w:p w:rsidR="00590136" w:rsidRPr="00B54636" w:rsidRDefault="00590136">
            <w:pPr>
              <w:pStyle w:val="TAC"/>
              <w:rPr>
                <w:ins w:id="6579" w:author="MCC160" w:date="2023-01-19T17:17:00Z"/>
                <w:lang w:val="fr-FR"/>
              </w:rPr>
              <w:pPrChange w:id="6580" w:author="MCC160" w:date="2023-02-23T18:47:00Z">
                <w:pPr>
                  <w:keepNext/>
                  <w:keepLines/>
                  <w:spacing w:after="0"/>
                  <w:jc w:val="center"/>
                </w:pPr>
              </w:pPrChange>
            </w:pPr>
            <w:ins w:id="6581" w:author="MCC160" w:date="2023-01-19T17:17:00Z">
              <w:r w:rsidRPr="004E0A51">
                <w:t>-</w:t>
              </w:r>
            </w:ins>
          </w:p>
        </w:tc>
      </w:tr>
      <w:tr w:rsidR="005901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582" w:author="MCC160" w:date="2023-02-23T18:47:00Z">
                <w:pPr>
                  <w:keepNext/>
                  <w:keepLines/>
                  <w:spacing w:after="0"/>
                  <w:jc w:val="center"/>
                </w:pPr>
              </w:pPrChange>
            </w:pPr>
            <w:r w:rsidRPr="00B54636">
              <w:rPr>
                <w:lang w:val="fr-FR"/>
              </w:rPr>
              <w:t>3</w:t>
            </w:r>
            <w:ins w:id="6583" w:author="MCC160" w:date="2023-01-19T17:22:00Z">
              <w:r w:rsidR="00BB25DA">
                <w:rPr>
                  <w:lang w:val="fr-FR"/>
                </w:rPr>
                <w:t>a1</w:t>
              </w:r>
            </w:ins>
          </w:p>
        </w:tc>
        <w:tc>
          <w:tcPr>
            <w:tcW w:w="3970" w:type="dxa"/>
            <w:tcBorders>
              <w:top w:val="single" w:sz="4" w:space="0" w:color="auto"/>
              <w:left w:val="single" w:sz="4" w:space="0" w:color="auto"/>
              <w:bottom w:val="single" w:sz="4" w:space="0" w:color="auto"/>
              <w:right w:val="single" w:sz="4" w:space="0" w:color="auto"/>
            </w:tcBorders>
            <w:hideMark/>
          </w:tcPr>
          <w:p w:rsidR="00590136" w:rsidRDefault="00BB25DA">
            <w:pPr>
              <w:pStyle w:val="TAL"/>
              <w:rPr>
                <w:ins w:id="6584" w:author="MCC160" w:date="2023-01-18T20:27:00Z"/>
                <w:lang w:val="fr-FR"/>
              </w:rPr>
              <w:pPrChange w:id="6585" w:author="MCC160" w:date="2023-02-23T18:47:00Z">
                <w:pPr>
                  <w:keepNext/>
                  <w:keepLines/>
                  <w:spacing w:after="0"/>
                </w:pPr>
              </w:pPrChange>
            </w:pPr>
            <w:ins w:id="6586" w:author="MCC160" w:date="2023-01-19T17:22:00Z">
              <w:r w:rsidRPr="00BB25DA">
                <w:rPr>
                  <w:lang w:val="fr-FR"/>
                </w:rPr>
                <w:t>IF pc_MCX_DisplayInfoEmergency</w:t>
              </w:r>
              <w:r>
                <w:rPr>
                  <w:lang w:val="fr-FR"/>
                </w:rPr>
                <w:t>Alert</w:t>
              </w:r>
              <w:r w:rsidRPr="00BB25DA">
                <w:rPr>
                  <w:lang w:val="fr-FR"/>
                </w:rPr>
                <w:t xml:space="preserve"> THEN </w:t>
              </w:r>
            </w:ins>
            <w:r w:rsidR="00590136" w:rsidRPr="00B54636">
              <w:rPr>
                <w:lang w:val="fr-FR"/>
              </w:rPr>
              <w:t xml:space="preserve">Check: Does the UE (MCPTT </w:t>
            </w:r>
            <w:del w:id="6587" w:author="MCC160" w:date="2023-01-19T18:17:00Z">
              <w:r w:rsidR="00590136" w:rsidRPr="00B54636" w:rsidDel="00127901">
                <w:rPr>
                  <w:lang w:val="fr-FR"/>
                </w:rPr>
                <w:delText>C</w:delText>
              </w:r>
            </w:del>
            <w:ins w:id="6588" w:author="MCC160" w:date="2023-01-19T18:17:00Z">
              <w:r w:rsidR="00127901">
                <w:rPr>
                  <w:lang w:val="fr-FR"/>
                </w:rPr>
                <w:t>c</w:t>
              </w:r>
            </w:ins>
            <w:r w:rsidR="00590136" w:rsidRPr="00B54636">
              <w:rPr>
                <w:lang w:val="fr-FR"/>
              </w:rPr>
              <w:t>lient) notify the user of the emergency alert?</w:t>
            </w:r>
            <w:del w:id="6589" w:author="MCC160" w:date="2023-01-18T20:27:00Z">
              <w:r w:rsidR="00590136" w:rsidRPr="00B54636" w:rsidDel="008C6B31">
                <w:rPr>
                  <w:lang w:val="fr-FR"/>
                </w:rPr>
                <w:delText xml:space="preserve"> </w:delText>
              </w:r>
            </w:del>
          </w:p>
          <w:p w:rsidR="00590136" w:rsidRPr="00B54636" w:rsidRDefault="00590136">
            <w:pPr>
              <w:pStyle w:val="TAL"/>
              <w:rPr>
                <w:lang w:val="fr-FR"/>
              </w:rPr>
              <w:pPrChange w:id="6590" w:author="MCC160" w:date="2023-02-23T18:47:00Z">
                <w:pPr>
                  <w:keepNext/>
                  <w:keepLines/>
                  <w:spacing w:after="0"/>
                </w:pPr>
              </w:pPrChange>
            </w:pPr>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591"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L"/>
              <w:rPr>
                <w:lang w:val="fr-FR"/>
              </w:rPr>
              <w:pPrChange w:id="6592" w:author="MCC160" w:date="2023-02-23T18:47:00Z">
                <w:pPr>
                  <w:keepNext/>
                  <w:keepLines/>
                  <w:spacing w:after="0"/>
                </w:pPr>
              </w:pPrChange>
            </w:pPr>
            <w:r w:rsidRPr="00B5463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593" w:author="MCC160" w:date="2023-02-23T18:47: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594" w:author="MCC160" w:date="2023-02-23T18:47:00Z">
                <w:pPr>
                  <w:keepNext/>
                  <w:keepLines/>
                  <w:spacing w:after="0"/>
                  <w:jc w:val="center"/>
                </w:pPr>
              </w:pPrChange>
            </w:pPr>
            <w:r w:rsidRPr="00B54636">
              <w:rPr>
                <w:lang w:val="fr-FR"/>
              </w:rPr>
              <w:t>P</w:t>
            </w:r>
          </w:p>
        </w:tc>
      </w:tr>
      <w:tr w:rsidR="005901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595" w:author="MCC160" w:date="2023-02-23T18:47:00Z">
                <w:pPr>
                  <w:keepNext/>
                  <w:keepLines/>
                  <w:spacing w:after="0"/>
                  <w:jc w:val="center"/>
                </w:pPr>
              </w:pPrChange>
            </w:pPr>
            <w:r w:rsidRPr="00B54636">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L"/>
              <w:rPr>
                <w:lang w:val="fr-FR"/>
              </w:rPr>
              <w:pPrChange w:id="6596" w:author="MCC160" w:date="2023-02-23T18:47:00Z">
                <w:pPr>
                  <w:keepNext/>
                  <w:keepLines/>
                  <w:spacing w:after="0"/>
                </w:pPr>
              </w:pPrChange>
            </w:pPr>
            <w:r w:rsidRPr="00B54636">
              <w:rPr>
                <w:lang w:val="fr-FR"/>
              </w:rPr>
              <w:t xml:space="preserve">Check: </w:t>
            </w:r>
            <w:del w:id="6597" w:author="MCC160" w:date="2023-01-18T17:58:00Z">
              <w:r w:rsidRPr="00B54636" w:rsidDel="00885AE6">
                <w:rPr>
                  <w:lang w:val="fr-FR"/>
                </w:rPr>
                <w:delText xml:space="preserve">Is the procedure for </w:delText>
              </w:r>
            </w:del>
            <w:ins w:id="6598" w:author="MCC160" w:date="2023-01-18T17:58:00Z">
              <w:r>
                <w:rPr>
                  <w:lang w:val="fr-FR"/>
                </w:rPr>
                <w:t xml:space="preserve">Does the UE (MCPTT client) correctly perform procedure </w:t>
              </w:r>
            </w:ins>
            <w:ins w:id="6599" w:author="MCC160" w:date="2023-01-18T18:10:00Z">
              <w:r>
                <w:rPr>
                  <w:lang w:val="fr-FR"/>
                </w:rPr>
                <w:t>'</w:t>
              </w:r>
            </w:ins>
            <w:r w:rsidRPr="00B54636">
              <w:rPr>
                <w:lang w:val="fr-FR"/>
              </w:rPr>
              <w:t>MCX SIP MESSAGE CT</w:t>
            </w:r>
            <w:ins w:id="6600" w:author="MCC160" w:date="2023-01-18T20:27:00Z">
              <w:r>
                <w:rPr>
                  <w:lang w:val="fr-FR"/>
                </w:rPr>
                <w:t>'</w:t>
              </w:r>
            </w:ins>
            <w:r w:rsidRPr="00B54636">
              <w:rPr>
                <w:lang w:val="fr-FR"/>
              </w:rPr>
              <w:t xml:space="preserve"> as described in TS 36.579-1 [2] Table 5.3.33.3-1</w:t>
            </w:r>
            <w:del w:id="6601" w:author="MCC160" w:date="2023-01-18T20:28:00Z">
              <w:r w:rsidRPr="00B54636" w:rsidDel="008C6B31">
                <w:rPr>
                  <w:lang w:val="fr-FR"/>
                </w:rPr>
                <w:delText>,</w:delText>
              </w:r>
            </w:del>
            <w:r w:rsidRPr="00B54636">
              <w:rPr>
                <w:lang w:val="fr-FR"/>
              </w:rPr>
              <w:t xml:space="preserve"> informing about cancellation of the emergency alert</w:t>
            </w:r>
            <w:del w:id="6602" w:author="MCC160" w:date="2023-01-18T20:28:00Z">
              <w:r w:rsidRPr="00B54636" w:rsidDel="008C6B31">
                <w:rPr>
                  <w:lang w:val="fr-FR"/>
                </w:rPr>
                <w:delText>, correctly performed</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szCs w:val="18"/>
                <w:lang w:val="fr-FR"/>
              </w:rPr>
              <w:pPrChange w:id="6603"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L"/>
              <w:rPr>
                <w:szCs w:val="18"/>
                <w:lang w:val="fr-FR"/>
              </w:rPr>
              <w:pPrChange w:id="6604" w:author="MCC160" w:date="2023-02-23T18:47:00Z">
                <w:pPr>
                  <w:keepNext/>
                  <w:keepLines/>
                  <w:spacing w:after="0"/>
                </w:pPr>
              </w:pPrChange>
            </w:pPr>
            <w:r w:rsidRPr="00B54636">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605" w:author="MCC160" w:date="2023-02-23T18:47: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606" w:author="MCC160" w:date="2023-02-23T18:47:00Z">
                <w:pPr>
                  <w:keepNext/>
                  <w:keepLines/>
                  <w:spacing w:after="0"/>
                  <w:jc w:val="center"/>
                </w:pPr>
              </w:pPrChange>
            </w:pPr>
            <w:r w:rsidRPr="00B54636">
              <w:rPr>
                <w:lang w:val="fr-FR"/>
              </w:rPr>
              <w:t>P</w:t>
            </w:r>
          </w:p>
        </w:tc>
      </w:tr>
      <w:tr w:rsidR="00590136" w:rsidRPr="00B54636" w:rsidTr="00FB0651">
        <w:tc>
          <w:tcPr>
            <w:tcW w:w="649"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607" w:author="MCC160" w:date="2023-02-23T18:47:00Z">
                <w:pPr>
                  <w:keepNext/>
                  <w:keepLines/>
                  <w:spacing w:after="0"/>
                  <w:jc w:val="center"/>
                </w:pPr>
              </w:pPrChange>
            </w:pPr>
            <w:r w:rsidRPr="00B54636">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L"/>
              <w:rPr>
                <w:lang w:val="fr-FR"/>
              </w:rPr>
              <w:pPrChange w:id="6608" w:author="MCC160" w:date="2023-02-23T18:47: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609"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L"/>
              <w:rPr>
                <w:rFonts w:eastAsia="MS Gothic"/>
                <w:lang w:val="fr-FR"/>
              </w:rPr>
              <w:pPrChange w:id="6610"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611"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590136" w:rsidRPr="00B54636" w:rsidRDefault="00590136">
            <w:pPr>
              <w:pStyle w:val="TAC"/>
              <w:rPr>
                <w:lang w:val="fr-FR"/>
              </w:rPr>
              <w:pPrChange w:id="6612" w:author="MCC160" w:date="2023-02-23T18:47:00Z">
                <w:pPr>
                  <w:keepNext/>
                  <w:keepLines/>
                  <w:spacing w:after="0"/>
                  <w:jc w:val="center"/>
                </w:pPr>
              </w:pPrChange>
            </w:pPr>
            <w:r w:rsidRPr="00B54636">
              <w:rPr>
                <w:lang w:val="fr-FR"/>
              </w:rPr>
              <w:t>-</w:t>
            </w:r>
          </w:p>
        </w:tc>
      </w:tr>
      <w:tr w:rsidR="00BB25DA" w:rsidRPr="00B54636" w:rsidTr="00FB0651">
        <w:trPr>
          <w:ins w:id="6613" w:author="MCC160" w:date="2023-01-19T17:22:00Z"/>
        </w:trPr>
        <w:tc>
          <w:tcPr>
            <w:tcW w:w="649" w:type="dxa"/>
            <w:tcBorders>
              <w:top w:val="single" w:sz="4" w:space="0" w:color="auto"/>
              <w:left w:val="single" w:sz="4" w:space="0" w:color="auto"/>
              <w:bottom w:val="single" w:sz="4" w:space="0" w:color="auto"/>
              <w:right w:val="single" w:sz="4" w:space="0" w:color="auto"/>
            </w:tcBorders>
          </w:tcPr>
          <w:p w:rsidR="00BB25DA" w:rsidRPr="00B54636" w:rsidRDefault="00BB25DA">
            <w:pPr>
              <w:pStyle w:val="TAC"/>
              <w:rPr>
                <w:ins w:id="6614" w:author="MCC160" w:date="2023-01-19T17:22:00Z"/>
                <w:szCs w:val="18"/>
                <w:lang w:val="fr-FR"/>
              </w:rPr>
              <w:pPrChange w:id="6615" w:author="MCC160" w:date="2023-02-23T18:47:00Z">
                <w:pPr>
                  <w:keepNext/>
                  <w:keepLines/>
                  <w:spacing w:after="0"/>
                  <w:jc w:val="center"/>
                </w:pPr>
              </w:pPrChange>
            </w:pPr>
            <w:ins w:id="6616" w:author="MCC160" w:date="2023-01-19T17:22:00Z">
              <w:r w:rsidRPr="004E0A51">
                <w:t>-</w:t>
              </w:r>
            </w:ins>
          </w:p>
        </w:tc>
        <w:tc>
          <w:tcPr>
            <w:tcW w:w="3970" w:type="dxa"/>
            <w:tcBorders>
              <w:top w:val="single" w:sz="4" w:space="0" w:color="auto"/>
              <w:left w:val="single" w:sz="4" w:space="0" w:color="auto"/>
              <w:bottom w:val="single" w:sz="4" w:space="0" w:color="auto"/>
              <w:right w:val="single" w:sz="4" w:space="0" w:color="auto"/>
            </w:tcBorders>
          </w:tcPr>
          <w:p w:rsidR="00BB25DA" w:rsidRPr="00B54636" w:rsidRDefault="00BB25DA">
            <w:pPr>
              <w:pStyle w:val="TAL"/>
              <w:rPr>
                <w:ins w:id="6617" w:author="MCC160" w:date="2023-01-19T17:22:00Z"/>
                <w:lang w:val="fr-FR"/>
              </w:rPr>
              <w:pPrChange w:id="6618" w:author="MCC160" w:date="2023-02-23T18:47:00Z">
                <w:pPr>
                  <w:keepNext/>
                  <w:keepLines/>
                  <w:spacing w:after="0"/>
                </w:pPr>
              </w:pPrChange>
            </w:pPr>
            <w:ins w:id="6619" w:author="MCC160" w:date="2023-01-19T17:22:00Z">
              <w:r w:rsidRPr="004E0A51">
                <w:t xml:space="preserve">EXCEPTION: Step </w:t>
              </w:r>
            </w:ins>
            <w:ins w:id="6620" w:author="MCC160" w:date="2023-01-19T17:23:00Z">
              <w:r>
                <w:t>6</w:t>
              </w:r>
            </w:ins>
            <w:ins w:id="6621" w:author="MCC160" w:date="2023-01-19T17:22:00Z">
              <w:r w:rsidRPr="004E0A51">
                <w:t xml:space="preserve">a1 describes behaviour that depends on the UE implementation; the "lower case letter" identifies a step sequence that take place if the UE displays </w:t>
              </w:r>
              <w:r>
                <w:t xml:space="preserve">an indication and </w:t>
              </w:r>
              <w:r w:rsidRPr="00391468">
                <w:t>associated information</w:t>
              </w:r>
              <w:r>
                <w:t xml:space="preserve"> incase of an emergency alert</w:t>
              </w:r>
            </w:ins>
            <w:ins w:id="6622" w:author="MCC160" w:date="2023-01-19T17:23:00Z">
              <w:r>
                <w:t xml:space="preserve"> cancellation</w:t>
              </w:r>
            </w:ins>
            <w:ins w:id="6623" w:author="MCC160" w:date="2023-01-19T17:22:00Z">
              <w:r w:rsidRPr="004E0A51">
                <w:t>.</w:t>
              </w:r>
            </w:ins>
          </w:p>
        </w:tc>
        <w:tc>
          <w:tcPr>
            <w:tcW w:w="709" w:type="dxa"/>
            <w:tcBorders>
              <w:top w:val="single" w:sz="4" w:space="0" w:color="auto"/>
              <w:left w:val="single" w:sz="4" w:space="0" w:color="auto"/>
              <w:bottom w:val="single" w:sz="4" w:space="0" w:color="auto"/>
              <w:right w:val="single" w:sz="4" w:space="0" w:color="auto"/>
            </w:tcBorders>
          </w:tcPr>
          <w:p w:rsidR="00BB25DA" w:rsidRPr="00B54636" w:rsidRDefault="00BB25DA">
            <w:pPr>
              <w:pStyle w:val="TAC"/>
              <w:rPr>
                <w:ins w:id="6624" w:author="MCC160" w:date="2023-01-19T17:22:00Z"/>
                <w:szCs w:val="18"/>
                <w:lang w:val="fr-FR"/>
              </w:rPr>
              <w:pPrChange w:id="6625" w:author="MCC160" w:date="2023-02-23T18:47:00Z">
                <w:pPr>
                  <w:keepNext/>
                  <w:keepLines/>
                  <w:spacing w:after="0"/>
                  <w:jc w:val="center"/>
                </w:pPr>
              </w:pPrChange>
            </w:pPr>
            <w:ins w:id="6626" w:author="MCC160" w:date="2023-01-19T17:22:00Z">
              <w:r w:rsidRPr="004E0A51">
                <w:t>-</w:t>
              </w:r>
            </w:ins>
          </w:p>
        </w:tc>
        <w:tc>
          <w:tcPr>
            <w:tcW w:w="2978" w:type="dxa"/>
            <w:tcBorders>
              <w:top w:val="single" w:sz="4" w:space="0" w:color="auto"/>
              <w:left w:val="single" w:sz="4" w:space="0" w:color="auto"/>
              <w:bottom w:val="single" w:sz="4" w:space="0" w:color="auto"/>
              <w:right w:val="single" w:sz="4" w:space="0" w:color="auto"/>
            </w:tcBorders>
          </w:tcPr>
          <w:p w:rsidR="00BB25DA" w:rsidRPr="00B54636" w:rsidRDefault="00BB25DA">
            <w:pPr>
              <w:pStyle w:val="TAL"/>
              <w:rPr>
                <w:ins w:id="6627" w:author="MCC160" w:date="2023-01-19T17:22:00Z"/>
                <w:szCs w:val="18"/>
                <w:lang w:val="fr-FR"/>
              </w:rPr>
              <w:pPrChange w:id="6628" w:author="MCC160" w:date="2023-02-23T18:47:00Z">
                <w:pPr>
                  <w:keepNext/>
                  <w:keepLines/>
                  <w:spacing w:after="0"/>
                </w:pPr>
              </w:pPrChange>
            </w:pPr>
            <w:ins w:id="6629" w:author="MCC160" w:date="2023-01-19T17:22:00Z">
              <w:r w:rsidRPr="004E0A51">
                <w:t>-</w:t>
              </w:r>
            </w:ins>
          </w:p>
        </w:tc>
        <w:tc>
          <w:tcPr>
            <w:tcW w:w="567" w:type="dxa"/>
            <w:tcBorders>
              <w:top w:val="single" w:sz="4" w:space="0" w:color="auto"/>
              <w:left w:val="single" w:sz="4" w:space="0" w:color="auto"/>
              <w:bottom w:val="single" w:sz="4" w:space="0" w:color="auto"/>
              <w:right w:val="single" w:sz="4" w:space="0" w:color="auto"/>
            </w:tcBorders>
          </w:tcPr>
          <w:p w:rsidR="00BB25DA" w:rsidRPr="00B54636" w:rsidRDefault="00BB25DA">
            <w:pPr>
              <w:pStyle w:val="TAC"/>
              <w:rPr>
                <w:ins w:id="6630" w:author="MCC160" w:date="2023-01-19T17:22:00Z"/>
                <w:lang w:val="fr-FR"/>
              </w:rPr>
              <w:pPrChange w:id="6631" w:author="MCC160" w:date="2023-02-23T18:47:00Z">
                <w:pPr>
                  <w:keepNext/>
                  <w:keepLines/>
                  <w:spacing w:after="0"/>
                  <w:jc w:val="center"/>
                </w:pPr>
              </w:pPrChange>
            </w:pPr>
            <w:ins w:id="6632" w:author="MCC160" w:date="2023-01-19T17:22:00Z">
              <w:r w:rsidRPr="004E0A51">
                <w:t>-</w:t>
              </w:r>
            </w:ins>
          </w:p>
        </w:tc>
        <w:tc>
          <w:tcPr>
            <w:tcW w:w="892" w:type="dxa"/>
            <w:tcBorders>
              <w:top w:val="single" w:sz="4" w:space="0" w:color="auto"/>
              <w:left w:val="single" w:sz="4" w:space="0" w:color="auto"/>
              <w:bottom w:val="single" w:sz="4" w:space="0" w:color="auto"/>
              <w:right w:val="single" w:sz="4" w:space="0" w:color="auto"/>
            </w:tcBorders>
          </w:tcPr>
          <w:p w:rsidR="00BB25DA" w:rsidRPr="00B54636" w:rsidRDefault="00BB25DA">
            <w:pPr>
              <w:pStyle w:val="TAC"/>
              <w:rPr>
                <w:ins w:id="6633" w:author="MCC160" w:date="2023-01-19T17:22:00Z"/>
                <w:lang w:val="fr-FR"/>
              </w:rPr>
              <w:pPrChange w:id="6634" w:author="MCC160" w:date="2023-02-23T18:47:00Z">
                <w:pPr>
                  <w:keepNext/>
                  <w:keepLines/>
                  <w:spacing w:after="0"/>
                  <w:jc w:val="center"/>
                </w:pPr>
              </w:pPrChange>
            </w:pPr>
            <w:ins w:id="6635" w:author="MCC160" w:date="2023-01-19T17:22:00Z">
              <w:r w:rsidRPr="004E0A51">
                <w:t>-</w:t>
              </w:r>
            </w:ins>
          </w:p>
        </w:tc>
      </w:tr>
      <w:tr w:rsidR="00BB25DA" w:rsidRPr="00B54636" w:rsidTr="00FB0651">
        <w:tc>
          <w:tcPr>
            <w:tcW w:w="649" w:type="dxa"/>
            <w:tcBorders>
              <w:top w:val="single" w:sz="4" w:space="0" w:color="auto"/>
              <w:left w:val="single" w:sz="4" w:space="0" w:color="auto"/>
              <w:bottom w:val="single" w:sz="4" w:space="0" w:color="auto"/>
              <w:right w:val="single" w:sz="4" w:space="0" w:color="auto"/>
            </w:tcBorders>
            <w:hideMark/>
          </w:tcPr>
          <w:p w:rsidR="00BB25DA" w:rsidRPr="00B54636" w:rsidRDefault="00BB25DA">
            <w:pPr>
              <w:pStyle w:val="TAC"/>
              <w:rPr>
                <w:lang w:val="fr-FR"/>
              </w:rPr>
              <w:pPrChange w:id="6636" w:author="MCC160" w:date="2023-02-23T18:47:00Z">
                <w:pPr>
                  <w:keepNext/>
                  <w:keepLines/>
                  <w:spacing w:after="0"/>
                  <w:jc w:val="center"/>
                </w:pPr>
              </w:pPrChange>
            </w:pPr>
            <w:r w:rsidRPr="00B54636">
              <w:rPr>
                <w:lang w:val="fr-FR"/>
              </w:rPr>
              <w:t>6</w:t>
            </w:r>
            <w:ins w:id="6637" w:author="MCC160" w:date="2023-01-19T17:23:00Z">
              <w:r>
                <w:rPr>
                  <w:lang w:val="fr-FR"/>
                </w:rPr>
                <w:t>a1</w:t>
              </w:r>
            </w:ins>
          </w:p>
        </w:tc>
        <w:tc>
          <w:tcPr>
            <w:tcW w:w="3970" w:type="dxa"/>
            <w:tcBorders>
              <w:top w:val="single" w:sz="4" w:space="0" w:color="auto"/>
              <w:left w:val="single" w:sz="4" w:space="0" w:color="auto"/>
              <w:bottom w:val="single" w:sz="4" w:space="0" w:color="auto"/>
              <w:right w:val="single" w:sz="4" w:space="0" w:color="auto"/>
            </w:tcBorders>
            <w:hideMark/>
          </w:tcPr>
          <w:p w:rsidR="00BB25DA" w:rsidRDefault="00BB25DA">
            <w:pPr>
              <w:pStyle w:val="TAL"/>
              <w:rPr>
                <w:ins w:id="6638" w:author="MCC160" w:date="2023-01-18T20:29:00Z"/>
                <w:lang w:val="fr-FR"/>
              </w:rPr>
              <w:pPrChange w:id="6639" w:author="MCC160" w:date="2023-02-23T18:47:00Z">
                <w:pPr>
                  <w:keepNext/>
                  <w:keepLines/>
                  <w:spacing w:after="0"/>
                </w:pPr>
              </w:pPrChange>
            </w:pPr>
            <w:r w:rsidRPr="00B54636">
              <w:rPr>
                <w:lang w:val="fr-FR"/>
              </w:rPr>
              <w:t xml:space="preserve">Check: Does the UE (MCPTT </w:t>
            </w:r>
            <w:del w:id="6640" w:author="MCC160" w:date="2023-01-19T18:17:00Z">
              <w:r w:rsidRPr="00B54636" w:rsidDel="00127901">
                <w:rPr>
                  <w:lang w:val="fr-FR"/>
                </w:rPr>
                <w:delText>C</w:delText>
              </w:r>
            </w:del>
            <w:ins w:id="6641" w:author="MCC160" w:date="2023-01-19T18:17:00Z">
              <w:r w:rsidR="00127901">
                <w:rPr>
                  <w:lang w:val="fr-FR"/>
                </w:rPr>
                <w:t>c</w:t>
              </w:r>
            </w:ins>
            <w:r w:rsidRPr="00B54636">
              <w:rPr>
                <w:lang w:val="fr-FR"/>
              </w:rPr>
              <w:t>lient) notify the user of the emergency alert cancellation?</w:t>
            </w:r>
            <w:del w:id="6642" w:author="MCC160" w:date="2023-01-18T20:28:00Z">
              <w:r w:rsidRPr="00B54636" w:rsidDel="00677F12">
                <w:rPr>
                  <w:lang w:val="fr-FR"/>
                </w:rPr>
                <w:delText xml:space="preserve"> </w:delText>
              </w:r>
            </w:del>
          </w:p>
          <w:p w:rsidR="00BB25DA" w:rsidRPr="00B54636" w:rsidRDefault="00BB25DA">
            <w:pPr>
              <w:pStyle w:val="TAL"/>
              <w:rPr>
                <w:lang w:val="fr-FR"/>
              </w:rPr>
              <w:pPrChange w:id="6643" w:author="MCC160" w:date="2023-02-23T18:47:00Z">
                <w:pPr>
                  <w:keepNext/>
                  <w:keepLines/>
                  <w:spacing w:after="0"/>
                </w:pPr>
              </w:pPrChange>
            </w:pPr>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B25DA" w:rsidRPr="00B54636" w:rsidRDefault="00BB25DA">
            <w:pPr>
              <w:pStyle w:val="TAC"/>
              <w:rPr>
                <w:szCs w:val="18"/>
                <w:lang w:val="fr-FR"/>
              </w:rPr>
              <w:pPrChange w:id="6644" w:author="MCC160" w:date="2023-02-23T18:47:00Z">
                <w:pPr>
                  <w:keepNext/>
                  <w:keepLines/>
                  <w:spacing w:after="0"/>
                  <w:jc w:val="center"/>
                </w:pPr>
              </w:pPrChange>
            </w:pPr>
            <w:r w:rsidRPr="00B5463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BB25DA" w:rsidRPr="00B54636" w:rsidRDefault="00BB25DA">
            <w:pPr>
              <w:pStyle w:val="TAL"/>
              <w:rPr>
                <w:szCs w:val="18"/>
                <w:lang w:val="fr-FR"/>
              </w:rPr>
              <w:pPrChange w:id="6645" w:author="MCC160" w:date="2023-02-23T18:47:00Z">
                <w:pPr>
                  <w:keepNext/>
                  <w:keepLines/>
                  <w:spacing w:after="0"/>
                </w:pPr>
              </w:pPrChange>
            </w:pPr>
            <w:r w:rsidRPr="00B5463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BB25DA" w:rsidRPr="00B54636" w:rsidRDefault="00BB25DA">
            <w:pPr>
              <w:pStyle w:val="TAC"/>
              <w:rPr>
                <w:lang w:val="fr-FR"/>
              </w:rPr>
              <w:pPrChange w:id="6646" w:author="MCC160" w:date="2023-02-23T18:47: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B25DA" w:rsidRPr="00B54636" w:rsidRDefault="00BB25DA">
            <w:pPr>
              <w:pStyle w:val="TAC"/>
              <w:rPr>
                <w:lang w:val="fr-FR"/>
              </w:rPr>
              <w:pPrChange w:id="6647" w:author="MCC160" w:date="2023-02-23T18:47:00Z">
                <w:pPr>
                  <w:keepNext/>
                  <w:keepLines/>
                  <w:spacing w:after="0"/>
                  <w:jc w:val="center"/>
                </w:pPr>
              </w:pPrChange>
            </w:pPr>
            <w:r w:rsidRPr="00B54636">
              <w:rPr>
                <w:lang w:val="fr-FR"/>
              </w:rPr>
              <w:t>P</w:t>
            </w:r>
          </w:p>
        </w:tc>
      </w:tr>
      <w:tr w:rsidR="00BB25DA" w:rsidRPr="00B54636" w:rsidTr="00FB0651">
        <w:tc>
          <w:tcPr>
            <w:tcW w:w="9765" w:type="dxa"/>
            <w:gridSpan w:val="6"/>
            <w:tcBorders>
              <w:top w:val="single" w:sz="4" w:space="0" w:color="auto"/>
              <w:left w:val="single" w:sz="4" w:space="0" w:color="auto"/>
              <w:bottom w:val="single" w:sz="4" w:space="0" w:color="auto"/>
              <w:right w:val="single" w:sz="4" w:space="0" w:color="auto"/>
            </w:tcBorders>
            <w:hideMark/>
          </w:tcPr>
          <w:p w:rsidR="00BB25DA" w:rsidRPr="00B54636" w:rsidRDefault="00BB25DA">
            <w:pPr>
              <w:pStyle w:val="TAN"/>
              <w:rPr>
                <w:lang w:val="fr-FR"/>
              </w:rPr>
              <w:pPrChange w:id="6648" w:author="MCC160" w:date="2023-02-23T18:47:00Z">
                <w:pPr>
                  <w:keepNext/>
                  <w:keepLines/>
                  <w:spacing w:after="0"/>
                  <w:ind w:left="851" w:hanging="851"/>
                </w:pPr>
              </w:pPrChange>
            </w:pPr>
            <w:r w:rsidRPr="00B54636">
              <w:rPr>
                <w:lang w:val="fr-FR"/>
              </w:rPr>
              <w:t>NOTE 1:</w:t>
            </w:r>
            <w:r w:rsidRPr="00B54636">
              <w:rPr>
                <w:lang w:val="fr-FR"/>
              </w:rPr>
              <w:tab/>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6649" w:author="MCC160" w:date="2023-02-23T18:47:00Z">
          <w:pPr>
            <w:keepNext/>
            <w:keepLines/>
            <w:spacing w:before="120"/>
            <w:ind w:left="1985" w:hanging="1985"/>
          </w:pPr>
        </w:pPrChange>
      </w:pPr>
      <w:r w:rsidRPr="00B54636">
        <w:t>6.1.1.16.3.3</w:t>
      </w:r>
      <w:r w:rsidRPr="00B54636">
        <w:tab/>
        <w:t>Specific message contents</w:t>
      </w:r>
    </w:p>
    <w:p w:rsidR="00B54636" w:rsidRPr="00B54636" w:rsidRDefault="00B54636">
      <w:pPr>
        <w:pStyle w:val="TH"/>
        <w:pPrChange w:id="6650" w:author="MCC160" w:date="2023-02-23T18:47:00Z">
          <w:pPr>
            <w:keepNext/>
            <w:keepLines/>
            <w:spacing w:before="60"/>
            <w:jc w:val="center"/>
          </w:pPr>
        </w:pPrChange>
      </w:pPr>
      <w:r w:rsidRPr="00B54636">
        <w:t>Table 6.1.1.16.3.3-1: SIP MESSAGE from the SS (Step 1, Table 6.1.1.16.3.2-1;</w:t>
      </w:r>
      <w:r w:rsidRPr="00B54636">
        <w:br/>
        <w:t>Step 2, TS 36.579-1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270"/>
        <w:gridCol w:w="1987"/>
        <w:gridCol w:w="1419"/>
        <w:gridCol w:w="1837"/>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eastAsia="en-US"/>
              </w:rPr>
              <w:pPrChange w:id="6651" w:author="MCC160" w:date="2023-02-23T18:47:00Z">
                <w:pPr>
                  <w:keepNext/>
                  <w:keepLines/>
                  <w:spacing w:after="0" w:line="252" w:lineRule="auto"/>
                </w:pPr>
              </w:pPrChange>
            </w:pPr>
            <w:r w:rsidRPr="00B54636">
              <w:rPr>
                <w:lang w:val="fr-FR"/>
              </w:rPr>
              <w:t>Derivation Path: TS 36.579-1 [2], Table 5.5.2.7.2-1, condition LOCATION-INFO</w:t>
            </w:r>
          </w:p>
        </w:tc>
      </w:tr>
      <w:tr w:rsidR="00B54636" w:rsidRPr="00B54636" w:rsidTr="00FB0651">
        <w:tc>
          <w:tcPr>
            <w:tcW w:w="213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652" w:author="MCC160" w:date="2023-02-23T18:47:00Z">
                <w:pPr>
                  <w:keepNext/>
                  <w:keepLines/>
                  <w:spacing w:after="0" w:line="252" w:lineRule="auto"/>
                  <w:jc w:val="center"/>
                </w:pPr>
              </w:pPrChange>
            </w:pPr>
            <w:r w:rsidRPr="00B54636">
              <w:rPr>
                <w:lang w:val="fr-FR"/>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653" w:author="MCC160" w:date="2023-02-23T18:47:00Z">
                <w:pPr>
                  <w:keepNext/>
                  <w:keepLines/>
                  <w:spacing w:after="0" w:line="252" w:lineRule="auto"/>
                  <w:jc w:val="center"/>
                </w:pPr>
              </w:pPrChange>
            </w:pPr>
            <w:r w:rsidRPr="00B54636">
              <w:rPr>
                <w:lang w:val="fr-FR"/>
              </w:rPr>
              <w:t>Value/remark</w:t>
            </w:r>
          </w:p>
        </w:tc>
        <w:tc>
          <w:tcPr>
            <w:tcW w:w="198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654" w:author="MCC160" w:date="2023-02-23T18:47:00Z">
                <w:pPr>
                  <w:keepNext/>
                  <w:keepLines/>
                  <w:spacing w:after="0" w:line="252" w:lineRule="auto"/>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655" w:author="MCC160" w:date="2023-02-23T18:47:00Z">
                <w:pPr>
                  <w:keepNext/>
                  <w:keepLines/>
                  <w:spacing w:after="0" w:line="252" w:lineRule="auto"/>
                  <w:jc w:val="center"/>
                </w:pPr>
              </w:pPrChange>
            </w:pPr>
            <w:r w:rsidRPr="00B54636">
              <w:rPr>
                <w:lang w:val="fr-FR"/>
              </w:rPr>
              <w:t>Reference</w:t>
            </w:r>
          </w:p>
        </w:tc>
        <w:tc>
          <w:tcPr>
            <w:tcW w:w="183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656" w:author="MCC160" w:date="2023-02-23T18:47:00Z">
                <w:pPr>
                  <w:keepNext/>
                  <w:keepLines/>
                  <w:spacing w:after="0" w:line="252" w:lineRule="auto"/>
                  <w:jc w:val="center"/>
                </w:pPr>
              </w:pPrChange>
            </w:pPr>
            <w:r w:rsidRPr="00B54636">
              <w:rPr>
                <w:lang w:val="fr-FR"/>
              </w:rPr>
              <w:t>Condition</w:t>
            </w:r>
          </w:p>
        </w:tc>
      </w:tr>
      <w:tr w:rsidR="00B54636" w:rsidRPr="00B54636" w:rsidTr="00FB0651">
        <w:tc>
          <w:tcPr>
            <w:tcW w:w="2130"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6657" w:author="MCC160" w:date="2023-02-23T18:47:00Z">
                  <w:rPr>
                    <w:lang w:val="fr-FR"/>
                  </w:rPr>
                </w:rPrChange>
              </w:rPr>
              <w:pPrChange w:id="6658" w:author="MCC160" w:date="2023-02-23T18:47:00Z">
                <w:pPr>
                  <w:keepNext/>
                  <w:keepLines/>
                  <w:spacing w:after="0" w:line="252" w:lineRule="auto"/>
                </w:pPr>
              </w:pPrChange>
            </w:pPr>
            <w:r w:rsidRPr="001B5C1E">
              <w:rPr>
                <w:b/>
                <w:lang w:val="fr-FR"/>
                <w:rPrChange w:id="6659" w:author="MCC160" w:date="2023-02-23T18:47:00Z">
                  <w:rPr>
                    <w:lang w:val="fr-FR"/>
                  </w:rPr>
                </w:rPrChange>
              </w:rPr>
              <w:t>Message-body</w:t>
            </w:r>
          </w:p>
        </w:tc>
        <w:tc>
          <w:tcPr>
            <w:tcW w:w="226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60" w:author="MCC160" w:date="2023-02-23T18:47:00Z">
                <w:pPr>
                  <w:keepNext/>
                  <w:keepLines/>
                  <w:spacing w:after="0" w:line="252" w:lineRule="auto"/>
                </w:pPr>
              </w:pPrChange>
            </w:pPr>
          </w:p>
        </w:tc>
        <w:tc>
          <w:tcPr>
            <w:tcW w:w="198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61" w:author="MCC160" w:date="2023-02-23T18:47: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62" w:author="MCC160" w:date="2023-02-23T18:47:00Z">
                <w:pPr>
                  <w:keepNext/>
                  <w:keepLines/>
                  <w:spacing w:after="0" w:line="252" w:lineRule="auto"/>
                </w:pPr>
              </w:pPrChange>
            </w:pPr>
          </w:p>
        </w:tc>
        <w:tc>
          <w:tcPr>
            <w:tcW w:w="183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63" w:author="MCC160" w:date="2023-02-23T18:47:00Z">
                <w:pPr>
                  <w:keepNext/>
                  <w:keepLines/>
                  <w:spacing w:after="0" w:line="252" w:lineRule="auto"/>
                </w:pPr>
              </w:pPrChange>
            </w:pPr>
          </w:p>
        </w:tc>
      </w:tr>
      <w:tr w:rsidR="00B54636" w:rsidRPr="00B54636" w:rsidTr="00FB0651">
        <w:tc>
          <w:tcPr>
            <w:tcW w:w="2130"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6664" w:author="MCC160" w:date="2023-02-23T18:47:00Z">
                <w:pPr>
                  <w:keepNext/>
                  <w:keepLines/>
                  <w:spacing w:after="0" w:line="252" w:lineRule="auto"/>
                </w:pPr>
              </w:pPrChange>
            </w:pPr>
            <w:r w:rsidRPr="00B54636">
              <w:rPr>
                <w:lang w:val="fr-FR"/>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6665" w:author="MCC160" w:date="2023-02-23T18:47:00Z">
                <w:pPr>
                  <w:keepNext/>
                  <w:keepLines/>
                  <w:spacing w:after="0" w:line="252" w:lineRule="auto"/>
                </w:pPr>
              </w:pPrChange>
            </w:pPr>
          </w:p>
        </w:tc>
        <w:tc>
          <w:tcPr>
            <w:tcW w:w="198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6666" w:author="MCC160" w:date="2023-02-23T18:47:00Z">
                  <w:rPr>
                    <w:rFonts w:ascii="Arial" w:hAnsi="Arial"/>
                    <w:sz w:val="18"/>
                    <w:lang w:val="fr-FR"/>
                  </w:rPr>
                </w:rPrChange>
              </w:rPr>
              <w:pPrChange w:id="6667" w:author="MCC160" w:date="2023-02-23T18:47:00Z">
                <w:pPr>
                  <w:keepNext/>
                  <w:keepLines/>
                  <w:spacing w:after="0" w:line="252" w:lineRule="auto"/>
                </w:pPr>
              </w:pPrChange>
            </w:pPr>
            <w:r w:rsidRPr="001B5C1E">
              <w:rPr>
                <w:b/>
                <w:lang w:val="fr-FR"/>
                <w:rPrChange w:id="6668" w:author="MCC160" w:date="2023-02-23T18:47:00Z">
                  <w:rPr>
                    <w:lang w:val="fr-FR"/>
                  </w:rPr>
                </w:rPrChange>
              </w:rPr>
              <w:t>MCPTT</w:t>
            </w:r>
            <w:ins w:id="6669" w:author="MCC160" w:date="2023-01-18T17:34:00Z">
              <w:r w:rsidR="00A73205" w:rsidRPr="001B5C1E">
                <w:rPr>
                  <w:b/>
                  <w:lang w:val="fr-FR"/>
                  <w:rPrChange w:id="6670" w:author="MCC160" w:date="2023-02-23T18:47:00Z">
                    <w:rPr>
                      <w:lang w:val="fr-FR"/>
                    </w:rPr>
                  </w:rPrChange>
                </w:rPr>
                <w:t>-</w:t>
              </w:r>
            </w:ins>
            <w:del w:id="6671" w:author="MCC160" w:date="2023-01-18T17:34:00Z">
              <w:r w:rsidRPr="001B5C1E" w:rsidDel="00A73205">
                <w:rPr>
                  <w:b/>
                  <w:lang w:val="fr-FR"/>
                  <w:rPrChange w:id="6672" w:author="MCC160" w:date="2023-02-23T18:47:00Z">
                    <w:rPr>
                      <w:lang w:val="fr-FR"/>
                    </w:rPr>
                  </w:rPrChange>
                </w:rPr>
                <w:delText xml:space="preserve"> </w:delText>
              </w:r>
            </w:del>
            <w:r w:rsidRPr="001B5C1E">
              <w:rPr>
                <w:b/>
                <w:lang w:val="fr-FR"/>
                <w:rPrChange w:id="6673"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74" w:author="MCC160" w:date="2023-02-23T18:47:00Z">
                <w:pPr>
                  <w:keepNext/>
                  <w:keepLines/>
                  <w:spacing w:after="0" w:line="252" w:lineRule="auto"/>
                </w:pPr>
              </w:pPrChange>
            </w:pPr>
          </w:p>
        </w:tc>
        <w:tc>
          <w:tcPr>
            <w:tcW w:w="1836"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675" w:author="MCC160" w:date="2023-02-23T18:47:00Z">
                <w:pPr>
                  <w:keepNext/>
                  <w:keepLines/>
                  <w:spacing w:after="0" w:line="252" w:lineRule="auto"/>
                </w:pPr>
              </w:pPrChange>
            </w:pPr>
          </w:p>
        </w:tc>
      </w:tr>
      <w:tr w:rsidR="00B54636" w:rsidRPr="00B54636" w:rsidTr="00FB0651">
        <w:tc>
          <w:tcPr>
            <w:tcW w:w="2130"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676" w:author="MCC160" w:date="2023-02-23T18:47:00Z">
                <w:pPr>
                  <w:keepNext/>
                  <w:keepLines/>
                  <w:spacing w:after="0" w:line="252" w:lineRule="auto"/>
                </w:pPr>
              </w:pPrChange>
            </w:pPr>
            <w:r w:rsidRPr="00B54636">
              <w:rPr>
                <w:lang w:val="fr-FR"/>
              </w:rPr>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677" w:author="MCC160" w:date="2023-02-23T18:47:00Z">
                <w:pPr>
                  <w:keepNext/>
                  <w:keepLines/>
                  <w:spacing w:after="0" w:line="252" w:lineRule="auto"/>
                </w:pPr>
              </w:pPrChange>
            </w:pPr>
            <w:r w:rsidRPr="00B54636">
              <w:rPr>
                <w:lang w:val="fr-FR"/>
              </w:rPr>
              <w:t xml:space="preserve">MCPTT-Info as described in Table </w:t>
            </w:r>
            <w:r w:rsidRPr="00B54636">
              <w:rPr>
                <w:lang w:val="fr-FR" w:eastAsia="x-none"/>
              </w:rPr>
              <w:t>6.1.1.16.3.3-1B</w:t>
            </w:r>
          </w:p>
        </w:tc>
        <w:tc>
          <w:tcPr>
            <w:tcW w:w="198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78" w:author="MCC160" w:date="2023-02-23T18:47: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79" w:author="MCC160" w:date="2023-02-23T18:47:00Z">
                <w:pPr>
                  <w:keepNext/>
                  <w:keepLines/>
                  <w:spacing w:after="0" w:line="252" w:lineRule="auto"/>
                </w:pPr>
              </w:pPrChange>
            </w:pPr>
          </w:p>
        </w:tc>
        <w:tc>
          <w:tcPr>
            <w:tcW w:w="183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80" w:author="MCC160" w:date="2023-02-23T18:47:00Z">
                <w:pPr>
                  <w:keepNext/>
                  <w:keepLines/>
                  <w:spacing w:after="0" w:line="252" w:lineRule="auto"/>
                </w:pPr>
              </w:pPrChange>
            </w:pPr>
          </w:p>
        </w:tc>
      </w:tr>
      <w:tr w:rsidR="00B54636" w:rsidRPr="00B54636" w:rsidTr="00FB0651">
        <w:tc>
          <w:tcPr>
            <w:tcW w:w="2130"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681" w:author="MCC160" w:date="2023-02-23T18:47:00Z">
                <w:pPr>
                  <w:keepNext/>
                  <w:keepLines/>
                  <w:spacing w:after="0" w:line="252" w:lineRule="auto"/>
                </w:pPr>
              </w:pPrChange>
            </w:pPr>
            <w:r w:rsidRPr="00B54636">
              <w:rPr>
                <w:lang w:val="fr-FR"/>
              </w:rPr>
              <w:t xml:space="preserve">  MIME body part</w:t>
            </w:r>
          </w:p>
        </w:tc>
        <w:tc>
          <w:tcPr>
            <w:tcW w:w="226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82" w:author="MCC160" w:date="2023-02-23T18:47:00Z">
                <w:pPr>
                  <w:keepNext/>
                  <w:keepLines/>
                  <w:spacing w:after="0" w:line="252" w:lineRule="auto"/>
                </w:pPr>
              </w:pPrChange>
            </w:pPr>
          </w:p>
        </w:tc>
        <w:tc>
          <w:tcPr>
            <w:tcW w:w="198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6683" w:author="MCC160" w:date="2023-02-23T18:47:00Z">
                  <w:rPr>
                    <w:rFonts w:ascii="Arial" w:hAnsi="Arial"/>
                    <w:sz w:val="18"/>
                    <w:lang w:val="fr-FR"/>
                  </w:rPr>
                </w:rPrChange>
              </w:rPr>
              <w:pPrChange w:id="6684" w:author="MCC160" w:date="2023-02-23T18:47:00Z">
                <w:pPr>
                  <w:keepNext/>
                  <w:keepLines/>
                  <w:spacing w:after="0" w:line="252" w:lineRule="auto"/>
                </w:pPr>
              </w:pPrChange>
            </w:pPr>
            <w:r w:rsidRPr="001B5C1E">
              <w:rPr>
                <w:b/>
                <w:lang w:val="fr-FR"/>
                <w:rPrChange w:id="6685" w:author="MCC160" w:date="2023-02-23T18:47:00Z">
                  <w:rPr>
                    <w:lang w:val="fr-FR"/>
                  </w:rPr>
                </w:rPrChange>
              </w:rPr>
              <w:t>Location</w:t>
            </w:r>
            <w:ins w:id="6686" w:author="MCC160" w:date="2023-01-18T17:34:00Z">
              <w:r w:rsidR="00A73205" w:rsidRPr="001B5C1E">
                <w:rPr>
                  <w:b/>
                  <w:lang w:val="fr-FR"/>
                  <w:rPrChange w:id="6687" w:author="MCC160" w:date="2023-02-23T18:47:00Z">
                    <w:rPr>
                      <w:lang w:val="fr-FR"/>
                    </w:rPr>
                  </w:rPrChange>
                </w:rPr>
                <w:t>-</w:t>
              </w:r>
            </w:ins>
            <w:del w:id="6688" w:author="MCC160" w:date="2023-01-18T17:34:00Z">
              <w:r w:rsidRPr="001B5C1E" w:rsidDel="00A73205">
                <w:rPr>
                  <w:b/>
                  <w:lang w:val="fr-FR"/>
                  <w:rPrChange w:id="6689" w:author="MCC160" w:date="2023-02-23T18:47:00Z">
                    <w:rPr>
                      <w:lang w:val="fr-FR"/>
                    </w:rPr>
                  </w:rPrChange>
                </w:rPr>
                <w:delText xml:space="preserve"> </w:delText>
              </w:r>
            </w:del>
            <w:r w:rsidRPr="001B5C1E">
              <w:rPr>
                <w:b/>
                <w:lang w:val="fr-FR"/>
                <w:rPrChange w:id="6690"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91" w:author="MCC160" w:date="2023-02-23T18:47:00Z">
                <w:pPr>
                  <w:keepNext/>
                  <w:keepLines/>
                  <w:spacing w:after="0" w:line="252" w:lineRule="auto"/>
                </w:pPr>
              </w:pPrChange>
            </w:pPr>
          </w:p>
        </w:tc>
        <w:tc>
          <w:tcPr>
            <w:tcW w:w="183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92" w:author="MCC160" w:date="2023-02-23T18:47:00Z">
                <w:pPr>
                  <w:keepNext/>
                  <w:keepLines/>
                  <w:spacing w:after="0" w:line="252" w:lineRule="auto"/>
                </w:pPr>
              </w:pPrChange>
            </w:pPr>
          </w:p>
        </w:tc>
      </w:tr>
      <w:tr w:rsidR="00B54636" w:rsidRPr="00B54636" w:rsidTr="00FB0651">
        <w:tc>
          <w:tcPr>
            <w:tcW w:w="2130"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693" w:author="MCC160" w:date="2023-02-23T18:47:00Z">
                <w:pPr>
                  <w:keepNext/>
                  <w:keepLines/>
                  <w:spacing w:after="0" w:line="252" w:lineRule="auto"/>
                </w:pPr>
              </w:pPrChange>
            </w:pPr>
            <w:r w:rsidRPr="00B54636">
              <w:rPr>
                <w:lang w:val="fr-FR"/>
              </w:rPr>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694" w:author="MCC160" w:date="2023-02-23T18:47:00Z">
                <w:pPr>
                  <w:keepNext/>
                  <w:keepLines/>
                  <w:spacing w:after="0" w:line="252" w:lineRule="auto"/>
                </w:pPr>
              </w:pPrChange>
            </w:pPr>
            <w:r w:rsidRPr="00B54636">
              <w:rPr>
                <w:lang w:val="fr-FR"/>
              </w:rPr>
              <w:t xml:space="preserve">Location-info as described in Table </w:t>
            </w:r>
            <w:r w:rsidRPr="00B54636">
              <w:rPr>
                <w:lang w:val="fr-FR" w:eastAsia="x-none"/>
              </w:rPr>
              <w:t>6.1.1.16.3.3-1A</w:t>
            </w:r>
          </w:p>
        </w:tc>
        <w:tc>
          <w:tcPr>
            <w:tcW w:w="198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95" w:author="MCC160" w:date="2023-02-23T18:47: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96" w:author="MCC160" w:date="2023-02-23T18:47:00Z">
                <w:pPr>
                  <w:keepNext/>
                  <w:keepLines/>
                  <w:spacing w:after="0" w:line="252" w:lineRule="auto"/>
                </w:pPr>
              </w:pPrChange>
            </w:pPr>
          </w:p>
        </w:tc>
        <w:tc>
          <w:tcPr>
            <w:tcW w:w="183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697" w:author="MCC160" w:date="2023-02-23T18:47:00Z">
                <w:pPr>
                  <w:keepNext/>
                  <w:keepLines/>
                  <w:spacing w:after="0" w:line="252" w:lineRule="auto"/>
                </w:pPr>
              </w:pPrChange>
            </w:pPr>
          </w:p>
        </w:tc>
      </w:tr>
    </w:tbl>
    <w:p w:rsidR="00B54636" w:rsidRPr="00B54636" w:rsidRDefault="00B54636" w:rsidP="00B54636">
      <w:pPr>
        <w:rPr>
          <w:lang w:eastAsia="en-US"/>
        </w:rPr>
      </w:pPr>
    </w:p>
    <w:p w:rsidR="00B54636" w:rsidRPr="00B54636" w:rsidRDefault="00B54636">
      <w:pPr>
        <w:pStyle w:val="TH"/>
        <w:pPrChange w:id="6698" w:author="MCC160" w:date="2023-02-23T18:47:00Z">
          <w:pPr>
            <w:keepNext/>
            <w:keepLines/>
            <w:spacing w:before="60"/>
            <w:jc w:val="center"/>
          </w:pPr>
        </w:pPrChange>
      </w:pPr>
      <w:r w:rsidRPr="00B54636">
        <w:t>Table 6.1.1.16.3.3-1A: Location-Info in SIP MESSAGE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699">
          <w:tblGrid>
            <w:gridCol w:w="2837"/>
            <w:gridCol w:w="2127"/>
            <w:gridCol w:w="2127"/>
            <w:gridCol w:w="1419"/>
            <w:gridCol w:w="1135"/>
          </w:tblGrid>
        </w:tblGridChange>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szCs w:val="18"/>
                <w:lang w:val="fr-FR"/>
              </w:rPr>
              <w:pPrChange w:id="6700" w:author="MCC160" w:date="2023-02-23T18:47:00Z">
                <w:pPr>
                  <w:keepNext/>
                  <w:keepLines/>
                  <w:spacing w:after="0"/>
                </w:pPr>
              </w:pPrChange>
            </w:pPr>
            <w:r w:rsidRPr="00B54636">
              <w:rPr>
                <w:lang w:val="fr-FR"/>
              </w:rPr>
              <w:t>Derivation Path: TS 36.579-1 [2], Table 5.5.3.4.4-1</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701" w:author="MCC160" w:date="2023-02-23T18:47: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702" w:author="MCC160" w:date="2023-02-23T18:47: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703" w:author="MCC160" w:date="2023-02-23T18:47: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704" w:author="MCC160" w:date="2023-02-23T18:47: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705" w:author="MCC160" w:date="2023-02-23T18:47:00Z">
                <w:pPr>
                  <w:keepNext/>
                  <w:keepLines/>
                  <w:spacing w:after="0"/>
                  <w:jc w:val="center"/>
                </w:pPr>
              </w:pPrChange>
            </w:pPr>
            <w:r w:rsidRPr="00B54636">
              <w:rPr>
                <w:lang w:val="fr-FR"/>
              </w:rPr>
              <w:t>Condition</w:t>
            </w:r>
          </w:p>
        </w:tc>
      </w:tr>
      <w:tr w:rsidR="00B54636" w:rsidRPr="00B54636" w:rsidTr="00677F12">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6" w:author="MCC160" w:date="2023-01-18T20: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5" w:type="dxa"/>
            <w:tcBorders>
              <w:top w:val="single" w:sz="4" w:space="0" w:color="auto"/>
              <w:left w:val="single" w:sz="4" w:space="0" w:color="auto"/>
              <w:bottom w:val="single" w:sz="4" w:space="0" w:color="auto"/>
              <w:right w:val="single" w:sz="4" w:space="0" w:color="auto"/>
            </w:tcBorders>
            <w:vAlign w:val="center"/>
            <w:hideMark/>
            <w:tcPrChange w:id="6707" w:author="MCC160" w:date="2023-01-18T20:29: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B54636" w:rsidRPr="00B54636" w:rsidRDefault="00B54636">
            <w:pPr>
              <w:pStyle w:val="TAL"/>
              <w:rPr>
                <w:lang w:val="fr-FR"/>
              </w:rPr>
              <w:pPrChange w:id="6708" w:author="MCC160" w:date="2023-02-23T18:47:00Z">
                <w:pPr>
                  <w:keepNext/>
                  <w:keepLines/>
                  <w:spacing w:after="0"/>
                </w:pPr>
              </w:pPrChange>
            </w:pPr>
            <w:r w:rsidRPr="00B54636">
              <w:rPr>
                <w:lang w:val="fr-FR"/>
              </w:rPr>
              <w:t>location-info</w:t>
            </w:r>
          </w:p>
        </w:tc>
        <w:tc>
          <w:tcPr>
            <w:tcW w:w="2126" w:type="dxa"/>
            <w:tcBorders>
              <w:top w:val="single" w:sz="4" w:space="0" w:color="auto"/>
              <w:left w:val="single" w:sz="4" w:space="0" w:color="auto"/>
              <w:bottom w:val="single" w:sz="4" w:space="0" w:color="auto"/>
              <w:right w:val="single" w:sz="4" w:space="0" w:color="auto"/>
            </w:tcBorders>
            <w:tcPrChange w:id="6709"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6710" w:author="MCC160" w:date="2023-02-23T18:47:00Z">
                <w:pPr>
                  <w:keepNext/>
                  <w:keepLines/>
                  <w:spacing w:after="0"/>
                </w:pPr>
              </w:pPrChange>
            </w:pPr>
            <w:del w:id="6711" w:author="MCC160" w:date="2023-01-18T20:29:00Z">
              <w:r w:rsidRPr="00B54636" w:rsidDel="00677F12">
                <w:rPr>
                  <w:lang w:val="fr-FR"/>
                </w:rPr>
                <w:delText>present</w:delText>
              </w:r>
            </w:del>
          </w:p>
        </w:tc>
        <w:tc>
          <w:tcPr>
            <w:tcW w:w="2126" w:type="dxa"/>
            <w:tcBorders>
              <w:top w:val="single" w:sz="4" w:space="0" w:color="auto"/>
              <w:left w:val="single" w:sz="4" w:space="0" w:color="auto"/>
              <w:bottom w:val="single" w:sz="4" w:space="0" w:color="auto"/>
              <w:right w:val="single" w:sz="4" w:space="0" w:color="auto"/>
            </w:tcBorders>
            <w:tcPrChange w:id="6712"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671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Change w:id="6714" w:author="MCC160" w:date="2023-01-18T20:29:00Z">
              <w:tcPr>
                <w:tcW w:w="1418"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671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Change w:id="6716" w:author="MCC160" w:date="2023-01-18T20:29:00Z">
              <w:tcPr>
                <w:tcW w:w="1134" w:type="dxa"/>
                <w:tcBorders>
                  <w:top w:val="single" w:sz="4" w:space="0" w:color="auto"/>
                  <w:left w:val="single" w:sz="4" w:space="0" w:color="auto"/>
                  <w:bottom w:val="single" w:sz="4" w:space="0" w:color="auto"/>
                  <w:right w:val="single" w:sz="4" w:space="0" w:color="auto"/>
                </w:tcBorders>
                <w:vAlign w:val="bottom"/>
              </w:tcPr>
            </w:tcPrChange>
          </w:tcPr>
          <w:p w:rsidR="00B54636" w:rsidRPr="00B54636" w:rsidRDefault="00B54636">
            <w:pPr>
              <w:pStyle w:val="TAL"/>
              <w:rPr>
                <w:lang w:val="fr-FR"/>
              </w:rPr>
              <w:pPrChange w:id="6717" w:author="MCC160" w:date="2023-02-23T18:47:00Z">
                <w:pPr>
                  <w:keepNext/>
                  <w:keepLines/>
                  <w:spacing w:after="0"/>
                </w:pPr>
              </w:pPrChange>
            </w:pPr>
          </w:p>
        </w:tc>
      </w:tr>
      <w:tr w:rsidR="00B54636" w:rsidRPr="00B54636" w:rsidTr="00677F12">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8" w:author="MCC160" w:date="2023-01-18T20: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5" w:type="dxa"/>
            <w:tcBorders>
              <w:top w:val="single" w:sz="4" w:space="0" w:color="auto"/>
              <w:left w:val="single" w:sz="4" w:space="0" w:color="auto"/>
              <w:bottom w:val="single" w:sz="4" w:space="0" w:color="auto"/>
              <w:right w:val="single" w:sz="4" w:space="0" w:color="auto"/>
            </w:tcBorders>
            <w:vAlign w:val="center"/>
            <w:hideMark/>
            <w:tcPrChange w:id="6719" w:author="MCC160" w:date="2023-01-18T20:29: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B54636" w:rsidRPr="00B54636" w:rsidRDefault="00B54636">
            <w:pPr>
              <w:pStyle w:val="TAL"/>
              <w:rPr>
                <w:lang w:val="fr-FR"/>
              </w:rPr>
              <w:pPrChange w:id="6720" w:author="MCC160" w:date="2023-02-23T18:47:00Z">
                <w:pPr>
                  <w:keepNext/>
                  <w:keepLines/>
                  <w:spacing w:after="0"/>
                </w:pPr>
              </w:pPrChange>
            </w:pPr>
            <w:r w:rsidRPr="00B54636">
              <w:rPr>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Change w:id="6721"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6722" w:author="MCC160" w:date="2023-02-23T18:47:00Z">
                <w:pPr>
                  <w:keepNext/>
                  <w:keepLines/>
                  <w:spacing w:after="0"/>
                </w:pPr>
              </w:pPrChange>
            </w:pPr>
            <w:del w:id="6723" w:author="MCC160" w:date="2023-01-18T20:29:00Z">
              <w:r w:rsidRPr="00B54636" w:rsidDel="00677F12">
                <w:rPr>
                  <w:lang w:val="fr-FR"/>
                </w:rPr>
                <w:delText>present</w:delText>
              </w:r>
            </w:del>
          </w:p>
        </w:tc>
        <w:tc>
          <w:tcPr>
            <w:tcW w:w="2126" w:type="dxa"/>
            <w:tcBorders>
              <w:top w:val="single" w:sz="4" w:space="0" w:color="auto"/>
              <w:left w:val="single" w:sz="4" w:space="0" w:color="auto"/>
              <w:bottom w:val="single" w:sz="4" w:space="0" w:color="auto"/>
              <w:right w:val="single" w:sz="4" w:space="0" w:color="auto"/>
            </w:tcBorders>
            <w:tcPrChange w:id="6724" w:author="MCC160" w:date="2023-01-18T20:29:00Z">
              <w:tcPr>
                <w:tcW w:w="2126"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6725"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Change w:id="6726" w:author="MCC160" w:date="2023-01-18T20:29:00Z">
              <w:tcPr>
                <w:tcW w:w="1418" w:type="dxa"/>
                <w:tcBorders>
                  <w:top w:val="single" w:sz="4" w:space="0" w:color="auto"/>
                  <w:left w:val="single" w:sz="4" w:space="0" w:color="auto"/>
                  <w:bottom w:val="single" w:sz="4" w:space="0" w:color="auto"/>
                  <w:right w:val="single" w:sz="4" w:space="0" w:color="auto"/>
                </w:tcBorders>
              </w:tcPr>
            </w:tcPrChange>
          </w:tcPr>
          <w:p w:rsidR="00B54636" w:rsidRPr="00B54636" w:rsidRDefault="00B54636">
            <w:pPr>
              <w:pStyle w:val="TAL"/>
              <w:rPr>
                <w:lang w:val="fr-FR"/>
              </w:rPr>
              <w:pPrChange w:id="6727"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Change w:id="6728" w:author="MCC160" w:date="2023-01-18T20:29:00Z">
              <w:tcPr>
                <w:tcW w:w="1134" w:type="dxa"/>
                <w:tcBorders>
                  <w:top w:val="single" w:sz="4" w:space="0" w:color="auto"/>
                  <w:left w:val="single" w:sz="4" w:space="0" w:color="auto"/>
                  <w:bottom w:val="single" w:sz="4" w:space="0" w:color="auto"/>
                  <w:right w:val="single" w:sz="4" w:space="0" w:color="auto"/>
                </w:tcBorders>
                <w:vAlign w:val="bottom"/>
              </w:tcPr>
            </w:tcPrChange>
          </w:tcPr>
          <w:p w:rsidR="00B54636" w:rsidRPr="00B54636" w:rsidRDefault="00B54636">
            <w:pPr>
              <w:pStyle w:val="TAL"/>
              <w:rPr>
                <w:lang w:val="fr-FR"/>
              </w:rPr>
              <w:pPrChange w:id="6729"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730" w:author="MCC160" w:date="2023-02-23T18:47:00Z">
                <w:pPr>
                  <w:keepNext/>
                  <w:keepLines/>
                  <w:spacing w:after="0"/>
                </w:pPr>
              </w:pPrChange>
            </w:pPr>
            <w:r w:rsidRPr="00B54636">
              <w:rPr>
                <w:lang w:val="fr-FR"/>
              </w:rPr>
              <w:t xml:space="preserve">    CurrentLocation</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31"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32"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33"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734"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735" w:author="MCC160" w:date="2023-02-23T18:47:00Z">
                <w:pPr>
                  <w:keepNext/>
                  <w:keepLines/>
                  <w:spacing w:after="0"/>
                </w:pPr>
              </w:pPrChange>
            </w:pPr>
            <w:r w:rsidRPr="00B54636">
              <w:rPr>
                <w:lang w:val="fr-FR"/>
              </w:rP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36"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3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3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739"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740" w:author="MCC160" w:date="2023-02-23T18:47:00Z">
                <w:pPr>
                  <w:keepNext/>
                  <w:keepLines/>
                  <w:spacing w:after="0"/>
                </w:pPr>
              </w:pPrChange>
            </w:pPr>
            <w:r w:rsidRPr="00B54636">
              <w:rPr>
                <w:lang w:val="fr-FR"/>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741" w:author="MCC160" w:date="2023-02-23T18:47:00Z">
                <w:pPr>
                  <w:keepNext/>
                  <w:keepLines/>
                  <w:spacing w:after="0"/>
                </w:pPr>
              </w:pPrChange>
            </w:pPr>
            <w:r w:rsidRPr="00B54636">
              <w:rPr>
                <w:lang w:val="fr-FR"/>
              </w:rPr>
              <w:t>px_MCX_CoordinateLongitude_Client_B (NOTE 1)</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42"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43"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744"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745" w:author="MCC160" w:date="2023-02-23T18:47:00Z">
                <w:pPr>
                  <w:keepNext/>
                  <w:keepLines/>
                  <w:spacing w:after="0"/>
                </w:pPr>
              </w:pPrChange>
            </w:pPr>
            <w:r w:rsidRPr="00B54636">
              <w:rPr>
                <w:lang w:val="fr-FR"/>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746" w:author="MCC160" w:date="2023-02-23T18:47:00Z">
                <w:pPr>
                  <w:keepNext/>
                  <w:keepLines/>
                  <w:spacing w:after="0"/>
                </w:pPr>
              </w:pPrChange>
            </w:pPr>
            <w:r w:rsidRPr="00B54636">
              <w:rPr>
                <w:lang w:val="fr-FR"/>
              </w:rPr>
              <w:t>px_MCX_CoordinateLatitude_Client_B (NOTE 1)</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4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4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749" w:author="MCC160" w:date="2023-02-23T18:47:00Z">
                <w:pPr>
                  <w:keepNext/>
                  <w:keepLines/>
                  <w:spacing w:after="0"/>
                </w:pPr>
              </w:pPrChange>
            </w:pPr>
          </w:p>
        </w:tc>
      </w:tr>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N"/>
              <w:rPr>
                <w:lang w:val="fr-FR"/>
              </w:rPr>
              <w:pPrChange w:id="6750" w:author="MCC160" w:date="2023-02-23T18:47:00Z">
                <w:pPr>
                  <w:keepNext/>
                  <w:keepLines/>
                  <w:spacing w:after="0"/>
                  <w:ind w:left="851" w:hanging="851"/>
                </w:pPr>
              </w:pPrChange>
            </w:pPr>
            <w:r w:rsidRPr="00B54636">
              <w:rPr>
                <w:lang w:val="fr-FR"/>
              </w:rPr>
              <w:t>NOTE 1:</w:t>
            </w:r>
            <w:r w:rsidRPr="00B54636">
              <w:rPr>
                <w:lang w:val="fr-FR"/>
              </w:rPr>
              <w:tab/>
              <w:t>Shall be encrypted as described in TS 36.579-1[2] Table 5.5.3.4.4-1A.</w:t>
            </w:r>
          </w:p>
        </w:tc>
      </w:tr>
    </w:tbl>
    <w:p w:rsidR="00B54636" w:rsidRPr="00B54636" w:rsidRDefault="00B54636" w:rsidP="00B54636">
      <w:pPr>
        <w:rPr>
          <w:lang w:eastAsia="en-US"/>
        </w:rPr>
      </w:pPr>
    </w:p>
    <w:p w:rsidR="00B54636" w:rsidRPr="00B54636" w:rsidRDefault="00B54636">
      <w:pPr>
        <w:pStyle w:val="TH"/>
        <w:rPr>
          <w:rFonts w:eastAsia="SimSun"/>
        </w:rPr>
        <w:pPrChange w:id="6751" w:author="MCC160" w:date="2023-02-23T18:47:00Z">
          <w:pPr>
            <w:keepNext/>
            <w:keepLines/>
            <w:spacing w:before="60"/>
            <w:jc w:val="center"/>
          </w:pPr>
        </w:pPrChange>
      </w:pPr>
      <w:bookmarkStart w:id="6752" w:name="_Toc43837544"/>
      <w:bookmarkStart w:id="6753" w:name="_Toc60995656"/>
      <w:bookmarkStart w:id="6754" w:name="_Toc69159784"/>
      <w:r w:rsidRPr="00B54636">
        <w:rPr>
          <w:rFonts w:eastAsia="SimSun"/>
        </w:rPr>
        <w:t xml:space="preserve">Table 6.1.1.16.3.3-1B: </w:t>
      </w:r>
      <w:r w:rsidRPr="00B54636">
        <w:rPr>
          <w:rFonts w:eastAsia="SimSun"/>
          <w:lang w:eastAsia="ko-KR"/>
        </w:rPr>
        <w:t>MCPTT-Info in SIP MESSAGE</w:t>
      </w:r>
      <w:r w:rsidRPr="00B54636">
        <w:rPr>
          <w:rFonts w:eastAsia="SimSun"/>
        </w:rPr>
        <w:t xml:space="preserv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677F12">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755" w:author="MCC160" w:date="2023-01-18T20:29:00Z">
                <w:pPr>
                  <w:keepNext/>
                  <w:keepLines/>
                  <w:spacing w:after="0" w:line="254" w:lineRule="auto"/>
                </w:pPr>
              </w:pPrChange>
            </w:pPr>
            <w:r w:rsidRPr="00B54636">
              <w:rPr>
                <w:rFonts w:eastAsia="SimSun"/>
                <w:lang w:val="fr-FR"/>
              </w:rPr>
              <w:t>Derivation Path: TS 36.579-1 [2], Table 5.5.3.2.2-1</w:t>
            </w:r>
            <w:ins w:id="6756" w:author="MCC160" w:date="2023-01-20T21:31:00Z">
              <w:r w:rsidR="002E15E3">
                <w:rPr>
                  <w:rFonts w:eastAsia="SimSun"/>
                  <w:lang w:val="fr-FR"/>
                </w:rPr>
                <w:t>,</w:t>
              </w:r>
            </w:ins>
            <w:r w:rsidRPr="00B54636">
              <w:rPr>
                <w:rFonts w:eastAsia="SimSun"/>
                <w:lang w:val="fr-FR"/>
              </w:rPr>
              <w:t xml:space="preserve"> condition GROUP-CALL</w:t>
            </w:r>
          </w:p>
        </w:tc>
      </w:tr>
      <w:tr w:rsidR="00B54636" w:rsidRPr="00B54636" w:rsidTr="00677F12">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757" w:author="MCC160" w:date="2023-01-18T20:29:00Z">
                <w:pPr>
                  <w:keepNext/>
                  <w:keepLines/>
                  <w:spacing w:after="0" w:line="254" w:lineRule="auto"/>
                  <w:jc w:val="center"/>
                </w:pPr>
              </w:pPrChange>
            </w:pPr>
            <w:r w:rsidRPr="00B54636">
              <w:rPr>
                <w:rFonts w:eastAsia="SimSun"/>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758" w:author="MCC160" w:date="2023-01-18T20:29:00Z">
                <w:pPr>
                  <w:keepNext/>
                  <w:keepLines/>
                  <w:spacing w:after="0" w:line="254" w:lineRule="auto"/>
                  <w:jc w:val="center"/>
                </w:pPr>
              </w:pPrChange>
            </w:pPr>
            <w:r w:rsidRPr="00B54636">
              <w:rPr>
                <w:rFonts w:eastAsia="SimSun"/>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759" w:author="MCC160" w:date="2023-01-18T20:29:00Z">
                <w:pPr>
                  <w:keepNext/>
                  <w:keepLines/>
                  <w:spacing w:after="0" w:line="254" w:lineRule="auto"/>
                  <w:jc w:val="center"/>
                </w:pPr>
              </w:pPrChange>
            </w:pPr>
            <w:r w:rsidRPr="00B5463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760" w:author="MCC160" w:date="2023-01-18T20:29:00Z">
                <w:pPr>
                  <w:keepNext/>
                  <w:keepLines/>
                  <w:spacing w:after="0" w:line="254" w:lineRule="auto"/>
                  <w:jc w:val="center"/>
                </w:pPr>
              </w:pPrChange>
            </w:pPr>
            <w:r w:rsidRPr="00B5463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761" w:author="MCC160" w:date="2023-01-18T20:29:00Z">
                <w:pPr>
                  <w:keepNext/>
                  <w:keepLines/>
                  <w:spacing w:after="0" w:line="254" w:lineRule="auto"/>
                  <w:jc w:val="center"/>
                </w:pPr>
              </w:pPrChange>
            </w:pPr>
            <w:r w:rsidRPr="00B54636">
              <w:rPr>
                <w:rFonts w:eastAsia="SimSun"/>
                <w:lang w:val="fr-FR"/>
              </w:rPr>
              <w:t>Condition</w:t>
            </w:r>
          </w:p>
        </w:tc>
      </w:tr>
      <w:tr w:rsidR="00B54636" w:rsidRPr="00B54636" w:rsidTr="00677F12">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762" w:author="MCC160" w:date="2023-01-18T20:29:00Z">
                <w:pPr>
                  <w:keepNext/>
                  <w:keepLines/>
                  <w:spacing w:after="0" w:line="254" w:lineRule="auto"/>
                </w:pPr>
              </w:pPrChange>
            </w:pPr>
            <w:r w:rsidRPr="00B54636">
              <w:rPr>
                <w:rFonts w:eastAsia="SimSun"/>
                <w:lang w:val="fr-FR"/>
              </w:rPr>
              <w:t>mcpttinfo</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763" w:author="MCC160" w:date="2023-01-18T20:29: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764" w:author="MCC160" w:date="2023-01-18T20:29: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765" w:author="MCC160" w:date="2023-01-18T20:29: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766" w:author="MCC160" w:date="2023-01-18T20:29:00Z">
                <w:pPr>
                  <w:keepNext/>
                  <w:keepLines/>
                  <w:spacing w:after="0" w:line="254" w:lineRule="auto"/>
                </w:pPr>
              </w:pPrChange>
            </w:pPr>
          </w:p>
        </w:tc>
      </w:tr>
      <w:tr w:rsidR="00B54636" w:rsidRPr="00B54636" w:rsidTr="00677F12">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767" w:author="MCC160" w:date="2023-01-18T20:29:00Z">
                <w:pPr>
                  <w:keepNext/>
                  <w:keepLines/>
                  <w:spacing w:after="0" w:line="254" w:lineRule="auto"/>
                </w:pPr>
              </w:pPrChange>
            </w:pPr>
            <w:r w:rsidRPr="00B54636">
              <w:rPr>
                <w:rFonts w:eastAsia="SimSun"/>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768" w:author="MCC160" w:date="2023-01-18T20:29: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769" w:author="MCC160" w:date="2023-01-18T20:29: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770" w:author="MCC160" w:date="2023-01-18T20:29: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771" w:author="MCC160" w:date="2023-01-18T20:29:00Z">
                <w:pPr>
                  <w:keepNext/>
                  <w:keepLines/>
                  <w:spacing w:after="0" w:line="254" w:lineRule="auto"/>
                </w:pPr>
              </w:pPrChange>
            </w:pPr>
          </w:p>
        </w:tc>
      </w:tr>
      <w:tr w:rsidR="00677F12" w:rsidRPr="00B54636" w:rsidTr="00677F12">
        <w:tc>
          <w:tcPr>
            <w:tcW w:w="2837" w:type="dxa"/>
            <w:tcBorders>
              <w:top w:val="single" w:sz="4" w:space="0" w:color="auto"/>
              <w:left w:val="single" w:sz="4" w:space="0" w:color="auto"/>
              <w:bottom w:val="single" w:sz="4" w:space="0" w:color="auto"/>
              <w:right w:val="single" w:sz="4" w:space="0" w:color="auto"/>
            </w:tcBorders>
            <w:vAlign w:val="center"/>
            <w:hideMark/>
          </w:tcPr>
          <w:p w:rsidR="00677F12" w:rsidRPr="00B54636" w:rsidRDefault="00677F12">
            <w:pPr>
              <w:pStyle w:val="TAL"/>
              <w:rPr>
                <w:rFonts w:eastAsia="SimSun"/>
                <w:lang w:val="fr-FR"/>
              </w:rPr>
              <w:pPrChange w:id="6772" w:author="MCC160" w:date="2023-01-18T20:29:00Z">
                <w:pPr>
                  <w:keepNext/>
                  <w:keepLines/>
                  <w:spacing w:after="0" w:line="254" w:lineRule="auto"/>
                </w:pPr>
              </w:pPrChange>
            </w:pPr>
            <w:r w:rsidRPr="00B54636">
              <w:rPr>
                <w:rFonts w:eastAsia="SimSun"/>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rsidR="00677F12" w:rsidRPr="00B54636" w:rsidRDefault="00677F12">
            <w:pPr>
              <w:pStyle w:val="TAL"/>
              <w:rPr>
                <w:rFonts w:eastAsia="SimSun"/>
                <w:color w:val="000000"/>
                <w:lang w:val="fr-FR"/>
              </w:rPr>
              <w:pPrChange w:id="6773" w:author="MCC160" w:date="2023-01-18T20:29:00Z">
                <w:pPr>
                  <w:keepNext/>
                  <w:keepLines/>
                  <w:spacing w:after="0" w:line="254" w:lineRule="auto"/>
                </w:pPr>
              </w:pPrChange>
            </w:pPr>
            <w:ins w:id="6774" w:author="MCC160" w:date="2023-01-18T20:30:00Z">
              <w:r w:rsidRPr="00253B12">
                <w:rPr>
                  <w:rFonts w:eastAsia="SimSun"/>
                  <w:color w:val="000000"/>
                  <w:lang w:val="fr-FR"/>
                </w:rPr>
                <w:t>Encrypted &lt;alert-ind&gt; with mcpttBoolean set to true</w:t>
              </w:r>
            </w:ins>
            <w:del w:id="6775" w:author="MCC160" w:date="2023-01-18T20:30:00Z">
              <w:r w:rsidRPr="00B54636" w:rsidDel="009C6BAC">
                <w:rPr>
                  <w:rFonts w:eastAsia="SimSun"/>
                  <w:color w:val="000000"/>
                  <w:lang w:val="fr-FR"/>
                </w:rPr>
                <w:delText>"true"</w:delText>
              </w:r>
            </w:del>
          </w:p>
        </w:tc>
        <w:tc>
          <w:tcPr>
            <w:tcW w:w="2127" w:type="dxa"/>
            <w:tcBorders>
              <w:top w:val="single" w:sz="4" w:space="0" w:color="auto"/>
              <w:left w:val="single" w:sz="4" w:space="0" w:color="auto"/>
              <w:bottom w:val="single" w:sz="4" w:space="0" w:color="auto"/>
              <w:right w:val="single" w:sz="4" w:space="0" w:color="auto"/>
            </w:tcBorders>
          </w:tcPr>
          <w:p w:rsidR="00677F12" w:rsidRPr="00B54636" w:rsidRDefault="00677F12">
            <w:pPr>
              <w:pStyle w:val="TAL"/>
              <w:rPr>
                <w:rFonts w:eastAsia="SimSun"/>
                <w:lang w:val="fr-FR"/>
              </w:rPr>
              <w:pPrChange w:id="6776" w:author="MCC160" w:date="2023-01-18T20:29:00Z">
                <w:pPr>
                  <w:keepNext/>
                  <w:keepLines/>
                  <w:spacing w:after="0" w:line="254" w:lineRule="auto"/>
                </w:pPr>
              </w:pPrChange>
            </w:pPr>
            <w:ins w:id="6777" w:author="MCC160" w:date="2023-01-18T20:30:00Z">
              <w:r w:rsidRPr="00253B12">
                <w:rPr>
                  <w:rFonts w:eastAsia="SimSun"/>
                  <w:lang w:val="fr-FR"/>
                </w:rPr>
                <w:t xml:space="preserve">Encryption according to NOTE </w:t>
              </w:r>
              <w:r>
                <w:rPr>
                  <w:rFonts w:eastAsia="SimSun"/>
                  <w:lang w:val="fr-FR"/>
                </w:rPr>
                <w:t>1</w:t>
              </w:r>
              <w:r w:rsidRPr="00253B12">
                <w:rPr>
                  <w:rFonts w:eastAsia="SimSun"/>
                  <w:lang w:val="fr-FR"/>
                </w:rPr>
                <w:t xml:space="preserve"> in TS 36.579-1 [2] Table 5.5.3.2.</w:t>
              </w:r>
              <w:r>
                <w:rPr>
                  <w:rFonts w:eastAsia="SimSun"/>
                  <w:lang w:val="fr-FR"/>
                </w:rPr>
                <w:t>2</w:t>
              </w:r>
              <w:r w:rsidRPr="00253B12">
                <w:rPr>
                  <w:rFonts w:eastAsia="SimSun"/>
                  <w:lang w:val="fr-FR"/>
                </w:rPr>
                <w:t>-1</w:t>
              </w:r>
            </w:ins>
          </w:p>
        </w:tc>
        <w:tc>
          <w:tcPr>
            <w:tcW w:w="1419" w:type="dxa"/>
            <w:tcBorders>
              <w:top w:val="single" w:sz="4" w:space="0" w:color="auto"/>
              <w:left w:val="single" w:sz="4" w:space="0" w:color="auto"/>
              <w:bottom w:val="single" w:sz="4" w:space="0" w:color="auto"/>
              <w:right w:val="single" w:sz="4" w:space="0" w:color="auto"/>
            </w:tcBorders>
          </w:tcPr>
          <w:p w:rsidR="00677F12" w:rsidRPr="00B54636" w:rsidRDefault="00677F12">
            <w:pPr>
              <w:pStyle w:val="TAL"/>
              <w:rPr>
                <w:rFonts w:eastAsia="SimSun"/>
                <w:lang w:val="fr-FR"/>
              </w:rPr>
              <w:pPrChange w:id="6778" w:author="MCC160" w:date="2023-01-18T20:29: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677F12" w:rsidRPr="00B54636" w:rsidRDefault="00677F12">
            <w:pPr>
              <w:pStyle w:val="TAL"/>
              <w:rPr>
                <w:rFonts w:eastAsia="SimSun"/>
                <w:lang w:val="fr-FR"/>
              </w:rPr>
              <w:pPrChange w:id="6779" w:author="MCC160" w:date="2023-01-18T20:29:00Z">
                <w:pPr>
                  <w:keepNext/>
                  <w:keepLines/>
                  <w:spacing w:after="0" w:line="254" w:lineRule="auto"/>
                </w:pPr>
              </w:pPrChange>
            </w:pPr>
          </w:p>
        </w:tc>
      </w:tr>
    </w:tbl>
    <w:p w:rsidR="00B54636" w:rsidRPr="00B54636" w:rsidRDefault="00B54636" w:rsidP="00B54636">
      <w:pPr>
        <w:rPr>
          <w:lang w:eastAsia="en-US"/>
        </w:rPr>
      </w:pPr>
    </w:p>
    <w:p w:rsidR="00B54636" w:rsidRPr="00B54636" w:rsidRDefault="00B54636">
      <w:pPr>
        <w:pStyle w:val="TH"/>
        <w:pPrChange w:id="6780" w:author="MCC160" w:date="2023-02-23T18:47:00Z">
          <w:pPr>
            <w:keepNext/>
            <w:keepLines/>
            <w:spacing w:before="60"/>
            <w:jc w:val="center"/>
          </w:pPr>
        </w:pPrChange>
      </w:pPr>
      <w:r w:rsidRPr="00B54636">
        <w:t>Table 6.1.1.16.3.3-2: Void</w:t>
      </w:r>
    </w:p>
    <w:p w:rsidR="00B54636" w:rsidRPr="00B54636" w:rsidRDefault="00B54636">
      <w:pPr>
        <w:pStyle w:val="TH"/>
        <w:pPrChange w:id="6781" w:author="MCC160" w:date="2023-02-23T18:47:00Z">
          <w:pPr>
            <w:keepNext/>
            <w:keepLines/>
            <w:spacing w:before="60"/>
            <w:jc w:val="center"/>
          </w:pPr>
        </w:pPrChange>
      </w:pPr>
      <w:r w:rsidRPr="00B54636">
        <w:t>Table 6.1.1.16.3.3-3: SIP MESSAGE from the SS (Step 4, Table 6.1.1.16.3.2-1;</w:t>
      </w:r>
      <w:r w:rsidRPr="00B54636">
        <w:br/>
        <w:t>Step 2, TS 36.579-1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127"/>
        <w:gridCol w:w="2127"/>
        <w:gridCol w:w="1419"/>
        <w:gridCol w:w="1244"/>
      </w:tblGrid>
      <w:tr w:rsidR="00B54636" w:rsidRPr="00B54636"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782" w:author="MCC160" w:date="2023-02-23T18:47:00Z">
                <w:pPr>
                  <w:keepNext/>
                  <w:keepLines/>
                  <w:spacing w:after="0"/>
                </w:pPr>
              </w:pPrChange>
            </w:pPr>
            <w:r w:rsidRPr="00B54636">
              <w:rPr>
                <w:lang w:val="fr-FR"/>
              </w:rPr>
              <w:t>Derivation Path: TS 36.579-1 [2], Table 5.5.2.7.2-1</w:t>
            </w:r>
          </w:p>
        </w:tc>
      </w:tr>
      <w:tr w:rsidR="00B54636" w:rsidRPr="00B54636" w:rsidTr="00FB0651">
        <w:tc>
          <w:tcPr>
            <w:tcW w:w="27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783" w:author="MCC160" w:date="2023-02-23T18:47: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784" w:author="MCC160" w:date="2023-02-23T18:47: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785" w:author="MCC160" w:date="2023-02-23T18:47: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786" w:author="MCC160" w:date="2023-02-23T18:47:00Z">
                <w:pPr>
                  <w:keepNext/>
                  <w:keepLines/>
                  <w:spacing w:after="0"/>
                  <w:jc w:val="center"/>
                </w:pPr>
              </w:pPrChange>
            </w:pPr>
            <w:r w:rsidRPr="00B54636">
              <w:rPr>
                <w:lang w:val="fr-FR"/>
              </w:rPr>
              <w:t>Reference</w:t>
            </w:r>
          </w:p>
        </w:tc>
        <w:tc>
          <w:tcPr>
            <w:tcW w:w="124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787" w:author="MCC160" w:date="2023-02-23T18:47:00Z">
                <w:pPr>
                  <w:keepNext/>
                  <w:keepLines/>
                  <w:spacing w:after="0"/>
                  <w:jc w:val="center"/>
                </w:pPr>
              </w:pPrChange>
            </w:pPr>
            <w:r w:rsidRPr="00B54636">
              <w:rPr>
                <w:lang w:val="fr-FR"/>
              </w:rPr>
              <w:t>Condition</w:t>
            </w:r>
          </w:p>
        </w:tc>
      </w:tr>
      <w:tr w:rsidR="00B54636" w:rsidRPr="00B54636" w:rsidTr="00FB0651">
        <w:tc>
          <w:tcPr>
            <w:tcW w:w="2727"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6788" w:author="MCC160" w:date="2023-02-23T18:47:00Z">
                  <w:rPr>
                    <w:lang w:val="fr-FR"/>
                  </w:rPr>
                </w:rPrChange>
              </w:rPr>
              <w:pPrChange w:id="6789" w:author="MCC160" w:date="2023-02-23T18:47:00Z">
                <w:pPr>
                  <w:keepNext/>
                  <w:keepLines/>
                  <w:spacing w:after="0"/>
                </w:pPr>
              </w:pPrChange>
            </w:pPr>
            <w:r w:rsidRPr="001B5C1E">
              <w:rPr>
                <w:b/>
                <w:lang w:val="fr-FR"/>
                <w:rPrChange w:id="6790"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91"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92"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93" w:author="MCC160" w:date="2023-02-23T18:47:00Z">
                <w:pPr>
                  <w:keepNext/>
                  <w:keepLines/>
                  <w:spacing w:after="0"/>
                </w:pPr>
              </w:pPrChange>
            </w:pPr>
          </w:p>
        </w:tc>
        <w:tc>
          <w:tcPr>
            <w:tcW w:w="124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794" w:author="MCC160" w:date="2023-02-23T18:47:00Z">
                <w:pPr>
                  <w:keepNext/>
                  <w:keepLines/>
                  <w:spacing w:after="0"/>
                </w:pPr>
              </w:pPrChange>
            </w:pPr>
          </w:p>
        </w:tc>
      </w:tr>
      <w:tr w:rsidR="00B54636" w:rsidRPr="00B54636" w:rsidTr="00FB0651">
        <w:tc>
          <w:tcPr>
            <w:tcW w:w="272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lang w:val="fr-FR"/>
              </w:rPr>
              <w:pPrChange w:id="6795" w:author="MCC160" w:date="2023-02-23T18:47: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6796"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6797" w:author="MCC160" w:date="2023-02-23T18:47:00Z">
                  <w:rPr>
                    <w:rFonts w:ascii="Arial" w:hAnsi="Arial"/>
                    <w:sz w:val="18"/>
                    <w:lang w:val="fr-FR"/>
                  </w:rPr>
                </w:rPrChange>
              </w:rPr>
              <w:pPrChange w:id="6798" w:author="MCC160" w:date="2023-02-23T18:47:00Z">
                <w:pPr>
                  <w:keepNext/>
                  <w:keepLines/>
                  <w:spacing w:after="0"/>
                </w:pPr>
              </w:pPrChange>
            </w:pPr>
            <w:r w:rsidRPr="001B5C1E">
              <w:rPr>
                <w:b/>
                <w:lang w:val="fr-FR"/>
                <w:rPrChange w:id="6799" w:author="MCC160" w:date="2023-02-23T18:47:00Z">
                  <w:rPr>
                    <w:lang w:val="fr-FR"/>
                  </w:rPr>
                </w:rPrChange>
              </w:rPr>
              <w:t>MCPTT</w:t>
            </w:r>
            <w:ins w:id="6800" w:author="MCC160" w:date="2023-01-18T17:35:00Z">
              <w:r w:rsidR="00A73205" w:rsidRPr="001B5C1E">
                <w:rPr>
                  <w:b/>
                  <w:lang w:val="fr-FR"/>
                  <w:rPrChange w:id="6801" w:author="MCC160" w:date="2023-02-23T18:47:00Z">
                    <w:rPr>
                      <w:lang w:val="fr-FR"/>
                    </w:rPr>
                  </w:rPrChange>
                </w:rPr>
                <w:t>-</w:t>
              </w:r>
            </w:ins>
            <w:del w:id="6802" w:author="MCC160" w:date="2023-01-18T17:35:00Z">
              <w:r w:rsidRPr="001B5C1E" w:rsidDel="00A73205">
                <w:rPr>
                  <w:b/>
                  <w:lang w:val="fr-FR"/>
                  <w:rPrChange w:id="6803" w:author="MCC160" w:date="2023-02-23T18:47:00Z">
                    <w:rPr>
                      <w:lang w:val="fr-FR"/>
                    </w:rPr>
                  </w:rPrChange>
                </w:rPr>
                <w:delText xml:space="preserve"> </w:delText>
              </w:r>
            </w:del>
            <w:r w:rsidRPr="001B5C1E">
              <w:rPr>
                <w:b/>
                <w:lang w:val="fr-FR"/>
                <w:rPrChange w:id="6804"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805" w:author="MCC160" w:date="2023-02-23T18:47:00Z">
                <w:pPr>
                  <w:keepNext/>
                  <w:keepLines/>
                  <w:spacing w:after="0"/>
                </w:pPr>
              </w:pPrChange>
            </w:pPr>
          </w:p>
        </w:tc>
        <w:tc>
          <w:tcPr>
            <w:tcW w:w="1243"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806" w:author="MCC160" w:date="2023-02-23T18:47:00Z">
                <w:pPr>
                  <w:keepNext/>
                  <w:keepLines/>
                  <w:spacing w:after="0"/>
                </w:pPr>
              </w:pPrChange>
            </w:pPr>
          </w:p>
        </w:tc>
      </w:tr>
      <w:tr w:rsidR="00B54636" w:rsidRPr="00B54636" w:rsidTr="00FB0651">
        <w:tc>
          <w:tcPr>
            <w:tcW w:w="272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807" w:author="MCC160" w:date="2023-02-23T18:47: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6808" w:author="MCC160" w:date="2023-02-23T18:47:00Z">
                <w:pPr>
                  <w:keepNext/>
                  <w:keepLines/>
                  <w:spacing w:after="0"/>
                </w:pPr>
              </w:pPrChange>
            </w:pPr>
            <w:r w:rsidRPr="00B54636">
              <w:rPr>
                <w:lang w:val="fr-FR"/>
              </w:rPr>
              <w:t>MCPTT-Info as described in Table 6.1.1.16.3.3-3A</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809"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810" w:author="MCC160" w:date="2023-02-23T18:47:00Z">
                <w:pPr>
                  <w:keepNext/>
                  <w:keepLines/>
                  <w:spacing w:after="0"/>
                </w:pPr>
              </w:pPrChange>
            </w:pPr>
          </w:p>
        </w:tc>
        <w:tc>
          <w:tcPr>
            <w:tcW w:w="124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811"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rPr>
          <w:rFonts w:eastAsia="SimSun"/>
        </w:rPr>
        <w:pPrChange w:id="6812" w:author="MCC160" w:date="2023-02-23T18:47:00Z">
          <w:pPr>
            <w:keepNext/>
            <w:keepLines/>
            <w:spacing w:before="60"/>
            <w:jc w:val="center"/>
          </w:pPr>
        </w:pPrChange>
      </w:pPr>
      <w:r w:rsidRPr="00B54636">
        <w:rPr>
          <w:rFonts w:eastAsia="SimSun"/>
        </w:rPr>
        <w:t xml:space="preserve">Table 6.1.1.16.3.3-3A: </w:t>
      </w:r>
      <w:r w:rsidRPr="00B54636">
        <w:rPr>
          <w:rFonts w:eastAsia="SimSun"/>
          <w:lang w:eastAsia="ko-KR"/>
        </w:rPr>
        <w:t>MCPTT-Info in SIP MESSAGE</w:t>
      </w:r>
      <w:r w:rsidRPr="00B54636">
        <w:rPr>
          <w:rFonts w:eastAsia="SimSun"/>
        </w:rPr>
        <w:t xml:space="preserve"> (Table 6.1.1.16.3.3-3)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677F12">
        <w:tc>
          <w:tcPr>
            <w:tcW w:w="9645"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SimSun"/>
                <w:lang w:val="fr-FR"/>
              </w:rPr>
              <w:pPrChange w:id="6813" w:author="MCC160" w:date="2023-01-18T20:30:00Z">
                <w:pPr>
                  <w:keepNext/>
                  <w:keepLines/>
                  <w:spacing w:after="0" w:line="254" w:lineRule="auto"/>
                </w:pPr>
              </w:pPrChange>
            </w:pPr>
            <w:r w:rsidRPr="00B54636">
              <w:rPr>
                <w:rFonts w:eastAsia="SimSun"/>
                <w:lang w:val="fr-FR"/>
              </w:rPr>
              <w:t>Derivation Path: TS 36.579-1 [2], Table 5.5.3.2.2-1</w:t>
            </w:r>
            <w:ins w:id="6814" w:author="MCC160" w:date="2023-01-20T21:31:00Z">
              <w:r w:rsidR="002E15E3">
                <w:rPr>
                  <w:rFonts w:eastAsia="SimSun"/>
                  <w:lang w:val="fr-FR"/>
                </w:rPr>
                <w:t>,</w:t>
              </w:r>
            </w:ins>
            <w:r w:rsidRPr="00B54636">
              <w:rPr>
                <w:rFonts w:eastAsia="SimSun"/>
                <w:lang w:val="fr-FR"/>
              </w:rPr>
              <w:t xml:space="preserve"> condition GROUP-CALL</w:t>
            </w:r>
          </w:p>
        </w:tc>
      </w:tr>
      <w:tr w:rsidR="00B54636" w:rsidRPr="00B54636" w:rsidTr="00677F12">
        <w:tc>
          <w:tcPr>
            <w:tcW w:w="283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815" w:author="MCC160" w:date="2023-01-18T20:30:00Z">
                <w:pPr>
                  <w:keepNext/>
                  <w:keepLines/>
                  <w:spacing w:after="0" w:line="254" w:lineRule="auto"/>
                  <w:jc w:val="center"/>
                </w:pPr>
              </w:pPrChange>
            </w:pPr>
            <w:r w:rsidRPr="00B54636">
              <w:rPr>
                <w:rFonts w:eastAsia="SimSun"/>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816" w:author="MCC160" w:date="2023-01-18T20:30:00Z">
                <w:pPr>
                  <w:keepNext/>
                  <w:keepLines/>
                  <w:spacing w:after="0" w:line="254" w:lineRule="auto"/>
                  <w:jc w:val="center"/>
                </w:pPr>
              </w:pPrChange>
            </w:pPr>
            <w:r w:rsidRPr="00B54636">
              <w:rPr>
                <w:rFonts w:eastAsia="SimSun"/>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817" w:author="MCC160" w:date="2023-01-18T20:30:00Z">
                <w:pPr>
                  <w:keepNext/>
                  <w:keepLines/>
                  <w:spacing w:after="0" w:line="254" w:lineRule="auto"/>
                  <w:jc w:val="center"/>
                </w:pPr>
              </w:pPrChange>
            </w:pPr>
            <w:r w:rsidRPr="00B5463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818" w:author="MCC160" w:date="2023-01-18T20:30:00Z">
                <w:pPr>
                  <w:keepNext/>
                  <w:keepLines/>
                  <w:spacing w:after="0" w:line="254" w:lineRule="auto"/>
                  <w:jc w:val="center"/>
                </w:pPr>
              </w:pPrChange>
            </w:pPr>
            <w:r w:rsidRPr="00B5463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SimSun"/>
                <w:lang w:val="fr-FR"/>
              </w:rPr>
              <w:pPrChange w:id="6819" w:author="MCC160" w:date="2023-01-18T20:30:00Z">
                <w:pPr>
                  <w:keepNext/>
                  <w:keepLines/>
                  <w:spacing w:after="0" w:line="254" w:lineRule="auto"/>
                  <w:jc w:val="center"/>
                </w:pPr>
              </w:pPrChange>
            </w:pPr>
            <w:r w:rsidRPr="00B54636">
              <w:rPr>
                <w:rFonts w:eastAsia="SimSun"/>
                <w:lang w:val="fr-FR"/>
              </w:rPr>
              <w:t>Condition</w:t>
            </w:r>
          </w:p>
        </w:tc>
      </w:tr>
      <w:tr w:rsidR="00B54636" w:rsidRPr="00B54636" w:rsidTr="00677F12">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820" w:author="MCC160" w:date="2023-01-18T20:30:00Z">
                <w:pPr>
                  <w:keepNext/>
                  <w:keepLines/>
                  <w:spacing w:after="0" w:line="254" w:lineRule="auto"/>
                </w:pPr>
              </w:pPrChange>
            </w:pPr>
            <w:r w:rsidRPr="00B54636">
              <w:rPr>
                <w:rFonts w:eastAsia="SimSun"/>
                <w:lang w:val="fr-FR"/>
              </w:rPr>
              <w:t>mcpttinfo</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821" w:author="MCC160" w:date="2023-01-18T20:30: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822" w:author="MCC160" w:date="2023-01-18T20:30: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823" w:author="MCC160" w:date="2023-01-18T20:30: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824" w:author="MCC160" w:date="2023-01-18T20:30:00Z">
                <w:pPr>
                  <w:keepNext/>
                  <w:keepLines/>
                  <w:spacing w:after="0" w:line="254" w:lineRule="auto"/>
                </w:pPr>
              </w:pPrChange>
            </w:pPr>
          </w:p>
        </w:tc>
      </w:tr>
      <w:tr w:rsidR="00B54636" w:rsidRPr="00B54636" w:rsidTr="00677F12">
        <w:tc>
          <w:tcPr>
            <w:tcW w:w="2837"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eastAsia="SimSun"/>
                <w:lang w:val="fr-FR"/>
              </w:rPr>
              <w:pPrChange w:id="6825" w:author="MCC160" w:date="2023-01-18T20:30:00Z">
                <w:pPr>
                  <w:keepNext/>
                  <w:keepLines/>
                  <w:spacing w:after="0" w:line="254" w:lineRule="auto"/>
                </w:pPr>
              </w:pPrChange>
            </w:pPr>
            <w:r w:rsidRPr="00B54636">
              <w:rPr>
                <w:rFonts w:eastAsia="SimSun"/>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826" w:author="MCC160" w:date="2023-01-18T20:30:00Z">
                <w:pPr>
                  <w:keepNext/>
                  <w:keepLines/>
                  <w:spacing w:after="0" w:line="254" w:lineRule="auto"/>
                </w:pPr>
              </w:pPrChange>
            </w:pPr>
          </w:p>
        </w:tc>
        <w:tc>
          <w:tcPr>
            <w:tcW w:w="212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827" w:author="MCC160" w:date="2023-01-18T20:30:00Z">
                <w:pPr>
                  <w:keepNext/>
                  <w:keepLines/>
                  <w:spacing w:after="0" w:line="254" w:lineRule="auto"/>
                </w:pPr>
              </w:pPrChange>
            </w:pPr>
          </w:p>
        </w:tc>
        <w:tc>
          <w:tcPr>
            <w:tcW w:w="1419"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rFonts w:eastAsia="SimSun"/>
                <w:lang w:val="fr-FR"/>
              </w:rPr>
              <w:pPrChange w:id="6828" w:author="MCC160" w:date="2023-01-18T20:30: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rFonts w:eastAsia="SimSun"/>
                <w:lang w:val="fr-FR"/>
              </w:rPr>
              <w:pPrChange w:id="6829" w:author="MCC160" w:date="2023-01-18T20:30:00Z">
                <w:pPr>
                  <w:keepNext/>
                  <w:keepLines/>
                  <w:spacing w:after="0" w:line="254" w:lineRule="auto"/>
                </w:pPr>
              </w:pPrChange>
            </w:pPr>
          </w:p>
        </w:tc>
      </w:tr>
      <w:tr w:rsidR="00677F12" w:rsidRPr="00B54636" w:rsidTr="00677F12">
        <w:tc>
          <w:tcPr>
            <w:tcW w:w="2837" w:type="dxa"/>
            <w:tcBorders>
              <w:top w:val="single" w:sz="4" w:space="0" w:color="auto"/>
              <w:left w:val="single" w:sz="4" w:space="0" w:color="auto"/>
              <w:bottom w:val="single" w:sz="4" w:space="0" w:color="auto"/>
              <w:right w:val="single" w:sz="4" w:space="0" w:color="auto"/>
            </w:tcBorders>
            <w:vAlign w:val="center"/>
            <w:hideMark/>
          </w:tcPr>
          <w:p w:rsidR="00677F12" w:rsidRPr="00B54636" w:rsidRDefault="00677F12">
            <w:pPr>
              <w:pStyle w:val="TAL"/>
              <w:rPr>
                <w:rFonts w:eastAsia="SimSun"/>
                <w:lang w:val="fr-FR"/>
              </w:rPr>
              <w:pPrChange w:id="6830" w:author="MCC160" w:date="2023-01-18T20:30:00Z">
                <w:pPr>
                  <w:keepNext/>
                  <w:keepLines/>
                  <w:spacing w:after="0" w:line="254" w:lineRule="auto"/>
                </w:pPr>
              </w:pPrChange>
            </w:pPr>
            <w:r w:rsidRPr="00B54636">
              <w:rPr>
                <w:rFonts w:eastAsia="SimSun"/>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rsidR="00677F12" w:rsidRPr="00B54636" w:rsidRDefault="00677F12">
            <w:pPr>
              <w:pStyle w:val="TAL"/>
              <w:rPr>
                <w:rFonts w:eastAsia="SimSun"/>
                <w:color w:val="000000"/>
                <w:lang w:val="fr-FR"/>
              </w:rPr>
              <w:pPrChange w:id="6831" w:author="MCC160" w:date="2023-01-18T20:30:00Z">
                <w:pPr>
                  <w:keepNext/>
                  <w:keepLines/>
                  <w:spacing w:after="0" w:line="254" w:lineRule="auto"/>
                </w:pPr>
              </w:pPrChange>
            </w:pPr>
            <w:ins w:id="6832" w:author="MCC160" w:date="2023-01-18T20:31:00Z">
              <w:r w:rsidRPr="00253B12">
                <w:rPr>
                  <w:rFonts w:eastAsia="SimSun"/>
                  <w:color w:val="000000"/>
                  <w:lang w:val="fr-FR"/>
                </w:rPr>
                <w:t xml:space="preserve">Encrypted &lt;alert-ind&gt; with mcpttBoolean set to </w:t>
              </w:r>
              <w:r>
                <w:rPr>
                  <w:rFonts w:eastAsia="SimSun"/>
                  <w:color w:val="000000"/>
                  <w:lang w:val="fr-FR"/>
                </w:rPr>
                <w:t>false</w:t>
              </w:r>
            </w:ins>
            <w:del w:id="6833" w:author="MCC160" w:date="2023-01-18T20:31:00Z">
              <w:r w:rsidRPr="00B54636" w:rsidDel="00DE3ED3">
                <w:rPr>
                  <w:rFonts w:eastAsia="SimSun"/>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rsidR="00677F12" w:rsidRPr="00B54636" w:rsidRDefault="00677F12">
            <w:pPr>
              <w:pStyle w:val="TAL"/>
              <w:rPr>
                <w:rFonts w:eastAsia="SimSun"/>
                <w:lang w:val="fr-FR"/>
              </w:rPr>
              <w:pPrChange w:id="6834" w:author="MCC160" w:date="2023-01-18T20:30:00Z">
                <w:pPr>
                  <w:keepNext/>
                  <w:keepLines/>
                  <w:spacing w:after="0" w:line="254" w:lineRule="auto"/>
                </w:pPr>
              </w:pPrChange>
            </w:pPr>
            <w:ins w:id="6835" w:author="MCC160" w:date="2023-01-18T20:31:00Z">
              <w:r w:rsidRPr="00253B12">
                <w:rPr>
                  <w:rFonts w:eastAsia="SimSun"/>
                  <w:lang w:val="fr-FR"/>
                </w:rPr>
                <w:t xml:space="preserve">Encryption according to NOTE </w:t>
              </w:r>
              <w:r>
                <w:rPr>
                  <w:rFonts w:eastAsia="SimSun"/>
                  <w:lang w:val="fr-FR"/>
                </w:rPr>
                <w:t>1</w:t>
              </w:r>
              <w:r w:rsidRPr="00253B12">
                <w:rPr>
                  <w:rFonts w:eastAsia="SimSun"/>
                  <w:lang w:val="fr-FR"/>
                </w:rPr>
                <w:t xml:space="preserve"> in TS 36.579-1 [2] Table 5.5.3.2.</w:t>
              </w:r>
              <w:r>
                <w:rPr>
                  <w:rFonts w:eastAsia="SimSun"/>
                  <w:lang w:val="fr-FR"/>
                </w:rPr>
                <w:t>2</w:t>
              </w:r>
              <w:r w:rsidRPr="00253B12">
                <w:rPr>
                  <w:rFonts w:eastAsia="SimSun"/>
                  <w:lang w:val="fr-FR"/>
                </w:rPr>
                <w:t>-1</w:t>
              </w:r>
            </w:ins>
          </w:p>
        </w:tc>
        <w:tc>
          <w:tcPr>
            <w:tcW w:w="1419" w:type="dxa"/>
            <w:tcBorders>
              <w:top w:val="single" w:sz="4" w:space="0" w:color="auto"/>
              <w:left w:val="single" w:sz="4" w:space="0" w:color="auto"/>
              <w:bottom w:val="single" w:sz="4" w:space="0" w:color="auto"/>
              <w:right w:val="single" w:sz="4" w:space="0" w:color="auto"/>
            </w:tcBorders>
          </w:tcPr>
          <w:p w:rsidR="00677F12" w:rsidRPr="00B54636" w:rsidRDefault="00677F12">
            <w:pPr>
              <w:pStyle w:val="TAL"/>
              <w:rPr>
                <w:rFonts w:eastAsia="SimSun"/>
                <w:lang w:val="fr-FR"/>
              </w:rPr>
              <w:pPrChange w:id="6836" w:author="MCC160" w:date="2023-01-18T20:30:00Z">
                <w:pPr>
                  <w:keepNext/>
                  <w:keepLines/>
                  <w:spacing w:after="0" w:line="254"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677F12" w:rsidRPr="00B54636" w:rsidRDefault="00677F12">
            <w:pPr>
              <w:pStyle w:val="TAL"/>
              <w:rPr>
                <w:rFonts w:eastAsia="SimSun"/>
                <w:lang w:val="fr-FR"/>
              </w:rPr>
              <w:pPrChange w:id="6837" w:author="MCC160" w:date="2023-01-18T20:30:00Z">
                <w:pPr>
                  <w:keepNext/>
                  <w:keepLines/>
                  <w:spacing w:after="0" w:line="254" w:lineRule="auto"/>
                </w:pPr>
              </w:pPrChange>
            </w:pP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6838" w:name="_Toc76583133"/>
      <w:bookmarkStart w:id="6839" w:name="_Toc83808685"/>
      <w:bookmarkStart w:id="6840" w:name="_Toc91233506"/>
      <w:bookmarkStart w:id="6841" w:name="_Toc100348985"/>
      <w:bookmarkStart w:id="6842" w:name="_Toc106787141"/>
      <w:bookmarkStart w:id="6843" w:name="_Toc124350042"/>
      <w:r w:rsidRPr="00B54636">
        <w:rPr>
          <w:rFonts w:ascii="Arial" w:hAnsi="Arial"/>
          <w:sz w:val="24"/>
        </w:rPr>
        <w:t>6.1.1.17</w:t>
      </w:r>
      <w:r w:rsidRPr="00B54636">
        <w:rPr>
          <w:rFonts w:ascii="Arial" w:hAnsi="Arial"/>
          <w:sz w:val="24"/>
        </w:rPr>
        <w:tab/>
        <w:t>On-network / Broadcast Group Call using pre-established session / Client originated Pre-established Session Release with associated MCPTT session / Client Originated (CO)</w:t>
      </w:r>
      <w:bookmarkEnd w:id="6752"/>
      <w:bookmarkEnd w:id="6753"/>
      <w:bookmarkEnd w:id="6754"/>
      <w:bookmarkEnd w:id="6838"/>
      <w:bookmarkEnd w:id="6839"/>
      <w:bookmarkEnd w:id="6840"/>
      <w:bookmarkEnd w:id="6841"/>
      <w:bookmarkEnd w:id="6842"/>
      <w:bookmarkEnd w:id="6843"/>
    </w:p>
    <w:p w:rsidR="00B54636" w:rsidRPr="00B54636" w:rsidRDefault="00B54636">
      <w:pPr>
        <w:pStyle w:val="H6"/>
        <w:pPrChange w:id="6844" w:author="MCC160" w:date="2023-02-23T18:47:00Z">
          <w:pPr>
            <w:keepNext/>
            <w:keepLines/>
            <w:spacing w:before="120"/>
            <w:ind w:left="1985" w:hanging="1985"/>
          </w:pPr>
        </w:pPrChange>
      </w:pPr>
      <w:r w:rsidRPr="00B54636">
        <w:t>6.1.1.17.1</w:t>
      </w:r>
      <w:r w:rsidRPr="00B54636">
        <w:tab/>
        <w:t>Test Purpose (TP)</w:t>
      </w:r>
    </w:p>
    <w:p w:rsidR="00B54636" w:rsidRPr="00B54636" w:rsidRDefault="00B54636">
      <w:pPr>
        <w:pStyle w:val="H6"/>
        <w:pPrChange w:id="6845" w:author="MCC160" w:date="2023-02-23T18:47:00Z">
          <w:pPr>
            <w:keepNext/>
            <w:keepLines/>
            <w:spacing w:before="120"/>
            <w:ind w:left="1985" w:hanging="1985"/>
          </w:pPr>
        </w:pPrChange>
      </w:pPr>
      <w:r w:rsidRPr="00B54636">
        <w:t>(1)</w:t>
      </w:r>
    </w:p>
    <w:p w:rsidR="00B54636" w:rsidRPr="00B54636" w:rsidRDefault="00B54636">
      <w:pPr>
        <w:pStyle w:val="PL"/>
        <w:pPrChange w:id="684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and having a pre-established session with the MCPTT Server }</w:t>
      </w:r>
    </w:p>
    <w:p w:rsidR="00B54636" w:rsidRPr="00B54636" w:rsidRDefault="00B54636">
      <w:pPr>
        <w:pStyle w:val="PL"/>
        <w:pPrChange w:id="684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684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Broadcast </w:t>
      </w:r>
      <w:r w:rsidRPr="00B54636">
        <w:rPr>
          <w:lang w:eastAsia="ko-KR"/>
        </w:rPr>
        <w:t xml:space="preserve">Group Call </w:t>
      </w:r>
      <w:r w:rsidRPr="00B54636">
        <w:t>using a pre-established session requesting implicit floor control }</w:t>
      </w:r>
    </w:p>
    <w:p w:rsidR="00B54636" w:rsidRPr="00B54636" w:rsidRDefault="00B54636">
      <w:pPr>
        <w:pStyle w:val="PL"/>
        <w:pPrChange w:id="684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requests Broadcast Group Call using a pre-established session establishment by sending a SIP REFER message </w:t>
      </w:r>
      <w:r w:rsidRPr="00B54636">
        <w:rPr>
          <w:b/>
        </w:rPr>
        <w:t>and</w:t>
      </w:r>
      <w:r w:rsidRPr="00B54636">
        <w:t xml:space="preserve"> responds to the SS with correct MCPC messages }</w:t>
      </w:r>
    </w:p>
    <w:p w:rsidR="00B54636" w:rsidRPr="00B54636" w:rsidRDefault="00B54636">
      <w:pPr>
        <w:pStyle w:val="PL"/>
        <w:pPrChange w:id="685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685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6852" w:author="MCC160" w:date="2023-02-23T18:47:00Z">
          <w:pPr>
            <w:keepNext/>
            <w:keepLines/>
            <w:spacing w:before="120"/>
            <w:ind w:left="1985" w:hanging="1985"/>
          </w:pPr>
        </w:pPrChange>
      </w:pPr>
      <w:r w:rsidRPr="00B54636">
        <w:t>(2)</w:t>
      </w:r>
    </w:p>
    <w:p w:rsidR="00B54636" w:rsidRPr="00B54636" w:rsidRDefault="00B54636">
      <w:pPr>
        <w:pStyle w:val="PL"/>
        <w:pPrChange w:id="685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Broadcast Group Call using a pre-established session }</w:t>
      </w:r>
    </w:p>
    <w:p w:rsidR="00B54636" w:rsidRPr="00B54636" w:rsidRDefault="00B54636">
      <w:pPr>
        <w:pStyle w:val="PL"/>
        <w:pPrChange w:id="685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685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(MCPTT Client) wants to terminate the ongoing MCPTT Broadcast Group Call but keep the pre-established session }</w:t>
      </w:r>
    </w:p>
    <w:p w:rsidR="00B54636" w:rsidRPr="00B54636" w:rsidRDefault="00B54636">
      <w:pPr>
        <w:pStyle w:val="PL"/>
        <w:pPrChange w:id="685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REFER request and leaves the MCPTT session }</w:t>
      </w:r>
    </w:p>
    <w:p w:rsidR="00B54636" w:rsidRPr="00B54636" w:rsidRDefault="00B54636">
      <w:pPr>
        <w:pStyle w:val="PL"/>
        <w:pPrChange w:id="685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685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6859" w:author="MCC160" w:date="2023-02-23T18:47:00Z">
          <w:pPr>
            <w:keepNext/>
            <w:keepLines/>
            <w:spacing w:before="120"/>
            <w:ind w:left="1985" w:hanging="1985"/>
          </w:pPr>
        </w:pPrChange>
      </w:pPr>
      <w:r w:rsidRPr="00B54636">
        <w:t>6.1.1.17.2</w:t>
      </w:r>
      <w:r w:rsidRPr="00B54636">
        <w:tab/>
        <w:t>Conformance requirements</w:t>
      </w:r>
    </w:p>
    <w:p w:rsidR="00B54636" w:rsidRPr="00B54636" w:rsidRDefault="00B54636" w:rsidP="00B54636">
      <w:r w:rsidRPr="00B54636">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rsidR="00B54636" w:rsidRPr="00B54636" w:rsidRDefault="00B54636" w:rsidP="00B54636">
      <w:r w:rsidRPr="00B54636">
        <w:t>[TS 24.379, clause 10.1.1.2.2.1]</w:t>
      </w:r>
    </w:p>
    <w:p w:rsidR="00B54636" w:rsidRPr="00B54636" w:rsidRDefault="00B54636" w:rsidP="00B54636">
      <w:r w:rsidRPr="00B5463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rsidR="00B54636" w:rsidRPr="00B54636" w:rsidRDefault="00B54636" w:rsidP="00B54636">
      <w:r w:rsidRPr="00B54636">
        <w:t>The MCPTT client shall follow the procedures specified in subclause 10.1.2.2.2.1 with the clarification in step 3) of subclause 10.1.2.2.2.1 that:</w:t>
      </w:r>
    </w:p>
    <w:p w:rsidR="00B54636" w:rsidRPr="00B54636" w:rsidRDefault="00B54636" w:rsidP="00B54636">
      <w:pPr>
        <w:ind w:left="568" w:hanging="284"/>
      </w:pPr>
      <w:r w:rsidRPr="00B54636">
        <w:t>1)</w:t>
      </w:r>
      <w:r w:rsidRPr="00B54636">
        <w:tab/>
        <w:t>the &lt;entry&gt; element in the application/resource-lists MIME body shall contain a "uri" attribute set to the prearranged MCPTT group identity;</w:t>
      </w:r>
    </w:p>
    <w:p w:rsidR="00B54636" w:rsidRPr="00B54636" w:rsidRDefault="00B54636" w:rsidP="00B54636">
      <w:pPr>
        <w:ind w:left="568" w:hanging="284"/>
      </w:pPr>
      <w:r w:rsidRPr="00B54636">
        <w:t>2)</w:t>
      </w:r>
      <w:r w:rsidRPr="00B54636">
        <w:tab/>
        <w:t>the &lt;session-type&gt; element of the application/vnd.3gpp.mcptt-info MIME body in the hname "body" URI header field shall be set to a value of "prearranged"; and</w:t>
      </w:r>
    </w:p>
    <w:p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rsidR="00B54636" w:rsidRPr="00B54636" w:rsidRDefault="00B54636" w:rsidP="00B54636">
      <w:r w:rsidRPr="00B54636">
        <w:t>[TS 24.379, clause 6.2.8.2]</w:t>
      </w:r>
    </w:p>
    <w:p w:rsidR="00B54636" w:rsidRPr="00B54636" w:rsidRDefault="00B54636" w:rsidP="00B54636">
      <w:r w:rsidRPr="00B54636">
        <w:t>When the MCPTT user initiates a broadcast group call, the MCPTT client:</w:t>
      </w:r>
    </w:p>
    <w:p w:rsidR="00B54636" w:rsidRPr="00B54636" w:rsidRDefault="00B54636" w:rsidP="00B54636">
      <w:pPr>
        <w:ind w:left="568" w:hanging="284"/>
      </w:pPr>
      <w:r w:rsidRPr="00B54636">
        <w:t>1)</w:t>
      </w:r>
      <w:r w:rsidRPr="00B54636">
        <w:tab/>
        <w:t>in the case of the prearranged group call is initiated on-demand, shall include in the application/vnd.3gpp.mcptt-info+xml MIME body the &lt;broadcast-ind&gt; element set to "true" as defined in clause F.1; and</w:t>
      </w:r>
    </w:p>
    <w:p w:rsidR="00B54636" w:rsidRPr="00B54636" w:rsidRDefault="00B54636" w:rsidP="00B54636">
      <w:pPr>
        <w:ind w:left="568" w:hanging="284"/>
      </w:pPr>
      <w:r w:rsidRPr="00B54636">
        <w:t>2)</w:t>
      </w:r>
      <w:r w:rsidRPr="00B5463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rsidR="00B54636" w:rsidRPr="00B54636" w:rsidRDefault="00B54636" w:rsidP="00B54636">
      <w:r w:rsidRPr="00B54636">
        <w:t>[TS 24.379, clause 10.1.1.2.3.2]</w:t>
      </w:r>
    </w:p>
    <w:p w:rsidR="00B54636" w:rsidRPr="00B54636" w:rsidRDefault="00B54636" w:rsidP="00B54636">
      <w:pPr>
        <w:rPr>
          <w:lang w:eastAsia="ko-KR"/>
        </w:rPr>
      </w:pPr>
      <w:r w:rsidRPr="00B54636">
        <w:rPr>
          <w:lang w:eastAsia="ko-KR"/>
        </w:rPr>
        <w:t>When an MCPTT client wants to leave the MCPTT session within a pre-established session, the MCPTT client shall follow the procedures as specified in subclause 6.2.4.2.</w:t>
      </w:r>
    </w:p>
    <w:p w:rsidR="00B54636" w:rsidRPr="00B54636" w:rsidRDefault="00B54636" w:rsidP="00B54636">
      <w:pPr>
        <w:rPr>
          <w:lang w:eastAsia="en-US"/>
        </w:rPr>
      </w:pPr>
      <w:r w:rsidRPr="00B54636">
        <w:t>[TS 24.379, clause 6.2.4.2]</w:t>
      </w:r>
    </w:p>
    <w:p w:rsidR="00B54636" w:rsidRPr="00B54636" w:rsidRDefault="00B54636" w:rsidP="00B54636">
      <w:pPr>
        <w:rPr>
          <w:lang w:eastAsia="ko-KR"/>
        </w:rPr>
      </w:pPr>
      <w:r w:rsidRPr="00B54636">
        <w:rPr>
          <w:lang w:eastAsia="ko-KR"/>
        </w:rPr>
        <w:t>Upon receiving a request from an MCPTT user to leave an MCPTT session within a pre-established session,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shall interact with the media plane as specified in 3GPP TS 24.380 [5];</w:t>
      </w:r>
    </w:p>
    <w:p w:rsidR="00B54636" w:rsidRPr="00B54636" w:rsidRDefault="00B54636" w:rsidP="00B54636">
      <w:pPr>
        <w:ind w:left="568" w:hanging="284"/>
        <w:rPr>
          <w:lang w:eastAsia="en-US"/>
        </w:rPr>
      </w:pPr>
      <w:r w:rsidRPr="00B54636">
        <w:rPr>
          <w:lang w:eastAsia="ko-KR"/>
        </w:rPr>
        <w:t>2)</w:t>
      </w:r>
      <w:r w:rsidRPr="00B54636">
        <w:rPr>
          <w:lang w:eastAsia="ko-KR"/>
        </w:rPr>
        <w:tab/>
        <w:t xml:space="preserve">shall generate an initial SIP REFER request outside a dialog in accordance with the procedures specified in </w:t>
      </w:r>
      <w:r w:rsidRPr="00B54636">
        <w:t xml:space="preserve">3GPP TS 24.229 [4], IETF RFC 4488 [22] and IETF RFC 3515 [25] as updated by IETF RFC 6665 [26] and </w:t>
      </w:r>
      <w:r w:rsidRPr="00B54636">
        <w:rPr>
          <w:lang w:eastAsia="ko-KR"/>
        </w:rPr>
        <w:t>IETF</w:t>
      </w:r>
      <w:r w:rsidRPr="00B54636">
        <w:t> </w:t>
      </w:r>
      <w:r w:rsidRPr="00B54636">
        <w:rPr>
          <w:lang w:eastAsia="ko-KR"/>
        </w:rPr>
        <w:t>RFC 7647</w:t>
      </w:r>
      <w:r w:rsidRPr="00B54636">
        <w:t> [27]</w:t>
      </w:r>
      <w:r w:rsidRPr="00B54636">
        <w:rPr>
          <w:lang w:eastAsia="ko-KR"/>
        </w:rPr>
        <w:t>;</w:t>
      </w:r>
    </w:p>
    <w:p w:rsidR="00B54636" w:rsidRPr="00B54636" w:rsidRDefault="00B54636" w:rsidP="00B54636">
      <w:pPr>
        <w:ind w:left="568" w:hanging="284"/>
      </w:pPr>
      <w:r w:rsidRPr="00B54636">
        <w:rPr>
          <w:lang w:eastAsia="ko-KR"/>
        </w:rPr>
        <w:t>3)</w:t>
      </w:r>
      <w:r w:rsidRPr="00B54636">
        <w:rPr>
          <w:lang w:eastAsia="ko-KR"/>
        </w:rPr>
        <w:tab/>
        <w:t>shall set the</w:t>
      </w:r>
      <w:r w:rsidRPr="00B54636">
        <w:t xml:space="preserve"> Request-URI of the SIP REFER request to the </w:t>
      </w:r>
      <w:r w:rsidRPr="00B54636">
        <w:rPr>
          <w:lang w:eastAsia="ko-KR"/>
        </w:rPr>
        <w:t>public service identity identifying the pre-established session on the MCPTT server serving the MCPTT user;</w:t>
      </w:r>
    </w:p>
    <w:p w:rsidR="00B54636" w:rsidRPr="00B54636" w:rsidRDefault="00B54636" w:rsidP="00B54636">
      <w:pPr>
        <w:ind w:left="568" w:hanging="284"/>
        <w:rPr>
          <w:lang w:eastAsia="ko-KR"/>
        </w:rPr>
      </w:pPr>
      <w:r w:rsidRPr="00B54636">
        <w:rPr>
          <w:lang w:eastAsia="ko-KR"/>
        </w:rPr>
        <w:t>4)</w:t>
      </w:r>
      <w:r w:rsidRPr="00B54636">
        <w:rPr>
          <w:lang w:eastAsia="ko-KR"/>
        </w:rPr>
        <w:tab/>
        <w:t xml:space="preserve">shall include </w:t>
      </w:r>
      <w:r w:rsidRPr="00B54636">
        <w:t>the Refer-Sub header field with value "false" according to rules and procedures of IETF RFC 4488 [22]</w:t>
      </w:r>
      <w:r w:rsidRPr="00B54636">
        <w:rPr>
          <w:lang w:eastAsia="ko-KR"/>
        </w:rPr>
        <w:t>;</w:t>
      </w:r>
    </w:p>
    <w:p w:rsidR="00B54636" w:rsidRPr="00B54636" w:rsidRDefault="00B54636" w:rsidP="00B54636">
      <w:pPr>
        <w:ind w:left="568" w:hanging="284"/>
        <w:rPr>
          <w:lang w:eastAsia="ko-KR"/>
        </w:rPr>
      </w:pPr>
      <w:r w:rsidRPr="00B54636">
        <w:rPr>
          <w:lang w:eastAsia="ko-KR"/>
        </w:rPr>
        <w:t>5)</w:t>
      </w:r>
      <w:r w:rsidRPr="00B54636">
        <w:rPr>
          <w:lang w:eastAsia="ko-KR"/>
        </w:rPr>
        <w:tab/>
        <w:t xml:space="preserve">shall include </w:t>
      </w:r>
      <w:r w:rsidRPr="00B54636">
        <w:t>the Supported header field with value "norefersub" according to rules and procedures of IETF RFC 4488 [22]</w:t>
      </w:r>
      <w:r w:rsidRPr="00B54636">
        <w:rPr>
          <w:lang w:eastAsia="ko-KR"/>
        </w:rPr>
        <w:t>;</w:t>
      </w:r>
    </w:p>
    <w:p w:rsidR="00B54636" w:rsidRPr="00B54636" w:rsidRDefault="00B54636" w:rsidP="00B54636">
      <w:pPr>
        <w:ind w:left="568" w:hanging="284"/>
        <w:rPr>
          <w:lang w:eastAsia="ko-KR"/>
        </w:rPr>
      </w:pPr>
      <w:r w:rsidRPr="00B54636">
        <w:rPr>
          <w:lang w:eastAsia="ko-KR"/>
        </w:rPr>
        <w:t>6)</w:t>
      </w:r>
      <w:r w:rsidRPr="00B54636">
        <w:rPr>
          <w:lang w:eastAsia="ko-KR"/>
        </w:rPr>
        <w:tab/>
        <w:t>shall set the Refer-To header field of the SIP REFER request to the MCPTT session identity to leave;</w:t>
      </w:r>
    </w:p>
    <w:p w:rsidR="00B54636" w:rsidRPr="00B54636" w:rsidRDefault="00B54636" w:rsidP="00B54636">
      <w:pPr>
        <w:ind w:left="568" w:hanging="284"/>
        <w:rPr>
          <w:lang w:eastAsia="en-US"/>
        </w:rPr>
      </w:pPr>
      <w:r w:rsidRPr="00B54636">
        <w:rPr>
          <w:lang w:eastAsia="ko-KR"/>
        </w:rPr>
        <w:t>7)</w:t>
      </w:r>
      <w:r w:rsidRPr="00B54636">
        <w:rPr>
          <w:lang w:eastAsia="ko-KR"/>
        </w:rPr>
        <w:tab/>
        <w:t>shall include the</w:t>
      </w:r>
      <w:r w:rsidRPr="00B54636">
        <w:t xml:space="preserve"> "method" SIP URI parameter with the value "BYE" in the URI in the Refer-To header field</w:t>
      </w:r>
      <w:r w:rsidRPr="00B54636">
        <w:rPr>
          <w:lang w:eastAsia="ko-KR"/>
        </w:rPr>
        <w:t>;</w:t>
      </w:r>
    </w:p>
    <w:p w:rsidR="00B54636" w:rsidRPr="00B54636" w:rsidRDefault="00B54636" w:rsidP="00B54636">
      <w:pPr>
        <w:ind w:left="568" w:hanging="284"/>
        <w:rPr>
          <w:lang w:eastAsia="ko-KR"/>
        </w:rPr>
      </w:pPr>
      <w:r w:rsidRPr="00B54636">
        <w:rPr>
          <w:lang w:eastAsia="ko-KR"/>
        </w:rPr>
        <w:t>8)</w:t>
      </w:r>
      <w:r w:rsidRPr="00B54636">
        <w:rPr>
          <w:lang w:eastAsia="ko-KR"/>
        </w:rPr>
        <w:tab/>
        <w:t xml:space="preserve">shall include a Target-Dialog header field as specified in </w:t>
      </w:r>
      <w:r w:rsidRPr="00B54636">
        <w:t>IETF RFC 4538 [23] identifying the pre-established session</w:t>
      </w:r>
      <w:r w:rsidRPr="00B54636">
        <w:rPr>
          <w:lang w:eastAsia="ko-KR"/>
        </w:rPr>
        <w:t>; and</w:t>
      </w:r>
    </w:p>
    <w:p w:rsidR="00B54636" w:rsidRPr="00B54636" w:rsidRDefault="00B54636" w:rsidP="00B54636">
      <w:pPr>
        <w:ind w:left="568" w:hanging="284"/>
        <w:rPr>
          <w:lang w:eastAsia="ko-KR"/>
        </w:rPr>
      </w:pPr>
      <w:r w:rsidRPr="00B54636">
        <w:rPr>
          <w:lang w:eastAsia="ko-KR"/>
        </w:rPr>
        <w:t>9)</w:t>
      </w:r>
      <w:r w:rsidRPr="00B54636">
        <w:rPr>
          <w:lang w:eastAsia="ko-KR"/>
        </w:rPr>
        <w:tab/>
        <w:t>shall send the SIP REFER request according to 3GPP TS 24.229 [4].</w:t>
      </w:r>
    </w:p>
    <w:p w:rsidR="00B54636" w:rsidRPr="00B54636" w:rsidRDefault="00B54636" w:rsidP="00B54636">
      <w:pPr>
        <w:rPr>
          <w:lang w:eastAsia="ko-KR"/>
        </w:rPr>
      </w:pPr>
      <w:r w:rsidRPr="00B54636">
        <w:t xml:space="preserve">Upon receiving a SIP 2xx response to the SIP REFER request, the MCPTT </w:t>
      </w:r>
      <w:r w:rsidRPr="00B54636">
        <w:rPr>
          <w:lang w:eastAsia="ko-KR"/>
        </w:rPr>
        <w:t>c</w:t>
      </w:r>
      <w:r w:rsidRPr="00B54636">
        <w:t>lient</w:t>
      </w:r>
      <w:r w:rsidRPr="00B54636">
        <w:rPr>
          <w:lang w:eastAsia="ko-KR"/>
        </w:rPr>
        <w:t xml:space="preserve"> shall interact with media plane as specified in 3GPP TS 24.380 [5].</w:t>
      </w:r>
    </w:p>
    <w:p w:rsidR="00B54636" w:rsidRPr="00B54636" w:rsidRDefault="00B54636" w:rsidP="00B54636">
      <w:pPr>
        <w:rPr>
          <w:lang w:eastAsia="en-US"/>
        </w:rPr>
      </w:pPr>
      <w:r w:rsidRPr="00B54636">
        <w:t>[TS 24.380, clause 9.2.2.2.2]</w:t>
      </w:r>
    </w:p>
    <w:p w:rsidR="00B54636" w:rsidRPr="00B54636" w:rsidRDefault="00B54636" w:rsidP="00B54636">
      <w:r w:rsidRPr="00B54636">
        <w:t>When a pre-established session is created between the MCPTT client and the participating MCPTT function, as specified in 3GPP TS 24.379 [2], the MCPTT client:</w:t>
      </w:r>
    </w:p>
    <w:p w:rsidR="00B54636" w:rsidRPr="00B54636" w:rsidRDefault="00B54636" w:rsidP="00B54636">
      <w:pPr>
        <w:ind w:left="568" w:hanging="284"/>
      </w:pPr>
      <w:r w:rsidRPr="00B54636">
        <w:t>1.</w:t>
      </w:r>
      <w:r w:rsidRPr="00B54636">
        <w:tab/>
        <w:t>shall initialize any needed user plane resources for the pre-established session as specified in 3GPP TS 24.379 [2]; and</w:t>
      </w:r>
    </w:p>
    <w:p w:rsidR="00B54636" w:rsidRPr="00B54636" w:rsidRDefault="00B54636" w:rsidP="00B54636">
      <w:pPr>
        <w:ind w:left="568" w:hanging="284"/>
      </w:pPr>
      <w:r w:rsidRPr="00B54636">
        <w:t>2.</w:t>
      </w:r>
      <w:r w:rsidRPr="00B54636">
        <w:tab/>
        <w:t>shall enter the 'U: Pre-established session not in use' state.</w:t>
      </w:r>
    </w:p>
    <w:p w:rsidR="00B54636" w:rsidRPr="00B54636" w:rsidRDefault="00B54636" w:rsidP="00B54636">
      <w:r w:rsidRPr="00B54636">
        <w:t>[TS 24.380, clause 9.2.2.3.2]</w:t>
      </w:r>
    </w:p>
    <w:p w:rsidR="00B54636" w:rsidRPr="00B54636" w:rsidRDefault="00B54636" w:rsidP="00B54636">
      <w:r w:rsidRPr="00B54636">
        <w:t>Upon reception of a Connect message:</w:t>
      </w:r>
    </w:p>
    <w:p w:rsidR="00B54636" w:rsidRPr="00B54636" w:rsidRDefault="00B54636" w:rsidP="00B54636">
      <w:pPr>
        <w:ind w:left="568" w:hanging="284"/>
      </w:pPr>
      <w:r w:rsidRPr="00B54636">
        <w:t>1.</w:t>
      </w:r>
      <w:r w:rsidRPr="00B54636">
        <w:tab/>
        <w:t>if the MCPTT client accepts the incoming call the MCPTT client:</w:t>
      </w:r>
    </w:p>
    <w:p w:rsidR="00B54636" w:rsidRPr="00B54636" w:rsidRDefault="00B54636" w:rsidP="00B54636">
      <w:pPr>
        <w:ind w:left="851" w:hanging="284"/>
      </w:pPr>
      <w:r w:rsidRPr="00B54636">
        <w:t>a.</w:t>
      </w:r>
      <w:r w:rsidRPr="00B54636">
        <w:tab/>
        <w:t>shall send the Acknowledgement message with Reason Code field set to 'Accepted';</w:t>
      </w:r>
    </w:p>
    <w:p w:rsidR="00B54636" w:rsidRPr="00B54636" w:rsidRDefault="00B54636" w:rsidP="00B54636">
      <w:pPr>
        <w:ind w:left="851" w:hanging="284"/>
      </w:pPr>
      <w:r w:rsidRPr="00B54636">
        <w:t>b.</w:t>
      </w:r>
      <w:r w:rsidRPr="00B54636">
        <w:tab/>
        <w:t>shall use only the media streams of the pre-established session which are indicated as used in the associated call session Media Streams field, if the Connect contains a Media Streams field;</w:t>
      </w:r>
    </w:p>
    <w:p w:rsidR="00B54636" w:rsidRPr="00B54636" w:rsidRDefault="00B54636" w:rsidP="00B54636">
      <w:pPr>
        <w:ind w:left="851" w:hanging="284"/>
      </w:pPr>
      <w:r w:rsidRPr="00B54636">
        <w:t>c.</w:t>
      </w:r>
      <w:r w:rsidRPr="00B54636">
        <w:tab/>
        <w:t>shall create an instance of the 'Floor participant state transition diagram for basic operation' as specified in subclause 6.2.4; and</w:t>
      </w:r>
    </w:p>
    <w:p w:rsidR="00B54636" w:rsidRPr="00B54636" w:rsidRDefault="00B54636" w:rsidP="00B54636">
      <w:pPr>
        <w:ind w:left="851" w:hanging="284"/>
      </w:pPr>
      <w:r w:rsidRPr="00B54636">
        <w:t>d. shall enter the 'U: Pre-established session in use' state; or</w:t>
      </w:r>
    </w:p>
    <w:p w:rsidR="00B54636" w:rsidRPr="00B54636" w:rsidRDefault="00B54636" w:rsidP="00B54636">
      <w:pPr>
        <w:ind w:left="568" w:hanging="284"/>
      </w:pPr>
      <w:r w:rsidRPr="00B54636">
        <w:t>2.</w:t>
      </w:r>
      <w:r w:rsidRPr="00B54636">
        <w:tab/>
        <w:t>Otherwise the MCPTT client:</w:t>
      </w:r>
    </w:p>
    <w:p w:rsidR="00B54636" w:rsidRPr="00B54636" w:rsidRDefault="00B54636" w:rsidP="00B54636">
      <w:pPr>
        <w:ind w:left="851" w:hanging="284"/>
      </w:pPr>
      <w:r w:rsidRPr="00B54636">
        <w:t>a.</w:t>
      </w:r>
      <w:r w:rsidRPr="00B54636">
        <w:tab/>
        <w:t>shall send the Acknowledgement message with the Reason Code field set to 'Busy' or 'Not Accepted'; and</w:t>
      </w:r>
    </w:p>
    <w:p w:rsidR="00B54636" w:rsidRPr="00B54636" w:rsidRDefault="00B54636" w:rsidP="00B54636">
      <w:pPr>
        <w:ind w:left="851" w:hanging="284"/>
      </w:pPr>
      <w:r w:rsidRPr="00B54636">
        <w:t xml:space="preserve">b. </w:t>
      </w:r>
      <w:r w:rsidRPr="00B54636">
        <w:tab/>
        <w:t>shall remain in 'U: Pre-established session not in use' state.</w:t>
      </w:r>
    </w:p>
    <w:p w:rsidR="00B54636" w:rsidRPr="00B54636" w:rsidRDefault="00B54636" w:rsidP="00B54636">
      <w:r w:rsidRPr="00B54636">
        <w:t>[TS 24.380, clause 9.2.2.4.6]</w:t>
      </w:r>
    </w:p>
    <w:p w:rsidR="00B54636" w:rsidRPr="00B54636" w:rsidRDefault="00B54636" w:rsidP="00B54636">
      <w:r w:rsidRPr="00B54636">
        <w:t>Upon receiving a 2xx response to the sent SIP REFER request as described in 3GPP TS 24.379 [2] when the call is released, but the Pre-established Session is kept alive the MCPTT client:</w:t>
      </w:r>
    </w:p>
    <w:p w:rsidR="00B54636" w:rsidRPr="00B54636" w:rsidRDefault="00B54636" w:rsidP="00B54636">
      <w:pPr>
        <w:ind w:left="568" w:hanging="284"/>
      </w:pPr>
      <w:r w:rsidRPr="00B54636">
        <w:t>1.</w:t>
      </w:r>
      <w:r w:rsidRPr="00B54636">
        <w:tab/>
        <w:t>shall enter the 'U: Pre-established session not in use' state; and</w:t>
      </w:r>
    </w:p>
    <w:p w:rsidR="00B54636" w:rsidRPr="00B54636" w:rsidRDefault="00B54636" w:rsidP="00B54636">
      <w:pPr>
        <w:ind w:left="568" w:hanging="284"/>
      </w:pPr>
      <w:r w:rsidRPr="00B54636">
        <w:t>2.</w:t>
      </w:r>
      <w:r w:rsidRPr="00B54636">
        <w:tab/>
        <w:t xml:space="preserve"> shall terminate the instance of 'Floor participant state transition diagram for basic operation' state machine as specified in subclause 6.2.4.</w:t>
      </w:r>
    </w:p>
    <w:p w:rsidR="00B54636" w:rsidRPr="00B54636" w:rsidRDefault="00B54636">
      <w:pPr>
        <w:pStyle w:val="H6"/>
        <w:pPrChange w:id="6860" w:author="MCC160" w:date="2023-02-23T18:47:00Z">
          <w:pPr>
            <w:keepNext/>
            <w:keepLines/>
            <w:spacing w:before="120"/>
            <w:ind w:left="1985" w:hanging="1985"/>
          </w:pPr>
        </w:pPrChange>
      </w:pPr>
      <w:r w:rsidRPr="00B54636">
        <w:t>6.1.1.17.3</w:t>
      </w:r>
      <w:r w:rsidRPr="00B54636">
        <w:tab/>
        <w:t>Test description</w:t>
      </w:r>
    </w:p>
    <w:p w:rsidR="00B54636" w:rsidRPr="00B54636" w:rsidRDefault="00B54636">
      <w:pPr>
        <w:pStyle w:val="H6"/>
        <w:pPrChange w:id="6861" w:author="MCC160" w:date="2023-02-23T18:47:00Z">
          <w:pPr>
            <w:keepNext/>
            <w:keepLines/>
            <w:spacing w:before="120"/>
            <w:ind w:left="1985" w:hanging="1985"/>
          </w:pPr>
        </w:pPrChange>
      </w:pPr>
      <w:r w:rsidRPr="00B54636">
        <w:t>6.1.1.17.3.1</w:t>
      </w:r>
      <w:r w:rsidRPr="00B54636">
        <w:tab/>
        <w:t>Pre-test conditions</w:t>
      </w:r>
    </w:p>
    <w:p w:rsidR="00B54636" w:rsidRPr="00B54636" w:rsidRDefault="00B54636">
      <w:pPr>
        <w:pStyle w:val="H6"/>
        <w:pPrChange w:id="6862" w:author="MCC160" w:date="2023-02-23T18:47:00Z">
          <w:pPr>
            <w:keepNext/>
            <w:keepLines/>
            <w:spacing w:before="120"/>
            <w:ind w:left="1985" w:hanging="1985"/>
          </w:pPr>
        </w:pPrChange>
      </w:pPr>
      <w:r w:rsidRPr="00B54636">
        <w:t>System Simulator:</w:t>
      </w:r>
    </w:p>
    <w:p w:rsidR="00B54636" w:rsidRPr="00B54636" w:rsidRDefault="00B54636">
      <w:pPr>
        <w:pStyle w:val="B10"/>
        <w:pPrChange w:id="6863" w:author="MCC160" w:date="2023-02-23T18:47:00Z">
          <w:pPr>
            <w:ind w:left="568" w:hanging="284"/>
          </w:pPr>
        </w:pPrChange>
      </w:pPr>
      <w:r w:rsidRPr="00B54636">
        <w:t>-</w:t>
      </w:r>
      <w:r w:rsidRPr="00B54636">
        <w:tab/>
        <w:t>SS (MCPTT server)</w:t>
      </w:r>
    </w:p>
    <w:p w:rsidR="00B54636" w:rsidRPr="00B54636" w:rsidRDefault="00B54636">
      <w:pPr>
        <w:pStyle w:val="B10"/>
        <w:pPrChange w:id="6864" w:author="MCC160" w:date="2023-02-23T18:47: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6865" w:author="MCC160" w:date="2023-02-23T18:47:00Z">
          <w:pPr>
            <w:keepNext/>
            <w:keepLines/>
            <w:spacing w:before="120"/>
            <w:ind w:left="1985" w:hanging="1985"/>
          </w:pPr>
        </w:pPrChange>
      </w:pPr>
      <w:r w:rsidRPr="00B54636">
        <w:t>IUT:</w:t>
      </w:r>
    </w:p>
    <w:p w:rsidR="00B54636" w:rsidRPr="00B54636" w:rsidRDefault="00B54636">
      <w:pPr>
        <w:pStyle w:val="B10"/>
        <w:pPrChange w:id="6866" w:author="MCC160" w:date="2023-02-23T18:47:00Z">
          <w:pPr>
            <w:ind w:left="568" w:hanging="284"/>
          </w:pPr>
        </w:pPrChange>
      </w:pPr>
      <w:r w:rsidRPr="00B54636">
        <w:t>-</w:t>
      </w:r>
      <w:r w:rsidRPr="00B54636">
        <w:tab/>
        <w:t>UE (MCPTT client)</w:t>
      </w:r>
    </w:p>
    <w:p w:rsidR="00067051" w:rsidRPr="00874E7A" w:rsidRDefault="00067051" w:rsidP="00067051">
      <w:pPr>
        <w:pStyle w:val="B10"/>
        <w:rPr>
          <w:ins w:id="6867" w:author="MCC160" w:date="2023-01-17T10:34:00Z"/>
        </w:rPr>
      </w:pPr>
      <w:ins w:id="6868" w:author="MCC160" w:date="2023-01-17T10:34: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6869" w:author="MCC160" w:date="2023-01-17T10:34:00Z"/>
        </w:rPr>
        <w:pPrChange w:id="6870" w:author="MCC160" w:date="2023-02-23T18:47:00Z">
          <w:pPr>
            <w:ind w:left="568" w:hanging="284"/>
          </w:pPr>
        </w:pPrChange>
      </w:pPr>
      <w:del w:id="6871" w:author="MCC160" w:date="2023-01-17T10:34: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6872" w:author="MCC160" w:date="2023-02-23T18:47:00Z">
          <w:pPr>
            <w:keepNext/>
            <w:keepLines/>
            <w:spacing w:before="120"/>
            <w:ind w:left="1985" w:hanging="1985"/>
          </w:pPr>
        </w:pPrChange>
      </w:pPr>
      <w:r w:rsidRPr="00B54636">
        <w:t>Preamble:</w:t>
      </w:r>
    </w:p>
    <w:p w:rsidR="00E61C34" w:rsidRPr="00874E7A" w:rsidRDefault="00E61C34" w:rsidP="00E61C34">
      <w:pPr>
        <w:pStyle w:val="B10"/>
        <w:rPr>
          <w:ins w:id="6873" w:author="MCC160" w:date="2023-01-18T13:39:00Z"/>
        </w:rPr>
      </w:pPr>
      <w:ins w:id="6874" w:author="MCC160" w:date="2023-01-18T13:39:00Z">
        <w:r w:rsidRPr="00874E7A">
          <w:t>-</w:t>
        </w:r>
        <w:r w:rsidRPr="00874E7A">
          <w:tab/>
        </w:r>
        <w:r>
          <w:t xml:space="preserve">The UE has performed procedure </w:t>
        </w:r>
      </w:ins>
      <w:ins w:id="6875" w:author="MCC160" w:date="2023-01-18T14:02:00Z">
        <w:r w:rsidR="008754C1">
          <w:t>'</w:t>
        </w:r>
      </w:ins>
      <w:ins w:id="6876" w:author="MCC160" w:date="2023-01-18T13:39:00Z">
        <w:r>
          <w:t>MCPTT UE registration</w:t>
        </w:r>
      </w:ins>
      <w:ins w:id="6877" w:author="MCC160" w:date="2023-01-18T14:15:00Z">
        <w:r w:rsidR="006F6CCD">
          <w:t>'</w:t>
        </w:r>
      </w:ins>
      <w:ins w:id="6878" w:author="MCC160" w:date="2023-01-18T13:39:00Z">
        <w:r>
          <w:t xml:space="preserve"> as specified in TS 36.579-1 [2] clause 5.4.2.</w:t>
        </w:r>
      </w:ins>
    </w:p>
    <w:p w:rsidR="00E61C34" w:rsidRPr="00874E7A" w:rsidRDefault="00E61C34" w:rsidP="00E61C34">
      <w:pPr>
        <w:pStyle w:val="B10"/>
        <w:rPr>
          <w:ins w:id="6879" w:author="MCC160" w:date="2023-01-18T13:39:00Z"/>
        </w:rPr>
      </w:pPr>
      <w:ins w:id="6880" w:author="MCC160" w:date="2023-01-18T13:39:00Z">
        <w:r w:rsidRPr="00874E7A">
          <w:t>-</w:t>
        </w:r>
        <w:r w:rsidRPr="00874E7A">
          <w:tab/>
        </w:r>
        <w:r>
          <w:t xml:space="preserve">The UE has performed procedure </w:t>
        </w:r>
      </w:ins>
      <w:ins w:id="6881" w:author="MCC160" w:date="2023-01-18T14:02:00Z">
        <w:r w:rsidR="008754C1">
          <w:t>'</w:t>
        </w:r>
      </w:ins>
      <w:ins w:id="6882" w:author="MCC160" w:date="2023-01-18T13:39:00Z">
        <w:r>
          <w:t>MCX Authorization/Configuration and Key Generation</w:t>
        </w:r>
      </w:ins>
      <w:ins w:id="6883" w:author="MCC160" w:date="2023-01-18T14:15:00Z">
        <w:r w:rsidR="006F6CCD">
          <w:t>'</w:t>
        </w:r>
      </w:ins>
      <w:ins w:id="6884" w:author="MCC160" w:date="2023-01-18T13:39:00Z">
        <w:r>
          <w:t xml:space="preserve"> as specified in TS 36.579-1 [2] clause 5.3.2.</w:t>
        </w:r>
      </w:ins>
    </w:p>
    <w:p w:rsidR="005E3E01" w:rsidRPr="004E0A51" w:rsidRDefault="005E3E01">
      <w:pPr>
        <w:pStyle w:val="B10"/>
        <w:rPr>
          <w:ins w:id="6885" w:author="MCC160" w:date="2023-01-18T13:56:00Z"/>
        </w:rPr>
        <w:pPrChange w:id="6886" w:author="MCC160" w:date="2023-02-23T18:47:00Z">
          <w:pPr>
            <w:ind w:left="568" w:hanging="284"/>
          </w:pPr>
        </w:pPrChange>
      </w:pPr>
      <w:ins w:id="6887" w:author="MCC160" w:date="2023-01-18T13:56:00Z">
        <w:r w:rsidRPr="004E0A51">
          <w:t>-</w:t>
        </w:r>
        <w:r w:rsidRPr="004E0A51">
          <w:tab/>
        </w:r>
        <w:r>
          <w:t xml:space="preserve">The </w:t>
        </w:r>
        <w:r w:rsidRPr="0070565E">
          <w:t xml:space="preserve">UE has performed procedure </w:t>
        </w:r>
      </w:ins>
      <w:ins w:id="6888" w:author="MCC160" w:date="2023-01-18T14:02:00Z">
        <w:r w:rsidR="008754C1">
          <w:t>'</w:t>
        </w:r>
      </w:ins>
      <w:ins w:id="6889" w:author="MCC160" w:date="2023-01-18T13:56:00Z">
        <w:r w:rsidRPr="004E0A51">
          <w:t>MC</w:t>
        </w:r>
        <w:r>
          <w:t>X</w:t>
        </w:r>
        <w:r w:rsidRPr="004E0A51">
          <w:t xml:space="preserve"> pre-established session establishment</w:t>
        </w:r>
      </w:ins>
      <w:ins w:id="6890" w:author="MCC160" w:date="2023-01-18T14:15:00Z">
        <w:r w:rsidR="006F6CCD">
          <w:t>'</w:t>
        </w:r>
      </w:ins>
      <w:ins w:id="6891" w:author="MCC160" w:date="2023-01-18T13:56:00Z">
        <w:r w:rsidRPr="004E0A51">
          <w:t xml:space="preserve"> as specified in TS 36.579-1 [2] clause 5.3.3.</w:t>
        </w:r>
      </w:ins>
    </w:p>
    <w:p w:rsidR="00B54636" w:rsidRPr="00B54636" w:rsidDel="00E61C34" w:rsidRDefault="00B54636">
      <w:pPr>
        <w:pStyle w:val="B10"/>
        <w:rPr>
          <w:del w:id="6892" w:author="MCC160" w:date="2023-01-18T13:39:00Z"/>
        </w:rPr>
        <w:pPrChange w:id="6893" w:author="MCC160" w:date="2023-02-23T18:47:00Z">
          <w:pPr>
            <w:ind w:left="568" w:hanging="284"/>
          </w:pPr>
        </w:pPrChange>
      </w:pPr>
      <w:del w:id="6894" w:author="MCC160" w:date="2023-01-18T13:39: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6895" w:author="MCC160" w:date="2023-01-18T13:39:00Z"/>
        </w:rPr>
        <w:pPrChange w:id="6896" w:author="MCC160" w:date="2023-02-23T18:47:00Z">
          <w:pPr>
            <w:ind w:left="568" w:hanging="284"/>
          </w:pPr>
        </w:pPrChange>
      </w:pPr>
      <w:del w:id="6897" w:author="MCC160" w:date="2023-01-18T13:39: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Del="009A7060" w:rsidRDefault="00B54636">
      <w:pPr>
        <w:pStyle w:val="B10"/>
        <w:rPr>
          <w:del w:id="6898" w:author="MCC160" w:date="2023-01-18T14:22:00Z"/>
        </w:rPr>
        <w:pPrChange w:id="6899" w:author="MCC160" w:date="2023-02-23T18:47:00Z">
          <w:pPr>
            <w:ind w:left="568" w:hanging="284"/>
          </w:pPr>
        </w:pPrChange>
      </w:pPr>
      <w:del w:id="6900" w:author="MCC160" w:date="2023-01-18T14:22:00Z">
        <w:r w:rsidRPr="00B54636" w:rsidDel="009A7060">
          <w:delText>-</w:delText>
        </w:r>
        <w:r w:rsidRPr="00B54636" w:rsidDel="009A7060">
          <w:tab/>
          <w:delText>The MCPTT User performs the procedure for MCPTT pre-established session establishment CO as specified in TS 36.579-1 [2], subclause 5.3.3.</w:delText>
        </w:r>
      </w:del>
    </w:p>
    <w:p w:rsidR="00B54636" w:rsidRPr="00B54636" w:rsidRDefault="00B54636">
      <w:pPr>
        <w:pStyle w:val="B10"/>
        <w:pPrChange w:id="6901" w:author="MCC160" w:date="2023-02-23T18:47:00Z">
          <w:pPr>
            <w:ind w:left="568" w:hanging="284"/>
          </w:pPr>
        </w:pPrChange>
      </w:pPr>
      <w:r w:rsidRPr="00B54636">
        <w:t>-</w:t>
      </w:r>
      <w:r w:rsidRPr="00B54636">
        <w:tab/>
        <w:t>UE States at the end of the preamble</w:t>
      </w:r>
    </w:p>
    <w:p w:rsidR="00B54636" w:rsidRPr="00B54636" w:rsidRDefault="00B54636">
      <w:pPr>
        <w:pStyle w:val="B2"/>
        <w:pPrChange w:id="6902" w:author="MCC160" w:date="2023-02-23T18:47:00Z">
          <w:pPr>
            <w:ind w:left="851" w:hanging="284"/>
          </w:pPr>
        </w:pPrChange>
      </w:pPr>
      <w:r w:rsidRPr="00B54636">
        <w:t>-</w:t>
      </w:r>
      <w:r w:rsidRPr="00B54636">
        <w:tab/>
        <w:t>The UE is in E-UTRA Registered, Idle Mode state.</w:t>
      </w:r>
    </w:p>
    <w:p w:rsidR="00B54636" w:rsidRPr="00B54636" w:rsidRDefault="00B54636">
      <w:pPr>
        <w:pStyle w:val="B2"/>
        <w:pPrChange w:id="6903" w:author="MCC160" w:date="2023-02-23T18:47: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6904" w:author="MCC160" w:date="2023-02-23T18:47:00Z">
          <w:pPr>
            <w:keepNext/>
            <w:keepLines/>
            <w:spacing w:before="120"/>
            <w:ind w:left="1985" w:hanging="1985"/>
          </w:pPr>
        </w:pPrChange>
      </w:pPr>
      <w:r w:rsidRPr="00B54636">
        <w:t>6.1.1.17.3.2</w:t>
      </w:r>
      <w:r w:rsidRPr="00B54636">
        <w:tab/>
        <w:t>Test procedure sequence</w:t>
      </w:r>
    </w:p>
    <w:p w:rsidR="00B54636" w:rsidRPr="00B54636" w:rsidRDefault="00B54636">
      <w:pPr>
        <w:pStyle w:val="TH"/>
        <w:pPrChange w:id="6905" w:author="MCC160" w:date="2023-02-23T18:47:00Z">
          <w:pPr>
            <w:keepNext/>
            <w:keepLines/>
            <w:spacing w:before="60"/>
            <w:jc w:val="center"/>
          </w:pPr>
        </w:pPrChange>
      </w:pPr>
      <w:bookmarkStart w:id="6906" w:name="_Toc43837545"/>
      <w:bookmarkStart w:id="6907" w:name="_Toc60995657"/>
      <w:bookmarkStart w:id="6908" w:name="_Toc69159785"/>
      <w:r w:rsidRPr="00B54636">
        <w:t>Table 6.1.1.17.3.2-1: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B54636" w:rsidRPr="00B54636" w:rsidTr="00FB0651">
        <w:tc>
          <w:tcPr>
            <w:tcW w:w="648"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909" w:author="MCC160" w:date="2023-02-23T18:47:00Z">
                <w:pPr>
                  <w:keepNext/>
                  <w:keepLines/>
                  <w:spacing w:after="0"/>
                </w:pPr>
              </w:pPrChange>
            </w:pPr>
            <w:r w:rsidRPr="00B54636">
              <w:rPr>
                <w:lang w:val="fr-FR"/>
              </w:rPr>
              <w:t>St</w:t>
            </w:r>
          </w:p>
        </w:tc>
        <w:tc>
          <w:tcPr>
            <w:tcW w:w="396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910" w:author="MCC160" w:date="2023-02-23T18:47:00Z">
                <w:pPr>
                  <w:keepNext/>
                  <w:keepLines/>
                  <w:spacing w:after="0"/>
                </w:pPr>
              </w:pPrChange>
            </w:pPr>
            <w:r w:rsidRPr="00B5463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911" w:author="MCC160" w:date="2023-02-23T18:47:00Z">
                <w:pPr>
                  <w:keepNext/>
                  <w:keepLines/>
                  <w:spacing w:after="0"/>
                </w:pPr>
              </w:pPrChange>
            </w:pPr>
            <w:r w:rsidRPr="00B54636">
              <w:rPr>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912" w:author="MCC160" w:date="2023-02-23T18:47:00Z">
                <w:pPr>
                  <w:keepNext/>
                  <w:keepLines/>
                  <w:spacing w:after="0"/>
                </w:pPr>
              </w:pPrChange>
            </w:pPr>
            <w:r w:rsidRPr="00B54636">
              <w:rPr>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6913" w:author="MCC160" w:date="2023-02-23T18:47:00Z">
                <w:pPr>
                  <w:keepNext/>
                  <w:keepLines/>
                  <w:spacing w:after="0"/>
                </w:pPr>
              </w:pPrChange>
            </w:pPr>
            <w:r w:rsidRPr="00B54636">
              <w:rPr>
                <w:lang w:val="fr-FR"/>
              </w:rPr>
              <w:t>Verdict</w:t>
            </w:r>
          </w:p>
        </w:tc>
      </w:tr>
      <w:tr w:rsidR="00B54636" w:rsidRPr="00B54636" w:rsidTr="00FB0651">
        <w:tc>
          <w:tcPr>
            <w:tcW w:w="648"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914" w:author="MCC160" w:date="2023-02-23T18:47:00Z">
                <w:pPr>
                  <w:keepNext/>
                  <w:keepLines/>
                  <w:spacing w:after="0"/>
                </w:pPr>
              </w:pPrChange>
            </w:pPr>
          </w:p>
        </w:tc>
        <w:tc>
          <w:tcPr>
            <w:tcW w:w="396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915" w:author="MCC160" w:date="2023-02-23T18:47:00Z">
                <w:pPr>
                  <w:keepNext/>
                  <w:keepLines/>
                  <w:spacing w:after="0"/>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916" w:author="MCC160" w:date="2023-02-23T18:47:00Z">
                <w:pPr>
                  <w:keepNext/>
                  <w:keepLines/>
                  <w:spacing w:after="0"/>
                </w:pPr>
              </w:pPrChange>
            </w:pPr>
            <w:r w:rsidRPr="00B5463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917" w:author="MCC160" w:date="2023-02-23T18:47:00Z">
                <w:pPr>
                  <w:keepNext/>
                  <w:keepLines/>
                  <w:spacing w:after="0"/>
                </w:pPr>
              </w:pPrChange>
            </w:pPr>
            <w:r w:rsidRPr="00B54636">
              <w:rPr>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918" w:author="MCC160" w:date="2023-02-23T18:47:00Z">
                <w:pPr>
                  <w:keepNext/>
                  <w:keepLines/>
                  <w:spacing w:after="0"/>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6919" w:author="MCC160" w:date="2023-02-23T18:47:00Z">
                <w:pPr>
                  <w:keepNext/>
                  <w:keepLines/>
                  <w:spacing w:after="0"/>
                </w:pPr>
              </w:pPrChange>
            </w:pP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20" w:author="MCC160" w:date="2023-02-23T18:47:00Z">
                <w:pPr>
                  <w:keepNext/>
                  <w:keepLines/>
                  <w:spacing w:after="0"/>
                  <w:jc w:val="center"/>
                </w:pPr>
              </w:pPrChange>
            </w:pPr>
            <w:r w:rsidRPr="00B5463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D52C19" w:rsidRDefault="00D52C19">
            <w:pPr>
              <w:pStyle w:val="TAL"/>
              <w:rPr>
                <w:ins w:id="6921" w:author="MCC160" w:date="2023-01-18T20:34:00Z"/>
                <w:lang w:val="fr-FR"/>
              </w:rPr>
            </w:pPr>
            <w:ins w:id="6922" w:author="MCC160" w:date="2023-01-18T20:34:00Z">
              <w:r w:rsidRPr="00353047">
                <w:rPr>
                  <w:lang w:val="fr-FR"/>
                </w:rPr>
                <w:t>Make the UE (MCPTT client) request the establishment of a broadcast group call using the pre-established session with automatic commencement mode and implicit floor request.</w:t>
              </w:r>
            </w:ins>
          </w:p>
          <w:p w:rsidR="00B54636" w:rsidRPr="00B54636" w:rsidRDefault="00B54636">
            <w:pPr>
              <w:pStyle w:val="TAL"/>
              <w:rPr>
                <w:shd w:val="clear" w:color="auto" w:fill="FF0000"/>
                <w:lang w:val="fr-FR"/>
              </w:rPr>
              <w:pPrChange w:id="6923" w:author="MCC160" w:date="2023-02-23T18:47:00Z">
                <w:pPr>
                  <w:keepNext/>
                  <w:keepLines/>
                  <w:spacing w:after="0"/>
                </w:pPr>
              </w:pPrChange>
            </w:pPr>
            <w:del w:id="6924" w:author="MCC160" w:date="2023-01-18T20:34:00Z">
              <w:r w:rsidRPr="00B54636" w:rsidDel="00D52C19">
                <w:rPr>
                  <w:lang w:val="fr-FR"/>
                </w:rPr>
                <w:delText xml:space="preserve">Make the MCPTT User request the establishment of an MCPTT broadcast group call using a pre-established session, automatic commencement mode, with Floor implicit Control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25" w:author="MCC160" w:date="2023-02-23T18:47: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26"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27"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28" w:author="MCC160" w:date="2023-02-23T18:47: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29" w:author="MCC160" w:date="2023-02-23T18:47:00Z">
                <w:pPr>
                  <w:keepNext/>
                  <w:keepLines/>
                  <w:spacing w:after="0"/>
                  <w:jc w:val="center"/>
                </w:pPr>
              </w:pPrChange>
            </w:pPr>
            <w:r w:rsidRPr="00B5463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30" w:author="MCC160" w:date="2023-02-23T18:47:00Z">
                <w:pPr>
                  <w:keepNext/>
                  <w:keepLines/>
                  <w:spacing w:after="0"/>
                </w:pPr>
              </w:pPrChange>
            </w:pPr>
            <w:r w:rsidRPr="00B54636">
              <w:rPr>
                <w:lang w:val="fr-FR"/>
              </w:rPr>
              <w:t>Check: Does the UE (</w:t>
            </w:r>
            <w:r w:rsidRPr="00B54636">
              <w:rPr>
                <w:lang w:val="fr-FR" w:eastAsia="ko-KR"/>
              </w:rPr>
              <w:t xml:space="preserve">MCPTT client) </w:t>
            </w:r>
            <w:ins w:id="6931" w:author="MCC160" w:date="2023-01-18T16:31:00Z">
              <w:r w:rsidR="00D27C59" w:rsidRPr="00D27C59">
                <w:rPr>
                  <w:lang w:val="fr-FR" w:eastAsia="ko-KR"/>
                </w:rPr>
                <w:t xml:space="preserve">correctly </w:t>
              </w:r>
            </w:ins>
            <w:r w:rsidRPr="00B54636">
              <w:rPr>
                <w:lang w:val="fr-FR" w:eastAsia="ko-KR"/>
              </w:rPr>
              <w:t xml:space="preserve">perform </w:t>
            </w:r>
            <w:r w:rsidRPr="00B54636">
              <w:rPr>
                <w:lang w:val="fr-FR"/>
              </w:rPr>
              <w:t xml:space="preserve">procedure </w:t>
            </w:r>
            <w:del w:id="6932" w:author="MCC160" w:date="2023-01-18T16:40:00Z">
              <w:r w:rsidRPr="00B54636" w:rsidDel="00424C15">
                <w:rPr>
                  <w:lang w:val="fr-FR"/>
                </w:rPr>
                <w:delText xml:space="preserve">for </w:delText>
              </w:r>
            </w:del>
            <w:ins w:id="6933" w:author="MCC160" w:date="2023-01-18T16:40:00Z">
              <w:r w:rsidR="00424C15">
                <w:rPr>
                  <w:lang w:val="fr-FR"/>
                </w:rPr>
                <w:t>'</w:t>
              </w:r>
            </w:ins>
            <w:r w:rsidRPr="00B54636">
              <w:rPr>
                <w:lang w:val="fr-FR"/>
              </w:rPr>
              <w:t>MCPTT CO call establishment using a pre-established session</w:t>
            </w:r>
            <w:ins w:id="6934" w:author="MCC160" w:date="2023-01-18T20:34:00Z">
              <w:r w:rsidR="00D52C19">
                <w:rPr>
                  <w:lang w:val="fr-FR"/>
                </w:rPr>
                <w:t>'</w:t>
              </w:r>
            </w:ins>
            <w:r w:rsidRPr="00B54636">
              <w:rPr>
                <w:lang w:val="fr-FR"/>
              </w:rPr>
              <w:t xml:space="preserve"> as described in TS 36.579-1 [2] Table 5.3A.3.3-1 to establish </w:t>
            </w:r>
            <w:del w:id="6935" w:author="MCC160" w:date="2023-01-18T20:34:00Z">
              <w:r w:rsidRPr="00B54636" w:rsidDel="00D52C19">
                <w:rPr>
                  <w:lang w:val="fr-FR"/>
                </w:rPr>
                <w:delText xml:space="preserve">an MCPTT </w:delText>
              </w:r>
            </w:del>
            <w:ins w:id="6936" w:author="MCC160" w:date="2023-01-18T20:34:00Z">
              <w:r w:rsidR="00D52C19">
                <w:rPr>
                  <w:lang w:val="fr-FR"/>
                </w:rPr>
                <w:t xml:space="preserve">a </w:t>
              </w:r>
            </w:ins>
            <w:r w:rsidRPr="00B54636">
              <w:rPr>
                <w:lang w:val="fr-FR"/>
              </w:rPr>
              <w:t>broadcast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37" w:author="MCC160" w:date="2023-02-23T18:47: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38"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39" w:author="MCC160" w:date="2023-02-23T18:47:00Z">
                <w:pPr>
                  <w:keepNext/>
                  <w:keepLines/>
                  <w:spacing w:after="0"/>
                  <w:jc w:val="center"/>
                </w:pPr>
              </w:pPrChange>
            </w:pPr>
            <w:r w:rsidRPr="00B5463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40" w:author="MCC160" w:date="2023-02-23T18:47:00Z">
                <w:pPr>
                  <w:keepNext/>
                  <w:keepLines/>
                  <w:spacing w:after="0"/>
                  <w:jc w:val="center"/>
                </w:pPr>
              </w:pPrChange>
            </w:pPr>
            <w:r w:rsidRPr="00B54636">
              <w:rPr>
                <w:lang w:val="fr-FR"/>
              </w:rPr>
              <w:t>P</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41" w:author="MCC160" w:date="2023-02-23T18:47:00Z">
                <w:pPr>
                  <w:keepNext/>
                  <w:keepLines/>
                  <w:spacing w:after="0"/>
                  <w:jc w:val="center"/>
                </w:pPr>
              </w:pPrChange>
            </w:pPr>
            <w:r w:rsidRPr="00B54636">
              <w:rPr>
                <w:lang w:val="fr-FR"/>
              </w:rPr>
              <w:t>3-5</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42" w:author="MCC160" w:date="2023-02-23T18:47: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43" w:author="MCC160" w:date="2023-02-23T18:47: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44"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45"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46" w:author="MCC160" w:date="2023-02-23T18:47: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47" w:author="MCC160" w:date="2023-02-23T18:47:00Z">
                <w:pPr>
                  <w:keepNext/>
                  <w:keepLines/>
                  <w:spacing w:after="0"/>
                  <w:jc w:val="center"/>
                </w:pPr>
              </w:pPrChange>
            </w:pPr>
            <w:r w:rsidRPr="00B54636">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rsidR="00D52C19" w:rsidRDefault="00D52C19">
            <w:pPr>
              <w:pStyle w:val="TAL"/>
              <w:rPr>
                <w:ins w:id="6948" w:author="MCC160" w:date="2023-01-18T20:35:00Z"/>
                <w:lang w:val="fr-FR"/>
              </w:rPr>
            </w:pPr>
            <w:ins w:id="6949" w:author="MCC160" w:date="2023-01-18T20:35:00Z">
              <w:r w:rsidRPr="00353047">
                <w:rPr>
                  <w:lang w:val="fr-FR"/>
                </w:rPr>
                <w:t>Make the UE (MCPTT client) leave the session.</w:t>
              </w:r>
            </w:ins>
          </w:p>
          <w:p w:rsidR="00B54636" w:rsidRPr="00B54636" w:rsidRDefault="00B54636">
            <w:pPr>
              <w:pStyle w:val="TAL"/>
              <w:rPr>
                <w:lang w:val="fr-FR"/>
              </w:rPr>
              <w:pPrChange w:id="6950" w:author="MCC160" w:date="2023-02-23T18:47:00Z">
                <w:pPr>
                  <w:keepNext/>
                  <w:keepLines/>
                  <w:spacing w:after="0"/>
                </w:pPr>
              </w:pPrChange>
            </w:pPr>
            <w:del w:id="6951" w:author="MCC160" w:date="2023-01-18T20:35:00Z">
              <w:r w:rsidRPr="00B54636" w:rsidDel="00D52C19">
                <w:rPr>
                  <w:lang w:val="fr-FR"/>
                </w:rPr>
                <w:delText xml:space="preserve">Make the MCPTT User leave the MCPTT session </w:delText>
              </w:r>
            </w:del>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52" w:author="MCC160" w:date="2023-02-23T18:47: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53"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54"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55" w:author="MCC160" w:date="2023-02-23T18:47:00Z">
                <w:pPr>
                  <w:keepNext/>
                  <w:keepLines/>
                  <w:spacing w:after="0"/>
                  <w:jc w:val="center"/>
                </w:pPr>
              </w:pPrChange>
            </w:pPr>
            <w:r w:rsidRPr="00B54636">
              <w:rPr>
                <w:lang w:val="fr-FR"/>
              </w:rPr>
              <w:t>-</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56" w:author="MCC160" w:date="2023-02-23T18:47:00Z">
                <w:pPr>
                  <w:keepNext/>
                  <w:keepLines/>
                  <w:spacing w:after="0"/>
                  <w:jc w:val="center"/>
                </w:pPr>
              </w:pPrChange>
            </w:pPr>
            <w:r w:rsidRPr="00B5463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57" w:author="MCC160" w:date="2023-02-23T18:47:00Z">
                <w:pPr>
                  <w:keepNext/>
                  <w:keepLines/>
                  <w:spacing w:after="0"/>
                </w:pPr>
              </w:pPrChange>
            </w:pPr>
            <w:r w:rsidRPr="00B54636">
              <w:rPr>
                <w:lang w:val="fr-FR"/>
              </w:rPr>
              <w:t xml:space="preserve">Check: Does the UE (MCPTT </w:t>
            </w:r>
            <w:del w:id="6958" w:author="MCC160" w:date="2023-01-18T16:31:00Z">
              <w:r w:rsidRPr="00B54636" w:rsidDel="00D27C59">
                <w:rPr>
                  <w:lang w:val="fr-FR"/>
                </w:rPr>
                <w:delText>C</w:delText>
              </w:r>
            </w:del>
            <w:ins w:id="6959" w:author="MCC160" w:date="2023-01-18T16:31:00Z">
              <w:r w:rsidR="00D27C59">
                <w:rPr>
                  <w:lang w:val="fr-FR"/>
                </w:rPr>
                <w:t>c</w:t>
              </w:r>
            </w:ins>
            <w:r w:rsidRPr="00B54636">
              <w:rPr>
                <w:lang w:val="fr-FR"/>
              </w:rPr>
              <w:t xml:space="preserve">lient) </w:t>
            </w:r>
            <w:del w:id="6960" w:author="MCC160" w:date="2023-01-18T16:31:00Z">
              <w:r w:rsidRPr="00B54636" w:rsidDel="00D27C59">
                <w:rPr>
                  <w:lang w:val="fr-FR"/>
                </w:rPr>
                <w:delText xml:space="preserve">s </w:delText>
              </w:r>
            </w:del>
            <w:ins w:id="6961" w:author="MCC160" w:date="2023-01-18T16:31:00Z">
              <w:r w:rsidR="00D27C59" w:rsidRPr="00D27C59">
                <w:rPr>
                  <w:lang w:val="fr-FR"/>
                </w:rPr>
                <w:t xml:space="preserve">correctly </w:t>
              </w:r>
            </w:ins>
            <w:r w:rsidRPr="00B54636">
              <w:rPr>
                <w:lang w:val="fr-FR"/>
              </w:rPr>
              <w:t xml:space="preserve">perform procedure </w:t>
            </w:r>
            <w:del w:id="6962" w:author="MCC160" w:date="2023-01-18T16:40:00Z">
              <w:r w:rsidRPr="00B54636" w:rsidDel="00424C15">
                <w:rPr>
                  <w:lang w:val="fr-FR"/>
                </w:rPr>
                <w:delText xml:space="preserve">for </w:delText>
              </w:r>
            </w:del>
            <w:ins w:id="6963" w:author="MCC160" w:date="2023-01-18T16:40:00Z">
              <w:r w:rsidR="00424C15">
                <w:rPr>
                  <w:lang w:val="fr-FR"/>
                </w:rPr>
                <w:t>'</w:t>
              </w:r>
            </w:ins>
            <w:r w:rsidRPr="00B54636">
              <w:rPr>
                <w:lang w:val="fr-FR"/>
              </w:rPr>
              <w:t>MCPTT CO call release keeping the pre-established session</w:t>
            </w:r>
            <w:ins w:id="6964" w:author="MCC160" w:date="2023-01-18T20:35:00Z">
              <w:r w:rsidR="00D52C19">
                <w:rPr>
                  <w:lang w:val="fr-FR"/>
                </w:rPr>
                <w:t>'</w:t>
              </w:r>
            </w:ins>
            <w:r w:rsidRPr="00B54636">
              <w:rPr>
                <w:lang w:val="fr-FR"/>
              </w:rPr>
              <w:t xml:space="preserve"> as described in TS 36.579-1 [2] Table 5.3A.4.3-1</w:t>
            </w:r>
            <w:del w:id="6965" w:author="MCC160" w:date="2023-01-18T20:35:00Z">
              <w:r w:rsidRPr="00B54636" w:rsidDel="00D52C19">
                <w:rPr>
                  <w:lang w:val="fr-FR"/>
                </w:rPr>
                <w:delText xml:space="preserve"> to end the broadcast group call</w:delText>
              </w:r>
            </w:del>
            <w:r w:rsidRPr="00B5463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szCs w:val="18"/>
                <w:lang w:val="fr-FR"/>
              </w:rPr>
              <w:pPrChange w:id="6966" w:author="MCC160" w:date="2023-02-23T18:47: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67"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68" w:author="MCC160" w:date="2023-02-23T18:47:00Z">
                <w:pPr>
                  <w:keepNext/>
                  <w:keepLines/>
                  <w:spacing w:after="0"/>
                  <w:jc w:val="center"/>
                </w:pPr>
              </w:pPrChange>
            </w:pPr>
            <w:r w:rsidRPr="00B5463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69" w:author="MCC160" w:date="2023-02-23T18:47:00Z">
                <w:pPr>
                  <w:keepNext/>
                  <w:keepLines/>
                  <w:spacing w:after="0"/>
                  <w:jc w:val="center"/>
                </w:pPr>
              </w:pPrChange>
            </w:pPr>
            <w:r w:rsidRPr="00B54636">
              <w:rPr>
                <w:lang w:val="fr-FR"/>
              </w:rPr>
              <w:t>P</w:t>
            </w:r>
          </w:p>
        </w:tc>
      </w:tr>
      <w:tr w:rsidR="00B54636" w:rsidRPr="00B54636" w:rsidTr="00FB0651">
        <w:tc>
          <w:tcPr>
            <w:tcW w:w="64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70" w:author="MCC160" w:date="2023-02-23T18:47:00Z">
                <w:pPr>
                  <w:keepNext/>
                  <w:keepLines/>
                  <w:spacing w:after="0"/>
                  <w:jc w:val="center"/>
                </w:pPr>
              </w:pPrChange>
            </w:pPr>
            <w:r w:rsidRPr="00B5463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71" w:author="MCC160" w:date="2023-02-23T18:47:00Z">
                <w:pPr>
                  <w:keepNext/>
                  <w:keepLines/>
                  <w:spacing w:after="0"/>
                </w:pPr>
              </w:pPrChange>
            </w:pPr>
            <w:r w:rsidRPr="00B5463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72" w:author="MCC160" w:date="2023-02-23T18:47:00Z">
                <w:pPr>
                  <w:keepNext/>
                  <w:keepLines/>
                  <w:spacing w:after="0"/>
                  <w:jc w:val="center"/>
                </w:pPr>
              </w:pPrChange>
            </w:pPr>
            <w:r w:rsidRPr="00B5463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73" w:author="MCC160" w:date="2023-02-23T18:47:00Z">
                <w:pPr>
                  <w:keepNext/>
                  <w:keepLines/>
                  <w:spacing w:after="0"/>
                </w:pPr>
              </w:pPrChange>
            </w:pPr>
            <w:r w:rsidRPr="00B5463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74"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6975" w:author="MCC160" w:date="2023-02-23T18:47:00Z">
                <w:pPr>
                  <w:keepNext/>
                  <w:keepLines/>
                  <w:spacing w:after="0"/>
                  <w:jc w:val="center"/>
                </w:pPr>
              </w:pPrChange>
            </w:pPr>
            <w:r w:rsidRPr="00B54636">
              <w:rPr>
                <w:lang w:val="fr-FR"/>
              </w:rPr>
              <w:t>-</w:t>
            </w:r>
          </w:p>
        </w:tc>
      </w:tr>
      <w:tr w:rsidR="00B54636" w:rsidRPr="00B54636" w:rsidTr="00FB0651">
        <w:tc>
          <w:tcPr>
            <w:tcW w:w="9762"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6976" w:author="MCC160" w:date="2023-02-23T18:47:00Z">
                <w:pPr>
                  <w:keepNext/>
                  <w:keepLines/>
                  <w:spacing w:after="0"/>
                  <w:ind w:left="851" w:hanging="851"/>
                </w:pPr>
              </w:pPrChange>
            </w:pPr>
            <w:r w:rsidRPr="00B54636">
              <w:rPr>
                <w:szCs w:val="22"/>
                <w:lang w:val="fr-FR"/>
              </w:rPr>
              <w:t>NOTE 1:</w:t>
            </w:r>
            <w:r w:rsidRPr="00B54636">
              <w:rPr>
                <w:szCs w:val="22"/>
                <w:lang w:val="fr-FR"/>
              </w:rPr>
              <w:tab/>
            </w:r>
            <w:r w:rsidRPr="00B54636">
              <w:rPr>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6977" w:author="MCC160" w:date="2023-02-23T18:47:00Z">
          <w:pPr>
            <w:keepNext/>
            <w:keepLines/>
            <w:spacing w:before="120"/>
            <w:ind w:left="1985" w:hanging="1985"/>
          </w:pPr>
        </w:pPrChange>
      </w:pPr>
      <w:r w:rsidRPr="00B54636">
        <w:t>6.1.1.17.3.3</w:t>
      </w:r>
      <w:r w:rsidRPr="00B54636">
        <w:tab/>
        <w:t>Specific message contents</w:t>
      </w:r>
    </w:p>
    <w:p w:rsidR="00B54636" w:rsidRPr="00B54636" w:rsidRDefault="00B54636">
      <w:pPr>
        <w:pStyle w:val="TH"/>
        <w:pPrChange w:id="6978" w:author="MCC160" w:date="2023-02-23T18:47:00Z">
          <w:pPr>
            <w:keepNext/>
            <w:keepLines/>
            <w:spacing w:before="60"/>
            <w:jc w:val="center"/>
          </w:pPr>
        </w:pPrChange>
      </w:pPr>
      <w:r w:rsidRPr="00B54636">
        <w:t>Table 6.1.1.17.3.3-1: SIP REFER from the UE (step 2, Table 6.1.1.17.3.2-1;</w:t>
      </w:r>
      <w:r w:rsidRPr="00B54636">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B54636" w:rsidRPr="00B54636" w:rsidTr="00FB0651">
        <w:tc>
          <w:tcPr>
            <w:tcW w:w="9634"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79" w:author="MCC160" w:date="2023-02-23T18:47:00Z">
                <w:pPr>
                  <w:keepNext/>
                  <w:keepLines/>
                  <w:spacing w:after="0"/>
                </w:pPr>
              </w:pPrChange>
            </w:pPr>
            <w:r w:rsidRPr="00B54636">
              <w:rPr>
                <w:lang w:val="fr-FR"/>
              </w:rPr>
              <w:t>Derivation Path: TS 36.579-1 [2], Table 5.5.2.12-1</w:t>
            </w:r>
          </w:p>
        </w:tc>
      </w:tr>
      <w:tr w:rsidR="00B54636" w:rsidRPr="00B54636" w:rsidTr="00FB0651">
        <w:tc>
          <w:tcPr>
            <w:tcW w:w="2831"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980" w:author="MCC160" w:date="2023-02-23T18:47:00Z">
                <w:pPr>
                  <w:keepNext/>
                  <w:keepLines/>
                  <w:spacing w:after="0"/>
                  <w:jc w:val="center"/>
                </w:pPr>
              </w:pPrChange>
            </w:pPr>
            <w:r w:rsidRPr="00B54636">
              <w:rPr>
                <w:lang w:val="fr-F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981" w:author="MCC160" w:date="2023-02-23T18:47:00Z">
                <w:pPr>
                  <w:keepNext/>
                  <w:keepLines/>
                  <w:spacing w:after="0"/>
                  <w:jc w:val="center"/>
                </w:pPr>
              </w:pPrChange>
            </w:pPr>
            <w:r w:rsidRPr="00B54636">
              <w:rPr>
                <w:lang w:val="fr-FR"/>
              </w:rPr>
              <w:t>Value/remark</w:t>
            </w:r>
          </w:p>
        </w:tc>
        <w:tc>
          <w:tcPr>
            <w:tcW w:w="21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982" w:author="MCC160" w:date="2023-02-23T18:47:00Z">
                <w:pPr>
                  <w:keepNext/>
                  <w:keepLines/>
                  <w:spacing w:after="0"/>
                  <w:jc w:val="center"/>
                </w:pPr>
              </w:pPrChange>
            </w:pPr>
            <w:r w:rsidRPr="00B54636">
              <w:rPr>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983" w:author="MCC160" w:date="2023-02-23T18:47:00Z">
                <w:pPr>
                  <w:keepNext/>
                  <w:keepLines/>
                  <w:spacing w:after="0"/>
                  <w:jc w:val="center"/>
                </w:pPr>
              </w:pPrChange>
            </w:pPr>
            <w:r w:rsidRPr="00B54636">
              <w:rPr>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6984" w:author="MCC160" w:date="2023-02-23T18:47:00Z">
                <w:pPr>
                  <w:keepNext/>
                  <w:keepLines/>
                  <w:spacing w:after="0"/>
                  <w:jc w:val="center"/>
                </w:pPr>
              </w:pPrChange>
            </w:pPr>
            <w:r w:rsidRPr="00B54636">
              <w:rPr>
                <w:lang w:val="fr-FR"/>
              </w:rPr>
              <w:t>Condition</w:t>
            </w:r>
          </w:p>
        </w:tc>
      </w:tr>
      <w:tr w:rsidR="00B54636" w:rsidRPr="00B54636" w:rsidTr="00FB0651">
        <w:tc>
          <w:tcPr>
            <w:tcW w:w="2831"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rFonts w:eastAsia="Calibri"/>
                <w:b/>
                <w:lang w:val="fr-FR"/>
                <w:rPrChange w:id="6985" w:author="MCC160" w:date="2023-02-23T18:47:00Z">
                  <w:rPr>
                    <w:rFonts w:eastAsia="Calibri"/>
                    <w:lang w:val="fr-FR"/>
                  </w:rPr>
                </w:rPrChange>
              </w:rPr>
              <w:pPrChange w:id="6986" w:author="MCC160" w:date="2023-02-23T18:47:00Z">
                <w:pPr>
                  <w:keepNext/>
                  <w:keepLines/>
                  <w:spacing w:after="0"/>
                </w:pPr>
              </w:pPrChange>
            </w:pPr>
            <w:r w:rsidRPr="001B5C1E">
              <w:rPr>
                <w:rFonts w:eastAsia="Calibri"/>
                <w:b/>
                <w:lang w:val="fr-FR"/>
                <w:rPrChange w:id="6987" w:author="MCC160" w:date="2023-02-23T18:47:00Z">
                  <w:rPr>
                    <w:rFonts w:eastAsia="Calibri"/>
                    <w:lang w:val="fr-FR"/>
                  </w:rPr>
                </w:rPrChange>
              </w:rPr>
              <w:t>Message-body</w:t>
            </w:r>
          </w:p>
        </w:tc>
        <w:tc>
          <w:tcPr>
            <w:tcW w:w="212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988" w:author="MCC160" w:date="2023-02-23T18:47: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989"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990" w:author="MCC160" w:date="2023-02-23T18:47: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991" w:author="MCC160" w:date="2023-02-23T18:47:00Z">
                <w:pPr>
                  <w:keepNext/>
                  <w:keepLines/>
                  <w:spacing w:after="0"/>
                </w:pPr>
              </w:pPrChange>
            </w:pPr>
          </w:p>
        </w:tc>
      </w:tr>
      <w:tr w:rsidR="00B54636" w:rsidRPr="00B54636" w:rsidTr="00FB0651">
        <w:tc>
          <w:tcPr>
            <w:tcW w:w="283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cs="Arial"/>
                <w:b/>
                <w:szCs w:val="18"/>
                <w:lang w:val="fr-FR"/>
              </w:rPr>
              <w:pPrChange w:id="6992" w:author="MCC160" w:date="2023-02-23T18:47:00Z">
                <w:pPr>
                  <w:keepNext/>
                  <w:keepLines/>
                  <w:spacing w:after="0"/>
                </w:pPr>
              </w:pPrChange>
            </w:pPr>
            <w:r w:rsidRPr="00B54636">
              <w:rPr>
                <w:lang w:val="fr-F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993" w:author="MCC160" w:date="2023-02-23T18:47: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94" w:author="MCC160" w:date="2023-02-23T18:47:00Z">
                <w:pPr>
                  <w:keepNext/>
                  <w:keepLines/>
                  <w:spacing w:after="0"/>
                </w:pPr>
              </w:pPrChange>
            </w:pPr>
            <w:r w:rsidRPr="00B54636">
              <w:rPr>
                <w:lang w:val="fr-FR"/>
              </w:rPr>
              <w:t>Resource-Lists</w:t>
            </w: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995" w:author="MCC160" w:date="2023-02-23T18:47: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6996" w:author="MCC160" w:date="2023-02-23T18:47:00Z">
                <w:pPr>
                  <w:keepNext/>
                  <w:keepLines/>
                  <w:spacing w:after="0"/>
                </w:pPr>
              </w:pPrChange>
            </w:pPr>
          </w:p>
        </w:tc>
      </w:tr>
      <w:tr w:rsidR="00B54636" w:rsidRPr="00B54636" w:rsidTr="00FB0651">
        <w:tc>
          <w:tcPr>
            <w:tcW w:w="2831"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b/>
                <w:bCs/>
                <w:lang w:val="fr-FR"/>
              </w:rPr>
              <w:pPrChange w:id="6997" w:author="MCC160" w:date="2023-02-23T18:47:00Z">
                <w:pPr>
                  <w:keepNext/>
                  <w:keepLines/>
                  <w:spacing w:after="0"/>
                </w:pPr>
              </w:pPrChange>
            </w:pPr>
            <w:r w:rsidRPr="00B54636">
              <w:rPr>
                <w:lang w:val="fr-F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6998" w:author="MCC160" w:date="2023-02-23T18:47:00Z">
                <w:pPr>
                  <w:keepNext/>
                  <w:keepLines/>
                  <w:spacing w:after="0"/>
                </w:pPr>
              </w:pPrChange>
            </w:pPr>
            <w:r w:rsidRPr="00B54636">
              <w:rPr>
                <w:lang w:val="fr-FR"/>
              </w:rPr>
              <w:t>Resource-Lists as described in Table 6.1.1.17.3.3-3</w:t>
            </w:r>
          </w:p>
        </w:tc>
        <w:tc>
          <w:tcPr>
            <w:tcW w:w="212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6999" w:author="MCC160" w:date="2023-02-23T18:47: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000" w:author="MCC160" w:date="2023-02-23T18:47: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rsidR="00B54636" w:rsidRPr="00B54636" w:rsidRDefault="00B54636">
            <w:pPr>
              <w:pStyle w:val="TAL"/>
              <w:rPr>
                <w:lang w:val="fr-FR"/>
              </w:rPr>
              <w:pPrChange w:id="7001"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7002" w:author="MCC160" w:date="2023-02-23T18:47:00Z">
          <w:pPr>
            <w:keepNext/>
            <w:keepLines/>
            <w:spacing w:before="60"/>
            <w:jc w:val="center"/>
          </w:pPr>
        </w:pPrChange>
      </w:pPr>
      <w:r w:rsidRPr="00B54636">
        <w:t xml:space="preserve">Table 6.1.1.17.3.3-2: </w:t>
      </w:r>
      <w:r w:rsidRPr="00B54636">
        <w:rPr>
          <w:lang w:eastAsia="ko-KR"/>
        </w:rPr>
        <w:t>Void</w:t>
      </w:r>
    </w:p>
    <w:p w:rsidR="00B54636" w:rsidRPr="00B54636" w:rsidRDefault="00B54636">
      <w:pPr>
        <w:pStyle w:val="TH"/>
        <w:pPrChange w:id="7003" w:author="MCC160" w:date="2023-02-23T18:47:00Z">
          <w:pPr>
            <w:keepNext/>
            <w:keepLines/>
            <w:spacing w:before="60"/>
            <w:jc w:val="center"/>
          </w:pPr>
        </w:pPrChange>
      </w:pPr>
      <w:r w:rsidRPr="00B54636">
        <w:t>Table 6.1.1.17.3.3-3: Resource-lists in SIP REFER (Table 6.1.1.17.3.3-1)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cantSplit/>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004" w:author="MCC160" w:date="2023-02-23T18:47:00Z">
                <w:pPr>
                  <w:keepNext/>
                  <w:keepLines/>
                  <w:spacing w:after="0"/>
                </w:pPr>
              </w:pPrChange>
            </w:pPr>
            <w:r w:rsidRPr="00B54636">
              <w:rPr>
                <w:lang w:val="fr-FR"/>
              </w:rPr>
              <w:t>Derivation Path: TS 36.579-1 [2], Table 5.5.3.3.1-1, condition PRE-ESTABLISH, GROUP-CALL with the uri attribute of the entry extended with the SIP URI header fields as specified in Table 6.1.1.17.3.3-3A</w:t>
            </w:r>
          </w:p>
        </w:tc>
      </w:tr>
    </w:tbl>
    <w:p w:rsidR="00B54636" w:rsidRPr="00B54636" w:rsidRDefault="00B54636" w:rsidP="00B54636">
      <w:pPr>
        <w:rPr>
          <w:lang w:eastAsia="en-US"/>
        </w:rPr>
      </w:pPr>
    </w:p>
    <w:p w:rsidR="00B54636" w:rsidRPr="00B54636" w:rsidRDefault="00B54636">
      <w:pPr>
        <w:pStyle w:val="TH"/>
        <w:pPrChange w:id="7005" w:author="MCC160" w:date="2023-02-23T18:47:00Z">
          <w:pPr>
            <w:keepNext/>
            <w:keepLines/>
            <w:spacing w:before="60"/>
            <w:jc w:val="center"/>
          </w:pPr>
        </w:pPrChange>
      </w:pPr>
      <w:r w:rsidRPr="00B54636">
        <w:t>Table 6.1.1.17.3.3-3A: SIP header fields extending the uri attribute of the resource-lists' single entry</w:t>
      </w:r>
      <w:r w:rsidRPr="00B54636">
        <w:br/>
        <w:t>(Table 6.1.1.17.3.3-3)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2127"/>
        <w:gridCol w:w="2127"/>
        <w:gridCol w:w="1419"/>
        <w:gridCol w:w="846"/>
      </w:tblGrid>
      <w:tr w:rsidR="00B54636" w:rsidRPr="00B54636" w:rsidTr="00FB0651">
        <w:trPr>
          <w:cantSplit/>
        </w:trPr>
        <w:tc>
          <w:tcPr>
            <w:tcW w:w="9356"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006" w:author="MCC160" w:date="2023-02-23T18:47:00Z">
                <w:pPr>
                  <w:keepNext/>
                  <w:keepLines/>
                  <w:spacing w:after="0"/>
                </w:pPr>
              </w:pPrChange>
            </w:pPr>
            <w:r w:rsidRPr="00B54636">
              <w:rPr>
                <w:lang w:val="fr-FR"/>
              </w:rPr>
              <w:t>Derivation Path: TS 36.579-1 [2], Table 5.5.2.12-2</w:t>
            </w:r>
            <w:del w:id="7007" w:author="MCC160" w:date="2023-01-20T21:31:00Z">
              <w:r w:rsidRPr="00B54636" w:rsidDel="002E15E3">
                <w:rPr>
                  <w:lang w:val="fr-FR"/>
                </w:rPr>
                <w:delText>:</w:delText>
              </w:r>
            </w:del>
            <w:ins w:id="7008" w:author="MCC160" w:date="2023-01-20T21:31:00Z">
              <w:r w:rsidR="002E15E3">
                <w:rPr>
                  <w:lang w:val="fr-FR"/>
                </w:rPr>
                <w:t>,</w:t>
              </w:r>
            </w:ins>
            <w:r w:rsidRPr="00B54636">
              <w:rPr>
                <w:lang w:val="fr-FR"/>
              </w:rPr>
              <w:t xml:space="preserve"> condition GROUP-CALL</w:t>
            </w:r>
          </w:p>
        </w:tc>
      </w:tr>
      <w:tr w:rsidR="00B54636" w:rsidRPr="00B54636" w:rsidTr="00FB0651">
        <w:tc>
          <w:tcPr>
            <w:tcW w:w="284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009" w:author="MCC160" w:date="2023-02-23T18:47: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010" w:author="MCC160" w:date="2023-02-23T18:47: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011" w:author="MCC160" w:date="2023-02-23T18:47: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012" w:author="MCC160" w:date="2023-02-23T18:47:00Z">
                <w:pPr>
                  <w:keepNext/>
                  <w:keepLines/>
                  <w:spacing w:after="0"/>
                  <w:jc w:val="center"/>
                </w:pPr>
              </w:pPrChange>
            </w:pPr>
            <w:r w:rsidRPr="00B54636">
              <w:rPr>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013" w:author="MCC160" w:date="2023-02-23T18:47:00Z">
                <w:pPr>
                  <w:keepNext/>
                  <w:keepLines/>
                  <w:spacing w:after="0"/>
                  <w:jc w:val="center"/>
                </w:pPr>
              </w:pPrChange>
            </w:pPr>
            <w:r w:rsidRPr="00B54636">
              <w:rPr>
                <w:lang w:val="fr-FR"/>
              </w:rPr>
              <w:t>Condition</w:t>
            </w:r>
          </w:p>
        </w:tc>
      </w:tr>
      <w:tr w:rsidR="00B54636" w:rsidRPr="00B54636" w:rsidTr="00FB0651">
        <w:tc>
          <w:tcPr>
            <w:tcW w:w="2840"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rFonts w:cs="Arial"/>
                <w:b/>
                <w:szCs w:val="18"/>
                <w:lang w:val="fr-FR"/>
              </w:rPr>
              <w:pPrChange w:id="7014" w:author="MCC160" w:date="2023-02-23T18:47:00Z">
                <w:pPr>
                  <w:keepNext/>
                  <w:keepLines/>
                  <w:spacing w:after="0"/>
                </w:pPr>
              </w:pPrChange>
            </w:pPr>
            <w:r w:rsidRPr="00B54636">
              <w:rPr>
                <w:lang w:val="fr-FR"/>
              </w:rPr>
              <w:t>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015"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016"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017" w:author="MCC160" w:date="2023-02-23T18:4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018" w:author="MCC160" w:date="2023-02-23T18:47:00Z">
                <w:pPr>
                  <w:keepNext/>
                  <w:keepLines/>
                  <w:spacing w:after="0"/>
                </w:pPr>
              </w:pPrChange>
            </w:pPr>
          </w:p>
        </w:tc>
      </w:tr>
      <w:tr w:rsidR="00B54636" w:rsidRPr="00B54636" w:rsidTr="00FB0651">
        <w:tc>
          <w:tcPr>
            <w:tcW w:w="2840"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7019" w:author="MCC160" w:date="2023-02-23T18:47: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54636" w:rsidRPr="00B54636" w:rsidRDefault="00B54636">
            <w:pPr>
              <w:pStyle w:val="TAL"/>
              <w:rPr>
                <w:lang w:val="fr-FR"/>
              </w:rPr>
              <w:pPrChange w:id="7020"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7021" w:author="MCC160" w:date="2023-02-23T18:47:00Z">
                  <w:rPr>
                    <w:rFonts w:ascii="Arial" w:hAnsi="Arial"/>
                    <w:sz w:val="18"/>
                    <w:lang w:val="fr-FR"/>
                  </w:rPr>
                </w:rPrChange>
              </w:rPr>
              <w:pPrChange w:id="7022" w:author="MCC160" w:date="2023-02-23T18:47:00Z">
                <w:pPr>
                  <w:keepNext/>
                  <w:keepLines/>
                  <w:spacing w:after="0"/>
                </w:pPr>
              </w:pPrChange>
            </w:pPr>
            <w:r w:rsidRPr="001B5C1E">
              <w:rPr>
                <w:b/>
                <w:lang w:val="fr-FR"/>
                <w:rPrChange w:id="7023" w:author="MCC160" w:date="2023-02-23T18:47:00Z">
                  <w:rPr>
                    <w:lang w:val="fr-FR"/>
                  </w:rPr>
                </w:rPrChange>
              </w:rPr>
              <w:t>MCPTT</w:t>
            </w:r>
            <w:ins w:id="7024" w:author="MCC160" w:date="2023-01-18T17:35:00Z">
              <w:r w:rsidR="00A73205" w:rsidRPr="001B5C1E">
                <w:rPr>
                  <w:b/>
                  <w:lang w:val="fr-FR"/>
                  <w:rPrChange w:id="7025" w:author="MCC160" w:date="2023-02-23T18:47:00Z">
                    <w:rPr>
                      <w:lang w:val="fr-FR"/>
                    </w:rPr>
                  </w:rPrChange>
                </w:rPr>
                <w:t>-</w:t>
              </w:r>
            </w:ins>
            <w:del w:id="7026" w:author="MCC160" w:date="2023-01-18T17:35:00Z">
              <w:r w:rsidRPr="001B5C1E" w:rsidDel="00A73205">
                <w:rPr>
                  <w:b/>
                  <w:lang w:val="fr-FR"/>
                  <w:rPrChange w:id="7027" w:author="MCC160" w:date="2023-02-23T18:47:00Z">
                    <w:rPr>
                      <w:lang w:val="fr-FR"/>
                    </w:rPr>
                  </w:rPrChange>
                </w:rPr>
                <w:delText xml:space="preserve"> </w:delText>
              </w:r>
            </w:del>
            <w:r w:rsidRPr="001B5C1E">
              <w:rPr>
                <w:b/>
                <w:lang w:val="fr-FR"/>
                <w:rPrChange w:id="7028"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029" w:author="MCC160" w:date="2023-02-23T18:4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030" w:author="MCC160" w:date="2023-02-23T18:47:00Z">
                <w:pPr>
                  <w:keepNext/>
                  <w:keepLines/>
                  <w:spacing w:after="0"/>
                </w:pPr>
              </w:pPrChange>
            </w:pPr>
          </w:p>
        </w:tc>
      </w:tr>
      <w:tr w:rsidR="00B54636" w:rsidRPr="00B54636" w:rsidTr="00FB0651">
        <w:tc>
          <w:tcPr>
            <w:tcW w:w="2840"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7031" w:author="MCC160" w:date="2023-02-23T18:47: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7032" w:author="MCC160" w:date="2023-02-23T18:47:00Z">
                <w:pPr>
                  <w:keepNext/>
                  <w:keepLines/>
                  <w:spacing w:after="0"/>
                </w:pPr>
              </w:pPrChange>
            </w:pPr>
            <w:r w:rsidRPr="00B54636">
              <w:rPr>
                <w:lang w:val="fr-FR"/>
              </w:rPr>
              <w:t>MCPTT-Info as described in Table 6.1.1.17.3.3-3B</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03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034" w:author="MCC160" w:date="2023-02-23T18:4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035" w:author="MCC160" w:date="2023-02-23T18:47:00Z">
                <w:pPr>
                  <w:keepNext/>
                  <w:keepLines/>
                  <w:spacing w:after="0"/>
                </w:pPr>
              </w:pPrChange>
            </w:pPr>
          </w:p>
        </w:tc>
      </w:tr>
    </w:tbl>
    <w:p w:rsidR="00B54636" w:rsidRPr="00B54636" w:rsidRDefault="00B54636" w:rsidP="00B54636">
      <w:pPr>
        <w:rPr>
          <w:lang w:eastAsia="en-US"/>
        </w:rPr>
      </w:pPr>
    </w:p>
    <w:p w:rsidR="00A23421" w:rsidRPr="00B54636" w:rsidRDefault="00A23421">
      <w:pPr>
        <w:pStyle w:val="TH"/>
        <w:rPr>
          <w:ins w:id="7036" w:author="MCC160" w:date="2023-01-18T20:36:00Z"/>
        </w:rPr>
        <w:pPrChange w:id="7037" w:author="MCC160" w:date="2023-02-23T18:47:00Z">
          <w:pPr>
            <w:keepNext/>
            <w:keepLines/>
            <w:spacing w:before="60"/>
            <w:jc w:val="center"/>
          </w:pPr>
        </w:pPrChange>
      </w:pPr>
      <w:ins w:id="7038" w:author="MCC160" w:date="2023-01-18T20:36:00Z">
        <w:r w:rsidRPr="00A23421">
          <w:t>Table 6.1.1.17.3.3-3B: MCPTT-Info (Table 6.1.1.17.3.3-3A)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39" w:author="MCC160" w:date="2023-01-18T20:3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7040">
          <w:tblGrid>
            <w:gridCol w:w="9645"/>
          </w:tblGrid>
        </w:tblGridChange>
      </w:tblGrid>
      <w:tr w:rsidR="00A23421" w:rsidRPr="00B54636" w:rsidTr="00A23421">
        <w:trPr>
          <w:cantSplit/>
          <w:ins w:id="7041" w:author="MCC160" w:date="2023-01-18T20:36:00Z"/>
          <w:trPrChange w:id="7042" w:author="MCC160" w:date="2023-01-18T20:36:00Z">
            <w:trPr>
              <w:cantSplit/>
            </w:trPr>
          </w:trPrChange>
        </w:trPr>
        <w:tc>
          <w:tcPr>
            <w:tcW w:w="9639" w:type="dxa"/>
            <w:tcBorders>
              <w:top w:val="single" w:sz="4" w:space="0" w:color="auto"/>
              <w:left w:val="single" w:sz="4" w:space="0" w:color="auto"/>
              <w:bottom w:val="single" w:sz="4" w:space="0" w:color="auto"/>
              <w:right w:val="single" w:sz="4" w:space="0" w:color="auto"/>
            </w:tcBorders>
            <w:tcPrChange w:id="7043" w:author="MCC160" w:date="2023-01-18T20:36:00Z">
              <w:tcPr>
                <w:tcW w:w="9639" w:type="dxa"/>
                <w:tcBorders>
                  <w:top w:val="single" w:sz="4" w:space="0" w:color="auto"/>
                  <w:left w:val="single" w:sz="4" w:space="0" w:color="auto"/>
                  <w:bottom w:val="single" w:sz="4" w:space="0" w:color="auto"/>
                  <w:right w:val="single" w:sz="4" w:space="0" w:color="auto"/>
                </w:tcBorders>
              </w:tcPr>
            </w:tcPrChange>
          </w:tcPr>
          <w:p w:rsidR="00A23421" w:rsidRPr="00B54636" w:rsidRDefault="00A23421">
            <w:pPr>
              <w:pStyle w:val="TAL"/>
              <w:rPr>
                <w:ins w:id="7044" w:author="MCC160" w:date="2023-01-18T20:36:00Z"/>
                <w:lang w:val="fr-FR"/>
              </w:rPr>
              <w:pPrChange w:id="7045" w:author="MCC160" w:date="2023-02-23T18:47:00Z">
                <w:pPr>
                  <w:keepNext/>
                  <w:keepLines/>
                  <w:spacing w:after="0"/>
                </w:pPr>
              </w:pPrChange>
            </w:pPr>
            <w:ins w:id="7046" w:author="MCC160" w:date="2023-01-18T20:37:00Z">
              <w:r w:rsidRPr="00A23421">
                <w:rPr>
                  <w:lang w:val="fr-FR"/>
                </w:rPr>
                <w:t>Derivation Path: TS 36.579-1 [2], Table 5.5.3.2.1-1, condition GROUP-CALL, INVITE_REFER, BROADCAST-CALL</w:t>
              </w:r>
            </w:ins>
          </w:p>
        </w:tc>
      </w:tr>
    </w:tbl>
    <w:p w:rsidR="00A23421" w:rsidRPr="00B54636" w:rsidRDefault="00A23421" w:rsidP="00A23421">
      <w:pPr>
        <w:rPr>
          <w:ins w:id="7047" w:author="MCC160" w:date="2023-01-18T20:36:00Z"/>
          <w:lang w:eastAsia="en-US"/>
        </w:rPr>
      </w:pPr>
    </w:p>
    <w:p w:rsidR="00B54636" w:rsidRPr="00B54636" w:rsidDel="00A23421" w:rsidRDefault="00B54636">
      <w:pPr>
        <w:pStyle w:val="TH"/>
        <w:rPr>
          <w:del w:id="7048" w:author="MCC160" w:date="2023-01-18T20:37:00Z"/>
        </w:rPr>
        <w:pPrChange w:id="7049" w:author="MCC160" w:date="2023-02-23T18:47:00Z">
          <w:pPr>
            <w:keepNext/>
            <w:keepLines/>
            <w:spacing w:before="60"/>
            <w:jc w:val="center"/>
          </w:pPr>
        </w:pPrChange>
      </w:pPr>
      <w:del w:id="7050" w:author="MCC160" w:date="2023-01-18T20:37:00Z">
        <w:r w:rsidRPr="00B54636" w:rsidDel="00A23421">
          <w:delText xml:space="preserve">Table 6.1.1.17.3.3-3B: </w:delText>
        </w:r>
        <w:r w:rsidRPr="00B54636" w:rsidDel="00A23421">
          <w:rPr>
            <w:lang w:eastAsia="ko-KR"/>
          </w:rPr>
          <w:delText xml:space="preserve">MCPTT-Info </w:delText>
        </w:r>
        <w:r w:rsidRPr="00B54636" w:rsidDel="00A23421">
          <w:delText>(Table 6.1.1.17.3.3-3A)</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B54636" w:rsidRPr="00B54636" w:rsidDel="00A23421" w:rsidTr="00FB0651">
        <w:trPr>
          <w:trHeight w:val="90"/>
          <w:del w:id="7051" w:author="MCC160" w:date="2023-01-18T20:37:00Z"/>
        </w:trPr>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Del="00A23421" w:rsidRDefault="00B54636">
            <w:pPr>
              <w:pStyle w:val="TAL"/>
              <w:rPr>
                <w:del w:id="7052" w:author="MCC160" w:date="2023-01-18T20:37:00Z"/>
                <w:lang w:val="fr-FR"/>
              </w:rPr>
              <w:pPrChange w:id="7053" w:author="MCC160" w:date="2023-02-23T18:47:00Z">
                <w:pPr>
                  <w:keepNext/>
                  <w:keepLines/>
                  <w:spacing w:after="0"/>
                </w:pPr>
              </w:pPrChange>
            </w:pPr>
            <w:del w:id="7054" w:author="MCC160" w:date="2023-01-18T20:37:00Z">
              <w:r w:rsidRPr="00B54636" w:rsidDel="00A23421">
                <w:rPr>
                  <w:lang w:val="fr-FR"/>
                </w:rPr>
                <w:delText>Derivation Path: TS 36.579-1 [2], Table 5.5.3.2.1-1, condition GROUP-CALL, INVITE_REFER</w:delText>
              </w:r>
            </w:del>
          </w:p>
        </w:tc>
      </w:tr>
      <w:tr w:rsidR="00B54636" w:rsidRPr="00B54636" w:rsidDel="00A23421" w:rsidTr="00FB0651">
        <w:trPr>
          <w:del w:id="7055" w:author="MCC160" w:date="2023-01-18T20:37:00Z"/>
        </w:trPr>
        <w:tc>
          <w:tcPr>
            <w:tcW w:w="2835" w:type="dxa"/>
            <w:tcBorders>
              <w:top w:val="single" w:sz="4" w:space="0" w:color="auto"/>
              <w:left w:val="single" w:sz="4" w:space="0" w:color="auto"/>
              <w:bottom w:val="single" w:sz="4" w:space="0" w:color="auto"/>
              <w:right w:val="single" w:sz="4" w:space="0" w:color="auto"/>
            </w:tcBorders>
            <w:hideMark/>
          </w:tcPr>
          <w:p w:rsidR="00B54636" w:rsidRPr="00B54636" w:rsidDel="00A23421" w:rsidRDefault="00B54636">
            <w:pPr>
              <w:pStyle w:val="TAH"/>
              <w:rPr>
                <w:del w:id="7056" w:author="MCC160" w:date="2023-01-18T20:37:00Z"/>
                <w:lang w:val="fr-FR"/>
              </w:rPr>
              <w:pPrChange w:id="7057" w:author="MCC160" w:date="2023-02-23T18:47:00Z">
                <w:pPr>
                  <w:keepNext/>
                  <w:keepLines/>
                  <w:spacing w:after="0"/>
                  <w:jc w:val="center"/>
                </w:pPr>
              </w:pPrChange>
            </w:pPr>
            <w:del w:id="7058" w:author="MCC160" w:date="2023-01-18T20:37:00Z">
              <w:r w:rsidRPr="00B54636" w:rsidDel="00A23421">
                <w:rPr>
                  <w:lang w:val="fr-FR"/>
                </w:rPr>
                <w:delText>Information Element</w:delText>
              </w:r>
            </w:del>
          </w:p>
        </w:tc>
        <w:tc>
          <w:tcPr>
            <w:tcW w:w="2408" w:type="dxa"/>
            <w:tcBorders>
              <w:top w:val="single" w:sz="4" w:space="0" w:color="auto"/>
              <w:left w:val="single" w:sz="4" w:space="0" w:color="auto"/>
              <w:bottom w:val="single" w:sz="4" w:space="0" w:color="auto"/>
              <w:right w:val="single" w:sz="4" w:space="0" w:color="auto"/>
            </w:tcBorders>
            <w:hideMark/>
          </w:tcPr>
          <w:p w:rsidR="00B54636" w:rsidRPr="00B54636" w:rsidDel="00A23421" w:rsidRDefault="00B54636">
            <w:pPr>
              <w:pStyle w:val="TAH"/>
              <w:rPr>
                <w:del w:id="7059" w:author="MCC160" w:date="2023-01-18T20:37:00Z"/>
                <w:lang w:val="fr-FR"/>
              </w:rPr>
              <w:pPrChange w:id="7060" w:author="MCC160" w:date="2023-02-23T18:47:00Z">
                <w:pPr>
                  <w:keepNext/>
                  <w:keepLines/>
                  <w:spacing w:after="0"/>
                  <w:jc w:val="center"/>
                </w:pPr>
              </w:pPrChange>
            </w:pPr>
            <w:del w:id="7061" w:author="MCC160" w:date="2023-01-18T20:37:00Z">
              <w:r w:rsidRPr="00B54636" w:rsidDel="00A23421">
                <w:rPr>
                  <w:lang w:val="fr-FR"/>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rsidR="00B54636" w:rsidRPr="00B54636" w:rsidDel="00A23421" w:rsidRDefault="00B54636">
            <w:pPr>
              <w:pStyle w:val="TAH"/>
              <w:rPr>
                <w:del w:id="7062" w:author="MCC160" w:date="2023-01-18T20:37:00Z"/>
                <w:lang w:val="fr-FR"/>
              </w:rPr>
              <w:pPrChange w:id="7063" w:author="MCC160" w:date="2023-02-23T18:47:00Z">
                <w:pPr>
                  <w:keepNext/>
                  <w:keepLines/>
                  <w:spacing w:after="0"/>
                  <w:jc w:val="center"/>
                </w:pPr>
              </w:pPrChange>
            </w:pPr>
            <w:del w:id="7064" w:author="MCC160" w:date="2023-01-18T20:37:00Z">
              <w:r w:rsidRPr="00B54636" w:rsidDel="00A23421">
                <w:rPr>
                  <w:lang w:val="fr-FR"/>
                </w:rPr>
                <w:delText>Comment</w:delText>
              </w:r>
            </w:del>
          </w:p>
        </w:tc>
        <w:tc>
          <w:tcPr>
            <w:tcW w:w="1276" w:type="dxa"/>
            <w:tcBorders>
              <w:top w:val="single" w:sz="4" w:space="0" w:color="auto"/>
              <w:left w:val="single" w:sz="4" w:space="0" w:color="auto"/>
              <w:bottom w:val="single" w:sz="4" w:space="0" w:color="auto"/>
              <w:right w:val="single" w:sz="4" w:space="0" w:color="auto"/>
            </w:tcBorders>
            <w:hideMark/>
          </w:tcPr>
          <w:p w:rsidR="00B54636" w:rsidRPr="00B54636" w:rsidDel="00A23421" w:rsidRDefault="00B54636">
            <w:pPr>
              <w:pStyle w:val="TAH"/>
              <w:rPr>
                <w:del w:id="7065" w:author="MCC160" w:date="2023-01-18T20:37:00Z"/>
                <w:lang w:val="fr-FR"/>
              </w:rPr>
              <w:pPrChange w:id="7066" w:author="MCC160" w:date="2023-02-23T18:47:00Z">
                <w:pPr>
                  <w:keepNext/>
                  <w:keepLines/>
                  <w:spacing w:after="0"/>
                  <w:jc w:val="center"/>
                </w:pPr>
              </w:pPrChange>
            </w:pPr>
            <w:del w:id="7067" w:author="MCC160" w:date="2023-01-18T20:37:00Z">
              <w:r w:rsidRPr="00B54636" w:rsidDel="00A23421">
                <w:rPr>
                  <w:lang w:val="fr-F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rsidR="00B54636" w:rsidRPr="00B54636" w:rsidDel="00A23421" w:rsidRDefault="00B54636">
            <w:pPr>
              <w:pStyle w:val="TAH"/>
              <w:rPr>
                <w:del w:id="7068" w:author="MCC160" w:date="2023-01-18T20:37:00Z"/>
                <w:lang w:val="fr-FR"/>
              </w:rPr>
              <w:pPrChange w:id="7069" w:author="MCC160" w:date="2023-02-23T18:47:00Z">
                <w:pPr>
                  <w:keepNext/>
                  <w:keepLines/>
                  <w:spacing w:after="0"/>
                  <w:jc w:val="center"/>
                </w:pPr>
              </w:pPrChange>
            </w:pPr>
            <w:del w:id="7070" w:author="MCC160" w:date="2023-01-18T20:37:00Z">
              <w:r w:rsidRPr="00B54636" w:rsidDel="00A23421">
                <w:rPr>
                  <w:lang w:val="fr-FR"/>
                </w:rPr>
                <w:delText>Condition</w:delText>
              </w:r>
            </w:del>
          </w:p>
        </w:tc>
      </w:tr>
      <w:tr w:rsidR="00B54636" w:rsidRPr="00B54636" w:rsidDel="00A23421" w:rsidTr="00FB0651">
        <w:trPr>
          <w:del w:id="7071" w:author="MCC160" w:date="2023-01-18T20:37:00Z"/>
        </w:trPr>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Del="00A23421" w:rsidRDefault="00B54636">
            <w:pPr>
              <w:pStyle w:val="TAL"/>
              <w:rPr>
                <w:del w:id="7072" w:author="MCC160" w:date="2023-01-18T20:37:00Z"/>
                <w:lang w:val="fr-FR"/>
              </w:rPr>
              <w:pPrChange w:id="7073" w:author="MCC160" w:date="2023-02-23T18:47:00Z">
                <w:pPr>
                  <w:keepNext/>
                  <w:keepLines/>
                  <w:spacing w:after="0"/>
                </w:pPr>
              </w:pPrChange>
            </w:pPr>
            <w:del w:id="7074" w:author="MCC160" w:date="2023-01-18T20:37:00Z">
              <w:r w:rsidRPr="00B54636" w:rsidDel="00A23421">
                <w:rPr>
                  <w:lang w:val="fr-FR"/>
                </w:rPr>
                <w:delText>mcpttinfo</w:delText>
              </w:r>
            </w:del>
          </w:p>
        </w:tc>
        <w:tc>
          <w:tcPr>
            <w:tcW w:w="2408"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075" w:author="MCC160" w:date="2023-01-18T20:37:00Z"/>
                <w:lang w:val="fr-FR"/>
              </w:rPr>
              <w:pPrChange w:id="7076"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077" w:author="MCC160" w:date="2023-01-18T20:37:00Z"/>
                <w:lang w:val="fr-FR"/>
              </w:rPr>
              <w:pPrChange w:id="7078"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079" w:author="MCC160" w:date="2023-01-18T20:37:00Z"/>
                <w:lang w:val="fr-FR"/>
              </w:rPr>
              <w:pPrChange w:id="7080" w:author="MCC160" w:date="2023-02-23T18:4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081" w:author="MCC160" w:date="2023-01-18T20:37:00Z"/>
                <w:lang w:val="fr-FR"/>
              </w:rPr>
              <w:pPrChange w:id="7082" w:author="MCC160" w:date="2023-02-23T18:47:00Z">
                <w:pPr>
                  <w:keepNext/>
                  <w:keepLines/>
                  <w:spacing w:after="0"/>
                </w:pPr>
              </w:pPrChange>
            </w:pPr>
          </w:p>
        </w:tc>
      </w:tr>
      <w:tr w:rsidR="00B54636" w:rsidRPr="00B54636" w:rsidDel="00A23421" w:rsidTr="00FB0651">
        <w:trPr>
          <w:del w:id="7083" w:author="MCC160" w:date="2023-01-18T20:37:00Z"/>
        </w:trPr>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Del="00A23421" w:rsidRDefault="00B54636">
            <w:pPr>
              <w:pStyle w:val="TAL"/>
              <w:rPr>
                <w:del w:id="7084" w:author="MCC160" w:date="2023-01-18T20:37:00Z"/>
                <w:lang w:val="fr-FR"/>
              </w:rPr>
              <w:pPrChange w:id="7085" w:author="MCC160" w:date="2023-02-23T18:47:00Z">
                <w:pPr>
                  <w:keepNext/>
                  <w:keepLines/>
                  <w:spacing w:after="0"/>
                </w:pPr>
              </w:pPrChange>
            </w:pPr>
            <w:del w:id="7086" w:author="MCC160" w:date="2023-01-18T20:37:00Z">
              <w:r w:rsidRPr="00B54636" w:rsidDel="00A23421">
                <w:rPr>
                  <w:lang w:val="fr-FR"/>
                </w:rPr>
                <w:delText xml:space="preserve">  mcptt-Params</w:delText>
              </w:r>
            </w:del>
          </w:p>
        </w:tc>
        <w:tc>
          <w:tcPr>
            <w:tcW w:w="2408"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087" w:author="MCC160" w:date="2023-01-18T20:37:00Z"/>
                <w:lang w:val="fr-FR"/>
              </w:rPr>
              <w:pPrChange w:id="7088" w:author="MCC160" w:date="2023-02-23T18:47: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089" w:author="MCC160" w:date="2023-01-18T20:37:00Z"/>
                <w:lang w:val="fr-FR"/>
              </w:rPr>
              <w:pPrChange w:id="7090"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091" w:author="MCC160" w:date="2023-01-18T20:37:00Z"/>
                <w:lang w:val="fr-FR"/>
              </w:rPr>
              <w:pPrChange w:id="7092" w:author="MCC160" w:date="2023-02-23T18:4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093" w:author="MCC160" w:date="2023-01-18T20:37:00Z"/>
                <w:lang w:val="fr-FR"/>
              </w:rPr>
              <w:pPrChange w:id="7094" w:author="MCC160" w:date="2023-02-23T18:47:00Z">
                <w:pPr>
                  <w:keepNext/>
                  <w:keepLines/>
                  <w:spacing w:after="0"/>
                </w:pPr>
              </w:pPrChange>
            </w:pPr>
          </w:p>
        </w:tc>
      </w:tr>
      <w:tr w:rsidR="00B54636" w:rsidRPr="00B54636" w:rsidDel="00A23421" w:rsidTr="00FB0651">
        <w:trPr>
          <w:del w:id="7095" w:author="MCC160" w:date="2023-01-18T20:37:00Z"/>
        </w:trPr>
        <w:tc>
          <w:tcPr>
            <w:tcW w:w="2835" w:type="dxa"/>
            <w:tcBorders>
              <w:top w:val="single" w:sz="4" w:space="0" w:color="auto"/>
              <w:left w:val="single" w:sz="4" w:space="0" w:color="auto"/>
              <w:bottom w:val="single" w:sz="4" w:space="0" w:color="auto"/>
              <w:right w:val="single" w:sz="4" w:space="0" w:color="auto"/>
            </w:tcBorders>
            <w:hideMark/>
          </w:tcPr>
          <w:p w:rsidR="00B54636" w:rsidRPr="00B54636" w:rsidDel="00A23421" w:rsidRDefault="00B54636">
            <w:pPr>
              <w:pStyle w:val="TAL"/>
              <w:rPr>
                <w:del w:id="7096" w:author="MCC160" w:date="2023-01-18T20:37:00Z"/>
                <w:lang w:val="fr-FR"/>
              </w:rPr>
              <w:pPrChange w:id="7097" w:author="MCC160" w:date="2023-02-23T18:47:00Z">
                <w:pPr>
                  <w:keepNext/>
                  <w:keepLines/>
                  <w:spacing w:after="0"/>
                </w:pPr>
              </w:pPrChange>
            </w:pPr>
            <w:del w:id="7098" w:author="MCC160" w:date="2023-01-18T20:37:00Z">
              <w:r w:rsidRPr="00B54636" w:rsidDel="00A23421">
                <w:rPr>
                  <w:lang w:val="fr-FR"/>
                </w:rPr>
                <w:delText xml:space="preserve">    broadcast-ind</w:delText>
              </w:r>
            </w:del>
          </w:p>
        </w:tc>
        <w:tc>
          <w:tcPr>
            <w:tcW w:w="2408" w:type="dxa"/>
            <w:tcBorders>
              <w:top w:val="single" w:sz="4" w:space="0" w:color="auto"/>
              <w:left w:val="single" w:sz="4" w:space="0" w:color="auto"/>
              <w:bottom w:val="single" w:sz="4" w:space="0" w:color="auto"/>
              <w:right w:val="single" w:sz="4" w:space="0" w:color="auto"/>
            </w:tcBorders>
            <w:hideMark/>
          </w:tcPr>
          <w:p w:rsidR="00B54636" w:rsidRPr="00B54636" w:rsidDel="00A23421" w:rsidRDefault="00B54636">
            <w:pPr>
              <w:pStyle w:val="TAL"/>
              <w:rPr>
                <w:del w:id="7099" w:author="MCC160" w:date="2023-01-18T20:37:00Z"/>
                <w:lang w:val="fr-FR"/>
              </w:rPr>
              <w:pPrChange w:id="7100" w:author="MCC160" w:date="2023-02-23T18:47:00Z">
                <w:pPr>
                  <w:keepNext/>
                  <w:keepLines/>
                  <w:spacing w:after="0"/>
                </w:pPr>
              </w:pPrChange>
            </w:pPr>
            <w:del w:id="7101" w:author="MCC160" w:date="2023-01-18T20:37:00Z">
              <w:r w:rsidRPr="00B54636" w:rsidDel="00A23421">
                <w:rPr>
                  <w:lang w:val="fr-FR"/>
                </w:rPr>
                <w:delText>"true"</w:delText>
              </w:r>
            </w:del>
          </w:p>
        </w:tc>
        <w:tc>
          <w:tcPr>
            <w:tcW w:w="1985"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102" w:author="MCC160" w:date="2023-01-18T20:37:00Z"/>
                <w:lang w:val="fr-FR"/>
              </w:rPr>
              <w:pPrChange w:id="7103" w:author="MCC160" w:date="2023-02-23T18:47: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104" w:author="MCC160" w:date="2023-01-18T20:37:00Z"/>
                <w:lang w:val="fr-FR"/>
              </w:rPr>
              <w:pPrChange w:id="7105" w:author="MCC160" w:date="2023-02-23T18:4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B54636" w:rsidRPr="00B54636" w:rsidDel="00A23421" w:rsidRDefault="00B54636">
            <w:pPr>
              <w:pStyle w:val="TAL"/>
              <w:rPr>
                <w:del w:id="7106" w:author="MCC160" w:date="2023-01-18T20:37:00Z"/>
                <w:lang w:val="fr-FR"/>
              </w:rPr>
              <w:pPrChange w:id="7107" w:author="MCC160" w:date="2023-02-23T18:47:00Z">
                <w:pPr>
                  <w:keepNext/>
                  <w:keepLines/>
                  <w:spacing w:after="0"/>
                </w:pPr>
              </w:pPrChange>
            </w:pPr>
          </w:p>
        </w:tc>
      </w:tr>
    </w:tbl>
    <w:p w:rsidR="00B54636" w:rsidRPr="00B54636" w:rsidDel="00A23421" w:rsidRDefault="00B54636" w:rsidP="00B54636">
      <w:pPr>
        <w:rPr>
          <w:del w:id="7108" w:author="MCC160" w:date="2023-01-18T20:37:00Z"/>
          <w:lang w:eastAsia="en-US"/>
        </w:rPr>
      </w:pPr>
    </w:p>
    <w:p w:rsidR="00B54636" w:rsidRPr="00B54636" w:rsidRDefault="00B54636">
      <w:pPr>
        <w:pStyle w:val="TH"/>
        <w:pPrChange w:id="7109" w:author="MCC160" w:date="2023-02-23T18:47:00Z">
          <w:pPr>
            <w:keepNext/>
            <w:keepLines/>
            <w:spacing w:before="60"/>
            <w:jc w:val="center"/>
          </w:pPr>
        </w:pPrChange>
      </w:pPr>
      <w:r w:rsidRPr="00B54636">
        <w:t>Table 6.1.1.17.3.3-4..5: Void</w:t>
      </w:r>
    </w:p>
    <w:p w:rsidR="00B54636" w:rsidRPr="00B54636" w:rsidRDefault="00B54636">
      <w:pPr>
        <w:pStyle w:val="TH"/>
        <w:pPrChange w:id="7110" w:author="MCC160" w:date="2023-02-23T18:47:00Z">
          <w:pPr>
            <w:keepNext/>
            <w:keepLines/>
            <w:spacing w:before="60"/>
            <w:jc w:val="center"/>
          </w:pPr>
        </w:pPrChange>
      </w:pPr>
      <w:bookmarkStart w:id="7111" w:name="_Toc76583134"/>
      <w:bookmarkStart w:id="7112" w:name="_Toc83808686"/>
      <w:bookmarkStart w:id="7113" w:name="_Toc91233507"/>
      <w:bookmarkStart w:id="7114" w:name="_Toc100348986"/>
      <w:bookmarkStart w:id="7115" w:name="_Toc106787142"/>
      <w:r w:rsidRPr="00B54636">
        <w:t xml:space="preserve">Table 6.1.1.17.3.3-6: SIP 200 (OK) from the SS (step 2, Table </w:t>
      </w:r>
      <w:del w:id="7116" w:author="MCC160" w:date="2023-02-26T17:27:00Z">
        <w:r w:rsidRPr="00E73464" w:rsidDel="00E73464">
          <w:rPr>
            <w:highlight w:val="yellow"/>
            <w:rPrChange w:id="7117" w:author="MCC160" w:date="2023-02-26T17:27:00Z">
              <w:rPr>
                <w:b/>
              </w:rPr>
            </w:rPrChange>
          </w:rPr>
          <w:delText>Table</w:delText>
        </w:r>
        <w:r w:rsidRPr="00B54636" w:rsidDel="00E73464">
          <w:delText xml:space="preserve"> </w:delText>
        </w:r>
      </w:del>
      <w:r w:rsidRPr="00B54636">
        <w:t>6.1.1.17.3.2-1;</w:t>
      </w:r>
      <w:r w:rsidRPr="00B54636">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4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118" w:author="MCC160" w:date="2023-02-23T18:47:00Z">
                <w:pPr>
                  <w:keepNext/>
                  <w:keepLines/>
                  <w:spacing w:after="0"/>
                </w:pPr>
              </w:pPrChange>
            </w:pPr>
            <w:r w:rsidRPr="00B54636">
              <w:rPr>
                <w:lang w:val="fr-FR"/>
              </w:rPr>
              <w:t>Derivation Path: TS 36.579-1 [2], Table 5.5.2.17.1.2-1</w:t>
            </w:r>
            <w:ins w:id="7119" w:author="MCC160" w:date="2023-01-20T21:31:00Z">
              <w:r w:rsidR="002E15E3">
                <w:rPr>
                  <w:lang w:val="fr-FR"/>
                </w:rPr>
                <w:t>,</w:t>
              </w:r>
            </w:ins>
            <w:r w:rsidRPr="00B54636">
              <w:rPr>
                <w:lang w:val="fr-FR"/>
              </w:rPr>
              <w:t xml:space="preserve"> condition REFER-RSP</w:t>
            </w:r>
          </w:p>
        </w:tc>
      </w:tr>
    </w:tbl>
    <w:p w:rsidR="00B54636" w:rsidRPr="00B54636" w:rsidRDefault="00B54636" w:rsidP="00B54636">
      <w:pPr>
        <w:rPr>
          <w:lang w:eastAsia="en-US"/>
        </w:rPr>
      </w:pPr>
    </w:p>
    <w:p w:rsidR="00B54636" w:rsidRPr="00B54636" w:rsidRDefault="00B54636">
      <w:pPr>
        <w:pStyle w:val="TH"/>
        <w:pPrChange w:id="7120" w:author="MCC160" w:date="2023-02-23T18:47:00Z">
          <w:pPr>
            <w:keepNext/>
            <w:keepLines/>
            <w:spacing w:before="60"/>
            <w:jc w:val="center"/>
          </w:pPr>
        </w:pPrChange>
      </w:pPr>
      <w:r w:rsidRPr="00B54636">
        <w:t>Table 6.1.1.17.3.3-7: Connect (step 2, Table 6.1.1.17.3.2-1;</w:t>
      </w:r>
      <w:r w:rsidRPr="00B54636">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121" w:author="MCC160" w:date="2023-02-23T18:47:00Z">
                <w:pPr>
                  <w:keepNext/>
                  <w:keepLines/>
                  <w:spacing w:after="0"/>
                </w:pPr>
              </w:pPrChange>
            </w:pPr>
            <w:r w:rsidRPr="00B54636">
              <w:rPr>
                <w:lang w:val="fr-FR"/>
              </w:rPr>
              <w:t>Derivation Path: TS 36.579-1 [2], Table 5.5.6.12-1, condition GROUP-CALL, ACK</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7122" w:name="_Toc124350043"/>
      <w:r w:rsidRPr="00B54636">
        <w:rPr>
          <w:rFonts w:ascii="Arial" w:hAnsi="Arial"/>
          <w:sz w:val="24"/>
        </w:rPr>
        <w:t>6.1.1.18</w:t>
      </w:r>
      <w:r w:rsidRPr="00B54636">
        <w:rPr>
          <w:rFonts w:ascii="Arial" w:hAnsi="Arial"/>
          <w:sz w:val="24"/>
        </w:rPr>
        <w:tab/>
        <w:t>On-network / Broadcast Group Call using pre-established session / Automatic Commencement Mode / Server originated Pre-established Session Release with associated MCPTT session / Client Terminated (CT)</w:t>
      </w:r>
      <w:bookmarkEnd w:id="6906"/>
      <w:bookmarkEnd w:id="6907"/>
      <w:bookmarkEnd w:id="6908"/>
      <w:bookmarkEnd w:id="7111"/>
      <w:bookmarkEnd w:id="7112"/>
      <w:bookmarkEnd w:id="7113"/>
      <w:bookmarkEnd w:id="7114"/>
      <w:bookmarkEnd w:id="7115"/>
      <w:bookmarkEnd w:id="7122"/>
    </w:p>
    <w:p w:rsidR="00B54636" w:rsidRPr="00B54636" w:rsidRDefault="00B54636">
      <w:pPr>
        <w:pStyle w:val="H6"/>
        <w:pPrChange w:id="7123" w:author="MCC160" w:date="2023-02-23T18:47:00Z">
          <w:pPr>
            <w:keepNext/>
            <w:keepLines/>
            <w:spacing w:before="120"/>
            <w:ind w:left="1985" w:hanging="1985"/>
          </w:pPr>
        </w:pPrChange>
      </w:pPr>
      <w:r w:rsidRPr="00B54636">
        <w:t>6.1.1.18.1</w:t>
      </w:r>
      <w:r w:rsidRPr="00B54636">
        <w:tab/>
        <w:t>Test Purpose (TP)</w:t>
      </w:r>
    </w:p>
    <w:p w:rsidR="00B54636" w:rsidRPr="00B54636" w:rsidRDefault="00B54636">
      <w:pPr>
        <w:pStyle w:val="H6"/>
        <w:pPrChange w:id="7124" w:author="MCC160" w:date="2023-02-23T18:47:00Z">
          <w:pPr>
            <w:keepNext/>
            <w:keepLines/>
            <w:spacing w:before="120"/>
            <w:ind w:left="1985" w:hanging="1985"/>
          </w:pPr>
        </w:pPrChange>
      </w:pPr>
      <w:r w:rsidRPr="00B54636">
        <w:t>(1)</w:t>
      </w:r>
    </w:p>
    <w:p w:rsidR="00B54636" w:rsidRPr="00B54636" w:rsidRDefault="00B54636">
      <w:pPr>
        <w:pStyle w:val="PL"/>
        <w:pPrChange w:id="712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and having a pre-established session with the MCPTT Server }</w:t>
      </w:r>
    </w:p>
    <w:p w:rsidR="00B54636" w:rsidRPr="00B54636" w:rsidRDefault="00B54636">
      <w:pPr>
        <w:pStyle w:val="PL"/>
        <w:pPrChange w:id="712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12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Server requests the establishment of an MCPTT Broadcast</w:t>
      </w:r>
      <w:r w:rsidRPr="00B54636">
        <w:rPr>
          <w:lang w:eastAsia="ko-KR"/>
        </w:rPr>
        <w:t xml:space="preserve"> Group Call</w:t>
      </w:r>
      <w:r w:rsidRPr="00B54636">
        <w:t xml:space="preserve"> using a pre-established session requesting Automatic Commencement Mode to the UE (MCPTT Client) by sending a Connect}</w:t>
      </w:r>
    </w:p>
    <w:p w:rsidR="00B54636" w:rsidRPr="00B54636" w:rsidRDefault="00B54636">
      <w:pPr>
        <w:pStyle w:val="PL"/>
        <w:pPrChange w:id="712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accepts the </w:t>
      </w:r>
      <w:r w:rsidRPr="00B54636">
        <w:rPr>
          <w:lang w:eastAsia="ko-KR"/>
        </w:rPr>
        <w:t xml:space="preserve">Broadcast Group Call by sending an </w:t>
      </w:r>
      <w:r w:rsidRPr="00B54636">
        <w:t>Acknowledgement }</w:t>
      </w:r>
    </w:p>
    <w:p w:rsidR="00B54636" w:rsidRPr="00B54636" w:rsidRDefault="00B54636">
      <w:pPr>
        <w:pStyle w:val="PL"/>
        <w:pPrChange w:id="712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13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131" w:author="MCC160" w:date="2023-02-23T18:47:00Z">
          <w:pPr>
            <w:keepNext/>
            <w:keepLines/>
            <w:spacing w:before="120"/>
            <w:ind w:left="1985" w:hanging="1985"/>
          </w:pPr>
        </w:pPrChange>
      </w:pPr>
      <w:r w:rsidRPr="00B54636">
        <w:t>(2)</w:t>
      </w:r>
    </w:p>
    <w:p w:rsidR="00B54636" w:rsidRPr="00B54636" w:rsidRDefault="00B54636">
      <w:pPr>
        <w:pStyle w:val="PL"/>
        <w:pPrChange w:id="713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accepted the Broadcast Group Call }</w:t>
      </w:r>
    </w:p>
    <w:p w:rsidR="00B54636" w:rsidRPr="00B54636" w:rsidRDefault="00B54636">
      <w:pPr>
        <w:pStyle w:val="PL"/>
        <w:pPrChange w:id="713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13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Server sends a Floor taken request }</w:t>
      </w:r>
    </w:p>
    <w:p w:rsidR="00B54636" w:rsidRPr="00B54636" w:rsidRDefault="00B54636">
      <w:pPr>
        <w:pStyle w:val="PL"/>
        <w:pPrChange w:id="713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w:t>
      </w:r>
      <w:r w:rsidRPr="00B54636">
        <w:rPr>
          <w:rFonts w:ascii="Arial" w:hAnsi="Arial" w:cs="Arial"/>
          <w:color w:val="1D1C1D"/>
          <w:sz w:val="18"/>
          <w:szCs w:val="18"/>
          <w:shd w:val="clear" w:color="auto" w:fill="F8F8F8"/>
        </w:rPr>
        <w:t> </w:t>
      </w:r>
      <w:r w:rsidRPr="00B54636">
        <w:t>the user is notified about the type of call }</w:t>
      </w:r>
    </w:p>
    <w:p w:rsidR="00B54636" w:rsidRPr="00B54636" w:rsidRDefault="00B54636">
      <w:pPr>
        <w:pStyle w:val="PL"/>
        <w:pPrChange w:id="713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13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138" w:author="MCC160" w:date="2023-02-23T18:47:00Z">
          <w:pPr>
            <w:keepNext/>
            <w:keepLines/>
            <w:spacing w:before="120"/>
            <w:ind w:left="1985" w:hanging="1985"/>
          </w:pPr>
        </w:pPrChange>
      </w:pPr>
      <w:r w:rsidRPr="00B54636">
        <w:t>(3)</w:t>
      </w:r>
    </w:p>
    <w:p w:rsidR="00B54636" w:rsidRPr="00B54636" w:rsidRDefault="00B54636">
      <w:pPr>
        <w:pStyle w:val="PL"/>
        <w:pPrChange w:id="713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Broadcast Group Call using a pre-established session with Automatic Commencement Mode }</w:t>
      </w:r>
    </w:p>
    <w:p w:rsidR="00B54636" w:rsidRPr="00B54636" w:rsidRDefault="00B54636">
      <w:pPr>
        <w:pStyle w:val="PL"/>
        <w:pPrChange w:id="714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14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Server wants to terminate the ongoing MCPTT Broadcast Group Call and sends a Disconnect }</w:t>
      </w:r>
    </w:p>
    <w:p w:rsidR="00B54636" w:rsidRPr="00B54636" w:rsidRDefault="00B54636">
      <w:pPr>
        <w:pStyle w:val="PL"/>
        <w:pPrChange w:id="714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accepts the ending of the MCPTT Group Call by sending an Acknowledgement }</w:t>
      </w:r>
    </w:p>
    <w:p w:rsidR="00B54636" w:rsidRPr="00B54636" w:rsidRDefault="00B54636">
      <w:pPr>
        <w:pStyle w:val="PL"/>
        <w:pPrChange w:id="714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14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145" w:author="MCC160" w:date="2023-02-23T18:47:00Z">
          <w:pPr>
            <w:keepNext/>
            <w:keepLines/>
            <w:spacing w:before="120"/>
            <w:ind w:left="1985" w:hanging="1985"/>
          </w:pPr>
        </w:pPrChange>
      </w:pPr>
      <w:r w:rsidRPr="00B54636">
        <w:t>6.1.1.18.2</w:t>
      </w:r>
      <w:r w:rsidRPr="00B54636">
        <w:tab/>
        <w:t>Conformance requirements</w:t>
      </w:r>
    </w:p>
    <w:p w:rsidR="00B54636" w:rsidRPr="00B54636" w:rsidRDefault="00B54636" w:rsidP="00B54636">
      <w:r w:rsidRPr="00B54636">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rsidR="00B54636" w:rsidRPr="00B54636" w:rsidRDefault="00B54636" w:rsidP="00B54636">
      <w:r w:rsidRPr="00B54636">
        <w:t>[TS 24.380, clause 4.1.2.2]</w:t>
      </w:r>
    </w:p>
    <w:p w:rsidR="00B54636" w:rsidRPr="00B54636" w:rsidRDefault="00B54636" w:rsidP="00B54636">
      <w:r w:rsidRPr="00B5463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rsidR="00B54636" w:rsidRPr="00B54636" w:rsidRDefault="00B54636" w:rsidP="00B54636">
      <w:pPr>
        <w:keepLines/>
        <w:ind w:left="1135" w:hanging="851"/>
      </w:pPr>
      <w:r w:rsidRPr="00B54636">
        <w:t>NOTE:</w:t>
      </w:r>
      <w:r w:rsidRPr="00B54636">
        <w:tab/>
        <w:t>If a terminating client does not have an available pre-established session, the call setup proceeds as in on-demand call setup as specified in 3GPP TS 24.379 [2].</w:t>
      </w:r>
    </w:p>
    <w:p w:rsidR="00B54636" w:rsidRPr="00B54636" w:rsidRDefault="00B54636" w:rsidP="00B54636">
      <w:r w:rsidRPr="00B54636">
        <w:t>[TS 24.380, clause 4.1.2.3]</w:t>
      </w:r>
    </w:p>
    <w:p w:rsidR="00B54636" w:rsidRPr="00B54636" w:rsidRDefault="00B54636" w:rsidP="00B54636">
      <w:pPr>
        <w:spacing w:after="0"/>
        <w:rPr>
          <w:rFonts w:eastAsia="Calibri"/>
        </w:rPr>
      </w:pPr>
      <w:r w:rsidRPr="00B5463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rsidR="00B54636" w:rsidRPr="00B54636" w:rsidRDefault="00B54636" w:rsidP="00B54636">
      <w:pPr>
        <w:rPr>
          <w:rFonts w:eastAsia="Calibri"/>
        </w:rPr>
      </w:pPr>
      <w:r w:rsidRPr="00B54636">
        <w:rPr>
          <w:rFonts w:eastAsia="Calibri"/>
        </w:rPr>
        <w:t>When an MCPTT client leaves a call (as specified in 3GPP TS 24.379 [2]) which was setup over a pre-established session without releasing the pre-established session, this pre-established session can be used for another call.</w:t>
      </w:r>
    </w:p>
    <w:p w:rsidR="00B54636" w:rsidRPr="00B54636" w:rsidRDefault="00B54636" w:rsidP="00B54636">
      <w:r w:rsidRPr="00B54636">
        <w:t>TS 24.380, clause 9.2.2.3.2]</w:t>
      </w:r>
    </w:p>
    <w:p w:rsidR="00B54636" w:rsidRPr="00B54636" w:rsidRDefault="00B54636" w:rsidP="00B54636">
      <w:r w:rsidRPr="00B54636">
        <w:t>Upon reception of a Connect message:</w:t>
      </w:r>
    </w:p>
    <w:p w:rsidR="00B54636" w:rsidRPr="00B54636" w:rsidRDefault="00B54636" w:rsidP="00B54636">
      <w:pPr>
        <w:ind w:left="568" w:hanging="284"/>
      </w:pPr>
      <w:r w:rsidRPr="00B54636">
        <w:t>1.</w:t>
      </w:r>
      <w:r w:rsidRPr="00B54636">
        <w:tab/>
        <w:t>if the MCPTT client accepts the incoming call the MCPTT client:</w:t>
      </w:r>
    </w:p>
    <w:p w:rsidR="00B54636" w:rsidRPr="00B54636" w:rsidRDefault="00B54636" w:rsidP="00B54636">
      <w:pPr>
        <w:ind w:left="851" w:hanging="284"/>
      </w:pPr>
      <w:r w:rsidRPr="00B54636">
        <w:t>a.</w:t>
      </w:r>
      <w:r w:rsidRPr="00B54636">
        <w:tab/>
        <w:t>shall send the Acknowledgement message with Reason Code field set to 'Accepted';</w:t>
      </w:r>
    </w:p>
    <w:p w:rsidR="00B54636" w:rsidRPr="00B54636" w:rsidRDefault="00B54636" w:rsidP="00B54636">
      <w:pPr>
        <w:ind w:left="851" w:hanging="284"/>
      </w:pPr>
      <w:r w:rsidRPr="00B54636">
        <w:t>b.</w:t>
      </w:r>
      <w:r w:rsidRPr="00B54636">
        <w:tab/>
        <w:t>shall use only the media streams of the pre-established session which are indicated as used in the associated call session Media Streams field, if the Connect contains a Media Streams field;</w:t>
      </w:r>
    </w:p>
    <w:p w:rsidR="00B54636" w:rsidRPr="00B54636" w:rsidRDefault="00B54636" w:rsidP="00B54636">
      <w:pPr>
        <w:ind w:left="851" w:hanging="284"/>
      </w:pPr>
      <w:r w:rsidRPr="00B54636">
        <w:t>c.</w:t>
      </w:r>
      <w:r w:rsidRPr="00B54636">
        <w:tab/>
        <w:t>shall create an instance of the 'Floor participant state transition diagram for basic operation' as specified in subclause 6.2.4; and</w:t>
      </w:r>
    </w:p>
    <w:p w:rsidR="00B54636" w:rsidRPr="00B54636" w:rsidRDefault="00B54636" w:rsidP="00B54636">
      <w:pPr>
        <w:ind w:left="851" w:hanging="284"/>
      </w:pPr>
      <w:r w:rsidRPr="00B54636">
        <w:t>d. shall enter the 'U: Pre-established session in use' state; or</w:t>
      </w:r>
    </w:p>
    <w:p w:rsidR="00B54636" w:rsidRPr="00B54636" w:rsidRDefault="00B54636" w:rsidP="00B54636">
      <w:pPr>
        <w:ind w:left="568" w:hanging="284"/>
      </w:pPr>
      <w:r w:rsidRPr="00B54636">
        <w:t>2.</w:t>
      </w:r>
      <w:r w:rsidRPr="00B54636">
        <w:tab/>
        <w:t>Otherwise the MCPTT client:</w:t>
      </w:r>
    </w:p>
    <w:p w:rsidR="00B54636" w:rsidRPr="00B54636" w:rsidRDefault="00B54636" w:rsidP="00B54636">
      <w:pPr>
        <w:ind w:left="851" w:hanging="284"/>
      </w:pPr>
      <w:r w:rsidRPr="00B54636">
        <w:t>a.</w:t>
      </w:r>
      <w:r w:rsidRPr="00B54636">
        <w:tab/>
        <w:t>shall send the Acknowledgement message with the Reason Code field set to 'Busy' or 'Not Accepted'; and</w:t>
      </w:r>
    </w:p>
    <w:p w:rsidR="00B54636" w:rsidRPr="00B54636" w:rsidRDefault="00B54636" w:rsidP="00B54636">
      <w:pPr>
        <w:ind w:left="851" w:hanging="284"/>
      </w:pPr>
      <w:r w:rsidRPr="00B54636">
        <w:t xml:space="preserve">b. </w:t>
      </w:r>
      <w:r w:rsidRPr="00B54636">
        <w:tab/>
        <w:t>shall remain in 'U: Pre-established session not in use' state.</w:t>
      </w:r>
    </w:p>
    <w:p w:rsidR="00B54636" w:rsidRPr="00B54636" w:rsidRDefault="00B54636" w:rsidP="00B54636">
      <w:r w:rsidRPr="00B54636">
        <w:t>[TS 24.380, clause 9.2.2.3.4]</w:t>
      </w:r>
    </w:p>
    <w:p w:rsidR="00B54636" w:rsidRPr="00B54636" w:rsidRDefault="00B54636" w:rsidP="00B54636">
      <w:r w:rsidRPr="00B54636">
        <w:t>Upon reception of a Disconnect message the MCPTT client:</w:t>
      </w:r>
    </w:p>
    <w:p w:rsidR="00B54636" w:rsidRPr="00B54636" w:rsidRDefault="00B54636" w:rsidP="00B54636">
      <w:pPr>
        <w:ind w:left="568" w:hanging="284"/>
      </w:pPr>
      <w:r w:rsidRPr="00B54636">
        <w:t>1.</w:t>
      </w:r>
      <w:r w:rsidRPr="00B54636">
        <w:tab/>
        <w:t>if the first bit in the subtype of the Disconnect message is set to '1' (acknowledgement is required), shall send the Acknowledgement message with the Reason Code set to 'Accepted'; and</w:t>
      </w:r>
    </w:p>
    <w:p w:rsidR="00B54636" w:rsidRPr="00B54636" w:rsidRDefault="00B54636" w:rsidP="00B54636">
      <w:pPr>
        <w:ind w:left="568" w:hanging="284"/>
      </w:pPr>
      <w:r w:rsidRPr="00B54636">
        <w:t>2.</w:t>
      </w:r>
      <w:r w:rsidRPr="00B54636">
        <w:tab/>
        <w:t>shall remain in 'U: Pre-established session not in use' state.</w:t>
      </w:r>
    </w:p>
    <w:p w:rsidR="00B54636" w:rsidRPr="00B54636" w:rsidRDefault="00B54636" w:rsidP="00B54636">
      <w:r w:rsidRPr="00B54636">
        <w:t>[TS 24.380, clause 6.2.4.3.3]</w:t>
      </w:r>
    </w:p>
    <w:p w:rsidR="00B54636" w:rsidRPr="00B54636" w:rsidRDefault="00B54636" w:rsidP="00B54636">
      <w:r w:rsidRPr="00B54636">
        <w:t>Upon receiving the Floor Taken message, the floor participant:</w:t>
      </w:r>
    </w:p>
    <w:p w:rsidR="00B54636" w:rsidRPr="00B54636" w:rsidRDefault="00B54636" w:rsidP="00B54636">
      <w:pPr>
        <w:ind w:left="568" w:hanging="284"/>
      </w:pPr>
      <w:r w:rsidRPr="00B54636">
        <w:t>1.</w:t>
      </w:r>
      <w:r w:rsidRPr="00B54636">
        <w:tab/>
        <w:t>if the first bit in the subtype of the Floor Taken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'2' (Floor Taken);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may provide a floor taken notification to the user;</w:t>
      </w:r>
    </w:p>
    <w:p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rsidR="00B54636" w:rsidRPr="00B54636" w:rsidRDefault="00B54636" w:rsidP="00B54636">
      <w:pPr>
        <w:ind w:left="568" w:hanging="284"/>
      </w:pPr>
      <w:r w:rsidRPr="00B54636">
        <w:t>4.</w:t>
      </w:r>
      <w:r w:rsidRPr="00B54636">
        <w:tab/>
        <w:t>should start the optional timer T103 (End of RTP media); and</w:t>
      </w:r>
    </w:p>
    <w:p w:rsidR="00B54636" w:rsidRPr="00B54636" w:rsidRDefault="00B54636" w:rsidP="00B54636">
      <w:pPr>
        <w:ind w:left="568" w:hanging="284"/>
      </w:pPr>
      <w:r w:rsidRPr="00B54636">
        <w:t>5.</w:t>
      </w:r>
      <w:r w:rsidRPr="00B54636">
        <w:tab/>
        <w:t>shall remain in the 'U: has no permission' state.</w:t>
      </w:r>
    </w:p>
    <w:p w:rsidR="00B54636" w:rsidRPr="00B54636" w:rsidRDefault="00B54636">
      <w:pPr>
        <w:pStyle w:val="H6"/>
        <w:pPrChange w:id="7146" w:author="MCC160" w:date="2023-02-23T18:47:00Z">
          <w:pPr>
            <w:keepNext/>
            <w:keepLines/>
            <w:spacing w:before="120"/>
            <w:ind w:left="1985" w:hanging="1985"/>
          </w:pPr>
        </w:pPrChange>
      </w:pPr>
      <w:r w:rsidRPr="00B54636">
        <w:t>6.1.1.18.3</w:t>
      </w:r>
      <w:r w:rsidRPr="00B54636">
        <w:tab/>
        <w:t>Test description</w:t>
      </w:r>
    </w:p>
    <w:p w:rsidR="00B54636" w:rsidRPr="00B54636" w:rsidRDefault="00B54636">
      <w:pPr>
        <w:pStyle w:val="H6"/>
        <w:pPrChange w:id="7147" w:author="MCC160" w:date="2023-02-23T18:47:00Z">
          <w:pPr>
            <w:keepNext/>
            <w:keepLines/>
            <w:spacing w:before="120"/>
            <w:ind w:left="1985" w:hanging="1985"/>
          </w:pPr>
        </w:pPrChange>
      </w:pPr>
      <w:r w:rsidRPr="00B54636">
        <w:t>6.1.1.18.3.1</w:t>
      </w:r>
      <w:r w:rsidRPr="00B54636">
        <w:tab/>
        <w:t>Pre-test conditions</w:t>
      </w:r>
    </w:p>
    <w:p w:rsidR="00B54636" w:rsidRPr="00B54636" w:rsidRDefault="00B54636">
      <w:pPr>
        <w:pStyle w:val="H6"/>
        <w:pPrChange w:id="7148" w:author="MCC160" w:date="2023-02-23T18:47:00Z">
          <w:pPr>
            <w:keepNext/>
            <w:keepLines/>
            <w:spacing w:before="120"/>
            <w:ind w:left="1985" w:hanging="1985"/>
          </w:pPr>
        </w:pPrChange>
      </w:pPr>
      <w:r w:rsidRPr="00B54636">
        <w:t>System Simulator:</w:t>
      </w:r>
    </w:p>
    <w:p w:rsidR="00B54636" w:rsidRPr="00B54636" w:rsidRDefault="00B54636">
      <w:pPr>
        <w:pStyle w:val="B10"/>
        <w:pPrChange w:id="7149" w:author="MCC160" w:date="2023-02-23T18:47:00Z">
          <w:pPr>
            <w:ind w:left="568" w:hanging="284"/>
          </w:pPr>
        </w:pPrChange>
      </w:pPr>
      <w:r w:rsidRPr="00B54636">
        <w:t>-</w:t>
      </w:r>
      <w:r w:rsidRPr="00B54636">
        <w:tab/>
        <w:t>SS (MCPTT server)</w:t>
      </w:r>
    </w:p>
    <w:p w:rsidR="00B54636" w:rsidRPr="00B54636" w:rsidRDefault="00B54636">
      <w:pPr>
        <w:pStyle w:val="B10"/>
        <w:pPrChange w:id="7150" w:author="MCC160" w:date="2023-02-23T18:47: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7151" w:author="MCC160" w:date="2023-02-23T18:47:00Z">
          <w:pPr>
            <w:keepNext/>
            <w:keepLines/>
            <w:spacing w:before="120"/>
            <w:ind w:left="1985" w:hanging="1985"/>
          </w:pPr>
        </w:pPrChange>
      </w:pPr>
      <w:r w:rsidRPr="00B54636">
        <w:t>IUT:</w:t>
      </w:r>
    </w:p>
    <w:p w:rsidR="00B54636" w:rsidRPr="00B54636" w:rsidRDefault="00B54636">
      <w:pPr>
        <w:pStyle w:val="B10"/>
        <w:pPrChange w:id="7152" w:author="MCC160" w:date="2023-02-23T18:47:00Z">
          <w:pPr>
            <w:ind w:left="568" w:hanging="284"/>
          </w:pPr>
        </w:pPrChange>
      </w:pPr>
      <w:r w:rsidRPr="00B54636">
        <w:t>-</w:t>
      </w:r>
      <w:r w:rsidRPr="00B54636">
        <w:tab/>
        <w:t>UE (MCPTT client)</w:t>
      </w:r>
    </w:p>
    <w:p w:rsidR="00067051" w:rsidRPr="00874E7A" w:rsidRDefault="00067051" w:rsidP="00067051">
      <w:pPr>
        <w:pStyle w:val="B10"/>
        <w:rPr>
          <w:ins w:id="7153" w:author="MCC160" w:date="2023-01-17T10:35:00Z"/>
        </w:rPr>
      </w:pPr>
      <w:ins w:id="7154" w:author="MCC160" w:date="2023-01-17T10:35: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7155" w:author="MCC160" w:date="2023-01-17T10:35:00Z"/>
        </w:rPr>
        <w:pPrChange w:id="7156" w:author="MCC160" w:date="2023-02-23T18:47:00Z">
          <w:pPr>
            <w:ind w:left="568" w:hanging="284"/>
          </w:pPr>
        </w:pPrChange>
      </w:pPr>
      <w:del w:id="7157" w:author="MCC160" w:date="2023-01-17T10:35: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7158" w:author="MCC160" w:date="2023-02-23T18:47:00Z">
          <w:pPr>
            <w:keepNext/>
            <w:keepLines/>
            <w:spacing w:before="120"/>
            <w:ind w:left="1985" w:hanging="1985"/>
          </w:pPr>
        </w:pPrChange>
      </w:pPr>
      <w:r w:rsidRPr="00B54636">
        <w:t>Preamble:</w:t>
      </w:r>
    </w:p>
    <w:p w:rsidR="00E61C34" w:rsidRPr="00874E7A" w:rsidRDefault="00E61C34" w:rsidP="00E61C34">
      <w:pPr>
        <w:pStyle w:val="B10"/>
        <w:rPr>
          <w:ins w:id="7159" w:author="MCC160" w:date="2023-01-18T13:39:00Z"/>
        </w:rPr>
      </w:pPr>
      <w:ins w:id="7160" w:author="MCC160" w:date="2023-01-18T13:39:00Z">
        <w:r w:rsidRPr="00874E7A">
          <w:t>-</w:t>
        </w:r>
        <w:r w:rsidRPr="00874E7A">
          <w:tab/>
        </w:r>
        <w:r>
          <w:t xml:space="preserve">The UE has performed procedure </w:t>
        </w:r>
      </w:ins>
      <w:ins w:id="7161" w:author="MCC160" w:date="2023-01-18T14:02:00Z">
        <w:r w:rsidR="008754C1">
          <w:t>'</w:t>
        </w:r>
      </w:ins>
      <w:ins w:id="7162" w:author="MCC160" w:date="2023-01-18T13:39:00Z">
        <w:r>
          <w:t>MCPTT UE registration</w:t>
        </w:r>
      </w:ins>
      <w:ins w:id="7163" w:author="MCC160" w:date="2023-01-18T14:15:00Z">
        <w:r w:rsidR="006F6CCD">
          <w:t>'</w:t>
        </w:r>
      </w:ins>
      <w:ins w:id="7164" w:author="MCC160" w:date="2023-01-18T13:39:00Z">
        <w:r>
          <w:t xml:space="preserve"> as specified in TS 36.579-1 [2] clause 5.4.2.</w:t>
        </w:r>
      </w:ins>
    </w:p>
    <w:p w:rsidR="00E61C34" w:rsidRPr="00874E7A" w:rsidRDefault="00E61C34" w:rsidP="00E61C34">
      <w:pPr>
        <w:pStyle w:val="B10"/>
        <w:rPr>
          <w:ins w:id="7165" w:author="MCC160" w:date="2023-01-18T13:39:00Z"/>
        </w:rPr>
      </w:pPr>
      <w:ins w:id="7166" w:author="MCC160" w:date="2023-01-18T13:39:00Z">
        <w:r w:rsidRPr="00874E7A">
          <w:t>-</w:t>
        </w:r>
        <w:r w:rsidRPr="00874E7A">
          <w:tab/>
        </w:r>
        <w:r>
          <w:t xml:space="preserve">The UE has performed procedure </w:t>
        </w:r>
      </w:ins>
      <w:ins w:id="7167" w:author="MCC160" w:date="2023-01-18T14:02:00Z">
        <w:r w:rsidR="008754C1">
          <w:t>'</w:t>
        </w:r>
      </w:ins>
      <w:ins w:id="7168" w:author="MCC160" w:date="2023-01-18T13:39:00Z">
        <w:r>
          <w:t>MCX Authorization/Configuration and Key Generation</w:t>
        </w:r>
      </w:ins>
      <w:ins w:id="7169" w:author="MCC160" w:date="2023-01-18T14:15:00Z">
        <w:r w:rsidR="006F6CCD">
          <w:t>'</w:t>
        </w:r>
      </w:ins>
      <w:ins w:id="7170" w:author="MCC160" w:date="2023-01-18T13:39:00Z">
        <w:r>
          <w:t xml:space="preserve"> as specified in TS 36.579-1 [2] clause 5.3.2.</w:t>
        </w:r>
      </w:ins>
    </w:p>
    <w:p w:rsidR="005E3E01" w:rsidRPr="004E0A51" w:rsidRDefault="005E3E01">
      <w:pPr>
        <w:pStyle w:val="B10"/>
        <w:rPr>
          <w:ins w:id="7171" w:author="MCC160" w:date="2023-01-18T13:56:00Z"/>
        </w:rPr>
        <w:pPrChange w:id="7172" w:author="MCC160" w:date="2023-02-23T18:47:00Z">
          <w:pPr>
            <w:ind w:left="568" w:hanging="284"/>
          </w:pPr>
        </w:pPrChange>
      </w:pPr>
      <w:ins w:id="7173" w:author="MCC160" w:date="2023-01-18T13:56:00Z">
        <w:r w:rsidRPr="004E0A51">
          <w:t>-</w:t>
        </w:r>
        <w:r w:rsidRPr="004E0A51">
          <w:tab/>
        </w:r>
        <w:r>
          <w:t xml:space="preserve">The </w:t>
        </w:r>
        <w:r w:rsidRPr="0070565E">
          <w:t xml:space="preserve">UE has performed procedure </w:t>
        </w:r>
      </w:ins>
      <w:ins w:id="7174" w:author="MCC160" w:date="2023-01-18T14:02:00Z">
        <w:r w:rsidR="008754C1">
          <w:t>'</w:t>
        </w:r>
      </w:ins>
      <w:ins w:id="7175" w:author="MCC160" w:date="2023-01-18T13:56:00Z">
        <w:r w:rsidRPr="004E0A51">
          <w:t>MC</w:t>
        </w:r>
        <w:r>
          <w:t>X</w:t>
        </w:r>
        <w:r w:rsidRPr="004E0A51">
          <w:t xml:space="preserve"> pre-established session establishment</w:t>
        </w:r>
      </w:ins>
      <w:ins w:id="7176" w:author="MCC160" w:date="2023-01-18T14:15:00Z">
        <w:r w:rsidR="006F6CCD">
          <w:t>'</w:t>
        </w:r>
      </w:ins>
      <w:ins w:id="7177" w:author="MCC160" w:date="2023-01-18T13:56:00Z">
        <w:r w:rsidRPr="004E0A51">
          <w:t xml:space="preserve"> as specified in TS 36.579-1 [2] clause 5.3.3.</w:t>
        </w:r>
      </w:ins>
    </w:p>
    <w:p w:rsidR="00B54636" w:rsidRPr="00B54636" w:rsidDel="00E61C34" w:rsidRDefault="00B54636">
      <w:pPr>
        <w:pStyle w:val="B10"/>
        <w:rPr>
          <w:del w:id="7178" w:author="MCC160" w:date="2023-01-18T13:39:00Z"/>
        </w:rPr>
        <w:pPrChange w:id="7179" w:author="MCC160" w:date="2023-02-23T18:47:00Z">
          <w:pPr>
            <w:ind w:left="568" w:hanging="284"/>
          </w:pPr>
        </w:pPrChange>
      </w:pPr>
      <w:del w:id="7180" w:author="MCC160" w:date="2023-01-18T13:39: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7181" w:author="MCC160" w:date="2023-01-18T13:39:00Z"/>
        </w:rPr>
        <w:pPrChange w:id="7182" w:author="MCC160" w:date="2023-02-23T18:47:00Z">
          <w:pPr>
            <w:ind w:left="568" w:hanging="284"/>
          </w:pPr>
        </w:pPrChange>
      </w:pPr>
      <w:del w:id="7183" w:author="MCC160" w:date="2023-01-18T13:39: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Del="009A7060" w:rsidRDefault="00B54636">
      <w:pPr>
        <w:pStyle w:val="B10"/>
        <w:rPr>
          <w:del w:id="7184" w:author="MCC160" w:date="2023-01-18T14:22:00Z"/>
        </w:rPr>
        <w:pPrChange w:id="7185" w:author="MCC160" w:date="2023-02-23T18:47:00Z">
          <w:pPr>
            <w:ind w:left="568" w:hanging="284"/>
          </w:pPr>
        </w:pPrChange>
      </w:pPr>
      <w:del w:id="7186" w:author="MCC160" w:date="2023-01-18T14:22:00Z">
        <w:r w:rsidRPr="00B54636" w:rsidDel="009A7060">
          <w:delText>-</w:delText>
        </w:r>
        <w:r w:rsidRPr="00B54636" w:rsidDel="009A7060">
          <w:tab/>
          <w:delText>The MCPTT User performs the procedure for MCPTT pre-established session establishment CO as specified in TS 36.579-1 [2], subclause 5.3.3.</w:delText>
        </w:r>
      </w:del>
    </w:p>
    <w:p w:rsidR="00B54636" w:rsidRPr="00B54636" w:rsidRDefault="00B54636">
      <w:pPr>
        <w:pStyle w:val="B10"/>
        <w:pPrChange w:id="7187" w:author="MCC160" w:date="2023-02-23T18:47:00Z">
          <w:pPr>
            <w:ind w:left="568" w:hanging="284"/>
          </w:pPr>
        </w:pPrChange>
      </w:pPr>
      <w:r w:rsidRPr="00B54636">
        <w:t>-</w:t>
      </w:r>
      <w:r w:rsidRPr="00B54636">
        <w:tab/>
        <w:t>UE States at the end of the preamble</w:t>
      </w:r>
    </w:p>
    <w:p w:rsidR="00B54636" w:rsidRPr="00B54636" w:rsidRDefault="00B54636">
      <w:pPr>
        <w:pStyle w:val="B2"/>
        <w:pPrChange w:id="7188" w:author="MCC160" w:date="2023-02-23T18:47:00Z">
          <w:pPr>
            <w:ind w:left="851" w:hanging="284"/>
          </w:pPr>
        </w:pPrChange>
      </w:pPr>
      <w:r w:rsidRPr="00B54636">
        <w:t>-</w:t>
      </w:r>
      <w:r w:rsidRPr="00B54636">
        <w:tab/>
        <w:t>The UE is in E-UTRA Registered, Idle Mode state.</w:t>
      </w:r>
    </w:p>
    <w:p w:rsidR="00B54636" w:rsidRPr="00B54636" w:rsidRDefault="00B54636">
      <w:pPr>
        <w:pStyle w:val="B2"/>
        <w:pPrChange w:id="7189" w:author="MCC160" w:date="2023-02-23T18:47:00Z">
          <w:pPr>
            <w:ind w:left="851" w:hanging="284"/>
          </w:pPr>
        </w:pPrChange>
      </w:pPr>
      <w:r w:rsidRPr="00B54636">
        <w:t>-</w:t>
      </w:r>
      <w:r w:rsidRPr="00B54636">
        <w:tab/>
        <w:t>The MCPTT Client Application has been activated and User has registered-in as the MCPTT User with the Server as active user at the Client.</w:t>
      </w:r>
    </w:p>
    <w:p w:rsidR="00167FCF" w:rsidRDefault="00167FCF" w:rsidP="00167FCF">
      <w:pPr>
        <w:pStyle w:val="H6"/>
      </w:pPr>
      <w:r>
        <w:t>6.1.1.18.3.2</w:t>
      </w:r>
      <w:r>
        <w:tab/>
        <w:t>Test procedure sequence</w:t>
      </w:r>
    </w:p>
    <w:p w:rsidR="00167FCF" w:rsidRDefault="00167FCF" w:rsidP="00167FCF">
      <w:pPr>
        <w:pStyle w:val="TH"/>
      </w:pPr>
      <w:r>
        <w:t>Table 6.1.1.18.3.2-1: Main Behaviour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90" w:author="MCC160" w:date="2023-01-25T16:48:00Z">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3969"/>
        <w:gridCol w:w="709"/>
        <w:gridCol w:w="2977"/>
        <w:gridCol w:w="567"/>
        <w:gridCol w:w="850"/>
        <w:tblGridChange w:id="7191">
          <w:tblGrid>
            <w:gridCol w:w="649"/>
            <w:gridCol w:w="3970"/>
            <w:gridCol w:w="156"/>
            <w:gridCol w:w="553"/>
            <w:gridCol w:w="1526"/>
            <w:gridCol w:w="1382"/>
            <w:gridCol w:w="70"/>
            <w:gridCol w:w="549"/>
            <w:gridCol w:w="18"/>
            <w:gridCol w:w="375"/>
            <w:gridCol w:w="517"/>
            <w:gridCol w:w="11"/>
          </w:tblGrid>
        </w:tblGridChange>
      </w:tblGrid>
      <w:tr w:rsidR="0061015F" w:rsidTr="00E27CD7">
        <w:tc>
          <w:tcPr>
            <w:tcW w:w="704" w:type="dxa"/>
            <w:tcBorders>
              <w:top w:val="single" w:sz="4" w:space="0" w:color="auto"/>
              <w:left w:val="single" w:sz="4" w:space="0" w:color="auto"/>
              <w:bottom w:val="nil"/>
              <w:right w:val="single" w:sz="4" w:space="0" w:color="auto"/>
            </w:tcBorders>
            <w:hideMark/>
            <w:tcPrChange w:id="7192" w:author="MCC160" w:date="2023-01-25T16:48:00Z">
              <w:tcPr>
                <w:tcW w:w="562" w:type="dxa"/>
                <w:gridSpan w:val="3"/>
                <w:tcBorders>
                  <w:top w:val="single" w:sz="4" w:space="0" w:color="auto"/>
                  <w:left w:val="single" w:sz="4" w:space="0" w:color="auto"/>
                  <w:bottom w:val="nil"/>
                  <w:right w:val="single" w:sz="4" w:space="0" w:color="auto"/>
                </w:tcBorders>
                <w:hideMark/>
              </w:tcPr>
            </w:tcPrChange>
          </w:tcPr>
          <w:p w:rsidR="00167FCF" w:rsidRDefault="00167FCF" w:rsidP="00B2553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Change w:id="7193" w:author="MCC160" w:date="2023-01-25T16:48:00Z">
              <w:tcPr>
                <w:tcW w:w="4111" w:type="dxa"/>
                <w:gridSpan w:val="2"/>
                <w:tcBorders>
                  <w:top w:val="single" w:sz="4" w:space="0" w:color="auto"/>
                  <w:left w:val="single" w:sz="4" w:space="0" w:color="auto"/>
                  <w:bottom w:val="nil"/>
                  <w:right w:val="single" w:sz="4" w:space="0" w:color="auto"/>
                </w:tcBorders>
                <w:hideMark/>
              </w:tcPr>
            </w:tcPrChange>
          </w:tcPr>
          <w:p w:rsidR="00167FCF" w:rsidRDefault="00167FCF" w:rsidP="00B2553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Change w:id="7194" w:author="MCC160" w:date="2023-01-25T16:48:00Z">
              <w:tcPr>
                <w:tcW w:w="3686" w:type="dxa"/>
                <w:gridSpan w:val="3"/>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Change w:id="7195" w:author="MCC160" w:date="2023-01-25T16:48:00Z">
              <w:tcPr>
                <w:tcW w:w="567" w:type="dxa"/>
                <w:gridSpan w:val="2"/>
                <w:tcBorders>
                  <w:top w:val="single" w:sz="4" w:space="0" w:color="auto"/>
                  <w:left w:val="single" w:sz="4" w:space="0" w:color="auto"/>
                  <w:bottom w:val="nil"/>
                  <w:right w:val="single" w:sz="4" w:space="0" w:color="auto"/>
                </w:tcBorders>
                <w:hideMark/>
              </w:tcPr>
            </w:tcPrChange>
          </w:tcPr>
          <w:p w:rsidR="00167FCF" w:rsidRDefault="00167FCF" w:rsidP="00B25534">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Change w:id="7196" w:author="MCC160" w:date="2023-01-25T16:48:00Z">
              <w:tcPr>
                <w:tcW w:w="850" w:type="dxa"/>
                <w:gridSpan w:val="2"/>
                <w:tcBorders>
                  <w:top w:val="single" w:sz="4" w:space="0" w:color="auto"/>
                  <w:left w:val="single" w:sz="4" w:space="0" w:color="auto"/>
                  <w:bottom w:val="nil"/>
                  <w:right w:val="single" w:sz="4" w:space="0" w:color="auto"/>
                </w:tcBorders>
                <w:hideMark/>
              </w:tcPr>
            </w:tcPrChange>
          </w:tcPr>
          <w:p w:rsidR="00167FCF" w:rsidRDefault="00167FCF" w:rsidP="00B25534">
            <w:pPr>
              <w:pStyle w:val="TAH"/>
              <w:rPr>
                <w:lang w:val="fr-FR"/>
              </w:rPr>
            </w:pPr>
            <w:r>
              <w:rPr>
                <w:lang w:val="fr-FR"/>
              </w:rPr>
              <w:t>Verdict</w:t>
            </w:r>
          </w:p>
        </w:tc>
      </w:tr>
      <w:tr w:rsidR="0061015F" w:rsidTr="00E27CD7">
        <w:tc>
          <w:tcPr>
            <w:tcW w:w="704" w:type="dxa"/>
            <w:tcBorders>
              <w:top w:val="nil"/>
              <w:left w:val="single" w:sz="4" w:space="0" w:color="auto"/>
              <w:bottom w:val="single" w:sz="4" w:space="0" w:color="auto"/>
              <w:right w:val="single" w:sz="4" w:space="0" w:color="auto"/>
            </w:tcBorders>
            <w:tcPrChange w:id="7197" w:author="MCC160" w:date="2023-01-25T16:48:00Z">
              <w:tcPr>
                <w:tcW w:w="562" w:type="dxa"/>
                <w:gridSpan w:val="3"/>
                <w:tcBorders>
                  <w:top w:val="nil"/>
                  <w:left w:val="single" w:sz="4" w:space="0" w:color="auto"/>
                  <w:bottom w:val="single" w:sz="4" w:space="0" w:color="auto"/>
                  <w:right w:val="single" w:sz="4" w:space="0" w:color="auto"/>
                </w:tcBorders>
              </w:tcPr>
            </w:tcPrChange>
          </w:tcPr>
          <w:p w:rsidR="00167FCF" w:rsidRDefault="00167FCF" w:rsidP="00B25534">
            <w:pPr>
              <w:pStyle w:val="TAH"/>
              <w:rPr>
                <w:lang w:val="fr-FR"/>
              </w:rPr>
            </w:pPr>
          </w:p>
        </w:tc>
        <w:tc>
          <w:tcPr>
            <w:tcW w:w="3969" w:type="dxa"/>
            <w:tcBorders>
              <w:top w:val="nil"/>
              <w:left w:val="single" w:sz="4" w:space="0" w:color="auto"/>
              <w:bottom w:val="single" w:sz="4" w:space="0" w:color="auto"/>
              <w:right w:val="single" w:sz="4" w:space="0" w:color="auto"/>
            </w:tcBorders>
            <w:tcPrChange w:id="7198" w:author="MCC160" w:date="2023-01-25T16:48:00Z">
              <w:tcPr>
                <w:tcW w:w="4111" w:type="dxa"/>
                <w:gridSpan w:val="2"/>
                <w:tcBorders>
                  <w:top w:val="nil"/>
                  <w:left w:val="single" w:sz="4" w:space="0" w:color="auto"/>
                  <w:bottom w:val="single" w:sz="4" w:space="0" w:color="auto"/>
                  <w:right w:val="single" w:sz="4" w:space="0" w:color="auto"/>
                </w:tcBorders>
              </w:tcPr>
            </w:tcPrChange>
          </w:tcPr>
          <w:p w:rsidR="00167FCF" w:rsidRDefault="00167FCF" w:rsidP="00B2553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Change w:id="7199" w:author="MCC160" w:date="2023-01-25T16:48:00Z">
              <w:tcPr>
                <w:tcW w:w="2645" w:type="dxa"/>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Change w:id="7200" w:author="MCC160" w:date="2023-01-25T16:48:00Z">
              <w:tcPr>
                <w:tcW w:w="1041"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Change w:id="7201" w:author="MCC160" w:date="2023-01-25T16:48:00Z">
              <w:tcPr>
                <w:tcW w:w="567" w:type="dxa"/>
                <w:gridSpan w:val="2"/>
                <w:tcBorders>
                  <w:top w:val="nil"/>
                  <w:left w:val="single" w:sz="4" w:space="0" w:color="auto"/>
                  <w:bottom w:val="single" w:sz="4" w:space="0" w:color="auto"/>
                  <w:right w:val="single" w:sz="4" w:space="0" w:color="auto"/>
                </w:tcBorders>
              </w:tcPr>
            </w:tcPrChange>
          </w:tcPr>
          <w:p w:rsidR="00167FCF" w:rsidRDefault="00167FCF" w:rsidP="00B25534">
            <w:pPr>
              <w:pStyle w:val="TAH"/>
              <w:rPr>
                <w:lang w:val="fr-FR"/>
              </w:rPr>
            </w:pPr>
          </w:p>
        </w:tc>
        <w:tc>
          <w:tcPr>
            <w:tcW w:w="850" w:type="dxa"/>
            <w:tcBorders>
              <w:top w:val="nil"/>
              <w:left w:val="single" w:sz="4" w:space="0" w:color="auto"/>
              <w:bottom w:val="single" w:sz="4" w:space="0" w:color="auto"/>
              <w:right w:val="single" w:sz="4" w:space="0" w:color="auto"/>
            </w:tcBorders>
            <w:tcPrChange w:id="7202" w:author="MCC160" w:date="2023-01-25T16:48:00Z">
              <w:tcPr>
                <w:tcW w:w="850" w:type="dxa"/>
                <w:gridSpan w:val="2"/>
                <w:tcBorders>
                  <w:top w:val="nil"/>
                  <w:left w:val="single" w:sz="4" w:space="0" w:color="auto"/>
                  <w:bottom w:val="single" w:sz="4" w:space="0" w:color="auto"/>
                  <w:right w:val="single" w:sz="4" w:space="0" w:color="auto"/>
                </w:tcBorders>
              </w:tcPr>
            </w:tcPrChange>
          </w:tcPr>
          <w:p w:rsidR="00167FCF" w:rsidRDefault="00167FCF" w:rsidP="00B25534">
            <w:pPr>
              <w:pStyle w:val="TAH"/>
              <w:rPr>
                <w:lang w:val="fr-FR"/>
              </w:rPr>
            </w:pPr>
          </w:p>
        </w:tc>
      </w:tr>
      <w:tr w:rsidR="00167FCF" w:rsidTr="00E27CD7">
        <w:tblPrEx>
          <w:tblPrExChange w:id="7203" w:author="MCC160" w:date="2023-01-25T16:48:00Z">
            <w:tblPrEx>
              <w:tblW w:w="9765" w:type="dxa"/>
            </w:tblPrEx>
          </w:tblPrExChange>
        </w:tblPrEx>
        <w:trPr>
          <w:trPrChange w:id="7204"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7205"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Change w:id="7206"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L"/>
              <w:rPr>
                <w:szCs w:val="18"/>
                <w:lang w:val="fr-FR"/>
              </w:rPr>
            </w:pPr>
            <w:r>
              <w:rPr>
                <w:szCs w:val="18"/>
                <w:lang w:val="fr-FR"/>
              </w:rPr>
              <w:t xml:space="preserve">Check: </w:t>
            </w:r>
            <w:del w:id="7207" w:author="MCC160" w:date="2023-01-19T10:08:00Z">
              <w:r w:rsidDel="00167FCF">
                <w:rPr>
                  <w:szCs w:val="18"/>
                  <w:lang w:val="fr-FR"/>
                </w:rPr>
                <w:delText>Is the p</w:delText>
              </w:r>
              <w:r w:rsidDel="00167FCF">
                <w:rPr>
                  <w:lang w:val="fr-FR"/>
                </w:rPr>
                <w:delText xml:space="preserve">rocedure for </w:delText>
              </w:r>
            </w:del>
            <w:ins w:id="7208" w:author="MCC160" w:date="2023-01-19T10:08:00Z">
              <w:r w:rsidRPr="00167FCF">
                <w:rPr>
                  <w:lang w:val="fr-FR"/>
                </w:rPr>
                <w:t>Does the UE (MCPTT client) correctly perform procedure '</w:t>
              </w:r>
            </w:ins>
            <w:r>
              <w:rPr>
                <w:lang w:val="fr-FR"/>
              </w:rPr>
              <w:t xml:space="preserve">MCPTT CT </w:t>
            </w:r>
            <w:del w:id="7209" w:author="MCC160" w:date="2023-01-19T10:09:00Z">
              <w:r w:rsidDel="00032471">
                <w:rPr>
                  <w:lang w:val="fr-FR"/>
                </w:rPr>
                <w:delText xml:space="preserve">Group </w:delText>
              </w:r>
            </w:del>
            <w:r>
              <w:rPr>
                <w:lang w:val="fr-FR"/>
              </w:rPr>
              <w:t>Call establishment using a pre-established session</w:t>
            </w:r>
            <w:ins w:id="7210" w:author="MCC160" w:date="2023-01-19T10:08:00Z">
              <w:r>
                <w:rPr>
                  <w:lang w:val="fr-FR"/>
                </w:rPr>
                <w:t>'</w:t>
              </w:r>
            </w:ins>
            <w:r>
              <w:rPr>
                <w:lang w:val="fr-FR"/>
              </w:rPr>
              <w:t xml:space="preserve"> as described in TS 36.579-1 [2] Table 5.3A.8.3-1</w:t>
            </w:r>
            <w:del w:id="7211" w:author="MCC160" w:date="2023-01-19T10:09:00Z">
              <w:r w:rsidDel="00032471">
                <w:rPr>
                  <w:lang w:val="fr-FR"/>
                </w:rPr>
                <w:delText xml:space="preserve"> correctly performed</w:delText>
              </w:r>
            </w:del>
            <w:r>
              <w:rPr>
                <w:lang w:val="fr-FR"/>
              </w:rPr>
              <w:t>?</w:t>
            </w:r>
          </w:p>
        </w:tc>
        <w:tc>
          <w:tcPr>
            <w:tcW w:w="709" w:type="dxa"/>
            <w:tcBorders>
              <w:top w:val="single" w:sz="4" w:space="0" w:color="auto"/>
              <w:left w:val="single" w:sz="4" w:space="0" w:color="auto"/>
              <w:bottom w:val="single" w:sz="4" w:space="0" w:color="auto"/>
              <w:right w:val="single" w:sz="4" w:space="0" w:color="auto"/>
            </w:tcBorders>
            <w:hideMark/>
            <w:tcPrChange w:id="7212"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7213"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7214"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1</w:t>
            </w:r>
          </w:p>
        </w:tc>
        <w:tc>
          <w:tcPr>
            <w:tcW w:w="850" w:type="dxa"/>
            <w:tcBorders>
              <w:top w:val="single" w:sz="4" w:space="0" w:color="auto"/>
              <w:left w:val="single" w:sz="4" w:space="0" w:color="auto"/>
              <w:bottom w:val="single" w:sz="4" w:space="0" w:color="auto"/>
              <w:right w:val="single" w:sz="4" w:space="0" w:color="auto"/>
            </w:tcBorders>
            <w:hideMark/>
            <w:tcPrChange w:id="7215"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P</w:t>
            </w:r>
          </w:p>
        </w:tc>
      </w:tr>
      <w:tr w:rsidR="00167FCF" w:rsidTr="00E27CD7">
        <w:tblPrEx>
          <w:tblPrExChange w:id="7216" w:author="MCC160" w:date="2023-01-25T16:48:00Z">
            <w:tblPrEx>
              <w:tblW w:w="9765" w:type="dxa"/>
            </w:tblPrEx>
          </w:tblPrExChange>
        </w:tblPrEx>
        <w:trPr>
          <w:trPrChange w:id="7217"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7218"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rFonts w:cs="Arial"/>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Change w:id="7219"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Change w:id="7220"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7221"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7222"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Change w:id="7223"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w:t>
            </w:r>
          </w:p>
        </w:tc>
      </w:tr>
      <w:tr w:rsidR="00167FCF" w:rsidTr="00E27CD7">
        <w:tblPrEx>
          <w:tblPrExChange w:id="7224" w:author="MCC160" w:date="2023-01-25T16:48:00Z">
            <w:tblPrEx>
              <w:tblW w:w="9765" w:type="dxa"/>
            </w:tblPrEx>
          </w:tblPrExChange>
        </w:tblPrEx>
        <w:trPr>
          <w:trPrChange w:id="7225"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7226"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Change w:id="7227"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L"/>
              <w:rPr>
                <w:lang w:val="fr-FR"/>
              </w:rPr>
            </w:pPr>
            <w:r>
              <w:rPr>
                <w:lang w:val="fr-FR"/>
              </w:rPr>
              <w:t>The SS sends a Floor Taken message with</w:t>
            </w:r>
            <w:del w:id="7228" w:author="MCC160" w:date="2023-01-19T10:09:00Z">
              <w:r w:rsidDel="00032471">
                <w:rPr>
                  <w:lang w:val="fr-FR"/>
                </w:rPr>
                <w:delText xml:space="preserve"> no acknowledgement required and</w:delText>
              </w:r>
            </w:del>
            <w:r>
              <w:rPr>
                <w:lang w:val="fr-FR"/>
              </w:rPr>
              <w:t xml:space="preserve"> the B-bit set to </w:t>
            </w:r>
            <w:del w:id="7229" w:author="MCC160" w:date="2023-01-19T10:10:00Z">
              <w:r w:rsidDel="00032471">
                <w:rPr>
                  <w:lang w:val="fr-FR"/>
                </w:rPr>
                <w:delText>‘</w:delText>
              </w:r>
            </w:del>
            <w:ins w:id="7230" w:author="MCC160" w:date="2023-01-19T10:10:00Z">
              <w:r w:rsidR="00032471">
                <w:rPr>
                  <w:lang w:val="fr-FR"/>
                </w:rPr>
                <w:t>'</w:t>
              </w:r>
            </w:ins>
            <w:r>
              <w:rPr>
                <w:lang w:val="fr-FR"/>
              </w:rPr>
              <w:t>1</w:t>
            </w:r>
            <w:ins w:id="7231" w:author="MCC160" w:date="2023-01-19T10:09:00Z">
              <w:r w:rsidR="00032471">
                <w:rPr>
                  <w:lang w:val="fr-FR"/>
                </w:rPr>
                <w:t>'</w:t>
              </w:r>
            </w:ins>
            <w:del w:id="7232" w:author="MCC160" w:date="2023-01-19T10:09:00Z">
              <w:r w:rsidDel="00032471">
                <w:rPr>
                  <w:lang w:val="fr-FR"/>
                </w:rPr>
                <w:delText>’</w:delText>
              </w:r>
            </w:del>
            <w:r>
              <w:rPr>
                <w:lang w:val="fr-FR"/>
              </w:rPr>
              <w:t xml:space="preserve"> (broadcast group call)</w:t>
            </w:r>
          </w:p>
        </w:tc>
        <w:tc>
          <w:tcPr>
            <w:tcW w:w="709" w:type="dxa"/>
            <w:tcBorders>
              <w:top w:val="single" w:sz="4" w:space="0" w:color="auto"/>
              <w:left w:val="single" w:sz="4" w:space="0" w:color="auto"/>
              <w:bottom w:val="single" w:sz="4" w:space="0" w:color="auto"/>
              <w:right w:val="single" w:sz="4" w:space="0" w:color="auto"/>
            </w:tcBorders>
            <w:hideMark/>
            <w:tcPrChange w:id="7233"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&lt;--</w:t>
            </w:r>
          </w:p>
        </w:tc>
        <w:tc>
          <w:tcPr>
            <w:tcW w:w="2977" w:type="dxa"/>
            <w:tcBorders>
              <w:top w:val="single" w:sz="4" w:space="0" w:color="auto"/>
              <w:left w:val="single" w:sz="4" w:space="0" w:color="auto"/>
              <w:bottom w:val="single" w:sz="4" w:space="0" w:color="auto"/>
              <w:right w:val="single" w:sz="4" w:space="0" w:color="auto"/>
            </w:tcBorders>
            <w:hideMark/>
            <w:tcPrChange w:id="7234"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L"/>
              <w:rPr>
                <w:lang w:val="fr-FR"/>
              </w:rPr>
            </w:pPr>
            <w:r>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Change w:id="7235"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Change w:id="7236"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w:t>
            </w:r>
          </w:p>
        </w:tc>
      </w:tr>
      <w:tr w:rsidR="00167FCF" w:rsidTr="00E27CD7">
        <w:tblPrEx>
          <w:tblPrExChange w:id="7237" w:author="MCC160" w:date="2023-01-25T16:48:00Z">
            <w:tblPrEx>
              <w:tblW w:w="9765" w:type="dxa"/>
            </w:tblPrEx>
          </w:tblPrExChange>
        </w:tblPrEx>
        <w:trPr>
          <w:trPrChange w:id="7238"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7239"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Change w:id="7240"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rsidR="00032471" w:rsidRPr="00032471" w:rsidRDefault="00032471" w:rsidP="00032471">
            <w:pPr>
              <w:pStyle w:val="TAL"/>
              <w:rPr>
                <w:ins w:id="7241" w:author="MCC160" w:date="2023-01-19T10:10:00Z"/>
                <w:lang w:val="fr-FR"/>
              </w:rPr>
            </w:pPr>
            <w:ins w:id="7242" w:author="MCC160" w:date="2023-01-19T10:10:00Z">
              <w:r w:rsidRPr="00032471">
                <w:rPr>
                  <w:lang w:val="fr-FR"/>
                </w:rPr>
                <w:t>Check: Does the UE (MCPTT client) provide notification to the user indicating a broadcast call?</w:t>
              </w:r>
            </w:ins>
          </w:p>
          <w:p w:rsidR="00167FCF" w:rsidRDefault="00032471" w:rsidP="00032471">
            <w:pPr>
              <w:pStyle w:val="TAL"/>
              <w:rPr>
                <w:lang w:val="fr-FR"/>
              </w:rPr>
            </w:pPr>
            <w:ins w:id="7243" w:author="MCC160" w:date="2023-01-19T10:10:00Z">
              <w:r w:rsidRPr="00032471">
                <w:rPr>
                  <w:lang w:val="fr-FR"/>
                </w:rPr>
                <w:t>(NOTE 1)</w:t>
              </w:r>
            </w:ins>
            <w:del w:id="7244" w:author="MCC160" w:date="2023-01-19T10:10:00Z">
              <w:r w:rsidR="00167FCF" w:rsidDel="00032471">
                <w:rPr>
                  <w:lang w:val="fr-FR"/>
                </w:rPr>
                <w:delText>Check: Does the MCPTT Client provide notification indicating broadcast call to the MCPTT User? 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7245"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7246"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7247"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2</w:t>
            </w:r>
          </w:p>
        </w:tc>
        <w:tc>
          <w:tcPr>
            <w:tcW w:w="850" w:type="dxa"/>
            <w:tcBorders>
              <w:top w:val="single" w:sz="4" w:space="0" w:color="auto"/>
              <w:left w:val="single" w:sz="4" w:space="0" w:color="auto"/>
              <w:bottom w:val="single" w:sz="4" w:space="0" w:color="auto"/>
              <w:right w:val="single" w:sz="4" w:space="0" w:color="auto"/>
            </w:tcBorders>
            <w:hideMark/>
            <w:tcPrChange w:id="7248"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P</w:t>
            </w:r>
          </w:p>
        </w:tc>
      </w:tr>
      <w:tr w:rsidR="00167FCF" w:rsidTr="00E27CD7">
        <w:tblPrEx>
          <w:tblPrExChange w:id="7249" w:author="MCC160" w:date="2023-01-25T16:48:00Z">
            <w:tblPrEx>
              <w:tblW w:w="9765" w:type="dxa"/>
            </w:tblPrEx>
          </w:tblPrExChange>
        </w:tblPrEx>
        <w:trPr>
          <w:trPrChange w:id="7250"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hideMark/>
            <w:tcPrChange w:id="7251"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rFonts w:cs="Arial"/>
                <w:lang w:val="fr-FR"/>
              </w:rPr>
            </w:pPr>
            <w:r>
              <w:rPr>
                <w:rFonts w:cs="Arial"/>
                <w:lang w:val="fr-FR"/>
              </w:rPr>
              <w:t>5</w:t>
            </w:r>
          </w:p>
        </w:tc>
        <w:tc>
          <w:tcPr>
            <w:tcW w:w="3969" w:type="dxa"/>
            <w:tcBorders>
              <w:top w:val="single" w:sz="4" w:space="0" w:color="auto"/>
              <w:left w:val="single" w:sz="4" w:space="0" w:color="auto"/>
              <w:bottom w:val="single" w:sz="4" w:space="0" w:color="auto"/>
              <w:right w:val="single" w:sz="4" w:space="0" w:color="auto"/>
            </w:tcBorders>
            <w:hideMark/>
            <w:tcPrChange w:id="7252"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L"/>
              <w:rPr>
                <w:lang w:val="fr-FR"/>
              </w:rPr>
            </w:pPr>
            <w:r>
              <w:rPr>
                <w:lang w:val="fr-FR"/>
              </w:rPr>
              <w:t xml:space="preserve">Check: </w:t>
            </w:r>
            <w:del w:id="7253" w:author="MCC160" w:date="2023-01-19T10:11:00Z">
              <w:r w:rsidDel="00032471">
                <w:rPr>
                  <w:lang w:val="fr-FR"/>
                </w:rPr>
                <w:delText xml:space="preserve">Is the procedure for </w:delText>
              </w:r>
            </w:del>
            <w:ins w:id="7254" w:author="MCC160" w:date="2023-01-19T10:11:00Z">
              <w:r w:rsidR="00032471" w:rsidRPr="00032471">
                <w:rPr>
                  <w:lang w:val="fr-FR"/>
                </w:rPr>
                <w:t>Does the UE (MCPTT client) correctly perform procedure '</w:t>
              </w:r>
            </w:ins>
            <w:r>
              <w:rPr>
                <w:lang w:val="fr-FR"/>
              </w:rPr>
              <w:t>MCPTT CT call release keeping the pre-established session</w:t>
            </w:r>
            <w:ins w:id="7255" w:author="MCC160" w:date="2023-01-19T10:11:00Z">
              <w:r w:rsidR="00032471">
                <w:rPr>
                  <w:lang w:val="fr-FR"/>
                </w:rPr>
                <w:t>'</w:t>
              </w:r>
            </w:ins>
            <w:r>
              <w:rPr>
                <w:lang w:val="fr-FR"/>
              </w:rPr>
              <w:t xml:space="preserve"> as described in TS 36.579-1 [2]</w:t>
            </w:r>
            <w:del w:id="7256" w:author="MCC160" w:date="2023-01-19T10:12:00Z">
              <w:r w:rsidDel="00032471">
                <w:rPr>
                  <w:lang w:val="fr-FR"/>
                </w:rPr>
                <w:delText>,</w:delText>
              </w:r>
            </w:del>
            <w:r>
              <w:rPr>
                <w:lang w:val="fr-FR"/>
              </w:rPr>
              <w:t xml:space="preserve"> Table 5.3A.5.3-1</w:t>
            </w:r>
            <w:del w:id="7257" w:author="MCC160" w:date="2023-01-19T10:11:00Z">
              <w:r w:rsidDel="00032471">
                <w:rPr>
                  <w:lang w:val="fr-FR"/>
                </w:rPr>
                <w:delText xml:space="preserve"> correctly performed</w:delText>
              </w:r>
            </w:del>
            <w:r>
              <w:rPr>
                <w:lang w:val="fr-FR"/>
              </w:rPr>
              <w:t>?</w:t>
            </w:r>
          </w:p>
        </w:tc>
        <w:tc>
          <w:tcPr>
            <w:tcW w:w="709" w:type="dxa"/>
            <w:tcBorders>
              <w:top w:val="single" w:sz="4" w:space="0" w:color="auto"/>
              <w:left w:val="single" w:sz="4" w:space="0" w:color="auto"/>
              <w:bottom w:val="single" w:sz="4" w:space="0" w:color="auto"/>
              <w:right w:val="single" w:sz="4" w:space="0" w:color="auto"/>
            </w:tcBorders>
            <w:hideMark/>
            <w:tcPrChange w:id="7258"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Change w:id="7259"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Change w:id="7260"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3</w:t>
            </w:r>
          </w:p>
        </w:tc>
        <w:tc>
          <w:tcPr>
            <w:tcW w:w="850" w:type="dxa"/>
            <w:tcBorders>
              <w:top w:val="single" w:sz="4" w:space="0" w:color="auto"/>
              <w:left w:val="single" w:sz="4" w:space="0" w:color="auto"/>
              <w:bottom w:val="single" w:sz="4" w:space="0" w:color="auto"/>
              <w:right w:val="single" w:sz="4" w:space="0" w:color="auto"/>
            </w:tcBorders>
            <w:hideMark/>
            <w:tcPrChange w:id="7261"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rsidR="00167FCF" w:rsidRDefault="00167FCF" w:rsidP="00B25534">
            <w:pPr>
              <w:pStyle w:val="TAC"/>
              <w:rPr>
                <w:lang w:val="fr-FR"/>
              </w:rPr>
            </w:pPr>
            <w:r>
              <w:rPr>
                <w:lang w:val="fr-FR"/>
              </w:rPr>
              <w:t>P</w:t>
            </w:r>
          </w:p>
        </w:tc>
      </w:tr>
      <w:tr w:rsidR="00167FCF" w:rsidDel="00E27CD7" w:rsidTr="00E27CD7">
        <w:tblPrEx>
          <w:tblPrExChange w:id="7262" w:author="MCC160" w:date="2023-01-25T16:48:00Z">
            <w:tblPrEx>
              <w:tblW w:w="9765" w:type="dxa"/>
            </w:tblPrEx>
          </w:tblPrExChange>
        </w:tblPrEx>
        <w:trPr>
          <w:del w:id="7263" w:author="MCC160" w:date="2023-01-25T16:46:00Z"/>
          <w:trPrChange w:id="7264" w:author="MCC160" w:date="2023-01-25T16:48:00Z">
            <w:trPr>
              <w:gridAfter w:val="0"/>
              <w:trHeight w:val="467"/>
            </w:trPr>
          </w:trPrChange>
        </w:trPr>
        <w:tc>
          <w:tcPr>
            <w:tcW w:w="704" w:type="dxa"/>
            <w:tcBorders>
              <w:top w:val="single" w:sz="4" w:space="0" w:color="auto"/>
              <w:left w:val="single" w:sz="4" w:space="0" w:color="auto"/>
              <w:bottom w:val="single" w:sz="4" w:space="0" w:color="auto"/>
              <w:right w:val="single" w:sz="4" w:space="0" w:color="auto"/>
            </w:tcBorders>
            <w:hideMark/>
            <w:tcPrChange w:id="7265" w:author="MCC160" w:date="2023-01-25T16:48:00Z">
              <w:tcPr>
                <w:tcW w:w="648" w:type="dxa"/>
                <w:tcBorders>
                  <w:top w:val="single" w:sz="4" w:space="0" w:color="auto"/>
                  <w:left w:val="single" w:sz="4" w:space="0" w:color="auto"/>
                  <w:bottom w:val="single" w:sz="4" w:space="0" w:color="auto"/>
                  <w:right w:val="single" w:sz="4" w:space="0" w:color="auto"/>
                </w:tcBorders>
                <w:hideMark/>
              </w:tcPr>
            </w:tcPrChange>
          </w:tcPr>
          <w:p w:rsidR="00167FCF" w:rsidDel="00E27CD7" w:rsidRDefault="00167FCF" w:rsidP="00B25534">
            <w:pPr>
              <w:pStyle w:val="TAC"/>
              <w:rPr>
                <w:del w:id="7266" w:author="MCC160" w:date="2023-01-25T16:46:00Z"/>
                <w:lang w:val="fr-FR"/>
              </w:rPr>
            </w:pPr>
            <w:del w:id="7267" w:author="MCC160" w:date="2023-01-25T16:46:00Z">
              <w:r w:rsidDel="00E27CD7">
                <w:rPr>
                  <w:lang w:val="fr-FR"/>
                </w:rPr>
                <w:delText>6</w:delText>
              </w:r>
            </w:del>
          </w:p>
        </w:tc>
        <w:tc>
          <w:tcPr>
            <w:tcW w:w="3969" w:type="dxa"/>
            <w:tcBorders>
              <w:top w:val="single" w:sz="4" w:space="0" w:color="auto"/>
              <w:left w:val="single" w:sz="4" w:space="0" w:color="auto"/>
              <w:bottom w:val="single" w:sz="4" w:space="0" w:color="auto"/>
              <w:right w:val="single" w:sz="4" w:space="0" w:color="auto"/>
            </w:tcBorders>
            <w:hideMark/>
            <w:tcPrChange w:id="7268" w:author="MCC160" w:date="2023-01-25T16:48:00Z">
              <w:tcPr>
                <w:tcW w:w="3969" w:type="dxa"/>
                <w:tcBorders>
                  <w:top w:val="single" w:sz="4" w:space="0" w:color="auto"/>
                  <w:left w:val="single" w:sz="4" w:space="0" w:color="auto"/>
                  <w:bottom w:val="single" w:sz="4" w:space="0" w:color="auto"/>
                  <w:right w:val="single" w:sz="4" w:space="0" w:color="auto"/>
                </w:tcBorders>
                <w:hideMark/>
              </w:tcPr>
            </w:tcPrChange>
          </w:tcPr>
          <w:p w:rsidR="00167FCF" w:rsidDel="00E27CD7" w:rsidRDefault="00167FCF" w:rsidP="00B25534">
            <w:pPr>
              <w:pStyle w:val="TAL"/>
              <w:rPr>
                <w:del w:id="7269" w:author="MCC160" w:date="2023-01-25T16:46:00Z"/>
                <w:lang w:val="fr-FR"/>
              </w:rPr>
            </w:pPr>
            <w:del w:id="7270" w:author="MCC160" w:date="2023-01-25T16:46:00Z">
              <w:r w:rsidDel="00E27CD7">
                <w:rPr>
                  <w:lang w:val="fr-FR"/>
                </w:rPr>
                <w:delText>Void</w:delText>
              </w:r>
            </w:del>
          </w:p>
        </w:tc>
        <w:tc>
          <w:tcPr>
            <w:tcW w:w="709" w:type="dxa"/>
            <w:tcBorders>
              <w:top w:val="single" w:sz="4" w:space="0" w:color="auto"/>
              <w:left w:val="single" w:sz="4" w:space="0" w:color="auto"/>
              <w:bottom w:val="single" w:sz="4" w:space="0" w:color="auto"/>
              <w:right w:val="single" w:sz="4" w:space="0" w:color="auto"/>
            </w:tcBorders>
            <w:hideMark/>
            <w:tcPrChange w:id="7271" w:author="MCC160" w:date="2023-01-25T16:48:00Z">
              <w:tcPr>
                <w:tcW w:w="709" w:type="dxa"/>
                <w:gridSpan w:val="2"/>
                <w:tcBorders>
                  <w:top w:val="single" w:sz="4" w:space="0" w:color="auto"/>
                  <w:left w:val="single" w:sz="4" w:space="0" w:color="auto"/>
                  <w:bottom w:val="single" w:sz="4" w:space="0" w:color="auto"/>
                  <w:right w:val="single" w:sz="4" w:space="0" w:color="auto"/>
                </w:tcBorders>
                <w:hideMark/>
              </w:tcPr>
            </w:tcPrChange>
          </w:tcPr>
          <w:p w:rsidR="00167FCF" w:rsidDel="00E27CD7" w:rsidRDefault="00167FCF" w:rsidP="00B25534">
            <w:pPr>
              <w:pStyle w:val="TAC"/>
              <w:rPr>
                <w:del w:id="7272" w:author="MCC160" w:date="2023-01-25T16:46:00Z"/>
                <w:szCs w:val="18"/>
                <w:lang w:val="fr-FR"/>
              </w:rPr>
            </w:pPr>
            <w:del w:id="7273" w:author="MCC160" w:date="2023-01-25T16:46:00Z">
              <w:r w:rsidDel="00E27CD7">
                <w:rPr>
                  <w:lang w:val="fr-F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7274" w:author="MCC160" w:date="2023-01-25T16:48:00Z">
              <w:tcPr>
                <w:tcW w:w="2977" w:type="dxa"/>
                <w:gridSpan w:val="3"/>
                <w:tcBorders>
                  <w:top w:val="single" w:sz="4" w:space="0" w:color="auto"/>
                  <w:left w:val="single" w:sz="4" w:space="0" w:color="auto"/>
                  <w:bottom w:val="single" w:sz="4" w:space="0" w:color="auto"/>
                  <w:right w:val="single" w:sz="4" w:space="0" w:color="auto"/>
                </w:tcBorders>
                <w:hideMark/>
              </w:tcPr>
            </w:tcPrChange>
          </w:tcPr>
          <w:p w:rsidR="00167FCF" w:rsidDel="00E27CD7" w:rsidRDefault="00167FCF" w:rsidP="00B25534">
            <w:pPr>
              <w:pStyle w:val="TAL"/>
              <w:rPr>
                <w:del w:id="7275" w:author="MCC160" w:date="2023-01-25T16:46:00Z"/>
                <w:lang w:val="fr-FR"/>
              </w:rPr>
            </w:pPr>
            <w:del w:id="7276" w:author="MCC160" w:date="2023-01-25T16:46:00Z">
              <w:r w:rsidDel="00E27CD7">
                <w:rPr>
                  <w:lang w:val="fr-FR"/>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7277" w:author="MCC160" w:date="2023-01-25T16:48:00Z">
              <w:tcPr>
                <w:tcW w:w="567" w:type="dxa"/>
                <w:gridSpan w:val="2"/>
                <w:tcBorders>
                  <w:top w:val="single" w:sz="4" w:space="0" w:color="auto"/>
                  <w:left w:val="single" w:sz="4" w:space="0" w:color="auto"/>
                  <w:bottom w:val="single" w:sz="4" w:space="0" w:color="auto"/>
                  <w:right w:val="single" w:sz="4" w:space="0" w:color="auto"/>
                </w:tcBorders>
                <w:hideMark/>
              </w:tcPr>
            </w:tcPrChange>
          </w:tcPr>
          <w:p w:rsidR="00167FCF" w:rsidDel="00E27CD7" w:rsidRDefault="00167FCF" w:rsidP="00B25534">
            <w:pPr>
              <w:pStyle w:val="TAC"/>
              <w:rPr>
                <w:del w:id="7278" w:author="MCC160" w:date="2023-01-25T16:46:00Z"/>
                <w:lang w:val="fr-FR"/>
              </w:rPr>
            </w:pPr>
            <w:del w:id="7279" w:author="MCC160" w:date="2023-01-25T16:46:00Z">
              <w:r w:rsidDel="00E27CD7">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7280" w:author="MCC160" w:date="2023-01-25T16:48:00Z">
              <w:tcPr>
                <w:tcW w:w="892" w:type="dxa"/>
                <w:gridSpan w:val="2"/>
                <w:tcBorders>
                  <w:top w:val="single" w:sz="4" w:space="0" w:color="auto"/>
                  <w:left w:val="single" w:sz="4" w:space="0" w:color="auto"/>
                  <w:bottom w:val="single" w:sz="4" w:space="0" w:color="auto"/>
                  <w:right w:val="single" w:sz="4" w:space="0" w:color="auto"/>
                </w:tcBorders>
                <w:hideMark/>
              </w:tcPr>
            </w:tcPrChange>
          </w:tcPr>
          <w:p w:rsidR="00167FCF" w:rsidDel="00E27CD7" w:rsidRDefault="00167FCF" w:rsidP="00B25534">
            <w:pPr>
              <w:pStyle w:val="TAC"/>
              <w:rPr>
                <w:del w:id="7281" w:author="MCC160" w:date="2023-01-25T16:46:00Z"/>
                <w:lang w:val="fr-FR"/>
              </w:rPr>
            </w:pPr>
            <w:del w:id="7282" w:author="MCC160" w:date="2023-01-25T16:46:00Z">
              <w:r w:rsidDel="00E27CD7">
                <w:rPr>
                  <w:lang w:val="fr-FR"/>
                </w:rPr>
                <w:delText>-</w:delText>
              </w:r>
            </w:del>
          </w:p>
        </w:tc>
      </w:tr>
      <w:tr w:rsidR="00E27CD7" w:rsidTr="00E27CD7">
        <w:trPr>
          <w:ins w:id="7283" w:author="MCC160" w:date="2023-01-25T16:46:00Z"/>
          <w:trPrChange w:id="7284" w:author="MCC160" w:date="2023-01-25T16:48:00Z">
            <w:trPr>
              <w:gridAfter w:val="0"/>
            </w:trPr>
          </w:trPrChange>
        </w:trPr>
        <w:tc>
          <w:tcPr>
            <w:tcW w:w="704" w:type="dxa"/>
            <w:tcBorders>
              <w:top w:val="single" w:sz="4" w:space="0" w:color="auto"/>
              <w:left w:val="single" w:sz="4" w:space="0" w:color="auto"/>
              <w:bottom w:val="single" w:sz="4" w:space="0" w:color="auto"/>
              <w:right w:val="single" w:sz="4" w:space="0" w:color="auto"/>
            </w:tcBorders>
            <w:tcPrChange w:id="7285" w:author="MCC160" w:date="2023-01-25T16:48:00Z">
              <w:tcPr>
                <w:tcW w:w="4775" w:type="dxa"/>
                <w:gridSpan w:val="2"/>
                <w:tcBorders>
                  <w:top w:val="single" w:sz="4" w:space="0" w:color="auto"/>
                  <w:left w:val="single" w:sz="4" w:space="0" w:color="auto"/>
                  <w:bottom w:val="single" w:sz="4" w:space="0" w:color="auto"/>
                  <w:right w:val="single" w:sz="4" w:space="0" w:color="auto"/>
                </w:tcBorders>
              </w:tcPr>
            </w:tcPrChange>
          </w:tcPr>
          <w:p w:rsidR="00E27CD7" w:rsidRDefault="00E27CD7" w:rsidP="00E27CD7">
            <w:pPr>
              <w:pStyle w:val="TAC"/>
              <w:rPr>
                <w:ins w:id="7286" w:author="MCC160" w:date="2023-01-25T16:46:00Z"/>
                <w:lang w:val="fr-FR"/>
              </w:rPr>
            </w:pPr>
            <w:ins w:id="7287" w:author="MCC160" w:date="2023-01-25T16:46:00Z">
              <w:r>
                <w:rPr>
                  <w:lang w:val="fr-FR"/>
                </w:rPr>
                <w:t>6</w:t>
              </w:r>
            </w:ins>
          </w:p>
        </w:tc>
        <w:tc>
          <w:tcPr>
            <w:tcW w:w="3969" w:type="dxa"/>
            <w:tcBorders>
              <w:top w:val="single" w:sz="4" w:space="0" w:color="auto"/>
              <w:left w:val="single" w:sz="4" w:space="0" w:color="auto"/>
              <w:bottom w:val="single" w:sz="4" w:space="0" w:color="auto"/>
              <w:right w:val="single" w:sz="4" w:space="0" w:color="auto"/>
            </w:tcBorders>
            <w:tcPrChange w:id="7288" w:author="MCC160" w:date="2023-01-25T16:48:00Z">
              <w:tcPr>
                <w:tcW w:w="2079" w:type="dxa"/>
                <w:tcBorders>
                  <w:top w:val="single" w:sz="4" w:space="0" w:color="auto"/>
                  <w:left w:val="single" w:sz="4" w:space="0" w:color="auto"/>
                  <w:bottom w:val="single" w:sz="4" w:space="0" w:color="auto"/>
                  <w:right w:val="single" w:sz="4" w:space="0" w:color="auto"/>
                </w:tcBorders>
              </w:tcPr>
            </w:tcPrChange>
          </w:tcPr>
          <w:p w:rsidR="00E27CD7" w:rsidRDefault="00E27CD7" w:rsidP="00E27CD7">
            <w:pPr>
              <w:pStyle w:val="TAL"/>
              <w:rPr>
                <w:ins w:id="7289" w:author="MCC160" w:date="2023-01-25T16:46:00Z"/>
                <w:lang w:val="fr-FR"/>
              </w:rPr>
            </w:pPr>
            <w:ins w:id="7290" w:author="MCC160" w:date="2023-01-25T16:46:00Z">
              <w:r>
                <w:rPr>
                  <w:lang w:val="fr-FR"/>
                </w:rPr>
                <w:t>Void</w:t>
              </w:r>
            </w:ins>
          </w:p>
        </w:tc>
        <w:tc>
          <w:tcPr>
            <w:tcW w:w="709" w:type="dxa"/>
            <w:tcBorders>
              <w:top w:val="single" w:sz="4" w:space="0" w:color="auto"/>
              <w:left w:val="single" w:sz="4" w:space="0" w:color="auto"/>
              <w:bottom w:val="single" w:sz="4" w:space="0" w:color="auto"/>
              <w:right w:val="single" w:sz="4" w:space="0" w:color="auto"/>
            </w:tcBorders>
            <w:tcPrChange w:id="7291" w:author="MCC160" w:date="2023-01-25T16:48:00Z">
              <w:tcPr>
                <w:tcW w:w="1382" w:type="dxa"/>
                <w:tcBorders>
                  <w:top w:val="single" w:sz="4" w:space="0" w:color="auto"/>
                  <w:left w:val="single" w:sz="4" w:space="0" w:color="auto"/>
                  <w:bottom w:val="single" w:sz="4" w:space="0" w:color="auto"/>
                  <w:right w:val="single" w:sz="4" w:space="0" w:color="auto"/>
                </w:tcBorders>
              </w:tcPr>
            </w:tcPrChange>
          </w:tcPr>
          <w:p w:rsidR="00E27CD7" w:rsidRDefault="00E27CD7" w:rsidP="00E27CD7">
            <w:pPr>
              <w:pStyle w:val="TAC"/>
              <w:rPr>
                <w:ins w:id="7292" w:author="MCC160" w:date="2023-01-25T16:46:00Z"/>
                <w:lang w:val="fr-FR"/>
              </w:rPr>
            </w:pPr>
            <w:ins w:id="7293" w:author="MCC160" w:date="2023-01-25T16:46:00Z">
              <w:r>
                <w:rPr>
                  <w:lang w:val="fr-FR"/>
                </w:rPr>
                <w:t>-</w:t>
              </w:r>
            </w:ins>
          </w:p>
        </w:tc>
        <w:tc>
          <w:tcPr>
            <w:tcW w:w="2977" w:type="dxa"/>
            <w:tcBorders>
              <w:top w:val="single" w:sz="4" w:space="0" w:color="auto"/>
              <w:left w:val="single" w:sz="4" w:space="0" w:color="auto"/>
              <w:bottom w:val="single" w:sz="4" w:space="0" w:color="auto"/>
              <w:right w:val="single" w:sz="4" w:space="0" w:color="auto"/>
            </w:tcBorders>
            <w:tcPrChange w:id="7294" w:author="MCC160" w:date="2023-01-25T16:48:00Z">
              <w:tcPr>
                <w:tcW w:w="619" w:type="dxa"/>
                <w:tcBorders>
                  <w:top w:val="single" w:sz="4" w:space="0" w:color="auto"/>
                  <w:left w:val="single" w:sz="4" w:space="0" w:color="auto"/>
                  <w:bottom w:val="single" w:sz="4" w:space="0" w:color="auto"/>
                  <w:right w:val="single" w:sz="4" w:space="0" w:color="auto"/>
                </w:tcBorders>
              </w:tcPr>
            </w:tcPrChange>
          </w:tcPr>
          <w:p w:rsidR="00E27CD7" w:rsidRDefault="00E27CD7" w:rsidP="00E27CD7">
            <w:pPr>
              <w:pStyle w:val="TAL"/>
              <w:rPr>
                <w:ins w:id="7295" w:author="MCC160" w:date="2023-01-25T16:46:00Z"/>
                <w:lang w:val="fr-FR"/>
              </w:rPr>
            </w:pPr>
            <w:ins w:id="7296" w:author="MCC160" w:date="2023-01-25T16:46:00Z">
              <w:r>
                <w:rPr>
                  <w:lang w:val="fr-FR"/>
                </w:rPr>
                <w:t>-</w:t>
              </w:r>
            </w:ins>
          </w:p>
        </w:tc>
        <w:tc>
          <w:tcPr>
            <w:tcW w:w="567" w:type="dxa"/>
            <w:tcBorders>
              <w:top w:val="single" w:sz="4" w:space="0" w:color="auto"/>
              <w:left w:val="single" w:sz="4" w:space="0" w:color="auto"/>
              <w:bottom w:val="single" w:sz="4" w:space="0" w:color="auto"/>
              <w:right w:val="single" w:sz="4" w:space="0" w:color="auto"/>
            </w:tcBorders>
            <w:tcPrChange w:id="7297" w:author="MCC160" w:date="2023-01-25T16:48:00Z">
              <w:tcPr>
                <w:tcW w:w="393" w:type="dxa"/>
                <w:tcBorders>
                  <w:top w:val="single" w:sz="4" w:space="0" w:color="auto"/>
                  <w:left w:val="single" w:sz="4" w:space="0" w:color="auto"/>
                  <w:bottom w:val="single" w:sz="4" w:space="0" w:color="auto"/>
                  <w:right w:val="single" w:sz="4" w:space="0" w:color="auto"/>
                </w:tcBorders>
              </w:tcPr>
            </w:tcPrChange>
          </w:tcPr>
          <w:p w:rsidR="00E27CD7" w:rsidRDefault="00E27CD7" w:rsidP="00E27CD7">
            <w:pPr>
              <w:pStyle w:val="TAC"/>
              <w:rPr>
                <w:ins w:id="7298" w:author="MCC160" w:date="2023-01-25T16:46:00Z"/>
                <w:lang w:val="fr-FR"/>
              </w:rPr>
            </w:pPr>
            <w:ins w:id="7299" w:author="MCC160" w:date="2023-01-25T16:46:00Z">
              <w:r>
                <w:rPr>
                  <w:lang w:val="fr-FR"/>
                </w:rPr>
                <w:t>-</w:t>
              </w:r>
            </w:ins>
          </w:p>
        </w:tc>
        <w:tc>
          <w:tcPr>
            <w:tcW w:w="850" w:type="dxa"/>
            <w:tcBorders>
              <w:top w:val="single" w:sz="4" w:space="0" w:color="auto"/>
              <w:left w:val="single" w:sz="4" w:space="0" w:color="auto"/>
              <w:bottom w:val="single" w:sz="4" w:space="0" w:color="auto"/>
              <w:right w:val="single" w:sz="4" w:space="0" w:color="auto"/>
            </w:tcBorders>
            <w:tcPrChange w:id="7300" w:author="MCC160" w:date="2023-01-25T16:48:00Z">
              <w:tcPr>
                <w:tcW w:w="528" w:type="dxa"/>
                <w:tcBorders>
                  <w:top w:val="single" w:sz="4" w:space="0" w:color="auto"/>
                  <w:left w:val="single" w:sz="4" w:space="0" w:color="auto"/>
                  <w:bottom w:val="single" w:sz="4" w:space="0" w:color="auto"/>
                  <w:right w:val="single" w:sz="4" w:space="0" w:color="auto"/>
                </w:tcBorders>
              </w:tcPr>
            </w:tcPrChange>
          </w:tcPr>
          <w:p w:rsidR="00E27CD7" w:rsidRDefault="00E27CD7" w:rsidP="00E27CD7">
            <w:pPr>
              <w:pStyle w:val="TAC"/>
              <w:rPr>
                <w:ins w:id="7301" w:author="MCC160" w:date="2023-01-25T16:46:00Z"/>
                <w:lang w:val="fr-FR"/>
              </w:rPr>
            </w:pPr>
            <w:ins w:id="7302" w:author="MCC160" w:date="2023-01-25T16:46:00Z">
              <w:r>
                <w:rPr>
                  <w:lang w:val="fr-FR"/>
                </w:rPr>
                <w:t>-</w:t>
              </w:r>
            </w:ins>
          </w:p>
        </w:tc>
      </w:tr>
      <w:tr w:rsidR="00E27CD7" w:rsidTr="0018574D">
        <w:tblPrEx>
          <w:tblPrExChange w:id="7303" w:author="MCC160" w:date="2023-01-25T16:46:00Z">
            <w:tblPrEx>
              <w:tblW w:w="9765" w:type="dxa"/>
            </w:tblPrEx>
          </w:tblPrExChange>
        </w:tblPrEx>
        <w:trPr>
          <w:ins w:id="7304" w:author="MCC160" w:date="2023-01-19T10:08:00Z"/>
          <w:trPrChange w:id="7305" w:author="MCC160" w:date="2023-01-25T16:46:00Z">
            <w:trPr>
              <w:gridAfter w:val="0"/>
              <w:wAfter w:w="9116" w:type="dxa"/>
            </w:trPr>
          </w:trPrChange>
        </w:trPr>
        <w:tc>
          <w:tcPr>
            <w:tcW w:w="9776" w:type="dxa"/>
            <w:gridSpan w:val="6"/>
            <w:tcBorders>
              <w:top w:val="single" w:sz="4" w:space="0" w:color="auto"/>
              <w:left w:val="single" w:sz="4" w:space="0" w:color="auto"/>
              <w:bottom w:val="single" w:sz="4" w:space="0" w:color="auto"/>
              <w:right w:val="single" w:sz="4" w:space="0" w:color="auto"/>
            </w:tcBorders>
            <w:tcPrChange w:id="7306" w:author="MCC160" w:date="2023-01-25T16:46:00Z">
              <w:tcPr>
                <w:tcW w:w="9765" w:type="dxa"/>
                <w:tcBorders>
                  <w:top w:val="single" w:sz="4" w:space="0" w:color="auto"/>
                  <w:left w:val="single" w:sz="4" w:space="0" w:color="auto"/>
                  <w:bottom w:val="single" w:sz="4" w:space="0" w:color="auto"/>
                  <w:right w:val="single" w:sz="4" w:space="0" w:color="auto"/>
                </w:tcBorders>
              </w:tcPr>
            </w:tcPrChange>
          </w:tcPr>
          <w:p w:rsidR="00E27CD7" w:rsidRDefault="00E27CD7">
            <w:pPr>
              <w:pStyle w:val="TAN"/>
              <w:rPr>
                <w:ins w:id="7307" w:author="MCC160" w:date="2023-01-19T10:08:00Z"/>
                <w:lang w:val="fr-FR"/>
              </w:rPr>
              <w:pPrChange w:id="7308" w:author="MCC160" w:date="2023-01-19T10:11:00Z">
                <w:pPr>
                  <w:pStyle w:val="TAC"/>
                </w:pPr>
              </w:pPrChange>
            </w:pPr>
            <w:ins w:id="7309" w:author="MCC160" w:date="2023-01-19T10:11:00Z">
              <w:r w:rsidRPr="00032471">
                <w:rPr>
                  <w:lang w:val="fr-FR"/>
                </w:rPr>
                <w:t>NOTE 1: This is expected to be done via a suitable implementation dependent MMI.</w:t>
              </w:r>
            </w:ins>
          </w:p>
        </w:tc>
      </w:tr>
    </w:tbl>
    <w:p w:rsidR="00E27CD7" w:rsidRDefault="00E27CD7" w:rsidP="00167FCF">
      <w:pPr>
        <w:rPr>
          <w:lang w:eastAsia="en-US"/>
        </w:rPr>
      </w:pPr>
    </w:p>
    <w:p w:rsidR="00B54636" w:rsidRPr="00B54636" w:rsidRDefault="00B54636">
      <w:pPr>
        <w:pStyle w:val="H6"/>
        <w:pPrChange w:id="7310" w:author="MCC160" w:date="2023-02-23T18:47:00Z">
          <w:pPr>
            <w:keepNext/>
            <w:keepLines/>
            <w:spacing w:before="120"/>
            <w:ind w:left="1985" w:hanging="1985"/>
          </w:pPr>
        </w:pPrChange>
      </w:pPr>
      <w:r w:rsidRPr="00B54636">
        <w:t>6.1.1.18.3.3</w:t>
      </w:r>
      <w:r w:rsidRPr="00B54636">
        <w:tab/>
        <w:t>Specific message contents</w:t>
      </w:r>
    </w:p>
    <w:p w:rsidR="00B54636" w:rsidRPr="00B54636" w:rsidRDefault="00B54636">
      <w:pPr>
        <w:pStyle w:val="TH"/>
        <w:pPrChange w:id="7311" w:author="MCC160" w:date="2023-02-23T18:47:00Z">
          <w:pPr>
            <w:keepNext/>
            <w:keepLines/>
            <w:spacing w:before="60"/>
            <w:jc w:val="center"/>
          </w:pPr>
        </w:pPrChange>
      </w:pPr>
      <w:r w:rsidRPr="00B54636">
        <w:t>Table 6.1.1.18.3.3-1: Connect (step 1, Table 6.1.1.18.3.2-1;</w:t>
      </w:r>
      <w:r w:rsidRPr="00B5463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B54636"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312" w:author="MCC160" w:date="2023-02-23T18:47:00Z">
                <w:pPr>
                  <w:keepNext/>
                  <w:keepLines/>
                  <w:spacing w:after="0"/>
                </w:pPr>
              </w:pPrChange>
            </w:pPr>
            <w:r w:rsidRPr="00B54636">
              <w:rPr>
                <w:lang w:val="fr-FR"/>
              </w:rPr>
              <w:t>Derivation Path: TS 36.579-1 [2], Table 5.5.6.12-1, condition GROUP-CALL, ACK</w:t>
            </w: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313" w:author="MCC160" w:date="2023-02-23T18:47:00Z">
                <w:pPr>
                  <w:keepNext/>
                  <w:keepLines/>
                  <w:spacing w:after="0"/>
                  <w:jc w:val="center"/>
                </w:pPr>
              </w:pPrChange>
            </w:pPr>
            <w:r w:rsidRPr="00B5463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314" w:author="MCC160" w:date="2023-02-23T18:47:00Z">
                <w:pPr>
                  <w:keepNext/>
                  <w:keepLines/>
                  <w:spacing w:after="0"/>
                  <w:jc w:val="center"/>
                </w:pPr>
              </w:pPrChange>
            </w:pPr>
            <w:r w:rsidRPr="00B5463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315" w:author="MCC160" w:date="2023-02-23T18:47:00Z">
                <w:pPr>
                  <w:keepNext/>
                  <w:keepLines/>
                  <w:spacing w:after="0"/>
                  <w:jc w:val="center"/>
                </w:pPr>
              </w:pPrChange>
            </w:pPr>
            <w:r w:rsidRPr="00B5463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316" w:author="MCC160" w:date="2023-02-23T18:47:00Z">
                <w:pPr>
                  <w:keepNext/>
                  <w:keepLines/>
                  <w:spacing w:after="0"/>
                  <w:jc w:val="center"/>
                </w:pPr>
              </w:pPrChange>
            </w:pPr>
            <w:r w:rsidRPr="00B54636">
              <w:rPr>
                <w:lang w:val="fr-FR"/>
              </w:rPr>
              <w:t>Condition</w:t>
            </w: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317" w:author="MCC160" w:date="2023-02-23T18:47:00Z">
                <w:pPr>
                  <w:keepNext/>
                  <w:keepLines/>
                  <w:spacing w:after="0"/>
                </w:pPr>
              </w:pPrChange>
            </w:pPr>
            <w:r w:rsidRPr="00B54636">
              <w:rPr>
                <w:lang w:val="fr-FR"/>
              </w:rPr>
              <w:t>Answer State field</w:t>
            </w:r>
          </w:p>
        </w:tc>
        <w:tc>
          <w:tcPr>
            <w:tcW w:w="226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318" w:author="MCC160" w:date="2023-02-23T18:47: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319" w:author="MCC160" w:date="2023-02-23T18:47: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320" w:author="MCC160" w:date="2023-02-23T18:47:00Z">
                <w:pPr>
                  <w:keepNext/>
                  <w:keepLines/>
                  <w:spacing w:after="0"/>
                </w:pPr>
              </w:pPrChange>
            </w:pP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321" w:author="MCC160" w:date="2023-02-23T18:47:00Z">
                <w:pPr>
                  <w:keepNext/>
                  <w:keepLines/>
                  <w:spacing w:after="0"/>
                </w:pPr>
              </w:pPrChange>
            </w:pPr>
            <w:r w:rsidRPr="00B54636">
              <w:rPr>
                <w:lang w:val="fr-FR"/>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322" w:author="MCC160" w:date="2023-02-23T18:47:00Z">
                <w:pPr>
                  <w:keepNext/>
                  <w:keepLines/>
                  <w:spacing w:after="0"/>
                </w:pPr>
              </w:pPrChange>
            </w:pPr>
            <w:r w:rsidRPr="00B5463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323" w:author="MCC160" w:date="2023-02-23T18:47:00Z">
                <w:pPr>
                  <w:keepNext/>
                  <w:keepLines/>
                  <w:spacing w:after="0"/>
                </w:pPr>
              </w:pPrChange>
            </w:pPr>
            <w:r w:rsidRPr="00B54636">
              <w:rPr>
                <w:lang w:val="fr-FR"/>
              </w:rPr>
              <w:t>unconfirmed</w:t>
            </w: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324"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7325" w:author="MCC160" w:date="2023-02-23T18:47:00Z">
          <w:pPr>
            <w:keepNext/>
            <w:keepLines/>
            <w:spacing w:before="60"/>
            <w:jc w:val="center"/>
          </w:pPr>
        </w:pPrChange>
      </w:pPr>
      <w:r w:rsidRPr="00B54636">
        <w:t>Table 6.1.1.18.3.3-2: Floor Taken (step 3, Table 6.1.1.18.3.2-1)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54636" w:rsidRPr="00B54636" w:rsidTr="00FB065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326" w:author="MCC160" w:date="2023-02-23T18:47:00Z">
                <w:pPr>
                  <w:keepNext/>
                  <w:keepLines/>
                  <w:spacing w:after="0"/>
                </w:pPr>
              </w:pPrChange>
            </w:pPr>
            <w:r w:rsidRPr="00B54636">
              <w:rPr>
                <w:lang w:val="fr-FR"/>
              </w:rPr>
              <w:t xml:space="preserve">Derivation Path: </w:t>
            </w:r>
            <w:ins w:id="7327" w:author="MCC160" w:date="2023-01-21T09:32:00Z">
              <w:r w:rsidR="0017567D">
                <w:rPr>
                  <w:lang w:val="fr-FR"/>
                </w:rPr>
                <w:t xml:space="preserve">TS </w:t>
              </w:r>
            </w:ins>
            <w:r w:rsidRPr="00B54636">
              <w:rPr>
                <w:lang w:val="fr-FR"/>
              </w:rPr>
              <w:t>36.579-1 [2], Table 5.5.6.7-1</w:t>
            </w: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328" w:author="MCC160" w:date="2023-02-23T18:47:00Z">
                <w:pPr>
                  <w:keepNext/>
                  <w:keepLines/>
                  <w:spacing w:after="0"/>
                  <w:jc w:val="center"/>
                </w:pPr>
              </w:pPrChange>
            </w:pPr>
            <w:r w:rsidRPr="00B5463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329" w:author="MCC160" w:date="2023-02-23T18:47:00Z">
                <w:pPr>
                  <w:keepNext/>
                  <w:keepLines/>
                  <w:spacing w:after="0"/>
                  <w:jc w:val="center"/>
                </w:pPr>
              </w:pPrChange>
            </w:pPr>
            <w:r w:rsidRPr="00B5463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330" w:author="MCC160" w:date="2023-02-23T18:47:00Z">
                <w:pPr>
                  <w:keepNext/>
                  <w:keepLines/>
                  <w:spacing w:after="0"/>
                  <w:jc w:val="center"/>
                </w:pPr>
              </w:pPrChange>
            </w:pPr>
            <w:r w:rsidRPr="00B5463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331" w:author="MCC160" w:date="2023-02-23T18:47:00Z">
                <w:pPr>
                  <w:keepNext/>
                  <w:keepLines/>
                  <w:spacing w:after="0"/>
                  <w:jc w:val="center"/>
                </w:pPr>
              </w:pPrChange>
            </w:pPr>
            <w:r w:rsidRPr="00B54636">
              <w:rPr>
                <w:lang w:val="fr-FR"/>
              </w:rPr>
              <w:t>Condition</w:t>
            </w: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332" w:author="MCC160" w:date="2023-02-23T18:47:00Z">
                <w:pPr>
                  <w:keepNext/>
                  <w:keepLines/>
                  <w:spacing w:after="0"/>
                </w:pPr>
              </w:pPrChange>
            </w:pPr>
            <w:r w:rsidRPr="00B54636">
              <w:rPr>
                <w:rFonts w:eastAsia="Calibri"/>
                <w:lang w:val="fr-FR"/>
              </w:rPr>
              <w:t>Floor Indicator</w:t>
            </w:r>
          </w:p>
        </w:tc>
        <w:tc>
          <w:tcPr>
            <w:tcW w:w="2267"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333" w:author="MCC160" w:date="2023-02-23T18:47: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334" w:author="MCC160" w:date="2023-02-23T18:47:00Z">
                <w:pPr>
                  <w:keepNext/>
                  <w:keepLines/>
                  <w:spacing w:before="60"/>
                  <w:jc w:val="center"/>
                </w:pPr>
              </w:pPrChange>
            </w:pP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335" w:author="MCC160" w:date="2023-02-23T18:47:00Z">
                <w:pPr>
                  <w:keepNext/>
                  <w:keepLines/>
                  <w:spacing w:before="60"/>
                  <w:jc w:val="center"/>
                </w:pPr>
              </w:pPrChange>
            </w:pPr>
          </w:p>
        </w:tc>
      </w:tr>
      <w:tr w:rsidR="00B54636" w:rsidRPr="00B54636" w:rsidTr="00FB0651">
        <w:tc>
          <w:tcPr>
            <w:tcW w:w="45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336" w:author="MCC160" w:date="2023-02-23T18:47:00Z">
                <w:pPr>
                  <w:keepNext/>
                  <w:keepLines/>
                  <w:spacing w:after="0"/>
                </w:pPr>
              </w:pPrChange>
            </w:pPr>
            <w:r w:rsidRPr="00B54636">
              <w:rPr>
                <w:rFonts w:eastAsia="Calibri"/>
                <w:lang w:val="fr-FR"/>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337" w:author="MCC160" w:date="2023-02-23T18:47:00Z">
                <w:pPr>
                  <w:keepNext/>
                  <w:keepLines/>
                  <w:spacing w:after="0"/>
                </w:pPr>
              </w:pPrChange>
            </w:pPr>
            <w:r w:rsidRPr="00B54636">
              <w:rPr>
                <w:lang w:val="fr-FR"/>
              </w:rPr>
              <w:t>"0100010000000000"</w:t>
            </w:r>
          </w:p>
        </w:tc>
        <w:tc>
          <w:tcPr>
            <w:tcW w:w="170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lang w:val="fr-FR"/>
              </w:rPr>
              <w:pPrChange w:id="7338" w:author="MCC160" w:date="2023-02-23T18:47:00Z">
                <w:pPr>
                  <w:keepNext/>
                  <w:keepLines/>
                  <w:spacing w:after="0"/>
                </w:pPr>
              </w:pPrChange>
            </w:pPr>
            <w:r w:rsidRPr="00B54636">
              <w:rPr>
                <w:lang w:val="fr-FR"/>
              </w:rPr>
              <w:t>bit B=1 (Broadcast call)</w:t>
            </w:r>
          </w:p>
          <w:p w:rsidR="00B54636" w:rsidRPr="00B54636" w:rsidRDefault="00B54636">
            <w:pPr>
              <w:pStyle w:val="TAL"/>
              <w:rPr>
                <w:lang w:val="fr-FR"/>
              </w:rPr>
              <w:pPrChange w:id="7339" w:author="MCC160" w:date="2023-02-23T18:47:00Z">
                <w:pPr>
                  <w:keepNext/>
                  <w:keepLines/>
                  <w:spacing w:after="0"/>
                </w:pPr>
              </w:pPrChange>
            </w:pPr>
            <w:r w:rsidRPr="00B54636">
              <w:rPr>
                <w:lang w:val="fr-FR"/>
              </w:rPr>
              <w:t xml:space="preserve">bit F=1 (Queueing supported) </w:t>
            </w:r>
          </w:p>
        </w:tc>
        <w:tc>
          <w:tcPr>
            <w:tcW w:w="1133"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340" w:author="MCC160" w:date="2023-02-23T18:47:00Z">
                <w:pPr>
                  <w:keepNext/>
                  <w:keepLines/>
                  <w:spacing w:before="60"/>
                  <w:jc w:val="center"/>
                </w:pPr>
              </w:pPrChange>
            </w:pP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7341" w:name="_Toc76583135"/>
      <w:bookmarkStart w:id="7342" w:name="_Toc83808687"/>
      <w:bookmarkStart w:id="7343" w:name="_Toc91233508"/>
      <w:bookmarkStart w:id="7344" w:name="_Toc100348987"/>
      <w:bookmarkStart w:id="7345" w:name="_Toc106787143"/>
      <w:bookmarkStart w:id="7346" w:name="_Toc124350044"/>
      <w:r w:rsidRPr="00B54636">
        <w:rPr>
          <w:rFonts w:ascii="Arial" w:hAnsi="Arial"/>
          <w:sz w:val="24"/>
        </w:rPr>
        <w:t>6.1.1.19</w:t>
      </w:r>
      <w:r w:rsidRPr="00B54636">
        <w:rPr>
          <w:rFonts w:ascii="Arial" w:hAnsi="Arial"/>
          <w:sz w:val="24"/>
        </w:rPr>
        <w:tab/>
        <w:t>On-network / On-demand Pre-arranged Group Call / Active functional alias / Client Originated (CO)</w:t>
      </w:r>
      <w:bookmarkEnd w:id="7341"/>
      <w:bookmarkEnd w:id="7342"/>
      <w:bookmarkEnd w:id="7343"/>
      <w:bookmarkEnd w:id="7344"/>
      <w:bookmarkEnd w:id="7345"/>
      <w:bookmarkEnd w:id="7346"/>
    </w:p>
    <w:p w:rsidR="00B54636" w:rsidRPr="00B54636" w:rsidRDefault="00B54636">
      <w:pPr>
        <w:pStyle w:val="H6"/>
        <w:pPrChange w:id="7347" w:author="MCC160" w:date="2023-02-23T18:47:00Z">
          <w:pPr>
            <w:keepNext/>
            <w:keepLines/>
            <w:spacing w:before="120"/>
            <w:ind w:left="1985" w:hanging="1985"/>
          </w:pPr>
        </w:pPrChange>
      </w:pPr>
      <w:r w:rsidRPr="00B54636">
        <w:t>6.1.1.19.1</w:t>
      </w:r>
      <w:r w:rsidRPr="00B54636">
        <w:tab/>
        <w:t>Test Purpose (TP)</w:t>
      </w:r>
    </w:p>
    <w:p w:rsidR="00B54636" w:rsidRPr="00B54636" w:rsidRDefault="00B54636">
      <w:pPr>
        <w:pStyle w:val="H6"/>
        <w:pPrChange w:id="7348" w:author="MCC160" w:date="2023-02-23T18:47:00Z">
          <w:pPr>
            <w:keepNext/>
            <w:keepLines/>
            <w:spacing w:before="120"/>
            <w:ind w:left="1985" w:hanging="1985"/>
          </w:pPr>
        </w:pPrChange>
      </w:pPr>
      <w:bookmarkStart w:id="7349" w:name="_Hlk71188936"/>
      <w:r w:rsidRPr="00B54636">
        <w:t>(1)</w:t>
      </w:r>
    </w:p>
    <w:p w:rsidR="00B54636" w:rsidRPr="00B54636" w:rsidRDefault="00B54636">
      <w:pPr>
        <w:pStyle w:val="PL"/>
        <w:pPrChange w:id="735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735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35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w:t>
      </w:r>
      <w:r w:rsidRPr="00B54636">
        <w:rPr>
          <w:lang w:eastAsia="ko-KR"/>
        </w:rPr>
        <w:t xml:space="preserve">On-demand Pre-arranged Group Call </w:t>
      </w:r>
      <w:r w:rsidRPr="00B54636">
        <w:t xml:space="preserve"> and implicit floor control using an active functional alias }</w:t>
      </w:r>
    </w:p>
    <w:p w:rsidR="00B54636" w:rsidRPr="00B54636" w:rsidRDefault="00B54636">
      <w:pPr>
        <w:pStyle w:val="PL"/>
        <w:pPrChange w:id="735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requests On-demand Automatic Commencement Mode Pre-arranged Group Call establishment with implicit floor control using an active functional alias by sending a SIP INVITE message, </w:t>
      </w:r>
      <w:r w:rsidRPr="00B54636">
        <w:rPr>
          <w:b/>
        </w:rPr>
        <w:t>and</w:t>
      </w:r>
      <w:r w:rsidRPr="00B54636">
        <w:t>, after indication from the MCPTT Server that the call was established and receiving a Floor Granted message, notifies the MCPTT User }</w:t>
      </w:r>
    </w:p>
    <w:p w:rsidR="00B54636" w:rsidRPr="00B54636" w:rsidRDefault="00B54636">
      <w:pPr>
        <w:pStyle w:val="PL"/>
        <w:pPrChange w:id="735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35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bookmarkEnd w:id="7349"/>
    <w:p w:rsidR="00B54636" w:rsidRPr="00B54636" w:rsidRDefault="00B54636">
      <w:pPr>
        <w:pStyle w:val="H6"/>
        <w:pPrChange w:id="7356" w:author="MCC160" w:date="2023-02-23T18:47:00Z">
          <w:pPr>
            <w:keepNext/>
            <w:keepLines/>
            <w:spacing w:before="120"/>
            <w:ind w:left="1985" w:hanging="1985"/>
          </w:pPr>
        </w:pPrChange>
      </w:pPr>
      <w:r w:rsidRPr="00B54636">
        <w:t>(2)</w:t>
      </w:r>
    </w:p>
    <w:p w:rsidR="00B54636" w:rsidRPr="00B54636" w:rsidRDefault="00B54636">
      <w:pPr>
        <w:pStyle w:val="PL"/>
        <w:pPrChange w:id="735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t>
      </w:r>
    </w:p>
    <w:p w:rsidR="00B54636" w:rsidRPr="00B54636" w:rsidRDefault="00B54636">
      <w:pPr>
        <w:pStyle w:val="PL"/>
        <w:pPrChange w:id="735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35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to terminate the ongoing MCPTT Group Call }</w:t>
      </w:r>
    </w:p>
    <w:p w:rsidR="00B54636" w:rsidRPr="00B54636" w:rsidRDefault="00B54636">
      <w:pPr>
        <w:pStyle w:val="PL"/>
        <w:pPrChange w:id="736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BYE request and leaves the MCPTT session }</w:t>
      </w:r>
    </w:p>
    <w:p w:rsidR="00B54636" w:rsidRPr="00B54636" w:rsidRDefault="00B54636">
      <w:pPr>
        <w:pStyle w:val="PL"/>
        <w:pPrChange w:id="736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36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363" w:author="MCC160" w:date="2023-02-23T18:47:00Z">
          <w:pPr>
            <w:keepNext/>
            <w:keepLines/>
            <w:spacing w:before="120"/>
            <w:ind w:left="1985" w:hanging="1985"/>
          </w:pPr>
        </w:pPrChange>
      </w:pPr>
      <w:r w:rsidRPr="00B54636">
        <w:t>6.1.1.19.2</w:t>
      </w:r>
      <w:r w:rsidRPr="00B54636">
        <w:tab/>
        <w:t>Conformance requirements</w:t>
      </w:r>
    </w:p>
    <w:p w:rsidR="00B54636" w:rsidRPr="00B54636" w:rsidRDefault="00B54636" w:rsidP="00B54636">
      <w:r w:rsidRPr="00B54636">
        <w:t>References: The conformance requirements covered in the current TC are specified in: TS 24.379, clauses 10.1.1.2.1.1, 6.2.4.1, TS 24.380, clauses 6.2.4.2.2, 6.2.4.4.2. Unless otherwise stated, these are Rel-15 requirements.</w:t>
      </w:r>
    </w:p>
    <w:p w:rsidR="00B54636" w:rsidRPr="00B54636" w:rsidRDefault="00B54636" w:rsidP="00B54636">
      <w:r w:rsidRPr="00B54636">
        <w:t>[TS 24.379, clause 10.1.1.2.1.1]</w:t>
      </w:r>
    </w:p>
    <w:p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8)</w:t>
      </w:r>
      <w:r w:rsidRPr="00B54636">
        <w:tab/>
        <w:t>should include the "timer" option tag in the Supported header field;</w:t>
      </w:r>
    </w:p>
    <w:p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rsidR="00B54636" w:rsidRPr="00B54636" w:rsidRDefault="00B54636" w:rsidP="00B54636">
      <w:pPr>
        <w:ind w:left="568" w:hanging="284"/>
      </w:pPr>
      <w:r w:rsidRPr="00B54636">
        <w:t>12)</w:t>
      </w:r>
      <w:r w:rsidRPr="00B54636">
        <w:tab/>
        <w:t>if the MCPTT client emergency group state for this group is set to "MEG 2: in-progress" or "MEG 4: confirm-pending", the MCPTT client shall include the Resource-Priority header field and comply with the procedures in subclause 6.2.8.1.2;</w:t>
      </w:r>
    </w:p>
    <w:p w:rsidR="00B54636" w:rsidRPr="00B54636" w:rsidRDefault="00B54636" w:rsidP="00B54636">
      <w:pPr>
        <w:ind w:left="568" w:hanging="284"/>
      </w:pPr>
      <w:r w:rsidRPr="00B54636">
        <w:t>13)</w:t>
      </w:r>
      <w:r w:rsidRPr="00B54636">
        <w:tab/>
        <w:t>if the MCPTT client imminent peril group state for this group is set to "MIG 2: in-progress" or "MIG 4: confirm-pending" shall include the Resource-Priority header field and comply with the procedures in subclause 6.2.8.1.12;</w:t>
      </w:r>
    </w:p>
    <w:p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ind w:left="851" w:hanging="284"/>
      </w:pPr>
      <w:r w:rsidRPr="00B54636">
        <w:t>c)</w:t>
      </w:r>
      <w:r w:rsidRPr="00B54636">
        <w:tab/>
        <w:t xml:space="preserve">the &lt;mcptt-client-id&gt; element set to the MCPTT client ID of the originating MCPTT client; </w:t>
      </w:r>
    </w:p>
    <w:p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 and</w:t>
      </w:r>
    </w:p>
    <w:p w:rsidR="00B54636" w:rsidRPr="00B54636" w:rsidRDefault="00B54636" w:rsidP="00B54636">
      <w:pPr>
        <w:ind w:left="851" w:hanging="284"/>
      </w:pPr>
      <w:r w:rsidRPr="00B54636">
        <w:t>e)</w:t>
      </w:r>
      <w:r w:rsidRPr="00B54636">
        <w:tab/>
        <w:t>if the MCPTT client is aware of active functional-aliases, and an active functional alias is to be included in the initial SIP INVITE request, the &lt;functional-alias-URI&gt; set to the URI of the used functional alias;</w:t>
      </w:r>
    </w:p>
    <w:p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rsidR="00B54636" w:rsidRPr="00B54636" w:rsidRDefault="00B54636" w:rsidP="00B54636">
      <w:pPr>
        <w:keepLines/>
        <w:ind w:left="1135" w:hanging="851"/>
      </w:pPr>
      <w:r w:rsidRPr="00B54636">
        <w:t>NOTE 6:</w:t>
      </w:r>
      <w:r w:rsidRPr="00B54636">
        <w:tab/>
        <w:t>The MCPTT client learns the functional aliases that are activated for an MCPTT ID from procedures specified in subclause 9A.2.1.3.</w:t>
      </w:r>
    </w:p>
    <w:p w:rsidR="00B54636" w:rsidRPr="00B54636" w:rsidRDefault="00B54636" w:rsidP="00B54636">
      <w:pPr>
        <w:ind w:left="568" w:hanging="284"/>
      </w:pPr>
      <w:r w:rsidRPr="00B54636">
        <w:t>15)</w:t>
      </w:r>
      <w:r w:rsidRPr="00B54636">
        <w:tab/>
        <w:t>shall include an SDP offer according to 3GPP TS 24.229 [4] with the clarifications given in subclause 6.2.1;</w:t>
      </w:r>
    </w:p>
    <w:p w:rsidR="00B54636" w:rsidRPr="00B54636" w:rsidRDefault="00B54636" w:rsidP="00B54636">
      <w:pPr>
        <w:ind w:left="568" w:hanging="284"/>
      </w:pPr>
      <w:r w:rsidRPr="00B54636">
        <w:t>16)</w:t>
      </w:r>
      <w:r w:rsidRPr="00B54636">
        <w:tab/>
        <w:t>if an implicit floor request is required, shall indicate this as specified in subclause 6.4; and</w:t>
      </w:r>
    </w:p>
    <w:p w:rsidR="00B54636" w:rsidRPr="00B54636" w:rsidRDefault="00B54636" w:rsidP="00B54636">
      <w:pPr>
        <w:ind w:left="568" w:hanging="284"/>
      </w:pPr>
      <w:r w:rsidRPr="00B54636">
        <w:t>17)</w:t>
      </w:r>
      <w:r w:rsidRPr="00B54636">
        <w:tab/>
        <w:t>shall send the SIP INVITE request towards the MCPTT server according to 3GPP TS 24.229 [4].</w:t>
      </w:r>
    </w:p>
    <w:p w:rsidR="00B54636" w:rsidRPr="00B54636" w:rsidRDefault="00B54636" w:rsidP="00B54636">
      <w:r w:rsidRPr="00B54636">
        <w:t>On receiving a SIP 2xx response to the SIP INVITE request, the MCPTT client:</w:t>
      </w:r>
    </w:p>
    <w:p w:rsidR="00B54636" w:rsidRPr="00B54636" w:rsidRDefault="00B54636" w:rsidP="00B54636">
      <w:pPr>
        <w:ind w:left="568" w:hanging="284"/>
      </w:pPr>
      <w:r w:rsidRPr="00B54636">
        <w:t>1)</w:t>
      </w:r>
      <w:r w:rsidRPr="00B54636">
        <w:tab/>
        <w:t>shall interact with the user plane as specified in 3GPP TS 24.380 [5] ;</w:t>
      </w:r>
    </w:p>
    <w:p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rsidR="00B54636" w:rsidRPr="00B54636" w:rsidRDefault="00B54636" w:rsidP="00B54636">
      <w:pPr>
        <w:ind w:left="568" w:hanging="284"/>
        <w:rPr>
          <w:lang w:eastAsia="ko-KR"/>
        </w:rPr>
      </w:pPr>
      <w:r w:rsidRPr="00B54636">
        <w:t>2A)</w:t>
      </w:r>
      <w:r w:rsidRPr="00B54636">
        <w:tab/>
        <w:t xml:space="preserve">may notify the answer state to the </w:t>
      </w:r>
      <w:r w:rsidRPr="00B54636">
        <w:rPr>
          <w:lang w:eastAsia="ko-KR"/>
        </w:rPr>
        <w:t>u</w:t>
      </w:r>
      <w:r w:rsidRPr="00B54636">
        <w:t>ser (i.e. "Unconfirmed" or "Confirmed") if received in the P-Answer-State header field</w:t>
      </w:r>
      <w:r w:rsidRPr="00B54636">
        <w:rPr>
          <w:lang w:eastAsia="ko-KR"/>
        </w:rPr>
        <w:t>; and</w:t>
      </w:r>
    </w:p>
    <w:p w:rsidR="00B54636" w:rsidRPr="00B54636" w:rsidRDefault="00B54636" w:rsidP="00B54636">
      <w:pPr>
        <w:ind w:left="568" w:hanging="284"/>
        <w:rPr>
          <w:lang w:eastAsia="en-US"/>
        </w:rPr>
      </w:pPr>
      <w:r w:rsidRPr="00B54636">
        <w:t>3)</w:t>
      </w:r>
      <w:r w:rsidRPr="00B54636">
        <w:tab/>
        <w:t>may subscribe to the conference event package as specified in subclause 10.1.3.1.</w:t>
      </w:r>
    </w:p>
    <w:p w:rsidR="00B54636" w:rsidRPr="00B54636" w:rsidRDefault="00B54636" w:rsidP="00B54636">
      <w:r w:rsidRPr="00B54636">
        <w:t>On receiving a SIP 4xx response, a SIP 5xx response or a SIP 6xx response to the SIP INVITE request:</w:t>
      </w:r>
    </w:p>
    <w:p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rsidR="00B54636" w:rsidRPr="00B54636" w:rsidRDefault="00B54636" w:rsidP="00B54636">
      <w:r w:rsidRPr="00B54636">
        <w:t>the MCPTT client shall perform the actions specified in subclause 6.2.8.1.5.</w:t>
      </w:r>
    </w:p>
    <w:p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rsidR="00B54636" w:rsidRPr="00B54636" w:rsidRDefault="00B54636" w:rsidP="00B54636">
      <w:r w:rsidRPr="00B54636">
        <w:t>[TS 24.379, clause 6.2.4.1]</w:t>
      </w:r>
    </w:p>
    <w:p w:rsidR="00B54636" w:rsidRPr="00B54636" w:rsidRDefault="00B54636" w:rsidP="00B54636">
      <w:r w:rsidRPr="00B54636">
        <w:rPr>
          <w:lang w:eastAsia="ko-KR"/>
        </w:rPr>
        <w:t>Upon receiving a request from an MCPTT user to leave an MCPTT session established using on-demand session signalling,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leave; and</w:t>
      </w:r>
    </w:p>
    <w:p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rsidR="00B54636" w:rsidRPr="00B54636" w:rsidRDefault="00B54636" w:rsidP="00B54636">
      <w:pPr>
        <w:rPr>
          <w:lang w:eastAsia="en-US"/>
        </w:rPr>
      </w:pPr>
      <w:r w:rsidRPr="00B54636">
        <w:t>[TS 24.380, clause 6.2.4.2.2]</w:t>
      </w:r>
    </w:p>
    <w:p w:rsidR="00B54636" w:rsidRPr="00B54636" w:rsidRDefault="00B54636" w:rsidP="00B54636">
      <w:r w:rsidRPr="00B54636">
        <w:t>When a call is initiated as described in 3GPP TS 24.379 [2], the floor participant:</w:t>
      </w:r>
    </w:p>
    <w:p w:rsidR="00B54636" w:rsidRPr="00B54636" w:rsidRDefault="00B54636" w:rsidP="00B54636">
      <w:pPr>
        <w:ind w:left="568" w:hanging="284"/>
        <w:rPr>
          <w:lang w:eastAsia="x-none"/>
        </w:rPr>
      </w:pPr>
      <w:r w:rsidRPr="00B54636">
        <w:rPr>
          <w:lang w:eastAsia="x-none"/>
        </w:rPr>
        <w:t>1.</w:t>
      </w:r>
      <w:r w:rsidRPr="00B54636">
        <w:rPr>
          <w:lang w:eastAsia="x-none"/>
        </w:rPr>
        <w:tab/>
        <w:t>shall create an instance of the 'Floor participant state transition diagram for basic operation';</w:t>
      </w:r>
    </w:p>
    <w:p w:rsidR="00B54636" w:rsidRPr="00B54636" w:rsidRDefault="00B54636" w:rsidP="00B54636">
      <w:pPr>
        <w:ind w:left="568" w:hanging="284"/>
        <w:rPr>
          <w:lang w:eastAsia="x-none"/>
        </w:rPr>
      </w:pPr>
      <w:r w:rsidRPr="00B54636">
        <w:rPr>
          <w:lang w:eastAsia="x-none"/>
        </w:rPr>
        <w:t>2.</w:t>
      </w:r>
      <w:r w:rsidRPr="00B54636">
        <w:rPr>
          <w:lang w:eastAsia="x-none"/>
        </w:rPr>
        <w:tab/>
        <w:t>if the originating floor participant receives a floor control message before it receives the SIP 200 (OK) response, shall store the floor control message;</w:t>
      </w:r>
    </w:p>
    <w:p w:rsidR="00B54636" w:rsidRPr="00B54636" w:rsidRDefault="00B54636" w:rsidP="00B54636">
      <w:pPr>
        <w:keepLines/>
        <w:ind w:left="1135" w:hanging="851"/>
        <w:rPr>
          <w:lang w:eastAsia="x-none"/>
        </w:rPr>
      </w:pPr>
      <w:r w:rsidRPr="00B54636">
        <w:rPr>
          <w:lang w:eastAsia="x-none"/>
        </w:rPr>
        <w:t>NOTE:</w:t>
      </w:r>
      <w:r w:rsidRPr="00B54636">
        <w:rPr>
          <w:lang w:eastAsia="x-none"/>
        </w:rPr>
        <w:tab/>
        <w:t>The originating floor participant might receive a floor control message before the SIP 200 (OK) response when initiating, joining or rejoining a call because of processing delays of the SIP 200 (OK) response in the SIP core.</w:t>
      </w:r>
    </w:p>
    <w:p w:rsidR="00B54636" w:rsidRPr="00B54636" w:rsidRDefault="00B54636" w:rsidP="00B54636">
      <w:pPr>
        <w:ind w:left="568" w:hanging="284"/>
        <w:rPr>
          <w:lang w:eastAsia="x-none"/>
        </w:rPr>
      </w:pPr>
      <w:r w:rsidRPr="00B54636">
        <w:rPr>
          <w:lang w:eastAsia="x-none"/>
        </w:rPr>
        <w:t>3.</w:t>
      </w:r>
      <w:r w:rsidRPr="00B54636">
        <w:rPr>
          <w:lang w:eastAsia="x-none"/>
        </w:rPr>
        <w:tab/>
        <w:t>if the established MCPTT call is a chat group call and the SIP INVITE request is not an implicit floor request, shall enter the 'U: has no permission' state; and</w:t>
      </w:r>
    </w:p>
    <w:p w:rsidR="00B54636" w:rsidRPr="00B54636" w:rsidRDefault="00B54636" w:rsidP="00B54636">
      <w:pPr>
        <w:ind w:left="568" w:hanging="284"/>
        <w:rPr>
          <w:lang w:eastAsia="x-none"/>
        </w:rPr>
      </w:pPr>
      <w:r w:rsidRPr="00B54636">
        <w:rPr>
          <w:lang w:eastAsia="x-none"/>
        </w:rPr>
        <w:t>4.</w:t>
      </w:r>
      <w:r w:rsidRPr="00B54636">
        <w:rPr>
          <w:lang w:eastAsia="x-none"/>
        </w:rPr>
        <w:tab/>
        <w:t>if for the established MCPTT call the SIP INVITE request is an implicit floor request:</w:t>
      </w:r>
    </w:p>
    <w:p w:rsidR="00B54636" w:rsidRPr="00B54636" w:rsidRDefault="00B54636" w:rsidP="00B54636">
      <w:pPr>
        <w:ind w:left="851" w:hanging="284"/>
        <w:rPr>
          <w:lang w:eastAsia="en-US"/>
        </w:rPr>
      </w:pPr>
      <w:r w:rsidRPr="00B54636">
        <w:t>a.</w:t>
      </w:r>
      <w:r w:rsidRPr="00B54636">
        <w:tab/>
        <w:t>shall start timer T101 (Floor Request) and initialise counter C101 (Floor Request) to 1;</w:t>
      </w:r>
    </w:p>
    <w:p w:rsidR="00B54636" w:rsidRPr="00B54636" w:rsidRDefault="00B54636" w:rsidP="00B54636">
      <w:pPr>
        <w:ind w:left="851" w:hanging="284"/>
      </w:pPr>
      <w:r w:rsidRPr="00B54636">
        <w:t>b.</w:t>
      </w:r>
      <w:r w:rsidRPr="00B54636">
        <w:tab/>
        <w:t>shall enter the 'U: pending Request' state; and</w:t>
      </w:r>
    </w:p>
    <w:p w:rsidR="00B54636" w:rsidRPr="00B54636" w:rsidRDefault="00B54636" w:rsidP="00B54636">
      <w:pPr>
        <w:ind w:left="851" w:hanging="284"/>
      </w:pPr>
      <w:r w:rsidRPr="00B54636">
        <w:t>c.</w:t>
      </w:r>
      <w:r w:rsidRPr="00B54636">
        <w:tab/>
        <w:t>if the floor participant has received and stored a floor control message before the reception of the SIP 200 (OK) response, shall act as if the floor control message was received in the 'U: pending Request' state after entering the 'U: pending Request' state.</w:t>
      </w:r>
    </w:p>
    <w:p w:rsidR="00B54636" w:rsidRPr="00B54636" w:rsidRDefault="00B54636" w:rsidP="00B54636">
      <w:r w:rsidRPr="00B54636">
        <w:t>When the floor participant is rejoining an ongoing MCPTT call as described in 3GPP TS 24.379 [2] the floor participant shall enter the 'U: has no permission' state.</w:t>
      </w:r>
    </w:p>
    <w:p w:rsidR="00B54636" w:rsidRPr="00B54636" w:rsidRDefault="00B54636" w:rsidP="00B54636">
      <w:r w:rsidRPr="00B54636">
        <w:t>[TS 24.380, clause 6.2.4.4.2]</w:t>
      </w:r>
    </w:p>
    <w:p w:rsidR="00B54636" w:rsidRPr="00B54636" w:rsidRDefault="00B54636" w:rsidP="00B54636">
      <w:r w:rsidRPr="00B54636">
        <w:t>Upon receiving a Floor Granted message from the floor control server or a floor granted indication in a SIP 200 (OK) response in the application and signalling layer, the floor participant:</w:t>
      </w:r>
    </w:p>
    <w:p w:rsidR="00B54636" w:rsidRPr="00B54636" w:rsidRDefault="00B54636" w:rsidP="00B54636">
      <w:pPr>
        <w:ind w:left="568" w:hanging="284"/>
        <w:rPr>
          <w:lang w:eastAsia="x-none"/>
        </w:rPr>
      </w:pPr>
      <w:r w:rsidRPr="00B54636">
        <w:rPr>
          <w:lang w:eastAsia="x-none"/>
        </w:rPr>
        <w:t>1.</w:t>
      </w:r>
      <w:r w:rsidRPr="00B54636">
        <w:rPr>
          <w:lang w:eastAsia="x-none"/>
        </w:rPr>
        <w:tab/>
        <w:t>if the first bit in the subtype of the Floor Granted message is set to '1' (Acknowledgment is required) as described in subclause 8.3.2, shall send a Floor Ack message. The Floor Ack message:</w:t>
      </w:r>
    </w:p>
    <w:p w:rsidR="00B54636" w:rsidRPr="00B54636" w:rsidRDefault="00B54636" w:rsidP="00B54636">
      <w:pPr>
        <w:ind w:left="851" w:hanging="284"/>
        <w:rPr>
          <w:lang w:eastAsia="en-US"/>
        </w:rPr>
      </w:pPr>
      <w:r w:rsidRPr="00B54636">
        <w:t>a.</w:t>
      </w:r>
      <w:r w:rsidRPr="00B54636">
        <w:tab/>
        <w:t>shall include the Message Type field set to '1' (Floor Granted);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rPr>
          <w:lang w:eastAsia="x-none"/>
        </w:rPr>
      </w:pPr>
      <w:r w:rsidRPr="00B54636">
        <w:rPr>
          <w:lang w:eastAsia="x-none"/>
        </w:rPr>
        <w:t>2.</w:t>
      </w:r>
      <w:r w:rsidRPr="00B54636">
        <w:rPr>
          <w:lang w:eastAsia="x-none"/>
        </w:rPr>
        <w:tab/>
        <w:t>if the call is not an ambient listening call, shall provide floor granted notification to the user, if not already done;</w:t>
      </w:r>
    </w:p>
    <w:p w:rsidR="00B54636" w:rsidRPr="00B54636" w:rsidRDefault="00B54636" w:rsidP="00B54636">
      <w:pPr>
        <w:keepLines/>
        <w:ind w:left="1135" w:hanging="851"/>
        <w:rPr>
          <w:lang w:eastAsia="x-none"/>
        </w:rPr>
      </w:pPr>
      <w:r w:rsidRPr="00B54636">
        <w:rPr>
          <w:lang w:eastAsia="x-none"/>
        </w:rPr>
        <w:t>NOTE:</w:t>
      </w:r>
      <w:r w:rsidRPr="00B54636">
        <w:rPr>
          <w:lang w:eastAsia="x-none"/>
        </w:rPr>
        <w:tab/>
        <w:t>Providing the floor granted notification to the user prior to receiving the Floor Granted message is an implementation option.</w:t>
      </w:r>
    </w:p>
    <w:p w:rsidR="00B54636" w:rsidRPr="00B54636" w:rsidRDefault="00B54636" w:rsidP="00B54636">
      <w:pPr>
        <w:ind w:left="568" w:hanging="284"/>
        <w:rPr>
          <w:lang w:eastAsia="x-none"/>
        </w:rPr>
      </w:pPr>
      <w:r w:rsidRPr="00B54636">
        <w:rPr>
          <w:lang w:eastAsia="x-none"/>
        </w:rPr>
        <w:t>3.</w:t>
      </w:r>
      <w:r w:rsidRPr="00B54636">
        <w:rPr>
          <w:lang w:eastAsia="x-none"/>
        </w:rPr>
        <w:tab/>
        <w:t>if the Floor Indicator field is included and the B-bit is set to '1' (Broadcast group call), shall provide a notification to the user indicating the type of call;</w:t>
      </w:r>
    </w:p>
    <w:p w:rsidR="00B54636" w:rsidRPr="00B54636" w:rsidRDefault="00B54636" w:rsidP="00B54636">
      <w:pPr>
        <w:ind w:left="568" w:hanging="284"/>
        <w:rPr>
          <w:lang w:eastAsia="x-none"/>
        </w:rPr>
      </w:pPr>
      <w:r w:rsidRPr="00B54636">
        <w:rPr>
          <w:lang w:eastAsia="x-none"/>
        </w:rPr>
        <w:t>4.</w:t>
      </w:r>
      <w:r w:rsidRPr="00B54636">
        <w:rPr>
          <w:lang w:eastAsia="x-none"/>
        </w:rPr>
        <w:tab/>
        <w:t>if the G-bit in the Floor Indicator is set to '1' (Dual floor) shall store an indication that the participant is overriding without revoke;</w:t>
      </w:r>
    </w:p>
    <w:p w:rsidR="00B54636" w:rsidRPr="00B54636" w:rsidRDefault="00B54636" w:rsidP="00B54636">
      <w:pPr>
        <w:ind w:left="568" w:hanging="284"/>
        <w:rPr>
          <w:lang w:eastAsia="x-none"/>
        </w:rPr>
      </w:pPr>
      <w:r w:rsidRPr="00B54636">
        <w:rPr>
          <w:lang w:eastAsia="x-none"/>
        </w:rPr>
        <w:t>5.</w:t>
      </w:r>
      <w:r w:rsidRPr="00B54636">
        <w:rPr>
          <w:lang w:eastAsia="x-none"/>
        </w:rPr>
        <w:tab/>
        <w:t>shall stop the optional timer T103 (End of RTP media), if running;</w:t>
      </w:r>
    </w:p>
    <w:p w:rsidR="00B54636" w:rsidRPr="00B54636" w:rsidRDefault="00B54636" w:rsidP="00B54636">
      <w:pPr>
        <w:ind w:left="568" w:hanging="284"/>
        <w:rPr>
          <w:lang w:eastAsia="x-none"/>
        </w:rPr>
      </w:pPr>
      <w:r w:rsidRPr="00B54636">
        <w:rPr>
          <w:lang w:eastAsia="x-none"/>
        </w:rPr>
        <w:t>6.</w:t>
      </w:r>
      <w:r w:rsidRPr="00B54636">
        <w:rPr>
          <w:lang w:eastAsia="x-none"/>
        </w:rPr>
        <w:tab/>
        <w:t>shall stop timer T101 (Floor Request); and</w:t>
      </w:r>
    </w:p>
    <w:p w:rsidR="00B54636" w:rsidRPr="00B54636" w:rsidRDefault="00B54636" w:rsidP="00B54636">
      <w:pPr>
        <w:ind w:left="568" w:hanging="284"/>
        <w:rPr>
          <w:lang w:eastAsia="x-none"/>
        </w:rPr>
      </w:pPr>
      <w:r w:rsidRPr="00B54636">
        <w:rPr>
          <w:lang w:eastAsia="x-none"/>
        </w:rPr>
        <w:t>7.</w:t>
      </w:r>
      <w:r w:rsidRPr="00B54636">
        <w:rPr>
          <w:lang w:eastAsia="x-none"/>
        </w:rPr>
        <w:tab/>
        <w:t>shall enter the 'U: has permission' state.</w:t>
      </w:r>
    </w:p>
    <w:p w:rsidR="00B54636" w:rsidRPr="00B54636" w:rsidRDefault="00B54636">
      <w:pPr>
        <w:pStyle w:val="H6"/>
        <w:rPr>
          <w:lang w:eastAsia="en-US"/>
        </w:rPr>
        <w:pPrChange w:id="7364" w:author="MCC160" w:date="2023-02-23T18:47:00Z">
          <w:pPr>
            <w:keepNext/>
            <w:keepLines/>
            <w:spacing w:before="120"/>
            <w:ind w:left="1985" w:hanging="1985"/>
          </w:pPr>
        </w:pPrChange>
      </w:pPr>
      <w:r w:rsidRPr="00B54636">
        <w:t>6.1.1.19.3</w:t>
      </w:r>
      <w:r w:rsidRPr="00B54636">
        <w:tab/>
        <w:t>Test description</w:t>
      </w:r>
    </w:p>
    <w:p w:rsidR="00B54636" w:rsidRPr="00B54636" w:rsidRDefault="00B54636">
      <w:pPr>
        <w:pStyle w:val="H6"/>
        <w:pPrChange w:id="7365" w:author="MCC160" w:date="2023-02-23T18:47:00Z">
          <w:pPr>
            <w:keepNext/>
            <w:keepLines/>
            <w:spacing w:before="120"/>
            <w:ind w:left="1985" w:hanging="1985"/>
          </w:pPr>
        </w:pPrChange>
      </w:pPr>
      <w:r w:rsidRPr="00B54636">
        <w:t>6.1.1.19.3.1</w:t>
      </w:r>
      <w:r w:rsidRPr="00B54636">
        <w:tab/>
        <w:t>Pre-test conditions</w:t>
      </w:r>
    </w:p>
    <w:p w:rsidR="00B54636" w:rsidRPr="00B54636" w:rsidRDefault="00B54636">
      <w:pPr>
        <w:pStyle w:val="H6"/>
        <w:pPrChange w:id="7366" w:author="MCC160" w:date="2023-02-23T18:47:00Z">
          <w:pPr>
            <w:keepNext/>
            <w:keepLines/>
            <w:spacing w:before="120"/>
            <w:ind w:left="1985" w:hanging="1985"/>
          </w:pPr>
        </w:pPrChange>
      </w:pPr>
      <w:r w:rsidRPr="00B54636">
        <w:t>System Simulator:</w:t>
      </w:r>
    </w:p>
    <w:p w:rsidR="00B54636" w:rsidRPr="00B54636" w:rsidRDefault="00B54636">
      <w:pPr>
        <w:pStyle w:val="B10"/>
        <w:pPrChange w:id="7367" w:author="MCC160" w:date="2023-02-23T18:47:00Z">
          <w:pPr>
            <w:ind w:left="568" w:hanging="284"/>
          </w:pPr>
        </w:pPrChange>
      </w:pPr>
      <w:r w:rsidRPr="00B54636">
        <w:t>-</w:t>
      </w:r>
      <w:r w:rsidRPr="00B54636">
        <w:tab/>
        <w:t>SS (MCPTT server)</w:t>
      </w:r>
    </w:p>
    <w:p w:rsidR="00B54636" w:rsidRPr="00B54636" w:rsidRDefault="00B54636">
      <w:pPr>
        <w:pStyle w:val="B10"/>
        <w:pPrChange w:id="7368" w:author="MCC160" w:date="2023-02-23T18:47: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7369" w:author="MCC160" w:date="2023-02-23T18:47:00Z">
          <w:pPr>
            <w:keepNext/>
            <w:keepLines/>
            <w:spacing w:before="120"/>
            <w:ind w:left="1985" w:hanging="1985"/>
          </w:pPr>
        </w:pPrChange>
      </w:pPr>
      <w:r w:rsidRPr="00B54636">
        <w:t>IUT:</w:t>
      </w:r>
    </w:p>
    <w:p w:rsidR="00B54636" w:rsidRPr="00B54636" w:rsidRDefault="00B54636">
      <w:pPr>
        <w:pStyle w:val="B10"/>
        <w:pPrChange w:id="7370" w:author="MCC160" w:date="2023-02-23T18:47:00Z">
          <w:pPr>
            <w:ind w:left="568" w:hanging="284"/>
          </w:pPr>
        </w:pPrChange>
      </w:pPr>
      <w:r w:rsidRPr="00B54636">
        <w:t>-</w:t>
      </w:r>
      <w:r w:rsidRPr="00B54636">
        <w:tab/>
        <w:t>UE (MCPTT Client)</w:t>
      </w:r>
    </w:p>
    <w:p w:rsidR="00067051" w:rsidRPr="00874E7A" w:rsidRDefault="00067051" w:rsidP="00067051">
      <w:pPr>
        <w:pStyle w:val="B10"/>
        <w:rPr>
          <w:ins w:id="7371" w:author="MCC160" w:date="2023-01-17T10:35:00Z"/>
        </w:rPr>
      </w:pPr>
      <w:ins w:id="7372" w:author="MCC160" w:date="2023-01-17T10:35: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7373" w:author="MCC160" w:date="2023-01-17T10:35:00Z"/>
        </w:rPr>
        <w:pPrChange w:id="7374" w:author="MCC160" w:date="2023-02-23T18:47:00Z">
          <w:pPr>
            <w:ind w:left="568" w:hanging="284"/>
          </w:pPr>
        </w:pPrChange>
      </w:pPr>
      <w:del w:id="7375" w:author="MCC160" w:date="2023-01-17T10:35: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7376" w:author="MCC160" w:date="2023-02-23T18:47:00Z">
          <w:pPr>
            <w:keepNext/>
            <w:keepLines/>
            <w:spacing w:before="120"/>
            <w:ind w:left="1985" w:hanging="1985"/>
          </w:pPr>
        </w:pPrChange>
      </w:pPr>
      <w:r w:rsidRPr="00B54636">
        <w:t>Preamble:</w:t>
      </w:r>
    </w:p>
    <w:p w:rsidR="00E61C34" w:rsidRPr="00874E7A" w:rsidRDefault="00E61C34" w:rsidP="00E61C34">
      <w:pPr>
        <w:pStyle w:val="B10"/>
        <w:rPr>
          <w:ins w:id="7377" w:author="MCC160" w:date="2023-01-18T13:39:00Z"/>
        </w:rPr>
      </w:pPr>
      <w:ins w:id="7378" w:author="MCC160" w:date="2023-01-18T13:39:00Z">
        <w:r w:rsidRPr="00874E7A">
          <w:t>-</w:t>
        </w:r>
        <w:r w:rsidRPr="00874E7A">
          <w:tab/>
        </w:r>
        <w:r>
          <w:t xml:space="preserve">The UE has performed procedure </w:t>
        </w:r>
      </w:ins>
      <w:ins w:id="7379" w:author="MCC160" w:date="2023-01-18T14:02:00Z">
        <w:r w:rsidR="008754C1">
          <w:t>'</w:t>
        </w:r>
      </w:ins>
      <w:ins w:id="7380" w:author="MCC160" w:date="2023-01-18T13:39:00Z">
        <w:r>
          <w:t>MCPTT UE registration</w:t>
        </w:r>
      </w:ins>
      <w:ins w:id="7381" w:author="MCC160" w:date="2023-01-18T14:15:00Z">
        <w:r w:rsidR="006F6CCD">
          <w:t>'</w:t>
        </w:r>
      </w:ins>
      <w:ins w:id="7382" w:author="MCC160" w:date="2023-01-18T13:39:00Z">
        <w:r>
          <w:t xml:space="preserve"> as specified in TS 36.579-1 [2] clause 5.4.2.</w:t>
        </w:r>
      </w:ins>
    </w:p>
    <w:p w:rsidR="00E61C34" w:rsidRPr="00874E7A" w:rsidRDefault="00E61C34" w:rsidP="00E61C34">
      <w:pPr>
        <w:pStyle w:val="B10"/>
        <w:rPr>
          <w:ins w:id="7383" w:author="MCC160" w:date="2023-01-18T13:39:00Z"/>
        </w:rPr>
      </w:pPr>
      <w:ins w:id="7384" w:author="MCC160" w:date="2023-01-18T13:39:00Z">
        <w:r w:rsidRPr="00874E7A">
          <w:t>-</w:t>
        </w:r>
        <w:r w:rsidRPr="00874E7A">
          <w:tab/>
        </w:r>
        <w:r>
          <w:t xml:space="preserve">The UE has performed procedure </w:t>
        </w:r>
      </w:ins>
      <w:ins w:id="7385" w:author="MCC160" w:date="2023-01-18T14:02:00Z">
        <w:r w:rsidR="008754C1">
          <w:t>'</w:t>
        </w:r>
      </w:ins>
      <w:ins w:id="7386" w:author="MCC160" w:date="2023-01-18T13:39:00Z">
        <w:r>
          <w:t>MCX Authorization/Configuration and Key Generation</w:t>
        </w:r>
      </w:ins>
      <w:ins w:id="7387" w:author="MCC160" w:date="2023-01-18T14:15:00Z">
        <w:r w:rsidR="006F6CCD">
          <w:t>'</w:t>
        </w:r>
      </w:ins>
      <w:ins w:id="7388" w:author="MCC160" w:date="2023-01-18T13:39:00Z">
        <w:r>
          <w:t xml:space="preserve"> as specified in TS 36.579-1 [2] clause 5.3.2.</w:t>
        </w:r>
      </w:ins>
    </w:p>
    <w:p w:rsidR="00E43E68" w:rsidRDefault="00E43E68">
      <w:pPr>
        <w:pStyle w:val="B10"/>
        <w:rPr>
          <w:ins w:id="7389" w:author="MCC160" w:date="2023-01-18T14:49:00Z"/>
        </w:rPr>
        <w:pPrChange w:id="7390" w:author="MCC160" w:date="2023-02-23T18:47:00Z">
          <w:pPr>
            <w:ind w:left="568" w:hanging="284"/>
          </w:pPr>
        </w:pPrChange>
      </w:pPr>
      <w:ins w:id="7391" w:author="MCC160" w:date="2023-01-18T14:49:00Z">
        <w:r>
          <w:t>-</w:t>
        </w:r>
        <w:r>
          <w:tab/>
          <w:t>The UE has performed procedure 'UE initiated MCPTT functional alias status determination and subscription' as specified in TS 36.579-1 [2] clause 5.3A.9.</w:t>
        </w:r>
      </w:ins>
    </w:p>
    <w:p w:rsidR="00E43E68" w:rsidRDefault="00E43E68">
      <w:pPr>
        <w:pStyle w:val="B10"/>
        <w:rPr>
          <w:ins w:id="7392" w:author="MCC160" w:date="2023-01-18T14:49:00Z"/>
        </w:rPr>
        <w:pPrChange w:id="7393" w:author="MCC160" w:date="2023-02-23T18:47:00Z">
          <w:pPr>
            <w:ind w:left="568" w:hanging="284"/>
          </w:pPr>
        </w:pPrChange>
      </w:pPr>
      <w:ins w:id="7394" w:author="MCC160" w:date="2023-01-18T14:49:00Z">
        <w:r>
          <w:t>-</w:t>
        </w:r>
        <w:r>
          <w:tab/>
          <w:t>The UE has performed procedure 'UE initiated MCPTT functional alias status change' as specified in TS 36.579-1 [2] clause 5.3A.10.</w:t>
        </w:r>
      </w:ins>
    </w:p>
    <w:p w:rsidR="00B54636" w:rsidRPr="00B54636" w:rsidDel="00E61C34" w:rsidRDefault="00B54636">
      <w:pPr>
        <w:pStyle w:val="B10"/>
        <w:rPr>
          <w:del w:id="7395" w:author="MCC160" w:date="2023-01-18T13:39:00Z"/>
        </w:rPr>
        <w:pPrChange w:id="7396" w:author="MCC160" w:date="2023-02-23T18:47:00Z">
          <w:pPr>
            <w:ind w:left="568" w:hanging="284"/>
          </w:pPr>
        </w:pPrChange>
      </w:pPr>
      <w:del w:id="7397" w:author="MCC160" w:date="2023-01-18T13:39: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7398" w:author="MCC160" w:date="2023-01-18T13:39:00Z"/>
        </w:rPr>
        <w:pPrChange w:id="7399" w:author="MCC160" w:date="2023-02-23T18:47:00Z">
          <w:pPr>
            <w:ind w:left="568" w:hanging="284"/>
          </w:pPr>
        </w:pPrChange>
      </w:pPr>
      <w:del w:id="7400" w:author="MCC160" w:date="2023-01-18T13:39: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Del="00E43E68" w:rsidRDefault="00B54636">
      <w:pPr>
        <w:pStyle w:val="B10"/>
        <w:rPr>
          <w:del w:id="7401" w:author="MCC160" w:date="2023-01-18T14:49:00Z"/>
        </w:rPr>
        <w:pPrChange w:id="7402" w:author="MCC160" w:date="2023-02-23T18:47:00Z">
          <w:pPr>
            <w:ind w:left="568" w:hanging="284"/>
          </w:pPr>
        </w:pPrChange>
      </w:pPr>
      <w:bookmarkStart w:id="7403" w:name="_Hlk77842921"/>
      <w:del w:id="7404" w:author="MCC160" w:date="2023-01-18T14:49:00Z">
        <w:r w:rsidRPr="00B54636" w:rsidDel="00E43E68">
          <w:delText>-</w:delText>
        </w:r>
        <w:r w:rsidRPr="00B54636" w:rsidDel="00E43E68">
          <w:tab/>
          <w:delText>The MCPTT User performs the procedure for UE initiated MCPTT functional alias status determination and subscription as specified in TS 36.579-1 [2], subclause 5.3A.9.</w:delText>
        </w:r>
      </w:del>
    </w:p>
    <w:bookmarkEnd w:id="7403"/>
    <w:p w:rsidR="00B54636" w:rsidRPr="00B54636" w:rsidDel="00E43E68" w:rsidRDefault="00B54636">
      <w:pPr>
        <w:pStyle w:val="B10"/>
        <w:rPr>
          <w:del w:id="7405" w:author="MCC160" w:date="2023-01-18T14:49:00Z"/>
        </w:rPr>
        <w:pPrChange w:id="7406" w:author="MCC160" w:date="2023-02-23T18:47:00Z">
          <w:pPr>
            <w:ind w:left="568" w:hanging="284"/>
          </w:pPr>
        </w:pPrChange>
      </w:pPr>
      <w:del w:id="7407" w:author="MCC160" w:date="2023-01-18T14:49:00Z">
        <w:r w:rsidRPr="00B54636" w:rsidDel="00E43E68">
          <w:delText>-</w:delText>
        </w:r>
        <w:r w:rsidRPr="00B54636" w:rsidDel="00E43E68">
          <w:tab/>
          <w:delText>The MCPTT User performs the procedure for MCPTT functional alias status change as specified in TS 36.579-1 [2], subclause 5.3A.10.</w:delText>
        </w:r>
      </w:del>
    </w:p>
    <w:p w:rsidR="00B54636" w:rsidRPr="00B54636" w:rsidRDefault="00B54636">
      <w:pPr>
        <w:pStyle w:val="B10"/>
        <w:pPrChange w:id="7408" w:author="MCC160" w:date="2023-02-23T18:47:00Z">
          <w:pPr>
            <w:ind w:left="568" w:hanging="284"/>
          </w:pPr>
        </w:pPrChange>
      </w:pPr>
      <w:r w:rsidRPr="00B54636">
        <w:t>-</w:t>
      </w:r>
      <w:r w:rsidRPr="00B54636">
        <w:tab/>
        <w:t>UE States at the end of the preamble</w:t>
      </w:r>
    </w:p>
    <w:p w:rsidR="00B54636" w:rsidRPr="00B54636" w:rsidRDefault="00B54636">
      <w:pPr>
        <w:pStyle w:val="B2"/>
        <w:pPrChange w:id="7409" w:author="MCC160" w:date="2023-02-23T18:47:00Z">
          <w:pPr>
            <w:ind w:left="851" w:hanging="284"/>
          </w:pPr>
        </w:pPrChange>
      </w:pPr>
      <w:r w:rsidRPr="00B54636">
        <w:t>-</w:t>
      </w:r>
      <w:r w:rsidRPr="00B54636">
        <w:tab/>
        <w:t>The UE is in E-UTRA Registered, Idle Mode state.</w:t>
      </w:r>
    </w:p>
    <w:p w:rsidR="00B54636" w:rsidRPr="00B54636" w:rsidRDefault="00B54636">
      <w:pPr>
        <w:pStyle w:val="B2"/>
        <w:pPrChange w:id="7410" w:author="MCC160" w:date="2023-02-23T18:47: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7411" w:author="MCC160" w:date="2023-02-23T18:47:00Z">
          <w:pPr>
            <w:keepNext/>
            <w:keepLines/>
            <w:spacing w:before="120"/>
            <w:ind w:left="1985" w:hanging="1985"/>
          </w:pPr>
        </w:pPrChange>
      </w:pPr>
      <w:r w:rsidRPr="00B54636">
        <w:t>6.1.1.19.3.2</w:t>
      </w:r>
      <w:r w:rsidRPr="00B54636">
        <w:tab/>
        <w:t>Test procedure sequence</w:t>
      </w:r>
    </w:p>
    <w:p w:rsidR="00B54636" w:rsidRPr="00B54636" w:rsidRDefault="00B54636">
      <w:pPr>
        <w:pStyle w:val="TH"/>
        <w:pPrChange w:id="7412" w:author="MCC160" w:date="2023-02-23T18:47:00Z">
          <w:pPr>
            <w:keepNext/>
            <w:keepLines/>
            <w:spacing w:before="60"/>
            <w:jc w:val="center"/>
          </w:pPr>
        </w:pPrChange>
      </w:pPr>
      <w:r w:rsidRPr="00B54636">
        <w:t>Table 6.1.1.19.3.2-1: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B54636" w:rsidTr="00FB0651">
        <w:tc>
          <w:tcPr>
            <w:tcW w:w="704"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7413" w:author="MCC160" w:date="2023-02-23T18:47:00Z">
                <w:pPr>
                  <w:keepNext/>
                  <w:keepLines/>
                  <w:spacing w:after="0"/>
                  <w:jc w:val="center"/>
                </w:pPr>
              </w:pPrChange>
            </w:pPr>
            <w:r w:rsidRPr="00B54636">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7414" w:author="MCC160" w:date="2023-02-23T18:47:00Z">
                <w:pPr>
                  <w:keepNext/>
                  <w:keepLines/>
                  <w:spacing w:after="0"/>
                  <w:jc w:val="center"/>
                </w:pPr>
              </w:pPrChange>
            </w:pPr>
            <w:r w:rsidRPr="00B54636">
              <w:rPr>
                <w:rFonts w:eastAsia="Calibri"/>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7415" w:author="MCC160" w:date="2023-02-23T18:47:00Z">
                <w:pPr>
                  <w:keepNext/>
                  <w:keepLines/>
                  <w:spacing w:after="0"/>
                  <w:jc w:val="center"/>
                </w:pPr>
              </w:pPrChange>
            </w:pPr>
            <w:r w:rsidRPr="00B5463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7416" w:author="MCC160" w:date="2023-02-23T18:47:00Z">
                <w:pPr>
                  <w:keepNext/>
                  <w:keepLines/>
                  <w:spacing w:after="0"/>
                  <w:jc w:val="center"/>
                </w:pPr>
              </w:pPrChange>
            </w:pPr>
            <w:r w:rsidRPr="00B5463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7417" w:author="MCC160" w:date="2023-02-23T18:47:00Z">
                <w:pPr>
                  <w:keepNext/>
                  <w:keepLines/>
                  <w:spacing w:after="0"/>
                  <w:jc w:val="center"/>
                </w:pPr>
              </w:pPrChange>
            </w:pPr>
            <w:r w:rsidRPr="00B54636">
              <w:rPr>
                <w:rFonts w:eastAsia="Calibri"/>
                <w:lang w:val="fr-FR"/>
              </w:rPr>
              <w:t>Verdict</w:t>
            </w:r>
          </w:p>
        </w:tc>
      </w:tr>
      <w:tr w:rsidR="00B54636" w:rsidRPr="00B54636" w:rsidTr="00FB0651">
        <w:tc>
          <w:tcPr>
            <w:tcW w:w="704"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7418" w:author="MCC160" w:date="2023-02-23T18:47: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7419"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7420" w:author="MCC160" w:date="2023-02-23T18:47:00Z">
                <w:pPr>
                  <w:keepNext/>
                  <w:keepLines/>
                  <w:spacing w:after="0"/>
                  <w:jc w:val="center"/>
                </w:pPr>
              </w:pPrChange>
            </w:pPr>
            <w:r w:rsidRPr="00B54636">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7421" w:author="MCC160" w:date="2023-02-23T18:47:00Z">
                <w:pPr>
                  <w:keepNext/>
                  <w:keepLines/>
                  <w:spacing w:after="0"/>
                  <w:jc w:val="center"/>
                </w:pPr>
              </w:pPrChange>
            </w:pPr>
            <w:r w:rsidRPr="00B54636">
              <w:rPr>
                <w:rFonts w:eastAsia="Calibri"/>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7422" w:author="MCC160" w:date="2023-02-23T18:47: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7423" w:author="MCC160" w:date="2023-02-23T18:47:00Z">
                <w:pPr>
                  <w:keepNext/>
                  <w:keepLines/>
                  <w:spacing w:after="0"/>
                  <w:jc w:val="center"/>
                </w:pPr>
              </w:pPrChange>
            </w:pP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24" w:author="MCC160" w:date="2023-02-23T18:47:00Z">
                <w:pPr>
                  <w:keepNext/>
                  <w:keepLines/>
                  <w:spacing w:after="0"/>
                  <w:jc w:val="center"/>
                </w:pPr>
              </w:pPrChange>
            </w:pPr>
            <w:r w:rsidRPr="00B54636">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rsidR="00B7130C" w:rsidRDefault="00B7130C">
            <w:pPr>
              <w:pStyle w:val="TAL"/>
              <w:rPr>
                <w:ins w:id="7425" w:author="MCC160" w:date="2023-01-18T20:41:00Z"/>
                <w:rFonts w:eastAsia="Calibri"/>
                <w:lang w:val="fr-FR"/>
              </w:rPr>
            </w:pPr>
            <w:ins w:id="7426" w:author="MCC160" w:date="2023-01-18T20:41:00Z">
              <w:r w:rsidRPr="00430606">
                <w:rPr>
                  <w:rFonts w:eastAsia="Calibri"/>
                  <w:lang w:val="fr-FR"/>
                </w:rPr>
                <w:t>Make the UE (MCPTT client) request the establishment of a group call using the active functional alias with automatic commencement mode and implicit floor request.</w:t>
              </w:r>
            </w:ins>
          </w:p>
          <w:p w:rsidR="00B54636" w:rsidRPr="00B54636" w:rsidRDefault="00B54636">
            <w:pPr>
              <w:pStyle w:val="TAL"/>
              <w:rPr>
                <w:rFonts w:eastAsia="Calibri"/>
                <w:shd w:val="clear" w:color="auto" w:fill="FF0000"/>
                <w:lang w:val="fr-FR"/>
              </w:rPr>
              <w:pPrChange w:id="7427" w:author="MCC160" w:date="2023-02-23T18:47:00Z">
                <w:pPr>
                  <w:keepNext/>
                  <w:keepLines/>
                  <w:spacing w:after="0"/>
                </w:pPr>
              </w:pPrChange>
            </w:pPr>
            <w:del w:id="7428" w:author="MCC160" w:date="2023-01-18T20:41:00Z">
              <w:r w:rsidRPr="00B54636" w:rsidDel="00B7130C">
                <w:rPr>
                  <w:rFonts w:eastAsia="Calibri"/>
                  <w:lang w:val="fr-FR"/>
                </w:rPr>
                <w:delText xml:space="preserve">Make the MCPTT User request the establishment of an MCPTT on-demand pre-arranged group call using Group A, automatic commencement mode, with implicit floor control using an active functional alias.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29"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430"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31" w:author="MCC160" w:date="2023-02-23T18:47: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32" w:author="MCC160" w:date="2023-02-23T18:47: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33" w:author="MCC160" w:date="2023-02-23T18:47:00Z">
                <w:pPr>
                  <w:keepNext/>
                  <w:keepLines/>
                  <w:spacing w:after="0"/>
                  <w:jc w:val="center"/>
                </w:pPr>
              </w:pPrChange>
            </w:pPr>
            <w:r w:rsidRPr="00B54636">
              <w:rPr>
                <w:rFonts w:eastAsia="Calibri"/>
                <w:lang w:val="fr-FR"/>
              </w:rPr>
              <w:t>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434" w:author="MCC160" w:date="2023-02-23T18:47:00Z">
                <w:pPr>
                  <w:keepNext/>
                  <w:keepLines/>
                  <w:spacing w:after="0"/>
                </w:pPr>
              </w:pPrChange>
            </w:pPr>
            <w:r w:rsidRPr="00B54636">
              <w:rPr>
                <w:rFonts w:eastAsia="Calibri"/>
                <w:lang w:val="fr-FR"/>
              </w:rPr>
              <w:t>Check: Does the UE (</w:t>
            </w:r>
            <w:r w:rsidRPr="00B54636">
              <w:rPr>
                <w:rFonts w:eastAsia="Calibri"/>
                <w:lang w:val="fr-FR" w:eastAsia="ko-KR"/>
              </w:rPr>
              <w:t xml:space="preserve">MCPTT </w:t>
            </w:r>
            <w:del w:id="7435" w:author="MCC160" w:date="2023-01-18T16:31:00Z">
              <w:r w:rsidRPr="00B54636" w:rsidDel="00D27C59">
                <w:rPr>
                  <w:rFonts w:eastAsia="Calibri"/>
                  <w:lang w:val="fr-FR" w:eastAsia="ko-KR"/>
                </w:rPr>
                <w:delText>C</w:delText>
              </w:r>
            </w:del>
            <w:ins w:id="7436" w:author="MCC160" w:date="2023-01-18T16:32:00Z">
              <w:r w:rsidR="00D27C59">
                <w:rPr>
                  <w:rFonts w:eastAsia="Calibri"/>
                  <w:lang w:val="fr-FR" w:eastAsia="ko-KR"/>
                </w:rPr>
                <w:t>c</w:t>
              </w:r>
            </w:ins>
            <w:r w:rsidRPr="00B54636">
              <w:rPr>
                <w:rFonts w:eastAsia="Calibri"/>
                <w:lang w:val="fr-FR" w:eastAsia="ko-KR"/>
              </w:rPr>
              <w:t xml:space="preserve">lient) </w:t>
            </w:r>
            <w:ins w:id="7437" w:author="MCC160" w:date="2023-01-18T16:31:00Z">
              <w:r w:rsidR="00D27C59" w:rsidRPr="00D27C59">
                <w:rPr>
                  <w:rFonts w:eastAsia="Calibri"/>
                  <w:lang w:val="fr-FR" w:eastAsia="ko-KR"/>
                </w:rPr>
                <w:t xml:space="preserve">correctly </w:t>
              </w:r>
            </w:ins>
            <w:r w:rsidRPr="00B54636">
              <w:rPr>
                <w:rFonts w:eastAsia="Calibri"/>
                <w:lang w:val="fr-FR" w:eastAsia="ko-KR"/>
              </w:rPr>
              <w:t xml:space="preserve">perform procedure </w:t>
            </w:r>
            <w:del w:id="7438" w:author="MCC160" w:date="2023-01-18T16:40:00Z">
              <w:r w:rsidRPr="00B54636" w:rsidDel="00424C15">
                <w:rPr>
                  <w:rFonts w:eastAsia="Calibri"/>
                  <w:lang w:val="fr-FR" w:eastAsia="ko-KR"/>
                </w:rPr>
                <w:delText xml:space="preserve">for </w:delText>
              </w:r>
            </w:del>
            <w:ins w:id="7439" w:author="MCC160" w:date="2023-01-18T16:40:00Z">
              <w:r w:rsidR="00424C15">
                <w:rPr>
                  <w:rFonts w:eastAsia="Calibri"/>
                  <w:lang w:val="fr-FR" w:eastAsia="ko-KR"/>
                </w:rPr>
                <w:t>'</w:t>
              </w:r>
            </w:ins>
            <w:r w:rsidRPr="00B54636">
              <w:rPr>
                <w:lang w:val="fr-FR"/>
              </w:rPr>
              <w:t>MCPTT CO session establishment/modification without provisional responses other than 100 Trying</w:t>
            </w:r>
            <w:ins w:id="7440" w:author="MCC160" w:date="2023-01-18T20:42:00Z">
              <w:r w:rsidR="00B7130C">
                <w:rPr>
                  <w:lang w:val="fr-FR"/>
                </w:rPr>
                <w:t>'</w:t>
              </w:r>
            </w:ins>
            <w:r w:rsidRPr="00B54636">
              <w:rPr>
                <w:lang w:val="fr-FR"/>
              </w:rPr>
              <w:t xml:space="preserve"> as described in TS 36.579-1 [2] Table </w:t>
            </w:r>
            <w:r w:rsidRPr="00B54636">
              <w:rPr>
                <w:bCs/>
                <w:lang w:val="fr-FR"/>
              </w:rPr>
              <w:t xml:space="preserve">5.3A.1.3-1 to </w:t>
            </w:r>
            <w:r w:rsidRPr="00B54636">
              <w:rPr>
                <w:rFonts w:eastAsia="Calibri"/>
                <w:lang w:val="fr-FR"/>
              </w:rPr>
              <w:t xml:space="preserve">establish </w:t>
            </w:r>
            <w:del w:id="7441" w:author="MCC160" w:date="2023-01-18T20:42:00Z">
              <w:r w:rsidRPr="00B54636" w:rsidDel="00B7130C">
                <w:rPr>
                  <w:rFonts w:eastAsia="Calibri"/>
                  <w:lang w:val="fr-FR"/>
                </w:rPr>
                <w:delText xml:space="preserve">an MCPTT on-demand pre-arranged </w:delText>
              </w:r>
            </w:del>
            <w:ins w:id="7442" w:author="MCC160" w:date="2023-01-18T20:42:00Z">
              <w:r w:rsidR="00B7130C">
                <w:rPr>
                  <w:rFonts w:eastAsia="Calibri"/>
                  <w:lang w:val="fr-FR"/>
                </w:rPr>
                <w:t xml:space="preserve">a </w:t>
              </w:r>
            </w:ins>
            <w:r w:rsidRPr="00B54636">
              <w:rPr>
                <w:rFonts w:eastAsia="Calibri"/>
                <w:lang w:val="fr-FR"/>
              </w:rPr>
              <w:t>group call</w:t>
            </w:r>
            <w:del w:id="7443" w:author="MCC160" w:date="2023-01-18T20:42:00Z">
              <w:r w:rsidRPr="00B54636" w:rsidDel="00B7130C">
                <w:rPr>
                  <w:rFonts w:eastAsia="Calibri"/>
                  <w:lang w:val="fr-FR"/>
                </w:rPr>
                <w:delText>,</w:delText>
              </w:r>
            </w:del>
            <w:ins w:id="7444" w:author="MCC160" w:date="2023-01-18T20:42:00Z">
              <w:r w:rsidR="00B7130C">
                <w:rPr>
                  <w:rFonts w:eastAsia="Calibri"/>
                  <w:lang w:val="fr-FR"/>
                </w:rPr>
                <w:t xml:space="preserve"> with</w:t>
              </w:r>
            </w:ins>
            <w:r w:rsidRPr="00B54636">
              <w:rPr>
                <w:rFonts w:eastAsia="Calibri"/>
                <w:lang w:val="fr-FR"/>
              </w:rPr>
              <w:t xml:space="preserve"> automatic commencement mode</w:t>
            </w:r>
            <w:del w:id="7445" w:author="MCC160" w:date="2023-01-18T20:42:00Z">
              <w:r w:rsidRPr="00B54636" w:rsidDel="00B7130C">
                <w:rPr>
                  <w:rFonts w:eastAsia="Calibri"/>
                  <w:lang w:val="fr-FR"/>
                </w:rPr>
                <w:delText xml:space="preserve">, </w:delText>
              </w:r>
              <w:r w:rsidRPr="00B54636" w:rsidDel="00B7130C">
                <w:rPr>
                  <w:rFonts w:eastAsia="Calibri"/>
                  <w:lang w:val="fr-FR" w:eastAsia="ko-KR"/>
                </w:rPr>
                <w:delText xml:space="preserve">applying End-to-end communication security with </w:delText>
              </w:r>
            </w:del>
            <w:ins w:id="7446" w:author="MCC160" w:date="2023-01-18T20:42:00Z">
              <w:r w:rsidR="00B7130C">
                <w:rPr>
                  <w:rFonts w:eastAsia="Calibri"/>
                  <w:lang w:val="fr-FR" w:eastAsia="ko-KR"/>
                </w:rPr>
                <w:t xml:space="preserve"> and </w:t>
              </w:r>
            </w:ins>
            <w:r w:rsidRPr="00B54636">
              <w:rPr>
                <w:rFonts w:eastAsia="Calibri"/>
                <w:lang w:val="fr-FR" w:eastAsia="ko-KR"/>
              </w:rPr>
              <w:t xml:space="preserve">implicit floor control according to option b.ii of NOTE 1 in TS 36.579.1 [2] Table </w:t>
            </w:r>
            <w:r w:rsidRPr="00B54636">
              <w:rPr>
                <w:bCs/>
                <w:lang w:val="fr-FR"/>
              </w:rPr>
              <w:t>5.3A.1.3-1</w:t>
            </w:r>
            <w:r w:rsidRPr="00B5463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47"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448"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49" w:author="MCC160" w:date="2023-02-23T18:47:00Z">
                <w:pPr>
                  <w:keepNext/>
                  <w:keepLines/>
                  <w:spacing w:after="0"/>
                  <w:jc w:val="center"/>
                </w:pPr>
              </w:pPrChange>
            </w:pPr>
            <w:r w:rsidRPr="00B5463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50" w:author="MCC160" w:date="2023-02-23T18:47:00Z">
                <w:pPr>
                  <w:keepNext/>
                  <w:keepLines/>
                  <w:spacing w:after="0"/>
                  <w:jc w:val="center"/>
                </w:pPr>
              </w:pPrChange>
            </w:pPr>
            <w:del w:id="7451" w:author="MCC160" w:date="2023-01-19T10:23:00Z">
              <w:r w:rsidRPr="00B54636" w:rsidDel="009C3A4E">
                <w:rPr>
                  <w:rFonts w:eastAsia="Calibri"/>
                  <w:lang w:val="fr-FR"/>
                </w:rPr>
                <w:delText>-</w:delText>
              </w:r>
            </w:del>
            <w:ins w:id="7452" w:author="MCC160" w:date="2023-01-19T10:23:00Z">
              <w:r w:rsidR="009C3A4E">
                <w:rPr>
                  <w:rFonts w:eastAsia="Calibri"/>
                  <w:lang w:val="fr-FR"/>
                </w:rPr>
                <w:t>P</w:t>
              </w:r>
            </w:ins>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53" w:author="MCC160" w:date="2023-02-23T18:47:00Z">
                <w:pPr>
                  <w:keepNext/>
                  <w:keepLines/>
                  <w:spacing w:after="0"/>
                  <w:jc w:val="center"/>
                </w:pPr>
              </w:pPrChange>
            </w:pPr>
            <w:r w:rsidRPr="00B54636">
              <w:rPr>
                <w:rFonts w:eastAsia="Calibri"/>
                <w:lang w:val="fr-FR"/>
              </w:rPr>
              <w:t>3</w:t>
            </w:r>
          </w:p>
        </w:tc>
        <w:tc>
          <w:tcPr>
            <w:tcW w:w="3913" w:type="dxa"/>
            <w:tcBorders>
              <w:top w:val="single" w:sz="4" w:space="0" w:color="auto"/>
              <w:left w:val="single" w:sz="4" w:space="0" w:color="auto"/>
              <w:bottom w:val="single" w:sz="4" w:space="0" w:color="auto"/>
              <w:right w:val="single" w:sz="4" w:space="0" w:color="auto"/>
            </w:tcBorders>
            <w:hideMark/>
          </w:tcPr>
          <w:p w:rsidR="00B7130C" w:rsidRDefault="00B7130C">
            <w:pPr>
              <w:pStyle w:val="TAL"/>
              <w:rPr>
                <w:ins w:id="7454" w:author="MCC160" w:date="2023-01-18T20:43:00Z"/>
                <w:rFonts w:eastAsia="Calibri"/>
                <w:lang w:val="fr-FR"/>
              </w:rPr>
            </w:pPr>
            <w:ins w:id="7455" w:author="MCC160" w:date="2023-01-18T20:43:00Z">
              <w:r w:rsidRPr="00E26417">
                <w:rPr>
                  <w:rFonts w:eastAsia="Calibri"/>
                  <w:lang w:val="fr-FR"/>
                </w:rPr>
                <w:t>Check: Does the UE (MCPTT client) provide floor granted notification to the user?</w:t>
              </w:r>
            </w:ins>
          </w:p>
          <w:p w:rsidR="00B54636" w:rsidRPr="00B54636" w:rsidRDefault="00B54636">
            <w:pPr>
              <w:pStyle w:val="TAL"/>
              <w:rPr>
                <w:rFonts w:eastAsia="Calibri"/>
                <w:lang w:val="fr-FR"/>
              </w:rPr>
              <w:pPrChange w:id="7456" w:author="MCC160" w:date="2023-02-23T18:47:00Z">
                <w:pPr>
                  <w:keepNext/>
                  <w:keepLines/>
                  <w:spacing w:after="0"/>
                </w:pPr>
              </w:pPrChange>
            </w:pPr>
            <w:del w:id="7457" w:author="MCC160" w:date="2023-01-18T20:43:00Z">
              <w:r w:rsidRPr="00B54636" w:rsidDel="00B7130C">
                <w:rPr>
                  <w:rFonts w:eastAsia="Calibri"/>
                  <w:lang w:val="fr-FR"/>
                </w:rPr>
                <w:delText xml:space="preserve">Check: Does the UE (MCPTT </w:delText>
              </w:r>
            </w:del>
            <w:del w:id="7458" w:author="MCC160" w:date="2023-01-18T16:32:00Z">
              <w:r w:rsidRPr="00B54636" w:rsidDel="00D27C59">
                <w:rPr>
                  <w:rFonts w:eastAsia="Calibri"/>
                  <w:lang w:val="fr-FR"/>
                </w:rPr>
                <w:delText>C</w:delText>
              </w:r>
            </w:del>
            <w:del w:id="7459" w:author="MCC160" w:date="2023-01-18T20:43:00Z">
              <w:r w:rsidRPr="00B54636" w:rsidDel="00B7130C">
                <w:rPr>
                  <w:rFonts w:eastAsia="Calibri"/>
                  <w:lang w:val="fr-FR"/>
                </w:rPr>
                <w:delText>lient)</w:delText>
              </w:r>
              <w:r w:rsidRPr="00B54636" w:rsidDel="00B7130C">
                <w:rPr>
                  <w:rFonts w:eastAsia="Calibri"/>
                  <w:lang w:val="fr-FR" w:eastAsia="ko-KR"/>
                </w:rPr>
                <w:delText xml:space="preserve"> </w:delText>
              </w:r>
              <w:r w:rsidRPr="00B54636" w:rsidDel="00B7130C">
                <w:rPr>
                  <w:rFonts w:eastAsia="Calibri"/>
                  <w:lang w:val="fr-FR"/>
                </w:rPr>
                <w:delText xml:space="preserve">provide floor granted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60"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461"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62" w:author="MCC160" w:date="2023-02-23T18:47:00Z">
                <w:pPr>
                  <w:keepNext/>
                  <w:keepLines/>
                  <w:spacing w:after="0"/>
                  <w:jc w:val="center"/>
                </w:pPr>
              </w:pPrChange>
            </w:pPr>
            <w:r w:rsidRPr="00B5463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63" w:author="MCC160" w:date="2023-02-23T18:47:00Z">
                <w:pPr>
                  <w:keepNext/>
                  <w:keepLines/>
                  <w:spacing w:after="0"/>
                  <w:jc w:val="center"/>
                </w:pPr>
              </w:pPrChange>
            </w:pPr>
            <w:del w:id="7464" w:author="MCC160" w:date="2023-01-19T10:23:00Z">
              <w:r w:rsidRPr="00B54636" w:rsidDel="009C3A4E">
                <w:rPr>
                  <w:rFonts w:eastAsia="Calibri"/>
                  <w:lang w:val="fr-FR"/>
                </w:rPr>
                <w:delText>-</w:delText>
              </w:r>
            </w:del>
            <w:ins w:id="7465" w:author="MCC160" w:date="2023-01-19T10:23:00Z">
              <w:r w:rsidR="009C3A4E">
                <w:rPr>
                  <w:rFonts w:eastAsia="Calibri"/>
                  <w:lang w:val="fr-FR"/>
                </w:rPr>
                <w:t>P</w:t>
              </w:r>
            </w:ins>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66" w:author="MCC160" w:date="2023-02-23T18:47:00Z">
                <w:pPr>
                  <w:keepNext/>
                  <w:keepLines/>
                  <w:spacing w:after="0"/>
                  <w:jc w:val="center"/>
                </w:pPr>
              </w:pPrChange>
            </w:pPr>
            <w:r w:rsidRPr="00B54636">
              <w:rPr>
                <w:rFonts w:eastAsia="Calibri"/>
                <w:lang w:val="fr-FR"/>
              </w:rPr>
              <w:t>4</w:t>
            </w:r>
          </w:p>
        </w:tc>
        <w:tc>
          <w:tcPr>
            <w:tcW w:w="3913" w:type="dxa"/>
            <w:tcBorders>
              <w:top w:val="single" w:sz="4" w:space="0" w:color="auto"/>
              <w:left w:val="single" w:sz="4" w:space="0" w:color="auto"/>
              <w:bottom w:val="single" w:sz="4" w:space="0" w:color="auto"/>
              <w:right w:val="single" w:sz="4" w:space="0" w:color="auto"/>
            </w:tcBorders>
            <w:hideMark/>
          </w:tcPr>
          <w:p w:rsidR="00B7130C" w:rsidRDefault="00B7130C">
            <w:pPr>
              <w:pStyle w:val="TAL"/>
              <w:rPr>
                <w:ins w:id="7467" w:author="MCC160" w:date="2023-01-18T20:43:00Z"/>
                <w:rFonts w:eastAsia="Calibri"/>
                <w:lang w:val="fr-FR"/>
              </w:rPr>
            </w:pPr>
            <w:ins w:id="7468" w:author="MCC160" w:date="2023-01-18T20:43:00Z">
              <w:r w:rsidRPr="00B51EA7">
                <w:rPr>
                  <w:rFonts w:eastAsia="Calibri"/>
                  <w:lang w:val="fr-FR"/>
                </w:rPr>
                <w:t>Make the UE (MCPTT client) release the call.</w:t>
              </w:r>
            </w:ins>
          </w:p>
          <w:p w:rsidR="00B54636" w:rsidRPr="00B54636" w:rsidRDefault="00B54636">
            <w:pPr>
              <w:pStyle w:val="TAL"/>
              <w:rPr>
                <w:rFonts w:eastAsia="Calibri"/>
                <w:lang w:val="fr-FR"/>
              </w:rPr>
              <w:pPrChange w:id="7469" w:author="MCC160" w:date="2023-02-23T18:47:00Z">
                <w:pPr>
                  <w:keepNext/>
                  <w:keepLines/>
                  <w:spacing w:after="0"/>
                </w:pPr>
              </w:pPrChange>
            </w:pPr>
            <w:del w:id="7470" w:author="MCC160" w:date="2023-01-18T20:43:00Z">
              <w:r w:rsidRPr="00B54636" w:rsidDel="00B7130C">
                <w:rPr>
                  <w:rFonts w:eastAsia="Calibri"/>
                  <w:lang w:val="fr-FR"/>
                </w:rPr>
                <w:delText xml:space="preserve">Make the MCPTT User end the on-demand group call.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71"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472"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73" w:author="MCC160" w:date="2023-02-23T18:47: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74" w:author="MCC160" w:date="2023-02-23T18:47: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75" w:author="MCC160" w:date="2023-02-23T18:47:00Z">
                <w:pPr>
                  <w:keepNext/>
                  <w:keepLines/>
                  <w:spacing w:after="0"/>
                  <w:jc w:val="center"/>
                </w:pPr>
              </w:pPrChange>
            </w:pPr>
            <w:r w:rsidRPr="00B54636">
              <w:rPr>
                <w:rFonts w:eastAsia="Calibri"/>
                <w:lang w:val="fr-FR"/>
              </w:rPr>
              <w:t>5</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476" w:author="MCC160" w:date="2023-02-23T18:47:00Z">
                <w:pPr>
                  <w:keepNext/>
                  <w:keepLines/>
                  <w:spacing w:after="0"/>
                </w:pPr>
              </w:pPrChange>
            </w:pPr>
            <w:r w:rsidRPr="00B54636">
              <w:rPr>
                <w:rFonts w:eastAsia="Calibri"/>
                <w:lang w:val="fr-FR"/>
              </w:rPr>
              <w:t xml:space="preserve">Check: Does the UE (MCPTT </w:t>
            </w:r>
            <w:del w:id="7477" w:author="MCC160" w:date="2023-01-18T16:32:00Z">
              <w:r w:rsidRPr="00B54636" w:rsidDel="00D27C59">
                <w:rPr>
                  <w:rFonts w:eastAsia="Calibri"/>
                  <w:lang w:val="fr-FR"/>
                </w:rPr>
                <w:delText>C</w:delText>
              </w:r>
            </w:del>
            <w:ins w:id="7478" w:author="MCC160" w:date="2023-01-18T16:32:00Z">
              <w:r w:rsidR="00D27C59">
                <w:rPr>
                  <w:rFonts w:eastAsia="Calibri"/>
                  <w:lang w:val="fr-FR"/>
                </w:rPr>
                <w:t>c</w:t>
              </w:r>
            </w:ins>
            <w:r w:rsidRPr="00B54636">
              <w:rPr>
                <w:rFonts w:eastAsia="Calibri"/>
                <w:lang w:val="fr-FR"/>
              </w:rPr>
              <w:t xml:space="preserve">lient) </w:t>
            </w:r>
            <w:ins w:id="7479" w:author="MCC160" w:date="2023-01-18T16:32:00Z">
              <w:r w:rsidR="00D27C59" w:rsidRPr="00D27C59">
                <w:rPr>
                  <w:rFonts w:eastAsia="Calibri"/>
                  <w:lang w:val="fr-FR"/>
                </w:rPr>
                <w:t xml:space="preserve">correctly </w:t>
              </w:r>
            </w:ins>
            <w:r w:rsidRPr="00B54636">
              <w:rPr>
                <w:rFonts w:eastAsia="Calibri"/>
                <w:lang w:val="fr-FR"/>
              </w:rPr>
              <w:t xml:space="preserve">perform procedure </w:t>
            </w:r>
            <w:del w:id="7480" w:author="MCC160" w:date="2023-01-18T16:40:00Z">
              <w:r w:rsidRPr="00B54636" w:rsidDel="00424C15">
                <w:rPr>
                  <w:rFonts w:eastAsia="Calibri"/>
                  <w:lang w:val="fr-FR"/>
                </w:rPr>
                <w:delText xml:space="preserve">for </w:delText>
              </w:r>
            </w:del>
            <w:ins w:id="7481" w:author="MCC160" w:date="2023-01-18T16:40:00Z">
              <w:r w:rsidR="00424C15">
                <w:rPr>
                  <w:rFonts w:eastAsia="Calibri"/>
                  <w:lang w:val="fr-FR"/>
                </w:rPr>
                <w:t>'</w:t>
              </w:r>
            </w:ins>
            <w:r w:rsidRPr="00B54636">
              <w:rPr>
                <w:lang w:val="fr-FR"/>
              </w:rPr>
              <w:t>MCX CO call release</w:t>
            </w:r>
            <w:ins w:id="7482" w:author="MCC160" w:date="2023-01-18T20:43:00Z">
              <w:r w:rsidR="00B7130C">
                <w:rPr>
                  <w:lang w:val="fr-FR"/>
                </w:rPr>
                <w:t>'</w:t>
              </w:r>
            </w:ins>
            <w:r w:rsidRPr="00B54636">
              <w:rPr>
                <w:lang w:val="fr-FR"/>
              </w:rPr>
              <w:t xml:space="preserve"> </w:t>
            </w:r>
            <w:r w:rsidRPr="00B54636">
              <w:rPr>
                <w:rFonts w:eastAsia="Calibri"/>
                <w:lang w:val="fr-FR"/>
              </w:rPr>
              <w:t xml:space="preserve">as described in </w:t>
            </w:r>
            <w:r w:rsidRPr="00B54636">
              <w:rPr>
                <w:lang w:val="fr-FR"/>
              </w:rPr>
              <w:t>TS 36.579-1 [2] Table 5.3.10.3-1</w:t>
            </w:r>
            <w:del w:id="7483" w:author="MCC160" w:date="2023-01-18T20:43:00Z">
              <w:r w:rsidRPr="00B54636" w:rsidDel="00B7130C">
                <w:rPr>
                  <w:lang w:val="fr-FR"/>
                </w:rPr>
                <w:delText xml:space="preserve"> </w:delText>
              </w:r>
              <w:r w:rsidRPr="00B54636" w:rsidDel="00B7130C">
                <w:rPr>
                  <w:rFonts w:eastAsia="Calibri"/>
                  <w:lang w:val="fr-FR"/>
                </w:rPr>
                <w:delText>to end the on-demand group call</w:delText>
              </w:r>
            </w:del>
            <w:r w:rsidRPr="00B5463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84"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485"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86" w:author="MCC160" w:date="2023-02-23T18:47: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487" w:author="MCC160" w:date="2023-02-23T18:47:00Z">
                <w:pPr>
                  <w:keepNext/>
                  <w:keepLines/>
                  <w:spacing w:after="0"/>
                  <w:jc w:val="center"/>
                </w:pPr>
              </w:pPrChange>
            </w:pPr>
            <w:del w:id="7488" w:author="MCC160" w:date="2023-01-19T10:23:00Z">
              <w:r w:rsidRPr="00B54636" w:rsidDel="009C3A4E">
                <w:rPr>
                  <w:rFonts w:eastAsia="Calibri"/>
                  <w:lang w:val="fr-FR"/>
                </w:rPr>
                <w:delText>-</w:delText>
              </w:r>
            </w:del>
            <w:ins w:id="7489" w:author="MCC160" w:date="2023-01-19T10:23:00Z">
              <w:r w:rsidR="009C3A4E">
                <w:rPr>
                  <w:rFonts w:eastAsia="Calibri"/>
                  <w:lang w:val="fr-FR"/>
                </w:rPr>
                <w:t>P</w:t>
              </w:r>
            </w:ins>
          </w:p>
        </w:tc>
      </w:tr>
      <w:tr w:rsidR="00B54636" w:rsidRPr="00B54636" w:rsidTr="00FB0651">
        <w:tc>
          <w:tcPr>
            <w:tcW w:w="9762"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rFonts w:eastAsia="Calibri"/>
                <w:lang w:val="fr-FR"/>
              </w:rPr>
              <w:pPrChange w:id="7490" w:author="MCC160" w:date="2023-02-23T18:47:00Z">
                <w:pPr>
                  <w:keepNext/>
                  <w:keepLines/>
                  <w:spacing w:after="0"/>
                </w:pPr>
              </w:pPrChange>
            </w:pPr>
            <w:r w:rsidRPr="00B54636">
              <w:rPr>
                <w:rFonts w:eastAsia="Calibri"/>
                <w:szCs w:val="22"/>
                <w:lang w:val="fr-FR"/>
              </w:rPr>
              <w:t xml:space="preserve">NOTE 1: </w:t>
            </w:r>
            <w:r w:rsidRPr="00B54636">
              <w:rPr>
                <w:rFonts w:eastAsia="Calibri"/>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7491" w:author="MCC160" w:date="2023-02-23T18:47:00Z">
          <w:pPr>
            <w:keepNext/>
            <w:keepLines/>
            <w:spacing w:before="120"/>
            <w:ind w:left="1985" w:hanging="1985"/>
          </w:pPr>
        </w:pPrChange>
      </w:pPr>
      <w:r w:rsidRPr="00B54636">
        <w:t>6.1.1.19.3.3</w:t>
      </w:r>
      <w:r w:rsidRPr="00B54636">
        <w:tab/>
        <w:t>Specific message contents</w:t>
      </w:r>
    </w:p>
    <w:p w:rsidR="00B54636" w:rsidRPr="00B54636" w:rsidRDefault="00B54636">
      <w:pPr>
        <w:pStyle w:val="TH"/>
        <w:pPrChange w:id="7492" w:author="MCC160" w:date="2023-02-23T18:47:00Z">
          <w:pPr>
            <w:keepNext/>
            <w:keepLines/>
            <w:spacing w:before="60"/>
            <w:jc w:val="center"/>
          </w:pPr>
        </w:pPrChange>
      </w:pPr>
      <w:r w:rsidRPr="00B54636">
        <w:t>Table 6.1.1.19.3.3-1: SIP INVITE from the UE (step</w:t>
      </w:r>
      <w:del w:id="7493" w:author="MCC160" w:date="2023-02-26T17:28:00Z">
        <w:r w:rsidRPr="00E73464" w:rsidDel="00E73464">
          <w:rPr>
            <w:highlight w:val="yellow"/>
            <w:rPrChange w:id="7494" w:author="MCC160" w:date="2023-02-26T17:28:00Z">
              <w:rPr>
                <w:b/>
              </w:rPr>
            </w:rPrChange>
          </w:rPr>
          <w:delText>s</w:delText>
        </w:r>
      </w:del>
      <w:r w:rsidRPr="00B54636">
        <w:t xml:space="preserve"> 2, Table 6.1.1.19.3.2-1;</w:t>
      </w:r>
      <w:r w:rsidRPr="00B54636">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495" w:author="MCC160" w:date="2023-02-23T18:47:00Z">
                <w:pPr>
                  <w:keepNext/>
                  <w:keepLines/>
                  <w:spacing w:after="0"/>
                </w:pPr>
              </w:pPrChange>
            </w:pPr>
            <w:r w:rsidRPr="00B54636">
              <w:rPr>
                <w:lang w:val="fr-FR"/>
              </w:rPr>
              <w:t>Derivation Path: TS 36.579-1 [2], Table 5.5.2.5.1-1</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496" w:author="MCC160" w:date="2023-02-23T18:47: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497" w:author="MCC160" w:date="2023-02-23T18:47: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498" w:author="MCC160" w:date="2023-02-23T18:47: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499" w:author="MCC160" w:date="2023-02-23T18:47: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00" w:author="MCC160" w:date="2023-02-23T18:47: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7501" w:author="MCC160" w:date="2023-02-23T18:47:00Z">
                  <w:rPr>
                    <w:lang w:val="fr-FR"/>
                  </w:rPr>
                </w:rPrChange>
              </w:rPr>
              <w:pPrChange w:id="7502" w:author="MCC160" w:date="2023-02-23T18:47:00Z">
                <w:pPr>
                  <w:keepNext/>
                  <w:keepLines/>
                  <w:spacing w:after="0"/>
                </w:pPr>
              </w:pPrChange>
            </w:pPr>
            <w:r w:rsidRPr="001B5C1E">
              <w:rPr>
                <w:b/>
                <w:lang w:val="fr-FR"/>
                <w:rPrChange w:id="7503"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04"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05"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06"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07"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08" w:author="MCC160" w:date="2023-02-23T18:47:00Z">
                <w:pPr>
                  <w:keepNext/>
                  <w:keepLines/>
                  <w:spacing w:after="0"/>
                </w:pPr>
              </w:pPrChange>
            </w:pPr>
            <w:r w:rsidRPr="00B54636">
              <w:rPr>
                <w:b/>
                <w:bCs/>
                <w:lang w:val="fr-FR"/>
              </w:rPr>
              <w:t xml:space="preserve">  </w:t>
            </w:r>
            <w:r w:rsidRPr="00B5463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09"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7510" w:author="MCC160" w:date="2023-02-23T18:47:00Z">
                  <w:rPr>
                    <w:lang w:val="fr-FR"/>
                  </w:rPr>
                </w:rPrChange>
              </w:rPr>
              <w:pPrChange w:id="7511" w:author="MCC160" w:date="2023-02-23T18:47:00Z">
                <w:pPr>
                  <w:keepNext/>
                  <w:keepLines/>
                  <w:spacing w:after="0"/>
                </w:pPr>
              </w:pPrChange>
            </w:pPr>
            <w:r w:rsidRPr="001B5C1E">
              <w:rPr>
                <w:b/>
                <w:lang w:val="fr-FR"/>
                <w:rPrChange w:id="7512" w:author="MCC160" w:date="2023-02-23T18:47: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13"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14"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15" w:author="MCC160" w:date="2023-02-23T18:47: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16" w:author="MCC160" w:date="2023-02-23T18:47:00Z">
                <w:pPr>
                  <w:keepNext/>
                  <w:keepLines/>
                  <w:spacing w:after="0"/>
                </w:pPr>
              </w:pPrChange>
            </w:pPr>
            <w:r w:rsidRPr="00B54636">
              <w:rPr>
                <w:lang w:val="fr-FR"/>
              </w:rPr>
              <w:t>SDP Message as described in Table 6.1.1.19.3.3-2</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1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1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19"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lang w:val="fr-FR"/>
              </w:rPr>
              <w:pPrChange w:id="7520" w:author="MCC160" w:date="2023-02-23T18:47: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21"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7522" w:author="MCC160" w:date="2023-02-23T18:47:00Z">
                  <w:rPr>
                    <w:lang w:val="fr-FR"/>
                  </w:rPr>
                </w:rPrChange>
              </w:rPr>
              <w:pPrChange w:id="7523" w:author="MCC160" w:date="2023-02-23T18:47:00Z">
                <w:pPr>
                  <w:keepNext/>
                  <w:keepLines/>
                  <w:spacing w:after="0"/>
                </w:pPr>
              </w:pPrChange>
            </w:pPr>
            <w:r w:rsidRPr="001B5C1E">
              <w:rPr>
                <w:b/>
                <w:lang w:val="fr-FR"/>
                <w:rPrChange w:id="7524" w:author="MCC160" w:date="2023-02-23T18:47:00Z">
                  <w:rPr>
                    <w:lang w:val="fr-FR"/>
                  </w:rPr>
                </w:rPrChange>
              </w:rPr>
              <w:t>MCPTT</w:t>
            </w:r>
            <w:ins w:id="7525" w:author="MCC160" w:date="2023-01-18T17:35:00Z">
              <w:r w:rsidR="00A73205" w:rsidRPr="001B5C1E">
                <w:rPr>
                  <w:b/>
                  <w:lang w:val="fr-FR"/>
                  <w:rPrChange w:id="7526" w:author="MCC160" w:date="2023-02-23T18:47:00Z">
                    <w:rPr>
                      <w:lang w:val="fr-FR"/>
                    </w:rPr>
                  </w:rPrChange>
                </w:rPr>
                <w:t>-</w:t>
              </w:r>
            </w:ins>
            <w:del w:id="7527" w:author="MCC160" w:date="2023-01-18T17:35:00Z">
              <w:r w:rsidRPr="001B5C1E" w:rsidDel="00A73205">
                <w:rPr>
                  <w:b/>
                  <w:lang w:val="fr-FR"/>
                  <w:rPrChange w:id="7528" w:author="MCC160" w:date="2023-02-23T18:47:00Z">
                    <w:rPr>
                      <w:lang w:val="fr-FR"/>
                    </w:rPr>
                  </w:rPrChange>
                </w:rPr>
                <w:delText xml:space="preserve"> </w:delText>
              </w:r>
            </w:del>
            <w:r w:rsidRPr="001B5C1E">
              <w:rPr>
                <w:b/>
                <w:lang w:val="fr-FR"/>
                <w:rPrChange w:id="7529"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3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31"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32" w:author="MCC160" w:date="2023-02-23T18:47: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33" w:author="MCC160" w:date="2023-02-23T18:47:00Z">
                <w:pPr>
                  <w:keepNext/>
                  <w:keepLines/>
                  <w:spacing w:after="0"/>
                </w:pPr>
              </w:pPrChange>
            </w:pPr>
            <w:r w:rsidRPr="00B54636">
              <w:rPr>
                <w:lang w:val="fr-FR"/>
              </w:rPr>
              <w:t>MCPTT-Info as described in Table 6.1.1.19.3.3-3</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34"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3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36"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7537" w:author="MCC160" w:date="2023-02-23T18:47:00Z">
          <w:pPr>
            <w:keepNext/>
            <w:keepLines/>
            <w:spacing w:before="60"/>
            <w:jc w:val="center"/>
          </w:pPr>
        </w:pPrChange>
      </w:pPr>
      <w:bookmarkStart w:id="7538" w:name="_Hlk70602879"/>
      <w:r w:rsidRPr="00B54636">
        <w:t xml:space="preserve">Table 6.1.1.19.3.3-2: </w:t>
      </w:r>
      <w:r w:rsidRPr="00B54636">
        <w:rPr>
          <w:lang w:eastAsia="ko-KR"/>
        </w:rPr>
        <w:t>SDP in SIP INVITE</w:t>
      </w:r>
      <w:r w:rsidRPr="00B54636">
        <w:t xml:space="preserve"> (Table 6.1.1.19.3.3-1)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39" w:author="MCC160" w:date="2023-02-23T18:47:00Z">
                <w:pPr>
                  <w:keepNext/>
                  <w:keepLines/>
                  <w:spacing w:after="0"/>
                </w:pPr>
              </w:pPrChange>
            </w:pPr>
            <w:r w:rsidRPr="00B54636">
              <w:rPr>
                <w:lang w:val="fr-FR"/>
              </w:rPr>
              <w:t xml:space="preserve">Derivation Path: TS 36.579-1 [2], </w:t>
            </w:r>
            <w:ins w:id="7540" w:author="MCC160" w:date="2023-01-21T08:23:00Z">
              <w:r w:rsidR="009B6ACB" w:rsidRPr="009B6ACB">
                <w:rPr>
                  <w:lang w:val="fr-FR"/>
                </w:rPr>
                <w:t xml:space="preserve">Table </w:t>
              </w:r>
            </w:ins>
            <w:r w:rsidRPr="00B54636">
              <w:rPr>
                <w:lang w:val="fr-FR"/>
              </w:rPr>
              <w:t>5.5.3.1.1-1</w:t>
            </w:r>
            <w:ins w:id="7541" w:author="MCC160" w:date="2023-01-20T21:31:00Z">
              <w:r w:rsidR="002E15E3">
                <w:rPr>
                  <w:lang w:val="fr-FR"/>
                </w:rPr>
                <w:t>,</w:t>
              </w:r>
            </w:ins>
            <w:r w:rsidRPr="00B54636">
              <w:rPr>
                <w:lang w:val="fr-FR"/>
              </w:rPr>
              <w:t xml:space="preserve"> condition INITIAL_SDP_OFFER, IMPLICIT_GRANT_REQUESTED</w:t>
            </w:r>
          </w:p>
        </w:tc>
      </w:tr>
    </w:tbl>
    <w:p w:rsidR="00B54636" w:rsidRPr="00B54636" w:rsidRDefault="00B54636" w:rsidP="00B54636">
      <w:pPr>
        <w:rPr>
          <w:lang w:eastAsia="en-US"/>
        </w:rPr>
      </w:pPr>
    </w:p>
    <w:bookmarkEnd w:id="7538"/>
    <w:p w:rsidR="00B54636" w:rsidRPr="00B54636" w:rsidRDefault="00B54636">
      <w:pPr>
        <w:pStyle w:val="TH"/>
        <w:pPrChange w:id="7542" w:author="MCC160" w:date="2023-02-23T18:47:00Z">
          <w:pPr>
            <w:keepNext/>
            <w:keepLines/>
            <w:spacing w:before="60"/>
            <w:jc w:val="center"/>
          </w:pPr>
        </w:pPrChange>
      </w:pPr>
      <w:r w:rsidRPr="00B54636">
        <w:t xml:space="preserve">Table 6.1.1.19.3.3-3: </w:t>
      </w:r>
      <w:r w:rsidRPr="00B54636">
        <w:rPr>
          <w:lang w:eastAsia="ko-KR"/>
        </w:rPr>
        <w:t>MCPTT-Info in SIP INVITE</w:t>
      </w:r>
      <w:r w:rsidRPr="00B54636">
        <w:t xml:space="preserve"> (Table 6.1.1.19.3.3-1)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43" w:author="MCC160" w:date="2023-02-23T18:47:00Z">
                <w:pPr>
                  <w:keepNext/>
                  <w:keepLines/>
                  <w:spacing w:after="0"/>
                </w:pPr>
              </w:pPrChange>
            </w:pPr>
            <w:r w:rsidRPr="00B54636">
              <w:rPr>
                <w:lang w:val="fr-FR"/>
              </w:rPr>
              <w:t>Derivation Path: TS 36.579-1 [2], Table 5.5.3.2.1-1</w:t>
            </w:r>
            <w:ins w:id="7544" w:author="MCC160" w:date="2023-01-20T21:31:00Z">
              <w:r w:rsidR="002E15E3">
                <w:rPr>
                  <w:lang w:val="fr-FR"/>
                </w:rPr>
                <w:t>,</w:t>
              </w:r>
            </w:ins>
            <w:r w:rsidRPr="00B54636">
              <w:rPr>
                <w:lang w:val="fr-FR"/>
              </w:rPr>
              <w:t xml:space="preserve"> condition GROUP-CALL, INVITE_REFER</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45" w:author="MCC160" w:date="2023-02-23T18:47:00Z">
                <w:pPr>
                  <w:keepNext/>
                  <w:keepLines/>
                  <w:spacing w:after="0"/>
                  <w:jc w:val="center"/>
                </w:pPr>
              </w:pPrChange>
            </w:pPr>
            <w:bookmarkStart w:id="7546" w:name="_Hlk70602904"/>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47" w:author="MCC160" w:date="2023-02-23T18:47: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48" w:author="MCC160" w:date="2023-02-23T18:47: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49" w:author="MCC160" w:date="2023-02-23T18:47: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50" w:author="MCC160" w:date="2023-02-23T18:47: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51" w:author="MCC160" w:date="2023-02-23T18:47:00Z">
                <w:pPr>
                  <w:keepNext/>
                  <w:keepLines/>
                  <w:spacing w:after="0"/>
                </w:pPr>
              </w:pPrChange>
            </w:pPr>
            <w:r w:rsidRPr="00B54636">
              <w:rPr>
                <w:lang w:val="fr-FR"/>
              </w:rPr>
              <w:t>mcpttinfo</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52"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5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5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55"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56" w:author="MCC160" w:date="2023-02-23T18:47:00Z">
                <w:pPr>
                  <w:keepNext/>
                  <w:keepLines/>
                  <w:spacing w:after="0"/>
                </w:pPr>
              </w:pPrChange>
            </w:pPr>
            <w:r w:rsidRPr="00B54636">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57"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5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5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60"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61" w:author="MCC160" w:date="2023-02-23T18:47:00Z">
                <w:pPr>
                  <w:keepNext/>
                  <w:keepLines/>
                  <w:spacing w:after="0"/>
                </w:pPr>
              </w:pPrChange>
            </w:pPr>
            <w:r w:rsidRPr="00B54636">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62"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6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6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65"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66" w:author="MCC160" w:date="2023-02-23T18:47:00Z">
                <w:pPr>
                  <w:keepNext/>
                  <w:keepLines/>
                  <w:spacing w:after="0"/>
                </w:pPr>
              </w:pPrChange>
            </w:pPr>
            <w:r w:rsidRPr="00B54636">
              <w:rPr>
                <w:lang w:val="fr-FR"/>
              </w:rP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67" w:author="MCC160" w:date="2023-02-23T18:47:00Z">
                <w:pPr>
                  <w:keepNext/>
                  <w:keepLines/>
                  <w:spacing w:after="0"/>
                </w:pPr>
              </w:pPrChange>
            </w:pPr>
            <w:r w:rsidRPr="00B54636">
              <w:rPr>
                <w:lang w:val="fr-FR"/>
              </w:rPr>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6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69" w:author="MCC160" w:date="2023-02-23T18:47:00Z">
                <w:pPr>
                  <w:keepNext/>
                  <w:keepLines/>
                  <w:spacing w:after="0"/>
                </w:pPr>
              </w:pPrChange>
            </w:pPr>
            <w:r w:rsidRPr="00B54636">
              <w:rPr>
                <w:lang w:val="fr-FR"/>
              </w:rPr>
              <w:t>TS 24.379 [9] clause F.1</w:t>
            </w: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70" w:author="MCC160" w:date="2023-02-23T18:47:00Z">
                <w:pPr>
                  <w:keepNext/>
                  <w:keepLines/>
                  <w:spacing w:after="0"/>
                </w:pPr>
              </w:pPrChange>
            </w:pPr>
          </w:p>
        </w:tc>
      </w:tr>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lang w:val="fr-FR"/>
              </w:rPr>
              <w:pPrChange w:id="7571" w:author="MCC160" w:date="2023-02-23T18:47:00Z">
                <w:pPr>
                  <w:keepNext/>
                  <w:keepLines/>
                  <w:spacing w:after="0"/>
                  <w:ind w:left="851" w:hanging="851"/>
                </w:pPr>
              </w:pPrChange>
            </w:pPr>
            <w:r w:rsidRPr="00B54636">
              <w:rPr>
                <w:lang w:val="fr-FR"/>
              </w:rPr>
              <w:t>NOTE 1:</w:t>
            </w:r>
            <w:r w:rsidRPr="00B54636">
              <w:rPr>
                <w:lang w:val="fr-FR"/>
              </w:rPr>
              <w:tab/>
              <w:t>Encrypted element as described in TS 36.579-1 [2] Table 5.5.3.2.1-1A.</w:t>
            </w:r>
          </w:p>
        </w:tc>
      </w:tr>
      <w:bookmarkEnd w:id="7546"/>
    </w:tbl>
    <w:p w:rsidR="00B54636" w:rsidRPr="00B54636" w:rsidRDefault="00B54636" w:rsidP="00B54636">
      <w:pPr>
        <w:rPr>
          <w:lang w:eastAsia="en-US"/>
        </w:rPr>
      </w:pPr>
    </w:p>
    <w:p w:rsidR="00B54636" w:rsidRPr="00B54636" w:rsidRDefault="00B54636">
      <w:pPr>
        <w:pStyle w:val="TH"/>
        <w:pPrChange w:id="7572" w:author="MCC160" w:date="2023-02-23T18:47:00Z">
          <w:pPr>
            <w:keepNext/>
            <w:keepLines/>
            <w:spacing w:before="60"/>
            <w:jc w:val="center"/>
          </w:pPr>
        </w:pPrChange>
      </w:pPr>
      <w:bookmarkStart w:id="7573" w:name="_Hlk70603017"/>
      <w:r w:rsidRPr="00B54636">
        <w:t>Table 6.1.1.19.3.3-4: SIP 200 (OK) from the SS (step 2, Table 6.1.1.19.3.2-1;</w:t>
      </w:r>
      <w:r w:rsidRPr="00B5463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74" w:author="MCC160" w:date="2023-02-23T18:47:00Z">
                <w:pPr>
                  <w:keepNext/>
                  <w:keepLines/>
                  <w:spacing w:after="0"/>
                </w:pPr>
              </w:pPrChange>
            </w:pPr>
            <w:r w:rsidRPr="00B54636">
              <w:rPr>
                <w:lang w:val="fr-FR"/>
              </w:rPr>
              <w:t>Derivation Path: TS 36.579-1 [2], Table 5.5.2.17.1.2-1</w:t>
            </w:r>
            <w:ins w:id="7575" w:author="MCC160" w:date="2023-01-20T21:31:00Z">
              <w:r w:rsidR="002E15E3">
                <w:rPr>
                  <w:lang w:val="fr-FR"/>
                </w:rPr>
                <w:t>,</w:t>
              </w:r>
            </w:ins>
            <w:r w:rsidRPr="00B54636">
              <w:rPr>
                <w:lang w:val="fr-FR"/>
              </w:rPr>
              <w:t xml:space="preserve"> condition INVITE-RSP</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76" w:author="MCC160" w:date="2023-02-23T18:47: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77" w:author="MCC160" w:date="2023-02-23T18:47: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78" w:author="MCC160" w:date="2023-02-23T18:47: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79" w:author="MCC160" w:date="2023-02-23T18:47: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580" w:author="MCC160" w:date="2023-02-23T18:47: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7581" w:author="MCC160" w:date="2023-02-23T18:47:00Z">
                  <w:rPr>
                    <w:lang w:val="fr-FR"/>
                  </w:rPr>
                </w:rPrChange>
              </w:rPr>
              <w:pPrChange w:id="7582" w:author="MCC160" w:date="2023-02-23T18:47:00Z">
                <w:pPr>
                  <w:keepNext/>
                  <w:keepLines/>
                  <w:spacing w:after="0"/>
                </w:pPr>
              </w:pPrChange>
            </w:pPr>
            <w:r w:rsidRPr="001B5C1E">
              <w:rPr>
                <w:b/>
                <w:lang w:val="fr-FR"/>
                <w:rPrChange w:id="7583"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84"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85"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86"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87"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7588" w:author="MCC160" w:date="2023-02-23T18:47:00Z">
                <w:pPr>
                  <w:keepNext/>
                  <w:keepLines/>
                  <w:spacing w:after="0"/>
                </w:pPr>
              </w:pPrChange>
            </w:pPr>
            <w:r w:rsidRPr="00B5463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7589" w:author="MCC160" w:date="2023-02-23T18:47:00Z">
                <w:pPr>
                  <w:keepNext/>
                  <w:keepLines/>
                  <w:spacing w:after="0"/>
                </w:pPr>
              </w:pPrChange>
            </w:pPr>
            <w:r w:rsidRPr="00B54636">
              <w:rPr>
                <w:lang w:val="fr-FR"/>
              </w:rPr>
              <w:t>As described in Table 6.1.1.19.3.3-5</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90"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91"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592"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7593" w:author="MCC160" w:date="2023-02-23T18:47:00Z">
          <w:pPr>
            <w:keepNext/>
            <w:keepLines/>
            <w:spacing w:before="60"/>
            <w:jc w:val="center"/>
          </w:pPr>
        </w:pPrChange>
      </w:pPr>
      <w:r w:rsidRPr="00B54636">
        <w:t>Table 6.1.1.19.3.3-5: SDP in SIP 200 (OK) (Table 6.1.1.19.3.3-4)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594" w:author="MCC160" w:date="2023-02-23T18:47:00Z">
                <w:pPr>
                  <w:keepNext/>
                  <w:keepLines/>
                  <w:spacing w:after="0"/>
                </w:pPr>
              </w:pPrChange>
            </w:pPr>
            <w:r w:rsidRPr="00B54636">
              <w:rPr>
                <w:lang w:val="fr-FR"/>
              </w:rPr>
              <w:t>Derivation Path: TS 36.579-1 [2], Table 5.5.3.1.2-1</w:t>
            </w:r>
            <w:ins w:id="7595" w:author="MCC160" w:date="2023-01-20T21:31:00Z">
              <w:r w:rsidR="002E15E3">
                <w:rPr>
                  <w:lang w:val="fr-FR"/>
                </w:rPr>
                <w:t>,</w:t>
              </w:r>
            </w:ins>
            <w:r w:rsidRPr="00B54636">
              <w:rPr>
                <w:lang w:val="fr-FR"/>
              </w:rPr>
              <w:t xml:space="preserve"> condition SDP_ANSWER, IMPLICIT_GRANT_REQUESTED</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7596" w:name="_Toc76583136"/>
      <w:bookmarkStart w:id="7597" w:name="_Toc83808688"/>
      <w:bookmarkStart w:id="7598" w:name="_Toc91233509"/>
      <w:bookmarkStart w:id="7599" w:name="_Toc100348988"/>
      <w:bookmarkStart w:id="7600" w:name="_Toc106787144"/>
      <w:bookmarkStart w:id="7601" w:name="_Toc124350045"/>
      <w:bookmarkEnd w:id="7573"/>
      <w:r w:rsidRPr="00B54636">
        <w:rPr>
          <w:rFonts w:ascii="Arial" w:hAnsi="Arial"/>
          <w:sz w:val="24"/>
        </w:rPr>
        <w:t>6.1.1.20</w:t>
      </w:r>
      <w:r w:rsidRPr="00B54636">
        <w:rPr>
          <w:rFonts w:ascii="Arial" w:hAnsi="Arial"/>
          <w:sz w:val="24"/>
        </w:rPr>
        <w:tab/>
        <w:t>On-network / On-demand Pre-arranged Group Call / Multi Talker</w:t>
      </w:r>
      <w:bookmarkEnd w:id="7596"/>
      <w:bookmarkEnd w:id="7597"/>
      <w:bookmarkEnd w:id="7598"/>
      <w:bookmarkEnd w:id="7599"/>
      <w:bookmarkEnd w:id="7600"/>
      <w:bookmarkEnd w:id="7601"/>
    </w:p>
    <w:p w:rsidR="00B54636" w:rsidRPr="00B54636" w:rsidRDefault="00B54636">
      <w:pPr>
        <w:pStyle w:val="H6"/>
        <w:pPrChange w:id="7602" w:author="MCC160" w:date="2023-02-23T18:47:00Z">
          <w:pPr>
            <w:keepNext/>
            <w:keepLines/>
            <w:spacing w:before="120"/>
            <w:ind w:left="1985" w:hanging="1985"/>
          </w:pPr>
        </w:pPrChange>
      </w:pPr>
      <w:r w:rsidRPr="00B54636">
        <w:t>6.1.1.20.1</w:t>
      </w:r>
      <w:r w:rsidRPr="00B54636">
        <w:tab/>
        <w:t>Test Purpose (TP)</w:t>
      </w:r>
    </w:p>
    <w:p w:rsidR="00B54636" w:rsidRPr="00B54636" w:rsidRDefault="00B54636">
      <w:pPr>
        <w:pStyle w:val="H6"/>
        <w:pPrChange w:id="7603" w:author="MCC160" w:date="2023-02-23T18:47:00Z">
          <w:pPr>
            <w:keepNext/>
            <w:keepLines/>
            <w:spacing w:before="120"/>
            <w:ind w:left="1985" w:hanging="1985"/>
          </w:pPr>
        </w:pPrChange>
      </w:pPr>
      <w:r w:rsidRPr="00B54636">
        <w:t>(1)</w:t>
      </w:r>
    </w:p>
    <w:p w:rsidR="00B54636" w:rsidRPr="00B54636" w:rsidRDefault="00B54636">
      <w:pPr>
        <w:pStyle w:val="PL"/>
        <w:pPrChange w:id="760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760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60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w:t>
      </w:r>
      <w:r w:rsidRPr="00B54636">
        <w:rPr>
          <w:lang w:eastAsia="ko-KR"/>
        </w:rPr>
        <w:t xml:space="preserve">On-demand Pre-arranged Group Call </w:t>
      </w:r>
      <w:r w:rsidRPr="00B54636">
        <w:t xml:space="preserve"> and implicit floor control }</w:t>
      </w:r>
    </w:p>
    <w:p w:rsidR="00B54636" w:rsidRPr="00B54636" w:rsidRDefault="00B54636">
      <w:pPr>
        <w:pStyle w:val="PL"/>
        <w:pPrChange w:id="760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requests On-demand Automatic Commencement Mode Pre-arranged Group Call establishment with implicit floor control by sending a SIP INVITE message, </w:t>
      </w:r>
      <w:r w:rsidRPr="00B54636">
        <w:rPr>
          <w:b/>
        </w:rPr>
        <w:t>and</w:t>
      </w:r>
      <w:r w:rsidRPr="00B54636">
        <w:t>, after indication from the MCPTT Server that the call was established and receiving a Floor Granted message, notifies the MCPTT User }</w:t>
      </w:r>
    </w:p>
    <w:p w:rsidR="00B54636" w:rsidRPr="00B54636" w:rsidRDefault="00B54636">
      <w:pPr>
        <w:pStyle w:val="PL"/>
        <w:pPrChange w:id="760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60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610" w:author="MCC160" w:date="2023-02-23T18:47:00Z">
          <w:pPr>
            <w:keepNext/>
            <w:keepLines/>
            <w:spacing w:before="120"/>
            <w:ind w:left="1985" w:hanging="1985"/>
          </w:pPr>
        </w:pPrChange>
      </w:pPr>
      <w:r w:rsidRPr="00B54636">
        <w:t>(2)</w:t>
      </w:r>
    </w:p>
    <w:p w:rsidR="00B54636" w:rsidRPr="00B54636" w:rsidRDefault="00B54636">
      <w:pPr>
        <w:pStyle w:val="PL"/>
        <w:pPrChange w:id="761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t>
      </w:r>
    </w:p>
    <w:p w:rsidR="00B54636" w:rsidRPr="00B54636" w:rsidRDefault="00B54636">
      <w:pPr>
        <w:pStyle w:val="PL"/>
        <w:pPrChange w:id="761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61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Client) receives multi-talker floor control messages from the SS (MCPTT Server) }</w:t>
      </w:r>
    </w:p>
    <w:p w:rsidR="00B54636" w:rsidRPr="00B54636" w:rsidRDefault="00B54636">
      <w:pPr>
        <w:pStyle w:val="PL"/>
        <w:pPrChange w:id="761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notifies the MCPTT User }</w:t>
      </w:r>
    </w:p>
    <w:p w:rsidR="00B54636" w:rsidRPr="00B54636" w:rsidRDefault="00B54636">
      <w:pPr>
        <w:pStyle w:val="PL"/>
        <w:pPrChange w:id="761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61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617" w:author="MCC160" w:date="2023-02-23T18:47:00Z">
          <w:pPr>
            <w:keepNext/>
            <w:keepLines/>
            <w:spacing w:before="120"/>
            <w:ind w:left="1985" w:hanging="1985"/>
          </w:pPr>
        </w:pPrChange>
      </w:pPr>
      <w:r w:rsidRPr="00B54636">
        <w:t>(3)</w:t>
      </w:r>
    </w:p>
    <w:p w:rsidR="00B54636" w:rsidRPr="00B54636" w:rsidRDefault="00B54636">
      <w:pPr>
        <w:pStyle w:val="PL"/>
        <w:pPrChange w:id="761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an ongoing On-demand Pre-arranged Group Call with Automatic  Commencement Mode }</w:t>
      </w:r>
    </w:p>
    <w:p w:rsidR="00B54636" w:rsidRPr="00B54636" w:rsidRDefault="00B54636">
      <w:pPr>
        <w:pStyle w:val="PL"/>
        <w:pPrChange w:id="761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62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terminate the ongoing MCPTT Group Call }</w:t>
      </w:r>
    </w:p>
    <w:p w:rsidR="00B54636" w:rsidRPr="00B54636" w:rsidRDefault="00B54636">
      <w:pPr>
        <w:pStyle w:val="PL"/>
        <w:pPrChange w:id="762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BYE request and leaves the MCPTT session }</w:t>
      </w:r>
    </w:p>
    <w:p w:rsidR="00B54636" w:rsidRPr="00B54636" w:rsidRDefault="00B54636">
      <w:pPr>
        <w:pStyle w:val="PL"/>
        <w:pPrChange w:id="762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62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624" w:author="MCC160" w:date="2023-02-23T18:47:00Z">
          <w:pPr>
            <w:keepNext/>
            <w:keepLines/>
            <w:spacing w:before="120"/>
            <w:ind w:left="1985" w:hanging="1985"/>
          </w:pPr>
        </w:pPrChange>
      </w:pPr>
      <w:r w:rsidRPr="00B54636">
        <w:t>6.1.1.20.2</w:t>
      </w:r>
      <w:r w:rsidRPr="00B54636">
        <w:tab/>
        <w:t>Conformance requirements</w:t>
      </w:r>
    </w:p>
    <w:p w:rsidR="00B54636" w:rsidRPr="00B54636" w:rsidRDefault="00B54636" w:rsidP="00B54636">
      <w:r w:rsidRPr="00B54636">
        <w:t>References: The conformance requirements covered in the current TC are specified in: TS 24.379, clauses 10.1.1.2.1.1, 6.2.4.1, TS 24.380, clauses 6.2.4.2.2, 6.2.4.4.2, 6.2.4.5.8, 6.2.4.5.9. Unless otherwise stated, these are Rel-15 requirements.</w:t>
      </w:r>
    </w:p>
    <w:p w:rsidR="00B54636" w:rsidRPr="00B54636" w:rsidRDefault="00B54636" w:rsidP="00B54636">
      <w:r w:rsidRPr="00B54636">
        <w:t>[TS 24.379, clause 10.1.1.2.1.1]</w:t>
      </w:r>
    </w:p>
    <w:p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8)</w:t>
      </w:r>
      <w:r w:rsidRPr="00B54636">
        <w:tab/>
        <w:t>should include the "timer" option tag in the Supported header field;</w:t>
      </w:r>
    </w:p>
    <w:p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rsidR="00B54636" w:rsidRPr="00B54636" w:rsidRDefault="00B54636" w:rsidP="00B54636">
      <w:pPr>
        <w:ind w:left="568" w:hanging="284"/>
      </w:pPr>
      <w:r w:rsidRPr="00B54636">
        <w:t>12)</w:t>
      </w:r>
      <w:r w:rsidRPr="00B54636">
        <w:tab/>
        <w:t>if the MCPTT client emergency group state for this group is set to "MEG 2: in-progress" or "MEG 4: confirm-pending", the MCPTT client shall include the Resource-Priority header field and comply with the procedures in subclause 6.2.8.1.2;</w:t>
      </w:r>
    </w:p>
    <w:p w:rsidR="00B54636" w:rsidRPr="00B54636" w:rsidRDefault="00B54636" w:rsidP="00B54636">
      <w:pPr>
        <w:ind w:left="568" w:hanging="284"/>
      </w:pPr>
      <w:r w:rsidRPr="00B54636">
        <w:t>13)</w:t>
      </w:r>
      <w:r w:rsidRPr="00B54636">
        <w:tab/>
        <w:t>if the MCPTT client imminent peril group state for this group is set to "MIG 2: in-progress" or "MIG 4: confirm-pending" shall include the Resource-Priority header field and comply with the procedures in subclause 6.2.8.1.12;</w:t>
      </w:r>
    </w:p>
    <w:p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ind w:left="851" w:hanging="284"/>
      </w:pPr>
      <w:r w:rsidRPr="00B54636">
        <w:t>c)</w:t>
      </w:r>
      <w:r w:rsidRPr="00B54636">
        <w:tab/>
        <w:t xml:space="preserve">the &lt;mcptt-client-id&gt; element set to the MCPTT client ID of the originating MCPTT client; </w:t>
      </w:r>
    </w:p>
    <w:p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 and</w:t>
      </w:r>
    </w:p>
    <w:p w:rsidR="00B54636" w:rsidRPr="00B54636" w:rsidRDefault="00B54636" w:rsidP="00B54636">
      <w:pPr>
        <w:ind w:left="851" w:hanging="284"/>
      </w:pPr>
      <w:r w:rsidRPr="00B54636">
        <w:t>e)</w:t>
      </w:r>
      <w:r w:rsidRPr="00B54636">
        <w:tab/>
        <w:t>if the MCPTT client is aware of active functional-aliases, and an active functional alias is to be included in the initial SIP INVITE request, the &lt;functional-alias-URI&gt; set to the URI of the used functional alias;</w:t>
      </w:r>
    </w:p>
    <w:p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rsidR="00B54636" w:rsidRPr="00B54636" w:rsidRDefault="00B54636" w:rsidP="00B54636">
      <w:pPr>
        <w:keepLines/>
        <w:ind w:left="1135" w:hanging="851"/>
      </w:pPr>
      <w:r w:rsidRPr="00B54636">
        <w:t>NOTE 6:</w:t>
      </w:r>
      <w:r w:rsidRPr="00B54636">
        <w:tab/>
        <w:t>The MCPTT client learns the functional aliases that are activated for an MCPTT ID from procedures specified in subclause 9A.2.1.3.</w:t>
      </w:r>
    </w:p>
    <w:p w:rsidR="00B54636" w:rsidRPr="00B54636" w:rsidRDefault="00B54636" w:rsidP="00B54636">
      <w:pPr>
        <w:ind w:left="568" w:hanging="284"/>
      </w:pPr>
      <w:r w:rsidRPr="00B54636">
        <w:t>15)</w:t>
      </w:r>
      <w:r w:rsidRPr="00B54636">
        <w:tab/>
        <w:t>shall include an SDP offer according to 3GPP TS 24.229 [4] with the clarifications given in subclause 6.2.1;</w:t>
      </w:r>
    </w:p>
    <w:p w:rsidR="00B54636" w:rsidRPr="00B54636" w:rsidRDefault="00B54636" w:rsidP="00B54636">
      <w:pPr>
        <w:ind w:left="568" w:hanging="284"/>
      </w:pPr>
      <w:r w:rsidRPr="00B54636">
        <w:t>16)</w:t>
      </w:r>
      <w:r w:rsidRPr="00B54636">
        <w:tab/>
        <w:t>if an implicit floor request is required, shall indicate this as specified in subclause 6.4; and</w:t>
      </w:r>
    </w:p>
    <w:p w:rsidR="00B54636" w:rsidRPr="00B54636" w:rsidRDefault="00B54636" w:rsidP="00B54636">
      <w:pPr>
        <w:ind w:left="568" w:hanging="284"/>
      </w:pPr>
      <w:r w:rsidRPr="00B54636">
        <w:t>17)</w:t>
      </w:r>
      <w:r w:rsidRPr="00B54636">
        <w:tab/>
        <w:t>shall send the SIP INVITE request towards the MCPTT server according to 3GPP TS 24.229 [4].</w:t>
      </w:r>
    </w:p>
    <w:p w:rsidR="00B54636" w:rsidRPr="00B54636" w:rsidRDefault="00B54636" w:rsidP="00B54636">
      <w:r w:rsidRPr="00B54636">
        <w:t>On receiving a SIP 2xx response to the SIP INVITE request, the MCPTT client:</w:t>
      </w:r>
    </w:p>
    <w:p w:rsidR="00B54636" w:rsidRPr="00B54636" w:rsidRDefault="00B54636" w:rsidP="00B54636">
      <w:pPr>
        <w:ind w:left="568" w:hanging="284"/>
      </w:pPr>
      <w:r w:rsidRPr="00B54636">
        <w:t>1)</w:t>
      </w:r>
      <w:r w:rsidRPr="00B54636">
        <w:tab/>
        <w:t>shall interact with the user plane as specified in 3GPP TS 24.380 [5] ;</w:t>
      </w:r>
    </w:p>
    <w:p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rsidR="00B54636" w:rsidRPr="00B54636" w:rsidRDefault="00B54636" w:rsidP="00B54636">
      <w:pPr>
        <w:ind w:left="568" w:hanging="284"/>
        <w:rPr>
          <w:lang w:eastAsia="ko-KR"/>
        </w:rPr>
      </w:pPr>
      <w:r w:rsidRPr="00B54636">
        <w:t>2A)</w:t>
      </w:r>
      <w:r w:rsidRPr="00B54636">
        <w:tab/>
        <w:t xml:space="preserve">may notify the answer state to the </w:t>
      </w:r>
      <w:r w:rsidRPr="00B54636">
        <w:rPr>
          <w:lang w:eastAsia="ko-KR"/>
        </w:rPr>
        <w:t>u</w:t>
      </w:r>
      <w:r w:rsidRPr="00B54636">
        <w:t>ser (i.e. "Unconfirmed" or "Confirmed") if received in the P-Answer-State header field</w:t>
      </w:r>
      <w:r w:rsidRPr="00B54636">
        <w:rPr>
          <w:lang w:eastAsia="ko-KR"/>
        </w:rPr>
        <w:t>; and</w:t>
      </w:r>
    </w:p>
    <w:p w:rsidR="00B54636" w:rsidRPr="00B54636" w:rsidRDefault="00B54636" w:rsidP="00B54636">
      <w:pPr>
        <w:ind w:left="568" w:hanging="284"/>
        <w:rPr>
          <w:lang w:eastAsia="en-US"/>
        </w:rPr>
      </w:pPr>
      <w:r w:rsidRPr="00B54636">
        <w:t>3)</w:t>
      </w:r>
      <w:r w:rsidRPr="00B54636">
        <w:tab/>
        <w:t>may subscribe to the conference event package as specified in subclause 10.1.3.1.</w:t>
      </w:r>
    </w:p>
    <w:p w:rsidR="00B54636" w:rsidRPr="00B54636" w:rsidRDefault="00B54636" w:rsidP="00B54636">
      <w:r w:rsidRPr="00B54636">
        <w:t>On receiving a SIP 4xx response, a SIP 5xx response or a SIP 6xx response to the SIP INVITE request:</w:t>
      </w:r>
    </w:p>
    <w:p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rsidR="00B54636" w:rsidRPr="00B54636" w:rsidRDefault="00B54636" w:rsidP="00B54636">
      <w:r w:rsidRPr="00B54636">
        <w:t>the MCPTT client shall perform the actions specified in subclause 6.2.8.1.5.</w:t>
      </w:r>
    </w:p>
    <w:p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rsidR="00B54636" w:rsidRPr="00B54636" w:rsidRDefault="00B54636" w:rsidP="00B54636">
      <w:r w:rsidRPr="00B54636">
        <w:t>[TS 24.379, clause 6.2.4.1]</w:t>
      </w:r>
    </w:p>
    <w:p w:rsidR="00B54636" w:rsidRPr="00B54636" w:rsidRDefault="00B54636" w:rsidP="00B54636">
      <w:r w:rsidRPr="00B54636">
        <w:rPr>
          <w:lang w:eastAsia="ko-KR"/>
        </w:rPr>
        <w:t>Upon receiving a request from an MCPTT user to leave an MCPTT session established using on-demand session signalling,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leave; and</w:t>
      </w:r>
    </w:p>
    <w:p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rsidR="00B54636" w:rsidRPr="00B54636" w:rsidRDefault="00B54636" w:rsidP="00B54636">
      <w:pPr>
        <w:rPr>
          <w:lang w:eastAsia="en-US"/>
        </w:rPr>
      </w:pPr>
      <w:r w:rsidRPr="00B54636">
        <w:t>[TS 24.380, clause 6.2.4.2.2]</w:t>
      </w:r>
    </w:p>
    <w:p w:rsidR="00B54636" w:rsidRPr="00B54636" w:rsidRDefault="00B54636" w:rsidP="00B54636">
      <w:r w:rsidRPr="00B54636">
        <w:t>When a call is initiated as described in 3GPP TS 24.379 [2], the floor participant:</w:t>
      </w:r>
    </w:p>
    <w:p w:rsidR="00B54636" w:rsidRPr="00B54636" w:rsidRDefault="00B54636" w:rsidP="00B54636">
      <w:pPr>
        <w:ind w:left="568" w:hanging="284"/>
        <w:rPr>
          <w:lang w:eastAsia="x-none"/>
        </w:rPr>
      </w:pPr>
      <w:r w:rsidRPr="00B54636">
        <w:rPr>
          <w:lang w:eastAsia="x-none"/>
        </w:rPr>
        <w:t>1.</w:t>
      </w:r>
      <w:r w:rsidRPr="00B54636">
        <w:rPr>
          <w:lang w:eastAsia="x-none"/>
        </w:rPr>
        <w:tab/>
        <w:t>shall create an instance of the 'Floor participant state transition diagram for basic operation';</w:t>
      </w:r>
    </w:p>
    <w:p w:rsidR="00B54636" w:rsidRPr="00B54636" w:rsidRDefault="00B54636" w:rsidP="00B54636">
      <w:pPr>
        <w:ind w:left="568" w:hanging="284"/>
        <w:rPr>
          <w:lang w:eastAsia="x-none"/>
        </w:rPr>
      </w:pPr>
      <w:r w:rsidRPr="00B54636">
        <w:rPr>
          <w:lang w:eastAsia="x-none"/>
        </w:rPr>
        <w:t>2.</w:t>
      </w:r>
      <w:r w:rsidRPr="00B54636">
        <w:rPr>
          <w:lang w:eastAsia="x-none"/>
        </w:rPr>
        <w:tab/>
        <w:t>if the originating floor participant receives a floor control message before it receives the SIP 200 (OK) response, shall store the floor control message;</w:t>
      </w:r>
    </w:p>
    <w:p w:rsidR="00B54636" w:rsidRPr="00B54636" w:rsidRDefault="00B54636" w:rsidP="00B54636">
      <w:pPr>
        <w:keepLines/>
        <w:ind w:left="1135" w:hanging="851"/>
        <w:rPr>
          <w:lang w:eastAsia="x-none"/>
        </w:rPr>
      </w:pPr>
      <w:r w:rsidRPr="00B54636">
        <w:rPr>
          <w:lang w:eastAsia="x-none"/>
        </w:rPr>
        <w:t>NOTE:</w:t>
      </w:r>
      <w:r w:rsidRPr="00B54636">
        <w:rPr>
          <w:lang w:eastAsia="x-none"/>
        </w:rPr>
        <w:tab/>
        <w:t>The originating floor participant might receive a floor control message before the SIP 200 (OK) response when initiating, joining or rejoining a call because of processing delays of the SIP 200 (OK) response in the SIP core.</w:t>
      </w:r>
    </w:p>
    <w:p w:rsidR="00B54636" w:rsidRPr="00B54636" w:rsidRDefault="00B54636" w:rsidP="00B54636">
      <w:pPr>
        <w:ind w:left="568" w:hanging="284"/>
        <w:rPr>
          <w:lang w:eastAsia="x-none"/>
        </w:rPr>
      </w:pPr>
      <w:r w:rsidRPr="00B54636">
        <w:rPr>
          <w:lang w:eastAsia="x-none"/>
        </w:rPr>
        <w:t>3.</w:t>
      </w:r>
      <w:r w:rsidRPr="00B54636">
        <w:rPr>
          <w:lang w:eastAsia="x-none"/>
        </w:rPr>
        <w:tab/>
        <w:t>if the established MCPTT call is a chat group call and the SIP INVITE request is not an implicit floor request, shall enter the 'U: has no permission' state; and</w:t>
      </w:r>
    </w:p>
    <w:p w:rsidR="00B54636" w:rsidRPr="00B54636" w:rsidRDefault="00B54636" w:rsidP="00B54636">
      <w:pPr>
        <w:ind w:left="568" w:hanging="284"/>
        <w:rPr>
          <w:lang w:eastAsia="x-none"/>
        </w:rPr>
      </w:pPr>
      <w:r w:rsidRPr="00B54636">
        <w:rPr>
          <w:lang w:eastAsia="x-none"/>
        </w:rPr>
        <w:t>4.</w:t>
      </w:r>
      <w:r w:rsidRPr="00B54636">
        <w:rPr>
          <w:lang w:eastAsia="x-none"/>
        </w:rPr>
        <w:tab/>
        <w:t>if for the established MCPTT call the SIP INVITE request is an implicit floor request:</w:t>
      </w:r>
    </w:p>
    <w:p w:rsidR="00B54636" w:rsidRPr="00B54636" w:rsidRDefault="00B54636" w:rsidP="00B54636">
      <w:pPr>
        <w:ind w:left="851" w:hanging="284"/>
        <w:rPr>
          <w:lang w:eastAsia="en-US"/>
        </w:rPr>
      </w:pPr>
      <w:r w:rsidRPr="00B54636">
        <w:t>a.</w:t>
      </w:r>
      <w:r w:rsidRPr="00B54636">
        <w:tab/>
        <w:t>shall start timer T101 (Floor Request) and initialise counter C101 (Floor Request) to 1;</w:t>
      </w:r>
    </w:p>
    <w:p w:rsidR="00B54636" w:rsidRPr="00B54636" w:rsidRDefault="00B54636" w:rsidP="00B54636">
      <w:pPr>
        <w:ind w:left="851" w:hanging="284"/>
      </w:pPr>
      <w:r w:rsidRPr="00B54636">
        <w:t>b.</w:t>
      </w:r>
      <w:r w:rsidRPr="00B54636">
        <w:tab/>
        <w:t>shall enter the 'U: pending Request' state; and</w:t>
      </w:r>
    </w:p>
    <w:p w:rsidR="00B54636" w:rsidRPr="00B54636" w:rsidRDefault="00B54636" w:rsidP="00B54636">
      <w:pPr>
        <w:ind w:left="851" w:hanging="284"/>
      </w:pPr>
      <w:r w:rsidRPr="00B54636">
        <w:t>c.</w:t>
      </w:r>
      <w:r w:rsidRPr="00B54636">
        <w:tab/>
        <w:t>if the floor participant has received and stored a floor control message before the reception of the SIP 200 (OK) response, shall act as if the floor control message was received in the 'U: pending Request' state after entering the 'U: pending Request' state.</w:t>
      </w:r>
    </w:p>
    <w:p w:rsidR="00B54636" w:rsidRPr="00B54636" w:rsidRDefault="00B54636" w:rsidP="00B54636">
      <w:r w:rsidRPr="00B54636">
        <w:t>When the floor participant is rejoining an ongoing MCPTT call as described in 3GPP TS 24.379 [2] the floor participant shall enter the 'U: has no permission' state.</w:t>
      </w:r>
    </w:p>
    <w:p w:rsidR="00B54636" w:rsidRPr="00B54636" w:rsidRDefault="00B54636" w:rsidP="00B54636">
      <w:r w:rsidRPr="00B54636">
        <w:t>[TS 24.380, clause 6.2.4.4.2]</w:t>
      </w:r>
    </w:p>
    <w:p w:rsidR="00B54636" w:rsidRPr="00B54636" w:rsidRDefault="00B54636" w:rsidP="00B54636">
      <w:r w:rsidRPr="00B54636">
        <w:t>Upon receiving a Floor Granted message from the floor control server or a floor granted indication in a SIP 200 (OK) response in the application and signalling layer, the floor participant:</w:t>
      </w:r>
    </w:p>
    <w:p w:rsidR="00B54636" w:rsidRPr="00B54636" w:rsidRDefault="00B54636" w:rsidP="00B54636">
      <w:pPr>
        <w:ind w:left="568" w:hanging="284"/>
        <w:rPr>
          <w:lang w:eastAsia="x-none"/>
        </w:rPr>
      </w:pPr>
      <w:r w:rsidRPr="00B54636">
        <w:rPr>
          <w:lang w:eastAsia="x-none"/>
        </w:rPr>
        <w:t>1.</w:t>
      </w:r>
      <w:r w:rsidRPr="00B54636">
        <w:rPr>
          <w:lang w:eastAsia="x-none"/>
        </w:rPr>
        <w:tab/>
        <w:t>if the first bit in the subtype of the Floor Granted message is set to '1' (Acknowledgment is required) as described in subclause 8.3.2, shall send a Floor Ack message. The Floor Ack message:</w:t>
      </w:r>
    </w:p>
    <w:p w:rsidR="00B54636" w:rsidRPr="00B54636" w:rsidRDefault="00B54636" w:rsidP="00B54636">
      <w:pPr>
        <w:ind w:left="851" w:hanging="284"/>
        <w:rPr>
          <w:lang w:eastAsia="en-US"/>
        </w:rPr>
      </w:pPr>
      <w:r w:rsidRPr="00B54636">
        <w:t>a.</w:t>
      </w:r>
      <w:r w:rsidRPr="00B54636">
        <w:tab/>
        <w:t>shall include the Message Type field set to '1' (Floor Granted);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rPr>
          <w:lang w:eastAsia="x-none"/>
        </w:rPr>
      </w:pPr>
      <w:r w:rsidRPr="00B54636">
        <w:rPr>
          <w:lang w:eastAsia="x-none"/>
        </w:rPr>
        <w:t>2.</w:t>
      </w:r>
      <w:r w:rsidRPr="00B54636">
        <w:rPr>
          <w:lang w:eastAsia="x-none"/>
        </w:rPr>
        <w:tab/>
        <w:t>if the call is not an ambient listening call, shall provide floor granted notification to the user, if not already done;</w:t>
      </w:r>
    </w:p>
    <w:p w:rsidR="00B54636" w:rsidRPr="00B54636" w:rsidRDefault="00B54636" w:rsidP="00B54636">
      <w:pPr>
        <w:keepLines/>
        <w:ind w:left="1135" w:hanging="851"/>
        <w:rPr>
          <w:lang w:eastAsia="x-none"/>
        </w:rPr>
      </w:pPr>
      <w:r w:rsidRPr="00B54636">
        <w:rPr>
          <w:lang w:eastAsia="x-none"/>
        </w:rPr>
        <w:t>NOTE:</w:t>
      </w:r>
      <w:r w:rsidRPr="00B54636">
        <w:rPr>
          <w:lang w:eastAsia="x-none"/>
        </w:rPr>
        <w:tab/>
        <w:t>Providing the floor granted notification to the user prior to receiving the Floor Granted message is an implementation option.</w:t>
      </w:r>
    </w:p>
    <w:p w:rsidR="00B54636" w:rsidRPr="00B54636" w:rsidRDefault="00B54636" w:rsidP="00B54636">
      <w:pPr>
        <w:ind w:left="568" w:hanging="284"/>
        <w:rPr>
          <w:lang w:eastAsia="x-none"/>
        </w:rPr>
      </w:pPr>
      <w:r w:rsidRPr="00B54636">
        <w:rPr>
          <w:lang w:eastAsia="x-none"/>
        </w:rPr>
        <w:t>3.</w:t>
      </w:r>
      <w:r w:rsidRPr="00B54636">
        <w:rPr>
          <w:lang w:eastAsia="x-none"/>
        </w:rPr>
        <w:tab/>
        <w:t>if the Floor Indicator field is included and the B-bit is set to '1' (Broadcast group call), shall provide a notification to the user indicating the type of call;</w:t>
      </w:r>
    </w:p>
    <w:p w:rsidR="00B54636" w:rsidRPr="00B54636" w:rsidRDefault="00B54636" w:rsidP="00B54636">
      <w:pPr>
        <w:ind w:left="568" w:hanging="284"/>
        <w:rPr>
          <w:lang w:eastAsia="x-none"/>
        </w:rPr>
      </w:pPr>
      <w:r w:rsidRPr="00B54636">
        <w:rPr>
          <w:lang w:eastAsia="x-none"/>
        </w:rPr>
        <w:t>4.</w:t>
      </w:r>
      <w:r w:rsidRPr="00B54636">
        <w:rPr>
          <w:lang w:eastAsia="x-none"/>
        </w:rPr>
        <w:tab/>
        <w:t>if the G-bit in the Floor Indicator is set to '1' (Dual floor) shall store an indication that the participant is overriding without revoke;</w:t>
      </w:r>
    </w:p>
    <w:p w:rsidR="00B54636" w:rsidRPr="00B54636" w:rsidRDefault="00B54636" w:rsidP="00B54636">
      <w:pPr>
        <w:ind w:left="568" w:hanging="284"/>
        <w:rPr>
          <w:lang w:eastAsia="x-none"/>
        </w:rPr>
      </w:pPr>
      <w:r w:rsidRPr="00B54636">
        <w:rPr>
          <w:lang w:eastAsia="x-none"/>
        </w:rPr>
        <w:t>5.</w:t>
      </w:r>
      <w:r w:rsidRPr="00B54636">
        <w:rPr>
          <w:lang w:eastAsia="x-none"/>
        </w:rPr>
        <w:tab/>
        <w:t>shall stop the optional timer T103 (End of RTP media), if running;</w:t>
      </w:r>
    </w:p>
    <w:p w:rsidR="00B54636" w:rsidRPr="00B54636" w:rsidRDefault="00B54636" w:rsidP="00B54636">
      <w:pPr>
        <w:ind w:left="568" w:hanging="284"/>
        <w:rPr>
          <w:lang w:eastAsia="x-none"/>
        </w:rPr>
      </w:pPr>
      <w:r w:rsidRPr="00B54636">
        <w:rPr>
          <w:lang w:eastAsia="x-none"/>
        </w:rPr>
        <w:t>6.</w:t>
      </w:r>
      <w:r w:rsidRPr="00B54636">
        <w:rPr>
          <w:lang w:eastAsia="x-none"/>
        </w:rPr>
        <w:tab/>
        <w:t>shall stop timer T101 (Floor Request); and</w:t>
      </w:r>
    </w:p>
    <w:p w:rsidR="00B54636" w:rsidRPr="00B54636" w:rsidRDefault="00B54636" w:rsidP="00B54636">
      <w:pPr>
        <w:ind w:left="568" w:hanging="284"/>
        <w:rPr>
          <w:lang w:eastAsia="x-none"/>
        </w:rPr>
      </w:pPr>
      <w:r w:rsidRPr="00B54636">
        <w:rPr>
          <w:lang w:eastAsia="x-none"/>
        </w:rPr>
        <w:t>7.</w:t>
      </w:r>
      <w:r w:rsidRPr="00B54636">
        <w:rPr>
          <w:lang w:eastAsia="x-none"/>
        </w:rPr>
        <w:tab/>
        <w:t>shall enter the 'U: has permission' state.</w:t>
      </w:r>
    </w:p>
    <w:p w:rsidR="00B54636" w:rsidRPr="00B54636" w:rsidRDefault="00B54636" w:rsidP="00B54636">
      <w:pPr>
        <w:rPr>
          <w:lang w:eastAsia="en-US"/>
        </w:rPr>
      </w:pPr>
      <w:r w:rsidRPr="00B54636">
        <w:t>[TS 24.380, clause 6.2.4.5.8]</w:t>
      </w:r>
    </w:p>
    <w:p w:rsidR="00B54636" w:rsidRPr="00B54636" w:rsidRDefault="00B54636" w:rsidP="00B54636">
      <w:r w:rsidRPr="00B54636">
        <w:t>Upon receiving a Floor Taken message:</w:t>
      </w:r>
    </w:p>
    <w:p w:rsidR="00B54636" w:rsidRPr="00B54636" w:rsidRDefault="00B54636" w:rsidP="00B54636">
      <w:pPr>
        <w:ind w:left="568" w:hanging="284"/>
      </w:pPr>
      <w:r w:rsidRPr="00B54636">
        <w:t>1.</w:t>
      </w:r>
      <w:r w:rsidRPr="00B54636">
        <w:tab/>
        <w:t>if the G-bit in the Floor Indicator set to '1' (Dual Floor) the floor participant:</w:t>
      </w:r>
    </w:p>
    <w:p w:rsidR="00B54636" w:rsidRPr="00B54636" w:rsidRDefault="00B54636" w:rsidP="00B54636">
      <w:pPr>
        <w:ind w:left="851" w:hanging="284"/>
      </w:pPr>
      <w:r w:rsidRPr="00B54636">
        <w:t>a.</w:t>
      </w:r>
      <w:r w:rsidRPr="00B54636">
        <w:tab/>
        <w:t>shall inform the user that the call is overridden without revoke;</w:t>
      </w:r>
    </w:p>
    <w:p w:rsidR="00B54636" w:rsidRPr="00B54636" w:rsidRDefault="00B54636" w:rsidP="00B54636">
      <w:pPr>
        <w:ind w:left="851" w:hanging="284"/>
      </w:pPr>
      <w:r w:rsidRPr="00B54636">
        <w:t>b.</w:t>
      </w:r>
      <w:r w:rsidRPr="00B54636">
        <w:tab/>
        <w:t>shall store an indication that the participant is overridden without revoke; and</w:t>
      </w:r>
    </w:p>
    <w:p w:rsidR="00B54636" w:rsidRPr="00B54636" w:rsidRDefault="00B54636" w:rsidP="00B54636">
      <w:pPr>
        <w:ind w:left="851" w:hanging="284"/>
      </w:pPr>
      <w:r w:rsidRPr="00B54636">
        <w:t>c.</w:t>
      </w:r>
      <w:r w:rsidRPr="00B54636">
        <w:tab/>
        <w:t>shall remain in the 'U: has permission' state; and</w:t>
      </w:r>
    </w:p>
    <w:p w:rsidR="00B54636" w:rsidRPr="00B54636" w:rsidRDefault="00B54636" w:rsidP="00B54636">
      <w:pPr>
        <w:ind w:left="568" w:hanging="284"/>
      </w:pPr>
      <w:r w:rsidRPr="00B54636">
        <w:t>2.</w:t>
      </w:r>
      <w:r w:rsidRPr="00B54636">
        <w:tab/>
        <w:t>if the I-bit in the Floor Indicator set to '1' (Multi-talker) the floor participant:</w:t>
      </w:r>
    </w:p>
    <w:p w:rsidR="00B54636" w:rsidRPr="00B54636" w:rsidRDefault="00B54636" w:rsidP="00B54636">
      <w:pPr>
        <w:ind w:left="851" w:hanging="284"/>
      </w:pPr>
      <w:r w:rsidRPr="00B54636">
        <w:t>a.</w:t>
      </w:r>
      <w:r w:rsidRPr="00B54636">
        <w:tab/>
        <w:t>may provide a floor taken notification to the user;</w:t>
      </w:r>
    </w:p>
    <w:p w:rsidR="00B54636" w:rsidRPr="00B54636" w:rsidRDefault="00B54636" w:rsidP="00B54636">
      <w:pPr>
        <w:ind w:left="851" w:hanging="284"/>
      </w:pPr>
      <w:r w:rsidRPr="00B54636">
        <w:t>b.</w:t>
      </w:r>
      <w:r w:rsidRPr="00B54636">
        <w:tab/>
        <w:t>should start the optional timer T103 (End of RTP media) for the participant for which Floor Taken message was received;</w:t>
      </w:r>
    </w:p>
    <w:p w:rsidR="00B54636" w:rsidRPr="00B54636" w:rsidRDefault="00B54636" w:rsidP="00B54636">
      <w:pPr>
        <w:ind w:left="851" w:hanging="284"/>
      </w:pPr>
      <w:r w:rsidRPr="00B54636">
        <w:t>c.</w:t>
      </w:r>
      <w:r w:rsidRPr="00B54636">
        <w:tab/>
        <w:t>shall provide a notification to the user indicating the type of call and may provide a list of current talkers; and</w:t>
      </w:r>
    </w:p>
    <w:p w:rsidR="00B54636" w:rsidRPr="00B54636" w:rsidRDefault="00B54636" w:rsidP="00B54636">
      <w:pPr>
        <w:ind w:left="851" w:hanging="284"/>
      </w:pPr>
      <w:r w:rsidRPr="00B54636">
        <w:t>d.</w:t>
      </w:r>
      <w:r w:rsidRPr="00B54636">
        <w:tab/>
        <w:t>shall remain in the 'U: has permission' state.</w:t>
      </w:r>
    </w:p>
    <w:p w:rsidR="00B54636" w:rsidRPr="00B54636" w:rsidRDefault="00B54636" w:rsidP="00B54636">
      <w:r w:rsidRPr="00B54636">
        <w:t>[TS 24.380, clause 6.2.4.5.9]</w:t>
      </w:r>
    </w:p>
    <w:p w:rsidR="00B54636" w:rsidRPr="00B54636" w:rsidRDefault="00B54636" w:rsidP="00B54636">
      <w:r w:rsidRPr="00B54636">
        <w:t>Upon receiving the Floor Release Multi Talker message, the floor participant:</w:t>
      </w:r>
    </w:p>
    <w:p w:rsidR="00B54636" w:rsidRPr="00B54636" w:rsidRDefault="00B54636" w:rsidP="00B54636">
      <w:pPr>
        <w:ind w:left="568" w:hanging="284"/>
      </w:pPr>
      <w:r w:rsidRPr="00B54636">
        <w:t>1.</w:t>
      </w:r>
      <w:r w:rsidRPr="00B54636">
        <w:tab/>
        <w:t>shall provide a notification to the user indicating that the participant has released the floor in a multi-talker group; and</w:t>
      </w:r>
    </w:p>
    <w:p w:rsidR="00B54636" w:rsidRPr="00B54636" w:rsidRDefault="00B54636" w:rsidP="00B54636">
      <w:pPr>
        <w:ind w:left="568" w:hanging="284"/>
      </w:pPr>
      <w:r w:rsidRPr="00B54636">
        <w:t>2.</w:t>
      </w:r>
      <w:r w:rsidRPr="00B54636">
        <w:tab/>
        <w:t>shall remain in the 'U: has permission' state.</w:t>
      </w:r>
    </w:p>
    <w:p w:rsidR="00B54636" w:rsidRPr="00B54636" w:rsidRDefault="00B54636">
      <w:pPr>
        <w:pStyle w:val="H6"/>
        <w:pPrChange w:id="7625" w:author="MCC160" w:date="2023-02-23T18:47:00Z">
          <w:pPr>
            <w:keepNext/>
            <w:keepLines/>
            <w:spacing w:before="120"/>
            <w:ind w:left="1985" w:hanging="1985"/>
          </w:pPr>
        </w:pPrChange>
      </w:pPr>
      <w:r w:rsidRPr="00B54636">
        <w:t>6.1.1.20.3</w:t>
      </w:r>
      <w:r w:rsidRPr="00B54636">
        <w:tab/>
        <w:t>Test description</w:t>
      </w:r>
    </w:p>
    <w:p w:rsidR="00B54636" w:rsidRPr="00B54636" w:rsidRDefault="00B54636">
      <w:pPr>
        <w:pStyle w:val="H6"/>
        <w:pPrChange w:id="7626" w:author="MCC160" w:date="2023-02-23T18:47:00Z">
          <w:pPr>
            <w:keepNext/>
            <w:keepLines/>
            <w:spacing w:before="120"/>
            <w:ind w:left="1985" w:hanging="1985"/>
          </w:pPr>
        </w:pPrChange>
      </w:pPr>
      <w:r w:rsidRPr="00B54636">
        <w:t>6.1.1.20.3.1</w:t>
      </w:r>
      <w:r w:rsidRPr="00B54636">
        <w:tab/>
        <w:t>Pre-test conditions</w:t>
      </w:r>
    </w:p>
    <w:p w:rsidR="00B54636" w:rsidRPr="00B54636" w:rsidRDefault="00B54636">
      <w:pPr>
        <w:pStyle w:val="H6"/>
        <w:pPrChange w:id="7627" w:author="MCC160" w:date="2023-02-23T18:47:00Z">
          <w:pPr>
            <w:keepNext/>
            <w:keepLines/>
            <w:spacing w:before="120"/>
            <w:ind w:left="1985" w:hanging="1985"/>
          </w:pPr>
        </w:pPrChange>
      </w:pPr>
      <w:r w:rsidRPr="00B54636">
        <w:t>System Simulator:</w:t>
      </w:r>
    </w:p>
    <w:p w:rsidR="00B54636" w:rsidRPr="00B54636" w:rsidRDefault="00B54636">
      <w:pPr>
        <w:pStyle w:val="B10"/>
        <w:pPrChange w:id="7628" w:author="MCC160" w:date="2023-02-23T18:47:00Z">
          <w:pPr>
            <w:ind w:left="568" w:hanging="284"/>
          </w:pPr>
        </w:pPrChange>
      </w:pPr>
      <w:r w:rsidRPr="00B54636">
        <w:t>-</w:t>
      </w:r>
      <w:r w:rsidRPr="00B54636">
        <w:tab/>
        <w:t>SS (MCPTT server)</w:t>
      </w:r>
    </w:p>
    <w:p w:rsidR="00B54636" w:rsidRPr="00B54636" w:rsidRDefault="00B54636">
      <w:pPr>
        <w:pStyle w:val="B10"/>
        <w:pPrChange w:id="7629" w:author="MCC160" w:date="2023-02-23T18:47: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7630" w:author="MCC160" w:date="2023-02-23T18:47:00Z">
          <w:pPr>
            <w:keepNext/>
            <w:keepLines/>
            <w:spacing w:before="120"/>
            <w:ind w:left="1985" w:hanging="1985"/>
          </w:pPr>
        </w:pPrChange>
      </w:pPr>
      <w:r w:rsidRPr="00B54636">
        <w:t>IUT:</w:t>
      </w:r>
    </w:p>
    <w:p w:rsidR="00B54636" w:rsidRPr="00B54636" w:rsidRDefault="00B54636">
      <w:pPr>
        <w:pStyle w:val="B10"/>
        <w:pPrChange w:id="7631" w:author="MCC160" w:date="2023-02-23T18:47:00Z">
          <w:pPr>
            <w:ind w:left="568" w:hanging="284"/>
          </w:pPr>
        </w:pPrChange>
      </w:pPr>
      <w:r w:rsidRPr="00B54636">
        <w:t>-</w:t>
      </w:r>
      <w:r w:rsidRPr="00B54636">
        <w:tab/>
        <w:t>UE (MCPTT Client)</w:t>
      </w:r>
    </w:p>
    <w:p w:rsidR="00067051" w:rsidRPr="00874E7A" w:rsidRDefault="00067051" w:rsidP="00067051">
      <w:pPr>
        <w:pStyle w:val="B10"/>
        <w:rPr>
          <w:ins w:id="7632" w:author="MCC160" w:date="2023-01-17T10:35:00Z"/>
        </w:rPr>
      </w:pPr>
      <w:ins w:id="7633" w:author="MCC160" w:date="2023-01-17T10:35: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7634" w:author="MCC160" w:date="2023-01-17T10:35:00Z"/>
        </w:rPr>
        <w:pPrChange w:id="7635" w:author="MCC160" w:date="2023-02-23T18:47:00Z">
          <w:pPr>
            <w:ind w:left="568" w:hanging="284"/>
          </w:pPr>
        </w:pPrChange>
      </w:pPr>
      <w:del w:id="7636" w:author="MCC160" w:date="2023-01-17T10:35: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7637" w:author="MCC160" w:date="2023-02-23T18:47:00Z">
          <w:pPr>
            <w:keepNext/>
            <w:keepLines/>
            <w:spacing w:before="120"/>
            <w:ind w:left="1985" w:hanging="1985"/>
          </w:pPr>
        </w:pPrChange>
      </w:pPr>
      <w:r w:rsidRPr="00B54636">
        <w:t>Preamble:</w:t>
      </w:r>
    </w:p>
    <w:p w:rsidR="00B54636" w:rsidRPr="00B54636" w:rsidRDefault="00B54636">
      <w:pPr>
        <w:pStyle w:val="B10"/>
        <w:pPrChange w:id="7638" w:author="MCC160" w:date="2023-02-23T18:47:00Z">
          <w:pPr>
            <w:ind w:left="568" w:hanging="284"/>
          </w:pPr>
        </w:pPrChange>
      </w:pPr>
      <w:r w:rsidRPr="00B54636">
        <w:t>-</w:t>
      </w:r>
      <w:r w:rsidRPr="00B54636">
        <w:tab/>
        <w:t>The &lt;multi-talker-control&gt; element of the MCPTT Group Configuration Defaults as specified in TS 36.579-1 [2]</w:t>
      </w:r>
      <w:del w:id="7639" w:author="MCC160" w:date="2023-01-18T17:28:00Z">
        <w:r w:rsidRPr="00B54636" w:rsidDel="00A73205">
          <w:delText>,</w:delText>
        </w:r>
      </w:del>
      <w:r w:rsidRPr="00B54636">
        <w:t xml:space="preserve"> Table 5.5.7.1-1 is set to "true".</w:t>
      </w:r>
    </w:p>
    <w:p w:rsidR="00B54636" w:rsidRPr="00B54636" w:rsidRDefault="00B54636">
      <w:pPr>
        <w:pStyle w:val="B10"/>
        <w:pPrChange w:id="7640" w:author="MCC160" w:date="2023-02-23T18:47:00Z">
          <w:pPr>
            <w:ind w:left="568" w:hanging="284"/>
          </w:pPr>
        </w:pPrChange>
      </w:pPr>
      <w:r w:rsidRPr="00B54636">
        <w:t>-</w:t>
      </w:r>
      <w:r w:rsidRPr="00B54636">
        <w:tab/>
        <w:t>The &lt;max-number-simultaneous-talkers&gt; element of the MCPTT Group Configuration Defaults as specified in TS 36.579-1 [2]</w:t>
      </w:r>
      <w:del w:id="7641" w:author="MCC160" w:date="2023-01-18T17:28:00Z">
        <w:r w:rsidRPr="00B54636" w:rsidDel="00A73205">
          <w:delText>,</w:delText>
        </w:r>
      </w:del>
      <w:r w:rsidRPr="00B54636">
        <w:t xml:space="preserve"> Table 5.5.7.1-1 is set to "2".</w:t>
      </w:r>
    </w:p>
    <w:p w:rsidR="00A66CFA" w:rsidRPr="00874E7A" w:rsidRDefault="00A66CFA" w:rsidP="00A66CFA">
      <w:pPr>
        <w:pStyle w:val="B10"/>
        <w:rPr>
          <w:ins w:id="7642" w:author="MCC160" w:date="2023-01-18T14:37:00Z"/>
        </w:rPr>
      </w:pPr>
      <w:ins w:id="7643" w:author="MCC160" w:date="2023-01-18T14:37:00Z">
        <w:r w:rsidRPr="00874E7A">
          <w:t>-</w:t>
        </w:r>
        <w:r w:rsidRPr="00874E7A">
          <w:tab/>
        </w:r>
        <w:r>
          <w:t>The UE has performed procedure 'MCPTT UE registration' as specified in TS 36.579-1 [2] clause 5.4.2.</w:t>
        </w:r>
      </w:ins>
    </w:p>
    <w:p w:rsidR="00A66CFA" w:rsidRPr="00874E7A" w:rsidRDefault="00A66CFA" w:rsidP="00A66CFA">
      <w:pPr>
        <w:pStyle w:val="B10"/>
        <w:rPr>
          <w:ins w:id="7644" w:author="MCC160" w:date="2023-01-18T14:37:00Z"/>
        </w:rPr>
      </w:pPr>
      <w:ins w:id="7645" w:author="MCC160" w:date="2023-01-18T14:37:00Z">
        <w:r w:rsidRPr="00874E7A">
          <w:t>-</w:t>
        </w:r>
        <w:r w:rsidRPr="00874E7A">
          <w:tab/>
        </w:r>
        <w:r>
          <w:t>The UE has performed procedure 'MCX Authorization/Configuration and Key Generation' as specified in TS 36.579-1 [2] clause 5.3.2.</w:t>
        </w:r>
      </w:ins>
    </w:p>
    <w:p w:rsidR="00B54636" w:rsidRPr="00B54636" w:rsidDel="00A66CFA" w:rsidRDefault="00B54636">
      <w:pPr>
        <w:pStyle w:val="B10"/>
        <w:rPr>
          <w:del w:id="7646" w:author="MCC160" w:date="2023-01-18T14:37:00Z"/>
        </w:rPr>
        <w:pPrChange w:id="7647" w:author="MCC160" w:date="2023-02-23T18:47:00Z">
          <w:pPr>
            <w:ind w:left="568" w:hanging="284"/>
          </w:pPr>
        </w:pPrChange>
      </w:pPr>
      <w:del w:id="7648" w:author="MCC160" w:date="2023-01-18T14:37:00Z">
        <w:r w:rsidRPr="00B54636" w:rsidDel="00A66CFA">
          <w:delText>-</w:delText>
        </w:r>
        <w:r w:rsidRPr="00B54636" w:rsidDel="00A66CFA">
          <w:tab/>
          <w:delText>The UE has performed the Generic Test Procedure for MCPTT UE registration as specified in TS 36.579-1 [2], subclause 5.4.2.</w:delText>
        </w:r>
      </w:del>
    </w:p>
    <w:p w:rsidR="00B54636" w:rsidRPr="00B54636" w:rsidDel="00A66CFA" w:rsidRDefault="00B54636">
      <w:pPr>
        <w:pStyle w:val="B10"/>
        <w:rPr>
          <w:del w:id="7649" w:author="MCC160" w:date="2023-01-18T14:37:00Z"/>
        </w:rPr>
        <w:pPrChange w:id="7650" w:author="MCC160" w:date="2023-02-23T18:47:00Z">
          <w:pPr>
            <w:ind w:left="568" w:hanging="284"/>
          </w:pPr>
        </w:pPrChange>
      </w:pPr>
      <w:del w:id="7651" w:author="MCC160" w:date="2023-01-18T14:37:00Z">
        <w:r w:rsidRPr="00B54636" w:rsidDel="00A66CFA">
          <w:delText>-</w:delText>
        </w:r>
        <w:r w:rsidRPr="00B54636" w:rsidDel="00A66CFA">
          <w:tab/>
          <w:delText>The MCPTT User performs the procedure for MCPTT Authorization/Configuration and Key Generation as specified in TS 36.579-1 [2], subclause 5.3.2.</w:delText>
        </w:r>
      </w:del>
    </w:p>
    <w:p w:rsidR="00B54636" w:rsidRPr="00B54636" w:rsidRDefault="00B54636">
      <w:pPr>
        <w:pStyle w:val="B10"/>
        <w:pPrChange w:id="7652" w:author="MCC160" w:date="2023-02-23T18:47:00Z">
          <w:pPr>
            <w:ind w:left="568" w:hanging="284"/>
          </w:pPr>
        </w:pPrChange>
      </w:pPr>
      <w:r w:rsidRPr="00B54636">
        <w:t>-</w:t>
      </w:r>
      <w:r w:rsidRPr="00B54636">
        <w:tab/>
        <w:t>UE States at the end of the preamble</w:t>
      </w:r>
    </w:p>
    <w:p w:rsidR="00B54636" w:rsidRPr="00B54636" w:rsidRDefault="00B54636">
      <w:pPr>
        <w:pStyle w:val="B2"/>
        <w:pPrChange w:id="7653" w:author="MCC160" w:date="2023-02-23T18:47:00Z">
          <w:pPr>
            <w:ind w:left="851" w:hanging="284"/>
          </w:pPr>
        </w:pPrChange>
      </w:pPr>
      <w:r w:rsidRPr="00B54636">
        <w:t>-</w:t>
      </w:r>
      <w:r w:rsidRPr="00B54636">
        <w:tab/>
        <w:t>The UE is in E-UTRA Registered, Idle Mode state.</w:t>
      </w:r>
    </w:p>
    <w:p w:rsidR="00B54636" w:rsidRPr="00B54636" w:rsidRDefault="00B54636">
      <w:pPr>
        <w:pStyle w:val="B2"/>
        <w:pPrChange w:id="7654" w:author="MCC160" w:date="2023-02-23T18:47: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7655" w:author="MCC160" w:date="2023-02-23T18:47:00Z">
          <w:pPr>
            <w:keepNext/>
            <w:keepLines/>
            <w:spacing w:before="120"/>
            <w:ind w:left="1985" w:hanging="1985"/>
          </w:pPr>
        </w:pPrChange>
      </w:pPr>
      <w:r w:rsidRPr="00B54636">
        <w:t>6.1.1.20.3.2</w:t>
      </w:r>
      <w:r w:rsidRPr="00B54636">
        <w:tab/>
        <w:t>Test procedure sequence</w:t>
      </w:r>
    </w:p>
    <w:p w:rsidR="00B54636" w:rsidRPr="00B54636" w:rsidRDefault="00B54636">
      <w:pPr>
        <w:pStyle w:val="TH"/>
        <w:pPrChange w:id="7656" w:author="MCC160" w:date="2023-02-23T18:47:00Z">
          <w:pPr>
            <w:keepNext/>
            <w:keepLines/>
            <w:spacing w:before="60"/>
            <w:jc w:val="center"/>
          </w:pPr>
        </w:pPrChange>
      </w:pPr>
      <w:r w:rsidRPr="00B54636">
        <w:t>Table 6.1.1.20.3.2-1: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54636" w:rsidRPr="00B54636" w:rsidTr="00FB0651">
        <w:tc>
          <w:tcPr>
            <w:tcW w:w="704"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7657" w:author="MCC160" w:date="2023-02-23T18:47:00Z">
                <w:pPr>
                  <w:keepNext/>
                  <w:keepLines/>
                  <w:spacing w:after="0"/>
                  <w:jc w:val="center"/>
                </w:pPr>
              </w:pPrChange>
            </w:pPr>
            <w:r w:rsidRPr="00B54636">
              <w:rPr>
                <w:rFonts w:eastAsia="Calibri"/>
                <w:lang w:val="fr-FR"/>
              </w:rPr>
              <w:t>St</w:t>
            </w:r>
          </w:p>
        </w:tc>
        <w:tc>
          <w:tcPr>
            <w:tcW w:w="3913"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7658" w:author="MCC160" w:date="2023-02-23T18:47:00Z">
                <w:pPr>
                  <w:keepNext/>
                  <w:keepLines/>
                  <w:spacing w:after="0"/>
                  <w:jc w:val="center"/>
                </w:pPr>
              </w:pPrChange>
            </w:pPr>
            <w:r w:rsidRPr="00B54636">
              <w:rPr>
                <w:rFonts w:eastAsia="Calibri"/>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7659" w:author="MCC160" w:date="2023-02-23T18:47:00Z">
                <w:pPr>
                  <w:keepNext/>
                  <w:keepLines/>
                  <w:spacing w:after="0"/>
                  <w:jc w:val="center"/>
                </w:pPr>
              </w:pPrChange>
            </w:pPr>
            <w:r w:rsidRPr="00B5463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7660" w:author="MCC160" w:date="2023-02-23T18:47:00Z">
                <w:pPr>
                  <w:keepNext/>
                  <w:keepLines/>
                  <w:spacing w:after="0"/>
                  <w:jc w:val="center"/>
                </w:pPr>
              </w:pPrChange>
            </w:pPr>
            <w:r w:rsidRPr="00B5463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rsidR="00B54636" w:rsidRPr="00B54636" w:rsidRDefault="00B54636">
            <w:pPr>
              <w:pStyle w:val="TAH"/>
              <w:rPr>
                <w:rFonts w:eastAsia="Calibri"/>
                <w:lang w:val="fr-FR"/>
              </w:rPr>
              <w:pPrChange w:id="7661" w:author="MCC160" w:date="2023-02-23T18:47:00Z">
                <w:pPr>
                  <w:keepNext/>
                  <w:keepLines/>
                  <w:spacing w:after="0"/>
                  <w:jc w:val="center"/>
                </w:pPr>
              </w:pPrChange>
            </w:pPr>
            <w:r w:rsidRPr="00B54636">
              <w:rPr>
                <w:rFonts w:eastAsia="Calibri"/>
                <w:lang w:val="fr-FR"/>
              </w:rPr>
              <w:t>Verdict</w:t>
            </w:r>
          </w:p>
        </w:tc>
      </w:tr>
      <w:tr w:rsidR="00B54636" w:rsidRPr="00B54636" w:rsidTr="00FB0651">
        <w:tc>
          <w:tcPr>
            <w:tcW w:w="704"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7662" w:author="MCC160" w:date="2023-02-23T18:47: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7663" w:author="MCC160" w:date="2023-02-23T18:47: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7664" w:author="MCC160" w:date="2023-02-23T18:47:00Z">
                <w:pPr>
                  <w:keepNext/>
                  <w:keepLines/>
                  <w:spacing w:after="0"/>
                  <w:jc w:val="center"/>
                </w:pPr>
              </w:pPrChange>
            </w:pPr>
            <w:r w:rsidRPr="00B54636">
              <w:rPr>
                <w:rFonts w:eastAsia="Calibri"/>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rFonts w:eastAsia="Calibri"/>
                <w:lang w:val="fr-FR"/>
              </w:rPr>
              <w:pPrChange w:id="7665" w:author="MCC160" w:date="2023-02-23T18:47:00Z">
                <w:pPr>
                  <w:keepNext/>
                  <w:keepLines/>
                  <w:spacing w:after="0"/>
                  <w:jc w:val="center"/>
                </w:pPr>
              </w:pPrChange>
            </w:pPr>
            <w:r w:rsidRPr="00B54636">
              <w:rPr>
                <w:rFonts w:eastAsia="Calibri"/>
                <w:lang w:val="fr-FR"/>
              </w:rPr>
              <w:t>Message</w:t>
            </w:r>
          </w:p>
        </w:tc>
        <w:tc>
          <w:tcPr>
            <w:tcW w:w="567"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7666" w:author="MCC160" w:date="2023-02-23T18:47: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B54636" w:rsidRPr="00B54636" w:rsidRDefault="00B54636">
            <w:pPr>
              <w:pStyle w:val="TAH"/>
              <w:rPr>
                <w:rFonts w:eastAsia="Calibri"/>
                <w:lang w:val="fr-FR"/>
              </w:rPr>
              <w:pPrChange w:id="7667" w:author="MCC160" w:date="2023-02-23T18:47:00Z">
                <w:pPr>
                  <w:keepNext/>
                  <w:keepLines/>
                  <w:spacing w:after="0"/>
                  <w:jc w:val="center"/>
                </w:pPr>
              </w:pPrChange>
            </w:pP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68" w:author="MCC160" w:date="2023-02-23T18:47:00Z">
                <w:pPr>
                  <w:keepNext/>
                  <w:keepLines/>
                  <w:spacing w:after="0"/>
                  <w:jc w:val="center"/>
                </w:pPr>
              </w:pPrChange>
            </w:pPr>
            <w:r w:rsidRPr="00B54636">
              <w:rPr>
                <w:rFonts w:eastAsia="Calibri"/>
                <w:lang w:val="fr-FR"/>
              </w:rPr>
              <w:t>1</w:t>
            </w:r>
          </w:p>
        </w:tc>
        <w:tc>
          <w:tcPr>
            <w:tcW w:w="3913" w:type="dxa"/>
            <w:tcBorders>
              <w:top w:val="single" w:sz="4" w:space="0" w:color="auto"/>
              <w:left w:val="single" w:sz="4" w:space="0" w:color="auto"/>
              <w:bottom w:val="single" w:sz="4" w:space="0" w:color="auto"/>
              <w:right w:val="single" w:sz="4" w:space="0" w:color="auto"/>
            </w:tcBorders>
            <w:hideMark/>
          </w:tcPr>
          <w:p w:rsidR="00B7130C" w:rsidRDefault="00B7130C">
            <w:pPr>
              <w:pStyle w:val="TAL"/>
              <w:rPr>
                <w:ins w:id="7669" w:author="MCC160" w:date="2023-01-18T20:45:00Z"/>
                <w:rFonts w:eastAsia="Calibri"/>
                <w:lang w:val="fr-FR"/>
              </w:rPr>
            </w:pPr>
            <w:ins w:id="7670" w:author="MCC160" w:date="2023-01-18T20:45:00Z">
              <w:r w:rsidRPr="00B51EA7">
                <w:rPr>
                  <w:rFonts w:eastAsia="Calibri"/>
                  <w:lang w:val="fr-FR"/>
                </w:rPr>
                <w:t>Make the UE (MCPTT client) request the establishment of a group call with automatic commencement mode and implicit floor request</w:t>
              </w:r>
              <w:r>
                <w:rPr>
                  <w:rFonts w:eastAsia="Calibri"/>
                  <w:lang w:val="fr-FR"/>
                </w:rPr>
                <w:t>.</w:t>
              </w:r>
            </w:ins>
          </w:p>
          <w:p w:rsidR="00B54636" w:rsidRPr="00B54636" w:rsidDel="00B7130C" w:rsidRDefault="00B54636">
            <w:pPr>
              <w:pStyle w:val="TAL"/>
              <w:rPr>
                <w:del w:id="7671" w:author="MCC160" w:date="2023-01-18T20:45:00Z"/>
                <w:rFonts w:eastAsia="Calibri"/>
                <w:lang w:val="fr-FR"/>
              </w:rPr>
              <w:pPrChange w:id="7672" w:author="MCC160" w:date="2023-02-23T18:47:00Z">
                <w:pPr>
                  <w:keepNext/>
                  <w:keepLines/>
                  <w:spacing w:after="0"/>
                </w:pPr>
              </w:pPrChange>
            </w:pPr>
            <w:del w:id="7673" w:author="MCC160" w:date="2023-01-18T20:45:00Z">
              <w:r w:rsidRPr="00B54636" w:rsidDel="00B7130C">
                <w:rPr>
                  <w:rFonts w:eastAsia="Calibri"/>
                  <w:lang w:val="fr-FR"/>
                </w:rPr>
                <w:delText>Make the MCPTT User request the establishment of an MCPTT on-demand pre-arranged group call using Group A, automatic commencement mode, with implicit floor control.</w:delText>
              </w:r>
            </w:del>
          </w:p>
          <w:p w:rsidR="00B54636" w:rsidRPr="00B54636" w:rsidRDefault="00B54636">
            <w:pPr>
              <w:pStyle w:val="TAL"/>
              <w:rPr>
                <w:rFonts w:eastAsia="Calibri"/>
                <w:shd w:val="clear" w:color="auto" w:fill="FF0000"/>
                <w:lang w:val="fr-FR"/>
              </w:rPr>
              <w:pPrChange w:id="7674" w:author="MCC160" w:date="2023-02-23T18:47:00Z">
                <w:pPr>
                  <w:keepNext/>
                  <w:keepLines/>
                  <w:spacing w:after="0"/>
                </w:pPr>
              </w:pPrChange>
            </w:pPr>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75"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676"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77" w:author="MCC160" w:date="2023-02-23T18:47: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78" w:author="MCC160" w:date="2023-02-23T18:47: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79" w:author="MCC160" w:date="2023-02-23T18:47:00Z">
                <w:pPr>
                  <w:keepNext/>
                  <w:keepLines/>
                  <w:spacing w:after="0"/>
                  <w:jc w:val="center"/>
                </w:pPr>
              </w:pPrChange>
            </w:pPr>
            <w:r w:rsidRPr="00B54636">
              <w:rPr>
                <w:rFonts w:eastAsia="Calibri"/>
                <w:lang w:val="fr-FR"/>
              </w:rPr>
              <w:t>2</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680" w:author="MCC160" w:date="2023-02-23T18:47:00Z">
                <w:pPr>
                  <w:keepNext/>
                  <w:keepLines/>
                  <w:spacing w:after="0"/>
                </w:pPr>
              </w:pPrChange>
            </w:pPr>
            <w:r w:rsidRPr="00B54636">
              <w:rPr>
                <w:rFonts w:eastAsia="Calibri"/>
                <w:lang w:val="fr-FR"/>
              </w:rPr>
              <w:t>Check: Does the UE (</w:t>
            </w:r>
            <w:r w:rsidRPr="00B54636">
              <w:rPr>
                <w:rFonts w:eastAsia="Calibri"/>
                <w:lang w:val="fr-FR" w:eastAsia="ko-KR"/>
              </w:rPr>
              <w:t xml:space="preserve">MCPTT </w:t>
            </w:r>
            <w:del w:id="7681" w:author="MCC160" w:date="2023-01-18T16:32:00Z">
              <w:r w:rsidRPr="00B54636" w:rsidDel="00D27C59">
                <w:rPr>
                  <w:rFonts w:eastAsia="Calibri"/>
                  <w:lang w:val="fr-FR" w:eastAsia="ko-KR"/>
                </w:rPr>
                <w:delText>C</w:delText>
              </w:r>
            </w:del>
            <w:ins w:id="7682" w:author="MCC160" w:date="2023-01-18T16:32:00Z">
              <w:r w:rsidR="00D27C59">
                <w:rPr>
                  <w:rFonts w:eastAsia="Calibri"/>
                  <w:lang w:val="fr-FR" w:eastAsia="ko-KR"/>
                </w:rPr>
                <w:t>c</w:t>
              </w:r>
            </w:ins>
            <w:r w:rsidRPr="00B54636">
              <w:rPr>
                <w:rFonts w:eastAsia="Calibri"/>
                <w:lang w:val="fr-FR" w:eastAsia="ko-KR"/>
              </w:rPr>
              <w:t xml:space="preserve">lient) </w:t>
            </w:r>
            <w:ins w:id="7683" w:author="MCC160" w:date="2023-01-18T16:32:00Z">
              <w:r w:rsidR="00D27C59" w:rsidRPr="00D27C59">
                <w:rPr>
                  <w:rFonts w:eastAsia="Calibri"/>
                  <w:lang w:val="fr-FR" w:eastAsia="ko-KR"/>
                </w:rPr>
                <w:t xml:space="preserve">correctly </w:t>
              </w:r>
            </w:ins>
            <w:r w:rsidRPr="00B54636">
              <w:rPr>
                <w:rFonts w:eastAsia="Calibri"/>
                <w:lang w:val="fr-FR" w:eastAsia="ko-KR"/>
              </w:rPr>
              <w:t xml:space="preserve">perform procedure </w:t>
            </w:r>
            <w:del w:id="7684" w:author="MCC160" w:date="2023-01-18T16:40:00Z">
              <w:r w:rsidRPr="00B54636" w:rsidDel="00424C15">
                <w:rPr>
                  <w:rFonts w:eastAsia="Calibri"/>
                  <w:lang w:val="fr-FR" w:eastAsia="ko-KR"/>
                </w:rPr>
                <w:delText xml:space="preserve">for </w:delText>
              </w:r>
            </w:del>
            <w:ins w:id="7685" w:author="MCC160" w:date="2023-01-18T16:40:00Z">
              <w:r w:rsidR="00424C15">
                <w:rPr>
                  <w:rFonts w:eastAsia="Calibri"/>
                  <w:lang w:val="fr-FR" w:eastAsia="ko-KR"/>
                </w:rPr>
                <w:t>'</w:t>
              </w:r>
            </w:ins>
            <w:r w:rsidRPr="00B54636">
              <w:rPr>
                <w:lang w:val="fr-FR"/>
              </w:rPr>
              <w:t>MCPTT CO session establishment/modification without provisional responses other than 100 Trying</w:t>
            </w:r>
            <w:ins w:id="7686" w:author="MCC160" w:date="2023-01-18T20:45:00Z">
              <w:r w:rsidR="00B7130C">
                <w:rPr>
                  <w:lang w:val="fr-FR"/>
                </w:rPr>
                <w:t>'</w:t>
              </w:r>
            </w:ins>
            <w:r w:rsidRPr="00B54636">
              <w:rPr>
                <w:lang w:val="fr-FR"/>
              </w:rPr>
              <w:t xml:space="preserve"> as described in TS 36.579-1 [2] Table </w:t>
            </w:r>
            <w:r w:rsidRPr="00B54636">
              <w:rPr>
                <w:bCs/>
                <w:lang w:val="fr-FR"/>
              </w:rPr>
              <w:t xml:space="preserve">5.3A.1.3-1 to </w:t>
            </w:r>
            <w:r w:rsidRPr="00B54636">
              <w:rPr>
                <w:rFonts w:eastAsia="Calibri"/>
                <w:lang w:val="fr-FR"/>
              </w:rPr>
              <w:t xml:space="preserve">establish </w:t>
            </w:r>
            <w:del w:id="7687" w:author="MCC160" w:date="2023-01-18T20:46:00Z">
              <w:r w:rsidRPr="00B54636" w:rsidDel="00B7130C">
                <w:rPr>
                  <w:rFonts w:eastAsia="Calibri"/>
                  <w:lang w:val="fr-FR"/>
                </w:rPr>
                <w:delText xml:space="preserve">an MCPTT on-demand pre-arranged </w:delText>
              </w:r>
            </w:del>
            <w:ins w:id="7688" w:author="MCC160" w:date="2023-01-18T20:46:00Z">
              <w:r w:rsidR="00B7130C">
                <w:rPr>
                  <w:rFonts w:eastAsia="Calibri"/>
                  <w:lang w:val="fr-FR"/>
                </w:rPr>
                <w:t xml:space="preserve">a </w:t>
              </w:r>
            </w:ins>
            <w:r w:rsidRPr="00B54636">
              <w:rPr>
                <w:rFonts w:eastAsia="Calibri"/>
                <w:lang w:val="fr-FR"/>
              </w:rPr>
              <w:t>group call</w:t>
            </w:r>
            <w:del w:id="7689" w:author="MCC160" w:date="2023-01-18T20:46:00Z">
              <w:r w:rsidRPr="00B54636" w:rsidDel="00B7130C">
                <w:rPr>
                  <w:rFonts w:eastAsia="Calibri"/>
                  <w:lang w:val="fr-FR"/>
                </w:rPr>
                <w:delText>,</w:delText>
              </w:r>
            </w:del>
            <w:ins w:id="7690" w:author="MCC160" w:date="2023-01-18T20:46:00Z">
              <w:r w:rsidR="00B7130C">
                <w:rPr>
                  <w:rFonts w:eastAsia="Calibri"/>
                  <w:lang w:val="fr-FR"/>
                </w:rPr>
                <w:t xml:space="preserve"> with</w:t>
              </w:r>
            </w:ins>
            <w:r w:rsidRPr="00B54636">
              <w:rPr>
                <w:rFonts w:eastAsia="Calibri"/>
                <w:lang w:val="fr-FR"/>
              </w:rPr>
              <w:t xml:space="preserve"> automatic commencement mode</w:t>
            </w:r>
            <w:del w:id="7691" w:author="MCC160" w:date="2023-01-18T20:46:00Z">
              <w:r w:rsidRPr="00B54636" w:rsidDel="00B7130C">
                <w:rPr>
                  <w:rFonts w:eastAsia="Calibri"/>
                  <w:lang w:val="fr-FR"/>
                </w:rPr>
                <w:delText xml:space="preserve">, </w:delText>
              </w:r>
              <w:r w:rsidRPr="00B54636" w:rsidDel="00B7130C">
                <w:rPr>
                  <w:rFonts w:eastAsia="Calibri"/>
                  <w:lang w:val="fr-FR" w:eastAsia="ko-KR"/>
                </w:rPr>
                <w:delText>applying End-to-end communication security with</w:delText>
              </w:r>
            </w:del>
            <w:ins w:id="7692" w:author="MCC160" w:date="2023-01-18T20:46:00Z">
              <w:r w:rsidR="00B7130C">
                <w:rPr>
                  <w:rFonts w:eastAsia="Calibri"/>
                  <w:lang w:val="fr-FR" w:eastAsia="ko-KR"/>
                </w:rPr>
                <w:t xml:space="preserve"> and</w:t>
              </w:r>
            </w:ins>
            <w:r w:rsidRPr="00B54636">
              <w:rPr>
                <w:rFonts w:eastAsia="Calibri"/>
                <w:lang w:val="fr-FR" w:eastAsia="ko-KR"/>
              </w:rPr>
              <w:t xml:space="preserve"> implicit floor control according to option b.ii of NOTE 1 in TS 36.579.1 [2] Table </w:t>
            </w:r>
            <w:r w:rsidRPr="00B54636">
              <w:rPr>
                <w:bCs/>
                <w:lang w:val="fr-FR"/>
              </w:rPr>
              <w:t>5.3A.1.3-1</w:t>
            </w:r>
            <w:r w:rsidRPr="00B54636">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93"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694"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95" w:author="MCC160" w:date="2023-02-23T18:47:00Z">
                <w:pPr>
                  <w:keepNext/>
                  <w:keepLines/>
                  <w:spacing w:after="0"/>
                  <w:jc w:val="center"/>
                </w:pPr>
              </w:pPrChange>
            </w:pPr>
            <w:r w:rsidRPr="00B5463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96" w:author="MCC160" w:date="2023-02-23T18:47:00Z">
                <w:pPr>
                  <w:keepNext/>
                  <w:keepLines/>
                  <w:spacing w:after="0"/>
                  <w:jc w:val="center"/>
                </w:pPr>
              </w:pPrChange>
            </w:pPr>
            <w:del w:id="7697" w:author="MCC160" w:date="2023-01-19T10:23:00Z">
              <w:r w:rsidRPr="00B54636" w:rsidDel="009C3A4E">
                <w:rPr>
                  <w:rFonts w:eastAsia="Calibri"/>
                  <w:lang w:val="fr-FR"/>
                </w:rPr>
                <w:delText>-</w:delText>
              </w:r>
            </w:del>
            <w:ins w:id="7698" w:author="MCC160" w:date="2023-01-19T10:23:00Z">
              <w:r w:rsidR="009C3A4E">
                <w:rPr>
                  <w:rFonts w:eastAsia="Calibri"/>
                  <w:lang w:val="fr-FR"/>
                </w:rPr>
                <w:t>P</w:t>
              </w:r>
            </w:ins>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699" w:author="MCC160" w:date="2023-02-23T18:47:00Z">
                <w:pPr>
                  <w:keepNext/>
                  <w:keepLines/>
                  <w:spacing w:after="0"/>
                  <w:jc w:val="center"/>
                </w:pPr>
              </w:pPrChange>
            </w:pPr>
            <w:r w:rsidRPr="00B54636">
              <w:rPr>
                <w:rFonts w:eastAsia="Calibri"/>
                <w:lang w:val="fr-FR"/>
              </w:rPr>
              <w:t>3</w:t>
            </w:r>
          </w:p>
        </w:tc>
        <w:tc>
          <w:tcPr>
            <w:tcW w:w="3913" w:type="dxa"/>
            <w:tcBorders>
              <w:top w:val="single" w:sz="4" w:space="0" w:color="auto"/>
              <w:left w:val="single" w:sz="4" w:space="0" w:color="auto"/>
              <w:bottom w:val="single" w:sz="4" w:space="0" w:color="auto"/>
              <w:right w:val="single" w:sz="4" w:space="0" w:color="auto"/>
            </w:tcBorders>
            <w:hideMark/>
          </w:tcPr>
          <w:p w:rsidR="00B7130C" w:rsidRDefault="00B7130C">
            <w:pPr>
              <w:pStyle w:val="TAL"/>
              <w:rPr>
                <w:ins w:id="7700" w:author="MCC160" w:date="2023-01-18T20:47:00Z"/>
                <w:rFonts w:eastAsia="Calibri"/>
                <w:lang w:val="fr-FR"/>
              </w:rPr>
            </w:pPr>
            <w:ins w:id="7701" w:author="MCC160" w:date="2023-01-18T20:47:00Z">
              <w:r w:rsidRPr="00E26417">
                <w:rPr>
                  <w:rFonts w:eastAsia="Calibri"/>
                  <w:lang w:val="fr-FR"/>
                </w:rPr>
                <w:t>Check: Does the UE (MCPTT client) provide floor granted notification to the user?</w:t>
              </w:r>
            </w:ins>
          </w:p>
          <w:p w:rsidR="00B54636" w:rsidRPr="00B54636" w:rsidRDefault="00B54636">
            <w:pPr>
              <w:pStyle w:val="TAL"/>
              <w:rPr>
                <w:rFonts w:eastAsia="Calibri"/>
                <w:lang w:val="fr-FR"/>
              </w:rPr>
              <w:pPrChange w:id="7702" w:author="MCC160" w:date="2023-02-23T18:47:00Z">
                <w:pPr>
                  <w:keepNext/>
                  <w:keepLines/>
                  <w:spacing w:after="0"/>
                </w:pPr>
              </w:pPrChange>
            </w:pPr>
            <w:del w:id="7703" w:author="MCC160" w:date="2023-01-18T20:47:00Z">
              <w:r w:rsidRPr="00B54636" w:rsidDel="00B7130C">
                <w:rPr>
                  <w:rFonts w:eastAsia="Calibri"/>
                  <w:lang w:val="fr-FR"/>
                </w:rPr>
                <w:delText xml:space="preserve">Check: Does the UE (MCPTT </w:delText>
              </w:r>
            </w:del>
            <w:del w:id="7704" w:author="MCC160" w:date="2023-01-18T16:32:00Z">
              <w:r w:rsidRPr="00B54636" w:rsidDel="00D27C59">
                <w:rPr>
                  <w:rFonts w:eastAsia="Calibri"/>
                  <w:lang w:val="fr-FR"/>
                </w:rPr>
                <w:delText>C</w:delText>
              </w:r>
            </w:del>
            <w:del w:id="7705" w:author="MCC160" w:date="2023-01-18T20:47:00Z">
              <w:r w:rsidRPr="00B54636" w:rsidDel="00B7130C">
                <w:rPr>
                  <w:rFonts w:eastAsia="Calibri"/>
                  <w:lang w:val="fr-FR"/>
                </w:rPr>
                <w:delText>lient)</w:delText>
              </w:r>
              <w:r w:rsidRPr="00B54636" w:rsidDel="00B7130C">
                <w:rPr>
                  <w:rFonts w:eastAsia="Calibri"/>
                  <w:lang w:val="fr-FR" w:eastAsia="ko-KR"/>
                </w:rPr>
                <w:delText xml:space="preserve"> </w:delText>
              </w:r>
              <w:r w:rsidRPr="00B54636" w:rsidDel="00B7130C">
                <w:rPr>
                  <w:rFonts w:eastAsia="Calibri"/>
                  <w:lang w:val="fr-FR"/>
                </w:rPr>
                <w:delText xml:space="preserve">provide floor granted notification to the MCPTT User? </w:delText>
              </w:r>
            </w:del>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06"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707"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08" w:author="MCC160" w:date="2023-02-23T18:47:00Z">
                <w:pPr>
                  <w:keepNext/>
                  <w:keepLines/>
                  <w:spacing w:after="0"/>
                  <w:jc w:val="center"/>
                </w:pPr>
              </w:pPrChange>
            </w:pPr>
            <w:r w:rsidRPr="00B5463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09" w:author="MCC160" w:date="2023-02-23T18:47:00Z">
                <w:pPr>
                  <w:keepNext/>
                  <w:keepLines/>
                  <w:spacing w:after="0"/>
                  <w:jc w:val="center"/>
                </w:pPr>
              </w:pPrChange>
            </w:pPr>
            <w:del w:id="7710" w:author="MCC160" w:date="2023-01-19T10:23:00Z">
              <w:r w:rsidRPr="00B54636" w:rsidDel="009C3A4E">
                <w:rPr>
                  <w:rFonts w:eastAsia="Calibri"/>
                  <w:lang w:val="fr-FR"/>
                </w:rPr>
                <w:delText>-</w:delText>
              </w:r>
            </w:del>
            <w:ins w:id="7711" w:author="MCC160" w:date="2023-01-19T10:23:00Z">
              <w:r w:rsidR="009C3A4E">
                <w:rPr>
                  <w:rFonts w:eastAsia="Calibri"/>
                  <w:lang w:val="fr-FR"/>
                </w:rPr>
                <w:t>P</w:t>
              </w:r>
            </w:ins>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12" w:author="MCC160" w:date="2023-02-23T18:47:00Z">
                <w:pPr>
                  <w:keepNext/>
                  <w:keepLines/>
                  <w:spacing w:after="0"/>
                  <w:jc w:val="center"/>
                </w:pPr>
              </w:pPrChange>
            </w:pPr>
            <w:r w:rsidRPr="00B54636">
              <w:rPr>
                <w:rFonts w:eastAsia="Calibri"/>
                <w:lang w:val="fr-FR"/>
              </w:rPr>
              <w:t>4</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713" w:author="MCC160" w:date="2023-02-23T18:47:00Z">
                <w:pPr>
                  <w:keepNext/>
                  <w:keepLines/>
                  <w:spacing w:after="0"/>
                </w:pPr>
              </w:pPrChange>
            </w:pPr>
            <w:r w:rsidRPr="00B54636">
              <w:rPr>
                <w:rFonts w:eastAsia="Calibri"/>
                <w:lang w:val="fr-FR"/>
              </w:rPr>
              <w:t xml:space="preserve">The SS (MCPTT </w:t>
            </w:r>
            <w:del w:id="7714" w:author="MCC160" w:date="2023-01-18T20:47:00Z">
              <w:r w:rsidRPr="00B54636" w:rsidDel="00B7130C">
                <w:rPr>
                  <w:rFonts w:eastAsia="Calibri"/>
                  <w:lang w:val="fr-FR"/>
                </w:rPr>
                <w:delText>S</w:delText>
              </w:r>
            </w:del>
            <w:ins w:id="7715" w:author="MCC160" w:date="2023-01-18T20:47:00Z">
              <w:r w:rsidR="00B7130C">
                <w:rPr>
                  <w:rFonts w:eastAsia="Calibri"/>
                  <w:lang w:val="fr-FR"/>
                </w:rPr>
                <w:t>s</w:t>
              </w:r>
            </w:ins>
            <w:r w:rsidRPr="00B54636">
              <w:rPr>
                <w:rFonts w:eastAsia="Calibri"/>
                <w:lang w:val="fr-FR"/>
              </w:rPr>
              <w:t>erver) sends a Floor Taken message with I-bit in the Floor Indicator set to '1' (Multi-talker).</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716" w:author="MCC160" w:date="2023-02-23T18:47: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717" w:author="MCC160" w:date="2023-02-23T18:47:00Z">
                <w:pPr>
                  <w:keepNext/>
                  <w:keepLines/>
                  <w:spacing w:after="0"/>
                </w:pPr>
              </w:pPrChange>
            </w:pPr>
            <w:r w:rsidRPr="00B5463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718"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719" w:author="MCC160" w:date="2023-02-23T18:47:00Z">
                <w:pPr>
                  <w:keepNext/>
                  <w:keepLines/>
                  <w:spacing w:after="0"/>
                  <w:jc w:val="center"/>
                </w:pPr>
              </w:pPrChange>
            </w:pPr>
            <w:r w:rsidRPr="00B54636">
              <w:rPr>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20" w:author="MCC160" w:date="2023-02-23T18:47:00Z">
                <w:pPr>
                  <w:keepNext/>
                  <w:keepLines/>
                  <w:spacing w:after="0"/>
                  <w:jc w:val="center"/>
                </w:pPr>
              </w:pPrChange>
            </w:pPr>
            <w:r w:rsidRPr="00B54636">
              <w:rPr>
                <w:rFonts w:eastAsia="Calibri"/>
                <w:lang w:val="fr-FR"/>
              </w:rPr>
              <w:t>5</w:t>
            </w:r>
          </w:p>
        </w:tc>
        <w:tc>
          <w:tcPr>
            <w:tcW w:w="3913" w:type="dxa"/>
            <w:tcBorders>
              <w:top w:val="single" w:sz="4" w:space="0" w:color="auto"/>
              <w:left w:val="single" w:sz="4" w:space="0" w:color="auto"/>
              <w:bottom w:val="single" w:sz="4" w:space="0" w:color="auto"/>
              <w:right w:val="single" w:sz="4" w:space="0" w:color="auto"/>
            </w:tcBorders>
            <w:hideMark/>
          </w:tcPr>
          <w:p w:rsidR="00B7130C" w:rsidRDefault="00B7130C">
            <w:pPr>
              <w:pStyle w:val="TAL"/>
              <w:rPr>
                <w:ins w:id="7721" w:author="MCC160" w:date="2023-01-18T20:47:00Z"/>
                <w:rFonts w:eastAsia="Calibri"/>
                <w:lang w:val="fr-FR"/>
              </w:rPr>
              <w:pPrChange w:id="7722" w:author="MCC160" w:date="2023-02-23T18:47:00Z">
                <w:pPr>
                  <w:keepNext/>
                  <w:keepLines/>
                  <w:spacing w:after="0"/>
                </w:pPr>
              </w:pPrChange>
            </w:pPr>
            <w:ins w:id="7723" w:author="MCC160" w:date="2023-01-18T20:47:00Z">
              <w:r w:rsidRPr="00B7130C">
                <w:rPr>
                  <w:rFonts w:eastAsia="Calibri"/>
                  <w:lang w:val="fr-FR"/>
                </w:rPr>
                <w:t>Check: Does the UE (MCPTT client) provide notification to the user indicating a multi-talker call?</w:t>
              </w:r>
            </w:ins>
          </w:p>
          <w:p w:rsidR="00B54636" w:rsidRPr="00B54636" w:rsidDel="00B7130C" w:rsidRDefault="00B54636">
            <w:pPr>
              <w:pStyle w:val="TAL"/>
              <w:rPr>
                <w:del w:id="7724" w:author="MCC160" w:date="2023-01-18T20:47:00Z"/>
                <w:lang w:val="fr-FR"/>
              </w:rPr>
              <w:pPrChange w:id="7725" w:author="MCC160" w:date="2023-02-23T18:47:00Z">
                <w:pPr>
                  <w:keepNext/>
                  <w:keepLines/>
                  <w:spacing w:after="0"/>
                </w:pPr>
              </w:pPrChange>
            </w:pPr>
            <w:del w:id="7726" w:author="MCC160" w:date="2023-01-18T20:47:00Z">
              <w:r w:rsidRPr="00B54636" w:rsidDel="00B7130C">
                <w:rPr>
                  <w:rFonts w:eastAsia="Calibri"/>
                  <w:lang w:val="fr-FR"/>
                </w:rPr>
                <w:delText xml:space="preserve">Check: Does the UE (MCPTT </w:delText>
              </w:r>
            </w:del>
            <w:del w:id="7727" w:author="MCC160" w:date="2023-01-18T16:32:00Z">
              <w:r w:rsidRPr="00B54636" w:rsidDel="00D27C59">
                <w:rPr>
                  <w:rFonts w:eastAsia="Calibri"/>
                  <w:lang w:val="fr-FR"/>
                </w:rPr>
                <w:delText>C</w:delText>
              </w:r>
            </w:del>
            <w:del w:id="7728" w:author="MCC160" w:date="2023-01-18T20:47:00Z">
              <w:r w:rsidRPr="00B54636" w:rsidDel="00B7130C">
                <w:rPr>
                  <w:rFonts w:eastAsia="Calibri"/>
                  <w:lang w:val="fr-FR"/>
                </w:rPr>
                <w:delText xml:space="preserve">lient) </w:delText>
              </w:r>
              <w:r w:rsidRPr="00B54636" w:rsidDel="00B7130C">
                <w:rPr>
                  <w:lang w:val="fr-FR"/>
                </w:rPr>
                <w:delText>provide a notification to the MCPTT User indicating the type of call?</w:delText>
              </w:r>
            </w:del>
          </w:p>
          <w:p w:rsidR="00B54636" w:rsidRPr="00B54636" w:rsidRDefault="00B54636">
            <w:pPr>
              <w:pStyle w:val="TAL"/>
              <w:rPr>
                <w:rFonts w:eastAsia="Calibri"/>
                <w:lang w:val="fr-FR"/>
              </w:rPr>
              <w:pPrChange w:id="7729" w:author="MCC160" w:date="2023-02-23T18:47:00Z">
                <w:pPr>
                  <w:keepNext/>
                  <w:keepLines/>
                  <w:spacing w:after="0"/>
                </w:pPr>
              </w:pPrChange>
            </w:pPr>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30"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731"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32" w:author="MCC160" w:date="2023-02-23T18:47: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33" w:author="MCC160" w:date="2023-02-23T18:47: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34" w:author="MCC160" w:date="2023-02-23T18:47:00Z">
                <w:pPr>
                  <w:keepNext/>
                  <w:keepLines/>
                  <w:spacing w:after="0"/>
                  <w:jc w:val="center"/>
                </w:pPr>
              </w:pPrChange>
            </w:pPr>
            <w:r w:rsidRPr="00B54636">
              <w:rPr>
                <w:rFonts w:eastAsia="Calibri"/>
                <w:lang w:val="fr-FR"/>
              </w:rPr>
              <w:t>6</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735" w:author="MCC160" w:date="2023-02-23T18:47:00Z">
                <w:pPr>
                  <w:keepNext/>
                  <w:keepLines/>
                  <w:spacing w:after="0"/>
                </w:pPr>
              </w:pPrChange>
            </w:pPr>
            <w:r w:rsidRPr="00B54636">
              <w:rPr>
                <w:rFonts w:eastAsia="Calibri"/>
                <w:lang w:val="fr-FR"/>
              </w:rPr>
              <w:t xml:space="preserve">The SS (MCPTT </w:t>
            </w:r>
            <w:del w:id="7736" w:author="MCC160" w:date="2023-01-18T20:47:00Z">
              <w:r w:rsidRPr="00B54636" w:rsidDel="00B7130C">
                <w:rPr>
                  <w:rFonts w:eastAsia="Calibri"/>
                  <w:lang w:val="fr-FR"/>
                </w:rPr>
                <w:delText>S</w:delText>
              </w:r>
            </w:del>
            <w:ins w:id="7737" w:author="MCC160" w:date="2023-01-18T20:47:00Z">
              <w:r w:rsidR="00B7130C">
                <w:rPr>
                  <w:rFonts w:eastAsia="Calibri"/>
                  <w:lang w:val="fr-FR"/>
                </w:rPr>
                <w:t>s</w:t>
              </w:r>
            </w:ins>
            <w:r w:rsidRPr="00B54636">
              <w:rPr>
                <w:rFonts w:eastAsia="Calibri"/>
                <w:lang w:val="fr-FR"/>
              </w:rPr>
              <w:t xml:space="preserve">erver) sends a </w:t>
            </w:r>
            <w:r w:rsidRPr="00B54636">
              <w:rPr>
                <w:lang w:val="fr-FR"/>
              </w:rPr>
              <w:t>Floor Release Multi Talker</w:t>
            </w:r>
            <w:r w:rsidRPr="00B54636">
              <w:rPr>
                <w:rFonts w:eastAsia="Calibri"/>
                <w:lang w:val="fr-F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738" w:author="MCC160" w:date="2023-02-23T18:47:00Z">
                <w:pPr>
                  <w:keepNext/>
                  <w:keepLines/>
                  <w:spacing w:after="0"/>
                  <w:jc w:val="center"/>
                </w:pPr>
              </w:pPrChange>
            </w:pPr>
            <w:r w:rsidRPr="00B5463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739" w:author="MCC160" w:date="2023-02-23T18:47:00Z">
                <w:pPr>
                  <w:keepNext/>
                  <w:keepLines/>
                  <w:spacing w:after="0"/>
                </w:pPr>
              </w:pPrChange>
            </w:pPr>
            <w:r w:rsidRPr="00B54636">
              <w:rPr>
                <w:lang w:val="fr-FR"/>
              </w:rPr>
              <w:t>Floor Release Multi Talker</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740" w:author="MCC160" w:date="2023-02-23T18:47:00Z">
                <w:pPr>
                  <w:keepNext/>
                  <w:keepLines/>
                  <w:spacing w:after="0"/>
                  <w:jc w:val="center"/>
                </w:pPr>
              </w:pPrChange>
            </w:pPr>
            <w:r w:rsidRPr="00B5463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741" w:author="MCC160" w:date="2023-02-23T18:47:00Z">
                <w:pPr>
                  <w:keepNext/>
                  <w:keepLines/>
                  <w:spacing w:after="0"/>
                  <w:jc w:val="center"/>
                </w:pPr>
              </w:pPrChange>
            </w:pPr>
            <w:r w:rsidRPr="00B54636">
              <w:rPr>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42" w:author="MCC160" w:date="2023-02-23T18:47:00Z">
                <w:pPr>
                  <w:keepNext/>
                  <w:keepLines/>
                  <w:spacing w:after="0"/>
                  <w:jc w:val="center"/>
                </w:pPr>
              </w:pPrChange>
            </w:pPr>
            <w:r w:rsidRPr="00B54636">
              <w:rPr>
                <w:rFonts w:eastAsia="Calibri"/>
                <w:lang w:val="fr-FR"/>
              </w:rPr>
              <w:t>7</w:t>
            </w:r>
          </w:p>
        </w:tc>
        <w:tc>
          <w:tcPr>
            <w:tcW w:w="3913" w:type="dxa"/>
            <w:tcBorders>
              <w:top w:val="single" w:sz="4" w:space="0" w:color="auto"/>
              <w:left w:val="single" w:sz="4" w:space="0" w:color="auto"/>
              <w:bottom w:val="single" w:sz="4" w:space="0" w:color="auto"/>
              <w:right w:val="single" w:sz="4" w:space="0" w:color="auto"/>
            </w:tcBorders>
            <w:hideMark/>
          </w:tcPr>
          <w:p w:rsidR="00B7130C" w:rsidRDefault="00B7130C">
            <w:pPr>
              <w:pStyle w:val="TAL"/>
              <w:rPr>
                <w:ins w:id="7743" w:author="MCC160" w:date="2023-01-18T20:48:00Z"/>
                <w:rFonts w:eastAsia="Calibri"/>
                <w:lang w:val="fr-FR"/>
              </w:rPr>
              <w:pPrChange w:id="7744" w:author="MCC160" w:date="2023-02-23T18:47:00Z">
                <w:pPr>
                  <w:keepNext/>
                  <w:keepLines/>
                  <w:spacing w:after="0"/>
                </w:pPr>
              </w:pPrChange>
            </w:pPr>
            <w:ins w:id="7745" w:author="MCC160" w:date="2023-01-18T20:48:00Z">
              <w:r w:rsidRPr="00B7130C">
                <w:rPr>
                  <w:rFonts w:eastAsia="Calibri"/>
                  <w:lang w:val="fr-FR"/>
                </w:rPr>
                <w:t>Check: Does the UE (MCPTT client) provide notification to the user indicating that the participant has released the floor in a multi-talker group?</w:t>
              </w:r>
            </w:ins>
          </w:p>
          <w:p w:rsidR="00B54636" w:rsidRPr="00B54636" w:rsidDel="00B7130C" w:rsidRDefault="00B54636">
            <w:pPr>
              <w:pStyle w:val="TAL"/>
              <w:rPr>
                <w:del w:id="7746" w:author="MCC160" w:date="2023-01-18T20:48:00Z"/>
                <w:lang w:val="fr-FR"/>
              </w:rPr>
              <w:pPrChange w:id="7747" w:author="MCC160" w:date="2023-02-23T18:47:00Z">
                <w:pPr>
                  <w:keepNext/>
                  <w:keepLines/>
                  <w:spacing w:after="0"/>
                </w:pPr>
              </w:pPrChange>
            </w:pPr>
            <w:del w:id="7748" w:author="MCC160" w:date="2023-01-18T20:48:00Z">
              <w:r w:rsidRPr="00B54636" w:rsidDel="00B7130C">
                <w:rPr>
                  <w:rFonts w:eastAsia="Calibri"/>
                  <w:lang w:val="fr-FR"/>
                </w:rPr>
                <w:delText xml:space="preserve">Check: Does the UE (MCPTT </w:delText>
              </w:r>
            </w:del>
            <w:del w:id="7749" w:author="MCC160" w:date="2023-01-18T16:32:00Z">
              <w:r w:rsidRPr="00B54636" w:rsidDel="00D27C59">
                <w:rPr>
                  <w:rFonts w:eastAsia="Calibri"/>
                  <w:lang w:val="fr-FR"/>
                </w:rPr>
                <w:delText>C</w:delText>
              </w:r>
            </w:del>
            <w:del w:id="7750" w:author="MCC160" w:date="2023-01-18T20:48:00Z">
              <w:r w:rsidRPr="00B54636" w:rsidDel="00B7130C">
                <w:rPr>
                  <w:rFonts w:eastAsia="Calibri"/>
                  <w:lang w:val="fr-FR"/>
                </w:rPr>
                <w:delText xml:space="preserve">lient) </w:delText>
              </w:r>
              <w:r w:rsidRPr="00B54636" w:rsidDel="00B7130C">
                <w:rPr>
                  <w:lang w:val="fr-FR"/>
                </w:rPr>
                <w:delText>provide a notification to the user indicating that the participant has released the floor in a multi-talker group?</w:delText>
              </w:r>
            </w:del>
          </w:p>
          <w:p w:rsidR="00B54636" w:rsidRPr="00B54636" w:rsidRDefault="00B54636">
            <w:pPr>
              <w:pStyle w:val="TAL"/>
              <w:rPr>
                <w:rFonts w:eastAsia="Calibri"/>
                <w:lang w:val="fr-FR"/>
              </w:rPr>
              <w:pPrChange w:id="7751" w:author="MCC160" w:date="2023-02-23T18:47:00Z">
                <w:pPr>
                  <w:keepNext/>
                  <w:keepLines/>
                  <w:spacing w:after="0"/>
                </w:pPr>
              </w:pPrChange>
            </w:pPr>
            <w:r w:rsidRPr="00B5463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52"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753"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54" w:author="MCC160" w:date="2023-02-23T18:47:00Z">
                <w:pPr>
                  <w:keepNext/>
                  <w:keepLines/>
                  <w:spacing w:after="0"/>
                  <w:jc w:val="center"/>
                </w:pPr>
              </w:pPrChange>
            </w:pPr>
            <w:r w:rsidRPr="00B5463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55" w:author="MCC160" w:date="2023-02-23T18:47:00Z">
                <w:pPr>
                  <w:keepNext/>
                  <w:keepLines/>
                  <w:spacing w:after="0"/>
                  <w:jc w:val="center"/>
                </w:pPr>
              </w:pPrChange>
            </w:pPr>
            <w:r w:rsidRPr="00B54636">
              <w:rPr>
                <w:rFonts w:eastAsia="Calibri"/>
                <w:lang w:val="fr-FR"/>
              </w:rPr>
              <w:t>P</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56" w:author="MCC160" w:date="2023-02-23T18:47:00Z">
                <w:pPr>
                  <w:keepNext/>
                  <w:keepLines/>
                  <w:spacing w:after="0"/>
                  <w:jc w:val="center"/>
                </w:pPr>
              </w:pPrChange>
            </w:pPr>
            <w:r w:rsidRPr="00B54636">
              <w:rPr>
                <w:rFonts w:eastAsia="Calibri"/>
                <w:lang w:val="fr-FR"/>
              </w:rPr>
              <w:t>8</w:t>
            </w:r>
          </w:p>
        </w:tc>
        <w:tc>
          <w:tcPr>
            <w:tcW w:w="3913" w:type="dxa"/>
            <w:tcBorders>
              <w:top w:val="single" w:sz="4" w:space="0" w:color="auto"/>
              <w:left w:val="single" w:sz="4" w:space="0" w:color="auto"/>
              <w:bottom w:val="single" w:sz="4" w:space="0" w:color="auto"/>
              <w:right w:val="single" w:sz="4" w:space="0" w:color="auto"/>
            </w:tcBorders>
            <w:hideMark/>
          </w:tcPr>
          <w:p w:rsidR="00B7130C" w:rsidRDefault="00B7130C">
            <w:pPr>
              <w:pStyle w:val="TAL"/>
              <w:rPr>
                <w:ins w:id="7757" w:author="MCC160" w:date="2023-01-18T20:48:00Z"/>
                <w:rFonts w:eastAsia="Calibri"/>
                <w:lang w:val="fr-FR"/>
              </w:rPr>
            </w:pPr>
            <w:ins w:id="7758" w:author="MCC160" w:date="2023-01-18T20:48:00Z">
              <w:r w:rsidRPr="00155127">
                <w:rPr>
                  <w:rFonts w:eastAsia="Calibri"/>
                  <w:lang w:val="fr-FR"/>
                </w:rPr>
                <w:t>Make the UE (MCPTT client) release the call.</w:t>
              </w:r>
            </w:ins>
          </w:p>
          <w:p w:rsidR="00B54636" w:rsidRPr="00B54636" w:rsidDel="00B7130C" w:rsidRDefault="00B54636">
            <w:pPr>
              <w:pStyle w:val="TAL"/>
              <w:rPr>
                <w:del w:id="7759" w:author="MCC160" w:date="2023-01-18T20:48:00Z"/>
                <w:rFonts w:eastAsia="Calibri"/>
                <w:lang w:val="fr-FR"/>
              </w:rPr>
              <w:pPrChange w:id="7760" w:author="MCC160" w:date="2023-02-23T18:47:00Z">
                <w:pPr>
                  <w:keepNext/>
                  <w:keepLines/>
                  <w:spacing w:after="0"/>
                </w:pPr>
              </w:pPrChange>
            </w:pPr>
            <w:del w:id="7761" w:author="MCC160" w:date="2023-01-18T20:48:00Z">
              <w:r w:rsidRPr="00B54636" w:rsidDel="00B7130C">
                <w:rPr>
                  <w:rFonts w:eastAsia="Calibri"/>
                  <w:lang w:val="fr-FR"/>
                </w:rPr>
                <w:delText>Make the MCPTT User end the on-demand group call.</w:delText>
              </w:r>
            </w:del>
          </w:p>
          <w:p w:rsidR="00B54636" w:rsidRPr="00B54636" w:rsidRDefault="00B54636">
            <w:pPr>
              <w:pStyle w:val="TAL"/>
              <w:rPr>
                <w:rFonts w:eastAsia="Calibri"/>
                <w:lang w:val="fr-FR"/>
              </w:rPr>
              <w:pPrChange w:id="7762" w:author="MCC160" w:date="2023-02-23T18:47:00Z">
                <w:pPr>
                  <w:keepNext/>
                  <w:keepLines/>
                  <w:spacing w:after="0"/>
                </w:pPr>
              </w:pPrChange>
            </w:pPr>
            <w:r w:rsidRPr="00B5463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63"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764"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65" w:author="MCC160" w:date="2023-02-23T18:47:00Z">
                <w:pPr>
                  <w:keepNext/>
                  <w:keepLines/>
                  <w:spacing w:after="0"/>
                  <w:jc w:val="center"/>
                </w:pPr>
              </w:pPrChange>
            </w:pPr>
            <w:r w:rsidRPr="00B5463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66" w:author="MCC160" w:date="2023-02-23T18:47:00Z">
                <w:pPr>
                  <w:keepNext/>
                  <w:keepLines/>
                  <w:spacing w:after="0"/>
                  <w:jc w:val="center"/>
                </w:pPr>
              </w:pPrChange>
            </w:pPr>
            <w:r w:rsidRPr="00B54636">
              <w:rPr>
                <w:rFonts w:eastAsia="Calibri"/>
                <w:lang w:val="fr-FR"/>
              </w:rPr>
              <w:t>-</w:t>
            </w:r>
          </w:p>
        </w:tc>
      </w:tr>
      <w:tr w:rsidR="00B54636" w:rsidRPr="00B54636" w:rsidTr="00FB0651">
        <w:tc>
          <w:tcPr>
            <w:tcW w:w="70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67" w:author="MCC160" w:date="2023-02-23T18:47:00Z">
                <w:pPr>
                  <w:keepNext/>
                  <w:keepLines/>
                  <w:spacing w:after="0"/>
                  <w:jc w:val="center"/>
                </w:pPr>
              </w:pPrChange>
            </w:pPr>
            <w:r w:rsidRPr="00B54636">
              <w:rPr>
                <w:rFonts w:eastAsia="Calibri"/>
                <w:lang w:val="fr-FR"/>
              </w:rPr>
              <w:t>9</w:t>
            </w:r>
          </w:p>
        </w:tc>
        <w:tc>
          <w:tcPr>
            <w:tcW w:w="391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768" w:author="MCC160" w:date="2023-02-23T18:47:00Z">
                <w:pPr>
                  <w:keepNext/>
                  <w:keepLines/>
                  <w:spacing w:after="0"/>
                </w:pPr>
              </w:pPrChange>
            </w:pPr>
            <w:r w:rsidRPr="00B54636">
              <w:rPr>
                <w:rFonts w:eastAsia="Calibri"/>
                <w:lang w:val="fr-FR"/>
              </w:rPr>
              <w:t xml:space="preserve">Check: Does the UE (MCPTT </w:t>
            </w:r>
            <w:del w:id="7769" w:author="MCC160" w:date="2023-01-18T16:32:00Z">
              <w:r w:rsidRPr="00B54636" w:rsidDel="00D27C59">
                <w:rPr>
                  <w:rFonts w:eastAsia="Calibri"/>
                  <w:lang w:val="fr-FR"/>
                </w:rPr>
                <w:delText>C</w:delText>
              </w:r>
            </w:del>
            <w:ins w:id="7770" w:author="MCC160" w:date="2023-01-18T16:32:00Z">
              <w:r w:rsidR="00D27C59">
                <w:rPr>
                  <w:rFonts w:eastAsia="Calibri"/>
                  <w:lang w:val="fr-FR"/>
                </w:rPr>
                <w:t>c</w:t>
              </w:r>
            </w:ins>
            <w:r w:rsidRPr="00B54636">
              <w:rPr>
                <w:rFonts w:eastAsia="Calibri"/>
                <w:lang w:val="fr-FR"/>
              </w:rPr>
              <w:t xml:space="preserve">lient) </w:t>
            </w:r>
            <w:ins w:id="7771" w:author="MCC160" w:date="2023-01-18T16:32:00Z">
              <w:r w:rsidR="00D27C59" w:rsidRPr="00D27C59">
                <w:rPr>
                  <w:rFonts w:eastAsia="Calibri"/>
                  <w:lang w:val="fr-FR"/>
                </w:rPr>
                <w:t xml:space="preserve">correctly </w:t>
              </w:r>
            </w:ins>
            <w:r w:rsidRPr="00B54636">
              <w:rPr>
                <w:rFonts w:eastAsia="Calibri"/>
                <w:lang w:val="fr-FR"/>
              </w:rPr>
              <w:t xml:space="preserve">perform procedure </w:t>
            </w:r>
            <w:del w:id="7772" w:author="MCC160" w:date="2023-01-18T16:40:00Z">
              <w:r w:rsidRPr="00B54636" w:rsidDel="00424C15">
                <w:rPr>
                  <w:rFonts w:eastAsia="Calibri"/>
                  <w:lang w:val="fr-FR"/>
                </w:rPr>
                <w:delText xml:space="preserve">for </w:delText>
              </w:r>
            </w:del>
            <w:ins w:id="7773" w:author="MCC160" w:date="2023-01-18T16:40:00Z">
              <w:r w:rsidR="00424C15">
                <w:rPr>
                  <w:rFonts w:eastAsia="Calibri"/>
                  <w:lang w:val="fr-FR"/>
                </w:rPr>
                <w:t>'</w:t>
              </w:r>
            </w:ins>
            <w:r w:rsidRPr="00B54636">
              <w:rPr>
                <w:lang w:val="fr-FR"/>
              </w:rPr>
              <w:t>MCX CO call release</w:t>
            </w:r>
            <w:ins w:id="7774" w:author="MCC160" w:date="2023-01-18T20:48:00Z">
              <w:r w:rsidR="00B7130C">
                <w:rPr>
                  <w:lang w:val="fr-FR"/>
                </w:rPr>
                <w:t>'</w:t>
              </w:r>
            </w:ins>
            <w:r w:rsidRPr="00B54636">
              <w:rPr>
                <w:lang w:val="fr-FR"/>
              </w:rPr>
              <w:t xml:space="preserve"> </w:t>
            </w:r>
            <w:r w:rsidRPr="00B54636">
              <w:rPr>
                <w:rFonts w:eastAsia="Calibri"/>
                <w:lang w:val="fr-FR"/>
              </w:rPr>
              <w:t xml:space="preserve">as described in </w:t>
            </w:r>
            <w:r w:rsidRPr="00B54636">
              <w:rPr>
                <w:lang w:val="fr-FR"/>
              </w:rPr>
              <w:t>TS 36.579-1 [2] Table 5.3.10.3-1</w:t>
            </w:r>
            <w:del w:id="7775" w:author="MCC160" w:date="2023-01-18T20:48:00Z">
              <w:r w:rsidRPr="00B54636" w:rsidDel="00B7130C">
                <w:rPr>
                  <w:lang w:val="fr-FR"/>
                </w:rPr>
                <w:delText xml:space="preserve"> </w:delText>
              </w:r>
              <w:r w:rsidRPr="00B54636" w:rsidDel="00B7130C">
                <w:rPr>
                  <w:rFonts w:eastAsia="Calibri"/>
                  <w:lang w:val="fr-FR"/>
                </w:rPr>
                <w:delText>to end the on-demand group call</w:delText>
              </w:r>
            </w:del>
            <w:r w:rsidRPr="00B54636">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76" w:author="MCC160" w:date="2023-02-23T18:47:00Z">
                <w:pPr>
                  <w:keepNext/>
                  <w:keepLines/>
                  <w:spacing w:after="0"/>
                  <w:jc w:val="center"/>
                </w:pPr>
              </w:pPrChange>
            </w:pPr>
            <w:r w:rsidRPr="00B5463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777" w:author="MCC160" w:date="2023-02-23T18:47:00Z">
                <w:pPr>
                  <w:keepNext/>
                  <w:keepLines/>
                  <w:spacing w:after="0"/>
                </w:pPr>
              </w:pPrChange>
            </w:pPr>
            <w:r w:rsidRPr="00B5463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78" w:author="MCC160" w:date="2023-02-23T18:47:00Z">
                <w:pPr>
                  <w:keepNext/>
                  <w:keepLines/>
                  <w:spacing w:after="0"/>
                  <w:jc w:val="center"/>
                </w:pPr>
              </w:pPrChange>
            </w:pPr>
            <w:r w:rsidRPr="00B54636">
              <w:rPr>
                <w:rFonts w:eastAsia="Calibri"/>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779" w:author="MCC160" w:date="2023-02-23T18:47:00Z">
                <w:pPr>
                  <w:keepNext/>
                  <w:keepLines/>
                  <w:spacing w:after="0"/>
                  <w:jc w:val="center"/>
                </w:pPr>
              </w:pPrChange>
            </w:pPr>
            <w:del w:id="7780" w:author="MCC160" w:date="2023-01-19T10:23:00Z">
              <w:r w:rsidRPr="00B54636" w:rsidDel="009C3A4E">
                <w:rPr>
                  <w:rFonts w:eastAsia="Calibri"/>
                  <w:lang w:val="fr-FR"/>
                </w:rPr>
                <w:delText>-</w:delText>
              </w:r>
            </w:del>
            <w:ins w:id="7781" w:author="MCC160" w:date="2023-01-19T10:23:00Z">
              <w:r w:rsidR="009C3A4E">
                <w:rPr>
                  <w:rFonts w:eastAsia="Calibri"/>
                  <w:lang w:val="fr-FR"/>
                </w:rPr>
                <w:t>P</w:t>
              </w:r>
            </w:ins>
          </w:p>
        </w:tc>
      </w:tr>
      <w:tr w:rsidR="00B54636" w:rsidRPr="00B54636" w:rsidTr="00FB0651">
        <w:tc>
          <w:tcPr>
            <w:tcW w:w="9762"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rFonts w:eastAsia="Calibri"/>
                <w:lang w:val="fr-FR"/>
              </w:rPr>
              <w:pPrChange w:id="7782" w:author="MCC160" w:date="2023-02-23T18:47:00Z">
                <w:pPr>
                  <w:keepNext/>
                  <w:keepLines/>
                  <w:spacing w:after="0"/>
                </w:pPr>
              </w:pPrChange>
            </w:pPr>
            <w:r w:rsidRPr="00B54636">
              <w:rPr>
                <w:rFonts w:eastAsia="Calibri"/>
                <w:szCs w:val="22"/>
                <w:lang w:val="fr-FR"/>
              </w:rPr>
              <w:t xml:space="preserve">NOTE 1: </w:t>
            </w:r>
            <w:r w:rsidRPr="00B54636">
              <w:rPr>
                <w:rFonts w:eastAsia="Calibri"/>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7783" w:author="MCC160" w:date="2023-02-23T18:47:00Z">
          <w:pPr>
            <w:keepNext/>
            <w:keepLines/>
            <w:spacing w:before="120"/>
            <w:ind w:left="1985" w:hanging="1985"/>
          </w:pPr>
        </w:pPrChange>
      </w:pPr>
      <w:r w:rsidRPr="00B54636">
        <w:t>6.1.1.20.3.3</w:t>
      </w:r>
      <w:r w:rsidRPr="00B54636">
        <w:tab/>
        <w:t>Specific message contents</w:t>
      </w:r>
    </w:p>
    <w:p w:rsidR="00B54636" w:rsidRPr="00B54636" w:rsidRDefault="00B54636">
      <w:pPr>
        <w:pStyle w:val="TH"/>
        <w:pPrChange w:id="7784" w:author="MCC160" w:date="2023-02-23T18:47:00Z">
          <w:pPr>
            <w:keepNext/>
            <w:keepLines/>
            <w:spacing w:before="60"/>
            <w:jc w:val="center"/>
          </w:pPr>
        </w:pPrChange>
      </w:pPr>
      <w:r w:rsidRPr="00B54636">
        <w:t>Table 6.1.1.20.3.3-1: SIP INVITE from the UE (step</w:t>
      </w:r>
      <w:del w:id="7785" w:author="MCC160" w:date="2023-02-26T17:29:00Z">
        <w:r w:rsidRPr="00E73464" w:rsidDel="00E73464">
          <w:rPr>
            <w:highlight w:val="yellow"/>
            <w:rPrChange w:id="7786" w:author="MCC160" w:date="2023-02-26T17:29:00Z">
              <w:rPr>
                <w:b/>
              </w:rPr>
            </w:rPrChange>
          </w:rPr>
          <w:delText>s</w:delText>
        </w:r>
      </w:del>
      <w:r w:rsidRPr="00B54636">
        <w:t xml:space="preserve"> 2, Table 6.1.1.20.3.2-1;</w:t>
      </w:r>
      <w:r w:rsidRPr="00B54636">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787" w:author="MCC160" w:date="2023-02-23T18:47:00Z">
                <w:pPr>
                  <w:keepNext/>
                  <w:keepLines/>
                  <w:spacing w:after="0"/>
                </w:pPr>
              </w:pPrChange>
            </w:pPr>
            <w:r w:rsidRPr="00B54636">
              <w:rPr>
                <w:lang w:val="fr-FR"/>
              </w:rPr>
              <w:t>Derivation Path: TS 36.579-1 [2], Table 5.5.2.5.1-1</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788" w:author="MCC160" w:date="2023-02-23T18:47: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789" w:author="MCC160" w:date="2023-02-23T18:47: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790" w:author="MCC160" w:date="2023-02-23T18:47: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791" w:author="MCC160" w:date="2023-02-23T18:47: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792" w:author="MCC160" w:date="2023-02-23T18:47: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7793" w:author="MCC160" w:date="2023-02-23T18:47:00Z">
                  <w:rPr>
                    <w:lang w:val="fr-FR"/>
                  </w:rPr>
                </w:rPrChange>
              </w:rPr>
              <w:pPrChange w:id="7794" w:author="MCC160" w:date="2023-02-23T18:47:00Z">
                <w:pPr>
                  <w:keepNext/>
                  <w:keepLines/>
                  <w:spacing w:after="0"/>
                </w:pPr>
              </w:pPrChange>
            </w:pPr>
            <w:r w:rsidRPr="001B5C1E">
              <w:rPr>
                <w:b/>
                <w:lang w:val="fr-FR"/>
                <w:rPrChange w:id="7795"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796"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797"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798"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799"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800" w:author="MCC160" w:date="2023-02-23T18:47:00Z">
                <w:pPr>
                  <w:keepNext/>
                  <w:keepLines/>
                  <w:spacing w:after="0"/>
                </w:pPr>
              </w:pPrChange>
            </w:pPr>
            <w:r w:rsidRPr="00B54636">
              <w:rPr>
                <w:b/>
                <w:bCs/>
                <w:lang w:val="fr-FR"/>
              </w:rPr>
              <w:t xml:space="preserve">  </w:t>
            </w:r>
            <w:r w:rsidRPr="00B54636">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01"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7802" w:author="MCC160" w:date="2023-02-23T18:47:00Z">
                  <w:rPr>
                    <w:lang w:val="fr-FR"/>
                  </w:rPr>
                </w:rPrChange>
              </w:rPr>
              <w:pPrChange w:id="7803" w:author="MCC160" w:date="2023-02-23T18:47:00Z">
                <w:pPr>
                  <w:keepNext/>
                  <w:keepLines/>
                  <w:spacing w:after="0"/>
                </w:pPr>
              </w:pPrChange>
            </w:pPr>
            <w:r w:rsidRPr="001B5C1E">
              <w:rPr>
                <w:b/>
                <w:lang w:val="fr-FR"/>
                <w:rPrChange w:id="7804" w:author="MCC160" w:date="2023-02-23T18:47:00Z">
                  <w:rPr>
                    <w:lang w:val="fr-FR"/>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0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06"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807" w:author="MCC160" w:date="2023-02-23T18:47: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808" w:author="MCC160" w:date="2023-02-23T18:47:00Z">
                <w:pPr>
                  <w:keepNext/>
                  <w:keepLines/>
                  <w:spacing w:after="0"/>
                </w:pPr>
              </w:pPrChange>
            </w:pPr>
            <w:r w:rsidRPr="00B54636">
              <w:rPr>
                <w:lang w:val="fr-FR"/>
              </w:rPr>
              <w:t>SDP Message as described in Table 6.1.1.20.3.3-2</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09"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1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11"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lang w:val="fr-FR"/>
              </w:rPr>
              <w:pPrChange w:id="7812" w:author="MCC160" w:date="2023-02-23T18:47:00Z">
                <w:pPr>
                  <w:keepNext/>
                  <w:keepLines/>
                  <w:spacing w:after="0"/>
                </w:pPr>
              </w:pPrChange>
            </w:pPr>
            <w:r w:rsidRPr="00B5463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13"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7814" w:author="MCC160" w:date="2023-02-23T18:47:00Z">
                  <w:rPr>
                    <w:lang w:val="fr-FR"/>
                  </w:rPr>
                </w:rPrChange>
              </w:rPr>
              <w:pPrChange w:id="7815" w:author="MCC160" w:date="2023-02-23T18:47:00Z">
                <w:pPr>
                  <w:keepNext/>
                  <w:keepLines/>
                  <w:spacing w:after="0"/>
                </w:pPr>
              </w:pPrChange>
            </w:pPr>
            <w:r w:rsidRPr="001B5C1E">
              <w:rPr>
                <w:b/>
                <w:lang w:val="fr-FR"/>
                <w:rPrChange w:id="7816" w:author="MCC160" w:date="2023-02-23T18:47:00Z">
                  <w:rPr>
                    <w:lang w:val="fr-FR"/>
                  </w:rPr>
                </w:rPrChange>
              </w:rPr>
              <w:t>MCPTT</w:t>
            </w:r>
            <w:ins w:id="7817" w:author="MCC160" w:date="2023-01-18T17:30:00Z">
              <w:r w:rsidR="00A73205" w:rsidRPr="001B5C1E">
                <w:rPr>
                  <w:b/>
                  <w:lang w:val="fr-FR"/>
                  <w:rPrChange w:id="7818" w:author="MCC160" w:date="2023-02-23T18:47:00Z">
                    <w:rPr>
                      <w:lang w:val="fr-FR"/>
                    </w:rPr>
                  </w:rPrChange>
                </w:rPr>
                <w:t>-</w:t>
              </w:r>
            </w:ins>
            <w:del w:id="7819" w:author="MCC160" w:date="2023-01-18T17:30:00Z">
              <w:r w:rsidRPr="001B5C1E" w:rsidDel="00A73205">
                <w:rPr>
                  <w:b/>
                  <w:lang w:val="fr-FR"/>
                  <w:rPrChange w:id="7820" w:author="MCC160" w:date="2023-02-23T18:47:00Z">
                    <w:rPr>
                      <w:lang w:val="fr-FR"/>
                    </w:rPr>
                  </w:rPrChange>
                </w:rPr>
                <w:delText xml:space="preserve"> </w:delText>
              </w:r>
            </w:del>
            <w:r w:rsidRPr="001B5C1E">
              <w:rPr>
                <w:b/>
                <w:lang w:val="fr-FR"/>
                <w:rPrChange w:id="7821" w:author="MCC160" w:date="2023-02-23T18:47:00Z">
                  <w:rPr>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22"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23"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824" w:author="MCC160" w:date="2023-02-23T18:47:00Z">
                <w:pPr>
                  <w:keepNext/>
                  <w:keepLines/>
                  <w:spacing w:after="0"/>
                </w:pPr>
              </w:pPrChange>
            </w:pPr>
            <w:r w:rsidRPr="00B5463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825" w:author="MCC160" w:date="2023-02-23T18:47:00Z">
                <w:pPr>
                  <w:keepNext/>
                  <w:keepLines/>
                  <w:spacing w:after="0"/>
                </w:pPr>
              </w:pPrChange>
            </w:pPr>
            <w:r w:rsidRPr="00B54636">
              <w:rPr>
                <w:lang w:val="fr-FR"/>
              </w:rPr>
              <w:t>MCPTT-Info as described in Table 6.1.1.20.3.3-3</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26"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27"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28"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7829" w:author="MCC160" w:date="2023-02-23T18:47:00Z">
          <w:pPr>
            <w:keepNext/>
            <w:keepLines/>
            <w:spacing w:before="60"/>
            <w:jc w:val="center"/>
          </w:pPr>
        </w:pPrChange>
      </w:pPr>
      <w:r w:rsidRPr="00B54636">
        <w:t xml:space="preserve">Table 6.1.1.20.3.3-2: </w:t>
      </w:r>
      <w:r w:rsidRPr="00B54636">
        <w:rPr>
          <w:lang w:eastAsia="ko-KR"/>
        </w:rPr>
        <w:t>SDP in SIP INVITE</w:t>
      </w:r>
      <w:r w:rsidRPr="00B54636">
        <w:t xml:space="preserve"> (Table 6.1.1.20.3.3-1)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830" w:author="MCC160" w:date="2023-02-23T18:47:00Z">
                <w:pPr>
                  <w:keepNext/>
                  <w:keepLines/>
                  <w:spacing w:after="0"/>
                </w:pPr>
              </w:pPrChange>
            </w:pPr>
            <w:r w:rsidRPr="00B54636">
              <w:rPr>
                <w:lang w:val="fr-FR"/>
              </w:rPr>
              <w:t xml:space="preserve">Derivation Path: TS 36.579-1 [2], </w:t>
            </w:r>
            <w:ins w:id="7831" w:author="MCC160" w:date="2023-01-21T08:24:00Z">
              <w:r w:rsidR="009B6ACB" w:rsidRPr="009B6ACB">
                <w:rPr>
                  <w:lang w:val="fr-FR"/>
                </w:rPr>
                <w:t xml:space="preserve">Table </w:t>
              </w:r>
            </w:ins>
            <w:r w:rsidRPr="00B54636">
              <w:rPr>
                <w:lang w:val="fr-FR"/>
              </w:rPr>
              <w:t>5.5.3.1.1-1</w:t>
            </w:r>
            <w:ins w:id="7832" w:author="MCC160" w:date="2023-01-20T21:31:00Z">
              <w:r w:rsidR="002E15E3">
                <w:rPr>
                  <w:lang w:val="fr-FR"/>
                </w:rPr>
                <w:t>,</w:t>
              </w:r>
            </w:ins>
            <w:r w:rsidRPr="00B54636">
              <w:rPr>
                <w:lang w:val="fr-FR"/>
              </w:rPr>
              <w:t xml:space="preserve"> condition INITIAL_SDP_OFFER, IMPLICIT_GRANT_REQUESTED</w:t>
            </w:r>
          </w:p>
        </w:tc>
      </w:tr>
    </w:tbl>
    <w:p w:rsidR="00B54636" w:rsidRPr="00B54636" w:rsidRDefault="00B54636" w:rsidP="00B54636">
      <w:pPr>
        <w:rPr>
          <w:lang w:eastAsia="en-US"/>
        </w:rPr>
      </w:pPr>
    </w:p>
    <w:p w:rsidR="00B54636" w:rsidRPr="00B54636" w:rsidRDefault="00B54636">
      <w:pPr>
        <w:pStyle w:val="TH"/>
        <w:pPrChange w:id="7833" w:author="MCC160" w:date="2023-02-23T18:47:00Z">
          <w:pPr>
            <w:keepNext/>
            <w:keepLines/>
            <w:spacing w:before="60"/>
            <w:jc w:val="center"/>
          </w:pPr>
        </w:pPrChange>
      </w:pPr>
      <w:r w:rsidRPr="00B54636">
        <w:t xml:space="preserve">Table 6.1.1.20.3.3-3: </w:t>
      </w:r>
      <w:r w:rsidRPr="00B54636">
        <w:rPr>
          <w:lang w:eastAsia="ko-KR"/>
        </w:rPr>
        <w:t>MCPTT-Info in SIP INVITE</w:t>
      </w:r>
      <w:r w:rsidRPr="00B54636">
        <w:t xml:space="preserve"> (Table 6.1.1.20.3.3-1)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834" w:author="MCC160" w:date="2023-02-23T18:47:00Z">
                <w:pPr>
                  <w:keepNext/>
                  <w:keepLines/>
                  <w:spacing w:after="0"/>
                </w:pPr>
              </w:pPrChange>
            </w:pPr>
            <w:r w:rsidRPr="00B54636">
              <w:rPr>
                <w:lang w:val="fr-FR"/>
              </w:rPr>
              <w:t>Derivation Path: TS 36.579-1 [2], Table 5.5.3.2.1-1</w:t>
            </w:r>
            <w:ins w:id="7835" w:author="MCC160" w:date="2023-01-20T21:31:00Z">
              <w:r w:rsidR="002E15E3">
                <w:rPr>
                  <w:lang w:val="fr-FR"/>
                </w:rPr>
                <w:t>,</w:t>
              </w:r>
            </w:ins>
            <w:r w:rsidRPr="00B54636">
              <w:rPr>
                <w:lang w:val="fr-FR"/>
              </w:rPr>
              <w:t xml:space="preserve"> condition GROUP-CALL, INVITE_REFER</w:t>
            </w:r>
          </w:p>
        </w:tc>
      </w:tr>
    </w:tbl>
    <w:p w:rsidR="00B54636" w:rsidRPr="00B54636" w:rsidRDefault="00B54636" w:rsidP="00B54636">
      <w:pPr>
        <w:rPr>
          <w:lang w:eastAsia="en-US"/>
        </w:rPr>
      </w:pPr>
    </w:p>
    <w:p w:rsidR="00B54636" w:rsidRPr="00B54636" w:rsidRDefault="00B54636">
      <w:pPr>
        <w:pStyle w:val="TH"/>
        <w:pPrChange w:id="7836" w:author="MCC160" w:date="2023-02-23T18:47:00Z">
          <w:pPr>
            <w:keepNext/>
            <w:keepLines/>
            <w:spacing w:before="60"/>
            <w:jc w:val="center"/>
          </w:pPr>
        </w:pPrChange>
      </w:pPr>
      <w:r w:rsidRPr="00B54636">
        <w:t>Table 6.1.1.20.3.3-4: SIP 200 (OK) from the SS (step 2, Table 6.1.1.20.3.2-1;</w:t>
      </w:r>
      <w:r w:rsidRPr="00B5463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837" w:author="MCC160" w:date="2023-02-23T18:47:00Z">
                <w:pPr>
                  <w:keepNext/>
                  <w:keepLines/>
                  <w:spacing w:after="0"/>
                </w:pPr>
              </w:pPrChange>
            </w:pPr>
            <w:r w:rsidRPr="00B54636">
              <w:rPr>
                <w:lang w:val="fr-FR"/>
              </w:rPr>
              <w:t>Derivation Path: TS 36.579-1 [2], Table 5.5.2.17.1.2-1</w:t>
            </w:r>
            <w:ins w:id="7838" w:author="MCC160" w:date="2023-01-20T21:31:00Z">
              <w:r w:rsidR="002E15E3">
                <w:rPr>
                  <w:lang w:val="fr-FR"/>
                </w:rPr>
                <w:t>,</w:t>
              </w:r>
            </w:ins>
            <w:r w:rsidRPr="00B54636">
              <w:rPr>
                <w:lang w:val="fr-FR"/>
              </w:rPr>
              <w:t xml:space="preserve"> condition INVITE-RSP</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839" w:author="MCC160" w:date="2023-02-23T18:47: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840" w:author="MCC160" w:date="2023-02-23T18:47: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841" w:author="MCC160" w:date="2023-02-23T18:47: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842" w:author="MCC160" w:date="2023-02-23T18:47: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843" w:author="MCC160" w:date="2023-02-23T18:47: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7844" w:author="MCC160" w:date="2023-02-23T18:47:00Z">
                  <w:rPr>
                    <w:lang w:val="fr-FR"/>
                  </w:rPr>
                </w:rPrChange>
              </w:rPr>
              <w:pPrChange w:id="7845" w:author="MCC160" w:date="2023-02-23T18:47:00Z">
                <w:pPr>
                  <w:keepNext/>
                  <w:keepLines/>
                  <w:spacing w:after="0"/>
                </w:pPr>
              </w:pPrChange>
            </w:pPr>
            <w:r w:rsidRPr="001B5C1E">
              <w:rPr>
                <w:b/>
                <w:lang w:val="fr-FR"/>
                <w:rPrChange w:id="7846"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47"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48"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49"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50"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7851" w:author="MCC160" w:date="2023-02-23T18:47:00Z">
                <w:pPr>
                  <w:keepNext/>
                  <w:keepLines/>
                  <w:spacing w:after="0"/>
                </w:pPr>
              </w:pPrChange>
            </w:pPr>
            <w:r w:rsidRPr="00B5463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7852" w:author="MCC160" w:date="2023-02-23T18:47:00Z">
                <w:pPr>
                  <w:keepNext/>
                  <w:keepLines/>
                  <w:spacing w:after="0"/>
                </w:pPr>
              </w:pPrChange>
            </w:pPr>
            <w:r w:rsidRPr="00B54636">
              <w:rPr>
                <w:lang w:val="fr-FR"/>
              </w:rPr>
              <w:t>As described in Table 6.1.1.20.3.3-5</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53"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54"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7855"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7856" w:author="MCC160" w:date="2023-02-23T18:47:00Z">
          <w:pPr>
            <w:keepNext/>
            <w:keepLines/>
            <w:spacing w:before="60"/>
            <w:jc w:val="center"/>
          </w:pPr>
        </w:pPrChange>
      </w:pPr>
      <w:r w:rsidRPr="00B54636">
        <w:t>Table 6.1.1.20.3.3-5: SDP in SIP 200 (OK) (Table 6.1.1.20.3.3-4)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857" w:author="MCC160" w:date="2023-02-23T18:47:00Z">
                <w:pPr>
                  <w:keepNext/>
                  <w:keepLines/>
                  <w:spacing w:after="0"/>
                </w:pPr>
              </w:pPrChange>
            </w:pPr>
            <w:r w:rsidRPr="00B54636">
              <w:rPr>
                <w:lang w:val="fr-FR"/>
              </w:rPr>
              <w:t>Derivation Path: TS 36.579-1 [2], Table 5.5.3.1.2-1</w:t>
            </w:r>
            <w:ins w:id="7858" w:author="MCC160" w:date="2023-01-20T21:31:00Z">
              <w:r w:rsidR="002E15E3">
                <w:rPr>
                  <w:lang w:val="fr-FR"/>
                </w:rPr>
                <w:t>,</w:t>
              </w:r>
            </w:ins>
            <w:r w:rsidRPr="00B54636">
              <w:rPr>
                <w:lang w:val="fr-FR"/>
              </w:rPr>
              <w:t xml:space="preserve"> condition SDP_ANSWER, IMPLICIT_GRANT_REQUESTED</w:t>
            </w:r>
          </w:p>
        </w:tc>
      </w:tr>
    </w:tbl>
    <w:p w:rsidR="00B54636" w:rsidRPr="00B54636" w:rsidRDefault="00B54636" w:rsidP="00B54636">
      <w:pPr>
        <w:rPr>
          <w:lang w:eastAsia="en-US"/>
        </w:rPr>
      </w:pPr>
    </w:p>
    <w:p w:rsidR="00B54636" w:rsidRPr="00B54636" w:rsidRDefault="00B54636">
      <w:pPr>
        <w:pStyle w:val="TH"/>
        <w:pPrChange w:id="7859" w:author="MCC160" w:date="2023-02-23T18:47:00Z">
          <w:pPr>
            <w:keepNext/>
            <w:keepLines/>
            <w:spacing w:before="60"/>
            <w:jc w:val="center"/>
          </w:pPr>
        </w:pPrChange>
      </w:pPr>
      <w:r w:rsidRPr="00B54636">
        <w:t>Table 6.1.1.20.3.3-6: Void</w:t>
      </w:r>
    </w:p>
    <w:p w:rsidR="00B54636" w:rsidRPr="00B54636" w:rsidRDefault="00B54636">
      <w:pPr>
        <w:pStyle w:val="TH"/>
        <w:pPrChange w:id="7860" w:author="MCC160" w:date="2023-02-23T18:47:00Z">
          <w:pPr>
            <w:keepNext/>
            <w:keepLines/>
            <w:spacing w:before="60"/>
            <w:jc w:val="center"/>
          </w:pPr>
        </w:pPrChange>
      </w:pPr>
      <w:r w:rsidRPr="00B54636">
        <w:t>Table 6.1.1.20.3.3-7: Floor Taken (step 4, Table 6.1.1.20.3.</w:t>
      </w:r>
      <w:ins w:id="7861" w:author="MCC160" w:date="2023-02-26T17:30:00Z">
        <w:r w:rsidR="00E73464" w:rsidRPr="00E73464">
          <w:rPr>
            <w:highlight w:val="yellow"/>
            <w:rPrChange w:id="7862" w:author="MCC160" w:date="2023-02-26T17:30:00Z">
              <w:rPr>
                <w:b/>
              </w:rPr>
            </w:rPrChange>
          </w:rPr>
          <w:t>2</w:t>
        </w:r>
      </w:ins>
      <w:del w:id="7863" w:author="MCC160" w:date="2023-02-26T17:30:00Z">
        <w:r w:rsidRPr="00E73464" w:rsidDel="00E73464">
          <w:rPr>
            <w:highlight w:val="yellow"/>
            <w:rPrChange w:id="7864" w:author="MCC160" w:date="2023-02-26T17:30:00Z">
              <w:rPr>
                <w:b/>
              </w:rPr>
            </w:rPrChange>
          </w:rPr>
          <w:delText>3</w:delText>
        </w:r>
      </w:del>
      <w:r w:rsidRPr="00B54636">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54636" w:rsidRPr="00B54636"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865" w:author="MCC160" w:date="2023-02-23T18:47:00Z">
                <w:pPr>
                  <w:keepNext/>
                  <w:keepLines/>
                  <w:spacing w:after="0"/>
                </w:pPr>
              </w:pPrChange>
            </w:pPr>
            <w:r w:rsidRPr="00B54636">
              <w:rPr>
                <w:lang w:val="fr-FR"/>
              </w:rPr>
              <w:t xml:space="preserve">Derivation Path: </w:t>
            </w:r>
            <w:ins w:id="7866" w:author="MCC160" w:date="2023-01-21T08:34:00Z">
              <w:r w:rsidR="00B22DF8">
                <w:rPr>
                  <w:lang w:val="fr-FR"/>
                </w:rPr>
                <w:t xml:space="preserve">TS </w:t>
              </w:r>
            </w:ins>
            <w:r w:rsidRPr="00B54636">
              <w:rPr>
                <w:lang w:val="fr-FR"/>
              </w:rPr>
              <w:t>36.579-1 [2], Table 5.5.6.7-1, condition Multi-Talker</w:t>
            </w:r>
          </w:p>
        </w:tc>
      </w:tr>
    </w:tbl>
    <w:p w:rsidR="00B54636" w:rsidRPr="00B54636" w:rsidRDefault="00B54636" w:rsidP="00B54636">
      <w:pPr>
        <w:rPr>
          <w:lang w:eastAsia="en-US"/>
        </w:rPr>
      </w:pPr>
    </w:p>
    <w:p w:rsidR="00B54636" w:rsidRPr="00B54636" w:rsidRDefault="00B54636" w:rsidP="00B54636">
      <w:pPr>
        <w:keepNext/>
        <w:keepLines/>
        <w:spacing w:before="120"/>
        <w:ind w:left="1418" w:hanging="1418"/>
        <w:outlineLvl w:val="3"/>
        <w:rPr>
          <w:rFonts w:ascii="Arial" w:hAnsi="Arial"/>
          <w:sz w:val="24"/>
        </w:rPr>
      </w:pPr>
      <w:bookmarkStart w:id="7867" w:name="_Toc76583137"/>
      <w:bookmarkStart w:id="7868" w:name="_Toc83808689"/>
      <w:bookmarkStart w:id="7869" w:name="_Toc91233510"/>
      <w:bookmarkStart w:id="7870" w:name="_Toc100348989"/>
      <w:bookmarkStart w:id="7871" w:name="_Toc106787145"/>
      <w:bookmarkStart w:id="7872" w:name="_Toc124350046"/>
      <w:r w:rsidRPr="00B54636">
        <w:rPr>
          <w:rFonts w:ascii="Arial" w:hAnsi="Arial"/>
          <w:sz w:val="24"/>
        </w:rPr>
        <w:t>6.1.1.21</w:t>
      </w:r>
      <w:r w:rsidRPr="00B54636">
        <w:rPr>
          <w:rFonts w:ascii="Arial" w:hAnsi="Arial"/>
          <w:sz w:val="24"/>
        </w:rPr>
        <w:tab/>
        <w:t>On-network / On-demand Pre-arranged Group Call / No Implicit Floor Control / Client Originated (CO)</w:t>
      </w:r>
      <w:bookmarkEnd w:id="7867"/>
      <w:bookmarkEnd w:id="7868"/>
      <w:bookmarkEnd w:id="7869"/>
      <w:bookmarkEnd w:id="7870"/>
      <w:bookmarkEnd w:id="7871"/>
      <w:bookmarkEnd w:id="7872"/>
    </w:p>
    <w:p w:rsidR="00B54636" w:rsidRPr="00B54636" w:rsidRDefault="00B54636">
      <w:pPr>
        <w:pStyle w:val="H6"/>
        <w:pPrChange w:id="7873" w:author="MCC160" w:date="2023-02-23T18:47:00Z">
          <w:pPr>
            <w:keepNext/>
            <w:keepLines/>
            <w:spacing w:before="120"/>
            <w:ind w:left="1985" w:hanging="1985"/>
          </w:pPr>
        </w:pPrChange>
      </w:pPr>
      <w:r w:rsidRPr="00B54636">
        <w:t>6.1.1.21.1</w:t>
      </w:r>
      <w:r w:rsidRPr="00B54636">
        <w:tab/>
        <w:t>Test Purpose (TP)</w:t>
      </w:r>
    </w:p>
    <w:p w:rsidR="00B54636" w:rsidRPr="00B54636" w:rsidRDefault="00B54636">
      <w:pPr>
        <w:pStyle w:val="H6"/>
        <w:pPrChange w:id="7874" w:author="MCC160" w:date="2023-02-23T18:47:00Z">
          <w:pPr>
            <w:keepNext/>
            <w:keepLines/>
            <w:spacing w:before="120"/>
            <w:ind w:left="1985" w:hanging="1985"/>
          </w:pPr>
        </w:pPrChange>
      </w:pPr>
      <w:r w:rsidRPr="00B54636">
        <w:t>(1)</w:t>
      </w:r>
    </w:p>
    <w:p w:rsidR="00B54636" w:rsidRPr="00B54636" w:rsidRDefault="00B54636">
      <w:pPr>
        <w:pStyle w:val="PL"/>
        <w:pPrChange w:id="787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registered and authorised for MCPTT Service }</w:t>
      </w:r>
    </w:p>
    <w:p w:rsidR="00B54636" w:rsidRPr="00B54636" w:rsidRDefault="00B54636">
      <w:pPr>
        <w:pStyle w:val="PL"/>
        <w:pPrChange w:id="787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87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the establishment of an MCPTT </w:t>
      </w:r>
      <w:r w:rsidRPr="00B54636">
        <w:rPr>
          <w:lang w:eastAsia="ko-KR"/>
        </w:rPr>
        <w:t xml:space="preserve">On-demand Pre-arranged Group Call </w:t>
      </w:r>
      <w:r w:rsidRPr="00B54636">
        <w:t xml:space="preserve"> requesting force of Automatic Commencement Mode at the invited MCPTT client(s) and without implicit floor control }</w:t>
      </w:r>
    </w:p>
    <w:p w:rsidR="00B54636" w:rsidRPr="00B54636" w:rsidRDefault="00B54636">
      <w:pPr>
        <w:pStyle w:val="PL"/>
        <w:pPrChange w:id="7878"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INVITE message }</w:t>
      </w:r>
    </w:p>
    <w:p w:rsidR="00B54636" w:rsidRPr="00B54636" w:rsidRDefault="00B54636">
      <w:pPr>
        <w:pStyle w:val="PL"/>
        <w:pPrChange w:id="787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88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881" w:author="MCC160" w:date="2023-02-23T18:47:00Z">
          <w:pPr>
            <w:keepNext/>
            <w:keepLines/>
            <w:spacing w:before="120"/>
            <w:ind w:left="1985" w:hanging="1985"/>
          </w:pPr>
        </w:pPrChange>
      </w:pPr>
      <w:r w:rsidRPr="00B54636">
        <w:t>(2)</w:t>
      </w:r>
    </w:p>
    <w:p w:rsidR="00B54636" w:rsidRPr="00B54636" w:rsidRDefault="00B54636">
      <w:pPr>
        <w:pStyle w:val="PL"/>
        <w:pPrChange w:id="788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established an MCPTT </w:t>
      </w:r>
      <w:r w:rsidRPr="00B54636">
        <w:rPr>
          <w:lang w:eastAsia="ko-KR"/>
        </w:rPr>
        <w:t>On-demand Pre-arranged Group Call without implicit floor control</w:t>
      </w:r>
      <w:r w:rsidRPr="00B54636">
        <w:t xml:space="preserve"> }</w:t>
      </w:r>
    </w:p>
    <w:p w:rsidR="00B54636" w:rsidRPr="00B54636" w:rsidRDefault="00B54636">
      <w:pPr>
        <w:pStyle w:val="PL"/>
        <w:pPrChange w:id="788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88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requests </w:t>
      </w:r>
      <w:r w:rsidRPr="00B54636">
        <w:rPr>
          <w:rFonts w:eastAsia="Calibri"/>
        </w:rPr>
        <w:t>to speak (e.g. pressing the PTT button)</w:t>
      </w:r>
      <w:r w:rsidRPr="00B54636">
        <w:t xml:space="preserve"> }</w:t>
      </w:r>
    </w:p>
    <w:p w:rsidR="00B54636" w:rsidRPr="00B54636" w:rsidRDefault="00B54636">
      <w:pPr>
        <w:pStyle w:val="PL"/>
        <w:pPrChange w:id="7885"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Floor Request message and respects the floor control imposed by the MCPTT Server }</w:t>
      </w:r>
    </w:p>
    <w:p w:rsidR="00B54636" w:rsidRPr="00B54636" w:rsidRDefault="00B54636">
      <w:pPr>
        <w:pStyle w:val="PL"/>
        <w:pPrChange w:id="7886"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887"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888" w:author="MCC160" w:date="2023-02-23T18:47:00Z">
          <w:pPr>
            <w:keepNext/>
            <w:keepLines/>
            <w:spacing w:before="120"/>
            <w:ind w:left="1985" w:hanging="1985"/>
          </w:pPr>
        </w:pPrChange>
      </w:pPr>
      <w:r w:rsidRPr="00B54636">
        <w:t>(3)</w:t>
      </w:r>
    </w:p>
    <w:p w:rsidR="00B54636" w:rsidRPr="00B54636" w:rsidRDefault="00B54636">
      <w:pPr>
        <w:pStyle w:val="PL"/>
        <w:pPrChange w:id="7889"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rPr>
          <w:b/>
        </w:rPr>
        <w:t>with</w:t>
      </w:r>
      <w:r w:rsidRPr="00B54636">
        <w:t xml:space="preserve"> { UE (MCPTT Client) having established an MCPTT </w:t>
      </w:r>
      <w:r w:rsidRPr="00B54636">
        <w:rPr>
          <w:lang w:eastAsia="ko-KR"/>
        </w:rPr>
        <w:t>On-demand Pre-arranged Group Call without implicit floor control</w:t>
      </w:r>
      <w:r w:rsidRPr="00B54636">
        <w:t xml:space="preserve"> }</w:t>
      </w:r>
    </w:p>
    <w:p w:rsidR="00B54636" w:rsidRPr="00B54636" w:rsidRDefault="00B54636">
      <w:pPr>
        <w:pStyle w:val="PL"/>
        <w:pPrChange w:id="7890"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ensure that {</w:t>
      </w:r>
    </w:p>
    <w:p w:rsidR="00B54636" w:rsidRPr="00B54636" w:rsidRDefault="00B54636">
      <w:pPr>
        <w:pStyle w:val="PL"/>
        <w:pPrChange w:id="7891"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when</w:t>
      </w:r>
      <w:r w:rsidRPr="00B54636">
        <w:t xml:space="preserve"> { the MCPTT User wants to terminate the ongoing MCPTT Group Call }</w:t>
      </w:r>
    </w:p>
    <w:p w:rsidR="00B54636" w:rsidRPr="00B54636" w:rsidRDefault="00B54636">
      <w:pPr>
        <w:pStyle w:val="PL"/>
        <w:pPrChange w:id="7892"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r w:rsidRPr="00B54636">
        <w:rPr>
          <w:b/>
        </w:rPr>
        <w:t>then</w:t>
      </w:r>
      <w:r w:rsidRPr="00B54636">
        <w:t xml:space="preserve"> { UE (MCPTT Client) sends a SIP BYE request and leaves the MCPTT session }</w:t>
      </w:r>
    </w:p>
    <w:p w:rsidR="00B54636" w:rsidRPr="00B54636" w:rsidRDefault="00B54636">
      <w:pPr>
        <w:pStyle w:val="PL"/>
        <w:pPrChange w:id="7893"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54636">
        <w:t xml:space="preserve">            }</w:t>
      </w:r>
    </w:p>
    <w:p w:rsidR="00B54636" w:rsidRPr="00B54636" w:rsidRDefault="00B54636">
      <w:pPr>
        <w:pStyle w:val="PL"/>
        <w:pPrChange w:id="7894" w:author="MCC160" w:date="2023-02-23T18: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B54636" w:rsidRPr="00B54636" w:rsidRDefault="00B54636">
      <w:pPr>
        <w:pStyle w:val="H6"/>
        <w:pPrChange w:id="7895" w:author="MCC160" w:date="2023-02-23T18:47:00Z">
          <w:pPr>
            <w:keepNext/>
            <w:keepLines/>
            <w:spacing w:before="120"/>
            <w:ind w:left="1985" w:hanging="1985"/>
          </w:pPr>
        </w:pPrChange>
      </w:pPr>
      <w:r w:rsidRPr="00B54636">
        <w:t>6.1.1.21.2</w:t>
      </w:r>
      <w:r w:rsidRPr="00B54636">
        <w:tab/>
        <w:t>Conformance requirements</w:t>
      </w:r>
    </w:p>
    <w:p w:rsidR="00B54636" w:rsidRPr="00B54636" w:rsidRDefault="00B54636" w:rsidP="00B54636">
      <w:r w:rsidRPr="00B54636">
        <w:t>References: The conformance requirements covered in the current TC are specified in TS 24.379, clauses 10.1.1.2.1.1, 6.2.4.1, TS 24.380, clauses 6.2.4.2.2, 6.2.4.3.5, 6.2.4.4.2. Unless otherwise stated, these are Rel-14 requirements.</w:t>
      </w:r>
    </w:p>
    <w:p w:rsidR="00B54636" w:rsidRPr="00B54636" w:rsidRDefault="00B54636" w:rsidP="00B54636">
      <w:r w:rsidRPr="00B54636">
        <w:t>[TS 24.379, clause 10.1.1.2.1.1]</w:t>
      </w:r>
    </w:p>
    <w:p w:rsidR="00B54636" w:rsidRPr="00B54636" w:rsidRDefault="00B54636" w:rsidP="00B54636">
      <w:r w:rsidRPr="00B5463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B54636" w:rsidRPr="00B54636" w:rsidRDefault="00B54636" w:rsidP="00B54636">
      <w:r w:rsidRPr="00B54636">
        <w:t>The MCPTT client:</w:t>
      </w:r>
    </w:p>
    <w:p w:rsidR="00B54636" w:rsidRPr="00B54636" w:rsidRDefault="00B54636" w:rsidP="00B54636">
      <w:pPr>
        <w:ind w:left="568" w:hanging="284"/>
      </w:pPr>
      <w:r w:rsidRPr="00B54636">
        <w:t>1)</w:t>
      </w:r>
      <w:r w:rsidRPr="00B54636">
        <w:tab/>
        <w:t>if the MCPTT user has requested the origination of an MCPTT emergency group call or is originating an MCPTT prearranged group call and the MCPTT emergency state is already set, the MCPTT client shall comply with the procedures in subclause 6.2.8.1.1;</w:t>
      </w:r>
    </w:p>
    <w:p w:rsidR="00B54636" w:rsidRPr="00B54636" w:rsidRDefault="00B54636" w:rsidP="00B54636">
      <w:pPr>
        <w:ind w:left="568" w:hanging="284"/>
      </w:pPr>
      <w:r w:rsidRPr="00B54636">
        <w:t>2)</w:t>
      </w:r>
      <w:r w:rsidRPr="00B54636">
        <w:tab/>
        <w:t>if the MCPTT user has requested the origination of an MCPTT imminent peril group call, the MCPTT client shall comply with the procedures in subclause 6.2.8.1.9;</w:t>
      </w:r>
    </w:p>
    <w:p w:rsidR="00B54636" w:rsidRPr="00B54636" w:rsidRDefault="00B54636" w:rsidP="00B54636">
      <w:pPr>
        <w:ind w:left="568" w:hanging="284"/>
      </w:pPr>
      <w:r w:rsidRPr="00B54636">
        <w:t>3)</w:t>
      </w:r>
      <w:r w:rsidRPr="00B54636">
        <w:tab/>
        <w:t>if the MCPTT user has requested the origination of a broadcast group call, the MCPTT client shall comply with the procedures in subclause 6.2.8.2;</w:t>
      </w:r>
    </w:p>
    <w:p w:rsidR="00B54636" w:rsidRPr="00B54636" w:rsidRDefault="00B54636" w:rsidP="00B54636">
      <w:pPr>
        <w:ind w:left="568" w:hanging="284"/>
      </w:pPr>
      <w:r w:rsidRPr="00B54636">
        <w:t>4)</w:t>
      </w:r>
      <w:r w:rsidRPr="00B54636">
        <w:tab/>
        <w:t xml:space="preserve">shall include the g.3gpp.mcptt media feature tag and the </w:t>
      </w:r>
      <w:r w:rsidRPr="00B54636">
        <w:rPr>
          <w:lang w:eastAsia="ko-KR"/>
        </w:rPr>
        <w:t xml:space="preserve">g.3gpp.icsi-ref media feature tag with the value of "urn:urn-7:3gpp-service.ims.icsi.mcptt" </w:t>
      </w:r>
      <w:r w:rsidRPr="00B54636">
        <w:t xml:space="preserve">in the Contact header field of the SIP </w:t>
      </w:r>
      <w:r w:rsidRPr="00B54636">
        <w:rPr>
          <w:lang w:eastAsia="zh-CN"/>
        </w:rPr>
        <w:t>INVITE</w:t>
      </w:r>
      <w:r w:rsidRPr="00B54636">
        <w:t xml:space="preserve"> request according to IETF RFC 3840 [16];</w:t>
      </w:r>
    </w:p>
    <w:p w:rsidR="00B54636" w:rsidRPr="00B54636" w:rsidRDefault="00B54636" w:rsidP="00B54636">
      <w:pPr>
        <w:ind w:left="568" w:hanging="284"/>
      </w:pPr>
      <w:r w:rsidRPr="00B54636">
        <w:t>5)</w:t>
      </w:r>
      <w:r w:rsidRPr="00B54636">
        <w:tab/>
        <w:t>shall include an Accept-Contact header field containing the g.3gpp.mcptt media feature tag along with the "require" and "explicit" header field parameters according to IETF RFC 3841 [6];</w:t>
      </w:r>
    </w:p>
    <w:p w:rsidR="00B54636" w:rsidRPr="00B54636" w:rsidRDefault="00B54636" w:rsidP="00B54636">
      <w:pPr>
        <w:ind w:left="568" w:hanging="284"/>
      </w:pPr>
      <w:r w:rsidRPr="00B54636">
        <w:t>6)</w:t>
      </w:r>
      <w:r w:rsidRPr="00B54636">
        <w:tab/>
        <w:t>shall include the ICSI value "urn:urn-7:3gpp-service.ims.icsi.mcptt" (</w:t>
      </w:r>
      <w:r w:rsidRPr="00B54636">
        <w:rPr>
          <w:lang w:eastAsia="zh-CN"/>
        </w:rPr>
        <w:t xml:space="preserve">coded as specified in </w:t>
      </w:r>
      <w:r w:rsidRPr="00B54636">
        <w:t>3GPP TS 24.229 [4]</w:t>
      </w:r>
      <w:r w:rsidRPr="00B54636">
        <w:rPr>
          <w:lang w:eastAsia="zh-CN"/>
        </w:rPr>
        <w:t xml:space="preserve">), </w:t>
      </w:r>
      <w:r w:rsidRPr="00B54636">
        <w:t>in a P-Preferred-Service header field according to IETF </w:t>
      </w:r>
      <w:r w:rsidRPr="00B54636">
        <w:rPr>
          <w:rFonts w:eastAsia="MS Mincho"/>
        </w:rPr>
        <w:t xml:space="preserve">RFC 6050 [9] </w:t>
      </w:r>
      <w:r w:rsidRPr="00B54636">
        <w:t>in the SIP INVITE request;</w:t>
      </w:r>
    </w:p>
    <w:p w:rsidR="00B54636" w:rsidRPr="00B54636" w:rsidRDefault="00B54636" w:rsidP="00B54636">
      <w:pPr>
        <w:ind w:left="568" w:hanging="284"/>
      </w:pPr>
      <w:r w:rsidRPr="00B54636">
        <w:t>7)</w:t>
      </w:r>
      <w:r w:rsidRPr="00B54636">
        <w:tab/>
        <w:t xml:space="preserve">shall include an Accept-Contact header field with the </w:t>
      </w:r>
      <w:r w:rsidRPr="00B54636">
        <w:rPr>
          <w:rFonts w:eastAsia="SimSun"/>
          <w:lang w:eastAsia="zh-CN"/>
        </w:rPr>
        <w:t>g.3gpp.icsi-ref</w:t>
      </w:r>
      <w:r w:rsidRPr="00B54636">
        <w:t xml:space="preserve"> media feature tag containing the value of "urn:urn-7:3gpp-service.ims.icsi.mcptt" along with the "require" and "explicit" header field parameters according to IETF RFC 3841 [6];</w:t>
      </w:r>
    </w:p>
    <w:p w:rsidR="00B54636" w:rsidRPr="00B54636" w:rsidRDefault="00B54636" w:rsidP="00B54636">
      <w:pPr>
        <w:ind w:left="568" w:hanging="284"/>
      </w:pPr>
      <w:r w:rsidRPr="00B54636">
        <w:t>8)</w:t>
      </w:r>
      <w:r w:rsidRPr="00B54636">
        <w:tab/>
        <w:t>should include the "timer" option tag in the Supported header field;</w:t>
      </w:r>
    </w:p>
    <w:p w:rsidR="00B54636" w:rsidRPr="00B54636" w:rsidRDefault="00B54636" w:rsidP="00B54636">
      <w:pPr>
        <w:ind w:left="568" w:hanging="284"/>
      </w:pPr>
      <w:r w:rsidRPr="00B54636">
        <w:t>9)</w:t>
      </w:r>
      <w:r w:rsidRPr="00B54636">
        <w:tab/>
        <w:t>should include the Session-Expires header field according to IETF RFC 4028 [7]. It is recommended that the "refresher" header field parameter is omitted. If included, the "refresher" header field parameter shall be set to "uac";</w:t>
      </w:r>
    </w:p>
    <w:p w:rsidR="00B54636" w:rsidRPr="00B54636" w:rsidRDefault="00B54636" w:rsidP="00B54636">
      <w:pPr>
        <w:ind w:left="568" w:hanging="284"/>
      </w:pPr>
      <w:r w:rsidRPr="00B54636">
        <w:t>10)</w:t>
      </w:r>
      <w:r w:rsidRPr="00B54636">
        <w:tab/>
        <w:t>shall set the Request-URI of the SIP INVITE request to the public service identity identifying the participating MCPTT function serving the MCPTT user;</w:t>
      </w:r>
    </w:p>
    <w:p w:rsidR="00B54636" w:rsidRPr="00B54636" w:rsidRDefault="00B54636" w:rsidP="00B54636">
      <w:pPr>
        <w:keepLines/>
        <w:ind w:left="1135" w:hanging="851"/>
      </w:pPr>
      <w:r w:rsidRPr="00B54636">
        <w:t>NOTE 1:</w:t>
      </w:r>
      <w:r w:rsidRPr="00B54636">
        <w:tab/>
        <w:t>The MCPTT client is configured with public service identity identifying the participating MCPTT function serving the MCPTT user.</w:t>
      </w:r>
    </w:p>
    <w:p w:rsidR="00B54636" w:rsidRPr="00B54636" w:rsidRDefault="00B54636" w:rsidP="00B54636">
      <w:pPr>
        <w:ind w:left="568" w:hanging="284"/>
      </w:pPr>
      <w:r w:rsidRPr="00B54636">
        <w:t>11)</w:t>
      </w:r>
      <w:r w:rsidRPr="00B54636">
        <w:tab/>
        <w:t>may include a P-Preferred-Identity header field in the SIP INVITE request containing a public user identity as specified in 3GPP TS 24.229 [4];</w:t>
      </w:r>
    </w:p>
    <w:p w:rsidR="00B54636" w:rsidRPr="00B54636" w:rsidRDefault="00B54636" w:rsidP="00B54636">
      <w:pPr>
        <w:ind w:left="568" w:hanging="284"/>
      </w:pPr>
      <w:r w:rsidRPr="00B54636">
        <w:t>12)</w:t>
      </w:r>
      <w:r w:rsidRPr="00B54636">
        <w:tab/>
        <w:t>if the MCPTT client emergency group state for this group is set to "MEG 2: in-progress" or "MEG 4: confirm-pending", the MCPTT client shall include the Resource-Priority header field and comply with the procedures in subclause 6.2.8.1.2;</w:t>
      </w:r>
    </w:p>
    <w:p w:rsidR="00B54636" w:rsidRPr="00B54636" w:rsidRDefault="00B54636" w:rsidP="00B54636">
      <w:pPr>
        <w:ind w:left="568" w:hanging="284"/>
      </w:pPr>
      <w:r w:rsidRPr="00B54636">
        <w:t>13)</w:t>
      </w:r>
      <w:r w:rsidRPr="00B54636">
        <w:tab/>
        <w:t>if the MCPTT client imminent peril group state for this group is set to "MIG 2: in-progress" or "MIG 4: confirm-pending" shall include the Resource-Priority header field and comply with the procedures in subclause 6.2.8.1.12;</w:t>
      </w:r>
    </w:p>
    <w:p w:rsidR="00B54636" w:rsidRPr="00B54636" w:rsidRDefault="00B54636" w:rsidP="00B54636">
      <w:pPr>
        <w:ind w:left="568" w:hanging="284"/>
      </w:pPr>
      <w:r w:rsidRPr="00B54636">
        <w:t>14)</w:t>
      </w:r>
      <w:r w:rsidRPr="00B54636">
        <w:tab/>
        <w:t>shall contain in an application/vnd.3gpp.mcptt-info+xml MIME body with the &lt;mcpttinfo&gt; element containing the &lt;mcptt-Params&gt; element with:</w:t>
      </w:r>
    </w:p>
    <w:p w:rsidR="00B54636" w:rsidRPr="00B54636" w:rsidRDefault="00B54636" w:rsidP="00B54636">
      <w:pPr>
        <w:ind w:left="851" w:hanging="284"/>
      </w:pPr>
      <w:r w:rsidRPr="00B54636">
        <w:t>a)</w:t>
      </w:r>
      <w:r w:rsidRPr="00B54636">
        <w:tab/>
        <w:t>the &lt;session-type&gt; element set to a value of "prearranged";</w:t>
      </w:r>
    </w:p>
    <w:p w:rsidR="00B54636" w:rsidRPr="00B54636" w:rsidRDefault="00B54636" w:rsidP="00B54636">
      <w:pPr>
        <w:ind w:left="851" w:hanging="284"/>
      </w:pPr>
      <w:r w:rsidRPr="00B54636">
        <w:t>b)</w:t>
      </w:r>
      <w:r w:rsidRPr="00B54636">
        <w:tab/>
        <w:t>the &lt;mcptt-request-uri&gt; element set to the group identity;</w:t>
      </w:r>
    </w:p>
    <w:p w:rsidR="00B54636" w:rsidRPr="00B54636" w:rsidRDefault="00B54636" w:rsidP="00B54636">
      <w:pPr>
        <w:ind w:left="851" w:hanging="284"/>
      </w:pPr>
      <w:r w:rsidRPr="00B54636">
        <w:t>c)</w:t>
      </w:r>
      <w:r w:rsidRPr="00B54636">
        <w:tab/>
        <w:t xml:space="preserve">the &lt;mcptt-client-id&gt; element set to the MCPTT client ID of the originating MCPTT client; </w:t>
      </w:r>
    </w:p>
    <w:p w:rsidR="00B54636" w:rsidRPr="00B54636" w:rsidRDefault="00B54636" w:rsidP="00B54636">
      <w:pPr>
        <w:keepLines/>
        <w:ind w:left="1135" w:hanging="851"/>
      </w:pPr>
      <w:r w:rsidRPr="00B54636">
        <w:t>NOTE 2:</w:t>
      </w:r>
      <w:r w:rsidRPr="00B54636">
        <w:tab/>
        <w:t>The MCPTT client does not include the MCPTT ID of the originating MCPTT user in the body, as this will be inserted into the body of the SIP INVITE request that is sent from the originating participating MCPTT function.</w:t>
      </w:r>
    </w:p>
    <w:p w:rsidR="00B54636" w:rsidRPr="00B54636" w:rsidRDefault="00B54636" w:rsidP="00B54636">
      <w:pPr>
        <w:ind w:left="851" w:hanging="284"/>
      </w:pPr>
      <w:r w:rsidRPr="00B54636">
        <w:t>d)</w:t>
      </w:r>
      <w:r w:rsidRPr="00B54636">
        <w:tab/>
        <w:t>if the group identity can be determined to be a TGI and if the MCPTT client can associate the TGI with a MCPTT group ID, the &lt;associated-group-id&gt; element set to the MCPTT group ID; and</w:t>
      </w:r>
    </w:p>
    <w:p w:rsidR="00B54636" w:rsidRPr="00B54636" w:rsidRDefault="00B54636" w:rsidP="00B54636">
      <w:pPr>
        <w:ind w:left="851" w:hanging="284"/>
      </w:pPr>
      <w:r w:rsidRPr="00B54636">
        <w:t>e)</w:t>
      </w:r>
      <w:r w:rsidRPr="00B54636">
        <w:tab/>
        <w:t>if the MCPTT client is aware of active functional-aliases, and an active functional alias is to be included in the initial SIP INVITE request, the &lt;functional-alias-URI&gt; set to the URI of the used functional alias;</w:t>
      </w:r>
    </w:p>
    <w:p w:rsidR="00B54636" w:rsidRPr="00B54636" w:rsidRDefault="00B54636" w:rsidP="00B54636">
      <w:pPr>
        <w:keepLines/>
        <w:ind w:left="1135" w:hanging="851"/>
      </w:pPr>
      <w:r w:rsidRPr="00B54636">
        <w:t>NOTE 3:</w:t>
      </w:r>
      <w:r w:rsidRPr="00B54636">
        <w:tab/>
        <w:t>The text "can associate the TGI with a MCPTT group ID" means that the MCPTT client is able to determine that there is a constituent group of the temporary group that it is a member of.</w:t>
      </w:r>
    </w:p>
    <w:p w:rsidR="00B54636" w:rsidRPr="00B54636" w:rsidRDefault="00B54636" w:rsidP="00B54636">
      <w:pPr>
        <w:keepLines/>
        <w:ind w:left="1135" w:hanging="851"/>
      </w:pPr>
      <w:r w:rsidRPr="00B54636">
        <w:t>NOTE 4:</w:t>
      </w:r>
      <w:r w:rsidRPr="00B54636">
        <w:tab/>
        <w:t>The MCPTT client is informed about temporary groups and regrouping of MCPTT groups that the user is a member of as specified in 3GPP TS 24.481 [31].</w:t>
      </w:r>
    </w:p>
    <w:p w:rsidR="00B54636" w:rsidRPr="00B54636" w:rsidRDefault="00B54636" w:rsidP="00B54636">
      <w:pPr>
        <w:keepLines/>
        <w:ind w:left="1135" w:hanging="851"/>
      </w:pPr>
      <w:r w:rsidRPr="00B54636">
        <w:t>NOTE 5:</w:t>
      </w:r>
      <w:r w:rsidRPr="00B54636">
        <w:tab/>
        <w:t>If the MCPTT user selected a TGI where there are several MCPTT groups where the MCPTT user is a member, the MCPTT client selects one of those MCPTT groups.</w:t>
      </w:r>
    </w:p>
    <w:p w:rsidR="00B54636" w:rsidRPr="00B54636" w:rsidRDefault="00B54636" w:rsidP="00B54636">
      <w:pPr>
        <w:keepLines/>
        <w:ind w:left="1135" w:hanging="851"/>
      </w:pPr>
      <w:r w:rsidRPr="00B54636">
        <w:t>NOTE 6:</w:t>
      </w:r>
      <w:r w:rsidRPr="00B54636">
        <w:tab/>
        <w:t>The MCPTT client learns the functional aliases that are activated for an MCPTT ID from procedures specified in subclause 9A.2.1.3.</w:t>
      </w:r>
    </w:p>
    <w:p w:rsidR="00B54636" w:rsidRPr="00B54636" w:rsidRDefault="00B54636" w:rsidP="00B54636">
      <w:pPr>
        <w:ind w:left="568" w:hanging="284"/>
      </w:pPr>
      <w:r w:rsidRPr="00B54636">
        <w:t>15)</w:t>
      </w:r>
      <w:r w:rsidRPr="00B54636">
        <w:tab/>
        <w:t>shall include an SDP offer according to 3GPP TS 24.229 [4] with the clarifications given in subclause 6.2.1;</w:t>
      </w:r>
    </w:p>
    <w:p w:rsidR="00B54636" w:rsidRPr="00B54636" w:rsidRDefault="00B54636" w:rsidP="00B54636">
      <w:pPr>
        <w:ind w:left="568" w:hanging="284"/>
      </w:pPr>
      <w:r w:rsidRPr="00B54636">
        <w:t>16)</w:t>
      </w:r>
      <w:r w:rsidRPr="00B54636">
        <w:tab/>
        <w:t>if an implicit floor request is required, shall indicate this as specified in subclause 6.4; and</w:t>
      </w:r>
    </w:p>
    <w:p w:rsidR="00B54636" w:rsidRPr="00B54636" w:rsidRDefault="00B54636" w:rsidP="00B54636">
      <w:pPr>
        <w:ind w:left="568" w:hanging="284"/>
      </w:pPr>
      <w:r w:rsidRPr="00B54636">
        <w:t>17)</w:t>
      </w:r>
      <w:r w:rsidRPr="00B54636">
        <w:tab/>
        <w:t>shall send the SIP INVITE request towards the MCPTT server according to 3GPP TS 24.229 [4].</w:t>
      </w:r>
    </w:p>
    <w:p w:rsidR="00B54636" w:rsidRPr="00B54636" w:rsidRDefault="00B54636" w:rsidP="00B54636">
      <w:r w:rsidRPr="00B54636">
        <w:t>On receiving a SIP 2xx response to the SIP INVITE request, the MCPTT client:</w:t>
      </w:r>
    </w:p>
    <w:p w:rsidR="00B54636" w:rsidRPr="00B54636" w:rsidRDefault="00B54636" w:rsidP="00B54636">
      <w:pPr>
        <w:ind w:left="568" w:hanging="284"/>
      </w:pPr>
      <w:r w:rsidRPr="00B54636">
        <w:t>1)</w:t>
      </w:r>
      <w:r w:rsidRPr="00B54636">
        <w:tab/>
        <w:t>shall interact with the user plane as specified in 3GPP TS 24.380 [5] ;</w:t>
      </w:r>
    </w:p>
    <w:p w:rsidR="00B54636" w:rsidRPr="00B54636" w:rsidRDefault="00B54636" w:rsidP="00B54636">
      <w:pPr>
        <w:ind w:left="568" w:hanging="284"/>
      </w:pPr>
      <w:r w:rsidRPr="00B54636">
        <w:t>2)</w:t>
      </w:r>
      <w:r w:rsidRPr="00B5463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rsidR="00B54636" w:rsidRPr="00B54636" w:rsidRDefault="00B54636" w:rsidP="00B54636">
      <w:pPr>
        <w:ind w:left="568" w:hanging="284"/>
        <w:rPr>
          <w:lang w:eastAsia="ko-KR"/>
        </w:rPr>
      </w:pPr>
      <w:r w:rsidRPr="00B54636">
        <w:t>2A)</w:t>
      </w:r>
      <w:r w:rsidRPr="00B54636">
        <w:tab/>
        <w:t xml:space="preserve">may notify the answer state to the </w:t>
      </w:r>
      <w:r w:rsidRPr="00B54636">
        <w:rPr>
          <w:lang w:eastAsia="ko-KR"/>
        </w:rPr>
        <w:t>u</w:t>
      </w:r>
      <w:r w:rsidRPr="00B54636">
        <w:t>ser (i.e. "Unconfirmed" or "Confirmed") if received in the P-Answer-State header field</w:t>
      </w:r>
      <w:r w:rsidRPr="00B54636">
        <w:rPr>
          <w:lang w:eastAsia="ko-KR"/>
        </w:rPr>
        <w:t>; and</w:t>
      </w:r>
    </w:p>
    <w:p w:rsidR="00B54636" w:rsidRPr="00B54636" w:rsidRDefault="00B54636" w:rsidP="00B54636">
      <w:pPr>
        <w:ind w:left="568" w:hanging="284"/>
        <w:rPr>
          <w:lang w:eastAsia="en-US"/>
        </w:rPr>
      </w:pPr>
      <w:r w:rsidRPr="00B54636">
        <w:t>3)</w:t>
      </w:r>
      <w:r w:rsidRPr="00B54636">
        <w:tab/>
        <w:t>may subscribe to the conference event package as specified in subclause 10.1.3.1.</w:t>
      </w:r>
    </w:p>
    <w:p w:rsidR="00B54636" w:rsidRPr="00B54636" w:rsidRDefault="00B54636" w:rsidP="00B54636">
      <w:r w:rsidRPr="00B54636">
        <w:t>On receiving a SIP 4xx response, a SIP 5xx response or a SIP 6xx response to the SIP INVITE request:</w:t>
      </w:r>
    </w:p>
    <w:p w:rsidR="00B54636" w:rsidRPr="00B54636" w:rsidRDefault="00B54636" w:rsidP="00B54636">
      <w:pPr>
        <w:ind w:left="568" w:hanging="284"/>
      </w:pPr>
      <w:r w:rsidRPr="00B54636">
        <w:t>1)</w:t>
      </w:r>
      <w:r w:rsidRPr="00B54636">
        <w:tab/>
        <w:t>if the MCPTT emergency group call state is set to "MEGC 2: emergency-call-requested" or "MEGC 3: emergency-call-granted"; or</w:t>
      </w:r>
    </w:p>
    <w:p w:rsidR="00B54636" w:rsidRPr="00B54636" w:rsidRDefault="00B54636" w:rsidP="00B54636">
      <w:pPr>
        <w:ind w:left="568" w:hanging="284"/>
      </w:pPr>
      <w:r w:rsidRPr="00B54636">
        <w:t>2)</w:t>
      </w:r>
      <w:r w:rsidRPr="00B54636">
        <w:tab/>
        <w:t>if the MCPTT imminent peril group call state is set to "MIGC 2: imminent-peril-call-requested" or "MIGC 3: imminent-peril-call-granted";</w:t>
      </w:r>
    </w:p>
    <w:p w:rsidR="00B54636" w:rsidRPr="00B54636" w:rsidRDefault="00B54636" w:rsidP="00B54636">
      <w:r w:rsidRPr="00B54636">
        <w:t>the MCPTT client shall perform the actions specified in subclause 6.2.8.1.5.</w:t>
      </w:r>
    </w:p>
    <w:p w:rsidR="00B54636" w:rsidRPr="00B54636" w:rsidRDefault="00B54636" w:rsidP="00B54636">
      <w:r w:rsidRPr="00B54636">
        <w:rPr>
          <w:rFonts w:eastAsia="SimSun"/>
        </w:rPr>
        <w:t xml:space="preserve">On receiving a </w:t>
      </w:r>
      <w:r w:rsidRPr="00B54636">
        <w:t xml:space="preserve">SIP INFO request where </w:t>
      </w:r>
      <w:r w:rsidRPr="00B54636">
        <w:rPr>
          <w:rFonts w:eastAsia="SimSun"/>
        </w:rPr>
        <w:t xml:space="preserve">the Request-URI contains an MCPTT session ID identifying an ongoing group session, </w:t>
      </w:r>
      <w:r w:rsidRPr="00B54636">
        <w:t>the MCPTT client shall follow the actions specified in subclause 6.2.8.1.13.</w:t>
      </w:r>
    </w:p>
    <w:p w:rsidR="00B54636" w:rsidRPr="00B54636" w:rsidRDefault="00B54636" w:rsidP="00B54636">
      <w:r w:rsidRPr="00B54636">
        <w:t>[TS 24.379, clause 6.2.4.1]</w:t>
      </w:r>
    </w:p>
    <w:p w:rsidR="00B54636" w:rsidRPr="00B54636" w:rsidRDefault="00B54636" w:rsidP="00B54636">
      <w:r w:rsidRPr="00B54636">
        <w:rPr>
          <w:lang w:eastAsia="ko-KR"/>
        </w:rPr>
        <w:t>Upon receiving a request from an MCPTT user to leave an MCPTT session established using on-demand session signalling, the MCPTT client:</w:t>
      </w:r>
    </w:p>
    <w:p w:rsidR="00B54636" w:rsidRPr="00B54636" w:rsidRDefault="00B54636" w:rsidP="00B54636">
      <w:pPr>
        <w:ind w:left="568" w:hanging="284"/>
        <w:rPr>
          <w:lang w:eastAsia="ko-KR"/>
        </w:rPr>
      </w:pPr>
      <w:r w:rsidRPr="00B54636">
        <w:rPr>
          <w:lang w:eastAsia="ko-KR"/>
        </w:rPr>
        <w:t>1)</w:t>
      </w:r>
      <w:r w:rsidRPr="00B54636">
        <w:rPr>
          <w:lang w:eastAsia="ko-KR"/>
        </w:rPr>
        <w:tab/>
        <w:t>s</w:t>
      </w:r>
      <w:r w:rsidRPr="00B54636">
        <w:t xml:space="preserve">hall interact with the </w:t>
      </w:r>
      <w:r w:rsidRPr="00B54636">
        <w:rPr>
          <w:lang w:eastAsia="ko-KR"/>
        </w:rPr>
        <w:t>media plane as specified in 3GPP TS 24.380 [5];</w:t>
      </w:r>
    </w:p>
    <w:p w:rsidR="00B54636" w:rsidRPr="00B54636" w:rsidRDefault="00B54636" w:rsidP="00B54636">
      <w:pPr>
        <w:ind w:left="568" w:hanging="284"/>
        <w:rPr>
          <w:lang w:eastAsia="en-US"/>
        </w:rPr>
      </w:pPr>
      <w:r w:rsidRPr="00B54636">
        <w:rPr>
          <w:lang w:eastAsia="ko-KR"/>
        </w:rPr>
        <w:t>2)</w:t>
      </w:r>
      <w:r w:rsidRPr="00B54636">
        <w:rPr>
          <w:lang w:eastAsia="ko-KR"/>
        </w:rPr>
        <w:tab/>
        <w:t>shall generate a SIP BYE request according to 3GPP TS 24.229 [4];</w:t>
      </w:r>
    </w:p>
    <w:p w:rsidR="00B54636" w:rsidRPr="00B54636" w:rsidRDefault="00B54636" w:rsidP="00B54636">
      <w:pPr>
        <w:ind w:left="568" w:hanging="284"/>
      </w:pPr>
      <w:r w:rsidRPr="00B54636">
        <w:rPr>
          <w:lang w:eastAsia="ko-KR"/>
        </w:rPr>
        <w:t>3)</w:t>
      </w:r>
      <w:r w:rsidRPr="00B54636">
        <w:rPr>
          <w:lang w:eastAsia="ko-KR"/>
        </w:rPr>
        <w:tab/>
        <w:t>shall set the Request-URI to the MCPTT session identity to leave; and</w:t>
      </w:r>
    </w:p>
    <w:p w:rsidR="00B54636" w:rsidRPr="00B54636" w:rsidRDefault="00B54636" w:rsidP="00B54636">
      <w:pPr>
        <w:ind w:left="568" w:hanging="284"/>
      </w:pPr>
      <w:r w:rsidRPr="00B54636">
        <w:rPr>
          <w:lang w:eastAsia="ko-KR"/>
        </w:rPr>
        <w:t>4)</w:t>
      </w:r>
      <w:r w:rsidRPr="00B54636">
        <w:rPr>
          <w:lang w:eastAsia="ko-KR"/>
        </w:rPr>
        <w:tab/>
        <w:t>shall send a SIP BYE request towards MCPTT server according to 3GPP TS 24.229 [4].</w:t>
      </w:r>
    </w:p>
    <w:p w:rsidR="00B54636" w:rsidRPr="00B54636" w:rsidRDefault="00B54636" w:rsidP="00B54636">
      <w:pPr>
        <w:rPr>
          <w:lang w:eastAsia="ko-KR"/>
        </w:rPr>
      </w:pPr>
      <w:r w:rsidRPr="00B54636">
        <w:t xml:space="preserve">Upon receiving a SIP 200 </w:t>
      </w:r>
      <w:r w:rsidRPr="00B54636">
        <w:rPr>
          <w:lang w:eastAsia="ko-KR"/>
        </w:rPr>
        <w:t>(</w:t>
      </w:r>
      <w:r w:rsidRPr="00B54636">
        <w:t>OK</w:t>
      </w:r>
      <w:r w:rsidRPr="00B54636">
        <w:rPr>
          <w:lang w:eastAsia="ko-KR"/>
        </w:rPr>
        <w:t>)</w:t>
      </w:r>
      <w:r w:rsidRPr="00B54636">
        <w:t xml:space="preserve"> response to the SIP BYE request, the MCPTT client shall interact with the </w:t>
      </w:r>
      <w:r w:rsidRPr="00B54636">
        <w:rPr>
          <w:lang w:eastAsia="ko-KR"/>
        </w:rPr>
        <w:t>media plane as specified in 3GPP TS 24.380 [5].</w:t>
      </w:r>
    </w:p>
    <w:p w:rsidR="00B54636" w:rsidRPr="00B54636" w:rsidRDefault="00B54636" w:rsidP="00B54636">
      <w:pPr>
        <w:rPr>
          <w:lang w:eastAsia="en-US"/>
        </w:rPr>
      </w:pPr>
      <w:r w:rsidRPr="00B54636">
        <w:t>[TS 24.380, clause 6.2.4.2.2]</w:t>
      </w:r>
    </w:p>
    <w:p w:rsidR="00B54636" w:rsidRPr="00B54636" w:rsidRDefault="00B54636" w:rsidP="00B54636">
      <w:r w:rsidRPr="00B54636">
        <w:t>When a call is initiated as described in 3GPP TS 24.379 [2], the floor participant:</w:t>
      </w:r>
    </w:p>
    <w:p w:rsidR="00B54636" w:rsidRPr="00B54636" w:rsidRDefault="00B54636" w:rsidP="00B54636">
      <w:pPr>
        <w:ind w:left="568" w:hanging="284"/>
      </w:pPr>
      <w:r w:rsidRPr="00B54636">
        <w:t>1.</w:t>
      </w:r>
      <w:r w:rsidRPr="00B54636">
        <w:tab/>
        <w:t>shall create an instance of the 'Floor participant state transition diagram for basic operation';</w:t>
      </w:r>
    </w:p>
    <w:p w:rsidR="00B54636" w:rsidRPr="00B54636" w:rsidRDefault="00B54636" w:rsidP="00B54636">
      <w:pPr>
        <w:ind w:left="568" w:hanging="284"/>
      </w:pPr>
      <w:r w:rsidRPr="00B54636">
        <w:t>2.</w:t>
      </w:r>
      <w:r w:rsidRPr="00B54636">
        <w:tab/>
        <w:t>if the originating floor participant receives a floor control message before it receives the SIP 200 (OK) response, shall store the floor control message;</w:t>
      </w:r>
    </w:p>
    <w:p w:rsidR="00B54636" w:rsidRPr="00B54636" w:rsidRDefault="00B54636" w:rsidP="00B54636">
      <w:pPr>
        <w:keepLines/>
        <w:ind w:left="1135" w:hanging="851"/>
      </w:pPr>
      <w:r w:rsidRPr="00B54636">
        <w:t>NOTE:</w:t>
      </w:r>
      <w:r w:rsidRPr="00B54636">
        <w:tab/>
        <w:t>The originating floor participant might receive a floor control message before the SIP 200 (OK) response when initiating, joining or rejoining a call because of processing delays of the SIP 200 (OK) response in the SIP core.</w:t>
      </w:r>
    </w:p>
    <w:p w:rsidR="00B54636" w:rsidRPr="00B54636" w:rsidRDefault="00B54636" w:rsidP="00B54636">
      <w:pPr>
        <w:ind w:left="568" w:hanging="284"/>
      </w:pPr>
      <w:r w:rsidRPr="00B54636">
        <w:t>3.</w:t>
      </w:r>
      <w:r w:rsidRPr="00B54636">
        <w:tab/>
        <w:t>if the established MCPTT call is a chat group call and the SIP INVITE request is not an implicit floor request, shall enter the 'U: has no permission' state; and</w:t>
      </w:r>
    </w:p>
    <w:p w:rsidR="00B54636" w:rsidRPr="00B54636" w:rsidRDefault="00B54636" w:rsidP="00B54636">
      <w:pPr>
        <w:ind w:left="568" w:hanging="284"/>
      </w:pPr>
      <w:r w:rsidRPr="00B54636">
        <w:t>4.</w:t>
      </w:r>
      <w:r w:rsidRPr="00B54636">
        <w:tab/>
        <w:t>if for the established MCPTT call the SIP INVITE request is an implicit floor request:</w:t>
      </w:r>
    </w:p>
    <w:p w:rsidR="00B54636" w:rsidRPr="00B54636" w:rsidRDefault="00B54636" w:rsidP="00B54636">
      <w:pPr>
        <w:ind w:left="851" w:hanging="284"/>
      </w:pPr>
      <w:r w:rsidRPr="00B54636">
        <w:t>a.</w:t>
      </w:r>
      <w:r w:rsidRPr="00B54636">
        <w:tab/>
        <w:t>shall start timer T101 (Floor Request) and initialise counter C101 (Floor Request) to 1;</w:t>
      </w:r>
    </w:p>
    <w:p w:rsidR="00B54636" w:rsidRPr="00B54636" w:rsidRDefault="00B54636" w:rsidP="00B54636">
      <w:pPr>
        <w:ind w:left="851" w:hanging="284"/>
      </w:pPr>
      <w:r w:rsidRPr="00B54636">
        <w:t>b.</w:t>
      </w:r>
      <w:r w:rsidRPr="00B54636">
        <w:tab/>
        <w:t>shall enter the 'U: pending Request' state; and</w:t>
      </w:r>
    </w:p>
    <w:p w:rsidR="00B54636" w:rsidRPr="00B54636" w:rsidRDefault="00B54636" w:rsidP="00B54636">
      <w:pPr>
        <w:ind w:left="851" w:hanging="284"/>
      </w:pPr>
      <w:r w:rsidRPr="00B54636">
        <w:t>c.</w:t>
      </w:r>
      <w:r w:rsidRPr="00B54636">
        <w:tab/>
        <w:t>if the floor participant has received and stored a floor control message before the reception of the SIP 200 (OK) response, shall act as if the floor control message was received in the 'U: pending Request' state after entering the 'U: pending Request' state.</w:t>
      </w:r>
    </w:p>
    <w:p w:rsidR="00B54636" w:rsidRPr="00B54636" w:rsidRDefault="00B54636" w:rsidP="00B54636">
      <w:r w:rsidRPr="00B54636">
        <w:t>When the floor participant is rejoining an ongoing MCPTT call as described in 3GPP TS 24.379 [2] the floor participant shall enter the 'U: has no permission' state.</w:t>
      </w:r>
    </w:p>
    <w:p w:rsidR="00B54636" w:rsidRPr="00B54636" w:rsidRDefault="00B54636" w:rsidP="00B54636">
      <w:r w:rsidRPr="00B54636">
        <w:t>[TS 24.380, clause 6.2.4.3.5]</w:t>
      </w:r>
    </w:p>
    <w:p w:rsidR="00B54636" w:rsidRPr="00B54636" w:rsidRDefault="00B54636" w:rsidP="00B54636">
      <w:r w:rsidRPr="00B54636">
        <w:t>Upon receiving an indication from the user to request permission to send media, the floor participant:</w:t>
      </w:r>
    </w:p>
    <w:p w:rsidR="00B54636" w:rsidRPr="00B54636" w:rsidRDefault="00B54636" w:rsidP="00B54636">
      <w:pPr>
        <w:ind w:left="568" w:hanging="284"/>
      </w:pPr>
      <w:r w:rsidRPr="00B54636">
        <w:t>1.</w:t>
      </w:r>
      <w:r w:rsidRPr="00B54636">
        <w:tab/>
        <w:t>shall send the Floor Request message toward the floor control server; The Floor Request message:</w:t>
      </w:r>
    </w:p>
    <w:p w:rsidR="00B54636" w:rsidRPr="00B54636" w:rsidRDefault="00B54636" w:rsidP="00B54636">
      <w:pPr>
        <w:ind w:left="851" w:hanging="284"/>
      </w:pPr>
      <w:r w:rsidRPr="00B54636">
        <w:t>a.</w:t>
      </w:r>
      <w:r w:rsidRPr="00B54636">
        <w:tab/>
        <w:t>if a different priority than the normal priority is required, shall include the Floor Priority field with the priority not higher than negotiated with the floor control server as specified in subclause 14.3.3;</w:t>
      </w:r>
    </w:p>
    <w:p w:rsidR="00B54636" w:rsidRPr="00B54636" w:rsidRDefault="00B54636" w:rsidP="00B54636">
      <w:pPr>
        <w:ind w:left="851" w:hanging="284"/>
      </w:pPr>
      <w:r w:rsidRPr="00B54636">
        <w:t>b.</w:t>
      </w:r>
      <w:r w:rsidRPr="00B54636">
        <w:tab/>
        <w:t>if the floor request is a broadcast group call, system call, emergency call or an imminent peril call, shall include a Floor Indicator field indicating the relevant call types; and</w:t>
      </w:r>
    </w:p>
    <w:p w:rsidR="00B54636" w:rsidRPr="00B54636" w:rsidRDefault="00B54636" w:rsidP="00B54636">
      <w:pPr>
        <w:ind w:left="851" w:hanging="284"/>
      </w:pPr>
      <w:r w:rsidRPr="00B54636">
        <w:t>c.</w:t>
      </w:r>
      <w:r w:rsidRPr="00B54636">
        <w:tab/>
        <w:t xml:space="preserve">shall include the Location field: </w:t>
      </w:r>
    </w:p>
    <w:p w:rsidR="00B54636" w:rsidRPr="00B54636" w:rsidRDefault="00B54636" w:rsidP="00B54636">
      <w:pPr>
        <w:ind w:left="1135" w:hanging="284"/>
        <w:rPr>
          <w:lang w:eastAsia="sv-SE"/>
        </w:rPr>
      </w:pPr>
      <w:r w:rsidRPr="00B54636">
        <w:t>i.</w:t>
      </w:r>
      <w:r w:rsidRPr="00B54636">
        <w:tab/>
        <w:t>if the current location of the talker is not available or is not to be reported according to the MCPTT user profile, then the location type is set to '0' (Not provided); or</w:t>
      </w:r>
    </w:p>
    <w:p w:rsidR="00B54636" w:rsidRPr="00B54636" w:rsidRDefault="00B54636" w:rsidP="00B54636">
      <w:pPr>
        <w:ind w:left="1135" w:hanging="284"/>
        <w:rPr>
          <w:lang w:eastAsia="en-US"/>
        </w:rPr>
      </w:pPr>
      <w:r w:rsidRPr="00B54636">
        <w:t>ii.</w:t>
      </w:r>
      <w:r w:rsidRPr="00B54636">
        <w:tab/>
        <w:t>if the current location of the talker is available and may be reported according to the MCPTT user profile, then the location type and location value are set as specified in table 8.2.3.21-3;</w:t>
      </w:r>
    </w:p>
    <w:p w:rsidR="00B54636" w:rsidRPr="00B54636" w:rsidRDefault="00B54636" w:rsidP="00B54636">
      <w:pPr>
        <w:ind w:left="568" w:hanging="284"/>
      </w:pPr>
      <w:r w:rsidRPr="00B54636">
        <w:t>2.</w:t>
      </w:r>
      <w:r w:rsidRPr="00B54636">
        <w:tab/>
        <w:t>shall start timer T101 (Floor Request) and initialise counter C101 (Floor Request) to 1; and</w:t>
      </w:r>
    </w:p>
    <w:p w:rsidR="00B54636" w:rsidRPr="00B54636" w:rsidRDefault="00B54636" w:rsidP="00B54636">
      <w:pPr>
        <w:ind w:left="568" w:hanging="284"/>
      </w:pPr>
      <w:r w:rsidRPr="00B54636">
        <w:t>3.</w:t>
      </w:r>
      <w:r w:rsidRPr="00B54636">
        <w:tab/>
        <w:t>shall enter the 'U: pending Request' state.</w:t>
      </w:r>
    </w:p>
    <w:p w:rsidR="00B54636" w:rsidRPr="00B54636" w:rsidRDefault="00B54636" w:rsidP="00B54636">
      <w:r w:rsidRPr="00B54636">
        <w:t>[TS 24.380, clause 6.2.4.4.2]</w:t>
      </w:r>
    </w:p>
    <w:p w:rsidR="00B54636" w:rsidRPr="00B54636" w:rsidRDefault="00B54636" w:rsidP="00B54636">
      <w:r w:rsidRPr="00B54636">
        <w:t>Upon receiving a Floor Granted message from the floor control server or a floor granted indication in a SIP 200 (OK) response in the application and signalling layer, the floor participant:</w:t>
      </w:r>
    </w:p>
    <w:p w:rsidR="00B54636" w:rsidRPr="00B54636" w:rsidRDefault="00B54636" w:rsidP="00B54636">
      <w:pPr>
        <w:ind w:left="568" w:hanging="284"/>
      </w:pPr>
      <w:r w:rsidRPr="00B54636">
        <w:t>1.</w:t>
      </w:r>
      <w:r w:rsidRPr="00B54636">
        <w:tab/>
        <w:t>if the first bit in the subtype of the Floor Granted message is set to '1' (Acknowledgment is required) as described in subclause 8.3.2, shall send a Floor Ack message. The Floor Ack message:</w:t>
      </w:r>
    </w:p>
    <w:p w:rsidR="00B54636" w:rsidRPr="00B54636" w:rsidRDefault="00B54636" w:rsidP="00B54636">
      <w:pPr>
        <w:ind w:left="851" w:hanging="284"/>
      </w:pPr>
      <w:r w:rsidRPr="00B54636">
        <w:t>a.</w:t>
      </w:r>
      <w:r w:rsidRPr="00B54636">
        <w:tab/>
        <w:t>shall include the Message Type field set to '1' (Floor Granted); and</w:t>
      </w:r>
    </w:p>
    <w:p w:rsidR="00B54636" w:rsidRPr="00B54636" w:rsidRDefault="00B54636" w:rsidP="00B54636">
      <w:pPr>
        <w:ind w:left="851" w:hanging="284"/>
      </w:pPr>
      <w:r w:rsidRPr="00B54636">
        <w:t>b.</w:t>
      </w:r>
      <w:r w:rsidRPr="00B54636">
        <w:tab/>
        <w:t>shall include the Source field set to '0' (the floor participant is the source);</w:t>
      </w:r>
    </w:p>
    <w:p w:rsidR="00B54636" w:rsidRPr="00B54636" w:rsidRDefault="00B54636" w:rsidP="00B54636">
      <w:pPr>
        <w:ind w:left="568" w:hanging="284"/>
      </w:pPr>
      <w:r w:rsidRPr="00B54636">
        <w:t>2.</w:t>
      </w:r>
      <w:r w:rsidRPr="00B54636">
        <w:tab/>
        <w:t>if the call is not an ambient listening call, shall provide floor granted notification to the user, if not already done;</w:t>
      </w:r>
    </w:p>
    <w:p w:rsidR="00B54636" w:rsidRPr="00B54636" w:rsidRDefault="00B54636" w:rsidP="00B54636">
      <w:pPr>
        <w:keepLines/>
        <w:ind w:left="1135" w:hanging="851"/>
      </w:pPr>
      <w:r w:rsidRPr="00B54636">
        <w:t>NOTE:</w:t>
      </w:r>
      <w:r w:rsidRPr="00B54636">
        <w:tab/>
        <w:t>Providing the floor granted notification to the user prior to receiving the Floor Granted message is an implementation option.</w:t>
      </w:r>
    </w:p>
    <w:p w:rsidR="00B54636" w:rsidRPr="00B54636" w:rsidRDefault="00B54636" w:rsidP="00B54636">
      <w:pPr>
        <w:ind w:left="568" w:hanging="284"/>
      </w:pPr>
      <w:r w:rsidRPr="00B54636">
        <w:t>3.</w:t>
      </w:r>
      <w:r w:rsidRPr="00B54636">
        <w:tab/>
        <w:t>if the Floor Indicator field is included and the B-bit is set to '1' (Broadcast group call), shall provide a notification to the user indicating the type of call;</w:t>
      </w:r>
    </w:p>
    <w:p w:rsidR="00B54636" w:rsidRPr="00B54636" w:rsidRDefault="00B54636" w:rsidP="00B54636">
      <w:pPr>
        <w:ind w:left="568" w:hanging="284"/>
      </w:pPr>
      <w:r w:rsidRPr="00B54636">
        <w:t>4.</w:t>
      </w:r>
      <w:r w:rsidRPr="00B54636">
        <w:tab/>
        <w:t>if the G-bit in the Floor Indicator is set to '1' (Dual floor) shall store an indication that the participant is overriding without revoke;</w:t>
      </w:r>
    </w:p>
    <w:p w:rsidR="00B54636" w:rsidRPr="00B54636" w:rsidRDefault="00B54636" w:rsidP="00B54636">
      <w:pPr>
        <w:ind w:left="568" w:hanging="284"/>
      </w:pPr>
      <w:r w:rsidRPr="00B54636">
        <w:t>5.</w:t>
      </w:r>
      <w:r w:rsidRPr="00B54636">
        <w:tab/>
        <w:t>shall stop the optional timer T103 (End of RTP media), if running;</w:t>
      </w:r>
    </w:p>
    <w:p w:rsidR="00B54636" w:rsidRPr="00B54636" w:rsidRDefault="00B54636" w:rsidP="00B54636">
      <w:pPr>
        <w:ind w:left="568" w:hanging="284"/>
      </w:pPr>
      <w:r w:rsidRPr="00B54636">
        <w:t>6.</w:t>
      </w:r>
      <w:r w:rsidRPr="00B54636">
        <w:tab/>
        <w:t>shall stop timer T101 (Floor Request); and</w:t>
      </w:r>
    </w:p>
    <w:p w:rsidR="00B54636" w:rsidRPr="00B54636" w:rsidRDefault="00B54636" w:rsidP="00B54636">
      <w:pPr>
        <w:ind w:left="568" w:hanging="284"/>
      </w:pPr>
      <w:r w:rsidRPr="00B54636">
        <w:t>7.</w:t>
      </w:r>
      <w:r w:rsidRPr="00B54636">
        <w:tab/>
        <w:t>shall enter the 'U: has permission' state.</w:t>
      </w:r>
    </w:p>
    <w:p w:rsidR="00B54636" w:rsidRPr="00B54636" w:rsidRDefault="00B54636">
      <w:pPr>
        <w:pStyle w:val="H6"/>
        <w:pPrChange w:id="7896" w:author="MCC160" w:date="2023-02-23T18:47:00Z">
          <w:pPr>
            <w:keepNext/>
            <w:keepLines/>
            <w:spacing w:before="120"/>
            <w:ind w:left="1985" w:hanging="1985"/>
          </w:pPr>
        </w:pPrChange>
      </w:pPr>
      <w:r w:rsidRPr="00B54636">
        <w:t>6.1.1.21.3</w:t>
      </w:r>
      <w:r w:rsidRPr="00B54636">
        <w:tab/>
        <w:t>Test description</w:t>
      </w:r>
    </w:p>
    <w:p w:rsidR="00B54636" w:rsidRPr="00B54636" w:rsidRDefault="00B54636">
      <w:pPr>
        <w:pStyle w:val="H6"/>
        <w:pPrChange w:id="7897" w:author="MCC160" w:date="2023-02-23T18:47:00Z">
          <w:pPr>
            <w:keepNext/>
            <w:keepLines/>
            <w:spacing w:before="120"/>
            <w:ind w:left="1985" w:hanging="1985"/>
          </w:pPr>
        </w:pPrChange>
      </w:pPr>
      <w:r w:rsidRPr="00B54636">
        <w:t>6.1.1.21.3.1</w:t>
      </w:r>
      <w:r w:rsidRPr="00B54636">
        <w:tab/>
        <w:t>Pre-test conditions</w:t>
      </w:r>
    </w:p>
    <w:p w:rsidR="00B54636" w:rsidRPr="00B54636" w:rsidRDefault="00B54636">
      <w:pPr>
        <w:pStyle w:val="H6"/>
        <w:pPrChange w:id="7898" w:author="MCC160" w:date="2023-02-23T18:47:00Z">
          <w:pPr>
            <w:keepNext/>
            <w:keepLines/>
            <w:spacing w:before="120"/>
            <w:ind w:left="1985" w:hanging="1985"/>
          </w:pPr>
        </w:pPrChange>
      </w:pPr>
      <w:r w:rsidRPr="00B54636">
        <w:t>System Simulator:</w:t>
      </w:r>
    </w:p>
    <w:p w:rsidR="00B54636" w:rsidRPr="00B54636" w:rsidRDefault="00B54636">
      <w:pPr>
        <w:pStyle w:val="B10"/>
        <w:pPrChange w:id="7899" w:author="MCC160" w:date="2023-02-23T18:47:00Z">
          <w:pPr>
            <w:ind w:left="568" w:hanging="284"/>
          </w:pPr>
        </w:pPrChange>
      </w:pPr>
      <w:r w:rsidRPr="00B54636">
        <w:t>-</w:t>
      </w:r>
      <w:r w:rsidRPr="00B54636">
        <w:tab/>
        <w:t>SS (MCPTT server)</w:t>
      </w:r>
    </w:p>
    <w:p w:rsidR="00B54636" w:rsidRPr="00B54636" w:rsidRDefault="00B54636">
      <w:pPr>
        <w:pStyle w:val="B10"/>
        <w:pPrChange w:id="7900" w:author="MCC160" w:date="2023-02-23T18:47:00Z">
          <w:pPr>
            <w:ind w:left="568" w:hanging="284"/>
          </w:pPr>
        </w:pPrChange>
      </w:pPr>
      <w:r w:rsidRPr="00B54636">
        <w:t>-</w:t>
      </w:r>
      <w:r w:rsidRPr="00B5463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B54636" w:rsidRPr="00B54636" w:rsidRDefault="00B54636">
      <w:pPr>
        <w:pStyle w:val="H6"/>
        <w:pPrChange w:id="7901" w:author="MCC160" w:date="2023-02-23T18:47:00Z">
          <w:pPr>
            <w:keepNext/>
            <w:keepLines/>
            <w:spacing w:before="120"/>
            <w:ind w:left="1985" w:hanging="1985"/>
          </w:pPr>
        </w:pPrChange>
      </w:pPr>
      <w:r w:rsidRPr="00B54636">
        <w:t>IUT:</w:t>
      </w:r>
    </w:p>
    <w:p w:rsidR="00B54636" w:rsidRPr="00B54636" w:rsidRDefault="00B54636">
      <w:pPr>
        <w:pStyle w:val="B10"/>
        <w:pPrChange w:id="7902" w:author="MCC160" w:date="2023-02-23T18:47:00Z">
          <w:pPr>
            <w:ind w:left="568" w:hanging="284"/>
          </w:pPr>
        </w:pPrChange>
      </w:pPr>
      <w:r w:rsidRPr="00B54636">
        <w:t>-</w:t>
      </w:r>
      <w:r w:rsidRPr="00B54636">
        <w:tab/>
        <w:t>UE (MCPTT client)</w:t>
      </w:r>
    </w:p>
    <w:p w:rsidR="00067051" w:rsidRPr="00874E7A" w:rsidRDefault="00067051" w:rsidP="00067051">
      <w:pPr>
        <w:pStyle w:val="B10"/>
        <w:rPr>
          <w:ins w:id="7903" w:author="MCC160" w:date="2023-01-17T10:35:00Z"/>
        </w:rPr>
      </w:pPr>
      <w:ins w:id="7904" w:author="MCC160" w:date="2023-01-17T10:35:00Z">
        <w:r w:rsidRPr="00874E7A">
          <w:t>-</w:t>
        </w:r>
        <w:r w:rsidRPr="00874E7A">
          <w:tab/>
          <w:t>The test USIM set as defined in TS 36.579-1 [2]</w:t>
        </w:r>
        <w:r>
          <w:t xml:space="preserve"> </w:t>
        </w:r>
        <w:r w:rsidRPr="00874E7A">
          <w:t>clause 5.5.10 is inserted.</w:t>
        </w:r>
      </w:ins>
    </w:p>
    <w:p w:rsidR="00B54636" w:rsidRPr="00B54636" w:rsidDel="00067051" w:rsidRDefault="00B54636">
      <w:pPr>
        <w:pStyle w:val="B10"/>
        <w:rPr>
          <w:del w:id="7905" w:author="MCC160" w:date="2023-01-17T10:35:00Z"/>
        </w:rPr>
        <w:pPrChange w:id="7906" w:author="MCC160" w:date="2023-02-23T18:47:00Z">
          <w:pPr>
            <w:ind w:left="568" w:hanging="284"/>
          </w:pPr>
        </w:pPrChange>
      </w:pPr>
      <w:del w:id="7907" w:author="MCC160" w:date="2023-01-17T10:35:00Z">
        <w:r w:rsidRPr="00B54636" w:rsidDel="00067051">
          <w:delText>-</w:delText>
        </w:r>
        <w:r w:rsidRPr="00B54636" w:rsidDel="00067051">
          <w:tab/>
          <w:delText>The test USIM set as defined in TS 36.579-1 [2], subclause 5.5.10 is inserted.</w:delText>
        </w:r>
      </w:del>
    </w:p>
    <w:p w:rsidR="00B54636" w:rsidRPr="00B54636" w:rsidRDefault="00B54636">
      <w:pPr>
        <w:pStyle w:val="H6"/>
        <w:pPrChange w:id="7908" w:author="MCC160" w:date="2023-02-23T18:47:00Z">
          <w:pPr>
            <w:keepNext/>
            <w:keepLines/>
            <w:spacing w:before="120"/>
            <w:ind w:left="1985" w:hanging="1985"/>
          </w:pPr>
        </w:pPrChange>
      </w:pPr>
      <w:r w:rsidRPr="00B54636">
        <w:t>Preamble:</w:t>
      </w:r>
    </w:p>
    <w:p w:rsidR="00E61C34" w:rsidRPr="00874E7A" w:rsidRDefault="00E61C34" w:rsidP="00E61C34">
      <w:pPr>
        <w:pStyle w:val="B10"/>
        <w:rPr>
          <w:ins w:id="7909" w:author="MCC160" w:date="2023-01-18T13:39:00Z"/>
        </w:rPr>
      </w:pPr>
      <w:ins w:id="7910" w:author="MCC160" w:date="2023-01-18T13:39:00Z">
        <w:r w:rsidRPr="00874E7A">
          <w:t>-</w:t>
        </w:r>
        <w:r w:rsidRPr="00874E7A">
          <w:tab/>
        </w:r>
        <w:r>
          <w:t xml:space="preserve">The UE has performed procedure </w:t>
        </w:r>
      </w:ins>
      <w:ins w:id="7911" w:author="MCC160" w:date="2023-01-18T14:02:00Z">
        <w:r w:rsidR="008754C1">
          <w:t>'</w:t>
        </w:r>
      </w:ins>
      <w:ins w:id="7912" w:author="MCC160" w:date="2023-01-18T13:39:00Z">
        <w:r>
          <w:t>MCPTT UE registration</w:t>
        </w:r>
      </w:ins>
      <w:ins w:id="7913" w:author="MCC160" w:date="2023-01-18T14:15:00Z">
        <w:r w:rsidR="006F6CCD">
          <w:t>'</w:t>
        </w:r>
      </w:ins>
      <w:ins w:id="7914" w:author="MCC160" w:date="2023-01-18T13:39:00Z">
        <w:r>
          <w:t xml:space="preserve"> as specified in TS 36.579-1 [2] clause 5.4.2.</w:t>
        </w:r>
      </w:ins>
    </w:p>
    <w:p w:rsidR="00E61C34" w:rsidRPr="00874E7A" w:rsidRDefault="00E61C34" w:rsidP="00E61C34">
      <w:pPr>
        <w:pStyle w:val="B10"/>
        <w:rPr>
          <w:ins w:id="7915" w:author="MCC160" w:date="2023-01-18T13:39:00Z"/>
        </w:rPr>
      </w:pPr>
      <w:ins w:id="7916" w:author="MCC160" w:date="2023-01-18T13:39:00Z">
        <w:r w:rsidRPr="00874E7A">
          <w:t>-</w:t>
        </w:r>
        <w:r w:rsidRPr="00874E7A">
          <w:tab/>
        </w:r>
        <w:r>
          <w:t xml:space="preserve">The UE has performed procedure </w:t>
        </w:r>
      </w:ins>
      <w:ins w:id="7917" w:author="MCC160" w:date="2023-01-18T14:02:00Z">
        <w:r w:rsidR="008754C1">
          <w:t>'</w:t>
        </w:r>
      </w:ins>
      <w:ins w:id="7918" w:author="MCC160" w:date="2023-01-18T13:39:00Z">
        <w:r>
          <w:t>MCX Authorization/Configuration and Key Generation</w:t>
        </w:r>
      </w:ins>
      <w:ins w:id="7919" w:author="MCC160" w:date="2023-01-18T14:16:00Z">
        <w:r w:rsidR="006F6CCD">
          <w:t>'</w:t>
        </w:r>
      </w:ins>
      <w:ins w:id="7920" w:author="MCC160" w:date="2023-01-18T13:39:00Z">
        <w:r>
          <w:t xml:space="preserve"> as specified in TS 36.579-1 [2] clause 5.3.2.</w:t>
        </w:r>
      </w:ins>
    </w:p>
    <w:p w:rsidR="00B54636" w:rsidRPr="00B54636" w:rsidDel="00E61C34" w:rsidRDefault="00B54636">
      <w:pPr>
        <w:pStyle w:val="B10"/>
        <w:rPr>
          <w:del w:id="7921" w:author="MCC160" w:date="2023-01-18T13:39:00Z"/>
        </w:rPr>
        <w:pPrChange w:id="7922" w:author="MCC160" w:date="2023-02-23T18:47:00Z">
          <w:pPr>
            <w:ind w:left="568" w:hanging="284"/>
          </w:pPr>
        </w:pPrChange>
      </w:pPr>
      <w:del w:id="7923" w:author="MCC160" w:date="2023-01-18T13:39:00Z">
        <w:r w:rsidRPr="00B54636" w:rsidDel="00E61C34">
          <w:delText>-</w:delText>
        </w:r>
        <w:r w:rsidRPr="00B54636" w:rsidDel="00E61C34">
          <w:tab/>
          <w:delText>The UE has performed the Generic Test Procedure for MCPTT UE registration as specified in TS 36.579-1 [2], subclause 5.4.2.</w:delText>
        </w:r>
      </w:del>
    </w:p>
    <w:p w:rsidR="00B54636" w:rsidRPr="00B54636" w:rsidDel="00E61C34" w:rsidRDefault="00B54636">
      <w:pPr>
        <w:pStyle w:val="B10"/>
        <w:rPr>
          <w:del w:id="7924" w:author="MCC160" w:date="2023-01-18T13:39:00Z"/>
        </w:rPr>
        <w:pPrChange w:id="7925" w:author="MCC160" w:date="2023-02-23T18:47:00Z">
          <w:pPr>
            <w:ind w:left="568" w:hanging="284"/>
          </w:pPr>
        </w:pPrChange>
      </w:pPr>
      <w:del w:id="7926" w:author="MCC160" w:date="2023-01-18T13:39:00Z">
        <w:r w:rsidRPr="00B54636" w:rsidDel="00E61C34">
          <w:delText>-</w:delText>
        </w:r>
        <w:r w:rsidRPr="00B54636" w:rsidDel="00E61C34">
          <w:tab/>
          <w:delText>The MCPTT User performs the procedure for MCPTT Authorization/Configuration and Key Generation as specified in TS 36.579-1 [2], subclause 5.3.2.</w:delText>
        </w:r>
      </w:del>
    </w:p>
    <w:p w:rsidR="00B54636" w:rsidRPr="00B54636" w:rsidRDefault="00B54636">
      <w:pPr>
        <w:pStyle w:val="B10"/>
        <w:pPrChange w:id="7927" w:author="MCC160" w:date="2023-02-23T18:47:00Z">
          <w:pPr>
            <w:ind w:left="568" w:hanging="284"/>
          </w:pPr>
        </w:pPrChange>
      </w:pPr>
      <w:r w:rsidRPr="00B54636">
        <w:t>-</w:t>
      </w:r>
      <w:r w:rsidRPr="00B54636">
        <w:tab/>
        <w:t>UE States at the end of the preamble</w:t>
      </w:r>
    </w:p>
    <w:p w:rsidR="00B54636" w:rsidRPr="00B54636" w:rsidRDefault="00B54636">
      <w:pPr>
        <w:pStyle w:val="B2"/>
        <w:pPrChange w:id="7928" w:author="MCC160" w:date="2023-02-23T18:47:00Z">
          <w:pPr>
            <w:ind w:left="851" w:hanging="284"/>
          </w:pPr>
        </w:pPrChange>
      </w:pPr>
      <w:r w:rsidRPr="00B54636">
        <w:t>-</w:t>
      </w:r>
      <w:r w:rsidRPr="00B54636">
        <w:tab/>
        <w:t>The UE is in E-UTRA Registered, Idle Mode state.</w:t>
      </w:r>
    </w:p>
    <w:p w:rsidR="00B54636" w:rsidRPr="00B54636" w:rsidRDefault="00B54636">
      <w:pPr>
        <w:pStyle w:val="B2"/>
        <w:pPrChange w:id="7929" w:author="MCC160" w:date="2023-02-23T18:47:00Z">
          <w:pPr>
            <w:ind w:left="851" w:hanging="284"/>
          </w:pPr>
        </w:pPrChange>
      </w:pPr>
      <w:r w:rsidRPr="00B54636">
        <w:t>-</w:t>
      </w:r>
      <w:r w:rsidRPr="00B54636">
        <w:tab/>
        <w:t>The MCPTT Client Application has been activated and User has registered-in as the MCPTT User with the Server as active user at the Client.</w:t>
      </w:r>
    </w:p>
    <w:p w:rsidR="00B54636" w:rsidRPr="00B54636" w:rsidRDefault="00B54636">
      <w:pPr>
        <w:pStyle w:val="H6"/>
        <w:pPrChange w:id="7930" w:author="MCC160" w:date="2023-02-23T18:47:00Z">
          <w:pPr>
            <w:keepNext/>
            <w:keepLines/>
            <w:spacing w:before="120"/>
            <w:ind w:left="1985" w:hanging="1985"/>
          </w:pPr>
        </w:pPrChange>
      </w:pPr>
      <w:r w:rsidRPr="00B54636">
        <w:t>6.1.1.21.3.2</w:t>
      </w:r>
      <w:r w:rsidRPr="00B54636">
        <w:tab/>
        <w:t>Test procedure sequence</w:t>
      </w:r>
    </w:p>
    <w:p w:rsidR="00B54636" w:rsidRPr="00B54636" w:rsidRDefault="00B54636">
      <w:pPr>
        <w:pStyle w:val="TH"/>
        <w:pPrChange w:id="7931" w:author="MCC160" w:date="2023-02-23T18:47:00Z">
          <w:pPr>
            <w:keepNext/>
            <w:keepLines/>
            <w:spacing w:before="60"/>
            <w:jc w:val="center"/>
          </w:pPr>
        </w:pPrChange>
      </w:pPr>
      <w:r w:rsidRPr="00B54636">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B54636" w:rsidRPr="00B54636" w:rsidTr="00FB0651">
        <w:trPr>
          <w:trHeight w:val="202"/>
          <w:jc w:val="center"/>
        </w:trPr>
        <w:tc>
          <w:tcPr>
            <w:tcW w:w="624"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7932" w:author="MCC160" w:date="2023-02-23T18:47:00Z">
                <w:pPr>
                  <w:keepNext/>
                  <w:keepLines/>
                  <w:spacing w:after="0"/>
                  <w:jc w:val="center"/>
                </w:pPr>
              </w:pPrChange>
            </w:pPr>
            <w:r w:rsidRPr="00B54636">
              <w:rPr>
                <w:lang w:val="fr-FR"/>
              </w:rPr>
              <w:t>St</w:t>
            </w:r>
          </w:p>
        </w:tc>
        <w:tc>
          <w:tcPr>
            <w:tcW w:w="3825"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7933" w:author="MCC160" w:date="2023-02-23T18:47:00Z">
                <w:pPr>
                  <w:keepNext/>
                  <w:keepLines/>
                  <w:spacing w:after="0"/>
                  <w:jc w:val="center"/>
                </w:pPr>
              </w:pPrChange>
            </w:pPr>
            <w:r w:rsidRPr="00B54636">
              <w:rPr>
                <w:lang w:val="fr-FR"/>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934" w:author="MCC160" w:date="2023-02-23T18:47:00Z">
                <w:pPr>
                  <w:keepNext/>
                  <w:keepLines/>
                  <w:spacing w:after="0"/>
                  <w:jc w:val="center"/>
                </w:pPr>
              </w:pPrChange>
            </w:pPr>
            <w:r w:rsidRPr="00B54636">
              <w:rPr>
                <w:lang w:val="fr-FR"/>
              </w:rPr>
              <w:t>Message Sequence</w:t>
            </w:r>
          </w:p>
        </w:tc>
        <w:tc>
          <w:tcPr>
            <w:tcW w:w="546"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7935" w:author="MCC160" w:date="2023-02-23T18:47:00Z">
                <w:pPr>
                  <w:keepNext/>
                  <w:keepLines/>
                  <w:spacing w:after="0"/>
                  <w:jc w:val="center"/>
                </w:pPr>
              </w:pPrChange>
            </w:pPr>
            <w:r w:rsidRPr="00B54636">
              <w:rPr>
                <w:lang w:val="fr-FR"/>
              </w:rPr>
              <w:t>TP</w:t>
            </w:r>
          </w:p>
        </w:tc>
        <w:tc>
          <w:tcPr>
            <w:tcW w:w="859" w:type="dxa"/>
            <w:tcBorders>
              <w:top w:val="single" w:sz="4" w:space="0" w:color="auto"/>
              <w:left w:val="single" w:sz="4" w:space="0" w:color="auto"/>
              <w:bottom w:val="nil"/>
              <w:right w:val="single" w:sz="4" w:space="0" w:color="auto"/>
            </w:tcBorders>
            <w:hideMark/>
          </w:tcPr>
          <w:p w:rsidR="00B54636" w:rsidRPr="00B54636" w:rsidRDefault="00B54636">
            <w:pPr>
              <w:pStyle w:val="TAH"/>
              <w:rPr>
                <w:lang w:val="fr-FR"/>
              </w:rPr>
              <w:pPrChange w:id="7936" w:author="MCC160" w:date="2023-02-23T18:47:00Z">
                <w:pPr>
                  <w:keepNext/>
                  <w:keepLines/>
                  <w:spacing w:after="0"/>
                  <w:jc w:val="center"/>
                </w:pPr>
              </w:pPrChange>
            </w:pPr>
            <w:r w:rsidRPr="00B54636">
              <w:rPr>
                <w:lang w:val="fr-FR"/>
              </w:rPr>
              <w:t>Verdict</w:t>
            </w:r>
          </w:p>
        </w:tc>
      </w:tr>
      <w:tr w:rsidR="00B54636" w:rsidRPr="00B54636" w:rsidTr="00FB0651">
        <w:trPr>
          <w:trHeight w:val="202"/>
          <w:jc w:val="center"/>
        </w:trPr>
        <w:tc>
          <w:tcPr>
            <w:tcW w:w="624"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7937" w:author="MCC160" w:date="2023-02-23T18:47:00Z">
                <w:pPr>
                  <w:keepNext/>
                  <w:keepLines/>
                  <w:spacing w:after="0"/>
                  <w:jc w:val="center"/>
                </w:pPr>
              </w:pPrChange>
            </w:pPr>
          </w:p>
        </w:tc>
        <w:tc>
          <w:tcPr>
            <w:tcW w:w="3825"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7938" w:author="MCC160" w:date="2023-02-23T18:47:00Z">
                <w:pPr>
                  <w:keepNext/>
                  <w:keepLines/>
                  <w:spacing w:after="0"/>
                  <w:jc w:val="center"/>
                </w:pPr>
              </w:pPrChange>
            </w:pPr>
          </w:p>
        </w:tc>
        <w:tc>
          <w:tcPr>
            <w:tcW w:w="68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939" w:author="MCC160" w:date="2023-02-23T18:47:00Z">
                <w:pPr>
                  <w:keepNext/>
                  <w:keepLines/>
                  <w:spacing w:after="0"/>
                  <w:jc w:val="center"/>
                </w:pPr>
              </w:pPrChange>
            </w:pPr>
            <w:r w:rsidRPr="00B54636">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7940" w:author="MCC160" w:date="2023-02-23T18:47:00Z">
                <w:pPr>
                  <w:keepNext/>
                  <w:keepLines/>
                  <w:spacing w:after="0"/>
                  <w:jc w:val="center"/>
                </w:pPr>
              </w:pPrChange>
            </w:pPr>
            <w:r w:rsidRPr="00B54636">
              <w:rPr>
                <w:lang w:val="fr-FR"/>
              </w:rPr>
              <w:t>Message</w:t>
            </w:r>
          </w:p>
        </w:tc>
        <w:tc>
          <w:tcPr>
            <w:tcW w:w="546"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7941" w:author="MCC160" w:date="2023-02-23T18:47:00Z">
                <w:pPr>
                  <w:keepNext/>
                  <w:keepLines/>
                  <w:spacing w:after="0"/>
                  <w:jc w:val="center"/>
                </w:pPr>
              </w:pPrChange>
            </w:pPr>
          </w:p>
        </w:tc>
        <w:tc>
          <w:tcPr>
            <w:tcW w:w="859" w:type="dxa"/>
            <w:tcBorders>
              <w:top w:val="nil"/>
              <w:left w:val="single" w:sz="4" w:space="0" w:color="auto"/>
              <w:bottom w:val="single" w:sz="4" w:space="0" w:color="auto"/>
              <w:right w:val="single" w:sz="4" w:space="0" w:color="auto"/>
            </w:tcBorders>
          </w:tcPr>
          <w:p w:rsidR="00B54636" w:rsidRPr="00B54636" w:rsidRDefault="00B54636">
            <w:pPr>
              <w:pStyle w:val="TAH"/>
              <w:rPr>
                <w:lang w:val="fr-FR"/>
              </w:rPr>
              <w:pPrChange w:id="7942" w:author="MCC160" w:date="2023-02-23T18:47:00Z">
                <w:pPr>
                  <w:keepNext/>
                  <w:keepLines/>
                  <w:spacing w:after="0"/>
                  <w:jc w:val="center"/>
                </w:pPr>
              </w:pPrChange>
            </w:pPr>
          </w:p>
        </w:tc>
      </w:tr>
      <w:tr w:rsidR="00B54636" w:rsidRPr="00B54636"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szCs w:val="18"/>
                <w:lang w:val="fr-FR"/>
              </w:rPr>
              <w:pPrChange w:id="7943" w:author="MCC160" w:date="2023-02-23T18:47:00Z">
                <w:pPr>
                  <w:keepNext/>
                  <w:keepLines/>
                  <w:spacing w:after="0"/>
                  <w:jc w:val="center"/>
                </w:pPr>
              </w:pPrChange>
            </w:pPr>
            <w:r w:rsidRPr="00B54636">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rsidR="00B7130C" w:rsidRDefault="00B7130C">
            <w:pPr>
              <w:pStyle w:val="TAL"/>
              <w:rPr>
                <w:ins w:id="7944" w:author="MCC160" w:date="2023-01-18T20:49:00Z"/>
                <w:rFonts w:eastAsia="Calibri"/>
                <w:lang w:val="fr-FR"/>
              </w:rPr>
            </w:pPr>
            <w:ins w:id="7945" w:author="MCC160" w:date="2023-01-18T20:49:00Z">
              <w:r w:rsidRPr="00155127">
                <w:rPr>
                  <w:rFonts w:eastAsia="Calibri"/>
                  <w:lang w:val="fr-FR"/>
                </w:rPr>
                <w:t>Make the UE (MCPTT client) request the establishment of a group call with automatic commencement mode and without implicit floor request.</w:t>
              </w:r>
            </w:ins>
          </w:p>
          <w:p w:rsidR="00B54636" w:rsidRPr="00B54636" w:rsidDel="00B7130C" w:rsidRDefault="00B54636">
            <w:pPr>
              <w:pStyle w:val="TAL"/>
              <w:rPr>
                <w:del w:id="7946" w:author="MCC160" w:date="2023-01-18T20:49:00Z"/>
                <w:rFonts w:eastAsia="Calibri"/>
                <w:lang w:val="fr-FR"/>
              </w:rPr>
              <w:pPrChange w:id="7947" w:author="MCC160" w:date="2023-02-23T18:47:00Z">
                <w:pPr>
                  <w:keepNext/>
                  <w:keepLines/>
                  <w:spacing w:after="0"/>
                </w:pPr>
              </w:pPrChange>
            </w:pPr>
            <w:del w:id="7948" w:author="MCC160" w:date="2023-01-18T20:49:00Z">
              <w:r w:rsidRPr="00B54636" w:rsidDel="00B7130C">
                <w:rPr>
                  <w:rFonts w:eastAsia="Calibri"/>
                  <w:lang w:val="fr-FR"/>
                </w:rPr>
                <w:delText>Make the MCPTT User request the establishment of an MCPTT on-demand pre-arranged group call without implicit floor control.</w:delText>
              </w:r>
            </w:del>
          </w:p>
          <w:p w:rsidR="00B54636" w:rsidRPr="00B54636" w:rsidRDefault="00B54636">
            <w:pPr>
              <w:pStyle w:val="TAL"/>
              <w:rPr>
                <w:rFonts w:eastAsia="Calibri"/>
                <w:shd w:val="clear" w:color="auto" w:fill="FF0000"/>
                <w:lang w:val="fr-FR"/>
              </w:rPr>
              <w:pPrChange w:id="7949" w:author="MCC160" w:date="2023-02-23T18:47:00Z">
                <w:pPr>
                  <w:keepNext/>
                  <w:keepLines/>
                  <w:spacing w:after="0"/>
                </w:pPr>
              </w:pPrChange>
            </w:pPr>
            <w:r w:rsidRPr="00B54636">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950" w:author="MCC160" w:date="2023-02-23T18:47:00Z">
                <w:pPr>
                  <w:keepNext/>
                  <w:keepLines/>
                  <w:spacing w:after="0"/>
                  <w:jc w:val="center"/>
                </w:pPr>
              </w:pPrChange>
            </w:pPr>
            <w:r w:rsidRPr="00B54636">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951" w:author="MCC160" w:date="2023-02-23T18:47:00Z">
                <w:pPr>
                  <w:keepNext/>
                  <w:keepLines/>
                  <w:spacing w:after="0"/>
                </w:pPr>
              </w:pPrChange>
            </w:pPr>
            <w:r w:rsidRPr="00B54636">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952" w:author="MCC160" w:date="2023-02-23T18:47:00Z">
                <w:pPr>
                  <w:keepNext/>
                  <w:keepLines/>
                  <w:spacing w:after="0"/>
                  <w:jc w:val="center"/>
                </w:pPr>
              </w:pPrChange>
            </w:pPr>
            <w:r w:rsidRPr="00B54636">
              <w:rPr>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953" w:author="MCC160" w:date="2023-02-23T18:47:00Z">
                <w:pPr>
                  <w:keepNext/>
                  <w:keepLines/>
                  <w:spacing w:after="0"/>
                  <w:jc w:val="center"/>
                </w:pPr>
              </w:pPrChange>
            </w:pPr>
            <w:r w:rsidRPr="00B54636">
              <w:rPr>
                <w:lang w:val="fr-FR"/>
              </w:rPr>
              <w:t>-</w:t>
            </w:r>
          </w:p>
        </w:tc>
      </w:tr>
      <w:tr w:rsidR="00B54636" w:rsidRPr="00B54636"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954" w:author="MCC160" w:date="2023-02-23T18:47:00Z">
                <w:pPr>
                  <w:keepNext/>
                  <w:keepLines/>
                  <w:spacing w:after="0"/>
                  <w:jc w:val="center"/>
                </w:pPr>
              </w:pPrChange>
            </w:pPr>
            <w:r w:rsidRPr="00B54636">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955" w:author="MCC160" w:date="2023-02-23T18:47: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7956" w:author="MCC160" w:date="2023-01-18T16:33:00Z">
              <w:r w:rsidR="00D27C59" w:rsidRPr="00D27C59">
                <w:rPr>
                  <w:rFonts w:eastAsia="Calibri"/>
                  <w:lang w:val="fr-FR" w:eastAsia="ko-KR"/>
                </w:rPr>
                <w:t xml:space="preserve">correctly </w:t>
              </w:r>
            </w:ins>
            <w:r w:rsidRPr="00B54636">
              <w:rPr>
                <w:rFonts w:eastAsia="Calibri"/>
                <w:lang w:val="fr-FR" w:eastAsia="ko-KR"/>
              </w:rPr>
              <w:t xml:space="preserve">perform procedure </w:t>
            </w:r>
            <w:del w:id="7957" w:author="MCC160" w:date="2023-01-18T16:41:00Z">
              <w:r w:rsidRPr="00B54636" w:rsidDel="00424C15">
                <w:rPr>
                  <w:rFonts w:eastAsia="Calibri"/>
                  <w:lang w:val="fr-FR" w:eastAsia="ko-KR"/>
                </w:rPr>
                <w:delText xml:space="preserve">for </w:delText>
              </w:r>
            </w:del>
            <w:ins w:id="7958" w:author="MCC160" w:date="2023-01-18T16:41:00Z">
              <w:r w:rsidR="00424C15">
                <w:rPr>
                  <w:rFonts w:eastAsia="Calibri"/>
                  <w:lang w:val="fr-FR" w:eastAsia="ko-KR"/>
                </w:rPr>
                <w:t>'</w:t>
              </w:r>
            </w:ins>
            <w:r w:rsidRPr="00B54636">
              <w:rPr>
                <w:lang w:val="fr-FR"/>
              </w:rPr>
              <w:t>MCPTT CO session establishment/modification without provisional responses other than 100 Trying</w:t>
            </w:r>
            <w:ins w:id="7959" w:author="MCC160" w:date="2023-01-18T20:49:00Z">
              <w:r w:rsidR="00B7130C">
                <w:rPr>
                  <w:lang w:val="fr-FR"/>
                </w:rPr>
                <w:t>'</w:t>
              </w:r>
            </w:ins>
            <w:r w:rsidRPr="00B54636">
              <w:rPr>
                <w:lang w:val="fr-FR"/>
              </w:rPr>
              <w:t xml:space="preserve"> as described in TS 36.579-1 [2] Table </w:t>
            </w:r>
            <w:r w:rsidRPr="00B54636">
              <w:rPr>
                <w:bCs/>
                <w:lang w:val="fr-FR"/>
              </w:rPr>
              <w:t xml:space="preserve">5.3A.1.3-1 to </w:t>
            </w:r>
            <w:r w:rsidRPr="00B54636">
              <w:rPr>
                <w:rFonts w:eastAsia="Calibri"/>
                <w:lang w:val="fr-FR"/>
              </w:rPr>
              <w:t xml:space="preserve">establish </w:t>
            </w:r>
            <w:del w:id="7960" w:author="MCC160" w:date="2023-01-18T20:49:00Z">
              <w:r w:rsidRPr="00B54636" w:rsidDel="00B7130C">
                <w:rPr>
                  <w:rFonts w:eastAsia="Calibri"/>
                  <w:lang w:val="fr-FR"/>
                </w:rPr>
                <w:delText xml:space="preserve">an MCPTT on-demand pre-arranged </w:delText>
              </w:r>
            </w:del>
            <w:ins w:id="7961" w:author="MCC160" w:date="2023-01-18T20:49:00Z">
              <w:r w:rsidR="00B7130C">
                <w:rPr>
                  <w:rFonts w:eastAsia="Calibri"/>
                  <w:lang w:val="fr-FR"/>
                </w:rPr>
                <w:t xml:space="preserve">a </w:t>
              </w:r>
            </w:ins>
            <w:r w:rsidRPr="00B54636">
              <w:rPr>
                <w:rFonts w:eastAsia="Calibri"/>
                <w:lang w:val="fr-FR"/>
              </w:rPr>
              <w:t>group call</w:t>
            </w:r>
            <w:del w:id="7962" w:author="MCC160" w:date="2023-01-18T20:49:00Z">
              <w:r w:rsidRPr="00B54636" w:rsidDel="00B7130C">
                <w:rPr>
                  <w:rFonts w:eastAsia="Calibri"/>
                  <w:lang w:val="fr-FR"/>
                </w:rPr>
                <w:delText>,</w:delText>
              </w:r>
            </w:del>
            <w:ins w:id="7963" w:author="MCC160" w:date="2023-01-18T20:49:00Z">
              <w:r w:rsidR="00B7130C">
                <w:rPr>
                  <w:rFonts w:eastAsia="Calibri"/>
                  <w:lang w:val="fr-FR"/>
                </w:rPr>
                <w:t xml:space="preserve"> wit</w:t>
              </w:r>
            </w:ins>
            <w:ins w:id="7964" w:author="MCC160" w:date="2023-01-18T20:50:00Z">
              <w:r w:rsidR="00B7130C">
                <w:rPr>
                  <w:rFonts w:eastAsia="Calibri"/>
                  <w:lang w:val="fr-FR"/>
                </w:rPr>
                <w:t>h</w:t>
              </w:r>
            </w:ins>
            <w:r w:rsidRPr="00B54636">
              <w:rPr>
                <w:rFonts w:eastAsia="Calibri"/>
                <w:lang w:val="fr-FR"/>
              </w:rPr>
              <w:t xml:space="preserve"> automatic commencement mode</w:t>
            </w:r>
            <w:del w:id="7965" w:author="MCC160" w:date="2023-01-18T20:50:00Z">
              <w:r w:rsidRPr="00B54636" w:rsidDel="00B7130C">
                <w:rPr>
                  <w:rFonts w:eastAsia="Calibri"/>
                  <w:lang w:val="fr-FR"/>
                </w:rPr>
                <w:delText xml:space="preserve">, </w:delText>
              </w:r>
              <w:r w:rsidRPr="00B54636" w:rsidDel="00B7130C">
                <w:rPr>
                  <w:rFonts w:eastAsia="Calibri"/>
                  <w:lang w:val="fr-FR" w:eastAsia="ko-KR"/>
                </w:rPr>
                <w:delText xml:space="preserve">applying End-to-end communication security </w:delText>
              </w:r>
            </w:del>
            <w:ins w:id="7966" w:author="MCC160" w:date="2023-01-18T20:50:00Z">
              <w:r w:rsidR="00B7130C">
                <w:rPr>
                  <w:rFonts w:eastAsia="Calibri"/>
                  <w:lang w:val="fr-FR" w:eastAsia="ko-KR"/>
                </w:rPr>
                <w:t xml:space="preserve"> and </w:t>
              </w:r>
            </w:ins>
            <w:r w:rsidRPr="00B54636">
              <w:rPr>
                <w:rFonts w:eastAsia="Calibri"/>
                <w:lang w:val="fr-FR" w:eastAsia="ko-KR"/>
              </w:rPr>
              <w:t xml:space="preserve">without implicit floor control according to option a of NOTE 1 in TS 36.579.1 [2] Table </w:t>
            </w:r>
            <w:r w:rsidRPr="00B54636">
              <w:rPr>
                <w:bCs/>
                <w:lang w:val="fr-FR"/>
              </w:rPr>
              <w:t>5.3A.1.3-1</w:t>
            </w:r>
            <w:r w:rsidRPr="00B54636">
              <w:rPr>
                <w:rFonts w:eastAsia="Calibri"/>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967" w:author="MCC160" w:date="2023-02-23T18:47:00Z">
                <w:pPr>
                  <w:keepNext/>
                  <w:keepLines/>
                  <w:spacing w:after="0"/>
                  <w:jc w:val="center"/>
                </w:pPr>
              </w:pPrChange>
            </w:pPr>
            <w:r w:rsidRPr="00B54636">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7968" w:author="MCC160" w:date="2023-02-23T18:47:00Z">
                <w:pPr>
                  <w:keepNext/>
                  <w:keepLines/>
                  <w:spacing w:after="0"/>
                </w:pPr>
              </w:pPrChange>
            </w:pPr>
            <w:r w:rsidRPr="00B54636">
              <w:rPr>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969" w:author="MCC160" w:date="2023-02-23T18:47:00Z">
                <w:pPr>
                  <w:keepNext/>
                  <w:keepLines/>
                  <w:spacing w:after="0"/>
                  <w:jc w:val="center"/>
                </w:pPr>
              </w:pPrChange>
            </w:pPr>
            <w:r w:rsidRPr="00B54636">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970" w:author="MCC160" w:date="2023-02-23T18:47:00Z">
                <w:pPr>
                  <w:keepNext/>
                  <w:keepLines/>
                  <w:spacing w:after="0"/>
                  <w:jc w:val="center"/>
                </w:pPr>
              </w:pPrChange>
            </w:pPr>
            <w:del w:id="7971" w:author="MCC160" w:date="2023-01-19T10:23:00Z">
              <w:r w:rsidRPr="00B54636" w:rsidDel="009C3A4E">
                <w:rPr>
                  <w:lang w:val="fr-FR"/>
                </w:rPr>
                <w:delText>-</w:delText>
              </w:r>
            </w:del>
            <w:ins w:id="7972" w:author="MCC160" w:date="2023-01-19T10:23:00Z">
              <w:r w:rsidR="009C3A4E">
                <w:rPr>
                  <w:lang w:val="fr-FR"/>
                </w:rPr>
                <w:t>P</w:t>
              </w:r>
            </w:ins>
          </w:p>
        </w:tc>
      </w:tr>
      <w:tr w:rsidR="00B54636" w:rsidRPr="00B54636"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973" w:author="MCC160" w:date="2023-02-23T18:47:00Z">
                <w:pPr>
                  <w:keepNext/>
                  <w:keepLines/>
                  <w:spacing w:after="0"/>
                  <w:jc w:val="center"/>
                </w:pPr>
              </w:pPrChange>
            </w:pPr>
            <w:r w:rsidRPr="00B54636">
              <w:rPr>
                <w:lang w:val="fr-FR"/>
              </w:rPr>
              <w:t>3</w:t>
            </w:r>
          </w:p>
        </w:tc>
        <w:tc>
          <w:tcPr>
            <w:tcW w:w="3825" w:type="dxa"/>
            <w:tcBorders>
              <w:top w:val="single" w:sz="4" w:space="0" w:color="auto"/>
              <w:left w:val="single" w:sz="4" w:space="0" w:color="auto"/>
              <w:bottom w:val="single" w:sz="4" w:space="0" w:color="auto"/>
              <w:right w:val="single" w:sz="4" w:space="0" w:color="auto"/>
            </w:tcBorders>
            <w:hideMark/>
          </w:tcPr>
          <w:p w:rsidR="001F4B74" w:rsidRDefault="001F4B74">
            <w:pPr>
              <w:pStyle w:val="TAL"/>
              <w:rPr>
                <w:ins w:id="7974" w:author="MCC160" w:date="2023-01-18T16:55:00Z"/>
                <w:rFonts w:eastAsia="Calibri"/>
                <w:lang w:val="fr-FR"/>
              </w:rPr>
            </w:pPr>
            <w:ins w:id="7975" w:author="MCC160" w:date="2023-01-18T16:55:00Z">
              <w:r w:rsidRPr="001764B6">
                <w:rPr>
                  <w:rFonts w:eastAsia="Calibri"/>
                  <w:lang w:val="fr-FR"/>
                </w:rPr>
                <w:t>Make the UE (MCPTT client) request the floor.</w:t>
              </w:r>
            </w:ins>
          </w:p>
          <w:p w:rsidR="00B54636" w:rsidRPr="00B54636" w:rsidDel="001F4B74" w:rsidRDefault="00B54636">
            <w:pPr>
              <w:pStyle w:val="TAL"/>
              <w:rPr>
                <w:del w:id="7976" w:author="MCC160" w:date="2023-01-18T16:55:00Z"/>
                <w:rFonts w:eastAsia="Calibri"/>
                <w:lang w:val="fr-FR"/>
              </w:rPr>
              <w:pPrChange w:id="7977" w:author="MCC160" w:date="2023-02-23T18:47:00Z">
                <w:pPr>
                  <w:keepNext/>
                  <w:keepLines/>
                  <w:spacing w:after="0"/>
                </w:pPr>
              </w:pPrChange>
            </w:pPr>
            <w:del w:id="7978" w:author="MCC160" w:date="2023-01-18T16:55:00Z">
              <w:r w:rsidRPr="00B54636" w:rsidDel="001F4B74">
                <w:rPr>
                  <w:rFonts w:eastAsia="Calibri"/>
                  <w:lang w:val="fr-FR"/>
                </w:rPr>
                <w:delText>Make the MCPTT User request to speak (e.g. pressing the PTT button).</w:delText>
              </w:r>
            </w:del>
          </w:p>
          <w:p w:rsidR="00B54636" w:rsidRPr="00B54636" w:rsidRDefault="00B54636">
            <w:pPr>
              <w:pStyle w:val="TAL"/>
              <w:rPr>
                <w:rFonts w:eastAsia="Calibri"/>
                <w:lang w:val="fr-FR"/>
              </w:rPr>
              <w:pPrChange w:id="7979" w:author="MCC160" w:date="2023-02-23T18:47:00Z">
                <w:pPr>
                  <w:keepNext/>
                  <w:keepLines/>
                  <w:spacing w:after="0"/>
                </w:pPr>
              </w:pPrChange>
            </w:pPr>
            <w:r w:rsidRPr="00B54636">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80" w:author="MCC160" w:date="2023-02-23T18:47:00Z">
                <w:pPr>
                  <w:keepNext/>
                  <w:keepLines/>
                  <w:spacing w:after="0"/>
                  <w:jc w:val="center"/>
                </w:pPr>
              </w:pPrChange>
            </w:pPr>
            <w:r w:rsidRPr="00B54636">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981" w:author="MCC160" w:date="2023-02-23T18:47:00Z">
                <w:pPr>
                  <w:keepNext/>
                  <w:keepLines/>
                  <w:spacing w:after="0"/>
                </w:pPr>
              </w:pPrChange>
            </w:pPr>
            <w:r w:rsidRPr="00B54636">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82" w:author="MCC160" w:date="2023-02-23T18:47:00Z">
                <w:pPr>
                  <w:keepNext/>
                  <w:keepLines/>
                  <w:spacing w:after="0"/>
                  <w:jc w:val="center"/>
                </w:pPr>
              </w:pPrChange>
            </w:pPr>
            <w:r w:rsidRPr="00B54636">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83" w:author="MCC160" w:date="2023-02-23T18:47:00Z">
                <w:pPr>
                  <w:keepNext/>
                  <w:keepLines/>
                  <w:spacing w:after="0"/>
                  <w:jc w:val="center"/>
                </w:pPr>
              </w:pPrChange>
            </w:pPr>
            <w:r w:rsidRPr="00B54636">
              <w:rPr>
                <w:rFonts w:eastAsia="Calibri"/>
                <w:lang w:val="fr-FR"/>
              </w:rPr>
              <w:t>-</w:t>
            </w:r>
          </w:p>
        </w:tc>
      </w:tr>
      <w:tr w:rsidR="00B54636" w:rsidRPr="00B54636"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lang w:val="fr-FR"/>
              </w:rPr>
              <w:pPrChange w:id="7984" w:author="MCC160" w:date="2023-02-23T18:47:00Z">
                <w:pPr>
                  <w:keepNext/>
                  <w:keepLines/>
                  <w:spacing w:after="0"/>
                  <w:jc w:val="center"/>
                </w:pPr>
              </w:pPrChange>
            </w:pPr>
            <w:r w:rsidRPr="00B54636">
              <w:rPr>
                <w:lang w:val="fr-FR"/>
              </w:rPr>
              <w:t>4</w:t>
            </w:r>
          </w:p>
        </w:tc>
        <w:tc>
          <w:tcPr>
            <w:tcW w:w="382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985" w:author="MCC160" w:date="2023-02-23T18:47:00Z">
                <w:pPr>
                  <w:keepNext/>
                  <w:keepLines/>
                  <w:spacing w:after="0"/>
                </w:pPr>
              </w:pPrChange>
            </w:pPr>
            <w:r w:rsidRPr="00B54636">
              <w:rPr>
                <w:rFonts w:eastAsia="Calibri"/>
                <w:lang w:val="fr-FR"/>
              </w:rPr>
              <w:t>Check: Does the UE (</w:t>
            </w:r>
            <w:r w:rsidRPr="00B54636">
              <w:rPr>
                <w:rFonts w:eastAsia="Calibri"/>
                <w:lang w:val="fr-FR" w:eastAsia="ko-KR"/>
              </w:rPr>
              <w:t xml:space="preserve">MCPTT client) </w:t>
            </w:r>
            <w:ins w:id="7986" w:author="MCC160" w:date="2023-01-18T16:33:00Z">
              <w:r w:rsidR="00D27C59" w:rsidRPr="00D27C59">
                <w:rPr>
                  <w:rFonts w:eastAsia="Calibri"/>
                  <w:lang w:val="fr-FR" w:eastAsia="ko-KR"/>
                </w:rPr>
                <w:t xml:space="preserve">correctly </w:t>
              </w:r>
            </w:ins>
            <w:r w:rsidRPr="00B54636">
              <w:rPr>
                <w:rFonts w:eastAsia="Calibri"/>
                <w:lang w:val="fr-FR" w:eastAsia="ko-KR"/>
              </w:rPr>
              <w:t xml:space="preserve">perform </w:t>
            </w:r>
            <w:r w:rsidRPr="00B54636">
              <w:rPr>
                <w:lang w:val="fr-FR"/>
              </w:rPr>
              <w:t xml:space="preserve">procedure </w:t>
            </w:r>
            <w:del w:id="7987" w:author="MCC160" w:date="2023-01-18T16:41:00Z">
              <w:r w:rsidRPr="00B54636" w:rsidDel="00424C15">
                <w:rPr>
                  <w:lang w:val="fr-FR"/>
                </w:rPr>
                <w:delText xml:space="preserve">for </w:delText>
              </w:r>
            </w:del>
            <w:ins w:id="7988" w:author="MCC160" w:date="2023-01-18T16:41:00Z">
              <w:r w:rsidR="00424C15">
                <w:rPr>
                  <w:lang w:val="fr-FR"/>
                </w:rPr>
                <w:t>'</w:t>
              </w:r>
            </w:ins>
            <w:r w:rsidRPr="00B54636">
              <w:rPr>
                <w:lang w:val="fr-FR"/>
              </w:rPr>
              <w:t>MCPTT Floor Request – Floor Granted</w:t>
            </w:r>
            <w:ins w:id="7989" w:author="MCC160" w:date="2023-01-18T20:50:00Z">
              <w:r w:rsidR="00B7130C">
                <w:rPr>
                  <w:lang w:val="fr-FR"/>
                </w:rPr>
                <w:t>'</w:t>
              </w:r>
            </w:ins>
            <w:r w:rsidRPr="00B54636">
              <w:rPr>
                <w:lang w:val="fr-FR"/>
              </w:rPr>
              <w:t xml:space="preserve"> as described in TS 36.579-1 [2] Table 5.3A.11.3-1?</w:t>
            </w:r>
          </w:p>
        </w:tc>
        <w:tc>
          <w:tcPr>
            <w:tcW w:w="68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szCs w:val="22"/>
                <w:lang w:val="fr-FR"/>
              </w:rPr>
              <w:pPrChange w:id="7990" w:author="MCC160" w:date="2023-02-23T18:47:00Z">
                <w:pPr>
                  <w:keepNext/>
                  <w:keepLines/>
                  <w:spacing w:after="0"/>
                  <w:jc w:val="center"/>
                </w:pPr>
              </w:pPrChange>
            </w:pPr>
            <w:r w:rsidRPr="00B54636">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7991" w:author="MCC160" w:date="2023-02-23T18:47:00Z">
                <w:pPr>
                  <w:keepNext/>
                  <w:keepLines/>
                  <w:spacing w:after="0"/>
                </w:pPr>
              </w:pPrChange>
            </w:pPr>
            <w:r w:rsidRPr="00B54636">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92" w:author="MCC160" w:date="2023-02-23T18:47:00Z">
                <w:pPr>
                  <w:keepNext/>
                  <w:keepLines/>
                  <w:spacing w:after="0"/>
                  <w:jc w:val="center"/>
                </w:pPr>
              </w:pPrChange>
            </w:pPr>
            <w:r w:rsidRPr="00B54636">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93" w:author="MCC160" w:date="2023-02-23T18:47:00Z">
                <w:pPr>
                  <w:keepNext/>
                  <w:keepLines/>
                  <w:spacing w:after="0"/>
                  <w:jc w:val="center"/>
                </w:pPr>
              </w:pPrChange>
            </w:pPr>
            <w:del w:id="7994" w:author="MCC160" w:date="2023-01-19T10:23:00Z">
              <w:r w:rsidRPr="00B54636" w:rsidDel="009C3A4E">
                <w:rPr>
                  <w:rFonts w:eastAsia="Calibri"/>
                  <w:lang w:val="fr-FR"/>
                </w:rPr>
                <w:delText>-</w:delText>
              </w:r>
            </w:del>
            <w:ins w:id="7995" w:author="MCC160" w:date="2023-01-19T10:23:00Z">
              <w:r w:rsidR="009C3A4E">
                <w:rPr>
                  <w:rFonts w:eastAsia="Calibri"/>
                  <w:lang w:val="fr-FR"/>
                </w:rPr>
                <w:t>P</w:t>
              </w:r>
            </w:ins>
          </w:p>
        </w:tc>
      </w:tr>
      <w:tr w:rsidR="00B54636" w:rsidRPr="00B54636"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7996" w:author="MCC160" w:date="2023-02-23T18:47:00Z">
                <w:pPr>
                  <w:keepNext/>
                  <w:keepLines/>
                  <w:spacing w:after="0"/>
                  <w:jc w:val="center"/>
                </w:pPr>
              </w:pPrChange>
            </w:pPr>
            <w:r w:rsidRPr="00B54636">
              <w:rPr>
                <w:rFonts w:eastAsia="Calibri"/>
                <w:lang w:val="fr-FR"/>
              </w:rPr>
              <w:t>5</w:t>
            </w:r>
          </w:p>
        </w:tc>
        <w:tc>
          <w:tcPr>
            <w:tcW w:w="3825" w:type="dxa"/>
            <w:tcBorders>
              <w:top w:val="single" w:sz="4" w:space="0" w:color="auto"/>
              <w:left w:val="single" w:sz="4" w:space="0" w:color="auto"/>
              <w:bottom w:val="single" w:sz="4" w:space="0" w:color="auto"/>
              <w:right w:val="single" w:sz="4" w:space="0" w:color="auto"/>
            </w:tcBorders>
            <w:hideMark/>
          </w:tcPr>
          <w:p w:rsidR="00D17253" w:rsidRDefault="00D17253">
            <w:pPr>
              <w:pStyle w:val="TAL"/>
              <w:rPr>
                <w:ins w:id="7997" w:author="MCC160" w:date="2023-01-18T20:51:00Z"/>
                <w:rFonts w:eastAsia="Calibri"/>
                <w:lang w:val="fr-FR"/>
              </w:rPr>
            </w:pPr>
            <w:ins w:id="7998" w:author="MCC160" w:date="2023-01-18T20:51:00Z">
              <w:r w:rsidRPr="00E26417">
                <w:rPr>
                  <w:rFonts w:eastAsia="Calibri"/>
                  <w:lang w:val="fr-FR"/>
                </w:rPr>
                <w:t>Check: Does the UE (MCPTT client) provide floor granted notification to the user?</w:t>
              </w:r>
            </w:ins>
          </w:p>
          <w:p w:rsidR="00B54636" w:rsidRPr="00B54636" w:rsidRDefault="00B54636">
            <w:pPr>
              <w:pStyle w:val="TAL"/>
              <w:rPr>
                <w:rFonts w:eastAsia="Calibri"/>
                <w:lang w:val="fr-FR"/>
              </w:rPr>
              <w:pPrChange w:id="7999" w:author="MCC160" w:date="2023-02-23T18:47:00Z">
                <w:pPr>
                  <w:keepNext/>
                  <w:keepLines/>
                  <w:spacing w:after="0"/>
                </w:pPr>
              </w:pPrChange>
            </w:pPr>
            <w:del w:id="8000" w:author="MCC160" w:date="2023-01-18T20:51:00Z">
              <w:r w:rsidRPr="00B54636" w:rsidDel="00D17253">
                <w:rPr>
                  <w:rFonts w:eastAsia="Calibri"/>
                  <w:lang w:val="fr-FR"/>
                </w:rPr>
                <w:delText>Check: Does the UE (</w:delText>
              </w:r>
              <w:r w:rsidRPr="00B54636" w:rsidDel="00D17253">
                <w:rPr>
                  <w:rFonts w:eastAsia="Calibri"/>
                  <w:lang w:val="fr-FR" w:eastAsia="ko-KR"/>
                </w:rPr>
                <w:delText xml:space="preserve">MCPTT client) </w:delText>
              </w:r>
              <w:r w:rsidRPr="00B54636" w:rsidDel="00D17253">
                <w:rPr>
                  <w:rFonts w:eastAsia="Calibri"/>
                  <w:lang w:val="fr-FR"/>
                </w:rPr>
                <w:delText xml:space="preserve">provide floor granted notification to the MCPTT User? </w:delText>
              </w:r>
            </w:del>
            <w:r w:rsidRPr="00B54636">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01" w:author="MCC160" w:date="2023-02-23T18:47:00Z">
                <w:pPr>
                  <w:keepNext/>
                  <w:keepLines/>
                  <w:spacing w:after="0"/>
                  <w:jc w:val="center"/>
                </w:pPr>
              </w:pPrChange>
            </w:pPr>
            <w:r w:rsidRPr="00B54636">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002" w:author="MCC160" w:date="2023-02-23T18:47:00Z">
                <w:pPr>
                  <w:keepNext/>
                  <w:keepLines/>
                  <w:spacing w:after="0"/>
                </w:pPr>
              </w:pPrChange>
            </w:pPr>
            <w:r w:rsidRPr="00B54636">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03" w:author="MCC160" w:date="2023-02-23T18:47:00Z">
                <w:pPr>
                  <w:keepNext/>
                  <w:keepLines/>
                  <w:spacing w:after="0"/>
                  <w:jc w:val="center"/>
                </w:pPr>
              </w:pPrChange>
            </w:pPr>
            <w:r w:rsidRPr="00B54636">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04" w:author="MCC160" w:date="2023-02-23T18:47:00Z">
                <w:pPr>
                  <w:keepNext/>
                  <w:keepLines/>
                  <w:spacing w:after="0"/>
                  <w:jc w:val="center"/>
                </w:pPr>
              </w:pPrChange>
            </w:pPr>
            <w:del w:id="8005" w:author="MCC160" w:date="2023-01-19T10:23:00Z">
              <w:r w:rsidRPr="00B54636" w:rsidDel="009C3A4E">
                <w:rPr>
                  <w:rFonts w:eastAsia="Calibri"/>
                  <w:lang w:val="fr-FR"/>
                </w:rPr>
                <w:delText>-</w:delText>
              </w:r>
            </w:del>
            <w:ins w:id="8006" w:author="MCC160" w:date="2023-01-19T10:23:00Z">
              <w:r w:rsidR="009C3A4E">
                <w:rPr>
                  <w:rFonts w:eastAsia="Calibri"/>
                  <w:lang w:val="fr-FR"/>
                </w:rPr>
                <w:t>P</w:t>
              </w:r>
            </w:ins>
          </w:p>
        </w:tc>
      </w:tr>
      <w:tr w:rsidR="00B54636" w:rsidRPr="00B54636"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07" w:author="MCC160" w:date="2023-02-23T18:47:00Z">
                <w:pPr>
                  <w:keepNext/>
                  <w:keepLines/>
                  <w:spacing w:after="0"/>
                  <w:jc w:val="center"/>
                </w:pPr>
              </w:pPrChange>
            </w:pPr>
            <w:r w:rsidRPr="00B54636">
              <w:rPr>
                <w:rFonts w:eastAsia="Calibri"/>
                <w:lang w:val="fr-FR"/>
              </w:rPr>
              <w:t>6</w:t>
            </w:r>
          </w:p>
        </w:tc>
        <w:tc>
          <w:tcPr>
            <w:tcW w:w="3825" w:type="dxa"/>
            <w:tcBorders>
              <w:top w:val="single" w:sz="4" w:space="0" w:color="auto"/>
              <w:left w:val="single" w:sz="4" w:space="0" w:color="auto"/>
              <w:bottom w:val="single" w:sz="4" w:space="0" w:color="auto"/>
              <w:right w:val="single" w:sz="4" w:space="0" w:color="auto"/>
            </w:tcBorders>
            <w:hideMark/>
          </w:tcPr>
          <w:p w:rsidR="00D17253" w:rsidRDefault="00D17253">
            <w:pPr>
              <w:pStyle w:val="TAL"/>
              <w:rPr>
                <w:ins w:id="8008" w:author="MCC160" w:date="2023-01-18T20:51:00Z"/>
                <w:rFonts w:eastAsia="Calibri"/>
                <w:lang w:val="fr-FR"/>
              </w:rPr>
            </w:pPr>
            <w:ins w:id="8009" w:author="MCC160" w:date="2023-01-18T20:51:00Z">
              <w:r w:rsidRPr="00155127">
                <w:rPr>
                  <w:rFonts w:eastAsia="Calibri"/>
                  <w:lang w:val="fr-FR"/>
                </w:rPr>
                <w:t>Make the UE (MCPTT client) release the call.</w:t>
              </w:r>
            </w:ins>
          </w:p>
          <w:p w:rsidR="00B54636" w:rsidRPr="00B54636" w:rsidDel="00D17253" w:rsidRDefault="00B54636">
            <w:pPr>
              <w:pStyle w:val="TAL"/>
              <w:rPr>
                <w:del w:id="8010" w:author="MCC160" w:date="2023-01-18T20:51:00Z"/>
                <w:rFonts w:eastAsia="Calibri"/>
                <w:lang w:val="fr-FR"/>
              </w:rPr>
              <w:pPrChange w:id="8011" w:author="MCC160" w:date="2023-02-23T18:47:00Z">
                <w:pPr>
                  <w:keepNext/>
                  <w:keepLines/>
                  <w:spacing w:after="0"/>
                </w:pPr>
              </w:pPrChange>
            </w:pPr>
            <w:del w:id="8012" w:author="MCC160" w:date="2023-01-18T20:51:00Z">
              <w:r w:rsidRPr="00B54636" w:rsidDel="00D17253">
                <w:rPr>
                  <w:rFonts w:eastAsia="Calibri"/>
                  <w:lang w:val="fr-FR"/>
                </w:rPr>
                <w:delText>Make the MCPTT User end the on-demand pre-arranged group call.</w:delText>
              </w:r>
            </w:del>
          </w:p>
          <w:p w:rsidR="00B54636" w:rsidRPr="00B54636" w:rsidRDefault="00B54636">
            <w:pPr>
              <w:pStyle w:val="TAL"/>
              <w:rPr>
                <w:rFonts w:eastAsia="Calibri"/>
                <w:lang w:val="fr-FR"/>
              </w:rPr>
              <w:pPrChange w:id="8013" w:author="MCC160" w:date="2023-02-23T18:47:00Z">
                <w:pPr>
                  <w:keepNext/>
                  <w:keepLines/>
                  <w:spacing w:after="0"/>
                </w:pPr>
              </w:pPrChange>
            </w:pPr>
            <w:r w:rsidRPr="00B54636">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14" w:author="MCC160" w:date="2023-02-23T18:47:00Z">
                <w:pPr>
                  <w:keepNext/>
                  <w:keepLines/>
                  <w:spacing w:after="0"/>
                  <w:jc w:val="center"/>
                </w:pPr>
              </w:pPrChange>
            </w:pPr>
            <w:r w:rsidRPr="00B54636">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015" w:author="MCC160" w:date="2023-02-23T18:47:00Z">
                <w:pPr>
                  <w:keepNext/>
                  <w:keepLines/>
                  <w:spacing w:after="0"/>
                </w:pPr>
              </w:pPrChange>
            </w:pPr>
            <w:r w:rsidRPr="00B54636">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16" w:author="MCC160" w:date="2023-02-23T18:47:00Z">
                <w:pPr>
                  <w:keepNext/>
                  <w:keepLines/>
                  <w:spacing w:after="0"/>
                  <w:jc w:val="center"/>
                </w:pPr>
              </w:pPrChange>
            </w:pPr>
            <w:r w:rsidRPr="00B54636">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17" w:author="MCC160" w:date="2023-02-23T18:47:00Z">
                <w:pPr>
                  <w:keepNext/>
                  <w:keepLines/>
                  <w:spacing w:after="0"/>
                  <w:jc w:val="center"/>
                </w:pPr>
              </w:pPrChange>
            </w:pPr>
            <w:r w:rsidRPr="00B54636">
              <w:rPr>
                <w:rFonts w:eastAsia="Calibri"/>
                <w:lang w:val="fr-FR"/>
              </w:rPr>
              <w:t>-</w:t>
            </w:r>
          </w:p>
        </w:tc>
      </w:tr>
      <w:tr w:rsidR="00B54636" w:rsidRPr="00B54636"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18" w:author="MCC160" w:date="2023-02-23T18:47:00Z">
                <w:pPr>
                  <w:keepNext/>
                  <w:keepLines/>
                  <w:spacing w:after="0"/>
                  <w:jc w:val="center"/>
                </w:pPr>
              </w:pPrChange>
            </w:pPr>
            <w:r w:rsidRPr="00B54636">
              <w:rPr>
                <w:rFonts w:eastAsia="Calibri"/>
                <w:lang w:val="fr-FR"/>
              </w:rPr>
              <w:t>7</w:t>
            </w:r>
          </w:p>
        </w:tc>
        <w:tc>
          <w:tcPr>
            <w:tcW w:w="382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019" w:author="MCC160" w:date="2023-02-23T18:47:00Z">
                <w:pPr>
                  <w:keepNext/>
                  <w:keepLines/>
                  <w:spacing w:after="0"/>
                </w:pPr>
              </w:pPrChange>
            </w:pPr>
            <w:r w:rsidRPr="00B54636">
              <w:rPr>
                <w:rFonts w:eastAsia="Calibri"/>
                <w:lang w:val="fr-FR"/>
              </w:rPr>
              <w:t xml:space="preserve">Check: Does the UE (MCPTT client) </w:t>
            </w:r>
            <w:ins w:id="8020" w:author="MCC160" w:date="2023-01-18T16:33:00Z">
              <w:r w:rsidR="00D27C59" w:rsidRPr="00D27C59">
                <w:rPr>
                  <w:rFonts w:eastAsia="Calibri"/>
                  <w:lang w:val="fr-FR"/>
                </w:rPr>
                <w:t xml:space="preserve">correctly </w:t>
              </w:r>
            </w:ins>
            <w:r w:rsidRPr="00B54636">
              <w:rPr>
                <w:rFonts w:eastAsia="Calibri"/>
                <w:lang w:val="fr-FR"/>
              </w:rPr>
              <w:t xml:space="preserve">perform procedure </w:t>
            </w:r>
            <w:del w:id="8021" w:author="MCC160" w:date="2023-01-18T16:41:00Z">
              <w:r w:rsidRPr="00B54636" w:rsidDel="00424C15">
                <w:rPr>
                  <w:rFonts w:eastAsia="Calibri"/>
                  <w:lang w:val="fr-FR"/>
                </w:rPr>
                <w:delText xml:space="preserve">for </w:delText>
              </w:r>
            </w:del>
            <w:ins w:id="8022" w:author="MCC160" w:date="2023-01-18T16:41:00Z">
              <w:r w:rsidR="00424C15">
                <w:rPr>
                  <w:rFonts w:eastAsia="Calibri"/>
                  <w:lang w:val="fr-FR"/>
                </w:rPr>
                <w:t>'</w:t>
              </w:r>
            </w:ins>
            <w:r w:rsidRPr="00B54636">
              <w:rPr>
                <w:lang w:val="fr-FR"/>
              </w:rPr>
              <w:t>MCX CO call release</w:t>
            </w:r>
            <w:ins w:id="8023" w:author="MCC160" w:date="2023-01-18T20:51:00Z">
              <w:r w:rsidR="00D17253">
                <w:rPr>
                  <w:lang w:val="fr-FR"/>
                </w:rPr>
                <w:t>'</w:t>
              </w:r>
            </w:ins>
            <w:r w:rsidRPr="00B54636">
              <w:rPr>
                <w:lang w:val="fr-FR"/>
              </w:rPr>
              <w:t xml:space="preserve"> </w:t>
            </w:r>
            <w:r w:rsidRPr="00B54636">
              <w:rPr>
                <w:rFonts w:eastAsia="Calibri"/>
                <w:lang w:val="fr-FR"/>
              </w:rPr>
              <w:t xml:space="preserve">as described in </w:t>
            </w:r>
            <w:r w:rsidRPr="00B54636">
              <w:rPr>
                <w:lang w:val="fr-FR"/>
              </w:rPr>
              <w:t>TS 36.579-1 [2] Table 5.3.10.3-1</w:t>
            </w:r>
            <w:del w:id="8024" w:author="MCC160" w:date="2023-01-18T20:51:00Z">
              <w:r w:rsidRPr="00B54636" w:rsidDel="00D17253">
                <w:rPr>
                  <w:lang w:val="fr-FR"/>
                </w:rPr>
                <w:delText xml:space="preserve"> </w:delText>
              </w:r>
              <w:r w:rsidRPr="00B54636" w:rsidDel="00D17253">
                <w:rPr>
                  <w:rFonts w:eastAsia="Calibri"/>
                  <w:lang w:val="fr-FR"/>
                </w:rPr>
                <w:delText>to end the on-demand group call</w:delText>
              </w:r>
            </w:del>
            <w:r w:rsidRPr="00B54636">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25" w:author="MCC160" w:date="2023-02-23T18:47:00Z">
                <w:pPr>
                  <w:keepNext/>
                  <w:keepLines/>
                  <w:spacing w:after="0"/>
                  <w:jc w:val="center"/>
                </w:pPr>
              </w:pPrChange>
            </w:pPr>
            <w:r w:rsidRPr="00B54636">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rFonts w:eastAsia="Calibri"/>
                <w:lang w:val="fr-FR"/>
              </w:rPr>
              <w:pPrChange w:id="8026" w:author="MCC160" w:date="2023-02-23T18:47:00Z">
                <w:pPr>
                  <w:keepNext/>
                  <w:keepLines/>
                  <w:spacing w:after="0"/>
                </w:pPr>
              </w:pPrChange>
            </w:pPr>
            <w:r w:rsidRPr="00B54636">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27" w:author="MCC160" w:date="2023-02-23T18:47:00Z">
                <w:pPr>
                  <w:keepNext/>
                  <w:keepLines/>
                  <w:spacing w:after="0"/>
                  <w:jc w:val="center"/>
                </w:pPr>
              </w:pPrChange>
            </w:pPr>
            <w:r w:rsidRPr="00B54636">
              <w:rPr>
                <w:rFonts w:eastAsia="Calibri"/>
                <w:lang w:val="fr-FR"/>
              </w:rPr>
              <w:t>3</w:t>
            </w:r>
          </w:p>
        </w:tc>
        <w:tc>
          <w:tcPr>
            <w:tcW w:w="85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C"/>
              <w:rPr>
                <w:rFonts w:eastAsia="Calibri"/>
                <w:lang w:val="fr-FR"/>
              </w:rPr>
              <w:pPrChange w:id="8028" w:author="MCC160" w:date="2023-02-23T18:47:00Z">
                <w:pPr>
                  <w:keepNext/>
                  <w:keepLines/>
                  <w:spacing w:after="0"/>
                  <w:jc w:val="center"/>
                </w:pPr>
              </w:pPrChange>
            </w:pPr>
            <w:del w:id="8029" w:author="MCC160" w:date="2023-01-19T10:23:00Z">
              <w:r w:rsidRPr="00B54636" w:rsidDel="009C3A4E">
                <w:rPr>
                  <w:rFonts w:eastAsia="Calibri"/>
                  <w:lang w:val="fr-FR"/>
                </w:rPr>
                <w:delText>-</w:delText>
              </w:r>
            </w:del>
            <w:ins w:id="8030" w:author="MCC160" w:date="2023-01-19T10:23:00Z">
              <w:r w:rsidR="009C3A4E">
                <w:rPr>
                  <w:rFonts w:eastAsia="Calibri"/>
                  <w:lang w:val="fr-FR"/>
                </w:rPr>
                <w:t>P</w:t>
              </w:r>
            </w:ins>
          </w:p>
        </w:tc>
      </w:tr>
      <w:tr w:rsidR="00B54636" w:rsidRPr="00B54636" w:rsidTr="00FB0651">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N"/>
              <w:rPr>
                <w:rFonts w:eastAsia="Calibri"/>
                <w:lang w:val="fr-FR"/>
              </w:rPr>
              <w:pPrChange w:id="8031" w:author="MCC160" w:date="2023-02-23T18:47:00Z">
                <w:pPr>
                  <w:keepNext/>
                  <w:keepLines/>
                  <w:spacing w:after="0"/>
                </w:pPr>
              </w:pPrChange>
            </w:pPr>
            <w:r w:rsidRPr="00B54636">
              <w:rPr>
                <w:rFonts w:eastAsia="Calibri"/>
                <w:szCs w:val="22"/>
                <w:lang w:val="fr-FR"/>
              </w:rPr>
              <w:t xml:space="preserve">NOTE 1: </w:t>
            </w:r>
            <w:r w:rsidRPr="00B54636">
              <w:rPr>
                <w:rFonts w:eastAsia="Calibri"/>
                <w:lang w:val="fr-FR"/>
              </w:rPr>
              <w:t>This is expected to be done via a suitable implementation dependent MMI.</w:t>
            </w:r>
          </w:p>
        </w:tc>
      </w:tr>
    </w:tbl>
    <w:p w:rsidR="00B54636" w:rsidRPr="00B54636" w:rsidRDefault="00B54636" w:rsidP="00B54636">
      <w:pPr>
        <w:rPr>
          <w:lang w:eastAsia="en-US"/>
        </w:rPr>
      </w:pPr>
    </w:p>
    <w:p w:rsidR="00B54636" w:rsidRPr="00B54636" w:rsidRDefault="00B54636">
      <w:pPr>
        <w:pStyle w:val="H6"/>
        <w:pPrChange w:id="8032" w:author="MCC160" w:date="2023-02-23T18:47:00Z">
          <w:pPr>
            <w:keepNext/>
            <w:keepLines/>
            <w:spacing w:before="120"/>
            <w:ind w:left="1985" w:hanging="1985"/>
          </w:pPr>
        </w:pPrChange>
      </w:pPr>
      <w:r w:rsidRPr="00B54636">
        <w:t>6.1.1.21.3.3</w:t>
      </w:r>
      <w:r w:rsidRPr="00B54636">
        <w:tab/>
        <w:t>Specific message contents</w:t>
      </w:r>
    </w:p>
    <w:p w:rsidR="00B54636" w:rsidRPr="00B54636" w:rsidRDefault="00B54636">
      <w:pPr>
        <w:pStyle w:val="TH"/>
        <w:pPrChange w:id="8033" w:author="MCC160" w:date="2023-02-23T18:47:00Z">
          <w:pPr>
            <w:keepNext/>
            <w:keepLines/>
            <w:spacing w:before="60"/>
            <w:jc w:val="center"/>
          </w:pPr>
        </w:pPrChange>
      </w:pPr>
      <w:r w:rsidRPr="00B54636">
        <w:t>Table 6.1.1.21.3.3-1: SIP INVITE from the UE (step 2, Table 6.1.1.21.3.2-1;</w:t>
      </w:r>
      <w:r w:rsidRPr="00B5463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54636" w:rsidRPr="00B54636" w:rsidTr="00FB0651">
        <w:tc>
          <w:tcPr>
            <w:tcW w:w="9640"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8034" w:author="MCC160" w:date="2023-02-23T18:47:00Z">
                <w:pPr>
                  <w:keepNext/>
                  <w:keepLines/>
                  <w:framePr w:hSpace="180" w:wrap="around" w:vAnchor="text" w:hAnchor="text" w:xAlign="center" w:y="1"/>
                  <w:spacing w:after="0"/>
                  <w:suppressOverlap/>
                </w:pPr>
              </w:pPrChange>
            </w:pPr>
            <w:r w:rsidRPr="00B54636">
              <w:rPr>
                <w:lang w:val="fr-FR"/>
              </w:rPr>
              <w:t>Derivation Path: TS 36.579-1 [2], Table 5.5.2.5.1-1</w:t>
            </w: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8035" w:author="MCC160" w:date="2023-02-23T18:47:00Z">
                <w:pPr>
                  <w:keepNext/>
                  <w:keepLines/>
                  <w:framePr w:hSpace="180" w:wrap="around" w:vAnchor="text" w:hAnchor="text" w:xAlign="center" w:y="1"/>
                  <w:spacing w:after="0"/>
                  <w:suppressOverlap/>
                  <w:jc w:val="center"/>
                </w:pPr>
              </w:pPrChange>
            </w:pPr>
            <w:r w:rsidRPr="00B54636">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8036" w:author="MCC160" w:date="2023-02-23T18:47:00Z">
                <w:pPr>
                  <w:keepNext/>
                  <w:keepLines/>
                  <w:framePr w:hSpace="180" w:wrap="around" w:vAnchor="text" w:hAnchor="text" w:xAlign="center" w:y="1"/>
                  <w:spacing w:after="0"/>
                  <w:suppressOverlap/>
                  <w:jc w:val="center"/>
                </w:pPr>
              </w:pPrChange>
            </w:pPr>
            <w:r w:rsidRPr="00B54636">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8037" w:author="MCC160" w:date="2023-02-23T18:47:00Z">
                <w:pPr>
                  <w:keepNext/>
                  <w:keepLines/>
                  <w:framePr w:hSpace="180" w:wrap="around" w:vAnchor="text" w:hAnchor="text" w:xAlign="center" w:y="1"/>
                  <w:spacing w:after="0"/>
                  <w:suppressOverlap/>
                  <w:jc w:val="center"/>
                </w:pPr>
              </w:pPrChange>
            </w:pPr>
            <w:r w:rsidRPr="00B54636">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8038" w:author="MCC160" w:date="2023-02-23T18:47:00Z">
                <w:pPr>
                  <w:keepNext/>
                  <w:keepLines/>
                  <w:framePr w:hSpace="180" w:wrap="around" w:vAnchor="text" w:hAnchor="text" w:xAlign="center" w:y="1"/>
                  <w:spacing w:after="0"/>
                  <w:suppressOverlap/>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8039" w:author="MCC160" w:date="2023-02-23T18:47:00Z">
                <w:pPr>
                  <w:keepNext/>
                  <w:keepLines/>
                  <w:framePr w:hSpace="180" w:wrap="around" w:vAnchor="text" w:hAnchor="text" w:xAlign="center" w:y="1"/>
                  <w:spacing w:after="0"/>
                  <w:suppressOverlap/>
                  <w:jc w:val="center"/>
                </w:pPr>
              </w:pPrChange>
            </w:pPr>
            <w:r w:rsidRPr="00B54636">
              <w:rPr>
                <w:lang w:val="fr-FR"/>
              </w:rPr>
              <w:t>Condition</w:t>
            </w: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8040" w:author="MCC160" w:date="2023-02-23T18:47:00Z">
                  <w:rPr>
                    <w:lang w:val="fr-FR"/>
                  </w:rPr>
                </w:rPrChange>
              </w:rPr>
              <w:pPrChange w:id="8041" w:author="MCC160" w:date="2023-02-23T18:47:00Z">
                <w:pPr>
                  <w:keepNext/>
                  <w:keepLines/>
                  <w:framePr w:hSpace="180" w:wrap="around" w:vAnchor="text" w:hAnchor="text" w:xAlign="center" w:y="1"/>
                  <w:spacing w:after="0"/>
                  <w:suppressOverlap/>
                </w:pPr>
              </w:pPrChange>
            </w:pPr>
            <w:r w:rsidRPr="001B5C1E">
              <w:rPr>
                <w:b/>
                <w:lang w:val="fr-FR"/>
                <w:rPrChange w:id="8042" w:author="MCC160" w:date="2023-02-23T18:47:00Z">
                  <w:rPr>
                    <w:lang w:val="fr-FR"/>
                  </w:rPr>
                </w:rPrChange>
              </w:rPr>
              <w:t>Message-body</w:t>
            </w:r>
          </w:p>
        </w:tc>
        <w:tc>
          <w:tcPr>
            <w:tcW w:w="241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43" w:author="MCC160" w:date="2023-02-23T18:47: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44" w:author="MCC160" w:date="2023-02-23T18:47: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45" w:author="MCC160" w:date="2023-02-23T18:47: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46" w:author="MCC160" w:date="2023-02-23T18:47:00Z">
                <w:pPr>
                  <w:keepNext/>
                  <w:keepLines/>
                  <w:framePr w:hSpace="180" w:wrap="around" w:vAnchor="text" w:hAnchor="text" w:xAlign="center" w:y="1"/>
                  <w:spacing w:after="0"/>
                  <w:suppressOverlap/>
                </w:pPr>
              </w:pPrChange>
            </w:pP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8047" w:author="MCC160" w:date="2023-02-23T18:47:00Z">
                <w:pPr>
                  <w:keepNext/>
                  <w:keepLines/>
                  <w:framePr w:hSpace="180" w:wrap="around" w:vAnchor="text" w:hAnchor="text" w:xAlign="center" w:y="1"/>
                  <w:spacing w:after="0"/>
                  <w:suppressOverlap/>
                </w:pPr>
              </w:pPrChange>
            </w:pPr>
            <w:r w:rsidRPr="00B54636">
              <w:rPr>
                <w:b/>
                <w:bCs/>
                <w:lang w:val="fr-FR"/>
              </w:rPr>
              <w:t xml:space="preserve">  </w:t>
            </w:r>
            <w:r w:rsidRPr="00B54636">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48" w:author="MCC160" w:date="2023-02-23T18:47: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8049" w:author="MCC160" w:date="2023-02-23T18:47:00Z">
                  <w:rPr>
                    <w:lang w:val="fr-FR"/>
                  </w:rPr>
                </w:rPrChange>
              </w:rPr>
              <w:pPrChange w:id="8050" w:author="MCC160" w:date="2023-02-23T18:47:00Z">
                <w:pPr>
                  <w:keepNext/>
                  <w:keepLines/>
                  <w:framePr w:hSpace="180" w:wrap="around" w:vAnchor="text" w:hAnchor="text" w:xAlign="center" w:y="1"/>
                  <w:spacing w:after="0"/>
                  <w:suppressOverlap/>
                </w:pPr>
              </w:pPrChange>
            </w:pPr>
            <w:r w:rsidRPr="001B5C1E">
              <w:rPr>
                <w:b/>
                <w:lang w:val="fr-FR"/>
                <w:rPrChange w:id="8051" w:author="MCC160" w:date="2023-02-23T18:47:00Z">
                  <w:rPr>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52" w:author="MCC160" w:date="2023-02-23T18:47: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53" w:author="MCC160" w:date="2023-02-23T18:47:00Z">
                <w:pPr>
                  <w:keepNext/>
                  <w:keepLines/>
                  <w:framePr w:hSpace="180" w:wrap="around" w:vAnchor="text" w:hAnchor="text" w:xAlign="center" w:y="1"/>
                  <w:spacing w:after="0"/>
                  <w:suppressOverlap/>
                </w:pPr>
              </w:pPrChange>
            </w:pP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8054" w:author="MCC160" w:date="2023-02-23T18:47:00Z">
                <w:pPr>
                  <w:keepNext/>
                  <w:keepLines/>
                  <w:framePr w:hSpace="180" w:wrap="around" w:vAnchor="text" w:hAnchor="text" w:xAlign="center" w:y="1"/>
                  <w:spacing w:after="0"/>
                  <w:suppressOverlap/>
                </w:pPr>
              </w:pPrChange>
            </w:pPr>
            <w:r w:rsidRPr="00B5463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8055" w:author="MCC160" w:date="2023-02-23T18:47:00Z">
                <w:pPr>
                  <w:keepNext/>
                  <w:keepLines/>
                  <w:framePr w:hSpace="180" w:wrap="around" w:vAnchor="text" w:hAnchor="text" w:xAlign="center" w:y="1"/>
                  <w:spacing w:after="0"/>
                  <w:suppressOverlap/>
                </w:pPr>
              </w:pPrChange>
            </w:pPr>
            <w:r w:rsidRPr="00B54636">
              <w:rPr>
                <w:lang w:val="fr-FR"/>
              </w:rPr>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56" w:author="MCC160" w:date="2023-02-23T18:47: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57" w:author="MCC160" w:date="2023-02-23T18:47: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58" w:author="MCC160" w:date="2023-02-23T18:47:00Z">
                <w:pPr>
                  <w:keepNext/>
                  <w:keepLines/>
                  <w:framePr w:hSpace="180" w:wrap="around" w:vAnchor="text" w:hAnchor="text" w:xAlign="center" w:y="1"/>
                  <w:spacing w:after="0"/>
                  <w:suppressOverlap/>
                </w:pPr>
              </w:pPrChange>
            </w:pP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b/>
                <w:bCs/>
                <w:lang w:val="fr-FR"/>
              </w:rPr>
              <w:pPrChange w:id="8059" w:author="MCC160" w:date="2023-02-23T18:47:00Z">
                <w:pPr>
                  <w:keepNext/>
                  <w:keepLines/>
                  <w:framePr w:hSpace="180" w:wrap="around" w:vAnchor="text" w:hAnchor="text" w:xAlign="center" w:y="1"/>
                  <w:spacing w:after="0"/>
                  <w:suppressOverlap/>
                </w:pPr>
              </w:pPrChange>
            </w:pPr>
            <w:r w:rsidRPr="00B54636">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60" w:author="MCC160" w:date="2023-02-23T18:47:00Z">
                <w:pPr>
                  <w:keepNext/>
                  <w:keepLines/>
                  <w:framePr w:hSpace="180" w:wrap="around" w:vAnchor="text" w:hAnchor="text" w:xAlign="center" w:y="1"/>
                  <w:spacing w:after="0"/>
                  <w:suppressOverlap/>
                </w:pPr>
              </w:pPrChange>
            </w:pPr>
          </w:p>
        </w:tc>
        <w:tc>
          <w:tcPr>
            <w:tcW w:w="1984" w:type="dxa"/>
            <w:tcBorders>
              <w:top w:val="single" w:sz="4" w:space="0" w:color="auto"/>
              <w:left w:val="single" w:sz="4" w:space="0" w:color="auto"/>
              <w:bottom w:val="single" w:sz="4" w:space="0" w:color="auto"/>
              <w:right w:val="single" w:sz="4" w:space="0" w:color="auto"/>
            </w:tcBorders>
            <w:hideMark/>
          </w:tcPr>
          <w:p w:rsidR="00B54636" w:rsidRPr="001B5C1E" w:rsidRDefault="00B54636">
            <w:pPr>
              <w:pStyle w:val="TAL"/>
              <w:rPr>
                <w:b/>
                <w:lang w:val="fr-FR"/>
                <w:rPrChange w:id="8061" w:author="MCC160" w:date="2023-02-23T18:47:00Z">
                  <w:rPr>
                    <w:lang w:val="fr-FR"/>
                  </w:rPr>
                </w:rPrChange>
              </w:rPr>
              <w:pPrChange w:id="8062" w:author="MCC160" w:date="2023-02-23T18:47:00Z">
                <w:pPr>
                  <w:keepNext/>
                  <w:keepLines/>
                  <w:framePr w:hSpace="180" w:wrap="around" w:vAnchor="text" w:hAnchor="text" w:xAlign="center" w:y="1"/>
                  <w:spacing w:after="0"/>
                  <w:suppressOverlap/>
                </w:pPr>
              </w:pPrChange>
            </w:pPr>
            <w:r w:rsidRPr="001B5C1E">
              <w:rPr>
                <w:b/>
                <w:lang w:val="fr-FR"/>
                <w:rPrChange w:id="8063" w:author="MCC160" w:date="2023-02-23T18:47:00Z">
                  <w:rPr>
                    <w:lang w:val="fr-FR"/>
                  </w:rPr>
                </w:rPrChange>
              </w:rPr>
              <w:t>MCPTT</w:t>
            </w:r>
            <w:del w:id="8064" w:author="MCC160" w:date="2023-01-18T17:30:00Z">
              <w:r w:rsidRPr="001B5C1E" w:rsidDel="00A73205">
                <w:rPr>
                  <w:b/>
                  <w:lang w:val="fr-FR"/>
                  <w:rPrChange w:id="8065" w:author="MCC160" w:date="2023-02-23T18:47:00Z">
                    <w:rPr>
                      <w:lang w:val="fr-FR"/>
                    </w:rPr>
                  </w:rPrChange>
                </w:rPr>
                <w:delText xml:space="preserve"> </w:delText>
              </w:r>
            </w:del>
            <w:ins w:id="8066" w:author="MCC160" w:date="2023-01-18T17:30:00Z">
              <w:r w:rsidR="00A73205" w:rsidRPr="001B5C1E">
                <w:rPr>
                  <w:b/>
                  <w:lang w:val="fr-FR"/>
                  <w:rPrChange w:id="8067" w:author="MCC160" w:date="2023-02-23T18:47:00Z">
                    <w:rPr>
                      <w:lang w:val="fr-FR"/>
                    </w:rPr>
                  </w:rPrChange>
                </w:rPr>
                <w:t>-</w:t>
              </w:r>
            </w:ins>
            <w:r w:rsidRPr="001B5C1E">
              <w:rPr>
                <w:b/>
                <w:lang w:val="fr-FR"/>
                <w:rPrChange w:id="8068" w:author="MCC160" w:date="2023-02-23T18:47:00Z">
                  <w:rPr>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69" w:author="MCC160" w:date="2023-02-23T18:47: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70" w:author="MCC160" w:date="2023-02-23T18:47:00Z">
                <w:pPr>
                  <w:keepNext/>
                  <w:keepLines/>
                  <w:framePr w:hSpace="180" w:wrap="around" w:vAnchor="text" w:hAnchor="text" w:xAlign="center" w:y="1"/>
                  <w:spacing w:after="0"/>
                  <w:suppressOverlap/>
                </w:pPr>
              </w:pPrChange>
            </w:pPr>
          </w:p>
        </w:tc>
      </w:tr>
      <w:tr w:rsidR="00B54636" w:rsidRPr="00B54636" w:rsidTr="00FB0651">
        <w:tc>
          <w:tcPr>
            <w:tcW w:w="283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8071" w:author="MCC160" w:date="2023-02-23T18:47:00Z">
                <w:pPr>
                  <w:keepNext/>
                  <w:keepLines/>
                  <w:framePr w:hSpace="180" w:wrap="around" w:vAnchor="text" w:hAnchor="text" w:xAlign="center" w:y="1"/>
                  <w:spacing w:after="0"/>
                  <w:suppressOverlap/>
                </w:pPr>
              </w:pPrChange>
            </w:pPr>
            <w:r w:rsidRPr="00B5463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8072" w:author="MCC160" w:date="2023-02-23T18:47:00Z">
                <w:pPr>
                  <w:keepNext/>
                  <w:keepLines/>
                  <w:framePr w:hSpace="180" w:wrap="around" w:vAnchor="text" w:hAnchor="text" w:xAlign="center" w:y="1"/>
                  <w:spacing w:after="0"/>
                  <w:suppressOverlap/>
                </w:pPr>
              </w:pPrChange>
            </w:pPr>
            <w:r w:rsidRPr="00B54636">
              <w:rPr>
                <w:lang w:val="fr-FR"/>
              </w:rPr>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73" w:author="MCC160" w:date="2023-02-23T18:47:00Z">
                <w:pPr>
                  <w:keepNext/>
                  <w:keepLines/>
                  <w:framePr w:hSpace="180" w:wrap="around" w:vAnchor="text" w:hAnchor="text" w:xAlign="center" w:y="1"/>
                  <w:spacing w:after="0"/>
                  <w:suppressOverlap/>
                </w:pPr>
              </w:pPrChange>
            </w:pPr>
          </w:p>
        </w:tc>
        <w:tc>
          <w:tcPr>
            <w:tcW w:w="127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74" w:author="MCC160" w:date="2023-02-23T18:47:00Z">
                <w:pPr>
                  <w:keepNext/>
                  <w:keepLines/>
                  <w:framePr w:hSpace="180" w:wrap="around" w:vAnchor="text" w:hAnchor="text" w:xAlign="center" w:y="1"/>
                  <w:spacing w:after="0"/>
                  <w:suppressOverlap/>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75" w:author="MCC160" w:date="2023-02-23T18:47:00Z">
                <w:pPr>
                  <w:keepNext/>
                  <w:keepLines/>
                  <w:framePr w:hSpace="180" w:wrap="around" w:vAnchor="text" w:hAnchor="text" w:xAlign="center" w:y="1"/>
                  <w:spacing w:after="0"/>
                  <w:suppressOverlap/>
                </w:pPr>
              </w:pPrChange>
            </w:pPr>
          </w:p>
        </w:tc>
      </w:tr>
    </w:tbl>
    <w:p w:rsidR="00B54636" w:rsidRPr="00B54636" w:rsidRDefault="00B54636" w:rsidP="00B54636">
      <w:pPr>
        <w:rPr>
          <w:lang w:eastAsia="en-US"/>
        </w:rPr>
      </w:pPr>
    </w:p>
    <w:p w:rsidR="00B54636" w:rsidRPr="00B54636" w:rsidRDefault="00B54636">
      <w:pPr>
        <w:pStyle w:val="TH"/>
        <w:pPrChange w:id="8076" w:author="MCC160" w:date="2023-02-23T18:47:00Z">
          <w:pPr>
            <w:keepNext/>
            <w:keepLines/>
            <w:spacing w:before="60"/>
            <w:jc w:val="center"/>
          </w:pPr>
        </w:pPrChange>
      </w:pPr>
      <w:r w:rsidRPr="00B54636">
        <w:t xml:space="preserve">Table 6.1.1.21.3.3-2: </w:t>
      </w:r>
      <w:r w:rsidRPr="00B54636">
        <w:rPr>
          <w:lang w:eastAsia="ko-KR"/>
        </w:rPr>
        <w:t>SDP in SIP INVITE</w:t>
      </w:r>
      <w:r w:rsidRPr="00B54636">
        <w:t xml:space="preserve"> (Table 6.1.1.21.3.3-1)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8077" w:author="MCC160" w:date="2023-02-23T18:47:00Z">
                <w:pPr>
                  <w:keepNext/>
                  <w:keepLines/>
                  <w:spacing w:after="0"/>
                </w:pPr>
              </w:pPrChange>
            </w:pPr>
            <w:r w:rsidRPr="00B54636">
              <w:rPr>
                <w:lang w:val="fr-FR"/>
              </w:rPr>
              <w:t xml:space="preserve">Derivation Path: TS 36.579-1 [2], </w:t>
            </w:r>
            <w:ins w:id="8078" w:author="MCC160" w:date="2023-01-21T08:24:00Z">
              <w:r w:rsidR="009B6ACB" w:rsidRPr="009B6ACB">
                <w:rPr>
                  <w:lang w:val="fr-FR"/>
                </w:rPr>
                <w:t xml:space="preserve">Table </w:t>
              </w:r>
            </w:ins>
            <w:r w:rsidRPr="00B54636">
              <w:rPr>
                <w:lang w:val="fr-FR"/>
              </w:rPr>
              <w:t>5.5.3.1.1-1</w:t>
            </w:r>
            <w:ins w:id="8079" w:author="MCC160" w:date="2023-01-20T21:32:00Z">
              <w:r w:rsidR="002E15E3">
                <w:rPr>
                  <w:lang w:val="fr-FR"/>
                </w:rPr>
                <w:t>,</w:t>
              </w:r>
            </w:ins>
            <w:r w:rsidRPr="00B54636">
              <w:rPr>
                <w:lang w:val="fr-FR"/>
              </w:rPr>
              <w:t xml:space="preserve"> condition SDP_OFFER</w:t>
            </w:r>
          </w:p>
        </w:tc>
      </w:tr>
    </w:tbl>
    <w:p w:rsidR="00B54636" w:rsidRPr="00B54636" w:rsidRDefault="00B54636" w:rsidP="00B54636">
      <w:pPr>
        <w:rPr>
          <w:lang w:eastAsia="en-US"/>
        </w:rPr>
      </w:pPr>
    </w:p>
    <w:p w:rsidR="00B54636" w:rsidRPr="00B54636" w:rsidRDefault="00B54636">
      <w:pPr>
        <w:pStyle w:val="TH"/>
        <w:pPrChange w:id="8080" w:author="MCC160" w:date="2023-02-23T18:47:00Z">
          <w:pPr>
            <w:keepNext/>
            <w:keepLines/>
            <w:spacing w:before="60"/>
            <w:jc w:val="center"/>
          </w:pPr>
        </w:pPrChange>
      </w:pPr>
      <w:r w:rsidRPr="00B54636">
        <w:t xml:space="preserve">Table 6.1.1.21.3.3-3: </w:t>
      </w:r>
      <w:r w:rsidRPr="00B54636">
        <w:rPr>
          <w:lang w:eastAsia="ko-KR"/>
        </w:rPr>
        <w:t>MCPTT-Info in SIP INVITE</w:t>
      </w:r>
      <w:r w:rsidRPr="00B54636">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8081" w:author="MCC160" w:date="2023-02-23T18:47:00Z">
                <w:pPr>
                  <w:keepNext/>
                  <w:keepLines/>
                  <w:spacing w:after="0"/>
                </w:pPr>
              </w:pPrChange>
            </w:pPr>
            <w:r w:rsidRPr="00B54636">
              <w:rPr>
                <w:lang w:val="fr-FR"/>
              </w:rPr>
              <w:t>Derivation Path: TS 36.579-1 [2], Table 5.5.3.2.1-1, condition INVITE_REFER, GROUP-CALL</w:t>
            </w:r>
          </w:p>
        </w:tc>
      </w:tr>
    </w:tbl>
    <w:p w:rsidR="00B54636" w:rsidRPr="00B54636" w:rsidRDefault="00B54636" w:rsidP="00B54636">
      <w:pPr>
        <w:rPr>
          <w:lang w:eastAsia="en-US"/>
        </w:rPr>
      </w:pPr>
    </w:p>
    <w:p w:rsidR="00B54636" w:rsidRPr="00B54636" w:rsidRDefault="00B54636">
      <w:pPr>
        <w:pStyle w:val="TH"/>
        <w:pPrChange w:id="8082" w:author="MCC160" w:date="2023-02-23T18:47:00Z">
          <w:pPr>
            <w:keepNext/>
            <w:keepLines/>
            <w:spacing w:before="60"/>
            <w:jc w:val="center"/>
          </w:pPr>
        </w:pPrChange>
      </w:pPr>
      <w:r w:rsidRPr="00B54636">
        <w:t>Table 6.1.1.21.3.3-4: SIP 200 (OK) from the SS(step 2, Table 6.1.1.21.3.2-1;</w:t>
      </w:r>
      <w:r w:rsidRPr="00B5463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4636" w:rsidRPr="00B54636" w:rsidTr="00FB0651">
        <w:tc>
          <w:tcPr>
            <w:tcW w:w="9639" w:type="dxa"/>
            <w:gridSpan w:val="5"/>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8083" w:author="MCC160" w:date="2023-02-23T18:47:00Z">
                <w:pPr>
                  <w:keepNext/>
                  <w:keepLines/>
                  <w:spacing w:after="0"/>
                </w:pPr>
              </w:pPrChange>
            </w:pPr>
            <w:r w:rsidRPr="00B54636">
              <w:rPr>
                <w:lang w:val="fr-FR"/>
              </w:rPr>
              <w:t>Derivation Path: TS 36.579-1 [2], Table 5.5.2.17.1.2-1</w:t>
            </w:r>
            <w:ins w:id="8084" w:author="MCC160" w:date="2023-01-20T21:32:00Z">
              <w:r w:rsidR="002E15E3">
                <w:rPr>
                  <w:lang w:val="fr-FR"/>
                </w:rPr>
                <w:t>,</w:t>
              </w:r>
            </w:ins>
            <w:r w:rsidRPr="00B54636">
              <w:rPr>
                <w:lang w:val="fr-FR"/>
              </w:rPr>
              <w:t xml:space="preserve"> condition INVITE-RSP</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8085" w:author="MCC160" w:date="2023-02-23T18:47:00Z">
                <w:pPr>
                  <w:keepNext/>
                  <w:keepLines/>
                  <w:spacing w:after="0"/>
                  <w:jc w:val="center"/>
                </w:pPr>
              </w:pPrChange>
            </w:pPr>
            <w:r w:rsidRPr="00B5463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8086" w:author="MCC160" w:date="2023-02-23T18:47:00Z">
                <w:pPr>
                  <w:keepNext/>
                  <w:keepLines/>
                  <w:spacing w:after="0"/>
                  <w:jc w:val="center"/>
                </w:pPr>
              </w:pPrChange>
            </w:pPr>
            <w:r w:rsidRPr="00B5463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8087" w:author="MCC160" w:date="2023-02-23T18:47:00Z">
                <w:pPr>
                  <w:keepNext/>
                  <w:keepLines/>
                  <w:spacing w:after="0"/>
                  <w:jc w:val="center"/>
                </w:pPr>
              </w:pPrChange>
            </w:pPr>
            <w:r w:rsidRPr="00B5463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8088" w:author="MCC160" w:date="2023-02-23T18:47:00Z">
                <w:pPr>
                  <w:keepNext/>
                  <w:keepLines/>
                  <w:spacing w:after="0"/>
                  <w:jc w:val="center"/>
                </w:pPr>
              </w:pPrChange>
            </w:pPr>
            <w:r w:rsidRPr="00B5463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H"/>
              <w:rPr>
                <w:lang w:val="fr-FR"/>
              </w:rPr>
              <w:pPrChange w:id="8089" w:author="MCC160" w:date="2023-02-23T18:47:00Z">
                <w:pPr>
                  <w:keepNext/>
                  <w:keepLines/>
                  <w:spacing w:after="0"/>
                  <w:jc w:val="center"/>
                </w:pPr>
              </w:pPrChange>
            </w:pPr>
            <w:r w:rsidRPr="00B54636">
              <w:rPr>
                <w:lang w:val="fr-FR"/>
              </w:rPr>
              <w:t>Condition</w:t>
            </w: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1B5C1E" w:rsidRDefault="00B54636">
            <w:pPr>
              <w:pStyle w:val="TAL"/>
              <w:rPr>
                <w:b/>
                <w:lang w:val="fr-FR"/>
                <w:rPrChange w:id="8090" w:author="MCC160" w:date="2023-02-23T18:47:00Z">
                  <w:rPr>
                    <w:lang w:val="fr-FR"/>
                  </w:rPr>
                </w:rPrChange>
              </w:rPr>
              <w:pPrChange w:id="8091" w:author="MCC160" w:date="2023-02-23T18:47:00Z">
                <w:pPr>
                  <w:keepNext/>
                  <w:keepLines/>
                  <w:spacing w:after="0"/>
                </w:pPr>
              </w:pPrChange>
            </w:pPr>
            <w:r w:rsidRPr="001B5C1E">
              <w:rPr>
                <w:b/>
                <w:lang w:val="fr-FR"/>
                <w:rPrChange w:id="8092" w:author="MCC160" w:date="2023-02-23T18: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93" w:author="MCC160" w:date="2023-02-23T18:4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94"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95"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96" w:author="MCC160" w:date="2023-02-23T18:47:00Z">
                <w:pPr>
                  <w:keepNext/>
                  <w:keepLines/>
                  <w:spacing w:after="0"/>
                </w:pPr>
              </w:pPrChange>
            </w:pPr>
          </w:p>
        </w:tc>
      </w:tr>
      <w:tr w:rsidR="00B54636" w:rsidRPr="00B54636"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8097" w:author="MCC160" w:date="2023-02-23T18:47:00Z">
                <w:pPr>
                  <w:keepNext/>
                  <w:keepLines/>
                  <w:spacing w:after="0"/>
                </w:pPr>
              </w:pPrChange>
            </w:pPr>
            <w:r w:rsidRPr="00B54636">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B54636" w:rsidRPr="00B54636" w:rsidRDefault="00B54636">
            <w:pPr>
              <w:pStyle w:val="TAL"/>
              <w:rPr>
                <w:lang w:val="fr-FR"/>
              </w:rPr>
              <w:pPrChange w:id="8098" w:author="MCC160" w:date="2023-02-23T18:47:00Z">
                <w:pPr>
                  <w:keepNext/>
                  <w:keepLines/>
                  <w:spacing w:after="0"/>
                </w:pPr>
              </w:pPrChange>
            </w:pPr>
            <w:r w:rsidRPr="00B54636">
              <w:rPr>
                <w:lang w:val="fr-FR"/>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099" w:author="MCC160" w:date="2023-02-23T18:4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100" w:author="MCC160" w:date="2023-02-23T18:4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B54636" w:rsidRPr="00B54636" w:rsidRDefault="00B54636">
            <w:pPr>
              <w:pStyle w:val="TAL"/>
              <w:rPr>
                <w:lang w:val="fr-FR"/>
              </w:rPr>
              <w:pPrChange w:id="8101" w:author="MCC160" w:date="2023-02-23T18:47:00Z">
                <w:pPr>
                  <w:keepNext/>
                  <w:keepLines/>
                  <w:spacing w:after="0"/>
                </w:pPr>
              </w:pPrChange>
            </w:pPr>
          </w:p>
        </w:tc>
      </w:tr>
    </w:tbl>
    <w:p w:rsidR="00B54636" w:rsidRPr="00B54636" w:rsidRDefault="00B54636" w:rsidP="00B54636">
      <w:pPr>
        <w:rPr>
          <w:lang w:eastAsia="en-US"/>
        </w:rPr>
      </w:pPr>
    </w:p>
    <w:p w:rsidR="00B54636" w:rsidRPr="00B54636" w:rsidRDefault="00B54636">
      <w:pPr>
        <w:pStyle w:val="TH"/>
        <w:pPrChange w:id="8102" w:author="MCC160" w:date="2023-02-23T18:47:00Z">
          <w:pPr>
            <w:keepNext/>
            <w:keepLines/>
            <w:spacing w:before="60"/>
            <w:jc w:val="center"/>
          </w:pPr>
        </w:pPrChange>
      </w:pPr>
      <w:r w:rsidRPr="00B54636">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4636" w:rsidRPr="00B54636" w:rsidTr="00FB0651">
        <w:tc>
          <w:tcPr>
            <w:tcW w:w="9639" w:type="dxa"/>
            <w:tcBorders>
              <w:top w:val="single" w:sz="4" w:space="0" w:color="auto"/>
              <w:left w:val="single" w:sz="4" w:space="0" w:color="auto"/>
              <w:bottom w:val="single" w:sz="4" w:space="0" w:color="auto"/>
              <w:right w:val="single" w:sz="4" w:space="0" w:color="auto"/>
            </w:tcBorders>
            <w:hideMark/>
          </w:tcPr>
          <w:p w:rsidR="00B54636" w:rsidRPr="00B54636" w:rsidRDefault="00B54636">
            <w:pPr>
              <w:pStyle w:val="TAL"/>
              <w:rPr>
                <w:lang w:val="fr-FR"/>
              </w:rPr>
              <w:pPrChange w:id="8103" w:author="MCC160" w:date="2023-02-23T18:47:00Z">
                <w:pPr>
                  <w:keepNext/>
                  <w:keepLines/>
                  <w:spacing w:after="0"/>
                </w:pPr>
              </w:pPrChange>
            </w:pPr>
            <w:r w:rsidRPr="00B54636">
              <w:rPr>
                <w:lang w:val="fr-FR"/>
              </w:rPr>
              <w:t>Derivation Path: TS 36.579-1 [2], Table 5.5.3.1.2-1</w:t>
            </w:r>
            <w:ins w:id="8104" w:author="MCC160" w:date="2023-01-20T21:32:00Z">
              <w:r w:rsidR="002E15E3">
                <w:rPr>
                  <w:lang w:val="fr-FR"/>
                </w:rPr>
                <w:t>,</w:t>
              </w:r>
            </w:ins>
            <w:r w:rsidRPr="00B54636">
              <w:rPr>
                <w:lang w:val="fr-FR"/>
              </w:rPr>
              <w:t xml:space="preserve"> condition SDP_ANSWER</w:t>
            </w:r>
          </w:p>
        </w:tc>
      </w:tr>
      <w:bookmarkEnd w:id="42"/>
    </w:tbl>
    <w:p w:rsidR="00B54636" w:rsidRPr="00B54636" w:rsidRDefault="00B54636" w:rsidP="00B54636">
      <w:pPr>
        <w:rPr>
          <w:lang w:eastAsia="en-US"/>
        </w:rPr>
      </w:pPr>
    </w:p>
    <w:sectPr w:rsidR="00B54636" w:rsidRPr="00B5463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B5C1E" w:rsidRDefault="001B5C1E">
      <w:r>
        <w:separator/>
      </w:r>
    </w:p>
  </w:endnote>
  <w:endnote w:type="continuationSeparator" w:id="0">
    <w:p w:rsidR="001B5C1E" w:rsidRDefault="001B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B5C1E" w:rsidRDefault="001B5C1E">
      <w:r>
        <w:separator/>
      </w:r>
    </w:p>
  </w:footnote>
  <w:footnote w:type="continuationSeparator" w:id="0">
    <w:p w:rsidR="001B5C1E" w:rsidRDefault="001B5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5F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5F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3822"/>
    <w:rsid w:val="000277E6"/>
    <w:rsid w:val="00032471"/>
    <w:rsid w:val="00033397"/>
    <w:rsid w:val="000354AB"/>
    <w:rsid w:val="0003619F"/>
    <w:rsid w:val="00040095"/>
    <w:rsid w:val="000454D9"/>
    <w:rsid w:val="00051834"/>
    <w:rsid w:val="000535E6"/>
    <w:rsid w:val="00054A22"/>
    <w:rsid w:val="00054BAA"/>
    <w:rsid w:val="00062023"/>
    <w:rsid w:val="000655A6"/>
    <w:rsid w:val="0006576C"/>
    <w:rsid w:val="00067051"/>
    <w:rsid w:val="00080512"/>
    <w:rsid w:val="00081D24"/>
    <w:rsid w:val="00096D69"/>
    <w:rsid w:val="000A0DD4"/>
    <w:rsid w:val="000A455F"/>
    <w:rsid w:val="000A47A9"/>
    <w:rsid w:val="000B2A12"/>
    <w:rsid w:val="000C4180"/>
    <w:rsid w:val="000C47C3"/>
    <w:rsid w:val="000D0283"/>
    <w:rsid w:val="000D20E3"/>
    <w:rsid w:val="000D4DD7"/>
    <w:rsid w:val="000D58AB"/>
    <w:rsid w:val="000E7EE4"/>
    <w:rsid w:val="000F38FD"/>
    <w:rsid w:val="000F481E"/>
    <w:rsid w:val="000F52F2"/>
    <w:rsid w:val="001078A7"/>
    <w:rsid w:val="00112F39"/>
    <w:rsid w:val="00122B4F"/>
    <w:rsid w:val="00125661"/>
    <w:rsid w:val="0012662D"/>
    <w:rsid w:val="00127901"/>
    <w:rsid w:val="00133525"/>
    <w:rsid w:val="00143201"/>
    <w:rsid w:val="0014350B"/>
    <w:rsid w:val="001464DC"/>
    <w:rsid w:val="00151595"/>
    <w:rsid w:val="00167FCF"/>
    <w:rsid w:val="00171B95"/>
    <w:rsid w:val="00171EBE"/>
    <w:rsid w:val="001725DB"/>
    <w:rsid w:val="0017567D"/>
    <w:rsid w:val="0018574D"/>
    <w:rsid w:val="00185A9D"/>
    <w:rsid w:val="00187A24"/>
    <w:rsid w:val="001A052B"/>
    <w:rsid w:val="001A27C0"/>
    <w:rsid w:val="001A45CF"/>
    <w:rsid w:val="001A4C42"/>
    <w:rsid w:val="001A7420"/>
    <w:rsid w:val="001B3D61"/>
    <w:rsid w:val="001B5C1E"/>
    <w:rsid w:val="001B6637"/>
    <w:rsid w:val="001B7C4E"/>
    <w:rsid w:val="001C21C3"/>
    <w:rsid w:val="001C3234"/>
    <w:rsid w:val="001C577B"/>
    <w:rsid w:val="001C7D8A"/>
    <w:rsid w:val="001D02C2"/>
    <w:rsid w:val="001D0D0A"/>
    <w:rsid w:val="001E0DB2"/>
    <w:rsid w:val="001E1BE1"/>
    <w:rsid w:val="001E2709"/>
    <w:rsid w:val="001E5B00"/>
    <w:rsid w:val="001F0C1D"/>
    <w:rsid w:val="001F0C67"/>
    <w:rsid w:val="001F1132"/>
    <w:rsid w:val="001F168B"/>
    <w:rsid w:val="001F4B74"/>
    <w:rsid w:val="00202919"/>
    <w:rsid w:val="00203BEC"/>
    <w:rsid w:val="002055FF"/>
    <w:rsid w:val="00210125"/>
    <w:rsid w:val="00214B79"/>
    <w:rsid w:val="0022625B"/>
    <w:rsid w:val="002275BE"/>
    <w:rsid w:val="002347A2"/>
    <w:rsid w:val="00243626"/>
    <w:rsid w:val="00243B09"/>
    <w:rsid w:val="00246538"/>
    <w:rsid w:val="00253B20"/>
    <w:rsid w:val="00253B92"/>
    <w:rsid w:val="0025743F"/>
    <w:rsid w:val="002606C5"/>
    <w:rsid w:val="002675F0"/>
    <w:rsid w:val="002737D2"/>
    <w:rsid w:val="00273BE6"/>
    <w:rsid w:val="00275329"/>
    <w:rsid w:val="00287FC0"/>
    <w:rsid w:val="002A6C7F"/>
    <w:rsid w:val="002A778C"/>
    <w:rsid w:val="002B1627"/>
    <w:rsid w:val="002B1754"/>
    <w:rsid w:val="002B3458"/>
    <w:rsid w:val="002B3681"/>
    <w:rsid w:val="002B4140"/>
    <w:rsid w:val="002B6339"/>
    <w:rsid w:val="002E00EE"/>
    <w:rsid w:val="002E1360"/>
    <w:rsid w:val="002E15E3"/>
    <w:rsid w:val="002E240C"/>
    <w:rsid w:val="002E4E7A"/>
    <w:rsid w:val="003032D5"/>
    <w:rsid w:val="00304917"/>
    <w:rsid w:val="003172DC"/>
    <w:rsid w:val="00332261"/>
    <w:rsid w:val="00342D1B"/>
    <w:rsid w:val="00346284"/>
    <w:rsid w:val="003465EC"/>
    <w:rsid w:val="0034693A"/>
    <w:rsid w:val="0035199A"/>
    <w:rsid w:val="0035462D"/>
    <w:rsid w:val="003579D2"/>
    <w:rsid w:val="00367A73"/>
    <w:rsid w:val="003765B8"/>
    <w:rsid w:val="003809B0"/>
    <w:rsid w:val="00384435"/>
    <w:rsid w:val="00391468"/>
    <w:rsid w:val="003A2252"/>
    <w:rsid w:val="003B4E80"/>
    <w:rsid w:val="003C22CC"/>
    <w:rsid w:val="003C3971"/>
    <w:rsid w:val="003D19FC"/>
    <w:rsid w:val="003D551B"/>
    <w:rsid w:val="003E4AAC"/>
    <w:rsid w:val="003E7BCE"/>
    <w:rsid w:val="003F40AE"/>
    <w:rsid w:val="00402040"/>
    <w:rsid w:val="0041652B"/>
    <w:rsid w:val="00423334"/>
    <w:rsid w:val="00424C15"/>
    <w:rsid w:val="00425192"/>
    <w:rsid w:val="004312E8"/>
    <w:rsid w:val="00434453"/>
    <w:rsid w:val="004345EC"/>
    <w:rsid w:val="0044172F"/>
    <w:rsid w:val="00444DA4"/>
    <w:rsid w:val="00450EE9"/>
    <w:rsid w:val="00451CFF"/>
    <w:rsid w:val="00453176"/>
    <w:rsid w:val="004635CC"/>
    <w:rsid w:val="00465515"/>
    <w:rsid w:val="00475F2D"/>
    <w:rsid w:val="004B68CC"/>
    <w:rsid w:val="004D3578"/>
    <w:rsid w:val="004E213A"/>
    <w:rsid w:val="004E5A03"/>
    <w:rsid w:val="004F024C"/>
    <w:rsid w:val="004F0988"/>
    <w:rsid w:val="004F1F01"/>
    <w:rsid w:val="004F23EC"/>
    <w:rsid w:val="004F3340"/>
    <w:rsid w:val="0050124B"/>
    <w:rsid w:val="00502EB3"/>
    <w:rsid w:val="00513BD6"/>
    <w:rsid w:val="0051526E"/>
    <w:rsid w:val="0052258D"/>
    <w:rsid w:val="00526098"/>
    <w:rsid w:val="0053388B"/>
    <w:rsid w:val="00535773"/>
    <w:rsid w:val="005401B5"/>
    <w:rsid w:val="00543E6C"/>
    <w:rsid w:val="005445DE"/>
    <w:rsid w:val="00555CFD"/>
    <w:rsid w:val="00556DFB"/>
    <w:rsid w:val="00560410"/>
    <w:rsid w:val="00562B90"/>
    <w:rsid w:val="00565087"/>
    <w:rsid w:val="0057008D"/>
    <w:rsid w:val="005708EA"/>
    <w:rsid w:val="00590136"/>
    <w:rsid w:val="00597B11"/>
    <w:rsid w:val="005A442F"/>
    <w:rsid w:val="005B6807"/>
    <w:rsid w:val="005D2E01"/>
    <w:rsid w:val="005D383F"/>
    <w:rsid w:val="005D7526"/>
    <w:rsid w:val="005E1ED0"/>
    <w:rsid w:val="005E3E01"/>
    <w:rsid w:val="005E4BB2"/>
    <w:rsid w:val="00602AEA"/>
    <w:rsid w:val="00605819"/>
    <w:rsid w:val="0061015F"/>
    <w:rsid w:val="006117BA"/>
    <w:rsid w:val="00614FDF"/>
    <w:rsid w:val="00621293"/>
    <w:rsid w:val="006317AD"/>
    <w:rsid w:val="006336D6"/>
    <w:rsid w:val="0063543D"/>
    <w:rsid w:val="00647114"/>
    <w:rsid w:val="00652E67"/>
    <w:rsid w:val="00662CB4"/>
    <w:rsid w:val="00677F12"/>
    <w:rsid w:val="00681F64"/>
    <w:rsid w:val="00683F69"/>
    <w:rsid w:val="00684F37"/>
    <w:rsid w:val="006910E5"/>
    <w:rsid w:val="0069420D"/>
    <w:rsid w:val="00696BAF"/>
    <w:rsid w:val="00697B10"/>
    <w:rsid w:val="006A323F"/>
    <w:rsid w:val="006B0EFA"/>
    <w:rsid w:val="006B30D0"/>
    <w:rsid w:val="006C3D95"/>
    <w:rsid w:val="006D1C02"/>
    <w:rsid w:val="006D2021"/>
    <w:rsid w:val="006E5C86"/>
    <w:rsid w:val="006F6CCD"/>
    <w:rsid w:val="00701116"/>
    <w:rsid w:val="00703496"/>
    <w:rsid w:val="00704F49"/>
    <w:rsid w:val="00705EA7"/>
    <w:rsid w:val="00707CB0"/>
    <w:rsid w:val="0071087C"/>
    <w:rsid w:val="00713C44"/>
    <w:rsid w:val="00732335"/>
    <w:rsid w:val="00734A5B"/>
    <w:rsid w:val="00736F21"/>
    <w:rsid w:val="0074026F"/>
    <w:rsid w:val="00741CFD"/>
    <w:rsid w:val="007429F6"/>
    <w:rsid w:val="00744E76"/>
    <w:rsid w:val="007474BB"/>
    <w:rsid w:val="00774DA4"/>
    <w:rsid w:val="00781F0F"/>
    <w:rsid w:val="00784A32"/>
    <w:rsid w:val="00790542"/>
    <w:rsid w:val="00791690"/>
    <w:rsid w:val="00793D7F"/>
    <w:rsid w:val="007B600E"/>
    <w:rsid w:val="007B6ADB"/>
    <w:rsid w:val="007C45B9"/>
    <w:rsid w:val="007C6EE8"/>
    <w:rsid w:val="007D146A"/>
    <w:rsid w:val="007D1667"/>
    <w:rsid w:val="007D1A56"/>
    <w:rsid w:val="007D5D76"/>
    <w:rsid w:val="007D76C0"/>
    <w:rsid w:val="007E3498"/>
    <w:rsid w:val="007F0F4A"/>
    <w:rsid w:val="007F2F9B"/>
    <w:rsid w:val="007F5065"/>
    <w:rsid w:val="008027E3"/>
    <w:rsid w:val="008028A4"/>
    <w:rsid w:val="0081192A"/>
    <w:rsid w:val="00823496"/>
    <w:rsid w:val="008302D0"/>
    <w:rsid w:val="00830747"/>
    <w:rsid w:val="008453DA"/>
    <w:rsid w:val="00846A1E"/>
    <w:rsid w:val="00861861"/>
    <w:rsid w:val="008646E3"/>
    <w:rsid w:val="008649AD"/>
    <w:rsid w:val="00866027"/>
    <w:rsid w:val="00874E7A"/>
    <w:rsid w:val="008754C1"/>
    <w:rsid w:val="008768CA"/>
    <w:rsid w:val="00881CC2"/>
    <w:rsid w:val="00885AE6"/>
    <w:rsid w:val="008904AD"/>
    <w:rsid w:val="008B53A7"/>
    <w:rsid w:val="008C384C"/>
    <w:rsid w:val="008C55CA"/>
    <w:rsid w:val="008C6B31"/>
    <w:rsid w:val="008E19F7"/>
    <w:rsid w:val="008E25E9"/>
    <w:rsid w:val="008F6E93"/>
    <w:rsid w:val="0090271F"/>
    <w:rsid w:val="00902E23"/>
    <w:rsid w:val="009031E8"/>
    <w:rsid w:val="00907ACF"/>
    <w:rsid w:val="00907EF0"/>
    <w:rsid w:val="009114D7"/>
    <w:rsid w:val="0091348E"/>
    <w:rsid w:val="00913C38"/>
    <w:rsid w:val="00917CCB"/>
    <w:rsid w:val="009201BF"/>
    <w:rsid w:val="00921211"/>
    <w:rsid w:val="0093438B"/>
    <w:rsid w:val="009347DD"/>
    <w:rsid w:val="009358A2"/>
    <w:rsid w:val="00940B27"/>
    <w:rsid w:val="00942EC2"/>
    <w:rsid w:val="00943B25"/>
    <w:rsid w:val="00952542"/>
    <w:rsid w:val="00953D45"/>
    <w:rsid w:val="00960C97"/>
    <w:rsid w:val="009665E9"/>
    <w:rsid w:val="00976EA1"/>
    <w:rsid w:val="00982565"/>
    <w:rsid w:val="00983C46"/>
    <w:rsid w:val="009869BB"/>
    <w:rsid w:val="0098764E"/>
    <w:rsid w:val="009A4B64"/>
    <w:rsid w:val="009A6939"/>
    <w:rsid w:val="009A7060"/>
    <w:rsid w:val="009B27BD"/>
    <w:rsid w:val="009B3B07"/>
    <w:rsid w:val="009B6ACB"/>
    <w:rsid w:val="009C15F8"/>
    <w:rsid w:val="009C3041"/>
    <w:rsid w:val="009C3A4E"/>
    <w:rsid w:val="009E1626"/>
    <w:rsid w:val="009E27FB"/>
    <w:rsid w:val="009F37B7"/>
    <w:rsid w:val="00A02926"/>
    <w:rsid w:val="00A10A66"/>
    <w:rsid w:val="00A10F02"/>
    <w:rsid w:val="00A164B4"/>
    <w:rsid w:val="00A16E4E"/>
    <w:rsid w:val="00A17F6F"/>
    <w:rsid w:val="00A23421"/>
    <w:rsid w:val="00A26956"/>
    <w:rsid w:val="00A27486"/>
    <w:rsid w:val="00A36D2A"/>
    <w:rsid w:val="00A40F01"/>
    <w:rsid w:val="00A53724"/>
    <w:rsid w:val="00A53D8D"/>
    <w:rsid w:val="00A56066"/>
    <w:rsid w:val="00A66CFA"/>
    <w:rsid w:val="00A671E0"/>
    <w:rsid w:val="00A730B0"/>
    <w:rsid w:val="00A73129"/>
    <w:rsid w:val="00A73205"/>
    <w:rsid w:val="00A8174C"/>
    <w:rsid w:val="00A82346"/>
    <w:rsid w:val="00A92BA1"/>
    <w:rsid w:val="00AA4614"/>
    <w:rsid w:val="00AA7F49"/>
    <w:rsid w:val="00AC530C"/>
    <w:rsid w:val="00AC6BC6"/>
    <w:rsid w:val="00AE65E2"/>
    <w:rsid w:val="00AE6F04"/>
    <w:rsid w:val="00AF6FE4"/>
    <w:rsid w:val="00B01641"/>
    <w:rsid w:val="00B071E9"/>
    <w:rsid w:val="00B139CB"/>
    <w:rsid w:val="00B1534D"/>
    <w:rsid w:val="00B15449"/>
    <w:rsid w:val="00B22DF8"/>
    <w:rsid w:val="00B36083"/>
    <w:rsid w:val="00B54636"/>
    <w:rsid w:val="00B632D6"/>
    <w:rsid w:val="00B65C55"/>
    <w:rsid w:val="00B67876"/>
    <w:rsid w:val="00B7130C"/>
    <w:rsid w:val="00B71C03"/>
    <w:rsid w:val="00B73243"/>
    <w:rsid w:val="00B93086"/>
    <w:rsid w:val="00B93CA2"/>
    <w:rsid w:val="00BA19ED"/>
    <w:rsid w:val="00BA4B8D"/>
    <w:rsid w:val="00BA6077"/>
    <w:rsid w:val="00BB25DA"/>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196C"/>
    <w:rsid w:val="00CB2026"/>
    <w:rsid w:val="00CC1870"/>
    <w:rsid w:val="00CC252A"/>
    <w:rsid w:val="00CF0BD4"/>
    <w:rsid w:val="00CF52AF"/>
    <w:rsid w:val="00D00301"/>
    <w:rsid w:val="00D0542B"/>
    <w:rsid w:val="00D17253"/>
    <w:rsid w:val="00D24688"/>
    <w:rsid w:val="00D27C59"/>
    <w:rsid w:val="00D52C19"/>
    <w:rsid w:val="00D56757"/>
    <w:rsid w:val="00D57972"/>
    <w:rsid w:val="00D675A9"/>
    <w:rsid w:val="00D71F6C"/>
    <w:rsid w:val="00D738D6"/>
    <w:rsid w:val="00D755EB"/>
    <w:rsid w:val="00D76048"/>
    <w:rsid w:val="00D87E00"/>
    <w:rsid w:val="00D90393"/>
    <w:rsid w:val="00D9134D"/>
    <w:rsid w:val="00D93267"/>
    <w:rsid w:val="00DA7A03"/>
    <w:rsid w:val="00DB1818"/>
    <w:rsid w:val="00DC309B"/>
    <w:rsid w:val="00DC4DA2"/>
    <w:rsid w:val="00DD4C17"/>
    <w:rsid w:val="00DD74A5"/>
    <w:rsid w:val="00DE7BE1"/>
    <w:rsid w:val="00DF2B1F"/>
    <w:rsid w:val="00DF2F4B"/>
    <w:rsid w:val="00DF5E46"/>
    <w:rsid w:val="00DF62CD"/>
    <w:rsid w:val="00DF634D"/>
    <w:rsid w:val="00DF7360"/>
    <w:rsid w:val="00E01D36"/>
    <w:rsid w:val="00E058AE"/>
    <w:rsid w:val="00E123BE"/>
    <w:rsid w:val="00E1297C"/>
    <w:rsid w:val="00E16509"/>
    <w:rsid w:val="00E27CD7"/>
    <w:rsid w:val="00E3093F"/>
    <w:rsid w:val="00E31720"/>
    <w:rsid w:val="00E348F7"/>
    <w:rsid w:val="00E35B06"/>
    <w:rsid w:val="00E35F02"/>
    <w:rsid w:val="00E41696"/>
    <w:rsid w:val="00E43E68"/>
    <w:rsid w:val="00E44582"/>
    <w:rsid w:val="00E61C34"/>
    <w:rsid w:val="00E61CF3"/>
    <w:rsid w:val="00E64368"/>
    <w:rsid w:val="00E64764"/>
    <w:rsid w:val="00E6516F"/>
    <w:rsid w:val="00E66AF3"/>
    <w:rsid w:val="00E67D56"/>
    <w:rsid w:val="00E7174A"/>
    <w:rsid w:val="00E73464"/>
    <w:rsid w:val="00E77645"/>
    <w:rsid w:val="00E87638"/>
    <w:rsid w:val="00E943AC"/>
    <w:rsid w:val="00EA15B0"/>
    <w:rsid w:val="00EA5EA7"/>
    <w:rsid w:val="00EA66D4"/>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0695"/>
    <w:rsid w:val="00F325C8"/>
    <w:rsid w:val="00F32897"/>
    <w:rsid w:val="00F418A3"/>
    <w:rsid w:val="00F64718"/>
    <w:rsid w:val="00F653B8"/>
    <w:rsid w:val="00F65C5F"/>
    <w:rsid w:val="00F73734"/>
    <w:rsid w:val="00F815BC"/>
    <w:rsid w:val="00F9008D"/>
    <w:rsid w:val="00F97F98"/>
    <w:rsid w:val="00FA1200"/>
    <w:rsid w:val="00FA1266"/>
    <w:rsid w:val="00FA15B8"/>
    <w:rsid w:val="00FA35E6"/>
    <w:rsid w:val="00FB456C"/>
    <w:rsid w:val="00FC1192"/>
    <w:rsid w:val="00FC2574"/>
    <w:rsid w:val="00FD0124"/>
    <w:rsid w:val="00FE61F5"/>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6DF20"/>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5F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9C1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9C15F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9C15F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C15F8"/>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9C15F8"/>
    <w:pPr>
      <w:ind w:left="1701" w:hanging="1701"/>
      <w:outlineLvl w:val="4"/>
    </w:pPr>
    <w:rPr>
      <w:sz w:val="22"/>
    </w:rPr>
  </w:style>
  <w:style w:type="paragraph" w:styleId="Heading6">
    <w:name w:val="heading 6"/>
    <w:aliases w:val="T1,Header 6"/>
    <w:basedOn w:val="H6"/>
    <w:next w:val="Normal"/>
    <w:link w:val="Heading6Char"/>
    <w:qFormat/>
    <w:rsid w:val="009C15F8"/>
    <w:pPr>
      <w:outlineLvl w:val="5"/>
    </w:pPr>
  </w:style>
  <w:style w:type="paragraph" w:styleId="Heading7">
    <w:name w:val="heading 7"/>
    <w:basedOn w:val="H6"/>
    <w:next w:val="Normal"/>
    <w:link w:val="Heading7Char"/>
    <w:qFormat/>
    <w:rsid w:val="009C15F8"/>
    <w:pPr>
      <w:outlineLvl w:val="6"/>
    </w:pPr>
  </w:style>
  <w:style w:type="paragraph" w:styleId="Heading8">
    <w:name w:val="heading 8"/>
    <w:basedOn w:val="Heading1"/>
    <w:next w:val="Normal"/>
    <w:link w:val="Heading8Char"/>
    <w:qFormat/>
    <w:rsid w:val="009C15F8"/>
    <w:pPr>
      <w:ind w:left="0" w:firstLine="0"/>
      <w:outlineLvl w:val="7"/>
    </w:pPr>
  </w:style>
  <w:style w:type="paragraph" w:styleId="Heading9">
    <w:name w:val="heading 9"/>
    <w:basedOn w:val="Heading8"/>
    <w:next w:val="Normal"/>
    <w:link w:val="Heading9Char"/>
    <w:qFormat/>
    <w:rsid w:val="009C15F8"/>
    <w:pPr>
      <w:outlineLvl w:val="8"/>
    </w:pPr>
  </w:style>
  <w:style w:type="character" w:default="1" w:styleId="DefaultParagraphFont">
    <w:name w:val="Default Paragraph Font"/>
    <w:semiHidden/>
    <w:rsid w:val="009C15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15F8"/>
  </w:style>
  <w:style w:type="paragraph" w:customStyle="1" w:styleId="H6">
    <w:name w:val="H6"/>
    <w:basedOn w:val="Heading5"/>
    <w:next w:val="Normal"/>
    <w:link w:val="H6Char"/>
    <w:rsid w:val="009C15F8"/>
    <w:pPr>
      <w:ind w:left="1985" w:hanging="1985"/>
      <w:outlineLvl w:val="9"/>
    </w:pPr>
    <w:rPr>
      <w:sz w:val="20"/>
    </w:rPr>
  </w:style>
  <w:style w:type="paragraph" w:styleId="TOC9">
    <w:name w:val="toc 9"/>
    <w:basedOn w:val="TOC8"/>
    <w:rsid w:val="009C15F8"/>
    <w:pPr>
      <w:ind w:left="1418" w:hanging="1418"/>
    </w:pPr>
  </w:style>
  <w:style w:type="paragraph" w:styleId="TOC8">
    <w:name w:val="toc 8"/>
    <w:basedOn w:val="TOC1"/>
    <w:rsid w:val="009C15F8"/>
    <w:pPr>
      <w:spacing w:before="180"/>
      <w:ind w:left="2693" w:hanging="2693"/>
    </w:pPr>
    <w:rPr>
      <w:b/>
    </w:rPr>
  </w:style>
  <w:style w:type="paragraph" w:styleId="TOC1">
    <w:name w:val="toc 1"/>
    <w:rsid w:val="009C15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C15F8"/>
    <w:pPr>
      <w:keepLines/>
      <w:tabs>
        <w:tab w:val="center" w:pos="4536"/>
        <w:tab w:val="right" w:pos="9072"/>
      </w:tabs>
    </w:pPr>
    <w:rPr>
      <w:noProof/>
    </w:rPr>
  </w:style>
  <w:style w:type="character" w:customStyle="1" w:styleId="ZGSM">
    <w:name w:val="ZGSM"/>
    <w:rsid w:val="009C15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C15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C15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C15F8"/>
    <w:pPr>
      <w:ind w:left="1701" w:hanging="1701"/>
    </w:pPr>
  </w:style>
  <w:style w:type="paragraph" w:styleId="TOC4">
    <w:name w:val="toc 4"/>
    <w:basedOn w:val="TOC3"/>
    <w:rsid w:val="009C15F8"/>
    <w:pPr>
      <w:ind w:left="1418" w:hanging="1418"/>
    </w:pPr>
  </w:style>
  <w:style w:type="paragraph" w:styleId="TOC3">
    <w:name w:val="toc 3"/>
    <w:basedOn w:val="TOC2"/>
    <w:rsid w:val="009C15F8"/>
    <w:pPr>
      <w:ind w:left="1134" w:hanging="1134"/>
    </w:pPr>
  </w:style>
  <w:style w:type="paragraph" w:styleId="TOC2">
    <w:name w:val="toc 2"/>
    <w:basedOn w:val="TOC1"/>
    <w:rsid w:val="009C15F8"/>
    <w:pPr>
      <w:keepNext w:val="0"/>
      <w:spacing w:before="0"/>
      <w:ind w:left="851" w:hanging="851"/>
    </w:pPr>
    <w:rPr>
      <w:sz w:val="20"/>
    </w:rPr>
  </w:style>
  <w:style w:type="paragraph" w:styleId="Footer">
    <w:name w:val="footer"/>
    <w:basedOn w:val="Header"/>
    <w:link w:val="FooterChar"/>
    <w:rsid w:val="009C15F8"/>
    <w:pPr>
      <w:jc w:val="center"/>
    </w:pPr>
    <w:rPr>
      <w:i/>
    </w:rPr>
  </w:style>
  <w:style w:type="paragraph" w:customStyle="1" w:styleId="TT">
    <w:name w:val="TT"/>
    <w:basedOn w:val="Heading1"/>
    <w:next w:val="Normal"/>
    <w:rsid w:val="009C15F8"/>
    <w:pPr>
      <w:outlineLvl w:val="9"/>
    </w:pPr>
  </w:style>
  <w:style w:type="paragraph" w:customStyle="1" w:styleId="NF">
    <w:name w:val="NF"/>
    <w:basedOn w:val="NO"/>
    <w:rsid w:val="009C15F8"/>
    <w:pPr>
      <w:keepNext/>
      <w:spacing w:after="0"/>
    </w:pPr>
    <w:rPr>
      <w:rFonts w:ascii="Arial" w:hAnsi="Arial"/>
      <w:sz w:val="18"/>
    </w:rPr>
  </w:style>
  <w:style w:type="paragraph" w:customStyle="1" w:styleId="NO">
    <w:name w:val="NO"/>
    <w:basedOn w:val="Normal"/>
    <w:link w:val="NOChar2"/>
    <w:rsid w:val="009C15F8"/>
    <w:pPr>
      <w:keepLines/>
      <w:ind w:left="1135" w:hanging="851"/>
    </w:pPr>
  </w:style>
  <w:style w:type="paragraph" w:customStyle="1" w:styleId="PL">
    <w:name w:val="PL"/>
    <w:link w:val="PLChar"/>
    <w:rsid w:val="009C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C15F8"/>
    <w:pPr>
      <w:jc w:val="right"/>
    </w:pPr>
  </w:style>
  <w:style w:type="paragraph" w:customStyle="1" w:styleId="TAL">
    <w:name w:val="TAL"/>
    <w:basedOn w:val="Normal"/>
    <w:link w:val="TALChar"/>
    <w:rsid w:val="009C15F8"/>
    <w:pPr>
      <w:keepNext/>
      <w:keepLines/>
      <w:spacing w:after="0"/>
    </w:pPr>
    <w:rPr>
      <w:rFonts w:ascii="Arial" w:hAnsi="Arial"/>
      <w:sz w:val="18"/>
    </w:rPr>
  </w:style>
  <w:style w:type="paragraph" w:customStyle="1" w:styleId="TAH">
    <w:name w:val="TAH"/>
    <w:basedOn w:val="TAC"/>
    <w:link w:val="TAHCar"/>
    <w:rsid w:val="009C15F8"/>
    <w:rPr>
      <w:b/>
    </w:rPr>
  </w:style>
  <w:style w:type="paragraph" w:customStyle="1" w:styleId="TAC">
    <w:name w:val="TAC"/>
    <w:basedOn w:val="TAL"/>
    <w:link w:val="TACCar"/>
    <w:rsid w:val="009C15F8"/>
    <w:pPr>
      <w:jc w:val="center"/>
    </w:pPr>
  </w:style>
  <w:style w:type="paragraph" w:customStyle="1" w:styleId="LD">
    <w:name w:val="LD"/>
    <w:rsid w:val="009C15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C15F8"/>
    <w:pPr>
      <w:keepLines/>
      <w:ind w:left="1702" w:hanging="1418"/>
    </w:pPr>
  </w:style>
  <w:style w:type="paragraph" w:customStyle="1" w:styleId="FP">
    <w:name w:val="FP"/>
    <w:basedOn w:val="Normal"/>
    <w:rsid w:val="009C15F8"/>
    <w:pPr>
      <w:spacing w:after="0"/>
    </w:pPr>
  </w:style>
  <w:style w:type="paragraph" w:customStyle="1" w:styleId="NW">
    <w:name w:val="NW"/>
    <w:basedOn w:val="NO"/>
    <w:rsid w:val="009C15F8"/>
    <w:pPr>
      <w:spacing w:after="0"/>
    </w:pPr>
  </w:style>
  <w:style w:type="paragraph" w:customStyle="1" w:styleId="EW">
    <w:name w:val="EW"/>
    <w:basedOn w:val="EX"/>
    <w:rsid w:val="009C15F8"/>
    <w:pPr>
      <w:spacing w:after="0"/>
    </w:pPr>
  </w:style>
  <w:style w:type="paragraph" w:customStyle="1" w:styleId="B10">
    <w:name w:val="B1"/>
    <w:basedOn w:val="List"/>
    <w:link w:val="B1Char2"/>
    <w:rsid w:val="009C15F8"/>
  </w:style>
  <w:style w:type="paragraph" w:styleId="TOC6">
    <w:name w:val="toc 6"/>
    <w:basedOn w:val="TOC5"/>
    <w:next w:val="Normal"/>
    <w:rsid w:val="009C15F8"/>
    <w:pPr>
      <w:ind w:left="1985" w:hanging="1985"/>
    </w:pPr>
  </w:style>
  <w:style w:type="paragraph" w:styleId="TOC7">
    <w:name w:val="toc 7"/>
    <w:basedOn w:val="TOC6"/>
    <w:next w:val="Normal"/>
    <w:rsid w:val="009C15F8"/>
    <w:pPr>
      <w:ind w:left="2268" w:hanging="2268"/>
    </w:pPr>
  </w:style>
  <w:style w:type="paragraph" w:customStyle="1" w:styleId="EditorsNote">
    <w:name w:val="Editor's Note"/>
    <w:aliases w:val="EN,Editor's Noteormal"/>
    <w:basedOn w:val="NO"/>
    <w:link w:val="EditorsNoteChar"/>
    <w:rsid w:val="009C15F8"/>
    <w:rPr>
      <w:color w:val="FF0000"/>
    </w:rPr>
  </w:style>
  <w:style w:type="paragraph" w:customStyle="1" w:styleId="TH">
    <w:name w:val="TH"/>
    <w:basedOn w:val="Normal"/>
    <w:link w:val="THChar"/>
    <w:rsid w:val="009C15F8"/>
    <w:pPr>
      <w:keepNext/>
      <w:keepLines/>
      <w:spacing w:before="60"/>
      <w:jc w:val="center"/>
    </w:pPr>
    <w:rPr>
      <w:rFonts w:ascii="Arial" w:hAnsi="Arial"/>
      <w:b/>
    </w:rPr>
  </w:style>
  <w:style w:type="paragraph" w:customStyle="1" w:styleId="ZA">
    <w:name w:val="ZA"/>
    <w:link w:val="ZAChar"/>
    <w:rsid w:val="009C1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1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C1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C1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C15F8"/>
    <w:pPr>
      <w:ind w:left="851" w:hanging="851"/>
    </w:pPr>
  </w:style>
  <w:style w:type="paragraph" w:customStyle="1" w:styleId="ZH">
    <w:name w:val="ZH"/>
    <w:rsid w:val="009C15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C15F8"/>
    <w:pPr>
      <w:keepNext w:val="0"/>
      <w:spacing w:before="0" w:after="240"/>
    </w:pPr>
  </w:style>
  <w:style w:type="paragraph" w:customStyle="1" w:styleId="ZG">
    <w:name w:val="ZG"/>
    <w:rsid w:val="009C15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C15F8"/>
  </w:style>
  <w:style w:type="paragraph" w:customStyle="1" w:styleId="B3">
    <w:name w:val="B3"/>
    <w:basedOn w:val="List3"/>
    <w:link w:val="B3Char"/>
    <w:rsid w:val="009C15F8"/>
  </w:style>
  <w:style w:type="paragraph" w:customStyle="1" w:styleId="B4">
    <w:name w:val="B4"/>
    <w:basedOn w:val="List4"/>
    <w:link w:val="B4Char"/>
    <w:rsid w:val="009C15F8"/>
  </w:style>
  <w:style w:type="paragraph" w:customStyle="1" w:styleId="B5">
    <w:name w:val="B5"/>
    <w:basedOn w:val="List5"/>
    <w:link w:val="B5Char"/>
    <w:rsid w:val="009C15F8"/>
  </w:style>
  <w:style w:type="paragraph" w:customStyle="1" w:styleId="ZTD">
    <w:name w:val="ZTD"/>
    <w:basedOn w:val="ZB"/>
    <w:rsid w:val="009C15F8"/>
    <w:pPr>
      <w:framePr w:hRule="auto" w:wrap="notBeside" w:y="852"/>
    </w:pPr>
    <w:rPr>
      <w:i w:val="0"/>
      <w:sz w:val="40"/>
    </w:rPr>
  </w:style>
  <w:style w:type="paragraph" w:customStyle="1" w:styleId="ZV">
    <w:name w:val="ZV"/>
    <w:basedOn w:val="ZU"/>
    <w:rsid w:val="009C15F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9C15F8"/>
    <w:pPr>
      <w:ind w:left="284"/>
    </w:pPr>
  </w:style>
  <w:style w:type="paragraph" w:styleId="Index1">
    <w:name w:val="index 1"/>
    <w:basedOn w:val="Normal"/>
    <w:rsid w:val="009C15F8"/>
    <w:pPr>
      <w:keepLines/>
      <w:spacing w:after="0"/>
    </w:pPr>
  </w:style>
  <w:style w:type="paragraph" w:styleId="ListNumber2">
    <w:name w:val="List Number 2"/>
    <w:basedOn w:val="ListNumber"/>
    <w:rsid w:val="009C15F8"/>
    <w:pPr>
      <w:ind w:left="851"/>
    </w:pPr>
  </w:style>
  <w:style w:type="character" w:styleId="FootnoteReference">
    <w:name w:val="footnote reference"/>
    <w:basedOn w:val="DefaultParagraphFont"/>
    <w:rsid w:val="009C15F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C15F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9C15F8"/>
    <w:pPr>
      <w:ind w:left="851"/>
    </w:pPr>
  </w:style>
  <w:style w:type="paragraph" w:styleId="ListBullet3">
    <w:name w:val="List Bullet 3"/>
    <w:basedOn w:val="ListBullet2"/>
    <w:rsid w:val="009C15F8"/>
    <w:pPr>
      <w:ind w:left="1135"/>
    </w:pPr>
  </w:style>
  <w:style w:type="paragraph" w:styleId="ListNumber">
    <w:name w:val="List Number"/>
    <w:basedOn w:val="List"/>
    <w:rsid w:val="009C15F8"/>
  </w:style>
  <w:style w:type="paragraph" w:styleId="List2">
    <w:name w:val="List 2"/>
    <w:basedOn w:val="List"/>
    <w:link w:val="List2Char"/>
    <w:rsid w:val="009C15F8"/>
    <w:pPr>
      <w:ind w:left="851"/>
    </w:pPr>
  </w:style>
  <w:style w:type="paragraph" w:styleId="List3">
    <w:name w:val="List 3"/>
    <w:basedOn w:val="List2"/>
    <w:link w:val="List3Char"/>
    <w:rsid w:val="009C15F8"/>
    <w:pPr>
      <w:ind w:left="1135"/>
    </w:pPr>
  </w:style>
  <w:style w:type="paragraph" w:styleId="List4">
    <w:name w:val="List 4"/>
    <w:basedOn w:val="List3"/>
    <w:rsid w:val="009C15F8"/>
    <w:pPr>
      <w:ind w:left="1418"/>
    </w:pPr>
  </w:style>
  <w:style w:type="paragraph" w:styleId="List5">
    <w:name w:val="List 5"/>
    <w:basedOn w:val="List4"/>
    <w:rsid w:val="009C15F8"/>
    <w:pPr>
      <w:ind w:left="1702"/>
    </w:pPr>
  </w:style>
  <w:style w:type="paragraph" w:styleId="List">
    <w:name w:val="List"/>
    <w:basedOn w:val="Normal"/>
    <w:link w:val="ListChar1"/>
    <w:rsid w:val="009C15F8"/>
    <w:pPr>
      <w:ind w:left="568" w:hanging="284"/>
    </w:pPr>
  </w:style>
  <w:style w:type="paragraph" w:styleId="ListBullet">
    <w:name w:val="List Bullet"/>
    <w:aliases w:val="UL"/>
    <w:basedOn w:val="List"/>
    <w:rsid w:val="009C15F8"/>
  </w:style>
  <w:style w:type="paragraph" w:styleId="ListBullet4">
    <w:name w:val="List Bullet 4"/>
    <w:basedOn w:val="ListBullet3"/>
    <w:rsid w:val="009C15F8"/>
    <w:pPr>
      <w:ind w:left="1418"/>
    </w:pPr>
  </w:style>
  <w:style w:type="paragraph" w:styleId="ListBullet5">
    <w:name w:val="List Bullet 5"/>
    <w:basedOn w:val="ListBullet4"/>
    <w:rsid w:val="009C15F8"/>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B5463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B546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B546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B546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B546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5463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B546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B546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olfgang\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52972</Words>
  <Characters>301947</Characters>
  <Application>Microsoft Office Word</Application>
  <DocSecurity>0</DocSecurity>
  <Lines>2516</Lines>
  <Paragraphs>708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6</cp:revision>
  <cp:lastPrinted>2019-02-25T15:05:00Z</cp:lastPrinted>
  <dcterms:created xsi:type="dcterms:W3CDTF">2023-02-23T17:43:00Z</dcterms:created>
  <dcterms:modified xsi:type="dcterms:W3CDTF">2023-02-26T19:39:00Z</dcterms:modified>
</cp:coreProperties>
</file>