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2B27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420998">
          <w:rPr>
            <w:b/>
            <w:i/>
            <w:noProof/>
            <w:sz w:val="28"/>
          </w:rPr>
          <w:t>1771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9BB8F" w:rsidR="001E41F3" w:rsidRPr="00410371" w:rsidRDefault="00420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FR1 SRS-RSRP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E50A2" w:rsidR="001E41F3" w:rsidRDefault="005B5A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5A6E" w:rsidRDefault="005B5A6E" w:rsidP="005B5A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B5A6E" w:rsidRDefault="00000000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5A6E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5A6E" w:rsidRDefault="005B5A6E" w:rsidP="005B5A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5A6E" w:rsidRDefault="005B5A6E" w:rsidP="005B5A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6D8BB" w:rsidR="005B5A6E" w:rsidRDefault="00000000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5A6E">
                <w:rPr>
                  <w:noProof/>
                </w:rPr>
                <w:t>2023-17-02</w:t>
              </w:r>
            </w:fldSimple>
          </w:p>
        </w:tc>
      </w:tr>
      <w:tr w:rsidR="005B5A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5A6E" w:rsidRDefault="005B5A6E" w:rsidP="005B5A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B5A6E" w:rsidRDefault="00000000" w:rsidP="005B5A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5A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5A6E" w:rsidRDefault="005B5A6E" w:rsidP="005B5A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B5A6E" w:rsidRDefault="00000000" w:rsidP="005B5A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5A6E">
                <w:rPr>
                  <w:noProof/>
                </w:rPr>
                <w:t>Rel-17</w:t>
              </w:r>
            </w:fldSimple>
          </w:p>
        </w:tc>
      </w:tr>
      <w:tr w:rsidR="005B5A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B5A6E" w:rsidRDefault="005B5A6E" w:rsidP="005B5A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B5A6E" w:rsidRDefault="005B5A6E" w:rsidP="005B5A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B5A6E" w:rsidRPr="007C2097" w:rsidRDefault="005B5A6E" w:rsidP="005B5A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5A6E" w14:paraId="7FBEB8E7" w14:textId="77777777" w:rsidTr="00547111">
        <w:tc>
          <w:tcPr>
            <w:tcW w:w="1843" w:type="dxa"/>
          </w:tcPr>
          <w:p w14:paraId="44A3A604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C1B40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>FR</w:t>
            </w:r>
            <w:r>
              <w:t>1</w:t>
            </w:r>
            <w:r w:rsidRPr="00C078E4">
              <w:t xml:space="preserve">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5B5A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23B86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63324BD5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B58BB">
              <w:rPr>
                <w:noProof/>
              </w:rPr>
              <w:t>38.533 4.7.6.1+6.7.8.1 TT</w:t>
            </w:r>
            <w:r>
              <w:rPr>
                <w:noProof/>
              </w:rPr>
              <w:t>”</w:t>
            </w:r>
          </w:p>
        </w:tc>
      </w:tr>
      <w:tr w:rsidR="005B5A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C6A8E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5B5A6E" w14:paraId="034AF533" w14:textId="77777777" w:rsidTr="00547111">
        <w:tc>
          <w:tcPr>
            <w:tcW w:w="2694" w:type="dxa"/>
            <w:gridSpan w:val="2"/>
          </w:tcPr>
          <w:p w14:paraId="39D9EB5B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A5CEB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5B5A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5A6E" w:rsidRDefault="005B5A6E" w:rsidP="005B5A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A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5A6E" w:rsidRDefault="005B5A6E" w:rsidP="005B5A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A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B5A6E" w:rsidRDefault="005B5A6E" w:rsidP="005B5A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B5A6E" w:rsidRDefault="005B5A6E" w:rsidP="005B5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A6E" w:rsidRDefault="005B5A6E" w:rsidP="005B5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A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5A6E" w:rsidRDefault="005B5A6E" w:rsidP="005B5A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5A6E" w:rsidRDefault="005B5A6E" w:rsidP="005B5A6E">
            <w:pPr>
              <w:pStyle w:val="CRCoverPage"/>
              <w:spacing w:after="0"/>
              <w:rPr>
                <w:noProof/>
              </w:rPr>
            </w:pPr>
          </w:p>
        </w:tc>
      </w:tr>
      <w:tr w:rsidR="005B5A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5A6E" w:rsidRDefault="005B5A6E" w:rsidP="005B5A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A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5A6E" w:rsidRPr="008863B9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5A6E" w:rsidRPr="008863B9" w:rsidRDefault="005B5A6E" w:rsidP="005B5A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5A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5A6E" w:rsidRDefault="005B5A6E" w:rsidP="005B5A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84C5" w14:textId="4761C7C6" w:rsidR="00420998" w:rsidRDefault="00420998" w:rsidP="005B5A6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Revised from </w:t>
            </w:r>
            <w:r w:rsidRPr="00420998">
              <w:rPr>
                <w:noProof/>
                <w:highlight w:val="yellow"/>
              </w:rPr>
              <w:t>R</w:t>
            </w:r>
            <w:r w:rsidRPr="00420998">
              <w:rPr>
                <w:noProof/>
                <w:highlight w:val="yellow"/>
              </w:rPr>
              <w:t>5-230722</w:t>
            </w:r>
          </w:p>
          <w:p w14:paraId="6ACA4173" w14:textId="33594A42" w:rsidR="005B5A6E" w:rsidRDefault="006A5F78" w:rsidP="005B5A6E">
            <w:pPr>
              <w:pStyle w:val="CRCoverPage"/>
              <w:spacing w:after="0"/>
              <w:ind w:left="100"/>
              <w:rPr>
                <w:noProof/>
              </w:rPr>
            </w:pPr>
            <w:r w:rsidRPr="006A5F78">
              <w:rPr>
                <w:noProof/>
                <w:highlight w:val="yellow"/>
              </w:rPr>
              <w:t>R1: Updated the attached excel/associated doc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D4B7D" w14:textId="77777777" w:rsidR="00876E25" w:rsidRPr="00271513" w:rsidRDefault="00876E25" w:rsidP="00876E25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795C784" w14:textId="77777777" w:rsidR="00876E25" w:rsidRPr="00271513" w:rsidRDefault="00876E25" w:rsidP="00876E25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1813C2E9" w14:textId="77777777" w:rsidR="00876E25" w:rsidRPr="00271513" w:rsidRDefault="00876E25" w:rsidP="00876E25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675DA0">
        <w:rPr>
          <w:rFonts w:eastAsia="??"/>
          <w:sz w:val="20"/>
          <w:szCs w:val="32"/>
        </w:rPr>
        <w:t>4.</w:t>
      </w:r>
      <w:r>
        <w:rPr>
          <w:rFonts w:eastAsia="??"/>
          <w:sz w:val="20"/>
          <w:szCs w:val="32"/>
        </w:rPr>
        <w:t>7.6.1</w:t>
      </w:r>
      <w:r w:rsidRPr="00675DA0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6.7.8.1</w:t>
      </w:r>
      <w:r w:rsidRPr="004B09CF">
        <w:rPr>
          <w:rFonts w:eastAsia="??"/>
          <w:sz w:val="20"/>
          <w:szCs w:val="32"/>
        </w:rPr>
        <w:t xml:space="preserve">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492921B6" w14:textId="77777777" w:rsidR="00876E25" w:rsidRPr="004F0AE4" w:rsidRDefault="00876E25" w:rsidP="00876E25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7C99" w14:textId="77777777" w:rsidR="00A86D82" w:rsidRDefault="00A86D82">
      <w:r>
        <w:separator/>
      </w:r>
    </w:p>
  </w:endnote>
  <w:endnote w:type="continuationSeparator" w:id="0">
    <w:p w14:paraId="502D69D4" w14:textId="77777777" w:rsidR="00A86D82" w:rsidRDefault="00A8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35DF9" w14:textId="77777777" w:rsidR="00A86D82" w:rsidRDefault="00A86D82">
      <w:r>
        <w:separator/>
      </w:r>
    </w:p>
  </w:footnote>
  <w:footnote w:type="continuationSeparator" w:id="0">
    <w:p w14:paraId="1AD2BEBA" w14:textId="77777777" w:rsidR="00A86D82" w:rsidRDefault="00A8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A9F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998"/>
    <w:rsid w:val="004242F1"/>
    <w:rsid w:val="004B75B7"/>
    <w:rsid w:val="0051580D"/>
    <w:rsid w:val="00547111"/>
    <w:rsid w:val="00592D74"/>
    <w:rsid w:val="005B5A6E"/>
    <w:rsid w:val="005E2C44"/>
    <w:rsid w:val="00621188"/>
    <w:rsid w:val="006257ED"/>
    <w:rsid w:val="00665C47"/>
    <w:rsid w:val="00695808"/>
    <w:rsid w:val="006A5F7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E2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DAB"/>
    <w:rsid w:val="00A246B6"/>
    <w:rsid w:val="00A47E70"/>
    <w:rsid w:val="00A50CF0"/>
    <w:rsid w:val="00A7671C"/>
    <w:rsid w:val="00A86D8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10</cp:revision>
  <cp:lastPrinted>1900-01-01T08:00:00Z</cp:lastPrinted>
  <dcterms:created xsi:type="dcterms:W3CDTF">2020-02-03T08:32:00Z</dcterms:created>
  <dcterms:modified xsi:type="dcterms:W3CDTF">2023-03-03T11:50:00Z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R5-230722</vt:lpwstr>
  </property>
  <property fmtid="{D5CDD505-2E9C-101B-9397-08002B2CF9AE}" pid="10" name="Spec#">
    <vt:lpwstr>38.903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FR1 SRS-RSRP measurement accuracy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