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8FB9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C12585">
          <w:rPr>
            <w:b/>
            <w:i/>
            <w:noProof/>
            <w:sz w:val="28"/>
          </w:rPr>
          <w:t>1770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6E955" w:rsidR="001E41F3" w:rsidRPr="00410371" w:rsidRDefault="00C12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FR2 CLI-RSSI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46C56" w:rsidR="001E41F3" w:rsidRDefault="00B75B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718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0BC1">
                <w:rPr>
                  <w:noProof/>
                </w:rPr>
                <w:t>2023-17-02</w:t>
              </w:r>
            </w:fldSimple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398AD" w:rsidR="001E41F3" w:rsidRDefault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</w:t>
            </w:r>
            <w:r>
              <w:t>CLI-RSSI</w:t>
            </w:r>
            <w:r w:rsidRPr="00C078E4">
              <w:t xml:space="preserve">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7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7A9" w:rsidRDefault="003737A9" w:rsidP="00373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D6E9" w14:textId="77777777" w:rsidR="003737A9" w:rsidRDefault="003737A9" w:rsidP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10E08569" w:rsidR="003737A9" w:rsidRDefault="003737A9" w:rsidP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D1CF6">
              <w:rPr>
                <w:rFonts w:eastAsia="??"/>
                <w:szCs w:val="32"/>
              </w:rPr>
              <w:t xml:space="preserve">38.533 </w:t>
            </w:r>
            <w:r w:rsidRPr="004B09CF">
              <w:rPr>
                <w:rFonts w:eastAsia="??"/>
                <w:szCs w:val="32"/>
              </w:rPr>
              <w:t>5.</w:t>
            </w:r>
            <w:r>
              <w:rPr>
                <w:rFonts w:eastAsia="??"/>
                <w:szCs w:val="32"/>
              </w:rPr>
              <w:t>7.5.2</w:t>
            </w:r>
            <w:r w:rsidRPr="004B09CF">
              <w:rPr>
                <w:rFonts w:eastAsia="??"/>
                <w:szCs w:val="32"/>
              </w:rPr>
              <w:t>+7.</w:t>
            </w:r>
            <w:r>
              <w:rPr>
                <w:rFonts w:eastAsia="??"/>
                <w:szCs w:val="32"/>
              </w:rPr>
              <w:t>7</w:t>
            </w:r>
            <w:r w:rsidRPr="004B09CF">
              <w:rPr>
                <w:rFonts w:eastAsia="??"/>
                <w:szCs w:val="32"/>
              </w:rPr>
              <w:t>.</w:t>
            </w:r>
            <w:r>
              <w:rPr>
                <w:rFonts w:eastAsia="??"/>
                <w:szCs w:val="32"/>
              </w:rPr>
              <w:t>5</w:t>
            </w:r>
            <w:r w:rsidRPr="004B09CF">
              <w:rPr>
                <w:rFonts w:eastAsia="??"/>
                <w:szCs w:val="32"/>
              </w:rPr>
              <w:t xml:space="preserve">.2 </w:t>
            </w:r>
            <w:r w:rsidRPr="000D1CF6">
              <w:rPr>
                <w:rFonts w:eastAsia="??"/>
                <w:szCs w:val="32"/>
              </w:rPr>
              <w:t>TT</w:t>
            </w:r>
            <w:r>
              <w:rPr>
                <w:noProof/>
              </w:rPr>
              <w:t>”</w:t>
            </w:r>
          </w:p>
        </w:tc>
      </w:tr>
      <w:tr w:rsidR="003737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7A9" w:rsidRDefault="003737A9" w:rsidP="00373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7A9" w:rsidRDefault="003737A9" w:rsidP="00373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7A9" w:rsidRDefault="003737A9" w:rsidP="00373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03891" w:rsidR="003737A9" w:rsidRDefault="003737A9" w:rsidP="003737A9">
            <w:pPr>
              <w:pStyle w:val="CRCoverPage"/>
              <w:tabs>
                <w:tab w:val="left" w:pos="1680"/>
              </w:tabs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3737A9" w14:paraId="034AF533" w14:textId="77777777" w:rsidTr="00547111">
        <w:tc>
          <w:tcPr>
            <w:tcW w:w="2694" w:type="dxa"/>
            <w:gridSpan w:val="2"/>
          </w:tcPr>
          <w:p w14:paraId="39D9EB5B" w14:textId="77777777" w:rsidR="003737A9" w:rsidRDefault="003737A9" w:rsidP="00373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737A9" w:rsidRDefault="003737A9" w:rsidP="00373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642E6" w:rsidR="00E900CF" w:rsidRDefault="00E900CF" w:rsidP="00E900CF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E900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00CF" w:rsidRDefault="00E900CF" w:rsidP="00E90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00CF" w:rsidRDefault="00E900CF" w:rsidP="00E90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00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900CF" w:rsidRDefault="00E900CF" w:rsidP="00E90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</w:p>
        </w:tc>
      </w:tr>
      <w:tr w:rsidR="00E900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00CF" w:rsidRDefault="00E900CF" w:rsidP="00E900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00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00CF" w:rsidRPr="008863B9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00CF" w:rsidRPr="008863B9" w:rsidRDefault="00E900CF" w:rsidP="00E900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00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D3E80" w14:textId="77777777" w:rsidR="00C12585" w:rsidRDefault="00C12585" w:rsidP="00E9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Revised from </w:t>
            </w:r>
            <w:r w:rsidRPr="00C12585">
              <w:rPr>
                <w:noProof/>
              </w:rPr>
              <w:t>R5-230721</w:t>
            </w:r>
          </w:p>
          <w:p w14:paraId="6ACA4173" w14:textId="73FB2D7E" w:rsidR="00E900CF" w:rsidRDefault="00327B98" w:rsidP="00E900CF">
            <w:pPr>
              <w:pStyle w:val="CRCoverPage"/>
              <w:spacing w:after="0"/>
              <w:ind w:left="100"/>
              <w:rPr>
                <w:noProof/>
              </w:rPr>
            </w:pPr>
            <w:r w:rsidRPr="00400989">
              <w:rPr>
                <w:noProof/>
                <w:highlight w:val="yellow"/>
              </w:rPr>
              <w:t>R1: Attached xls and doc file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11237" w14:textId="77777777" w:rsidR="003737A9" w:rsidRPr="00271513" w:rsidRDefault="003737A9" w:rsidP="003737A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4794CB54" w14:textId="77777777" w:rsidR="003737A9" w:rsidRPr="00271513" w:rsidRDefault="003737A9" w:rsidP="003737A9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32493F64" w14:textId="77777777" w:rsidR="003737A9" w:rsidRPr="00271513" w:rsidRDefault="003737A9" w:rsidP="003737A9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4B09CF">
        <w:rPr>
          <w:rFonts w:eastAsia="??"/>
          <w:sz w:val="20"/>
          <w:szCs w:val="32"/>
        </w:rPr>
        <w:t>5.</w:t>
      </w:r>
      <w:r>
        <w:rPr>
          <w:rFonts w:eastAsia="??"/>
          <w:sz w:val="20"/>
          <w:szCs w:val="32"/>
        </w:rPr>
        <w:t>7.5.2</w:t>
      </w:r>
      <w:r w:rsidRPr="004B09CF">
        <w:rPr>
          <w:rFonts w:eastAsia="??"/>
          <w:sz w:val="20"/>
          <w:szCs w:val="32"/>
        </w:rPr>
        <w:t>+7.</w:t>
      </w:r>
      <w:r>
        <w:rPr>
          <w:rFonts w:eastAsia="??"/>
          <w:sz w:val="20"/>
          <w:szCs w:val="32"/>
        </w:rPr>
        <w:t>7</w:t>
      </w:r>
      <w:r w:rsidRPr="004B09CF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5</w:t>
      </w:r>
      <w:r w:rsidRPr="004B09CF">
        <w:rPr>
          <w:rFonts w:eastAsia="??"/>
          <w:sz w:val="20"/>
          <w:szCs w:val="32"/>
        </w:rPr>
        <w:t xml:space="preserve">.2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68C9CD36" w14:textId="433BE067" w:rsidR="001E41F3" w:rsidRPr="00067C90" w:rsidRDefault="003737A9" w:rsidP="00067C90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sectPr w:rsidR="001E41F3" w:rsidRPr="00067C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2E30B" w14:textId="77777777" w:rsidR="00885D96" w:rsidRDefault="00885D96">
      <w:r>
        <w:separator/>
      </w:r>
    </w:p>
  </w:endnote>
  <w:endnote w:type="continuationSeparator" w:id="0">
    <w:p w14:paraId="194E4FD8" w14:textId="77777777" w:rsidR="00885D96" w:rsidRDefault="0088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1C41" w14:textId="77777777" w:rsidR="00885D96" w:rsidRDefault="00885D96">
      <w:r>
        <w:separator/>
      </w:r>
    </w:p>
  </w:footnote>
  <w:footnote w:type="continuationSeparator" w:id="0">
    <w:p w14:paraId="448FA41B" w14:textId="77777777" w:rsidR="00885D96" w:rsidRDefault="00885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C90"/>
    <w:rsid w:val="000A6394"/>
    <w:rsid w:val="000B7FED"/>
    <w:rsid w:val="000C038A"/>
    <w:rsid w:val="000C0BC1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B98"/>
    <w:rsid w:val="003609EF"/>
    <w:rsid w:val="0036231A"/>
    <w:rsid w:val="003737A9"/>
    <w:rsid w:val="00374DD4"/>
    <w:rsid w:val="003E1A36"/>
    <w:rsid w:val="00400989"/>
    <w:rsid w:val="00410371"/>
    <w:rsid w:val="004242F1"/>
    <w:rsid w:val="004B069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D96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B78"/>
    <w:rsid w:val="00B968C8"/>
    <w:rsid w:val="00BA3EC5"/>
    <w:rsid w:val="00BA51D9"/>
    <w:rsid w:val="00BB5DFC"/>
    <w:rsid w:val="00BD279D"/>
    <w:rsid w:val="00BD6BB8"/>
    <w:rsid w:val="00C12585"/>
    <w:rsid w:val="00C66BA2"/>
    <w:rsid w:val="00C95985"/>
    <w:rsid w:val="00CA34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0C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15</cp:revision>
  <cp:lastPrinted>1900-01-01T08:00:00Z</cp:lastPrinted>
  <dcterms:created xsi:type="dcterms:W3CDTF">2020-02-03T08:32:00Z</dcterms:created>
  <dcterms:modified xsi:type="dcterms:W3CDTF">2023-03-03T11:46:00Z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R5-230721</vt:lpwstr>
  </property>
  <property fmtid="{D5CDD505-2E9C-101B-9397-08002B2CF9AE}" pid="10" name="Spec#">
    <vt:lpwstr>38.903</vt:lpwstr>
  </property>
  <property fmtid="{D5CDD505-2E9C-101B-9397-08002B2CF9AE}" pid="11" name="Cr#">
    <vt:lpwstr>0484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FR2 CLI-RSSI measurement accuracy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