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A46B4C" w14:textId="33FD76A0" w:rsidR="00A145EE" w:rsidRDefault="00A145EE" w:rsidP="00AD1D6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97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</w:t>
        </w:r>
        <w:r w:rsidR="009759D4" w:rsidRPr="009759D4">
          <w:rPr>
            <w:b/>
            <w:i/>
            <w:noProof/>
            <w:sz w:val="28"/>
          </w:rPr>
          <w:t>-227328</w:t>
        </w:r>
      </w:fldSimple>
      <w:r w:rsidR="00E60E8F" w:rsidRPr="00E60E8F">
        <w:rPr>
          <w:b/>
          <w:i/>
          <w:noProof/>
          <w:sz w:val="28"/>
          <w:highlight w:val="yellow"/>
        </w:rPr>
        <w:t>r1</w:t>
      </w:r>
    </w:p>
    <w:p w14:paraId="31B4F975" w14:textId="77777777" w:rsidR="00A145EE" w:rsidRDefault="00000000" w:rsidP="00A145EE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A145EE" w:rsidRPr="00BA51D9">
          <w:rPr>
            <w:b/>
            <w:noProof/>
            <w:sz w:val="24"/>
          </w:rPr>
          <w:t>Toulouse</w:t>
        </w:r>
      </w:fldSimple>
      <w:r w:rsidR="00A145EE">
        <w:rPr>
          <w:b/>
          <w:noProof/>
          <w:sz w:val="24"/>
        </w:rPr>
        <w:t xml:space="preserve">, </w:t>
      </w:r>
      <w:fldSimple w:instr=" DOCPROPERTY  Country  \* MERGEFORMAT ">
        <w:r w:rsidR="00A145EE" w:rsidRPr="00BA51D9">
          <w:rPr>
            <w:b/>
            <w:noProof/>
            <w:sz w:val="24"/>
          </w:rPr>
          <w:t>France</w:t>
        </w:r>
      </w:fldSimple>
      <w:r w:rsidR="00A145EE">
        <w:rPr>
          <w:b/>
          <w:noProof/>
          <w:sz w:val="24"/>
        </w:rPr>
        <w:t xml:space="preserve">, </w:t>
      </w:r>
      <w:fldSimple w:instr=" DOCPROPERTY  StartDate  \* MERGEFORMAT ">
        <w:r w:rsidR="00A145EE" w:rsidRPr="00BA51D9">
          <w:rPr>
            <w:b/>
            <w:noProof/>
            <w:sz w:val="24"/>
          </w:rPr>
          <w:t>14th Nov 2022</w:t>
        </w:r>
      </w:fldSimple>
      <w:r w:rsidR="00A145EE">
        <w:rPr>
          <w:b/>
          <w:noProof/>
          <w:sz w:val="24"/>
        </w:rPr>
        <w:t xml:space="preserve"> - </w:t>
      </w:r>
      <w:fldSimple w:instr=" DOCPROPERTY  EndDate  \* MERGEFORMAT ">
        <w:r w:rsidR="00A145EE" w:rsidRPr="00BA51D9">
          <w:rPr>
            <w:b/>
            <w:noProof/>
            <w:sz w:val="24"/>
          </w:rPr>
          <w:t>18th Nov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38.903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293F0FF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9759D4">
                <w:rPr>
                  <w:b/>
                  <w:noProof/>
                  <w:sz w:val="28"/>
                </w:rPr>
                <w:t>0449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EFD207D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16.1</w:t>
              </w:r>
              <w:r w:rsidR="009A469D">
                <w:rPr>
                  <w:b/>
                  <w:noProof/>
                  <w:sz w:val="28"/>
                </w:rPr>
                <w:t>3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A3E8614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080CEB" w:rsidRPr="00080CEB">
                <w:t>Test Tolerances for EN-DC FR2 SRS-RSRP measurement accurac</w:t>
              </w:r>
              <w:r w:rsidR="002640DD">
                <w:t>y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Qualcomm Technologies Int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E74E7C3" w:rsidR="001E41F3" w:rsidRDefault="00D572D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NR_CLI-UEConTest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3961E02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2022-</w:t>
              </w:r>
              <w:r w:rsidR="007E1A7E">
                <w:rPr>
                  <w:noProof/>
                </w:rPr>
                <w:t>11</w:t>
              </w:r>
              <w:r w:rsidR="00D24991">
                <w:rPr>
                  <w:noProof/>
                </w:rPr>
                <w:t>-0</w:t>
              </w:r>
            </w:fldSimple>
            <w:r w:rsidR="007E1A7E">
              <w:rPr>
                <w:noProof/>
              </w:rPr>
              <w:t>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72D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572DC" w:rsidRDefault="00D572DC" w:rsidP="00D572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E5B956B" w:rsidR="00D572DC" w:rsidRDefault="00D572DC" w:rsidP="00D572D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Requirements for </w:t>
            </w:r>
            <w:r w:rsidRPr="00C078E4">
              <w:t xml:space="preserve">FR2 SRS-RSRP measurement </w:t>
            </w:r>
            <w:r>
              <w:t xml:space="preserve">accuracy </w:t>
            </w:r>
            <w:r w:rsidRPr="00C078E4">
              <w:rPr>
                <w:noProof/>
              </w:rPr>
              <w:t>is specified in 38.133. Corresponding test case</w:t>
            </w:r>
            <w:r>
              <w:rPr>
                <w:noProof/>
              </w:rPr>
              <w:t>s have been</w:t>
            </w:r>
            <w:r w:rsidRPr="00C078E4">
              <w:rPr>
                <w:noProof/>
              </w:rPr>
              <w:t xml:space="preserve"> introduced in 38.533</w:t>
            </w:r>
            <w:r>
              <w:rPr>
                <w:noProof/>
              </w:rPr>
              <w:t>. The test tolerance analysis were incomplete</w:t>
            </w:r>
          </w:p>
        </w:tc>
      </w:tr>
      <w:tr w:rsidR="00D572D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572DC" w:rsidRDefault="00D572DC" w:rsidP="00D572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572DC" w:rsidRDefault="00D572DC" w:rsidP="00D572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72D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572DC" w:rsidRDefault="00D572DC" w:rsidP="00D572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F210996" w14:textId="77777777" w:rsidR="00D572DC" w:rsidRDefault="00D572DC" w:rsidP="00D572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the following attached .zip file to TR 38.903:</w:t>
            </w:r>
          </w:p>
          <w:p w14:paraId="31C656EC" w14:textId="1FF958B2" w:rsidR="00D572DC" w:rsidRDefault="00D572DC" w:rsidP="00D572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“38.533 5.</w:t>
            </w:r>
            <w:r w:rsidR="00137A56">
              <w:rPr>
                <w:noProof/>
              </w:rPr>
              <w:t>7</w:t>
            </w:r>
            <w:r>
              <w:rPr>
                <w:noProof/>
              </w:rPr>
              <w:t>.4.1+7.</w:t>
            </w:r>
            <w:r w:rsidR="00137A56">
              <w:rPr>
                <w:noProof/>
              </w:rPr>
              <w:t>7</w:t>
            </w:r>
            <w:r>
              <w:rPr>
                <w:noProof/>
              </w:rPr>
              <w:t>.4.1 TT”</w:t>
            </w:r>
          </w:p>
        </w:tc>
      </w:tr>
      <w:tr w:rsidR="00D572D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572DC" w:rsidRDefault="00D572DC" w:rsidP="00D572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572DC" w:rsidRDefault="00D572DC" w:rsidP="00D572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72D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572DC" w:rsidRDefault="00D572DC" w:rsidP="00D572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B1F5BCF" w:rsidR="00D572DC" w:rsidRDefault="00D572DC" w:rsidP="00D572DC">
            <w:pPr>
              <w:pStyle w:val="CRCoverPage"/>
              <w:tabs>
                <w:tab w:val="left" w:pos="2184"/>
              </w:tabs>
              <w:spacing w:after="0"/>
              <w:ind w:left="100"/>
              <w:rPr>
                <w:noProof/>
              </w:rPr>
            </w:pPr>
            <w:r w:rsidRPr="00C078E4">
              <w:rPr>
                <w:noProof/>
              </w:rPr>
              <w:t>This test case from WP will remain incomplete</w:t>
            </w:r>
            <w:r>
              <w:rPr>
                <w:noProof/>
              </w:rPr>
              <w:t xml:space="preserve"> due to lack of test tolerance analysis</w:t>
            </w:r>
          </w:p>
        </w:tc>
      </w:tr>
      <w:tr w:rsidR="00D572DC" w14:paraId="034AF533" w14:textId="77777777" w:rsidTr="00547111">
        <w:tc>
          <w:tcPr>
            <w:tcW w:w="2694" w:type="dxa"/>
            <w:gridSpan w:val="2"/>
          </w:tcPr>
          <w:p w14:paraId="39D9EB5B" w14:textId="77777777" w:rsidR="00D572DC" w:rsidRDefault="00D572DC" w:rsidP="00D572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572DC" w:rsidRDefault="00D572DC" w:rsidP="00D572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72D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572DC" w:rsidRDefault="00D572DC" w:rsidP="00D572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9128D93" w:rsidR="00D572DC" w:rsidRDefault="00D572DC" w:rsidP="00D572DC">
            <w:pPr>
              <w:pStyle w:val="CRCoverPage"/>
              <w:spacing w:after="0"/>
              <w:ind w:left="100"/>
              <w:rPr>
                <w:noProof/>
              </w:rPr>
            </w:pPr>
            <w:r w:rsidRPr="00271513">
              <w:rPr>
                <w:noProof/>
              </w:rPr>
              <w:t>Add zip file in TR 38.903</w:t>
            </w:r>
          </w:p>
        </w:tc>
      </w:tr>
      <w:tr w:rsidR="00D572D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572DC" w:rsidRDefault="00D572DC" w:rsidP="00D572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572DC" w:rsidRDefault="00D572DC" w:rsidP="00D572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72DC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572DC" w:rsidRDefault="00D572DC" w:rsidP="00D572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572DC" w:rsidRDefault="00D572DC" w:rsidP="00D572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572DC" w:rsidRDefault="00D572DC" w:rsidP="00D572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572DC" w:rsidRDefault="00D572DC" w:rsidP="00D572D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572DC" w:rsidRDefault="00D572DC" w:rsidP="00D572D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572D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572DC" w:rsidRDefault="00D572DC" w:rsidP="00D572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572DC" w:rsidRDefault="00D572DC" w:rsidP="00D572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D572DC" w:rsidRDefault="00D572DC" w:rsidP="00D572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D572DC" w:rsidRDefault="00D572DC" w:rsidP="00D572D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572DC" w:rsidRDefault="00D572DC" w:rsidP="00D572D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572D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572DC" w:rsidRDefault="00D572DC" w:rsidP="00D572D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9696C0C" w:rsidR="00D572DC" w:rsidRDefault="000C5CBC" w:rsidP="00D572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D572DC" w:rsidRDefault="00D572DC" w:rsidP="00D572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D572DC" w:rsidRDefault="00D572DC" w:rsidP="00D572D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AE40060" w:rsidR="00D572DC" w:rsidRDefault="00D572DC" w:rsidP="00D572D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0C5CBC">
              <w:rPr>
                <w:noProof/>
              </w:rPr>
              <w:t>38.533</w:t>
            </w:r>
            <w:r>
              <w:rPr>
                <w:noProof/>
              </w:rPr>
              <w:t xml:space="preserve"> CR </w:t>
            </w:r>
            <w:r w:rsidR="009A6D1C" w:rsidRPr="009A6D1C">
              <w:rPr>
                <w:noProof/>
                <w:highlight w:val="yellow"/>
              </w:rPr>
              <w:t>R5-227313</w:t>
            </w:r>
          </w:p>
        </w:tc>
      </w:tr>
      <w:tr w:rsidR="00D572D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572DC" w:rsidRDefault="00D572DC" w:rsidP="00D572D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572DC" w:rsidRDefault="00D572DC" w:rsidP="00D572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D572DC" w:rsidRDefault="00D572DC" w:rsidP="00D572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D572DC" w:rsidRDefault="00D572DC" w:rsidP="00D572D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572DC" w:rsidRDefault="00D572DC" w:rsidP="00D572D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572D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572DC" w:rsidRDefault="00D572DC" w:rsidP="00D572D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572DC" w:rsidRDefault="00D572DC" w:rsidP="00D572DC">
            <w:pPr>
              <w:pStyle w:val="CRCoverPage"/>
              <w:spacing w:after="0"/>
              <w:rPr>
                <w:noProof/>
              </w:rPr>
            </w:pPr>
          </w:p>
        </w:tc>
      </w:tr>
      <w:tr w:rsidR="00D572D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572DC" w:rsidRDefault="00D572DC" w:rsidP="00D572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D572DC" w:rsidRDefault="00D572DC" w:rsidP="00D572D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572DC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572DC" w:rsidRPr="008863B9" w:rsidRDefault="00D572DC" w:rsidP="00D572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572DC" w:rsidRPr="008863B9" w:rsidRDefault="00D572DC" w:rsidP="00D572D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572D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572DC" w:rsidRDefault="00D572DC" w:rsidP="00D572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0565374" w:rsidR="00D572DC" w:rsidRDefault="00E60E8F" w:rsidP="00D572DC">
            <w:pPr>
              <w:pStyle w:val="CRCoverPage"/>
              <w:spacing w:after="0"/>
              <w:ind w:left="100"/>
              <w:rPr>
                <w:noProof/>
              </w:rPr>
            </w:pPr>
            <w:r w:rsidRPr="009A6D1C">
              <w:rPr>
                <w:noProof/>
                <w:highlight w:val="yellow"/>
              </w:rPr>
              <w:t>r1: Correction in MU/TT calculation excel file</w:t>
            </w:r>
            <w:r w:rsidR="009A6D1C" w:rsidRPr="009A6D1C">
              <w:rPr>
                <w:noProof/>
                <w:highlight w:val="yellow"/>
              </w:rPr>
              <w:t>, 38.533 Tdoc reference added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F239C6F" w14:textId="77777777" w:rsidR="00137A56" w:rsidRPr="00271513" w:rsidRDefault="00137A56" w:rsidP="00137A56">
      <w:pPr>
        <w:pStyle w:val="Heading3"/>
        <w:rPr>
          <w:noProof/>
          <w:color w:val="548DD4" w:themeColor="text2" w:themeTint="99"/>
        </w:rPr>
      </w:pPr>
      <w:r w:rsidRPr="00271513">
        <w:rPr>
          <w:noProof/>
          <w:color w:val="548DD4" w:themeColor="text2" w:themeTint="99"/>
        </w:rPr>
        <w:lastRenderedPageBreak/>
        <w:t>///Start of changes</w:t>
      </w:r>
    </w:p>
    <w:p w14:paraId="04352685" w14:textId="77777777" w:rsidR="00137A56" w:rsidRPr="00271513" w:rsidRDefault="00137A56" w:rsidP="00137A56">
      <w:pPr>
        <w:pStyle w:val="Heading2"/>
        <w:ind w:left="0" w:firstLine="0"/>
        <w:rPr>
          <w:rFonts w:eastAsia="??"/>
          <w:sz w:val="20"/>
          <w:szCs w:val="32"/>
        </w:rPr>
      </w:pPr>
      <w:r w:rsidRPr="00271513">
        <w:rPr>
          <w:rFonts w:eastAsia="??"/>
          <w:sz w:val="20"/>
          <w:szCs w:val="32"/>
        </w:rPr>
        <w:t>Add the following attached .zip file to TR 38.903:</w:t>
      </w:r>
    </w:p>
    <w:p w14:paraId="061367C7" w14:textId="1DA28EF5" w:rsidR="00137A56" w:rsidRPr="00271513" w:rsidRDefault="00137A56" w:rsidP="00137A56">
      <w:pPr>
        <w:pStyle w:val="Heading3"/>
        <w:rPr>
          <w:rFonts w:eastAsia="??"/>
          <w:sz w:val="20"/>
          <w:szCs w:val="32"/>
        </w:rPr>
      </w:pPr>
      <w:r w:rsidRPr="00271513">
        <w:rPr>
          <w:rFonts w:eastAsia="??"/>
          <w:sz w:val="20"/>
          <w:szCs w:val="32"/>
        </w:rPr>
        <w:t>“38.533 5.</w:t>
      </w:r>
      <w:r>
        <w:rPr>
          <w:rFonts w:eastAsia="??"/>
          <w:sz w:val="20"/>
          <w:szCs w:val="32"/>
        </w:rPr>
        <w:t>7</w:t>
      </w:r>
      <w:r w:rsidRPr="00271513">
        <w:rPr>
          <w:rFonts w:eastAsia="??"/>
          <w:sz w:val="20"/>
          <w:szCs w:val="32"/>
        </w:rPr>
        <w:t>.</w:t>
      </w:r>
      <w:r w:rsidR="00BA6C52">
        <w:rPr>
          <w:rFonts w:eastAsia="??"/>
          <w:sz w:val="20"/>
          <w:szCs w:val="32"/>
        </w:rPr>
        <w:t>5</w:t>
      </w:r>
      <w:r w:rsidRPr="00271513">
        <w:rPr>
          <w:rFonts w:eastAsia="??"/>
          <w:sz w:val="20"/>
          <w:szCs w:val="32"/>
        </w:rPr>
        <w:t>.</w:t>
      </w:r>
      <w:r>
        <w:rPr>
          <w:rFonts w:eastAsia="??"/>
          <w:sz w:val="20"/>
          <w:szCs w:val="32"/>
        </w:rPr>
        <w:t>1</w:t>
      </w:r>
      <w:r w:rsidRPr="00271513">
        <w:rPr>
          <w:rFonts w:eastAsia="??"/>
          <w:sz w:val="20"/>
          <w:szCs w:val="32"/>
        </w:rPr>
        <w:t>+</w:t>
      </w:r>
      <w:r>
        <w:rPr>
          <w:rFonts w:eastAsia="??"/>
          <w:sz w:val="20"/>
          <w:szCs w:val="32"/>
        </w:rPr>
        <w:t>7</w:t>
      </w:r>
      <w:r w:rsidRPr="00271513">
        <w:rPr>
          <w:rFonts w:eastAsia="??"/>
          <w:sz w:val="20"/>
          <w:szCs w:val="32"/>
        </w:rPr>
        <w:t>.</w:t>
      </w:r>
      <w:r>
        <w:rPr>
          <w:rFonts w:eastAsia="??"/>
          <w:sz w:val="20"/>
          <w:szCs w:val="32"/>
        </w:rPr>
        <w:t>7</w:t>
      </w:r>
      <w:r w:rsidRPr="00271513">
        <w:rPr>
          <w:rFonts w:eastAsia="??"/>
          <w:sz w:val="20"/>
          <w:szCs w:val="32"/>
        </w:rPr>
        <w:t>.</w:t>
      </w:r>
      <w:r w:rsidR="00BA6C52">
        <w:rPr>
          <w:rFonts w:eastAsia="??"/>
          <w:sz w:val="20"/>
          <w:szCs w:val="32"/>
        </w:rPr>
        <w:t>5</w:t>
      </w:r>
      <w:r w:rsidRPr="00271513">
        <w:rPr>
          <w:rFonts w:eastAsia="??"/>
          <w:sz w:val="20"/>
          <w:szCs w:val="32"/>
        </w:rPr>
        <w:t>.</w:t>
      </w:r>
      <w:r>
        <w:rPr>
          <w:rFonts w:eastAsia="??"/>
          <w:sz w:val="20"/>
          <w:szCs w:val="32"/>
        </w:rPr>
        <w:t>1</w:t>
      </w:r>
      <w:r w:rsidRPr="00271513">
        <w:rPr>
          <w:rFonts w:eastAsia="??"/>
          <w:sz w:val="20"/>
          <w:szCs w:val="32"/>
        </w:rPr>
        <w:t xml:space="preserve"> TT”</w:t>
      </w:r>
    </w:p>
    <w:p w14:paraId="3180FE42" w14:textId="77777777" w:rsidR="00137A56" w:rsidRPr="004F0AE4" w:rsidRDefault="00137A56" w:rsidP="00137A56">
      <w:pPr>
        <w:pStyle w:val="Heading3"/>
        <w:rPr>
          <w:noProof/>
          <w:color w:val="548DD4" w:themeColor="text2" w:themeTint="99"/>
        </w:rPr>
      </w:pPr>
      <w:r w:rsidRPr="00271513">
        <w:rPr>
          <w:noProof/>
          <w:color w:val="548DD4" w:themeColor="text2" w:themeTint="99"/>
        </w:rPr>
        <w:t>///End of changes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2FFC35" w14:textId="77777777" w:rsidR="00305EC3" w:rsidRDefault="00305EC3">
      <w:r>
        <w:separator/>
      </w:r>
    </w:p>
  </w:endnote>
  <w:endnote w:type="continuationSeparator" w:id="0">
    <w:p w14:paraId="6DA75A57" w14:textId="77777777" w:rsidR="00305EC3" w:rsidRDefault="00305E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Yu Gothic"/>
    <w:charset w:val="80"/>
    <w:family w:val="roman"/>
    <w:pitch w:val="default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03FE08" w14:textId="77777777" w:rsidR="00305EC3" w:rsidRDefault="00305EC3">
      <w:r>
        <w:separator/>
      </w:r>
    </w:p>
  </w:footnote>
  <w:footnote w:type="continuationSeparator" w:id="0">
    <w:p w14:paraId="07C31CF2" w14:textId="77777777" w:rsidR="00305EC3" w:rsidRDefault="00305E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80CEB"/>
    <w:rsid w:val="000A6394"/>
    <w:rsid w:val="000B7FED"/>
    <w:rsid w:val="000C038A"/>
    <w:rsid w:val="000C5CBC"/>
    <w:rsid w:val="000C6598"/>
    <w:rsid w:val="000D3841"/>
    <w:rsid w:val="000D44B3"/>
    <w:rsid w:val="00137A56"/>
    <w:rsid w:val="00145D43"/>
    <w:rsid w:val="00175459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D6442"/>
    <w:rsid w:val="002E472E"/>
    <w:rsid w:val="00305409"/>
    <w:rsid w:val="00305EC3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5782A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E1A7E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59D4"/>
    <w:rsid w:val="009777D9"/>
    <w:rsid w:val="00991B88"/>
    <w:rsid w:val="009A469D"/>
    <w:rsid w:val="009A5753"/>
    <w:rsid w:val="009A579D"/>
    <w:rsid w:val="009A6D1C"/>
    <w:rsid w:val="009E3297"/>
    <w:rsid w:val="009F734F"/>
    <w:rsid w:val="00A145EE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A6C52"/>
    <w:rsid w:val="00BB5DFC"/>
    <w:rsid w:val="00BD279D"/>
    <w:rsid w:val="00BD6BB8"/>
    <w:rsid w:val="00C66BA2"/>
    <w:rsid w:val="00C95985"/>
    <w:rsid w:val="00CC5026"/>
    <w:rsid w:val="00CC68D0"/>
    <w:rsid w:val="00CD2994"/>
    <w:rsid w:val="00D03F9A"/>
    <w:rsid w:val="00D06D51"/>
    <w:rsid w:val="00D15A4F"/>
    <w:rsid w:val="00D24991"/>
    <w:rsid w:val="00D50255"/>
    <w:rsid w:val="00D572DC"/>
    <w:rsid w:val="00D66520"/>
    <w:rsid w:val="00DE34CF"/>
    <w:rsid w:val="00E13F3D"/>
    <w:rsid w:val="00E165E2"/>
    <w:rsid w:val="00E34898"/>
    <w:rsid w:val="00E60E8F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124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16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49</TotalTime>
  <Pages>2</Pages>
  <Words>441</Words>
  <Characters>2516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Mursalin Habib</cp:lastModifiedBy>
  <cp:revision>18</cp:revision>
  <cp:lastPrinted>1900-01-01T08:00:00Z</cp:lastPrinted>
  <dcterms:created xsi:type="dcterms:W3CDTF">2020-02-03T08:32:00Z</dcterms:created>
  <dcterms:modified xsi:type="dcterms:W3CDTF">2022-11-13T20:58:00Z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15th Aug 2022</vt:lpwstr>
  </property>
  <property fmtid="{D5CDD505-2E9C-101B-9397-08002B2CF9AE}" pid="8" name="EndDate">
    <vt:lpwstr>26th Aug 2022</vt:lpwstr>
  </property>
  <property fmtid="{D5CDD505-2E9C-101B-9397-08002B2CF9AE}" pid="9" name="Tdoc#">
    <vt:lpwstr>R5-224498</vt:lpwstr>
  </property>
  <property fmtid="{D5CDD505-2E9C-101B-9397-08002B2CF9AE}" pid="10" name="Spec#">
    <vt:lpwstr>38.903</vt:lpwstr>
  </property>
  <property fmtid="{D5CDD505-2E9C-101B-9397-08002B2CF9AE}" pid="11" name="Cr#">
    <vt:lpwstr>0340</vt:lpwstr>
  </property>
  <property fmtid="{D5CDD505-2E9C-101B-9397-08002B2CF9AE}" pid="12" name="Revision">
    <vt:lpwstr>-</vt:lpwstr>
  </property>
  <property fmtid="{D5CDD505-2E9C-101B-9397-08002B2CF9AE}" pid="13" name="Version">
    <vt:lpwstr>16.12.0</vt:lpwstr>
  </property>
  <property fmtid="{D5CDD505-2E9C-101B-9397-08002B2CF9AE}" pid="14" name="CrTitle">
    <vt:lpwstr>EN-DC FR2 SRS-RSRP measurement accuracy</vt:lpwstr>
  </property>
  <property fmtid="{D5CDD505-2E9C-101B-9397-08002B2CF9AE}" pid="15" name="SourceIfWg">
    <vt:lpwstr>Qualcomm Technologies Int</vt:lpwstr>
  </property>
  <property fmtid="{D5CDD505-2E9C-101B-9397-08002B2CF9AE}" pid="16" name="SourceIfTsg">
    <vt:lpwstr/>
  </property>
  <property fmtid="{D5CDD505-2E9C-101B-9397-08002B2CF9AE}" pid="17" name="RelatedWis">
    <vt:lpwstr>NR_CLI-UEConTest</vt:lpwstr>
  </property>
  <property fmtid="{D5CDD505-2E9C-101B-9397-08002B2CF9AE}" pid="18" name="Cat">
    <vt:lpwstr>F</vt:lpwstr>
  </property>
  <property fmtid="{D5CDD505-2E9C-101B-9397-08002B2CF9AE}" pid="19" name="ResDate">
    <vt:lpwstr>2022-08-05</vt:lpwstr>
  </property>
  <property fmtid="{D5CDD505-2E9C-101B-9397-08002B2CF9AE}" pid="20" name="Release">
    <vt:lpwstr>Rel-16</vt:lpwstr>
  </property>
</Properties>
</file>