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453B16" w:rsidR="001E41F3" w:rsidRPr="00424E59" w:rsidRDefault="00084F43">
      <w:pPr>
        <w:pStyle w:val="CRCoverPage"/>
        <w:tabs>
          <w:tab w:val="right" w:pos="9639"/>
        </w:tabs>
        <w:spacing w:after="0"/>
        <w:rPr>
          <w:b/>
          <w:i/>
          <w:noProof/>
          <w:sz w:val="28"/>
        </w:rPr>
      </w:pPr>
      <w:r w:rsidRPr="00424E59">
        <w:rPr>
          <w:b/>
          <w:noProof/>
          <w:sz w:val="24"/>
        </w:rPr>
        <w:t>3GPP TSG-RAN5 Meeting #</w:t>
      </w:r>
      <w:r w:rsidR="00A30510" w:rsidRPr="00424E59">
        <w:rPr>
          <w:b/>
          <w:noProof/>
          <w:sz w:val="24"/>
        </w:rPr>
        <w:t>97</w:t>
      </w:r>
      <w:r w:rsidRPr="00424E59">
        <w:rPr>
          <w:b/>
          <w:noProof/>
          <w:sz w:val="24"/>
        </w:rPr>
        <w:tab/>
      </w:r>
      <w:r w:rsidR="0022687F" w:rsidRPr="00424E59">
        <w:rPr>
          <w:b/>
          <w:noProof/>
          <w:sz w:val="24"/>
        </w:rPr>
        <w:t>R5-22</w:t>
      </w:r>
      <w:r w:rsidR="00424E59" w:rsidRPr="00424E59">
        <w:rPr>
          <w:b/>
          <w:noProof/>
          <w:sz w:val="24"/>
        </w:rPr>
        <w:t>7615</w:t>
      </w:r>
    </w:p>
    <w:p w14:paraId="7CB45193" w14:textId="42EB159C" w:rsidR="001E41F3" w:rsidRPr="00424E59" w:rsidRDefault="00EC1434" w:rsidP="005E2C44">
      <w:pPr>
        <w:pStyle w:val="CRCoverPage"/>
        <w:outlineLvl w:val="0"/>
        <w:rPr>
          <w:b/>
          <w:noProof/>
          <w:sz w:val="24"/>
        </w:rPr>
      </w:pPr>
      <w:r w:rsidRPr="00424E59">
        <w:rPr>
          <w:b/>
          <w:bCs/>
          <w:sz w:val="24"/>
          <w:szCs w:val="24"/>
        </w:rPr>
        <w:t>Toulouse, France, 14</w:t>
      </w:r>
      <w:r w:rsidRPr="00424E59">
        <w:rPr>
          <w:b/>
          <w:bCs/>
          <w:sz w:val="24"/>
          <w:szCs w:val="24"/>
          <w:vertAlign w:val="superscript"/>
        </w:rPr>
        <w:t>th</w:t>
      </w:r>
      <w:r w:rsidRPr="00424E59">
        <w:rPr>
          <w:b/>
          <w:bCs/>
          <w:sz w:val="24"/>
          <w:szCs w:val="24"/>
        </w:rPr>
        <w:t xml:space="preserve"> – 18</w:t>
      </w:r>
      <w:r w:rsidRPr="00424E59">
        <w:rPr>
          <w:b/>
          <w:bCs/>
          <w:sz w:val="24"/>
          <w:szCs w:val="24"/>
          <w:vertAlign w:val="superscript"/>
        </w:rPr>
        <w:t>th</w:t>
      </w:r>
      <w:r w:rsidRPr="00424E59">
        <w:rPr>
          <w:b/>
          <w:bCs/>
          <w:sz w:val="24"/>
          <w:szCs w:val="24"/>
        </w:rPr>
        <w:t xml:space="preserve"> November </w:t>
      </w:r>
      <w:r w:rsidR="00AF5F53" w:rsidRPr="00424E59">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E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24E59" w:rsidRDefault="00305409" w:rsidP="00E34898">
            <w:pPr>
              <w:pStyle w:val="CRCoverPage"/>
              <w:spacing w:after="0"/>
              <w:jc w:val="right"/>
              <w:rPr>
                <w:i/>
                <w:noProof/>
              </w:rPr>
            </w:pPr>
            <w:r w:rsidRPr="00424E59">
              <w:rPr>
                <w:i/>
                <w:noProof/>
                <w:sz w:val="14"/>
              </w:rPr>
              <w:t>CR-Form-v</w:t>
            </w:r>
            <w:r w:rsidR="008863B9" w:rsidRPr="00424E59">
              <w:rPr>
                <w:i/>
                <w:noProof/>
                <w:sz w:val="14"/>
              </w:rPr>
              <w:t>12.</w:t>
            </w:r>
            <w:r w:rsidR="008D3CCC" w:rsidRPr="00424E59">
              <w:rPr>
                <w:i/>
                <w:noProof/>
                <w:sz w:val="14"/>
              </w:rPr>
              <w:t>2</w:t>
            </w:r>
          </w:p>
        </w:tc>
      </w:tr>
      <w:tr w:rsidR="001E41F3" w:rsidRPr="00424E59" w14:paraId="3FBB62B8" w14:textId="77777777" w:rsidTr="00547111">
        <w:tc>
          <w:tcPr>
            <w:tcW w:w="9641" w:type="dxa"/>
            <w:gridSpan w:val="9"/>
            <w:tcBorders>
              <w:left w:val="single" w:sz="4" w:space="0" w:color="auto"/>
              <w:right w:val="single" w:sz="4" w:space="0" w:color="auto"/>
            </w:tcBorders>
          </w:tcPr>
          <w:p w14:paraId="79AB67D6" w14:textId="77777777" w:rsidR="001E41F3" w:rsidRPr="00424E59" w:rsidRDefault="001E41F3">
            <w:pPr>
              <w:pStyle w:val="CRCoverPage"/>
              <w:spacing w:after="0"/>
              <w:jc w:val="center"/>
              <w:rPr>
                <w:noProof/>
              </w:rPr>
            </w:pPr>
            <w:r w:rsidRPr="00424E59">
              <w:rPr>
                <w:b/>
                <w:noProof/>
                <w:sz w:val="32"/>
              </w:rPr>
              <w:t>CHANGE REQUEST</w:t>
            </w:r>
          </w:p>
        </w:tc>
      </w:tr>
      <w:tr w:rsidR="001E41F3" w:rsidRPr="00424E59" w14:paraId="79946B04" w14:textId="77777777" w:rsidTr="00547111">
        <w:tc>
          <w:tcPr>
            <w:tcW w:w="9641" w:type="dxa"/>
            <w:gridSpan w:val="9"/>
            <w:tcBorders>
              <w:left w:val="single" w:sz="4" w:space="0" w:color="auto"/>
              <w:right w:val="single" w:sz="4" w:space="0" w:color="auto"/>
            </w:tcBorders>
          </w:tcPr>
          <w:p w14:paraId="12C70EEE" w14:textId="77777777" w:rsidR="001E41F3" w:rsidRPr="00424E59" w:rsidRDefault="001E41F3">
            <w:pPr>
              <w:pStyle w:val="CRCoverPage"/>
              <w:spacing w:after="0"/>
              <w:rPr>
                <w:noProof/>
                <w:sz w:val="8"/>
                <w:szCs w:val="8"/>
              </w:rPr>
            </w:pPr>
          </w:p>
        </w:tc>
      </w:tr>
      <w:tr w:rsidR="001E41F3" w:rsidRPr="00424E59" w14:paraId="3999489E" w14:textId="77777777" w:rsidTr="00547111">
        <w:tc>
          <w:tcPr>
            <w:tcW w:w="142" w:type="dxa"/>
            <w:tcBorders>
              <w:left w:val="single" w:sz="4" w:space="0" w:color="auto"/>
            </w:tcBorders>
          </w:tcPr>
          <w:p w14:paraId="4DDA7F40" w14:textId="77777777" w:rsidR="001E41F3" w:rsidRPr="00424E59" w:rsidRDefault="001E41F3">
            <w:pPr>
              <w:pStyle w:val="CRCoverPage"/>
              <w:spacing w:after="0"/>
              <w:jc w:val="right"/>
              <w:rPr>
                <w:noProof/>
              </w:rPr>
            </w:pPr>
          </w:p>
        </w:tc>
        <w:tc>
          <w:tcPr>
            <w:tcW w:w="1559" w:type="dxa"/>
            <w:shd w:val="pct30" w:color="FFFF00" w:fill="auto"/>
          </w:tcPr>
          <w:p w14:paraId="52508B66" w14:textId="4575600F" w:rsidR="001E41F3" w:rsidRPr="00424E59" w:rsidRDefault="00084F43" w:rsidP="00E13F3D">
            <w:pPr>
              <w:pStyle w:val="CRCoverPage"/>
              <w:spacing w:after="0"/>
              <w:jc w:val="right"/>
              <w:rPr>
                <w:b/>
                <w:noProof/>
                <w:sz w:val="28"/>
              </w:rPr>
            </w:pPr>
            <w:r w:rsidRPr="00424E59">
              <w:rPr>
                <w:b/>
                <w:noProof/>
                <w:sz w:val="28"/>
              </w:rPr>
              <w:t>36.579-</w:t>
            </w:r>
            <w:r w:rsidR="00DE5D45" w:rsidRPr="00424E59">
              <w:rPr>
                <w:b/>
                <w:noProof/>
                <w:sz w:val="28"/>
              </w:rPr>
              <w:t>2</w:t>
            </w:r>
          </w:p>
        </w:tc>
        <w:tc>
          <w:tcPr>
            <w:tcW w:w="709" w:type="dxa"/>
          </w:tcPr>
          <w:p w14:paraId="77009707" w14:textId="77777777" w:rsidR="001E41F3" w:rsidRPr="00424E59" w:rsidRDefault="001E41F3">
            <w:pPr>
              <w:pStyle w:val="CRCoverPage"/>
              <w:spacing w:after="0"/>
              <w:jc w:val="center"/>
              <w:rPr>
                <w:noProof/>
              </w:rPr>
            </w:pPr>
            <w:r w:rsidRPr="00424E59">
              <w:rPr>
                <w:b/>
                <w:noProof/>
                <w:sz w:val="28"/>
              </w:rPr>
              <w:t>CR</w:t>
            </w:r>
          </w:p>
        </w:tc>
        <w:tc>
          <w:tcPr>
            <w:tcW w:w="1276" w:type="dxa"/>
            <w:shd w:val="pct30" w:color="FFFF00" w:fill="auto"/>
          </w:tcPr>
          <w:p w14:paraId="6CAED29D" w14:textId="091EF1B3" w:rsidR="001E41F3" w:rsidRPr="00424E59" w:rsidRDefault="004A18C6" w:rsidP="00547111">
            <w:pPr>
              <w:pStyle w:val="CRCoverPage"/>
              <w:spacing w:after="0"/>
              <w:rPr>
                <w:noProof/>
              </w:rPr>
            </w:pPr>
            <w:r w:rsidRPr="00424E59">
              <w:rPr>
                <w:b/>
                <w:noProof/>
                <w:sz w:val="28"/>
              </w:rPr>
              <w:t>031</w:t>
            </w:r>
            <w:r w:rsidR="005F4341" w:rsidRPr="00424E59">
              <w:rPr>
                <w:b/>
                <w:noProof/>
                <w:sz w:val="28"/>
              </w:rPr>
              <w:t>3</w:t>
            </w:r>
          </w:p>
        </w:tc>
        <w:tc>
          <w:tcPr>
            <w:tcW w:w="709" w:type="dxa"/>
          </w:tcPr>
          <w:p w14:paraId="09D2C09B" w14:textId="77777777" w:rsidR="001E41F3" w:rsidRPr="00424E59" w:rsidRDefault="001E41F3" w:rsidP="0051580D">
            <w:pPr>
              <w:pStyle w:val="CRCoverPage"/>
              <w:tabs>
                <w:tab w:val="right" w:pos="625"/>
              </w:tabs>
              <w:spacing w:after="0"/>
              <w:jc w:val="center"/>
              <w:rPr>
                <w:noProof/>
              </w:rPr>
            </w:pPr>
            <w:r w:rsidRPr="00424E59">
              <w:rPr>
                <w:b/>
                <w:bCs/>
                <w:noProof/>
                <w:sz w:val="28"/>
              </w:rPr>
              <w:t>rev</w:t>
            </w:r>
          </w:p>
        </w:tc>
        <w:tc>
          <w:tcPr>
            <w:tcW w:w="992" w:type="dxa"/>
            <w:shd w:val="pct30" w:color="FFFF00" w:fill="auto"/>
          </w:tcPr>
          <w:p w14:paraId="7533BF9D" w14:textId="3CDB9559" w:rsidR="001E41F3" w:rsidRPr="00424E59" w:rsidRDefault="00424E59" w:rsidP="00E13F3D">
            <w:pPr>
              <w:pStyle w:val="CRCoverPage"/>
              <w:spacing w:after="0"/>
              <w:jc w:val="center"/>
              <w:rPr>
                <w:b/>
                <w:noProof/>
              </w:rPr>
            </w:pPr>
            <w:r w:rsidRPr="00424E59">
              <w:rPr>
                <w:b/>
                <w:noProof/>
                <w:sz w:val="28"/>
              </w:rPr>
              <w:t>1</w:t>
            </w:r>
          </w:p>
        </w:tc>
        <w:tc>
          <w:tcPr>
            <w:tcW w:w="2410" w:type="dxa"/>
          </w:tcPr>
          <w:p w14:paraId="5D4AEAE9" w14:textId="77777777" w:rsidR="001E41F3" w:rsidRPr="00424E59" w:rsidRDefault="001E41F3" w:rsidP="0051580D">
            <w:pPr>
              <w:pStyle w:val="CRCoverPage"/>
              <w:tabs>
                <w:tab w:val="right" w:pos="1825"/>
              </w:tabs>
              <w:spacing w:after="0"/>
              <w:jc w:val="center"/>
              <w:rPr>
                <w:noProof/>
              </w:rPr>
            </w:pPr>
            <w:r w:rsidRPr="00424E59">
              <w:rPr>
                <w:b/>
                <w:noProof/>
                <w:sz w:val="28"/>
                <w:szCs w:val="28"/>
              </w:rPr>
              <w:t>Current version:</w:t>
            </w:r>
          </w:p>
        </w:tc>
        <w:tc>
          <w:tcPr>
            <w:tcW w:w="1701" w:type="dxa"/>
            <w:shd w:val="pct30" w:color="FFFF00" w:fill="auto"/>
          </w:tcPr>
          <w:p w14:paraId="1E22D6AC" w14:textId="1F0EAF7D" w:rsidR="001E41F3" w:rsidRPr="00424E59" w:rsidRDefault="00084F43">
            <w:pPr>
              <w:pStyle w:val="CRCoverPage"/>
              <w:spacing w:after="0"/>
              <w:jc w:val="center"/>
              <w:rPr>
                <w:noProof/>
                <w:sz w:val="28"/>
              </w:rPr>
            </w:pPr>
            <w:r w:rsidRPr="00424E59">
              <w:rPr>
                <w:b/>
                <w:noProof/>
                <w:sz w:val="28"/>
              </w:rPr>
              <w:t>15.</w:t>
            </w:r>
            <w:r w:rsidR="00DE5D45" w:rsidRPr="00424E59">
              <w:rPr>
                <w:b/>
                <w:noProof/>
                <w:sz w:val="28"/>
              </w:rPr>
              <w:t>5</w:t>
            </w:r>
            <w:r w:rsidRPr="00424E59">
              <w:rPr>
                <w:b/>
                <w:noProof/>
                <w:sz w:val="28"/>
              </w:rPr>
              <w:t>.</w:t>
            </w:r>
            <w:r w:rsidR="009911A4" w:rsidRPr="00424E59">
              <w:rPr>
                <w:b/>
                <w:noProof/>
                <w:sz w:val="28"/>
              </w:rPr>
              <w:t>0</w:t>
            </w:r>
          </w:p>
        </w:tc>
        <w:tc>
          <w:tcPr>
            <w:tcW w:w="143" w:type="dxa"/>
            <w:tcBorders>
              <w:right w:val="single" w:sz="4" w:space="0" w:color="auto"/>
            </w:tcBorders>
          </w:tcPr>
          <w:p w14:paraId="399238C9" w14:textId="77777777" w:rsidR="001E41F3" w:rsidRPr="00424E59" w:rsidRDefault="001E41F3">
            <w:pPr>
              <w:pStyle w:val="CRCoverPage"/>
              <w:spacing w:after="0"/>
              <w:rPr>
                <w:noProof/>
              </w:rPr>
            </w:pPr>
          </w:p>
        </w:tc>
      </w:tr>
      <w:tr w:rsidR="001E41F3" w:rsidRPr="00424E59" w14:paraId="7DC9F5A2" w14:textId="77777777" w:rsidTr="00547111">
        <w:tc>
          <w:tcPr>
            <w:tcW w:w="9641" w:type="dxa"/>
            <w:gridSpan w:val="9"/>
            <w:tcBorders>
              <w:left w:val="single" w:sz="4" w:space="0" w:color="auto"/>
              <w:right w:val="single" w:sz="4" w:space="0" w:color="auto"/>
            </w:tcBorders>
          </w:tcPr>
          <w:p w14:paraId="4883A7D2" w14:textId="77777777" w:rsidR="001E41F3" w:rsidRPr="00424E59" w:rsidRDefault="001E41F3">
            <w:pPr>
              <w:pStyle w:val="CRCoverPage"/>
              <w:spacing w:after="0"/>
              <w:rPr>
                <w:noProof/>
              </w:rPr>
            </w:pPr>
          </w:p>
        </w:tc>
      </w:tr>
      <w:tr w:rsidR="001E41F3" w:rsidRPr="00424E59" w14:paraId="266B4BDF" w14:textId="77777777" w:rsidTr="00547111">
        <w:tc>
          <w:tcPr>
            <w:tcW w:w="9641" w:type="dxa"/>
            <w:gridSpan w:val="9"/>
            <w:tcBorders>
              <w:top w:val="single" w:sz="4" w:space="0" w:color="auto"/>
            </w:tcBorders>
          </w:tcPr>
          <w:p w14:paraId="47E13998" w14:textId="77777777" w:rsidR="001E41F3" w:rsidRPr="00424E59" w:rsidRDefault="001E41F3">
            <w:pPr>
              <w:pStyle w:val="CRCoverPage"/>
              <w:spacing w:after="0"/>
              <w:jc w:val="center"/>
              <w:rPr>
                <w:rFonts w:cs="Arial"/>
                <w:i/>
                <w:noProof/>
              </w:rPr>
            </w:pPr>
            <w:r w:rsidRPr="00424E59">
              <w:rPr>
                <w:rFonts w:cs="Arial"/>
                <w:i/>
                <w:noProof/>
              </w:rPr>
              <w:t xml:space="preserve">For </w:t>
            </w:r>
            <w:hyperlink r:id="rId9" w:anchor="_blank" w:history="1">
              <w:r w:rsidRPr="00424E59">
                <w:rPr>
                  <w:rStyle w:val="Hyperlink"/>
                  <w:rFonts w:cs="Arial"/>
                  <w:b/>
                  <w:i/>
                  <w:noProof/>
                  <w:color w:val="FF0000"/>
                </w:rPr>
                <w:t>HE</w:t>
              </w:r>
              <w:bookmarkStart w:id="0" w:name="_Hlt497126619"/>
              <w:r w:rsidRPr="00424E59">
                <w:rPr>
                  <w:rStyle w:val="Hyperlink"/>
                  <w:rFonts w:cs="Arial"/>
                  <w:b/>
                  <w:i/>
                  <w:noProof/>
                  <w:color w:val="FF0000"/>
                </w:rPr>
                <w:t>L</w:t>
              </w:r>
              <w:bookmarkEnd w:id="0"/>
              <w:r w:rsidRPr="00424E59">
                <w:rPr>
                  <w:rStyle w:val="Hyperlink"/>
                  <w:rFonts w:cs="Arial"/>
                  <w:b/>
                  <w:i/>
                  <w:noProof/>
                  <w:color w:val="FF0000"/>
                </w:rPr>
                <w:t>P</w:t>
              </w:r>
            </w:hyperlink>
            <w:r w:rsidRPr="00424E59">
              <w:rPr>
                <w:rFonts w:cs="Arial"/>
                <w:b/>
                <w:i/>
                <w:noProof/>
                <w:color w:val="FF0000"/>
              </w:rPr>
              <w:t xml:space="preserve"> </w:t>
            </w:r>
            <w:r w:rsidRPr="00424E59">
              <w:rPr>
                <w:rFonts w:cs="Arial"/>
                <w:i/>
                <w:noProof/>
              </w:rPr>
              <w:t>on using this form</w:t>
            </w:r>
            <w:r w:rsidR="0051580D" w:rsidRPr="00424E59">
              <w:rPr>
                <w:rFonts w:cs="Arial"/>
                <w:i/>
                <w:noProof/>
              </w:rPr>
              <w:t>: c</w:t>
            </w:r>
            <w:r w:rsidR="00F25D98" w:rsidRPr="00424E59">
              <w:rPr>
                <w:rFonts w:cs="Arial"/>
                <w:i/>
                <w:noProof/>
              </w:rPr>
              <w:t xml:space="preserve">omprehensive instructions can be found at </w:t>
            </w:r>
            <w:r w:rsidR="001B7A65" w:rsidRPr="00424E59">
              <w:rPr>
                <w:rFonts w:cs="Arial"/>
                <w:i/>
                <w:noProof/>
              </w:rPr>
              <w:br/>
            </w:r>
            <w:hyperlink r:id="rId10" w:history="1">
              <w:r w:rsidR="00DE34CF" w:rsidRPr="00424E59">
                <w:rPr>
                  <w:rStyle w:val="Hyperlink"/>
                  <w:rFonts w:cs="Arial"/>
                  <w:i/>
                  <w:noProof/>
                </w:rPr>
                <w:t>http://www.3gpp.org/Change-Requests</w:t>
              </w:r>
            </w:hyperlink>
            <w:r w:rsidR="00F25D98" w:rsidRPr="00424E59">
              <w:rPr>
                <w:rFonts w:cs="Arial"/>
                <w:i/>
                <w:noProof/>
              </w:rPr>
              <w:t>.</w:t>
            </w:r>
          </w:p>
        </w:tc>
      </w:tr>
      <w:tr w:rsidR="001E41F3" w:rsidRPr="00424E59" w14:paraId="296CF086" w14:textId="77777777" w:rsidTr="00547111">
        <w:tc>
          <w:tcPr>
            <w:tcW w:w="9641" w:type="dxa"/>
            <w:gridSpan w:val="9"/>
          </w:tcPr>
          <w:p w14:paraId="7D4A60B5" w14:textId="77777777" w:rsidR="001E41F3" w:rsidRPr="00424E59" w:rsidRDefault="001E41F3">
            <w:pPr>
              <w:pStyle w:val="CRCoverPage"/>
              <w:spacing w:after="0"/>
              <w:rPr>
                <w:noProof/>
                <w:sz w:val="8"/>
                <w:szCs w:val="8"/>
              </w:rPr>
            </w:pPr>
          </w:p>
        </w:tc>
      </w:tr>
    </w:tbl>
    <w:p w14:paraId="53540664" w14:textId="77777777" w:rsidR="001E41F3" w:rsidRPr="00424E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E59" w14:paraId="0EE45D52" w14:textId="77777777" w:rsidTr="00A7671C">
        <w:tc>
          <w:tcPr>
            <w:tcW w:w="2835" w:type="dxa"/>
          </w:tcPr>
          <w:p w14:paraId="59860FA1" w14:textId="77777777" w:rsidR="00F25D98" w:rsidRPr="00424E59" w:rsidRDefault="00F25D98" w:rsidP="001E41F3">
            <w:pPr>
              <w:pStyle w:val="CRCoverPage"/>
              <w:tabs>
                <w:tab w:val="right" w:pos="2751"/>
              </w:tabs>
              <w:spacing w:after="0"/>
              <w:rPr>
                <w:b/>
                <w:i/>
                <w:noProof/>
              </w:rPr>
            </w:pPr>
            <w:r w:rsidRPr="00424E59">
              <w:rPr>
                <w:b/>
                <w:i/>
                <w:noProof/>
              </w:rPr>
              <w:t>Proposed change</w:t>
            </w:r>
            <w:r w:rsidR="00A7671C" w:rsidRPr="00424E59">
              <w:rPr>
                <w:b/>
                <w:i/>
                <w:noProof/>
              </w:rPr>
              <w:t xml:space="preserve"> </w:t>
            </w:r>
            <w:r w:rsidRPr="00424E59">
              <w:rPr>
                <w:b/>
                <w:i/>
                <w:noProof/>
              </w:rPr>
              <w:t>affects:</w:t>
            </w:r>
          </w:p>
        </w:tc>
        <w:tc>
          <w:tcPr>
            <w:tcW w:w="1418" w:type="dxa"/>
          </w:tcPr>
          <w:p w14:paraId="07128383" w14:textId="77777777" w:rsidR="00F25D98" w:rsidRPr="00424E59" w:rsidRDefault="00F25D98" w:rsidP="001E41F3">
            <w:pPr>
              <w:pStyle w:val="CRCoverPage"/>
              <w:spacing w:after="0"/>
              <w:jc w:val="right"/>
              <w:rPr>
                <w:noProof/>
              </w:rPr>
            </w:pPr>
            <w:r w:rsidRPr="00424E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E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E59" w:rsidRDefault="00F25D98" w:rsidP="001E41F3">
            <w:pPr>
              <w:pStyle w:val="CRCoverPage"/>
              <w:spacing w:after="0"/>
              <w:jc w:val="right"/>
              <w:rPr>
                <w:noProof/>
                <w:u w:val="single"/>
              </w:rPr>
            </w:pPr>
            <w:r w:rsidRPr="00424E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E59" w:rsidRDefault="00F25D98" w:rsidP="001E41F3">
            <w:pPr>
              <w:pStyle w:val="CRCoverPage"/>
              <w:spacing w:after="0"/>
              <w:jc w:val="center"/>
              <w:rPr>
                <w:b/>
                <w:caps/>
                <w:noProof/>
              </w:rPr>
            </w:pPr>
          </w:p>
        </w:tc>
        <w:tc>
          <w:tcPr>
            <w:tcW w:w="2126" w:type="dxa"/>
          </w:tcPr>
          <w:p w14:paraId="2ED8415F" w14:textId="77777777" w:rsidR="00F25D98" w:rsidRPr="00424E59" w:rsidRDefault="00F25D98" w:rsidP="001E41F3">
            <w:pPr>
              <w:pStyle w:val="CRCoverPage"/>
              <w:spacing w:after="0"/>
              <w:jc w:val="right"/>
              <w:rPr>
                <w:noProof/>
                <w:u w:val="single"/>
              </w:rPr>
            </w:pPr>
            <w:r w:rsidRPr="00424E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E59" w:rsidRDefault="00F25D98" w:rsidP="001E41F3">
            <w:pPr>
              <w:pStyle w:val="CRCoverPage"/>
              <w:spacing w:after="0"/>
              <w:jc w:val="center"/>
              <w:rPr>
                <w:b/>
                <w:caps/>
                <w:noProof/>
              </w:rPr>
            </w:pPr>
          </w:p>
        </w:tc>
        <w:tc>
          <w:tcPr>
            <w:tcW w:w="1418" w:type="dxa"/>
            <w:tcBorders>
              <w:left w:val="nil"/>
            </w:tcBorders>
          </w:tcPr>
          <w:p w14:paraId="6562735E" w14:textId="77777777" w:rsidR="00F25D98" w:rsidRPr="00424E59" w:rsidRDefault="00F25D98" w:rsidP="001E41F3">
            <w:pPr>
              <w:pStyle w:val="CRCoverPage"/>
              <w:spacing w:after="0"/>
              <w:jc w:val="right"/>
              <w:rPr>
                <w:noProof/>
              </w:rPr>
            </w:pPr>
            <w:r w:rsidRPr="00424E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4E59" w:rsidRDefault="00F25D98" w:rsidP="001E41F3">
            <w:pPr>
              <w:pStyle w:val="CRCoverPage"/>
              <w:spacing w:after="0"/>
              <w:jc w:val="center"/>
              <w:rPr>
                <w:b/>
                <w:bCs/>
                <w:caps/>
                <w:noProof/>
              </w:rPr>
            </w:pPr>
          </w:p>
        </w:tc>
      </w:tr>
    </w:tbl>
    <w:p w14:paraId="69DCC391" w14:textId="77777777" w:rsidR="001E41F3" w:rsidRPr="00424E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E59" w14:paraId="31618834" w14:textId="77777777" w:rsidTr="00547111">
        <w:tc>
          <w:tcPr>
            <w:tcW w:w="9640" w:type="dxa"/>
            <w:gridSpan w:val="11"/>
          </w:tcPr>
          <w:p w14:paraId="55477508" w14:textId="77777777" w:rsidR="001E41F3" w:rsidRPr="00424E59" w:rsidRDefault="001E41F3">
            <w:pPr>
              <w:pStyle w:val="CRCoverPage"/>
              <w:spacing w:after="0"/>
              <w:rPr>
                <w:noProof/>
                <w:sz w:val="8"/>
                <w:szCs w:val="8"/>
              </w:rPr>
            </w:pPr>
          </w:p>
        </w:tc>
      </w:tr>
      <w:tr w:rsidR="00034125" w:rsidRPr="00424E59" w14:paraId="58300953" w14:textId="77777777" w:rsidTr="00547111">
        <w:tc>
          <w:tcPr>
            <w:tcW w:w="1843" w:type="dxa"/>
            <w:tcBorders>
              <w:top w:val="single" w:sz="4" w:space="0" w:color="auto"/>
              <w:left w:val="single" w:sz="4" w:space="0" w:color="auto"/>
            </w:tcBorders>
          </w:tcPr>
          <w:p w14:paraId="05B2F3A2" w14:textId="77777777" w:rsidR="00034125" w:rsidRPr="00424E59" w:rsidRDefault="00034125" w:rsidP="00034125">
            <w:pPr>
              <w:pStyle w:val="CRCoverPage"/>
              <w:tabs>
                <w:tab w:val="right" w:pos="1759"/>
              </w:tabs>
              <w:spacing w:after="0"/>
              <w:rPr>
                <w:b/>
                <w:i/>
                <w:noProof/>
              </w:rPr>
            </w:pPr>
            <w:r w:rsidRPr="00424E59">
              <w:rPr>
                <w:b/>
                <w:i/>
                <w:noProof/>
              </w:rPr>
              <w:t>Title:</w:t>
            </w:r>
            <w:r w:rsidRPr="00424E59">
              <w:rPr>
                <w:b/>
                <w:i/>
                <w:noProof/>
              </w:rPr>
              <w:tab/>
            </w:r>
          </w:p>
        </w:tc>
        <w:tc>
          <w:tcPr>
            <w:tcW w:w="7797" w:type="dxa"/>
            <w:gridSpan w:val="10"/>
            <w:tcBorders>
              <w:top w:val="single" w:sz="4" w:space="0" w:color="auto"/>
              <w:right w:val="single" w:sz="4" w:space="0" w:color="auto"/>
            </w:tcBorders>
            <w:shd w:val="pct30" w:color="FFFF00" w:fill="auto"/>
          </w:tcPr>
          <w:p w14:paraId="3D393EEE" w14:textId="56D62942" w:rsidR="00034125" w:rsidRPr="00424E59" w:rsidRDefault="00034125" w:rsidP="00034125">
            <w:pPr>
              <w:pStyle w:val="CRCoverPage"/>
              <w:spacing w:after="0"/>
              <w:ind w:left="100"/>
              <w:rPr>
                <w:noProof/>
              </w:rPr>
            </w:pPr>
            <w:r w:rsidRPr="00424E59">
              <w:rPr>
                <w:noProof/>
              </w:rPr>
              <w:t xml:space="preserve">Correction of </w:t>
            </w:r>
            <w:r w:rsidR="00EB676A" w:rsidRPr="00424E59">
              <w:rPr>
                <w:noProof/>
              </w:rPr>
              <w:t xml:space="preserve">clause </w:t>
            </w:r>
            <w:r w:rsidR="00FF7F22" w:rsidRPr="00424E59">
              <w:rPr>
                <w:noProof/>
              </w:rPr>
              <w:t>6.</w:t>
            </w:r>
            <w:r w:rsidR="00EB676A" w:rsidRPr="00424E59">
              <w:rPr>
                <w:noProof/>
              </w:rPr>
              <w:t>2 - Private Calls</w:t>
            </w:r>
          </w:p>
        </w:tc>
      </w:tr>
      <w:tr w:rsidR="00034125" w:rsidRPr="00424E59" w14:paraId="05C08479" w14:textId="77777777" w:rsidTr="00547111">
        <w:tc>
          <w:tcPr>
            <w:tcW w:w="1843" w:type="dxa"/>
            <w:tcBorders>
              <w:left w:val="single" w:sz="4" w:space="0" w:color="auto"/>
            </w:tcBorders>
          </w:tcPr>
          <w:p w14:paraId="45E29F53" w14:textId="77777777" w:rsidR="00034125" w:rsidRPr="00424E59"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Pr="00424E59" w:rsidRDefault="00034125" w:rsidP="00034125">
            <w:pPr>
              <w:pStyle w:val="CRCoverPage"/>
              <w:spacing w:after="0"/>
              <w:rPr>
                <w:noProof/>
                <w:sz w:val="8"/>
                <w:szCs w:val="8"/>
              </w:rPr>
            </w:pPr>
          </w:p>
        </w:tc>
      </w:tr>
      <w:tr w:rsidR="00034125" w:rsidRPr="00424E59" w14:paraId="46D5D7C2" w14:textId="77777777" w:rsidTr="00547111">
        <w:tc>
          <w:tcPr>
            <w:tcW w:w="1843" w:type="dxa"/>
            <w:tcBorders>
              <w:left w:val="single" w:sz="4" w:space="0" w:color="auto"/>
            </w:tcBorders>
          </w:tcPr>
          <w:p w14:paraId="45A6C2C4" w14:textId="77777777" w:rsidR="00034125" w:rsidRPr="00424E59" w:rsidRDefault="00034125" w:rsidP="00034125">
            <w:pPr>
              <w:pStyle w:val="CRCoverPage"/>
              <w:tabs>
                <w:tab w:val="right" w:pos="1759"/>
              </w:tabs>
              <w:spacing w:after="0"/>
              <w:rPr>
                <w:b/>
                <w:i/>
                <w:noProof/>
              </w:rPr>
            </w:pPr>
            <w:r w:rsidRPr="00424E59">
              <w:rPr>
                <w:b/>
                <w:i/>
                <w:noProof/>
              </w:rPr>
              <w:t>Source to WG:</w:t>
            </w:r>
          </w:p>
        </w:tc>
        <w:tc>
          <w:tcPr>
            <w:tcW w:w="7797" w:type="dxa"/>
            <w:gridSpan w:val="10"/>
            <w:tcBorders>
              <w:right w:val="single" w:sz="4" w:space="0" w:color="auto"/>
            </w:tcBorders>
            <w:shd w:val="pct30" w:color="FFFF00" w:fill="auto"/>
          </w:tcPr>
          <w:p w14:paraId="298AA482" w14:textId="68DBC828" w:rsidR="00034125" w:rsidRPr="00424E59" w:rsidRDefault="00034125" w:rsidP="00034125">
            <w:pPr>
              <w:pStyle w:val="CRCoverPage"/>
              <w:spacing w:after="0"/>
              <w:ind w:left="100"/>
              <w:rPr>
                <w:noProof/>
              </w:rPr>
            </w:pPr>
            <w:r w:rsidRPr="00424E59">
              <w:t>MCC TF160</w:t>
            </w:r>
          </w:p>
        </w:tc>
      </w:tr>
      <w:tr w:rsidR="00034125" w:rsidRPr="00424E59" w14:paraId="4196B218" w14:textId="77777777" w:rsidTr="00547111">
        <w:tc>
          <w:tcPr>
            <w:tcW w:w="1843" w:type="dxa"/>
            <w:tcBorders>
              <w:left w:val="single" w:sz="4" w:space="0" w:color="auto"/>
            </w:tcBorders>
          </w:tcPr>
          <w:p w14:paraId="14C300BA" w14:textId="77777777" w:rsidR="00034125" w:rsidRPr="00424E59" w:rsidRDefault="00034125" w:rsidP="00034125">
            <w:pPr>
              <w:pStyle w:val="CRCoverPage"/>
              <w:tabs>
                <w:tab w:val="right" w:pos="1759"/>
              </w:tabs>
              <w:spacing w:after="0"/>
              <w:rPr>
                <w:b/>
                <w:i/>
                <w:noProof/>
              </w:rPr>
            </w:pPr>
            <w:r w:rsidRPr="00424E59">
              <w:rPr>
                <w:b/>
                <w:i/>
                <w:noProof/>
              </w:rPr>
              <w:t>Source to TSG:</w:t>
            </w:r>
          </w:p>
        </w:tc>
        <w:tc>
          <w:tcPr>
            <w:tcW w:w="7797" w:type="dxa"/>
            <w:gridSpan w:val="10"/>
            <w:tcBorders>
              <w:right w:val="single" w:sz="4" w:space="0" w:color="auto"/>
            </w:tcBorders>
            <w:shd w:val="pct30" w:color="FFFF00" w:fill="auto"/>
          </w:tcPr>
          <w:p w14:paraId="17FF8B7B" w14:textId="6FFEE371" w:rsidR="00034125" w:rsidRPr="00424E59" w:rsidRDefault="00034125" w:rsidP="00034125">
            <w:pPr>
              <w:pStyle w:val="CRCoverPage"/>
              <w:spacing w:after="0"/>
              <w:ind w:left="100"/>
              <w:rPr>
                <w:noProof/>
              </w:rPr>
            </w:pPr>
            <w:r w:rsidRPr="00424E59">
              <w:t>R5</w:t>
            </w:r>
          </w:p>
        </w:tc>
      </w:tr>
      <w:tr w:rsidR="00034125" w:rsidRPr="00424E59" w14:paraId="76303739" w14:textId="77777777" w:rsidTr="00547111">
        <w:tc>
          <w:tcPr>
            <w:tcW w:w="1843" w:type="dxa"/>
            <w:tcBorders>
              <w:left w:val="single" w:sz="4" w:space="0" w:color="auto"/>
            </w:tcBorders>
          </w:tcPr>
          <w:p w14:paraId="4D3B1657" w14:textId="77777777" w:rsidR="00034125" w:rsidRPr="00424E59"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Pr="00424E59" w:rsidRDefault="00034125" w:rsidP="00034125">
            <w:pPr>
              <w:pStyle w:val="CRCoverPage"/>
              <w:spacing w:after="0"/>
              <w:rPr>
                <w:noProof/>
                <w:sz w:val="8"/>
                <w:szCs w:val="8"/>
              </w:rPr>
            </w:pPr>
          </w:p>
        </w:tc>
      </w:tr>
      <w:tr w:rsidR="00034125" w:rsidRPr="00424E59" w14:paraId="50563E52" w14:textId="77777777" w:rsidTr="00547111">
        <w:tc>
          <w:tcPr>
            <w:tcW w:w="1843" w:type="dxa"/>
            <w:tcBorders>
              <w:left w:val="single" w:sz="4" w:space="0" w:color="auto"/>
            </w:tcBorders>
          </w:tcPr>
          <w:p w14:paraId="32C381B7" w14:textId="77777777" w:rsidR="00034125" w:rsidRPr="00424E59" w:rsidRDefault="00034125" w:rsidP="00034125">
            <w:pPr>
              <w:pStyle w:val="CRCoverPage"/>
              <w:tabs>
                <w:tab w:val="right" w:pos="1759"/>
              </w:tabs>
              <w:spacing w:after="0"/>
              <w:rPr>
                <w:b/>
                <w:i/>
                <w:noProof/>
              </w:rPr>
            </w:pPr>
            <w:r w:rsidRPr="00424E59">
              <w:rPr>
                <w:b/>
                <w:i/>
                <w:noProof/>
              </w:rPr>
              <w:t>Work item code:</w:t>
            </w:r>
          </w:p>
        </w:tc>
        <w:tc>
          <w:tcPr>
            <w:tcW w:w="3686" w:type="dxa"/>
            <w:gridSpan w:val="5"/>
            <w:shd w:val="pct30" w:color="FFFF00" w:fill="auto"/>
          </w:tcPr>
          <w:p w14:paraId="115414A3" w14:textId="68170310" w:rsidR="00034125" w:rsidRPr="00424E59" w:rsidRDefault="005F4341" w:rsidP="00034125">
            <w:pPr>
              <w:pStyle w:val="CRCoverPage"/>
              <w:spacing w:after="0"/>
              <w:ind w:left="100"/>
              <w:rPr>
                <w:noProof/>
              </w:rPr>
            </w:pPr>
            <w:r w:rsidRPr="00424E59">
              <w:rPr>
                <w:noProof/>
              </w:rPr>
              <w:t>TEI14_Test, MCPTT-ConTest</w:t>
            </w:r>
          </w:p>
        </w:tc>
        <w:tc>
          <w:tcPr>
            <w:tcW w:w="567" w:type="dxa"/>
            <w:tcBorders>
              <w:left w:val="nil"/>
            </w:tcBorders>
          </w:tcPr>
          <w:p w14:paraId="61A86BCF" w14:textId="77777777" w:rsidR="00034125" w:rsidRPr="00424E59" w:rsidRDefault="00034125" w:rsidP="00034125">
            <w:pPr>
              <w:pStyle w:val="CRCoverPage"/>
              <w:spacing w:after="0"/>
              <w:ind w:right="100"/>
              <w:rPr>
                <w:noProof/>
              </w:rPr>
            </w:pPr>
          </w:p>
        </w:tc>
        <w:tc>
          <w:tcPr>
            <w:tcW w:w="1417" w:type="dxa"/>
            <w:gridSpan w:val="3"/>
            <w:tcBorders>
              <w:left w:val="nil"/>
            </w:tcBorders>
          </w:tcPr>
          <w:p w14:paraId="153CBFB1" w14:textId="77777777" w:rsidR="00034125" w:rsidRPr="00424E59" w:rsidRDefault="00034125" w:rsidP="00034125">
            <w:pPr>
              <w:pStyle w:val="CRCoverPage"/>
              <w:spacing w:after="0"/>
              <w:jc w:val="right"/>
              <w:rPr>
                <w:noProof/>
              </w:rPr>
            </w:pPr>
            <w:r w:rsidRPr="00424E59">
              <w:rPr>
                <w:b/>
                <w:i/>
                <w:noProof/>
              </w:rPr>
              <w:t>Date:</w:t>
            </w:r>
          </w:p>
        </w:tc>
        <w:tc>
          <w:tcPr>
            <w:tcW w:w="2127" w:type="dxa"/>
            <w:tcBorders>
              <w:right w:val="single" w:sz="4" w:space="0" w:color="auto"/>
            </w:tcBorders>
            <w:shd w:val="pct30" w:color="FFFF00" w:fill="auto"/>
          </w:tcPr>
          <w:p w14:paraId="56929475" w14:textId="6C8E1291" w:rsidR="00034125" w:rsidRPr="00424E59" w:rsidRDefault="004A18C6" w:rsidP="00034125">
            <w:pPr>
              <w:pStyle w:val="CRCoverPage"/>
              <w:spacing w:after="0"/>
              <w:ind w:left="100"/>
              <w:rPr>
                <w:noProof/>
              </w:rPr>
            </w:pPr>
            <w:r w:rsidRPr="00424E59">
              <w:rPr>
                <w:noProof/>
              </w:rPr>
              <w:t>2022-10-31</w:t>
            </w:r>
          </w:p>
        </w:tc>
      </w:tr>
      <w:tr w:rsidR="00034125" w:rsidRPr="00424E59" w14:paraId="690C7843" w14:textId="77777777" w:rsidTr="00547111">
        <w:tc>
          <w:tcPr>
            <w:tcW w:w="1843" w:type="dxa"/>
            <w:tcBorders>
              <w:left w:val="single" w:sz="4" w:space="0" w:color="auto"/>
            </w:tcBorders>
          </w:tcPr>
          <w:p w14:paraId="17A1A642" w14:textId="77777777" w:rsidR="00034125" w:rsidRPr="00424E59" w:rsidRDefault="00034125" w:rsidP="00034125">
            <w:pPr>
              <w:pStyle w:val="CRCoverPage"/>
              <w:spacing w:after="0"/>
              <w:rPr>
                <w:b/>
                <w:i/>
                <w:noProof/>
                <w:sz w:val="8"/>
                <w:szCs w:val="8"/>
              </w:rPr>
            </w:pPr>
          </w:p>
        </w:tc>
        <w:tc>
          <w:tcPr>
            <w:tcW w:w="1986" w:type="dxa"/>
            <w:gridSpan w:val="4"/>
          </w:tcPr>
          <w:p w14:paraId="2F73FCFB" w14:textId="77777777" w:rsidR="00034125" w:rsidRPr="00424E59" w:rsidRDefault="00034125" w:rsidP="00034125">
            <w:pPr>
              <w:pStyle w:val="CRCoverPage"/>
              <w:spacing w:after="0"/>
              <w:rPr>
                <w:noProof/>
                <w:sz w:val="8"/>
                <w:szCs w:val="8"/>
              </w:rPr>
            </w:pPr>
          </w:p>
        </w:tc>
        <w:tc>
          <w:tcPr>
            <w:tcW w:w="2267" w:type="dxa"/>
            <w:gridSpan w:val="2"/>
          </w:tcPr>
          <w:p w14:paraId="0FBCFC35" w14:textId="77777777" w:rsidR="00034125" w:rsidRPr="00424E59" w:rsidRDefault="00034125" w:rsidP="00034125">
            <w:pPr>
              <w:pStyle w:val="CRCoverPage"/>
              <w:spacing w:after="0"/>
              <w:rPr>
                <w:noProof/>
                <w:sz w:val="8"/>
                <w:szCs w:val="8"/>
              </w:rPr>
            </w:pPr>
          </w:p>
        </w:tc>
        <w:tc>
          <w:tcPr>
            <w:tcW w:w="1417" w:type="dxa"/>
            <w:gridSpan w:val="3"/>
          </w:tcPr>
          <w:p w14:paraId="60243A9E" w14:textId="77777777" w:rsidR="00034125" w:rsidRPr="00424E59"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Pr="00424E59" w:rsidRDefault="00034125" w:rsidP="00034125">
            <w:pPr>
              <w:pStyle w:val="CRCoverPage"/>
              <w:spacing w:after="0"/>
              <w:rPr>
                <w:noProof/>
                <w:sz w:val="8"/>
                <w:szCs w:val="8"/>
              </w:rPr>
            </w:pPr>
          </w:p>
        </w:tc>
      </w:tr>
      <w:tr w:rsidR="00034125" w:rsidRPr="00424E59" w14:paraId="13D4AF59" w14:textId="77777777" w:rsidTr="00547111">
        <w:trPr>
          <w:cantSplit/>
        </w:trPr>
        <w:tc>
          <w:tcPr>
            <w:tcW w:w="1843" w:type="dxa"/>
            <w:tcBorders>
              <w:left w:val="single" w:sz="4" w:space="0" w:color="auto"/>
            </w:tcBorders>
          </w:tcPr>
          <w:p w14:paraId="1E6EA205" w14:textId="77777777" w:rsidR="00034125" w:rsidRPr="00424E59" w:rsidRDefault="00034125" w:rsidP="00034125">
            <w:pPr>
              <w:pStyle w:val="CRCoverPage"/>
              <w:tabs>
                <w:tab w:val="right" w:pos="1759"/>
              </w:tabs>
              <w:spacing w:after="0"/>
              <w:rPr>
                <w:b/>
                <w:i/>
                <w:noProof/>
              </w:rPr>
            </w:pPr>
            <w:r w:rsidRPr="00424E59">
              <w:rPr>
                <w:b/>
                <w:i/>
                <w:noProof/>
              </w:rPr>
              <w:t>Category:</w:t>
            </w:r>
          </w:p>
        </w:tc>
        <w:tc>
          <w:tcPr>
            <w:tcW w:w="851" w:type="dxa"/>
            <w:shd w:val="pct30" w:color="FFFF00" w:fill="auto"/>
          </w:tcPr>
          <w:p w14:paraId="154A6113" w14:textId="29FC073C" w:rsidR="00034125" w:rsidRPr="00424E59" w:rsidRDefault="00000000" w:rsidP="00034125">
            <w:pPr>
              <w:pStyle w:val="CRCoverPage"/>
              <w:spacing w:after="0"/>
              <w:ind w:left="100" w:right="-609"/>
              <w:rPr>
                <w:b/>
                <w:noProof/>
              </w:rPr>
            </w:pPr>
            <w:fldSimple w:instr=" DOCPROPERTY  Cat  \* MERGEFORMAT "/>
            <w:r w:rsidR="00034125" w:rsidRPr="00424E59">
              <w:rPr>
                <w:b/>
                <w:noProof/>
              </w:rPr>
              <w:t>F</w:t>
            </w:r>
          </w:p>
        </w:tc>
        <w:tc>
          <w:tcPr>
            <w:tcW w:w="3402" w:type="dxa"/>
            <w:gridSpan w:val="5"/>
            <w:tcBorders>
              <w:left w:val="nil"/>
            </w:tcBorders>
          </w:tcPr>
          <w:p w14:paraId="617AE5C6" w14:textId="77777777" w:rsidR="00034125" w:rsidRPr="00424E59" w:rsidRDefault="00034125" w:rsidP="00034125">
            <w:pPr>
              <w:pStyle w:val="CRCoverPage"/>
              <w:spacing w:after="0"/>
              <w:rPr>
                <w:noProof/>
              </w:rPr>
            </w:pPr>
          </w:p>
        </w:tc>
        <w:tc>
          <w:tcPr>
            <w:tcW w:w="1417" w:type="dxa"/>
            <w:gridSpan w:val="3"/>
            <w:tcBorders>
              <w:left w:val="nil"/>
            </w:tcBorders>
          </w:tcPr>
          <w:p w14:paraId="42CDCEE5" w14:textId="77777777" w:rsidR="00034125" w:rsidRPr="00424E59" w:rsidRDefault="00034125" w:rsidP="00034125">
            <w:pPr>
              <w:pStyle w:val="CRCoverPage"/>
              <w:spacing w:after="0"/>
              <w:jc w:val="right"/>
              <w:rPr>
                <w:b/>
                <w:i/>
                <w:noProof/>
              </w:rPr>
            </w:pPr>
            <w:r w:rsidRPr="00424E59">
              <w:rPr>
                <w:b/>
                <w:i/>
                <w:noProof/>
              </w:rPr>
              <w:t>Release:</w:t>
            </w:r>
          </w:p>
        </w:tc>
        <w:tc>
          <w:tcPr>
            <w:tcW w:w="2127" w:type="dxa"/>
            <w:tcBorders>
              <w:right w:val="single" w:sz="4" w:space="0" w:color="auto"/>
            </w:tcBorders>
            <w:shd w:val="pct30" w:color="FFFF00" w:fill="auto"/>
          </w:tcPr>
          <w:p w14:paraId="6C870B98" w14:textId="5040173C" w:rsidR="00034125" w:rsidRPr="00424E59" w:rsidRDefault="00034125" w:rsidP="00034125">
            <w:pPr>
              <w:pStyle w:val="CRCoverPage"/>
              <w:spacing w:after="0"/>
              <w:ind w:left="100"/>
              <w:rPr>
                <w:noProof/>
              </w:rPr>
            </w:pPr>
            <w:r w:rsidRPr="00424E59">
              <w:rPr>
                <w:noProof/>
              </w:rPr>
              <w:t>Rel-15</w:t>
            </w:r>
          </w:p>
        </w:tc>
      </w:tr>
      <w:tr w:rsidR="00034125" w:rsidRPr="00424E59" w14:paraId="30122F0C" w14:textId="77777777" w:rsidTr="00547111">
        <w:tc>
          <w:tcPr>
            <w:tcW w:w="1843" w:type="dxa"/>
            <w:tcBorders>
              <w:left w:val="single" w:sz="4" w:space="0" w:color="auto"/>
              <w:bottom w:val="single" w:sz="4" w:space="0" w:color="auto"/>
            </w:tcBorders>
          </w:tcPr>
          <w:p w14:paraId="615796D0" w14:textId="77777777" w:rsidR="00034125" w:rsidRPr="00424E59"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Pr="00424E59" w:rsidRDefault="00034125" w:rsidP="00034125">
            <w:pPr>
              <w:pStyle w:val="CRCoverPage"/>
              <w:spacing w:after="0"/>
              <w:ind w:left="383" w:hanging="383"/>
              <w:rPr>
                <w:i/>
                <w:noProof/>
                <w:sz w:val="18"/>
              </w:rPr>
            </w:pPr>
            <w:r w:rsidRPr="00424E59">
              <w:rPr>
                <w:i/>
                <w:noProof/>
                <w:sz w:val="18"/>
              </w:rPr>
              <w:t xml:space="preserve">Use </w:t>
            </w:r>
            <w:r w:rsidRPr="00424E59">
              <w:rPr>
                <w:i/>
                <w:noProof/>
                <w:sz w:val="18"/>
                <w:u w:val="single"/>
              </w:rPr>
              <w:t>one</w:t>
            </w:r>
            <w:r w:rsidRPr="00424E59">
              <w:rPr>
                <w:i/>
                <w:noProof/>
                <w:sz w:val="18"/>
              </w:rPr>
              <w:t xml:space="preserve"> of the following categories:</w:t>
            </w:r>
            <w:r w:rsidRPr="00424E59">
              <w:rPr>
                <w:b/>
                <w:i/>
                <w:noProof/>
                <w:sz w:val="18"/>
              </w:rPr>
              <w:br/>
              <w:t>F</w:t>
            </w:r>
            <w:r w:rsidRPr="00424E59">
              <w:rPr>
                <w:i/>
                <w:noProof/>
                <w:sz w:val="18"/>
              </w:rPr>
              <w:t xml:space="preserve">  (correction)</w:t>
            </w:r>
            <w:r w:rsidRPr="00424E59">
              <w:rPr>
                <w:i/>
                <w:noProof/>
                <w:sz w:val="18"/>
              </w:rPr>
              <w:br/>
            </w:r>
            <w:r w:rsidRPr="00424E59">
              <w:rPr>
                <w:b/>
                <w:i/>
                <w:noProof/>
                <w:sz w:val="18"/>
              </w:rPr>
              <w:t>A</w:t>
            </w:r>
            <w:r w:rsidRPr="00424E59">
              <w:rPr>
                <w:i/>
                <w:noProof/>
                <w:sz w:val="18"/>
              </w:rPr>
              <w:t xml:space="preserve">  (mirror corresponding to a change in an earlier </w:t>
            </w:r>
            <w:r w:rsidRPr="00424E59">
              <w:rPr>
                <w:i/>
                <w:noProof/>
                <w:sz w:val="18"/>
              </w:rPr>
              <w:tab/>
            </w:r>
            <w:r w:rsidRPr="00424E59">
              <w:rPr>
                <w:i/>
                <w:noProof/>
                <w:sz w:val="18"/>
              </w:rPr>
              <w:tab/>
            </w:r>
            <w:r w:rsidRPr="00424E59">
              <w:rPr>
                <w:i/>
                <w:noProof/>
                <w:sz w:val="18"/>
              </w:rPr>
              <w:tab/>
            </w:r>
            <w:r w:rsidRPr="00424E59">
              <w:rPr>
                <w:i/>
                <w:noProof/>
                <w:sz w:val="18"/>
              </w:rPr>
              <w:tab/>
            </w:r>
            <w:r w:rsidRPr="00424E59">
              <w:rPr>
                <w:i/>
                <w:noProof/>
                <w:sz w:val="18"/>
              </w:rPr>
              <w:tab/>
            </w:r>
            <w:r w:rsidRPr="00424E59">
              <w:rPr>
                <w:i/>
                <w:noProof/>
                <w:sz w:val="18"/>
              </w:rPr>
              <w:tab/>
            </w:r>
            <w:r w:rsidRPr="00424E59">
              <w:rPr>
                <w:i/>
                <w:noProof/>
                <w:sz w:val="18"/>
              </w:rPr>
              <w:tab/>
            </w:r>
            <w:r w:rsidRPr="00424E59">
              <w:rPr>
                <w:i/>
                <w:noProof/>
                <w:sz w:val="18"/>
              </w:rPr>
              <w:tab/>
            </w:r>
            <w:r w:rsidRPr="00424E59">
              <w:rPr>
                <w:i/>
                <w:noProof/>
                <w:sz w:val="18"/>
              </w:rPr>
              <w:tab/>
            </w:r>
            <w:r w:rsidRPr="00424E59">
              <w:rPr>
                <w:i/>
                <w:noProof/>
                <w:sz w:val="18"/>
              </w:rPr>
              <w:tab/>
            </w:r>
            <w:r w:rsidRPr="00424E59">
              <w:rPr>
                <w:i/>
                <w:noProof/>
                <w:sz w:val="18"/>
              </w:rPr>
              <w:tab/>
            </w:r>
            <w:r w:rsidRPr="00424E59">
              <w:rPr>
                <w:i/>
                <w:noProof/>
                <w:sz w:val="18"/>
              </w:rPr>
              <w:tab/>
            </w:r>
            <w:r w:rsidRPr="00424E59">
              <w:rPr>
                <w:i/>
                <w:noProof/>
                <w:sz w:val="18"/>
              </w:rPr>
              <w:tab/>
              <w:t>release)</w:t>
            </w:r>
            <w:r w:rsidRPr="00424E59">
              <w:rPr>
                <w:i/>
                <w:noProof/>
                <w:sz w:val="18"/>
              </w:rPr>
              <w:br/>
            </w:r>
            <w:r w:rsidRPr="00424E59">
              <w:rPr>
                <w:b/>
                <w:i/>
                <w:noProof/>
                <w:sz w:val="18"/>
              </w:rPr>
              <w:t>B</w:t>
            </w:r>
            <w:r w:rsidRPr="00424E59">
              <w:rPr>
                <w:i/>
                <w:noProof/>
                <w:sz w:val="18"/>
              </w:rPr>
              <w:t xml:space="preserve">  (addition of feature), </w:t>
            </w:r>
            <w:r w:rsidRPr="00424E59">
              <w:rPr>
                <w:i/>
                <w:noProof/>
                <w:sz w:val="18"/>
              </w:rPr>
              <w:br/>
            </w:r>
            <w:r w:rsidRPr="00424E59">
              <w:rPr>
                <w:b/>
                <w:i/>
                <w:noProof/>
                <w:sz w:val="18"/>
              </w:rPr>
              <w:t>C</w:t>
            </w:r>
            <w:r w:rsidRPr="00424E59">
              <w:rPr>
                <w:i/>
                <w:noProof/>
                <w:sz w:val="18"/>
              </w:rPr>
              <w:t xml:space="preserve">  (functional modification of feature)</w:t>
            </w:r>
            <w:r w:rsidRPr="00424E59">
              <w:rPr>
                <w:i/>
                <w:noProof/>
                <w:sz w:val="18"/>
              </w:rPr>
              <w:br/>
            </w:r>
            <w:r w:rsidRPr="00424E59">
              <w:rPr>
                <w:b/>
                <w:i/>
                <w:noProof/>
                <w:sz w:val="18"/>
              </w:rPr>
              <w:t>D</w:t>
            </w:r>
            <w:r w:rsidRPr="00424E59">
              <w:rPr>
                <w:i/>
                <w:noProof/>
                <w:sz w:val="18"/>
              </w:rPr>
              <w:t xml:space="preserve">  (editorial modification)</w:t>
            </w:r>
          </w:p>
          <w:p w14:paraId="05D36727" w14:textId="77777777" w:rsidR="00034125" w:rsidRPr="00424E59" w:rsidRDefault="00034125" w:rsidP="00034125">
            <w:pPr>
              <w:pStyle w:val="CRCoverPage"/>
              <w:rPr>
                <w:noProof/>
              </w:rPr>
            </w:pPr>
            <w:r w:rsidRPr="00424E59">
              <w:rPr>
                <w:noProof/>
                <w:sz w:val="18"/>
              </w:rPr>
              <w:t>Detailed explanations of the above categories can</w:t>
            </w:r>
            <w:r w:rsidRPr="00424E59">
              <w:rPr>
                <w:noProof/>
                <w:sz w:val="18"/>
              </w:rPr>
              <w:br/>
              <w:t xml:space="preserve">be found in 3GPP </w:t>
            </w:r>
            <w:hyperlink r:id="rId11" w:history="1">
              <w:r w:rsidRPr="00424E59">
                <w:rPr>
                  <w:rStyle w:val="Hyperlink"/>
                  <w:noProof/>
                  <w:sz w:val="18"/>
                </w:rPr>
                <w:t>TR 21.900</w:t>
              </w:r>
            </w:hyperlink>
            <w:r w:rsidRPr="00424E59">
              <w:rPr>
                <w:noProof/>
                <w:sz w:val="18"/>
              </w:rPr>
              <w:t>.</w:t>
            </w:r>
          </w:p>
        </w:tc>
        <w:tc>
          <w:tcPr>
            <w:tcW w:w="3120" w:type="dxa"/>
            <w:gridSpan w:val="2"/>
            <w:tcBorders>
              <w:bottom w:val="single" w:sz="4" w:space="0" w:color="auto"/>
              <w:right w:val="single" w:sz="4" w:space="0" w:color="auto"/>
            </w:tcBorders>
          </w:tcPr>
          <w:p w14:paraId="1A28F380" w14:textId="2B8F7B7C" w:rsidR="00034125" w:rsidRPr="00424E59" w:rsidRDefault="00034125" w:rsidP="00034125">
            <w:pPr>
              <w:pStyle w:val="CRCoverPage"/>
              <w:tabs>
                <w:tab w:val="left" w:pos="950"/>
              </w:tabs>
              <w:spacing w:after="0"/>
              <w:ind w:left="241" w:hanging="241"/>
              <w:rPr>
                <w:i/>
                <w:noProof/>
                <w:sz w:val="18"/>
              </w:rPr>
            </w:pPr>
            <w:r w:rsidRPr="00424E59">
              <w:rPr>
                <w:i/>
                <w:noProof/>
                <w:sz w:val="18"/>
              </w:rPr>
              <w:t xml:space="preserve">Use </w:t>
            </w:r>
            <w:r w:rsidRPr="00424E59">
              <w:rPr>
                <w:i/>
                <w:noProof/>
                <w:sz w:val="18"/>
                <w:u w:val="single"/>
              </w:rPr>
              <w:t>one</w:t>
            </w:r>
            <w:r w:rsidRPr="00424E59">
              <w:rPr>
                <w:i/>
                <w:noProof/>
                <w:sz w:val="18"/>
              </w:rPr>
              <w:t xml:space="preserve"> of the following releases:</w:t>
            </w:r>
            <w:r w:rsidRPr="00424E59">
              <w:rPr>
                <w:i/>
                <w:noProof/>
                <w:sz w:val="18"/>
              </w:rPr>
              <w:br/>
              <w:t>Rel-8</w:t>
            </w:r>
            <w:r w:rsidRPr="00424E59">
              <w:rPr>
                <w:i/>
                <w:noProof/>
                <w:sz w:val="18"/>
              </w:rPr>
              <w:tab/>
              <w:t>(Release 8)</w:t>
            </w:r>
            <w:r w:rsidRPr="00424E59">
              <w:rPr>
                <w:i/>
                <w:noProof/>
                <w:sz w:val="18"/>
              </w:rPr>
              <w:br/>
              <w:t>Rel-9</w:t>
            </w:r>
            <w:r w:rsidRPr="00424E59">
              <w:rPr>
                <w:i/>
                <w:noProof/>
                <w:sz w:val="18"/>
              </w:rPr>
              <w:tab/>
              <w:t>(Release 9)</w:t>
            </w:r>
            <w:r w:rsidRPr="00424E59">
              <w:rPr>
                <w:i/>
                <w:noProof/>
                <w:sz w:val="18"/>
              </w:rPr>
              <w:br/>
              <w:t>Rel-10</w:t>
            </w:r>
            <w:r w:rsidRPr="00424E59">
              <w:rPr>
                <w:i/>
                <w:noProof/>
                <w:sz w:val="18"/>
              </w:rPr>
              <w:tab/>
              <w:t>(Release 10)</w:t>
            </w:r>
            <w:r w:rsidRPr="00424E59">
              <w:rPr>
                <w:i/>
                <w:noProof/>
                <w:sz w:val="18"/>
              </w:rPr>
              <w:br/>
              <w:t>Rel-11</w:t>
            </w:r>
            <w:r w:rsidRPr="00424E59">
              <w:rPr>
                <w:i/>
                <w:noProof/>
                <w:sz w:val="18"/>
              </w:rPr>
              <w:tab/>
              <w:t>(Release 11)</w:t>
            </w:r>
            <w:r w:rsidRPr="00424E59">
              <w:rPr>
                <w:i/>
                <w:noProof/>
                <w:sz w:val="18"/>
              </w:rPr>
              <w:br/>
              <w:t>…</w:t>
            </w:r>
            <w:r w:rsidRPr="00424E59">
              <w:rPr>
                <w:i/>
                <w:noProof/>
                <w:sz w:val="18"/>
              </w:rPr>
              <w:br/>
              <w:t>Rel-16</w:t>
            </w:r>
            <w:r w:rsidRPr="00424E59">
              <w:rPr>
                <w:i/>
                <w:noProof/>
                <w:sz w:val="18"/>
              </w:rPr>
              <w:tab/>
              <w:t>(Release 16)</w:t>
            </w:r>
            <w:r w:rsidRPr="00424E59">
              <w:rPr>
                <w:i/>
                <w:noProof/>
                <w:sz w:val="18"/>
              </w:rPr>
              <w:br/>
              <w:t>Rel-17</w:t>
            </w:r>
            <w:r w:rsidRPr="00424E59">
              <w:rPr>
                <w:i/>
                <w:noProof/>
                <w:sz w:val="18"/>
              </w:rPr>
              <w:tab/>
              <w:t>(Release 17)</w:t>
            </w:r>
            <w:r w:rsidRPr="00424E59">
              <w:rPr>
                <w:i/>
                <w:noProof/>
                <w:sz w:val="18"/>
              </w:rPr>
              <w:br/>
              <w:t>Rel-18</w:t>
            </w:r>
            <w:r w:rsidRPr="00424E59">
              <w:rPr>
                <w:i/>
                <w:noProof/>
                <w:sz w:val="18"/>
              </w:rPr>
              <w:tab/>
              <w:t>(Release 18)</w:t>
            </w:r>
            <w:r w:rsidRPr="00424E59">
              <w:rPr>
                <w:i/>
                <w:noProof/>
                <w:sz w:val="18"/>
              </w:rPr>
              <w:br/>
              <w:t>Rel-19</w:t>
            </w:r>
            <w:r w:rsidRPr="00424E59">
              <w:rPr>
                <w:i/>
                <w:noProof/>
                <w:sz w:val="18"/>
              </w:rPr>
              <w:tab/>
              <w:t>(Release 19)</w:t>
            </w:r>
          </w:p>
        </w:tc>
      </w:tr>
      <w:tr w:rsidR="00034125" w:rsidRPr="00424E59" w14:paraId="7FBEB8E7" w14:textId="77777777" w:rsidTr="00547111">
        <w:tc>
          <w:tcPr>
            <w:tcW w:w="1843" w:type="dxa"/>
          </w:tcPr>
          <w:p w14:paraId="44A3A604" w14:textId="77777777" w:rsidR="00034125" w:rsidRPr="00424E59" w:rsidRDefault="00034125" w:rsidP="00034125">
            <w:pPr>
              <w:pStyle w:val="CRCoverPage"/>
              <w:spacing w:after="0"/>
              <w:rPr>
                <w:b/>
                <w:i/>
                <w:noProof/>
                <w:sz w:val="8"/>
                <w:szCs w:val="8"/>
              </w:rPr>
            </w:pPr>
          </w:p>
        </w:tc>
        <w:tc>
          <w:tcPr>
            <w:tcW w:w="7797" w:type="dxa"/>
            <w:gridSpan w:val="10"/>
          </w:tcPr>
          <w:p w14:paraId="5524CC4E" w14:textId="77777777" w:rsidR="00034125" w:rsidRPr="00424E59" w:rsidRDefault="00034125" w:rsidP="00034125">
            <w:pPr>
              <w:pStyle w:val="CRCoverPage"/>
              <w:spacing w:after="0"/>
              <w:rPr>
                <w:noProof/>
                <w:sz w:val="8"/>
                <w:szCs w:val="8"/>
              </w:rPr>
            </w:pPr>
          </w:p>
        </w:tc>
      </w:tr>
      <w:tr w:rsidR="00034125" w:rsidRPr="00424E59" w14:paraId="1256F52C" w14:textId="77777777" w:rsidTr="00547111">
        <w:tc>
          <w:tcPr>
            <w:tcW w:w="2694" w:type="dxa"/>
            <w:gridSpan w:val="2"/>
            <w:tcBorders>
              <w:top w:val="single" w:sz="4" w:space="0" w:color="auto"/>
              <w:left w:val="single" w:sz="4" w:space="0" w:color="auto"/>
            </w:tcBorders>
          </w:tcPr>
          <w:p w14:paraId="52C87DB0" w14:textId="77777777" w:rsidR="00034125" w:rsidRPr="00424E59" w:rsidRDefault="00034125" w:rsidP="00034125">
            <w:pPr>
              <w:pStyle w:val="CRCoverPage"/>
              <w:tabs>
                <w:tab w:val="right" w:pos="2184"/>
              </w:tabs>
              <w:spacing w:after="0"/>
              <w:rPr>
                <w:b/>
                <w:i/>
                <w:noProof/>
              </w:rPr>
            </w:pPr>
            <w:r w:rsidRPr="00424E59">
              <w:rPr>
                <w:b/>
                <w:i/>
                <w:noProof/>
              </w:rPr>
              <w:t>Reason for change:</w:t>
            </w:r>
          </w:p>
        </w:tc>
        <w:tc>
          <w:tcPr>
            <w:tcW w:w="6946" w:type="dxa"/>
            <w:gridSpan w:val="9"/>
            <w:tcBorders>
              <w:top w:val="single" w:sz="4" w:space="0" w:color="auto"/>
              <w:right w:val="single" w:sz="4" w:space="0" w:color="auto"/>
            </w:tcBorders>
            <w:shd w:val="pct30" w:color="FFFF00" w:fill="auto"/>
          </w:tcPr>
          <w:p w14:paraId="621F8E49" w14:textId="77777777" w:rsidR="002E7E1D" w:rsidRPr="00424E59" w:rsidRDefault="00696CED" w:rsidP="000460B3">
            <w:pPr>
              <w:pStyle w:val="CRCoverPage"/>
              <w:numPr>
                <w:ilvl w:val="0"/>
                <w:numId w:val="1"/>
              </w:numPr>
              <w:spacing w:after="0"/>
              <w:rPr>
                <w:noProof/>
              </w:rPr>
            </w:pPr>
            <w:r w:rsidRPr="00424E59">
              <w:rPr>
                <w:noProof/>
              </w:rPr>
              <w:t>Missing condition INITIAL_SDP_OFFER and condition SDP_ANSWER</w:t>
            </w:r>
            <w:r w:rsidR="00D02F0C" w:rsidRPr="00424E59">
              <w:rPr>
                <w:noProof/>
              </w:rPr>
              <w:t xml:space="preserve"> in test case 6.2.7</w:t>
            </w:r>
          </w:p>
          <w:p w14:paraId="192EF29A" w14:textId="77777777" w:rsidR="00D02F0C" w:rsidRPr="00424E59" w:rsidRDefault="00D02F0C" w:rsidP="000460B3">
            <w:pPr>
              <w:pStyle w:val="CRCoverPage"/>
              <w:numPr>
                <w:ilvl w:val="0"/>
                <w:numId w:val="1"/>
              </w:numPr>
              <w:spacing w:after="0"/>
              <w:rPr>
                <w:noProof/>
              </w:rPr>
            </w:pPr>
            <w:r w:rsidRPr="00424E59">
              <w:rPr>
                <w:noProof/>
              </w:rPr>
              <w:t>Table 6.2.8.3.3-2: needs INITIAL_SDP_OFFER instead of SDP_OFFER</w:t>
            </w:r>
          </w:p>
          <w:p w14:paraId="7B3FD2B2" w14:textId="7DE86D79" w:rsidR="00D02F0C" w:rsidRPr="00424E59" w:rsidRDefault="00D02F0C" w:rsidP="000460B3">
            <w:pPr>
              <w:pStyle w:val="CRCoverPage"/>
              <w:numPr>
                <w:ilvl w:val="0"/>
                <w:numId w:val="1"/>
              </w:numPr>
              <w:spacing w:after="0"/>
              <w:rPr>
                <w:noProof/>
              </w:rPr>
            </w:pPr>
            <w:r w:rsidRPr="00424E59">
              <w:rPr>
                <w:noProof/>
              </w:rPr>
              <w:t>According to 24.379 clause 6.3.2.2.5.3 (Participating function: Automatic commencement for pre-established session) the participating MCPTT function</w:t>
            </w:r>
            <w:r w:rsidRPr="00424E59">
              <w:rPr>
                <w:noProof/>
              </w:rPr>
              <w:br/>
              <w:t>"b) include in the SDP offer the current media parameters used by the targeted pre-established session identified by the Replaces header field"</w:t>
            </w:r>
            <w:r w:rsidRPr="00424E59">
              <w:rPr>
                <w:noProof/>
              </w:rPr>
              <w:br/>
            </w:r>
            <w:r w:rsidRPr="00424E59">
              <w:rPr>
                <w:noProof/>
              </w:rPr>
              <w:sym w:font="Symbol" w:char="F0DE"/>
            </w:r>
            <w:r w:rsidRPr="00424E59">
              <w:rPr>
                <w:noProof/>
              </w:rPr>
              <w:t xml:space="preserve"> The SDP offer and the corresponding SDP answer need condition PRE_ESTABLISHED.</w:t>
            </w:r>
          </w:p>
          <w:p w14:paraId="58BCB876" w14:textId="239AE94B" w:rsidR="00FE2D0C" w:rsidRPr="00424E59" w:rsidRDefault="00FE2D0C" w:rsidP="000460B3">
            <w:pPr>
              <w:pStyle w:val="CRCoverPage"/>
              <w:numPr>
                <w:ilvl w:val="0"/>
                <w:numId w:val="1"/>
              </w:numPr>
              <w:spacing w:after="0"/>
              <w:rPr>
                <w:noProof/>
              </w:rPr>
            </w:pPr>
            <w:r w:rsidRPr="00424E59">
              <w:rPr>
                <w:noProof/>
              </w:rPr>
              <w:t>In private call test cases with CO call establishment and without floor control option a of NOTE 1 in TS 36.579.1 Table 5.3A.1.3-1 is not applicable.</w:t>
            </w:r>
          </w:p>
          <w:p w14:paraId="08F49E6B" w14:textId="6794F66A" w:rsidR="0019183A" w:rsidRPr="00424E59" w:rsidRDefault="0019183A" w:rsidP="000460B3">
            <w:pPr>
              <w:pStyle w:val="CRCoverPage"/>
              <w:numPr>
                <w:ilvl w:val="0"/>
                <w:numId w:val="1"/>
              </w:numPr>
              <w:spacing w:after="0"/>
              <w:rPr>
                <w:noProof/>
              </w:rPr>
            </w:pPr>
            <w:r w:rsidRPr="00424E59">
              <w:rPr>
                <w:noProof/>
              </w:rPr>
              <w:t>In Table 6.2.20.3.2-1 there is no need for the EXCEPTION before step 2 as per Pre-test conditions the UE is in idle state.</w:t>
            </w:r>
          </w:p>
          <w:p w14:paraId="2C3FB4DE" w14:textId="77777777" w:rsidR="00C22C32" w:rsidRPr="00424E59" w:rsidRDefault="00C22C32" w:rsidP="000460B3">
            <w:pPr>
              <w:pStyle w:val="CRCoverPage"/>
              <w:numPr>
                <w:ilvl w:val="0"/>
                <w:numId w:val="1"/>
              </w:numPr>
              <w:spacing w:after="0"/>
              <w:rPr>
                <w:noProof/>
              </w:rPr>
            </w:pPr>
            <w:r w:rsidRPr="00424E59">
              <w:rPr>
                <w:noProof/>
              </w:rPr>
              <w:t xml:space="preserve">Inconsistent wording of test steps </w:t>
            </w:r>
          </w:p>
          <w:p w14:paraId="58BE28F5" w14:textId="7D4FE34B" w:rsidR="00C22C32" w:rsidRPr="00424E59" w:rsidRDefault="00C22C32" w:rsidP="000460B3">
            <w:pPr>
              <w:pStyle w:val="CRCoverPage"/>
              <w:numPr>
                <w:ilvl w:val="0"/>
                <w:numId w:val="1"/>
              </w:numPr>
              <w:spacing w:after="0"/>
              <w:rPr>
                <w:noProof/>
              </w:rPr>
            </w:pPr>
            <w:r w:rsidRPr="00424E59">
              <w:rPr>
                <w:noProof/>
              </w:rPr>
              <w:t>Inconsistent wording of MMI comments</w:t>
            </w:r>
          </w:p>
          <w:p w14:paraId="708AA7DE" w14:textId="6342516B" w:rsidR="00393564" w:rsidRPr="00424E59" w:rsidRDefault="00393564" w:rsidP="000460B3">
            <w:pPr>
              <w:pStyle w:val="CRCoverPage"/>
              <w:numPr>
                <w:ilvl w:val="0"/>
                <w:numId w:val="1"/>
              </w:numPr>
              <w:spacing w:after="0"/>
              <w:rPr>
                <w:noProof/>
              </w:rPr>
            </w:pPr>
            <w:r w:rsidRPr="00424E59">
              <w:rPr>
                <w:noProof/>
              </w:rPr>
              <w:t>Editorial issues</w:t>
            </w:r>
          </w:p>
        </w:tc>
      </w:tr>
      <w:tr w:rsidR="00034125" w:rsidRPr="00424E59" w14:paraId="4CA74D09" w14:textId="77777777" w:rsidTr="00547111">
        <w:tc>
          <w:tcPr>
            <w:tcW w:w="2694" w:type="dxa"/>
            <w:gridSpan w:val="2"/>
            <w:tcBorders>
              <w:left w:val="single" w:sz="4" w:space="0" w:color="auto"/>
            </w:tcBorders>
          </w:tcPr>
          <w:p w14:paraId="2D0866D6" w14:textId="77777777" w:rsidR="00034125" w:rsidRPr="00424E59"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Pr="00424E59" w:rsidRDefault="00034125" w:rsidP="00034125">
            <w:pPr>
              <w:pStyle w:val="CRCoverPage"/>
              <w:spacing w:after="0"/>
              <w:rPr>
                <w:noProof/>
                <w:sz w:val="8"/>
                <w:szCs w:val="8"/>
              </w:rPr>
            </w:pPr>
          </w:p>
        </w:tc>
      </w:tr>
      <w:tr w:rsidR="00034125" w:rsidRPr="00424E59" w14:paraId="21016551" w14:textId="77777777" w:rsidTr="00547111">
        <w:tc>
          <w:tcPr>
            <w:tcW w:w="2694" w:type="dxa"/>
            <w:gridSpan w:val="2"/>
            <w:tcBorders>
              <w:left w:val="single" w:sz="4" w:space="0" w:color="auto"/>
            </w:tcBorders>
          </w:tcPr>
          <w:p w14:paraId="49433147" w14:textId="77777777" w:rsidR="00034125" w:rsidRPr="00424E59" w:rsidRDefault="00034125" w:rsidP="00034125">
            <w:pPr>
              <w:pStyle w:val="CRCoverPage"/>
              <w:tabs>
                <w:tab w:val="right" w:pos="2184"/>
              </w:tabs>
              <w:spacing w:after="0"/>
              <w:rPr>
                <w:b/>
                <w:i/>
                <w:noProof/>
              </w:rPr>
            </w:pPr>
            <w:r w:rsidRPr="00424E59">
              <w:rPr>
                <w:b/>
                <w:i/>
                <w:noProof/>
              </w:rPr>
              <w:t>Summary of change:</w:t>
            </w:r>
          </w:p>
        </w:tc>
        <w:tc>
          <w:tcPr>
            <w:tcW w:w="6946" w:type="dxa"/>
            <w:gridSpan w:val="9"/>
            <w:tcBorders>
              <w:right w:val="single" w:sz="4" w:space="0" w:color="auto"/>
            </w:tcBorders>
            <w:shd w:val="pct30" w:color="FFFF00" w:fill="auto"/>
          </w:tcPr>
          <w:p w14:paraId="76789638" w14:textId="77777777" w:rsidR="002E7E1D" w:rsidRPr="00424E59" w:rsidRDefault="00D02F0C" w:rsidP="000460B3">
            <w:pPr>
              <w:pStyle w:val="CRCoverPage"/>
              <w:numPr>
                <w:ilvl w:val="0"/>
                <w:numId w:val="27"/>
              </w:numPr>
              <w:spacing w:after="0"/>
              <w:rPr>
                <w:noProof/>
              </w:rPr>
            </w:pPr>
            <w:r w:rsidRPr="00424E59">
              <w:rPr>
                <w:noProof/>
              </w:rPr>
              <w:t>INITIAL_SDP_OFFER added to Table 6.2.7.3.3-2, SDP_ANSWER added to Table 6.2.7.3.3-4</w:t>
            </w:r>
          </w:p>
          <w:p w14:paraId="6DC5F3E7" w14:textId="77777777" w:rsidR="00D02F0C" w:rsidRPr="00424E59" w:rsidRDefault="00D02F0C" w:rsidP="000460B3">
            <w:pPr>
              <w:pStyle w:val="CRCoverPage"/>
              <w:numPr>
                <w:ilvl w:val="0"/>
                <w:numId w:val="27"/>
              </w:numPr>
              <w:spacing w:after="0"/>
              <w:rPr>
                <w:noProof/>
              </w:rPr>
            </w:pPr>
            <w:r w:rsidRPr="00424E59">
              <w:rPr>
                <w:noProof/>
              </w:rPr>
              <w:t>SDP_OFFER replaced by INITIAL_SDP_OFFER in Table 6.2.8.3.3-2</w:t>
            </w:r>
          </w:p>
          <w:p w14:paraId="0550E022" w14:textId="2A6B0DFE" w:rsidR="00D02F0C" w:rsidRPr="00424E59" w:rsidRDefault="00D02F0C" w:rsidP="000460B3">
            <w:pPr>
              <w:pStyle w:val="CRCoverPage"/>
              <w:numPr>
                <w:ilvl w:val="0"/>
                <w:numId w:val="27"/>
              </w:numPr>
              <w:spacing w:after="0"/>
              <w:rPr>
                <w:noProof/>
              </w:rPr>
            </w:pPr>
            <w:r w:rsidRPr="00424E59">
              <w:rPr>
                <w:noProof/>
              </w:rPr>
              <w:t>PRE_ESTABLISHED_SESSION added to Table 6.2.19.3.3-1A, Table 6.2.19.3.3-2B, Table 6.2.23.3.3-2 and Table 6.2.23.3.3-6</w:t>
            </w:r>
          </w:p>
          <w:p w14:paraId="6804A116" w14:textId="24DDF6BC" w:rsidR="00FE2D0C" w:rsidRPr="00424E59" w:rsidRDefault="009B7D14" w:rsidP="000460B3">
            <w:pPr>
              <w:pStyle w:val="CRCoverPage"/>
              <w:numPr>
                <w:ilvl w:val="0"/>
                <w:numId w:val="27"/>
              </w:numPr>
              <w:spacing w:after="0"/>
              <w:rPr>
                <w:noProof/>
              </w:rPr>
            </w:pPr>
            <w:r w:rsidRPr="00424E59">
              <w:rPr>
                <w:noProof/>
              </w:rPr>
              <w:t>P</w:t>
            </w:r>
            <w:r w:rsidR="00FE2D0C" w:rsidRPr="00424E59">
              <w:rPr>
                <w:noProof/>
              </w:rPr>
              <w:t xml:space="preserve">rivate call test cases with CO call establishment </w:t>
            </w:r>
            <w:r w:rsidRPr="00424E59">
              <w:rPr>
                <w:noProof/>
              </w:rPr>
              <w:t xml:space="preserve">and without floor control </w:t>
            </w:r>
            <w:r w:rsidR="00FE2D0C" w:rsidRPr="00424E59">
              <w:rPr>
                <w:noProof/>
              </w:rPr>
              <w:t>refering to new option c of NOTE 1 in TS 36.579.1 Table 5.3A.1.3-1.</w:t>
            </w:r>
          </w:p>
          <w:p w14:paraId="724F6170" w14:textId="6AC686BA" w:rsidR="0019183A" w:rsidRPr="00424E59" w:rsidRDefault="0019183A" w:rsidP="000460B3">
            <w:pPr>
              <w:pStyle w:val="CRCoverPage"/>
              <w:numPr>
                <w:ilvl w:val="0"/>
                <w:numId w:val="27"/>
              </w:numPr>
              <w:spacing w:after="0"/>
              <w:rPr>
                <w:noProof/>
              </w:rPr>
            </w:pPr>
            <w:r w:rsidRPr="00424E59">
              <w:rPr>
                <w:noProof/>
              </w:rPr>
              <w:t>EXCEPTION before step 2 removed from Table 6.2.20.3.2-1</w:t>
            </w:r>
          </w:p>
          <w:p w14:paraId="6B19FD82" w14:textId="77777777" w:rsidR="00C22C32" w:rsidRPr="00424E59" w:rsidRDefault="00C22C32" w:rsidP="000460B3">
            <w:pPr>
              <w:pStyle w:val="CRCoverPage"/>
              <w:numPr>
                <w:ilvl w:val="0"/>
                <w:numId w:val="27"/>
              </w:numPr>
              <w:spacing w:after="0"/>
              <w:rPr>
                <w:noProof/>
              </w:rPr>
            </w:pPr>
            <w:r w:rsidRPr="00424E59">
              <w:rPr>
                <w:noProof/>
              </w:rPr>
              <w:t xml:space="preserve">Wording of test steps aligned </w:t>
            </w:r>
          </w:p>
          <w:p w14:paraId="5D2B7AD0" w14:textId="5F3FCBEA" w:rsidR="00C22C32" w:rsidRPr="00424E59" w:rsidRDefault="00C22C32" w:rsidP="000460B3">
            <w:pPr>
              <w:pStyle w:val="CRCoverPage"/>
              <w:numPr>
                <w:ilvl w:val="0"/>
                <w:numId w:val="27"/>
              </w:numPr>
              <w:spacing w:after="0"/>
              <w:rPr>
                <w:noProof/>
              </w:rPr>
            </w:pPr>
            <w:r w:rsidRPr="00424E59">
              <w:rPr>
                <w:noProof/>
              </w:rPr>
              <w:t xml:space="preserve">Wording of MMI command aligned </w:t>
            </w:r>
          </w:p>
          <w:p w14:paraId="31C656EC" w14:textId="2C292593" w:rsidR="00393564" w:rsidRPr="00424E59" w:rsidRDefault="00393564" w:rsidP="000460B3">
            <w:pPr>
              <w:pStyle w:val="CRCoverPage"/>
              <w:numPr>
                <w:ilvl w:val="0"/>
                <w:numId w:val="27"/>
              </w:numPr>
              <w:spacing w:after="0"/>
              <w:rPr>
                <w:noProof/>
              </w:rPr>
            </w:pPr>
            <w:r w:rsidRPr="00424E59">
              <w:rPr>
                <w:noProof/>
              </w:rPr>
              <w:t>Editorial corrections</w:t>
            </w:r>
          </w:p>
        </w:tc>
      </w:tr>
      <w:tr w:rsidR="00034125" w:rsidRPr="00424E59" w14:paraId="1F886379" w14:textId="77777777" w:rsidTr="00547111">
        <w:tc>
          <w:tcPr>
            <w:tcW w:w="2694" w:type="dxa"/>
            <w:gridSpan w:val="2"/>
            <w:tcBorders>
              <w:left w:val="single" w:sz="4" w:space="0" w:color="auto"/>
            </w:tcBorders>
          </w:tcPr>
          <w:p w14:paraId="4D989623" w14:textId="77777777" w:rsidR="00034125" w:rsidRPr="00424E59"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Pr="00424E59" w:rsidRDefault="00034125" w:rsidP="00034125">
            <w:pPr>
              <w:pStyle w:val="CRCoverPage"/>
              <w:spacing w:after="0"/>
              <w:rPr>
                <w:noProof/>
                <w:sz w:val="8"/>
                <w:szCs w:val="8"/>
              </w:rPr>
            </w:pPr>
          </w:p>
        </w:tc>
      </w:tr>
      <w:tr w:rsidR="00034125" w:rsidRPr="00424E59" w14:paraId="678D7BF9" w14:textId="77777777" w:rsidTr="00547111">
        <w:tc>
          <w:tcPr>
            <w:tcW w:w="2694" w:type="dxa"/>
            <w:gridSpan w:val="2"/>
            <w:tcBorders>
              <w:left w:val="single" w:sz="4" w:space="0" w:color="auto"/>
              <w:bottom w:val="single" w:sz="4" w:space="0" w:color="auto"/>
            </w:tcBorders>
          </w:tcPr>
          <w:p w14:paraId="4E5CE1B6" w14:textId="77777777" w:rsidR="00034125" w:rsidRPr="00424E59" w:rsidRDefault="00034125" w:rsidP="00034125">
            <w:pPr>
              <w:pStyle w:val="CRCoverPage"/>
              <w:tabs>
                <w:tab w:val="right" w:pos="2184"/>
              </w:tabs>
              <w:spacing w:after="0"/>
              <w:rPr>
                <w:b/>
                <w:i/>
                <w:noProof/>
              </w:rPr>
            </w:pPr>
            <w:r w:rsidRPr="00424E59">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Pr="00424E59" w:rsidRDefault="00034125" w:rsidP="00034125">
            <w:pPr>
              <w:pStyle w:val="CRCoverPage"/>
              <w:spacing w:after="0"/>
              <w:ind w:left="100"/>
              <w:rPr>
                <w:noProof/>
              </w:rPr>
            </w:pPr>
            <w:r w:rsidRPr="00424E59">
              <w:rPr>
                <w:noProof/>
              </w:rPr>
              <w:t>Inconsistent test specification.</w:t>
            </w:r>
          </w:p>
        </w:tc>
      </w:tr>
      <w:tr w:rsidR="00034125" w:rsidRPr="00424E59" w14:paraId="034AF533" w14:textId="77777777" w:rsidTr="00547111">
        <w:tc>
          <w:tcPr>
            <w:tcW w:w="2694" w:type="dxa"/>
            <w:gridSpan w:val="2"/>
          </w:tcPr>
          <w:p w14:paraId="39D9EB5B" w14:textId="77777777" w:rsidR="00034125" w:rsidRPr="00424E59" w:rsidRDefault="00034125" w:rsidP="00034125">
            <w:pPr>
              <w:pStyle w:val="CRCoverPage"/>
              <w:spacing w:after="0"/>
              <w:rPr>
                <w:b/>
                <w:i/>
                <w:noProof/>
                <w:sz w:val="8"/>
                <w:szCs w:val="8"/>
              </w:rPr>
            </w:pPr>
          </w:p>
        </w:tc>
        <w:tc>
          <w:tcPr>
            <w:tcW w:w="6946" w:type="dxa"/>
            <w:gridSpan w:val="9"/>
          </w:tcPr>
          <w:p w14:paraId="7826CB1C" w14:textId="77777777" w:rsidR="00034125" w:rsidRPr="00424E59" w:rsidRDefault="00034125" w:rsidP="00034125">
            <w:pPr>
              <w:pStyle w:val="CRCoverPage"/>
              <w:spacing w:after="0"/>
              <w:rPr>
                <w:noProof/>
                <w:sz w:val="8"/>
                <w:szCs w:val="8"/>
              </w:rPr>
            </w:pPr>
          </w:p>
        </w:tc>
      </w:tr>
      <w:tr w:rsidR="00034125" w:rsidRPr="00424E59" w14:paraId="6A17D7AC" w14:textId="77777777" w:rsidTr="00547111">
        <w:tc>
          <w:tcPr>
            <w:tcW w:w="2694" w:type="dxa"/>
            <w:gridSpan w:val="2"/>
            <w:tcBorders>
              <w:top w:val="single" w:sz="4" w:space="0" w:color="auto"/>
              <w:left w:val="single" w:sz="4" w:space="0" w:color="auto"/>
            </w:tcBorders>
          </w:tcPr>
          <w:p w14:paraId="6DAD5B19" w14:textId="77777777" w:rsidR="00034125" w:rsidRPr="00424E59" w:rsidRDefault="00034125" w:rsidP="00034125">
            <w:pPr>
              <w:pStyle w:val="CRCoverPage"/>
              <w:tabs>
                <w:tab w:val="right" w:pos="2184"/>
              </w:tabs>
              <w:spacing w:after="0"/>
              <w:rPr>
                <w:b/>
                <w:i/>
                <w:noProof/>
              </w:rPr>
            </w:pPr>
            <w:r w:rsidRPr="00424E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30B1B" w:rsidR="00034125" w:rsidRPr="00424E59" w:rsidRDefault="00FF7F22" w:rsidP="00034125">
            <w:pPr>
              <w:pStyle w:val="CRCoverPage"/>
              <w:spacing w:after="0"/>
              <w:ind w:left="100"/>
              <w:rPr>
                <w:noProof/>
              </w:rPr>
            </w:pPr>
            <w:r w:rsidRPr="00424E59">
              <w:rPr>
                <w:noProof/>
              </w:rPr>
              <w:t>6.</w:t>
            </w:r>
            <w:r w:rsidR="00EB676A" w:rsidRPr="00424E59">
              <w:rPr>
                <w:noProof/>
              </w:rPr>
              <w:t>2</w:t>
            </w:r>
          </w:p>
        </w:tc>
      </w:tr>
      <w:tr w:rsidR="00034125" w:rsidRPr="00424E59" w14:paraId="56E1E6C3" w14:textId="77777777" w:rsidTr="00547111">
        <w:tc>
          <w:tcPr>
            <w:tcW w:w="2694" w:type="dxa"/>
            <w:gridSpan w:val="2"/>
            <w:tcBorders>
              <w:left w:val="single" w:sz="4" w:space="0" w:color="auto"/>
            </w:tcBorders>
          </w:tcPr>
          <w:p w14:paraId="2FB9DE77" w14:textId="77777777" w:rsidR="00034125" w:rsidRPr="00424E59"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Pr="00424E59" w:rsidRDefault="00034125" w:rsidP="00034125">
            <w:pPr>
              <w:pStyle w:val="CRCoverPage"/>
              <w:spacing w:after="0"/>
              <w:rPr>
                <w:noProof/>
                <w:sz w:val="8"/>
                <w:szCs w:val="8"/>
              </w:rPr>
            </w:pPr>
          </w:p>
        </w:tc>
      </w:tr>
      <w:tr w:rsidR="00034125" w:rsidRPr="00424E59" w14:paraId="76F95A8B" w14:textId="77777777" w:rsidTr="00547111">
        <w:tc>
          <w:tcPr>
            <w:tcW w:w="2694" w:type="dxa"/>
            <w:gridSpan w:val="2"/>
            <w:tcBorders>
              <w:left w:val="single" w:sz="4" w:space="0" w:color="auto"/>
            </w:tcBorders>
          </w:tcPr>
          <w:p w14:paraId="335EAB52" w14:textId="77777777" w:rsidR="00034125" w:rsidRPr="00424E59"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Pr="00424E59" w:rsidRDefault="00034125" w:rsidP="00034125">
            <w:pPr>
              <w:pStyle w:val="CRCoverPage"/>
              <w:spacing w:after="0"/>
              <w:jc w:val="center"/>
              <w:rPr>
                <w:b/>
                <w:caps/>
                <w:noProof/>
              </w:rPr>
            </w:pPr>
            <w:r w:rsidRPr="00424E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Pr="00424E59" w:rsidRDefault="00034125" w:rsidP="00034125">
            <w:pPr>
              <w:pStyle w:val="CRCoverPage"/>
              <w:spacing w:after="0"/>
              <w:jc w:val="center"/>
              <w:rPr>
                <w:b/>
                <w:caps/>
                <w:noProof/>
              </w:rPr>
            </w:pPr>
            <w:r w:rsidRPr="00424E59">
              <w:rPr>
                <w:b/>
                <w:caps/>
                <w:noProof/>
              </w:rPr>
              <w:t>N</w:t>
            </w:r>
          </w:p>
        </w:tc>
        <w:tc>
          <w:tcPr>
            <w:tcW w:w="2977" w:type="dxa"/>
            <w:gridSpan w:val="4"/>
          </w:tcPr>
          <w:p w14:paraId="304CCBCB" w14:textId="77777777" w:rsidR="00034125" w:rsidRPr="00424E59"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Pr="00424E59" w:rsidRDefault="00034125" w:rsidP="00034125">
            <w:pPr>
              <w:pStyle w:val="CRCoverPage"/>
              <w:spacing w:after="0"/>
              <w:ind w:left="99"/>
              <w:rPr>
                <w:noProof/>
              </w:rPr>
            </w:pPr>
          </w:p>
        </w:tc>
      </w:tr>
      <w:tr w:rsidR="00034125" w:rsidRPr="00424E59" w14:paraId="34ACE2EB" w14:textId="77777777" w:rsidTr="00547111">
        <w:tc>
          <w:tcPr>
            <w:tcW w:w="2694" w:type="dxa"/>
            <w:gridSpan w:val="2"/>
            <w:tcBorders>
              <w:left w:val="single" w:sz="4" w:space="0" w:color="auto"/>
            </w:tcBorders>
          </w:tcPr>
          <w:p w14:paraId="571382F3" w14:textId="77777777" w:rsidR="00034125" w:rsidRPr="00424E59" w:rsidRDefault="00034125" w:rsidP="00034125">
            <w:pPr>
              <w:pStyle w:val="CRCoverPage"/>
              <w:tabs>
                <w:tab w:val="right" w:pos="2184"/>
              </w:tabs>
              <w:spacing w:after="0"/>
              <w:rPr>
                <w:b/>
                <w:i/>
                <w:noProof/>
              </w:rPr>
            </w:pPr>
            <w:r w:rsidRPr="00424E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Pr="00424E59"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Pr="00424E59" w:rsidRDefault="00034125" w:rsidP="00034125">
            <w:pPr>
              <w:pStyle w:val="CRCoverPage"/>
              <w:spacing w:after="0"/>
              <w:jc w:val="center"/>
              <w:rPr>
                <w:b/>
                <w:caps/>
                <w:noProof/>
              </w:rPr>
            </w:pPr>
            <w:r w:rsidRPr="00424E59">
              <w:rPr>
                <w:b/>
                <w:caps/>
                <w:noProof/>
              </w:rPr>
              <w:t>x</w:t>
            </w:r>
          </w:p>
        </w:tc>
        <w:tc>
          <w:tcPr>
            <w:tcW w:w="2977" w:type="dxa"/>
            <w:gridSpan w:val="4"/>
          </w:tcPr>
          <w:p w14:paraId="7DB274D8" w14:textId="77777777" w:rsidR="00034125" w:rsidRPr="00424E59" w:rsidRDefault="00034125" w:rsidP="00034125">
            <w:pPr>
              <w:pStyle w:val="CRCoverPage"/>
              <w:tabs>
                <w:tab w:val="right" w:pos="2893"/>
              </w:tabs>
              <w:spacing w:after="0"/>
              <w:rPr>
                <w:noProof/>
              </w:rPr>
            </w:pPr>
            <w:r w:rsidRPr="00424E59">
              <w:rPr>
                <w:noProof/>
              </w:rPr>
              <w:t xml:space="preserve"> Other core specifications</w:t>
            </w:r>
            <w:r w:rsidRPr="00424E59">
              <w:rPr>
                <w:noProof/>
              </w:rPr>
              <w:tab/>
            </w:r>
          </w:p>
        </w:tc>
        <w:tc>
          <w:tcPr>
            <w:tcW w:w="3401" w:type="dxa"/>
            <w:gridSpan w:val="3"/>
            <w:tcBorders>
              <w:right w:val="single" w:sz="4" w:space="0" w:color="auto"/>
            </w:tcBorders>
            <w:shd w:val="pct30" w:color="FFFF00" w:fill="auto"/>
          </w:tcPr>
          <w:p w14:paraId="42398B96" w14:textId="77777777" w:rsidR="00034125" w:rsidRPr="00424E59" w:rsidRDefault="00034125" w:rsidP="00034125">
            <w:pPr>
              <w:pStyle w:val="CRCoverPage"/>
              <w:spacing w:after="0"/>
              <w:ind w:left="99"/>
              <w:rPr>
                <w:noProof/>
              </w:rPr>
            </w:pPr>
            <w:r w:rsidRPr="00424E59">
              <w:rPr>
                <w:noProof/>
              </w:rPr>
              <w:t xml:space="preserve">TS/TR ... CR ... </w:t>
            </w:r>
          </w:p>
        </w:tc>
      </w:tr>
      <w:tr w:rsidR="00F55705" w:rsidRPr="00424E59" w14:paraId="446DDBAC" w14:textId="77777777" w:rsidTr="00547111">
        <w:tc>
          <w:tcPr>
            <w:tcW w:w="2694" w:type="dxa"/>
            <w:gridSpan w:val="2"/>
            <w:tcBorders>
              <w:left w:val="single" w:sz="4" w:space="0" w:color="auto"/>
            </w:tcBorders>
          </w:tcPr>
          <w:p w14:paraId="678A1AA6" w14:textId="77777777" w:rsidR="00F55705" w:rsidRPr="00424E59" w:rsidRDefault="00F55705" w:rsidP="00F55705">
            <w:pPr>
              <w:pStyle w:val="CRCoverPage"/>
              <w:spacing w:after="0"/>
              <w:rPr>
                <w:b/>
                <w:i/>
                <w:noProof/>
              </w:rPr>
            </w:pPr>
            <w:r w:rsidRPr="00424E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4E7738" w:rsidR="00F55705" w:rsidRPr="00424E59" w:rsidRDefault="00F55705" w:rsidP="00F55705">
            <w:pPr>
              <w:pStyle w:val="CRCoverPage"/>
              <w:spacing w:after="0"/>
              <w:jc w:val="center"/>
              <w:rPr>
                <w:b/>
                <w:caps/>
                <w:noProof/>
              </w:rPr>
            </w:pPr>
            <w:r w:rsidRPr="00424E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9DF18" w:rsidR="00F55705" w:rsidRPr="00424E59" w:rsidRDefault="00F55705" w:rsidP="00F55705">
            <w:pPr>
              <w:pStyle w:val="CRCoverPage"/>
              <w:spacing w:after="0"/>
              <w:jc w:val="center"/>
              <w:rPr>
                <w:b/>
                <w:caps/>
                <w:noProof/>
              </w:rPr>
            </w:pPr>
          </w:p>
        </w:tc>
        <w:tc>
          <w:tcPr>
            <w:tcW w:w="2977" w:type="dxa"/>
            <w:gridSpan w:val="4"/>
          </w:tcPr>
          <w:p w14:paraId="1A4306D9" w14:textId="77777777" w:rsidR="00F55705" w:rsidRPr="00424E59" w:rsidRDefault="00F55705" w:rsidP="00F55705">
            <w:pPr>
              <w:pStyle w:val="CRCoverPage"/>
              <w:spacing w:after="0"/>
              <w:rPr>
                <w:noProof/>
              </w:rPr>
            </w:pPr>
            <w:r w:rsidRPr="00424E59">
              <w:rPr>
                <w:noProof/>
              </w:rPr>
              <w:t xml:space="preserve"> Test specifications</w:t>
            </w:r>
          </w:p>
        </w:tc>
        <w:tc>
          <w:tcPr>
            <w:tcW w:w="3401" w:type="dxa"/>
            <w:gridSpan w:val="3"/>
            <w:tcBorders>
              <w:right w:val="single" w:sz="4" w:space="0" w:color="auto"/>
            </w:tcBorders>
            <w:shd w:val="pct30" w:color="FFFF00" w:fill="auto"/>
          </w:tcPr>
          <w:p w14:paraId="186A633D" w14:textId="510AE15A" w:rsidR="00F55705" w:rsidRPr="00424E59" w:rsidRDefault="00F55705" w:rsidP="00F55705">
            <w:pPr>
              <w:pStyle w:val="CRCoverPage"/>
              <w:spacing w:after="0"/>
              <w:ind w:left="99"/>
              <w:rPr>
                <w:noProof/>
              </w:rPr>
            </w:pPr>
            <w:r w:rsidRPr="00424E59">
              <w:rPr>
                <w:noProof/>
              </w:rPr>
              <w:t>TS 36.579-1 CR 0284 (clause 5.3A.1)</w:t>
            </w:r>
          </w:p>
        </w:tc>
      </w:tr>
      <w:tr w:rsidR="00F55705" w:rsidRPr="00424E59" w14:paraId="55C714D2" w14:textId="77777777" w:rsidTr="00547111">
        <w:tc>
          <w:tcPr>
            <w:tcW w:w="2694" w:type="dxa"/>
            <w:gridSpan w:val="2"/>
            <w:tcBorders>
              <w:left w:val="single" w:sz="4" w:space="0" w:color="auto"/>
            </w:tcBorders>
          </w:tcPr>
          <w:p w14:paraId="45913E62" w14:textId="77777777" w:rsidR="00F55705" w:rsidRPr="00424E59" w:rsidRDefault="00F55705" w:rsidP="00F55705">
            <w:pPr>
              <w:pStyle w:val="CRCoverPage"/>
              <w:spacing w:after="0"/>
              <w:rPr>
                <w:b/>
                <w:i/>
                <w:noProof/>
              </w:rPr>
            </w:pPr>
            <w:r w:rsidRPr="00424E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705" w:rsidRPr="00424E59" w:rsidRDefault="00F55705" w:rsidP="00F55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F55705" w:rsidRPr="00424E59" w:rsidRDefault="00F55705" w:rsidP="00F55705">
            <w:pPr>
              <w:pStyle w:val="CRCoverPage"/>
              <w:spacing w:after="0"/>
              <w:jc w:val="center"/>
              <w:rPr>
                <w:b/>
                <w:caps/>
                <w:noProof/>
              </w:rPr>
            </w:pPr>
            <w:r w:rsidRPr="00424E59">
              <w:rPr>
                <w:b/>
                <w:caps/>
                <w:noProof/>
              </w:rPr>
              <w:t>x</w:t>
            </w:r>
          </w:p>
        </w:tc>
        <w:tc>
          <w:tcPr>
            <w:tcW w:w="2977" w:type="dxa"/>
            <w:gridSpan w:val="4"/>
          </w:tcPr>
          <w:p w14:paraId="1B4FF921" w14:textId="77777777" w:rsidR="00F55705" w:rsidRPr="00424E59" w:rsidRDefault="00F55705" w:rsidP="00F55705">
            <w:pPr>
              <w:pStyle w:val="CRCoverPage"/>
              <w:spacing w:after="0"/>
              <w:rPr>
                <w:noProof/>
              </w:rPr>
            </w:pPr>
            <w:r w:rsidRPr="00424E59">
              <w:rPr>
                <w:noProof/>
              </w:rPr>
              <w:t xml:space="preserve"> O&amp;M Specifications</w:t>
            </w:r>
          </w:p>
        </w:tc>
        <w:tc>
          <w:tcPr>
            <w:tcW w:w="3401" w:type="dxa"/>
            <w:gridSpan w:val="3"/>
            <w:tcBorders>
              <w:right w:val="single" w:sz="4" w:space="0" w:color="auto"/>
            </w:tcBorders>
            <w:shd w:val="pct30" w:color="FFFF00" w:fill="auto"/>
          </w:tcPr>
          <w:p w14:paraId="66152F5E" w14:textId="77777777" w:rsidR="00F55705" w:rsidRPr="00424E59" w:rsidRDefault="00F55705" w:rsidP="00F55705">
            <w:pPr>
              <w:pStyle w:val="CRCoverPage"/>
              <w:spacing w:after="0"/>
              <w:ind w:left="99"/>
              <w:rPr>
                <w:noProof/>
              </w:rPr>
            </w:pPr>
            <w:r w:rsidRPr="00424E59">
              <w:rPr>
                <w:noProof/>
              </w:rPr>
              <w:t xml:space="preserve">TS/TR ... CR ... </w:t>
            </w:r>
          </w:p>
        </w:tc>
      </w:tr>
      <w:tr w:rsidR="00F55705" w:rsidRPr="00424E59" w14:paraId="60DF82CC" w14:textId="77777777" w:rsidTr="008863B9">
        <w:tc>
          <w:tcPr>
            <w:tcW w:w="2694" w:type="dxa"/>
            <w:gridSpan w:val="2"/>
            <w:tcBorders>
              <w:left w:val="single" w:sz="4" w:space="0" w:color="auto"/>
            </w:tcBorders>
          </w:tcPr>
          <w:p w14:paraId="517696CD" w14:textId="77777777" w:rsidR="00F55705" w:rsidRPr="00424E59" w:rsidRDefault="00F55705" w:rsidP="00F55705">
            <w:pPr>
              <w:pStyle w:val="CRCoverPage"/>
              <w:spacing w:after="0"/>
              <w:rPr>
                <w:b/>
                <w:i/>
                <w:noProof/>
              </w:rPr>
            </w:pPr>
          </w:p>
        </w:tc>
        <w:tc>
          <w:tcPr>
            <w:tcW w:w="6946" w:type="dxa"/>
            <w:gridSpan w:val="9"/>
            <w:tcBorders>
              <w:right w:val="single" w:sz="4" w:space="0" w:color="auto"/>
            </w:tcBorders>
          </w:tcPr>
          <w:p w14:paraId="4D84207F" w14:textId="77777777" w:rsidR="00F55705" w:rsidRPr="00424E59" w:rsidRDefault="00F55705" w:rsidP="00F55705">
            <w:pPr>
              <w:pStyle w:val="CRCoverPage"/>
              <w:spacing w:after="0"/>
              <w:rPr>
                <w:noProof/>
              </w:rPr>
            </w:pPr>
          </w:p>
        </w:tc>
      </w:tr>
      <w:tr w:rsidR="00010CE5" w:rsidRPr="00424E59" w14:paraId="556B87B6" w14:textId="77777777" w:rsidTr="008863B9">
        <w:tc>
          <w:tcPr>
            <w:tcW w:w="2694" w:type="dxa"/>
            <w:gridSpan w:val="2"/>
            <w:tcBorders>
              <w:left w:val="single" w:sz="4" w:space="0" w:color="auto"/>
              <w:bottom w:val="single" w:sz="4" w:space="0" w:color="auto"/>
            </w:tcBorders>
          </w:tcPr>
          <w:p w14:paraId="79A9C411" w14:textId="77777777" w:rsidR="00010CE5" w:rsidRPr="00424E59" w:rsidRDefault="00010CE5" w:rsidP="00010CE5">
            <w:pPr>
              <w:pStyle w:val="CRCoverPage"/>
              <w:tabs>
                <w:tab w:val="right" w:pos="2184"/>
              </w:tabs>
              <w:spacing w:after="0"/>
              <w:rPr>
                <w:b/>
                <w:i/>
                <w:noProof/>
              </w:rPr>
            </w:pPr>
            <w:r w:rsidRPr="00424E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D59A3" w:rsidR="00010CE5" w:rsidRPr="00424E59" w:rsidRDefault="00010CE5" w:rsidP="00010CE5">
            <w:pPr>
              <w:pStyle w:val="CRCoverPage"/>
              <w:spacing w:after="0"/>
              <w:ind w:left="100"/>
              <w:rPr>
                <w:noProof/>
              </w:rPr>
            </w:pPr>
          </w:p>
        </w:tc>
      </w:tr>
      <w:tr w:rsidR="00F55705" w:rsidRPr="00424E59" w14:paraId="45BFE792" w14:textId="77777777" w:rsidTr="008863B9">
        <w:tc>
          <w:tcPr>
            <w:tcW w:w="2694" w:type="dxa"/>
            <w:gridSpan w:val="2"/>
            <w:tcBorders>
              <w:top w:val="single" w:sz="4" w:space="0" w:color="auto"/>
              <w:bottom w:val="single" w:sz="4" w:space="0" w:color="auto"/>
            </w:tcBorders>
          </w:tcPr>
          <w:p w14:paraId="194242DD" w14:textId="77777777" w:rsidR="00F55705" w:rsidRPr="00424E59" w:rsidRDefault="00F55705" w:rsidP="00F55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5705" w:rsidRPr="00424E59" w:rsidRDefault="00F55705" w:rsidP="00F55705">
            <w:pPr>
              <w:pStyle w:val="CRCoverPage"/>
              <w:spacing w:after="0"/>
              <w:ind w:left="100"/>
              <w:rPr>
                <w:noProof/>
                <w:sz w:val="8"/>
                <w:szCs w:val="8"/>
              </w:rPr>
            </w:pPr>
          </w:p>
        </w:tc>
      </w:tr>
      <w:tr w:rsidR="00F55705" w:rsidRPr="00424E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705" w:rsidRPr="00424E59" w:rsidRDefault="00F55705" w:rsidP="00F55705">
            <w:pPr>
              <w:pStyle w:val="CRCoverPage"/>
              <w:tabs>
                <w:tab w:val="right" w:pos="2184"/>
              </w:tabs>
              <w:spacing w:after="0"/>
              <w:rPr>
                <w:b/>
                <w:i/>
                <w:noProof/>
              </w:rPr>
            </w:pPr>
            <w:r w:rsidRPr="00424E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94100B" w:rsidR="00F55705" w:rsidRPr="00424E59" w:rsidRDefault="00424E59" w:rsidP="00F55705">
            <w:pPr>
              <w:pStyle w:val="CRCoverPage"/>
              <w:spacing w:after="0"/>
              <w:ind w:left="100"/>
              <w:rPr>
                <w:noProof/>
              </w:rPr>
            </w:pPr>
            <w:r w:rsidRPr="00424E59">
              <w:rPr>
                <w:noProof/>
              </w:rPr>
              <w:t>This is the outcome of 1 revision of R5-226071.</w:t>
            </w:r>
          </w:p>
        </w:tc>
      </w:tr>
    </w:tbl>
    <w:p w14:paraId="17759814" w14:textId="77777777" w:rsidR="001E41F3" w:rsidRPr="00424E59" w:rsidRDefault="001E41F3">
      <w:pPr>
        <w:pStyle w:val="CRCoverPage"/>
        <w:spacing w:after="0"/>
        <w:rPr>
          <w:noProof/>
          <w:sz w:val="8"/>
          <w:szCs w:val="8"/>
        </w:rPr>
      </w:pPr>
    </w:p>
    <w:p w14:paraId="1557EA72" w14:textId="77777777" w:rsidR="001E41F3" w:rsidRPr="00424E59" w:rsidRDefault="001E41F3">
      <w:pPr>
        <w:rPr>
          <w:noProof/>
        </w:rPr>
        <w:sectPr w:rsidR="001E41F3" w:rsidRPr="00424E59">
          <w:headerReference w:type="even" r:id="rId12"/>
          <w:footnotePr>
            <w:numRestart w:val="eachSect"/>
          </w:footnotePr>
          <w:pgSz w:w="11907" w:h="16840" w:code="9"/>
          <w:pgMar w:top="1418" w:right="1134" w:bottom="1134" w:left="1134" w:header="680" w:footer="567" w:gutter="0"/>
          <w:cols w:space="720"/>
        </w:sectPr>
      </w:pPr>
    </w:p>
    <w:p w14:paraId="695D8A24" w14:textId="77777777" w:rsidR="00EB676A" w:rsidRPr="00424E59" w:rsidRDefault="00EB676A" w:rsidP="00EB676A">
      <w:pPr>
        <w:pStyle w:val="Heading2"/>
      </w:pPr>
      <w:bookmarkStart w:id="1" w:name="_Toc91233534"/>
      <w:bookmarkStart w:id="2" w:name="_Toc100349013"/>
      <w:bookmarkStart w:id="3" w:name="_Toc106787169"/>
      <w:bookmarkStart w:id="4" w:name="_Toc21006001"/>
      <w:bookmarkStart w:id="5" w:name="_Toc36037674"/>
      <w:bookmarkStart w:id="6" w:name="_Toc43837525"/>
      <w:bookmarkStart w:id="7" w:name="_Toc60995637"/>
      <w:bookmarkStart w:id="8" w:name="_Toc69159765"/>
      <w:r w:rsidRPr="00424E59">
        <w:lastRenderedPageBreak/>
        <w:t>6.2</w:t>
      </w:r>
      <w:r w:rsidRPr="00424E59">
        <w:tab/>
        <w:t>Private Calls</w:t>
      </w:r>
      <w:bookmarkEnd w:id="1"/>
      <w:bookmarkEnd w:id="2"/>
      <w:bookmarkEnd w:id="3"/>
    </w:p>
    <w:p w14:paraId="44897F57" w14:textId="77777777" w:rsidR="00EB676A" w:rsidRPr="00424E59" w:rsidRDefault="00EB676A" w:rsidP="00EB676A">
      <w:pPr>
        <w:keepNext/>
        <w:keepLines/>
        <w:spacing w:before="120"/>
        <w:ind w:left="1134" w:hanging="1134"/>
        <w:outlineLvl w:val="2"/>
        <w:rPr>
          <w:rFonts w:ascii="Arial" w:hAnsi="Arial"/>
          <w:sz w:val="28"/>
        </w:rPr>
      </w:pPr>
      <w:bookmarkStart w:id="9" w:name="_Toc21006034"/>
      <w:bookmarkStart w:id="10" w:name="_Toc36037707"/>
      <w:bookmarkStart w:id="11" w:name="_Toc43837560"/>
      <w:bookmarkStart w:id="12" w:name="_Toc60995672"/>
      <w:bookmarkStart w:id="13" w:name="_Toc69159800"/>
      <w:bookmarkStart w:id="14" w:name="_Toc76583154"/>
      <w:bookmarkStart w:id="15" w:name="_Toc83808706"/>
      <w:bookmarkStart w:id="16" w:name="_Toc91233535"/>
      <w:bookmarkStart w:id="17" w:name="_Toc100349014"/>
      <w:bookmarkStart w:id="18" w:name="_Toc106787170"/>
      <w:r w:rsidRPr="00424E59">
        <w:rPr>
          <w:rFonts w:ascii="Arial" w:hAnsi="Arial"/>
          <w:sz w:val="28"/>
        </w:rPr>
        <w:t>6.2.1</w:t>
      </w:r>
      <w:r w:rsidRPr="00424E59">
        <w:rPr>
          <w:rFonts w:ascii="Arial" w:hAnsi="Arial"/>
          <w:sz w:val="28"/>
        </w:rPr>
        <w:tab/>
        <w:t>On-network / Private Call / On-demand / Automatic Commencement Mode / With Floor Control / Upgrade to Emergency Call / Cancellation of Emergency on User request / Client Originated (CO)</w:t>
      </w:r>
      <w:bookmarkEnd w:id="9"/>
      <w:bookmarkEnd w:id="10"/>
      <w:bookmarkEnd w:id="11"/>
      <w:bookmarkEnd w:id="12"/>
      <w:bookmarkEnd w:id="13"/>
      <w:bookmarkEnd w:id="14"/>
      <w:bookmarkEnd w:id="15"/>
      <w:bookmarkEnd w:id="16"/>
      <w:bookmarkEnd w:id="17"/>
      <w:bookmarkEnd w:id="18"/>
    </w:p>
    <w:p w14:paraId="69E6F489" w14:textId="77777777" w:rsidR="00EB676A" w:rsidRPr="00424E59" w:rsidRDefault="00EB676A" w:rsidP="00EB676A">
      <w:pPr>
        <w:keepNext/>
        <w:keepLines/>
        <w:spacing w:before="120"/>
        <w:ind w:left="1985" w:hanging="1985"/>
        <w:rPr>
          <w:rFonts w:ascii="Arial" w:hAnsi="Arial"/>
        </w:rPr>
      </w:pPr>
      <w:r w:rsidRPr="00424E59">
        <w:rPr>
          <w:rFonts w:ascii="Arial" w:hAnsi="Arial"/>
        </w:rPr>
        <w:t>6.2.1.1</w:t>
      </w:r>
      <w:r w:rsidRPr="00424E59">
        <w:rPr>
          <w:rFonts w:ascii="Arial" w:hAnsi="Arial"/>
        </w:rPr>
        <w:tab/>
        <w:t>Test Purpose (TP)</w:t>
      </w:r>
    </w:p>
    <w:p w14:paraId="5C4013FE"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214BEA8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initiate/cancel private and private emergency calls with automatic commencement }</w:t>
      </w:r>
    </w:p>
    <w:p w14:paraId="78708B5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109F5E9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requests the establishment of an MCPTT </w:t>
      </w:r>
      <w:r w:rsidRPr="00424E59">
        <w:rPr>
          <w:rFonts w:ascii="Courier New" w:hAnsi="Courier New"/>
          <w:sz w:val="16"/>
          <w:lang w:eastAsia="ko-KR"/>
        </w:rPr>
        <w:t>p</w:t>
      </w:r>
      <w:r w:rsidRPr="00424E59">
        <w:rPr>
          <w:rFonts w:ascii="Courier New" w:hAnsi="Courier New"/>
          <w:sz w:val="16"/>
        </w:rPr>
        <w:t xml:space="preserve">rivate </w:t>
      </w:r>
      <w:r w:rsidRPr="00424E59">
        <w:rPr>
          <w:rFonts w:ascii="Courier New" w:hAnsi="Courier New"/>
          <w:sz w:val="16"/>
          <w:lang w:eastAsia="ko-KR"/>
        </w:rPr>
        <w:t>c</w:t>
      </w:r>
      <w:r w:rsidRPr="00424E59">
        <w:rPr>
          <w:rFonts w:ascii="Courier New" w:hAnsi="Courier New"/>
          <w:sz w:val="16"/>
        </w:rPr>
        <w:t>all, on-demand Automatic Commencement Mode, no Force of automatic commencement, applying End-to-end communication security with Floor Control }</w:t>
      </w:r>
    </w:p>
    <w:p w14:paraId="4CFC2DE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INVITE message requesting private call on-demand Automatic Commencement Mode, applying End-to-end communication security, and offering a media-level section for a media-floor control entity, </w:t>
      </w:r>
      <w:r w:rsidRPr="00424E59">
        <w:rPr>
          <w:rFonts w:ascii="Courier New" w:hAnsi="Courier New"/>
          <w:b/>
          <w:sz w:val="16"/>
        </w:rPr>
        <w:t>and</w:t>
      </w:r>
      <w:r w:rsidRPr="00424E59">
        <w:rPr>
          <w:rFonts w:ascii="Courier New" w:hAnsi="Courier New"/>
          <w:sz w:val="16"/>
        </w:rPr>
        <w:t>, after indication from the MCPTT Server that the call was established notifies the user }</w:t>
      </w:r>
    </w:p>
    <w:p w14:paraId="0179E47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3C3E722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AD7871"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13F2502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established an MCPTT </w:t>
      </w:r>
      <w:r w:rsidRPr="00424E59">
        <w:rPr>
          <w:rFonts w:ascii="Courier New" w:hAnsi="Courier New"/>
          <w:sz w:val="16"/>
          <w:lang w:eastAsia="ko-KR"/>
        </w:rPr>
        <w:t>p</w:t>
      </w:r>
      <w:r w:rsidRPr="00424E59">
        <w:rPr>
          <w:rFonts w:ascii="Courier New" w:hAnsi="Courier New"/>
          <w:sz w:val="16"/>
        </w:rPr>
        <w:t xml:space="preserve">rivate </w:t>
      </w:r>
      <w:r w:rsidRPr="00424E59">
        <w:rPr>
          <w:rFonts w:ascii="Courier New" w:hAnsi="Courier New"/>
          <w:sz w:val="16"/>
          <w:lang w:eastAsia="ko-KR"/>
        </w:rPr>
        <w:t>c</w:t>
      </w:r>
      <w:r w:rsidRPr="00424E59">
        <w:rPr>
          <w:rFonts w:ascii="Courier New" w:hAnsi="Courier New"/>
          <w:sz w:val="16"/>
        </w:rPr>
        <w:t>all, on-demand Automatic Commencement Mode with Floor Control }</w:t>
      </w:r>
    </w:p>
    <w:p w14:paraId="51FAD95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1F70B64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engages in communication with the invited MCPTT User }</w:t>
      </w:r>
    </w:p>
    <w:p w14:paraId="420D62D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respects the floor control imposed by the MCPTT Server (Floor granting/release/deny) applying Floor Control confidentiality and integrity protection }</w:t>
      </w:r>
    </w:p>
    <w:p w14:paraId="1695898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1CACFF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985C11"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5C10DA4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established an MCPTT </w:t>
      </w:r>
      <w:r w:rsidRPr="00424E59">
        <w:rPr>
          <w:rFonts w:ascii="Courier New" w:hAnsi="Courier New"/>
          <w:sz w:val="16"/>
          <w:lang w:eastAsia="ko-KR"/>
        </w:rPr>
        <w:t>p</w:t>
      </w:r>
      <w:r w:rsidRPr="00424E59">
        <w:rPr>
          <w:rFonts w:ascii="Courier New" w:hAnsi="Courier New"/>
          <w:sz w:val="16"/>
        </w:rPr>
        <w:t xml:space="preserve">rivate </w:t>
      </w:r>
      <w:r w:rsidRPr="00424E59">
        <w:rPr>
          <w:rFonts w:ascii="Courier New" w:hAnsi="Courier New"/>
          <w:sz w:val="16"/>
          <w:lang w:eastAsia="ko-KR"/>
        </w:rPr>
        <w:t>c</w:t>
      </w:r>
      <w:r w:rsidRPr="00424E59">
        <w:rPr>
          <w:rFonts w:ascii="Courier New" w:hAnsi="Courier New"/>
          <w:sz w:val="16"/>
        </w:rPr>
        <w:t>all, on-demand Automatic Commencement Mode with Floor Control }</w:t>
      </w:r>
    </w:p>
    <w:p w14:paraId="0D91FDE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34C65E4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wants to upgrade the ongoing MCPTT private call to an MCPTT emergency private call with floor control }</w:t>
      </w:r>
    </w:p>
    <w:p w14:paraId="391BE86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re-INVITE message requesting private emergency call on-demand Automatic Commencement Mode offering a media-level section for a media-floor control entity, </w:t>
      </w:r>
      <w:r w:rsidRPr="00424E59">
        <w:rPr>
          <w:rFonts w:ascii="Courier New" w:hAnsi="Courier New"/>
          <w:b/>
          <w:sz w:val="16"/>
        </w:rPr>
        <w:t>and</w:t>
      </w:r>
      <w:r w:rsidRPr="00424E59">
        <w:rPr>
          <w:rFonts w:ascii="Courier New" w:hAnsi="Courier New"/>
          <w:sz w:val="16"/>
        </w:rPr>
        <w:t>, upon receipt of a SIP 200 (OK) response considers the call as being upgraded to emergency private call (emergency private call state = "MEPC 3: emergency-pc-granted") }</w:t>
      </w:r>
    </w:p>
    <w:p w14:paraId="7EB018C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44B458B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BB97FA" w14:textId="77777777" w:rsidR="00EB676A" w:rsidRPr="00424E59" w:rsidRDefault="00EB676A" w:rsidP="00EB676A">
      <w:pPr>
        <w:keepNext/>
        <w:keepLines/>
        <w:spacing w:before="120"/>
        <w:ind w:left="1985" w:hanging="1985"/>
        <w:rPr>
          <w:rFonts w:ascii="Arial" w:hAnsi="Arial"/>
        </w:rPr>
      </w:pPr>
      <w:r w:rsidRPr="00424E59">
        <w:rPr>
          <w:rFonts w:ascii="Arial" w:hAnsi="Arial"/>
        </w:rPr>
        <w:t>(4)</w:t>
      </w:r>
    </w:p>
    <w:p w14:paraId="18C2409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upgraded an MCPTT </w:t>
      </w:r>
      <w:r w:rsidRPr="00424E59">
        <w:rPr>
          <w:rFonts w:ascii="Courier New" w:hAnsi="Courier New"/>
          <w:sz w:val="16"/>
          <w:lang w:eastAsia="ko-KR"/>
        </w:rPr>
        <w:t>p</w:t>
      </w:r>
      <w:r w:rsidRPr="00424E59">
        <w:rPr>
          <w:rFonts w:ascii="Courier New" w:hAnsi="Courier New"/>
          <w:sz w:val="16"/>
        </w:rPr>
        <w:t xml:space="preserve">rivate </w:t>
      </w:r>
      <w:r w:rsidRPr="00424E59">
        <w:rPr>
          <w:rFonts w:ascii="Courier New" w:hAnsi="Courier New"/>
          <w:sz w:val="16"/>
          <w:lang w:eastAsia="ko-KR"/>
        </w:rPr>
        <w:t>c</w:t>
      </w:r>
      <w:r w:rsidRPr="00424E59">
        <w:rPr>
          <w:rFonts w:ascii="Courier New" w:hAnsi="Courier New"/>
          <w:sz w:val="16"/>
        </w:rPr>
        <w:t>all, on-demand Automatic Commencement Mode with Floor Control to emergency private call with floor control }</w:t>
      </w:r>
    </w:p>
    <w:p w14:paraId="6F33BFF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F59011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engages in communication with the invited MCPTT User }</w:t>
      </w:r>
    </w:p>
    <w:p w14:paraId="048A867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respects the floor control imposed by the MCPTT Server including override of the invited MCPTT user (who is not in MCPTT emergency state) and applying Floor Control confidentiality and integrity protection }</w:t>
      </w:r>
    </w:p>
    <w:p w14:paraId="5155AA9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5E7F675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D06D8" w14:textId="77777777" w:rsidR="00EB676A" w:rsidRPr="00424E59" w:rsidRDefault="00EB676A" w:rsidP="00EB676A">
      <w:pPr>
        <w:keepNext/>
        <w:keepLines/>
        <w:spacing w:before="120"/>
        <w:ind w:left="1985" w:hanging="1985"/>
        <w:rPr>
          <w:rFonts w:ascii="Arial" w:hAnsi="Arial"/>
        </w:rPr>
      </w:pPr>
      <w:r w:rsidRPr="00424E59">
        <w:rPr>
          <w:rFonts w:ascii="Arial" w:hAnsi="Arial"/>
        </w:rPr>
        <w:t>(5)</w:t>
      </w:r>
    </w:p>
    <w:p w14:paraId="00EC5ED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upgraded an MCPTT </w:t>
      </w:r>
      <w:r w:rsidRPr="00424E59">
        <w:rPr>
          <w:rFonts w:ascii="Courier New" w:hAnsi="Courier New"/>
          <w:sz w:val="16"/>
          <w:lang w:eastAsia="ko-KR"/>
        </w:rPr>
        <w:t>p</w:t>
      </w:r>
      <w:r w:rsidRPr="00424E59">
        <w:rPr>
          <w:rFonts w:ascii="Courier New" w:hAnsi="Courier New"/>
          <w:sz w:val="16"/>
        </w:rPr>
        <w:t xml:space="preserve">rivate </w:t>
      </w:r>
      <w:r w:rsidRPr="00424E59">
        <w:rPr>
          <w:rFonts w:ascii="Courier New" w:hAnsi="Courier New"/>
          <w:sz w:val="16"/>
          <w:lang w:eastAsia="ko-KR"/>
        </w:rPr>
        <w:t>c</w:t>
      </w:r>
      <w:r w:rsidRPr="00424E59">
        <w:rPr>
          <w:rFonts w:ascii="Courier New" w:hAnsi="Courier New"/>
          <w:sz w:val="16"/>
        </w:rPr>
        <w:t>all, on-demand Automatic Commencement Mode with Floor Control to emergency private call with floor control }</w:t>
      </w:r>
    </w:p>
    <w:p w14:paraId="06FE434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6368D6D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wants to cancel the ongoing MCPTT emergency private call }</w:t>
      </w:r>
    </w:p>
    <w:p w14:paraId="4806AA5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re-INVITE request requesting the emergency state cancellation, </w:t>
      </w:r>
      <w:r w:rsidRPr="00424E59">
        <w:rPr>
          <w:rFonts w:ascii="Courier New" w:hAnsi="Courier New"/>
          <w:b/>
          <w:sz w:val="16"/>
        </w:rPr>
        <w:t>and</w:t>
      </w:r>
      <w:r w:rsidRPr="00424E59">
        <w:rPr>
          <w:rFonts w:ascii="Courier New" w:hAnsi="Courier New"/>
          <w:sz w:val="16"/>
        </w:rPr>
        <w:t>. upon receipt of a SIP 200 (OK) response considers the emergency condition cancelled and the call being reverted back to MCPTT Private Call }</w:t>
      </w:r>
    </w:p>
    <w:p w14:paraId="42C2B96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434F9BC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1808B1" w14:textId="77777777" w:rsidR="00EB676A" w:rsidRPr="00424E59" w:rsidRDefault="00EB676A" w:rsidP="00EB676A">
      <w:pPr>
        <w:keepNext/>
        <w:keepLines/>
        <w:spacing w:before="120"/>
        <w:ind w:left="1985" w:hanging="1985"/>
        <w:rPr>
          <w:rFonts w:ascii="Arial" w:hAnsi="Arial"/>
        </w:rPr>
      </w:pPr>
      <w:r w:rsidRPr="00424E59">
        <w:rPr>
          <w:rFonts w:ascii="Arial" w:hAnsi="Arial"/>
        </w:rPr>
        <w:lastRenderedPageBreak/>
        <w:t>(6)</w:t>
      </w:r>
    </w:p>
    <w:p w14:paraId="1512619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an ongoing MCPTT </w:t>
      </w:r>
      <w:r w:rsidRPr="00424E59">
        <w:rPr>
          <w:rFonts w:ascii="Courier New" w:hAnsi="Courier New"/>
          <w:sz w:val="16"/>
          <w:lang w:eastAsia="ko-KR"/>
        </w:rPr>
        <w:t>p</w:t>
      </w:r>
      <w:r w:rsidRPr="00424E59">
        <w:rPr>
          <w:rFonts w:ascii="Courier New" w:hAnsi="Courier New"/>
          <w:sz w:val="16"/>
        </w:rPr>
        <w:t xml:space="preserve">rivate </w:t>
      </w:r>
      <w:r w:rsidRPr="00424E59">
        <w:rPr>
          <w:rFonts w:ascii="Courier New" w:hAnsi="Courier New"/>
          <w:sz w:val="16"/>
          <w:lang w:eastAsia="ko-KR"/>
        </w:rPr>
        <w:t>c</w:t>
      </w:r>
      <w:r w:rsidRPr="00424E59">
        <w:rPr>
          <w:rFonts w:ascii="Courier New" w:hAnsi="Courier New"/>
          <w:sz w:val="16"/>
        </w:rPr>
        <w:t>all, on-demand Automatic Commencement Mode with Floor Control }</w:t>
      </w:r>
    </w:p>
    <w:p w14:paraId="7D37B2C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5CD267F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wants to terminate the ongoing MCPTT private call }</w:t>
      </w:r>
    </w:p>
    <w:p w14:paraId="0EEB495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BYE request and after receiving a SIP 200 (OK) leaves the MCPTT session }</w:t>
      </w:r>
    </w:p>
    <w:p w14:paraId="7368996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ED2746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C8D88E" w14:textId="77777777" w:rsidR="00EB676A" w:rsidRPr="00424E59" w:rsidRDefault="00EB676A" w:rsidP="00EB676A">
      <w:pPr>
        <w:keepNext/>
        <w:keepLines/>
        <w:spacing w:before="120"/>
        <w:ind w:left="1985" w:hanging="1985"/>
        <w:rPr>
          <w:rFonts w:ascii="Arial" w:hAnsi="Arial"/>
        </w:rPr>
      </w:pPr>
      <w:r w:rsidRPr="00424E59">
        <w:rPr>
          <w:rFonts w:ascii="Arial" w:hAnsi="Arial"/>
        </w:rPr>
        <w:t>6.2.1.2</w:t>
      </w:r>
      <w:r w:rsidRPr="00424E59">
        <w:rPr>
          <w:rFonts w:ascii="Arial" w:hAnsi="Arial"/>
        </w:rPr>
        <w:tab/>
        <w:t>Conformance requirements</w:t>
      </w:r>
    </w:p>
    <w:p w14:paraId="46289574" w14:textId="77777777" w:rsidR="00EB676A" w:rsidRPr="00424E59" w:rsidRDefault="00EB676A" w:rsidP="00EB676A">
      <w:r w:rsidRPr="00424E59">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1DFA6320" w14:textId="77777777" w:rsidR="00EB676A" w:rsidRPr="00424E59" w:rsidRDefault="00EB676A" w:rsidP="00EB676A">
      <w:r w:rsidRPr="00424E59">
        <w:t>[TS 24.379, clause 4.6.2]</w:t>
      </w:r>
    </w:p>
    <w:p w14:paraId="29B99041" w14:textId="77777777" w:rsidR="00EB676A" w:rsidRPr="00424E59" w:rsidRDefault="00EB676A" w:rsidP="00EB676A">
      <w:r w:rsidRPr="00424E59">
        <w:t>Key aspects of MCPTT emergency private calls include:</w:t>
      </w:r>
    </w:p>
    <w:p w14:paraId="4EDFC7FB" w14:textId="77777777" w:rsidR="00EB676A" w:rsidRPr="00424E59" w:rsidRDefault="00EB676A" w:rsidP="00EB676A">
      <w:pPr>
        <w:ind w:left="568" w:hanging="284"/>
      </w:pPr>
      <w:r w:rsidRPr="00424E59">
        <w:t>-</w:t>
      </w:r>
      <w:r w:rsidRPr="00424E59">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7A07D520" w14:textId="77777777" w:rsidR="00EB676A" w:rsidRPr="00424E59" w:rsidRDefault="00EB676A" w:rsidP="00EB676A">
      <w:pPr>
        <w:ind w:left="568" w:hanging="284"/>
      </w:pPr>
      <w:r w:rsidRPr="00424E59">
        <w:t>-</w:t>
      </w:r>
      <w:r w:rsidRPr="00424E59">
        <w:tab/>
        <w:t>the initiator of the MCPTT emergency private call can override the other MCPTT user in the MCPTT emergency private call unless that user also has their MCPTT emergency state set;</w:t>
      </w:r>
    </w:p>
    <w:p w14:paraId="198830E0" w14:textId="77777777" w:rsidR="00EB676A" w:rsidRPr="00424E59" w:rsidRDefault="00EB676A" w:rsidP="00EB676A">
      <w:pPr>
        <w:ind w:left="568" w:hanging="284"/>
      </w:pPr>
      <w:r w:rsidRPr="00424E59">
        <w:t>...</w:t>
      </w:r>
    </w:p>
    <w:p w14:paraId="18C7CBC8" w14:textId="77777777" w:rsidR="00EB676A" w:rsidRPr="00424E59" w:rsidRDefault="00EB676A" w:rsidP="00EB676A">
      <w:pPr>
        <w:ind w:left="568" w:hanging="284"/>
      </w:pPr>
      <w:r w:rsidRPr="00424E59">
        <w:t>-</w:t>
      </w:r>
      <w:r w:rsidRPr="00424E59">
        <w:tab/>
        <w:t>restoration of normal floor control priority participants when the emergency elevated priority is cancelled;</w:t>
      </w:r>
    </w:p>
    <w:p w14:paraId="43E1794B" w14:textId="77777777" w:rsidR="00EB676A" w:rsidRPr="00424E59" w:rsidRDefault="00EB676A" w:rsidP="00EB676A">
      <w:pPr>
        <w:ind w:left="568" w:hanging="284"/>
      </w:pPr>
      <w:r w:rsidRPr="00424E59">
        <w:t>-</w:t>
      </w:r>
      <w:r w:rsidRPr="00424E59">
        <w:tab/>
        <w:t>requires the MCPTT user to be authorised to either originate or cancel an MCPTT emergency private call;</w:t>
      </w:r>
    </w:p>
    <w:p w14:paraId="3BF71095" w14:textId="77777777" w:rsidR="00EB676A" w:rsidRPr="00424E59" w:rsidRDefault="00EB676A" w:rsidP="00EB676A">
      <w:pPr>
        <w:ind w:left="568" w:hanging="284"/>
      </w:pPr>
      <w:r w:rsidRPr="00424E59">
        <w:t>...</w:t>
      </w:r>
    </w:p>
    <w:p w14:paraId="1043F1E8" w14:textId="77777777" w:rsidR="00EB676A" w:rsidRPr="00424E59" w:rsidRDefault="00EB676A" w:rsidP="00EB676A">
      <w:pPr>
        <w:ind w:left="568" w:hanging="284"/>
      </w:pPr>
      <w:r w:rsidRPr="00424E59">
        <w:t>-</w:t>
      </w:r>
      <w:r w:rsidRPr="00424E59">
        <w:tab/>
        <w:t>the originator of the MCPTT emergency private call can request that the call use either manual or automatic commencement mode.</w:t>
      </w:r>
    </w:p>
    <w:p w14:paraId="19A41997" w14:textId="77777777" w:rsidR="00EB676A" w:rsidRPr="00424E59" w:rsidRDefault="00EB676A" w:rsidP="00EB676A">
      <w:r w:rsidRPr="00424E59">
        <w:t>[TS 24.379, clause 4.7]</w:t>
      </w:r>
    </w:p>
    <w:p w14:paraId="47767432" w14:textId="77777777" w:rsidR="00EB676A" w:rsidRPr="00424E59" w:rsidRDefault="00EB676A" w:rsidP="00EB676A">
      <w:r w:rsidRPr="00424E59">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265480CD" w14:textId="77777777" w:rsidR="00EB676A" w:rsidRPr="00424E59" w:rsidRDefault="00EB676A" w:rsidP="00EB676A">
      <w:r w:rsidRPr="00424E59">
        <w:t>...</w:t>
      </w:r>
    </w:p>
    <w:p w14:paraId="12DDFBC3" w14:textId="77777777" w:rsidR="00EB676A" w:rsidRPr="00424E59" w:rsidRDefault="00EB676A" w:rsidP="00EB676A">
      <w:r w:rsidRPr="00424E59">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9101FA9" w14:textId="77777777" w:rsidR="00EB676A" w:rsidRPr="00424E59" w:rsidRDefault="00EB676A" w:rsidP="00EB676A">
      <w:r w:rsidRPr="00424E59">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2A9B7C99" w14:textId="77777777" w:rsidR="00EB676A" w:rsidRPr="00424E59" w:rsidRDefault="00EB676A" w:rsidP="00EB676A">
      <w:r w:rsidRPr="00424E59">
        <w:lastRenderedPageBreak/>
        <w:t>[TS 33.179, clause 5.3.4]</w:t>
      </w:r>
    </w:p>
    <w:p w14:paraId="2A07CA22" w14:textId="77777777" w:rsidR="00EB676A" w:rsidRPr="00424E59" w:rsidRDefault="00EB676A" w:rsidP="00EB676A">
      <w:pPr>
        <w:keepNext/>
        <w:keepLines/>
      </w:pPr>
      <w:r w:rsidRPr="00424E59">
        <w:t>End-to-end communication security for either group or private calls requires the provisioning of key material from the KMS. The key material provisioned to each user is listed below:</w:t>
      </w:r>
    </w:p>
    <w:p w14:paraId="07E237F2" w14:textId="77777777" w:rsidR="00EB676A" w:rsidRPr="00424E59" w:rsidRDefault="00EB676A" w:rsidP="00EB676A">
      <w:pPr>
        <w:ind w:left="568" w:hanging="284"/>
      </w:pPr>
      <w:r w:rsidRPr="00424E59">
        <w:t>-</w:t>
      </w:r>
      <w:r w:rsidRPr="00424E59">
        <w:tab/>
        <w:t>A KMSInit Response contains the Home KMS Certificate (domain specific key material associated to the KMS), and may contain:</w:t>
      </w:r>
    </w:p>
    <w:p w14:paraId="0C88FE3B" w14:textId="77777777" w:rsidR="00EB676A" w:rsidRPr="00424E59" w:rsidRDefault="00EB676A" w:rsidP="00EB676A">
      <w:pPr>
        <w:ind w:left="851" w:hanging="284"/>
      </w:pPr>
      <w:r w:rsidRPr="00424E59">
        <w:t>-</w:t>
      </w:r>
      <w:r w:rsidRPr="00424E59">
        <w:tab/>
        <w:t>An updated TrK for the user (to replace the offline-provisioned, bootstrap TrK).</w:t>
      </w:r>
    </w:p>
    <w:p w14:paraId="7E8DE390" w14:textId="77777777" w:rsidR="00EB676A" w:rsidRPr="00424E59" w:rsidRDefault="00EB676A" w:rsidP="00EB676A">
      <w:pPr>
        <w:ind w:left="568" w:hanging="284"/>
      </w:pPr>
      <w:r w:rsidRPr="00424E59">
        <w:t>-</w:t>
      </w:r>
      <w:r w:rsidRPr="00424E59">
        <w:tab/>
        <w:t>A KMSKeyProv Response contains zero, or more, KMSKeySets and may contain:</w:t>
      </w:r>
    </w:p>
    <w:p w14:paraId="24600C1E" w14:textId="77777777" w:rsidR="00EB676A" w:rsidRPr="00424E59" w:rsidRDefault="00EB676A" w:rsidP="00EB676A">
      <w:pPr>
        <w:ind w:left="851" w:hanging="284"/>
      </w:pPr>
      <w:r w:rsidRPr="00424E59">
        <w:t>-</w:t>
      </w:r>
      <w:r w:rsidRPr="00424E59">
        <w:tab/>
        <w:t>An updated TrK for the user (to replace existing TrK).</w:t>
      </w:r>
    </w:p>
    <w:p w14:paraId="13BD97AB" w14:textId="77777777" w:rsidR="00EB676A" w:rsidRPr="00424E59" w:rsidRDefault="00EB676A" w:rsidP="00EB676A">
      <w:pPr>
        <w:ind w:left="568" w:hanging="284"/>
      </w:pPr>
      <w:r w:rsidRPr="00424E59">
        <w:t>-</w:t>
      </w:r>
      <w:r w:rsidRPr="00424E59">
        <w:tab/>
        <w:t>A KMSCertCache Response may contain:</w:t>
      </w:r>
    </w:p>
    <w:p w14:paraId="6B703A82" w14:textId="77777777" w:rsidR="00EB676A" w:rsidRPr="00424E59" w:rsidRDefault="00EB676A" w:rsidP="00EB676A">
      <w:pPr>
        <w:ind w:left="851" w:hanging="284"/>
      </w:pPr>
      <w:r w:rsidRPr="00424E59">
        <w:t>-</w:t>
      </w:r>
      <w:r w:rsidRPr="00424E59">
        <w:tab/>
        <w:t>Home KMS Certificate(s) (current, updated or future).</w:t>
      </w:r>
    </w:p>
    <w:p w14:paraId="4B8180B1" w14:textId="77777777" w:rsidR="00EB676A" w:rsidRPr="00424E59" w:rsidRDefault="00EB676A" w:rsidP="00EB676A">
      <w:pPr>
        <w:ind w:left="851" w:hanging="284"/>
      </w:pPr>
      <w:r w:rsidRPr="00424E59">
        <w:t>-</w:t>
      </w:r>
      <w:r w:rsidRPr="00424E59">
        <w:tab/>
        <w:t>External KMS Certificates. This is domain specific key material associated with other KMSs. It is required to enable secure communications across security domains.</w:t>
      </w:r>
    </w:p>
    <w:p w14:paraId="4232DCB1" w14:textId="77777777" w:rsidR="00EB676A" w:rsidRPr="00424E59" w:rsidRDefault="00EB676A" w:rsidP="00EB676A">
      <w:r w:rsidRPr="00424E59">
        <w:t>[TS 24.379, clause 6.2.1]</w:t>
      </w:r>
    </w:p>
    <w:p w14:paraId="34495CB3" w14:textId="77777777" w:rsidR="00EB676A" w:rsidRPr="00424E59" w:rsidRDefault="00EB676A" w:rsidP="00EB676A">
      <w:r w:rsidRPr="00424E59">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7D76162A" w14:textId="77777777" w:rsidR="00EB676A" w:rsidRPr="00424E59" w:rsidRDefault="00EB676A" w:rsidP="00EB676A">
      <w:r w:rsidRPr="00424E59">
        <w:t>When composing an SDP offer according to 3GPP TS 24.229 [4] the MCPTT client:</w:t>
      </w:r>
    </w:p>
    <w:p w14:paraId="363D52FA" w14:textId="77777777" w:rsidR="00EB676A" w:rsidRPr="00424E59" w:rsidRDefault="00EB676A" w:rsidP="00EB676A">
      <w:pPr>
        <w:ind w:left="568" w:hanging="284"/>
      </w:pPr>
      <w:r w:rsidRPr="00424E59">
        <w:t>1)</w:t>
      </w:r>
      <w:r w:rsidRPr="00424E59">
        <w:tab/>
        <w:t>shall set the IP address of the MCPTT client for the offered MCPTT speech media stream and, if floor control shall be used, for the offered media-floor control entity;</w:t>
      </w:r>
    </w:p>
    <w:p w14:paraId="69A51543" w14:textId="77777777" w:rsidR="00EB676A" w:rsidRPr="00424E59" w:rsidRDefault="00EB676A" w:rsidP="00EB676A">
      <w:pPr>
        <w:keepLines/>
        <w:ind w:left="1135" w:hanging="851"/>
      </w:pPr>
      <w:r w:rsidRPr="00424E59">
        <w:t>NOTE:</w:t>
      </w:r>
      <w:r w:rsidRPr="00424E59">
        <w:tab/>
        <w:t>If the MCPTT client is behind a NAT the IP address and port included in the SDP offer can be a different IP address and port than the actual IP address and port of the MCPTT client depending on the NAT traversal method used by the SIP/IP Core.</w:t>
      </w:r>
    </w:p>
    <w:p w14:paraId="7D2DA060" w14:textId="77777777" w:rsidR="00EB676A" w:rsidRPr="00424E59" w:rsidRDefault="00EB676A" w:rsidP="00EB676A">
      <w:pPr>
        <w:ind w:left="568" w:hanging="284"/>
      </w:pPr>
      <w:r w:rsidRPr="00424E59">
        <w:t>2)</w:t>
      </w:r>
      <w:r w:rsidRPr="00424E59">
        <w:tab/>
        <w:t>shall include an "m=audio" media-level section for the MCPTT media stream consisting of:</w:t>
      </w:r>
    </w:p>
    <w:p w14:paraId="5A6E7870" w14:textId="77777777" w:rsidR="00EB676A" w:rsidRPr="00424E59" w:rsidRDefault="00EB676A" w:rsidP="00EB676A">
      <w:pPr>
        <w:ind w:left="851" w:hanging="284"/>
      </w:pPr>
      <w:r w:rsidRPr="00424E59">
        <w:t>a)</w:t>
      </w:r>
      <w:r w:rsidRPr="00424E59">
        <w:tab/>
        <w:t>the port number for the media stream selected; and</w:t>
      </w:r>
    </w:p>
    <w:p w14:paraId="5B0F3A60" w14:textId="77777777" w:rsidR="00EB676A" w:rsidRPr="00424E59" w:rsidRDefault="00EB676A" w:rsidP="00EB676A">
      <w:pPr>
        <w:ind w:left="851" w:hanging="284"/>
      </w:pPr>
      <w:r w:rsidRPr="00424E59">
        <w:t>b)</w:t>
      </w:r>
      <w:r w:rsidRPr="00424E59">
        <w:tab/>
        <w:t>the codec(s) and media parameters and attributes with the following clarification:</w:t>
      </w:r>
    </w:p>
    <w:p w14:paraId="723F5EF9" w14:textId="77777777" w:rsidR="00EB676A" w:rsidRPr="00424E59" w:rsidRDefault="00EB676A" w:rsidP="00EB676A">
      <w:pPr>
        <w:ind w:left="1135" w:hanging="284"/>
      </w:pPr>
      <w:r w:rsidRPr="00424E59">
        <w:t>...</w:t>
      </w:r>
    </w:p>
    <w:p w14:paraId="042B5818" w14:textId="77777777" w:rsidR="00EB676A" w:rsidRPr="00424E59" w:rsidRDefault="00EB676A" w:rsidP="00EB676A">
      <w:pPr>
        <w:ind w:left="851" w:hanging="284"/>
      </w:pPr>
      <w:r w:rsidRPr="00424E59">
        <w:t>c)</w:t>
      </w:r>
      <w:r w:rsidRPr="00424E59">
        <w:tab/>
        <w:t>"i=" field set to "speech" according to 3GPP TS 24.229 [4];</w:t>
      </w:r>
    </w:p>
    <w:p w14:paraId="0DDF37E9" w14:textId="77777777" w:rsidR="00EB676A" w:rsidRPr="00424E59" w:rsidRDefault="00EB676A" w:rsidP="00EB676A">
      <w:pPr>
        <w:ind w:left="568" w:hanging="284"/>
      </w:pPr>
      <w:r w:rsidRPr="00424E59">
        <w:t>3)</w:t>
      </w:r>
      <w:r w:rsidRPr="00424E59">
        <w:tab/>
        <w:t>if floor control shall be used during the session, shall include an "m=application" media-level section as specified in 3GPP TS 24.380 [5] clause 12 for a media-floor control entity, consisting of:</w:t>
      </w:r>
    </w:p>
    <w:p w14:paraId="4770990C" w14:textId="77777777" w:rsidR="00EB676A" w:rsidRPr="00424E59" w:rsidRDefault="00EB676A" w:rsidP="00EB676A">
      <w:pPr>
        <w:ind w:left="851" w:hanging="284"/>
      </w:pPr>
      <w:r w:rsidRPr="00424E59">
        <w:t>a)</w:t>
      </w:r>
      <w:r w:rsidRPr="00424E59">
        <w:tab/>
        <w:t>the port number for the media-floor control entity selected as specified in 3GPP TS 24.380 [5]; and</w:t>
      </w:r>
    </w:p>
    <w:p w14:paraId="45AC2C10" w14:textId="77777777" w:rsidR="00EB676A" w:rsidRPr="00424E59" w:rsidRDefault="00EB676A" w:rsidP="00EB676A">
      <w:pPr>
        <w:ind w:left="851" w:hanging="284"/>
      </w:pPr>
      <w:r w:rsidRPr="00424E59">
        <w:t>b)</w:t>
      </w:r>
      <w:r w:rsidRPr="00424E59">
        <w:tab/>
        <w:t>the 'fmtp' attributes as specified in 3GPP TS 24.380 [5] clause 14; and</w:t>
      </w:r>
    </w:p>
    <w:p w14:paraId="79233F52" w14:textId="77777777" w:rsidR="00EB676A" w:rsidRPr="00424E59" w:rsidRDefault="00EB676A" w:rsidP="00EB676A">
      <w:pPr>
        <w:ind w:left="568" w:hanging="284"/>
      </w:pPr>
      <w:r w:rsidRPr="00424E59">
        <w:t>4)</w:t>
      </w:r>
      <w:r w:rsidRPr="00424E59">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58412100" w14:textId="77777777" w:rsidR="00EB676A" w:rsidRPr="00424E59" w:rsidRDefault="00EB676A" w:rsidP="00EB676A">
      <w:r w:rsidRPr="00424E59">
        <w:t>[TS 24.379, clause 6.2.5.1]</w:t>
      </w:r>
    </w:p>
    <w:p w14:paraId="559BF2B6" w14:textId="77777777" w:rsidR="00EB676A" w:rsidRPr="00424E59" w:rsidRDefault="00EB676A" w:rsidP="00EB676A">
      <w:pPr>
        <w:rPr>
          <w:lang w:eastAsia="ko-KR"/>
        </w:rPr>
      </w:pPr>
      <w:r w:rsidRPr="00424E59">
        <w:rPr>
          <w:lang w:eastAsia="ko-KR"/>
        </w:rPr>
        <w:t>When the MCPTT client wants to release an MCPTT session established using on-demand session signalling, the MCPTT client:</w:t>
      </w:r>
    </w:p>
    <w:p w14:paraId="5ABB17AB"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w:t>
      </w:r>
    </w:p>
    <w:p w14:paraId="5687D602" w14:textId="77777777" w:rsidR="00EB676A" w:rsidRPr="00424E59" w:rsidRDefault="00EB676A" w:rsidP="00EB676A">
      <w:pPr>
        <w:ind w:left="568" w:hanging="284"/>
      </w:pPr>
      <w:r w:rsidRPr="00424E59">
        <w:rPr>
          <w:lang w:eastAsia="ko-KR"/>
        </w:rPr>
        <w:t>2)</w:t>
      </w:r>
      <w:r w:rsidRPr="00424E59">
        <w:rPr>
          <w:lang w:eastAsia="ko-KR"/>
        </w:rPr>
        <w:tab/>
        <w:t>shall generate a SIP BYE request according to 3GPP TS 24.229 [4];</w:t>
      </w:r>
    </w:p>
    <w:p w14:paraId="3429F13B" w14:textId="77777777" w:rsidR="00EB676A" w:rsidRPr="00424E59" w:rsidRDefault="00EB676A" w:rsidP="00EB676A">
      <w:pPr>
        <w:ind w:left="568" w:hanging="284"/>
      </w:pPr>
      <w:r w:rsidRPr="00424E59">
        <w:rPr>
          <w:lang w:eastAsia="ko-KR"/>
        </w:rPr>
        <w:t>3)</w:t>
      </w:r>
      <w:r w:rsidRPr="00424E59">
        <w:rPr>
          <w:lang w:eastAsia="ko-KR"/>
        </w:rPr>
        <w:tab/>
        <w:t>shall set the Request-URI to the MCPTT session identity to release; and</w:t>
      </w:r>
    </w:p>
    <w:p w14:paraId="48182A7E" w14:textId="77777777" w:rsidR="00EB676A" w:rsidRPr="00424E59" w:rsidRDefault="00EB676A" w:rsidP="00EB676A">
      <w:pPr>
        <w:ind w:left="568" w:hanging="284"/>
      </w:pPr>
      <w:r w:rsidRPr="00424E59">
        <w:rPr>
          <w:lang w:eastAsia="ko-KR"/>
        </w:rPr>
        <w:lastRenderedPageBreak/>
        <w:t>4)</w:t>
      </w:r>
      <w:r w:rsidRPr="00424E59">
        <w:rPr>
          <w:lang w:eastAsia="ko-KR"/>
        </w:rPr>
        <w:tab/>
        <w:t>shall send a SIP BYE request towards MCPTT server according to 3GPP TS 24.229 [4].</w:t>
      </w:r>
    </w:p>
    <w:p w14:paraId="6222F73E" w14:textId="77777777" w:rsidR="00EB676A" w:rsidRPr="00424E59" w:rsidRDefault="00EB676A" w:rsidP="00EB676A">
      <w:pPr>
        <w:rPr>
          <w:lang w:eastAsia="ko-KR"/>
        </w:rPr>
      </w:pPr>
      <w:r w:rsidRPr="00424E59">
        <w:t xml:space="preserve">Upon receiving a SIP 200 </w:t>
      </w:r>
      <w:r w:rsidRPr="00424E59">
        <w:rPr>
          <w:lang w:eastAsia="ko-KR"/>
        </w:rPr>
        <w:t>(</w:t>
      </w:r>
      <w:r w:rsidRPr="00424E59">
        <w:t>OK</w:t>
      </w:r>
      <w:r w:rsidRPr="00424E59">
        <w:rPr>
          <w:lang w:eastAsia="ko-KR"/>
        </w:rPr>
        <w:t>)</w:t>
      </w:r>
      <w:r w:rsidRPr="00424E59">
        <w:t xml:space="preserve"> response to the SIP BYE request, the MCPTT client shall interact with the </w:t>
      </w:r>
      <w:r w:rsidRPr="00424E59">
        <w:rPr>
          <w:lang w:eastAsia="ko-KR"/>
        </w:rPr>
        <w:t>media plane as specified in 3GPP TS 24.380 [5].</w:t>
      </w:r>
    </w:p>
    <w:p w14:paraId="7273ECB2" w14:textId="77777777" w:rsidR="00EB676A" w:rsidRPr="00424E59" w:rsidRDefault="00EB676A" w:rsidP="00EB676A">
      <w:r w:rsidRPr="00424E59">
        <w:t>[TS 24.379, clause 6.2.8.3.4]</w:t>
      </w:r>
    </w:p>
    <w:p w14:paraId="644C6D6F" w14:textId="77777777" w:rsidR="00EB676A" w:rsidRPr="00424E59" w:rsidRDefault="00EB676A" w:rsidP="00EB676A">
      <w:pPr>
        <w:rPr>
          <w:rFonts w:eastAsia="SimSun"/>
        </w:rPr>
      </w:pPr>
      <w:r w:rsidRPr="00424E59">
        <w:rPr>
          <w:rFonts w:eastAsia="SimSun"/>
        </w:rPr>
        <w:t xml:space="preserve">On receiving a SIP 2xx response to a SIP request for an MCPTT emergency private call and </w:t>
      </w:r>
      <w:r w:rsidRPr="00424E59">
        <w:t>if the MCPTT emergency private call state is set to "MEPC 2: emergency-pc-requested" or "MEPC 3: emergency-pc-granted"</w:t>
      </w:r>
      <w:r w:rsidRPr="00424E59">
        <w:rPr>
          <w:rFonts w:eastAsia="SimSun"/>
        </w:rPr>
        <w:t>, the MCPTT client:</w:t>
      </w:r>
    </w:p>
    <w:p w14:paraId="630F366E" w14:textId="77777777" w:rsidR="00EB676A" w:rsidRPr="00424E59" w:rsidRDefault="00EB676A" w:rsidP="00EB676A">
      <w:pPr>
        <w:ind w:left="568" w:hanging="284"/>
      </w:pPr>
      <w:r w:rsidRPr="00424E59">
        <w:t>1)</w:t>
      </w:r>
      <w:r w:rsidRPr="00424E59">
        <w:tab/>
        <w:t>shall set the MCPTT emergency private priority state of the call to "MEPP 2: in-progress" if it was not already set;</w:t>
      </w:r>
    </w:p>
    <w:p w14:paraId="59A80482" w14:textId="77777777" w:rsidR="00EB676A" w:rsidRPr="00424E59" w:rsidRDefault="00EB676A" w:rsidP="00EB676A">
      <w:pPr>
        <w:ind w:left="568" w:hanging="284"/>
      </w:pPr>
      <w:r w:rsidRPr="00424E59">
        <w:t>2)</w:t>
      </w:r>
      <w:r w:rsidRPr="00424E59">
        <w:tab/>
        <w:t>shall set the MCPTT emergency private call state to "MEPC 3: emergency-pc-granted"; and</w:t>
      </w:r>
    </w:p>
    <w:p w14:paraId="1DC1D44F" w14:textId="77777777" w:rsidR="00EB676A" w:rsidRPr="00424E59" w:rsidRDefault="00EB676A" w:rsidP="00EB676A">
      <w:r w:rsidRPr="00424E59">
        <w:t>[TS 24.379, clause 6.2.8.3.6]</w:t>
      </w:r>
    </w:p>
    <w:p w14:paraId="2FFA8F73" w14:textId="77777777" w:rsidR="00EB676A" w:rsidRPr="00424E59" w:rsidRDefault="00EB676A" w:rsidP="00EB676A">
      <w:r w:rsidRPr="00424E59">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3A5E03D2" w14:textId="77777777" w:rsidR="00EB676A" w:rsidRPr="00424E59" w:rsidRDefault="00EB676A" w:rsidP="00EB676A">
      <w:pPr>
        <w:keepLines/>
        <w:ind w:left="1135" w:hanging="851"/>
      </w:pPr>
      <w:r w:rsidRPr="00424E59">
        <w:t>NOTE 1:</w:t>
      </w:r>
      <w:r w:rsidRPr="00424E59">
        <w:tab/>
        <w:t>This procedure assumes that the MCPTT client in the calling procedure has verified that the MCPTT user has made an authorised request for cancelling MCPTT the in-progress emergency private call state of the call.</w:t>
      </w:r>
    </w:p>
    <w:p w14:paraId="43C56F59" w14:textId="77777777" w:rsidR="00EB676A" w:rsidRPr="00424E59" w:rsidRDefault="00EB676A" w:rsidP="00EB676A">
      <w:r w:rsidRPr="00424E59">
        <w:t>The MCPTT client:</w:t>
      </w:r>
    </w:p>
    <w:p w14:paraId="084D7DEE" w14:textId="77777777" w:rsidR="00EB676A" w:rsidRPr="00424E59" w:rsidRDefault="00EB676A" w:rsidP="00EB676A">
      <w:pPr>
        <w:ind w:left="568" w:hanging="284"/>
      </w:pPr>
      <w:r w:rsidRPr="00424E59">
        <w:t>1)</w:t>
      </w:r>
      <w:r w:rsidRPr="00424E59">
        <w:tab/>
        <w:t>shall include in the SIP re-INVITE request an application/vnd.3gpp.mcptt-info+xml MIME body as defined in clause F.1 with the &lt;emergency-ind&gt; element set to "false";</w:t>
      </w:r>
    </w:p>
    <w:p w14:paraId="1FE4C9B6" w14:textId="77777777" w:rsidR="00EB676A" w:rsidRPr="00424E59" w:rsidRDefault="00EB676A" w:rsidP="00EB676A">
      <w:pPr>
        <w:ind w:left="568" w:hanging="284"/>
      </w:pPr>
      <w:r w:rsidRPr="00424E59">
        <w:t>2)</w:t>
      </w:r>
      <w:r w:rsidRPr="00424E59">
        <w:tab/>
        <w:t>shall clear the MCPTT emergency state; and</w:t>
      </w:r>
    </w:p>
    <w:p w14:paraId="271B1213" w14:textId="77777777" w:rsidR="00EB676A" w:rsidRPr="00424E59" w:rsidRDefault="00EB676A" w:rsidP="00EB676A">
      <w:pPr>
        <w:ind w:left="568" w:hanging="284"/>
      </w:pPr>
      <w:r w:rsidRPr="00424E59">
        <w:t>3)</w:t>
      </w:r>
      <w:r w:rsidRPr="00424E59">
        <w:tab/>
        <w:t>shall set MCPTT emergency private priority state of the MCPTT emergency private call to "MEPP 3: cancel-pending".</w:t>
      </w:r>
    </w:p>
    <w:p w14:paraId="54913D44" w14:textId="77777777" w:rsidR="00EB676A" w:rsidRPr="00424E59" w:rsidRDefault="00EB676A" w:rsidP="00EB676A">
      <w:pPr>
        <w:keepLines/>
        <w:ind w:left="1135" w:hanging="851"/>
      </w:pPr>
      <w:r w:rsidRPr="00424E59">
        <w:t>NOTE 2:</w:t>
      </w:r>
      <w:r w:rsidRPr="00424E59">
        <w:tab/>
        <w:t>This is the case of an MCPTT user who has initiated an MCPTT emergency private call and wants to cancel it.</w:t>
      </w:r>
    </w:p>
    <w:p w14:paraId="62E835CA" w14:textId="77777777" w:rsidR="00EB676A" w:rsidRPr="00424E59" w:rsidRDefault="00EB676A" w:rsidP="00EB676A">
      <w:r w:rsidRPr="00424E59">
        <w:t>[TS 24.379, clause 11.1.1.2.1.1]</w:t>
      </w:r>
    </w:p>
    <w:p w14:paraId="0164694B" w14:textId="77777777" w:rsidR="00EB676A" w:rsidRPr="00424E59" w:rsidRDefault="00EB676A" w:rsidP="00EB676A">
      <w:pPr>
        <w:rPr>
          <w:lang w:eastAsia="ko-KR"/>
        </w:rPr>
      </w:pPr>
      <w:r w:rsidRPr="00424E59">
        <w:t xml:space="preserve">Upon receiving a request from an MCPTT </w:t>
      </w:r>
      <w:r w:rsidRPr="00424E59">
        <w:rPr>
          <w:lang w:eastAsia="ko-KR"/>
        </w:rPr>
        <w:t>u</w:t>
      </w:r>
      <w:r w:rsidRPr="00424E59">
        <w:t xml:space="preserve">ser to establish an MCPTT </w:t>
      </w:r>
      <w:r w:rsidRPr="00424E59">
        <w:rPr>
          <w:lang w:eastAsia="ko-KR"/>
        </w:rPr>
        <w:t>p</w:t>
      </w:r>
      <w:r w:rsidRPr="00424E59">
        <w:t xml:space="preserve">rivate </w:t>
      </w:r>
      <w:r w:rsidRPr="00424E59">
        <w:rPr>
          <w:lang w:eastAsia="ko-KR"/>
        </w:rPr>
        <w:t>c</w:t>
      </w:r>
      <w:r w:rsidRPr="00424E59">
        <w:t xml:space="preserve">all </w:t>
      </w:r>
      <w:r w:rsidRPr="00424E59">
        <w:rPr>
          <w:lang w:eastAsia="ko-KR"/>
        </w:rPr>
        <w:t>the MCPTT client shall generate an initial SIP INVITE request by following the UE originating session procedures specified in 3GPP TS 24.229 [4], with the clarifications given below.</w:t>
      </w:r>
    </w:p>
    <w:p w14:paraId="04280CBC" w14:textId="77777777" w:rsidR="00EB676A" w:rsidRPr="00424E59" w:rsidRDefault="00EB676A" w:rsidP="00EB676A">
      <w:pPr>
        <w:rPr>
          <w:lang w:eastAsia="ko-KR"/>
        </w:rPr>
      </w:pPr>
      <w:r w:rsidRPr="00424E59">
        <w:rPr>
          <w:lang w:eastAsia="ko-KR"/>
        </w:rPr>
        <w:t>The MCPTT client:</w:t>
      </w:r>
    </w:p>
    <w:p w14:paraId="0F7D3B67" w14:textId="77777777" w:rsidR="00EB676A" w:rsidRPr="00424E59" w:rsidRDefault="00EB676A" w:rsidP="00EB676A">
      <w:pPr>
        <w:ind w:left="568" w:hanging="284"/>
        <w:rPr>
          <w:lang w:eastAsia="ko-KR"/>
        </w:rPr>
      </w:pPr>
      <w:r w:rsidRPr="00424E59">
        <w:rPr>
          <w:lang w:eastAsia="ko-KR"/>
        </w:rPr>
        <w:t>1)</w:t>
      </w:r>
      <w:r w:rsidRPr="00424E59">
        <w:rPr>
          <w:lang w:eastAsia="ko-KR"/>
        </w:rPr>
        <w:tab/>
        <w:t xml:space="preserve">shall set the Request-URI of the SIP INVITE request to a public service identity </w:t>
      </w:r>
      <w:r w:rsidRPr="00424E59">
        <w:t>of the participating MCPTT function serving the MCPTT user</w:t>
      </w:r>
      <w:r w:rsidRPr="00424E59">
        <w:rPr>
          <w:lang w:eastAsia="ko-KR"/>
        </w:rPr>
        <w:t>;</w:t>
      </w:r>
    </w:p>
    <w:p w14:paraId="525C98BF" w14:textId="77777777" w:rsidR="00EB676A" w:rsidRPr="00424E59" w:rsidRDefault="00EB676A" w:rsidP="00EB676A">
      <w:pPr>
        <w:ind w:left="568" w:hanging="284"/>
        <w:rPr>
          <w:lang w:eastAsia="ko-KR"/>
        </w:rPr>
      </w:pPr>
      <w:r w:rsidRPr="00424E59">
        <w:rPr>
          <w:lang w:eastAsia="ko-KR"/>
        </w:rPr>
        <w:t>...</w:t>
      </w:r>
    </w:p>
    <w:p w14:paraId="455CA60B" w14:textId="77777777" w:rsidR="00EB676A" w:rsidRPr="00424E59" w:rsidRDefault="00EB676A" w:rsidP="00EB676A">
      <w:pPr>
        <w:ind w:left="568" w:hanging="284"/>
      </w:pPr>
      <w:r w:rsidRPr="00424E59">
        <w:t>3)</w:t>
      </w:r>
      <w:r w:rsidRPr="00424E59">
        <w:tab/>
        <w:t>may include a P-Preferred-Identity header field in the SIP INVITE request containing a public user identity as specified in 3GPP TS 24.229 [4];</w:t>
      </w:r>
    </w:p>
    <w:p w14:paraId="0E5ACB11" w14:textId="77777777" w:rsidR="00EB676A" w:rsidRPr="00424E59" w:rsidRDefault="00EB676A" w:rsidP="00EB676A">
      <w:pPr>
        <w:ind w:left="568" w:hanging="284"/>
        <w:rPr>
          <w:lang w:eastAsia="ko-KR"/>
        </w:rPr>
      </w:pPr>
      <w:r w:rsidRPr="00424E59">
        <w:rPr>
          <w:lang w:eastAsia="ko-KR"/>
        </w:rPr>
        <w:t>4)</w:t>
      </w:r>
      <w:r w:rsidRPr="00424E59">
        <w:rPr>
          <w:lang w:eastAsia="ko-KR"/>
        </w:rPr>
        <w:tab/>
        <w:t xml:space="preserve">shall include the g.3gpp.mcptt media feature tag </w:t>
      </w:r>
      <w:r w:rsidRPr="00424E59">
        <w:t xml:space="preserve">and the </w:t>
      </w:r>
      <w:r w:rsidRPr="00424E59">
        <w:rPr>
          <w:lang w:eastAsia="ko-KR"/>
        </w:rPr>
        <w:t>g.3gpp.icsi-ref media feature tag with the value of "urn:urn-7:3gpp-service.ims.icsi.mcptt" in the Contact header field of the SIP INVITE request according to IETF RFC 3840 [16];</w:t>
      </w:r>
    </w:p>
    <w:p w14:paraId="4C2D0133" w14:textId="77777777" w:rsidR="00EB676A" w:rsidRPr="00424E59" w:rsidRDefault="00EB676A" w:rsidP="00EB676A">
      <w:pPr>
        <w:ind w:left="568" w:hanging="284"/>
        <w:rPr>
          <w:lang w:eastAsia="ko-KR"/>
        </w:rPr>
      </w:pPr>
      <w:r w:rsidRPr="00424E59">
        <w:rPr>
          <w:lang w:eastAsia="ko-KR"/>
        </w:rPr>
        <w:t>5)</w:t>
      </w:r>
      <w:r w:rsidRPr="00424E59">
        <w:rPr>
          <w:lang w:eastAsia="ko-KR"/>
        </w:rPr>
        <w:tab/>
        <w:t>shall include an Accept-Contact header field containing the g.3gpp.mcptt media feature tag along with the "require" and "explicit" header field parameters according to IETF RFC 3841 [6];</w:t>
      </w:r>
    </w:p>
    <w:p w14:paraId="7593D9F1" w14:textId="77777777" w:rsidR="00EB676A" w:rsidRPr="00424E59" w:rsidRDefault="00EB676A" w:rsidP="00EB676A">
      <w:pPr>
        <w:ind w:left="568" w:hanging="284"/>
        <w:rPr>
          <w:lang w:eastAsia="ko-KR"/>
        </w:rPr>
      </w:pPr>
      <w:r w:rsidRPr="00424E59">
        <w:rPr>
          <w:lang w:eastAsia="ko-KR"/>
        </w:rPr>
        <w:t>6)</w:t>
      </w:r>
      <w:r w:rsidRPr="00424E59">
        <w:rPr>
          <w:lang w:eastAsia="ko-KR"/>
        </w:rPr>
        <w:tab/>
        <w:t>shall include the ICSI value "urn:urn-7:3gpp-service.ims.icsi.mcptt" (coded as specified in 3GPP TS 24.229 [4]), in a P-Preferred-Service header field according to IETF RFC 6050 [9] in the SIP INVITE request;</w:t>
      </w:r>
    </w:p>
    <w:p w14:paraId="441CD947" w14:textId="77777777" w:rsidR="00EB676A" w:rsidRPr="00424E59" w:rsidRDefault="00EB676A" w:rsidP="00EB676A">
      <w:pPr>
        <w:ind w:left="568" w:hanging="284"/>
        <w:rPr>
          <w:lang w:eastAsia="ko-KR"/>
        </w:rPr>
      </w:pPr>
      <w:r w:rsidRPr="00424E59">
        <w:rPr>
          <w:lang w:eastAsia="ko-KR"/>
        </w:rPr>
        <w:t>7)</w:t>
      </w:r>
      <w:r w:rsidRPr="00424E59">
        <w:rPr>
          <w:lang w:eastAsia="ko-KR"/>
        </w:rPr>
        <w:tab/>
        <w:t>shall include an Accept-Contact header field with the media feature tag g.3gpp.icsi-ref contain with the value of "urn:urn-7:3gpp-service.ims.icsi.mcptt" along with parameters "require" and "explicit" according to IETF RFC 3841 [6];</w:t>
      </w:r>
    </w:p>
    <w:p w14:paraId="21C853D5" w14:textId="77777777" w:rsidR="00EB676A" w:rsidRPr="00424E59" w:rsidRDefault="00EB676A" w:rsidP="00EB676A">
      <w:pPr>
        <w:ind w:left="568" w:hanging="284"/>
        <w:rPr>
          <w:lang w:eastAsia="ko-KR"/>
        </w:rPr>
      </w:pPr>
      <w:r w:rsidRPr="00424E59">
        <w:rPr>
          <w:lang w:eastAsia="ko-KR"/>
        </w:rPr>
        <w:lastRenderedPageBreak/>
        <w:t>8)</w:t>
      </w:r>
      <w:r w:rsidRPr="00424E59">
        <w:rPr>
          <w:lang w:eastAsia="ko-KR"/>
        </w:rPr>
        <w:tab/>
        <w:t>shall insert in the SIP INVITE request a MIME resource-lists body with the MCPTT ID of the invited MCPTT user, according to rules and procedures of IETF RFC 5366 [20];</w:t>
      </w:r>
    </w:p>
    <w:p w14:paraId="1D44E075" w14:textId="77777777" w:rsidR="00EB676A" w:rsidRPr="00424E59" w:rsidRDefault="00EB676A" w:rsidP="00EB676A">
      <w:pPr>
        <w:ind w:left="568" w:hanging="284"/>
        <w:rPr>
          <w:lang w:eastAsia="ko-KR"/>
        </w:rPr>
      </w:pPr>
      <w:r w:rsidRPr="00424E59">
        <w:rPr>
          <w:lang w:eastAsia="ko-KR"/>
        </w:rPr>
        <w:t>9)</w:t>
      </w:r>
      <w:r w:rsidRPr="00424E59">
        <w:rPr>
          <w:lang w:eastAsia="ko-KR"/>
        </w:rPr>
        <w:tab/>
        <w:t>if an end-to-end security context needs to be established then:</w:t>
      </w:r>
    </w:p>
    <w:p w14:paraId="7663A651" w14:textId="77777777" w:rsidR="00EB676A" w:rsidRPr="00424E59" w:rsidRDefault="00EB676A" w:rsidP="00EB676A">
      <w:pPr>
        <w:ind w:left="851" w:hanging="284"/>
        <w:rPr>
          <w:lang w:eastAsia="ko-KR"/>
        </w:rPr>
      </w:pPr>
      <w:r w:rsidRPr="00424E59">
        <w:rPr>
          <w:lang w:eastAsia="ko-KR"/>
        </w:rPr>
        <w:t>a)</w:t>
      </w:r>
      <w:r w:rsidRPr="00424E59">
        <w:rPr>
          <w:lang w:eastAsia="ko-KR"/>
        </w:rPr>
        <w:tab/>
        <w:t>if necessary, shall instruct the key management client to request keying material from the key management server as described in 3GPP TS 33.179 [46];</w:t>
      </w:r>
    </w:p>
    <w:p w14:paraId="67F06C02" w14:textId="77777777" w:rsidR="00EB676A" w:rsidRPr="00424E59" w:rsidRDefault="00EB676A" w:rsidP="00EB676A">
      <w:pPr>
        <w:ind w:left="851" w:hanging="284"/>
        <w:rPr>
          <w:lang w:eastAsia="ko-KR"/>
        </w:rPr>
      </w:pPr>
      <w:r w:rsidRPr="00424E59">
        <w:rPr>
          <w:lang w:eastAsia="ko-KR"/>
        </w:rPr>
        <w:t>b)</w:t>
      </w:r>
      <w:r w:rsidRPr="00424E59">
        <w:rPr>
          <w:lang w:eastAsia="ko-KR"/>
        </w:rPr>
        <w:tab/>
        <w:t>shall use the keying material to generate a PCK as described in 3GPP TS 33.179 [46];</w:t>
      </w:r>
    </w:p>
    <w:p w14:paraId="0D6C68DD" w14:textId="77777777" w:rsidR="00EB676A" w:rsidRPr="00424E59" w:rsidRDefault="00EB676A" w:rsidP="00EB676A">
      <w:pPr>
        <w:ind w:left="851" w:hanging="284"/>
        <w:rPr>
          <w:lang w:eastAsia="ko-KR"/>
        </w:rPr>
      </w:pPr>
      <w:r w:rsidRPr="00424E59">
        <w:rPr>
          <w:lang w:eastAsia="ko-KR"/>
        </w:rPr>
        <w:t>c)</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33.179 [46];</w:t>
      </w:r>
    </w:p>
    <w:p w14:paraId="12FF9B7D" w14:textId="77777777" w:rsidR="00EB676A" w:rsidRPr="00424E59" w:rsidRDefault="00EB676A" w:rsidP="00EB676A">
      <w:pPr>
        <w:ind w:left="851" w:hanging="284"/>
        <w:rPr>
          <w:lang w:eastAsia="ko-KR"/>
        </w:rPr>
      </w:pPr>
      <w:r w:rsidRPr="00424E59">
        <w:rPr>
          <w:lang w:eastAsia="ko-KR"/>
        </w:rPr>
        <w:t>d)</w:t>
      </w:r>
      <w:r w:rsidRPr="00424E59">
        <w:rPr>
          <w:lang w:eastAsia="ko-KR"/>
        </w:rPr>
        <w:tab/>
        <w:t>shall encrypt the PCK to a UID associated to the MCPTT client using the MCPTT ID of the invited user and a time related parameter as described in 3GPP TS 33.179 [46];</w:t>
      </w:r>
    </w:p>
    <w:p w14:paraId="72FCBC89" w14:textId="77777777" w:rsidR="00EB676A" w:rsidRPr="00424E59" w:rsidRDefault="00EB676A" w:rsidP="00EB676A">
      <w:pPr>
        <w:ind w:left="851" w:hanging="284"/>
      </w:pPr>
      <w:r w:rsidRPr="00424E59">
        <w:t>e)</w:t>
      </w:r>
      <w:r w:rsidRPr="00424E59">
        <w:tab/>
        <w:t>shall generate a MIKEY-SAKKE I_MESSAGE using the encapsulated PCK and PCK-ID as specified in 3GPP TS 33.179 [46]; and</w:t>
      </w:r>
    </w:p>
    <w:p w14:paraId="64D9C176" w14:textId="77777777" w:rsidR="00EB676A" w:rsidRPr="00424E59" w:rsidRDefault="00EB676A" w:rsidP="00EB676A">
      <w:pPr>
        <w:ind w:left="851" w:hanging="284"/>
        <w:rPr>
          <w:lang w:eastAsia="ko-KR"/>
        </w:rPr>
      </w:pPr>
      <w:r w:rsidRPr="00424E59">
        <w:rPr>
          <w:lang w:eastAsia="ko-KR"/>
        </w:rPr>
        <w:t>g)</w:t>
      </w:r>
      <w:r w:rsidRPr="00424E59">
        <w:rPr>
          <w:lang w:eastAsia="ko-KR"/>
        </w:rPr>
        <w:tab/>
        <w:t xml:space="preserve">shall add the </w:t>
      </w:r>
      <w:r w:rsidRPr="00424E59">
        <w:t>MCPTT ID of the originating MCPTT to the initiator field (IDRi) of the I_MESSAGE as described in 3GPP TS 33.179 [46]; and</w:t>
      </w:r>
    </w:p>
    <w:p w14:paraId="10DFC913" w14:textId="77777777" w:rsidR="00EB676A" w:rsidRPr="00424E59" w:rsidRDefault="00EB676A" w:rsidP="00EB676A">
      <w:pPr>
        <w:ind w:left="851" w:hanging="284"/>
        <w:rPr>
          <w:lang w:eastAsia="ko-KR"/>
        </w:rPr>
      </w:pPr>
      <w:r w:rsidRPr="00424E59">
        <w:t>f)</w:t>
      </w:r>
      <w:r w:rsidRPr="00424E59">
        <w:tab/>
        <w:t xml:space="preserve">shall sign the MIKEY-SAKKE I_MESSAGE using the originating MCPTT user's signing key provided in the keying material together with a time related parameter, and add this to the MIKEY-SAKKE payload, as </w:t>
      </w:r>
      <w:r w:rsidRPr="00424E59">
        <w:rPr>
          <w:lang w:eastAsia="ko-KR"/>
        </w:rPr>
        <w:t>described in 3GPP TS 33.179 [46].</w:t>
      </w:r>
    </w:p>
    <w:p w14:paraId="7431A562" w14:textId="77777777" w:rsidR="00EB676A" w:rsidRPr="00424E59" w:rsidRDefault="00EB676A" w:rsidP="00EB676A">
      <w:pPr>
        <w:ind w:left="568" w:hanging="284"/>
        <w:rPr>
          <w:lang w:eastAsia="ko-KR"/>
        </w:rPr>
      </w:pPr>
      <w:r w:rsidRPr="00424E59">
        <w:rPr>
          <w:lang w:eastAsia="ko-KR"/>
        </w:rPr>
        <w:t>10)</w:t>
      </w:r>
      <w:r w:rsidRPr="00424E59">
        <w:rPr>
          <w:lang w:eastAsia="ko-KR"/>
        </w:rPr>
        <w:tab/>
        <w:t>shall include an SDP offer according to 3GPP TS 24.229 [4] with the clarification given in subclause 6.2.1 and with a media stream of the offered media-floor control entity;</w:t>
      </w:r>
    </w:p>
    <w:p w14:paraId="2FA28562" w14:textId="77777777" w:rsidR="00EB676A" w:rsidRPr="00424E59" w:rsidRDefault="00EB676A" w:rsidP="00EB676A">
      <w:pPr>
        <w:ind w:left="568" w:hanging="284"/>
        <w:rPr>
          <w:lang w:eastAsia="ko-KR"/>
        </w:rPr>
      </w:pPr>
      <w:r w:rsidRPr="00424E59">
        <w:rPr>
          <w:lang w:eastAsia="ko-KR"/>
        </w:rPr>
        <w:t>11)</w:t>
      </w:r>
      <w:r w:rsidRPr="00424E59">
        <w:rPr>
          <w:lang w:eastAsia="ko-KR"/>
        </w:rPr>
        <w:tab/>
        <w:t>if implicit floor control is required, shall comply with the conditions specified in subclause 6.4;</w:t>
      </w:r>
    </w:p>
    <w:p w14:paraId="08E3BFEB" w14:textId="77777777" w:rsidR="00EB676A" w:rsidRPr="00424E59" w:rsidRDefault="00EB676A" w:rsidP="00EB676A">
      <w:pPr>
        <w:ind w:left="568" w:hanging="284"/>
        <w:rPr>
          <w:lang w:eastAsia="ko-KR"/>
        </w:rPr>
      </w:pPr>
      <w:r w:rsidRPr="00424E59">
        <w:rPr>
          <w:lang w:eastAsia="ko-KR"/>
        </w:rPr>
        <w:t>...13)</w:t>
      </w:r>
      <w:r w:rsidRPr="00424E59">
        <w:rPr>
          <w:lang w:eastAsia="ko-KR"/>
        </w:rPr>
        <w:tab/>
        <w:t>if force of automatic commencement mode at the invited MCPTT client is not requested by the MCPTT user and:</w:t>
      </w:r>
    </w:p>
    <w:p w14:paraId="24466082" w14:textId="77777777" w:rsidR="00EB676A" w:rsidRPr="00424E59" w:rsidRDefault="00EB676A" w:rsidP="00EB676A">
      <w:pPr>
        <w:ind w:left="851" w:hanging="284"/>
        <w:rPr>
          <w:lang w:eastAsia="ko-KR"/>
        </w:rPr>
      </w:pPr>
      <w:r w:rsidRPr="00424E59">
        <w:rPr>
          <w:lang w:eastAsia="ko-KR"/>
        </w:rPr>
        <w:t>a)</w:t>
      </w:r>
      <w:r w:rsidRPr="00424E59">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AF10F4D" w14:textId="77777777" w:rsidR="00EB676A" w:rsidRPr="00424E59" w:rsidRDefault="00EB676A" w:rsidP="00EB676A">
      <w:pPr>
        <w:ind w:left="851" w:hanging="284"/>
        <w:rPr>
          <w:lang w:eastAsia="ko-KR"/>
        </w:rPr>
      </w:pPr>
      <w:r w:rsidRPr="00424E59">
        <w:rPr>
          <w:lang w:eastAsia="ko-KR"/>
        </w:rPr>
        <w:t>...</w:t>
      </w:r>
    </w:p>
    <w:p w14:paraId="4CE4E007" w14:textId="77777777" w:rsidR="00EB676A" w:rsidRPr="00424E59" w:rsidRDefault="00EB676A" w:rsidP="00EB676A">
      <w:pPr>
        <w:ind w:left="568" w:hanging="284"/>
      </w:pPr>
      <w:r w:rsidRPr="00424E59">
        <w:t>14)</w:t>
      </w:r>
      <w:r w:rsidRPr="00424E59">
        <w:tab/>
        <w:t>shall contain an application/vnd.3gpp.mcptt-info+xml MIME body with the &lt;mcpttinfo&gt; element containing the &lt;mcptt-Params&gt; element with the &lt;session-type&gt; element set to a value of "private";</w:t>
      </w:r>
    </w:p>
    <w:p w14:paraId="03734B55" w14:textId="77777777" w:rsidR="00EB676A" w:rsidRPr="00424E59" w:rsidRDefault="00EB676A" w:rsidP="00EB676A">
      <w:pPr>
        <w:ind w:left="568" w:hanging="284"/>
        <w:rPr>
          <w:lang w:eastAsia="ko-KR"/>
        </w:rPr>
      </w:pPr>
      <w:r w:rsidRPr="00424E59">
        <w:rPr>
          <w:lang w:eastAsia="ko-KR"/>
        </w:rPr>
        <w:t>...</w:t>
      </w:r>
    </w:p>
    <w:p w14:paraId="791DA6BC" w14:textId="77777777" w:rsidR="00EB676A" w:rsidRPr="00424E59" w:rsidRDefault="00EB676A" w:rsidP="00EB676A">
      <w:pPr>
        <w:ind w:left="568" w:hanging="284"/>
        <w:rPr>
          <w:lang w:eastAsia="ko-KR"/>
        </w:rPr>
      </w:pPr>
      <w:r w:rsidRPr="00424E59">
        <w:rPr>
          <w:lang w:eastAsia="ko-KR"/>
        </w:rPr>
        <w:t>16)</w:t>
      </w:r>
      <w:r w:rsidRPr="00424E59">
        <w:rPr>
          <w:lang w:eastAsia="ko-KR"/>
        </w:rPr>
        <w:tab/>
        <w:t>shall send SIP INVITE request towards the MCPTT server according to 3GPP TS 24.229 [4].</w:t>
      </w:r>
    </w:p>
    <w:p w14:paraId="0192769B" w14:textId="77777777" w:rsidR="00EB676A" w:rsidRPr="00424E59" w:rsidRDefault="00EB676A" w:rsidP="00EB676A">
      <w:pPr>
        <w:rPr>
          <w:lang w:eastAsia="ko-KR"/>
        </w:rPr>
      </w:pPr>
      <w:r w:rsidRPr="00424E59">
        <w:rPr>
          <w:lang w:eastAsia="ko-KR"/>
        </w:rPr>
        <w:t>Upon receiving a SIP 183(Session Progress) response to the SIP INVITE request the MCPTT client:</w:t>
      </w:r>
    </w:p>
    <w:p w14:paraId="6ADCD8F8" w14:textId="77777777" w:rsidR="00EB676A" w:rsidRPr="00424E59" w:rsidRDefault="00EB676A" w:rsidP="00EB676A">
      <w:pPr>
        <w:ind w:left="568" w:hanging="284"/>
      </w:pPr>
      <w:r w:rsidRPr="00424E59">
        <w:t>1)</w:t>
      </w:r>
      <w:r w:rsidRPr="00424E59">
        <w:tab/>
        <w:t>may indicate the progress of the session establishment to the inviting MCPTT user.</w:t>
      </w:r>
    </w:p>
    <w:p w14:paraId="357C98EF" w14:textId="77777777" w:rsidR="00EB676A" w:rsidRPr="00424E59" w:rsidRDefault="00EB676A" w:rsidP="00EB676A">
      <w:pPr>
        <w:rPr>
          <w:lang w:eastAsia="ko-KR"/>
        </w:rPr>
      </w:pPr>
      <w:r w:rsidRPr="00424E59">
        <w:rPr>
          <w:lang w:eastAsia="ko-KR"/>
        </w:rPr>
        <w:t>Upon receiving a SIP 200 (OK) response to the SIP INVITE request the MCPTT client:</w:t>
      </w:r>
    </w:p>
    <w:p w14:paraId="0803CAFD" w14:textId="77777777" w:rsidR="00EB676A" w:rsidRPr="00424E59" w:rsidRDefault="00EB676A" w:rsidP="00EB676A">
      <w:pPr>
        <w:ind w:left="568" w:hanging="284"/>
        <w:rPr>
          <w:lang w:eastAsia="ko-KR"/>
        </w:rPr>
      </w:pPr>
      <w:r w:rsidRPr="00424E59">
        <w:rPr>
          <w:lang w:eastAsia="ko-KR"/>
        </w:rPr>
        <w:t>1)</w:t>
      </w:r>
      <w:r w:rsidRPr="00424E59">
        <w:rPr>
          <w:lang w:eastAsia="ko-KR"/>
        </w:rPr>
        <w:tab/>
        <w:t>shall interact with the media plane as specified in 3GPP TS 24.380 [5];</w:t>
      </w:r>
    </w:p>
    <w:p w14:paraId="148F0E4D" w14:textId="77777777" w:rsidR="00EB676A" w:rsidRPr="00424E59" w:rsidRDefault="00EB676A" w:rsidP="00EB676A">
      <w:pPr>
        <w:ind w:left="568" w:hanging="284"/>
        <w:rPr>
          <w:lang w:eastAsia="ko-KR"/>
        </w:rPr>
      </w:pPr>
      <w:r w:rsidRPr="00424E59">
        <w:rPr>
          <w:lang w:eastAsia="ko-KR"/>
        </w:rPr>
        <w:t>...</w:t>
      </w:r>
    </w:p>
    <w:p w14:paraId="4F2450E6" w14:textId="77777777" w:rsidR="00EB676A" w:rsidRPr="00424E59" w:rsidRDefault="00EB676A" w:rsidP="00EB676A">
      <w:pPr>
        <w:ind w:left="568" w:hanging="284"/>
        <w:rPr>
          <w:rFonts w:eastAsia="Malgun Gothic"/>
          <w:lang w:eastAsia="ko-KR"/>
        </w:rPr>
      </w:pPr>
      <w:r w:rsidRPr="00424E59">
        <w:t>3)</w:t>
      </w:r>
      <w:r w:rsidRPr="00424E59">
        <w:tab/>
        <w:t>shall notify the user that the call has been successfully established</w:t>
      </w:r>
      <w:r w:rsidRPr="00424E59">
        <w:rPr>
          <w:lang w:eastAsia="ko-KR"/>
        </w:rPr>
        <w:t>.</w:t>
      </w:r>
    </w:p>
    <w:p w14:paraId="3F4078D9" w14:textId="77777777" w:rsidR="00EB676A" w:rsidRPr="00424E59" w:rsidRDefault="00EB676A" w:rsidP="00EB676A">
      <w:r w:rsidRPr="00424E59">
        <w:t>[TS 24.379, clause 11.1.1.2.1.4]</w:t>
      </w:r>
    </w:p>
    <w:p w14:paraId="2768E8E3" w14:textId="77777777" w:rsidR="00EB676A" w:rsidRPr="00424E59" w:rsidRDefault="00EB676A" w:rsidP="00EB676A">
      <w:r w:rsidRPr="00424E59">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7EBB0DF3" w14:textId="77777777" w:rsidR="00EB676A" w:rsidRPr="00424E59" w:rsidRDefault="00EB676A" w:rsidP="00EB676A">
      <w:r w:rsidRPr="00424E59">
        <w:t>The MCPTT client:</w:t>
      </w:r>
    </w:p>
    <w:p w14:paraId="69131A09" w14:textId="77777777" w:rsidR="00EB676A" w:rsidRPr="00424E59" w:rsidRDefault="00EB676A" w:rsidP="00EB676A">
      <w:pPr>
        <w:ind w:left="568" w:hanging="284"/>
      </w:pPr>
      <w:r w:rsidRPr="00424E59">
        <w:lastRenderedPageBreak/>
        <w:t>1)</w:t>
      </w:r>
      <w:r w:rsidRPr="00424E59">
        <w:tab/>
        <w:t>if the MCPTT user is not authorised to cancel the in-progress emergency condition on an MCPTT emergency private call as determined by the procedures of subclause 6.2.8.3.1.2, the MCPTT client:</w:t>
      </w:r>
    </w:p>
    <w:p w14:paraId="1CDAC7BA" w14:textId="77777777" w:rsidR="00EB676A" w:rsidRPr="00424E59" w:rsidRDefault="00EB676A" w:rsidP="00EB676A">
      <w:pPr>
        <w:ind w:left="851" w:hanging="284"/>
      </w:pPr>
      <w:r w:rsidRPr="00424E59">
        <w:t>a)</w:t>
      </w:r>
      <w:r w:rsidRPr="00424E59">
        <w:tab/>
        <w:t>should indicate to the MCPTT user that they are not authorised to cancel the in-progress emergency condition on an MCPTT emergency private call; and</w:t>
      </w:r>
    </w:p>
    <w:p w14:paraId="102CF919" w14:textId="77777777" w:rsidR="00EB676A" w:rsidRPr="00424E59" w:rsidRDefault="00EB676A" w:rsidP="00EB676A">
      <w:pPr>
        <w:ind w:left="851" w:hanging="284"/>
      </w:pPr>
      <w:r w:rsidRPr="00424E59">
        <w:t>b)</w:t>
      </w:r>
      <w:r w:rsidRPr="00424E59">
        <w:tab/>
        <w:t>shall skip the remaining steps of the current subclause;</w:t>
      </w:r>
    </w:p>
    <w:p w14:paraId="285CF559" w14:textId="77777777" w:rsidR="00EB676A" w:rsidRPr="00424E59" w:rsidRDefault="00EB676A" w:rsidP="00EB676A">
      <w:pPr>
        <w:ind w:left="568" w:hanging="284"/>
      </w:pPr>
      <w:r w:rsidRPr="00424E59">
        <w:t>2)</w:t>
      </w:r>
      <w:r w:rsidRPr="00424E59">
        <w:tab/>
        <w:t>shall, if the MCPTT user is cancelling an in-progress emergency condition and optionally an MCPTT emergency alert originated by the MCPTT user,  include an application/vnd.3gpp.mcptt-info+xml MIME body populated as specified in subclause 6.2.8.3.6;</w:t>
      </w:r>
    </w:p>
    <w:p w14:paraId="113D12D4" w14:textId="77777777" w:rsidR="00EB676A" w:rsidRPr="00424E59" w:rsidRDefault="00EB676A" w:rsidP="00EB676A">
      <w:pPr>
        <w:ind w:left="568" w:hanging="284"/>
      </w:pPr>
      <w:r w:rsidRPr="00424E59">
        <w:t>...</w:t>
      </w:r>
    </w:p>
    <w:p w14:paraId="6F080B08" w14:textId="77777777" w:rsidR="00EB676A" w:rsidRPr="00424E59" w:rsidRDefault="00EB676A" w:rsidP="00EB676A">
      <w:pPr>
        <w:ind w:left="568" w:hanging="284"/>
      </w:pPr>
      <w:r w:rsidRPr="00424E59">
        <w:t>4)</w:t>
      </w:r>
      <w:r w:rsidRPr="00424E59">
        <w:tab/>
        <w:t>shall include a Resource-Priority header field and comply with the procedures in subclause 6.2.8.3.3;</w:t>
      </w:r>
    </w:p>
    <w:p w14:paraId="229C1EB4" w14:textId="77777777" w:rsidR="00EB676A" w:rsidRPr="00424E59" w:rsidRDefault="00EB676A" w:rsidP="00EB676A">
      <w:pPr>
        <w:ind w:left="568" w:hanging="284"/>
      </w:pPr>
      <w:r w:rsidRPr="00424E59">
        <w:t>5)</w:t>
      </w:r>
      <w:r w:rsidRPr="00424E59">
        <w:tab/>
        <w:t>shall include in the SIP re-INVITE request an SDP offer the media parameters as currently established;</w:t>
      </w:r>
    </w:p>
    <w:p w14:paraId="5A52AF56" w14:textId="77777777" w:rsidR="00EB676A" w:rsidRPr="00424E59" w:rsidRDefault="00EB676A" w:rsidP="00EB676A">
      <w:pPr>
        <w:keepLines/>
        <w:ind w:left="1135" w:hanging="851"/>
      </w:pPr>
      <w:r w:rsidRPr="00424E59">
        <w:rPr>
          <w:lang w:eastAsia="ko-KR"/>
        </w:rPr>
        <w:t>NOTE 1:</w:t>
      </w:r>
      <w:r w:rsidRPr="00424E59">
        <w:rPr>
          <w:lang w:eastAsia="ko-KR"/>
        </w:rPr>
        <w:tab/>
        <w:t xml:space="preserve">The SIP re-INVITE request can be sent within an on-demand session or a pre-established session associated with an MCPTT group session. If the </w:t>
      </w:r>
      <w:r w:rsidRPr="00424E59">
        <w:t>SIP re-INVITE request</w:t>
      </w:r>
      <w:r w:rsidRPr="00424E59">
        <w:rPr>
          <w:lang w:eastAsia="ko-KR"/>
        </w:rPr>
        <w:t xml:space="preserve"> is sent within a pre-established session, </w:t>
      </w:r>
      <w:r w:rsidRPr="00424E59">
        <w:t xml:space="preserve">the media-level section for the offered MCPTT speech media stream and the media-level section of the offered media-floor control entity are expected to be the same as was negotiated in the existing pre-established </w:t>
      </w:r>
      <w:r w:rsidRPr="00424E59">
        <w:rPr>
          <w:lang w:eastAsia="ko-KR"/>
        </w:rPr>
        <w:t>s</w:t>
      </w:r>
      <w:r w:rsidRPr="00424E59">
        <w:t>ession.</w:t>
      </w:r>
    </w:p>
    <w:p w14:paraId="311D6F2D" w14:textId="77777777" w:rsidR="00EB676A" w:rsidRPr="00424E59" w:rsidRDefault="00EB676A" w:rsidP="00EB676A">
      <w:pPr>
        <w:ind w:left="568" w:hanging="284"/>
      </w:pPr>
      <w:r w:rsidRPr="00424E59">
        <w:t>6)</w:t>
      </w:r>
      <w:r w:rsidRPr="00424E59">
        <w:tab/>
        <w:t>if an implicit floor request is required, shall indicate this as specified in subclause 6.4; and</w:t>
      </w:r>
    </w:p>
    <w:p w14:paraId="513EF1A1" w14:textId="77777777" w:rsidR="00EB676A" w:rsidRPr="00424E59" w:rsidRDefault="00EB676A" w:rsidP="00EB676A">
      <w:pPr>
        <w:ind w:left="568" w:hanging="284"/>
      </w:pPr>
      <w:r w:rsidRPr="00424E59">
        <w:t>7)</w:t>
      </w:r>
      <w:r w:rsidRPr="00424E59">
        <w:tab/>
        <w:t>shall send the SIP re-INVITE request according to 3GPP TS 24.229 [4].</w:t>
      </w:r>
    </w:p>
    <w:p w14:paraId="76C896FC" w14:textId="77777777" w:rsidR="00EB676A" w:rsidRPr="00424E59" w:rsidRDefault="00EB676A" w:rsidP="00EB676A">
      <w:r w:rsidRPr="00424E59">
        <w:t>On receiving a SIP 2xx response to the SIP re-INVITE request, the MCPTT client:</w:t>
      </w:r>
    </w:p>
    <w:p w14:paraId="08553829" w14:textId="77777777" w:rsidR="00EB676A" w:rsidRPr="00424E59" w:rsidRDefault="00EB676A" w:rsidP="00EB676A">
      <w:pPr>
        <w:ind w:left="568" w:hanging="284"/>
      </w:pPr>
      <w:r w:rsidRPr="00424E59">
        <w:t>1)</w:t>
      </w:r>
      <w:r w:rsidRPr="00424E59">
        <w:tab/>
        <w:t>shall interact with the user plane as specified in 3GPP TS 24.380 [5];</w:t>
      </w:r>
    </w:p>
    <w:p w14:paraId="4858450D" w14:textId="77777777" w:rsidR="00EB676A" w:rsidRPr="00424E59" w:rsidRDefault="00EB676A" w:rsidP="00EB676A">
      <w:pPr>
        <w:ind w:left="568" w:hanging="284"/>
      </w:pPr>
      <w:r w:rsidRPr="00424E59">
        <w:t>2)</w:t>
      </w:r>
      <w:r w:rsidRPr="00424E59">
        <w:tab/>
        <w:t>shall set the MCPTT emergency private priority state of the MCPTT private call to "MEPP 1: no-emergency";</w:t>
      </w:r>
    </w:p>
    <w:p w14:paraId="7D5DDA7C" w14:textId="77777777" w:rsidR="00EB676A" w:rsidRPr="00424E59" w:rsidRDefault="00EB676A" w:rsidP="00EB676A">
      <w:pPr>
        <w:ind w:left="568" w:hanging="284"/>
      </w:pPr>
      <w:r w:rsidRPr="00424E59">
        <w:t>3)</w:t>
      </w:r>
      <w:r w:rsidRPr="00424E59">
        <w:tab/>
        <w:t>shall set the MCPTT emergency private call state of the call to "MEPC 1: emergency-pc-capable"; and</w:t>
      </w:r>
    </w:p>
    <w:p w14:paraId="1493D44A" w14:textId="77777777" w:rsidR="00EB676A" w:rsidRPr="00424E59" w:rsidRDefault="00EB676A" w:rsidP="00EB676A">
      <w:r w:rsidRPr="00424E59">
        <w:t>[TS 24.379, clause 11.1.1.2.1.5]</w:t>
      </w:r>
    </w:p>
    <w:p w14:paraId="0643DD7F" w14:textId="77777777" w:rsidR="00EB676A" w:rsidRPr="00424E59" w:rsidRDefault="00EB676A" w:rsidP="00EB676A">
      <w:r w:rsidRPr="00424E59">
        <w:t>Upon receiving a request from an MCPTT user to upgrade the ongoing MCPTT private call to an MCPTT emergency private call, the MCPTT client shall generate a SIP re-INVITE request as specified in 3GPP TS 24.229 [4], with the clarifications given below.</w:t>
      </w:r>
    </w:p>
    <w:p w14:paraId="749516F8" w14:textId="77777777" w:rsidR="00EB676A" w:rsidRPr="00424E59" w:rsidRDefault="00EB676A" w:rsidP="00EB676A">
      <w:pPr>
        <w:ind w:left="568" w:hanging="284"/>
      </w:pPr>
      <w:r w:rsidRPr="00424E59">
        <w:t>1)</w:t>
      </w:r>
      <w:r w:rsidRPr="00424E59">
        <w:tab/>
        <w:t>shall include an application/vnd.3gpp.mcptt-info+xml MIME body populated as specified in subclause 6.2.8.3.2;</w:t>
      </w:r>
    </w:p>
    <w:p w14:paraId="169F0D06" w14:textId="77777777" w:rsidR="00EB676A" w:rsidRPr="00424E59" w:rsidRDefault="00EB676A" w:rsidP="00EB676A">
      <w:pPr>
        <w:ind w:left="568" w:hanging="284"/>
      </w:pPr>
      <w:r w:rsidRPr="00424E59">
        <w:t>2)</w:t>
      </w:r>
      <w:r w:rsidRPr="00424E59">
        <w:tab/>
        <w:t>shall include a Resource-Priority header field and comply with the procedures in subclause 6.2.8.3.3.</w:t>
      </w:r>
    </w:p>
    <w:p w14:paraId="6EC36C6E" w14:textId="77777777" w:rsidR="00EB676A" w:rsidRPr="00424E59" w:rsidRDefault="00EB676A" w:rsidP="00EB676A">
      <w:pPr>
        <w:ind w:left="568" w:hanging="284"/>
      </w:pPr>
      <w:r w:rsidRPr="00424E59">
        <w:t>3)</w:t>
      </w:r>
      <w:r w:rsidRPr="00424E59">
        <w:tab/>
        <w:t>shall include an SDP offer with the media parameters as currently established according to 3GPP TS 24.229 [4];</w:t>
      </w:r>
    </w:p>
    <w:p w14:paraId="5A239C37" w14:textId="77777777" w:rsidR="00EB676A" w:rsidRPr="00424E59" w:rsidRDefault="00EB676A" w:rsidP="00EB676A">
      <w:pPr>
        <w:keepLines/>
        <w:ind w:left="1135" w:hanging="851"/>
      </w:pPr>
      <w:r w:rsidRPr="00424E59">
        <w:rPr>
          <w:lang w:eastAsia="ko-KR"/>
        </w:rPr>
        <w:t>NOTE:</w:t>
      </w:r>
      <w:r w:rsidRPr="00424E59">
        <w:rPr>
          <w:lang w:eastAsia="ko-KR"/>
        </w:rPr>
        <w:tab/>
        <w:t xml:space="preserve">The SIP re-INVITE request can be sent within an on-demand session or a pre-established session associated with an MCPTT private call. If the </w:t>
      </w:r>
      <w:r w:rsidRPr="00424E59">
        <w:t>SIP re-INVITE request</w:t>
      </w:r>
      <w:r w:rsidRPr="00424E59">
        <w:rPr>
          <w:lang w:eastAsia="ko-KR"/>
        </w:rPr>
        <w:t xml:space="preserve"> is sent within a pre-established session, </w:t>
      </w:r>
      <w:r w:rsidRPr="00424E59">
        <w:t xml:space="preserve">the media-level section for the offered MCPTT speech media stream and the media-level section of the offered media-floor control entity are expected to be the same as was negotiated in the existing pre-established </w:t>
      </w:r>
      <w:r w:rsidRPr="00424E59">
        <w:rPr>
          <w:lang w:eastAsia="ko-KR"/>
        </w:rPr>
        <w:t>s</w:t>
      </w:r>
      <w:r w:rsidRPr="00424E59">
        <w:t>ession.</w:t>
      </w:r>
    </w:p>
    <w:p w14:paraId="232CC552" w14:textId="77777777" w:rsidR="00EB676A" w:rsidRPr="00424E59" w:rsidRDefault="00EB676A" w:rsidP="00EB676A">
      <w:pPr>
        <w:ind w:left="568" w:hanging="284"/>
      </w:pPr>
      <w:r w:rsidRPr="00424E59">
        <w:t>4)</w:t>
      </w:r>
      <w:r w:rsidRPr="00424E59">
        <w:tab/>
        <w:t>if an implicit floor request is required, shall indicate this as specified in subclause 6.4; and</w:t>
      </w:r>
    </w:p>
    <w:p w14:paraId="079A9E61" w14:textId="77777777" w:rsidR="00EB676A" w:rsidRPr="00424E59" w:rsidRDefault="00EB676A" w:rsidP="00EB676A">
      <w:pPr>
        <w:ind w:left="568" w:hanging="284"/>
      </w:pPr>
      <w:r w:rsidRPr="00424E59">
        <w:t>5)</w:t>
      </w:r>
      <w:r w:rsidRPr="00424E59">
        <w:tab/>
        <w:t>shall send the SIP re-INVITE request according to 3GPP TS 24.229 [4].</w:t>
      </w:r>
    </w:p>
    <w:p w14:paraId="51BA9C92" w14:textId="77777777" w:rsidR="00EB676A" w:rsidRPr="00424E59" w:rsidRDefault="00EB676A" w:rsidP="00EB676A">
      <w:r w:rsidRPr="00424E59">
        <w:t>On receiving a SIP 2xx response to the SIP re-INVITE request the MCPTT client:</w:t>
      </w:r>
    </w:p>
    <w:p w14:paraId="7F1562C1" w14:textId="77777777" w:rsidR="00EB676A" w:rsidRPr="00424E59" w:rsidRDefault="00EB676A" w:rsidP="00EB676A">
      <w:pPr>
        <w:ind w:left="568" w:hanging="284"/>
      </w:pPr>
      <w:r w:rsidRPr="00424E59">
        <w:t>1)</w:t>
      </w:r>
      <w:r w:rsidRPr="00424E59">
        <w:tab/>
        <w:t>shall interact with the user plane as specified in 3GPP TS 24.380 [5]; and</w:t>
      </w:r>
    </w:p>
    <w:p w14:paraId="727A7E85" w14:textId="77777777" w:rsidR="00EB676A" w:rsidRPr="00424E59" w:rsidRDefault="00EB676A" w:rsidP="00EB676A">
      <w:pPr>
        <w:ind w:left="568" w:hanging="284"/>
      </w:pPr>
      <w:r w:rsidRPr="00424E59">
        <w:t>2)</w:t>
      </w:r>
      <w:r w:rsidRPr="00424E59">
        <w:tab/>
        <w:t>shall perform the actions specified in subclause 6.2.8.3.4.</w:t>
      </w:r>
    </w:p>
    <w:p w14:paraId="6054B09F" w14:textId="77777777" w:rsidR="00EB676A" w:rsidRPr="00424E59" w:rsidRDefault="00EB676A" w:rsidP="00EB676A">
      <w:r w:rsidRPr="00424E59">
        <w:t>[TS 24.379, clause 11.1.3.1.1.1]</w:t>
      </w:r>
    </w:p>
    <w:p w14:paraId="2C08AACA" w14:textId="77777777" w:rsidR="00EB676A" w:rsidRPr="00424E59" w:rsidRDefault="00EB676A" w:rsidP="00EB676A">
      <w:pPr>
        <w:rPr>
          <w:rFonts w:eastAsia="SimSun"/>
        </w:rPr>
      </w:pPr>
      <w:r w:rsidRPr="00424E59">
        <w:rPr>
          <w:rFonts w:eastAsia="SimSun"/>
        </w:rPr>
        <w:lastRenderedPageBreak/>
        <w:t>Upon receiving a request from an MCPTT user to release an MCPTT private call session established using on-demand session signalling, the MCPTT client shall follow the procedures as specified in subclause 6.2.5.1.</w:t>
      </w:r>
    </w:p>
    <w:p w14:paraId="638CD7DB" w14:textId="77777777" w:rsidR="00EB676A" w:rsidRPr="00424E59" w:rsidRDefault="00EB676A" w:rsidP="00EB676A">
      <w:r w:rsidRPr="00424E59">
        <w:t>[TS 24.380, clause 4.1.1.2]</w:t>
      </w:r>
    </w:p>
    <w:p w14:paraId="2D41C98C" w14:textId="77777777" w:rsidR="00EB676A" w:rsidRPr="00424E59" w:rsidRDefault="00EB676A" w:rsidP="00EB676A">
      <w:r w:rsidRPr="00424E59">
        <w:t>At any point in time a group member can request permission to talk.</w:t>
      </w:r>
    </w:p>
    <w:p w14:paraId="4FDDC34B" w14:textId="77777777" w:rsidR="00EB676A" w:rsidRPr="00424E59" w:rsidRDefault="00EB676A" w:rsidP="00EB676A">
      <w:r w:rsidRPr="00424E59">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099A005F" w14:textId="77777777" w:rsidR="00EB676A" w:rsidRPr="00424E59" w:rsidRDefault="00EB676A" w:rsidP="00EB676A">
      <w:r w:rsidRPr="00424E59">
        <w:t>In the beginning of a call the initial talk permission request can be implied by the SIP message which initiates the call as specified in 3GPP TS 24.379 [2] without any specific Floor Request message.</w:t>
      </w:r>
    </w:p>
    <w:p w14:paraId="740CF41B" w14:textId="77777777" w:rsidR="00EB676A" w:rsidRPr="00424E59" w:rsidRDefault="00EB676A" w:rsidP="00EB676A">
      <w:r w:rsidRPr="00424E59">
        <w:t>A group member can also request for permission to talk by sending a Floor Request message during a talk burst. The floor control server can resolve this request in several ways.</w:t>
      </w:r>
    </w:p>
    <w:p w14:paraId="2FFDA778" w14:textId="77777777" w:rsidR="00EB676A" w:rsidRPr="00424E59" w:rsidRDefault="00EB676A" w:rsidP="00EB676A">
      <w:pPr>
        <w:ind w:left="568" w:hanging="284"/>
      </w:pPr>
      <w:r w:rsidRPr="00424E59">
        <w:t>1.</w:t>
      </w:r>
      <w:r w:rsidRPr="00424E59">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10E8395" w14:textId="77777777" w:rsidR="00EB676A" w:rsidRPr="00424E59" w:rsidRDefault="00EB676A" w:rsidP="00EB676A">
      <w:pPr>
        <w:ind w:left="568" w:hanging="284"/>
      </w:pPr>
      <w:r w:rsidRPr="00424E59">
        <w:t>2.</w:t>
      </w:r>
      <w:r w:rsidRPr="00424E59">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14DAAE91" w14:textId="77777777" w:rsidR="00EB676A" w:rsidRPr="00424E59" w:rsidRDefault="00EB676A" w:rsidP="00EB676A">
      <w:r w:rsidRPr="00424E59">
        <w:t>...</w:t>
      </w:r>
    </w:p>
    <w:p w14:paraId="2467B670" w14:textId="77777777" w:rsidR="00EB676A" w:rsidRPr="00424E59" w:rsidRDefault="00EB676A" w:rsidP="00EB676A">
      <w:r w:rsidRPr="00424E59">
        <w:t>During silence (when no talk burst is ongoing), the floor control server can send Floor Idle message to all floor participants from time to time. The floor control server sends Floor Idle message in the beginning of silence.</w:t>
      </w:r>
    </w:p>
    <w:p w14:paraId="39CE9E49" w14:textId="77777777" w:rsidR="00EB676A" w:rsidRPr="00424E59" w:rsidRDefault="00EB676A" w:rsidP="00EB676A">
      <w:r w:rsidRPr="00424E59">
        <w:t>[TS 24.380, clause 5.2.1]</w:t>
      </w:r>
    </w:p>
    <w:p w14:paraId="469B27D1" w14:textId="77777777" w:rsidR="00EB676A" w:rsidRPr="00424E59" w:rsidRDefault="00EB676A" w:rsidP="00EB676A">
      <w:pPr>
        <w:rPr>
          <w:lang w:eastAsia="x-none"/>
        </w:rPr>
      </w:pPr>
      <w:r w:rsidRPr="00424E59">
        <w:rPr>
          <w:lang w:eastAsia="x-none"/>
        </w:rPr>
        <w:t>To be compliant with the procedures in the present document, an MCPTT client shall:</w:t>
      </w:r>
    </w:p>
    <w:p w14:paraId="495359D6" w14:textId="77777777" w:rsidR="00EB676A" w:rsidRPr="00424E59" w:rsidRDefault="00EB676A" w:rsidP="00EB676A">
      <w:pPr>
        <w:ind w:left="568" w:hanging="284"/>
      </w:pPr>
      <w:r w:rsidRPr="00424E59">
        <w:t>1.</w:t>
      </w:r>
      <w:r w:rsidRPr="00424E59">
        <w:tab/>
        <w:t>support the role of an MCPTT client as specified 3GPP TS 23.179 [5];</w:t>
      </w:r>
    </w:p>
    <w:p w14:paraId="1DAA4993" w14:textId="77777777" w:rsidR="00EB676A" w:rsidRPr="00424E59" w:rsidRDefault="00EB676A" w:rsidP="00EB676A">
      <w:pPr>
        <w:ind w:left="568" w:hanging="284"/>
      </w:pPr>
      <w:r w:rsidRPr="00424E59">
        <w:t>2.</w:t>
      </w:r>
      <w:r w:rsidRPr="00424E59">
        <w:tab/>
        <w:t>support the on-network MCPTT client role as specified in 3GPP TS 24.379 [2];</w:t>
      </w:r>
    </w:p>
    <w:p w14:paraId="28D55649" w14:textId="77777777" w:rsidR="00EB676A" w:rsidRPr="00424E59" w:rsidRDefault="00EB676A" w:rsidP="00EB676A">
      <w:pPr>
        <w:ind w:left="568" w:hanging="284"/>
      </w:pPr>
      <w:r w:rsidRPr="00424E59">
        <w:t>...</w:t>
      </w:r>
    </w:p>
    <w:p w14:paraId="1B5BE5BF" w14:textId="77777777" w:rsidR="00EB676A" w:rsidRPr="00424E59" w:rsidRDefault="00EB676A" w:rsidP="00EB676A">
      <w:pPr>
        <w:ind w:left="568" w:hanging="284"/>
      </w:pPr>
      <w:r w:rsidRPr="00424E59">
        <w:t>4.</w:t>
      </w:r>
      <w:r w:rsidRPr="00424E59">
        <w:tab/>
        <w:t>support media plane security as specified in clause 13.</w:t>
      </w:r>
    </w:p>
    <w:p w14:paraId="2F897ED8" w14:textId="77777777" w:rsidR="00EB676A" w:rsidRPr="00424E59" w:rsidRDefault="00EB676A" w:rsidP="00EB676A">
      <w:pPr>
        <w:rPr>
          <w:lang w:eastAsia="x-none"/>
        </w:rPr>
      </w:pPr>
      <w:r w:rsidRPr="00424E59">
        <w:rPr>
          <w:lang w:eastAsia="x-none"/>
        </w:rPr>
        <w:t>To be compliant with the on-network procedures in the present document, an MCPTT client shall:</w:t>
      </w:r>
    </w:p>
    <w:p w14:paraId="48D3EF9F" w14:textId="77777777" w:rsidR="00EB676A" w:rsidRPr="00424E59" w:rsidRDefault="00EB676A" w:rsidP="00EB676A">
      <w:pPr>
        <w:ind w:left="568" w:hanging="284"/>
      </w:pPr>
      <w:r w:rsidRPr="00424E59">
        <w:t>1.</w:t>
      </w:r>
      <w:r w:rsidRPr="00424E59">
        <w:tab/>
        <w:t>provide the role of a floor participant in on-network mode as specified in subclause 5.2.2;</w:t>
      </w:r>
    </w:p>
    <w:p w14:paraId="059C87B9" w14:textId="77777777" w:rsidR="00EB676A" w:rsidRPr="00424E59" w:rsidRDefault="00EB676A" w:rsidP="00EB676A">
      <w:pPr>
        <w:ind w:left="568" w:hanging="284"/>
      </w:pPr>
      <w:r w:rsidRPr="00424E59">
        <w:t>2.</w:t>
      </w:r>
      <w:r w:rsidRPr="00424E59">
        <w:tab/>
        <w:t>provide the media mixer function as described in subclause 4.2.2 and support the related procedures in subclause 6.2;</w:t>
      </w:r>
    </w:p>
    <w:p w14:paraId="610F7954" w14:textId="77777777" w:rsidR="00EB676A" w:rsidRPr="00424E59" w:rsidRDefault="00EB676A" w:rsidP="00EB676A">
      <w:pPr>
        <w:ind w:left="568" w:hanging="284"/>
      </w:pPr>
      <w:r w:rsidRPr="00424E59">
        <w:t>...</w:t>
      </w:r>
    </w:p>
    <w:p w14:paraId="29AE8367" w14:textId="77777777" w:rsidR="00EB676A" w:rsidRPr="00424E59" w:rsidRDefault="00EB676A" w:rsidP="00EB676A">
      <w:pPr>
        <w:ind w:left="568" w:hanging="284"/>
      </w:pPr>
      <w:r w:rsidRPr="00424E59">
        <w:t>4.</w:t>
      </w:r>
      <w:r w:rsidRPr="00424E59">
        <w:tab/>
        <w:t>provide PTT button events towards the on-network floor participant as specified in subclause 6.2;</w:t>
      </w:r>
    </w:p>
    <w:p w14:paraId="26F3D1DF" w14:textId="77777777" w:rsidR="00EB676A" w:rsidRPr="00424E59" w:rsidRDefault="00EB676A" w:rsidP="00EB676A">
      <w:pPr>
        <w:ind w:left="568" w:hanging="284"/>
      </w:pPr>
      <w:r w:rsidRPr="00424E59">
        <w:t>5.</w:t>
      </w:r>
      <w:r w:rsidRPr="00424E59">
        <w:tab/>
        <w:t>provide means (sound, display, etc.) for indications towards the MCPTT user as specified in subclause 6.2;</w:t>
      </w:r>
    </w:p>
    <w:p w14:paraId="72C72E7A" w14:textId="77777777" w:rsidR="00EB676A" w:rsidRPr="00424E59" w:rsidRDefault="00EB676A" w:rsidP="00EB676A">
      <w:pPr>
        <w:ind w:left="568" w:hanging="284"/>
      </w:pPr>
      <w:r w:rsidRPr="00424E59">
        <w:t>6.</w:t>
      </w:r>
      <w:r w:rsidRPr="00424E59">
        <w:tab/>
        <w:t>support negotiating media plane control channel media level attributes as specified in subclause 4.3; and</w:t>
      </w:r>
    </w:p>
    <w:p w14:paraId="5E4EEFAF" w14:textId="77777777" w:rsidR="00EB676A" w:rsidRPr="00424E59" w:rsidRDefault="00EB676A" w:rsidP="00EB676A">
      <w:r w:rsidRPr="00424E59">
        <w:t>[TS 24.380, clause 5.2.2]</w:t>
      </w:r>
    </w:p>
    <w:p w14:paraId="154E0609" w14:textId="77777777" w:rsidR="00EB676A" w:rsidRPr="00424E59" w:rsidRDefault="00EB676A" w:rsidP="00EB676A">
      <w:r w:rsidRPr="00424E59">
        <w:lastRenderedPageBreak/>
        <w:t>To be compliant with the on-network procedures in the present document, a floor participant in on-network mode shall:</w:t>
      </w:r>
    </w:p>
    <w:p w14:paraId="6D4A4B9A" w14:textId="77777777" w:rsidR="00EB676A" w:rsidRPr="00424E59" w:rsidRDefault="00EB676A" w:rsidP="00EB676A">
      <w:pPr>
        <w:ind w:left="568" w:hanging="284"/>
      </w:pPr>
      <w:r w:rsidRPr="00424E59">
        <w:t>1.</w:t>
      </w:r>
      <w:r w:rsidRPr="00424E59">
        <w:tab/>
        <w:t>support the on-network floor control procedures as defined in 3GPP TS 23.179 [5];</w:t>
      </w:r>
    </w:p>
    <w:p w14:paraId="564345F6" w14:textId="77777777" w:rsidR="00EB676A" w:rsidRPr="00424E59" w:rsidRDefault="00EB676A" w:rsidP="00EB676A">
      <w:pPr>
        <w:ind w:left="568" w:hanging="284"/>
      </w:pPr>
      <w:r w:rsidRPr="00424E59">
        <w:t>2.</w:t>
      </w:r>
      <w:r w:rsidRPr="00424E59">
        <w:tab/>
        <w:t>support acting as an on-network floor participant as specified in subclause 6.2; and</w:t>
      </w:r>
    </w:p>
    <w:p w14:paraId="6DDFC14F" w14:textId="77777777" w:rsidR="00EB676A" w:rsidRPr="00424E59" w:rsidRDefault="00EB676A" w:rsidP="00EB676A">
      <w:pPr>
        <w:ind w:left="568" w:hanging="284"/>
      </w:pPr>
      <w:r w:rsidRPr="00424E59">
        <w:t>3.</w:t>
      </w:r>
      <w:r w:rsidRPr="00424E59">
        <w:tab/>
        <w:t>support the on-network mode floor control protocol elements as specified in the clause 8.</w:t>
      </w:r>
    </w:p>
    <w:p w14:paraId="3C07F6D3" w14:textId="77777777" w:rsidR="00EB676A" w:rsidRPr="00424E59" w:rsidRDefault="00EB676A" w:rsidP="00EB676A">
      <w:pPr>
        <w:rPr>
          <w:lang w:eastAsia="x-none"/>
        </w:rPr>
      </w:pPr>
      <w:r w:rsidRPr="00424E59">
        <w:rPr>
          <w:lang w:eastAsia="x-none"/>
        </w:rPr>
        <w:t>A floor participant in on-network mode may:</w:t>
      </w:r>
    </w:p>
    <w:p w14:paraId="1894D1B3" w14:textId="77777777" w:rsidR="00EB676A" w:rsidRPr="00424E59" w:rsidRDefault="00EB676A" w:rsidP="00EB676A">
      <w:pPr>
        <w:ind w:left="568" w:hanging="284"/>
      </w:pPr>
      <w:r w:rsidRPr="00424E59">
        <w:t>1.</w:t>
      </w:r>
      <w:r w:rsidRPr="00424E59">
        <w:tab/>
        <w:t>support queuing of floor requests as specified in subclause 6.2 and subclause 4.1.1.2.</w:t>
      </w:r>
    </w:p>
    <w:p w14:paraId="203D79B9" w14:textId="77777777" w:rsidR="00EB676A" w:rsidRPr="00424E59" w:rsidRDefault="00EB676A" w:rsidP="00EB676A">
      <w:r w:rsidRPr="00424E59">
        <w:t>[TS 24.380, clause 12.1.2.2]</w:t>
      </w:r>
    </w:p>
    <w:p w14:paraId="717382CC" w14:textId="77777777" w:rsidR="00EB676A" w:rsidRPr="00424E59" w:rsidRDefault="00EB676A" w:rsidP="00EB676A">
      <w:r w:rsidRPr="00424E59">
        <w:t>In an SDP offer, the "mc_priority" fmtp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776DCF15" w14:textId="77777777" w:rsidR="00EB676A" w:rsidRPr="00424E59" w:rsidRDefault="00EB676A" w:rsidP="00EB676A">
      <w:pPr>
        <w:keepLines/>
        <w:ind w:left="1135" w:hanging="851"/>
      </w:pPr>
      <w:r w:rsidRPr="00424E59">
        <w:t>NOTE 1: If the "mc_priority" fmtp attribute is not used within an SDP offer or answer, a default priority value is assumed.</w:t>
      </w:r>
    </w:p>
    <w:p w14:paraId="4AAE45F3" w14:textId="77777777" w:rsidR="00EB676A" w:rsidRPr="00424E59" w:rsidRDefault="00EB676A" w:rsidP="00EB676A">
      <w:r w:rsidRPr="00424E59">
        <w:t>In an SDP offer, the "mc_granted" fmtp attribute parameter indicates that the offeror supports the procedure where the answerer indicates, using the fmtp attribute in the associated SDP answer, that the floor has been granted to the offeror.</w:t>
      </w:r>
    </w:p>
    <w:p w14:paraId="1ABE55B8" w14:textId="77777777" w:rsidR="00EB676A" w:rsidRPr="00424E59" w:rsidRDefault="00EB676A" w:rsidP="00EB676A">
      <w:pPr>
        <w:keepLines/>
        <w:ind w:left="1135" w:hanging="851"/>
      </w:pPr>
      <w:r w:rsidRPr="00424E59">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12EB308A" w14:textId="77777777" w:rsidR="00EB676A" w:rsidRPr="00424E59" w:rsidRDefault="00EB676A" w:rsidP="00EB676A">
      <w:pPr>
        <w:keepLines/>
        <w:ind w:left="1135" w:hanging="851"/>
      </w:pPr>
      <w:r w:rsidRPr="00424E59">
        <w:t>NOTE 3: Once the offeror has been granted the floor, the offeror has the floor until it receives a Floor Revoke message, or until the offeror itself releases the floor by sending a Floor Release message, as described in the present specification.</w:t>
      </w:r>
    </w:p>
    <w:p w14:paraId="63B1D68D" w14:textId="77777777" w:rsidR="00EB676A" w:rsidRPr="00424E59" w:rsidRDefault="00EB676A" w:rsidP="00EB676A">
      <w:r w:rsidRPr="00424E59">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3880D6CF" w14:textId="77777777" w:rsidR="00EB676A" w:rsidRPr="00424E59" w:rsidRDefault="00EB676A" w:rsidP="00EB676A">
      <w:pPr>
        <w:keepLines/>
        <w:ind w:left="1135" w:hanging="851"/>
      </w:pPr>
      <w:r w:rsidRPr="00424E59">
        <w:t>NOTE 4: The usage of the "mc_implicit_request" fmtp attribute in an SDP answer does not mean that the answerer has granted the floor to the offeror, only that the answerer has accepted the implicit floor request.</w:t>
      </w:r>
    </w:p>
    <w:p w14:paraId="41BD9924" w14:textId="77777777" w:rsidR="00EB676A" w:rsidRPr="00424E59" w:rsidRDefault="00EB676A" w:rsidP="00EB676A">
      <w:r w:rsidRPr="00424E59">
        <w:t>[TS 24.380, clause 13.1]</w:t>
      </w:r>
    </w:p>
    <w:p w14:paraId="21A8E108" w14:textId="77777777" w:rsidR="00EB676A" w:rsidRPr="00424E59" w:rsidRDefault="00EB676A" w:rsidP="00EB676A">
      <w:r w:rsidRPr="00424E59">
        <w:t>Media plane security provides integrity and confidentiality protection of individual media streams and media plane control messages in MCPTT sessions.</w:t>
      </w:r>
    </w:p>
    <w:p w14:paraId="66CDB969" w14:textId="77777777" w:rsidR="00EB676A" w:rsidRPr="00424E59" w:rsidRDefault="00EB676A" w:rsidP="00EB676A">
      <w:r w:rsidRPr="00424E59">
        <w:t>The media plane security is based on 3GPP MCPTT security solution including key management and end-to-end media and floor control messages protection as defined in 3GPP TS 33.179 [14].</w:t>
      </w:r>
    </w:p>
    <w:p w14:paraId="7D4ED240" w14:textId="77777777" w:rsidR="00EB676A" w:rsidRPr="00424E59" w:rsidRDefault="00EB676A" w:rsidP="00EB676A">
      <w:r w:rsidRPr="00424E59">
        <w:t>Various keys and associated key identifiers protect:</w:t>
      </w:r>
    </w:p>
    <w:p w14:paraId="53E4CAAC" w14:textId="77777777" w:rsidR="00EB676A" w:rsidRPr="00424E59" w:rsidRDefault="00EB676A" w:rsidP="00EB676A">
      <w:pPr>
        <w:ind w:left="568" w:hanging="284"/>
      </w:pPr>
      <w:r w:rsidRPr="00424E59">
        <w:t>1.</w:t>
      </w:r>
      <w:r w:rsidRPr="00424E59">
        <w:tab/>
        <w:t>RTP transported media;</w:t>
      </w:r>
    </w:p>
    <w:p w14:paraId="0B401835" w14:textId="77777777" w:rsidR="00EB676A" w:rsidRPr="00424E59" w:rsidRDefault="00EB676A" w:rsidP="00EB676A">
      <w:pPr>
        <w:ind w:left="568" w:hanging="284"/>
      </w:pPr>
      <w:r w:rsidRPr="00424E59">
        <w:t>2.</w:t>
      </w:r>
      <w:r w:rsidRPr="00424E59">
        <w:tab/>
        <w:t>RTCP transported media control messages (i.e. RTCP SR packets, RTCP RR packets, RTCP SDES packets);</w:t>
      </w:r>
    </w:p>
    <w:p w14:paraId="34ED5610" w14:textId="77777777" w:rsidR="00EB676A" w:rsidRPr="00424E59" w:rsidRDefault="00EB676A" w:rsidP="00EB676A">
      <w:pPr>
        <w:ind w:left="568" w:hanging="284"/>
      </w:pPr>
      <w:r w:rsidRPr="00424E59">
        <w:t>3.</w:t>
      </w:r>
      <w:r w:rsidRPr="00424E59">
        <w:tab/>
        <w:t>RTCP APP transported floor control messages;</w:t>
      </w:r>
    </w:p>
    <w:p w14:paraId="100B6F1E" w14:textId="77777777" w:rsidR="00EB676A" w:rsidRPr="00424E59" w:rsidRDefault="00EB676A" w:rsidP="00EB676A">
      <w:pPr>
        <w:ind w:left="568" w:hanging="284"/>
      </w:pPr>
      <w:r w:rsidRPr="00424E59">
        <w:t>...</w:t>
      </w:r>
    </w:p>
    <w:p w14:paraId="21B29A6E" w14:textId="77777777" w:rsidR="00EB676A" w:rsidRPr="00424E59" w:rsidRDefault="00EB676A" w:rsidP="00EB676A">
      <w:r w:rsidRPr="00424E59">
        <w:t>In an on-network private call:</w:t>
      </w:r>
    </w:p>
    <w:p w14:paraId="5BDB4134" w14:textId="77777777" w:rsidR="00EB676A" w:rsidRPr="00424E59" w:rsidRDefault="00EB676A" w:rsidP="00EB676A">
      <w:pPr>
        <w:ind w:left="568" w:hanging="284"/>
      </w:pPr>
      <w:r w:rsidRPr="00424E59">
        <w:t>1.</w:t>
      </w:r>
      <w:r w:rsidRPr="00424E59">
        <w:tab/>
        <w:t>if protection of media is negotiated, the PCK and the PCK-ID protect media sent and received by the MCPTT clients;</w:t>
      </w:r>
    </w:p>
    <w:p w14:paraId="05616087" w14:textId="77777777" w:rsidR="00EB676A" w:rsidRPr="00424E59" w:rsidRDefault="00EB676A" w:rsidP="00EB676A">
      <w:pPr>
        <w:ind w:left="568" w:hanging="284"/>
      </w:pPr>
      <w:r w:rsidRPr="00424E59">
        <w:t>2.</w:t>
      </w:r>
      <w:r w:rsidRPr="00424E59">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3C0DF75" w14:textId="77777777" w:rsidR="00EB676A" w:rsidRPr="00424E59" w:rsidRDefault="00EB676A" w:rsidP="00EB676A">
      <w:pPr>
        <w:ind w:left="568" w:hanging="284"/>
      </w:pPr>
      <w:r w:rsidRPr="00424E59">
        <w:lastRenderedPageBreak/>
        <w:t>...</w:t>
      </w:r>
    </w:p>
    <w:p w14:paraId="194938C3" w14:textId="77777777" w:rsidR="00EB676A" w:rsidRPr="00424E59" w:rsidRDefault="00EB676A" w:rsidP="00EB676A">
      <w:pPr>
        <w:ind w:left="568" w:hanging="284"/>
      </w:pPr>
      <w:r w:rsidRPr="00424E59">
        <w:t>4.</w:t>
      </w:r>
      <w:r w:rsidRPr="00424E59">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29135F97" w14:textId="77777777" w:rsidR="00EB676A" w:rsidRPr="00424E59" w:rsidRDefault="00EB676A" w:rsidP="00EB676A">
      <w:r w:rsidRPr="00424E59">
        <w:t>...</w:t>
      </w:r>
    </w:p>
    <w:p w14:paraId="6746FA05" w14:textId="77777777" w:rsidR="00EB676A" w:rsidRPr="00424E59" w:rsidRDefault="00EB676A" w:rsidP="00EB676A">
      <w:r w:rsidRPr="00424E59">
        <w:t>The CSK and the CSK-ID are generated by the MCPTT client and provided to the participating MCPTT function serving the MCPTT client using SIP signalling according to 3GPP TS 24.379 [2].</w:t>
      </w:r>
    </w:p>
    <w:p w14:paraId="28F28DAD" w14:textId="77777777" w:rsidR="00EB676A" w:rsidRPr="00424E59" w:rsidRDefault="00EB676A" w:rsidP="00EB676A">
      <w:r w:rsidRPr="00424E59">
        <w:t>..</w:t>
      </w:r>
    </w:p>
    <w:p w14:paraId="7C31E2FC" w14:textId="77777777" w:rsidR="00EB676A" w:rsidRPr="00424E59" w:rsidRDefault="00EB676A" w:rsidP="00EB676A">
      <w:r w:rsidRPr="00424E59">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20DDE625" w14:textId="77777777" w:rsidR="00EB676A" w:rsidRPr="00424E59" w:rsidRDefault="00EB676A" w:rsidP="00EB676A">
      <w:r w:rsidRPr="00424E59">
        <w:t>[TS 24.380, clause 13.3.3]</w:t>
      </w:r>
    </w:p>
    <w:p w14:paraId="7BD2D202" w14:textId="77777777" w:rsidR="00EB676A" w:rsidRPr="00424E59" w:rsidRDefault="00EB676A" w:rsidP="00EB676A">
      <w:pPr>
        <w:ind w:left="568" w:hanging="284"/>
      </w:pPr>
      <w:r w:rsidRPr="00424E59">
        <w:t>3.</w:t>
      </w:r>
      <w:r w:rsidRPr="00424E59">
        <w:tab/>
        <w:t>in an on-network private call:</w:t>
      </w:r>
    </w:p>
    <w:p w14:paraId="61CF9C3F" w14:textId="77777777" w:rsidR="00EB676A" w:rsidRPr="00424E59" w:rsidRDefault="00EB676A" w:rsidP="00EB676A">
      <w:pPr>
        <w:ind w:left="851" w:hanging="284"/>
      </w:pPr>
      <w:r w:rsidRPr="00424E59">
        <w:t>A)</w:t>
      </w:r>
      <w:r w:rsidRPr="00424E59">
        <w:tab/>
        <w:t>if:</w:t>
      </w:r>
    </w:p>
    <w:p w14:paraId="74AA1119" w14:textId="77777777" w:rsidR="00EB676A" w:rsidRPr="00424E59" w:rsidRDefault="00EB676A" w:rsidP="00EB676A">
      <w:pPr>
        <w:ind w:left="1135" w:hanging="284"/>
      </w:pPr>
      <w:r w:rsidRPr="00424E59">
        <w:t>i)</w:t>
      </w:r>
      <w:r w:rsidRPr="00424E59">
        <w:tab/>
        <w:t>protection of media is negotiated in originating call and the PCK and the PCK-ID were sent to the remote MCPTT client using SIP signalling according to 3GPP TS 24.379 [2]; or</w:t>
      </w:r>
    </w:p>
    <w:p w14:paraId="3B5EE1B8" w14:textId="77777777" w:rsidR="00EB676A" w:rsidRPr="00424E59" w:rsidRDefault="00EB676A" w:rsidP="00EB676A">
      <w:pPr>
        <w:ind w:left="1135" w:hanging="284"/>
      </w:pPr>
      <w:r w:rsidRPr="00424E59">
        <w:t>...</w:t>
      </w:r>
    </w:p>
    <w:p w14:paraId="42063094" w14:textId="77777777" w:rsidR="00EB676A" w:rsidRPr="00424E59" w:rsidRDefault="00EB676A" w:rsidP="00EB676A">
      <w:pPr>
        <w:ind w:left="851" w:hanging="284"/>
      </w:pPr>
      <w:r w:rsidRPr="00424E59">
        <w:tab/>
        <w:t>then:</w:t>
      </w:r>
    </w:p>
    <w:p w14:paraId="0282645A" w14:textId="77777777" w:rsidR="00EB676A" w:rsidRPr="00424E59" w:rsidRDefault="00EB676A" w:rsidP="00EB676A">
      <w:pPr>
        <w:ind w:left="1135" w:hanging="284"/>
      </w:pPr>
      <w:r w:rsidRPr="00424E59">
        <w:t>i)</w:t>
      </w:r>
      <w:r w:rsidRPr="00424E59">
        <w:tab/>
        <w:t>shall encrypt sent media according to IETF RFC 3711 [16] and 3GPP TS 33.179 [14] using SRTP-MK, SRTP-MS and SRTP-MKI generated using the PCK and PCK-ID as specified in subclause 13.2; and</w:t>
      </w:r>
    </w:p>
    <w:p w14:paraId="5F508837" w14:textId="77777777" w:rsidR="00EB676A" w:rsidRPr="00424E59" w:rsidRDefault="00EB676A" w:rsidP="00EB676A">
      <w:pPr>
        <w:ind w:left="1135" w:hanging="284"/>
      </w:pPr>
      <w:r w:rsidRPr="00424E59">
        <w:t>ii)</w:t>
      </w:r>
      <w:r w:rsidRPr="00424E59">
        <w:tab/>
        <w:t xml:space="preserve">shall decrypt received media according to IETF RFC 3711 [16] and 3GPP TS 33.179 [14] using SRTP-MK, SRTP-MS and SRTP-MKI generated using the PCK and PCK-ID as specified in subclause 13.2; </w:t>
      </w:r>
    </w:p>
    <w:p w14:paraId="2F8696AD" w14:textId="77777777" w:rsidR="00EB676A" w:rsidRPr="00424E59" w:rsidRDefault="00EB676A" w:rsidP="00EB676A">
      <w:pPr>
        <w:ind w:left="851" w:hanging="284"/>
      </w:pPr>
      <w:r w:rsidRPr="00424E59">
        <w:t>B)</w:t>
      </w:r>
      <w:r w:rsidRPr="00424E59">
        <w:tab/>
        <w:t>if protection of floor control messages is negotiated and the CSK and the CSK-ID were sent to the participating MCPTT function using SIP signalling according to 3GPP TS 24.379 [2]:</w:t>
      </w:r>
    </w:p>
    <w:p w14:paraId="594F3C85" w14:textId="77777777" w:rsidR="00EB676A" w:rsidRPr="00424E59" w:rsidRDefault="00EB676A" w:rsidP="00EB676A">
      <w:pPr>
        <w:ind w:left="1135" w:hanging="284"/>
      </w:pPr>
      <w:r w:rsidRPr="00424E59">
        <w:t>i)</w:t>
      </w:r>
      <w:r w:rsidRPr="00424E59">
        <w:tab/>
        <w:t>shall encrypt sent floor control messages according to IETF RFC 3711 [16] and 3GPP TS 33.179 [14] using SRTP-MK, SRTP-MS and SRTP-MKI generated using the CSK and CSK-ID as specified in subclause 13.2; and</w:t>
      </w:r>
    </w:p>
    <w:p w14:paraId="4FD193B5" w14:textId="77777777" w:rsidR="00EB676A" w:rsidRPr="00424E59" w:rsidRDefault="00EB676A" w:rsidP="00EB676A">
      <w:pPr>
        <w:ind w:left="1135" w:hanging="284"/>
      </w:pPr>
      <w:r w:rsidRPr="00424E59">
        <w:t>ii)</w:t>
      </w:r>
      <w:r w:rsidRPr="00424E59">
        <w:tab/>
        <w:t>shall decrypt received floor control messages according to IETF RFC 3711 [16] and 3GPP TS 33.179 [14] using SRTP-MK, SRTP-MS and SRTP-MKI generated using the CSK and CSK-ID as specified in subclause 13.2; and</w:t>
      </w:r>
    </w:p>
    <w:p w14:paraId="361C54FB" w14:textId="77777777" w:rsidR="00EB676A" w:rsidRPr="00424E59" w:rsidRDefault="00EB676A" w:rsidP="00EB676A">
      <w:pPr>
        <w:ind w:left="851" w:hanging="284"/>
      </w:pPr>
      <w:r w:rsidRPr="00424E59">
        <w:t>D)</w:t>
      </w:r>
      <w:r w:rsidRPr="00424E59">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7F4ECEF" w14:textId="77777777" w:rsidR="00EB676A" w:rsidRPr="00424E59" w:rsidRDefault="00EB676A" w:rsidP="00EB676A">
      <w:pPr>
        <w:ind w:left="1135" w:hanging="284"/>
      </w:pPr>
      <w:r w:rsidRPr="00424E59">
        <w:t>i)</w:t>
      </w:r>
      <w:r w:rsidRPr="00424E59">
        <w:tab/>
        <w:t>shall encrypt media control messages sent using unicast according to IETF RFC 3711 [16] and 3GPP TS 33.179 [14] using SRTP-MK, SRTP-MS and SRTP-MKI generated using the CSK and CSK-ID as specified in subclause 13.2; and</w:t>
      </w:r>
    </w:p>
    <w:p w14:paraId="0A327F2B" w14:textId="77777777" w:rsidR="00EB676A" w:rsidRPr="00424E59" w:rsidRDefault="00EB676A" w:rsidP="00EB676A">
      <w:pPr>
        <w:ind w:left="1135" w:hanging="284"/>
      </w:pPr>
      <w:r w:rsidRPr="00424E59">
        <w:t>ii)</w:t>
      </w:r>
      <w:r w:rsidRPr="00424E59">
        <w:tab/>
        <w:t>shall decrypt media control messages received using unicast according to IETF RFC 3711 [16] and 3GPP TS 33.179 [14] using SRTP-MK, SRTP-MS and SRTP-MKI generated using the CSK and CSK-ID as specified in subclause 13.2;</w:t>
      </w:r>
    </w:p>
    <w:p w14:paraId="4E454F4A" w14:textId="77777777" w:rsidR="00EB676A" w:rsidRPr="00424E59" w:rsidRDefault="00EB676A" w:rsidP="00EB676A">
      <w:pPr>
        <w:keepNext/>
        <w:keepLines/>
        <w:spacing w:before="120"/>
        <w:ind w:left="1985" w:hanging="1985"/>
        <w:rPr>
          <w:rFonts w:ascii="Arial" w:hAnsi="Arial"/>
        </w:rPr>
      </w:pPr>
      <w:r w:rsidRPr="00424E59">
        <w:rPr>
          <w:rFonts w:ascii="Arial" w:hAnsi="Arial"/>
        </w:rPr>
        <w:t>6.2.1.3</w:t>
      </w:r>
      <w:r w:rsidRPr="00424E59">
        <w:rPr>
          <w:rFonts w:ascii="Arial" w:hAnsi="Arial"/>
        </w:rPr>
        <w:tab/>
        <w:t>Test description</w:t>
      </w:r>
    </w:p>
    <w:p w14:paraId="53FFAC56" w14:textId="77777777" w:rsidR="00EB676A" w:rsidRPr="00424E59" w:rsidRDefault="00EB676A" w:rsidP="00EB676A">
      <w:pPr>
        <w:keepNext/>
        <w:keepLines/>
        <w:spacing w:before="120"/>
        <w:ind w:left="1985" w:hanging="1985"/>
        <w:rPr>
          <w:rFonts w:ascii="Arial" w:hAnsi="Arial"/>
        </w:rPr>
      </w:pPr>
      <w:r w:rsidRPr="00424E59">
        <w:rPr>
          <w:rFonts w:ascii="Arial" w:hAnsi="Arial"/>
        </w:rPr>
        <w:t>6.2.1.3.1</w:t>
      </w:r>
      <w:r w:rsidRPr="00424E59">
        <w:rPr>
          <w:rFonts w:ascii="Arial" w:hAnsi="Arial"/>
        </w:rPr>
        <w:tab/>
        <w:t>Pre-test conditions</w:t>
      </w:r>
    </w:p>
    <w:p w14:paraId="12835302"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53143F8E" w14:textId="77777777" w:rsidR="00EB676A" w:rsidRPr="00424E59" w:rsidRDefault="00EB676A" w:rsidP="00EB676A">
      <w:pPr>
        <w:ind w:left="568" w:hanging="284"/>
      </w:pPr>
      <w:r w:rsidRPr="00424E59">
        <w:t>-</w:t>
      </w:r>
      <w:r w:rsidRPr="00424E59">
        <w:tab/>
        <w:t>SS (MCPTT server)</w:t>
      </w:r>
    </w:p>
    <w:p w14:paraId="4AD6FD88" w14:textId="77777777" w:rsidR="00EB676A" w:rsidRPr="00424E59" w:rsidRDefault="00EB676A" w:rsidP="00EB676A">
      <w:pPr>
        <w:ind w:left="568" w:hanging="284"/>
      </w:pPr>
      <w:r w:rsidRPr="00424E59">
        <w:lastRenderedPageBreak/>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4C9272B"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23F07184" w14:textId="77777777" w:rsidR="00EB676A" w:rsidRPr="00424E59" w:rsidRDefault="00EB676A" w:rsidP="00EB676A">
      <w:pPr>
        <w:ind w:left="568" w:hanging="284"/>
      </w:pPr>
      <w:r w:rsidRPr="00424E59">
        <w:t>-</w:t>
      </w:r>
      <w:r w:rsidRPr="00424E59">
        <w:tab/>
        <w:t>UE (MCPTT client)</w:t>
      </w:r>
    </w:p>
    <w:p w14:paraId="5A3FA713" w14:textId="77777777" w:rsidR="00EB676A" w:rsidRPr="00424E59" w:rsidRDefault="00EB676A" w:rsidP="00EB676A">
      <w:pPr>
        <w:ind w:left="568" w:hanging="284"/>
      </w:pPr>
      <w:r w:rsidRPr="00424E59">
        <w:t>-</w:t>
      </w:r>
      <w:r w:rsidRPr="00424E59">
        <w:tab/>
        <w:t>The test USIM set as defined in TS 36.579-1 [2], subclause 5.5.10 is inserted.</w:t>
      </w:r>
    </w:p>
    <w:p w14:paraId="56F960BD"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38010E86"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1B96F8AF"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09CF086D" w14:textId="77777777" w:rsidR="00EB676A" w:rsidRPr="00424E59" w:rsidRDefault="00EB676A" w:rsidP="00EB676A">
      <w:pPr>
        <w:ind w:left="568" w:hanging="284"/>
      </w:pPr>
      <w:r w:rsidRPr="00424E59">
        <w:t>-</w:t>
      </w:r>
      <w:r w:rsidRPr="00424E59">
        <w:tab/>
        <w:t>UE States at the end of the preamble</w:t>
      </w:r>
    </w:p>
    <w:p w14:paraId="6682EF93" w14:textId="77777777" w:rsidR="00EB676A" w:rsidRPr="00424E59" w:rsidRDefault="00EB676A" w:rsidP="00EB676A">
      <w:pPr>
        <w:ind w:left="851" w:hanging="284"/>
      </w:pPr>
      <w:r w:rsidRPr="00424E59">
        <w:t>-</w:t>
      </w:r>
      <w:r w:rsidRPr="00424E59">
        <w:tab/>
        <w:t>The UE is in E-UTRA Registered, Idle Mode state.</w:t>
      </w:r>
    </w:p>
    <w:p w14:paraId="482DBA29"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1D4B95FB" w14:textId="77777777" w:rsidR="00EB676A" w:rsidRPr="00424E59" w:rsidRDefault="00EB676A" w:rsidP="00EB676A">
      <w:pPr>
        <w:keepNext/>
        <w:keepLines/>
        <w:spacing w:before="120"/>
        <w:ind w:left="1985" w:hanging="1985"/>
        <w:rPr>
          <w:rFonts w:ascii="Arial" w:hAnsi="Arial"/>
        </w:rPr>
      </w:pPr>
      <w:r w:rsidRPr="00424E59">
        <w:rPr>
          <w:rFonts w:ascii="Arial" w:hAnsi="Arial"/>
        </w:rPr>
        <w:lastRenderedPageBreak/>
        <w:t>6.2.1.3.2</w:t>
      </w:r>
      <w:r w:rsidRPr="00424E59">
        <w:rPr>
          <w:rFonts w:ascii="Arial" w:hAnsi="Arial"/>
        </w:rPr>
        <w:tab/>
        <w:t>Test procedure sequence</w:t>
      </w:r>
    </w:p>
    <w:p w14:paraId="77C584EA" w14:textId="77777777" w:rsidR="00EB676A" w:rsidRPr="00424E59" w:rsidRDefault="00EB676A" w:rsidP="00EB676A">
      <w:pPr>
        <w:keepNext/>
        <w:keepLines/>
        <w:spacing w:before="60"/>
        <w:jc w:val="center"/>
        <w:rPr>
          <w:rFonts w:ascii="Arial" w:hAnsi="Arial"/>
          <w:b/>
        </w:rPr>
      </w:pPr>
      <w:r w:rsidRPr="00424E59">
        <w:rPr>
          <w:rFonts w:ascii="Arial" w:hAnsi="Arial"/>
          <w:b/>
        </w:rPr>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0B49EAE9" w14:textId="77777777" w:rsidTr="00BC3F8D">
        <w:tc>
          <w:tcPr>
            <w:tcW w:w="534" w:type="dxa"/>
            <w:tcBorders>
              <w:top w:val="single" w:sz="4" w:space="0" w:color="auto"/>
              <w:left w:val="single" w:sz="4" w:space="0" w:color="auto"/>
              <w:bottom w:val="nil"/>
              <w:right w:val="single" w:sz="4" w:space="0" w:color="auto"/>
            </w:tcBorders>
            <w:hideMark/>
          </w:tcPr>
          <w:p w14:paraId="6F88F0D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38BDD8A" w14:textId="77777777" w:rsidR="00EB676A" w:rsidRPr="00424E59" w:rsidRDefault="00EB676A" w:rsidP="00BC3F8D">
            <w:pPr>
              <w:keepNext/>
              <w:keepLines/>
              <w:spacing w:after="0"/>
              <w:jc w:val="center"/>
              <w:rPr>
                <w:rFonts w:ascii="Arial" w:hAnsi="Arial"/>
                <w:bCs/>
                <w:sz w:val="18"/>
                <w:rPrChange w:id="19" w:author="MCC160" w:date="2022-11-01T15:36:00Z">
                  <w:rPr>
                    <w:rFonts w:ascii="Arial" w:hAnsi="Arial"/>
                    <w:b/>
                    <w:sz w:val="18"/>
                  </w:rPr>
                </w:rPrChange>
              </w:rPr>
            </w:pPr>
            <w:r w:rsidRPr="00424E59">
              <w:rPr>
                <w:rFonts w:ascii="Arial" w:hAnsi="Arial"/>
                <w:bCs/>
                <w:sz w:val="18"/>
                <w:rPrChange w:id="20" w:author="MCC160" w:date="2022-11-01T15:36:00Z">
                  <w:rPr>
                    <w:rFonts w:ascii="Arial" w:hAnsi="Arial"/>
                    <w:b/>
                    <w:sz w:val="18"/>
                  </w:rPr>
                </w:rPrChange>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BEDFF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50A2985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8BB0F6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5114B1AB" w14:textId="77777777" w:rsidTr="00BC3F8D">
        <w:tc>
          <w:tcPr>
            <w:tcW w:w="534" w:type="dxa"/>
            <w:tcBorders>
              <w:top w:val="nil"/>
              <w:left w:val="single" w:sz="4" w:space="0" w:color="auto"/>
              <w:bottom w:val="single" w:sz="4" w:space="0" w:color="auto"/>
              <w:right w:val="single" w:sz="4" w:space="0" w:color="auto"/>
            </w:tcBorders>
          </w:tcPr>
          <w:p w14:paraId="2DC5AAFC"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33D642F" w14:textId="77777777" w:rsidR="00EB676A" w:rsidRPr="00424E59" w:rsidRDefault="00EB676A" w:rsidP="00BC3F8D">
            <w:pPr>
              <w:keepNext/>
              <w:keepLines/>
              <w:spacing w:after="0"/>
              <w:jc w:val="center"/>
              <w:rPr>
                <w:rFonts w:ascii="Arial" w:hAnsi="Arial"/>
                <w:bCs/>
                <w:sz w:val="18"/>
                <w:rPrChange w:id="21" w:author="MCC160" w:date="2022-11-01T15:36:00Z">
                  <w:rPr>
                    <w:rFonts w:ascii="Arial" w:hAnsi="Arial"/>
                    <w:b/>
                    <w:sz w:val="18"/>
                  </w:rPr>
                </w:rPrChange>
              </w:rPr>
            </w:pPr>
          </w:p>
        </w:tc>
        <w:tc>
          <w:tcPr>
            <w:tcW w:w="708" w:type="dxa"/>
            <w:tcBorders>
              <w:top w:val="single" w:sz="4" w:space="0" w:color="auto"/>
              <w:left w:val="single" w:sz="4" w:space="0" w:color="auto"/>
              <w:bottom w:val="single" w:sz="4" w:space="0" w:color="auto"/>
              <w:right w:val="single" w:sz="4" w:space="0" w:color="auto"/>
            </w:tcBorders>
            <w:hideMark/>
          </w:tcPr>
          <w:p w14:paraId="3539225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BE8019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E927D83"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4E5DB24" w14:textId="77777777" w:rsidR="00EB676A" w:rsidRPr="00424E59" w:rsidRDefault="00EB676A" w:rsidP="00BC3F8D">
            <w:pPr>
              <w:keepNext/>
              <w:keepLines/>
              <w:spacing w:after="0"/>
              <w:jc w:val="center"/>
              <w:rPr>
                <w:rFonts w:ascii="Arial" w:hAnsi="Arial"/>
                <w:b/>
                <w:sz w:val="18"/>
              </w:rPr>
            </w:pPr>
          </w:p>
        </w:tc>
      </w:tr>
      <w:tr w:rsidR="00EB676A" w:rsidRPr="00424E59" w14:paraId="24C3238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1F0D2C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30A43FF4" w14:textId="77777777" w:rsidR="00010CE5" w:rsidRPr="00424E59" w:rsidRDefault="00010CE5" w:rsidP="00BC3F8D">
            <w:pPr>
              <w:keepNext/>
              <w:keepLines/>
              <w:spacing w:after="0"/>
              <w:rPr>
                <w:ins w:id="22" w:author="MCC160" w:date="2022-11-16T20:47:00Z"/>
                <w:rFonts w:ascii="Arial" w:hAnsi="Arial"/>
                <w:bCs/>
                <w:sz w:val="18"/>
                <w:rPrChange w:id="23" w:author="MCC160" w:date="2022-11-16T20:47:00Z">
                  <w:rPr>
                    <w:ins w:id="24" w:author="MCC160" w:date="2022-11-16T20:47:00Z"/>
                    <w:rFonts w:ascii="Arial" w:hAnsi="Arial"/>
                    <w:bCs/>
                    <w:sz w:val="18"/>
                  </w:rPr>
                </w:rPrChange>
              </w:rPr>
            </w:pPr>
            <w:ins w:id="25" w:author="MCC160" w:date="2022-11-16T20:47:00Z">
              <w:r w:rsidRPr="00424E59">
                <w:rPr>
                  <w:rFonts w:ascii="Arial" w:hAnsi="Arial"/>
                  <w:bCs/>
                  <w:sz w:val="18"/>
                  <w:rPrChange w:id="26" w:author="MCC160" w:date="2022-11-16T20:47:00Z">
                    <w:rPr>
                      <w:rFonts w:ascii="Arial" w:hAnsi="Arial"/>
                      <w:bCs/>
                      <w:sz w:val="18"/>
                    </w:rPr>
                  </w:rPrChange>
                </w:rPr>
                <w:t>Make the UE (MCPTT client) request the establishment of a private call to user B with automatic commencement mode and implicit floor request.</w:t>
              </w:r>
            </w:ins>
          </w:p>
          <w:p w14:paraId="2ED3C89B" w14:textId="0C2C1049" w:rsidR="00EB676A" w:rsidRPr="00424E59" w:rsidDel="00010CE5" w:rsidRDefault="00EB676A" w:rsidP="00010CE5">
            <w:pPr>
              <w:keepNext/>
              <w:keepLines/>
              <w:spacing w:after="0"/>
              <w:rPr>
                <w:del w:id="27" w:author="MCC160" w:date="2022-11-16T20:47:00Z"/>
                <w:rFonts w:ascii="Arial" w:hAnsi="Arial"/>
                <w:bCs/>
                <w:sz w:val="18"/>
              </w:rPr>
            </w:pPr>
            <w:del w:id="28" w:author="MCC160" w:date="2022-11-16T20:47:00Z">
              <w:r w:rsidRPr="00424E59" w:rsidDel="00010CE5">
                <w:rPr>
                  <w:rFonts w:ascii="Arial" w:hAnsi="Arial"/>
                  <w:bCs/>
                  <w:sz w:val="18"/>
                  <w:rPrChange w:id="29" w:author="MCC160" w:date="2022-11-16T20:47:00Z">
                    <w:rPr>
                      <w:rFonts w:ascii="Arial" w:hAnsi="Arial"/>
                      <w:bCs/>
                      <w:sz w:val="18"/>
                    </w:rPr>
                  </w:rPrChange>
                </w:rPr>
                <w:delText xml:space="preserve">Make the UE (MCPTT User) request the establishment of an MCPTT </w:delText>
              </w:r>
              <w:r w:rsidRPr="00424E59" w:rsidDel="00010CE5">
                <w:rPr>
                  <w:rFonts w:ascii="Arial" w:hAnsi="Arial"/>
                  <w:bCs/>
                  <w:sz w:val="18"/>
                  <w:lang w:eastAsia="ko-KR"/>
                  <w:rPrChange w:id="30" w:author="MCC160" w:date="2022-11-16T20:47:00Z">
                    <w:rPr>
                      <w:rFonts w:ascii="Arial" w:hAnsi="Arial"/>
                      <w:bCs/>
                      <w:sz w:val="18"/>
                      <w:lang w:eastAsia="ko-KR"/>
                    </w:rPr>
                  </w:rPrChange>
                </w:rPr>
                <w:delText>p</w:delText>
              </w:r>
              <w:r w:rsidRPr="00424E59" w:rsidDel="00010CE5">
                <w:rPr>
                  <w:rFonts w:ascii="Arial" w:hAnsi="Arial"/>
                  <w:bCs/>
                  <w:sz w:val="18"/>
                  <w:rPrChange w:id="31" w:author="MCC160" w:date="2022-11-16T20:47:00Z">
                    <w:rPr>
                      <w:rFonts w:ascii="Arial" w:hAnsi="Arial"/>
                      <w:bCs/>
                      <w:sz w:val="18"/>
                    </w:rPr>
                  </w:rPrChange>
                </w:rPr>
                <w:delText xml:space="preserve">rivate </w:delText>
              </w:r>
              <w:r w:rsidRPr="00424E59" w:rsidDel="00010CE5">
                <w:rPr>
                  <w:rFonts w:ascii="Arial" w:hAnsi="Arial"/>
                  <w:bCs/>
                  <w:sz w:val="18"/>
                  <w:lang w:eastAsia="ko-KR"/>
                  <w:rPrChange w:id="32" w:author="MCC160" w:date="2022-11-16T20:47:00Z">
                    <w:rPr>
                      <w:rFonts w:ascii="Arial" w:hAnsi="Arial"/>
                      <w:bCs/>
                      <w:sz w:val="18"/>
                      <w:lang w:eastAsia="ko-KR"/>
                    </w:rPr>
                  </w:rPrChange>
                </w:rPr>
                <w:delText>c</w:delText>
              </w:r>
              <w:r w:rsidRPr="00424E59" w:rsidDel="00010CE5">
                <w:rPr>
                  <w:rFonts w:ascii="Arial" w:hAnsi="Arial"/>
                  <w:bCs/>
                  <w:sz w:val="18"/>
                  <w:rPrChange w:id="33" w:author="MCC160" w:date="2022-11-16T20:47:00Z">
                    <w:rPr>
                      <w:rFonts w:ascii="Arial" w:hAnsi="Arial"/>
                      <w:bCs/>
                      <w:sz w:val="18"/>
                    </w:rPr>
                  </w:rPrChange>
                </w:rPr>
                <w:delText>all, on-demand Automatic Commencement Mode, no Force of automatic commencement, applying End-to-end communication security with Floor Control.</w:delText>
              </w:r>
            </w:del>
          </w:p>
          <w:p w14:paraId="0DC3BCC0" w14:textId="77777777" w:rsidR="00EB676A" w:rsidRPr="00424E59" w:rsidRDefault="00EB676A" w:rsidP="00BC3F8D">
            <w:pPr>
              <w:keepNext/>
              <w:keepLines/>
              <w:spacing w:after="0"/>
              <w:rPr>
                <w:rFonts w:ascii="Arial" w:hAnsi="Arial"/>
                <w:bCs/>
                <w:sz w:val="18"/>
              </w:rPr>
            </w:pPr>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92CCE7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F8A3D6"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BB219F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9AEEA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806103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D36292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1D507AB" w14:textId="3075EFEB" w:rsidR="00EB676A" w:rsidRPr="00424E59" w:rsidRDefault="00EB676A" w:rsidP="00BC3F8D">
            <w:pPr>
              <w:keepNext/>
              <w:keepLines/>
              <w:spacing w:after="0"/>
              <w:rPr>
                <w:rFonts w:ascii="Arial" w:hAnsi="Arial"/>
                <w:bCs/>
                <w:sz w:val="18"/>
                <w:lang w:eastAsia="ko-KR"/>
              </w:rPr>
            </w:pPr>
            <w:r w:rsidRPr="00424E59">
              <w:rPr>
                <w:rFonts w:ascii="Arial" w:hAnsi="Arial"/>
                <w:bCs/>
                <w:sz w:val="18"/>
              </w:rPr>
              <w:t xml:space="preserve">Check: </w:t>
            </w:r>
            <w:del w:id="34" w:author="MCC160" w:date="2022-11-01T11:37:00Z">
              <w:r w:rsidRPr="00424E59" w:rsidDel="000B2B8C">
                <w:rPr>
                  <w:rFonts w:ascii="Arial" w:hAnsi="Arial"/>
                  <w:bCs/>
                  <w:sz w:val="18"/>
                </w:rPr>
                <w:delText>Does the UE (MCPTT client)</w:delText>
              </w:r>
              <w:r w:rsidRPr="00424E59" w:rsidDel="000B2B8C">
                <w:rPr>
                  <w:bCs/>
                  <w:lang w:eastAsia="ko-KR"/>
                </w:rPr>
                <w:delText xml:space="preserve"> </w:delText>
              </w:r>
              <w:r w:rsidRPr="00424E59" w:rsidDel="000B2B8C">
                <w:rPr>
                  <w:rFonts w:ascii="Arial" w:hAnsi="Arial"/>
                  <w:bCs/>
                  <w:sz w:val="18"/>
                  <w:lang w:eastAsia="ko-KR"/>
                </w:rPr>
                <w:delText xml:space="preserve">perform the procedure </w:delText>
              </w:r>
            </w:del>
            <w:ins w:id="35" w:author="MCC160" w:date="2022-11-01T11:36:00Z">
              <w:r w:rsidR="000B2B8C" w:rsidRPr="00424E59">
                <w:rPr>
                  <w:rFonts w:ascii="Arial" w:hAnsi="Arial"/>
                  <w:bCs/>
                  <w:sz w:val="18"/>
                  <w:lang w:eastAsia="ko-KR"/>
                </w:rPr>
                <w:t xml:space="preserve">Does the UE (MCPTT </w:t>
              </w:r>
            </w:ins>
            <w:ins w:id="36" w:author="MCC160" w:date="2022-11-16T22:54:00Z">
              <w:r w:rsidR="00131D5C" w:rsidRPr="00424E59">
                <w:rPr>
                  <w:rFonts w:ascii="Arial" w:hAnsi="Arial"/>
                  <w:bCs/>
                  <w:sz w:val="18"/>
                  <w:lang w:eastAsia="ko-KR"/>
                  <w:rPrChange w:id="37" w:author="MCC160" w:date="2022-11-16T22:54:00Z">
                    <w:rPr>
                      <w:rFonts w:ascii="Arial" w:hAnsi="Arial"/>
                      <w:bCs/>
                      <w:sz w:val="18"/>
                      <w:lang w:eastAsia="ko-KR"/>
                    </w:rPr>
                  </w:rPrChange>
                </w:rPr>
                <w:t>c</w:t>
              </w:r>
            </w:ins>
            <w:ins w:id="38" w:author="MCC160" w:date="2022-11-01T11:36:00Z">
              <w:r w:rsidR="000B2B8C" w:rsidRPr="00424E59">
                <w:rPr>
                  <w:rFonts w:ascii="Arial" w:hAnsi="Arial"/>
                  <w:bCs/>
                  <w:sz w:val="18"/>
                  <w:lang w:eastAsia="ko-KR"/>
                </w:rPr>
                <w:t>lient) correctly perform test procedure</w:t>
              </w:r>
            </w:ins>
            <w:ins w:id="39" w:author="MCC160" w:date="2022-11-01T11:37:00Z">
              <w:r w:rsidR="000B2B8C" w:rsidRPr="00424E59">
                <w:rPr>
                  <w:rFonts w:ascii="Arial" w:hAnsi="Arial"/>
                  <w:bCs/>
                  <w:sz w:val="18"/>
                  <w:lang w:eastAsia="ko-KR"/>
                </w:rPr>
                <w:t xml:space="preserve"> </w:t>
              </w:r>
            </w:ins>
            <w:ins w:id="40" w:author="MCC160" w:date="2022-10-31T18:28:00Z">
              <w:r w:rsidR="009B7D14" w:rsidRPr="00424E59">
                <w:rPr>
                  <w:rFonts w:ascii="Arial" w:hAnsi="Arial"/>
                  <w:bCs/>
                  <w:sz w:val="18"/>
                  <w:lang w:eastAsia="ko-KR"/>
                </w:rPr>
                <w:t xml:space="preserve">'MCPTT CO session establishment/modification without provisional responses other than 100 Trying' </w:t>
              </w:r>
            </w:ins>
            <w:del w:id="41" w:author="MCC160" w:date="2022-10-31T18:27:00Z">
              <w:r w:rsidRPr="00424E59" w:rsidDel="009B7D14">
                <w:rPr>
                  <w:rFonts w:ascii="Arial" w:hAnsi="Arial"/>
                  <w:bCs/>
                  <w:sz w:val="18"/>
                  <w:lang w:eastAsia="ko-KR"/>
                </w:rPr>
                <w:delText xml:space="preserve">for </w:delText>
              </w:r>
            </w:del>
            <w:del w:id="42" w:author="MCC160" w:date="2022-10-31T18:28:00Z">
              <w:r w:rsidRPr="00424E59" w:rsidDel="009B7D14">
                <w:rPr>
                  <w:rFonts w:ascii="Arial" w:hAnsi="Arial"/>
                  <w:bCs/>
                  <w:sz w:val="18"/>
                  <w:lang w:eastAsia="ko-KR"/>
                </w:rPr>
                <w:delText>MCPTT CO session establishment/modification</w:delText>
              </w:r>
            </w:del>
            <w:r w:rsidRPr="00424E59">
              <w:rPr>
                <w:rFonts w:ascii="Arial" w:hAnsi="Arial"/>
                <w:bCs/>
                <w:sz w:val="18"/>
                <w:lang w:eastAsia="ko-KR"/>
              </w:rPr>
              <w:t xml:space="preserve"> as described in TS 36.579-1 [2] Table 5.3A.1.3-1 to</w:t>
            </w:r>
            <w:r w:rsidRPr="00424E59">
              <w:rPr>
                <w:rFonts w:ascii="Arial" w:hAnsi="Arial"/>
                <w:bCs/>
                <w:sz w:val="18"/>
              </w:rPr>
              <w:t xml:space="preserve"> establish an MCPTT private call, on-demand Automatic Commencement Mode, no Force of automatic commencement, applying End-to-end communication security with Floor Control?</w:t>
            </w:r>
            <w:r w:rsidRPr="00424E59">
              <w:rPr>
                <w:rFonts w:ascii="Arial" w:hAnsi="Arial"/>
                <w:bCs/>
                <w:sz w:val="18"/>
                <w:lang w:eastAsia="ko-KR"/>
              </w:rPr>
              <w:t xml:space="preserve"> </w:t>
            </w:r>
          </w:p>
          <w:p w14:paraId="749410F2" w14:textId="77777777" w:rsidR="00EB676A" w:rsidRPr="00424E59" w:rsidRDefault="00EB676A" w:rsidP="00BC3F8D">
            <w:pPr>
              <w:keepNext/>
              <w:keepLines/>
              <w:spacing w:after="0"/>
              <w:rPr>
                <w:rFonts w:ascii="Arial" w:hAnsi="Arial"/>
                <w:bCs/>
                <w:sz w:val="18"/>
              </w:rPr>
            </w:pPr>
            <w:r w:rsidRPr="00424E59">
              <w:rPr>
                <w:rFonts w:ascii="Arial" w:hAnsi="Arial"/>
                <w:bCs/>
                <w:sz w:val="18"/>
                <w:lang w:eastAsia="ko-KR"/>
              </w:rPr>
              <w:t>Option b.ii of NOTE 1 in TS 36.579.1 [2] Table 5.3A.1.3-1 is applied.</w:t>
            </w:r>
          </w:p>
        </w:tc>
        <w:tc>
          <w:tcPr>
            <w:tcW w:w="708" w:type="dxa"/>
            <w:tcBorders>
              <w:top w:val="single" w:sz="4" w:space="0" w:color="auto"/>
              <w:left w:val="single" w:sz="4" w:space="0" w:color="auto"/>
              <w:bottom w:val="single" w:sz="4" w:space="0" w:color="auto"/>
              <w:right w:val="single" w:sz="4" w:space="0" w:color="auto"/>
            </w:tcBorders>
            <w:hideMark/>
          </w:tcPr>
          <w:p w14:paraId="6F5B0E5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3423EAE"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6B64A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601A43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3A1B101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BA93BA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5662C43F"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60F767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41457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12DEF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FF8EE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FF8F7C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45DF4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5A</w:t>
            </w:r>
          </w:p>
        </w:tc>
        <w:tc>
          <w:tcPr>
            <w:tcW w:w="3968" w:type="dxa"/>
            <w:tcBorders>
              <w:top w:val="single" w:sz="4" w:space="0" w:color="auto"/>
              <w:left w:val="single" w:sz="4" w:space="0" w:color="auto"/>
              <w:bottom w:val="single" w:sz="4" w:space="0" w:color="auto"/>
              <w:right w:val="single" w:sz="4" w:space="0" w:color="auto"/>
            </w:tcBorders>
            <w:hideMark/>
          </w:tcPr>
          <w:p w14:paraId="38E18F82" w14:textId="77777777" w:rsidR="00463286" w:rsidRPr="00424E59" w:rsidRDefault="00463286" w:rsidP="00BC3F8D">
            <w:pPr>
              <w:keepNext/>
              <w:keepLines/>
              <w:spacing w:after="0"/>
              <w:rPr>
                <w:ins w:id="43" w:author="MCC160" w:date="2022-11-16T20:53:00Z"/>
                <w:rFonts w:ascii="Arial" w:hAnsi="Arial"/>
                <w:bCs/>
                <w:sz w:val="18"/>
                <w:rPrChange w:id="44" w:author="MCC160" w:date="2022-11-16T20:53:00Z">
                  <w:rPr>
                    <w:ins w:id="45" w:author="MCC160" w:date="2022-11-16T20:53:00Z"/>
                    <w:rFonts w:ascii="Arial" w:hAnsi="Arial"/>
                    <w:bCs/>
                    <w:sz w:val="18"/>
                  </w:rPr>
                </w:rPrChange>
              </w:rPr>
            </w:pPr>
            <w:ins w:id="46" w:author="MCC160" w:date="2022-11-16T20:53:00Z">
              <w:r w:rsidRPr="00424E59">
                <w:rPr>
                  <w:rFonts w:ascii="Arial" w:hAnsi="Arial"/>
                  <w:bCs/>
                  <w:sz w:val="18"/>
                  <w:rPrChange w:id="47" w:author="MCC160" w:date="2022-11-16T20:53:00Z">
                    <w:rPr>
                      <w:rFonts w:ascii="Arial" w:hAnsi="Arial"/>
                      <w:bCs/>
                      <w:sz w:val="18"/>
                    </w:rPr>
                  </w:rPrChange>
                </w:rPr>
                <w:t>Check: Does the UE (MCPTT client) provide floor granted notification to the user?</w:t>
              </w:r>
            </w:ins>
          </w:p>
          <w:p w14:paraId="0294AB13" w14:textId="0B0F6653" w:rsidR="00EB676A" w:rsidRPr="00424E59" w:rsidRDefault="00EB676A" w:rsidP="00BC3F8D">
            <w:pPr>
              <w:keepNext/>
              <w:keepLines/>
              <w:spacing w:after="0"/>
              <w:rPr>
                <w:rFonts w:ascii="Arial" w:hAnsi="Arial"/>
                <w:bCs/>
                <w:sz w:val="18"/>
              </w:rPr>
            </w:pPr>
            <w:del w:id="48" w:author="MCC160" w:date="2022-11-16T20:53:00Z">
              <w:r w:rsidRPr="00424E59" w:rsidDel="00463286">
                <w:rPr>
                  <w:rFonts w:ascii="Arial" w:hAnsi="Arial"/>
                  <w:bCs/>
                  <w:sz w:val="18"/>
                  <w:rPrChange w:id="49" w:author="MCC160" w:date="2022-11-16T20:53:00Z">
                    <w:rPr>
                      <w:rFonts w:ascii="Arial" w:hAnsi="Arial"/>
                      <w:bCs/>
                      <w:sz w:val="18"/>
                    </w:rPr>
                  </w:rPrChange>
                </w:rPr>
                <w:delText>Check: Does the UE (MCPTT client) provide floor granted notification to the MCPTT User?</w:delText>
              </w:r>
              <w:r w:rsidRPr="00424E59" w:rsidDel="00463286">
                <w:rPr>
                  <w:rFonts w:ascii="Arial" w:hAnsi="Arial"/>
                  <w:bCs/>
                  <w:sz w:val="18"/>
                </w:rPr>
                <w:delText xml:space="preserve"> </w:delText>
              </w:r>
            </w:del>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C73B56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03A896"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673D6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CAACFF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33701D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D460D8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67C9E76" w14:textId="77777777" w:rsidR="00010CE5" w:rsidRPr="00424E59" w:rsidRDefault="00010CE5" w:rsidP="00BC3F8D">
            <w:pPr>
              <w:keepNext/>
              <w:keepLines/>
              <w:spacing w:after="0"/>
              <w:rPr>
                <w:ins w:id="50" w:author="MCC160" w:date="2022-11-16T20:47:00Z"/>
                <w:rFonts w:ascii="Arial" w:hAnsi="Arial"/>
                <w:bCs/>
                <w:sz w:val="18"/>
                <w:rPrChange w:id="51" w:author="MCC160" w:date="2022-11-16T20:47:00Z">
                  <w:rPr>
                    <w:ins w:id="52" w:author="MCC160" w:date="2022-11-16T20:47:00Z"/>
                    <w:rFonts w:ascii="Arial" w:hAnsi="Arial"/>
                    <w:bCs/>
                    <w:sz w:val="18"/>
                  </w:rPr>
                </w:rPrChange>
              </w:rPr>
            </w:pPr>
            <w:ins w:id="53" w:author="MCC160" w:date="2022-11-16T20:47:00Z">
              <w:r w:rsidRPr="00424E59">
                <w:rPr>
                  <w:rFonts w:ascii="Arial" w:hAnsi="Arial"/>
                  <w:bCs/>
                  <w:sz w:val="18"/>
                  <w:rPrChange w:id="54" w:author="MCC160" w:date="2022-11-16T20:47:00Z">
                    <w:rPr>
                      <w:rFonts w:ascii="Arial" w:hAnsi="Arial"/>
                      <w:bCs/>
                      <w:sz w:val="18"/>
                    </w:rPr>
                  </w:rPrChange>
                </w:rPr>
                <w:t>Make the UE (MCPTT client) release the floor.</w:t>
              </w:r>
            </w:ins>
          </w:p>
          <w:p w14:paraId="23816FB3" w14:textId="525B335D" w:rsidR="00EB676A" w:rsidRPr="00424E59" w:rsidRDefault="00EB676A" w:rsidP="00BC3F8D">
            <w:pPr>
              <w:keepNext/>
              <w:keepLines/>
              <w:spacing w:after="0"/>
              <w:rPr>
                <w:rFonts w:ascii="Arial" w:hAnsi="Arial"/>
                <w:bCs/>
                <w:sz w:val="18"/>
              </w:rPr>
            </w:pPr>
            <w:del w:id="55" w:author="MCC160" w:date="2022-11-16T20:47:00Z">
              <w:r w:rsidRPr="00424E59" w:rsidDel="00010CE5">
                <w:rPr>
                  <w:rFonts w:ascii="Arial" w:hAnsi="Arial"/>
                  <w:bCs/>
                  <w:sz w:val="18"/>
                  <w:rPrChange w:id="56" w:author="MCC160" w:date="2022-11-16T20:47:00Z">
                    <w:rPr>
                      <w:rFonts w:ascii="Arial" w:hAnsi="Arial"/>
                      <w:bCs/>
                      <w:sz w:val="18"/>
                    </w:rPr>
                  </w:rPrChange>
                </w:rPr>
                <w:delText>Make the UE (MCPTT User) release the floor.</w:delText>
              </w:r>
              <w:r w:rsidRPr="00424E59" w:rsidDel="00010CE5">
                <w:rPr>
                  <w:rFonts w:ascii="Arial" w:hAnsi="Arial"/>
                  <w:bCs/>
                  <w:sz w:val="18"/>
                </w:rPr>
                <w:delText xml:space="preserve"> </w:delText>
              </w:r>
            </w:del>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7A6EB5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99F1CC2"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81F022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A1D36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6D3DF9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4E412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526BA9A" w14:textId="64564D9A"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57" w:author="MCC160" w:date="2022-11-01T11:37:00Z">
              <w:r w:rsidRPr="00424E59" w:rsidDel="000B2B8C">
                <w:rPr>
                  <w:rFonts w:ascii="Arial" w:hAnsi="Arial"/>
                  <w:bCs/>
                  <w:sz w:val="18"/>
                </w:rPr>
                <w:delText>Does the UE (</w:delText>
              </w:r>
              <w:r w:rsidRPr="00424E59" w:rsidDel="000B2B8C">
                <w:rPr>
                  <w:rFonts w:ascii="Arial" w:hAnsi="Arial"/>
                  <w:bCs/>
                  <w:sz w:val="18"/>
                  <w:lang w:eastAsia="ko-KR"/>
                </w:rPr>
                <w:delText xml:space="preserve">MCPTT client) perform the procedure </w:delText>
              </w:r>
            </w:del>
            <w:del w:id="58" w:author="MCC160" w:date="2022-10-31T19:08:00Z">
              <w:r w:rsidRPr="00424E59" w:rsidDel="003E4891">
                <w:rPr>
                  <w:rFonts w:ascii="Arial" w:hAnsi="Arial"/>
                  <w:bCs/>
                  <w:sz w:val="18"/>
                  <w:lang w:eastAsia="ko-KR"/>
                </w:rPr>
                <w:delText xml:space="preserve">for </w:delText>
              </w:r>
            </w:del>
            <w:ins w:id="59" w:author="MCC160" w:date="2022-11-01T11:37:00Z">
              <w:r w:rsidR="000B2B8C" w:rsidRPr="00424E59">
                <w:rPr>
                  <w:rFonts w:ascii="Arial" w:hAnsi="Arial"/>
                  <w:bCs/>
                  <w:sz w:val="18"/>
                  <w:lang w:eastAsia="ko-KR"/>
                </w:rPr>
                <w:t xml:space="preserve">Does the UE (MCPTT </w:t>
              </w:r>
            </w:ins>
            <w:ins w:id="60" w:author="MCC160" w:date="2022-11-16T22:54:00Z">
              <w:r w:rsidR="00131D5C" w:rsidRPr="00424E59">
                <w:rPr>
                  <w:rFonts w:ascii="Arial" w:hAnsi="Arial"/>
                  <w:bCs/>
                  <w:sz w:val="18"/>
                  <w:lang w:eastAsia="ko-KR"/>
                  <w:rPrChange w:id="61" w:author="MCC160" w:date="2022-11-16T22:54:00Z">
                    <w:rPr>
                      <w:rFonts w:ascii="Arial" w:hAnsi="Arial"/>
                      <w:bCs/>
                      <w:sz w:val="18"/>
                      <w:lang w:eastAsia="ko-KR"/>
                    </w:rPr>
                  </w:rPrChange>
                </w:rPr>
                <w:t>c</w:t>
              </w:r>
            </w:ins>
            <w:ins w:id="62" w:author="MCC160" w:date="2022-11-01T11:37:00Z">
              <w:r w:rsidR="000B2B8C" w:rsidRPr="00424E59">
                <w:rPr>
                  <w:rFonts w:ascii="Arial" w:hAnsi="Arial"/>
                  <w:bCs/>
                  <w:sz w:val="18"/>
                  <w:lang w:eastAsia="ko-KR"/>
                </w:rPr>
                <w:t xml:space="preserve">lient) correctly perform test procedure </w:t>
              </w:r>
            </w:ins>
            <w:ins w:id="63" w:author="MCC160" w:date="2022-10-31T19:08:00Z">
              <w:r w:rsidR="003E4891" w:rsidRPr="00424E59">
                <w:rPr>
                  <w:rFonts w:ascii="Arial" w:hAnsi="Arial"/>
                  <w:bCs/>
                  <w:sz w:val="18"/>
                  <w:lang w:eastAsia="ko-KR"/>
                </w:rPr>
                <w:t>'</w:t>
              </w:r>
            </w:ins>
            <w:r w:rsidRPr="00424E59">
              <w:rPr>
                <w:rFonts w:ascii="Arial" w:hAnsi="Arial"/>
                <w:bCs/>
                <w:sz w:val="18"/>
                <w:lang w:eastAsia="ko-KR"/>
              </w:rPr>
              <w:t>MCPTT Floor Release – Floor Taken</w:t>
            </w:r>
            <w:ins w:id="64" w:author="MCC160" w:date="2022-10-31T19:08:00Z">
              <w:r w:rsidR="003E4891" w:rsidRPr="00424E59">
                <w:rPr>
                  <w:rFonts w:ascii="Arial" w:hAnsi="Arial"/>
                  <w:bCs/>
                  <w:sz w:val="18"/>
                  <w:lang w:eastAsia="ko-KR"/>
                </w:rPr>
                <w:t>'</w:t>
              </w:r>
            </w:ins>
            <w:r w:rsidRPr="00424E59">
              <w:rPr>
                <w:rFonts w:ascii="Arial" w:hAnsi="Arial"/>
                <w:bCs/>
                <w:sz w:val="18"/>
                <w:lang w:eastAsia="ko-KR"/>
              </w:rPr>
              <w:t xml:space="preserve">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19D197B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B50A70"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5E39C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DDCB33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32F7ED5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9351D1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8-9</w:t>
            </w:r>
          </w:p>
        </w:tc>
        <w:tc>
          <w:tcPr>
            <w:tcW w:w="3968" w:type="dxa"/>
            <w:tcBorders>
              <w:top w:val="single" w:sz="4" w:space="0" w:color="auto"/>
              <w:left w:val="single" w:sz="4" w:space="0" w:color="auto"/>
              <w:bottom w:val="single" w:sz="4" w:space="0" w:color="auto"/>
              <w:right w:val="single" w:sz="4" w:space="0" w:color="auto"/>
            </w:tcBorders>
            <w:hideMark/>
          </w:tcPr>
          <w:p w14:paraId="45AAAE30"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FE93A4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6EBE7D"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8EC0C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86D72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9FBE82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C59396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568076C1" w14:textId="77777777" w:rsidR="00010CE5" w:rsidRPr="00424E59" w:rsidRDefault="00010CE5" w:rsidP="00BC3F8D">
            <w:pPr>
              <w:keepNext/>
              <w:keepLines/>
              <w:spacing w:after="0"/>
              <w:rPr>
                <w:ins w:id="65" w:author="MCC160" w:date="2022-11-16T20:48:00Z"/>
                <w:rFonts w:ascii="Arial" w:hAnsi="Arial"/>
                <w:bCs/>
                <w:sz w:val="18"/>
                <w:rPrChange w:id="66" w:author="MCC160" w:date="2022-11-16T20:48:00Z">
                  <w:rPr>
                    <w:ins w:id="67" w:author="MCC160" w:date="2022-11-16T20:48:00Z"/>
                    <w:rFonts w:ascii="Arial" w:hAnsi="Arial"/>
                    <w:bCs/>
                    <w:sz w:val="18"/>
                  </w:rPr>
                </w:rPrChange>
              </w:rPr>
            </w:pPr>
            <w:ins w:id="68" w:author="MCC160" w:date="2022-11-16T20:48:00Z">
              <w:r w:rsidRPr="00424E59">
                <w:rPr>
                  <w:rFonts w:ascii="Arial" w:hAnsi="Arial"/>
                  <w:bCs/>
                  <w:sz w:val="18"/>
                  <w:rPrChange w:id="69" w:author="MCC160" w:date="2022-11-16T20:48:00Z">
                    <w:rPr>
                      <w:rFonts w:ascii="Arial" w:hAnsi="Arial"/>
                      <w:bCs/>
                      <w:sz w:val="18"/>
                    </w:rPr>
                  </w:rPrChange>
                </w:rPr>
                <w:t>Make the UE (MCPTT client) request the floor.</w:t>
              </w:r>
            </w:ins>
          </w:p>
          <w:p w14:paraId="35FD49D1" w14:textId="671B376F" w:rsidR="00EB676A" w:rsidRPr="00424E59" w:rsidDel="00010CE5" w:rsidRDefault="00EB676A" w:rsidP="00BC3F8D">
            <w:pPr>
              <w:keepNext/>
              <w:keepLines/>
              <w:spacing w:after="0"/>
              <w:rPr>
                <w:del w:id="70" w:author="MCC160" w:date="2022-11-16T20:48:00Z"/>
                <w:rFonts w:ascii="Arial" w:hAnsi="Arial"/>
                <w:bCs/>
                <w:sz w:val="18"/>
              </w:rPr>
            </w:pPr>
            <w:del w:id="71" w:author="MCC160" w:date="2022-11-16T20:48:00Z">
              <w:r w:rsidRPr="00424E59" w:rsidDel="00010CE5">
                <w:rPr>
                  <w:rFonts w:ascii="Arial" w:hAnsi="Arial"/>
                  <w:bCs/>
                  <w:sz w:val="18"/>
                  <w:rPrChange w:id="72" w:author="MCC160" w:date="2022-11-16T20:48:00Z">
                    <w:rPr>
                      <w:rFonts w:ascii="Arial" w:hAnsi="Arial"/>
                      <w:bCs/>
                      <w:sz w:val="18"/>
                    </w:rPr>
                  </w:rPrChange>
                </w:rPr>
                <w:delText>Make the UE (MCPTT User) request the floor.</w:delText>
              </w:r>
            </w:del>
          </w:p>
          <w:p w14:paraId="51059F61" w14:textId="77777777" w:rsidR="00EB676A" w:rsidRPr="00424E59" w:rsidRDefault="00EB676A" w:rsidP="00BC3F8D">
            <w:pPr>
              <w:keepNext/>
              <w:keepLines/>
              <w:spacing w:after="0"/>
              <w:rPr>
                <w:rFonts w:ascii="Arial" w:hAnsi="Arial"/>
                <w:bCs/>
                <w:sz w:val="18"/>
              </w:rPr>
            </w:pPr>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FC03EE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391421"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C6206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D54D1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3307D4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06678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00BF7354" w14:textId="240EAA9B"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73" w:author="MCC160" w:date="2022-11-01T11:38:00Z">
              <w:r w:rsidRPr="00424E59" w:rsidDel="000B2B8C">
                <w:rPr>
                  <w:rFonts w:ascii="Arial" w:hAnsi="Arial"/>
                  <w:bCs/>
                  <w:sz w:val="18"/>
                  <w:lang w:eastAsia="ko-KR"/>
                </w:rPr>
                <w:delText xml:space="preserve">Does the UE (MCPTT client) perform the procedure </w:delText>
              </w:r>
            </w:del>
            <w:del w:id="74" w:author="MCC160" w:date="2022-10-31T19:08:00Z">
              <w:r w:rsidRPr="00424E59" w:rsidDel="003E4891">
                <w:rPr>
                  <w:rFonts w:ascii="Arial" w:hAnsi="Arial"/>
                  <w:bCs/>
                  <w:sz w:val="18"/>
                  <w:lang w:eastAsia="ko-KR"/>
                </w:rPr>
                <w:delText xml:space="preserve">for </w:delText>
              </w:r>
            </w:del>
            <w:ins w:id="75" w:author="MCC160" w:date="2022-11-01T11:37:00Z">
              <w:r w:rsidR="000B2B8C" w:rsidRPr="00424E59">
                <w:rPr>
                  <w:rFonts w:ascii="Arial" w:hAnsi="Arial"/>
                  <w:bCs/>
                  <w:sz w:val="18"/>
                  <w:lang w:eastAsia="ko-KR"/>
                </w:rPr>
                <w:t xml:space="preserve">Does the UE (MCPTT </w:t>
              </w:r>
            </w:ins>
            <w:ins w:id="76" w:author="MCC160" w:date="2022-11-16T22:54:00Z">
              <w:r w:rsidR="00131D5C" w:rsidRPr="00424E59">
                <w:rPr>
                  <w:rFonts w:ascii="Arial" w:hAnsi="Arial"/>
                  <w:bCs/>
                  <w:sz w:val="18"/>
                  <w:lang w:eastAsia="ko-KR"/>
                  <w:rPrChange w:id="77" w:author="MCC160" w:date="2022-11-16T22:54:00Z">
                    <w:rPr>
                      <w:rFonts w:ascii="Arial" w:hAnsi="Arial"/>
                      <w:bCs/>
                      <w:sz w:val="18"/>
                      <w:lang w:eastAsia="ko-KR"/>
                    </w:rPr>
                  </w:rPrChange>
                </w:rPr>
                <w:t>c</w:t>
              </w:r>
            </w:ins>
            <w:ins w:id="78" w:author="MCC160" w:date="2022-11-01T11:37:00Z">
              <w:r w:rsidR="000B2B8C" w:rsidRPr="00424E59">
                <w:rPr>
                  <w:rFonts w:ascii="Arial" w:hAnsi="Arial"/>
                  <w:bCs/>
                  <w:sz w:val="18"/>
                  <w:lang w:eastAsia="ko-KR"/>
                </w:rPr>
                <w:t xml:space="preserve">lient) correctly perform test procedure </w:t>
              </w:r>
            </w:ins>
            <w:ins w:id="79" w:author="MCC160" w:date="2022-10-31T19:08:00Z">
              <w:r w:rsidR="003E4891" w:rsidRPr="00424E59">
                <w:rPr>
                  <w:rFonts w:ascii="Arial" w:hAnsi="Arial"/>
                  <w:bCs/>
                  <w:sz w:val="18"/>
                  <w:lang w:eastAsia="ko-KR"/>
                </w:rPr>
                <w:t>'</w:t>
              </w:r>
            </w:ins>
            <w:r w:rsidRPr="00424E59">
              <w:rPr>
                <w:rFonts w:ascii="Arial" w:hAnsi="Arial"/>
                <w:bCs/>
                <w:sz w:val="18"/>
                <w:lang w:eastAsia="ko-KR"/>
              </w:rPr>
              <w:t>MCPTT Floor Request – Floor Deny</w:t>
            </w:r>
            <w:ins w:id="80" w:author="MCC160" w:date="2022-10-31T19:08:00Z">
              <w:r w:rsidR="003E4891" w:rsidRPr="00424E59">
                <w:rPr>
                  <w:rFonts w:ascii="Arial" w:hAnsi="Arial"/>
                  <w:bCs/>
                  <w:sz w:val="18"/>
                  <w:lang w:eastAsia="ko-KR"/>
                </w:rPr>
                <w:t>'</w:t>
              </w:r>
            </w:ins>
            <w:r w:rsidRPr="00424E59">
              <w:rPr>
                <w:rFonts w:ascii="Arial" w:hAnsi="Arial"/>
                <w:bCs/>
                <w:sz w:val="18"/>
                <w:lang w:eastAsia="ko-KR"/>
              </w:rPr>
              <w:t xml:space="preserve">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4BB80E9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14B61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9A394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F93C67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C5EF02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6429DF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74B263F8"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AB2193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D7DC053"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48014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66B5F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28BC8C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12F45D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820B5A8" w14:textId="77777777" w:rsidR="00010CE5" w:rsidRPr="00424E59" w:rsidRDefault="00010CE5" w:rsidP="00BC3F8D">
            <w:pPr>
              <w:keepNext/>
              <w:keepLines/>
              <w:spacing w:after="0"/>
              <w:rPr>
                <w:ins w:id="81" w:author="MCC160" w:date="2022-11-16T20:48:00Z"/>
                <w:rFonts w:ascii="Arial" w:hAnsi="Arial"/>
                <w:bCs/>
                <w:sz w:val="18"/>
                <w:rPrChange w:id="82" w:author="MCC160" w:date="2022-11-16T20:48:00Z">
                  <w:rPr>
                    <w:ins w:id="83" w:author="MCC160" w:date="2022-11-16T20:48:00Z"/>
                    <w:rFonts w:ascii="Arial" w:hAnsi="Arial"/>
                    <w:bCs/>
                    <w:sz w:val="18"/>
                  </w:rPr>
                </w:rPrChange>
              </w:rPr>
            </w:pPr>
            <w:ins w:id="84" w:author="MCC160" w:date="2022-11-16T20:48:00Z">
              <w:r w:rsidRPr="00424E59">
                <w:rPr>
                  <w:rFonts w:ascii="Arial" w:hAnsi="Arial"/>
                  <w:bCs/>
                  <w:sz w:val="18"/>
                  <w:rPrChange w:id="85" w:author="MCC160" w:date="2022-11-16T20:48:00Z">
                    <w:rPr>
                      <w:rFonts w:ascii="Arial" w:hAnsi="Arial"/>
                      <w:bCs/>
                      <w:sz w:val="18"/>
                    </w:rPr>
                  </w:rPrChange>
                </w:rPr>
                <w:t>Make the UE (MCPTT client) release the floor.</w:t>
              </w:r>
            </w:ins>
          </w:p>
          <w:p w14:paraId="7D97C5E9" w14:textId="072AD89F" w:rsidR="00EB676A" w:rsidRPr="00424E59" w:rsidRDefault="00EB676A" w:rsidP="00BC3F8D">
            <w:pPr>
              <w:keepNext/>
              <w:keepLines/>
              <w:spacing w:after="0"/>
              <w:rPr>
                <w:rFonts w:ascii="Arial" w:hAnsi="Arial"/>
                <w:bCs/>
                <w:sz w:val="18"/>
              </w:rPr>
            </w:pPr>
            <w:del w:id="86" w:author="MCC160" w:date="2022-11-16T20:48:00Z">
              <w:r w:rsidRPr="00424E59" w:rsidDel="00010CE5">
                <w:rPr>
                  <w:rFonts w:ascii="Arial" w:hAnsi="Arial"/>
                  <w:bCs/>
                  <w:sz w:val="18"/>
                  <w:rPrChange w:id="87" w:author="MCC160" w:date="2022-11-16T20:48:00Z">
                    <w:rPr>
                      <w:rFonts w:ascii="Arial" w:hAnsi="Arial"/>
                      <w:bCs/>
                      <w:sz w:val="18"/>
                    </w:rPr>
                  </w:rPrChange>
                </w:rPr>
                <w:delText>Make the UE (MCPTT User) release the floor.</w:delText>
              </w:r>
              <w:r w:rsidRPr="00424E59" w:rsidDel="00010CE5">
                <w:rPr>
                  <w:rFonts w:ascii="Arial" w:hAnsi="Arial"/>
                  <w:bCs/>
                  <w:sz w:val="18"/>
                </w:rPr>
                <w:delText xml:space="preserve"> </w:delText>
              </w:r>
            </w:del>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29076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174F26"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44433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D369B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0E0B68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7A1793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08B327FE"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The SS (MCPTT server) sends a </w:t>
            </w:r>
            <w:r w:rsidRPr="00424E59">
              <w:rPr>
                <w:rFonts w:ascii="Arial" w:hAnsi="Arial"/>
                <w:bCs/>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C11F0F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757498B"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2AAD2A5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3E4B6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F843F1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7C6D3F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095FB99" w14:textId="77777777" w:rsidR="00010CE5" w:rsidRPr="00424E59" w:rsidRDefault="00010CE5" w:rsidP="00BC3F8D">
            <w:pPr>
              <w:keepNext/>
              <w:keepLines/>
              <w:spacing w:after="0"/>
              <w:rPr>
                <w:ins w:id="88" w:author="MCC160" w:date="2022-11-16T20:48:00Z"/>
                <w:rFonts w:ascii="Arial" w:hAnsi="Arial"/>
                <w:bCs/>
                <w:sz w:val="18"/>
                <w:rPrChange w:id="89" w:author="MCC160" w:date="2022-11-16T20:48:00Z">
                  <w:rPr>
                    <w:ins w:id="90" w:author="MCC160" w:date="2022-11-16T20:48:00Z"/>
                    <w:rFonts w:ascii="Arial" w:hAnsi="Arial"/>
                    <w:bCs/>
                    <w:sz w:val="18"/>
                  </w:rPr>
                </w:rPrChange>
              </w:rPr>
            </w:pPr>
            <w:ins w:id="91" w:author="MCC160" w:date="2022-11-16T20:48:00Z">
              <w:r w:rsidRPr="00424E59">
                <w:rPr>
                  <w:rFonts w:ascii="Arial" w:hAnsi="Arial"/>
                  <w:bCs/>
                  <w:sz w:val="18"/>
                  <w:rPrChange w:id="92" w:author="MCC160" w:date="2022-11-16T20:48:00Z">
                    <w:rPr>
                      <w:rFonts w:ascii="Arial" w:hAnsi="Arial"/>
                      <w:bCs/>
                      <w:sz w:val="18"/>
                    </w:rPr>
                  </w:rPrChange>
                </w:rPr>
                <w:t>Make the UE (MCPTT client) request the floor.</w:t>
              </w:r>
            </w:ins>
          </w:p>
          <w:p w14:paraId="31BDDDA2" w14:textId="288A393F" w:rsidR="00EB676A" w:rsidRPr="00424E59" w:rsidDel="00010CE5" w:rsidRDefault="00EB676A" w:rsidP="00BC3F8D">
            <w:pPr>
              <w:keepNext/>
              <w:keepLines/>
              <w:spacing w:after="0"/>
              <w:rPr>
                <w:del w:id="93" w:author="MCC160" w:date="2022-11-16T20:48:00Z"/>
                <w:rFonts w:ascii="Arial" w:hAnsi="Arial"/>
                <w:bCs/>
                <w:sz w:val="18"/>
              </w:rPr>
            </w:pPr>
            <w:del w:id="94" w:author="MCC160" w:date="2022-11-16T20:48:00Z">
              <w:r w:rsidRPr="00424E59" w:rsidDel="00010CE5">
                <w:rPr>
                  <w:rFonts w:ascii="Arial" w:hAnsi="Arial"/>
                  <w:bCs/>
                  <w:sz w:val="18"/>
                  <w:rPrChange w:id="95" w:author="MCC160" w:date="2022-11-16T20:48:00Z">
                    <w:rPr>
                      <w:rFonts w:ascii="Arial" w:hAnsi="Arial"/>
                      <w:bCs/>
                      <w:sz w:val="18"/>
                    </w:rPr>
                  </w:rPrChange>
                </w:rPr>
                <w:delText>Make the UE (MCPTT User) request the floor</w:delText>
              </w:r>
            </w:del>
          </w:p>
          <w:p w14:paraId="5BEC5250" w14:textId="77777777" w:rsidR="00EB676A" w:rsidRPr="00424E59" w:rsidRDefault="00EB676A" w:rsidP="00BC3F8D">
            <w:pPr>
              <w:keepNext/>
              <w:keepLines/>
              <w:spacing w:after="0"/>
              <w:rPr>
                <w:rFonts w:ascii="Arial" w:hAnsi="Arial"/>
                <w:bCs/>
                <w:sz w:val="18"/>
              </w:rPr>
            </w:pPr>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41EA55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6B927F5"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83ED4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76541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57C276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73FA5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0F57B7EC" w14:textId="472715B1"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96" w:author="MCC160" w:date="2022-11-01T11:38:00Z">
              <w:r w:rsidRPr="00424E59" w:rsidDel="000B2B8C">
                <w:rPr>
                  <w:rFonts w:ascii="Arial" w:hAnsi="Arial"/>
                  <w:bCs/>
                  <w:sz w:val="18"/>
                </w:rPr>
                <w:delText xml:space="preserve">Does the UE (MCPTT client) perform the procedure </w:delText>
              </w:r>
            </w:del>
            <w:del w:id="97" w:author="MCC160" w:date="2022-10-31T19:08:00Z">
              <w:r w:rsidRPr="00424E59" w:rsidDel="003E4891">
                <w:rPr>
                  <w:rFonts w:ascii="Arial" w:hAnsi="Arial"/>
                  <w:bCs/>
                  <w:sz w:val="18"/>
                </w:rPr>
                <w:delText xml:space="preserve">for </w:delText>
              </w:r>
            </w:del>
            <w:ins w:id="98" w:author="MCC160" w:date="2022-11-01T11:38:00Z">
              <w:r w:rsidR="000B2B8C" w:rsidRPr="00424E59">
                <w:rPr>
                  <w:rFonts w:ascii="Arial" w:hAnsi="Arial"/>
                  <w:bCs/>
                  <w:sz w:val="18"/>
                </w:rPr>
                <w:t xml:space="preserve">Does the UE (MCPTT </w:t>
              </w:r>
            </w:ins>
            <w:ins w:id="99" w:author="MCC160" w:date="2022-11-16T22:54:00Z">
              <w:r w:rsidR="00131D5C" w:rsidRPr="00424E59">
                <w:rPr>
                  <w:rFonts w:ascii="Arial" w:hAnsi="Arial"/>
                  <w:bCs/>
                  <w:sz w:val="18"/>
                  <w:rPrChange w:id="100" w:author="MCC160" w:date="2022-11-16T22:54:00Z">
                    <w:rPr>
                      <w:rFonts w:ascii="Arial" w:hAnsi="Arial"/>
                      <w:bCs/>
                      <w:sz w:val="18"/>
                    </w:rPr>
                  </w:rPrChange>
                </w:rPr>
                <w:t>c</w:t>
              </w:r>
            </w:ins>
            <w:ins w:id="101" w:author="MCC160" w:date="2022-11-01T11:38:00Z">
              <w:r w:rsidR="000B2B8C" w:rsidRPr="00424E59">
                <w:rPr>
                  <w:rFonts w:ascii="Arial" w:hAnsi="Arial"/>
                  <w:bCs/>
                  <w:sz w:val="18"/>
                </w:rPr>
                <w:t xml:space="preserve">lient) correctly perform test procedure </w:t>
              </w:r>
            </w:ins>
            <w:ins w:id="102" w:author="MCC160" w:date="2022-10-31T19:08:00Z">
              <w:r w:rsidR="003E4891" w:rsidRPr="00424E59">
                <w:rPr>
                  <w:rFonts w:ascii="Arial" w:hAnsi="Arial"/>
                  <w:bCs/>
                  <w:sz w:val="18"/>
                </w:rPr>
                <w:t>'</w:t>
              </w:r>
            </w:ins>
            <w:r w:rsidRPr="00424E59">
              <w:rPr>
                <w:rFonts w:ascii="Arial" w:hAnsi="Arial"/>
                <w:bCs/>
                <w:sz w:val="18"/>
              </w:rPr>
              <w:t>MCPTT Floor Request – Floor Granted</w:t>
            </w:r>
            <w:ins w:id="103" w:author="MCC160" w:date="2022-10-31T19:08:00Z">
              <w:r w:rsidR="003E4891" w:rsidRPr="00424E59">
                <w:rPr>
                  <w:rFonts w:ascii="Arial" w:hAnsi="Arial"/>
                  <w:bCs/>
                  <w:sz w:val="18"/>
                </w:rPr>
                <w:t>'</w:t>
              </w:r>
            </w:ins>
            <w:r w:rsidRPr="00424E59">
              <w:rPr>
                <w:rFonts w:ascii="Arial" w:hAnsi="Arial"/>
                <w:bCs/>
                <w:sz w:val="18"/>
              </w:rPr>
              <w:t xml:space="preserve"> as described in TS 36.579-1 [2] Table 5.3A.11.3-1</w:t>
            </w:r>
            <w:r w:rsidRPr="00424E59">
              <w:rPr>
                <w:rFonts w:ascii="Arial" w:hAnsi="Arial"/>
                <w:bCs/>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33783D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C8D3C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712D8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2EC120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512FB86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7006F3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46B84250"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5D4D80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70134D"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A168D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408B6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FDF9D8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EC2B2D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18</w:t>
            </w:r>
          </w:p>
        </w:tc>
        <w:tc>
          <w:tcPr>
            <w:tcW w:w="3968" w:type="dxa"/>
            <w:tcBorders>
              <w:top w:val="single" w:sz="4" w:space="0" w:color="auto"/>
              <w:left w:val="single" w:sz="4" w:space="0" w:color="auto"/>
              <w:bottom w:val="single" w:sz="4" w:space="0" w:color="auto"/>
              <w:right w:val="single" w:sz="4" w:space="0" w:color="auto"/>
            </w:tcBorders>
            <w:hideMark/>
          </w:tcPr>
          <w:p w14:paraId="06D7D0A1" w14:textId="77777777" w:rsidR="00010CE5" w:rsidRPr="00424E59" w:rsidRDefault="00010CE5" w:rsidP="00BC3F8D">
            <w:pPr>
              <w:keepNext/>
              <w:keepLines/>
              <w:spacing w:after="0"/>
              <w:rPr>
                <w:ins w:id="104" w:author="MCC160" w:date="2022-11-16T20:49:00Z"/>
                <w:rFonts w:ascii="Arial" w:hAnsi="Arial"/>
                <w:bCs/>
                <w:sz w:val="18"/>
                <w:rPrChange w:id="105" w:author="MCC160" w:date="2022-11-16T20:49:00Z">
                  <w:rPr>
                    <w:ins w:id="106" w:author="MCC160" w:date="2022-11-16T20:49:00Z"/>
                    <w:rFonts w:ascii="Arial" w:hAnsi="Arial"/>
                    <w:bCs/>
                    <w:sz w:val="18"/>
                  </w:rPr>
                </w:rPrChange>
              </w:rPr>
            </w:pPr>
            <w:ins w:id="107" w:author="MCC160" w:date="2022-11-16T20:49:00Z">
              <w:r w:rsidRPr="00424E59">
                <w:rPr>
                  <w:rFonts w:ascii="Arial" w:hAnsi="Arial"/>
                  <w:bCs/>
                  <w:sz w:val="18"/>
                  <w:rPrChange w:id="108" w:author="MCC160" w:date="2022-11-16T20:49:00Z">
                    <w:rPr>
                      <w:rFonts w:ascii="Arial" w:hAnsi="Arial"/>
                      <w:bCs/>
                      <w:sz w:val="18"/>
                    </w:rPr>
                  </w:rPrChange>
                </w:rPr>
                <w:t>Make the UE (MCPTT client) release the floor.</w:t>
              </w:r>
            </w:ins>
          </w:p>
          <w:p w14:paraId="7E53D75D" w14:textId="36749C9F" w:rsidR="00EB676A" w:rsidRPr="00424E59" w:rsidRDefault="00EB676A" w:rsidP="00BC3F8D">
            <w:pPr>
              <w:keepNext/>
              <w:keepLines/>
              <w:spacing w:after="0"/>
              <w:rPr>
                <w:rFonts w:ascii="Arial" w:hAnsi="Arial"/>
                <w:bCs/>
                <w:sz w:val="18"/>
              </w:rPr>
            </w:pPr>
            <w:del w:id="109" w:author="MCC160" w:date="2022-11-16T20:49:00Z">
              <w:r w:rsidRPr="00424E59" w:rsidDel="00010CE5">
                <w:rPr>
                  <w:rFonts w:ascii="Arial" w:hAnsi="Arial"/>
                  <w:bCs/>
                  <w:sz w:val="18"/>
                  <w:rPrChange w:id="110" w:author="MCC160" w:date="2022-11-16T20:49:00Z">
                    <w:rPr>
                      <w:rFonts w:ascii="Arial" w:hAnsi="Arial"/>
                      <w:bCs/>
                      <w:sz w:val="18"/>
                    </w:rPr>
                  </w:rPrChange>
                </w:rPr>
                <w:delText>Make the UE (MCPTT User) release the floor.</w:delText>
              </w:r>
              <w:r w:rsidRPr="00424E59" w:rsidDel="00010CE5">
                <w:rPr>
                  <w:rFonts w:ascii="Arial" w:hAnsi="Arial"/>
                  <w:bCs/>
                  <w:sz w:val="18"/>
                </w:rPr>
                <w:delText xml:space="preserve"> </w:delText>
              </w:r>
            </w:del>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17A154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8E2BDD"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35A19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85E64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3FED1C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0AC758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18A</w:t>
            </w:r>
          </w:p>
        </w:tc>
        <w:tc>
          <w:tcPr>
            <w:tcW w:w="3968" w:type="dxa"/>
            <w:tcBorders>
              <w:top w:val="single" w:sz="4" w:space="0" w:color="auto"/>
              <w:left w:val="single" w:sz="4" w:space="0" w:color="auto"/>
              <w:bottom w:val="single" w:sz="4" w:space="0" w:color="auto"/>
              <w:right w:val="single" w:sz="4" w:space="0" w:color="auto"/>
            </w:tcBorders>
            <w:hideMark/>
          </w:tcPr>
          <w:p w14:paraId="2324A7C3" w14:textId="06E96C10"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111" w:author="MCC160" w:date="2022-11-01T11:38:00Z">
              <w:r w:rsidRPr="00424E59" w:rsidDel="000B2B8C">
                <w:rPr>
                  <w:rFonts w:ascii="Arial" w:hAnsi="Arial"/>
                  <w:bCs/>
                  <w:sz w:val="18"/>
                </w:rPr>
                <w:delText xml:space="preserve">Does the UE (MCPTT client) perform procedure </w:delText>
              </w:r>
            </w:del>
            <w:del w:id="112" w:author="MCC160" w:date="2022-10-31T19:08:00Z">
              <w:r w:rsidRPr="00424E59" w:rsidDel="003E4891">
                <w:rPr>
                  <w:rFonts w:ascii="Arial" w:hAnsi="Arial"/>
                  <w:bCs/>
                  <w:sz w:val="18"/>
                </w:rPr>
                <w:delText xml:space="preserve">for </w:delText>
              </w:r>
            </w:del>
            <w:ins w:id="113" w:author="MCC160" w:date="2022-11-01T11:38:00Z">
              <w:r w:rsidR="000B2B8C" w:rsidRPr="00424E59">
                <w:rPr>
                  <w:rFonts w:ascii="Arial" w:hAnsi="Arial"/>
                  <w:bCs/>
                  <w:sz w:val="18"/>
                </w:rPr>
                <w:t xml:space="preserve">Does the UE (MCPTT </w:t>
              </w:r>
            </w:ins>
            <w:ins w:id="114" w:author="MCC160" w:date="2022-11-16T22:54:00Z">
              <w:r w:rsidR="00131D5C" w:rsidRPr="00424E59">
                <w:rPr>
                  <w:rFonts w:ascii="Arial" w:hAnsi="Arial"/>
                  <w:bCs/>
                  <w:sz w:val="18"/>
                  <w:rPrChange w:id="115" w:author="MCC160" w:date="2022-11-16T22:55:00Z">
                    <w:rPr>
                      <w:rFonts w:ascii="Arial" w:hAnsi="Arial"/>
                      <w:bCs/>
                      <w:sz w:val="18"/>
                    </w:rPr>
                  </w:rPrChange>
                </w:rPr>
                <w:t>c</w:t>
              </w:r>
            </w:ins>
            <w:ins w:id="116" w:author="MCC160" w:date="2022-11-01T11:38:00Z">
              <w:r w:rsidR="000B2B8C" w:rsidRPr="00424E59">
                <w:rPr>
                  <w:rFonts w:ascii="Arial" w:hAnsi="Arial"/>
                  <w:bCs/>
                  <w:sz w:val="18"/>
                </w:rPr>
                <w:t>lient) correctly perform test procedure</w:t>
              </w:r>
            </w:ins>
            <w:ins w:id="117" w:author="MCC160" w:date="2022-11-01T11:39:00Z">
              <w:r w:rsidR="000B2B8C" w:rsidRPr="00424E59">
                <w:rPr>
                  <w:rFonts w:ascii="Arial" w:hAnsi="Arial"/>
                  <w:bCs/>
                  <w:sz w:val="18"/>
                </w:rPr>
                <w:t xml:space="preserve"> </w:t>
              </w:r>
            </w:ins>
            <w:ins w:id="118" w:author="MCC160" w:date="2022-10-31T19:08:00Z">
              <w:r w:rsidR="003E4891" w:rsidRPr="00424E59">
                <w:rPr>
                  <w:rFonts w:ascii="Arial" w:hAnsi="Arial"/>
                  <w:bCs/>
                  <w:sz w:val="18"/>
                </w:rPr>
                <w:t>'</w:t>
              </w:r>
            </w:ins>
            <w:r w:rsidRPr="00424E59">
              <w:rPr>
                <w:rFonts w:ascii="Arial" w:hAnsi="Arial"/>
                <w:bCs/>
                <w:sz w:val="18"/>
              </w:rPr>
              <w:t>MCPTT Floor Release – Floor Idle</w:t>
            </w:r>
            <w:ins w:id="119" w:author="MCC160" w:date="2022-11-03T13:16:00Z">
              <w:r w:rsidR="002F1F55" w:rsidRPr="00424E59">
                <w:rPr>
                  <w:rFonts w:ascii="Arial" w:hAnsi="Arial"/>
                  <w:bCs/>
                  <w:sz w:val="18"/>
                </w:rPr>
                <w:t>'</w:t>
              </w:r>
            </w:ins>
            <w:r w:rsidRPr="00424E59">
              <w:rPr>
                <w:rFonts w:ascii="Arial" w:hAnsi="Arial"/>
                <w:bCs/>
                <w:sz w:val="18"/>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044ABD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816CA9"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327E8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92C4FD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A9FDFD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1C398C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707C8129" w14:textId="77777777" w:rsidR="00010CE5" w:rsidRPr="00424E59" w:rsidRDefault="00010CE5" w:rsidP="00BC3F8D">
            <w:pPr>
              <w:keepNext/>
              <w:keepLines/>
              <w:spacing w:after="0"/>
              <w:rPr>
                <w:ins w:id="120" w:author="MCC160" w:date="2022-11-16T20:49:00Z"/>
                <w:rFonts w:ascii="Arial" w:hAnsi="Arial"/>
                <w:bCs/>
                <w:sz w:val="18"/>
                <w:rPrChange w:id="121" w:author="MCC160" w:date="2022-11-16T20:49:00Z">
                  <w:rPr>
                    <w:ins w:id="122" w:author="MCC160" w:date="2022-11-16T20:49:00Z"/>
                    <w:rFonts w:ascii="Arial" w:hAnsi="Arial"/>
                    <w:bCs/>
                    <w:sz w:val="18"/>
                  </w:rPr>
                </w:rPrChange>
              </w:rPr>
            </w:pPr>
            <w:ins w:id="123" w:author="MCC160" w:date="2022-11-16T20:49:00Z">
              <w:r w:rsidRPr="00424E59">
                <w:rPr>
                  <w:rFonts w:ascii="Arial" w:hAnsi="Arial"/>
                  <w:bCs/>
                  <w:sz w:val="18"/>
                  <w:rPrChange w:id="124" w:author="MCC160" w:date="2022-11-16T20:49:00Z">
                    <w:rPr>
                      <w:rFonts w:ascii="Arial" w:hAnsi="Arial"/>
                      <w:bCs/>
                      <w:sz w:val="18"/>
                    </w:rPr>
                  </w:rPrChange>
                </w:rPr>
                <w:t>Make the UE (MCPTT client) request upgrade of the call to an emergency private group call with implicit floor request.</w:t>
              </w:r>
            </w:ins>
          </w:p>
          <w:p w14:paraId="27C7D5D4" w14:textId="05965359" w:rsidR="00EB676A" w:rsidRPr="00424E59" w:rsidRDefault="00EB676A" w:rsidP="00BC3F8D">
            <w:pPr>
              <w:keepNext/>
              <w:keepLines/>
              <w:spacing w:after="0"/>
              <w:rPr>
                <w:rFonts w:ascii="Arial" w:hAnsi="Arial"/>
                <w:bCs/>
                <w:sz w:val="18"/>
              </w:rPr>
            </w:pPr>
            <w:del w:id="125" w:author="MCC160" w:date="2022-11-03T16:52:00Z">
              <w:r w:rsidRPr="00424E59" w:rsidDel="005A6E07">
                <w:rPr>
                  <w:rFonts w:ascii="Arial" w:hAnsi="Arial"/>
                  <w:bCs/>
                  <w:sz w:val="18"/>
                  <w:rPrChange w:id="126" w:author="MCC160" w:date="2022-11-16T20:49:00Z">
                    <w:rPr>
                      <w:rFonts w:ascii="Arial" w:hAnsi="Arial"/>
                      <w:bCs/>
                      <w:sz w:val="18"/>
                    </w:rPr>
                  </w:rPrChange>
                </w:rPr>
                <w:delText>Make the UE (MCPTT User) request upgrade of the ongoing private call to MCPTT emergency private call.</w:delText>
              </w:r>
            </w:del>
            <w:del w:id="127" w:author="MCC160" w:date="2022-11-03T16:19:00Z">
              <w:r w:rsidRPr="00424E59" w:rsidDel="00EB22D8">
                <w:rPr>
                  <w:rFonts w:ascii="Arial" w:hAnsi="Arial"/>
                  <w:bCs/>
                  <w:sz w:val="18"/>
                </w:rPr>
                <w:delText xml:space="preserve"> </w:delText>
              </w:r>
            </w:del>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863008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182511"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52D7D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2F24B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AD97AD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25A00E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61E1B605" w14:textId="7C4CD9DF"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128" w:author="MCC160" w:date="2022-11-01T11:38:00Z">
              <w:r w:rsidRPr="00424E59" w:rsidDel="000B2B8C">
                <w:rPr>
                  <w:rFonts w:ascii="Arial" w:hAnsi="Arial"/>
                  <w:bCs/>
                  <w:sz w:val="18"/>
                </w:rPr>
                <w:delText>Does the UE (</w:delText>
              </w:r>
              <w:r w:rsidRPr="00424E59" w:rsidDel="000B2B8C">
                <w:rPr>
                  <w:rFonts w:ascii="Arial" w:hAnsi="Arial"/>
                  <w:bCs/>
                  <w:sz w:val="18"/>
                  <w:lang w:eastAsia="ko-KR"/>
                </w:rPr>
                <w:delText xml:space="preserve">MCPTT client) perform the procedure </w:delText>
              </w:r>
            </w:del>
            <w:del w:id="129" w:author="MCC160" w:date="2022-10-31T19:09:00Z">
              <w:r w:rsidRPr="00424E59" w:rsidDel="003E4891">
                <w:rPr>
                  <w:rFonts w:ascii="Arial" w:hAnsi="Arial"/>
                  <w:bCs/>
                  <w:sz w:val="18"/>
                  <w:lang w:eastAsia="ko-KR"/>
                </w:rPr>
                <w:delText xml:space="preserve">for </w:delText>
              </w:r>
            </w:del>
            <w:ins w:id="130" w:author="MCC160" w:date="2022-11-01T11:38:00Z">
              <w:r w:rsidR="000B2B8C" w:rsidRPr="00424E59">
                <w:rPr>
                  <w:rFonts w:ascii="Arial" w:hAnsi="Arial"/>
                  <w:bCs/>
                  <w:sz w:val="18"/>
                  <w:lang w:eastAsia="ko-KR"/>
                </w:rPr>
                <w:t xml:space="preserve">Does the UE (MCPTT </w:t>
              </w:r>
            </w:ins>
            <w:ins w:id="131" w:author="MCC160" w:date="2022-11-16T22:55:00Z">
              <w:r w:rsidR="00131D5C" w:rsidRPr="00424E59">
                <w:rPr>
                  <w:rFonts w:ascii="Arial" w:hAnsi="Arial"/>
                  <w:bCs/>
                  <w:sz w:val="18"/>
                  <w:lang w:eastAsia="ko-KR"/>
                  <w:rPrChange w:id="132" w:author="MCC160" w:date="2022-11-16T22:55:00Z">
                    <w:rPr>
                      <w:rFonts w:ascii="Arial" w:hAnsi="Arial"/>
                      <w:bCs/>
                      <w:sz w:val="18"/>
                      <w:lang w:eastAsia="ko-KR"/>
                    </w:rPr>
                  </w:rPrChange>
                </w:rPr>
                <w:t>c</w:t>
              </w:r>
            </w:ins>
            <w:ins w:id="133" w:author="MCC160" w:date="2022-11-01T11:38:00Z">
              <w:r w:rsidR="000B2B8C" w:rsidRPr="00424E59">
                <w:rPr>
                  <w:rFonts w:ascii="Arial" w:hAnsi="Arial"/>
                  <w:bCs/>
                  <w:sz w:val="18"/>
                  <w:lang w:eastAsia="ko-KR"/>
                </w:rPr>
                <w:t xml:space="preserve">lient) correctly perform test procedure </w:t>
              </w:r>
            </w:ins>
            <w:ins w:id="134" w:author="MCC160" w:date="2022-10-31T19:09:00Z">
              <w:r w:rsidR="003E4891" w:rsidRPr="00424E59">
                <w:rPr>
                  <w:rFonts w:ascii="Arial" w:hAnsi="Arial"/>
                  <w:bCs/>
                  <w:sz w:val="18"/>
                  <w:lang w:eastAsia="ko-KR"/>
                </w:rPr>
                <w:t>'</w:t>
              </w:r>
            </w:ins>
            <w:r w:rsidRPr="00424E59">
              <w:rPr>
                <w:rFonts w:ascii="Arial" w:hAnsi="Arial"/>
                <w:bCs/>
                <w:sz w:val="18"/>
                <w:lang w:eastAsia="ko-KR"/>
              </w:rPr>
              <w:t>MCPTT CO session modification</w:t>
            </w:r>
            <w:ins w:id="135" w:author="MCC160" w:date="2022-10-31T19:09:00Z">
              <w:r w:rsidR="003E4891" w:rsidRPr="00424E59">
                <w:rPr>
                  <w:rFonts w:ascii="Arial" w:hAnsi="Arial"/>
                  <w:bCs/>
                  <w:sz w:val="18"/>
                  <w:lang w:eastAsia="ko-KR"/>
                </w:rPr>
                <w:t>'</w:t>
              </w:r>
            </w:ins>
            <w:r w:rsidRPr="00424E59">
              <w:rPr>
                <w:rFonts w:ascii="Arial" w:hAnsi="Arial"/>
                <w:bCs/>
                <w:sz w:val="18"/>
                <w:lang w:eastAsia="ko-KR"/>
              </w:rPr>
              <w:t xml:space="preserve"> as described in TS 36.579-1 [2] Table 5.3A.6.3-1 </w:t>
            </w:r>
            <w:r w:rsidRPr="00424E59">
              <w:rPr>
                <w:rFonts w:ascii="Arial" w:hAnsi="Arial"/>
                <w:bCs/>
                <w:sz w:val="18"/>
              </w:rPr>
              <w:t>to upgrade the call to a</w:t>
            </w:r>
            <w:del w:id="136" w:author="MCC160" w:date="2022-11-03T16:54:00Z">
              <w:r w:rsidRPr="00424E59" w:rsidDel="005A6E07">
                <w:rPr>
                  <w:rFonts w:ascii="Arial" w:hAnsi="Arial"/>
                  <w:bCs/>
                  <w:sz w:val="18"/>
                </w:rPr>
                <w:delText>n MCPTT private</w:delText>
              </w:r>
            </w:del>
            <w:ins w:id="137" w:author="MCC160" w:date="2022-11-03T16:54:00Z">
              <w:r w:rsidR="005A6E07" w:rsidRPr="00424E59">
                <w:rPr>
                  <w:rFonts w:ascii="Arial" w:hAnsi="Arial"/>
                  <w:bCs/>
                  <w:sz w:val="18"/>
                </w:rPr>
                <w:t xml:space="preserve"> </w:t>
              </w:r>
            </w:ins>
            <w:del w:id="138" w:author="MCC160" w:date="2022-11-03T16:54:00Z">
              <w:r w:rsidRPr="00424E59" w:rsidDel="005A6E07">
                <w:rPr>
                  <w:rFonts w:ascii="Arial" w:hAnsi="Arial"/>
                  <w:bCs/>
                  <w:sz w:val="18"/>
                </w:rPr>
                <w:delText xml:space="preserve"> </w:delText>
              </w:r>
            </w:del>
            <w:r w:rsidRPr="00424E59">
              <w:rPr>
                <w:rFonts w:ascii="Arial" w:hAnsi="Arial"/>
                <w:bCs/>
                <w:sz w:val="18"/>
              </w:rPr>
              <w:t xml:space="preserve">emergency </w:t>
            </w:r>
            <w:ins w:id="139" w:author="MCC160" w:date="2022-11-03T16:54:00Z">
              <w:r w:rsidR="005A6E07" w:rsidRPr="00424E59">
                <w:rPr>
                  <w:rFonts w:ascii="Arial" w:hAnsi="Arial"/>
                  <w:bCs/>
                  <w:sz w:val="18"/>
                </w:rPr>
                <w:t xml:space="preserve">private </w:t>
              </w:r>
            </w:ins>
            <w:r w:rsidRPr="00424E59">
              <w:rPr>
                <w:rFonts w:ascii="Arial" w:hAnsi="Arial"/>
                <w:bCs/>
                <w:sz w:val="18"/>
              </w:rPr>
              <w:t xml:space="preserve">call with implicit </w:t>
            </w:r>
            <w:del w:id="140" w:author="MCC160" w:date="2022-11-03T16:55:00Z">
              <w:r w:rsidRPr="00424E59" w:rsidDel="005A6E07">
                <w:rPr>
                  <w:rFonts w:ascii="Arial" w:hAnsi="Arial"/>
                  <w:bCs/>
                  <w:sz w:val="18"/>
                </w:rPr>
                <w:delText>F</w:delText>
              </w:r>
            </w:del>
            <w:ins w:id="141" w:author="MCC160" w:date="2022-11-03T16:55:00Z">
              <w:r w:rsidR="005A6E07" w:rsidRPr="00424E59">
                <w:rPr>
                  <w:rFonts w:ascii="Arial" w:hAnsi="Arial"/>
                  <w:bCs/>
                  <w:sz w:val="18"/>
                </w:rPr>
                <w:t>f</w:t>
              </w:r>
            </w:ins>
            <w:r w:rsidRPr="00424E59">
              <w:rPr>
                <w:rFonts w:ascii="Arial" w:hAnsi="Arial"/>
                <w:bCs/>
                <w:sz w:val="18"/>
              </w:rPr>
              <w:t xml:space="preserve">loor </w:t>
            </w:r>
            <w:ins w:id="142" w:author="MCC160" w:date="2022-11-03T16:55:00Z">
              <w:r w:rsidR="005A6E07" w:rsidRPr="00424E59">
                <w:rPr>
                  <w:rFonts w:ascii="Arial" w:hAnsi="Arial"/>
                  <w:bCs/>
                  <w:sz w:val="18"/>
                </w:rPr>
                <w:t>request</w:t>
              </w:r>
            </w:ins>
            <w:del w:id="143" w:author="MCC160" w:date="2022-11-03T16:55:00Z">
              <w:r w:rsidRPr="00424E59" w:rsidDel="005A6E07">
                <w:rPr>
                  <w:rFonts w:ascii="Arial" w:hAnsi="Arial"/>
                  <w:bCs/>
                  <w:sz w:val="18"/>
                </w:rPr>
                <w:delText>Control</w:delText>
              </w:r>
            </w:del>
            <w:r w:rsidRPr="00424E59">
              <w:rPr>
                <w:rFonts w:ascii="Arial" w:hAnsi="Arial"/>
                <w:bCs/>
                <w:sz w:val="18"/>
              </w:rPr>
              <w:t>?</w:t>
            </w:r>
          </w:p>
        </w:tc>
        <w:tc>
          <w:tcPr>
            <w:tcW w:w="708" w:type="dxa"/>
            <w:tcBorders>
              <w:top w:val="single" w:sz="4" w:space="0" w:color="auto"/>
              <w:left w:val="single" w:sz="4" w:space="0" w:color="auto"/>
              <w:bottom w:val="single" w:sz="4" w:space="0" w:color="auto"/>
              <w:right w:val="single" w:sz="4" w:space="0" w:color="auto"/>
            </w:tcBorders>
            <w:hideMark/>
          </w:tcPr>
          <w:p w14:paraId="2B10D3A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F958956"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C27AE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DF13DB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7D50D2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44B1A8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21-22</w:t>
            </w:r>
          </w:p>
        </w:tc>
        <w:tc>
          <w:tcPr>
            <w:tcW w:w="3968" w:type="dxa"/>
            <w:tcBorders>
              <w:top w:val="single" w:sz="4" w:space="0" w:color="auto"/>
              <w:left w:val="single" w:sz="4" w:space="0" w:color="auto"/>
              <w:bottom w:val="single" w:sz="4" w:space="0" w:color="auto"/>
              <w:right w:val="single" w:sz="4" w:space="0" w:color="auto"/>
            </w:tcBorders>
            <w:hideMark/>
          </w:tcPr>
          <w:p w14:paraId="1046316C"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FE2B76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A3BD77"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A87B9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99FEE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323E8A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367841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22A</w:t>
            </w:r>
          </w:p>
        </w:tc>
        <w:tc>
          <w:tcPr>
            <w:tcW w:w="3968" w:type="dxa"/>
            <w:tcBorders>
              <w:top w:val="single" w:sz="4" w:space="0" w:color="auto"/>
              <w:left w:val="single" w:sz="4" w:space="0" w:color="auto"/>
              <w:bottom w:val="single" w:sz="4" w:space="0" w:color="auto"/>
              <w:right w:val="single" w:sz="4" w:space="0" w:color="auto"/>
            </w:tcBorders>
            <w:hideMark/>
          </w:tcPr>
          <w:p w14:paraId="5D5B97E5" w14:textId="77777777" w:rsidR="002F1F55" w:rsidRPr="00424E59" w:rsidRDefault="00EB676A" w:rsidP="00BC3F8D">
            <w:pPr>
              <w:keepNext/>
              <w:keepLines/>
              <w:spacing w:after="0"/>
              <w:rPr>
                <w:ins w:id="144" w:author="MCC160" w:date="2022-11-03T13:20:00Z"/>
                <w:rFonts w:ascii="Arial" w:hAnsi="Arial"/>
                <w:bCs/>
                <w:sz w:val="18"/>
              </w:rPr>
            </w:pPr>
            <w:r w:rsidRPr="00424E59">
              <w:rPr>
                <w:rFonts w:ascii="Arial" w:hAnsi="Arial"/>
                <w:bCs/>
                <w:sz w:val="18"/>
              </w:rPr>
              <w:t>The UE (MCPTT client) provides floor granted notification to the MCPTT User.</w:t>
            </w:r>
            <w:del w:id="145" w:author="MCC160" w:date="2022-11-03T13:19:00Z">
              <w:r w:rsidRPr="00424E59" w:rsidDel="002F1F55">
                <w:rPr>
                  <w:rFonts w:ascii="Arial" w:hAnsi="Arial"/>
                  <w:bCs/>
                  <w:sz w:val="18"/>
                </w:rPr>
                <w:delText xml:space="preserve"> </w:delText>
              </w:r>
            </w:del>
          </w:p>
          <w:p w14:paraId="2542384D" w14:textId="6787BC9C" w:rsidR="00EB676A" w:rsidRPr="00424E59" w:rsidRDefault="00EB676A" w:rsidP="00BC3F8D">
            <w:pPr>
              <w:keepNext/>
              <w:keepLines/>
              <w:spacing w:after="0"/>
              <w:rPr>
                <w:rFonts w:ascii="Arial" w:hAnsi="Arial"/>
                <w:bCs/>
                <w:sz w:val="18"/>
              </w:rPr>
            </w:pPr>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876975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8980B37"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F3228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7FB3D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20CDBE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3A0E71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4286152C" w14:textId="77777777" w:rsidR="00010CE5" w:rsidRPr="00424E59" w:rsidRDefault="00010CE5" w:rsidP="00BC3F8D">
            <w:pPr>
              <w:keepNext/>
              <w:keepLines/>
              <w:spacing w:after="0"/>
              <w:rPr>
                <w:ins w:id="146" w:author="MCC160" w:date="2022-11-16T20:50:00Z"/>
                <w:rFonts w:ascii="Arial" w:hAnsi="Arial"/>
                <w:bCs/>
                <w:sz w:val="18"/>
                <w:rPrChange w:id="147" w:author="MCC160" w:date="2022-11-16T20:50:00Z">
                  <w:rPr>
                    <w:ins w:id="148" w:author="MCC160" w:date="2022-11-16T20:50:00Z"/>
                    <w:rFonts w:ascii="Arial" w:hAnsi="Arial"/>
                    <w:bCs/>
                    <w:sz w:val="18"/>
                  </w:rPr>
                </w:rPrChange>
              </w:rPr>
            </w:pPr>
            <w:ins w:id="149" w:author="MCC160" w:date="2022-11-16T20:50:00Z">
              <w:r w:rsidRPr="00424E59">
                <w:rPr>
                  <w:rFonts w:ascii="Arial" w:hAnsi="Arial"/>
                  <w:bCs/>
                  <w:sz w:val="18"/>
                  <w:rPrChange w:id="150" w:author="MCC160" w:date="2022-11-16T20:50:00Z">
                    <w:rPr>
                      <w:rFonts w:ascii="Arial" w:hAnsi="Arial"/>
                      <w:bCs/>
                      <w:sz w:val="18"/>
                    </w:rPr>
                  </w:rPrChange>
                </w:rPr>
                <w:t>Make the UE (MCPTT client) release the floor.</w:t>
              </w:r>
            </w:ins>
          </w:p>
          <w:p w14:paraId="0ECE65F4" w14:textId="137EFF17" w:rsidR="00EB676A" w:rsidRPr="00424E59" w:rsidRDefault="00EB676A" w:rsidP="00BC3F8D">
            <w:pPr>
              <w:keepNext/>
              <w:keepLines/>
              <w:spacing w:after="0"/>
              <w:rPr>
                <w:rFonts w:ascii="Arial" w:hAnsi="Arial"/>
                <w:bCs/>
                <w:sz w:val="18"/>
              </w:rPr>
            </w:pPr>
            <w:del w:id="151" w:author="MCC160" w:date="2022-11-16T20:50:00Z">
              <w:r w:rsidRPr="00424E59" w:rsidDel="00010CE5">
                <w:rPr>
                  <w:rFonts w:ascii="Arial" w:hAnsi="Arial"/>
                  <w:bCs/>
                  <w:sz w:val="18"/>
                  <w:rPrChange w:id="152" w:author="MCC160" w:date="2022-11-16T20:50:00Z">
                    <w:rPr>
                      <w:rFonts w:ascii="Arial" w:hAnsi="Arial"/>
                      <w:bCs/>
                      <w:sz w:val="18"/>
                    </w:rPr>
                  </w:rPrChange>
                </w:rPr>
                <w:delText>Make the UE (MCPTT User) release the floor</w:delText>
              </w:r>
            </w:del>
            <w:del w:id="153" w:author="MCC160" w:date="2022-11-03T16:19:00Z">
              <w:r w:rsidRPr="00424E59" w:rsidDel="00EB22D8">
                <w:rPr>
                  <w:rFonts w:ascii="Arial" w:hAnsi="Arial"/>
                  <w:bCs/>
                  <w:sz w:val="18"/>
                </w:rPr>
                <w:delText xml:space="preserve"> </w:delText>
              </w:r>
            </w:del>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F29FA2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6DE8E8"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8CDE1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3172C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F43A2F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25D6C8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4518A286" w14:textId="7B23C6EA"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154" w:author="MCC160" w:date="2022-11-01T11:39:00Z">
              <w:r w:rsidRPr="00424E59" w:rsidDel="000B2B8C">
                <w:rPr>
                  <w:rFonts w:ascii="Arial" w:hAnsi="Arial"/>
                  <w:bCs/>
                  <w:sz w:val="18"/>
                </w:rPr>
                <w:delText>Does the UE (</w:delText>
              </w:r>
              <w:r w:rsidRPr="00424E59" w:rsidDel="000B2B8C">
                <w:rPr>
                  <w:rFonts w:ascii="Arial" w:hAnsi="Arial"/>
                  <w:bCs/>
                  <w:sz w:val="18"/>
                  <w:lang w:eastAsia="ko-KR"/>
                </w:rPr>
                <w:delText xml:space="preserve">MCPTT client) perform the procedure </w:delText>
              </w:r>
            </w:del>
            <w:del w:id="155" w:author="MCC160" w:date="2022-10-31T19:09:00Z">
              <w:r w:rsidRPr="00424E59" w:rsidDel="003E4891">
                <w:rPr>
                  <w:rFonts w:ascii="Arial" w:hAnsi="Arial"/>
                  <w:bCs/>
                  <w:sz w:val="18"/>
                  <w:lang w:eastAsia="ko-KR"/>
                </w:rPr>
                <w:delText xml:space="preserve">for </w:delText>
              </w:r>
            </w:del>
            <w:ins w:id="156" w:author="MCC160" w:date="2022-11-01T11:39:00Z">
              <w:r w:rsidR="000B2B8C" w:rsidRPr="00424E59">
                <w:rPr>
                  <w:rFonts w:ascii="Arial" w:hAnsi="Arial"/>
                  <w:bCs/>
                  <w:sz w:val="18"/>
                  <w:lang w:eastAsia="ko-KR"/>
                </w:rPr>
                <w:t xml:space="preserve">Does the UE (MCPTT </w:t>
              </w:r>
            </w:ins>
            <w:ins w:id="157" w:author="MCC160" w:date="2022-11-16T22:55:00Z">
              <w:r w:rsidR="00131D5C" w:rsidRPr="00424E59">
                <w:rPr>
                  <w:rFonts w:ascii="Arial" w:hAnsi="Arial"/>
                  <w:bCs/>
                  <w:sz w:val="18"/>
                  <w:lang w:eastAsia="ko-KR"/>
                  <w:rPrChange w:id="158" w:author="MCC160" w:date="2022-11-16T22:55:00Z">
                    <w:rPr>
                      <w:rFonts w:ascii="Arial" w:hAnsi="Arial"/>
                      <w:bCs/>
                      <w:sz w:val="18"/>
                      <w:lang w:eastAsia="ko-KR"/>
                    </w:rPr>
                  </w:rPrChange>
                </w:rPr>
                <w:t>c</w:t>
              </w:r>
            </w:ins>
            <w:ins w:id="159" w:author="MCC160" w:date="2022-11-01T11:39:00Z">
              <w:r w:rsidR="000B2B8C" w:rsidRPr="00424E59">
                <w:rPr>
                  <w:rFonts w:ascii="Arial" w:hAnsi="Arial"/>
                  <w:bCs/>
                  <w:sz w:val="18"/>
                  <w:lang w:eastAsia="ko-KR"/>
                </w:rPr>
                <w:t xml:space="preserve">lient) correctly perform test procedure </w:t>
              </w:r>
            </w:ins>
            <w:ins w:id="160" w:author="MCC160" w:date="2022-10-31T19:09:00Z">
              <w:r w:rsidR="003E4891" w:rsidRPr="00424E59">
                <w:rPr>
                  <w:rFonts w:ascii="Arial" w:hAnsi="Arial"/>
                  <w:bCs/>
                  <w:sz w:val="18"/>
                  <w:lang w:eastAsia="ko-KR"/>
                </w:rPr>
                <w:t>'</w:t>
              </w:r>
            </w:ins>
            <w:r w:rsidRPr="00424E59">
              <w:rPr>
                <w:rFonts w:ascii="Arial" w:hAnsi="Arial"/>
                <w:bCs/>
                <w:sz w:val="18"/>
                <w:lang w:eastAsia="ko-KR"/>
              </w:rPr>
              <w:t>MCPTT Floor Release – Floor Taken</w:t>
            </w:r>
            <w:ins w:id="161" w:author="MCC160" w:date="2022-10-31T19:09:00Z">
              <w:r w:rsidR="003E4891" w:rsidRPr="00424E59">
                <w:rPr>
                  <w:rFonts w:ascii="Arial" w:hAnsi="Arial"/>
                  <w:bCs/>
                  <w:sz w:val="18"/>
                  <w:lang w:eastAsia="ko-KR"/>
                </w:rPr>
                <w:t>'</w:t>
              </w:r>
            </w:ins>
            <w:r w:rsidRPr="00424E59">
              <w:rPr>
                <w:rFonts w:ascii="Arial" w:hAnsi="Arial"/>
                <w:bCs/>
                <w:sz w:val="18"/>
                <w:lang w:eastAsia="ko-KR"/>
              </w:rPr>
              <w:t xml:space="preserve">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5D1FCCB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FD60BF"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75582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36C4998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F63E72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CEE6E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25-26</w:t>
            </w:r>
          </w:p>
        </w:tc>
        <w:tc>
          <w:tcPr>
            <w:tcW w:w="3968" w:type="dxa"/>
            <w:tcBorders>
              <w:top w:val="single" w:sz="4" w:space="0" w:color="auto"/>
              <w:left w:val="single" w:sz="4" w:space="0" w:color="auto"/>
              <w:bottom w:val="single" w:sz="4" w:space="0" w:color="auto"/>
              <w:right w:val="single" w:sz="4" w:space="0" w:color="auto"/>
            </w:tcBorders>
            <w:hideMark/>
          </w:tcPr>
          <w:p w14:paraId="2C7CB5E3"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75A7F0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C75CBF"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3DF03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3640E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A99CCC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6A7C74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27</w:t>
            </w:r>
          </w:p>
        </w:tc>
        <w:tc>
          <w:tcPr>
            <w:tcW w:w="3968" w:type="dxa"/>
            <w:tcBorders>
              <w:top w:val="single" w:sz="4" w:space="0" w:color="auto"/>
              <w:left w:val="single" w:sz="4" w:space="0" w:color="auto"/>
              <w:bottom w:val="single" w:sz="4" w:space="0" w:color="auto"/>
              <w:right w:val="single" w:sz="4" w:space="0" w:color="auto"/>
            </w:tcBorders>
            <w:hideMark/>
          </w:tcPr>
          <w:p w14:paraId="100F6AC7" w14:textId="77777777" w:rsidR="00010CE5" w:rsidRPr="00424E59" w:rsidRDefault="00010CE5" w:rsidP="00BC3F8D">
            <w:pPr>
              <w:keepNext/>
              <w:keepLines/>
              <w:spacing w:after="0"/>
              <w:rPr>
                <w:ins w:id="162" w:author="MCC160" w:date="2022-11-16T20:50:00Z"/>
                <w:rFonts w:ascii="Arial" w:hAnsi="Arial"/>
                <w:bCs/>
                <w:sz w:val="18"/>
                <w:rPrChange w:id="163" w:author="MCC160" w:date="2022-11-16T20:50:00Z">
                  <w:rPr>
                    <w:ins w:id="164" w:author="MCC160" w:date="2022-11-16T20:50:00Z"/>
                    <w:rFonts w:ascii="Arial" w:hAnsi="Arial"/>
                    <w:bCs/>
                    <w:sz w:val="18"/>
                  </w:rPr>
                </w:rPrChange>
              </w:rPr>
            </w:pPr>
            <w:ins w:id="165" w:author="MCC160" w:date="2022-11-16T20:50:00Z">
              <w:r w:rsidRPr="00424E59">
                <w:rPr>
                  <w:rFonts w:ascii="Arial" w:hAnsi="Arial"/>
                  <w:bCs/>
                  <w:sz w:val="18"/>
                  <w:rPrChange w:id="166" w:author="MCC160" w:date="2022-11-16T20:50:00Z">
                    <w:rPr>
                      <w:rFonts w:ascii="Arial" w:hAnsi="Arial"/>
                      <w:bCs/>
                      <w:sz w:val="18"/>
                    </w:rPr>
                  </w:rPrChange>
                </w:rPr>
                <w:t>Make the UE (MCPTT client) request the floor.</w:t>
              </w:r>
            </w:ins>
          </w:p>
          <w:p w14:paraId="6D945E75" w14:textId="1975173E" w:rsidR="00EB676A" w:rsidRPr="00424E59" w:rsidDel="00010CE5" w:rsidRDefault="00EB676A" w:rsidP="00BC3F8D">
            <w:pPr>
              <w:keepNext/>
              <w:keepLines/>
              <w:spacing w:after="0"/>
              <w:rPr>
                <w:del w:id="167" w:author="MCC160" w:date="2022-11-16T20:50:00Z"/>
                <w:rFonts w:ascii="Arial" w:hAnsi="Arial"/>
                <w:bCs/>
                <w:sz w:val="18"/>
              </w:rPr>
            </w:pPr>
            <w:del w:id="168" w:author="MCC160" w:date="2022-11-16T20:50:00Z">
              <w:r w:rsidRPr="00424E59" w:rsidDel="00010CE5">
                <w:rPr>
                  <w:rFonts w:ascii="Arial" w:hAnsi="Arial"/>
                  <w:bCs/>
                  <w:sz w:val="18"/>
                  <w:rPrChange w:id="169" w:author="MCC160" w:date="2022-11-16T20:50:00Z">
                    <w:rPr>
                      <w:rFonts w:ascii="Arial" w:hAnsi="Arial"/>
                      <w:bCs/>
                      <w:sz w:val="18"/>
                    </w:rPr>
                  </w:rPrChange>
                </w:rPr>
                <w:delText>Make the UE (MCPTT User) request the floor.</w:delText>
              </w:r>
            </w:del>
          </w:p>
          <w:p w14:paraId="6FF897C7" w14:textId="77777777" w:rsidR="00EB676A" w:rsidRPr="00424E59" w:rsidRDefault="00EB676A" w:rsidP="00BC3F8D">
            <w:pPr>
              <w:keepNext/>
              <w:keepLines/>
              <w:spacing w:after="0"/>
              <w:rPr>
                <w:rFonts w:ascii="Arial" w:hAnsi="Arial"/>
                <w:bCs/>
                <w:sz w:val="18"/>
              </w:rPr>
            </w:pPr>
            <w:del w:id="170" w:author="MCC160" w:date="2022-11-03T13:18:00Z">
              <w:r w:rsidRPr="00424E59" w:rsidDel="002F1F55">
                <w:rPr>
                  <w:rFonts w:ascii="Arial" w:hAnsi="Arial"/>
                  <w:bCs/>
                  <w:sz w:val="18"/>
                </w:rPr>
                <w:delText xml:space="preserve"> </w:delText>
              </w:r>
            </w:del>
            <w:r w:rsidRPr="00424E59">
              <w:rPr>
                <w:rFonts w:ascii="Arial" w:hAnsi="Arial"/>
                <w:bCs/>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2EE38F1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AF4A763"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6C678D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170EA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A1519A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95192E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28</w:t>
            </w:r>
          </w:p>
        </w:tc>
        <w:tc>
          <w:tcPr>
            <w:tcW w:w="3968" w:type="dxa"/>
            <w:tcBorders>
              <w:top w:val="single" w:sz="4" w:space="0" w:color="auto"/>
              <w:left w:val="single" w:sz="4" w:space="0" w:color="auto"/>
              <w:bottom w:val="single" w:sz="4" w:space="0" w:color="auto"/>
              <w:right w:val="single" w:sz="4" w:space="0" w:color="auto"/>
            </w:tcBorders>
            <w:hideMark/>
          </w:tcPr>
          <w:p w14:paraId="297EADD9" w14:textId="019DBAFB"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171" w:author="MCC160" w:date="2022-11-01T11:39:00Z">
              <w:r w:rsidRPr="00424E59" w:rsidDel="000B2B8C">
                <w:rPr>
                  <w:rFonts w:ascii="Arial" w:hAnsi="Arial"/>
                  <w:bCs/>
                  <w:sz w:val="18"/>
                </w:rPr>
                <w:delText>Does the UE (</w:delText>
              </w:r>
              <w:r w:rsidRPr="00424E59" w:rsidDel="000B2B8C">
                <w:rPr>
                  <w:rFonts w:ascii="Arial" w:hAnsi="Arial"/>
                  <w:bCs/>
                  <w:sz w:val="18"/>
                  <w:lang w:eastAsia="ko-KR"/>
                </w:rPr>
                <w:delText xml:space="preserve">MCPTT client) perform the procedure </w:delText>
              </w:r>
            </w:del>
            <w:del w:id="172" w:author="MCC160" w:date="2022-10-31T19:09:00Z">
              <w:r w:rsidRPr="00424E59" w:rsidDel="003E4891">
                <w:rPr>
                  <w:rFonts w:ascii="Arial" w:hAnsi="Arial"/>
                  <w:bCs/>
                  <w:sz w:val="18"/>
                  <w:lang w:eastAsia="ko-KR"/>
                </w:rPr>
                <w:delText xml:space="preserve">for </w:delText>
              </w:r>
            </w:del>
            <w:ins w:id="173" w:author="MCC160" w:date="2022-11-01T11:39:00Z">
              <w:r w:rsidR="000B2B8C" w:rsidRPr="00424E59">
                <w:rPr>
                  <w:rFonts w:ascii="Arial" w:hAnsi="Arial"/>
                  <w:bCs/>
                  <w:sz w:val="18"/>
                  <w:lang w:eastAsia="ko-KR"/>
                </w:rPr>
                <w:t xml:space="preserve">Does the UE (MCPTT </w:t>
              </w:r>
            </w:ins>
            <w:ins w:id="174" w:author="MCC160" w:date="2022-11-16T22:55:00Z">
              <w:r w:rsidR="00131D5C" w:rsidRPr="00424E59">
                <w:rPr>
                  <w:rFonts w:ascii="Arial" w:hAnsi="Arial"/>
                  <w:bCs/>
                  <w:sz w:val="18"/>
                  <w:lang w:eastAsia="ko-KR"/>
                  <w:rPrChange w:id="175" w:author="MCC160" w:date="2022-11-16T22:55:00Z">
                    <w:rPr>
                      <w:rFonts w:ascii="Arial" w:hAnsi="Arial"/>
                      <w:bCs/>
                      <w:sz w:val="18"/>
                      <w:lang w:eastAsia="ko-KR"/>
                    </w:rPr>
                  </w:rPrChange>
                </w:rPr>
                <w:t>c</w:t>
              </w:r>
            </w:ins>
            <w:ins w:id="176" w:author="MCC160" w:date="2022-11-01T11:39:00Z">
              <w:r w:rsidR="000B2B8C" w:rsidRPr="00424E59">
                <w:rPr>
                  <w:rFonts w:ascii="Arial" w:hAnsi="Arial"/>
                  <w:bCs/>
                  <w:sz w:val="18"/>
                  <w:lang w:eastAsia="ko-KR"/>
                </w:rPr>
                <w:t xml:space="preserve">lient) correctly perform test procedure </w:t>
              </w:r>
            </w:ins>
            <w:ins w:id="177" w:author="MCC160" w:date="2022-10-31T19:09:00Z">
              <w:r w:rsidR="003E4891" w:rsidRPr="00424E59">
                <w:rPr>
                  <w:rFonts w:ascii="Arial" w:hAnsi="Arial"/>
                  <w:bCs/>
                  <w:sz w:val="18"/>
                  <w:lang w:eastAsia="ko-KR"/>
                </w:rPr>
                <w:t>'</w:t>
              </w:r>
            </w:ins>
            <w:r w:rsidRPr="00424E59">
              <w:rPr>
                <w:rFonts w:ascii="Arial" w:hAnsi="Arial"/>
                <w:bCs/>
                <w:sz w:val="18"/>
                <w:lang w:eastAsia="ko-KR"/>
              </w:rPr>
              <w:t>MCPTT Floor Request – Floor Granted</w:t>
            </w:r>
            <w:ins w:id="178" w:author="MCC160" w:date="2022-10-31T19:09:00Z">
              <w:r w:rsidR="003E4891" w:rsidRPr="00424E59">
                <w:rPr>
                  <w:rFonts w:ascii="Arial" w:hAnsi="Arial"/>
                  <w:bCs/>
                  <w:sz w:val="18"/>
                  <w:lang w:eastAsia="ko-KR"/>
                </w:rPr>
                <w:t>'</w:t>
              </w:r>
            </w:ins>
            <w:r w:rsidRPr="00424E59">
              <w:rPr>
                <w:rFonts w:ascii="Arial" w:hAnsi="Arial"/>
                <w:bCs/>
                <w:sz w:val="18"/>
                <w:lang w:eastAsia="ko-KR"/>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7BE01B3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80444C"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C9109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7A8F64A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F0A87C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6871F4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29</w:t>
            </w:r>
          </w:p>
        </w:tc>
        <w:tc>
          <w:tcPr>
            <w:tcW w:w="3968" w:type="dxa"/>
            <w:tcBorders>
              <w:top w:val="single" w:sz="4" w:space="0" w:color="auto"/>
              <w:left w:val="single" w:sz="4" w:space="0" w:color="auto"/>
              <w:bottom w:val="single" w:sz="4" w:space="0" w:color="auto"/>
              <w:right w:val="single" w:sz="4" w:space="0" w:color="auto"/>
            </w:tcBorders>
            <w:hideMark/>
          </w:tcPr>
          <w:p w14:paraId="48C78BF5"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A51137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639CF0"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88503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7A548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C634EB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206CB7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30</w:t>
            </w:r>
          </w:p>
        </w:tc>
        <w:tc>
          <w:tcPr>
            <w:tcW w:w="3968" w:type="dxa"/>
            <w:tcBorders>
              <w:top w:val="single" w:sz="4" w:space="0" w:color="auto"/>
              <w:left w:val="single" w:sz="4" w:space="0" w:color="auto"/>
              <w:bottom w:val="single" w:sz="4" w:space="0" w:color="auto"/>
              <w:right w:val="single" w:sz="4" w:space="0" w:color="auto"/>
            </w:tcBorders>
            <w:hideMark/>
          </w:tcPr>
          <w:p w14:paraId="51DB39CD" w14:textId="77777777" w:rsidR="00010CE5" w:rsidRPr="00424E59" w:rsidRDefault="00010CE5" w:rsidP="00BC3F8D">
            <w:pPr>
              <w:keepNext/>
              <w:keepLines/>
              <w:spacing w:after="0"/>
              <w:rPr>
                <w:ins w:id="179" w:author="MCC160" w:date="2022-11-16T20:51:00Z"/>
                <w:rFonts w:ascii="Arial" w:hAnsi="Arial"/>
                <w:bCs/>
                <w:sz w:val="18"/>
                <w:rPrChange w:id="180" w:author="MCC160" w:date="2022-11-16T20:51:00Z">
                  <w:rPr>
                    <w:ins w:id="181" w:author="MCC160" w:date="2022-11-16T20:51:00Z"/>
                    <w:rFonts w:ascii="Arial" w:hAnsi="Arial"/>
                    <w:bCs/>
                    <w:sz w:val="18"/>
                  </w:rPr>
                </w:rPrChange>
              </w:rPr>
            </w:pPr>
            <w:ins w:id="182" w:author="MCC160" w:date="2022-11-16T20:51:00Z">
              <w:r w:rsidRPr="00424E59">
                <w:rPr>
                  <w:rFonts w:ascii="Arial" w:hAnsi="Arial"/>
                  <w:bCs/>
                  <w:sz w:val="18"/>
                  <w:rPrChange w:id="183" w:author="MCC160" w:date="2022-11-16T20:51:00Z">
                    <w:rPr>
                      <w:rFonts w:ascii="Arial" w:hAnsi="Arial"/>
                      <w:bCs/>
                      <w:sz w:val="18"/>
                    </w:rPr>
                  </w:rPrChange>
                </w:rPr>
                <w:t>Make the UE (MCPTT client) release the floor.</w:t>
              </w:r>
            </w:ins>
          </w:p>
          <w:p w14:paraId="19B91BC2" w14:textId="35C27C1E" w:rsidR="00EB676A" w:rsidRPr="00424E59" w:rsidRDefault="00EB676A" w:rsidP="00BC3F8D">
            <w:pPr>
              <w:keepNext/>
              <w:keepLines/>
              <w:spacing w:after="0"/>
              <w:rPr>
                <w:rFonts w:ascii="Arial" w:hAnsi="Arial"/>
                <w:bCs/>
                <w:sz w:val="18"/>
              </w:rPr>
            </w:pPr>
            <w:del w:id="184" w:author="MCC160" w:date="2022-11-16T23:44:00Z">
              <w:r w:rsidRPr="00424E59" w:rsidDel="007C6858">
                <w:rPr>
                  <w:rFonts w:ascii="Arial" w:hAnsi="Arial"/>
                  <w:bCs/>
                  <w:sz w:val="18"/>
                  <w:rPrChange w:id="185" w:author="MCC160" w:date="2022-11-16T20:51:00Z">
                    <w:rPr>
                      <w:rFonts w:ascii="Arial" w:hAnsi="Arial"/>
                      <w:bCs/>
                      <w:sz w:val="18"/>
                    </w:rPr>
                  </w:rPrChange>
                </w:rPr>
                <w:delText>Make the UE (MCPTT User) release the floor.</w:delText>
              </w:r>
              <w:r w:rsidRPr="00424E59" w:rsidDel="007C6858">
                <w:rPr>
                  <w:rFonts w:ascii="Arial" w:hAnsi="Arial"/>
                  <w:bCs/>
                  <w:sz w:val="18"/>
                </w:rPr>
                <w:delText xml:space="preserve"> </w:delText>
              </w:r>
            </w:del>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D6A8E6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E71191"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A99A80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D0629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47140F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8CE9E3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31</w:t>
            </w:r>
          </w:p>
        </w:tc>
        <w:tc>
          <w:tcPr>
            <w:tcW w:w="3968" w:type="dxa"/>
            <w:tcBorders>
              <w:top w:val="single" w:sz="4" w:space="0" w:color="auto"/>
              <w:left w:val="single" w:sz="4" w:space="0" w:color="auto"/>
              <w:bottom w:val="single" w:sz="4" w:space="0" w:color="auto"/>
              <w:right w:val="single" w:sz="4" w:space="0" w:color="auto"/>
            </w:tcBorders>
            <w:hideMark/>
          </w:tcPr>
          <w:p w14:paraId="79995E00" w14:textId="160BF677"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186" w:author="MCC160" w:date="2022-11-01T11:40:00Z">
              <w:r w:rsidRPr="00424E59" w:rsidDel="000B2B8C">
                <w:rPr>
                  <w:rFonts w:ascii="Arial" w:hAnsi="Arial"/>
                  <w:bCs/>
                  <w:sz w:val="18"/>
                </w:rPr>
                <w:delText>Does the UE (</w:delText>
              </w:r>
              <w:r w:rsidRPr="00424E59" w:rsidDel="000B2B8C">
                <w:rPr>
                  <w:rFonts w:ascii="Arial" w:hAnsi="Arial"/>
                  <w:bCs/>
                  <w:sz w:val="18"/>
                  <w:lang w:eastAsia="ko-KR"/>
                </w:rPr>
                <w:delText xml:space="preserve">MCPTT client) perform the procedure </w:delText>
              </w:r>
            </w:del>
            <w:del w:id="187" w:author="MCC160" w:date="2022-10-31T19:09:00Z">
              <w:r w:rsidRPr="00424E59" w:rsidDel="003E4891">
                <w:rPr>
                  <w:rFonts w:ascii="Arial" w:hAnsi="Arial"/>
                  <w:bCs/>
                  <w:sz w:val="18"/>
                  <w:lang w:eastAsia="ko-KR"/>
                </w:rPr>
                <w:delText xml:space="preserve">for </w:delText>
              </w:r>
            </w:del>
            <w:ins w:id="188" w:author="MCC160" w:date="2022-11-01T11:40:00Z">
              <w:r w:rsidR="000B2B8C" w:rsidRPr="00424E59">
                <w:rPr>
                  <w:rFonts w:ascii="Arial" w:hAnsi="Arial"/>
                  <w:bCs/>
                  <w:sz w:val="18"/>
                  <w:lang w:eastAsia="ko-KR"/>
                </w:rPr>
                <w:t xml:space="preserve">Does the UE (MCPTT </w:t>
              </w:r>
            </w:ins>
            <w:ins w:id="189" w:author="MCC160" w:date="2022-11-16T22:55:00Z">
              <w:r w:rsidR="00131D5C" w:rsidRPr="00424E59">
                <w:rPr>
                  <w:rFonts w:ascii="Arial" w:hAnsi="Arial"/>
                  <w:bCs/>
                  <w:sz w:val="18"/>
                  <w:lang w:eastAsia="ko-KR"/>
                  <w:rPrChange w:id="190" w:author="MCC160" w:date="2022-11-16T22:55:00Z">
                    <w:rPr>
                      <w:rFonts w:ascii="Arial" w:hAnsi="Arial"/>
                      <w:bCs/>
                      <w:sz w:val="18"/>
                      <w:lang w:eastAsia="ko-KR"/>
                    </w:rPr>
                  </w:rPrChange>
                </w:rPr>
                <w:t>c</w:t>
              </w:r>
            </w:ins>
            <w:ins w:id="191" w:author="MCC160" w:date="2022-11-01T11:40:00Z">
              <w:r w:rsidR="000B2B8C" w:rsidRPr="00424E59">
                <w:rPr>
                  <w:rFonts w:ascii="Arial" w:hAnsi="Arial"/>
                  <w:bCs/>
                  <w:sz w:val="18"/>
                  <w:lang w:eastAsia="ko-KR"/>
                </w:rPr>
                <w:t xml:space="preserve">lient) correctly perform test procedure </w:t>
              </w:r>
            </w:ins>
            <w:ins w:id="192" w:author="MCC160" w:date="2022-10-31T19:09:00Z">
              <w:r w:rsidR="003E4891" w:rsidRPr="00424E59">
                <w:rPr>
                  <w:rFonts w:ascii="Arial" w:hAnsi="Arial"/>
                  <w:bCs/>
                  <w:sz w:val="18"/>
                  <w:lang w:eastAsia="ko-KR"/>
                </w:rPr>
                <w:t>'</w:t>
              </w:r>
            </w:ins>
            <w:r w:rsidRPr="00424E59">
              <w:rPr>
                <w:rFonts w:ascii="Arial" w:hAnsi="Arial"/>
                <w:bCs/>
                <w:sz w:val="18"/>
                <w:lang w:eastAsia="ko-KR"/>
              </w:rPr>
              <w:t>MCPTT Floor Release – Floor Idle</w:t>
            </w:r>
            <w:ins w:id="193" w:author="MCC160" w:date="2022-10-31T19:10:00Z">
              <w:r w:rsidR="003E4891" w:rsidRPr="00424E59">
                <w:rPr>
                  <w:rFonts w:ascii="Arial" w:hAnsi="Arial"/>
                  <w:bCs/>
                  <w:sz w:val="18"/>
                  <w:lang w:eastAsia="ko-KR"/>
                </w:rPr>
                <w:t>'</w:t>
              </w:r>
            </w:ins>
            <w:r w:rsidRPr="00424E59">
              <w:rPr>
                <w:rFonts w:ascii="Arial" w:hAnsi="Arial"/>
                <w:bCs/>
                <w:sz w:val="18"/>
                <w:lang w:eastAsia="ko-KR"/>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0BB8300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16F9C6"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078DF1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681478F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ED11A4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7D64E8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32</w:t>
            </w:r>
          </w:p>
        </w:tc>
        <w:tc>
          <w:tcPr>
            <w:tcW w:w="3968" w:type="dxa"/>
            <w:tcBorders>
              <w:top w:val="single" w:sz="4" w:space="0" w:color="auto"/>
              <w:left w:val="single" w:sz="4" w:space="0" w:color="auto"/>
              <w:bottom w:val="single" w:sz="4" w:space="0" w:color="auto"/>
              <w:right w:val="single" w:sz="4" w:space="0" w:color="auto"/>
            </w:tcBorders>
            <w:hideMark/>
          </w:tcPr>
          <w:p w14:paraId="338E4743"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450A91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7473DB"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8D8CE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6416F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CD1FCB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6E90F6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hideMark/>
          </w:tcPr>
          <w:p w14:paraId="55CE7C20" w14:textId="77777777" w:rsidR="00010CE5" w:rsidRPr="00424E59" w:rsidRDefault="00010CE5" w:rsidP="00BC3F8D">
            <w:pPr>
              <w:keepNext/>
              <w:keepLines/>
              <w:spacing w:after="0"/>
              <w:rPr>
                <w:ins w:id="194" w:author="MCC160" w:date="2022-11-16T20:51:00Z"/>
                <w:rFonts w:ascii="Arial" w:hAnsi="Arial"/>
                <w:bCs/>
                <w:sz w:val="18"/>
                <w:rPrChange w:id="195" w:author="MCC160" w:date="2022-11-16T20:51:00Z">
                  <w:rPr>
                    <w:ins w:id="196" w:author="MCC160" w:date="2022-11-16T20:51:00Z"/>
                    <w:rFonts w:ascii="Arial" w:hAnsi="Arial"/>
                    <w:bCs/>
                    <w:sz w:val="18"/>
                  </w:rPr>
                </w:rPrChange>
              </w:rPr>
            </w:pPr>
            <w:ins w:id="197" w:author="MCC160" w:date="2022-11-16T20:51:00Z">
              <w:r w:rsidRPr="00424E59">
                <w:rPr>
                  <w:rFonts w:ascii="Arial" w:hAnsi="Arial"/>
                  <w:bCs/>
                  <w:sz w:val="18"/>
                  <w:rPrChange w:id="198" w:author="MCC160" w:date="2022-11-16T20:51:00Z">
                    <w:rPr>
                      <w:rFonts w:ascii="Arial" w:hAnsi="Arial"/>
                      <w:bCs/>
                      <w:sz w:val="18"/>
                    </w:rPr>
                  </w:rPrChange>
                </w:rPr>
                <w:t>Make the UE (MCPTT client) request downgrade of the call to a normal private call.</w:t>
              </w:r>
            </w:ins>
          </w:p>
          <w:p w14:paraId="0A8EF3A8" w14:textId="182B7259" w:rsidR="005A6E07" w:rsidRPr="00424E59" w:rsidRDefault="005A6E07" w:rsidP="00BC3F8D">
            <w:pPr>
              <w:keepNext/>
              <w:keepLines/>
              <w:spacing w:after="0"/>
              <w:rPr>
                <w:ins w:id="199" w:author="MCC160" w:date="2022-11-03T16:56:00Z"/>
                <w:rFonts w:ascii="Arial" w:hAnsi="Arial"/>
                <w:bCs/>
                <w:sz w:val="18"/>
                <w:rPrChange w:id="200" w:author="MCC160" w:date="2022-11-16T20:51:00Z">
                  <w:rPr>
                    <w:ins w:id="201" w:author="MCC160" w:date="2022-11-03T16:56:00Z"/>
                    <w:rFonts w:ascii="Arial" w:hAnsi="Arial"/>
                    <w:bCs/>
                    <w:sz w:val="18"/>
                  </w:rPr>
                </w:rPrChange>
              </w:rPr>
            </w:pPr>
            <w:ins w:id="202" w:author="MCC160" w:date="2022-11-03T16:56:00Z">
              <w:r w:rsidRPr="00424E59">
                <w:rPr>
                  <w:rFonts w:ascii="Arial" w:hAnsi="Arial"/>
                  <w:bCs/>
                  <w:sz w:val="18"/>
                  <w:rPrChange w:id="203" w:author="MCC160" w:date="2022-11-16T20:51:00Z">
                    <w:rPr>
                      <w:rFonts w:ascii="Arial" w:hAnsi="Arial"/>
                      <w:bCs/>
                      <w:sz w:val="18"/>
                    </w:rPr>
                  </w:rPrChange>
                </w:rPr>
                <w:t>Make the MCPTT User request to downgrade the call to a normal private call.</w:t>
              </w:r>
            </w:ins>
          </w:p>
          <w:p w14:paraId="55FF8E98" w14:textId="05076972" w:rsidR="00EB676A" w:rsidRPr="00424E59" w:rsidDel="005A6E07" w:rsidRDefault="00EB676A" w:rsidP="00BC3F8D">
            <w:pPr>
              <w:keepNext/>
              <w:keepLines/>
              <w:spacing w:after="0"/>
              <w:rPr>
                <w:del w:id="204" w:author="MCC160" w:date="2022-11-03T16:56:00Z"/>
                <w:rFonts w:ascii="Arial" w:hAnsi="Arial"/>
                <w:bCs/>
                <w:sz w:val="18"/>
              </w:rPr>
            </w:pPr>
            <w:del w:id="205" w:author="MCC160" w:date="2022-11-03T16:56:00Z">
              <w:r w:rsidRPr="00424E59" w:rsidDel="005A6E07">
                <w:rPr>
                  <w:rFonts w:ascii="Arial" w:hAnsi="Arial"/>
                  <w:bCs/>
                  <w:sz w:val="18"/>
                  <w:rPrChange w:id="206" w:author="MCC160" w:date="2022-11-16T20:51:00Z">
                    <w:rPr>
                      <w:rFonts w:ascii="Arial" w:hAnsi="Arial"/>
                      <w:bCs/>
                      <w:sz w:val="18"/>
                    </w:rPr>
                  </w:rPrChange>
                </w:rPr>
                <w:delText>Make the UE (MCPTT User) request cancelling of MCPTT emergency private call.</w:delText>
              </w:r>
            </w:del>
          </w:p>
          <w:p w14:paraId="480E4A50" w14:textId="281168CC" w:rsidR="00EB676A" w:rsidRPr="00424E59" w:rsidRDefault="00EB676A" w:rsidP="00BC3F8D">
            <w:pPr>
              <w:keepNext/>
              <w:keepLines/>
              <w:spacing w:after="0"/>
              <w:rPr>
                <w:rFonts w:ascii="Arial" w:hAnsi="Arial"/>
                <w:bCs/>
                <w:sz w:val="18"/>
              </w:rPr>
            </w:pPr>
            <w:del w:id="207" w:author="MCC160" w:date="2022-11-03T16:19:00Z">
              <w:r w:rsidRPr="00424E59" w:rsidDel="00EB22D8">
                <w:rPr>
                  <w:rFonts w:ascii="Arial" w:hAnsi="Arial"/>
                  <w:bCs/>
                  <w:sz w:val="18"/>
                </w:rPr>
                <w:delText xml:space="preserve"> </w:delText>
              </w:r>
            </w:del>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745CAE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B85288C"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718B0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EE80D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F6B46F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ED8EA4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72A13C26" w14:textId="2D4F0529"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208" w:author="MCC160" w:date="2022-11-01T11:40:00Z">
              <w:r w:rsidRPr="00424E59" w:rsidDel="000B2B8C">
                <w:rPr>
                  <w:rFonts w:ascii="Arial" w:hAnsi="Arial"/>
                  <w:bCs/>
                  <w:sz w:val="18"/>
                </w:rPr>
                <w:delText>Does the UE (</w:delText>
              </w:r>
              <w:r w:rsidRPr="00424E59" w:rsidDel="000B2B8C">
                <w:rPr>
                  <w:rFonts w:ascii="Arial" w:hAnsi="Arial"/>
                  <w:bCs/>
                  <w:sz w:val="18"/>
                  <w:lang w:eastAsia="ko-KR"/>
                </w:rPr>
                <w:delText xml:space="preserve">MCPTT client) perform the procedure </w:delText>
              </w:r>
            </w:del>
            <w:del w:id="209" w:author="MCC160" w:date="2022-10-31T19:10:00Z">
              <w:r w:rsidRPr="00424E59" w:rsidDel="003E4891">
                <w:rPr>
                  <w:rFonts w:ascii="Arial" w:hAnsi="Arial"/>
                  <w:bCs/>
                  <w:sz w:val="18"/>
                  <w:lang w:eastAsia="ko-KR"/>
                </w:rPr>
                <w:delText xml:space="preserve">for </w:delText>
              </w:r>
            </w:del>
            <w:ins w:id="210" w:author="MCC160" w:date="2022-11-01T11:40:00Z">
              <w:r w:rsidR="000B2B8C" w:rsidRPr="00424E59">
                <w:rPr>
                  <w:rFonts w:ascii="Arial" w:hAnsi="Arial"/>
                  <w:bCs/>
                  <w:sz w:val="18"/>
                  <w:lang w:eastAsia="ko-KR"/>
                </w:rPr>
                <w:t xml:space="preserve">Does the UE (MCPTT </w:t>
              </w:r>
            </w:ins>
            <w:ins w:id="211" w:author="MCC160" w:date="2022-11-16T22:55:00Z">
              <w:r w:rsidR="00131D5C" w:rsidRPr="00424E59">
                <w:rPr>
                  <w:rFonts w:ascii="Arial" w:hAnsi="Arial"/>
                  <w:bCs/>
                  <w:sz w:val="18"/>
                  <w:lang w:eastAsia="ko-KR"/>
                  <w:rPrChange w:id="212" w:author="MCC160" w:date="2022-11-16T22:55:00Z">
                    <w:rPr>
                      <w:rFonts w:ascii="Arial" w:hAnsi="Arial"/>
                      <w:bCs/>
                      <w:sz w:val="18"/>
                      <w:lang w:eastAsia="ko-KR"/>
                    </w:rPr>
                  </w:rPrChange>
                </w:rPr>
                <w:t>c</w:t>
              </w:r>
            </w:ins>
            <w:ins w:id="213" w:author="MCC160" w:date="2022-11-01T11:40:00Z">
              <w:r w:rsidR="000B2B8C" w:rsidRPr="00424E59">
                <w:rPr>
                  <w:rFonts w:ascii="Arial" w:hAnsi="Arial"/>
                  <w:bCs/>
                  <w:sz w:val="18"/>
                  <w:lang w:eastAsia="ko-KR"/>
                </w:rPr>
                <w:t xml:space="preserve">lient) correctly perform test procedure </w:t>
              </w:r>
            </w:ins>
            <w:ins w:id="214" w:author="MCC160" w:date="2022-10-31T19:10:00Z">
              <w:r w:rsidR="003E4891" w:rsidRPr="00424E59">
                <w:rPr>
                  <w:rFonts w:ascii="Arial" w:hAnsi="Arial"/>
                  <w:bCs/>
                  <w:sz w:val="18"/>
                  <w:lang w:eastAsia="ko-KR"/>
                </w:rPr>
                <w:t>'</w:t>
              </w:r>
            </w:ins>
            <w:r w:rsidRPr="00424E59">
              <w:rPr>
                <w:rFonts w:ascii="Arial" w:hAnsi="Arial"/>
                <w:bCs/>
                <w:sz w:val="18"/>
                <w:lang w:eastAsia="ko-KR"/>
              </w:rPr>
              <w:t>MCPTT CO session modification</w:t>
            </w:r>
            <w:ins w:id="215" w:author="MCC160" w:date="2022-10-31T19:10:00Z">
              <w:r w:rsidR="003E4891" w:rsidRPr="00424E59">
                <w:rPr>
                  <w:rFonts w:ascii="Arial" w:hAnsi="Arial"/>
                  <w:bCs/>
                  <w:sz w:val="18"/>
                  <w:lang w:eastAsia="ko-KR"/>
                </w:rPr>
                <w:t>'</w:t>
              </w:r>
            </w:ins>
            <w:r w:rsidRPr="00424E59">
              <w:rPr>
                <w:rFonts w:ascii="Arial" w:hAnsi="Arial"/>
                <w:bCs/>
                <w:sz w:val="18"/>
                <w:lang w:eastAsia="ko-KR"/>
              </w:rPr>
              <w:t xml:space="preserve"> as described in TS 36.579-1 [2] Table 5.3A.6.3-1</w:t>
            </w:r>
            <w:ins w:id="216" w:author="MCC160" w:date="2022-11-03T16:57:00Z">
              <w:r w:rsidR="005A6E07" w:rsidRPr="00424E59">
                <w:rPr>
                  <w:rFonts w:ascii="Arial" w:hAnsi="Arial"/>
                  <w:bCs/>
                  <w:sz w:val="18"/>
                  <w:lang w:eastAsia="ko-KR"/>
                </w:rPr>
                <w:t xml:space="preserve"> to downgrade the call without implicit floor request?</w:t>
              </w:r>
            </w:ins>
            <w:del w:id="217" w:author="MCC160" w:date="2022-11-03T16:57:00Z">
              <w:r w:rsidRPr="00424E59" w:rsidDel="005A6E07">
                <w:rPr>
                  <w:rFonts w:ascii="Arial" w:hAnsi="Arial"/>
                  <w:bCs/>
                  <w:sz w:val="18"/>
                  <w:lang w:eastAsia="ko-KR"/>
                </w:rPr>
                <w:delText xml:space="preserve"> to cancel the</w:delText>
              </w:r>
              <w:r w:rsidRPr="00424E59" w:rsidDel="005A6E07">
                <w:rPr>
                  <w:rFonts w:ascii="Arial" w:hAnsi="Arial"/>
                  <w:bCs/>
                  <w:sz w:val="18"/>
                </w:rPr>
                <w:delText xml:space="preserve"> </w:delText>
              </w:r>
            </w:del>
            <w:del w:id="218" w:author="MCC160" w:date="2022-11-01T11:44:00Z">
              <w:r w:rsidRPr="00424E59" w:rsidDel="000B2B8C">
                <w:rPr>
                  <w:rFonts w:ascii="Arial" w:hAnsi="Arial"/>
                  <w:bCs/>
                  <w:sz w:val="18"/>
                </w:rPr>
                <w:delText xml:space="preserve">private </w:delText>
              </w:r>
            </w:del>
            <w:del w:id="219" w:author="MCC160" w:date="2022-11-03T16:57:00Z">
              <w:r w:rsidRPr="00424E59" w:rsidDel="005A6E07">
                <w:rPr>
                  <w:rFonts w:ascii="Arial" w:hAnsi="Arial"/>
                  <w:bCs/>
                  <w:sz w:val="18"/>
                </w:rPr>
                <w:delText xml:space="preserve">emergency </w:delText>
              </w:r>
            </w:del>
            <w:del w:id="220" w:author="MCC160" w:date="2022-11-01T11:44:00Z">
              <w:r w:rsidRPr="00424E59" w:rsidDel="000B2B8C">
                <w:rPr>
                  <w:rFonts w:ascii="Arial" w:hAnsi="Arial"/>
                  <w:bCs/>
                  <w:sz w:val="18"/>
                </w:rPr>
                <w:delText xml:space="preserve">call </w:delText>
              </w:r>
            </w:del>
            <w:del w:id="221" w:author="MCC160" w:date="2022-11-03T16:57:00Z">
              <w:r w:rsidRPr="00424E59" w:rsidDel="005A6E07">
                <w:rPr>
                  <w:rFonts w:ascii="Arial" w:hAnsi="Arial"/>
                  <w:bCs/>
                  <w:sz w:val="18"/>
                </w:rPr>
                <w:delText>without implicit Floor Control?</w:delText>
              </w:r>
            </w:del>
          </w:p>
        </w:tc>
        <w:tc>
          <w:tcPr>
            <w:tcW w:w="708" w:type="dxa"/>
            <w:tcBorders>
              <w:top w:val="single" w:sz="4" w:space="0" w:color="auto"/>
              <w:left w:val="single" w:sz="4" w:space="0" w:color="auto"/>
              <w:bottom w:val="single" w:sz="4" w:space="0" w:color="auto"/>
              <w:right w:val="single" w:sz="4" w:space="0" w:color="auto"/>
            </w:tcBorders>
            <w:hideMark/>
          </w:tcPr>
          <w:p w14:paraId="2E8D762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FA122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9647A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3F48302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352275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18F526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34A</w:t>
            </w:r>
          </w:p>
        </w:tc>
        <w:tc>
          <w:tcPr>
            <w:tcW w:w="3968" w:type="dxa"/>
            <w:tcBorders>
              <w:top w:val="single" w:sz="4" w:space="0" w:color="auto"/>
              <w:left w:val="single" w:sz="4" w:space="0" w:color="auto"/>
              <w:bottom w:val="single" w:sz="4" w:space="0" w:color="auto"/>
              <w:right w:val="single" w:sz="4" w:space="0" w:color="auto"/>
            </w:tcBorders>
            <w:hideMark/>
          </w:tcPr>
          <w:p w14:paraId="5259AC09"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The SS (MCPTT server) sends a </w:t>
            </w:r>
            <w:r w:rsidRPr="00424E59">
              <w:rPr>
                <w:rFonts w:ascii="Arial" w:hAnsi="Arial"/>
                <w:bCs/>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529B4F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C0FCCC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452EF95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1FF6F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A62A6E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1BC04A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35-36</w:t>
            </w:r>
          </w:p>
        </w:tc>
        <w:tc>
          <w:tcPr>
            <w:tcW w:w="3968" w:type="dxa"/>
            <w:tcBorders>
              <w:top w:val="single" w:sz="4" w:space="0" w:color="auto"/>
              <w:left w:val="single" w:sz="4" w:space="0" w:color="auto"/>
              <w:bottom w:val="single" w:sz="4" w:space="0" w:color="auto"/>
              <w:right w:val="single" w:sz="4" w:space="0" w:color="auto"/>
            </w:tcBorders>
            <w:hideMark/>
          </w:tcPr>
          <w:p w14:paraId="250A6E08"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C2BF5B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D7DD38E"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29CE4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DB052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35E336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5AABD8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36A</w:t>
            </w:r>
          </w:p>
        </w:tc>
        <w:tc>
          <w:tcPr>
            <w:tcW w:w="3968" w:type="dxa"/>
            <w:tcBorders>
              <w:top w:val="single" w:sz="4" w:space="0" w:color="auto"/>
              <w:left w:val="single" w:sz="4" w:space="0" w:color="auto"/>
              <w:bottom w:val="single" w:sz="4" w:space="0" w:color="auto"/>
              <w:right w:val="single" w:sz="4" w:space="0" w:color="auto"/>
            </w:tcBorders>
            <w:hideMark/>
          </w:tcPr>
          <w:p w14:paraId="16FA9C83" w14:textId="77777777" w:rsidR="00010CE5" w:rsidRPr="00424E59" w:rsidRDefault="00010CE5" w:rsidP="00BC3F8D">
            <w:pPr>
              <w:keepNext/>
              <w:keepLines/>
              <w:spacing w:after="0"/>
              <w:rPr>
                <w:ins w:id="222" w:author="MCC160" w:date="2022-11-16T20:52:00Z"/>
                <w:rFonts w:ascii="Arial" w:hAnsi="Arial"/>
                <w:bCs/>
                <w:sz w:val="18"/>
                <w:lang w:eastAsia="ko-KR"/>
                <w:rPrChange w:id="223" w:author="MCC160" w:date="2022-11-16T20:52:00Z">
                  <w:rPr>
                    <w:ins w:id="224" w:author="MCC160" w:date="2022-11-16T20:52:00Z"/>
                    <w:rFonts w:ascii="Arial" w:hAnsi="Arial"/>
                    <w:bCs/>
                    <w:sz w:val="18"/>
                    <w:lang w:eastAsia="ko-KR"/>
                  </w:rPr>
                </w:rPrChange>
              </w:rPr>
            </w:pPr>
            <w:ins w:id="225" w:author="MCC160" w:date="2022-11-16T20:52:00Z">
              <w:r w:rsidRPr="00424E59">
                <w:rPr>
                  <w:rFonts w:ascii="Arial" w:hAnsi="Arial"/>
                  <w:bCs/>
                  <w:sz w:val="18"/>
                  <w:lang w:eastAsia="ko-KR"/>
                  <w:rPrChange w:id="226" w:author="MCC160" w:date="2022-11-16T20:52:00Z">
                    <w:rPr>
                      <w:rFonts w:ascii="Arial" w:hAnsi="Arial"/>
                      <w:bCs/>
                      <w:sz w:val="18"/>
                      <w:lang w:eastAsia="ko-KR"/>
                    </w:rPr>
                  </w:rPrChange>
                </w:rPr>
                <w:t>Make the UE (MCPTT client) request the floor.</w:t>
              </w:r>
            </w:ins>
          </w:p>
          <w:p w14:paraId="02366979" w14:textId="30B3C669" w:rsidR="00EB676A" w:rsidRPr="00424E59" w:rsidRDefault="00EB676A" w:rsidP="00BC3F8D">
            <w:pPr>
              <w:keepNext/>
              <w:keepLines/>
              <w:spacing w:after="0"/>
              <w:rPr>
                <w:rFonts w:ascii="Arial" w:hAnsi="Arial"/>
                <w:bCs/>
                <w:sz w:val="18"/>
              </w:rPr>
            </w:pPr>
            <w:del w:id="227" w:author="MCC160" w:date="2022-11-16T20:52:00Z">
              <w:r w:rsidRPr="00424E59" w:rsidDel="00010CE5">
                <w:rPr>
                  <w:rFonts w:ascii="Arial" w:hAnsi="Arial"/>
                  <w:bCs/>
                  <w:sz w:val="18"/>
                  <w:lang w:eastAsia="ko-KR"/>
                  <w:rPrChange w:id="228" w:author="MCC160" w:date="2022-11-16T20:52:00Z">
                    <w:rPr>
                      <w:rFonts w:ascii="Arial" w:hAnsi="Arial"/>
                      <w:bCs/>
                      <w:sz w:val="18"/>
                      <w:lang w:eastAsia="ko-KR"/>
                    </w:rPr>
                  </w:rPrChange>
                </w:rPr>
                <w:delText>Make the UE (MCPTT User) request the floor</w:delText>
              </w:r>
            </w:del>
            <w:del w:id="229" w:author="MCC160" w:date="2022-11-03T16:19:00Z">
              <w:r w:rsidRPr="00424E59" w:rsidDel="00EB22D8">
                <w:rPr>
                  <w:rFonts w:ascii="Arial" w:hAnsi="Arial"/>
                  <w:bCs/>
                  <w:sz w:val="18"/>
                  <w:lang w:eastAsia="ko-KR"/>
                </w:rPr>
                <w:delText xml:space="preserve"> </w:delText>
              </w:r>
            </w:del>
            <w:r w:rsidRPr="00424E59">
              <w:rPr>
                <w:rFonts w:ascii="Arial" w:hAnsi="Arial"/>
                <w:bCs/>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7C78F09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6B3B6F1"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77E085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13458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E4EEB8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FE7434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36B</w:t>
            </w:r>
          </w:p>
        </w:tc>
        <w:tc>
          <w:tcPr>
            <w:tcW w:w="3968" w:type="dxa"/>
            <w:tcBorders>
              <w:top w:val="single" w:sz="4" w:space="0" w:color="auto"/>
              <w:left w:val="single" w:sz="4" w:space="0" w:color="auto"/>
              <w:bottom w:val="single" w:sz="4" w:space="0" w:color="auto"/>
              <w:right w:val="single" w:sz="4" w:space="0" w:color="auto"/>
            </w:tcBorders>
            <w:hideMark/>
          </w:tcPr>
          <w:p w14:paraId="260C9F23" w14:textId="3AE904A1"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230" w:author="MCC160" w:date="2022-11-01T11:40:00Z">
              <w:r w:rsidRPr="00424E59" w:rsidDel="000B2B8C">
                <w:rPr>
                  <w:rFonts w:ascii="Arial" w:hAnsi="Arial"/>
                  <w:bCs/>
                  <w:sz w:val="18"/>
                </w:rPr>
                <w:delText xml:space="preserve">Does the UE (MCPTT client) perform the procedure </w:delText>
              </w:r>
            </w:del>
            <w:del w:id="231" w:author="MCC160" w:date="2022-10-31T19:11:00Z">
              <w:r w:rsidRPr="00424E59" w:rsidDel="003E4891">
                <w:rPr>
                  <w:rFonts w:ascii="Arial" w:hAnsi="Arial"/>
                  <w:bCs/>
                  <w:sz w:val="18"/>
                </w:rPr>
                <w:delText xml:space="preserve">for </w:delText>
              </w:r>
            </w:del>
            <w:ins w:id="232" w:author="MCC160" w:date="2022-11-01T11:40:00Z">
              <w:r w:rsidR="000B2B8C" w:rsidRPr="00424E59">
                <w:rPr>
                  <w:rFonts w:ascii="Arial" w:hAnsi="Arial"/>
                  <w:bCs/>
                  <w:sz w:val="18"/>
                </w:rPr>
                <w:t xml:space="preserve">Does the UE (MCPTT </w:t>
              </w:r>
            </w:ins>
            <w:ins w:id="233" w:author="MCC160" w:date="2022-11-16T22:55:00Z">
              <w:r w:rsidR="00131D5C" w:rsidRPr="00424E59">
                <w:rPr>
                  <w:rFonts w:ascii="Arial" w:hAnsi="Arial"/>
                  <w:bCs/>
                  <w:sz w:val="18"/>
                  <w:rPrChange w:id="234" w:author="MCC160" w:date="2022-11-16T22:55:00Z">
                    <w:rPr>
                      <w:rFonts w:ascii="Arial" w:hAnsi="Arial"/>
                      <w:bCs/>
                      <w:sz w:val="18"/>
                    </w:rPr>
                  </w:rPrChange>
                </w:rPr>
                <w:t>c</w:t>
              </w:r>
            </w:ins>
            <w:ins w:id="235" w:author="MCC160" w:date="2022-11-01T11:40:00Z">
              <w:r w:rsidR="000B2B8C" w:rsidRPr="00424E59">
                <w:rPr>
                  <w:rFonts w:ascii="Arial" w:hAnsi="Arial"/>
                  <w:bCs/>
                  <w:sz w:val="18"/>
                </w:rPr>
                <w:t xml:space="preserve">lient) correctly perform test procedure </w:t>
              </w:r>
            </w:ins>
            <w:ins w:id="236" w:author="MCC160" w:date="2022-10-31T19:11:00Z">
              <w:r w:rsidR="003E4891" w:rsidRPr="00424E59">
                <w:rPr>
                  <w:rFonts w:ascii="Arial" w:hAnsi="Arial"/>
                  <w:bCs/>
                  <w:sz w:val="18"/>
                </w:rPr>
                <w:t>'</w:t>
              </w:r>
            </w:ins>
            <w:r w:rsidRPr="00424E59">
              <w:rPr>
                <w:rFonts w:ascii="Arial" w:hAnsi="Arial"/>
                <w:bCs/>
                <w:sz w:val="18"/>
              </w:rPr>
              <w:t>MCPTT Floor Request – Floor Granted</w:t>
            </w:r>
            <w:ins w:id="237" w:author="MCC160" w:date="2022-10-31T19:11:00Z">
              <w:r w:rsidR="003E4891" w:rsidRPr="00424E59">
                <w:rPr>
                  <w:rFonts w:ascii="Arial" w:hAnsi="Arial"/>
                  <w:bCs/>
                  <w:sz w:val="18"/>
                </w:rPr>
                <w:t>'</w:t>
              </w:r>
            </w:ins>
            <w:r w:rsidRPr="00424E59">
              <w:rPr>
                <w:rFonts w:ascii="Arial" w:hAnsi="Arial"/>
                <w:bCs/>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4D41B8D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5DC42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3A41F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30267A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BB9619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4AE51B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37</w:t>
            </w:r>
          </w:p>
        </w:tc>
        <w:tc>
          <w:tcPr>
            <w:tcW w:w="3968" w:type="dxa"/>
            <w:tcBorders>
              <w:top w:val="single" w:sz="4" w:space="0" w:color="auto"/>
              <w:left w:val="single" w:sz="4" w:space="0" w:color="auto"/>
              <w:bottom w:val="single" w:sz="4" w:space="0" w:color="auto"/>
              <w:right w:val="single" w:sz="4" w:space="0" w:color="auto"/>
            </w:tcBorders>
            <w:hideMark/>
          </w:tcPr>
          <w:p w14:paraId="606ED4BA" w14:textId="77777777" w:rsidR="00010CE5" w:rsidRPr="00424E59" w:rsidRDefault="00010CE5" w:rsidP="00BC3F8D">
            <w:pPr>
              <w:keepNext/>
              <w:keepLines/>
              <w:spacing w:after="0"/>
              <w:rPr>
                <w:ins w:id="238" w:author="MCC160" w:date="2022-11-16T20:52:00Z"/>
                <w:rFonts w:ascii="Arial" w:hAnsi="Arial"/>
                <w:bCs/>
                <w:sz w:val="18"/>
                <w:rPrChange w:id="239" w:author="MCC160" w:date="2022-11-16T20:52:00Z">
                  <w:rPr>
                    <w:ins w:id="240" w:author="MCC160" w:date="2022-11-16T20:52:00Z"/>
                    <w:rFonts w:ascii="Arial" w:hAnsi="Arial"/>
                    <w:bCs/>
                    <w:sz w:val="18"/>
                  </w:rPr>
                </w:rPrChange>
              </w:rPr>
            </w:pPr>
            <w:ins w:id="241" w:author="MCC160" w:date="2022-11-16T20:52:00Z">
              <w:r w:rsidRPr="00424E59">
                <w:rPr>
                  <w:rFonts w:ascii="Arial" w:hAnsi="Arial"/>
                  <w:bCs/>
                  <w:sz w:val="18"/>
                  <w:rPrChange w:id="242" w:author="MCC160" w:date="2022-11-16T20:52:00Z">
                    <w:rPr>
                      <w:rFonts w:ascii="Arial" w:hAnsi="Arial"/>
                      <w:bCs/>
                      <w:sz w:val="18"/>
                    </w:rPr>
                  </w:rPrChange>
                </w:rPr>
                <w:t>Make the UE (MCPTT client) release the floor.</w:t>
              </w:r>
            </w:ins>
          </w:p>
          <w:p w14:paraId="5E81B1BF" w14:textId="288EE624" w:rsidR="00EB676A" w:rsidRPr="00424E59" w:rsidRDefault="00EB676A" w:rsidP="00BC3F8D">
            <w:pPr>
              <w:keepNext/>
              <w:keepLines/>
              <w:spacing w:after="0"/>
              <w:rPr>
                <w:rFonts w:ascii="Arial" w:hAnsi="Arial"/>
                <w:bCs/>
                <w:sz w:val="18"/>
              </w:rPr>
            </w:pPr>
            <w:del w:id="243" w:author="MCC160" w:date="2022-11-16T20:52:00Z">
              <w:r w:rsidRPr="00424E59" w:rsidDel="008862B2">
                <w:rPr>
                  <w:rFonts w:ascii="Arial" w:hAnsi="Arial"/>
                  <w:bCs/>
                  <w:sz w:val="18"/>
                  <w:rPrChange w:id="244" w:author="MCC160" w:date="2022-11-16T20:52:00Z">
                    <w:rPr>
                      <w:rFonts w:ascii="Arial" w:hAnsi="Arial"/>
                      <w:bCs/>
                      <w:sz w:val="18"/>
                    </w:rPr>
                  </w:rPrChange>
                </w:rPr>
                <w:delText xml:space="preserve">Make the UE (MCPTT User) release the </w:delText>
              </w:r>
            </w:del>
            <w:del w:id="245" w:author="MCC160" w:date="2022-11-03T13:22:00Z">
              <w:r w:rsidRPr="00424E59" w:rsidDel="002F1F55">
                <w:rPr>
                  <w:rFonts w:ascii="Arial" w:hAnsi="Arial"/>
                  <w:bCs/>
                  <w:sz w:val="18"/>
                  <w:rPrChange w:id="246" w:author="MCC160" w:date="2022-11-16T20:52:00Z">
                    <w:rPr>
                      <w:rFonts w:ascii="Arial" w:hAnsi="Arial"/>
                      <w:bCs/>
                      <w:sz w:val="18"/>
                    </w:rPr>
                  </w:rPrChange>
                </w:rPr>
                <w:delText>PTT button indicating end of talking.</w:delText>
              </w:r>
              <w:r w:rsidRPr="00424E59" w:rsidDel="002F1F55">
                <w:rPr>
                  <w:rFonts w:ascii="Arial" w:hAnsi="Arial"/>
                  <w:bCs/>
                  <w:sz w:val="18"/>
                </w:rPr>
                <w:delText xml:space="preserve"> </w:delText>
              </w:r>
            </w:del>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08CC55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37AF24C"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AE0BB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04A8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0E3DDD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1E2EDD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38</w:t>
            </w:r>
          </w:p>
        </w:tc>
        <w:tc>
          <w:tcPr>
            <w:tcW w:w="3968" w:type="dxa"/>
            <w:tcBorders>
              <w:top w:val="single" w:sz="4" w:space="0" w:color="auto"/>
              <w:left w:val="single" w:sz="4" w:space="0" w:color="auto"/>
              <w:bottom w:val="single" w:sz="4" w:space="0" w:color="auto"/>
              <w:right w:val="single" w:sz="4" w:space="0" w:color="auto"/>
            </w:tcBorders>
            <w:hideMark/>
          </w:tcPr>
          <w:p w14:paraId="39CA8235" w14:textId="24F7208E"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247" w:author="MCC160" w:date="2022-11-01T11:41:00Z">
              <w:r w:rsidRPr="00424E59" w:rsidDel="000B2B8C">
                <w:rPr>
                  <w:rFonts w:ascii="Arial" w:hAnsi="Arial"/>
                  <w:bCs/>
                  <w:sz w:val="18"/>
                </w:rPr>
                <w:delText>Does the UE (</w:delText>
              </w:r>
              <w:r w:rsidRPr="00424E59" w:rsidDel="000B2B8C">
                <w:rPr>
                  <w:rFonts w:ascii="Arial" w:hAnsi="Arial"/>
                  <w:bCs/>
                  <w:sz w:val="18"/>
                  <w:lang w:eastAsia="ko-KR"/>
                </w:rPr>
                <w:delText xml:space="preserve">MCPTT client) perform the procedure </w:delText>
              </w:r>
            </w:del>
            <w:del w:id="248" w:author="MCC160" w:date="2022-10-31T19:11:00Z">
              <w:r w:rsidRPr="00424E59" w:rsidDel="003E4891">
                <w:rPr>
                  <w:rFonts w:ascii="Arial" w:hAnsi="Arial"/>
                  <w:bCs/>
                  <w:sz w:val="18"/>
                  <w:lang w:eastAsia="ko-KR"/>
                </w:rPr>
                <w:delText xml:space="preserve">for </w:delText>
              </w:r>
            </w:del>
            <w:ins w:id="249" w:author="MCC160" w:date="2022-11-01T11:40:00Z">
              <w:r w:rsidR="000B2B8C" w:rsidRPr="00424E59">
                <w:rPr>
                  <w:rFonts w:ascii="Arial" w:hAnsi="Arial"/>
                  <w:bCs/>
                  <w:sz w:val="18"/>
                  <w:lang w:eastAsia="ko-KR"/>
                </w:rPr>
                <w:t xml:space="preserve">Does the UE (MCPTT </w:t>
              </w:r>
            </w:ins>
            <w:ins w:id="250" w:author="MCC160" w:date="2022-11-16T22:56:00Z">
              <w:r w:rsidR="00131D5C" w:rsidRPr="00424E59">
                <w:rPr>
                  <w:rFonts w:ascii="Arial" w:hAnsi="Arial"/>
                  <w:bCs/>
                  <w:sz w:val="18"/>
                  <w:lang w:eastAsia="ko-KR"/>
                  <w:rPrChange w:id="251" w:author="MCC160" w:date="2022-11-16T22:56:00Z">
                    <w:rPr>
                      <w:rFonts w:ascii="Arial" w:hAnsi="Arial"/>
                      <w:bCs/>
                      <w:sz w:val="18"/>
                      <w:lang w:eastAsia="ko-KR"/>
                    </w:rPr>
                  </w:rPrChange>
                </w:rPr>
                <w:t>c</w:t>
              </w:r>
            </w:ins>
            <w:ins w:id="252" w:author="MCC160" w:date="2022-11-01T11:40:00Z">
              <w:r w:rsidR="000B2B8C" w:rsidRPr="00424E59">
                <w:rPr>
                  <w:rFonts w:ascii="Arial" w:hAnsi="Arial"/>
                  <w:bCs/>
                  <w:sz w:val="18"/>
                  <w:lang w:eastAsia="ko-KR"/>
                </w:rPr>
                <w:t xml:space="preserve">lient) correctly perform test procedure </w:t>
              </w:r>
            </w:ins>
            <w:ins w:id="253" w:author="MCC160" w:date="2022-10-31T19:11:00Z">
              <w:r w:rsidR="003E4891" w:rsidRPr="00424E59">
                <w:rPr>
                  <w:rFonts w:ascii="Arial" w:hAnsi="Arial"/>
                  <w:bCs/>
                  <w:sz w:val="18"/>
                  <w:lang w:eastAsia="ko-KR"/>
                </w:rPr>
                <w:t>'</w:t>
              </w:r>
            </w:ins>
            <w:r w:rsidRPr="00424E59">
              <w:rPr>
                <w:rFonts w:ascii="Arial" w:hAnsi="Arial"/>
                <w:bCs/>
                <w:sz w:val="18"/>
                <w:lang w:eastAsia="ko-KR"/>
              </w:rPr>
              <w:t>MCPTT Floor Release – Floor Idle</w:t>
            </w:r>
            <w:ins w:id="254" w:author="MCC160" w:date="2022-10-31T19:11:00Z">
              <w:r w:rsidR="003E4891" w:rsidRPr="00424E59">
                <w:rPr>
                  <w:rFonts w:ascii="Arial" w:hAnsi="Arial"/>
                  <w:bCs/>
                  <w:sz w:val="18"/>
                  <w:lang w:eastAsia="ko-KR"/>
                </w:rPr>
                <w:t>'</w:t>
              </w:r>
            </w:ins>
            <w:r w:rsidRPr="00424E59">
              <w:rPr>
                <w:rFonts w:ascii="Arial" w:hAnsi="Arial"/>
                <w:bCs/>
                <w:sz w:val="18"/>
                <w:lang w:eastAsia="ko-KR"/>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28F1FAD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306D1B"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D699B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D3294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3B1C04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C15DE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39</w:t>
            </w:r>
          </w:p>
        </w:tc>
        <w:tc>
          <w:tcPr>
            <w:tcW w:w="3968" w:type="dxa"/>
            <w:tcBorders>
              <w:top w:val="single" w:sz="4" w:space="0" w:color="auto"/>
              <w:left w:val="single" w:sz="4" w:space="0" w:color="auto"/>
              <w:bottom w:val="single" w:sz="4" w:space="0" w:color="auto"/>
              <w:right w:val="single" w:sz="4" w:space="0" w:color="auto"/>
            </w:tcBorders>
            <w:hideMark/>
          </w:tcPr>
          <w:p w14:paraId="253C9C52"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145C61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CE1597"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1EE72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9747F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825F3E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52A37F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40</w:t>
            </w:r>
          </w:p>
        </w:tc>
        <w:tc>
          <w:tcPr>
            <w:tcW w:w="3968" w:type="dxa"/>
            <w:tcBorders>
              <w:top w:val="single" w:sz="4" w:space="0" w:color="auto"/>
              <w:left w:val="single" w:sz="4" w:space="0" w:color="auto"/>
              <w:bottom w:val="single" w:sz="4" w:space="0" w:color="auto"/>
              <w:right w:val="single" w:sz="4" w:space="0" w:color="auto"/>
            </w:tcBorders>
            <w:hideMark/>
          </w:tcPr>
          <w:p w14:paraId="074159E2" w14:textId="77777777" w:rsidR="008862B2" w:rsidRPr="00424E59" w:rsidRDefault="008862B2" w:rsidP="00BC3F8D">
            <w:pPr>
              <w:keepNext/>
              <w:keepLines/>
              <w:spacing w:after="0"/>
              <w:rPr>
                <w:ins w:id="255" w:author="MCC160" w:date="2022-11-16T20:53:00Z"/>
                <w:rFonts w:ascii="Arial" w:hAnsi="Arial"/>
                <w:bCs/>
                <w:sz w:val="18"/>
                <w:rPrChange w:id="256" w:author="MCC160" w:date="2022-11-16T20:53:00Z">
                  <w:rPr>
                    <w:ins w:id="257" w:author="MCC160" w:date="2022-11-16T20:53:00Z"/>
                    <w:rFonts w:ascii="Arial" w:hAnsi="Arial"/>
                    <w:bCs/>
                    <w:sz w:val="18"/>
                  </w:rPr>
                </w:rPrChange>
              </w:rPr>
            </w:pPr>
            <w:ins w:id="258" w:author="MCC160" w:date="2022-11-16T20:53:00Z">
              <w:r w:rsidRPr="00424E59">
                <w:rPr>
                  <w:rFonts w:ascii="Arial" w:hAnsi="Arial"/>
                  <w:bCs/>
                  <w:sz w:val="18"/>
                  <w:rPrChange w:id="259" w:author="MCC160" w:date="2022-11-16T20:53:00Z">
                    <w:rPr>
                      <w:rFonts w:ascii="Arial" w:hAnsi="Arial"/>
                      <w:bCs/>
                      <w:sz w:val="18"/>
                    </w:rPr>
                  </w:rPrChange>
                </w:rPr>
                <w:t>Make the UE (MCPTT client) release the call.</w:t>
              </w:r>
            </w:ins>
          </w:p>
          <w:p w14:paraId="3FB0CB6D" w14:textId="700108F0" w:rsidR="00EB676A" w:rsidRPr="00424E59" w:rsidDel="00552E8D" w:rsidRDefault="00EB676A" w:rsidP="00BC3F8D">
            <w:pPr>
              <w:keepNext/>
              <w:keepLines/>
              <w:spacing w:after="0"/>
              <w:rPr>
                <w:del w:id="260" w:author="MCC160" w:date="2022-11-01T17:14:00Z"/>
                <w:rFonts w:ascii="Arial" w:hAnsi="Arial"/>
                <w:bCs/>
                <w:sz w:val="18"/>
              </w:rPr>
            </w:pPr>
            <w:del w:id="261" w:author="MCC160" w:date="2022-11-01T17:14:00Z">
              <w:r w:rsidRPr="00424E59" w:rsidDel="00552E8D">
                <w:rPr>
                  <w:rFonts w:ascii="Arial" w:hAnsi="Arial"/>
                  <w:bCs/>
                  <w:sz w:val="18"/>
                  <w:rPrChange w:id="262" w:author="MCC160" w:date="2022-11-16T20:53:00Z">
                    <w:rPr>
                      <w:rFonts w:ascii="Arial" w:hAnsi="Arial"/>
                      <w:bCs/>
                      <w:sz w:val="18"/>
                    </w:rPr>
                  </w:rPrChange>
                </w:rPr>
                <w:delText xml:space="preserve">Make the UE (MCPTT </w:delText>
              </w:r>
            </w:del>
            <w:del w:id="263" w:author="MCC160" w:date="2022-11-01T17:10:00Z">
              <w:r w:rsidRPr="00424E59" w:rsidDel="00552E8D">
                <w:rPr>
                  <w:rFonts w:ascii="Arial" w:hAnsi="Arial"/>
                  <w:bCs/>
                  <w:sz w:val="18"/>
                  <w:rPrChange w:id="264" w:author="MCC160" w:date="2022-11-16T20:53:00Z">
                    <w:rPr>
                      <w:rFonts w:ascii="Arial" w:hAnsi="Arial"/>
                      <w:bCs/>
                      <w:sz w:val="18"/>
                    </w:rPr>
                  </w:rPrChange>
                </w:rPr>
                <w:delText>User</w:delText>
              </w:r>
            </w:del>
            <w:del w:id="265" w:author="MCC160" w:date="2022-11-01T17:14:00Z">
              <w:r w:rsidRPr="00424E59" w:rsidDel="00552E8D">
                <w:rPr>
                  <w:rFonts w:ascii="Arial" w:hAnsi="Arial"/>
                  <w:bCs/>
                  <w:sz w:val="18"/>
                  <w:rPrChange w:id="266" w:author="MCC160" w:date="2022-11-16T20:53:00Z">
                    <w:rPr>
                      <w:rFonts w:ascii="Arial" w:hAnsi="Arial"/>
                      <w:bCs/>
                      <w:sz w:val="18"/>
                    </w:rPr>
                  </w:rPrChange>
                </w:rPr>
                <w:delText>) request</w:delText>
              </w:r>
            </w:del>
            <w:del w:id="267" w:author="MCC160" w:date="2022-11-01T17:09:00Z">
              <w:r w:rsidRPr="00424E59" w:rsidDel="00552E8D">
                <w:rPr>
                  <w:rFonts w:ascii="Arial" w:hAnsi="Arial"/>
                  <w:bCs/>
                  <w:sz w:val="18"/>
                  <w:rPrChange w:id="268" w:author="MCC160" w:date="2022-11-16T20:53:00Z">
                    <w:rPr>
                      <w:rFonts w:ascii="Arial" w:hAnsi="Arial"/>
                      <w:bCs/>
                      <w:sz w:val="18"/>
                    </w:rPr>
                  </w:rPrChange>
                </w:rPr>
                <w:delText xml:space="preserve"> termination of the MCPTT private call.</w:delText>
              </w:r>
            </w:del>
          </w:p>
          <w:p w14:paraId="7C78FB3F" w14:textId="77777777" w:rsidR="00EB676A" w:rsidRPr="00424E59" w:rsidRDefault="00EB676A" w:rsidP="00BC3F8D">
            <w:pPr>
              <w:keepNext/>
              <w:keepLines/>
              <w:spacing w:after="0"/>
              <w:rPr>
                <w:rFonts w:ascii="Arial" w:hAnsi="Arial"/>
                <w:bCs/>
                <w:sz w:val="18"/>
              </w:rPr>
            </w:pPr>
            <w:r w:rsidRPr="00424E59">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84B9A3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7692E31"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91DD65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B44E2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C8B080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30A82F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41</w:t>
            </w:r>
          </w:p>
        </w:tc>
        <w:tc>
          <w:tcPr>
            <w:tcW w:w="3968" w:type="dxa"/>
            <w:tcBorders>
              <w:top w:val="single" w:sz="4" w:space="0" w:color="auto"/>
              <w:left w:val="single" w:sz="4" w:space="0" w:color="auto"/>
              <w:bottom w:val="single" w:sz="4" w:space="0" w:color="auto"/>
              <w:right w:val="single" w:sz="4" w:space="0" w:color="auto"/>
            </w:tcBorders>
            <w:hideMark/>
          </w:tcPr>
          <w:p w14:paraId="754F1159" w14:textId="7DD31D2D" w:rsidR="00EB676A" w:rsidRPr="00424E59" w:rsidRDefault="00EB676A" w:rsidP="00BC3F8D">
            <w:pPr>
              <w:keepNext/>
              <w:keepLines/>
              <w:spacing w:after="0"/>
              <w:rPr>
                <w:rFonts w:ascii="Arial" w:hAnsi="Arial"/>
                <w:bCs/>
                <w:sz w:val="18"/>
              </w:rPr>
            </w:pPr>
            <w:r w:rsidRPr="00424E59">
              <w:rPr>
                <w:rFonts w:ascii="Arial" w:hAnsi="Arial"/>
                <w:bCs/>
                <w:sz w:val="18"/>
              </w:rPr>
              <w:t xml:space="preserve">Check: </w:t>
            </w:r>
            <w:del w:id="269" w:author="MCC160" w:date="2022-11-01T11:42:00Z">
              <w:r w:rsidRPr="00424E59" w:rsidDel="000B2B8C">
                <w:rPr>
                  <w:rFonts w:ascii="Arial" w:hAnsi="Arial"/>
                  <w:bCs/>
                  <w:sz w:val="18"/>
                </w:rPr>
                <w:delText xml:space="preserve">Does the UE (MCPTT Client) perform the procedure </w:delText>
              </w:r>
            </w:del>
            <w:del w:id="270" w:author="MCC160" w:date="2022-10-31T19:11:00Z">
              <w:r w:rsidRPr="00424E59" w:rsidDel="003E4891">
                <w:rPr>
                  <w:rFonts w:ascii="Arial" w:hAnsi="Arial"/>
                  <w:bCs/>
                  <w:sz w:val="18"/>
                </w:rPr>
                <w:delText xml:space="preserve">for </w:delText>
              </w:r>
            </w:del>
            <w:ins w:id="271" w:author="MCC160" w:date="2022-11-01T11:42:00Z">
              <w:r w:rsidR="000B2B8C" w:rsidRPr="00424E59">
                <w:rPr>
                  <w:rFonts w:ascii="Arial" w:hAnsi="Arial"/>
                  <w:bCs/>
                  <w:sz w:val="18"/>
                </w:rPr>
                <w:t xml:space="preserve">Does the UE (MCPTT </w:t>
              </w:r>
            </w:ins>
            <w:ins w:id="272" w:author="MCC160" w:date="2022-11-16T22:56:00Z">
              <w:r w:rsidR="00131D5C" w:rsidRPr="00424E59">
                <w:rPr>
                  <w:rFonts w:ascii="Arial" w:hAnsi="Arial"/>
                  <w:bCs/>
                  <w:sz w:val="18"/>
                  <w:rPrChange w:id="273" w:author="MCC160" w:date="2022-11-16T22:56:00Z">
                    <w:rPr>
                      <w:rFonts w:ascii="Arial" w:hAnsi="Arial"/>
                      <w:bCs/>
                      <w:sz w:val="18"/>
                    </w:rPr>
                  </w:rPrChange>
                </w:rPr>
                <w:t>c</w:t>
              </w:r>
            </w:ins>
            <w:ins w:id="274" w:author="MCC160" w:date="2022-11-01T11:42:00Z">
              <w:r w:rsidR="000B2B8C" w:rsidRPr="00424E59">
                <w:rPr>
                  <w:rFonts w:ascii="Arial" w:hAnsi="Arial"/>
                  <w:bCs/>
                  <w:sz w:val="18"/>
                </w:rPr>
                <w:t xml:space="preserve">lient) correctly perform test procedure </w:t>
              </w:r>
            </w:ins>
            <w:ins w:id="275" w:author="MCC160" w:date="2022-10-31T19:11:00Z">
              <w:r w:rsidR="003E4891" w:rsidRPr="00424E59">
                <w:rPr>
                  <w:rFonts w:ascii="Arial" w:hAnsi="Arial"/>
                  <w:bCs/>
                  <w:sz w:val="18"/>
                </w:rPr>
                <w:t>'</w:t>
              </w:r>
            </w:ins>
            <w:r w:rsidRPr="00424E59">
              <w:rPr>
                <w:rFonts w:ascii="Arial" w:hAnsi="Arial"/>
                <w:bCs/>
                <w:sz w:val="18"/>
              </w:rPr>
              <w:t>MCX CO call release</w:t>
            </w:r>
            <w:ins w:id="276" w:author="MCC160" w:date="2022-10-31T19:11:00Z">
              <w:r w:rsidR="003E4891" w:rsidRPr="00424E59">
                <w:rPr>
                  <w:rFonts w:ascii="Arial" w:hAnsi="Arial"/>
                  <w:bCs/>
                  <w:sz w:val="18"/>
                </w:rPr>
                <w:t>'</w:t>
              </w:r>
            </w:ins>
            <w:r w:rsidRPr="00424E59">
              <w:rPr>
                <w:rFonts w:ascii="Arial" w:hAnsi="Arial"/>
                <w:bCs/>
                <w:sz w:val="18"/>
              </w:rPr>
              <w:t xml:space="preserve"> as described in TS 36.579-1 [2] Table 5.3.10.3-1 to </w:t>
            </w:r>
            <w:ins w:id="277" w:author="MCC160" w:date="2022-11-03T13:22:00Z">
              <w:r w:rsidR="002F1F55" w:rsidRPr="00424E59">
                <w:rPr>
                  <w:rFonts w:ascii="Arial" w:hAnsi="Arial"/>
                  <w:bCs/>
                  <w:sz w:val="18"/>
                </w:rPr>
                <w:t>rel</w:t>
              </w:r>
            </w:ins>
            <w:ins w:id="278" w:author="MCC160" w:date="2022-11-03T13:23:00Z">
              <w:r w:rsidR="002F1F55" w:rsidRPr="00424E59">
                <w:rPr>
                  <w:rFonts w:ascii="Arial" w:hAnsi="Arial"/>
                  <w:bCs/>
                  <w:sz w:val="18"/>
                </w:rPr>
                <w:t>ease the call</w:t>
              </w:r>
            </w:ins>
            <w:del w:id="279" w:author="MCC160" w:date="2022-11-03T13:23:00Z">
              <w:r w:rsidRPr="00424E59" w:rsidDel="002F1F55">
                <w:rPr>
                  <w:rFonts w:ascii="Arial" w:hAnsi="Arial"/>
                  <w:bCs/>
                  <w:sz w:val="18"/>
                </w:rPr>
                <w:delText>end the private call</w:delText>
              </w:r>
            </w:del>
            <w:r w:rsidRPr="00424E59">
              <w:rPr>
                <w:rFonts w:ascii="Arial" w:hAnsi="Arial"/>
                <w:bCs/>
                <w:sz w:val="18"/>
              </w:rPr>
              <w:t>?</w:t>
            </w:r>
          </w:p>
        </w:tc>
        <w:tc>
          <w:tcPr>
            <w:tcW w:w="708" w:type="dxa"/>
            <w:tcBorders>
              <w:top w:val="single" w:sz="4" w:space="0" w:color="auto"/>
              <w:left w:val="single" w:sz="4" w:space="0" w:color="auto"/>
              <w:bottom w:val="single" w:sz="4" w:space="0" w:color="auto"/>
              <w:right w:val="single" w:sz="4" w:space="0" w:color="auto"/>
            </w:tcBorders>
            <w:hideMark/>
          </w:tcPr>
          <w:p w14:paraId="7559787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6E83A9"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BDA09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6BC5C10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34353D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CBFD05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42-43</w:t>
            </w:r>
          </w:p>
        </w:tc>
        <w:tc>
          <w:tcPr>
            <w:tcW w:w="3968" w:type="dxa"/>
            <w:tcBorders>
              <w:top w:val="single" w:sz="4" w:space="0" w:color="auto"/>
              <w:left w:val="single" w:sz="4" w:space="0" w:color="auto"/>
              <w:bottom w:val="single" w:sz="4" w:space="0" w:color="auto"/>
              <w:right w:val="single" w:sz="4" w:space="0" w:color="auto"/>
            </w:tcBorders>
            <w:hideMark/>
          </w:tcPr>
          <w:p w14:paraId="05A813EA" w14:textId="77777777" w:rsidR="00EB676A" w:rsidRPr="00424E59" w:rsidRDefault="00EB676A" w:rsidP="00BC3F8D">
            <w:pPr>
              <w:keepNext/>
              <w:keepLines/>
              <w:spacing w:after="0"/>
              <w:rPr>
                <w:rFonts w:ascii="Arial" w:hAnsi="Arial"/>
                <w:bCs/>
                <w:sz w:val="18"/>
              </w:rPr>
            </w:pPr>
            <w:r w:rsidRPr="00424E59">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C10B2F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AEF8C9"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8B1A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7CC94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04F96CC"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68F3E972" w14:textId="77777777" w:rsidR="00EB676A" w:rsidRPr="00424E59" w:rsidRDefault="00EB676A" w:rsidP="00BC3F8D">
            <w:pPr>
              <w:keepNext/>
              <w:keepLines/>
              <w:spacing w:after="0"/>
              <w:ind w:left="851" w:hanging="851"/>
              <w:rPr>
                <w:rFonts w:ascii="Arial" w:hAnsi="Arial"/>
                <w:bCs/>
                <w:sz w:val="18"/>
              </w:rPr>
            </w:pPr>
            <w:r w:rsidRPr="00424E59">
              <w:rPr>
                <w:rFonts w:ascii="Arial" w:hAnsi="Arial"/>
                <w:bCs/>
                <w:sz w:val="18"/>
              </w:rPr>
              <w:t>NOTE 1: This is expected to be done via a suitable implementation dependent MMI</w:t>
            </w:r>
          </w:p>
        </w:tc>
      </w:tr>
    </w:tbl>
    <w:p w14:paraId="38590EE4" w14:textId="77777777" w:rsidR="00EB676A" w:rsidRPr="00424E59" w:rsidRDefault="00EB676A" w:rsidP="00EB676A"/>
    <w:p w14:paraId="4B9D0131" w14:textId="77777777" w:rsidR="00EB676A" w:rsidRPr="00424E59" w:rsidRDefault="00EB676A" w:rsidP="00EB676A">
      <w:pPr>
        <w:keepNext/>
        <w:keepLines/>
        <w:spacing w:before="120"/>
        <w:ind w:left="1985" w:hanging="1985"/>
        <w:rPr>
          <w:rFonts w:ascii="Arial" w:hAnsi="Arial"/>
        </w:rPr>
      </w:pPr>
      <w:r w:rsidRPr="00424E59">
        <w:rPr>
          <w:rFonts w:ascii="Arial" w:hAnsi="Arial"/>
        </w:rPr>
        <w:t>6.2.1.3.3</w:t>
      </w:r>
      <w:r w:rsidRPr="00424E59">
        <w:rPr>
          <w:rFonts w:ascii="Arial" w:hAnsi="Arial"/>
        </w:rPr>
        <w:tab/>
        <w:t>Specific message contents</w:t>
      </w:r>
    </w:p>
    <w:p w14:paraId="61438FC3"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6.2.1.3.3-1: </w:t>
      </w:r>
      <w:r w:rsidRPr="00424E59">
        <w:rPr>
          <w:rFonts w:ascii="Arial" w:hAnsi="Arial"/>
          <w:b/>
          <w:lang w:eastAsia="ko-KR"/>
        </w:rPr>
        <w:t>SIP INVITE</w:t>
      </w:r>
      <w:r w:rsidRPr="00424E59">
        <w:rPr>
          <w:rFonts w:ascii="Arial" w:hAnsi="Arial"/>
          <w:b/>
        </w:rPr>
        <w:t xml:space="preserve"> from the UE (Step 2, Table 6.2.1.3.2-1;</w:t>
      </w:r>
      <w:r w:rsidRPr="00424E59">
        <w:rPr>
          <w:rFonts w:ascii="Arial" w:hAnsi="Arial"/>
          <w:b/>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2AAAD400"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77EF194F" w14:textId="77777777" w:rsidR="00EB676A" w:rsidRPr="00424E59" w:rsidRDefault="00EB676A" w:rsidP="00BC3F8D">
            <w:pPr>
              <w:pStyle w:val="TAL"/>
            </w:pPr>
            <w:r w:rsidRPr="00424E59">
              <w:t>Derivation Path: TS 36.579-1 [2], table 5.5.2.5.1-1, condition PRIVATE-CALL</w:t>
            </w:r>
          </w:p>
        </w:tc>
      </w:tr>
      <w:tr w:rsidR="00EB676A" w:rsidRPr="00424E59" w14:paraId="00EFF0F1"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7693D7D7" w14:textId="77777777" w:rsidR="00EB676A" w:rsidRPr="00424E59" w:rsidRDefault="00EB676A" w:rsidP="00BC3F8D">
            <w:pPr>
              <w:pStyle w:val="TAH"/>
            </w:pPr>
            <w:r w:rsidRPr="00424E5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CC5D20" w14:textId="77777777" w:rsidR="00EB676A" w:rsidRPr="00424E59" w:rsidRDefault="00EB676A" w:rsidP="00BC3F8D">
            <w:pPr>
              <w:pStyle w:val="TAH"/>
            </w:pPr>
            <w:r w:rsidRPr="00424E59">
              <w:t>Value/remark</w:t>
            </w:r>
          </w:p>
        </w:tc>
        <w:tc>
          <w:tcPr>
            <w:tcW w:w="2126" w:type="dxa"/>
            <w:tcBorders>
              <w:top w:val="single" w:sz="4" w:space="0" w:color="auto"/>
              <w:left w:val="single" w:sz="4" w:space="0" w:color="auto"/>
              <w:bottom w:val="single" w:sz="4" w:space="0" w:color="auto"/>
              <w:right w:val="single" w:sz="4" w:space="0" w:color="auto"/>
            </w:tcBorders>
            <w:hideMark/>
          </w:tcPr>
          <w:p w14:paraId="5B1D5E94" w14:textId="77777777" w:rsidR="00EB676A" w:rsidRPr="00424E59" w:rsidRDefault="00EB676A" w:rsidP="00BC3F8D">
            <w:pPr>
              <w:pStyle w:val="TAH"/>
            </w:pPr>
            <w:r w:rsidRPr="00424E59">
              <w:t>Comment</w:t>
            </w:r>
          </w:p>
        </w:tc>
        <w:tc>
          <w:tcPr>
            <w:tcW w:w="1418" w:type="dxa"/>
            <w:tcBorders>
              <w:top w:val="single" w:sz="4" w:space="0" w:color="auto"/>
              <w:left w:val="single" w:sz="4" w:space="0" w:color="auto"/>
              <w:bottom w:val="single" w:sz="4" w:space="0" w:color="auto"/>
              <w:right w:val="single" w:sz="4" w:space="0" w:color="auto"/>
            </w:tcBorders>
            <w:hideMark/>
          </w:tcPr>
          <w:p w14:paraId="10C23853" w14:textId="77777777" w:rsidR="00EB676A" w:rsidRPr="00424E59" w:rsidRDefault="00EB676A" w:rsidP="00BC3F8D">
            <w:pPr>
              <w:pStyle w:val="TAH"/>
            </w:pPr>
            <w:r w:rsidRPr="00424E59">
              <w:t>Reference</w:t>
            </w:r>
          </w:p>
        </w:tc>
        <w:tc>
          <w:tcPr>
            <w:tcW w:w="1134" w:type="dxa"/>
            <w:tcBorders>
              <w:top w:val="single" w:sz="4" w:space="0" w:color="auto"/>
              <w:left w:val="single" w:sz="4" w:space="0" w:color="auto"/>
              <w:bottom w:val="single" w:sz="4" w:space="0" w:color="auto"/>
              <w:right w:val="single" w:sz="4" w:space="0" w:color="auto"/>
            </w:tcBorders>
            <w:hideMark/>
          </w:tcPr>
          <w:p w14:paraId="05F7727E" w14:textId="77777777" w:rsidR="00EB676A" w:rsidRPr="00424E59" w:rsidRDefault="00EB676A" w:rsidP="00BC3F8D">
            <w:pPr>
              <w:pStyle w:val="TAH"/>
            </w:pPr>
            <w:r w:rsidRPr="00424E59">
              <w:t>Condition</w:t>
            </w:r>
          </w:p>
        </w:tc>
      </w:tr>
      <w:tr w:rsidR="00EB676A" w:rsidRPr="00424E59" w14:paraId="44AC3F2F"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0FFB04A0" w14:textId="77777777" w:rsidR="00EB676A" w:rsidRPr="00424E59" w:rsidRDefault="00EB676A" w:rsidP="00BC3F8D">
            <w:pPr>
              <w:pStyle w:val="TAL"/>
            </w:pPr>
            <w:r w:rsidRPr="00424E5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BED3503"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6176CA0"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BAEFE9F"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36AD64E" w14:textId="77777777" w:rsidR="00EB676A" w:rsidRPr="00424E59" w:rsidRDefault="00EB676A" w:rsidP="00BC3F8D">
            <w:pPr>
              <w:pStyle w:val="TAL"/>
            </w:pPr>
          </w:p>
        </w:tc>
      </w:tr>
      <w:tr w:rsidR="00EB676A" w:rsidRPr="00424E59" w14:paraId="04F1921C"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1F00C78A" w14:textId="77777777" w:rsidR="00EB676A" w:rsidRPr="00424E59" w:rsidRDefault="00EB676A" w:rsidP="00BC3F8D">
            <w:pPr>
              <w:pStyle w:val="TAL"/>
            </w:pPr>
            <w:r w:rsidRPr="00424E59">
              <w:rPr>
                <w:b/>
                <w:bCs/>
              </w:rPr>
              <w:t xml:space="preserve">  </w:t>
            </w:r>
            <w:r w:rsidRPr="00424E59">
              <w:t>MIME body part</w:t>
            </w:r>
          </w:p>
        </w:tc>
        <w:tc>
          <w:tcPr>
            <w:tcW w:w="2126" w:type="dxa"/>
            <w:tcBorders>
              <w:top w:val="single" w:sz="4" w:space="0" w:color="auto"/>
              <w:left w:val="single" w:sz="4" w:space="0" w:color="auto"/>
              <w:bottom w:val="single" w:sz="4" w:space="0" w:color="auto"/>
              <w:right w:val="single" w:sz="4" w:space="0" w:color="auto"/>
            </w:tcBorders>
          </w:tcPr>
          <w:p w14:paraId="7BF3CE53"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3F3425" w14:textId="77777777" w:rsidR="00EB676A" w:rsidRPr="00424E59" w:rsidRDefault="00EB676A" w:rsidP="00BC3F8D">
            <w:pPr>
              <w:pStyle w:val="TAL"/>
              <w:rPr>
                <w:b/>
                <w:bCs/>
              </w:rPr>
            </w:pPr>
            <w:r w:rsidRPr="00424E59">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AC06228"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8275E5" w14:textId="77777777" w:rsidR="00EB676A" w:rsidRPr="00424E59" w:rsidRDefault="00EB676A" w:rsidP="00BC3F8D">
            <w:pPr>
              <w:pStyle w:val="TAL"/>
            </w:pPr>
          </w:p>
        </w:tc>
      </w:tr>
      <w:tr w:rsidR="00EB676A" w:rsidRPr="00424E59" w14:paraId="3B616E33"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427EED54" w14:textId="77777777" w:rsidR="00EB676A" w:rsidRPr="00424E59" w:rsidRDefault="00EB676A" w:rsidP="00BC3F8D">
            <w:pPr>
              <w:pStyle w:val="TAL"/>
            </w:pPr>
            <w:r w:rsidRPr="00424E59">
              <w:rPr>
                <w:b/>
                <w:bCs/>
              </w:rPr>
              <w:t xml:space="preserve">    </w:t>
            </w:r>
            <w:r w:rsidRPr="00424E59">
              <w:t>MIME-part-body</w:t>
            </w:r>
          </w:p>
        </w:tc>
        <w:tc>
          <w:tcPr>
            <w:tcW w:w="2126" w:type="dxa"/>
            <w:tcBorders>
              <w:top w:val="single" w:sz="4" w:space="0" w:color="auto"/>
              <w:left w:val="single" w:sz="4" w:space="0" w:color="auto"/>
              <w:bottom w:val="single" w:sz="4" w:space="0" w:color="auto"/>
              <w:right w:val="single" w:sz="4" w:space="0" w:color="auto"/>
            </w:tcBorders>
            <w:hideMark/>
          </w:tcPr>
          <w:p w14:paraId="1A63747C" w14:textId="77777777" w:rsidR="00EB676A" w:rsidRPr="00424E59" w:rsidRDefault="00EB676A" w:rsidP="00BC3F8D">
            <w:pPr>
              <w:pStyle w:val="TAL"/>
            </w:pPr>
            <w:r w:rsidRPr="00424E59">
              <w:t>SDP Message as described in Table 6.2.1.3.3-1B</w:t>
            </w:r>
          </w:p>
        </w:tc>
        <w:tc>
          <w:tcPr>
            <w:tcW w:w="2126" w:type="dxa"/>
            <w:tcBorders>
              <w:top w:val="single" w:sz="4" w:space="0" w:color="auto"/>
              <w:left w:val="single" w:sz="4" w:space="0" w:color="auto"/>
              <w:bottom w:val="single" w:sz="4" w:space="0" w:color="auto"/>
              <w:right w:val="single" w:sz="4" w:space="0" w:color="auto"/>
            </w:tcBorders>
          </w:tcPr>
          <w:p w14:paraId="74787FC7"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DCAE11D"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B2AFE0F" w14:textId="77777777" w:rsidR="00EB676A" w:rsidRPr="00424E59" w:rsidRDefault="00EB676A" w:rsidP="00BC3F8D">
            <w:pPr>
              <w:pStyle w:val="TAL"/>
            </w:pPr>
          </w:p>
        </w:tc>
      </w:tr>
      <w:tr w:rsidR="00EB676A" w:rsidRPr="00424E59" w14:paraId="4D21697C"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23CD71F9" w14:textId="77777777" w:rsidR="00EB676A" w:rsidRPr="00424E59" w:rsidRDefault="00EB676A" w:rsidP="00BC3F8D">
            <w:pPr>
              <w:pStyle w:val="TAL"/>
            </w:pPr>
            <w:r w:rsidRPr="00424E59">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9A0FF6"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63142E" w14:textId="77777777" w:rsidR="00EB676A" w:rsidRPr="00424E59" w:rsidRDefault="00EB676A" w:rsidP="00BC3F8D">
            <w:pPr>
              <w:pStyle w:val="TAL"/>
              <w:rPr>
                <w:b/>
                <w:bCs/>
              </w:rPr>
            </w:pPr>
            <w:r w:rsidRPr="00424E59">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409EAF2"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B8735A2" w14:textId="77777777" w:rsidR="00EB676A" w:rsidRPr="00424E59" w:rsidRDefault="00EB676A" w:rsidP="00BC3F8D">
            <w:pPr>
              <w:pStyle w:val="TAL"/>
            </w:pPr>
          </w:p>
        </w:tc>
      </w:tr>
      <w:tr w:rsidR="00EB676A" w:rsidRPr="00424E59" w14:paraId="2AB10FEE"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15D88787" w14:textId="77777777" w:rsidR="00EB676A" w:rsidRPr="00424E59" w:rsidRDefault="00EB676A" w:rsidP="00BC3F8D">
            <w:pPr>
              <w:pStyle w:val="TAL"/>
            </w:pPr>
            <w:r w:rsidRPr="00424E59">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D3F27A" w14:textId="77777777" w:rsidR="00EB676A" w:rsidRPr="00424E59" w:rsidRDefault="00EB676A" w:rsidP="00BC3F8D">
            <w:pPr>
              <w:pStyle w:val="TAL"/>
            </w:pPr>
            <w:r w:rsidRPr="00424E59">
              <w:t xml:space="preserve">MCPTT-Info as described in Table </w:t>
            </w:r>
          </w:p>
          <w:p w14:paraId="140A0126" w14:textId="77777777" w:rsidR="00EB676A" w:rsidRPr="00424E59" w:rsidRDefault="00EB676A" w:rsidP="00BC3F8D">
            <w:pPr>
              <w:pStyle w:val="TAL"/>
            </w:pPr>
            <w:r w:rsidRPr="00424E59">
              <w:t>6.2.1.3.3-1C</w:t>
            </w:r>
          </w:p>
        </w:tc>
        <w:tc>
          <w:tcPr>
            <w:tcW w:w="2126" w:type="dxa"/>
            <w:tcBorders>
              <w:top w:val="single" w:sz="4" w:space="0" w:color="auto"/>
              <w:left w:val="single" w:sz="4" w:space="0" w:color="auto"/>
              <w:bottom w:val="single" w:sz="4" w:space="0" w:color="auto"/>
              <w:right w:val="single" w:sz="4" w:space="0" w:color="auto"/>
            </w:tcBorders>
          </w:tcPr>
          <w:p w14:paraId="5EDAC593"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9DA9024"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0D87299" w14:textId="77777777" w:rsidR="00EB676A" w:rsidRPr="00424E59" w:rsidRDefault="00EB676A" w:rsidP="00BC3F8D">
            <w:pPr>
              <w:pStyle w:val="TAL"/>
            </w:pPr>
          </w:p>
        </w:tc>
      </w:tr>
    </w:tbl>
    <w:p w14:paraId="65BCE7B7" w14:textId="77777777" w:rsidR="00EB676A" w:rsidRPr="00424E59" w:rsidRDefault="00EB676A" w:rsidP="00EB676A"/>
    <w:p w14:paraId="1B12318C" w14:textId="77777777" w:rsidR="00EB676A" w:rsidRPr="00424E59" w:rsidRDefault="00EB676A" w:rsidP="00EB676A">
      <w:pPr>
        <w:keepNext/>
        <w:keepLines/>
        <w:spacing w:before="60"/>
        <w:jc w:val="center"/>
        <w:rPr>
          <w:rFonts w:ascii="Arial" w:hAnsi="Arial"/>
          <w:b/>
        </w:rPr>
      </w:pPr>
      <w:r w:rsidRPr="00424E59">
        <w:rPr>
          <w:rFonts w:ascii="Arial" w:hAnsi="Arial"/>
          <w:b/>
        </w:rPr>
        <w:t>Table 6.2.1.3.3-1A: Void</w:t>
      </w:r>
    </w:p>
    <w:p w14:paraId="24038813" w14:textId="77777777" w:rsidR="00EB676A" w:rsidRPr="00424E59" w:rsidRDefault="00EB676A" w:rsidP="00EB676A">
      <w:pPr>
        <w:pStyle w:val="TH"/>
      </w:pPr>
      <w:r w:rsidRPr="00424E59">
        <w:t xml:space="preserve">Table 6.2.1.3.3-1B: </w:t>
      </w:r>
      <w:r w:rsidRPr="00424E59">
        <w:rPr>
          <w:lang w:eastAsia="ko-KR"/>
        </w:rPr>
        <w:t>SDP in SIP INVITE</w:t>
      </w:r>
      <w:r w:rsidRPr="00424E59">
        <w:t xml:space="preserve"> (Tables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C8B32D0"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36880DEE" w14:textId="77777777" w:rsidR="00EB676A" w:rsidRPr="00424E59" w:rsidRDefault="00EB676A" w:rsidP="00BC3F8D">
            <w:pPr>
              <w:pStyle w:val="TAL"/>
            </w:pPr>
            <w:r w:rsidRPr="00424E59">
              <w:t>Derivation Path: TS 36.579-1 [2], Table 5.5.3.1.1-1, condition PRIVATE-CALL, INITIAL_SDP_OFFER, IMPLICIT_GRANT_REQUESTED</w:t>
            </w:r>
          </w:p>
        </w:tc>
      </w:tr>
    </w:tbl>
    <w:p w14:paraId="232916C1" w14:textId="77777777" w:rsidR="00EB676A" w:rsidRPr="00424E59" w:rsidRDefault="00EB676A" w:rsidP="00EB676A"/>
    <w:p w14:paraId="7A5A9EA3" w14:textId="77777777" w:rsidR="00EB676A" w:rsidRPr="00424E59" w:rsidRDefault="00EB676A" w:rsidP="00EB676A">
      <w:pPr>
        <w:pStyle w:val="TH"/>
      </w:pPr>
      <w:r w:rsidRPr="00424E59">
        <w:t xml:space="preserve">Table 6.2.1.3.3-1C: </w:t>
      </w:r>
      <w:r w:rsidRPr="00424E59">
        <w:rPr>
          <w:lang w:eastAsia="ko-KR"/>
        </w:rPr>
        <w:t>MCPTT-Info in SIP INVITE</w:t>
      </w:r>
      <w:r w:rsidRPr="00424E59">
        <w:t xml:space="preserve"> (Tables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BD58DE6"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0184B9B9" w14:textId="77777777" w:rsidR="00EB676A" w:rsidRPr="00424E59" w:rsidRDefault="00EB676A" w:rsidP="00BC3F8D">
            <w:pPr>
              <w:pStyle w:val="TAL"/>
            </w:pPr>
            <w:r w:rsidRPr="00424E59">
              <w:t>Derivation Path: TS 36.579-1 [2], Table 5.5.3.2.1-1 condition INVITE_REFER, PRIVATE-CALL</w:t>
            </w:r>
          </w:p>
        </w:tc>
      </w:tr>
    </w:tbl>
    <w:p w14:paraId="2AB1AA64" w14:textId="77777777" w:rsidR="00EB676A" w:rsidRPr="00424E59" w:rsidRDefault="00EB676A" w:rsidP="00EB676A"/>
    <w:p w14:paraId="7CE28A9A" w14:textId="3E159D74" w:rsidR="00EB676A" w:rsidRPr="00424E59" w:rsidRDefault="00EB676A" w:rsidP="00EB676A">
      <w:pPr>
        <w:pStyle w:val="TH"/>
      </w:pPr>
      <w:r w:rsidRPr="00424E59">
        <w:t>Table 6.2.1.3.3-1D: SIP 200 (OK) from the SS (step</w:t>
      </w:r>
      <w:del w:id="280" w:author="MCC160" w:date="2022-11-01T14:46:00Z">
        <w:r w:rsidRPr="00424E59" w:rsidDel="007D453B">
          <w:delText>s</w:delText>
        </w:r>
      </w:del>
      <w:r w:rsidRPr="00424E59">
        <w:t xml:space="preserve"> 2</w:t>
      </w:r>
      <w:ins w:id="281" w:author="MCC160" w:date="2022-11-01T14:46:00Z">
        <w:r w:rsidR="007D453B" w:rsidRPr="00424E59">
          <w:t>,</w:t>
        </w:r>
      </w:ins>
      <w:r w:rsidRPr="00424E59">
        <w:t xml:space="preserve"> Table 6.2.1.3.3-1;</w:t>
      </w:r>
      <w:r w:rsidRPr="00424E59">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1561E781"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19EC32B4" w14:textId="77777777" w:rsidR="00EB676A" w:rsidRPr="00424E59" w:rsidRDefault="00EB676A" w:rsidP="00BC3F8D">
            <w:pPr>
              <w:pStyle w:val="TAL"/>
            </w:pPr>
            <w:r w:rsidRPr="00424E59">
              <w:t>Derivation Path: TS 36.579-1 [2], Table 5.5.2.17.1.2-1 condition INVITE-RSP</w:t>
            </w:r>
          </w:p>
        </w:tc>
      </w:tr>
      <w:tr w:rsidR="00EB676A" w:rsidRPr="00424E59" w14:paraId="064A0638"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67FAF79C" w14:textId="77777777" w:rsidR="00EB676A" w:rsidRPr="00424E59" w:rsidRDefault="00EB676A" w:rsidP="00BC3F8D">
            <w:pPr>
              <w:pStyle w:val="TAH"/>
            </w:pPr>
            <w:r w:rsidRPr="00424E5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F9FAE8" w14:textId="77777777" w:rsidR="00EB676A" w:rsidRPr="00424E59" w:rsidRDefault="00EB676A" w:rsidP="00BC3F8D">
            <w:pPr>
              <w:pStyle w:val="TAH"/>
            </w:pPr>
            <w:r w:rsidRPr="00424E59">
              <w:t>Value/remark</w:t>
            </w:r>
          </w:p>
        </w:tc>
        <w:tc>
          <w:tcPr>
            <w:tcW w:w="2126" w:type="dxa"/>
            <w:tcBorders>
              <w:top w:val="single" w:sz="4" w:space="0" w:color="auto"/>
              <w:left w:val="single" w:sz="4" w:space="0" w:color="auto"/>
              <w:bottom w:val="single" w:sz="4" w:space="0" w:color="auto"/>
              <w:right w:val="single" w:sz="4" w:space="0" w:color="auto"/>
            </w:tcBorders>
            <w:hideMark/>
          </w:tcPr>
          <w:p w14:paraId="0E1B6AF4" w14:textId="77777777" w:rsidR="00EB676A" w:rsidRPr="00424E59" w:rsidRDefault="00EB676A" w:rsidP="00BC3F8D">
            <w:pPr>
              <w:pStyle w:val="TAH"/>
            </w:pPr>
            <w:r w:rsidRPr="00424E59">
              <w:t>Comment</w:t>
            </w:r>
          </w:p>
        </w:tc>
        <w:tc>
          <w:tcPr>
            <w:tcW w:w="1418" w:type="dxa"/>
            <w:tcBorders>
              <w:top w:val="single" w:sz="4" w:space="0" w:color="auto"/>
              <w:left w:val="single" w:sz="4" w:space="0" w:color="auto"/>
              <w:bottom w:val="single" w:sz="4" w:space="0" w:color="auto"/>
              <w:right w:val="single" w:sz="4" w:space="0" w:color="auto"/>
            </w:tcBorders>
            <w:hideMark/>
          </w:tcPr>
          <w:p w14:paraId="4CE2CFDB" w14:textId="77777777" w:rsidR="00EB676A" w:rsidRPr="00424E59" w:rsidRDefault="00EB676A" w:rsidP="00BC3F8D">
            <w:pPr>
              <w:pStyle w:val="TAH"/>
            </w:pPr>
            <w:r w:rsidRPr="00424E59">
              <w:t>Reference</w:t>
            </w:r>
          </w:p>
        </w:tc>
        <w:tc>
          <w:tcPr>
            <w:tcW w:w="1134" w:type="dxa"/>
            <w:tcBorders>
              <w:top w:val="single" w:sz="4" w:space="0" w:color="auto"/>
              <w:left w:val="single" w:sz="4" w:space="0" w:color="auto"/>
              <w:bottom w:val="single" w:sz="4" w:space="0" w:color="auto"/>
              <w:right w:val="single" w:sz="4" w:space="0" w:color="auto"/>
            </w:tcBorders>
            <w:hideMark/>
          </w:tcPr>
          <w:p w14:paraId="344CEDC2" w14:textId="77777777" w:rsidR="00EB676A" w:rsidRPr="00424E59" w:rsidRDefault="00EB676A" w:rsidP="00BC3F8D">
            <w:pPr>
              <w:pStyle w:val="TAH"/>
            </w:pPr>
            <w:r w:rsidRPr="00424E59">
              <w:t>Condition</w:t>
            </w:r>
          </w:p>
        </w:tc>
      </w:tr>
      <w:tr w:rsidR="00EB676A" w:rsidRPr="00424E59" w14:paraId="016D5F03"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60DD448B" w14:textId="77777777" w:rsidR="00EB676A" w:rsidRPr="00424E59" w:rsidRDefault="00EB676A" w:rsidP="00BC3F8D">
            <w:pPr>
              <w:pStyle w:val="TAL"/>
            </w:pPr>
            <w:r w:rsidRPr="00424E5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39B7D29"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F1D609E"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5105541"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EA37FDF" w14:textId="77777777" w:rsidR="00EB676A" w:rsidRPr="00424E59" w:rsidRDefault="00EB676A" w:rsidP="00BC3F8D">
            <w:pPr>
              <w:pStyle w:val="TAL"/>
            </w:pPr>
          </w:p>
        </w:tc>
      </w:tr>
      <w:tr w:rsidR="00EB676A" w:rsidRPr="00424E59" w14:paraId="1D30A956"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5BE2B720" w14:textId="77777777" w:rsidR="00EB676A" w:rsidRPr="00424E59" w:rsidRDefault="00EB676A" w:rsidP="00BC3F8D">
            <w:pPr>
              <w:pStyle w:val="TAL"/>
            </w:pPr>
            <w:r w:rsidRPr="00424E59">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9839F1" w14:textId="77777777" w:rsidR="00EB676A" w:rsidRPr="00424E59" w:rsidRDefault="00EB676A" w:rsidP="00BC3F8D">
            <w:pPr>
              <w:pStyle w:val="TAL"/>
            </w:pPr>
            <w:r w:rsidRPr="00424E59">
              <w:t>As described in Table 6.2.1.3.3-1E</w:t>
            </w:r>
          </w:p>
        </w:tc>
        <w:tc>
          <w:tcPr>
            <w:tcW w:w="2126" w:type="dxa"/>
            <w:tcBorders>
              <w:top w:val="single" w:sz="4" w:space="0" w:color="auto"/>
              <w:left w:val="single" w:sz="4" w:space="0" w:color="auto"/>
              <w:bottom w:val="single" w:sz="4" w:space="0" w:color="auto"/>
              <w:right w:val="single" w:sz="4" w:space="0" w:color="auto"/>
            </w:tcBorders>
          </w:tcPr>
          <w:p w14:paraId="21F3A666"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B435459"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07A424" w14:textId="77777777" w:rsidR="00EB676A" w:rsidRPr="00424E59" w:rsidRDefault="00EB676A" w:rsidP="00BC3F8D">
            <w:pPr>
              <w:pStyle w:val="TAL"/>
            </w:pPr>
          </w:p>
        </w:tc>
      </w:tr>
    </w:tbl>
    <w:p w14:paraId="6EDCFAD1" w14:textId="77777777" w:rsidR="00EB676A" w:rsidRPr="00424E59" w:rsidRDefault="00EB676A" w:rsidP="00EB676A"/>
    <w:p w14:paraId="2E8F2092" w14:textId="77777777" w:rsidR="00EB676A" w:rsidRPr="00424E59" w:rsidRDefault="00EB676A" w:rsidP="00EB676A">
      <w:pPr>
        <w:pStyle w:val="TH"/>
      </w:pPr>
      <w:r w:rsidRPr="00424E59">
        <w:t xml:space="preserve">Table 6.2.1.3.3-1E: </w:t>
      </w:r>
      <w:r w:rsidRPr="00424E59">
        <w:rPr>
          <w:lang w:eastAsia="ko-KR"/>
        </w:rPr>
        <w:t xml:space="preserve">SDP in SIP 200 (OK) </w:t>
      </w:r>
      <w:r w:rsidRPr="00424E59">
        <w:t>(Table 6.2.1.3.3-1D)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357411EA"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43E14DD7" w14:textId="77777777" w:rsidR="00EB676A" w:rsidRPr="00424E59" w:rsidRDefault="00EB676A" w:rsidP="00BC3F8D">
            <w:pPr>
              <w:pStyle w:val="TAL"/>
            </w:pPr>
            <w:r w:rsidRPr="00424E59">
              <w:t>Derivation Path: TS 36.579-1 [2], Table 5.5.3.1.2-1 condition SDP_ANSWER, IMPLICIT_GRANT_REQUESTED</w:t>
            </w:r>
          </w:p>
        </w:tc>
      </w:tr>
    </w:tbl>
    <w:p w14:paraId="40E00B8F" w14:textId="77777777" w:rsidR="00EB676A" w:rsidRPr="00424E59" w:rsidRDefault="00EB676A" w:rsidP="00EB676A"/>
    <w:p w14:paraId="6E2846B6" w14:textId="77777777" w:rsidR="00EB676A" w:rsidRPr="00424E59" w:rsidRDefault="00EB676A" w:rsidP="00EB676A">
      <w:pPr>
        <w:pStyle w:val="TH"/>
      </w:pPr>
      <w:r w:rsidRPr="00424E59">
        <w:t xml:space="preserve">Table 6.2.1.3.3-2: </w:t>
      </w:r>
      <w:r w:rsidRPr="00424E59">
        <w:rPr>
          <w:lang w:eastAsia="ko-KR"/>
        </w:rPr>
        <w:t>SIP INVITE from the UE</w:t>
      </w:r>
      <w:r w:rsidRPr="00424E59">
        <w:t xml:space="preserve"> (Step 20, Table 6.2.1.3.2-1;</w:t>
      </w:r>
      <w:r w:rsidRPr="00424E59">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426D9A8"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A2DA530"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5.5.2.5.1-1, condition re_INVITE, PRIVATE-CALL, EMERGENCY-CALL</w:t>
            </w:r>
          </w:p>
        </w:tc>
      </w:tr>
      <w:tr w:rsidR="00EB676A" w:rsidRPr="00424E59" w14:paraId="260B93D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178FD3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96F22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D3E35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1C4292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D6CE7F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8B9D1C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32B5C2"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5739E7B"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F93A7B4"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E95881F"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993DE0A" w14:textId="77777777" w:rsidR="00EB676A" w:rsidRPr="00424E59" w:rsidRDefault="00EB676A" w:rsidP="00BC3F8D">
            <w:pPr>
              <w:pStyle w:val="TAL"/>
            </w:pPr>
          </w:p>
        </w:tc>
      </w:tr>
      <w:tr w:rsidR="00EB676A" w:rsidRPr="00424E59" w14:paraId="03FA6CD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BB12584" w14:textId="77777777" w:rsidR="00EB676A" w:rsidRPr="00424E59" w:rsidRDefault="00EB676A" w:rsidP="00BC3F8D">
            <w:pPr>
              <w:pStyle w:val="TAL"/>
              <w:rPr>
                <w:b/>
                <w:bCs/>
              </w:rPr>
            </w:pPr>
            <w:r w:rsidRPr="00424E59">
              <w:rPr>
                <w:b/>
                <w:bCs/>
              </w:rPr>
              <w:t xml:space="preserve">  </w:t>
            </w:r>
            <w:r w:rsidRPr="00424E59">
              <w:t>MIME body part</w:t>
            </w:r>
          </w:p>
        </w:tc>
        <w:tc>
          <w:tcPr>
            <w:tcW w:w="2127" w:type="dxa"/>
            <w:tcBorders>
              <w:top w:val="single" w:sz="4" w:space="0" w:color="auto"/>
              <w:left w:val="single" w:sz="4" w:space="0" w:color="auto"/>
              <w:bottom w:val="single" w:sz="4" w:space="0" w:color="auto"/>
              <w:right w:val="single" w:sz="4" w:space="0" w:color="auto"/>
            </w:tcBorders>
          </w:tcPr>
          <w:p w14:paraId="35F92693"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249A547"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4E566065"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2BCE718" w14:textId="77777777" w:rsidR="00EB676A" w:rsidRPr="00424E59" w:rsidRDefault="00EB676A" w:rsidP="00BC3F8D">
            <w:pPr>
              <w:pStyle w:val="TAL"/>
            </w:pPr>
          </w:p>
        </w:tc>
      </w:tr>
      <w:tr w:rsidR="00EB676A" w:rsidRPr="00424E59" w14:paraId="1F215A9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2E6E3D" w14:textId="77777777" w:rsidR="00EB676A" w:rsidRPr="00424E59" w:rsidRDefault="00EB676A" w:rsidP="00BC3F8D">
            <w:pPr>
              <w:pStyle w:val="TAL"/>
              <w:rPr>
                <w:b/>
                <w:bCs/>
              </w:rPr>
            </w:pPr>
            <w:r w:rsidRPr="00424E59">
              <w:rPr>
                <w:b/>
                <w:bCs/>
              </w:rPr>
              <w:t xml:space="preserve">    </w:t>
            </w:r>
            <w:r w:rsidRPr="00424E59">
              <w:t>MIME-part-body</w:t>
            </w:r>
          </w:p>
        </w:tc>
        <w:tc>
          <w:tcPr>
            <w:tcW w:w="2127" w:type="dxa"/>
            <w:tcBorders>
              <w:top w:val="single" w:sz="4" w:space="0" w:color="auto"/>
              <w:left w:val="single" w:sz="4" w:space="0" w:color="auto"/>
              <w:bottom w:val="single" w:sz="4" w:space="0" w:color="auto"/>
              <w:right w:val="single" w:sz="4" w:space="0" w:color="auto"/>
            </w:tcBorders>
          </w:tcPr>
          <w:p w14:paraId="4547F6D9" w14:textId="77777777" w:rsidR="00EB676A" w:rsidRPr="00424E59" w:rsidRDefault="00EB676A" w:rsidP="00BC3F8D">
            <w:pPr>
              <w:pStyle w:val="TAL"/>
            </w:pPr>
            <w:r w:rsidRPr="00424E59">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74D5B0C1"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4EAD8B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088E762" w14:textId="77777777" w:rsidR="00EB676A" w:rsidRPr="00424E59" w:rsidRDefault="00EB676A" w:rsidP="00BC3F8D">
            <w:pPr>
              <w:pStyle w:val="TAL"/>
            </w:pPr>
          </w:p>
        </w:tc>
      </w:tr>
      <w:tr w:rsidR="00EB676A" w:rsidRPr="00424E59" w14:paraId="24C910D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D9D3157"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27ABDD1"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D0EFF6" w14:textId="77777777" w:rsidR="00EB676A" w:rsidRPr="00424E59" w:rsidRDefault="00EB676A" w:rsidP="00BC3F8D">
            <w:pPr>
              <w:pStyle w:val="TAL"/>
              <w:rPr>
                <w:b/>
                <w:bCs/>
              </w:rPr>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0F92A615"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7FA34D2" w14:textId="77777777" w:rsidR="00EB676A" w:rsidRPr="00424E59" w:rsidRDefault="00EB676A" w:rsidP="00BC3F8D">
            <w:pPr>
              <w:pStyle w:val="TAL"/>
            </w:pPr>
          </w:p>
        </w:tc>
      </w:tr>
      <w:tr w:rsidR="00EB676A" w:rsidRPr="00424E59" w14:paraId="3C3E346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96E210"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6B6C3C" w14:textId="77777777" w:rsidR="00EB676A" w:rsidRPr="00424E59" w:rsidRDefault="00EB676A" w:rsidP="00BC3F8D">
            <w:pPr>
              <w:pStyle w:val="TAL"/>
            </w:pPr>
            <w:r w:rsidRPr="00424E59">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14:paraId="7F240D43"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51DD0E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3E3263A" w14:textId="77777777" w:rsidR="00EB676A" w:rsidRPr="00424E59" w:rsidRDefault="00EB676A" w:rsidP="00BC3F8D">
            <w:pPr>
              <w:pStyle w:val="TAL"/>
            </w:pPr>
          </w:p>
        </w:tc>
      </w:tr>
    </w:tbl>
    <w:p w14:paraId="396DD34C" w14:textId="77777777" w:rsidR="00EB676A" w:rsidRPr="00424E59" w:rsidRDefault="00EB676A" w:rsidP="00EB676A"/>
    <w:p w14:paraId="454FF010" w14:textId="77777777" w:rsidR="00EB676A" w:rsidRPr="00424E59" w:rsidRDefault="00EB676A" w:rsidP="00EB676A">
      <w:pPr>
        <w:pStyle w:val="TH"/>
      </w:pPr>
      <w:r w:rsidRPr="00424E59">
        <w:t xml:space="preserve">Table 6.2.1.3.3-2A: </w:t>
      </w:r>
      <w:r w:rsidRPr="00424E59">
        <w:rPr>
          <w:lang w:eastAsia="ko-KR"/>
        </w:rPr>
        <w:t>SDP in SIP INVITE</w:t>
      </w:r>
      <w:r w:rsidRPr="00424E59">
        <w:t xml:space="preserve"> (Tables 6.2.1.3.3-2)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32A6EF39"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26B96D68" w14:textId="77777777" w:rsidR="00EB676A" w:rsidRPr="00424E59" w:rsidRDefault="00EB676A" w:rsidP="00BC3F8D">
            <w:pPr>
              <w:pStyle w:val="TAL"/>
            </w:pPr>
            <w:r w:rsidRPr="00424E59">
              <w:t>Derivation Path: TS 36.579-1 [2], Table 5.5.3.1.1-1, condition SDP_OFFER, IMPLICIT_GRANT_REQUESTED</w:t>
            </w:r>
          </w:p>
        </w:tc>
      </w:tr>
    </w:tbl>
    <w:p w14:paraId="49341946" w14:textId="77777777" w:rsidR="00EB676A" w:rsidRPr="00424E59" w:rsidRDefault="00EB676A" w:rsidP="00EB676A"/>
    <w:p w14:paraId="6EBA7BC7"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 </w:t>
      </w:r>
      <w:r w:rsidRPr="00424E59">
        <w:rPr>
          <w:rFonts w:ascii="Arial" w:hAnsi="Arial"/>
          <w:b/>
          <w:lang w:eastAsia="ko-KR"/>
        </w:rPr>
        <w:t>MCPTT-Info in SIP INVITE</w:t>
      </w:r>
      <w:r w:rsidRPr="00424E59">
        <w:rPr>
          <w:rFonts w:ascii="Arial" w:hAnsi="Arial"/>
          <w:b/>
        </w:rPr>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338D1F7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032B69F9"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INVITE_REFER, PRIVATE-CALL, EMERGENCY-CALL</w:t>
            </w:r>
          </w:p>
        </w:tc>
      </w:tr>
    </w:tbl>
    <w:p w14:paraId="47FDFACB" w14:textId="77777777" w:rsidR="00EB676A" w:rsidRPr="00424E59" w:rsidRDefault="00EB676A" w:rsidP="00EB676A"/>
    <w:p w14:paraId="758B1C4D" w14:textId="39D75FD8" w:rsidR="00EB676A" w:rsidRPr="00424E59" w:rsidRDefault="00EB676A" w:rsidP="00EB676A">
      <w:pPr>
        <w:pStyle w:val="TH"/>
      </w:pPr>
      <w:r w:rsidRPr="00424E59">
        <w:t>Table 6.2.1.3.3-3A: SIP 200 (OK) from the SS (step</w:t>
      </w:r>
      <w:del w:id="282" w:author="MCC160" w:date="2022-11-01T14:47:00Z">
        <w:r w:rsidRPr="00424E59" w:rsidDel="007D453B">
          <w:delText>s</w:delText>
        </w:r>
      </w:del>
      <w:r w:rsidRPr="00424E59">
        <w:t xml:space="preserve"> 20</w:t>
      </w:r>
      <w:ins w:id="283" w:author="MCC160" w:date="2022-11-01T14:47:00Z">
        <w:r w:rsidR="007D453B" w:rsidRPr="00424E59">
          <w:t>,</w:t>
        </w:r>
      </w:ins>
      <w:r w:rsidRPr="00424E59">
        <w:t xml:space="preserve"> Table 6.2.1.3.2-1;</w:t>
      </w:r>
      <w:r w:rsidRPr="00424E59">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AB1DED5"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74C9BF03" w14:textId="77777777" w:rsidR="00EB676A" w:rsidRPr="00424E59" w:rsidRDefault="00EB676A" w:rsidP="00BC3F8D">
            <w:pPr>
              <w:pStyle w:val="TAL"/>
            </w:pPr>
            <w:r w:rsidRPr="00424E59">
              <w:t>Derivation Path: TS 36.579-1 [2], Table 5.5.2.17.1.2-1 condition INVITE-RSP</w:t>
            </w:r>
          </w:p>
        </w:tc>
      </w:tr>
      <w:tr w:rsidR="00EB676A" w:rsidRPr="00424E59" w14:paraId="5C899174"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14BE7E41" w14:textId="77777777" w:rsidR="00EB676A" w:rsidRPr="00424E59" w:rsidRDefault="00EB676A" w:rsidP="00BC3F8D">
            <w:pPr>
              <w:pStyle w:val="TAH"/>
            </w:pPr>
            <w:r w:rsidRPr="00424E5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FE343D" w14:textId="77777777" w:rsidR="00EB676A" w:rsidRPr="00424E59" w:rsidRDefault="00EB676A" w:rsidP="00BC3F8D">
            <w:pPr>
              <w:pStyle w:val="TAH"/>
            </w:pPr>
            <w:r w:rsidRPr="00424E59">
              <w:t>Value/remark</w:t>
            </w:r>
          </w:p>
        </w:tc>
        <w:tc>
          <w:tcPr>
            <w:tcW w:w="2126" w:type="dxa"/>
            <w:tcBorders>
              <w:top w:val="single" w:sz="4" w:space="0" w:color="auto"/>
              <w:left w:val="single" w:sz="4" w:space="0" w:color="auto"/>
              <w:bottom w:val="single" w:sz="4" w:space="0" w:color="auto"/>
              <w:right w:val="single" w:sz="4" w:space="0" w:color="auto"/>
            </w:tcBorders>
            <w:hideMark/>
          </w:tcPr>
          <w:p w14:paraId="352703F1" w14:textId="77777777" w:rsidR="00EB676A" w:rsidRPr="00424E59" w:rsidRDefault="00EB676A" w:rsidP="00BC3F8D">
            <w:pPr>
              <w:pStyle w:val="TAH"/>
            </w:pPr>
            <w:r w:rsidRPr="00424E59">
              <w:t>Comment</w:t>
            </w:r>
          </w:p>
        </w:tc>
        <w:tc>
          <w:tcPr>
            <w:tcW w:w="1418" w:type="dxa"/>
            <w:tcBorders>
              <w:top w:val="single" w:sz="4" w:space="0" w:color="auto"/>
              <w:left w:val="single" w:sz="4" w:space="0" w:color="auto"/>
              <w:bottom w:val="single" w:sz="4" w:space="0" w:color="auto"/>
              <w:right w:val="single" w:sz="4" w:space="0" w:color="auto"/>
            </w:tcBorders>
            <w:hideMark/>
          </w:tcPr>
          <w:p w14:paraId="34CF1117" w14:textId="77777777" w:rsidR="00EB676A" w:rsidRPr="00424E59" w:rsidRDefault="00EB676A" w:rsidP="00BC3F8D">
            <w:pPr>
              <w:pStyle w:val="TAH"/>
            </w:pPr>
            <w:r w:rsidRPr="00424E59">
              <w:t>Reference</w:t>
            </w:r>
          </w:p>
        </w:tc>
        <w:tc>
          <w:tcPr>
            <w:tcW w:w="1134" w:type="dxa"/>
            <w:tcBorders>
              <w:top w:val="single" w:sz="4" w:space="0" w:color="auto"/>
              <w:left w:val="single" w:sz="4" w:space="0" w:color="auto"/>
              <w:bottom w:val="single" w:sz="4" w:space="0" w:color="auto"/>
              <w:right w:val="single" w:sz="4" w:space="0" w:color="auto"/>
            </w:tcBorders>
            <w:hideMark/>
          </w:tcPr>
          <w:p w14:paraId="06CF5F59" w14:textId="77777777" w:rsidR="00EB676A" w:rsidRPr="00424E59" w:rsidRDefault="00EB676A" w:rsidP="00BC3F8D">
            <w:pPr>
              <w:pStyle w:val="TAH"/>
            </w:pPr>
            <w:r w:rsidRPr="00424E59">
              <w:t>Condition</w:t>
            </w:r>
          </w:p>
        </w:tc>
      </w:tr>
      <w:tr w:rsidR="00EB676A" w:rsidRPr="00424E59" w14:paraId="623B8209"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249DEADB" w14:textId="77777777" w:rsidR="00EB676A" w:rsidRPr="00424E59" w:rsidRDefault="00EB676A" w:rsidP="00BC3F8D">
            <w:pPr>
              <w:pStyle w:val="TAL"/>
            </w:pPr>
            <w:r w:rsidRPr="00424E5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947939F"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9F72037"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89BB593"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89188D7" w14:textId="77777777" w:rsidR="00EB676A" w:rsidRPr="00424E59" w:rsidRDefault="00EB676A" w:rsidP="00BC3F8D">
            <w:pPr>
              <w:pStyle w:val="TAL"/>
            </w:pPr>
          </w:p>
        </w:tc>
      </w:tr>
      <w:tr w:rsidR="00EB676A" w:rsidRPr="00424E59" w14:paraId="36348182"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1FF87C9F" w14:textId="77777777" w:rsidR="00EB676A" w:rsidRPr="00424E59" w:rsidRDefault="00EB676A" w:rsidP="00BC3F8D">
            <w:pPr>
              <w:pStyle w:val="TAL"/>
            </w:pPr>
            <w:r w:rsidRPr="00424E59">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D1A213" w14:textId="77777777" w:rsidR="00EB676A" w:rsidRPr="00424E59" w:rsidRDefault="00EB676A" w:rsidP="00BC3F8D">
            <w:pPr>
              <w:pStyle w:val="TAL"/>
            </w:pPr>
            <w:r w:rsidRPr="00424E59">
              <w:t>As described in Table 6.2.1.3.3-3B</w:t>
            </w:r>
          </w:p>
        </w:tc>
        <w:tc>
          <w:tcPr>
            <w:tcW w:w="2126" w:type="dxa"/>
            <w:tcBorders>
              <w:top w:val="single" w:sz="4" w:space="0" w:color="auto"/>
              <w:left w:val="single" w:sz="4" w:space="0" w:color="auto"/>
              <w:bottom w:val="single" w:sz="4" w:space="0" w:color="auto"/>
              <w:right w:val="single" w:sz="4" w:space="0" w:color="auto"/>
            </w:tcBorders>
          </w:tcPr>
          <w:p w14:paraId="77438339"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40E171E"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B99CC03" w14:textId="77777777" w:rsidR="00EB676A" w:rsidRPr="00424E59" w:rsidRDefault="00EB676A" w:rsidP="00BC3F8D">
            <w:pPr>
              <w:pStyle w:val="TAL"/>
            </w:pPr>
          </w:p>
        </w:tc>
      </w:tr>
    </w:tbl>
    <w:p w14:paraId="175919B7" w14:textId="77777777" w:rsidR="00EB676A" w:rsidRPr="00424E59" w:rsidRDefault="00EB676A" w:rsidP="00EB676A"/>
    <w:p w14:paraId="503C51E1" w14:textId="77777777" w:rsidR="00EB676A" w:rsidRPr="00424E59" w:rsidRDefault="00EB676A" w:rsidP="00EB676A">
      <w:pPr>
        <w:pStyle w:val="TH"/>
      </w:pPr>
      <w:r w:rsidRPr="00424E59">
        <w:t xml:space="preserve">Table 6.2.1.3.3-3B: </w:t>
      </w:r>
      <w:r w:rsidRPr="00424E59">
        <w:rPr>
          <w:lang w:eastAsia="ko-KR"/>
        </w:rPr>
        <w:t xml:space="preserve">SDP in SIP 200 (OK) </w:t>
      </w:r>
      <w:r w:rsidRPr="00424E59">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A29AC08"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351DFAC2" w14:textId="77777777" w:rsidR="00EB676A" w:rsidRPr="00424E59" w:rsidRDefault="00EB676A" w:rsidP="00BC3F8D">
            <w:pPr>
              <w:pStyle w:val="TAL"/>
            </w:pPr>
            <w:r w:rsidRPr="00424E59">
              <w:t>Derivation Path: TS 36.579-1 [2], Table 5.5.3.1.2-1 condition SDP_ANSWER, IMPLICIT_GRANT_REQUESTED</w:t>
            </w:r>
          </w:p>
        </w:tc>
      </w:tr>
    </w:tbl>
    <w:p w14:paraId="0BB99AA8" w14:textId="77777777" w:rsidR="00EB676A" w:rsidRPr="00424E59" w:rsidRDefault="00EB676A" w:rsidP="00EB676A"/>
    <w:p w14:paraId="6A6EDA26"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6.2.1.3.3-4: </w:t>
      </w:r>
      <w:r w:rsidRPr="00424E59">
        <w:rPr>
          <w:rFonts w:ascii="Arial" w:hAnsi="Arial"/>
          <w:b/>
          <w:lang w:eastAsia="ko-KR"/>
        </w:rPr>
        <w:t>SIP INVITE from the UE</w:t>
      </w:r>
      <w:r w:rsidRPr="00424E59">
        <w:rPr>
          <w:rFonts w:ascii="Arial" w:hAnsi="Arial"/>
          <w:b/>
        </w:rPr>
        <w:t xml:space="preserve"> (Step 34, Table 6.2.1.3.2-1;</w:t>
      </w:r>
      <w:r w:rsidRPr="00424E59">
        <w:rPr>
          <w:rFonts w:ascii="Arial" w:hAnsi="Arial"/>
          <w:b/>
        </w:rPr>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14DFFC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9B3C9B5"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5.5.2.5.1-1 condition re_INVITE, PRIVATE-CALL</w:t>
            </w:r>
          </w:p>
        </w:tc>
      </w:tr>
      <w:tr w:rsidR="00EB676A" w:rsidRPr="00424E59" w14:paraId="034833C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85ADCD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D6487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A6F7D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B7DC6B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33C81B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4E0A9F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3F70FEB"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2A6DCF"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EC37AF3"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C50A840"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D536F45" w14:textId="77777777" w:rsidR="00EB676A" w:rsidRPr="00424E59" w:rsidRDefault="00EB676A" w:rsidP="00BC3F8D">
            <w:pPr>
              <w:pStyle w:val="TAL"/>
            </w:pPr>
          </w:p>
        </w:tc>
      </w:tr>
      <w:tr w:rsidR="00EB676A" w:rsidRPr="00424E59" w14:paraId="7E07FB4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E56B55" w14:textId="77777777" w:rsidR="00EB676A" w:rsidRPr="00424E59" w:rsidRDefault="00EB676A" w:rsidP="00BC3F8D">
            <w:pPr>
              <w:pStyle w:val="TAL"/>
              <w:rPr>
                <w:b/>
                <w:bCs/>
              </w:rPr>
            </w:pPr>
            <w:r w:rsidRPr="00424E59">
              <w:rPr>
                <w:b/>
                <w:bCs/>
              </w:rPr>
              <w:t xml:space="preserve">  </w:t>
            </w:r>
            <w:r w:rsidRPr="00424E59">
              <w:t>MIME body part</w:t>
            </w:r>
          </w:p>
        </w:tc>
        <w:tc>
          <w:tcPr>
            <w:tcW w:w="2127" w:type="dxa"/>
            <w:tcBorders>
              <w:top w:val="single" w:sz="4" w:space="0" w:color="auto"/>
              <w:left w:val="single" w:sz="4" w:space="0" w:color="auto"/>
              <w:bottom w:val="single" w:sz="4" w:space="0" w:color="auto"/>
              <w:right w:val="single" w:sz="4" w:space="0" w:color="auto"/>
            </w:tcBorders>
          </w:tcPr>
          <w:p w14:paraId="3153665C"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78AA006"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4C2A06C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3520EA1" w14:textId="77777777" w:rsidR="00EB676A" w:rsidRPr="00424E59" w:rsidRDefault="00EB676A" w:rsidP="00BC3F8D">
            <w:pPr>
              <w:pStyle w:val="TAL"/>
            </w:pPr>
          </w:p>
        </w:tc>
      </w:tr>
      <w:tr w:rsidR="00EB676A" w:rsidRPr="00424E59" w14:paraId="4CA03B5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33F7C89" w14:textId="77777777" w:rsidR="00EB676A" w:rsidRPr="00424E59" w:rsidRDefault="00EB676A" w:rsidP="00BC3F8D">
            <w:pPr>
              <w:pStyle w:val="TAL"/>
              <w:rPr>
                <w:b/>
                <w:bCs/>
              </w:rPr>
            </w:pPr>
            <w:r w:rsidRPr="00424E59">
              <w:rPr>
                <w:b/>
                <w:bCs/>
              </w:rPr>
              <w:t xml:space="preserve">    </w:t>
            </w:r>
            <w:r w:rsidRPr="00424E59">
              <w:t>MIME-part-body</w:t>
            </w:r>
          </w:p>
        </w:tc>
        <w:tc>
          <w:tcPr>
            <w:tcW w:w="2127" w:type="dxa"/>
            <w:tcBorders>
              <w:top w:val="single" w:sz="4" w:space="0" w:color="auto"/>
              <w:left w:val="single" w:sz="4" w:space="0" w:color="auto"/>
              <w:bottom w:val="single" w:sz="4" w:space="0" w:color="auto"/>
              <w:right w:val="single" w:sz="4" w:space="0" w:color="auto"/>
            </w:tcBorders>
          </w:tcPr>
          <w:p w14:paraId="05993E8F" w14:textId="77777777" w:rsidR="00EB676A" w:rsidRPr="00424E59" w:rsidRDefault="00EB676A" w:rsidP="00BC3F8D">
            <w:pPr>
              <w:pStyle w:val="TAL"/>
            </w:pPr>
            <w:r w:rsidRPr="00424E59">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63019C8F"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FE00505"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02D804F" w14:textId="77777777" w:rsidR="00EB676A" w:rsidRPr="00424E59" w:rsidRDefault="00EB676A" w:rsidP="00BC3F8D">
            <w:pPr>
              <w:pStyle w:val="TAL"/>
            </w:pPr>
          </w:p>
        </w:tc>
      </w:tr>
      <w:tr w:rsidR="00EB676A" w:rsidRPr="00424E59" w14:paraId="3A45FBF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10DD2F"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021B7B"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E51B7E" w14:textId="77777777" w:rsidR="00EB676A" w:rsidRPr="00424E59" w:rsidRDefault="00EB676A" w:rsidP="00BC3F8D">
            <w:pPr>
              <w:pStyle w:val="TAL"/>
              <w:rPr>
                <w:b/>
                <w:bCs/>
              </w:rPr>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235C9A80"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9FDF4B" w14:textId="77777777" w:rsidR="00EB676A" w:rsidRPr="00424E59" w:rsidRDefault="00EB676A" w:rsidP="00BC3F8D">
            <w:pPr>
              <w:pStyle w:val="TAL"/>
            </w:pPr>
          </w:p>
        </w:tc>
      </w:tr>
      <w:tr w:rsidR="00EB676A" w:rsidRPr="00424E59" w14:paraId="20B5B64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E003A8" w14:textId="77777777" w:rsidR="00EB676A" w:rsidRPr="00424E59" w:rsidRDefault="00EB676A" w:rsidP="00BC3F8D">
            <w:pPr>
              <w:pStyle w:val="TAL"/>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F8FE1B" w14:textId="77777777" w:rsidR="00EB676A" w:rsidRPr="00424E59" w:rsidRDefault="00EB676A" w:rsidP="00BC3F8D">
            <w:pPr>
              <w:pStyle w:val="TAL"/>
            </w:pPr>
            <w:r w:rsidRPr="00424E59">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14:paraId="1838FC85"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3C425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C932FB" w14:textId="77777777" w:rsidR="00EB676A" w:rsidRPr="00424E59" w:rsidRDefault="00EB676A" w:rsidP="00BC3F8D">
            <w:pPr>
              <w:pStyle w:val="TAL"/>
            </w:pPr>
          </w:p>
        </w:tc>
      </w:tr>
    </w:tbl>
    <w:p w14:paraId="761F9032" w14:textId="77777777" w:rsidR="00EB676A" w:rsidRPr="00424E59" w:rsidRDefault="00EB676A" w:rsidP="00EB676A"/>
    <w:p w14:paraId="33EBC168" w14:textId="77777777" w:rsidR="00EB676A" w:rsidRPr="00424E59" w:rsidRDefault="00EB676A" w:rsidP="00EB676A">
      <w:pPr>
        <w:pStyle w:val="TH"/>
      </w:pPr>
      <w:r w:rsidRPr="00424E59">
        <w:t xml:space="preserve">Table 6.2.1.3.3-4A: </w:t>
      </w:r>
      <w:r w:rsidRPr="00424E59">
        <w:rPr>
          <w:lang w:eastAsia="ko-KR"/>
        </w:rPr>
        <w:t>SDP in SIP INVITE</w:t>
      </w:r>
      <w:r w:rsidRPr="00424E59">
        <w:t xml:space="preserve"> (Tables 6.2.1.3.3-4)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9E72B55"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76677457" w14:textId="77777777" w:rsidR="00EB676A" w:rsidRPr="00424E59" w:rsidRDefault="00EB676A" w:rsidP="00BC3F8D">
            <w:pPr>
              <w:pStyle w:val="TAL"/>
            </w:pPr>
            <w:r w:rsidRPr="00424E59">
              <w:t>Derivation Path: TS 36.579-1 [2], Table 5.5.3.1.1-1, condition SDP_OFFER</w:t>
            </w:r>
          </w:p>
        </w:tc>
      </w:tr>
    </w:tbl>
    <w:p w14:paraId="3476544A" w14:textId="77777777" w:rsidR="00EB676A" w:rsidRPr="00424E59" w:rsidRDefault="00EB676A" w:rsidP="00EB676A"/>
    <w:p w14:paraId="3A8C70D4"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6.2.1.3.3-5: </w:t>
      </w:r>
      <w:r w:rsidRPr="00424E59">
        <w:rPr>
          <w:rFonts w:ascii="Arial" w:hAnsi="Arial"/>
          <w:b/>
          <w:lang w:eastAsia="ko-KR"/>
        </w:rPr>
        <w:t>MCPTT-Info in SIP INVITE</w:t>
      </w:r>
      <w:r w:rsidRPr="00424E59">
        <w:rPr>
          <w:rFonts w:ascii="Arial" w:hAnsi="Arial"/>
          <w:b/>
        </w:rPr>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D0244D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8D1359B"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INVITE_REFER, PRIVATE-CALL</w:t>
            </w:r>
          </w:p>
        </w:tc>
      </w:tr>
      <w:tr w:rsidR="00EB676A" w:rsidRPr="00424E59" w14:paraId="4E9AE77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B16C0A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EA498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14493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249962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C12217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55DB07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AF79A8"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11DAF44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DB18C0"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512B02"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EBBA7B" w14:textId="77777777" w:rsidR="00EB676A" w:rsidRPr="00424E59" w:rsidRDefault="00EB676A" w:rsidP="00BC3F8D">
            <w:pPr>
              <w:keepNext/>
              <w:keepLines/>
              <w:spacing w:after="0"/>
              <w:rPr>
                <w:rFonts w:ascii="Arial" w:hAnsi="Arial"/>
                <w:sz w:val="18"/>
              </w:rPr>
            </w:pPr>
          </w:p>
        </w:tc>
      </w:tr>
      <w:tr w:rsidR="00EB676A" w:rsidRPr="00424E59" w14:paraId="0AB4E86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4880E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686016C"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F16E76"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27AA1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B50CB3" w14:textId="77777777" w:rsidR="00EB676A" w:rsidRPr="00424E59" w:rsidRDefault="00EB676A" w:rsidP="00BC3F8D">
            <w:pPr>
              <w:keepNext/>
              <w:keepLines/>
              <w:spacing w:after="0"/>
              <w:rPr>
                <w:rFonts w:ascii="Arial" w:hAnsi="Arial"/>
                <w:sz w:val="18"/>
              </w:rPr>
            </w:pPr>
          </w:p>
        </w:tc>
      </w:tr>
      <w:tr w:rsidR="00EB676A" w:rsidRPr="00424E59" w14:paraId="23F2430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945565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emergency-ind</w:t>
            </w:r>
          </w:p>
        </w:tc>
        <w:tc>
          <w:tcPr>
            <w:tcW w:w="2126" w:type="dxa"/>
            <w:tcBorders>
              <w:top w:val="single" w:sz="4" w:space="0" w:color="auto"/>
              <w:left w:val="single" w:sz="4" w:space="0" w:color="auto"/>
              <w:bottom w:val="single" w:sz="4" w:space="0" w:color="auto"/>
              <w:right w:val="single" w:sz="4" w:space="0" w:color="auto"/>
            </w:tcBorders>
            <w:hideMark/>
          </w:tcPr>
          <w:p w14:paraId="540D4E85" w14:textId="77777777" w:rsidR="00EB676A" w:rsidRPr="00424E59" w:rsidRDefault="00EB676A" w:rsidP="00BC3F8D">
            <w:pPr>
              <w:keepNext/>
              <w:keepLines/>
              <w:spacing w:after="0"/>
              <w:rPr>
                <w:rFonts w:ascii="Arial" w:hAnsi="Arial"/>
                <w:sz w:val="18"/>
              </w:rPr>
            </w:pPr>
            <w:r w:rsidRPr="00424E59">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1D8A302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65972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65080A" w14:textId="77777777" w:rsidR="00EB676A" w:rsidRPr="00424E59" w:rsidRDefault="00EB676A" w:rsidP="00BC3F8D">
            <w:pPr>
              <w:keepNext/>
              <w:keepLines/>
              <w:spacing w:after="0"/>
              <w:rPr>
                <w:rFonts w:ascii="Arial" w:hAnsi="Arial"/>
                <w:sz w:val="18"/>
              </w:rPr>
            </w:pPr>
          </w:p>
        </w:tc>
      </w:tr>
    </w:tbl>
    <w:p w14:paraId="2002EDEA" w14:textId="77777777" w:rsidR="00EB676A" w:rsidRPr="00424E59" w:rsidRDefault="00EB676A" w:rsidP="00EB676A"/>
    <w:p w14:paraId="2B6DF995" w14:textId="23598EFB" w:rsidR="00EB676A" w:rsidRPr="00424E59" w:rsidRDefault="00EB676A" w:rsidP="00EB676A">
      <w:pPr>
        <w:pStyle w:val="TH"/>
      </w:pPr>
      <w:r w:rsidRPr="00424E59">
        <w:t>Table 6.2.1.3.3-5A: SIP 200 (OK) from the SS (step</w:t>
      </w:r>
      <w:del w:id="284" w:author="MCC160" w:date="2022-11-01T14:47:00Z">
        <w:r w:rsidRPr="00424E59" w:rsidDel="007D453B">
          <w:delText>s</w:delText>
        </w:r>
      </w:del>
      <w:r w:rsidRPr="00424E59">
        <w:t xml:space="preserve"> 34</w:t>
      </w:r>
      <w:ins w:id="285" w:author="MCC160" w:date="2022-11-01T14:47:00Z">
        <w:r w:rsidR="007D453B" w:rsidRPr="00424E59">
          <w:t>,</w:t>
        </w:r>
      </w:ins>
      <w:r w:rsidRPr="00424E59">
        <w:t xml:space="preserve"> Table 6.2.1.3.2-1;</w:t>
      </w:r>
      <w:r w:rsidRPr="00424E59">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0451C3B"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350C9F39" w14:textId="77777777" w:rsidR="00EB676A" w:rsidRPr="00424E59" w:rsidRDefault="00EB676A" w:rsidP="00BC3F8D">
            <w:pPr>
              <w:pStyle w:val="TAL"/>
            </w:pPr>
            <w:r w:rsidRPr="00424E59">
              <w:t>Derivation Path: TS 36.579-1 [2], Table 5.5.2.17.1.2-1 condition INVITE-RSP</w:t>
            </w:r>
          </w:p>
        </w:tc>
      </w:tr>
      <w:tr w:rsidR="00EB676A" w:rsidRPr="00424E59" w14:paraId="25344D99"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658EB0F" w14:textId="77777777" w:rsidR="00EB676A" w:rsidRPr="00424E59" w:rsidRDefault="00EB676A" w:rsidP="00BC3F8D">
            <w:pPr>
              <w:pStyle w:val="TAH"/>
            </w:pPr>
            <w:r w:rsidRPr="00424E5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3E804F" w14:textId="77777777" w:rsidR="00EB676A" w:rsidRPr="00424E59" w:rsidRDefault="00EB676A" w:rsidP="00BC3F8D">
            <w:pPr>
              <w:pStyle w:val="TAH"/>
            </w:pPr>
            <w:r w:rsidRPr="00424E59">
              <w:t>Value/remark</w:t>
            </w:r>
          </w:p>
        </w:tc>
        <w:tc>
          <w:tcPr>
            <w:tcW w:w="2126" w:type="dxa"/>
            <w:tcBorders>
              <w:top w:val="single" w:sz="4" w:space="0" w:color="auto"/>
              <w:left w:val="single" w:sz="4" w:space="0" w:color="auto"/>
              <w:bottom w:val="single" w:sz="4" w:space="0" w:color="auto"/>
              <w:right w:val="single" w:sz="4" w:space="0" w:color="auto"/>
            </w:tcBorders>
            <w:hideMark/>
          </w:tcPr>
          <w:p w14:paraId="54CD12B7" w14:textId="77777777" w:rsidR="00EB676A" w:rsidRPr="00424E59" w:rsidRDefault="00EB676A" w:rsidP="00BC3F8D">
            <w:pPr>
              <w:pStyle w:val="TAH"/>
            </w:pPr>
            <w:r w:rsidRPr="00424E59">
              <w:t>Comment</w:t>
            </w:r>
          </w:p>
        </w:tc>
        <w:tc>
          <w:tcPr>
            <w:tcW w:w="1418" w:type="dxa"/>
            <w:tcBorders>
              <w:top w:val="single" w:sz="4" w:space="0" w:color="auto"/>
              <w:left w:val="single" w:sz="4" w:space="0" w:color="auto"/>
              <w:bottom w:val="single" w:sz="4" w:space="0" w:color="auto"/>
              <w:right w:val="single" w:sz="4" w:space="0" w:color="auto"/>
            </w:tcBorders>
            <w:hideMark/>
          </w:tcPr>
          <w:p w14:paraId="5A53E346" w14:textId="77777777" w:rsidR="00EB676A" w:rsidRPr="00424E59" w:rsidRDefault="00EB676A" w:rsidP="00BC3F8D">
            <w:pPr>
              <w:pStyle w:val="TAH"/>
            </w:pPr>
            <w:r w:rsidRPr="00424E59">
              <w:t>Reference</w:t>
            </w:r>
          </w:p>
        </w:tc>
        <w:tc>
          <w:tcPr>
            <w:tcW w:w="1134" w:type="dxa"/>
            <w:tcBorders>
              <w:top w:val="single" w:sz="4" w:space="0" w:color="auto"/>
              <w:left w:val="single" w:sz="4" w:space="0" w:color="auto"/>
              <w:bottom w:val="single" w:sz="4" w:space="0" w:color="auto"/>
              <w:right w:val="single" w:sz="4" w:space="0" w:color="auto"/>
            </w:tcBorders>
            <w:hideMark/>
          </w:tcPr>
          <w:p w14:paraId="5F42EABD" w14:textId="77777777" w:rsidR="00EB676A" w:rsidRPr="00424E59" w:rsidRDefault="00EB676A" w:rsidP="00BC3F8D">
            <w:pPr>
              <w:pStyle w:val="TAH"/>
            </w:pPr>
            <w:r w:rsidRPr="00424E59">
              <w:t>Condition</w:t>
            </w:r>
          </w:p>
        </w:tc>
      </w:tr>
      <w:tr w:rsidR="00EB676A" w:rsidRPr="00424E59" w14:paraId="62D71E4F"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6291A080" w14:textId="77777777" w:rsidR="00EB676A" w:rsidRPr="00424E59" w:rsidRDefault="00EB676A" w:rsidP="00BC3F8D">
            <w:pPr>
              <w:pStyle w:val="TAL"/>
            </w:pPr>
            <w:r w:rsidRPr="00424E5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7C73801"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0BC2841"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D60E755"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99777AE" w14:textId="77777777" w:rsidR="00EB676A" w:rsidRPr="00424E59" w:rsidRDefault="00EB676A" w:rsidP="00BC3F8D">
            <w:pPr>
              <w:pStyle w:val="TAL"/>
            </w:pPr>
          </w:p>
        </w:tc>
      </w:tr>
      <w:tr w:rsidR="00EB676A" w:rsidRPr="00424E59" w14:paraId="3F2AA788"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71B29D34" w14:textId="77777777" w:rsidR="00EB676A" w:rsidRPr="00424E59" w:rsidRDefault="00EB676A" w:rsidP="00BC3F8D">
            <w:pPr>
              <w:pStyle w:val="TAL"/>
            </w:pPr>
            <w:r w:rsidRPr="00424E59">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45D24B" w14:textId="77777777" w:rsidR="00EB676A" w:rsidRPr="00424E59" w:rsidRDefault="00EB676A" w:rsidP="00BC3F8D">
            <w:pPr>
              <w:pStyle w:val="TAL"/>
            </w:pPr>
            <w:r w:rsidRPr="00424E59">
              <w:t>As described in Table 6.2.1.3.3-5B</w:t>
            </w:r>
          </w:p>
        </w:tc>
        <w:tc>
          <w:tcPr>
            <w:tcW w:w="2126" w:type="dxa"/>
            <w:tcBorders>
              <w:top w:val="single" w:sz="4" w:space="0" w:color="auto"/>
              <w:left w:val="single" w:sz="4" w:space="0" w:color="auto"/>
              <w:bottom w:val="single" w:sz="4" w:space="0" w:color="auto"/>
              <w:right w:val="single" w:sz="4" w:space="0" w:color="auto"/>
            </w:tcBorders>
          </w:tcPr>
          <w:p w14:paraId="4DA17192"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58EBE4A"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026E4F8" w14:textId="77777777" w:rsidR="00EB676A" w:rsidRPr="00424E59" w:rsidRDefault="00EB676A" w:rsidP="00BC3F8D">
            <w:pPr>
              <w:pStyle w:val="TAL"/>
            </w:pPr>
          </w:p>
        </w:tc>
      </w:tr>
    </w:tbl>
    <w:p w14:paraId="6269D10A" w14:textId="77777777" w:rsidR="00EB676A" w:rsidRPr="00424E59" w:rsidRDefault="00EB676A" w:rsidP="00EB676A"/>
    <w:p w14:paraId="10855529" w14:textId="77777777" w:rsidR="00EB676A" w:rsidRPr="00424E59" w:rsidRDefault="00EB676A" w:rsidP="00EB676A">
      <w:pPr>
        <w:pStyle w:val="TH"/>
      </w:pPr>
      <w:r w:rsidRPr="00424E59">
        <w:t xml:space="preserve">Table 6.2.1.3.3-5B: </w:t>
      </w:r>
      <w:r w:rsidRPr="00424E59">
        <w:rPr>
          <w:lang w:eastAsia="ko-KR"/>
        </w:rPr>
        <w:t xml:space="preserve">SDP in SIP 200 (OK) </w:t>
      </w:r>
      <w:r w:rsidRPr="00424E59">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2B04973"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6620C847" w14:textId="77777777" w:rsidR="00EB676A" w:rsidRPr="00424E59" w:rsidRDefault="00EB676A" w:rsidP="00BC3F8D">
            <w:pPr>
              <w:pStyle w:val="TAL"/>
            </w:pPr>
            <w:r w:rsidRPr="00424E59">
              <w:t>Derivation Path: TS 36.579-1 [2], Table 5.5.3.1.2-1 condition SDP_ANSWER</w:t>
            </w:r>
          </w:p>
        </w:tc>
      </w:tr>
    </w:tbl>
    <w:p w14:paraId="0FFE8BB5" w14:textId="77777777" w:rsidR="00EB676A" w:rsidRPr="00424E59" w:rsidRDefault="00EB676A" w:rsidP="00EB676A"/>
    <w:p w14:paraId="33426ACF"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6.2.1.3.3-6..12: </w:t>
      </w:r>
      <w:r w:rsidRPr="00424E59">
        <w:rPr>
          <w:rFonts w:ascii="Arial" w:hAnsi="Arial"/>
          <w:b/>
          <w:lang w:eastAsia="ko-KR"/>
        </w:rPr>
        <w:t>Void</w:t>
      </w:r>
    </w:p>
    <w:p w14:paraId="160848B0" w14:textId="66067DCA" w:rsidR="00EB676A" w:rsidRPr="00424E59" w:rsidRDefault="00EB676A" w:rsidP="00EB676A">
      <w:pPr>
        <w:keepNext/>
        <w:keepLines/>
        <w:spacing w:before="60"/>
        <w:jc w:val="center"/>
        <w:rPr>
          <w:rFonts w:ascii="Arial" w:hAnsi="Arial"/>
          <w:b/>
        </w:rPr>
      </w:pPr>
      <w:r w:rsidRPr="00424E59">
        <w:rPr>
          <w:rFonts w:ascii="Arial" w:hAnsi="Arial"/>
          <w:b/>
        </w:rPr>
        <w:t>Table 6.2.1.3.3-13: Floor Request (Step</w:t>
      </w:r>
      <w:del w:id="286" w:author="MCC160" w:date="2022-11-01T14:47:00Z">
        <w:r w:rsidRPr="00424E59" w:rsidDel="007D453B">
          <w:rPr>
            <w:rFonts w:ascii="Arial" w:hAnsi="Arial"/>
            <w:b/>
          </w:rPr>
          <w:delText>s</w:delText>
        </w:r>
      </w:del>
      <w:r w:rsidRPr="00424E59">
        <w:rPr>
          <w:rFonts w:ascii="Arial" w:hAnsi="Arial"/>
          <w:b/>
        </w:rPr>
        <w:t xml:space="preserve"> 28, Table 6.2.1.3.2-1;</w:t>
      </w:r>
      <w:r w:rsidRPr="00424E59">
        <w:rPr>
          <w:rFonts w:ascii="Arial" w:hAnsi="Arial"/>
          <w:b/>
        </w:rP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6B1EB142"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56D95856" w14:textId="5CC10521"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5.5.6.2-1 condition</w:t>
            </w:r>
            <w:ins w:id="287" w:author="MCC160" w:date="2022-10-20T18:07:00Z">
              <w:r w:rsidR="001319AE" w:rsidRPr="00424E59">
                <w:rPr>
                  <w:rFonts w:ascii="Arial" w:eastAsia="MS Mincho" w:hAnsi="Arial"/>
                  <w:sz w:val="18"/>
                </w:rPr>
                <w:t xml:space="preserve"> </w:t>
              </w:r>
            </w:ins>
            <w:r w:rsidRPr="00424E59">
              <w:rPr>
                <w:rFonts w:ascii="Arial" w:eastAsia="MS Mincho" w:hAnsi="Arial"/>
                <w:sz w:val="18"/>
              </w:rPr>
              <w:t>EMERGENCY_CALL.</w:t>
            </w:r>
          </w:p>
        </w:tc>
      </w:tr>
    </w:tbl>
    <w:p w14:paraId="13831EE6" w14:textId="77777777" w:rsidR="00EB676A" w:rsidRPr="00424E59" w:rsidRDefault="00EB676A" w:rsidP="00EB676A"/>
    <w:p w14:paraId="28452304" w14:textId="77777777" w:rsidR="00EB676A" w:rsidRPr="00424E59" w:rsidRDefault="00EB676A" w:rsidP="00EB676A">
      <w:pPr>
        <w:keepNext/>
        <w:keepLines/>
        <w:spacing w:before="60"/>
        <w:jc w:val="center"/>
        <w:rPr>
          <w:rFonts w:ascii="Arial" w:hAnsi="Arial"/>
          <w:b/>
        </w:rPr>
      </w:pPr>
      <w:r w:rsidRPr="00424E59">
        <w:rPr>
          <w:rFonts w:ascii="Arial" w:hAnsi="Arial"/>
          <w:b/>
        </w:rPr>
        <w:t>Table 6.2.1.3.3-14: Floor Granted (Steps 20, 28, Table 6.2.1.3.2-1;</w:t>
      </w:r>
      <w:r w:rsidRPr="00424E59">
        <w:rPr>
          <w:rFonts w:ascii="Arial" w:hAnsi="Arial"/>
          <w:b/>
        </w:rPr>
        <w:br/>
        <w:t>step 5, TS 36.579-1 [2] Table 5.3A.6.3-1;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309D19EA"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7F5D1289" w14:textId="6AED2015"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5.5.6.3-1 condition</w:t>
            </w:r>
            <w:ins w:id="288" w:author="MCC160" w:date="2022-10-20T18:07:00Z">
              <w:r w:rsidR="001319AE" w:rsidRPr="00424E59">
                <w:rPr>
                  <w:rFonts w:ascii="Arial" w:eastAsia="MS Mincho" w:hAnsi="Arial"/>
                  <w:sz w:val="18"/>
                </w:rPr>
                <w:t xml:space="preserve"> </w:t>
              </w:r>
            </w:ins>
            <w:r w:rsidRPr="00424E59">
              <w:rPr>
                <w:rFonts w:ascii="Arial" w:eastAsia="MS Mincho" w:hAnsi="Arial"/>
                <w:sz w:val="18"/>
              </w:rPr>
              <w:t>EMERGENCY_CALL</w:t>
            </w:r>
          </w:p>
        </w:tc>
      </w:tr>
    </w:tbl>
    <w:p w14:paraId="15F80180" w14:textId="77777777" w:rsidR="00EB676A" w:rsidRPr="00424E59" w:rsidRDefault="00EB676A" w:rsidP="00EB676A"/>
    <w:p w14:paraId="665E36A8" w14:textId="77777777" w:rsidR="00EB676A" w:rsidRPr="00424E59" w:rsidRDefault="00EB676A" w:rsidP="00EB676A">
      <w:pPr>
        <w:keepNext/>
        <w:keepLines/>
        <w:spacing w:before="60"/>
        <w:jc w:val="center"/>
        <w:rPr>
          <w:rFonts w:ascii="Arial" w:hAnsi="Arial"/>
          <w:b/>
        </w:rPr>
      </w:pPr>
      <w:r w:rsidRPr="00424E59">
        <w:rPr>
          <w:rFonts w:ascii="Arial" w:hAnsi="Arial"/>
          <w:b/>
        </w:rPr>
        <w:t>Table 6.2.1.3.3-15: Floor Release (Steps 24, 31, Table 6.2.1.3.2-1;</w:t>
      </w:r>
      <w:r w:rsidRPr="00424E59">
        <w:rPr>
          <w:rFonts w:ascii="Arial" w:hAnsi="Arial"/>
          <w:b/>
        </w:rPr>
        <w:b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5850A74C"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4763BCD9" w14:textId="053D593A"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5.5.6.5-1 condition</w:t>
            </w:r>
            <w:ins w:id="289" w:author="MCC160" w:date="2022-10-20T18:07:00Z">
              <w:r w:rsidR="001319AE" w:rsidRPr="00424E59">
                <w:rPr>
                  <w:rFonts w:ascii="Arial" w:eastAsia="MS Mincho" w:hAnsi="Arial"/>
                  <w:sz w:val="18"/>
                </w:rPr>
                <w:t xml:space="preserve"> </w:t>
              </w:r>
            </w:ins>
            <w:r w:rsidRPr="00424E59">
              <w:rPr>
                <w:rFonts w:ascii="Arial" w:eastAsia="MS Mincho" w:hAnsi="Arial"/>
                <w:sz w:val="18"/>
              </w:rPr>
              <w:t>EMERGENCY_CALL</w:t>
            </w:r>
          </w:p>
        </w:tc>
      </w:tr>
    </w:tbl>
    <w:p w14:paraId="292EFFFA" w14:textId="77777777" w:rsidR="00EB676A" w:rsidRPr="00424E59" w:rsidRDefault="00EB676A" w:rsidP="00EB676A"/>
    <w:p w14:paraId="0B1EECD8" w14:textId="77777777" w:rsidR="00EB676A" w:rsidRPr="00424E59" w:rsidRDefault="00EB676A" w:rsidP="00EB676A">
      <w:pPr>
        <w:keepNext/>
        <w:keepLines/>
        <w:spacing w:before="60"/>
        <w:jc w:val="center"/>
        <w:rPr>
          <w:rFonts w:ascii="Arial" w:hAnsi="Arial"/>
          <w:b/>
        </w:rPr>
      </w:pPr>
      <w:r w:rsidRPr="00424E59">
        <w:rPr>
          <w:rFonts w:ascii="Arial" w:hAnsi="Arial"/>
          <w:b/>
        </w:rPr>
        <w:t>Table 6.2.1.3.3-16: Floor Taken (Step 24, Table 6.2.1.3.2-1;</w:t>
      </w:r>
      <w:r w:rsidRPr="00424E59">
        <w:rPr>
          <w:rFonts w:ascii="Arial" w:hAnsi="Arial"/>
          <w:b/>
        </w:rP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5014FD84"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C70D7D6" w14:textId="7E537065"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5.5.6.7-1 condition</w:t>
            </w:r>
            <w:ins w:id="290" w:author="MCC160" w:date="2022-10-20T18:07:00Z">
              <w:r w:rsidR="001319AE" w:rsidRPr="00424E59">
                <w:rPr>
                  <w:rFonts w:ascii="Arial" w:eastAsia="MS Mincho" w:hAnsi="Arial"/>
                  <w:sz w:val="18"/>
                </w:rPr>
                <w:t xml:space="preserve"> </w:t>
              </w:r>
            </w:ins>
            <w:r w:rsidRPr="00424E59">
              <w:rPr>
                <w:rFonts w:ascii="Arial" w:eastAsia="MS Mincho" w:hAnsi="Arial"/>
                <w:sz w:val="18"/>
              </w:rPr>
              <w:t>EMERGENCY_CALL</w:t>
            </w:r>
          </w:p>
        </w:tc>
      </w:tr>
    </w:tbl>
    <w:p w14:paraId="504E8373" w14:textId="77777777" w:rsidR="00EB676A" w:rsidRPr="00424E59" w:rsidRDefault="00EB676A" w:rsidP="00EB676A"/>
    <w:p w14:paraId="6F15AC17" w14:textId="77777777" w:rsidR="00EB676A" w:rsidRPr="00424E59" w:rsidRDefault="00EB676A" w:rsidP="00EB676A">
      <w:pPr>
        <w:keepNext/>
        <w:keepLines/>
        <w:spacing w:before="60"/>
        <w:jc w:val="center"/>
        <w:rPr>
          <w:rFonts w:ascii="Arial" w:hAnsi="Arial"/>
          <w:b/>
        </w:rPr>
      </w:pPr>
      <w:r w:rsidRPr="00424E59">
        <w:rPr>
          <w:rFonts w:ascii="Arial" w:hAnsi="Arial"/>
          <w:b/>
        </w:rPr>
        <w:t>Table 6.2.1.3.3-17: Floor Idle (Step 31, Table 6.2.1.3.2-1;</w:t>
      </w:r>
      <w:r w:rsidRPr="00424E59">
        <w:rPr>
          <w:rFonts w:ascii="Arial" w:hAnsi="Arial"/>
          <w:b/>
        </w:rP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676A" w:rsidRPr="00424E59" w14:paraId="6A3ED5C4" w14:textId="77777777" w:rsidTr="00BC3F8D">
        <w:trPr>
          <w:cantSplit/>
        </w:trPr>
        <w:tc>
          <w:tcPr>
            <w:tcW w:w="9635" w:type="dxa"/>
            <w:tcBorders>
              <w:top w:val="single" w:sz="4" w:space="0" w:color="auto"/>
              <w:left w:val="single" w:sz="4" w:space="0" w:color="auto"/>
              <w:bottom w:val="single" w:sz="4" w:space="0" w:color="auto"/>
              <w:right w:val="single" w:sz="4" w:space="0" w:color="auto"/>
            </w:tcBorders>
            <w:hideMark/>
          </w:tcPr>
          <w:p w14:paraId="2D77DBFA"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36.579-1 [2], Table 5.5.6.6-1 condition</w:t>
            </w:r>
            <w:r w:rsidRPr="00424E59">
              <w:rPr>
                <w:rFonts w:ascii="Arial" w:eastAsia="MS Mincho" w:hAnsi="Arial"/>
                <w:sz w:val="18"/>
              </w:rPr>
              <w:t xml:space="preserve"> EMERGENCY_CALL</w:t>
            </w:r>
          </w:p>
        </w:tc>
      </w:tr>
    </w:tbl>
    <w:p w14:paraId="079BB924" w14:textId="77777777" w:rsidR="00EB676A" w:rsidRPr="00424E59" w:rsidRDefault="00EB676A" w:rsidP="00EB676A"/>
    <w:p w14:paraId="7C1A53FF" w14:textId="77777777" w:rsidR="00EB676A" w:rsidRPr="00424E59" w:rsidRDefault="00EB676A" w:rsidP="00EB676A">
      <w:pPr>
        <w:keepNext/>
        <w:keepLines/>
        <w:spacing w:before="120"/>
        <w:ind w:left="1134" w:hanging="1134"/>
        <w:outlineLvl w:val="2"/>
        <w:rPr>
          <w:rFonts w:ascii="Arial" w:hAnsi="Arial"/>
          <w:sz w:val="28"/>
        </w:rPr>
      </w:pPr>
      <w:bookmarkStart w:id="291" w:name="_Toc21006035"/>
      <w:bookmarkStart w:id="292" w:name="_Toc36037708"/>
      <w:bookmarkStart w:id="293" w:name="_Toc43837561"/>
      <w:bookmarkStart w:id="294" w:name="_Toc60995673"/>
      <w:bookmarkStart w:id="295" w:name="_Toc69159801"/>
      <w:bookmarkStart w:id="296" w:name="_Toc76583155"/>
      <w:bookmarkStart w:id="297" w:name="_Toc83808707"/>
      <w:bookmarkStart w:id="298" w:name="_Toc91233536"/>
      <w:bookmarkStart w:id="299" w:name="_Toc100349015"/>
      <w:bookmarkStart w:id="300" w:name="_Toc106787171"/>
      <w:r w:rsidRPr="00424E59">
        <w:rPr>
          <w:rFonts w:ascii="Arial" w:hAnsi="Arial"/>
          <w:sz w:val="28"/>
        </w:rPr>
        <w:t>6.2.2</w:t>
      </w:r>
      <w:r w:rsidRPr="00424E59">
        <w:rPr>
          <w:rFonts w:ascii="Arial" w:hAnsi="Arial"/>
          <w:sz w:val="28"/>
        </w:rPr>
        <w:tab/>
        <w:t>On-network / Private Call / On-demand / Automatic Commencement Mode / With Floor Control / Upgrade to Emergency Call / Cancellation of Emergency on User request / Client Terminated (CT)</w:t>
      </w:r>
      <w:bookmarkEnd w:id="291"/>
      <w:bookmarkEnd w:id="292"/>
      <w:bookmarkEnd w:id="293"/>
      <w:bookmarkEnd w:id="294"/>
      <w:bookmarkEnd w:id="295"/>
      <w:bookmarkEnd w:id="296"/>
      <w:bookmarkEnd w:id="297"/>
      <w:bookmarkEnd w:id="298"/>
      <w:bookmarkEnd w:id="299"/>
      <w:bookmarkEnd w:id="300"/>
    </w:p>
    <w:p w14:paraId="19154723" w14:textId="77777777" w:rsidR="00EB676A" w:rsidRPr="00424E59" w:rsidRDefault="00EB676A" w:rsidP="00EB676A">
      <w:pPr>
        <w:keepNext/>
        <w:keepLines/>
        <w:spacing w:before="120"/>
        <w:ind w:left="1985" w:hanging="1985"/>
        <w:rPr>
          <w:rFonts w:ascii="Arial" w:hAnsi="Arial"/>
        </w:rPr>
      </w:pPr>
      <w:r w:rsidRPr="00424E59">
        <w:rPr>
          <w:rFonts w:ascii="Arial" w:hAnsi="Arial"/>
        </w:rPr>
        <w:t>6.2.2.1</w:t>
      </w:r>
      <w:r w:rsidRPr="00424E59">
        <w:rPr>
          <w:rFonts w:ascii="Arial" w:hAnsi="Arial"/>
        </w:rPr>
        <w:tab/>
        <w:t>Test Purpose (TP)</w:t>
      </w:r>
    </w:p>
    <w:p w14:paraId="6056D9F6"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7EF4A0C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receive private and private emergency calls with automatic commencement }</w:t>
      </w:r>
    </w:p>
    <w:p w14:paraId="09CA1B5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988837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request for establishment of an MCPTT private call, on-demand Automatic Commencement Mode, no Force of automatic commencement, applying End-to-end communication security with Floor Control }</w:t>
      </w:r>
    </w:p>
    <w:p w14:paraId="7529684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hAnsi="Courier New"/>
          <w:sz w:val="16"/>
          <w:lang w:eastAsia="ko-KR"/>
        </w:rPr>
        <w:t>SIP 200 (OK) accepting the establishment of an MCPTT private call, on-demand Automatic Commencement Mode applying End-to-end communication security with Floor Control</w:t>
      </w:r>
      <w:r w:rsidRPr="00424E59">
        <w:rPr>
          <w:rFonts w:ascii="Courier New" w:hAnsi="Courier New"/>
          <w:sz w:val="16"/>
        </w:rPr>
        <w:t xml:space="preserve">, </w:t>
      </w:r>
      <w:r w:rsidRPr="00424E59">
        <w:rPr>
          <w:rFonts w:ascii="Courier New" w:hAnsi="Courier New"/>
          <w:b/>
          <w:sz w:val="16"/>
        </w:rPr>
        <w:t>and</w:t>
      </w:r>
      <w:r w:rsidRPr="00424E59">
        <w:rPr>
          <w:rFonts w:ascii="Courier New" w:hAnsi="Courier New"/>
          <w:sz w:val="16"/>
        </w:rPr>
        <w:t>, notifies the user for the call establishment }</w:t>
      </w:r>
    </w:p>
    <w:p w14:paraId="5091DD5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E4DDA0"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1516EB2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established an On-demand Automatic Commencement Mode Private Call with Floor Control }</w:t>
      </w:r>
    </w:p>
    <w:p w14:paraId="2B47776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6FBC948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(MCPTT Client) engages in communication with the inviting MCPTT User }</w:t>
      </w:r>
    </w:p>
    <w:p w14:paraId="309A6D9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respects the floor control imposed by the MCPTT Server (Floor granting/release/deny) applying Floor Control confidentiality and integrity protection }</w:t>
      </w:r>
    </w:p>
    <w:p w14:paraId="2F6AE10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32483CC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FCF8C"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48D9E50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established an MCPTT private call, on-demand Automatic Commencement Mode with Floor Control }</w:t>
      </w:r>
    </w:p>
    <w:p w14:paraId="6A334B9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CE73C0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(MCPTT Client) receives a request for upgrade of the ongoing MCPTT private call to an MCPTT emergency private call with floor control }</w:t>
      </w:r>
    </w:p>
    <w:p w14:paraId="5DF72C3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accepts the request and upon sending SIP 200 (OK) message considers the call as being upgraded to emergency private call (emergency private call state = "MEPC 3: emergency-pc-granted") }</w:t>
      </w:r>
    </w:p>
    <w:p w14:paraId="6E6818F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2A93880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D6B149" w14:textId="77777777" w:rsidR="00EB676A" w:rsidRPr="00424E59" w:rsidRDefault="00EB676A" w:rsidP="00EB676A">
      <w:pPr>
        <w:keepNext/>
        <w:keepLines/>
        <w:spacing w:before="120"/>
        <w:ind w:left="1985" w:hanging="1985"/>
        <w:rPr>
          <w:rFonts w:ascii="Arial" w:hAnsi="Arial"/>
        </w:rPr>
      </w:pPr>
      <w:r w:rsidRPr="00424E59">
        <w:rPr>
          <w:rFonts w:ascii="Arial" w:hAnsi="Arial"/>
        </w:rPr>
        <w:t>(4)</w:t>
      </w:r>
    </w:p>
    <w:p w14:paraId="5F5C2C9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upgraded an On-demand Automatic Commencement Mode Private Call to emergency private call }</w:t>
      </w:r>
    </w:p>
    <w:p w14:paraId="6E2671A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53E29EE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(MCPTT Client) continues communication with the invited MCPTT User }</w:t>
      </w:r>
    </w:p>
    <w:p w14:paraId="37F70DB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respects the floor control imposed by the MCPTT Server including being able to handle override requested by the inviting MCPTT user and applying Floor Control confidentiality and integrity protection }</w:t>
      </w:r>
    </w:p>
    <w:p w14:paraId="1BD5DA6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76279E3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DA228" w14:textId="77777777" w:rsidR="00EB676A" w:rsidRPr="00424E59" w:rsidRDefault="00EB676A" w:rsidP="00EB676A">
      <w:pPr>
        <w:keepNext/>
        <w:keepLines/>
        <w:spacing w:before="120"/>
        <w:ind w:left="1985" w:hanging="1985"/>
        <w:rPr>
          <w:rFonts w:ascii="Arial" w:hAnsi="Arial"/>
        </w:rPr>
      </w:pPr>
      <w:r w:rsidRPr="00424E59">
        <w:rPr>
          <w:rFonts w:ascii="Arial" w:hAnsi="Arial"/>
        </w:rPr>
        <w:t>(5)</w:t>
      </w:r>
    </w:p>
    <w:p w14:paraId="7F72D43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upgraded an On-demand Automatic Commencement Mode Private Call to an Emergency Private Call }</w:t>
      </w:r>
    </w:p>
    <w:p w14:paraId="7344FDB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38C6B33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(MCPTT Client) receives a request to cancel the ongoing MCPTT emergency private call }</w:t>
      </w:r>
    </w:p>
    <w:p w14:paraId="39D54AE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accepts the request and after sending a SIP 200 (OK) response considers the emergency condition cancelled and the call being reverted back to MCPTT Private Call }</w:t>
      </w:r>
    </w:p>
    <w:p w14:paraId="46A81DB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3A8806F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7FE848" w14:textId="77777777" w:rsidR="00EB676A" w:rsidRPr="00424E59" w:rsidRDefault="00EB676A" w:rsidP="00EB676A">
      <w:pPr>
        <w:keepNext/>
        <w:keepLines/>
        <w:spacing w:before="120"/>
        <w:ind w:left="1985" w:hanging="1985"/>
        <w:rPr>
          <w:rFonts w:ascii="Arial" w:hAnsi="Arial"/>
        </w:rPr>
      </w:pPr>
      <w:r w:rsidRPr="00424E59">
        <w:rPr>
          <w:rFonts w:ascii="Arial" w:hAnsi="Arial"/>
        </w:rPr>
        <w:t>(6)</w:t>
      </w:r>
    </w:p>
    <w:p w14:paraId="38FECEA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an ongoing On-demand Automatic Commencement Mode Private Call }</w:t>
      </w:r>
    </w:p>
    <w:p w14:paraId="22499A0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7CA5F5F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(MCPTT Client) receives a request for termination of the ongoing MCPTT private call }</w:t>
      </w:r>
    </w:p>
    <w:p w14:paraId="05D9401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accept the request and after sending a SIP 200 (OK) response leaves the MCPTT session }</w:t>
      </w:r>
    </w:p>
    <w:p w14:paraId="7A7CCA3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206740C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C07C0" w14:textId="77777777" w:rsidR="00EB676A" w:rsidRPr="00424E59" w:rsidRDefault="00EB676A" w:rsidP="00EB676A">
      <w:pPr>
        <w:keepNext/>
        <w:keepLines/>
        <w:spacing w:before="120"/>
        <w:ind w:left="1985" w:hanging="1985"/>
        <w:rPr>
          <w:rFonts w:ascii="Arial" w:hAnsi="Arial"/>
        </w:rPr>
      </w:pPr>
      <w:r w:rsidRPr="00424E59">
        <w:rPr>
          <w:rFonts w:ascii="Arial" w:hAnsi="Arial"/>
        </w:rPr>
        <w:t>6.2.2.2</w:t>
      </w:r>
      <w:r w:rsidRPr="00424E59">
        <w:rPr>
          <w:rFonts w:ascii="Arial" w:hAnsi="Arial"/>
        </w:rPr>
        <w:tab/>
        <w:t>Conformance requirements</w:t>
      </w:r>
    </w:p>
    <w:p w14:paraId="18323036" w14:textId="77777777" w:rsidR="00EB676A" w:rsidRPr="00424E59" w:rsidRDefault="00EB676A" w:rsidP="00EB676A">
      <w:r w:rsidRPr="00424E59">
        <w:t xml:space="preserve">References: The conformance requirements covered in the present TC are specified in: TS 24.379 clauses 4.6.2, 4.7, 6.2.2, 6.2.3.1.1, 6.2.6, 11.1.1.2.1.2, 11.1.1.2.1.3, </w:t>
      </w:r>
      <w:r w:rsidRPr="00424E59">
        <w:rPr>
          <w:lang w:eastAsia="ko-KR"/>
        </w:rPr>
        <w:t>11.1.3.1.1.2, TS 24.380 clauses 4.1.1.2, 5.2.1, 5.2.2, 12.1.2.2, 13.1, 13.3.3, TS 33.180, clause 5.3.4</w:t>
      </w:r>
      <w:r w:rsidRPr="00424E59">
        <w:t>. Unless otherwise stated these are Rel-13 requirements.</w:t>
      </w:r>
    </w:p>
    <w:p w14:paraId="58704AD4" w14:textId="77777777" w:rsidR="00EB676A" w:rsidRPr="00424E59" w:rsidRDefault="00EB676A" w:rsidP="00EB676A">
      <w:r w:rsidRPr="00424E59">
        <w:t>[TS 24.379, clause 4.6.2]</w:t>
      </w:r>
    </w:p>
    <w:p w14:paraId="66F37E3B" w14:textId="77777777" w:rsidR="00EB676A" w:rsidRPr="00424E59" w:rsidRDefault="00EB676A" w:rsidP="00EB676A">
      <w:r w:rsidRPr="00424E59">
        <w:t>Key aspects of MCPTT emergency private calls include:</w:t>
      </w:r>
    </w:p>
    <w:p w14:paraId="263E87C2" w14:textId="77777777" w:rsidR="00EB676A" w:rsidRPr="00424E59" w:rsidRDefault="00EB676A" w:rsidP="00EB676A">
      <w:pPr>
        <w:ind w:left="568" w:hanging="284"/>
      </w:pPr>
      <w:r w:rsidRPr="00424E59">
        <w:t>-</w:t>
      </w:r>
      <w:r w:rsidRPr="00424E59">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47EAEDA6" w14:textId="77777777" w:rsidR="00EB676A" w:rsidRPr="00424E59" w:rsidRDefault="00EB676A" w:rsidP="00EB676A">
      <w:pPr>
        <w:ind w:left="568" w:hanging="284"/>
      </w:pPr>
      <w:r w:rsidRPr="00424E59">
        <w:t>-</w:t>
      </w:r>
      <w:r w:rsidRPr="00424E59">
        <w:tab/>
        <w:t>the initiator of the MCPTT emergency private call can override the other MCPTT user in the MCPTT emergency private call unless that user also has their MCPTT emergency state set;</w:t>
      </w:r>
    </w:p>
    <w:p w14:paraId="1AABE0C9" w14:textId="77777777" w:rsidR="00EB676A" w:rsidRPr="00424E59" w:rsidRDefault="00EB676A" w:rsidP="00EB676A">
      <w:pPr>
        <w:ind w:left="568" w:hanging="284"/>
      </w:pPr>
      <w:r w:rsidRPr="00424E59">
        <w:t>...</w:t>
      </w:r>
    </w:p>
    <w:p w14:paraId="4EDB2C93" w14:textId="77777777" w:rsidR="00EB676A" w:rsidRPr="00424E59" w:rsidRDefault="00EB676A" w:rsidP="00EB676A">
      <w:pPr>
        <w:ind w:left="568" w:hanging="284"/>
      </w:pPr>
      <w:r w:rsidRPr="00424E59">
        <w:t>-</w:t>
      </w:r>
      <w:r w:rsidRPr="00424E59">
        <w:tab/>
        <w:t>restoration of normal floor control priority participants when the emergency elevated priority is cancelled;</w:t>
      </w:r>
    </w:p>
    <w:p w14:paraId="4949EE06" w14:textId="77777777" w:rsidR="00EB676A" w:rsidRPr="00424E59" w:rsidRDefault="00EB676A" w:rsidP="00EB676A">
      <w:pPr>
        <w:ind w:left="568" w:hanging="284"/>
      </w:pPr>
      <w:r w:rsidRPr="00424E59">
        <w:t>...</w:t>
      </w:r>
    </w:p>
    <w:p w14:paraId="343D483A" w14:textId="77777777" w:rsidR="00EB676A" w:rsidRPr="00424E59" w:rsidRDefault="00EB676A" w:rsidP="00EB676A">
      <w:pPr>
        <w:ind w:left="568" w:hanging="284"/>
      </w:pPr>
      <w:r w:rsidRPr="00424E59">
        <w:t>-</w:t>
      </w:r>
      <w:r w:rsidRPr="00424E59">
        <w:tab/>
        <w:t>requires the targeted MCPTT user to be authorised to receive an MCPTT emergency private call;</w:t>
      </w:r>
    </w:p>
    <w:p w14:paraId="2E08B010" w14:textId="77777777" w:rsidR="00EB676A" w:rsidRPr="00424E59" w:rsidRDefault="00EB676A" w:rsidP="00EB676A">
      <w:r w:rsidRPr="00424E59">
        <w:t>[TS 24.379, clause 4.7]</w:t>
      </w:r>
    </w:p>
    <w:p w14:paraId="1E572B3C" w14:textId="77777777" w:rsidR="00EB676A" w:rsidRPr="00424E59" w:rsidRDefault="00EB676A" w:rsidP="00EB676A">
      <w:r w:rsidRPr="00424E59">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112252F9" w14:textId="77777777" w:rsidR="00EB676A" w:rsidRPr="00424E59" w:rsidRDefault="00EB676A" w:rsidP="00EB676A">
      <w:r w:rsidRPr="00424E59">
        <w:t>...</w:t>
      </w:r>
    </w:p>
    <w:p w14:paraId="6CD5DA72" w14:textId="77777777" w:rsidR="00EB676A" w:rsidRPr="00424E59" w:rsidRDefault="00EB676A" w:rsidP="00EB676A">
      <w:r w:rsidRPr="00424E59">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"a=key-mgmt"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32A25E6" w14:textId="77777777" w:rsidR="00EB676A" w:rsidRPr="00424E59" w:rsidRDefault="00EB676A" w:rsidP="00EB676A">
      <w:r w:rsidRPr="00424E59">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62FCC457" w14:textId="77777777" w:rsidR="00EB676A" w:rsidRPr="00424E59" w:rsidRDefault="00EB676A" w:rsidP="00EB676A">
      <w:r w:rsidRPr="00424E59">
        <w:t>[TS 33.180, clause 5.3.4]</w:t>
      </w:r>
    </w:p>
    <w:p w14:paraId="16052B01" w14:textId="77777777" w:rsidR="00EB676A" w:rsidRPr="00424E59" w:rsidRDefault="00EB676A" w:rsidP="00EB676A">
      <w:pPr>
        <w:keepNext/>
        <w:keepLines/>
      </w:pPr>
      <w:r w:rsidRPr="00424E59">
        <w:t>End-to-end communication security for either group or private calls requires the provisioning of key material from the KMS. The key material provisioned to each user is listed below:</w:t>
      </w:r>
    </w:p>
    <w:p w14:paraId="5F4F8055" w14:textId="77777777" w:rsidR="00EB676A" w:rsidRPr="00424E59" w:rsidRDefault="00EB676A" w:rsidP="00EB676A">
      <w:pPr>
        <w:ind w:left="568" w:hanging="284"/>
      </w:pPr>
      <w:r w:rsidRPr="00424E59">
        <w:t>-</w:t>
      </w:r>
      <w:r w:rsidRPr="00424E59">
        <w:tab/>
        <w:t>A KMSInit Response contains the Home KMS Certificate (domain specific key material associated to the KMS), and may contain:</w:t>
      </w:r>
    </w:p>
    <w:p w14:paraId="07FB14D9" w14:textId="77777777" w:rsidR="00EB676A" w:rsidRPr="00424E59" w:rsidRDefault="00EB676A" w:rsidP="00EB676A">
      <w:pPr>
        <w:ind w:left="851" w:hanging="284"/>
      </w:pPr>
      <w:r w:rsidRPr="00424E59">
        <w:t>-</w:t>
      </w:r>
      <w:r w:rsidRPr="00424E59">
        <w:tab/>
        <w:t>An updated TrK for the user (to replace the offline-provisioned, bootstrap TrK).</w:t>
      </w:r>
    </w:p>
    <w:p w14:paraId="465B85C0" w14:textId="77777777" w:rsidR="00EB676A" w:rsidRPr="00424E59" w:rsidRDefault="00EB676A" w:rsidP="00EB676A">
      <w:pPr>
        <w:ind w:left="568" w:hanging="284"/>
      </w:pPr>
      <w:r w:rsidRPr="00424E59">
        <w:t>-</w:t>
      </w:r>
      <w:r w:rsidRPr="00424E59">
        <w:tab/>
        <w:t>A KMSKeyProv Response contains zero, or more, KMSKeySets and may contain:</w:t>
      </w:r>
    </w:p>
    <w:p w14:paraId="4026E414" w14:textId="77777777" w:rsidR="00EB676A" w:rsidRPr="00424E59" w:rsidRDefault="00EB676A" w:rsidP="00EB676A">
      <w:pPr>
        <w:ind w:left="851" w:hanging="284"/>
      </w:pPr>
      <w:r w:rsidRPr="00424E59">
        <w:t>-</w:t>
      </w:r>
      <w:r w:rsidRPr="00424E59">
        <w:tab/>
        <w:t>An updated TrK for the user (to replace existing TrK).</w:t>
      </w:r>
    </w:p>
    <w:p w14:paraId="2F089820" w14:textId="77777777" w:rsidR="00EB676A" w:rsidRPr="00424E59" w:rsidRDefault="00EB676A" w:rsidP="00EB676A">
      <w:pPr>
        <w:ind w:left="568" w:hanging="284"/>
      </w:pPr>
      <w:r w:rsidRPr="00424E59">
        <w:t>-</w:t>
      </w:r>
      <w:r w:rsidRPr="00424E59">
        <w:tab/>
        <w:t>A KMSCertCache Response may contain:</w:t>
      </w:r>
    </w:p>
    <w:p w14:paraId="77C0DAB0" w14:textId="77777777" w:rsidR="00EB676A" w:rsidRPr="00424E59" w:rsidRDefault="00EB676A" w:rsidP="00EB676A">
      <w:pPr>
        <w:ind w:left="851" w:hanging="284"/>
      </w:pPr>
      <w:r w:rsidRPr="00424E59">
        <w:t>-</w:t>
      </w:r>
      <w:r w:rsidRPr="00424E59">
        <w:tab/>
        <w:t>Home KMS Certificate(s) (current, updated or future).</w:t>
      </w:r>
    </w:p>
    <w:p w14:paraId="3C9294B0" w14:textId="77777777" w:rsidR="00EB676A" w:rsidRPr="00424E59" w:rsidRDefault="00EB676A" w:rsidP="00EB676A">
      <w:pPr>
        <w:ind w:left="851" w:hanging="284"/>
      </w:pPr>
      <w:r w:rsidRPr="00424E59">
        <w:t>-</w:t>
      </w:r>
      <w:r w:rsidRPr="00424E59">
        <w:tab/>
        <w:t>External KMS Certificates. This is domain specific key material associated with other KMSs. It is required to enable secure communications across security domains.</w:t>
      </w:r>
    </w:p>
    <w:p w14:paraId="5E5EFC6D" w14:textId="77777777" w:rsidR="00EB676A" w:rsidRPr="00424E59" w:rsidRDefault="00EB676A" w:rsidP="00EB676A">
      <w:r w:rsidRPr="00424E59">
        <w:t>[TS 24.379, clause 6.2.2]</w:t>
      </w:r>
    </w:p>
    <w:p w14:paraId="7D06CF4A" w14:textId="77777777" w:rsidR="00EB676A" w:rsidRPr="00424E59" w:rsidRDefault="00EB676A" w:rsidP="00EB676A">
      <w:r w:rsidRPr="00424E59">
        <w:t xml:space="preserve">When the MCPTT </w:t>
      </w:r>
      <w:r w:rsidRPr="00424E59">
        <w:rPr>
          <w:lang w:eastAsia="ko-KR"/>
        </w:rPr>
        <w:t>c</w:t>
      </w:r>
      <w:r w:rsidRPr="00424E59">
        <w:t xml:space="preserve">lient receives an initial SDP offer for an MCPTT </w:t>
      </w:r>
      <w:r w:rsidRPr="00424E59">
        <w:rPr>
          <w:lang w:eastAsia="ko-KR"/>
        </w:rPr>
        <w:t>s</w:t>
      </w:r>
      <w:r w:rsidRPr="00424E59">
        <w:t>ession, the MCPTT client shall process the SDP offer and shall compose an SDP answer according to 3GPP TS 24.229 [4].</w:t>
      </w:r>
    </w:p>
    <w:p w14:paraId="094B4717" w14:textId="77777777" w:rsidR="00EB676A" w:rsidRPr="00424E59" w:rsidRDefault="00EB676A" w:rsidP="00EB676A">
      <w:r w:rsidRPr="00424E59">
        <w:t>When composing an SDP answer, the MCPTT client:</w:t>
      </w:r>
    </w:p>
    <w:p w14:paraId="27F304EA" w14:textId="77777777" w:rsidR="00EB676A" w:rsidRPr="00424E59" w:rsidRDefault="00EB676A" w:rsidP="00EB676A">
      <w:pPr>
        <w:ind w:left="568" w:hanging="284"/>
        <w:rPr>
          <w:lang w:eastAsia="ko-KR"/>
        </w:rPr>
      </w:pPr>
      <w:r w:rsidRPr="00424E59">
        <w:t>1)</w:t>
      </w:r>
      <w:r w:rsidRPr="00424E59">
        <w:tab/>
        <w:t xml:space="preserve">shall accept the MCPTT </w:t>
      </w:r>
      <w:r w:rsidRPr="00424E59">
        <w:rPr>
          <w:lang w:eastAsia="ko-KR"/>
        </w:rPr>
        <w:t>s</w:t>
      </w:r>
      <w:r w:rsidRPr="00424E59">
        <w:t>peech media stream in the SDP offer</w:t>
      </w:r>
      <w:r w:rsidRPr="00424E59">
        <w:rPr>
          <w:lang w:eastAsia="ko-KR"/>
        </w:rPr>
        <w:t>;</w:t>
      </w:r>
    </w:p>
    <w:p w14:paraId="31104A65" w14:textId="77777777" w:rsidR="00EB676A" w:rsidRPr="00424E59" w:rsidRDefault="00EB676A" w:rsidP="00EB676A">
      <w:pPr>
        <w:ind w:left="568" w:hanging="284"/>
      </w:pPr>
      <w:r w:rsidRPr="00424E59">
        <w:t>2)</w:t>
      </w:r>
      <w:r w:rsidRPr="00424E59">
        <w:tab/>
        <w:t>shall set the IP address of the MCPTT client for the accepted MCPTT speech media stream and, if included in the SDP offer, for the accepted media-floor control entity;</w:t>
      </w:r>
    </w:p>
    <w:p w14:paraId="5902BFCF" w14:textId="77777777" w:rsidR="00EB676A" w:rsidRPr="00424E59" w:rsidRDefault="00EB676A" w:rsidP="00EB676A">
      <w:pPr>
        <w:keepLines/>
        <w:ind w:left="1135" w:hanging="851"/>
      </w:pPr>
      <w:r w:rsidRPr="00424E59">
        <w:t>NOTE:</w:t>
      </w:r>
      <w:r w:rsidRPr="00424E59">
        <w:tab/>
        <w:t>If the MCPTT client is behind a NAT the IP address and port included in the SDP answer can be a different IP address and port than the actual IP address and port of the MCPTT client depending on the NAT traversal method used by the SIP/IP Core.</w:t>
      </w:r>
    </w:p>
    <w:p w14:paraId="59854E1A" w14:textId="77777777" w:rsidR="00EB676A" w:rsidRPr="00424E59" w:rsidRDefault="00EB676A" w:rsidP="00EB676A">
      <w:pPr>
        <w:ind w:left="568" w:hanging="284"/>
        <w:rPr>
          <w:lang w:eastAsia="ko-KR"/>
        </w:rPr>
      </w:pPr>
      <w:r w:rsidRPr="00424E59">
        <w:rPr>
          <w:lang w:eastAsia="ko-KR"/>
        </w:rPr>
        <w:t>3)</w:t>
      </w:r>
      <w:r w:rsidRPr="00424E59">
        <w:rPr>
          <w:lang w:eastAsia="ko-KR"/>
        </w:rPr>
        <w:tab/>
        <w:t>shall include an "m=audio" media-level section for the accepted MCPTT speech media stream consisting of:</w:t>
      </w:r>
    </w:p>
    <w:p w14:paraId="6A12167B" w14:textId="77777777" w:rsidR="00EB676A" w:rsidRPr="00424E59" w:rsidRDefault="00EB676A" w:rsidP="00EB676A">
      <w:pPr>
        <w:ind w:left="851" w:hanging="284"/>
        <w:rPr>
          <w:lang w:eastAsia="ko-KR"/>
        </w:rPr>
      </w:pPr>
      <w:r w:rsidRPr="00424E59">
        <w:rPr>
          <w:lang w:eastAsia="ko-KR"/>
        </w:rPr>
        <w:t>a)</w:t>
      </w:r>
      <w:r w:rsidRPr="00424E59">
        <w:rPr>
          <w:lang w:eastAsia="ko-KR"/>
        </w:rPr>
        <w:tab/>
      </w:r>
      <w:r w:rsidRPr="00424E59">
        <w:t>the port number for the media stream;</w:t>
      </w:r>
    </w:p>
    <w:p w14:paraId="52F5611F" w14:textId="77777777" w:rsidR="00EB676A" w:rsidRPr="00424E59" w:rsidRDefault="00EB676A" w:rsidP="00EB676A">
      <w:pPr>
        <w:ind w:left="851" w:hanging="284"/>
        <w:rPr>
          <w:lang w:eastAsia="ko-KR"/>
        </w:rPr>
      </w:pPr>
      <w:r w:rsidRPr="00424E59">
        <w:rPr>
          <w:lang w:eastAsia="ko-KR"/>
        </w:rPr>
        <w:t>b)</w:t>
      </w:r>
      <w:r w:rsidRPr="00424E59">
        <w:rPr>
          <w:lang w:eastAsia="ko-KR"/>
        </w:rPr>
        <w:tab/>
        <w:t>media-level attributes as specified in 3GPP TS 24.229 [4]; and</w:t>
      </w:r>
    </w:p>
    <w:p w14:paraId="2A9BC671" w14:textId="77777777" w:rsidR="00EB676A" w:rsidRPr="00424E59" w:rsidRDefault="00EB676A" w:rsidP="00EB676A">
      <w:pPr>
        <w:ind w:left="851" w:hanging="284"/>
      </w:pPr>
      <w:r w:rsidRPr="00424E59">
        <w:t>c)</w:t>
      </w:r>
      <w:r w:rsidRPr="00424E59">
        <w:tab/>
        <w:t>"i=" field set to "speech" according to 3GPP TS 24.229 [4]; and</w:t>
      </w:r>
    </w:p>
    <w:p w14:paraId="3518B145" w14:textId="77777777" w:rsidR="00EB676A" w:rsidRPr="00424E59" w:rsidRDefault="00EB676A" w:rsidP="00EB676A">
      <w:pPr>
        <w:ind w:left="568" w:hanging="284"/>
      </w:pPr>
      <w:r w:rsidRPr="00424E59">
        <w:rPr>
          <w:lang w:eastAsia="ko-KR"/>
        </w:rPr>
        <w:t>4</w:t>
      </w:r>
      <w:r w:rsidRPr="00424E59">
        <w:t>)</w:t>
      </w:r>
      <w:r w:rsidRPr="00424E59">
        <w:tab/>
        <w:t>if included in the SDP offer, shall include the media-level section of the offered media-floor control entity consisting of:</w:t>
      </w:r>
    </w:p>
    <w:p w14:paraId="0F558434" w14:textId="77777777" w:rsidR="00EB676A" w:rsidRPr="00424E59" w:rsidRDefault="00EB676A" w:rsidP="00EB676A">
      <w:pPr>
        <w:ind w:left="851" w:hanging="284"/>
      </w:pPr>
      <w:r w:rsidRPr="00424E59">
        <w:t>a)</w:t>
      </w:r>
      <w:r w:rsidRPr="00424E59">
        <w:tab/>
        <w:t>an "m=application" media-level section as specified in 3GPP TS 24.380 [5] clause 12; and</w:t>
      </w:r>
    </w:p>
    <w:p w14:paraId="5EBD7417" w14:textId="77777777" w:rsidR="00EB676A" w:rsidRPr="00424E59" w:rsidRDefault="00EB676A" w:rsidP="00EB676A">
      <w:pPr>
        <w:ind w:left="851" w:hanging="284"/>
      </w:pPr>
      <w:r w:rsidRPr="00424E59">
        <w:t>b)</w:t>
      </w:r>
      <w:r w:rsidRPr="00424E59">
        <w:tab/>
        <w:t>'fmtp' attributes as specified in 3GPP TS 24.380 [5] clause 14.</w:t>
      </w:r>
    </w:p>
    <w:p w14:paraId="251B6ED9" w14:textId="77777777" w:rsidR="00EB676A" w:rsidRPr="00424E59" w:rsidRDefault="00EB676A" w:rsidP="00EB676A">
      <w:r w:rsidRPr="00424E59">
        <w:t>[TS 24.379, clause 6.2.3.1.1]</w:t>
      </w:r>
    </w:p>
    <w:p w14:paraId="2878422A" w14:textId="77777777" w:rsidR="00EB676A" w:rsidRPr="00424E59" w:rsidRDefault="00EB676A" w:rsidP="00EB676A">
      <w:pPr>
        <w:rPr>
          <w:lang w:eastAsia="ko-KR"/>
        </w:rPr>
      </w:pPr>
      <w:r w:rsidRPr="00424E59">
        <w:rPr>
          <w:lang w:eastAsia="ko-KR"/>
        </w:rPr>
        <w:t>When performing the automatic commencement mode procedures, the MCPTT client:</w:t>
      </w:r>
    </w:p>
    <w:p w14:paraId="288F1C1A" w14:textId="77777777" w:rsidR="00EB676A" w:rsidRPr="00424E59" w:rsidRDefault="00EB676A" w:rsidP="00EB676A">
      <w:pPr>
        <w:ind w:left="568" w:hanging="284"/>
      </w:pPr>
      <w:r w:rsidRPr="00424E59">
        <w:t>1</w:t>
      </w:r>
      <w:r w:rsidRPr="00424E59">
        <w:rPr>
          <w:lang w:eastAsia="ko-KR"/>
        </w:rPr>
        <w:t>)</w:t>
      </w:r>
      <w:r w:rsidRPr="00424E59">
        <w:tab/>
        <w:t>shall accept the SIP INVITE request and generate a SIP 200 (OK) response according to rules and procedures of 3GPP TS 24.229 [4];</w:t>
      </w:r>
    </w:p>
    <w:p w14:paraId="1535D8EE"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200 (OK) response;</w:t>
      </w:r>
    </w:p>
    <w:p w14:paraId="4DCFE0E0" w14:textId="77777777" w:rsidR="00EB676A" w:rsidRPr="00424E59" w:rsidRDefault="00EB676A" w:rsidP="00EB676A">
      <w:pPr>
        <w:ind w:left="568" w:hanging="284"/>
      </w:pPr>
      <w:r w:rsidRPr="00424E59">
        <w:t>3)</w:t>
      </w:r>
      <w:r w:rsidRPr="00424E59">
        <w:tab/>
        <w:t>shall include the g.3gpp.mcptt media feature tag in the Contact header field of the SIP 200 (OK) response;</w:t>
      </w:r>
    </w:p>
    <w:p w14:paraId="3AF2D6FA" w14:textId="77777777" w:rsidR="00EB676A" w:rsidRPr="00424E59" w:rsidRDefault="00EB676A" w:rsidP="00EB676A">
      <w:pPr>
        <w:ind w:left="568" w:hanging="284"/>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 of the SIP 200 (OK) response;</w:t>
      </w:r>
    </w:p>
    <w:p w14:paraId="112E1A5A" w14:textId="77777777" w:rsidR="00EB676A" w:rsidRPr="00424E59" w:rsidRDefault="00EB676A" w:rsidP="00EB676A">
      <w:pPr>
        <w:ind w:left="568" w:hanging="284"/>
      </w:pPr>
      <w:r w:rsidRPr="00424E59">
        <w:t>5)</w:t>
      </w:r>
      <w:r w:rsidRPr="00424E59">
        <w:tab/>
        <w:t xml:space="preserve">shall include the Session-Expires header field in the SIP 200 (OK) response and start the SIP </w:t>
      </w:r>
      <w:r w:rsidRPr="00424E59">
        <w:rPr>
          <w:lang w:eastAsia="ko-KR"/>
        </w:rPr>
        <w:t>s</w:t>
      </w:r>
      <w:r w:rsidRPr="00424E59">
        <w:t>ession timer according to IETF RFC 4028 [7]. The "refresher" parameter in the Session-Expires header field shall be set to "uas";</w:t>
      </w:r>
    </w:p>
    <w:p w14:paraId="30B5A6E5" w14:textId="77777777" w:rsidR="00EB676A" w:rsidRPr="00424E59" w:rsidRDefault="00EB676A" w:rsidP="00EB676A">
      <w:pPr>
        <w:ind w:left="568" w:hanging="284"/>
      </w:pPr>
      <w:r w:rsidRPr="00424E59">
        <w:t>...</w:t>
      </w:r>
    </w:p>
    <w:p w14:paraId="43D05B82" w14:textId="77777777" w:rsidR="00EB676A" w:rsidRPr="00424E59" w:rsidRDefault="00EB676A" w:rsidP="00EB676A">
      <w:pPr>
        <w:ind w:left="568" w:hanging="284"/>
        <w:rPr>
          <w:lang w:eastAsia="ko-KR"/>
        </w:rPr>
      </w:pPr>
      <w:r w:rsidRPr="00424E59">
        <w:t>7)</w:t>
      </w:r>
      <w:r w:rsidRPr="00424E59">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24E59">
        <w:rPr>
          <w:lang w:eastAsia="ko-KR"/>
        </w:rPr>
        <w:t>;</w:t>
      </w:r>
    </w:p>
    <w:p w14:paraId="2B536C89" w14:textId="77777777" w:rsidR="00EB676A" w:rsidRPr="00424E59" w:rsidRDefault="00EB676A" w:rsidP="00EB676A">
      <w:pPr>
        <w:keepLines/>
        <w:ind w:left="1135" w:hanging="851"/>
      </w:pPr>
      <w:r w:rsidRPr="00424E59">
        <w:t>NOTE:</w:t>
      </w:r>
      <w:r w:rsidRPr="00424E59">
        <w:tab/>
        <w:t>In the case of a new emergency call where the terminating client is using a pre-established session, the SIP INVITE request containing a Replaces header is used to replace the pre-established session.</w:t>
      </w:r>
    </w:p>
    <w:p w14:paraId="3A77833C" w14:textId="77777777" w:rsidR="00EB676A" w:rsidRPr="00424E59" w:rsidRDefault="00EB676A" w:rsidP="00EB676A">
      <w:pPr>
        <w:ind w:left="568" w:hanging="284"/>
        <w:rPr>
          <w:lang w:eastAsia="ko-KR"/>
        </w:rPr>
      </w:pPr>
      <w:r w:rsidRPr="00424E59">
        <w:rPr>
          <w:lang w:eastAsia="ko-KR"/>
        </w:rPr>
        <w:t>8)</w:t>
      </w:r>
      <w:r w:rsidRPr="00424E59">
        <w:rPr>
          <w:lang w:eastAsia="ko-KR"/>
        </w:rPr>
        <w:tab/>
        <w:t>shall send the SIP 200 (OK) response towards the MCPTT server according to rules and procedures of 3GPP TS 24.229 [4];</w:t>
      </w:r>
    </w:p>
    <w:p w14:paraId="15F268DF" w14:textId="77777777" w:rsidR="00EB676A" w:rsidRPr="00424E59" w:rsidRDefault="00EB676A" w:rsidP="00EB676A">
      <w:pPr>
        <w:ind w:left="568" w:hanging="284"/>
        <w:rPr>
          <w:lang w:eastAsia="ko-KR"/>
        </w:rPr>
      </w:pPr>
      <w:r w:rsidRPr="00424E59">
        <w:rPr>
          <w:lang w:eastAsia="ko-KR"/>
        </w:rPr>
        <w:t>...</w:t>
      </w:r>
    </w:p>
    <w:p w14:paraId="0FADDED9" w14:textId="77777777" w:rsidR="00EB676A" w:rsidRPr="00424E59" w:rsidRDefault="00EB676A" w:rsidP="00EB676A">
      <w:pPr>
        <w:ind w:left="568" w:hanging="284"/>
        <w:rPr>
          <w:lang w:eastAsia="ko-KR"/>
        </w:rPr>
      </w:pPr>
      <w:r w:rsidRPr="00424E59">
        <w:rPr>
          <w:lang w:eastAsia="ko-KR"/>
        </w:rPr>
        <w:t>10)</w:t>
      </w:r>
      <w:r w:rsidRPr="00424E59">
        <w:rPr>
          <w:lang w:eastAsia="ko-KR"/>
        </w:rPr>
        <w:tab/>
        <w:t>shall interact with the media plane as specified in 3GPP TS 24.380 [5] subclause 6.2.</w:t>
      </w:r>
    </w:p>
    <w:p w14:paraId="1C4AE847" w14:textId="77777777" w:rsidR="00EB676A" w:rsidRPr="00424E59" w:rsidRDefault="00EB676A" w:rsidP="00EB676A">
      <w:r w:rsidRPr="00424E59">
        <w:t>When NAT traversal is supported by the MCPTT client and when the MCPTT client is behind a NAT, generation of SIP responses is done as specified in this subclause and as specified in IETF RFC 5626 [15].</w:t>
      </w:r>
    </w:p>
    <w:p w14:paraId="00BD9D2D" w14:textId="77777777" w:rsidR="00EB676A" w:rsidRPr="00424E59" w:rsidRDefault="00EB676A" w:rsidP="00EB676A">
      <w:r w:rsidRPr="00424E59">
        <w:t>[TS 24.379, clause 6.2.6]</w:t>
      </w:r>
    </w:p>
    <w:p w14:paraId="05436F5D" w14:textId="77777777" w:rsidR="00EB676A" w:rsidRPr="00424E59" w:rsidRDefault="00EB676A" w:rsidP="00EB676A">
      <w:r w:rsidRPr="00424E59">
        <w:t>Upon receiving a SIP BYE request, the MCPTT client:</w:t>
      </w:r>
    </w:p>
    <w:p w14:paraId="0713F61E"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 and</w:t>
      </w:r>
    </w:p>
    <w:p w14:paraId="23D585C5" w14:textId="77777777" w:rsidR="00EB676A" w:rsidRPr="00424E59" w:rsidRDefault="00EB676A" w:rsidP="00EB676A">
      <w:pPr>
        <w:ind w:left="568" w:hanging="284"/>
        <w:rPr>
          <w:lang w:eastAsia="ko-KR"/>
        </w:rPr>
      </w:pPr>
      <w:r w:rsidRPr="00424E59">
        <w:rPr>
          <w:lang w:eastAsia="ko-KR"/>
        </w:rPr>
        <w:t>2)</w:t>
      </w:r>
      <w:r w:rsidRPr="00424E59">
        <w:rPr>
          <w:lang w:eastAsia="ko-KR"/>
        </w:rPr>
        <w:tab/>
        <w:t>shall send SIP 200 (OK) response towards MCPTT server according to 3GPP TS 24.229 [4].</w:t>
      </w:r>
    </w:p>
    <w:p w14:paraId="517998DC" w14:textId="77777777" w:rsidR="00EB676A" w:rsidRPr="00424E59" w:rsidRDefault="00EB676A" w:rsidP="00EB676A">
      <w:r w:rsidRPr="00424E59">
        <w:t>[TS 24.379, clause 11.1.1.2.1.2]</w:t>
      </w:r>
    </w:p>
    <w:p w14:paraId="40EA081D"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6D46125B" w14:textId="77777777" w:rsidR="00EB676A" w:rsidRPr="00424E59" w:rsidRDefault="00EB676A" w:rsidP="00EB676A">
      <w:pPr>
        <w:rPr>
          <w:lang w:eastAsia="ko-KR"/>
        </w:rPr>
      </w:pPr>
      <w:r w:rsidRPr="00424E59">
        <w:rPr>
          <w:lang w:eastAsia="ko-KR"/>
        </w:rPr>
        <w:t>The MCPTT client:</w:t>
      </w:r>
    </w:p>
    <w:p w14:paraId="343B1463" w14:textId="77777777" w:rsidR="00EB676A" w:rsidRPr="00424E59" w:rsidRDefault="00EB676A" w:rsidP="00EB676A">
      <w:pPr>
        <w:ind w:left="568" w:hanging="284"/>
        <w:rPr>
          <w:lang w:eastAsia="ko-KR"/>
        </w:rPr>
      </w:pPr>
      <w:r w:rsidRPr="00424E59">
        <w:rPr>
          <w:lang w:eastAsia="ko-KR"/>
        </w:rPr>
        <w:t>...</w:t>
      </w:r>
    </w:p>
    <w:p w14:paraId="5989E006" w14:textId="77777777" w:rsidR="00EB676A" w:rsidRPr="00424E59" w:rsidRDefault="00EB676A" w:rsidP="00EB676A">
      <w:pPr>
        <w:ind w:left="568" w:hanging="284"/>
      </w:pPr>
      <w:r w:rsidRPr="00424E59">
        <w:t>3)</w:t>
      </w:r>
      <w:r w:rsidRPr="00424E59">
        <w:tab/>
        <w:t>if the SIP INVITE request contains an application/vnd.3gpp.mcptt-info+xml MIME body with the &lt;mcpttinfo&gt; element containing the &lt;mcptt-Params&gt; element with the &lt;emergency-ind&gt; element set to a value of "true":</w:t>
      </w:r>
    </w:p>
    <w:p w14:paraId="196419A7" w14:textId="77777777" w:rsidR="00EB676A" w:rsidRPr="00424E59" w:rsidRDefault="00EB676A" w:rsidP="00EB676A">
      <w:pPr>
        <w:ind w:left="851" w:hanging="284"/>
      </w:pPr>
      <w:r w:rsidRPr="00424E59">
        <w:t>a)</w:t>
      </w:r>
      <w:r w:rsidRPr="00424E59">
        <w:tab/>
        <w:t xml:space="preserve">should display to the MCPTT </w:t>
      </w:r>
      <w:r w:rsidRPr="00424E59">
        <w:rPr>
          <w:lang w:eastAsia="ko-KR"/>
        </w:rPr>
        <w:t>u</w:t>
      </w:r>
      <w:r w:rsidRPr="00424E59">
        <w:t>ser an indication that this is a SIP INVITE request for an MCPTT emergency private call and:</w:t>
      </w:r>
    </w:p>
    <w:p w14:paraId="3038DC7B" w14:textId="77777777" w:rsidR="00EB676A" w:rsidRPr="00424E59" w:rsidRDefault="00EB676A" w:rsidP="00EB676A">
      <w:pPr>
        <w:ind w:left="1135" w:hanging="284"/>
      </w:pPr>
      <w:r w:rsidRPr="00424E59">
        <w:t>i)</w:t>
      </w:r>
      <w:r w:rsidRPr="00424E59">
        <w:tab/>
        <w:t>should display the MCPTT ID of the originator of the MCPTT emergency private call contained in the &lt;mcptt-calling-user-id&gt; element of the application/vnd.3gpp.mcptt-info+xml MIME body; and</w:t>
      </w:r>
    </w:p>
    <w:p w14:paraId="106F3919" w14:textId="77777777" w:rsidR="00EB676A" w:rsidRPr="00424E59" w:rsidRDefault="00EB676A" w:rsidP="00EB676A">
      <w:pPr>
        <w:ind w:left="1135" w:hanging="284"/>
      </w:pPr>
      <w:r w:rsidRPr="00424E59">
        <w:t>...</w:t>
      </w:r>
    </w:p>
    <w:p w14:paraId="15EE2277" w14:textId="77777777" w:rsidR="00EB676A" w:rsidRPr="00424E59" w:rsidRDefault="00EB676A" w:rsidP="00EB676A">
      <w:pPr>
        <w:ind w:left="851" w:hanging="284"/>
      </w:pPr>
      <w:r w:rsidRPr="00424E59">
        <w:t>b)</w:t>
      </w:r>
      <w:r w:rsidRPr="00424E59">
        <w:tab/>
        <w:t>shall set the MCPTT emergency private priority state to "MEPP 2: in-progress" for this private call;</w:t>
      </w:r>
    </w:p>
    <w:p w14:paraId="6BACF36A" w14:textId="77777777" w:rsidR="00EB676A" w:rsidRPr="00424E59" w:rsidRDefault="00EB676A" w:rsidP="00EB676A">
      <w:pPr>
        <w:ind w:left="568" w:hanging="284"/>
      </w:pPr>
      <w:r w:rsidRPr="00424E59">
        <w:t>4)</w:t>
      </w:r>
      <w:r w:rsidRPr="00424E59">
        <w:tab/>
        <w:t>if the SDP offer of the SIP INVITE request contains an "a=key-mgmt" attribute field with a "mikey" attribute value containing a MIKEY-SAKKE I_MESSAGE:</w:t>
      </w:r>
    </w:p>
    <w:p w14:paraId="65030E96" w14:textId="77777777" w:rsidR="00EB676A" w:rsidRPr="00424E59" w:rsidRDefault="00EB676A" w:rsidP="00EB676A">
      <w:pPr>
        <w:ind w:left="851" w:hanging="284"/>
      </w:pPr>
      <w:r w:rsidRPr="00424E59">
        <w:rPr>
          <w:lang w:eastAsia="ko-KR"/>
        </w:rPr>
        <w:t>a)</w:t>
      </w:r>
      <w:r w:rsidRPr="00424E59">
        <w:rPr>
          <w:lang w:eastAsia="ko-KR"/>
        </w:rPr>
        <w:tab/>
        <w:t xml:space="preserve">shall extract the </w:t>
      </w:r>
      <w:r w:rsidRPr="00424E59">
        <w:t>MCPTT ID of the originating MCPTT from the initiator field (IDRi) of the I_MESSAGE as described in 3GPP TS 33.179 [46];</w:t>
      </w:r>
    </w:p>
    <w:p w14:paraId="41536BAE" w14:textId="77777777" w:rsidR="00EB676A" w:rsidRPr="00424E59" w:rsidRDefault="00EB676A" w:rsidP="00EB676A">
      <w:pPr>
        <w:ind w:left="851" w:hanging="284"/>
      </w:pPr>
      <w:r w:rsidRPr="00424E59">
        <w:t>b)</w:t>
      </w:r>
      <w:r w:rsidRPr="00424E59">
        <w:tab/>
        <w:t>shall convert the MCPTT ID to a UID as described in 3GPP TS 33.179 [46];</w:t>
      </w:r>
    </w:p>
    <w:p w14:paraId="3856CE39" w14:textId="77777777" w:rsidR="00EB676A" w:rsidRPr="00424E59" w:rsidRDefault="00EB676A" w:rsidP="00EB676A">
      <w:pPr>
        <w:ind w:left="851" w:hanging="284"/>
      </w:pPr>
      <w:r w:rsidRPr="00424E59">
        <w:t>c)</w:t>
      </w:r>
      <w:r w:rsidRPr="00424E59">
        <w:tab/>
        <w:t>shall use the UID to validate the signature of the MIKEY-SAKKE I_MESSAGE as described in 3GPP TS 33.179 [46];</w:t>
      </w:r>
    </w:p>
    <w:p w14:paraId="75323CA4" w14:textId="77777777" w:rsidR="00EB676A" w:rsidRPr="00424E59" w:rsidRDefault="00EB676A" w:rsidP="00EB676A">
      <w:pPr>
        <w:ind w:left="851" w:hanging="284"/>
      </w:pPr>
      <w:r w:rsidRPr="00424E59">
        <w:rPr>
          <w:lang w:eastAsia="ko-KR"/>
        </w:rPr>
        <w:t>d)</w:t>
      </w:r>
      <w:r w:rsidRPr="00424E59">
        <w:rPr>
          <w:lang w:eastAsia="ko-KR"/>
        </w:rPr>
        <w:tab/>
        <w:t xml:space="preserve">if authentication verification of the </w:t>
      </w:r>
      <w:r w:rsidRPr="00424E59">
        <w:t xml:space="preserve">MIKEY-SAKKE I_MESSAGE fails, shall </w:t>
      </w:r>
      <w:r w:rsidRPr="00424E59">
        <w:rPr>
          <w:lang w:eastAsia="ko-KR"/>
        </w:rPr>
        <w:t xml:space="preserve">reject the </w:t>
      </w:r>
      <w:r w:rsidRPr="00424E59">
        <w:t>SIP INVITE request with a SIP 488 (Not Acceptable Here) response as specified in IETF RFC 4567 [47], and include warning text set to "</w:t>
      </w:r>
      <w:r w:rsidRPr="00424E59">
        <w:rPr>
          <w:lang w:eastAsia="ko-KR"/>
        </w:rPr>
        <w:t xml:space="preserve">136 authentication of the MIKEY-SAKE I_MESSAGE failed" </w:t>
      </w:r>
      <w:r w:rsidRPr="00424E59">
        <w:t xml:space="preserve">in a Warning header field </w:t>
      </w:r>
      <w:r w:rsidRPr="00424E59">
        <w:rPr>
          <w:lang w:eastAsia="ko-KR"/>
        </w:rPr>
        <w:t>as specified in subclause</w:t>
      </w:r>
      <w:r w:rsidRPr="00424E59">
        <w:t> 4.4; and</w:t>
      </w:r>
    </w:p>
    <w:p w14:paraId="234D5AEA" w14:textId="77777777" w:rsidR="00EB676A" w:rsidRPr="00424E59" w:rsidRDefault="00EB676A" w:rsidP="00EB676A">
      <w:pPr>
        <w:ind w:left="851" w:hanging="284"/>
      </w:pPr>
      <w:r w:rsidRPr="00424E59">
        <w:t>e)</w:t>
      </w:r>
      <w:r w:rsidRPr="00424E59">
        <w:tab/>
        <w:t>if the signature of the MIKEY-SAKKE I_MESSAGE was successfully validated:</w:t>
      </w:r>
    </w:p>
    <w:p w14:paraId="69A575E2" w14:textId="77777777" w:rsidR="00EB676A" w:rsidRPr="00424E59" w:rsidRDefault="00EB676A" w:rsidP="00EB676A">
      <w:pPr>
        <w:ind w:left="1135" w:hanging="284"/>
      </w:pPr>
      <w:r w:rsidRPr="00424E59">
        <w:t>i)</w:t>
      </w:r>
      <w:r w:rsidRPr="00424E59">
        <w:tab/>
        <w:t>shall extract and decrypt the encapsulated PCK using the terminating user's (KMS provisioned) UID key as described in 3GPP TS 33.179 [46]; and</w:t>
      </w:r>
    </w:p>
    <w:p w14:paraId="0BA845C2" w14:textId="77777777" w:rsidR="00EB676A" w:rsidRPr="00424E59" w:rsidRDefault="00EB676A" w:rsidP="00EB676A">
      <w:pPr>
        <w:ind w:left="1135" w:hanging="284"/>
      </w:pPr>
      <w:r w:rsidRPr="00424E59">
        <w:t>ii)</w:t>
      </w:r>
      <w:r w:rsidRPr="00424E59">
        <w:tab/>
        <w:t>shall extract the PCK-ID, from the payload as specified in 3GPP TS 33.179 [46];</w:t>
      </w:r>
    </w:p>
    <w:p w14:paraId="5188D11B" w14:textId="77777777" w:rsidR="00EB676A" w:rsidRPr="00424E59" w:rsidRDefault="00EB676A" w:rsidP="00EB676A">
      <w:pPr>
        <w:keepLines/>
        <w:ind w:left="1135" w:hanging="851"/>
      </w:pPr>
      <w:r w:rsidRPr="00424E59">
        <w:t>NOTE:</w:t>
      </w:r>
      <w:r w:rsidRPr="00424E59">
        <w:tab/>
        <w:t>With the PCK successfully shared between the originating MCPTT client and the terminating MCPTT client, both clients are able to use SRTP/SRTCP to create an end-to-end secure session.</w:t>
      </w:r>
    </w:p>
    <w:p w14:paraId="08CAEA67" w14:textId="77777777" w:rsidR="00EB676A" w:rsidRPr="00424E59" w:rsidRDefault="00EB676A" w:rsidP="00EB676A">
      <w:pPr>
        <w:ind w:left="568" w:hanging="284"/>
        <w:rPr>
          <w:lang w:eastAsia="ko-KR"/>
        </w:rPr>
      </w:pPr>
      <w:r w:rsidRPr="00424E59">
        <w:t>5)</w:t>
      </w:r>
      <w:r w:rsidRPr="00424E59">
        <w:tab/>
        <w:t>may check if a Resource-Priority header field is included in the incoming SIP INVITE request and may perform further actions outside the scope of this specification to act upon an included Resource-Priority header field as specified in 3GPP TS 24.229 [4]</w:t>
      </w:r>
      <w:r w:rsidRPr="00424E59">
        <w:rPr>
          <w:lang w:eastAsia="ko-KR"/>
        </w:rPr>
        <w:t>;</w:t>
      </w:r>
    </w:p>
    <w:p w14:paraId="6B8F32FA" w14:textId="77777777" w:rsidR="00EB676A" w:rsidRPr="00424E59" w:rsidRDefault="00EB676A" w:rsidP="00EB676A">
      <w:pPr>
        <w:ind w:left="568" w:hanging="284"/>
        <w:rPr>
          <w:lang w:eastAsia="ko-KR"/>
        </w:rPr>
      </w:pPr>
      <w:r w:rsidRPr="00424E59">
        <w:rPr>
          <w:lang w:eastAsia="ko-KR"/>
        </w:rPr>
        <w:t>6)</w:t>
      </w:r>
      <w:r w:rsidRPr="00424E59">
        <w:rPr>
          <w:lang w:eastAsia="ko-KR"/>
        </w:rPr>
        <w:tab/>
        <w:t>may display to the MCPTT user the MCPTT ID of the inviting MCPTT user;</w:t>
      </w:r>
    </w:p>
    <w:p w14:paraId="6FA39E8C" w14:textId="77777777" w:rsidR="00EB676A" w:rsidRPr="00424E59" w:rsidRDefault="00EB676A" w:rsidP="00EB676A">
      <w:pPr>
        <w:ind w:left="568" w:hanging="284"/>
      </w:pPr>
      <w:r w:rsidRPr="00424E59">
        <w:t>7)</w:t>
      </w:r>
      <w:r w:rsidRPr="00424E59">
        <w:tab/>
        <w:t xml:space="preserve">shall perform the automatic commencement procedures specified in </w:t>
      </w:r>
      <w:r w:rsidRPr="00424E59">
        <w:rPr>
          <w:lang w:eastAsia="ko-KR"/>
        </w:rPr>
        <w:t>subclause</w:t>
      </w:r>
      <w:r w:rsidRPr="00424E59">
        <w:t> </w:t>
      </w:r>
      <w:r w:rsidRPr="00424E59">
        <w:rPr>
          <w:lang w:eastAsia="ko-KR"/>
        </w:rPr>
        <w:t>6.2.3.1.1 if one of the following conditions are met:</w:t>
      </w:r>
    </w:p>
    <w:p w14:paraId="73065944" w14:textId="77777777" w:rsidR="00EB676A" w:rsidRPr="00424E59" w:rsidRDefault="00EB676A" w:rsidP="00EB676A">
      <w:pPr>
        <w:ind w:left="851" w:hanging="284"/>
        <w:rPr>
          <w:lang w:eastAsia="ko-KR"/>
        </w:rPr>
      </w:pPr>
      <w:r w:rsidRPr="00424E59">
        <w:rPr>
          <w:lang w:eastAsia="ko-KR"/>
        </w:rPr>
        <w:t>a)</w:t>
      </w:r>
      <w:r w:rsidRPr="00424E59">
        <w:rPr>
          <w:lang w:eastAsia="ko-KR"/>
        </w:rPr>
        <w:tab/>
        <w:t>SIP INVITE request contains an Answer-Mode header field with the value "Auto" and the MCPTT service setting at the invited MCPTT client for answering the call is set to automatic commencement mode;</w:t>
      </w:r>
    </w:p>
    <w:p w14:paraId="559B8202" w14:textId="77777777" w:rsidR="00EB676A" w:rsidRPr="00424E59" w:rsidRDefault="00EB676A" w:rsidP="00EB676A">
      <w:r w:rsidRPr="00424E59">
        <w:t>[TS 24.379, clause 11.1.1.2.1.3]</w:t>
      </w:r>
    </w:p>
    <w:p w14:paraId="49D76DC1" w14:textId="77777777" w:rsidR="00EB676A" w:rsidRPr="00424E59" w:rsidRDefault="00EB676A" w:rsidP="00EB676A">
      <w:pPr>
        <w:rPr>
          <w:lang w:eastAsia="ko-KR"/>
        </w:rPr>
      </w:pPr>
      <w:r w:rsidRPr="00424E59">
        <w:t>Upon receipt of a SIP re-INVITE request for an existing private call session, the MCPTT client shall:</w:t>
      </w:r>
    </w:p>
    <w:p w14:paraId="689A5596" w14:textId="77777777" w:rsidR="00EB676A" w:rsidRPr="00424E59" w:rsidRDefault="00EB676A" w:rsidP="00EB676A">
      <w:pPr>
        <w:ind w:left="568" w:hanging="284"/>
      </w:pPr>
      <w:r w:rsidRPr="00424E59">
        <w:t>1)</w:t>
      </w:r>
      <w:r w:rsidRPr="00424E59">
        <w:tab/>
        <w:t>if the SIP re-INVITE request contains an application/vnd.3gpp.mcptt-info+xml MIME body with the &lt;mcpttinfo&gt; element containing the &lt;mcptt-Params&gt; element with the &lt;emergency-ind&gt; element set to a value of "true":</w:t>
      </w:r>
    </w:p>
    <w:p w14:paraId="03D2387B" w14:textId="77777777" w:rsidR="00EB676A" w:rsidRPr="00424E59" w:rsidRDefault="00EB676A" w:rsidP="00EB676A">
      <w:pPr>
        <w:ind w:left="851" w:hanging="284"/>
      </w:pPr>
      <w:r w:rsidRPr="00424E59">
        <w:t>a)</w:t>
      </w:r>
      <w:r w:rsidRPr="00424E59">
        <w:tab/>
        <w:t xml:space="preserve">should display to the MCPTT </w:t>
      </w:r>
      <w:r w:rsidRPr="00424E59">
        <w:rPr>
          <w:lang w:eastAsia="ko-KR"/>
        </w:rPr>
        <w:t>u</w:t>
      </w:r>
      <w:r w:rsidRPr="00424E59">
        <w:t>ser an indication that this is a SIP re-INVITE request to upgrade this call to an MCPTT emergency private call and:</w:t>
      </w:r>
    </w:p>
    <w:p w14:paraId="32CD8A1F" w14:textId="77777777" w:rsidR="00EB676A" w:rsidRPr="00424E59" w:rsidRDefault="00EB676A" w:rsidP="00EB676A">
      <w:pPr>
        <w:ind w:left="1135" w:hanging="284"/>
      </w:pPr>
      <w:r w:rsidRPr="00424E59">
        <w:t>i)</w:t>
      </w:r>
      <w:r w:rsidRPr="00424E59">
        <w:tab/>
        <w:t>should display the MCPTT ID of the originator of the MCPTT emergency private call contained in the &lt;mcptt-calling-user-id&gt; element of the application/vnd.3gpp.mcptt-info+xml MIME body; and</w:t>
      </w:r>
    </w:p>
    <w:p w14:paraId="12388D06" w14:textId="77777777" w:rsidR="00EB676A" w:rsidRPr="00424E59" w:rsidRDefault="00EB676A" w:rsidP="00EB676A">
      <w:pPr>
        <w:ind w:left="1135" w:hanging="284"/>
      </w:pPr>
      <w:r w:rsidRPr="00424E59">
        <w:t>ii)</w:t>
      </w:r>
      <w:r w:rsidRPr="00424E59">
        <w:tab/>
        <w:t>if the &lt;alert-ind&gt; element is set to "true", should display to the MCPTT user an indication of the MCPTT emergency alert and associated information; and</w:t>
      </w:r>
    </w:p>
    <w:p w14:paraId="1E86D6C7" w14:textId="77777777" w:rsidR="00EB676A" w:rsidRPr="00424E59" w:rsidRDefault="00EB676A" w:rsidP="00EB676A">
      <w:pPr>
        <w:ind w:left="851" w:hanging="284"/>
      </w:pPr>
      <w:r w:rsidRPr="00424E59">
        <w:t>b)</w:t>
      </w:r>
      <w:r w:rsidRPr="00424E59">
        <w:tab/>
        <w:t>shall set the MCPTT emergency private priority state to "MEPP 2: in-progress" for this private call;</w:t>
      </w:r>
    </w:p>
    <w:p w14:paraId="35EA6197" w14:textId="77777777" w:rsidR="00EB676A" w:rsidRPr="00424E59" w:rsidRDefault="00EB676A" w:rsidP="00EB676A">
      <w:pPr>
        <w:ind w:left="568" w:hanging="284"/>
      </w:pPr>
      <w:r w:rsidRPr="00424E59">
        <w:t>2)</w:t>
      </w:r>
      <w:r w:rsidRPr="00424E59">
        <w:tab/>
        <w:t>if the SIP re-INVITE request contains an application/vnd.3gpp.mcptt-info+xml MIME body with the &lt;mcpttinfo&gt; element containing the &lt;mcptt-Params&gt; element with the &lt;emergency-ind&gt; element set to a value of "false":</w:t>
      </w:r>
    </w:p>
    <w:p w14:paraId="7BAEBAC3" w14:textId="77777777" w:rsidR="00EB676A" w:rsidRPr="00424E59" w:rsidRDefault="00EB676A" w:rsidP="00EB676A">
      <w:pPr>
        <w:ind w:left="851" w:hanging="284"/>
      </w:pPr>
      <w:r w:rsidRPr="00424E59">
        <w:t>a)</w:t>
      </w:r>
      <w:r w:rsidRPr="00424E59">
        <w:tab/>
        <w:t xml:space="preserve">should display to the MCPTT </w:t>
      </w:r>
      <w:r w:rsidRPr="00424E59">
        <w:rPr>
          <w:lang w:eastAsia="ko-KR"/>
        </w:rPr>
        <w:t>u</w:t>
      </w:r>
      <w:r w:rsidRPr="00424E59">
        <w:t>ser an indication that this is a SIP re-INVITE request to downgrade this emergency private call to a normal priority private call and:</w:t>
      </w:r>
    </w:p>
    <w:p w14:paraId="793FD408" w14:textId="77777777" w:rsidR="00EB676A" w:rsidRPr="00424E59" w:rsidRDefault="00EB676A" w:rsidP="00EB676A">
      <w:pPr>
        <w:ind w:left="1135" w:hanging="284"/>
      </w:pPr>
      <w:r w:rsidRPr="00424E59">
        <w:t>i)</w:t>
      </w:r>
      <w:r w:rsidRPr="00424E59">
        <w:tab/>
        <w:t>should display the MCPTT ID of the sender of the SIP re-INVITE request contained in the &lt;mcptt-calling-user-id&gt; element of the application/vnd.3gpp.mcptt-info+xml MIME body; and</w:t>
      </w:r>
    </w:p>
    <w:p w14:paraId="20B6273A" w14:textId="77777777" w:rsidR="00EB676A" w:rsidRPr="00424E59" w:rsidRDefault="00EB676A" w:rsidP="00EB676A">
      <w:pPr>
        <w:ind w:left="1135" w:hanging="284"/>
      </w:pPr>
      <w:r w:rsidRPr="00424E59">
        <w:t>..</w:t>
      </w:r>
    </w:p>
    <w:p w14:paraId="070B9A57" w14:textId="77777777" w:rsidR="00EB676A" w:rsidRPr="00424E59" w:rsidRDefault="00EB676A" w:rsidP="00EB676A">
      <w:pPr>
        <w:ind w:left="851" w:hanging="284"/>
      </w:pPr>
      <w:r w:rsidRPr="00424E59">
        <w:t>b)</w:t>
      </w:r>
      <w:r w:rsidRPr="00424E59">
        <w:tab/>
        <w:t>shall set the MCPTT emergency private priority state to "MEPP 1: no-emergency" for this private call; and</w:t>
      </w:r>
    </w:p>
    <w:p w14:paraId="632CACE8" w14:textId="77777777" w:rsidR="00EB676A" w:rsidRPr="00424E59" w:rsidRDefault="00EB676A" w:rsidP="00EB676A">
      <w:pPr>
        <w:ind w:left="851" w:hanging="284"/>
      </w:pPr>
      <w:r w:rsidRPr="00424E59">
        <w:t>c)</w:t>
      </w:r>
      <w:r w:rsidRPr="00424E59">
        <w:tab/>
        <w:t>if the MCPTT emergency private call state of the call is set to "MEPC 3: emergency-call-granted", shall set the MCPTT emergency private call state of the call to "MEPC 1: emergency-pc-capable";</w:t>
      </w:r>
    </w:p>
    <w:p w14:paraId="43F22E0D" w14:textId="77777777" w:rsidR="00EB676A" w:rsidRPr="00424E59" w:rsidRDefault="00EB676A" w:rsidP="00EB676A">
      <w:pPr>
        <w:ind w:left="568" w:hanging="284"/>
        <w:rPr>
          <w:lang w:eastAsia="ko-KR"/>
        </w:rPr>
      </w:pPr>
      <w:r w:rsidRPr="00424E59">
        <w:t>3)</w:t>
      </w:r>
      <w:r w:rsidRPr="00424E59">
        <w:tab/>
        <w:t>may check if a Resource-Priority header field is included in the incoming SIP INVITE request and may perform further actions outside the scope of this specification to act upon an included Resource-Priority header field as specified in 3GPP TS 24.229 [4]</w:t>
      </w:r>
      <w:r w:rsidRPr="00424E59">
        <w:rPr>
          <w:lang w:eastAsia="ko-KR"/>
        </w:rPr>
        <w:t>;</w:t>
      </w:r>
    </w:p>
    <w:p w14:paraId="3CDD8689" w14:textId="77777777" w:rsidR="00EB676A" w:rsidRPr="00424E59" w:rsidRDefault="00EB676A" w:rsidP="00EB676A">
      <w:pPr>
        <w:ind w:left="568" w:hanging="284"/>
        <w:rPr>
          <w:lang w:eastAsia="ko-KR"/>
        </w:rPr>
      </w:pPr>
      <w:r w:rsidRPr="00424E59">
        <w:t>4)</w:t>
      </w:r>
      <w:r w:rsidRPr="00424E59">
        <w:tab/>
        <w:t xml:space="preserve">may display to the MCPTT </w:t>
      </w:r>
      <w:r w:rsidRPr="00424E59">
        <w:rPr>
          <w:lang w:eastAsia="ko-KR"/>
        </w:rPr>
        <w:t>u</w:t>
      </w:r>
      <w:r w:rsidRPr="00424E59">
        <w:t xml:space="preserve">ser the MCPTT ID of the </w:t>
      </w:r>
      <w:r w:rsidRPr="00424E59">
        <w:rPr>
          <w:lang w:eastAsia="ko-KR"/>
        </w:rPr>
        <w:t>i</w:t>
      </w:r>
      <w:r w:rsidRPr="00424E59">
        <w:t xml:space="preserve">nviting MCPTT </w:t>
      </w:r>
      <w:r w:rsidRPr="00424E59">
        <w:rPr>
          <w:lang w:eastAsia="ko-KR"/>
        </w:rPr>
        <w:t>u</w:t>
      </w:r>
      <w:r w:rsidRPr="00424E59">
        <w:t>ser if not done so in step 1 or step 2 above</w:t>
      </w:r>
      <w:r w:rsidRPr="00424E59">
        <w:rPr>
          <w:lang w:eastAsia="ko-KR"/>
        </w:rPr>
        <w:t>;</w:t>
      </w:r>
    </w:p>
    <w:p w14:paraId="197EF922" w14:textId="77777777" w:rsidR="00EB676A" w:rsidRPr="00424E59" w:rsidRDefault="00EB676A" w:rsidP="00EB676A">
      <w:pPr>
        <w:keepLines/>
        <w:ind w:left="1135" w:hanging="851"/>
      </w:pPr>
      <w:r w:rsidRPr="00424E59">
        <w:t>NOTE 1:</w:t>
      </w:r>
      <w:r w:rsidRPr="00424E59">
        <w:tab/>
        <w:t>As this is a re-INVITE for an existing MCPTT private call session, there is no attempt made to change the answer-mode from its current state.</w:t>
      </w:r>
    </w:p>
    <w:p w14:paraId="37284C24" w14:textId="77777777" w:rsidR="00EB676A" w:rsidRPr="00424E59" w:rsidRDefault="00EB676A" w:rsidP="00EB676A">
      <w:pPr>
        <w:ind w:left="568" w:hanging="284"/>
      </w:pPr>
      <w:r w:rsidRPr="00424E59">
        <w:t>5)</w:t>
      </w:r>
      <w:r w:rsidRPr="00424E59">
        <w:tab/>
        <w:t>shall accept the SIP re-INVITE request and generate a SIP 200 (OK) response according to rules and procedures of 3GPP TS 24.229 [4];</w:t>
      </w:r>
    </w:p>
    <w:p w14:paraId="1FFDE329" w14:textId="77777777" w:rsidR="00EB676A" w:rsidRPr="00424E59" w:rsidRDefault="00EB676A" w:rsidP="00EB676A">
      <w:pPr>
        <w:ind w:left="568" w:hanging="284"/>
        <w:rPr>
          <w:lang w:eastAsia="ko-KR"/>
        </w:rPr>
      </w:pPr>
      <w:r w:rsidRPr="00424E59">
        <w:t>6)</w:t>
      </w:r>
      <w:r w:rsidRPr="00424E59">
        <w:tab/>
        <w:t>if the SIP re-INVITE request was received within an on-demand session, shall include an SDP answer in the SIP 200 (OK) response to the SDP offer in the incoming SIP INVITE request according to 3GPP TS 24.229 [4] with the clarifications given in subclause 6.2.2</w:t>
      </w:r>
      <w:r w:rsidRPr="00424E59">
        <w:rPr>
          <w:lang w:eastAsia="ko-KR"/>
        </w:rPr>
        <w:t>;</w:t>
      </w:r>
    </w:p>
    <w:p w14:paraId="6A006CD1" w14:textId="77777777" w:rsidR="00EB676A" w:rsidRPr="00424E59" w:rsidRDefault="00EB676A" w:rsidP="00EB676A">
      <w:pPr>
        <w:ind w:left="568" w:hanging="284"/>
        <w:rPr>
          <w:lang w:eastAsia="ko-KR"/>
        </w:rPr>
      </w:pPr>
      <w:r w:rsidRPr="00424E59">
        <w:rPr>
          <w:lang w:eastAsia="ko-KR"/>
        </w:rPr>
        <w:t>...</w:t>
      </w:r>
    </w:p>
    <w:p w14:paraId="2D5B6E5C" w14:textId="77777777" w:rsidR="00EB676A" w:rsidRPr="00424E59" w:rsidRDefault="00EB676A" w:rsidP="00EB676A">
      <w:pPr>
        <w:ind w:left="568" w:hanging="284"/>
      </w:pPr>
      <w:r w:rsidRPr="00424E59">
        <w:rPr>
          <w:lang w:eastAsia="ko-KR"/>
        </w:rPr>
        <w:t>8)</w:t>
      </w:r>
      <w:r w:rsidRPr="00424E59">
        <w:rPr>
          <w:lang w:eastAsia="ko-KR"/>
        </w:rPr>
        <w:tab/>
        <w:t>shall send the SIP 2</w:t>
      </w:r>
      <w:r w:rsidRPr="00424E59">
        <w:t>00 (OK)</w:t>
      </w:r>
      <w:r w:rsidRPr="00424E59">
        <w:rPr>
          <w:lang w:eastAsia="ko-KR"/>
        </w:rPr>
        <w:t xml:space="preserve"> response towards the MCPTT server according to rules and procedures of 3GPP TS 24.229 [4]; and</w:t>
      </w:r>
    </w:p>
    <w:p w14:paraId="27A5907F" w14:textId="77777777" w:rsidR="00EB676A" w:rsidRPr="00424E59" w:rsidRDefault="00EB676A" w:rsidP="00EB676A">
      <w:pPr>
        <w:ind w:left="568" w:hanging="284"/>
        <w:rPr>
          <w:lang w:eastAsia="ko-KR"/>
        </w:rPr>
      </w:pPr>
      <w:r w:rsidRPr="00424E59">
        <w:rPr>
          <w:lang w:eastAsia="ko-KR"/>
        </w:rPr>
        <w:t>9)</w:t>
      </w:r>
      <w:r w:rsidRPr="00424E59">
        <w:rPr>
          <w:lang w:eastAsia="ko-KR"/>
        </w:rPr>
        <w:tab/>
        <w:t>shall interact with the media plane as specified in 3GPP TS 24.380 [5].</w:t>
      </w:r>
    </w:p>
    <w:p w14:paraId="15A52025" w14:textId="77777777" w:rsidR="00EB676A" w:rsidRPr="00424E59" w:rsidRDefault="00EB676A" w:rsidP="00EB676A">
      <w:pPr>
        <w:rPr>
          <w:lang w:eastAsia="ko-KR"/>
        </w:rPr>
      </w:pPr>
      <w:r w:rsidRPr="00424E59">
        <w:rPr>
          <w:lang w:eastAsia="ko-KR"/>
        </w:rPr>
        <w:t>[TS 24.379, clause 11.1.3.1.1.2]</w:t>
      </w:r>
    </w:p>
    <w:p w14:paraId="7ACEF445" w14:textId="77777777" w:rsidR="00EB676A" w:rsidRPr="00424E59" w:rsidRDefault="00EB676A" w:rsidP="00EB676A">
      <w:pPr>
        <w:rPr>
          <w:lang w:eastAsia="ko-KR"/>
        </w:rPr>
      </w:pPr>
      <w:r w:rsidRPr="00424E59">
        <w:rPr>
          <w:lang w:eastAsia="ko-KR"/>
        </w:rPr>
        <w:t>Upon receiving a SIP BYE request for private call session, the MCPTT client shall follow the procedures as specified in subclause 6.2.6.</w:t>
      </w:r>
    </w:p>
    <w:p w14:paraId="707DEA2F" w14:textId="77777777" w:rsidR="00EB676A" w:rsidRPr="00424E59" w:rsidRDefault="00EB676A" w:rsidP="00EB676A">
      <w:r w:rsidRPr="00424E59">
        <w:t>[TS 24.380, clause 4.1.1.2]</w:t>
      </w:r>
    </w:p>
    <w:p w14:paraId="298DF54D" w14:textId="77777777" w:rsidR="00EB676A" w:rsidRPr="00424E59" w:rsidRDefault="00EB676A" w:rsidP="00EB676A">
      <w:r w:rsidRPr="00424E59">
        <w:t>At any point in time a group member can request permission to talk.</w:t>
      </w:r>
    </w:p>
    <w:p w14:paraId="460857ED" w14:textId="77777777" w:rsidR="00EB676A" w:rsidRPr="00424E59" w:rsidRDefault="00EB676A" w:rsidP="00EB676A">
      <w:r w:rsidRPr="00424E59">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4921E77A" w14:textId="77777777" w:rsidR="00EB676A" w:rsidRPr="00424E59" w:rsidRDefault="00EB676A" w:rsidP="00EB676A">
      <w:r w:rsidRPr="00424E59">
        <w:t>In the beginning of a call the initial talk permission request can be implied by the SIP message which initiates the call as specified in 3GPP TS 24.379 [2] without any specific Floor Request message.</w:t>
      </w:r>
    </w:p>
    <w:p w14:paraId="34BA1EFE" w14:textId="77777777" w:rsidR="00EB676A" w:rsidRPr="00424E59" w:rsidRDefault="00EB676A" w:rsidP="00EB676A">
      <w:r w:rsidRPr="00424E59">
        <w:t>A group member can also request for permission to talk by sending a Floor Request message during a talk burst. The floor control server can resolve this request in several ways.</w:t>
      </w:r>
    </w:p>
    <w:p w14:paraId="6343D0C9" w14:textId="77777777" w:rsidR="00EB676A" w:rsidRPr="00424E59" w:rsidRDefault="00EB676A" w:rsidP="00EB676A">
      <w:pPr>
        <w:ind w:left="568" w:hanging="284"/>
      </w:pPr>
      <w:r w:rsidRPr="00424E59">
        <w:t>1.</w:t>
      </w:r>
      <w:r w:rsidRPr="00424E59">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BAD990B" w14:textId="77777777" w:rsidR="00EB676A" w:rsidRPr="00424E59" w:rsidRDefault="00EB676A" w:rsidP="00EB676A">
      <w:pPr>
        <w:ind w:left="568" w:hanging="284"/>
      </w:pPr>
      <w:r w:rsidRPr="00424E59">
        <w:t>2.</w:t>
      </w:r>
      <w:r w:rsidRPr="00424E59">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0DD515AA" w14:textId="77777777" w:rsidR="00EB676A" w:rsidRPr="00424E59" w:rsidRDefault="00EB676A" w:rsidP="00EB676A">
      <w:r w:rsidRPr="00424E59">
        <w:t>...</w:t>
      </w:r>
    </w:p>
    <w:p w14:paraId="42ACC5FE" w14:textId="77777777" w:rsidR="00EB676A" w:rsidRPr="00424E59" w:rsidRDefault="00EB676A" w:rsidP="00EB676A">
      <w:r w:rsidRPr="00424E59">
        <w:t>During silence (when no talk burst is ongoing), the floor control server can send Floor Idle message to all floor participants from time to time. The floor control server sends Floor Idle message in the beginning of silence.</w:t>
      </w:r>
    </w:p>
    <w:p w14:paraId="793473B1" w14:textId="77777777" w:rsidR="00EB676A" w:rsidRPr="00424E59" w:rsidRDefault="00EB676A" w:rsidP="00EB676A">
      <w:r w:rsidRPr="00424E59">
        <w:t>[TS 24.380, clause 5.2.1]</w:t>
      </w:r>
    </w:p>
    <w:p w14:paraId="6C474602" w14:textId="77777777" w:rsidR="00EB676A" w:rsidRPr="00424E59" w:rsidRDefault="00EB676A" w:rsidP="00EB676A">
      <w:pPr>
        <w:rPr>
          <w:lang w:eastAsia="x-none"/>
        </w:rPr>
      </w:pPr>
      <w:r w:rsidRPr="00424E59">
        <w:rPr>
          <w:lang w:eastAsia="x-none"/>
        </w:rPr>
        <w:t>To be compliant with the procedures in the present document, an MCPTT client shall:</w:t>
      </w:r>
    </w:p>
    <w:p w14:paraId="0555AC8C" w14:textId="77777777" w:rsidR="00EB676A" w:rsidRPr="00424E59" w:rsidRDefault="00EB676A" w:rsidP="00EB676A">
      <w:pPr>
        <w:ind w:left="568" w:hanging="284"/>
      </w:pPr>
      <w:r w:rsidRPr="00424E59">
        <w:t>1.</w:t>
      </w:r>
      <w:r w:rsidRPr="00424E59">
        <w:tab/>
        <w:t>support the role of an MCPTT client as specified 3GPP TS 23.179 [5];</w:t>
      </w:r>
    </w:p>
    <w:p w14:paraId="42C9270A" w14:textId="77777777" w:rsidR="00EB676A" w:rsidRPr="00424E59" w:rsidRDefault="00EB676A" w:rsidP="00EB676A">
      <w:pPr>
        <w:ind w:left="568" w:hanging="284"/>
      </w:pPr>
      <w:r w:rsidRPr="00424E59">
        <w:t>2.</w:t>
      </w:r>
      <w:r w:rsidRPr="00424E59">
        <w:tab/>
        <w:t>support the on-network MCPTT client role as specified in 3GPP TS 24.379 [2];</w:t>
      </w:r>
    </w:p>
    <w:p w14:paraId="39EB7C9B" w14:textId="77777777" w:rsidR="00EB676A" w:rsidRPr="00424E59" w:rsidRDefault="00EB676A" w:rsidP="00EB676A">
      <w:pPr>
        <w:ind w:left="568" w:hanging="284"/>
      </w:pPr>
      <w:r w:rsidRPr="00424E59">
        <w:t>...</w:t>
      </w:r>
    </w:p>
    <w:p w14:paraId="1A181536" w14:textId="77777777" w:rsidR="00EB676A" w:rsidRPr="00424E59" w:rsidRDefault="00EB676A" w:rsidP="00EB676A">
      <w:pPr>
        <w:ind w:left="568" w:hanging="284"/>
      </w:pPr>
      <w:r w:rsidRPr="00424E59">
        <w:t>4.</w:t>
      </w:r>
      <w:r w:rsidRPr="00424E59">
        <w:tab/>
        <w:t>support media plane security as specified in clause 13.</w:t>
      </w:r>
    </w:p>
    <w:p w14:paraId="28F2765C" w14:textId="77777777" w:rsidR="00EB676A" w:rsidRPr="00424E59" w:rsidRDefault="00EB676A" w:rsidP="00EB676A">
      <w:pPr>
        <w:rPr>
          <w:lang w:eastAsia="x-none"/>
        </w:rPr>
      </w:pPr>
      <w:r w:rsidRPr="00424E59">
        <w:rPr>
          <w:lang w:eastAsia="x-none"/>
        </w:rPr>
        <w:t>To be compliant with the on-network procedures in the present document, an MCPTT client shall:</w:t>
      </w:r>
    </w:p>
    <w:p w14:paraId="78B374AB" w14:textId="77777777" w:rsidR="00EB676A" w:rsidRPr="00424E59" w:rsidRDefault="00EB676A" w:rsidP="00EB676A">
      <w:pPr>
        <w:ind w:left="568" w:hanging="284"/>
      </w:pPr>
      <w:r w:rsidRPr="00424E59">
        <w:t>1.</w:t>
      </w:r>
      <w:r w:rsidRPr="00424E59">
        <w:tab/>
        <w:t>provide the role of a floor participant in on-network mode as specified in subclause 5.2.2;</w:t>
      </w:r>
    </w:p>
    <w:p w14:paraId="178FCEBE" w14:textId="77777777" w:rsidR="00EB676A" w:rsidRPr="00424E59" w:rsidRDefault="00EB676A" w:rsidP="00EB676A">
      <w:pPr>
        <w:ind w:left="568" w:hanging="284"/>
      </w:pPr>
      <w:r w:rsidRPr="00424E59">
        <w:t>2.</w:t>
      </w:r>
      <w:r w:rsidRPr="00424E59">
        <w:tab/>
        <w:t>provide the media mixer function as described in subclause 4.2.2 and support the related procedures in subclause 6.2;</w:t>
      </w:r>
    </w:p>
    <w:p w14:paraId="02FB0400" w14:textId="77777777" w:rsidR="00EB676A" w:rsidRPr="00424E59" w:rsidRDefault="00EB676A" w:rsidP="00EB676A">
      <w:pPr>
        <w:ind w:left="568" w:hanging="284"/>
      </w:pPr>
      <w:r w:rsidRPr="00424E59">
        <w:t>...</w:t>
      </w:r>
    </w:p>
    <w:p w14:paraId="72D53795" w14:textId="77777777" w:rsidR="00EB676A" w:rsidRPr="00424E59" w:rsidRDefault="00EB676A" w:rsidP="00EB676A">
      <w:pPr>
        <w:ind w:left="568" w:hanging="284"/>
      </w:pPr>
      <w:r w:rsidRPr="00424E59">
        <w:t>4.</w:t>
      </w:r>
      <w:r w:rsidRPr="00424E59">
        <w:tab/>
        <w:t>provide PTT button events towards the on-network floor participant as specified in subclause 6.2;</w:t>
      </w:r>
    </w:p>
    <w:p w14:paraId="78C24930" w14:textId="77777777" w:rsidR="00EB676A" w:rsidRPr="00424E59" w:rsidRDefault="00EB676A" w:rsidP="00EB676A">
      <w:pPr>
        <w:ind w:left="568" w:hanging="284"/>
      </w:pPr>
      <w:r w:rsidRPr="00424E59">
        <w:t>5.</w:t>
      </w:r>
      <w:r w:rsidRPr="00424E59">
        <w:tab/>
        <w:t>provide means (sound, display, etc.) for indications towards the MCPTT user as specified in subclause 6.2;</w:t>
      </w:r>
    </w:p>
    <w:p w14:paraId="507EA328" w14:textId="77777777" w:rsidR="00EB676A" w:rsidRPr="00424E59" w:rsidRDefault="00EB676A" w:rsidP="00EB676A">
      <w:pPr>
        <w:ind w:left="568" w:hanging="284"/>
      </w:pPr>
      <w:r w:rsidRPr="00424E59">
        <w:t>6.</w:t>
      </w:r>
      <w:r w:rsidRPr="00424E59">
        <w:tab/>
        <w:t>support negotiating media plane control channel media level attributes as specified in subclause 4.3; and</w:t>
      </w:r>
    </w:p>
    <w:p w14:paraId="254624F4" w14:textId="77777777" w:rsidR="00EB676A" w:rsidRPr="00424E59" w:rsidRDefault="00EB676A" w:rsidP="00EB676A">
      <w:r w:rsidRPr="00424E59">
        <w:t>[TS 24.380, clause 5.2.2]</w:t>
      </w:r>
    </w:p>
    <w:p w14:paraId="0F045BF1" w14:textId="77777777" w:rsidR="00EB676A" w:rsidRPr="00424E59" w:rsidRDefault="00EB676A" w:rsidP="00EB676A">
      <w:r w:rsidRPr="00424E59">
        <w:t>To be compliant with the on-network procedures in the present document, a floor participant in on-network mode shall:</w:t>
      </w:r>
    </w:p>
    <w:p w14:paraId="3547E1FA" w14:textId="77777777" w:rsidR="00EB676A" w:rsidRPr="00424E59" w:rsidRDefault="00EB676A" w:rsidP="00EB676A">
      <w:pPr>
        <w:ind w:left="568" w:hanging="284"/>
      </w:pPr>
      <w:r w:rsidRPr="00424E59">
        <w:t>1.</w:t>
      </w:r>
      <w:r w:rsidRPr="00424E59">
        <w:tab/>
        <w:t>support the on-network floor control procedures as defined in 3GPP TS 23.179 [5];</w:t>
      </w:r>
    </w:p>
    <w:p w14:paraId="21B4FADB" w14:textId="77777777" w:rsidR="00EB676A" w:rsidRPr="00424E59" w:rsidRDefault="00EB676A" w:rsidP="00EB676A">
      <w:pPr>
        <w:ind w:left="568" w:hanging="284"/>
      </w:pPr>
      <w:r w:rsidRPr="00424E59">
        <w:t>2.</w:t>
      </w:r>
      <w:r w:rsidRPr="00424E59">
        <w:tab/>
        <w:t>support acting as an on-network floor participant as specified in subclause 6.2; and</w:t>
      </w:r>
    </w:p>
    <w:p w14:paraId="37085E87" w14:textId="77777777" w:rsidR="00EB676A" w:rsidRPr="00424E59" w:rsidRDefault="00EB676A" w:rsidP="00EB676A">
      <w:pPr>
        <w:ind w:left="568" w:hanging="284"/>
      </w:pPr>
      <w:r w:rsidRPr="00424E59">
        <w:t>3.</w:t>
      </w:r>
      <w:r w:rsidRPr="00424E59">
        <w:tab/>
        <w:t>support the on-network mode floor control protocol elements as specified in the clause 8.</w:t>
      </w:r>
    </w:p>
    <w:p w14:paraId="571F3902" w14:textId="77777777" w:rsidR="00EB676A" w:rsidRPr="00424E59" w:rsidRDefault="00EB676A" w:rsidP="00EB676A">
      <w:pPr>
        <w:rPr>
          <w:lang w:eastAsia="x-none"/>
        </w:rPr>
      </w:pPr>
      <w:r w:rsidRPr="00424E59">
        <w:rPr>
          <w:lang w:eastAsia="x-none"/>
        </w:rPr>
        <w:t>A floor participant in on-network mode may:</w:t>
      </w:r>
    </w:p>
    <w:p w14:paraId="63DAE501" w14:textId="77777777" w:rsidR="00EB676A" w:rsidRPr="00424E59" w:rsidRDefault="00EB676A" w:rsidP="00EB676A">
      <w:pPr>
        <w:ind w:left="568" w:hanging="284"/>
      </w:pPr>
      <w:r w:rsidRPr="00424E59">
        <w:t>1.</w:t>
      </w:r>
      <w:r w:rsidRPr="00424E59">
        <w:tab/>
        <w:t>support queuing of floor requests as specified in subclause 6.2 and subclause 4.1.1.2.</w:t>
      </w:r>
    </w:p>
    <w:p w14:paraId="5F904B0D" w14:textId="77777777" w:rsidR="00EB676A" w:rsidRPr="00424E59" w:rsidRDefault="00EB676A" w:rsidP="00EB676A">
      <w:r w:rsidRPr="00424E59">
        <w:t>[TS 24.380, clause 12.1.2.2]</w:t>
      </w:r>
    </w:p>
    <w:p w14:paraId="3D9C1CF2" w14:textId="77777777" w:rsidR="00EB676A" w:rsidRPr="00424E59" w:rsidRDefault="00EB676A" w:rsidP="00EB676A">
      <w:r w:rsidRPr="00424E59">
        <w:t>In an SDP offer, the "mc_priority" fmtp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290F46FC" w14:textId="77777777" w:rsidR="00EB676A" w:rsidRPr="00424E59" w:rsidRDefault="00EB676A" w:rsidP="00EB676A">
      <w:pPr>
        <w:keepLines/>
        <w:ind w:left="1135" w:hanging="851"/>
      </w:pPr>
      <w:r w:rsidRPr="00424E59">
        <w:t>NOTE 1: If the "mc_priority" fmtp attribute is not used within an SDP offer or answer, a default priority value is assumed.</w:t>
      </w:r>
    </w:p>
    <w:p w14:paraId="4A22E792" w14:textId="77777777" w:rsidR="00EB676A" w:rsidRPr="00424E59" w:rsidRDefault="00EB676A" w:rsidP="00EB676A">
      <w:r w:rsidRPr="00424E59">
        <w:t>In an SDP offer, the "mc_granted" fmtp attribute parameter indicates that the offeror supports the procedure where the answerer indicates, using the fmtp attribute in the associated SDP answer, that the floor has been granted to the offeror.</w:t>
      </w:r>
    </w:p>
    <w:p w14:paraId="381AA475" w14:textId="77777777" w:rsidR="00EB676A" w:rsidRPr="00424E59" w:rsidRDefault="00EB676A" w:rsidP="00EB676A">
      <w:pPr>
        <w:keepLines/>
        <w:ind w:left="1135" w:hanging="851"/>
      </w:pPr>
      <w:r w:rsidRPr="00424E59">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7123DCDD" w14:textId="77777777" w:rsidR="00EB676A" w:rsidRPr="00424E59" w:rsidRDefault="00EB676A" w:rsidP="00EB676A">
      <w:pPr>
        <w:keepLines/>
        <w:ind w:left="1135" w:hanging="851"/>
      </w:pPr>
      <w:r w:rsidRPr="00424E59">
        <w:t>NOTE 3: Once the offeror has been granted the floor, the offeror has the floor until it receives a Floor Revoke message, or until the offeror itself releases the floor by sending a Floor Release message, as described in the present specification.</w:t>
      </w:r>
    </w:p>
    <w:p w14:paraId="07DD0B9D" w14:textId="77777777" w:rsidR="00EB676A" w:rsidRPr="00424E59" w:rsidRDefault="00EB676A" w:rsidP="00EB676A">
      <w:r w:rsidRPr="00424E59">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46134D4B" w14:textId="77777777" w:rsidR="00EB676A" w:rsidRPr="00424E59" w:rsidRDefault="00EB676A" w:rsidP="00EB676A">
      <w:pPr>
        <w:keepLines/>
        <w:ind w:left="1135" w:hanging="851"/>
      </w:pPr>
      <w:r w:rsidRPr="00424E59">
        <w:t>NOTE 4: The usage of the "mc_implicit_request" fmtp attribute in an SDP answer does not mean that the answerer has granted the floor to the offeror, only that the answerer has accepted the implicit floor request.</w:t>
      </w:r>
    </w:p>
    <w:p w14:paraId="6D89061E" w14:textId="77777777" w:rsidR="00EB676A" w:rsidRPr="00424E59" w:rsidRDefault="00EB676A" w:rsidP="00EB676A">
      <w:r w:rsidRPr="00424E59">
        <w:t>[TS 24.380, clause 13.1]</w:t>
      </w:r>
    </w:p>
    <w:p w14:paraId="3CBC9EDD" w14:textId="77777777" w:rsidR="00EB676A" w:rsidRPr="00424E59" w:rsidRDefault="00EB676A" w:rsidP="00EB676A">
      <w:r w:rsidRPr="00424E59">
        <w:t>Media plane security provides integrity and confidentiality protection of individual media streams and media plane control messages in MCPTT sessions.</w:t>
      </w:r>
    </w:p>
    <w:p w14:paraId="2B2768C4" w14:textId="77777777" w:rsidR="00EB676A" w:rsidRPr="00424E59" w:rsidRDefault="00EB676A" w:rsidP="00EB676A">
      <w:r w:rsidRPr="00424E59">
        <w:t>The media plane security is based on 3GPP MCPTT security solution including key management and end-to-end media and floor control messages protection as defined in 3GPP TS 33.179 [14].</w:t>
      </w:r>
    </w:p>
    <w:p w14:paraId="21EAF0EF" w14:textId="77777777" w:rsidR="00EB676A" w:rsidRPr="00424E59" w:rsidRDefault="00EB676A" w:rsidP="00EB676A">
      <w:r w:rsidRPr="00424E59">
        <w:t>Various keys and associated key identifiers protect:</w:t>
      </w:r>
    </w:p>
    <w:p w14:paraId="4D29D079" w14:textId="77777777" w:rsidR="00EB676A" w:rsidRPr="00424E59" w:rsidRDefault="00EB676A" w:rsidP="00EB676A">
      <w:pPr>
        <w:ind w:left="568" w:hanging="284"/>
      </w:pPr>
      <w:r w:rsidRPr="00424E59">
        <w:t>1.</w:t>
      </w:r>
      <w:r w:rsidRPr="00424E59">
        <w:tab/>
        <w:t>RTP transported media;</w:t>
      </w:r>
    </w:p>
    <w:p w14:paraId="582F8F04" w14:textId="77777777" w:rsidR="00EB676A" w:rsidRPr="00424E59" w:rsidRDefault="00EB676A" w:rsidP="00EB676A">
      <w:pPr>
        <w:ind w:left="568" w:hanging="284"/>
      </w:pPr>
      <w:r w:rsidRPr="00424E59">
        <w:t>2.</w:t>
      </w:r>
      <w:r w:rsidRPr="00424E59">
        <w:tab/>
        <w:t>RTCP transported media control messages (i.e. RTCP SR packets, RTCP RR packets, RTCP SDES packets);</w:t>
      </w:r>
    </w:p>
    <w:p w14:paraId="338E7D39" w14:textId="77777777" w:rsidR="00EB676A" w:rsidRPr="00424E59" w:rsidRDefault="00EB676A" w:rsidP="00EB676A">
      <w:pPr>
        <w:ind w:left="568" w:hanging="284"/>
      </w:pPr>
      <w:r w:rsidRPr="00424E59">
        <w:t>3.</w:t>
      </w:r>
      <w:r w:rsidRPr="00424E59">
        <w:tab/>
        <w:t>RTCP APP transported floor control messages;</w:t>
      </w:r>
    </w:p>
    <w:p w14:paraId="7C66B557" w14:textId="77777777" w:rsidR="00EB676A" w:rsidRPr="00424E59" w:rsidRDefault="00EB676A" w:rsidP="00EB676A">
      <w:pPr>
        <w:ind w:left="568" w:hanging="284"/>
      </w:pPr>
      <w:r w:rsidRPr="00424E59">
        <w:t>...</w:t>
      </w:r>
    </w:p>
    <w:p w14:paraId="0B47CF4F" w14:textId="77777777" w:rsidR="00EB676A" w:rsidRPr="00424E59" w:rsidRDefault="00EB676A" w:rsidP="00EB676A">
      <w:r w:rsidRPr="00424E59">
        <w:t>In an on-network private call:</w:t>
      </w:r>
    </w:p>
    <w:p w14:paraId="5CE8B12F" w14:textId="77777777" w:rsidR="00EB676A" w:rsidRPr="00424E59" w:rsidRDefault="00EB676A" w:rsidP="00EB676A">
      <w:pPr>
        <w:ind w:left="568" w:hanging="284"/>
      </w:pPr>
      <w:r w:rsidRPr="00424E59">
        <w:t>1.</w:t>
      </w:r>
      <w:r w:rsidRPr="00424E59">
        <w:tab/>
        <w:t>if protection of media is negotiated, the PCK and the PCK-ID protect media sent and received by the MCPTT clients;</w:t>
      </w:r>
    </w:p>
    <w:p w14:paraId="65E24DB6" w14:textId="77777777" w:rsidR="00EB676A" w:rsidRPr="00424E59" w:rsidRDefault="00EB676A" w:rsidP="00EB676A">
      <w:pPr>
        <w:ind w:left="568" w:hanging="284"/>
      </w:pPr>
      <w:r w:rsidRPr="00424E59">
        <w:t>2.</w:t>
      </w:r>
      <w:r w:rsidRPr="00424E59">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35CC1FB3" w14:textId="77777777" w:rsidR="00EB676A" w:rsidRPr="00424E59" w:rsidRDefault="00EB676A" w:rsidP="00EB676A">
      <w:pPr>
        <w:ind w:left="568" w:hanging="284"/>
      </w:pPr>
      <w:r w:rsidRPr="00424E59">
        <w:t>...</w:t>
      </w:r>
    </w:p>
    <w:p w14:paraId="72E8F509" w14:textId="77777777" w:rsidR="00EB676A" w:rsidRPr="00424E59" w:rsidRDefault="00EB676A" w:rsidP="00EB676A">
      <w:pPr>
        <w:ind w:left="568" w:hanging="284"/>
      </w:pPr>
      <w:r w:rsidRPr="00424E59">
        <w:t>4.</w:t>
      </w:r>
      <w:r w:rsidRPr="00424E59">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6E0D4065" w14:textId="77777777" w:rsidR="00EB676A" w:rsidRPr="00424E59" w:rsidRDefault="00EB676A" w:rsidP="00EB676A">
      <w:r w:rsidRPr="00424E59">
        <w:t>...</w:t>
      </w:r>
    </w:p>
    <w:p w14:paraId="0D6C52B6" w14:textId="77777777" w:rsidR="00EB676A" w:rsidRPr="00424E59" w:rsidRDefault="00EB676A" w:rsidP="00EB676A">
      <w:r w:rsidRPr="00424E59">
        <w:t>The CSK and the CSK-ID are generated by the MCPTT client and provided to the participating MCPTT function serving the MCPTT client using SIP signalling according to 3GPP TS 24.379 [2].</w:t>
      </w:r>
    </w:p>
    <w:p w14:paraId="0FADD8E0" w14:textId="77777777" w:rsidR="00EB676A" w:rsidRPr="00424E59" w:rsidRDefault="00EB676A" w:rsidP="00EB676A">
      <w:r w:rsidRPr="00424E59">
        <w:t>..</w:t>
      </w:r>
    </w:p>
    <w:p w14:paraId="1B65CB2A" w14:textId="77777777" w:rsidR="00EB676A" w:rsidRPr="00424E59" w:rsidRDefault="00EB676A" w:rsidP="00EB676A">
      <w:r w:rsidRPr="00424E59">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2B2FD02B" w14:textId="77777777" w:rsidR="00EB676A" w:rsidRPr="00424E59" w:rsidRDefault="00EB676A" w:rsidP="00EB676A">
      <w:r w:rsidRPr="00424E59">
        <w:t>[TS 24.380, clause 13.3.3]</w:t>
      </w:r>
    </w:p>
    <w:p w14:paraId="6451C727" w14:textId="77777777" w:rsidR="00EB676A" w:rsidRPr="00424E59" w:rsidRDefault="00EB676A" w:rsidP="00EB676A">
      <w:pPr>
        <w:ind w:left="568" w:hanging="284"/>
      </w:pPr>
      <w:r w:rsidRPr="00424E59">
        <w:t>3.</w:t>
      </w:r>
      <w:r w:rsidRPr="00424E59">
        <w:tab/>
        <w:t>in an on-network private call:</w:t>
      </w:r>
    </w:p>
    <w:p w14:paraId="30521296" w14:textId="77777777" w:rsidR="00EB676A" w:rsidRPr="00424E59" w:rsidRDefault="00EB676A" w:rsidP="00EB676A">
      <w:pPr>
        <w:ind w:left="851" w:hanging="284"/>
      </w:pPr>
      <w:r w:rsidRPr="00424E59">
        <w:t>A)</w:t>
      </w:r>
      <w:r w:rsidRPr="00424E59">
        <w:tab/>
        <w:t>if:</w:t>
      </w:r>
    </w:p>
    <w:p w14:paraId="579FE227" w14:textId="77777777" w:rsidR="00EB676A" w:rsidRPr="00424E59" w:rsidRDefault="00EB676A" w:rsidP="00EB676A">
      <w:pPr>
        <w:ind w:left="1135" w:hanging="284"/>
      </w:pPr>
      <w:r w:rsidRPr="00424E59">
        <w:t>...</w:t>
      </w:r>
    </w:p>
    <w:p w14:paraId="2BB3CDF5" w14:textId="77777777" w:rsidR="00EB676A" w:rsidRPr="00424E59" w:rsidRDefault="00EB676A" w:rsidP="00EB676A">
      <w:pPr>
        <w:ind w:left="1135" w:hanging="284"/>
      </w:pPr>
      <w:r w:rsidRPr="00424E59">
        <w:t>ii)</w:t>
      </w:r>
      <w:r w:rsidRPr="00424E59">
        <w:tab/>
        <w:t>protection of media is negotiated in terminating call and the PCK and the PCK-ID were received from the remote MCPTT client using SIP signalling according to 3GPP TS 24.379 [2];</w:t>
      </w:r>
    </w:p>
    <w:p w14:paraId="2BF0F70A" w14:textId="77777777" w:rsidR="00EB676A" w:rsidRPr="00424E59" w:rsidRDefault="00EB676A" w:rsidP="00EB676A">
      <w:pPr>
        <w:ind w:left="851" w:hanging="284"/>
      </w:pPr>
      <w:r w:rsidRPr="00424E59">
        <w:tab/>
        <w:t>then:</w:t>
      </w:r>
    </w:p>
    <w:p w14:paraId="5641F59A" w14:textId="77777777" w:rsidR="00EB676A" w:rsidRPr="00424E59" w:rsidRDefault="00EB676A" w:rsidP="00EB676A">
      <w:pPr>
        <w:ind w:left="1135" w:hanging="284"/>
      </w:pPr>
      <w:r w:rsidRPr="00424E59">
        <w:t>i)</w:t>
      </w:r>
      <w:r w:rsidRPr="00424E59">
        <w:tab/>
        <w:t>shall encrypt sent media according to IETF RFC 3711 [16] and 3GPP TS 33.179 [14] using SRTP-MK, SRTP-MS and SRTP-MKI generated using the PCK and PCK-ID as specified in subclause 13.2; and</w:t>
      </w:r>
    </w:p>
    <w:p w14:paraId="3B77ECE9" w14:textId="77777777" w:rsidR="00EB676A" w:rsidRPr="00424E59" w:rsidRDefault="00EB676A" w:rsidP="00EB676A">
      <w:pPr>
        <w:ind w:left="1135" w:hanging="284"/>
      </w:pPr>
      <w:r w:rsidRPr="00424E59">
        <w:t>ii)</w:t>
      </w:r>
      <w:r w:rsidRPr="00424E59">
        <w:tab/>
        <w:t xml:space="preserve">shall decrypt received media according to IETF RFC 3711 [16] and 3GPP TS 33.179 [14] using SRTP-MK, SRTP-MS and SRTP-MKI generated using the PCK and PCK-ID as specified in subclause 13.2; </w:t>
      </w:r>
    </w:p>
    <w:p w14:paraId="02C889EE" w14:textId="77777777" w:rsidR="00EB676A" w:rsidRPr="00424E59" w:rsidRDefault="00EB676A" w:rsidP="00EB676A">
      <w:pPr>
        <w:ind w:left="851" w:hanging="284"/>
      </w:pPr>
      <w:r w:rsidRPr="00424E59">
        <w:t>B)</w:t>
      </w:r>
      <w:r w:rsidRPr="00424E59">
        <w:tab/>
        <w:t>if protection of floor control messages is negotiated and the CSK and the CSK-ID were sent to the participating MCPTT function using SIP signalling according to 3GPP TS 24.379 [2]:</w:t>
      </w:r>
    </w:p>
    <w:p w14:paraId="6260166C" w14:textId="77777777" w:rsidR="00EB676A" w:rsidRPr="00424E59" w:rsidRDefault="00EB676A" w:rsidP="00EB676A">
      <w:pPr>
        <w:ind w:left="1135" w:hanging="284"/>
      </w:pPr>
      <w:r w:rsidRPr="00424E59">
        <w:t>i)</w:t>
      </w:r>
      <w:r w:rsidRPr="00424E59">
        <w:tab/>
        <w:t>shall encrypt sent floor control messages according to IETF RFC 3711 [16] and 3GPP TS 33.179 [14] using SRTP-MK, SRTP-MS and SRTP-MKI generated using the CSK and CSK-ID as specified in subclause 13.2; and</w:t>
      </w:r>
    </w:p>
    <w:p w14:paraId="1B491876" w14:textId="77777777" w:rsidR="00EB676A" w:rsidRPr="00424E59" w:rsidRDefault="00EB676A" w:rsidP="00EB676A">
      <w:pPr>
        <w:ind w:left="1135" w:hanging="284"/>
      </w:pPr>
      <w:r w:rsidRPr="00424E59">
        <w:t>ii)</w:t>
      </w:r>
      <w:r w:rsidRPr="00424E59">
        <w:tab/>
        <w:t>shall decrypt received floor control messages according to IETF RFC 3711 [16] and 3GPP TS 33.179 [14] using SRTP-MK, SRTP-MS and SRTP-MKI generated using the CSK and CSK-ID as specified in subclause 13.2; and</w:t>
      </w:r>
    </w:p>
    <w:p w14:paraId="5E3C2E92" w14:textId="77777777" w:rsidR="00EB676A" w:rsidRPr="00424E59" w:rsidRDefault="00EB676A" w:rsidP="00EB676A">
      <w:pPr>
        <w:ind w:left="851" w:hanging="284"/>
      </w:pPr>
      <w:r w:rsidRPr="00424E59">
        <w:t>D)</w:t>
      </w:r>
      <w:r w:rsidRPr="00424E59">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45D390B9" w14:textId="77777777" w:rsidR="00EB676A" w:rsidRPr="00424E59" w:rsidRDefault="00EB676A" w:rsidP="00EB676A">
      <w:pPr>
        <w:ind w:left="1135" w:hanging="284"/>
      </w:pPr>
      <w:r w:rsidRPr="00424E59">
        <w:t>i)</w:t>
      </w:r>
      <w:r w:rsidRPr="00424E59">
        <w:tab/>
        <w:t>shall encrypt media control messages sent using unicast according to IETF RFC 3711 [16] and 3GPP TS 33.179 [14] using SRTP-MK, SRTP-MS and SRTP-MKI generated using the CSK and CSK-ID as specified in subclause 13.2; and</w:t>
      </w:r>
    </w:p>
    <w:p w14:paraId="6063E272" w14:textId="77777777" w:rsidR="00EB676A" w:rsidRPr="00424E59" w:rsidRDefault="00EB676A" w:rsidP="00EB676A">
      <w:pPr>
        <w:ind w:left="1135" w:hanging="284"/>
      </w:pPr>
      <w:r w:rsidRPr="00424E59">
        <w:t>ii)</w:t>
      </w:r>
      <w:r w:rsidRPr="00424E59">
        <w:tab/>
        <w:t>shall decrypt media control messages received using unicast according to IETF RFC 3711 [16] and 3GPP TS 33.179 [14] using SRTP-MK, SRTP-MS and SRTP-MKI generated using the CSK and CSK-ID as specified in subclause 13.2;</w:t>
      </w:r>
    </w:p>
    <w:p w14:paraId="72F31610" w14:textId="77777777" w:rsidR="00EB676A" w:rsidRPr="00424E59" w:rsidRDefault="00EB676A" w:rsidP="00EB676A">
      <w:pPr>
        <w:keepNext/>
        <w:keepLines/>
        <w:spacing w:before="120"/>
        <w:ind w:left="1985" w:hanging="1985"/>
        <w:rPr>
          <w:rFonts w:ascii="Arial" w:hAnsi="Arial"/>
        </w:rPr>
      </w:pPr>
      <w:r w:rsidRPr="00424E59">
        <w:rPr>
          <w:rFonts w:ascii="Arial" w:hAnsi="Arial"/>
        </w:rPr>
        <w:t>6.2.2.3</w:t>
      </w:r>
      <w:r w:rsidRPr="00424E59">
        <w:rPr>
          <w:rFonts w:ascii="Arial" w:hAnsi="Arial"/>
        </w:rPr>
        <w:tab/>
        <w:t>Test description</w:t>
      </w:r>
    </w:p>
    <w:p w14:paraId="72A25E2B" w14:textId="77777777" w:rsidR="00EB676A" w:rsidRPr="00424E59" w:rsidRDefault="00EB676A" w:rsidP="00EB676A">
      <w:pPr>
        <w:keepNext/>
        <w:keepLines/>
        <w:spacing w:before="120"/>
        <w:ind w:left="1985" w:hanging="1985"/>
        <w:rPr>
          <w:rFonts w:ascii="Arial" w:hAnsi="Arial"/>
        </w:rPr>
      </w:pPr>
      <w:r w:rsidRPr="00424E59">
        <w:rPr>
          <w:rFonts w:ascii="Arial" w:hAnsi="Arial"/>
        </w:rPr>
        <w:t>6.2.2.3.1</w:t>
      </w:r>
      <w:r w:rsidRPr="00424E59">
        <w:rPr>
          <w:rFonts w:ascii="Arial" w:hAnsi="Arial"/>
        </w:rPr>
        <w:tab/>
        <w:t>Pre-test conditions</w:t>
      </w:r>
    </w:p>
    <w:p w14:paraId="5A038949"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54B6A47D" w14:textId="77777777" w:rsidR="00EB676A" w:rsidRPr="00424E59" w:rsidRDefault="00EB676A" w:rsidP="00EB676A">
      <w:pPr>
        <w:ind w:left="568" w:hanging="284"/>
      </w:pPr>
      <w:r w:rsidRPr="00424E59">
        <w:t>-</w:t>
      </w:r>
      <w:r w:rsidRPr="00424E59">
        <w:tab/>
        <w:t>SS (MCPTT server)</w:t>
      </w:r>
    </w:p>
    <w:p w14:paraId="7DD1299F"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36AD46"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38A241A7" w14:textId="77777777" w:rsidR="00EB676A" w:rsidRPr="00424E59" w:rsidRDefault="00EB676A" w:rsidP="00EB676A">
      <w:pPr>
        <w:ind w:left="568" w:hanging="284"/>
      </w:pPr>
      <w:r w:rsidRPr="00424E59">
        <w:t>-</w:t>
      </w:r>
      <w:r w:rsidRPr="00424E59">
        <w:tab/>
        <w:t>UE (MCPTT client)</w:t>
      </w:r>
    </w:p>
    <w:p w14:paraId="43BD7ABC" w14:textId="77777777" w:rsidR="00EB676A" w:rsidRPr="00424E59" w:rsidRDefault="00EB676A" w:rsidP="00EB676A">
      <w:pPr>
        <w:ind w:left="568" w:hanging="284"/>
      </w:pPr>
      <w:r w:rsidRPr="00424E59">
        <w:t>-</w:t>
      </w:r>
      <w:r w:rsidRPr="00424E59">
        <w:tab/>
        <w:t>The test USIM set as defined in TS 36.579-1 [2], subclause 5.5.10 is inserted.</w:t>
      </w:r>
    </w:p>
    <w:p w14:paraId="571A5AAF"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2915C3FE"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430CA7A3"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5787F32D" w14:textId="77777777" w:rsidR="00EB676A" w:rsidRPr="00424E59" w:rsidRDefault="00EB676A" w:rsidP="00EB676A">
      <w:pPr>
        <w:ind w:left="568" w:hanging="284"/>
      </w:pPr>
      <w:r w:rsidRPr="00424E59">
        <w:t>-</w:t>
      </w:r>
      <w:r w:rsidRPr="00424E59">
        <w:tab/>
        <w:t>UE States at the end of the preamble</w:t>
      </w:r>
    </w:p>
    <w:p w14:paraId="1588F2D2" w14:textId="77777777" w:rsidR="00EB676A" w:rsidRPr="00424E59" w:rsidRDefault="00EB676A" w:rsidP="00EB676A">
      <w:pPr>
        <w:ind w:left="851" w:hanging="284"/>
      </w:pPr>
      <w:r w:rsidRPr="00424E59">
        <w:t>-</w:t>
      </w:r>
      <w:r w:rsidRPr="00424E59">
        <w:tab/>
        <w:t>The UE is in E-UTRA Registered, Idle Mode state.</w:t>
      </w:r>
    </w:p>
    <w:p w14:paraId="41D8243A"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1BF298EB" w14:textId="77777777" w:rsidR="00EB676A" w:rsidRPr="00424E59" w:rsidRDefault="00EB676A" w:rsidP="00EB676A">
      <w:pPr>
        <w:keepNext/>
        <w:keepLines/>
        <w:spacing w:before="120"/>
        <w:ind w:left="1985" w:hanging="1985"/>
        <w:rPr>
          <w:rFonts w:ascii="Arial" w:hAnsi="Arial"/>
        </w:rPr>
      </w:pPr>
      <w:r w:rsidRPr="00424E59">
        <w:rPr>
          <w:rFonts w:ascii="Arial" w:hAnsi="Arial"/>
        </w:rPr>
        <w:t>6.2.2.3.2</w:t>
      </w:r>
      <w:r w:rsidRPr="00424E59">
        <w:rPr>
          <w:rFonts w:ascii="Arial" w:hAnsi="Arial"/>
        </w:rPr>
        <w:tab/>
        <w:t>Test procedure sequence</w:t>
      </w:r>
    </w:p>
    <w:p w14:paraId="44E12CAA" w14:textId="77777777" w:rsidR="00EB676A" w:rsidRPr="00424E59" w:rsidRDefault="00EB676A" w:rsidP="00EB676A">
      <w:pPr>
        <w:keepNext/>
        <w:keepLines/>
        <w:spacing w:before="60"/>
        <w:jc w:val="center"/>
        <w:rPr>
          <w:rFonts w:ascii="Arial" w:hAnsi="Arial"/>
          <w:b/>
        </w:rPr>
      </w:pPr>
      <w:r w:rsidRPr="00424E59">
        <w:rPr>
          <w:rFonts w:ascii="Arial" w:hAnsi="Arial"/>
          <w:b/>
        </w:rPr>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547B13BF" w14:textId="77777777" w:rsidTr="00BC3F8D">
        <w:tc>
          <w:tcPr>
            <w:tcW w:w="534" w:type="dxa"/>
            <w:tcBorders>
              <w:top w:val="single" w:sz="4" w:space="0" w:color="auto"/>
              <w:left w:val="single" w:sz="4" w:space="0" w:color="auto"/>
              <w:bottom w:val="nil"/>
              <w:right w:val="single" w:sz="4" w:space="0" w:color="auto"/>
            </w:tcBorders>
            <w:hideMark/>
          </w:tcPr>
          <w:p w14:paraId="0D7B3F9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C424DE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6B47C6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515463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C32D0A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7B92E7AC" w14:textId="77777777" w:rsidTr="00BC3F8D">
        <w:tc>
          <w:tcPr>
            <w:tcW w:w="534" w:type="dxa"/>
            <w:tcBorders>
              <w:top w:val="nil"/>
              <w:left w:val="single" w:sz="4" w:space="0" w:color="auto"/>
              <w:bottom w:val="single" w:sz="4" w:space="0" w:color="auto"/>
              <w:right w:val="single" w:sz="4" w:space="0" w:color="auto"/>
            </w:tcBorders>
          </w:tcPr>
          <w:p w14:paraId="10B15D02"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F49C84D"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C96231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6CDF42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61CC6ED"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9083981" w14:textId="77777777" w:rsidR="00EB676A" w:rsidRPr="00424E59" w:rsidRDefault="00EB676A" w:rsidP="00BC3F8D">
            <w:pPr>
              <w:keepNext/>
              <w:keepLines/>
              <w:spacing w:after="0"/>
              <w:jc w:val="center"/>
              <w:rPr>
                <w:rFonts w:ascii="Arial" w:hAnsi="Arial"/>
                <w:b/>
                <w:sz w:val="18"/>
              </w:rPr>
            </w:pPr>
          </w:p>
        </w:tc>
      </w:tr>
      <w:tr w:rsidR="00EB676A" w:rsidRPr="00424E59" w14:paraId="51E6770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CE9B3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A25257C" w14:textId="3B314656" w:rsidR="00EB676A" w:rsidRPr="00424E59" w:rsidRDefault="00EB676A" w:rsidP="00BC3F8D">
            <w:pPr>
              <w:keepNext/>
              <w:keepLines/>
              <w:spacing w:after="0"/>
              <w:rPr>
                <w:rFonts w:ascii="Arial" w:hAnsi="Arial"/>
                <w:sz w:val="18"/>
              </w:rPr>
            </w:pPr>
            <w:r w:rsidRPr="00424E59">
              <w:rPr>
                <w:rFonts w:ascii="Arial" w:hAnsi="Arial"/>
                <w:sz w:val="18"/>
                <w:lang w:eastAsia="ko-KR"/>
              </w:rPr>
              <w:t xml:space="preserve">Check: </w:t>
            </w:r>
            <w:del w:id="301" w:author="MCC160" w:date="2022-11-01T11:42:00Z">
              <w:r w:rsidRPr="00424E59" w:rsidDel="000B2B8C">
                <w:rPr>
                  <w:rFonts w:ascii="Arial" w:hAnsi="Arial"/>
                  <w:sz w:val="18"/>
                  <w:lang w:eastAsia="ko-KR"/>
                </w:rPr>
                <w:delText xml:space="preserve">Is the procedure </w:delText>
              </w:r>
            </w:del>
            <w:del w:id="302" w:author="MCC160" w:date="2022-10-31T19:12:00Z">
              <w:r w:rsidRPr="00424E59" w:rsidDel="003E4891">
                <w:rPr>
                  <w:rFonts w:ascii="Arial" w:hAnsi="Arial"/>
                  <w:sz w:val="18"/>
                  <w:lang w:eastAsia="ko-KR"/>
                </w:rPr>
                <w:delText xml:space="preserve">for </w:delText>
              </w:r>
            </w:del>
            <w:ins w:id="303" w:author="MCC160" w:date="2022-11-01T11:42:00Z">
              <w:r w:rsidR="000B2B8C" w:rsidRPr="00424E59">
                <w:rPr>
                  <w:rFonts w:ascii="Arial" w:hAnsi="Arial"/>
                  <w:sz w:val="18"/>
                  <w:lang w:eastAsia="ko-KR"/>
                </w:rPr>
                <w:t xml:space="preserve">Does the UE (MCPTT </w:t>
              </w:r>
            </w:ins>
            <w:ins w:id="304" w:author="MCC160" w:date="2022-11-16T22:56:00Z">
              <w:r w:rsidR="00131D5C" w:rsidRPr="00424E59">
                <w:rPr>
                  <w:rFonts w:ascii="Arial" w:hAnsi="Arial"/>
                  <w:sz w:val="18"/>
                  <w:lang w:eastAsia="ko-KR"/>
                  <w:rPrChange w:id="305" w:author="MCC160" w:date="2022-11-16T22:56:00Z">
                    <w:rPr>
                      <w:rFonts w:ascii="Arial" w:hAnsi="Arial"/>
                      <w:sz w:val="18"/>
                      <w:lang w:eastAsia="ko-KR"/>
                    </w:rPr>
                  </w:rPrChange>
                </w:rPr>
                <w:t>c</w:t>
              </w:r>
            </w:ins>
            <w:ins w:id="306" w:author="MCC160" w:date="2022-11-01T11:42:00Z">
              <w:r w:rsidR="000B2B8C" w:rsidRPr="00424E59">
                <w:rPr>
                  <w:rFonts w:ascii="Arial" w:hAnsi="Arial"/>
                  <w:sz w:val="18"/>
                  <w:lang w:eastAsia="ko-KR"/>
                </w:rPr>
                <w:t xml:space="preserve">lient) correctly perform test procedure </w:t>
              </w:r>
            </w:ins>
            <w:ins w:id="307" w:author="MCC160" w:date="2022-10-31T19:12:00Z">
              <w:r w:rsidR="003E4891" w:rsidRPr="00424E59">
                <w:rPr>
                  <w:rFonts w:ascii="Arial" w:hAnsi="Arial"/>
                  <w:sz w:val="18"/>
                  <w:lang w:eastAsia="ko-KR"/>
                </w:rPr>
                <w:t>'</w:t>
              </w:r>
            </w:ins>
            <w:r w:rsidRPr="00424E59">
              <w:rPr>
                <w:rFonts w:ascii="Arial" w:hAnsi="Arial"/>
                <w:sz w:val="18"/>
                <w:lang w:eastAsia="ko-KR"/>
              </w:rPr>
              <w:t>MCX CT session establishment/modification without provisional responses other than 100 Trying</w:t>
            </w:r>
            <w:ins w:id="308" w:author="MCC160" w:date="2022-10-31T19:12:00Z">
              <w:r w:rsidR="003E4891" w:rsidRPr="00424E59">
                <w:rPr>
                  <w:rFonts w:ascii="Arial" w:hAnsi="Arial"/>
                  <w:sz w:val="18"/>
                  <w:lang w:eastAsia="ko-KR"/>
                </w:rPr>
                <w:t>'</w:t>
              </w:r>
            </w:ins>
            <w:r w:rsidRPr="00424E59">
              <w:rPr>
                <w:rFonts w:ascii="Arial" w:hAnsi="Arial"/>
                <w:sz w:val="18"/>
                <w:lang w:eastAsia="ko-KR"/>
              </w:rPr>
              <w:t xml:space="preserve"> as described in TS 36.579-1 [2] Table 5.3.4.3-1 to establish </w:t>
            </w:r>
            <w:r w:rsidRPr="00424E59">
              <w:rPr>
                <w:rFonts w:ascii="Arial" w:hAnsi="Arial"/>
                <w:sz w:val="18"/>
              </w:rPr>
              <w:t>an MCPTT private call, on-demand Automatic Commencement Mode, no Force of automatic commencement, applying End-to-end communication security with Floor Control</w:t>
            </w:r>
            <w:del w:id="309" w:author="MCC160" w:date="2022-11-01T11:42:00Z">
              <w:r w:rsidRPr="00424E59" w:rsidDel="000B2B8C">
                <w:rPr>
                  <w:rFonts w:ascii="Arial" w:hAnsi="Arial"/>
                  <w:sz w:val="18"/>
                </w:rPr>
                <w:delText xml:space="preserve"> </w:delText>
              </w:r>
              <w:r w:rsidRPr="00424E59" w:rsidDel="000B2B8C">
                <w:rPr>
                  <w:rFonts w:ascii="Arial" w:hAnsi="Arial"/>
                  <w:sz w:val="18"/>
                  <w:lang w:eastAsia="ko-KR"/>
                </w:rPr>
                <w:delText>correctly performed</w:delText>
              </w:r>
            </w:del>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E1BC8B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AF0A11A"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C611CE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49E246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38A50F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1702C1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175765B0"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EE4DE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43BAA7"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A5C9F9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64291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B912A4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C520C1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2A6DD2B" w14:textId="6E0F6DB8" w:rsidR="00EB676A" w:rsidRPr="00424E59" w:rsidRDefault="000B2B8C" w:rsidP="00BC3F8D">
            <w:pPr>
              <w:keepNext/>
              <w:keepLines/>
              <w:spacing w:after="0"/>
              <w:rPr>
                <w:rFonts w:ascii="Arial" w:hAnsi="Arial"/>
                <w:sz w:val="18"/>
              </w:rPr>
            </w:pPr>
            <w:ins w:id="310" w:author="MCC160" w:date="2022-11-01T11:44:00Z">
              <w:r w:rsidRPr="00424E59">
                <w:rPr>
                  <w:rFonts w:ascii="Arial" w:hAnsi="Arial"/>
                  <w:sz w:val="18"/>
                </w:rPr>
                <w:t xml:space="preserve">The </w:t>
              </w:r>
            </w:ins>
            <w:r w:rsidR="00EB676A" w:rsidRPr="00424E59">
              <w:rPr>
                <w:rFonts w:ascii="Arial" w:hAnsi="Arial"/>
                <w:sz w:val="18"/>
              </w:rPr>
              <w:t xml:space="preserve">SS (MCPTT server) sends a </w:t>
            </w:r>
            <w:r w:rsidR="00EB676A" w:rsidRPr="00424E59">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167F9C6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89FF6D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BCD13E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82876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75EB5B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10821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419B084A" w14:textId="77777777" w:rsidR="00316BFC" w:rsidRPr="00424E59" w:rsidRDefault="00316BFC" w:rsidP="00BC3F8D">
            <w:pPr>
              <w:keepNext/>
              <w:keepLines/>
              <w:spacing w:after="0"/>
              <w:rPr>
                <w:ins w:id="311" w:author="MCC160" w:date="2022-11-16T21:51:00Z"/>
                <w:rFonts w:ascii="Arial" w:hAnsi="Arial"/>
                <w:sz w:val="18"/>
                <w:rPrChange w:id="312" w:author="MCC160" w:date="2022-11-16T21:51:00Z">
                  <w:rPr>
                    <w:ins w:id="313" w:author="MCC160" w:date="2022-11-16T21:51:00Z"/>
                    <w:rFonts w:ascii="Arial" w:hAnsi="Arial"/>
                    <w:sz w:val="18"/>
                  </w:rPr>
                </w:rPrChange>
              </w:rPr>
            </w:pPr>
            <w:ins w:id="314" w:author="MCC160" w:date="2022-11-16T21:51:00Z">
              <w:r w:rsidRPr="00424E59">
                <w:rPr>
                  <w:rFonts w:ascii="Arial" w:hAnsi="Arial"/>
                  <w:sz w:val="18"/>
                  <w:rPrChange w:id="315" w:author="MCC160" w:date="2022-11-16T21:51:00Z">
                    <w:rPr>
                      <w:rFonts w:ascii="Arial" w:hAnsi="Arial"/>
                      <w:sz w:val="18"/>
                    </w:rPr>
                  </w:rPrChange>
                </w:rPr>
                <w:t>Make the UE (MCPTT client) request the floor.</w:t>
              </w:r>
            </w:ins>
          </w:p>
          <w:p w14:paraId="035ACC14" w14:textId="1C66A08E" w:rsidR="00EB676A" w:rsidRPr="00424E59" w:rsidRDefault="00EB676A" w:rsidP="00BC3F8D">
            <w:pPr>
              <w:keepNext/>
              <w:keepLines/>
              <w:spacing w:after="0"/>
              <w:rPr>
                <w:rFonts w:ascii="Arial" w:hAnsi="Arial"/>
                <w:sz w:val="18"/>
              </w:rPr>
            </w:pPr>
            <w:del w:id="316" w:author="MCC160" w:date="2022-11-16T21:51:00Z">
              <w:r w:rsidRPr="00424E59" w:rsidDel="00316BFC">
                <w:rPr>
                  <w:rFonts w:ascii="Arial" w:hAnsi="Arial"/>
                  <w:sz w:val="18"/>
                  <w:rPrChange w:id="317" w:author="MCC160" w:date="2022-11-16T21:51:00Z">
                    <w:rPr>
                      <w:rFonts w:ascii="Arial" w:hAnsi="Arial"/>
                      <w:sz w:val="18"/>
                    </w:rPr>
                  </w:rPrChange>
                </w:rPr>
                <w:delText>Make the UE (MCPTT User) request the floor</w:delText>
              </w:r>
              <w:r w:rsidRPr="00424E59" w:rsidDel="00316BFC">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D53BF1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D65BBA"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A89B2E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A13AE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165CBD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6D439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5C77843" w14:textId="27F5A28F"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318" w:author="MCC160" w:date="2022-11-01T11:45:00Z">
              <w:r w:rsidRPr="00424E59" w:rsidDel="000B2B8C">
                <w:rPr>
                  <w:rFonts w:ascii="Arial" w:eastAsia="Calibri" w:hAnsi="Arial"/>
                  <w:sz w:val="18"/>
                </w:rPr>
                <w:delText>Does the UE (</w:delText>
              </w:r>
              <w:r w:rsidRPr="00424E59" w:rsidDel="000B2B8C">
                <w:rPr>
                  <w:rFonts w:ascii="Arial" w:eastAsia="Calibri" w:hAnsi="Arial"/>
                  <w:sz w:val="18"/>
                  <w:lang w:eastAsia="ko-KR"/>
                </w:rPr>
                <w:delText xml:space="preserve">MCPTT client) perform </w:delText>
              </w:r>
              <w:r w:rsidRPr="00424E59" w:rsidDel="000B2B8C">
                <w:rPr>
                  <w:rFonts w:ascii="Arial" w:hAnsi="Arial"/>
                  <w:sz w:val="18"/>
                </w:rPr>
                <w:delText xml:space="preserve">procedure </w:delText>
              </w:r>
            </w:del>
            <w:del w:id="319" w:author="MCC160" w:date="2022-10-31T19:12:00Z">
              <w:r w:rsidRPr="00424E59" w:rsidDel="003E4891">
                <w:rPr>
                  <w:rFonts w:ascii="Arial" w:hAnsi="Arial"/>
                  <w:sz w:val="18"/>
                </w:rPr>
                <w:delText xml:space="preserve">for </w:delText>
              </w:r>
            </w:del>
            <w:ins w:id="320" w:author="MCC160" w:date="2022-11-01T11:45:00Z">
              <w:r w:rsidR="000B2B8C" w:rsidRPr="00424E59">
                <w:rPr>
                  <w:rFonts w:ascii="Arial" w:hAnsi="Arial"/>
                  <w:sz w:val="18"/>
                </w:rPr>
                <w:t xml:space="preserve">Does the UE (MCPTT </w:t>
              </w:r>
            </w:ins>
            <w:ins w:id="321" w:author="MCC160" w:date="2022-11-16T22:56:00Z">
              <w:r w:rsidR="00131D5C" w:rsidRPr="00424E59">
                <w:rPr>
                  <w:rFonts w:ascii="Arial" w:hAnsi="Arial"/>
                  <w:sz w:val="18"/>
                  <w:rPrChange w:id="322" w:author="MCC160" w:date="2022-11-16T22:56:00Z">
                    <w:rPr>
                      <w:rFonts w:ascii="Arial" w:hAnsi="Arial"/>
                      <w:sz w:val="18"/>
                    </w:rPr>
                  </w:rPrChange>
                </w:rPr>
                <w:t>c</w:t>
              </w:r>
            </w:ins>
            <w:ins w:id="323" w:author="MCC160" w:date="2022-11-01T11:45:00Z">
              <w:r w:rsidR="000B2B8C" w:rsidRPr="00424E59">
                <w:rPr>
                  <w:rFonts w:ascii="Arial" w:hAnsi="Arial"/>
                  <w:sz w:val="18"/>
                </w:rPr>
                <w:t xml:space="preserve">lient) correctly perform test procedure </w:t>
              </w:r>
            </w:ins>
            <w:ins w:id="324" w:author="MCC160" w:date="2022-10-31T19:12:00Z">
              <w:r w:rsidR="003E4891" w:rsidRPr="00424E59">
                <w:rPr>
                  <w:rFonts w:ascii="Arial" w:hAnsi="Arial"/>
                  <w:sz w:val="18"/>
                </w:rPr>
                <w:t>'</w:t>
              </w:r>
            </w:ins>
            <w:r w:rsidRPr="00424E59">
              <w:rPr>
                <w:rFonts w:ascii="Arial" w:hAnsi="Arial"/>
                <w:sz w:val="18"/>
              </w:rPr>
              <w:t>MCPTT Floor Request – Floor Deny</w:t>
            </w:r>
            <w:ins w:id="325" w:author="MCC160" w:date="2022-10-31T19:12:00Z">
              <w:r w:rsidR="003E4891" w:rsidRPr="00424E59">
                <w:rPr>
                  <w:rFonts w:ascii="Arial" w:hAnsi="Arial"/>
                  <w:sz w:val="18"/>
                </w:rPr>
                <w:t>'</w:t>
              </w:r>
            </w:ins>
            <w:r w:rsidRPr="00424E59">
              <w:rPr>
                <w:rFonts w:ascii="Arial" w:eastAsia="Calibri" w:hAnsi="Arial"/>
                <w:sz w:val="18"/>
              </w:rPr>
              <w:t xml:space="preserve"> a</w:t>
            </w:r>
            <w:r w:rsidRPr="00424E59">
              <w:rPr>
                <w:rFonts w:ascii="Arial" w:hAnsi="Arial"/>
                <w:sz w:val="18"/>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705D6BD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FF1E93"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844D6D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3F24C4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4F7022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948B9F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7613E710"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74944E04" w14:textId="77777777" w:rsidR="00EB676A" w:rsidRPr="00424E59" w:rsidRDefault="00EB676A" w:rsidP="00BC3F8D">
            <w:pPr>
              <w:keepNext/>
              <w:keepLines/>
              <w:spacing w:after="0"/>
              <w:jc w:val="center"/>
              <w:rPr>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7881DD5F" w14:textId="77777777" w:rsidR="00EB676A" w:rsidRPr="00424E59" w:rsidRDefault="00EB676A" w:rsidP="00BC3F8D">
            <w:pPr>
              <w:keepNext/>
              <w:keepLines/>
              <w:spacing w:after="0"/>
              <w:rPr>
                <w:rFonts w:ascii="Arial" w:hAnsi="Arial"/>
                <w:sz w:val="18"/>
                <w:lang w:eastAsia="ko-KR"/>
              </w:rPr>
            </w:pPr>
          </w:p>
        </w:tc>
        <w:tc>
          <w:tcPr>
            <w:tcW w:w="565" w:type="dxa"/>
            <w:tcBorders>
              <w:top w:val="single" w:sz="4" w:space="0" w:color="auto"/>
              <w:left w:val="single" w:sz="4" w:space="0" w:color="auto"/>
              <w:bottom w:val="single" w:sz="4" w:space="0" w:color="auto"/>
              <w:right w:val="single" w:sz="4" w:space="0" w:color="auto"/>
            </w:tcBorders>
            <w:hideMark/>
          </w:tcPr>
          <w:p w14:paraId="2916715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06B26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6BF3BB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31B02E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6E4B95EF" w14:textId="241964F1" w:rsidR="00EB676A" w:rsidRPr="00424E59" w:rsidRDefault="000B2B8C" w:rsidP="00BC3F8D">
            <w:pPr>
              <w:keepNext/>
              <w:keepLines/>
              <w:spacing w:after="0"/>
              <w:rPr>
                <w:rFonts w:ascii="Arial" w:hAnsi="Arial"/>
                <w:sz w:val="18"/>
              </w:rPr>
            </w:pPr>
            <w:ins w:id="326" w:author="MCC160" w:date="2022-11-01T11:45:00Z">
              <w:r w:rsidRPr="00424E59">
                <w:rPr>
                  <w:rFonts w:ascii="Arial" w:hAnsi="Arial"/>
                  <w:sz w:val="18"/>
                </w:rPr>
                <w:t xml:space="preserve">The </w:t>
              </w:r>
            </w:ins>
            <w:r w:rsidR="00EB676A" w:rsidRPr="00424E59">
              <w:rPr>
                <w:rFonts w:ascii="Arial" w:hAnsi="Arial"/>
                <w:sz w:val="18"/>
              </w:rPr>
              <w:t xml:space="preserve">SS (MCPTT server) sends a </w:t>
            </w:r>
            <w:r w:rsidR="00EB676A" w:rsidRPr="00424E59">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64C3E43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A17E016"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10FC835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48325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673C9F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162EA1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00B2A4B0" w14:textId="77777777" w:rsidR="00316BFC" w:rsidRPr="00424E59" w:rsidRDefault="00316BFC" w:rsidP="00BC3F8D">
            <w:pPr>
              <w:keepNext/>
              <w:keepLines/>
              <w:spacing w:after="0"/>
              <w:rPr>
                <w:ins w:id="327" w:author="MCC160" w:date="2022-11-16T21:51:00Z"/>
                <w:rFonts w:ascii="Arial" w:hAnsi="Arial"/>
                <w:sz w:val="18"/>
                <w:rPrChange w:id="328" w:author="MCC160" w:date="2022-11-16T21:51:00Z">
                  <w:rPr>
                    <w:ins w:id="329" w:author="MCC160" w:date="2022-11-16T21:51:00Z"/>
                    <w:rFonts w:ascii="Arial" w:hAnsi="Arial"/>
                    <w:sz w:val="18"/>
                  </w:rPr>
                </w:rPrChange>
              </w:rPr>
            </w:pPr>
            <w:ins w:id="330" w:author="MCC160" w:date="2022-11-16T21:51:00Z">
              <w:r w:rsidRPr="00424E59">
                <w:rPr>
                  <w:rFonts w:ascii="Arial" w:hAnsi="Arial"/>
                  <w:sz w:val="18"/>
                  <w:rPrChange w:id="331" w:author="MCC160" w:date="2022-11-16T21:51:00Z">
                    <w:rPr>
                      <w:rFonts w:ascii="Arial" w:hAnsi="Arial"/>
                      <w:sz w:val="18"/>
                    </w:rPr>
                  </w:rPrChange>
                </w:rPr>
                <w:t>Make the UE (MCPTT client) request the floor.</w:t>
              </w:r>
            </w:ins>
          </w:p>
          <w:p w14:paraId="5ABA816A" w14:textId="6EA4D460" w:rsidR="00EB676A" w:rsidRPr="00424E59" w:rsidRDefault="00EB676A" w:rsidP="00BC3F8D">
            <w:pPr>
              <w:keepNext/>
              <w:keepLines/>
              <w:spacing w:after="0"/>
              <w:rPr>
                <w:rFonts w:ascii="Arial" w:hAnsi="Arial"/>
                <w:sz w:val="18"/>
              </w:rPr>
            </w:pPr>
            <w:del w:id="332" w:author="MCC160" w:date="2022-11-16T21:51:00Z">
              <w:r w:rsidRPr="00424E59" w:rsidDel="00316BFC">
                <w:rPr>
                  <w:rFonts w:ascii="Arial" w:hAnsi="Arial"/>
                  <w:sz w:val="18"/>
                  <w:rPrChange w:id="333" w:author="MCC160" w:date="2022-11-16T21:51:00Z">
                    <w:rPr>
                      <w:rFonts w:ascii="Arial" w:hAnsi="Arial"/>
                      <w:sz w:val="18"/>
                    </w:rPr>
                  </w:rPrChange>
                </w:rPr>
                <w:delText>Make the UE (MCPTT User) request the floor</w:delText>
              </w:r>
              <w:r w:rsidRPr="00424E59" w:rsidDel="00316BFC">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003A74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3564F2"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66E986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DA080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9A99D3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318E50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5D15EEAA" w14:textId="24A0F079"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334" w:author="MCC160" w:date="2022-11-01T11:45:00Z">
              <w:r w:rsidRPr="00424E59" w:rsidDel="000B2B8C">
                <w:rPr>
                  <w:rFonts w:ascii="Arial" w:eastAsia="Calibri" w:hAnsi="Arial"/>
                  <w:sz w:val="18"/>
                </w:rPr>
                <w:delText>Does the UE (</w:delText>
              </w:r>
              <w:r w:rsidRPr="00424E59" w:rsidDel="000B2B8C">
                <w:rPr>
                  <w:rFonts w:ascii="Arial" w:eastAsia="Calibri" w:hAnsi="Arial"/>
                  <w:sz w:val="18"/>
                  <w:lang w:eastAsia="ko-KR"/>
                </w:rPr>
                <w:delText xml:space="preserve">MCPTT client) </w:delText>
              </w:r>
              <w:r w:rsidRPr="00424E59" w:rsidDel="000B2B8C">
                <w:rPr>
                  <w:rFonts w:ascii="Arial" w:hAnsi="Arial"/>
                  <w:sz w:val="18"/>
                </w:rPr>
                <w:delText xml:space="preserve">perform procedure </w:delText>
              </w:r>
            </w:del>
            <w:del w:id="335" w:author="MCC160" w:date="2022-10-31T19:13:00Z">
              <w:r w:rsidRPr="00424E59" w:rsidDel="003E4891">
                <w:rPr>
                  <w:rFonts w:ascii="Arial" w:hAnsi="Arial"/>
                  <w:sz w:val="18"/>
                </w:rPr>
                <w:delText xml:space="preserve">for </w:delText>
              </w:r>
            </w:del>
            <w:ins w:id="336" w:author="MCC160" w:date="2022-11-01T11:45:00Z">
              <w:r w:rsidR="000B2B8C" w:rsidRPr="00424E59">
                <w:rPr>
                  <w:rFonts w:ascii="Arial" w:hAnsi="Arial"/>
                  <w:sz w:val="18"/>
                </w:rPr>
                <w:t xml:space="preserve">Does the UE (MCPTT </w:t>
              </w:r>
            </w:ins>
            <w:ins w:id="337" w:author="MCC160" w:date="2022-11-16T22:56:00Z">
              <w:r w:rsidR="00131D5C" w:rsidRPr="00424E59">
                <w:rPr>
                  <w:rFonts w:ascii="Arial" w:hAnsi="Arial"/>
                  <w:sz w:val="18"/>
                  <w:rPrChange w:id="338" w:author="MCC160" w:date="2022-11-16T22:56:00Z">
                    <w:rPr>
                      <w:rFonts w:ascii="Arial" w:hAnsi="Arial"/>
                      <w:sz w:val="18"/>
                    </w:rPr>
                  </w:rPrChange>
                </w:rPr>
                <w:t>c</w:t>
              </w:r>
            </w:ins>
            <w:ins w:id="339" w:author="MCC160" w:date="2022-11-01T11:45:00Z">
              <w:r w:rsidR="000B2B8C" w:rsidRPr="00424E59">
                <w:rPr>
                  <w:rFonts w:ascii="Arial" w:hAnsi="Arial"/>
                  <w:sz w:val="18"/>
                </w:rPr>
                <w:t xml:space="preserve">lient) correctly perform test procedure </w:t>
              </w:r>
            </w:ins>
            <w:ins w:id="340" w:author="MCC160" w:date="2022-10-31T19:13:00Z">
              <w:r w:rsidR="003E4891" w:rsidRPr="00424E59">
                <w:rPr>
                  <w:rFonts w:ascii="Arial" w:hAnsi="Arial"/>
                  <w:sz w:val="18"/>
                </w:rPr>
                <w:t>'</w:t>
              </w:r>
            </w:ins>
            <w:r w:rsidRPr="00424E59">
              <w:rPr>
                <w:rFonts w:ascii="Arial" w:hAnsi="Arial"/>
                <w:sz w:val="18"/>
              </w:rPr>
              <w:t>MCPTT Floor Request – Floor Granted</w:t>
            </w:r>
            <w:ins w:id="341" w:author="MCC160" w:date="2022-10-31T19:13:00Z">
              <w:r w:rsidR="003E4891" w:rsidRPr="00424E59">
                <w:rPr>
                  <w:rFonts w:ascii="Arial" w:hAnsi="Arial"/>
                  <w:sz w:val="18"/>
                </w:rPr>
                <w:t>'</w:t>
              </w:r>
            </w:ins>
            <w:r w:rsidRPr="00424E59">
              <w:rPr>
                <w:rFonts w:ascii="Arial" w:hAnsi="Arial"/>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D71DC6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2143CC"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329D9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FD3567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15E93C1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B018D2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65916EF4"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75A79A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F9F4E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3517B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DB7A2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900F0B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B36B7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448C7BB7" w14:textId="77777777" w:rsidR="00316BFC" w:rsidRPr="00424E59" w:rsidRDefault="00316BFC" w:rsidP="00BC3F8D">
            <w:pPr>
              <w:keepNext/>
              <w:keepLines/>
              <w:spacing w:after="0"/>
              <w:rPr>
                <w:ins w:id="342" w:author="MCC160" w:date="2022-11-16T21:52:00Z"/>
                <w:rFonts w:ascii="Arial" w:hAnsi="Arial"/>
                <w:sz w:val="18"/>
                <w:rPrChange w:id="343" w:author="MCC160" w:date="2022-11-16T21:52:00Z">
                  <w:rPr>
                    <w:ins w:id="344" w:author="MCC160" w:date="2022-11-16T21:52:00Z"/>
                    <w:rFonts w:ascii="Arial" w:hAnsi="Arial"/>
                    <w:sz w:val="18"/>
                  </w:rPr>
                </w:rPrChange>
              </w:rPr>
            </w:pPr>
            <w:ins w:id="345" w:author="MCC160" w:date="2022-11-16T21:52:00Z">
              <w:r w:rsidRPr="00424E59">
                <w:rPr>
                  <w:rFonts w:ascii="Arial" w:hAnsi="Arial"/>
                  <w:sz w:val="18"/>
                  <w:rPrChange w:id="346" w:author="MCC160" w:date="2022-11-16T21:52:00Z">
                    <w:rPr>
                      <w:rFonts w:ascii="Arial" w:hAnsi="Arial"/>
                      <w:sz w:val="18"/>
                    </w:rPr>
                  </w:rPrChange>
                </w:rPr>
                <w:t>Make the UE (MCPTT client) release the floor.</w:t>
              </w:r>
            </w:ins>
          </w:p>
          <w:p w14:paraId="112D9828" w14:textId="36268749" w:rsidR="00EB676A" w:rsidRPr="00424E59" w:rsidRDefault="00EB676A" w:rsidP="00BC3F8D">
            <w:pPr>
              <w:keepNext/>
              <w:keepLines/>
              <w:spacing w:after="0"/>
              <w:rPr>
                <w:rFonts w:ascii="Arial" w:hAnsi="Arial"/>
                <w:sz w:val="18"/>
              </w:rPr>
            </w:pPr>
            <w:del w:id="347" w:author="MCC160" w:date="2022-11-16T21:52:00Z">
              <w:r w:rsidRPr="00424E59" w:rsidDel="00316BFC">
                <w:rPr>
                  <w:rFonts w:ascii="Arial" w:hAnsi="Arial"/>
                  <w:sz w:val="18"/>
                  <w:rPrChange w:id="348" w:author="MCC160" w:date="2022-11-16T21:52:00Z">
                    <w:rPr>
                      <w:rFonts w:ascii="Arial" w:hAnsi="Arial"/>
                      <w:sz w:val="18"/>
                    </w:rPr>
                  </w:rPrChange>
                </w:rPr>
                <w:delText>Make the UE (MCPTT User) release the floor</w:delText>
              </w:r>
              <w:r w:rsidRPr="00424E59" w:rsidDel="00316BFC">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D3302A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F9D5DA"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8DD87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B6705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AB86D0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4200D1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CA27542" w14:textId="2599AAB3"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349" w:author="MCC160" w:date="2022-11-01T11:45:00Z">
              <w:r w:rsidRPr="00424E59" w:rsidDel="000B2B8C">
                <w:rPr>
                  <w:rFonts w:ascii="Arial" w:hAnsi="Arial"/>
                  <w:sz w:val="18"/>
                </w:rPr>
                <w:delText>Does the UE (</w:delText>
              </w:r>
              <w:r w:rsidRPr="00424E59" w:rsidDel="000B2B8C">
                <w:rPr>
                  <w:rFonts w:ascii="Arial" w:hAnsi="Arial"/>
                  <w:sz w:val="18"/>
                  <w:lang w:eastAsia="ko-KR"/>
                </w:rPr>
                <w:delText xml:space="preserve">MCPTT client) </w:delText>
              </w:r>
              <w:r w:rsidRPr="00424E59" w:rsidDel="000B2B8C">
                <w:rPr>
                  <w:rFonts w:ascii="Arial" w:eastAsia="Calibri" w:hAnsi="Arial"/>
                  <w:sz w:val="18"/>
                </w:rPr>
                <w:delText xml:space="preserve">perform procedure </w:delText>
              </w:r>
            </w:del>
            <w:del w:id="350" w:author="MCC160" w:date="2022-10-31T19:13:00Z">
              <w:r w:rsidRPr="00424E59" w:rsidDel="003E4891">
                <w:rPr>
                  <w:rFonts w:ascii="Arial" w:eastAsia="Calibri" w:hAnsi="Arial"/>
                  <w:sz w:val="18"/>
                </w:rPr>
                <w:delText xml:space="preserve">for </w:delText>
              </w:r>
            </w:del>
            <w:ins w:id="351" w:author="MCC160" w:date="2022-11-01T11:45:00Z">
              <w:r w:rsidR="000B2B8C" w:rsidRPr="00424E59">
                <w:rPr>
                  <w:rFonts w:ascii="Arial" w:eastAsia="Calibri" w:hAnsi="Arial"/>
                  <w:sz w:val="18"/>
                </w:rPr>
                <w:t xml:space="preserve">Does the UE (MCPTT </w:t>
              </w:r>
            </w:ins>
            <w:ins w:id="352" w:author="MCC160" w:date="2022-11-16T22:57:00Z">
              <w:r w:rsidR="00131D5C" w:rsidRPr="00424E59">
                <w:rPr>
                  <w:rFonts w:ascii="Arial" w:eastAsia="Calibri" w:hAnsi="Arial"/>
                  <w:sz w:val="18"/>
                  <w:rPrChange w:id="353" w:author="MCC160" w:date="2022-11-16T22:57:00Z">
                    <w:rPr>
                      <w:rFonts w:ascii="Arial" w:eastAsia="Calibri" w:hAnsi="Arial"/>
                      <w:sz w:val="18"/>
                    </w:rPr>
                  </w:rPrChange>
                </w:rPr>
                <w:t>c</w:t>
              </w:r>
            </w:ins>
            <w:ins w:id="354" w:author="MCC160" w:date="2022-11-01T11:45:00Z">
              <w:r w:rsidR="000B2B8C" w:rsidRPr="00424E59">
                <w:rPr>
                  <w:rFonts w:ascii="Arial" w:eastAsia="Calibri" w:hAnsi="Arial"/>
                  <w:sz w:val="18"/>
                </w:rPr>
                <w:t xml:space="preserve">lient) correctly perform test procedure </w:t>
              </w:r>
            </w:ins>
            <w:ins w:id="355" w:author="MCC160" w:date="2022-10-31T19:13:00Z">
              <w:r w:rsidR="003E4891" w:rsidRPr="00424E59">
                <w:rPr>
                  <w:rFonts w:ascii="Arial" w:eastAsia="Calibri" w:hAnsi="Arial"/>
                  <w:sz w:val="18"/>
                </w:rPr>
                <w:t>'</w:t>
              </w:r>
            </w:ins>
            <w:r w:rsidRPr="00424E59">
              <w:rPr>
                <w:rFonts w:ascii="Arial" w:hAnsi="Arial"/>
                <w:sz w:val="18"/>
              </w:rPr>
              <w:t>MCPTT Floor Release – Floor Idle</w:t>
            </w:r>
            <w:ins w:id="356" w:author="MCC160" w:date="2022-10-31T19:13:00Z">
              <w:r w:rsidR="003E4891" w:rsidRPr="00424E59">
                <w:rPr>
                  <w:rFonts w:ascii="Arial" w:hAnsi="Arial"/>
                  <w:sz w:val="18"/>
                </w:rPr>
                <w:t>'</w:t>
              </w:r>
            </w:ins>
            <w:r w:rsidRPr="00424E59">
              <w:rPr>
                <w:rFonts w:ascii="Arial" w:eastAsia="Calibri" w:hAnsi="Arial"/>
                <w:sz w:val="18"/>
              </w:rPr>
              <w:t xml:space="preserve"> as described in </w:t>
            </w:r>
            <w:r w:rsidRPr="00424E59">
              <w:rPr>
                <w:rFonts w:ascii="Arial" w:hAnsi="Arial"/>
                <w:sz w:val="18"/>
              </w:rPr>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3F79394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96F32B"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1FB901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AD28EA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AA0905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03B417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14-15</w:t>
            </w:r>
          </w:p>
        </w:tc>
        <w:tc>
          <w:tcPr>
            <w:tcW w:w="3968" w:type="dxa"/>
            <w:tcBorders>
              <w:top w:val="single" w:sz="4" w:space="0" w:color="auto"/>
              <w:left w:val="single" w:sz="4" w:space="0" w:color="auto"/>
              <w:bottom w:val="single" w:sz="4" w:space="0" w:color="auto"/>
              <w:right w:val="single" w:sz="4" w:space="0" w:color="auto"/>
            </w:tcBorders>
            <w:hideMark/>
          </w:tcPr>
          <w:p w14:paraId="7C4C4F18"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683412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668F7E"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9B9BF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BACEE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AC69BB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CCF4A2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675D8CFE" w14:textId="66BCD8AC"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357" w:author="MCC160" w:date="2022-11-01T10:19:00Z">
              <w:r w:rsidRPr="00424E59" w:rsidDel="00A111FF">
                <w:rPr>
                  <w:rFonts w:ascii="Arial" w:eastAsia="Calibri" w:hAnsi="Arial"/>
                  <w:sz w:val="18"/>
                </w:rPr>
                <w:delText xml:space="preserve">Is the </w:delText>
              </w:r>
              <w:r w:rsidRPr="00424E59" w:rsidDel="00A111FF">
                <w:rPr>
                  <w:rFonts w:ascii="Arial" w:eastAsia="Calibri" w:hAnsi="Arial"/>
                  <w:sz w:val="18"/>
                  <w:lang w:eastAsia="ko-KR"/>
                </w:rPr>
                <w:delText xml:space="preserve">procedure </w:delText>
              </w:r>
            </w:del>
            <w:del w:id="358" w:author="MCC160" w:date="2022-10-31T19:13:00Z">
              <w:r w:rsidRPr="00424E59" w:rsidDel="003E4891">
                <w:rPr>
                  <w:rFonts w:ascii="Arial" w:eastAsia="Calibri" w:hAnsi="Arial"/>
                  <w:sz w:val="18"/>
                  <w:lang w:eastAsia="ko-KR"/>
                </w:rPr>
                <w:delText xml:space="preserve">for </w:delText>
              </w:r>
            </w:del>
            <w:ins w:id="359" w:author="MCC160" w:date="2022-11-01T10:19:00Z">
              <w:r w:rsidR="00A111FF" w:rsidRPr="00424E59">
                <w:rPr>
                  <w:rFonts w:ascii="Arial" w:eastAsia="Calibri" w:hAnsi="Arial"/>
                  <w:sz w:val="18"/>
                  <w:lang w:eastAsia="ko-KR"/>
                </w:rPr>
                <w:t xml:space="preserve">Does the UE (MCPTT </w:t>
              </w:r>
            </w:ins>
            <w:ins w:id="360" w:author="MCC160" w:date="2022-11-16T22:57:00Z">
              <w:r w:rsidR="00131D5C" w:rsidRPr="00424E59">
                <w:rPr>
                  <w:rFonts w:ascii="Arial" w:eastAsia="Calibri" w:hAnsi="Arial"/>
                  <w:sz w:val="18"/>
                  <w:lang w:eastAsia="ko-KR"/>
                  <w:rPrChange w:id="361" w:author="MCC160" w:date="2022-11-16T22:57:00Z">
                    <w:rPr>
                      <w:rFonts w:ascii="Arial" w:eastAsia="Calibri" w:hAnsi="Arial"/>
                      <w:sz w:val="18"/>
                      <w:lang w:eastAsia="ko-KR"/>
                    </w:rPr>
                  </w:rPrChange>
                </w:rPr>
                <w:t>c</w:t>
              </w:r>
            </w:ins>
            <w:ins w:id="362" w:author="MCC160" w:date="2022-11-01T10:19:00Z">
              <w:r w:rsidR="00A111FF" w:rsidRPr="00424E59">
                <w:rPr>
                  <w:rFonts w:ascii="Arial" w:eastAsia="Calibri" w:hAnsi="Arial"/>
                  <w:sz w:val="18"/>
                  <w:lang w:eastAsia="ko-KR"/>
                </w:rPr>
                <w:t xml:space="preserve">lient) correctly perform test procedure </w:t>
              </w:r>
            </w:ins>
            <w:ins w:id="363" w:author="MCC160" w:date="2022-10-31T19:13:00Z">
              <w:r w:rsidR="003E4891" w:rsidRPr="00424E59">
                <w:rPr>
                  <w:rFonts w:ascii="Arial" w:eastAsia="Calibri" w:hAnsi="Arial"/>
                  <w:sz w:val="18"/>
                  <w:lang w:eastAsia="ko-KR"/>
                </w:rPr>
                <w:t>'</w:t>
              </w:r>
            </w:ins>
            <w:r w:rsidRPr="00424E59">
              <w:rPr>
                <w:rFonts w:ascii="Arial" w:hAnsi="Arial"/>
                <w:sz w:val="18"/>
              </w:rPr>
              <w:t>MCX CT session establishment/modification without provisional responses other than 100 Trying</w:t>
            </w:r>
            <w:ins w:id="364" w:author="MCC160" w:date="2022-10-31T19:13:00Z">
              <w:r w:rsidR="003E4891" w:rsidRPr="00424E59">
                <w:rPr>
                  <w:rFonts w:ascii="Arial" w:hAnsi="Arial"/>
                  <w:sz w:val="18"/>
                </w:rPr>
                <w:t>'</w:t>
              </w:r>
            </w:ins>
            <w:r w:rsidRPr="00424E59">
              <w:rPr>
                <w:rFonts w:ascii="Arial" w:hAnsi="Arial"/>
                <w:sz w:val="18"/>
              </w:rPr>
              <w:t xml:space="preserve"> as described in TS 36.579-1 [2] Table </w:t>
            </w:r>
            <w:r w:rsidRPr="00424E59">
              <w:rPr>
                <w:rFonts w:ascii="Arial" w:hAnsi="Arial"/>
                <w:bCs/>
                <w:sz w:val="18"/>
              </w:rPr>
              <w:t>5.3.4.3-1</w:t>
            </w:r>
            <w:ins w:id="365" w:author="MCC160" w:date="2022-11-03T17:05:00Z">
              <w:r w:rsidR="00D9535C" w:rsidRPr="00424E59">
                <w:rPr>
                  <w:rFonts w:ascii="Arial" w:hAnsi="Arial"/>
                  <w:bCs/>
                  <w:sz w:val="18"/>
                </w:rPr>
                <w:t xml:space="preserve"> to upgrade the call to an emergency private call?</w:t>
              </w:r>
            </w:ins>
            <w:del w:id="366" w:author="MCC160" w:date="2022-11-03T17:05:00Z">
              <w:r w:rsidRPr="00424E59" w:rsidDel="00D9535C">
                <w:rPr>
                  <w:rFonts w:ascii="Arial" w:hAnsi="Arial"/>
                  <w:sz w:val="18"/>
                </w:rPr>
                <w:delText xml:space="preserve"> to upgrade to </w:delText>
              </w:r>
              <w:r w:rsidRPr="00424E59" w:rsidDel="00D9535C">
                <w:rPr>
                  <w:rFonts w:ascii="Arial" w:hAnsi="Arial"/>
                  <w:sz w:val="18"/>
                  <w:lang w:eastAsia="ko-KR"/>
                </w:rPr>
                <w:delText>an MCPTT private emergency call</w:delText>
              </w:r>
            </w:del>
            <w:del w:id="367" w:author="MCC160" w:date="2022-11-01T10:21:00Z">
              <w:r w:rsidRPr="00424E59" w:rsidDel="00A111FF">
                <w:rPr>
                  <w:rFonts w:ascii="Arial" w:hAnsi="Arial"/>
                  <w:sz w:val="18"/>
                  <w:lang w:eastAsia="ko-KR"/>
                </w:rPr>
                <w:delText xml:space="preserve"> on-demand Automatic Commencement Mode offering a media-level section for a media-floor control entity correctly performed</w:delText>
              </w:r>
            </w:del>
            <w:del w:id="368" w:author="MCC160" w:date="2022-11-03T17:05:00Z">
              <w:r w:rsidRPr="00424E59" w:rsidDel="00D9535C">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0AF6D4C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4E7EDC"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65953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41A29E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211948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4FE38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03D80F81"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D7857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2798D1"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1E766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B1E7A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CCD90B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7C50E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73918AB" w14:textId="77777777" w:rsidR="00EB676A" w:rsidRPr="00424E59" w:rsidRDefault="00EB676A" w:rsidP="00BC3F8D">
            <w:pPr>
              <w:keepNext/>
              <w:keepLines/>
              <w:spacing w:after="0"/>
              <w:rPr>
                <w:rFonts w:ascii="Arial" w:hAnsi="Arial"/>
                <w:sz w:val="18"/>
              </w:rPr>
            </w:pPr>
            <w:r w:rsidRPr="00424E59">
              <w:rPr>
                <w:rFonts w:ascii="Arial" w:hAnsi="Arial"/>
                <w:sz w:val="18"/>
              </w:rP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474350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2356BD"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C35A8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753DB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7AADA5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53674C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18a1</w:t>
            </w:r>
          </w:p>
        </w:tc>
        <w:tc>
          <w:tcPr>
            <w:tcW w:w="3968" w:type="dxa"/>
            <w:tcBorders>
              <w:top w:val="single" w:sz="4" w:space="0" w:color="auto"/>
              <w:left w:val="single" w:sz="4" w:space="0" w:color="auto"/>
              <w:bottom w:val="single" w:sz="4" w:space="0" w:color="auto"/>
              <w:right w:val="single" w:sz="4" w:space="0" w:color="auto"/>
            </w:tcBorders>
          </w:tcPr>
          <w:p w14:paraId="352AF97E" w14:textId="408C96CD" w:rsidR="00EB676A" w:rsidRPr="00424E59" w:rsidRDefault="00EB676A" w:rsidP="00BC3F8D">
            <w:pPr>
              <w:keepNext/>
              <w:keepLines/>
              <w:spacing w:after="0"/>
              <w:rPr>
                <w:rFonts w:ascii="Arial" w:hAnsi="Arial"/>
                <w:sz w:val="18"/>
              </w:rPr>
            </w:pPr>
            <w:r w:rsidRPr="00424E59">
              <w:rPr>
                <w:rFonts w:ascii="Arial" w:hAnsi="Arial"/>
                <w:sz w:val="18"/>
              </w:rPr>
              <w:t>IF pc_MCX_DisplayInfoEmergencyCall THEN Check: Does the UE (</w:t>
            </w:r>
            <w:r w:rsidRPr="00424E59">
              <w:rPr>
                <w:rFonts w:ascii="Arial" w:hAnsi="Arial"/>
                <w:sz w:val="18"/>
                <w:lang w:eastAsia="ko-KR"/>
              </w:rPr>
              <w:t xml:space="preserve">MCPTT client) </w:t>
            </w:r>
            <w:r w:rsidRPr="00424E59">
              <w:rPr>
                <w:rFonts w:ascii="Arial" w:hAnsi="Arial"/>
                <w:sz w:val="18"/>
              </w:rPr>
              <w:t xml:space="preserve">notify the user </w:t>
            </w:r>
            <w:ins w:id="369" w:author="MCC160" w:date="2022-11-16T23:25:00Z">
              <w:r w:rsidR="009D2FA7" w:rsidRPr="00424E59">
                <w:rPr>
                  <w:rFonts w:ascii="Arial" w:hAnsi="Arial"/>
                  <w:sz w:val="18"/>
                  <w:rPrChange w:id="370" w:author="MCC160" w:date="2022-11-16T23:25:00Z">
                    <w:rPr>
                      <w:rFonts w:ascii="Arial" w:hAnsi="Arial"/>
                      <w:sz w:val="18"/>
                    </w:rPr>
                  </w:rPrChange>
                </w:rPr>
                <w:t>that the call has been upgraded to an emergency private call</w:t>
              </w:r>
            </w:ins>
            <w:del w:id="371" w:author="MCC160" w:date="2022-11-16T23:25:00Z">
              <w:r w:rsidRPr="00424E59" w:rsidDel="009D2FA7">
                <w:rPr>
                  <w:rFonts w:ascii="Arial" w:hAnsi="Arial"/>
                  <w:sz w:val="18"/>
                  <w:rPrChange w:id="372" w:author="MCC160" w:date="2022-11-16T23:25:00Z">
                    <w:rPr>
                      <w:rFonts w:ascii="Arial" w:hAnsi="Arial"/>
                      <w:sz w:val="18"/>
                    </w:rPr>
                  </w:rPrChange>
                </w:rPr>
                <w:delText>about the upgrade of the private call to an emergency private call</w:delText>
              </w:r>
            </w:del>
            <w:r w:rsidRPr="00424E59">
              <w:rPr>
                <w:rFonts w:ascii="Arial" w:hAnsi="Arial"/>
                <w:sz w:val="18"/>
              </w:rPr>
              <w:t>?</w:t>
            </w:r>
          </w:p>
          <w:p w14:paraId="4CB232A3" w14:textId="349C92DC" w:rsidR="00EB676A" w:rsidRPr="00424E59" w:rsidRDefault="00EB676A" w:rsidP="00BC3F8D">
            <w:pPr>
              <w:keepNext/>
              <w:keepLines/>
              <w:spacing w:after="0"/>
              <w:rPr>
                <w:ins w:id="373" w:author="MCC160" w:date="2022-11-16T23:28:00Z"/>
                <w:rFonts w:ascii="Arial" w:hAnsi="Arial"/>
                <w:sz w:val="18"/>
              </w:rPr>
            </w:pPr>
            <w:r w:rsidRPr="00424E59">
              <w:rPr>
                <w:rFonts w:ascii="Arial" w:hAnsi="Arial"/>
                <w:sz w:val="18"/>
              </w:rPr>
              <w:t>(NOTE 1)</w:t>
            </w:r>
          </w:p>
          <w:p w14:paraId="75BAC1AF" w14:textId="118EA9F4" w:rsidR="009D2FA7" w:rsidRPr="00424E59" w:rsidDel="009D2FA7" w:rsidRDefault="009D2FA7" w:rsidP="009D2FA7">
            <w:pPr>
              <w:keepNext/>
              <w:keepLines/>
              <w:spacing w:after="0"/>
              <w:rPr>
                <w:del w:id="374" w:author="MCC160" w:date="2022-11-16T23:28:00Z"/>
                <w:rFonts w:ascii="Arial" w:hAnsi="Arial"/>
                <w:sz w:val="18"/>
              </w:rPr>
            </w:pPr>
            <w:ins w:id="375" w:author="MCC160" w:date="2022-11-16T23:28:00Z">
              <w:r w:rsidRPr="00424E59">
                <w:rPr>
                  <w:rFonts w:ascii="Arial" w:hAnsi="Arial"/>
                  <w:sz w:val="18"/>
                </w:rPr>
                <w:t>(NOTE 2)</w:t>
              </w:r>
            </w:ins>
          </w:p>
          <w:p w14:paraId="6B4D6536" w14:textId="291AB5B5" w:rsidR="00EB676A" w:rsidRPr="00424E59" w:rsidDel="009D2FA7" w:rsidRDefault="00EB676A" w:rsidP="009D2FA7">
            <w:pPr>
              <w:keepNext/>
              <w:keepLines/>
              <w:spacing w:after="0"/>
              <w:rPr>
                <w:del w:id="376" w:author="MCC160" w:date="2022-11-16T23:28:00Z"/>
                <w:rFonts w:ascii="Arial" w:hAnsi="Arial"/>
                <w:sz w:val="18"/>
              </w:rPr>
            </w:pPr>
          </w:p>
          <w:p w14:paraId="1330CC32" w14:textId="6C35F90F" w:rsidR="00EB676A" w:rsidRPr="00424E59" w:rsidDel="009D2FA7" w:rsidRDefault="00EB676A" w:rsidP="009D2FA7">
            <w:pPr>
              <w:keepNext/>
              <w:keepLines/>
              <w:spacing w:after="0"/>
              <w:rPr>
                <w:del w:id="377" w:author="MCC160" w:date="2022-11-16T23:28:00Z"/>
                <w:rFonts w:ascii="Arial" w:hAnsi="Arial"/>
                <w:sz w:val="18"/>
              </w:rPr>
            </w:pPr>
            <w:del w:id="378" w:author="MCC160" w:date="2022-11-16T23:28:00Z">
              <w:r w:rsidRPr="00424E59" w:rsidDel="009D2FA7">
                <w:rPr>
                  <w:rFonts w:ascii="Arial" w:hAnsi="Arial"/>
                  <w:sz w:val="18"/>
                </w:rPr>
                <w:delText>NOTE 2: The display information may include</w:delText>
              </w:r>
            </w:del>
          </w:p>
          <w:p w14:paraId="52164C24" w14:textId="14772239" w:rsidR="00EB676A" w:rsidRPr="00424E59" w:rsidDel="009D2FA7" w:rsidRDefault="00EB676A" w:rsidP="009D2FA7">
            <w:pPr>
              <w:keepNext/>
              <w:keepLines/>
              <w:spacing w:after="0"/>
              <w:rPr>
                <w:del w:id="379" w:author="MCC160" w:date="2022-11-16T23:28:00Z"/>
                <w:rFonts w:ascii="Arial" w:hAnsi="Arial"/>
                <w:sz w:val="18"/>
              </w:rPr>
            </w:pPr>
            <w:del w:id="380" w:author="MCC160" w:date="2022-11-16T23:28:00Z">
              <w:r w:rsidRPr="00424E59" w:rsidDel="009D2FA7">
                <w:rPr>
                  <w:rFonts w:ascii="Arial" w:hAnsi="Arial"/>
                  <w:sz w:val="18"/>
                </w:rPr>
                <w:delText>- indication for upgrade of the private call to an emergency private call</w:delText>
              </w:r>
            </w:del>
          </w:p>
          <w:p w14:paraId="3C73E0D6" w14:textId="39689928" w:rsidR="00EB676A" w:rsidRPr="00424E59" w:rsidRDefault="00EB676A" w:rsidP="009D2FA7">
            <w:pPr>
              <w:keepNext/>
              <w:keepLines/>
              <w:spacing w:after="0"/>
              <w:rPr>
                <w:rFonts w:ascii="Arial" w:hAnsi="Arial"/>
                <w:sz w:val="18"/>
              </w:rPr>
            </w:pPr>
            <w:del w:id="381" w:author="MCC160" w:date="2022-11-16T23:28:00Z">
              <w:r w:rsidRPr="00424E59" w:rsidDel="009D2FA7">
                <w:rPr>
                  <w:rFonts w:ascii="Arial" w:hAnsi="Arial"/>
                  <w:sz w:val="18"/>
                </w:rPr>
                <w:delText>- the MCPTT ID of the sender of the SIP re-INVITE request.</w:delText>
              </w:r>
            </w:del>
          </w:p>
        </w:tc>
        <w:tc>
          <w:tcPr>
            <w:tcW w:w="708" w:type="dxa"/>
            <w:tcBorders>
              <w:top w:val="single" w:sz="4" w:space="0" w:color="auto"/>
              <w:left w:val="single" w:sz="4" w:space="0" w:color="auto"/>
              <w:bottom w:val="single" w:sz="4" w:space="0" w:color="auto"/>
              <w:right w:val="single" w:sz="4" w:space="0" w:color="auto"/>
            </w:tcBorders>
            <w:hideMark/>
          </w:tcPr>
          <w:p w14:paraId="448550D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7A9BBF"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B5DA3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E810BB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5805551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86653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2EE5B843" w14:textId="462D224F" w:rsidR="00EB676A" w:rsidRPr="00424E59" w:rsidRDefault="00AB6067" w:rsidP="00BC3F8D">
            <w:pPr>
              <w:keepNext/>
              <w:keepLines/>
              <w:spacing w:after="0"/>
              <w:rPr>
                <w:rFonts w:ascii="Arial" w:hAnsi="Arial"/>
                <w:sz w:val="18"/>
              </w:rPr>
            </w:pPr>
            <w:ins w:id="382" w:author="MCC160" w:date="2022-11-01T11:46:00Z">
              <w:r w:rsidRPr="00424E59">
                <w:rPr>
                  <w:rFonts w:ascii="Arial" w:hAnsi="Arial"/>
                  <w:sz w:val="18"/>
                </w:rPr>
                <w:t xml:space="preserve">The </w:t>
              </w:r>
            </w:ins>
            <w:r w:rsidR="00EB676A" w:rsidRPr="00424E59">
              <w:rPr>
                <w:rFonts w:ascii="Arial" w:hAnsi="Arial"/>
                <w:sz w:val="18"/>
              </w:rPr>
              <w:t xml:space="preserve">SS (MCPTT server) sends a </w:t>
            </w:r>
            <w:r w:rsidR="00EB676A" w:rsidRPr="00424E59">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3DDAAE8B" w14:textId="2794F353" w:rsidR="00EB676A" w:rsidRPr="00424E59" w:rsidRDefault="00AB6067" w:rsidP="00BC3F8D">
            <w:pPr>
              <w:keepNext/>
              <w:keepLines/>
              <w:spacing w:after="0"/>
              <w:jc w:val="center"/>
              <w:rPr>
                <w:rFonts w:ascii="Arial" w:hAnsi="Arial"/>
                <w:sz w:val="18"/>
              </w:rPr>
            </w:pPr>
            <w:ins w:id="383" w:author="MCC160" w:date="2022-11-01T11:46:00Z">
              <w:r w:rsidRPr="00424E59">
                <w:rPr>
                  <w:rFonts w:ascii="Arial" w:hAnsi="Arial"/>
                  <w:sz w:val="18"/>
                </w:rPr>
                <w:sym w:font="Wingdings" w:char="F0DF"/>
              </w:r>
            </w:ins>
            <w:del w:id="384" w:author="MCC160" w:date="2022-11-01T11:46:00Z">
              <w:r w:rsidR="00EB676A" w:rsidRPr="00424E59" w:rsidDel="00AB6067">
                <w:rPr>
                  <w:rFonts w:ascii="Arial" w:hAnsi="Arial"/>
                  <w:sz w:val="18"/>
                </w:rPr>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966D9EC"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49C2FAE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1FD39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6C3404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9E629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5A3A2CA0"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4CEDF2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F548E27"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9DE289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C8DC9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541E25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B84EEA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21</w:t>
            </w:r>
          </w:p>
        </w:tc>
        <w:tc>
          <w:tcPr>
            <w:tcW w:w="3968" w:type="dxa"/>
            <w:tcBorders>
              <w:top w:val="single" w:sz="4" w:space="0" w:color="auto"/>
              <w:left w:val="single" w:sz="4" w:space="0" w:color="auto"/>
              <w:bottom w:val="single" w:sz="4" w:space="0" w:color="auto"/>
              <w:right w:val="single" w:sz="4" w:space="0" w:color="auto"/>
            </w:tcBorders>
            <w:hideMark/>
          </w:tcPr>
          <w:p w14:paraId="25C566B9" w14:textId="348992B8" w:rsidR="00EB676A" w:rsidRPr="00424E59" w:rsidRDefault="00AB6067" w:rsidP="00BC3F8D">
            <w:pPr>
              <w:keepNext/>
              <w:keepLines/>
              <w:spacing w:after="0"/>
              <w:rPr>
                <w:rFonts w:ascii="Arial" w:hAnsi="Arial"/>
                <w:sz w:val="18"/>
              </w:rPr>
            </w:pPr>
            <w:ins w:id="385" w:author="MCC160" w:date="2022-11-01T11:46:00Z">
              <w:r w:rsidRPr="00424E59">
                <w:rPr>
                  <w:rFonts w:ascii="Arial" w:hAnsi="Arial"/>
                  <w:sz w:val="18"/>
                </w:rPr>
                <w:t xml:space="preserve">The </w:t>
              </w:r>
            </w:ins>
            <w:r w:rsidR="00EB676A" w:rsidRPr="00424E59">
              <w:rPr>
                <w:rFonts w:ascii="Arial" w:hAnsi="Arial"/>
                <w:sz w:val="18"/>
              </w:rPr>
              <w:t xml:space="preserve">SS (MCPTT server) sends a </w:t>
            </w:r>
            <w:r w:rsidR="00EB676A" w:rsidRPr="00424E59">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2102950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7B1D2FB8"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29BCAC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3DA07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CF9511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B9475F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22</w:t>
            </w:r>
          </w:p>
        </w:tc>
        <w:tc>
          <w:tcPr>
            <w:tcW w:w="3968" w:type="dxa"/>
            <w:tcBorders>
              <w:top w:val="single" w:sz="4" w:space="0" w:color="auto"/>
              <w:left w:val="single" w:sz="4" w:space="0" w:color="auto"/>
              <w:bottom w:val="single" w:sz="4" w:space="0" w:color="auto"/>
              <w:right w:val="single" w:sz="4" w:space="0" w:color="auto"/>
            </w:tcBorders>
            <w:hideMark/>
          </w:tcPr>
          <w:p w14:paraId="7B15D133" w14:textId="77777777" w:rsidR="00316BFC" w:rsidRPr="00424E59" w:rsidRDefault="00316BFC" w:rsidP="00BC3F8D">
            <w:pPr>
              <w:keepNext/>
              <w:keepLines/>
              <w:spacing w:after="0"/>
              <w:rPr>
                <w:ins w:id="386" w:author="MCC160" w:date="2022-11-16T21:52:00Z"/>
                <w:rFonts w:ascii="Arial" w:hAnsi="Arial"/>
                <w:sz w:val="18"/>
                <w:rPrChange w:id="387" w:author="MCC160" w:date="2022-11-16T21:52:00Z">
                  <w:rPr>
                    <w:ins w:id="388" w:author="MCC160" w:date="2022-11-16T21:52:00Z"/>
                    <w:rFonts w:ascii="Arial" w:hAnsi="Arial"/>
                    <w:sz w:val="18"/>
                  </w:rPr>
                </w:rPrChange>
              </w:rPr>
            </w:pPr>
            <w:ins w:id="389" w:author="MCC160" w:date="2022-11-16T21:52:00Z">
              <w:r w:rsidRPr="00424E59">
                <w:rPr>
                  <w:rFonts w:ascii="Arial" w:hAnsi="Arial"/>
                  <w:sz w:val="18"/>
                  <w:rPrChange w:id="390" w:author="MCC160" w:date="2022-11-16T21:52:00Z">
                    <w:rPr>
                      <w:rFonts w:ascii="Arial" w:hAnsi="Arial"/>
                      <w:sz w:val="18"/>
                    </w:rPr>
                  </w:rPrChange>
                </w:rPr>
                <w:t>Make the UE (MCPTT client) request the floor.</w:t>
              </w:r>
            </w:ins>
          </w:p>
          <w:p w14:paraId="597EB9E8" w14:textId="6380A091" w:rsidR="00EB676A" w:rsidRPr="00424E59" w:rsidRDefault="00EB676A" w:rsidP="00BC3F8D">
            <w:pPr>
              <w:keepNext/>
              <w:keepLines/>
              <w:spacing w:after="0"/>
              <w:rPr>
                <w:rFonts w:ascii="Arial" w:hAnsi="Arial"/>
                <w:sz w:val="18"/>
              </w:rPr>
            </w:pPr>
            <w:del w:id="391" w:author="MCC160" w:date="2022-11-16T21:52:00Z">
              <w:r w:rsidRPr="00424E59" w:rsidDel="00316BFC">
                <w:rPr>
                  <w:rFonts w:ascii="Arial" w:hAnsi="Arial"/>
                  <w:sz w:val="18"/>
                  <w:rPrChange w:id="392" w:author="MCC160" w:date="2022-11-16T21:52:00Z">
                    <w:rPr>
                      <w:rFonts w:ascii="Arial" w:hAnsi="Arial"/>
                      <w:sz w:val="18"/>
                    </w:rPr>
                  </w:rPrChange>
                </w:rPr>
                <w:delText>Make the UE (MCPTT User) request the floor</w:delText>
              </w:r>
              <w:r w:rsidRPr="00424E59" w:rsidDel="00316BFC">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DAEDB0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816D039"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E3F0BA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ADC8B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F84DF7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3A9E0C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472166A5" w14:textId="61C802DC"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393" w:author="MCC160" w:date="2022-11-01T11:46:00Z">
              <w:r w:rsidRPr="00424E59" w:rsidDel="00AB6067">
                <w:rPr>
                  <w:rFonts w:ascii="Arial" w:eastAsia="Calibri" w:hAnsi="Arial"/>
                  <w:sz w:val="18"/>
                </w:rPr>
                <w:delText>Does the UE (</w:delText>
              </w:r>
              <w:r w:rsidRPr="00424E59" w:rsidDel="00AB6067">
                <w:rPr>
                  <w:rFonts w:ascii="Arial" w:eastAsia="Calibri" w:hAnsi="Arial"/>
                  <w:sz w:val="18"/>
                  <w:lang w:eastAsia="ko-KR"/>
                </w:rPr>
                <w:delText xml:space="preserve">MCPTT client) </w:delText>
              </w:r>
              <w:r w:rsidRPr="00424E59" w:rsidDel="00AB6067">
                <w:rPr>
                  <w:rFonts w:ascii="Arial" w:hAnsi="Arial"/>
                  <w:sz w:val="18"/>
                </w:rPr>
                <w:delText xml:space="preserve">perform procedure </w:delText>
              </w:r>
            </w:del>
            <w:del w:id="394" w:author="MCC160" w:date="2022-10-31T19:13:00Z">
              <w:r w:rsidRPr="00424E59" w:rsidDel="003E4891">
                <w:rPr>
                  <w:rFonts w:ascii="Arial" w:hAnsi="Arial"/>
                  <w:sz w:val="18"/>
                </w:rPr>
                <w:delText xml:space="preserve">for </w:delText>
              </w:r>
            </w:del>
            <w:ins w:id="395" w:author="MCC160" w:date="2022-11-01T11:46:00Z">
              <w:r w:rsidR="00AB6067" w:rsidRPr="00424E59">
                <w:rPr>
                  <w:rFonts w:ascii="Arial" w:hAnsi="Arial"/>
                  <w:sz w:val="18"/>
                </w:rPr>
                <w:t xml:space="preserve">Does the UE (MCPTT </w:t>
              </w:r>
            </w:ins>
            <w:ins w:id="396" w:author="MCC160" w:date="2022-11-16T22:57:00Z">
              <w:r w:rsidR="00131D5C" w:rsidRPr="00424E59">
                <w:rPr>
                  <w:rFonts w:ascii="Arial" w:hAnsi="Arial"/>
                  <w:sz w:val="18"/>
                  <w:rPrChange w:id="397" w:author="MCC160" w:date="2022-11-16T22:57:00Z">
                    <w:rPr>
                      <w:rFonts w:ascii="Arial" w:hAnsi="Arial"/>
                      <w:sz w:val="18"/>
                    </w:rPr>
                  </w:rPrChange>
                </w:rPr>
                <w:t>c</w:t>
              </w:r>
            </w:ins>
            <w:ins w:id="398" w:author="MCC160" w:date="2022-11-01T11:46:00Z">
              <w:r w:rsidR="00AB6067" w:rsidRPr="00424E59">
                <w:rPr>
                  <w:rFonts w:ascii="Arial" w:hAnsi="Arial"/>
                  <w:sz w:val="18"/>
                </w:rPr>
                <w:t xml:space="preserve">lient) correctly perform test procedure </w:t>
              </w:r>
            </w:ins>
            <w:ins w:id="399" w:author="MCC160" w:date="2022-10-31T19:13:00Z">
              <w:r w:rsidR="003E4891" w:rsidRPr="00424E59">
                <w:rPr>
                  <w:rFonts w:ascii="Arial" w:hAnsi="Arial"/>
                  <w:sz w:val="18"/>
                </w:rPr>
                <w:t>'</w:t>
              </w:r>
            </w:ins>
            <w:r w:rsidRPr="00424E59">
              <w:rPr>
                <w:rFonts w:ascii="Arial" w:hAnsi="Arial"/>
                <w:sz w:val="18"/>
              </w:rPr>
              <w:t>MCPTT Floor Request – Floor Granted</w:t>
            </w:r>
            <w:ins w:id="400" w:author="MCC160" w:date="2022-10-31T19:13:00Z">
              <w:r w:rsidR="003E4891" w:rsidRPr="00424E59">
                <w:rPr>
                  <w:rFonts w:ascii="Arial" w:hAnsi="Arial"/>
                  <w:sz w:val="18"/>
                </w:rPr>
                <w:t>'</w:t>
              </w:r>
            </w:ins>
            <w:r w:rsidRPr="00424E59">
              <w:rPr>
                <w:rFonts w:ascii="Arial" w:hAnsi="Arial"/>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676BA9C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5DD97E"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6D7D3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0A692A3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B008D1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7D922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175CA562"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841517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DEB976"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7DDA6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3088E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8EB9B0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3255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25</w:t>
            </w:r>
          </w:p>
        </w:tc>
        <w:tc>
          <w:tcPr>
            <w:tcW w:w="3968" w:type="dxa"/>
            <w:tcBorders>
              <w:top w:val="single" w:sz="4" w:space="0" w:color="auto"/>
              <w:left w:val="single" w:sz="4" w:space="0" w:color="auto"/>
              <w:bottom w:val="single" w:sz="4" w:space="0" w:color="auto"/>
              <w:right w:val="single" w:sz="4" w:space="0" w:color="auto"/>
            </w:tcBorders>
            <w:hideMark/>
          </w:tcPr>
          <w:p w14:paraId="291238DF" w14:textId="6FE000F3" w:rsidR="00EB676A" w:rsidRPr="00424E59" w:rsidRDefault="00AB6067" w:rsidP="00BC3F8D">
            <w:pPr>
              <w:keepNext/>
              <w:keepLines/>
              <w:spacing w:after="0"/>
              <w:rPr>
                <w:rFonts w:ascii="Arial" w:hAnsi="Arial"/>
                <w:sz w:val="18"/>
              </w:rPr>
            </w:pPr>
            <w:ins w:id="401" w:author="MCC160" w:date="2022-11-01T11:46:00Z">
              <w:r w:rsidRPr="00424E59">
                <w:rPr>
                  <w:rFonts w:ascii="Arial" w:hAnsi="Arial"/>
                  <w:sz w:val="18"/>
                </w:rPr>
                <w:t xml:space="preserve">The </w:t>
              </w:r>
            </w:ins>
            <w:r w:rsidR="00EB676A" w:rsidRPr="00424E59">
              <w:rPr>
                <w:rFonts w:ascii="Arial" w:hAnsi="Arial"/>
                <w:sz w:val="18"/>
              </w:rPr>
              <w:t xml:space="preserve">SS (MCPTT server) sends a </w:t>
            </w:r>
            <w:r w:rsidR="00EB676A" w:rsidRPr="00424E59">
              <w:rPr>
                <w:rFonts w:ascii="Arial" w:hAnsi="Arial"/>
                <w:sz w:val="18"/>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3B1C7A9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E9883F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4C0B9E0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B96F3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AA9235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1A7D2B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26</w:t>
            </w:r>
          </w:p>
        </w:tc>
        <w:tc>
          <w:tcPr>
            <w:tcW w:w="3968" w:type="dxa"/>
            <w:tcBorders>
              <w:top w:val="single" w:sz="4" w:space="0" w:color="auto"/>
              <w:left w:val="single" w:sz="4" w:space="0" w:color="auto"/>
              <w:bottom w:val="single" w:sz="4" w:space="0" w:color="auto"/>
              <w:right w:val="single" w:sz="4" w:space="0" w:color="auto"/>
            </w:tcBorders>
            <w:hideMark/>
          </w:tcPr>
          <w:p w14:paraId="2E4C32B1"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41733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5EDC053"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CF8049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D5304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3E5716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5BD0EB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0E9EA6F" w14:textId="77777777" w:rsidR="00EB676A" w:rsidRPr="00424E59" w:rsidRDefault="00EB676A" w:rsidP="00BC3F8D">
            <w:pPr>
              <w:keepNext/>
              <w:keepLines/>
              <w:spacing w:after="0"/>
              <w:rPr>
                <w:rFonts w:ascii="Arial" w:hAnsi="Arial"/>
                <w:sz w:val="18"/>
              </w:rPr>
            </w:pPr>
            <w:r w:rsidRPr="00424E59">
              <w:rPr>
                <w:rFonts w:ascii="Arial" w:hAnsi="Arial"/>
                <w:sz w:val="18"/>
              </w:rPr>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28D34C0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D18D973"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D5AF07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C926E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AD2743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43CA3A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27</w:t>
            </w:r>
          </w:p>
        </w:tc>
        <w:tc>
          <w:tcPr>
            <w:tcW w:w="3968" w:type="dxa"/>
            <w:tcBorders>
              <w:top w:val="single" w:sz="4" w:space="0" w:color="auto"/>
              <w:left w:val="single" w:sz="4" w:space="0" w:color="auto"/>
              <w:bottom w:val="single" w:sz="4" w:space="0" w:color="auto"/>
              <w:right w:val="single" w:sz="4" w:space="0" w:color="auto"/>
            </w:tcBorders>
            <w:hideMark/>
          </w:tcPr>
          <w:p w14:paraId="155F4E0F" w14:textId="468D87A3"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402" w:author="MCC160" w:date="2022-11-01T11:46:00Z">
              <w:r w:rsidRPr="00424E59" w:rsidDel="00AB6067">
                <w:rPr>
                  <w:rFonts w:ascii="Arial" w:hAnsi="Arial"/>
                  <w:sz w:val="18"/>
                </w:rPr>
                <w:delText>Does the UE (</w:delText>
              </w:r>
              <w:r w:rsidRPr="00424E59" w:rsidDel="00AB6067">
                <w:rPr>
                  <w:rFonts w:ascii="Arial" w:hAnsi="Arial"/>
                  <w:sz w:val="18"/>
                  <w:lang w:eastAsia="ko-KR"/>
                </w:rPr>
                <w:delText xml:space="preserve">MCPTT client) </w:delText>
              </w:r>
              <w:r w:rsidRPr="00424E59" w:rsidDel="00AB6067">
                <w:rPr>
                  <w:rFonts w:ascii="Arial" w:hAnsi="Arial"/>
                  <w:sz w:val="18"/>
                </w:rPr>
                <w:delText xml:space="preserve">perform procedure </w:delText>
              </w:r>
            </w:del>
            <w:del w:id="403" w:author="MCC160" w:date="2022-10-31T19:13:00Z">
              <w:r w:rsidRPr="00424E59" w:rsidDel="003E4891">
                <w:rPr>
                  <w:rFonts w:ascii="Arial" w:hAnsi="Arial"/>
                  <w:sz w:val="18"/>
                </w:rPr>
                <w:delText xml:space="preserve">for </w:delText>
              </w:r>
            </w:del>
            <w:ins w:id="404" w:author="MCC160" w:date="2022-11-01T11:46:00Z">
              <w:r w:rsidR="00AB6067" w:rsidRPr="00424E59">
                <w:rPr>
                  <w:rFonts w:ascii="Arial" w:hAnsi="Arial"/>
                  <w:sz w:val="18"/>
                </w:rPr>
                <w:t xml:space="preserve">Does the UE (MCPTT </w:t>
              </w:r>
            </w:ins>
            <w:ins w:id="405" w:author="MCC160" w:date="2022-11-16T22:57:00Z">
              <w:r w:rsidR="00131D5C" w:rsidRPr="00424E59">
                <w:rPr>
                  <w:rFonts w:ascii="Arial" w:hAnsi="Arial"/>
                  <w:sz w:val="18"/>
                  <w:rPrChange w:id="406" w:author="MCC160" w:date="2022-11-16T22:57:00Z">
                    <w:rPr>
                      <w:rFonts w:ascii="Arial" w:hAnsi="Arial"/>
                      <w:sz w:val="18"/>
                    </w:rPr>
                  </w:rPrChange>
                </w:rPr>
                <w:t>c</w:t>
              </w:r>
            </w:ins>
            <w:ins w:id="407" w:author="MCC160" w:date="2022-11-01T11:46:00Z">
              <w:r w:rsidR="00AB6067" w:rsidRPr="00424E59">
                <w:rPr>
                  <w:rFonts w:ascii="Arial" w:hAnsi="Arial"/>
                  <w:sz w:val="18"/>
                </w:rPr>
                <w:t xml:space="preserve">lient) correctly perform test procedure </w:t>
              </w:r>
            </w:ins>
            <w:ins w:id="408" w:author="MCC160" w:date="2022-10-31T19:13:00Z">
              <w:r w:rsidR="003E4891" w:rsidRPr="00424E59">
                <w:rPr>
                  <w:rFonts w:ascii="Arial" w:hAnsi="Arial"/>
                  <w:sz w:val="18"/>
                </w:rPr>
                <w:t>'</w:t>
              </w:r>
            </w:ins>
            <w:r w:rsidRPr="00424E59">
              <w:rPr>
                <w:rFonts w:ascii="Arial" w:hAnsi="Arial"/>
                <w:sz w:val="18"/>
              </w:rPr>
              <w:t>MCPTT Floor Release – Floor Taken</w:t>
            </w:r>
            <w:ins w:id="409" w:author="MCC160" w:date="2022-10-31T19:13:00Z">
              <w:r w:rsidR="003E4891" w:rsidRPr="00424E59">
                <w:rPr>
                  <w:rFonts w:ascii="Arial" w:hAnsi="Arial"/>
                  <w:sz w:val="18"/>
                </w:rPr>
                <w:t>'</w:t>
              </w:r>
            </w:ins>
            <w:r w:rsidRPr="00424E59">
              <w:rPr>
                <w:rFonts w:ascii="Arial" w:hAnsi="Arial"/>
                <w:sz w:val="18"/>
              </w:rPr>
              <w:t xml:space="preserve"> as described in TS 36.579-1 [2] Table 5.3A.16.3-1</w:t>
            </w:r>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44249C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141C58"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9054C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1010427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785B34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6C2646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28-30</w:t>
            </w:r>
          </w:p>
        </w:tc>
        <w:tc>
          <w:tcPr>
            <w:tcW w:w="3968" w:type="dxa"/>
            <w:tcBorders>
              <w:top w:val="single" w:sz="4" w:space="0" w:color="auto"/>
              <w:left w:val="single" w:sz="4" w:space="0" w:color="auto"/>
              <w:bottom w:val="single" w:sz="4" w:space="0" w:color="auto"/>
              <w:right w:val="single" w:sz="4" w:space="0" w:color="auto"/>
            </w:tcBorders>
            <w:hideMark/>
          </w:tcPr>
          <w:p w14:paraId="7A91F916"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D0DBA0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A57954"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2C518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3F680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09C304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3C48A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31</w:t>
            </w:r>
          </w:p>
        </w:tc>
        <w:tc>
          <w:tcPr>
            <w:tcW w:w="3968" w:type="dxa"/>
            <w:tcBorders>
              <w:top w:val="single" w:sz="4" w:space="0" w:color="auto"/>
              <w:left w:val="single" w:sz="4" w:space="0" w:color="auto"/>
              <w:bottom w:val="single" w:sz="4" w:space="0" w:color="auto"/>
              <w:right w:val="single" w:sz="4" w:space="0" w:color="auto"/>
            </w:tcBorders>
            <w:hideMark/>
          </w:tcPr>
          <w:p w14:paraId="36BBBA35" w14:textId="28A8E392" w:rsidR="00EB676A" w:rsidRPr="00424E59" w:rsidRDefault="00AB6067" w:rsidP="00BC3F8D">
            <w:pPr>
              <w:keepNext/>
              <w:keepLines/>
              <w:spacing w:after="0"/>
              <w:rPr>
                <w:rFonts w:ascii="Arial" w:hAnsi="Arial"/>
                <w:sz w:val="18"/>
              </w:rPr>
            </w:pPr>
            <w:ins w:id="410" w:author="MCC160" w:date="2022-11-01T11:46:00Z">
              <w:r w:rsidRPr="00424E59">
                <w:rPr>
                  <w:rFonts w:ascii="Arial" w:hAnsi="Arial"/>
                  <w:sz w:val="18"/>
                </w:rPr>
                <w:t xml:space="preserve">The </w:t>
              </w:r>
            </w:ins>
            <w:r w:rsidR="00EB676A" w:rsidRPr="00424E59">
              <w:rPr>
                <w:rFonts w:ascii="Arial" w:hAnsi="Arial"/>
                <w:sz w:val="18"/>
              </w:rPr>
              <w:t xml:space="preserve">SS (MCPTT server) sends a </w:t>
            </w:r>
            <w:r w:rsidR="00EB676A" w:rsidRPr="00424E59">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AE35C0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5F4EF533"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321923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F46A3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925B6F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2F4DB4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32</w:t>
            </w:r>
          </w:p>
        </w:tc>
        <w:tc>
          <w:tcPr>
            <w:tcW w:w="3968" w:type="dxa"/>
            <w:tcBorders>
              <w:top w:val="single" w:sz="4" w:space="0" w:color="auto"/>
              <w:left w:val="single" w:sz="4" w:space="0" w:color="auto"/>
              <w:bottom w:val="single" w:sz="4" w:space="0" w:color="auto"/>
              <w:right w:val="single" w:sz="4" w:space="0" w:color="auto"/>
            </w:tcBorders>
            <w:hideMark/>
          </w:tcPr>
          <w:p w14:paraId="77265607" w14:textId="77777777" w:rsidR="00316BFC" w:rsidRPr="00424E59" w:rsidRDefault="00316BFC" w:rsidP="00BC3F8D">
            <w:pPr>
              <w:keepNext/>
              <w:keepLines/>
              <w:spacing w:after="0"/>
              <w:rPr>
                <w:ins w:id="411" w:author="MCC160" w:date="2022-11-16T21:53:00Z"/>
                <w:rFonts w:ascii="Arial" w:hAnsi="Arial"/>
                <w:sz w:val="18"/>
                <w:rPrChange w:id="412" w:author="MCC160" w:date="2022-11-16T21:53:00Z">
                  <w:rPr>
                    <w:ins w:id="413" w:author="MCC160" w:date="2022-11-16T21:53:00Z"/>
                    <w:rFonts w:ascii="Arial" w:hAnsi="Arial"/>
                    <w:sz w:val="18"/>
                  </w:rPr>
                </w:rPrChange>
              </w:rPr>
            </w:pPr>
            <w:ins w:id="414" w:author="MCC160" w:date="2022-11-16T21:53:00Z">
              <w:r w:rsidRPr="00424E59">
                <w:rPr>
                  <w:rFonts w:ascii="Arial" w:hAnsi="Arial"/>
                  <w:sz w:val="18"/>
                  <w:rPrChange w:id="415" w:author="MCC160" w:date="2022-11-16T21:53:00Z">
                    <w:rPr>
                      <w:rFonts w:ascii="Arial" w:hAnsi="Arial"/>
                      <w:sz w:val="18"/>
                    </w:rPr>
                  </w:rPrChange>
                </w:rPr>
                <w:t>Make the UE (MCPTT client) request the floor.</w:t>
              </w:r>
            </w:ins>
          </w:p>
          <w:p w14:paraId="668CF135" w14:textId="6BA16DBB" w:rsidR="00EB676A" w:rsidRPr="00424E59" w:rsidRDefault="00EB676A" w:rsidP="00BC3F8D">
            <w:pPr>
              <w:keepNext/>
              <w:keepLines/>
              <w:spacing w:after="0"/>
              <w:rPr>
                <w:rFonts w:ascii="Arial" w:hAnsi="Arial"/>
                <w:sz w:val="18"/>
              </w:rPr>
            </w:pPr>
            <w:del w:id="416" w:author="MCC160" w:date="2022-11-16T21:53:00Z">
              <w:r w:rsidRPr="00424E59" w:rsidDel="00316BFC">
                <w:rPr>
                  <w:rFonts w:ascii="Arial" w:hAnsi="Arial"/>
                  <w:sz w:val="18"/>
                  <w:rPrChange w:id="417" w:author="MCC160" w:date="2022-11-16T21:53:00Z">
                    <w:rPr>
                      <w:rFonts w:ascii="Arial" w:hAnsi="Arial"/>
                      <w:sz w:val="18"/>
                    </w:rPr>
                  </w:rPrChange>
                </w:rPr>
                <w:delText>Make the UE (MCPTT User) request the floor</w:delText>
              </w:r>
              <w:r w:rsidRPr="00424E59" w:rsidDel="00316BFC">
                <w:rPr>
                  <w:rFonts w:ascii="Arial" w:hAnsi="Arial"/>
                  <w:sz w:val="18"/>
                </w:rPr>
                <w:delText xml:space="preserve"> </w:delText>
              </w:r>
            </w:del>
            <w:r w:rsidRPr="00424E59">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80E63D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19AE16"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338608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DCE40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9E1C13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6E8FF5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hideMark/>
          </w:tcPr>
          <w:p w14:paraId="43979B3F" w14:textId="49677D9F" w:rsidR="00EB676A" w:rsidRPr="00424E59" w:rsidRDefault="00EB676A" w:rsidP="00BC3F8D">
            <w:pPr>
              <w:keepNext/>
              <w:keepLines/>
              <w:spacing w:after="0"/>
              <w:rPr>
                <w:rFonts w:ascii="Arial" w:hAnsi="Arial"/>
                <w:sz w:val="18"/>
              </w:rPr>
            </w:pPr>
            <w:r w:rsidRPr="00424E59">
              <w:rPr>
                <w:rFonts w:ascii="Arial" w:eastAsia="Calibri" w:hAnsi="Arial"/>
                <w:sz w:val="18"/>
              </w:rPr>
              <w:t>Check: Does the UE (</w:t>
            </w:r>
            <w:r w:rsidRPr="00424E59">
              <w:rPr>
                <w:rFonts w:ascii="Arial" w:eastAsia="Calibri" w:hAnsi="Arial"/>
                <w:sz w:val="18"/>
                <w:lang w:eastAsia="ko-KR"/>
              </w:rPr>
              <w:t xml:space="preserve">MCPTT client) </w:t>
            </w:r>
            <w:ins w:id="418" w:author="MCC160" w:date="2022-11-03T13:25:00Z">
              <w:r w:rsidR="008047A7" w:rsidRPr="00424E59">
                <w:rPr>
                  <w:rFonts w:ascii="Arial" w:eastAsia="Calibri" w:hAnsi="Arial"/>
                  <w:sz w:val="18"/>
                  <w:lang w:eastAsia="ko-KR"/>
                </w:rPr>
                <w:t xml:space="preserve">correctly </w:t>
              </w:r>
            </w:ins>
            <w:r w:rsidRPr="00424E59">
              <w:rPr>
                <w:rFonts w:ascii="Arial" w:hAnsi="Arial"/>
                <w:sz w:val="18"/>
              </w:rPr>
              <w:t xml:space="preserve">perform procedure </w:t>
            </w:r>
            <w:del w:id="419" w:author="MCC160" w:date="2022-10-31T19:14:00Z">
              <w:r w:rsidRPr="00424E59" w:rsidDel="003E4891">
                <w:rPr>
                  <w:rFonts w:ascii="Arial" w:hAnsi="Arial"/>
                  <w:sz w:val="18"/>
                </w:rPr>
                <w:delText xml:space="preserve">for </w:delText>
              </w:r>
            </w:del>
            <w:ins w:id="420" w:author="MCC160" w:date="2022-10-31T19:14:00Z">
              <w:r w:rsidR="003E4891" w:rsidRPr="00424E59">
                <w:rPr>
                  <w:rFonts w:ascii="Arial" w:hAnsi="Arial"/>
                  <w:sz w:val="18"/>
                </w:rPr>
                <w:t>'</w:t>
              </w:r>
            </w:ins>
            <w:r w:rsidRPr="00424E59">
              <w:rPr>
                <w:rFonts w:ascii="Arial" w:hAnsi="Arial"/>
                <w:sz w:val="18"/>
              </w:rPr>
              <w:t>MCPTT Floor Request – Floor Granted</w:t>
            </w:r>
            <w:ins w:id="421" w:author="MCC160" w:date="2022-10-31T19:14:00Z">
              <w:r w:rsidR="003E4891" w:rsidRPr="00424E59">
                <w:rPr>
                  <w:rFonts w:ascii="Arial" w:hAnsi="Arial"/>
                  <w:sz w:val="18"/>
                </w:rPr>
                <w:t>'</w:t>
              </w:r>
            </w:ins>
            <w:r w:rsidRPr="00424E59">
              <w:rPr>
                <w:rFonts w:ascii="Arial" w:hAnsi="Arial"/>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A2B8B0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381DF97"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6B7F5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1F01247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E8C60F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4BEA48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10BB0D24"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2F3CAB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DB5720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E4476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93A0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201EB7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A6FC52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4CEC686D" w14:textId="4AF95B70"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422" w:author="MCC160" w:date="2022-11-01T11:47:00Z">
              <w:r w:rsidRPr="00424E59" w:rsidDel="00AB6067">
                <w:rPr>
                  <w:rFonts w:ascii="Arial" w:eastAsia="Calibri" w:hAnsi="Arial"/>
                  <w:sz w:val="18"/>
                </w:rPr>
                <w:delText xml:space="preserve">Is the </w:delText>
              </w:r>
              <w:r w:rsidRPr="00424E59" w:rsidDel="00AB6067">
                <w:rPr>
                  <w:rFonts w:ascii="Arial" w:eastAsia="Calibri" w:hAnsi="Arial"/>
                  <w:sz w:val="18"/>
                  <w:lang w:eastAsia="ko-KR"/>
                </w:rPr>
                <w:delText xml:space="preserve">procedure </w:delText>
              </w:r>
            </w:del>
            <w:del w:id="423" w:author="MCC160" w:date="2022-10-31T19:14:00Z">
              <w:r w:rsidRPr="00424E59" w:rsidDel="003E4891">
                <w:rPr>
                  <w:rFonts w:ascii="Arial" w:eastAsia="Calibri" w:hAnsi="Arial"/>
                  <w:sz w:val="18"/>
                  <w:lang w:eastAsia="ko-KR"/>
                </w:rPr>
                <w:delText xml:space="preserve">for </w:delText>
              </w:r>
            </w:del>
            <w:ins w:id="424" w:author="MCC160" w:date="2022-11-01T11:47:00Z">
              <w:r w:rsidR="00AB6067" w:rsidRPr="00424E59">
                <w:rPr>
                  <w:rFonts w:ascii="Arial" w:eastAsia="Calibri" w:hAnsi="Arial"/>
                  <w:sz w:val="18"/>
                  <w:lang w:eastAsia="ko-KR"/>
                </w:rPr>
                <w:t xml:space="preserve">Does the UE (MCPTT </w:t>
              </w:r>
            </w:ins>
            <w:ins w:id="425" w:author="MCC160" w:date="2022-11-16T22:57:00Z">
              <w:r w:rsidR="00131D5C" w:rsidRPr="00424E59">
                <w:rPr>
                  <w:rFonts w:ascii="Arial" w:eastAsia="Calibri" w:hAnsi="Arial"/>
                  <w:sz w:val="18"/>
                  <w:lang w:eastAsia="ko-KR"/>
                  <w:rPrChange w:id="426" w:author="MCC160" w:date="2022-11-16T22:57:00Z">
                    <w:rPr>
                      <w:rFonts w:ascii="Arial" w:eastAsia="Calibri" w:hAnsi="Arial"/>
                      <w:sz w:val="18"/>
                      <w:lang w:eastAsia="ko-KR"/>
                    </w:rPr>
                  </w:rPrChange>
                </w:rPr>
                <w:t>c</w:t>
              </w:r>
            </w:ins>
            <w:ins w:id="427" w:author="MCC160" w:date="2022-11-01T11:47:00Z">
              <w:r w:rsidR="00AB6067" w:rsidRPr="00424E59">
                <w:rPr>
                  <w:rFonts w:ascii="Arial" w:eastAsia="Calibri" w:hAnsi="Arial"/>
                  <w:sz w:val="18"/>
                  <w:lang w:eastAsia="ko-KR"/>
                </w:rPr>
                <w:t xml:space="preserve">lient) correctly perform test procedure </w:t>
              </w:r>
            </w:ins>
            <w:ins w:id="428" w:author="MCC160" w:date="2022-10-31T19:14:00Z">
              <w:r w:rsidR="003E4891" w:rsidRPr="00424E59">
                <w:rPr>
                  <w:rFonts w:ascii="Arial" w:eastAsia="Calibri" w:hAnsi="Arial"/>
                  <w:sz w:val="18"/>
                  <w:lang w:eastAsia="ko-KR"/>
                </w:rPr>
                <w:t>'</w:t>
              </w:r>
            </w:ins>
            <w:r w:rsidRPr="00424E59">
              <w:rPr>
                <w:rFonts w:ascii="Arial" w:hAnsi="Arial"/>
                <w:sz w:val="18"/>
              </w:rPr>
              <w:t>MCX CT session establishment/modification without provisional responses other than 100 Trying</w:t>
            </w:r>
            <w:ins w:id="429" w:author="MCC160" w:date="2022-10-31T19:14:00Z">
              <w:r w:rsidR="003E4891" w:rsidRPr="00424E59">
                <w:rPr>
                  <w:rFonts w:ascii="Arial" w:hAnsi="Arial"/>
                  <w:sz w:val="18"/>
                </w:rPr>
                <w:t>'</w:t>
              </w:r>
            </w:ins>
            <w:r w:rsidRPr="00424E59">
              <w:rPr>
                <w:rFonts w:ascii="Arial" w:hAnsi="Arial"/>
                <w:sz w:val="18"/>
              </w:rPr>
              <w:t xml:space="preserve"> as described in TS 36.579-1 [2] Table </w:t>
            </w:r>
            <w:r w:rsidRPr="00424E59">
              <w:rPr>
                <w:rFonts w:ascii="Arial" w:hAnsi="Arial"/>
                <w:bCs/>
                <w:sz w:val="18"/>
              </w:rPr>
              <w:t>5.3.4.3-1</w:t>
            </w:r>
            <w:ins w:id="430" w:author="MCC160" w:date="2022-11-03T17:06:00Z">
              <w:r w:rsidR="00D9535C" w:rsidRPr="00424E59">
                <w:rPr>
                  <w:rFonts w:ascii="Arial" w:hAnsi="Arial"/>
                  <w:bCs/>
                  <w:sz w:val="18"/>
                </w:rPr>
                <w:t xml:space="preserve"> to downgrade the call?</w:t>
              </w:r>
            </w:ins>
            <w:del w:id="431" w:author="MCC160" w:date="2022-11-03T17:06:00Z">
              <w:r w:rsidRPr="00424E59" w:rsidDel="00D9535C">
                <w:rPr>
                  <w:rFonts w:ascii="Arial" w:hAnsi="Arial"/>
                  <w:bCs/>
                  <w:sz w:val="18"/>
                </w:rPr>
                <w:delText xml:space="preserve"> to</w:delText>
              </w:r>
              <w:r w:rsidRPr="00424E59" w:rsidDel="00D9535C">
                <w:rPr>
                  <w:rFonts w:ascii="Arial" w:hAnsi="Arial"/>
                  <w:sz w:val="18"/>
                  <w:lang w:eastAsia="ko-KR"/>
                </w:rPr>
                <w:delText xml:space="preserve"> cancel the emergency </w:delText>
              </w:r>
            </w:del>
            <w:del w:id="432" w:author="MCC160" w:date="2022-11-01T11:47:00Z">
              <w:r w:rsidRPr="00424E59" w:rsidDel="00AB6067">
                <w:rPr>
                  <w:rFonts w:ascii="Arial" w:hAnsi="Arial"/>
                  <w:sz w:val="18"/>
                  <w:lang w:eastAsia="ko-KR"/>
                </w:rPr>
                <w:delText>call correctly performed</w:delText>
              </w:r>
            </w:del>
            <w:del w:id="433" w:author="MCC160" w:date="2022-11-03T17:06:00Z">
              <w:r w:rsidRPr="00424E59" w:rsidDel="00D9535C">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46EFAF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09E6F4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1FF4A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09FA4A5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8F894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EB3904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36</w:t>
            </w:r>
          </w:p>
        </w:tc>
        <w:tc>
          <w:tcPr>
            <w:tcW w:w="3968" w:type="dxa"/>
            <w:tcBorders>
              <w:top w:val="single" w:sz="4" w:space="0" w:color="auto"/>
              <w:left w:val="single" w:sz="4" w:space="0" w:color="auto"/>
              <w:bottom w:val="single" w:sz="4" w:space="0" w:color="auto"/>
              <w:right w:val="single" w:sz="4" w:space="0" w:color="auto"/>
            </w:tcBorders>
            <w:hideMark/>
          </w:tcPr>
          <w:p w14:paraId="49B37971"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546C8F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99125D"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6230B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F36F1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5D45E2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363DF3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977EA5F" w14:textId="77777777" w:rsidR="00EB676A" w:rsidRPr="00424E59" w:rsidRDefault="00EB676A" w:rsidP="00BC3F8D">
            <w:pPr>
              <w:keepNext/>
              <w:keepLines/>
              <w:spacing w:after="0"/>
              <w:rPr>
                <w:rFonts w:ascii="Arial" w:hAnsi="Arial"/>
                <w:sz w:val="18"/>
              </w:rPr>
            </w:pPr>
            <w:r w:rsidRPr="00424E59">
              <w:rPr>
                <w:rFonts w:ascii="Arial" w:hAnsi="Arial"/>
                <w:sz w:val="18"/>
              </w:rP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786715B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B96AE5"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546A37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F8EE2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7CF54C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F2CC2C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37a1</w:t>
            </w:r>
          </w:p>
        </w:tc>
        <w:tc>
          <w:tcPr>
            <w:tcW w:w="3968" w:type="dxa"/>
            <w:tcBorders>
              <w:top w:val="single" w:sz="4" w:space="0" w:color="auto"/>
              <w:left w:val="single" w:sz="4" w:space="0" w:color="auto"/>
              <w:bottom w:val="single" w:sz="4" w:space="0" w:color="auto"/>
              <w:right w:val="single" w:sz="4" w:space="0" w:color="auto"/>
            </w:tcBorders>
            <w:hideMark/>
          </w:tcPr>
          <w:p w14:paraId="30F7FB27" w14:textId="77777777" w:rsidR="00E27AAE" w:rsidRPr="00424E59" w:rsidRDefault="00EB676A" w:rsidP="00BC3F8D">
            <w:pPr>
              <w:keepNext/>
              <w:keepLines/>
              <w:spacing w:after="0"/>
              <w:rPr>
                <w:ins w:id="434" w:author="MCC160" w:date="2022-11-16T23:33:00Z"/>
                <w:rFonts w:ascii="Arial" w:hAnsi="Arial"/>
                <w:sz w:val="18"/>
              </w:rPr>
            </w:pPr>
            <w:r w:rsidRPr="00424E59">
              <w:rPr>
                <w:rFonts w:ascii="Arial" w:hAnsi="Arial"/>
                <w:sz w:val="18"/>
              </w:rPr>
              <w:t>IF pc_MCX_DisplayInfoEmergencyCall THEN Check: Does the UE (</w:t>
            </w:r>
            <w:r w:rsidRPr="00424E59">
              <w:rPr>
                <w:rFonts w:ascii="Arial" w:hAnsi="Arial"/>
                <w:sz w:val="18"/>
                <w:lang w:eastAsia="ko-KR"/>
              </w:rPr>
              <w:t xml:space="preserve">MCPTT client) </w:t>
            </w:r>
            <w:r w:rsidRPr="00424E59">
              <w:rPr>
                <w:rFonts w:ascii="Arial" w:hAnsi="Arial"/>
                <w:sz w:val="18"/>
              </w:rPr>
              <w:t xml:space="preserve">notify the user </w:t>
            </w:r>
            <w:ins w:id="435" w:author="MCC160" w:date="2022-11-16T23:29:00Z">
              <w:r w:rsidR="009D2FA7" w:rsidRPr="00424E59">
                <w:rPr>
                  <w:rFonts w:ascii="Arial" w:hAnsi="Arial"/>
                  <w:sz w:val="18"/>
                  <w:rPrChange w:id="436" w:author="MCC160" w:date="2022-11-16T23:29:00Z">
                    <w:rPr>
                      <w:rFonts w:ascii="Arial" w:hAnsi="Arial"/>
                      <w:sz w:val="18"/>
                    </w:rPr>
                  </w:rPrChange>
                </w:rPr>
                <w:t>that the call has been downgraded</w:t>
              </w:r>
            </w:ins>
            <w:del w:id="437" w:author="MCC160" w:date="2022-11-16T23:29:00Z">
              <w:r w:rsidRPr="00424E59" w:rsidDel="009D2FA7">
                <w:rPr>
                  <w:rFonts w:ascii="Arial" w:hAnsi="Arial"/>
                  <w:sz w:val="18"/>
                  <w:rPrChange w:id="438" w:author="MCC160" w:date="2022-11-16T23:29:00Z">
                    <w:rPr>
                      <w:rFonts w:ascii="Arial" w:hAnsi="Arial"/>
                      <w:sz w:val="18"/>
                    </w:rPr>
                  </w:rPrChange>
                </w:rPr>
                <w:delText>about the downgrade of the emergency private call to a normal priority private call</w:delText>
              </w:r>
            </w:del>
            <w:r w:rsidRPr="00424E59">
              <w:rPr>
                <w:rFonts w:ascii="Arial" w:hAnsi="Arial"/>
                <w:sz w:val="18"/>
              </w:rPr>
              <w:t>?</w:t>
            </w:r>
            <w:del w:id="439" w:author="MCC160" w:date="2022-11-16T23:30:00Z">
              <w:r w:rsidRPr="00424E59" w:rsidDel="009D2FA7">
                <w:rPr>
                  <w:rFonts w:ascii="Arial" w:hAnsi="Arial"/>
                  <w:sz w:val="18"/>
                </w:rPr>
                <w:delText xml:space="preserve"> </w:delText>
              </w:r>
            </w:del>
          </w:p>
          <w:p w14:paraId="045DDC28" w14:textId="66C50FB2" w:rsidR="009D2FA7" w:rsidRPr="00424E59" w:rsidRDefault="00EB676A" w:rsidP="00BC3F8D">
            <w:pPr>
              <w:keepNext/>
              <w:keepLines/>
              <w:spacing w:after="0"/>
              <w:rPr>
                <w:ins w:id="440" w:author="MCC160" w:date="2022-11-16T23:28:00Z"/>
                <w:rFonts w:ascii="Arial" w:hAnsi="Arial"/>
                <w:sz w:val="18"/>
              </w:rPr>
            </w:pPr>
            <w:r w:rsidRPr="00424E59">
              <w:rPr>
                <w:rFonts w:ascii="Arial" w:hAnsi="Arial"/>
                <w:sz w:val="18"/>
              </w:rPr>
              <w:t>(NOTE 1)</w:t>
            </w:r>
            <w:del w:id="441" w:author="MCC160" w:date="2022-11-16T23:28:00Z">
              <w:r w:rsidRPr="00424E59" w:rsidDel="009D2FA7">
                <w:rPr>
                  <w:rFonts w:ascii="Arial" w:hAnsi="Arial"/>
                  <w:sz w:val="18"/>
                </w:rPr>
                <w:delText xml:space="preserve"> </w:delText>
              </w:r>
            </w:del>
          </w:p>
          <w:p w14:paraId="433A1AFF" w14:textId="15D0BFE1" w:rsidR="00EB676A" w:rsidRPr="00424E59" w:rsidRDefault="00EB676A" w:rsidP="00BC3F8D">
            <w:pPr>
              <w:keepNext/>
              <w:keepLines/>
              <w:spacing w:after="0"/>
              <w:rPr>
                <w:rFonts w:ascii="Arial" w:hAnsi="Arial"/>
                <w:sz w:val="18"/>
              </w:rPr>
            </w:pPr>
            <w:r w:rsidRPr="00424E5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72A916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185A4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4B60E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22D1705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846C00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7F53A3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38-39</w:t>
            </w:r>
          </w:p>
        </w:tc>
        <w:tc>
          <w:tcPr>
            <w:tcW w:w="3968" w:type="dxa"/>
            <w:tcBorders>
              <w:top w:val="single" w:sz="4" w:space="0" w:color="auto"/>
              <w:left w:val="single" w:sz="4" w:space="0" w:color="auto"/>
              <w:bottom w:val="single" w:sz="4" w:space="0" w:color="auto"/>
              <w:right w:val="single" w:sz="4" w:space="0" w:color="auto"/>
            </w:tcBorders>
            <w:hideMark/>
          </w:tcPr>
          <w:p w14:paraId="25C6AECA" w14:textId="77777777" w:rsidR="00EB676A" w:rsidRPr="00424E59" w:rsidRDefault="00EB676A" w:rsidP="00BC3F8D">
            <w:pPr>
              <w:keepNext/>
              <w:keepLines/>
              <w:spacing w:after="0"/>
              <w:rPr>
                <w:rFonts w:ascii="Arial" w:hAnsi="Arial"/>
                <w:sz w:val="18"/>
              </w:rPr>
            </w:pPr>
            <w:r w:rsidRPr="00424E59">
              <w:rPr>
                <w:rFonts w:ascii="Arial" w:eastAsia="SimSun"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22C435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1F3C4B"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58AFC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5B8D4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6B284D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42402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39A</w:t>
            </w:r>
          </w:p>
        </w:tc>
        <w:tc>
          <w:tcPr>
            <w:tcW w:w="3968" w:type="dxa"/>
            <w:tcBorders>
              <w:top w:val="single" w:sz="4" w:space="0" w:color="auto"/>
              <w:left w:val="single" w:sz="4" w:space="0" w:color="auto"/>
              <w:bottom w:val="single" w:sz="4" w:space="0" w:color="auto"/>
              <w:right w:val="single" w:sz="4" w:space="0" w:color="auto"/>
            </w:tcBorders>
            <w:hideMark/>
          </w:tcPr>
          <w:p w14:paraId="26FD7795" w14:textId="77777777" w:rsidR="00316BFC" w:rsidRPr="00424E59" w:rsidRDefault="00316BFC" w:rsidP="00BC3F8D">
            <w:pPr>
              <w:keepNext/>
              <w:keepLines/>
              <w:spacing w:after="0"/>
              <w:rPr>
                <w:ins w:id="442" w:author="MCC160" w:date="2022-11-16T21:53:00Z"/>
                <w:rFonts w:ascii="Arial" w:hAnsi="Arial"/>
                <w:sz w:val="18"/>
                <w:rPrChange w:id="443" w:author="MCC160" w:date="2022-11-16T21:53:00Z">
                  <w:rPr>
                    <w:ins w:id="444" w:author="MCC160" w:date="2022-11-16T21:53:00Z"/>
                    <w:rFonts w:ascii="Arial" w:hAnsi="Arial"/>
                    <w:sz w:val="18"/>
                  </w:rPr>
                </w:rPrChange>
              </w:rPr>
            </w:pPr>
            <w:ins w:id="445" w:author="MCC160" w:date="2022-11-16T21:53:00Z">
              <w:r w:rsidRPr="00424E59">
                <w:rPr>
                  <w:rFonts w:ascii="Arial" w:hAnsi="Arial"/>
                  <w:sz w:val="18"/>
                  <w:rPrChange w:id="446" w:author="MCC160" w:date="2022-11-16T21:53:00Z">
                    <w:rPr>
                      <w:rFonts w:ascii="Arial" w:hAnsi="Arial"/>
                      <w:sz w:val="18"/>
                    </w:rPr>
                  </w:rPrChange>
                </w:rPr>
                <w:t>Make the UE (MCPTT client) release the floor.</w:t>
              </w:r>
            </w:ins>
          </w:p>
          <w:p w14:paraId="01A345FA" w14:textId="083FEC90" w:rsidR="00EB676A" w:rsidRPr="00424E59" w:rsidRDefault="00EB676A" w:rsidP="00BC3F8D">
            <w:pPr>
              <w:keepNext/>
              <w:keepLines/>
              <w:spacing w:after="0"/>
              <w:rPr>
                <w:rFonts w:ascii="Arial" w:hAnsi="Arial"/>
                <w:sz w:val="18"/>
              </w:rPr>
            </w:pPr>
            <w:del w:id="447" w:author="MCC160" w:date="2022-11-16T21:53:00Z">
              <w:r w:rsidRPr="00424E59" w:rsidDel="00316BFC">
                <w:rPr>
                  <w:rFonts w:ascii="Arial" w:hAnsi="Arial"/>
                  <w:sz w:val="18"/>
                  <w:rPrChange w:id="448" w:author="MCC160" w:date="2022-11-16T21:53:00Z">
                    <w:rPr>
                      <w:rFonts w:ascii="Arial" w:hAnsi="Arial"/>
                      <w:sz w:val="18"/>
                    </w:rPr>
                  </w:rPrChange>
                </w:rPr>
                <w:delText>Make the UE (MCPTT User) release the floor</w:delText>
              </w:r>
              <w:r w:rsidRPr="00424E59" w:rsidDel="00316BFC">
                <w:rPr>
                  <w:rFonts w:ascii="Arial" w:hAnsi="Arial"/>
                  <w:sz w:val="18"/>
                </w:rPr>
                <w:delText xml:space="preserve"> </w:delText>
              </w:r>
            </w:del>
            <w:r w:rsidRPr="00424E59">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FC0315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31557C"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A93FB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FDA51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BC8345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9A0370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39B</w:t>
            </w:r>
          </w:p>
        </w:tc>
        <w:tc>
          <w:tcPr>
            <w:tcW w:w="3968" w:type="dxa"/>
            <w:tcBorders>
              <w:top w:val="single" w:sz="4" w:space="0" w:color="auto"/>
              <w:left w:val="single" w:sz="4" w:space="0" w:color="auto"/>
              <w:bottom w:val="single" w:sz="4" w:space="0" w:color="auto"/>
              <w:right w:val="single" w:sz="4" w:space="0" w:color="auto"/>
            </w:tcBorders>
            <w:hideMark/>
          </w:tcPr>
          <w:p w14:paraId="126CD7F9" w14:textId="06F42FF9"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449" w:author="MCC160" w:date="2022-11-01T11:47:00Z">
              <w:r w:rsidRPr="00424E59" w:rsidDel="00AB6067">
                <w:rPr>
                  <w:rFonts w:ascii="Arial" w:hAnsi="Arial"/>
                  <w:sz w:val="18"/>
                </w:rPr>
                <w:delText xml:space="preserve">Does the UE (MCPTT client) </w:delText>
              </w:r>
            </w:del>
            <w:del w:id="450" w:author="MCC160" w:date="2022-10-31T19:14:00Z">
              <w:r w:rsidRPr="00424E59" w:rsidDel="003E4891">
                <w:rPr>
                  <w:rFonts w:ascii="Arial" w:hAnsi="Arial"/>
                  <w:sz w:val="18"/>
                </w:rPr>
                <w:delText xml:space="preserve">correctly </w:delText>
              </w:r>
            </w:del>
            <w:del w:id="451" w:author="MCC160" w:date="2022-11-01T11:47:00Z">
              <w:r w:rsidRPr="00424E59" w:rsidDel="00AB6067">
                <w:rPr>
                  <w:rFonts w:ascii="Arial" w:hAnsi="Arial"/>
                  <w:sz w:val="18"/>
                </w:rPr>
                <w:delText xml:space="preserve">perform </w:delText>
              </w:r>
            </w:del>
            <w:del w:id="452" w:author="MCC160" w:date="2022-10-31T19:15:00Z">
              <w:r w:rsidRPr="00424E59" w:rsidDel="003E4891">
                <w:rPr>
                  <w:rFonts w:ascii="Arial" w:hAnsi="Arial"/>
                  <w:sz w:val="18"/>
                </w:rPr>
                <w:delText xml:space="preserve">Generic Test Procedure for </w:delText>
              </w:r>
            </w:del>
            <w:ins w:id="453" w:author="MCC160" w:date="2022-11-01T11:47:00Z">
              <w:r w:rsidR="00AB6067" w:rsidRPr="00424E59">
                <w:rPr>
                  <w:rFonts w:ascii="Arial" w:hAnsi="Arial"/>
                  <w:sz w:val="18"/>
                </w:rPr>
                <w:t xml:space="preserve">Does the UE (MCPTT </w:t>
              </w:r>
            </w:ins>
            <w:ins w:id="454" w:author="MCC160" w:date="2022-11-16T22:58:00Z">
              <w:r w:rsidR="00131D5C" w:rsidRPr="00424E59">
                <w:rPr>
                  <w:rFonts w:ascii="Arial" w:hAnsi="Arial"/>
                  <w:sz w:val="18"/>
                  <w:rPrChange w:id="455" w:author="MCC160" w:date="2022-11-16T22:58:00Z">
                    <w:rPr>
                      <w:rFonts w:ascii="Arial" w:hAnsi="Arial"/>
                      <w:sz w:val="18"/>
                    </w:rPr>
                  </w:rPrChange>
                </w:rPr>
                <w:t>c</w:t>
              </w:r>
            </w:ins>
            <w:ins w:id="456" w:author="MCC160" w:date="2022-11-01T11:47:00Z">
              <w:r w:rsidR="00AB6067" w:rsidRPr="00424E59">
                <w:rPr>
                  <w:rFonts w:ascii="Arial" w:hAnsi="Arial"/>
                  <w:sz w:val="18"/>
                </w:rPr>
                <w:t xml:space="preserve">lient) correctly perform test procedure </w:t>
              </w:r>
            </w:ins>
            <w:ins w:id="457" w:author="MCC160" w:date="2022-10-31T19:15:00Z">
              <w:r w:rsidR="003E4891" w:rsidRPr="00424E59">
                <w:rPr>
                  <w:rFonts w:ascii="Arial" w:hAnsi="Arial"/>
                  <w:sz w:val="18"/>
                </w:rPr>
                <w:t>'</w:t>
              </w:r>
            </w:ins>
            <w:r w:rsidRPr="00424E59">
              <w:rPr>
                <w:rFonts w:ascii="Arial" w:hAnsi="Arial"/>
                <w:sz w:val="18"/>
              </w:rPr>
              <w:t>MCPTT Floor Release – Floor Idle</w:t>
            </w:r>
            <w:ins w:id="458" w:author="MCC160" w:date="2022-10-31T19:16:00Z">
              <w:r w:rsidR="003E4891" w:rsidRPr="00424E59">
                <w:rPr>
                  <w:rFonts w:ascii="Arial" w:hAnsi="Arial"/>
                  <w:sz w:val="18"/>
                </w:rPr>
                <w:t>'</w:t>
              </w:r>
            </w:ins>
            <w:r w:rsidRPr="00424E59">
              <w:rPr>
                <w:rFonts w:ascii="Arial" w:hAnsi="Arial"/>
                <w:sz w:val="18"/>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74A634C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44E2BC"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BB11C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BA4C93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348DD7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A8D0D5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39C</w:t>
            </w:r>
          </w:p>
        </w:tc>
        <w:tc>
          <w:tcPr>
            <w:tcW w:w="3968" w:type="dxa"/>
            <w:tcBorders>
              <w:top w:val="single" w:sz="4" w:space="0" w:color="auto"/>
              <w:left w:val="single" w:sz="4" w:space="0" w:color="auto"/>
              <w:bottom w:val="single" w:sz="4" w:space="0" w:color="auto"/>
              <w:right w:val="single" w:sz="4" w:space="0" w:color="auto"/>
            </w:tcBorders>
            <w:hideMark/>
          </w:tcPr>
          <w:p w14:paraId="1947A9E2" w14:textId="77777777" w:rsidR="00316BFC" w:rsidRPr="00424E59" w:rsidRDefault="00316BFC" w:rsidP="00BC3F8D">
            <w:pPr>
              <w:keepNext/>
              <w:keepLines/>
              <w:spacing w:after="0"/>
              <w:rPr>
                <w:ins w:id="459" w:author="MCC160" w:date="2022-11-16T21:53:00Z"/>
                <w:rFonts w:ascii="Arial" w:hAnsi="Arial"/>
                <w:sz w:val="18"/>
                <w:rPrChange w:id="460" w:author="MCC160" w:date="2022-11-16T21:53:00Z">
                  <w:rPr>
                    <w:ins w:id="461" w:author="MCC160" w:date="2022-11-16T21:53:00Z"/>
                    <w:rFonts w:ascii="Arial" w:hAnsi="Arial"/>
                    <w:sz w:val="18"/>
                  </w:rPr>
                </w:rPrChange>
              </w:rPr>
            </w:pPr>
            <w:ins w:id="462" w:author="MCC160" w:date="2022-11-16T21:53:00Z">
              <w:r w:rsidRPr="00424E59">
                <w:rPr>
                  <w:rFonts w:ascii="Arial" w:hAnsi="Arial"/>
                  <w:sz w:val="18"/>
                  <w:rPrChange w:id="463" w:author="MCC160" w:date="2022-11-16T21:53:00Z">
                    <w:rPr>
                      <w:rFonts w:ascii="Arial" w:hAnsi="Arial"/>
                      <w:sz w:val="18"/>
                    </w:rPr>
                  </w:rPrChange>
                </w:rPr>
                <w:t>Make the UE (MCPTT client) request the floor.</w:t>
              </w:r>
            </w:ins>
          </w:p>
          <w:p w14:paraId="0046196E" w14:textId="415FE45E" w:rsidR="00EB676A" w:rsidRPr="00424E59" w:rsidRDefault="00EB676A" w:rsidP="00BC3F8D">
            <w:pPr>
              <w:keepNext/>
              <w:keepLines/>
              <w:spacing w:after="0"/>
              <w:rPr>
                <w:rFonts w:ascii="Arial" w:hAnsi="Arial"/>
                <w:sz w:val="18"/>
              </w:rPr>
            </w:pPr>
            <w:del w:id="464" w:author="MCC160" w:date="2022-11-16T21:53:00Z">
              <w:r w:rsidRPr="00424E59" w:rsidDel="00316BFC">
                <w:rPr>
                  <w:rFonts w:ascii="Arial" w:hAnsi="Arial"/>
                  <w:sz w:val="18"/>
                  <w:rPrChange w:id="465" w:author="MCC160" w:date="2022-11-16T21:53:00Z">
                    <w:rPr>
                      <w:rFonts w:ascii="Arial" w:hAnsi="Arial"/>
                      <w:sz w:val="18"/>
                    </w:rPr>
                  </w:rPrChange>
                </w:rPr>
                <w:delText>Make the UE (MCPTT User) request the floor</w:delText>
              </w:r>
              <w:r w:rsidRPr="00424E59" w:rsidDel="00316BFC">
                <w:rPr>
                  <w:rFonts w:ascii="Arial" w:hAnsi="Arial"/>
                  <w:sz w:val="18"/>
                </w:rPr>
                <w:delText xml:space="preserve"> </w:delText>
              </w:r>
            </w:del>
            <w:r w:rsidRPr="00424E59">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C4A3B5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D47E02"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0F2FA6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7E106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F49D70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66237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40</w:t>
            </w:r>
          </w:p>
        </w:tc>
        <w:tc>
          <w:tcPr>
            <w:tcW w:w="3968" w:type="dxa"/>
            <w:tcBorders>
              <w:top w:val="single" w:sz="4" w:space="0" w:color="auto"/>
              <w:left w:val="single" w:sz="4" w:space="0" w:color="auto"/>
              <w:bottom w:val="single" w:sz="4" w:space="0" w:color="auto"/>
              <w:right w:val="single" w:sz="4" w:space="0" w:color="auto"/>
            </w:tcBorders>
            <w:hideMark/>
          </w:tcPr>
          <w:p w14:paraId="626A7998" w14:textId="11CBCBD8"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466" w:author="MCC160" w:date="2022-11-01T11:47:00Z">
              <w:r w:rsidRPr="00424E59" w:rsidDel="00AB6067">
                <w:rPr>
                  <w:rFonts w:ascii="Arial" w:eastAsia="Calibri" w:hAnsi="Arial"/>
                  <w:sz w:val="18"/>
                </w:rPr>
                <w:delText>Does the UE (</w:delText>
              </w:r>
              <w:r w:rsidRPr="00424E59" w:rsidDel="00AB6067">
                <w:rPr>
                  <w:rFonts w:ascii="Arial" w:eastAsia="Calibri" w:hAnsi="Arial"/>
                  <w:sz w:val="18"/>
                  <w:lang w:eastAsia="ko-KR"/>
                </w:rPr>
                <w:delText xml:space="preserve">MCPTT client) perform </w:delText>
              </w:r>
              <w:r w:rsidRPr="00424E59" w:rsidDel="00AB6067">
                <w:rPr>
                  <w:rFonts w:ascii="Arial" w:hAnsi="Arial"/>
                  <w:sz w:val="18"/>
                </w:rPr>
                <w:delText xml:space="preserve">procedure </w:delText>
              </w:r>
            </w:del>
            <w:del w:id="467" w:author="MCC160" w:date="2022-10-31T19:16:00Z">
              <w:r w:rsidRPr="00424E59" w:rsidDel="003E4891">
                <w:rPr>
                  <w:rFonts w:ascii="Arial" w:hAnsi="Arial"/>
                  <w:sz w:val="18"/>
                </w:rPr>
                <w:delText xml:space="preserve">for </w:delText>
              </w:r>
            </w:del>
            <w:ins w:id="468" w:author="MCC160" w:date="2022-11-01T11:47:00Z">
              <w:r w:rsidR="00AB6067" w:rsidRPr="00424E59">
                <w:rPr>
                  <w:rFonts w:ascii="Arial" w:hAnsi="Arial"/>
                  <w:sz w:val="18"/>
                </w:rPr>
                <w:t xml:space="preserve">Does the UE (MCPTT </w:t>
              </w:r>
            </w:ins>
            <w:ins w:id="469" w:author="MCC160" w:date="2022-11-16T22:58:00Z">
              <w:r w:rsidR="00917D0C" w:rsidRPr="00424E59">
                <w:rPr>
                  <w:rFonts w:ascii="Arial" w:hAnsi="Arial"/>
                  <w:sz w:val="18"/>
                  <w:rPrChange w:id="470" w:author="MCC160" w:date="2022-11-16T22:58:00Z">
                    <w:rPr>
                      <w:rFonts w:ascii="Arial" w:hAnsi="Arial"/>
                      <w:sz w:val="18"/>
                    </w:rPr>
                  </w:rPrChange>
                </w:rPr>
                <w:t>c</w:t>
              </w:r>
            </w:ins>
            <w:ins w:id="471" w:author="MCC160" w:date="2022-11-01T11:47:00Z">
              <w:r w:rsidR="00AB6067" w:rsidRPr="00424E59">
                <w:rPr>
                  <w:rFonts w:ascii="Arial" w:hAnsi="Arial"/>
                  <w:sz w:val="18"/>
                </w:rPr>
                <w:t xml:space="preserve">lient) correctly perform test procedure </w:t>
              </w:r>
            </w:ins>
            <w:ins w:id="472" w:author="MCC160" w:date="2022-10-31T19:16:00Z">
              <w:r w:rsidR="003E4891" w:rsidRPr="00424E59">
                <w:rPr>
                  <w:rFonts w:ascii="Arial" w:hAnsi="Arial"/>
                  <w:sz w:val="18"/>
                </w:rPr>
                <w:t>'</w:t>
              </w:r>
            </w:ins>
            <w:r w:rsidRPr="00424E59">
              <w:rPr>
                <w:rFonts w:ascii="Arial" w:hAnsi="Arial"/>
                <w:sz w:val="18"/>
              </w:rPr>
              <w:t>MCPTT Floor Request – Floor Deny</w:t>
            </w:r>
            <w:ins w:id="473" w:author="MCC160" w:date="2022-10-31T19:16:00Z">
              <w:r w:rsidR="003E4891" w:rsidRPr="00424E59">
                <w:rPr>
                  <w:rFonts w:ascii="Arial" w:hAnsi="Arial"/>
                  <w:sz w:val="18"/>
                </w:rPr>
                <w:t>'</w:t>
              </w:r>
            </w:ins>
            <w:r w:rsidRPr="00424E59">
              <w:rPr>
                <w:rFonts w:ascii="Arial" w:eastAsia="Calibri" w:hAnsi="Arial"/>
                <w:sz w:val="18"/>
              </w:rPr>
              <w:t xml:space="preserve"> a</w:t>
            </w:r>
            <w:r w:rsidRPr="00424E59">
              <w:rPr>
                <w:rFonts w:ascii="Arial" w:hAnsi="Arial"/>
                <w:sz w:val="18"/>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29C7AA5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DF8C12"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0D8A0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474C8D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537D27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ECA987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41</w:t>
            </w:r>
          </w:p>
        </w:tc>
        <w:tc>
          <w:tcPr>
            <w:tcW w:w="3968" w:type="dxa"/>
            <w:tcBorders>
              <w:top w:val="single" w:sz="4" w:space="0" w:color="auto"/>
              <w:left w:val="single" w:sz="4" w:space="0" w:color="auto"/>
              <w:bottom w:val="single" w:sz="4" w:space="0" w:color="auto"/>
              <w:right w:val="single" w:sz="4" w:space="0" w:color="auto"/>
            </w:tcBorders>
            <w:hideMark/>
          </w:tcPr>
          <w:p w14:paraId="0D489355" w14:textId="4443637D"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474" w:author="MCC160" w:date="2022-11-01T11:48:00Z">
              <w:r w:rsidRPr="00424E59" w:rsidDel="00AB6067">
                <w:rPr>
                  <w:rFonts w:ascii="Arial" w:eastAsia="Calibri" w:hAnsi="Arial"/>
                  <w:sz w:val="18"/>
                </w:rPr>
                <w:delText xml:space="preserve">Is the procedure </w:delText>
              </w:r>
            </w:del>
            <w:del w:id="475" w:author="MCC160" w:date="2022-10-31T19:16:00Z">
              <w:r w:rsidRPr="00424E59" w:rsidDel="003E4891">
                <w:rPr>
                  <w:rFonts w:ascii="Arial" w:eastAsia="Calibri" w:hAnsi="Arial"/>
                  <w:sz w:val="18"/>
                </w:rPr>
                <w:delText xml:space="preserve">for </w:delText>
              </w:r>
            </w:del>
            <w:ins w:id="476" w:author="MCC160" w:date="2022-11-01T11:48:00Z">
              <w:r w:rsidR="00AB6067" w:rsidRPr="00424E59">
                <w:rPr>
                  <w:rFonts w:ascii="Arial" w:eastAsia="Calibri" w:hAnsi="Arial"/>
                  <w:sz w:val="18"/>
                </w:rPr>
                <w:t xml:space="preserve">Does the UE (MCPTT </w:t>
              </w:r>
            </w:ins>
            <w:ins w:id="477" w:author="MCC160" w:date="2022-11-16T22:58:00Z">
              <w:r w:rsidR="00917D0C" w:rsidRPr="00424E59">
                <w:rPr>
                  <w:rFonts w:ascii="Arial" w:eastAsia="Calibri" w:hAnsi="Arial"/>
                  <w:sz w:val="18"/>
                  <w:rPrChange w:id="478" w:author="MCC160" w:date="2022-11-16T22:58:00Z">
                    <w:rPr>
                      <w:rFonts w:ascii="Arial" w:eastAsia="Calibri" w:hAnsi="Arial"/>
                      <w:sz w:val="18"/>
                    </w:rPr>
                  </w:rPrChange>
                </w:rPr>
                <w:t>c</w:t>
              </w:r>
            </w:ins>
            <w:ins w:id="479" w:author="MCC160" w:date="2022-11-01T11:48:00Z">
              <w:r w:rsidR="00AB6067" w:rsidRPr="00424E59">
                <w:rPr>
                  <w:rFonts w:ascii="Arial" w:eastAsia="Calibri" w:hAnsi="Arial"/>
                  <w:sz w:val="18"/>
                </w:rPr>
                <w:t xml:space="preserve">lient) correctly perform test procedure </w:t>
              </w:r>
            </w:ins>
            <w:ins w:id="480" w:author="MCC160" w:date="2022-10-31T19:16:00Z">
              <w:r w:rsidR="003E4891" w:rsidRPr="00424E59">
                <w:rPr>
                  <w:rFonts w:ascii="Arial" w:eastAsia="Calibri" w:hAnsi="Arial"/>
                  <w:sz w:val="18"/>
                </w:rPr>
                <w:t>'</w:t>
              </w:r>
            </w:ins>
            <w:r w:rsidRPr="00424E59">
              <w:rPr>
                <w:rFonts w:ascii="Arial" w:hAnsi="Arial"/>
                <w:sz w:val="18"/>
              </w:rPr>
              <w:t>MCX CT call release</w:t>
            </w:r>
            <w:ins w:id="481" w:author="MCC160" w:date="2022-10-31T19:16:00Z">
              <w:r w:rsidR="003E4891"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5.3.12.3-1 to </w:t>
            </w:r>
            <w:del w:id="482" w:author="MCC160" w:date="2022-11-01T11:48:00Z">
              <w:r w:rsidRPr="00424E59" w:rsidDel="00AB6067">
                <w:rPr>
                  <w:rFonts w:ascii="Arial" w:hAnsi="Arial"/>
                  <w:sz w:val="18"/>
                </w:rPr>
                <w:delText xml:space="preserve">end </w:delText>
              </w:r>
            </w:del>
            <w:ins w:id="483" w:author="MCC160" w:date="2022-11-01T11:48:00Z">
              <w:r w:rsidR="00AB6067" w:rsidRPr="00424E59">
                <w:rPr>
                  <w:rFonts w:ascii="Arial" w:hAnsi="Arial"/>
                  <w:sz w:val="18"/>
                </w:rPr>
                <w:t xml:space="preserve">release </w:t>
              </w:r>
            </w:ins>
            <w:r w:rsidRPr="00424E59">
              <w:rPr>
                <w:rFonts w:ascii="Arial" w:hAnsi="Arial"/>
                <w:sz w:val="18"/>
              </w:rPr>
              <w:t>the call</w:t>
            </w:r>
            <w:del w:id="484" w:author="MCC160" w:date="2022-11-01T11:48:00Z">
              <w:r w:rsidRPr="00424E59" w:rsidDel="00AB6067">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3448E5E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A836A4"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45111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hideMark/>
          </w:tcPr>
          <w:p w14:paraId="07AE4F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01309D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99145F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42</w:t>
            </w:r>
          </w:p>
        </w:tc>
        <w:tc>
          <w:tcPr>
            <w:tcW w:w="3968" w:type="dxa"/>
            <w:tcBorders>
              <w:top w:val="single" w:sz="4" w:space="0" w:color="auto"/>
              <w:left w:val="single" w:sz="4" w:space="0" w:color="auto"/>
              <w:bottom w:val="single" w:sz="4" w:space="0" w:color="auto"/>
              <w:right w:val="single" w:sz="4" w:space="0" w:color="auto"/>
            </w:tcBorders>
            <w:hideMark/>
          </w:tcPr>
          <w:p w14:paraId="2536EE4D"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760CF5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FE6456"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5C387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204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386AA3C"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556DC3AA"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szCs w:val="22"/>
              </w:rPr>
              <w:t xml:space="preserve">NOTE 1: </w:t>
            </w:r>
            <w:r w:rsidRPr="00424E59">
              <w:rPr>
                <w:rFonts w:ascii="Arial" w:hAnsi="Arial"/>
                <w:sz w:val="18"/>
              </w:rPr>
              <w:t>This is expected to be done via a suitable implementation dependent MMI.</w:t>
            </w:r>
          </w:p>
          <w:p w14:paraId="6EF837EE" w14:textId="343253D1" w:rsidR="00EB676A" w:rsidRPr="00424E59" w:rsidRDefault="00EB676A" w:rsidP="00BC3F8D">
            <w:pPr>
              <w:keepNext/>
              <w:keepLines/>
              <w:spacing w:after="0"/>
              <w:ind w:left="851" w:hanging="851"/>
              <w:rPr>
                <w:rFonts w:ascii="Arial" w:hAnsi="Arial"/>
                <w:sz w:val="18"/>
              </w:rPr>
            </w:pPr>
            <w:r w:rsidRPr="00424E59">
              <w:rPr>
                <w:rFonts w:ascii="Arial" w:hAnsi="Arial"/>
                <w:sz w:val="18"/>
              </w:rPr>
              <w:t>NOTE 2: The display information may include</w:t>
            </w:r>
            <w:r w:rsidRPr="00424E59">
              <w:rPr>
                <w:rFonts w:ascii="Arial" w:hAnsi="Arial"/>
                <w:sz w:val="18"/>
              </w:rPr>
              <w:br/>
              <w:t xml:space="preserve">- indication for </w:t>
            </w:r>
            <w:ins w:id="485" w:author="MCC160" w:date="2022-11-16T23:26:00Z">
              <w:r w:rsidR="009D2FA7" w:rsidRPr="00424E59">
                <w:rPr>
                  <w:rFonts w:ascii="Arial" w:hAnsi="Arial"/>
                  <w:sz w:val="18"/>
                  <w:rPrChange w:id="486" w:author="MCC160" w:date="2022-11-16T23:27:00Z">
                    <w:rPr>
                      <w:rFonts w:ascii="Arial" w:hAnsi="Arial"/>
                      <w:sz w:val="18"/>
                    </w:rPr>
                  </w:rPrChange>
                </w:rPr>
                <w:t>upgrade/</w:t>
              </w:r>
            </w:ins>
            <w:r w:rsidRPr="00424E59">
              <w:rPr>
                <w:rFonts w:ascii="Arial" w:hAnsi="Arial"/>
                <w:sz w:val="18"/>
              </w:rPr>
              <w:t xml:space="preserve">downgrade of </w:t>
            </w:r>
            <w:del w:id="487" w:author="MCC160" w:date="2022-11-16T23:27:00Z">
              <w:r w:rsidRPr="00424E59" w:rsidDel="009D2FA7">
                <w:rPr>
                  <w:rFonts w:ascii="Arial" w:hAnsi="Arial"/>
                  <w:sz w:val="18"/>
                  <w:rPrChange w:id="488" w:author="MCC160" w:date="2022-11-16T23:27:00Z">
                    <w:rPr>
                      <w:rFonts w:ascii="Arial" w:hAnsi="Arial"/>
                      <w:sz w:val="18"/>
                    </w:rPr>
                  </w:rPrChange>
                </w:rPr>
                <w:delText>the emergency private call to a normal priority private</w:delText>
              </w:r>
              <w:r w:rsidRPr="00424E59" w:rsidDel="009D2FA7">
                <w:rPr>
                  <w:rFonts w:ascii="Arial" w:hAnsi="Arial"/>
                  <w:sz w:val="18"/>
                </w:rPr>
                <w:delText xml:space="preserve"> </w:delText>
              </w:r>
            </w:del>
            <w:r w:rsidRPr="00424E59">
              <w:rPr>
                <w:rFonts w:ascii="Arial" w:hAnsi="Arial"/>
                <w:sz w:val="18"/>
              </w:rPr>
              <w:t>call</w:t>
            </w:r>
            <w:r w:rsidRPr="00424E59">
              <w:rPr>
                <w:rFonts w:ascii="Arial" w:hAnsi="Arial"/>
                <w:sz w:val="18"/>
              </w:rPr>
              <w:br/>
              <w:t xml:space="preserve">- the MCPTT ID of the sender of the SIP </w:t>
            </w:r>
            <w:del w:id="489" w:author="MCC160" w:date="2022-11-16T23:32:00Z">
              <w:r w:rsidRPr="00424E59" w:rsidDel="00E27AAE">
                <w:rPr>
                  <w:rFonts w:ascii="Arial" w:hAnsi="Arial"/>
                  <w:sz w:val="18"/>
                  <w:rPrChange w:id="490" w:author="MCC160" w:date="2022-11-16T23:33:00Z">
                    <w:rPr>
                      <w:rFonts w:ascii="Arial" w:hAnsi="Arial"/>
                      <w:sz w:val="18"/>
                    </w:rPr>
                  </w:rPrChange>
                </w:rPr>
                <w:delText>re-</w:delText>
              </w:r>
            </w:del>
            <w:r w:rsidRPr="00424E59">
              <w:rPr>
                <w:rFonts w:ascii="Arial" w:hAnsi="Arial"/>
                <w:sz w:val="18"/>
              </w:rPr>
              <w:t>INVITE</w:t>
            </w:r>
            <w:del w:id="491" w:author="MCC160" w:date="2022-11-16T23:33:00Z">
              <w:r w:rsidRPr="00424E59" w:rsidDel="00E27AAE">
                <w:rPr>
                  <w:rFonts w:ascii="Arial" w:hAnsi="Arial"/>
                  <w:sz w:val="18"/>
                </w:rPr>
                <w:delText xml:space="preserve"> </w:delText>
              </w:r>
              <w:r w:rsidRPr="00424E59" w:rsidDel="00E27AAE">
                <w:rPr>
                  <w:rFonts w:ascii="Arial" w:hAnsi="Arial"/>
                  <w:sz w:val="18"/>
                  <w:rPrChange w:id="492" w:author="MCC160" w:date="2022-11-16T23:33:00Z">
                    <w:rPr>
                      <w:rFonts w:ascii="Arial" w:hAnsi="Arial"/>
                      <w:sz w:val="18"/>
                    </w:rPr>
                  </w:rPrChange>
                </w:rPr>
                <w:delText>request</w:delText>
              </w:r>
            </w:del>
            <w:r w:rsidRPr="00424E59">
              <w:rPr>
                <w:rFonts w:ascii="Arial" w:hAnsi="Arial"/>
                <w:sz w:val="18"/>
              </w:rPr>
              <w:t>.</w:t>
            </w:r>
          </w:p>
        </w:tc>
      </w:tr>
    </w:tbl>
    <w:p w14:paraId="203D948B" w14:textId="77777777" w:rsidR="00EB676A" w:rsidRPr="00424E59" w:rsidRDefault="00EB676A" w:rsidP="00EB676A"/>
    <w:p w14:paraId="75785CAE" w14:textId="77777777" w:rsidR="00EB676A" w:rsidRPr="00424E59" w:rsidRDefault="00EB676A" w:rsidP="00EB676A">
      <w:pPr>
        <w:keepNext/>
        <w:keepLines/>
        <w:spacing w:before="60"/>
        <w:jc w:val="center"/>
        <w:rPr>
          <w:rFonts w:ascii="Arial" w:hAnsi="Arial"/>
          <w:b/>
        </w:rPr>
      </w:pPr>
      <w:r w:rsidRPr="00424E59">
        <w:rPr>
          <w:rFonts w:ascii="Arial" w:hAnsi="Arial"/>
          <w:b/>
        </w:rPr>
        <w:t>Table 6.2.2.3.2-2: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EB676A" w:rsidRPr="00424E59" w14:paraId="045DFD87" w14:textId="77777777" w:rsidTr="00BC3F8D">
        <w:tc>
          <w:tcPr>
            <w:tcW w:w="704" w:type="dxa"/>
            <w:tcBorders>
              <w:top w:val="single" w:sz="4" w:space="0" w:color="auto"/>
              <w:left w:val="single" w:sz="4" w:space="0" w:color="auto"/>
              <w:bottom w:val="nil"/>
              <w:right w:val="single" w:sz="4" w:space="0" w:color="auto"/>
            </w:tcBorders>
            <w:hideMark/>
          </w:tcPr>
          <w:p w14:paraId="2588644B" w14:textId="77777777" w:rsidR="00EB676A" w:rsidRPr="00424E59" w:rsidRDefault="00EB676A" w:rsidP="00BC3F8D">
            <w:pPr>
              <w:keepNext/>
              <w:keepLines/>
              <w:spacing w:after="0"/>
              <w:jc w:val="center"/>
              <w:rPr>
                <w:rFonts w:ascii="Arial" w:eastAsia="Calibri" w:hAnsi="Arial"/>
                <w:b/>
                <w:sz w:val="18"/>
              </w:rPr>
            </w:pPr>
            <w:r w:rsidRPr="00424E59">
              <w:rPr>
                <w:rFonts w:ascii="Arial" w:eastAsia="Calibri" w:hAnsi="Arial"/>
                <w:b/>
                <w:sz w:val="18"/>
              </w:rPr>
              <w:t>St</w:t>
            </w:r>
          </w:p>
        </w:tc>
        <w:tc>
          <w:tcPr>
            <w:tcW w:w="3913" w:type="dxa"/>
            <w:tcBorders>
              <w:top w:val="single" w:sz="4" w:space="0" w:color="auto"/>
              <w:left w:val="single" w:sz="4" w:space="0" w:color="auto"/>
              <w:bottom w:val="nil"/>
              <w:right w:val="single" w:sz="4" w:space="0" w:color="auto"/>
            </w:tcBorders>
            <w:hideMark/>
          </w:tcPr>
          <w:p w14:paraId="7C7C4611" w14:textId="77777777" w:rsidR="00EB676A" w:rsidRPr="00424E59" w:rsidRDefault="00EB676A" w:rsidP="00BC3F8D">
            <w:pPr>
              <w:keepNext/>
              <w:keepLines/>
              <w:spacing w:after="0"/>
              <w:jc w:val="center"/>
              <w:rPr>
                <w:rFonts w:ascii="Arial" w:eastAsia="Calibri" w:hAnsi="Arial"/>
                <w:b/>
                <w:sz w:val="18"/>
              </w:rPr>
            </w:pPr>
            <w:r w:rsidRPr="00424E59">
              <w:rPr>
                <w:rFonts w:ascii="Arial" w:eastAsia="Calibri"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98FC8D" w14:textId="77777777" w:rsidR="00EB676A" w:rsidRPr="00424E59" w:rsidRDefault="00EB676A" w:rsidP="00BC3F8D">
            <w:pPr>
              <w:keepNext/>
              <w:keepLines/>
              <w:spacing w:after="0"/>
              <w:jc w:val="center"/>
              <w:rPr>
                <w:rFonts w:ascii="Arial" w:eastAsia="Calibri" w:hAnsi="Arial"/>
                <w:b/>
                <w:sz w:val="18"/>
              </w:rPr>
            </w:pPr>
            <w:r w:rsidRPr="00424E59">
              <w:rPr>
                <w:rFonts w:ascii="Arial" w:eastAsia="Calibri"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61D8928" w14:textId="77777777" w:rsidR="00EB676A" w:rsidRPr="00424E59" w:rsidRDefault="00EB676A" w:rsidP="00BC3F8D">
            <w:pPr>
              <w:keepNext/>
              <w:keepLines/>
              <w:spacing w:after="0"/>
              <w:jc w:val="center"/>
              <w:rPr>
                <w:rFonts w:ascii="Arial" w:eastAsia="Calibri" w:hAnsi="Arial"/>
                <w:b/>
                <w:sz w:val="18"/>
              </w:rPr>
            </w:pPr>
            <w:r w:rsidRPr="00424E59">
              <w:rPr>
                <w:rFonts w:ascii="Arial" w:eastAsia="Calibri" w:hAnsi="Arial"/>
                <w:b/>
                <w:sz w:val="18"/>
              </w:rPr>
              <w:t>TP</w:t>
            </w:r>
          </w:p>
        </w:tc>
        <w:tc>
          <w:tcPr>
            <w:tcW w:w="892" w:type="dxa"/>
            <w:tcBorders>
              <w:top w:val="single" w:sz="4" w:space="0" w:color="auto"/>
              <w:left w:val="single" w:sz="4" w:space="0" w:color="auto"/>
              <w:bottom w:val="nil"/>
              <w:right w:val="single" w:sz="4" w:space="0" w:color="auto"/>
            </w:tcBorders>
            <w:hideMark/>
          </w:tcPr>
          <w:p w14:paraId="6623BEDC" w14:textId="77777777" w:rsidR="00EB676A" w:rsidRPr="00424E59" w:rsidRDefault="00EB676A" w:rsidP="00BC3F8D">
            <w:pPr>
              <w:keepNext/>
              <w:keepLines/>
              <w:spacing w:after="0"/>
              <w:jc w:val="center"/>
              <w:rPr>
                <w:rFonts w:ascii="Arial" w:eastAsia="Calibri" w:hAnsi="Arial"/>
                <w:b/>
                <w:sz w:val="18"/>
              </w:rPr>
            </w:pPr>
            <w:r w:rsidRPr="00424E59">
              <w:rPr>
                <w:rFonts w:ascii="Arial" w:eastAsia="Calibri" w:hAnsi="Arial"/>
                <w:b/>
                <w:sz w:val="18"/>
              </w:rPr>
              <w:t>Verdict</w:t>
            </w:r>
          </w:p>
        </w:tc>
      </w:tr>
      <w:tr w:rsidR="00EB676A" w:rsidRPr="00424E59" w14:paraId="0E947EA6" w14:textId="77777777" w:rsidTr="00BC3F8D">
        <w:tc>
          <w:tcPr>
            <w:tcW w:w="704" w:type="dxa"/>
            <w:tcBorders>
              <w:top w:val="nil"/>
              <w:left w:val="single" w:sz="4" w:space="0" w:color="auto"/>
              <w:bottom w:val="single" w:sz="4" w:space="0" w:color="auto"/>
              <w:right w:val="single" w:sz="4" w:space="0" w:color="auto"/>
            </w:tcBorders>
          </w:tcPr>
          <w:p w14:paraId="24D3E455" w14:textId="77777777" w:rsidR="00EB676A" w:rsidRPr="00424E59" w:rsidRDefault="00EB676A" w:rsidP="00BC3F8D">
            <w:pPr>
              <w:keepNext/>
              <w:keepLines/>
              <w:spacing w:after="0"/>
              <w:jc w:val="center"/>
              <w:rPr>
                <w:rFonts w:ascii="Arial" w:eastAsia="Calibri" w:hAnsi="Arial"/>
                <w:b/>
                <w:sz w:val="18"/>
              </w:rPr>
            </w:pPr>
          </w:p>
        </w:tc>
        <w:tc>
          <w:tcPr>
            <w:tcW w:w="3913" w:type="dxa"/>
            <w:tcBorders>
              <w:top w:val="nil"/>
              <w:left w:val="single" w:sz="4" w:space="0" w:color="auto"/>
              <w:bottom w:val="single" w:sz="4" w:space="0" w:color="auto"/>
              <w:right w:val="single" w:sz="4" w:space="0" w:color="auto"/>
            </w:tcBorders>
          </w:tcPr>
          <w:p w14:paraId="6FEB64DF" w14:textId="77777777" w:rsidR="00EB676A" w:rsidRPr="00424E59" w:rsidRDefault="00EB676A" w:rsidP="00BC3F8D">
            <w:pPr>
              <w:keepNext/>
              <w:keepLines/>
              <w:spacing w:after="0"/>
              <w:jc w:val="center"/>
              <w:rPr>
                <w:rFonts w:ascii="Arial" w:eastAsia="Calibri"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489B09B" w14:textId="77777777" w:rsidR="00EB676A" w:rsidRPr="00424E59" w:rsidRDefault="00EB676A" w:rsidP="00BC3F8D">
            <w:pPr>
              <w:keepNext/>
              <w:keepLines/>
              <w:spacing w:after="0"/>
              <w:jc w:val="center"/>
              <w:rPr>
                <w:rFonts w:ascii="Arial" w:eastAsia="Calibri" w:hAnsi="Arial"/>
                <w:b/>
                <w:sz w:val="18"/>
              </w:rPr>
            </w:pPr>
            <w:r w:rsidRPr="00424E59">
              <w:rPr>
                <w:rFonts w:ascii="Arial" w:eastAsia="Calibri"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148EBE0" w14:textId="77777777" w:rsidR="00EB676A" w:rsidRPr="00424E59" w:rsidRDefault="00EB676A" w:rsidP="00BC3F8D">
            <w:pPr>
              <w:keepNext/>
              <w:keepLines/>
              <w:spacing w:after="0"/>
              <w:jc w:val="center"/>
              <w:rPr>
                <w:rFonts w:ascii="Arial" w:eastAsia="Calibri" w:hAnsi="Arial"/>
                <w:b/>
                <w:sz w:val="18"/>
              </w:rPr>
            </w:pPr>
            <w:r w:rsidRPr="00424E59">
              <w:rPr>
                <w:rFonts w:ascii="Arial" w:eastAsia="Calibri" w:hAnsi="Arial"/>
                <w:b/>
                <w:sz w:val="18"/>
              </w:rPr>
              <w:t>Message</w:t>
            </w:r>
          </w:p>
        </w:tc>
        <w:tc>
          <w:tcPr>
            <w:tcW w:w="567" w:type="dxa"/>
            <w:tcBorders>
              <w:top w:val="nil"/>
              <w:left w:val="single" w:sz="4" w:space="0" w:color="auto"/>
              <w:bottom w:val="single" w:sz="4" w:space="0" w:color="auto"/>
              <w:right w:val="single" w:sz="4" w:space="0" w:color="auto"/>
            </w:tcBorders>
          </w:tcPr>
          <w:p w14:paraId="058DA162" w14:textId="77777777" w:rsidR="00EB676A" w:rsidRPr="00424E59" w:rsidRDefault="00EB676A" w:rsidP="00BC3F8D">
            <w:pPr>
              <w:keepNext/>
              <w:keepLines/>
              <w:spacing w:after="0"/>
              <w:jc w:val="center"/>
              <w:rPr>
                <w:rFonts w:ascii="Arial" w:eastAsia="Calibri" w:hAnsi="Arial"/>
                <w:b/>
                <w:sz w:val="18"/>
              </w:rPr>
            </w:pPr>
          </w:p>
        </w:tc>
        <w:tc>
          <w:tcPr>
            <w:tcW w:w="892" w:type="dxa"/>
            <w:tcBorders>
              <w:top w:val="nil"/>
              <w:left w:val="single" w:sz="4" w:space="0" w:color="auto"/>
              <w:bottom w:val="single" w:sz="4" w:space="0" w:color="auto"/>
              <w:right w:val="single" w:sz="4" w:space="0" w:color="auto"/>
            </w:tcBorders>
          </w:tcPr>
          <w:p w14:paraId="2574D823" w14:textId="77777777" w:rsidR="00EB676A" w:rsidRPr="00424E59" w:rsidRDefault="00EB676A" w:rsidP="00BC3F8D">
            <w:pPr>
              <w:keepNext/>
              <w:keepLines/>
              <w:spacing w:after="0"/>
              <w:jc w:val="center"/>
              <w:rPr>
                <w:rFonts w:ascii="Arial" w:eastAsia="Calibri" w:hAnsi="Arial"/>
                <w:b/>
                <w:sz w:val="18"/>
              </w:rPr>
            </w:pPr>
          </w:p>
        </w:tc>
      </w:tr>
      <w:tr w:rsidR="00EB676A" w:rsidRPr="00424E59" w14:paraId="38E179DD"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71CB682A" w14:textId="77777777" w:rsidR="00EB676A" w:rsidRPr="00424E59" w:rsidRDefault="00EB676A" w:rsidP="00BC3F8D">
            <w:pPr>
              <w:keepNext/>
              <w:keepLines/>
              <w:spacing w:after="0"/>
              <w:jc w:val="center"/>
              <w:rPr>
                <w:rFonts w:ascii="Arial" w:eastAsia="Calibri" w:hAnsi="Arial"/>
                <w:sz w:val="18"/>
              </w:rPr>
            </w:pPr>
            <w:r w:rsidRPr="00424E59">
              <w:rPr>
                <w:rFonts w:ascii="Arial" w:eastAsia="Calibri" w:hAnsi="Arial"/>
                <w:sz w:val="18"/>
              </w:rPr>
              <w:t>1</w:t>
            </w:r>
          </w:p>
        </w:tc>
        <w:tc>
          <w:tcPr>
            <w:tcW w:w="3913" w:type="dxa"/>
            <w:tcBorders>
              <w:top w:val="single" w:sz="4" w:space="0" w:color="auto"/>
              <w:left w:val="single" w:sz="4" w:space="0" w:color="auto"/>
              <w:bottom w:val="single" w:sz="4" w:space="0" w:color="auto"/>
              <w:right w:val="single" w:sz="4" w:space="0" w:color="auto"/>
            </w:tcBorders>
            <w:hideMark/>
          </w:tcPr>
          <w:p w14:paraId="0F3C75DE" w14:textId="786B3789" w:rsidR="00316BFC" w:rsidRPr="00424E59" w:rsidRDefault="00316BFC" w:rsidP="00BC3F8D">
            <w:pPr>
              <w:keepNext/>
              <w:keepLines/>
              <w:spacing w:after="0"/>
              <w:rPr>
                <w:ins w:id="493" w:author="MCC160" w:date="2022-11-16T21:54:00Z"/>
                <w:rFonts w:ascii="Arial" w:hAnsi="Arial"/>
                <w:sz w:val="18"/>
                <w:rPrChange w:id="494" w:author="MCC160" w:date="2022-11-16T21:54:00Z">
                  <w:rPr>
                    <w:ins w:id="495" w:author="MCC160" w:date="2022-11-16T21:54:00Z"/>
                    <w:rFonts w:ascii="Arial" w:hAnsi="Arial"/>
                    <w:sz w:val="18"/>
                  </w:rPr>
                </w:rPrChange>
              </w:rPr>
            </w:pPr>
            <w:ins w:id="496" w:author="MCC160" w:date="2022-11-16T21:54:00Z">
              <w:r w:rsidRPr="00424E59">
                <w:rPr>
                  <w:rFonts w:ascii="Arial" w:hAnsi="Arial"/>
                  <w:sz w:val="18"/>
                  <w:rPrChange w:id="497" w:author="MCC160" w:date="2022-11-16T21:54:00Z">
                    <w:rPr>
                      <w:rFonts w:ascii="Arial" w:hAnsi="Arial"/>
                      <w:sz w:val="18"/>
                    </w:rPr>
                  </w:rPrChange>
                </w:rPr>
                <w:t xml:space="preserve">Check: Does the UE (MCPTT </w:t>
              </w:r>
            </w:ins>
            <w:ins w:id="498" w:author="MCC160" w:date="2022-11-16T22:58:00Z">
              <w:r w:rsidR="00917D0C" w:rsidRPr="00424E59">
                <w:rPr>
                  <w:rFonts w:ascii="Arial" w:hAnsi="Arial"/>
                  <w:sz w:val="18"/>
                </w:rPr>
                <w:t>c</w:t>
              </w:r>
            </w:ins>
            <w:ins w:id="499" w:author="MCC160" w:date="2022-11-16T21:54:00Z">
              <w:r w:rsidRPr="00424E59">
                <w:rPr>
                  <w:rFonts w:ascii="Arial" w:hAnsi="Arial"/>
                  <w:sz w:val="18"/>
                  <w:rPrChange w:id="500" w:author="MCC160" w:date="2022-11-16T21:54:00Z">
                    <w:rPr>
                      <w:rFonts w:ascii="Arial" w:hAnsi="Arial"/>
                      <w:sz w:val="18"/>
                    </w:rPr>
                  </w:rPrChange>
                </w:rPr>
                <w:t>lient) notify the user that the permission to send RTP media is being revoked?</w:t>
              </w:r>
            </w:ins>
          </w:p>
          <w:p w14:paraId="23680680" w14:textId="348EB1EF" w:rsidR="00EB676A" w:rsidRPr="00424E59" w:rsidDel="00316BFC" w:rsidRDefault="00EB676A" w:rsidP="00BC3F8D">
            <w:pPr>
              <w:keepNext/>
              <w:keepLines/>
              <w:spacing w:after="0"/>
              <w:rPr>
                <w:del w:id="501" w:author="MCC160" w:date="2022-11-16T21:54:00Z"/>
                <w:rFonts w:ascii="Arial" w:hAnsi="Arial"/>
                <w:sz w:val="18"/>
              </w:rPr>
            </w:pPr>
            <w:del w:id="502" w:author="MCC160" w:date="2022-11-16T21:54:00Z">
              <w:r w:rsidRPr="00424E59" w:rsidDel="00316BFC">
                <w:rPr>
                  <w:rFonts w:ascii="Arial" w:hAnsi="Arial"/>
                  <w:sz w:val="18"/>
                  <w:rPrChange w:id="503" w:author="MCC160" w:date="2022-11-16T21:54:00Z">
                    <w:rPr>
                      <w:rFonts w:ascii="Arial" w:hAnsi="Arial"/>
                      <w:sz w:val="18"/>
                    </w:rPr>
                  </w:rPrChange>
                </w:rPr>
                <w:delText>Check: Does the UE (</w:delText>
              </w:r>
              <w:r w:rsidRPr="00424E59" w:rsidDel="00316BFC">
                <w:rPr>
                  <w:rFonts w:ascii="Arial" w:hAnsi="Arial"/>
                  <w:sz w:val="18"/>
                  <w:lang w:eastAsia="ko-KR"/>
                  <w:rPrChange w:id="504" w:author="MCC160" w:date="2022-11-16T21:54:00Z">
                    <w:rPr>
                      <w:rFonts w:ascii="Arial" w:hAnsi="Arial"/>
                      <w:sz w:val="18"/>
                      <w:lang w:eastAsia="ko-KR"/>
                    </w:rPr>
                  </w:rPrChange>
                </w:rPr>
                <w:delText xml:space="preserve">MCPTT Client) </w:delText>
              </w:r>
              <w:r w:rsidRPr="00424E59" w:rsidDel="00316BFC">
                <w:rPr>
                  <w:rFonts w:ascii="Arial" w:hAnsi="Arial"/>
                  <w:sz w:val="18"/>
                  <w:rPrChange w:id="505" w:author="MCC160" w:date="2022-11-16T21:54:00Z">
                    <w:rPr>
                      <w:rFonts w:ascii="Arial" w:hAnsi="Arial"/>
                      <w:sz w:val="18"/>
                    </w:rPr>
                  </w:rPrChange>
                </w:rPr>
                <w:delText>inform the MCPTT User that the permission to send RTP media is being revoked?</w:delText>
              </w:r>
            </w:del>
          </w:p>
          <w:p w14:paraId="68CE1E0F" w14:textId="77777777" w:rsidR="00EB676A" w:rsidRPr="00424E59" w:rsidRDefault="00EB676A" w:rsidP="00BC3F8D">
            <w:pPr>
              <w:keepNext/>
              <w:keepLines/>
              <w:spacing w:after="0"/>
              <w:rPr>
                <w:rFonts w:ascii="Arial" w:eastAsia="Calibri" w:hAnsi="Arial"/>
                <w:sz w:val="18"/>
                <w:shd w:val="clear" w:color="auto" w:fill="FF0000"/>
              </w:rPr>
            </w:pPr>
            <w:r w:rsidRPr="00424E59">
              <w:rPr>
                <w:rFonts w:ascii="Arial" w:hAnsi="Arial"/>
                <w:sz w:val="18"/>
              </w:rPr>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4664232E" w14:textId="77777777" w:rsidR="00EB676A" w:rsidRPr="00424E59" w:rsidRDefault="00EB676A" w:rsidP="00BC3F8D">
            <w:pPr>
              <w:keepNext/>
              <w:keepLines/>
              <w:spacing w:after="0"/>
              <w:jc w:val="center"/>
              <w:rPr>
                <w:rFonts w:ascii="Arial" w:eastAsia="Calibri" w:hAnsi="Arial"/>
                <w:sz w:val="18"/>
                <w:szCs w:val="22"/>
              </w:rPr>
            </w:pPr>
            <w:r w:rsidRPr="00424E59">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AA66D9C" w14:textId="77777777" w:rsidR="00EB676A" w:rsidRPr="00424E59" w:rsidRDefault="00EB676A" w:rsidP="00BC3F8D">
            <w:pPr>
              <w:keepNext/>
              <w:keepLines/>
              <w:spacing w:after="0"/>
              <w:rPr>
                <w:rFonts w:ascii="Arial" w:eastAsia="Calibri" w:hAnsi="Arial"/>
                <w:sz w:val="18"/>
              </w:rPr>
            </w:pPr>
            <w:r w:rsidRPr="00424E59">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C7C19B" w14:textId="77777777" w:rsidR="00EB676A" w:rsidRPr="00424E59" w:rsidRDefault="00EB676A" w:rsidP="00BC3F8D">
            <w:pPr>
              <w:keepNext/>
              <w:keepLines/>
              <w:spacing w:after="0"/>
              <w:jc w:val="center"/>
              <w:rPr>
                <w:rFonts w:ascii="Arial" w:eastAsia="Calibri" w:hAnsi="Arial"/>
                <w:sz w:val="18"/>
                <w:szCs w:val="22"/>
              </w:rPr>
            </w:pPr>
            <w:r w:rsidRPr="00424E59">
              <w:rPr>
                <w:rFonts w:ascii="Arial" w:eastAsia="Calibri" w:hAnsi="Arial"/>
                <w:sz w:val="18"/>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635B192B" w14:textId="77777777" w:rsidR="00EB676A" w:rsidRPr="00424E59" w:rsidRDefault="00EB676A" w:rsidP="00BC3F8D">
            <w:pPr>
              <w:keepNext/>
              <w:keepLines/>
              <w:spacing w:after="0"/>
              <w:jc w:val="center"/>
              <w:rPr>
                <w:rFonts w:ascii="Arial" w:eastAsia="Calibri" w:hAnsi="Arial"/>
                <w:sz w:val="18"/>
                <w:szCs w:val="22"/>
              </w:rPr>
            </w:pPr>
            <w:r w:rsidRPr="00424E59">
              <w:rPr>
                <w:rFonts w:ascii="Arial" w:eastAsia="Calibri" w:hAnsi="Arial"/>
                <w:sz w:val="18"/>
                <w:szCs w:val="22"/>
              </w:rPr>
              <w:t>P</w:t>
            </w:r>
          </w:p>
        </w:tc>
      </w:tr>
    </w:tbl>
    <w:p w14:paraId="3D0CD4B3" w14:textId="77777777" w:rsidR="00EB676A" w:rsidRPr="00424E59" w:rsidRDefault="00EB676A" w:rsidP="00EB676A"/>
    <w:p w14:paraId="3048A075" w14:textId="77777777" w:rsidR="00EB676A" w:rsidRPr="00424E59" w:rsidRDefault="00EB676A" w:rsidP="00EB676A">
      <w:pPr>
        <w:keepNext/>
        <w:keepLines/>
        <w:spacing w:before="120"/>
        <w:ind w:left="1985" w:hanging="1985"/>
        <w:rPr>
          <w:rFonts w:ascii="Arial" w:hAnsi="Arial"/>
        </w:rPr>
      </w:pPr>
      <w:r w:rsidRPr="00424E59">
        <w:rPr>
          <w:rFonts w:ascii="Arial" w:hAnsi="Arial"/>
        </w:rPr>
        <w:t>6.2.2.3.3</w:t>
      </w:r>
      <w:r w:rsidRPr="00424E59">
        <w:rPr>
          <w:rFonts w:ascii="Arial" w:hAnsi="Arial"/>
        </w:rPr>
        <w:tab/>
        <w:t>Specific message contents</w:t>
      </w:r>
    </w:p>
    <w:p w14:paraId="6D4082A4"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6.2.2.3.3-1: </w:t>
      </w:r>
      <w:r w:rsidRPr="00424E59">
        <w:rPr>
          <w:rFonts w:ascii="Arial" w:hAnsi="Arial"/>
          <w:b/>
          <w:lang w:eastAsia="ko-KR"/>
        </w:rPr>
        <w:t>SIP INVITE</w:t>
      </w:r>
      <w:r w:rsidRPr="00424E59">
        <w:rPr>
          <w:rFonts w:ascii="Arial" w:hAnsi="Arial"/>
          <w:b/>
        </w:rPr>
        <w:t xml:space="preserve"> from the SS (Step 1, Table 6.2.2.3.2-1;</w:t>
      </w:r>
      <w:r w:rsidRPr="00424E59">
        <w:rPr>
          <w:rFonts w:ascii="Arial" w:hAnsi="Arial"/>
          <w:b/>
        </w:rPr>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B676A" w:rsidRPr="00424E59" w14:paraId="6E7783AD" w14:textId="77777777" w:rsidTr="00BC3F8D">
        <w:tc>
          <w:tcPr>
            <w:tcW w:w="9645" w:type="dxa"/>
            <w:gridSpan w:val="5"/>
            <w:tcBorders>
              <w:top w:val="single" w:sz="4" w:space="0" w:color="auto"/>
              <w:left w:val="single" w:sz="4" w:space="0" w:color="auto"/>
              <w:bottom w:val="single" w:sz="4" w:space="0" w:color="auto"/>
              <w:right w:val="single" w:sz="4" w:space="0" w:color="auto"/>
            </w:tcBorders>
            <w:hideMark/>
          </w:tcPr>
          <w:p w14:paraId="5EE0BB1F" w14:textId="77777777" w:rsidR="00EB676A" w:rsidRPr="00424E59" w:rsidRDefault="00EB676A" w:rsidP="00BC3F8D">
            <w:pPr>
              <w:pStyle w:val="TAL"/>
            </w:pPr>
            <w:r w:rsidRPr="00424E59">
              <w:t>Derivation path: TS 36.579-1 [2], table 5.5.2.5.2-1</w:t>
            </w:r>
          </w:p>
        </w:tc>
      </w:tr>
      <w:tr w:rsidR="00EB676A" w:rsidRPr="00424E59" w14:paraId="60A35E0B"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7A0387DE" w14:textId="77777777" w:rsidR="00EB676A" w:rsidRPr="00424E59" w:rsidRDefault="00EB676A" w:rsidP="00BC3F8D">
            <w:pPr>
              <w:pStyle w:val="TAH"/>
            </w:pPr>
            <w:r w:rsidRPr="00424E5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48051F2" w14:textId="77777777" w:rsidR="00EB676A" w:rsidRPr="00424E59" w:rsidRDefault="00EB676A" w:rsidP="00BC3F8D">
            <w:pPr>
              <w:pStyle w:val="TAH"/>
            </w:pPr>
            <w:r w:rsidRPr="00424E59">
              <w:t>Value/remark</w:t>
            </w:r>
          </w:p>
        </w:tc>
        <w:tc>
          <w:tcPr>
            <w:tcW w:w="1985" w:type="dxa"/>
            <w:tcBorders>
              <w:top w:val="single" w:sz="4" w:space="0" w:color="auto"/>
              <w:left w:val="single" w:sz="4" w:space="0" w:color="auto"/>
              <w:bottom w:val="single" w:sz="4" w:space="0" w:color="auto"/>
              <w:right w:val="single" w:sz="4" w:space="0" w:color="auto"/>
            </w:tcBorders>
            <w:hideMark/>
          </w:tcPr>
          <w:p w14:paraId="79D4AC51" w14:textId="77777777" w:rsidR="00EB676A" w:rsidRPr="00424E59" w:rsidRDefault="00EB676A" w:rsidP="00BC3F8D">
            <w:pPr>
              <w:pStyle w:val="TAH"/>
            </w:pPr>
            <w:r w:rsidRPr="00424E59">
              <w:t>Comment</w:t>
            </w:r>
          </w:p>
        </w:tc>
        <w:tc>
          <w:tcPr>
            <w:tcW w:w="1277" w:type="dxa"/>
            <w:tcBorders>
              <w:top w:val="single" w:sz="4" w:space="0" w:color="auto"/>
              <w:left w:val="single" w:sz="4" w:space="0" w:color="auto"/>
              <w:bottom w:val="single" w:sz="4" w:space="0" w:color="auto"/>
              <w:right w:val="single" w:sz="4" w:space="0" w:color="auto"/>
            </w:tcBorders>
            <w:hideMark/>
          </w:tcPr>
          <w:p w14:paraId="6EE3A5EB" w14:textId="77777777" w:rsidR="00EB676A" w:rsidRPr="00424E59" w:rsidRDefault="00EB676A" w:rsidP="00BC3F8D">
            <w:pPr>
              <w:pStyle w:val="TAH"/>
            </w:pPr>
            <w:r w:rsidRPr="00424E59">
              <w:t>Reference</w:t>
            </w:r>
          </w:p>
        </w:tc>
        <w:tc>
          <w:tcPr>
            <w:tcW w:w="1135" w:type="dxa"/>
            <w:tcBorders>
              <w:top w:val="single" w:sz="4" w:space="0" w:color="auto"/>
              <w:left w:val="single" w:sz="4" w:space="0" w:color="auto"/>
              <w:bottom w:val="single" w:sz="4" w:space="0" w:color="auto"/>
              <w:right w:val="single" w:sz="4" w:space="0" w:color="auto"/>
            </w:tcBorders>
            <w:hideMark/>
          </w:tcPr>
          <w:p w14:paraId="2E612A60" w14:textId="77777777" w:rsidR="00EB676A" w:rsidRPr="00424E59" w:rsidRDefault="00EB676A" w:rsidP="00BC3F8D">
            <w:pPr>
              <w:pStyle w:val="TAH"/>
            </w:pPr>
            <w:r w:rsidRPr="00424E59">
              <w:t>Condition</w:t>
            </w:r>
          </w:p>
        </w:tc>
      </w:tr>
      <w:tr w:rsidR="00EB676A" w:rsidRPr="00424E59" w14:paraId="7FC724F9"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765BBC89" w14:textId="77777777" w:rsidR="00EB676A" w:rsidRPr="00424E59" w:rsidRDefault="00EB676A" w:rsidP="00BC3F8D">
            <w:pPr>
              <w:pStyle w:val="TAL"/>
              <w:rPr>
                <w:b/>
                <w:bCs/>
                <w:szCs w:val="18"/>
              </w:rPr>
            </w:pPr>
            <w:r w:rsidRPr="00424E59">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385CCD3B" w14:textId="77777777" w:rsidR="00EB676A" w:rsidRPr="00424E59"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5B3A14D7" w14:textId="77777777" w:rsidR="00EB676A" w:rsidRPr="00424E59"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E3E761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D451F1C" w14:textId="77777777" w:rsidR="00EB676A" w:rsidRPr="00424E59" w:rsidRDefault="00EB676A" w:rsidP="00BC3F8D">
            <w:pPr>
              <w:pStyle w:val="TAH"/>
              <w:jc w:val="left"/>
              <w:rPr>
                <w:b w:val="0"/>
              </w:rPr>
            </w:pPr>
          </w:p>
        </w:tc>
      </w:tr>
      <w:tr w:rsidR="00EB676A" w:rsidRPr="00424E59" w14:paraId="5532F042"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5E26051" w14:textId="77777777" w:rsidR="00EB676A" w:rsidRPr="00424E59" w:rsidRDefault="00EB676A" w:rsidP="00BC3F8D">
            <w:pPr>
              <w:pStyle w:val="TAL"/>
              <w:rPr>
                <w:b/>
                <w:bCs/>
              </w:rPr>
            </w:pPr>
            <w:r w:rsidRPr="00424E5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895C0A5" w14:textId="77777777" w:rsidR="00EB676A" w:rsidRPr="00424E59" w:rsidRDefault="00EB676A" w:rsidP="00BC3F8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40C3CC8" w14:textId="77777777" w:rsidR="00EB676A" w:rsidRPr="00424E59" w:rsidRDefault="00EB676A" w:rsidP="00BC3F8D">
            <w:pPr>
              <w:pStyle w:val="TAL"/>
              <w:rPr>
                <w:b/>
                <w:bCs/>
              </w:rPr>
            </w:pPr>
            <w:r w:rsidRPr="00424E59">
              <w:rPr>
                <w:b/>
                <w:bCs/>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484790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9240078" w14:textId="77777777" w:rsidR="00EB676A" w:rsidRPr="00424E59" w:rsidRDefault="00EB676A" w:rsidP="00BC3F8D">
            <w:pPr>
              <w:pStyle w:val="TAL"/>
            </w:pPr>
          </w:p>
        </w:tc>
      </w:tr>
      <w:tr w:rsidR="00EB676A" w:rsidRPr="00424E59" w14:paraId="40E6A741"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E37E6B3" w14:textId="77777777" w:rsidR="00EB676A" w:rsidRPr="00424E59" w:rsidRDefault="00EB676A" w:rsidP="00BC3F8D">
            <w:pPr>
              <w:pStyle w:val="TAL"/>
              <w:rPr>
                <w:bCs/>
              </w:rPr>
            </w:pPr>
            <w:r w:rsidRPr="00424E5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19A28E2" w14:textId="77777777" w:rsidR="00EB676A" w:rsidRPr="00424E59" w:rsidRDefault="00EB676A" w:rsidP="00BC3F8D">
            <w:pPr>
              <w:pStyle w:val="TAL"/>
            </w:pPr>
            <w:r w:rsidRPr="00424E59">
              <w:t>SDP Message as described in Table 6.2.2.3.3-1A</w:t>
            </w:r>
          </w:p>
        </w:tc>
        <w:tc>
          <w:tcPr>
            <w:tcW w:w="1985" w:type="dxa"/>
            <w:tcBorders>
              <w:top w:val="single" w:sz="4" w:space="0" w:color="auto"/>
              <w:left w:val="single" w:sz="4" w:space="0" w:color="auto"/>
              <w:bottom w:val="single" w:sz="4" w:space="0" w:color="auto"/>
              <w:right w:val="single" w:sz="4" w:space="0" w:color="auto"/>
            </w:tcBorders>
          </w:tcPr>
          <w:p w14:paraId="721F475B" w14:textId="77777777" w:rsidR="00EB676A" w:rsidRPr="00424E59" w:rsidRDefault="00EB676A" w:rsidP="00BC3F8D">
            <w:pPr>
              <w:pStyle w:val="TAL"/>
            </w:pPr>
          </w:p>
        </w:tc>
        <w:tc>
          <w:tcPr>
            <w:tcW w:w="1277" w:type="dxa"/>
            <w:tcBorders>
              <w:top w:val="single" w:sz="4" w:space="0" w:color="auto"/>
              <w:left w:val="single" w:sz="4" w:space="0" w:color="auto"/>
              <w:bottom w:val="single" w:sz="4" w:space="0" w:color="auto"/>
              <w:right w:val="single" w:sz="4" w:space="0" w:color="auto"/>
            </w:tcBorders>
          </w:tcPr>
          <w:p w14:paraId="3501656C"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19CA15A" w14:textId="77777777" w:rsidR="00EB676A" w:rsidRPr="00424E59" w:rsidRDefault="00EB676A" w:rsidP="00BC3F8D">
            <w:pPr>
              <w:pStyle w:val="TAL"/>
            </w:pPr>
          </w:p>
        </w:tc>
      </w:tr>
      <w:tr w:rsidR="00EB676A" w:rsidRPr="00424E59" w14:paraId="021B05C0"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6BAB2CDF" w14:textId="77777777" w:rsidR="00EB676A" w:rsidRPr="00424E59" w:rsidRDefault="00EB676A" w:rsidP="00BC3F8D">
            <w:pPr>
              <w:pStyle w:val="TAL"/>
              <w:rPr>
                <w:b/>
                <w:bCs/>
                <w:szCs w:val="18"/>
              </w:rPr>
            </w:pPr>
            <w:r w:rsidRPr="00424E5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0E55310" w14:textId="77777777" w:rsidR="00EB676A" w:rsidRPr="00424E59"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B03D98" w14:textId="77777777" w:rsidR="00EB676A" w:rsidRPr="00424E59" w:rsidRDefault="00EB676A" w:rsidP="00BC3F8D">
            <w:pPr>
              <w:pStyle w:val="TAL"/>
              <w:rPr>
                <w:rFonts w:cs="Arial"/>
                <w:b/>
                <w:bCs/>
                <w:szCs w:val="18"/>
              </w:rPr>
            </w:pPr>
            <w:r w:rsidRPr="00424E59">
              <w:rPr>
                <w:b/>
                <w:bCs/>
              </w:rPr>
              <w:t>MCPTT Info</w:t>
            </w:r>
          </w:p>
        </w:tc>
        <w:tc>
          <w:tcPr>
            <w:tcW w:w="1277" w:type="dxa"/>
            <w:tcBorders>
              <w:top w:val="single" w:sz="4" w:space="0" w:color="auto"/>
              <w:left w:val="single" w:sz="4" w:space="0" w:color="auto"/>
              <w:bottom w:val="single" w:sz="4" w:space="0" w:color="auto"/>
              <w:right w:val="single" w:sz="4" w:space="0" w:color="auto"/>
            </w:tcBorders>
          </w:tcPr>
          <w:p w14:paraId="3C37AD3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EFCC4E9" w14:textId="77777777" w:rsidR="00EB676A" w:rsidRPr="00424E59" w:rsidRDefault="00EB676A" w:rsidP="00BC3F8D">
            <w:pPr>
              <w:pStyle w:val="TAH"/>
              <w:jc w:val="left"/>
              <w:rPr>
                <w:b w:val="0"/>
              </w:rPr>
            </w:pPr>
          </w:p>
        </w:tc>
      </w:tr>
      <w:tr w:rsidR="00EB676A" w:rsidRPr="00424E59" w14:paraId="40A315F2"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61B847D4" w14:textId="77777777" w:rsidR="00EB676A" w:rsidRPr="00424E59" w:rsidRDefault="00EB676A" w:rsidP="00BC3F8D">
            <w:pPr>
              <w:pStyle w:val="TAL"/>
              <w:rPr>
                <w:bCs/>
                <w:szCs w:val="18"/>
              </w:rPr>
            </w:pPr>
            <w:r w:rsidRPr="00424E5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5A868E1" w14:textId="77777777" w:rsidR="00EB676A" w:rsidRPr="00424E59" w:rsidRDefault="00EB676A" w:rsidP="00BC3F8D">
            <w:pPr>
              <w:pStyle w:val="TAL"/>
              <w:rPr>
                <w:rFonts w:cs="Arial"/>
                <w:szCs w:val="18"/>
              </w:rPr>
            </w:pPr>
            <w:r w:rsidRPr="00424E59">
              <w:t>MCPTT Info as described in Table 6.2.2.3.3-1B</w:t>
            </w:r>
          </w:p>
        </w:tc>
        <w:tc>
          <w:tcPr>
            <w:tcW w:w="1985" w:type="dxa"/>
            <w:tcBorders>
              <w:top w:val="single" w:sz="4" w:space="0" w:color="auto"/>
              <w:left w:val="single" w:sz="4" w:space="0" w:color="auto"/>
              <w:bottom w:val="single" w:sz="4" w:space="0" w:color="auto"/>
              <w:right w:val="single" w:sz="4" w:space="0" w:color="auto"/>
            </w:tcBorders>
          </w:tcPr>
          <w:p w14:paraId="58CC80EA" w14:textId="77777777" w:rsidR="00EB676A" w:rsidRPr="00424E59"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387A708B"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C3C4EAD" w14:textId="77777777" w:rsidR="00EB676A" w:rsidRPr="00424E59" w:rsidRDefault="00EB676A" w:rsidP="00BC3F8D">
            <w:pPr>
              <w:pStyle w:val="TAH"/>
              <w:jc w:val="left"/>
              <w:rPr>
                <w:b w:val="0"/>
              </w:rPr>
            </w:pPr>
          </w:p>
        </w:tc>
      </w:tr>
    </w:tbl>
    <w:p w14:paraId="4B8DA940" w14:textId="77777777" w:rsidR="00EB676A" w:rsidRPr="00424E59" w:rsidRDefault="00EB676A" w:rsidP="00EB676A"/>
    <w:p w14:paraId="14A2C8E8" w14:textId="77777777" w:rsidR="00EB676A" w:rsidRPr="00424E59" w:rsidRDefault="00EB676A" w:rsidP="00EB676A">
      <w:pPr>
        <w:pStyle w:val="TH"/>
      </w:pPr>
      <w:r w:rsidRPr="00424E59">
        <w:t xml:space="preserve">Table 6.2.2.3.3-1A: </w:t>
      </w:r>
      <w:r w:rsidRPr="00424E59">
        <w:rPr>
          <w:lang w:eastAsia="ko-KR"/>
        </w:rPr>
        <w:t>SDP in SIP INVITE</w:t>
      </w:r>
      <w:r w:rsidRPr="00424E59">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F7DD32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40218CA" w14:textId="77777777" w:rsidR="00EB676A" w:rsidRPr="00424E59" w:rsidRDefault="00EB676A" w:rsidP="00BC3F8D">
            <w:pPr>
              <w:pStyle w:val="TAL"/>
            </w:pPr>
            <w:r w:rsidRPr="00424E59">
              <w:t>Derivation Path: TS 36.579-1 [2], 5.5.3.1.2-1 condition INITIAL_SDP_OFFER, PRIVATE-CALL</w:t>
            </w:r>
          </w:p>
        </w:tc>
      </w:tr>
    </w:tbl>
    <w:p w14:paraId="391B3E5D" w14:textId="77777777" w:rsidR="00EB676A" w:rsidRPr="00424E59" w:rsidRDefault="00EB676A" w:rsidP="00EB676A"/>
    <w:p w14:paraId="65344788" w14:textId="77777777" w:rsidR="00EB676A" w:rsidRPr="00424E59" w:rsidRDefault="00EB676A" w:rsidP="00EB676A">
      <w:pPr>
        <w:pStyle w:val="TH"/>
      </w:pPr>
      <w:r w:rsidRPr="00424E59">
        <w:t xml:space="preserve">Table 6.2.2.3.3-1B: </w:t>
      </w:r>
      <w:r w:rsidRPr="00424E59">
        <w:rPr>
          <w:lang w:eastAsia="ko-KR"/>
        </w:rPr>
        <w:t>MCPTT-Info in SIP INVITE</w:t>
      </w:r>
      <w:r w:rsidRPr="00424E59">
        <w:t xml:space="preserve"> (Table 6.2.2.3.3-1)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6D5B854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1A90CC4" w14:textId="77777777" w:rsidR="00EB676A" w:rsidRPr="00424E59" w:rsidRDefault="00EB676A" w:rsidP="00BC3F8D">
            <w:pPr>
              <w:pStyle w:val="TAL"/>
            </w:pPr>
            <w:r w:rsidRPr="00424E59">
              <w:t>Derivation Path: TS 36.579-1 [2], Table 5.5.3.2.2-1, condition PRIVATE-CALL</w:t>
            </w:r>
          </w:p>
        </w:tc>
      </w:tr>
    </w:tbl>
    <w:p w14:paraId="6B15F3D3" w14:textId="77777777" w:rsidR="00EB676A" w:rsidRPr="00424E59" w:rsidRDefault="00EB676A" w:rsidP="00EB676A"/>
    <w:p w14:paraId="4437D479"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6.2.2.3.3-2: </w:t>
      </w:r>
      <w:r w:rsidRPr="00424E59">
        <w:rPr>
          <w:rFonts w:ascii="Arial" w:hAnsi="Arial"/>
          <w:b/>
          <w:lang w:eastAsia="ko-KR"/>
        </w:rPr>
        <w:t>SIP INVITE</w:t>
      </w:r>
      <w:r w:rsidRPr="00424E59">
        <w:rPr>
          <w:rFonts w:ascii="Arial" w:hAnsi="Arial"/>
          <w:b/>
        </w:rPr>
        <w:t xml:space="preserve"> from the SS (Step 16, Table 6.2.2.3.2-1;</w:t>
      </w:r>
      <w:r w:rsidRPr="00424E59">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0029E10"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CDEF24F"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 condition re_INVITE</w:t>
            </w:r>
          </w:p>
        </w:tc>
      </w:tr>
      <w:tr w:rsidR="00EB676A" w:rsidRPr="00424E59" w14:paraId="0D0A452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F768BB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DB361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B6D7C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E8031A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6FDAE0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BE4A1B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0B66EB"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6783456"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C7CC7D1"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A0A9170"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27A60E8" w14:textId="77777777" w:rsidR="00EB676A" w:rsidRPr="00424E59" w:rsidRDefault="00EB676A" w:rsidP="00BC3F8D">
            <w:pPr>
              <w:pStyle w:val="TAL"/>
            </w:pPr>
          </w:p>
        </w:tc>
      </w:tr>
      <w:tr w:rsidR="00EB676A" w:rsidRPr="00424E59" w14:paraId="153812A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D1C9F81"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E1FF048"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A51BA86" w14:textId="77777777" w:rsidR="00EB676A" w:rsidRPr="00424E59" w:rsidRDefault="00EB676A" w:rsidP="00BC3F8D">
            <w:pPr>
              <w:pStyle w:val="TAL"/>
            </w:pPr>
            <w:r w:rsidRPr="00424E59">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C6D5B47"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53A044" w14:textId="77777777" w:rsidR="00EB676A" w:rsidRPr="00424E59" w:rsidRDefault="00EB676A" w:rsidP="00BC3F8D">
            <w:pPr>
              <w:pStyle w:val="TAL"/>
            </w:pPr>
          </w:p>
        </w:tc>
      </w:tr>
      <w:tr w:rsidR="00EB676A" w:rsidRPr="00424E59" w14:paraId="61F4EAB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32FF16D" w14:textId="77777777" w:rsidR="00EB676A" w:rsidRPr="00424E59" w:rsidRDefault="00EB676A" w:rsidP="00BC3F8D">
            <w:pPr>
              <w:pStyle w:val="TAL"/>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14D9FE5" w14:textId="77777777" w:rsidR="00EB676A" w:rsidRPr="00424E59" w:rsidRDefault="00EB676A" w:rsidP="00BC3F8D">
            <w:pPr>
              <w:pStyle w:val="TAL"/>
            </w:pPr>
            <w:r w:rsidRPr="00424E59">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19FBB7A3"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8C0987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FA61809" w14:textId="77777777" w:rsidR="00EB676A" w:rsidRPr="00424E59" w:rsidRDefault="00EB676A" w:rsidP="00BC3F8D">
            <w:pPr>
              <w:pStyle w:val="TAL"/>
            </w:pPr>
          </w:p>
        </w:tc>
      </w:tr>
      <w:tr w:rsidR="00EB676A" w:rsidRPr="00424E59" w14:paraId="49E8FD3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DE037E"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F38C067"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F3A2223" w14:textId="77777777" w:rsidR="00EB676A" w:rsidRPr="00424E59" w:rsidRDefault="00EB676A" w:rsidP="00BC3F8D">
            <w:pPr>
              <w:pStyle w:val="TAL"/>
              <w:rPr>
                <w:b/>
                <w:bCs/>
              </w:rPr>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143C4FB7"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CADF64" w14:textId="77777777" w:rsidR="00EB676A" w:rsidRPr="00424E59" w:rsidRDefault="00EB676A" w:rsidP="00BC3F8D">
            <w:pPr>
              <w:pStyle w:val="TAL"/>
            </w:pPr>
          </w:p>
        </w:tc>
      </w:tr>
      <w:tr w:rsidR="00EB676A" w:rsidRPr="00424E59" w14:paraId="6D5737B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A46BA17" w14:textId="77777777" w:rsidR="00EB676A" w:rsidRPr="00424E59" w:rsidRDefault="00EB676A" w:rsidP="00BC3F8D">
            <w:pPr>
              <w:pStyle w:val="TAL"/>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5DC40B" w14:textId="77777777" w:rsidR="00EB676A" w:rsidRPr="00424E59" w:rsidRDefault="00EB676A" w:rsidP="00BC3F8D">
            <w:pPr>
              <w:pStyle w:val="TAL"/>
            </w:pPr>
            <w:r w:rsidRPr="00424E59">
              <w:t>MCPTT 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6636C2F8"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E2904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C64BCF" w14:textId="77777777" w:rsidR="00EB676A" w:rsidRPr="00424E59" w:rsidRDefault="00EB676A" w:rsidP="00BC3F8D">
            <w:pPr>
              <w:pStyle w:val="TAL"/>
            </w:pPr>
          </w:p>
        </w:tc>
      </w:tr>
    </w:tbl>
    <w:p w14:paraId="46022AF2" w14:textId="77777777" w:rsidR="00EB676A" w:rsidRPr="00424E59" w:rsidRDefault="00EB676A" w:rsidP="00EB676A"/>
    <w:p w14:paraId="5C36654C" w14:textId="77777777" w:rsidR="00EB676A" w:rsidRPr="00424E59" w:rsidRDefault="00EB676A" w:rsidP="00EB676A">
      <w:pPr>
        <w:pStyle w:val="TH"/>
      </w:pPr>
      <w:r w:rsidRPr="00424E59">
        <w:t xml:space="preserve">Table 6.2.2.3.3-2A: </w:t>
      </w:r>
      <w:r w:rsidRPr="00424E59">
        <w:rPr>
          <w:lang w:eastAsia="ko-KR"/>
        </w:rPr>
        <w:t>SDP in SIP INVITE</w:t>
      </w:r>
      <w:r w:rsidRPr="00424E59">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790D45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DD8F737" w14:textId="77777777" w:rsidR="00EB676A" w:rsidRPr="00424E59" w:rsidRDefault="00EB676A" w:rsidP="00BC3F8D">
            <w:pPr>
              <w:pStyle w:val="TAL"/>
            </w:pPr>
            <w:r w:rsidRPr="00424E59">
              <w:t>Derivation Path: TS 36.579-1 [2], 5.5.3.1.2-1 condition SDP_OFFER, PRIVATE-CALL</w:t>
            </w:r>
          </w:p>
        </w:tc>
      </w:tr>
    </w:tbl>
    <w:p w14:paraId="0A2E1161" w14:textId="77777777" w:rsidR="00EB676A" w:rsidRPr="00424E59" w:rsidRDefault="00EB676A" w:rsidP="00EB676A"/>
    <w:p w14:paraId="245D63B9"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6.2.2.3.3-3: </w:t>
      </w:r>
      <w:r w:rsidRPr="00424E59">
        <w:rPr>
          <w:rFonts w:ascii="Arial" w:hAnsi="Arial"/>
          <w:b/>
          <w:lang w:eastAsia="ko-KR"/>
        </w:rPr>
        <w:t>MCPTT-Info in SIP INVITE</w:t>
      </w:r>
      <w:r w:rsidRPr="00424E59">
        <w:rPr>
          <w:rFonts w:ascii="Arial" w:hAnsi="Arial"/>
          <w:b/>
        </w:rPr>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6C0914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DC76D80"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 condition PRIVATE-CALL, EMERGENCY-CALL</w:t>
            </w:r>
          </w:p>
        </w:tc>
      </w:tr>
    </w:tbl>
    <w:p w14:paraId="349333F4" w14:textId="77777777" w:rsidR="00EB676A" w:rsidRPr="00424E59" w:rsidRDefault="00EB676A" w:rsidP="00EB676A"/>
    <w:p w14:paraId="0E3CF095"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6.2.2.3.3-4: </w:t>
      </w:r>
      <w:r w:rsidRPr="00424E59">
        <w:rPr>
          <w:rFonts w:ascii="Arial" w:hAnsi="Arial"/>
          <w:b/>
          <w:lang w:eastAsia="ko-KR"/>
        </w:rPr>
        <w:t>SIP INVITE</w:t>
      </w:r>
      <w:r w:rsidRPr="00424E59">
        <w:rPr>
          <w:rFonts w:ascii="Arial" w:hAnsi="Arial"/>
          <w:b/>
        </w:rPr>
        <w:t xml:space="preserve"> from the SS (Step 35, Table 6.2.2.3.2-1;</w:t>
      </w:r>
      <w:r w:rsidRPr="00424E59">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86DFEC2"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2E64EE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 condition re_INVITE</w:t>
            </w:r>
          </w:p>
        </w:tc>
      </w:tr>
      <w:tr w:rsidR="00EB676A" w:rsidRPr="00424E59" w14:paraId="0286A53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D3489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93D8B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4ECB50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7E88B6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F38D66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945CA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27CB009"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479EB38"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4417251"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DCB81B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33CA9AB" w14:textId="77777777" w:rsidR="00EB676A" w:rsidRPr="00424E59" w:rsidRDefault="00EB676A" w:rsidP="00BC3F8D">
            <w:pPr>
              <w:pStyle w:val="TAL"/>
            </w:pPr>
          </w:p>
        </w:tc>
      </w:tr>
      <w:tr w:rsidR="00EB676A" w:rsidRPr="00424E59" w14:paraId="208F844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5797837"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05B7C3"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6678F40" w14:textId="77777777" w:rsidR="00EB676A" w:rsidRPr="00424E59" w:rsidRDefault="00EB676A" w:rsidP="00BC3F8D">
            <w:pPr>
              <w:pStyle w:val="TAL"/>
            </w:pPr>
            <w:r w:rsidRPr="00424E59">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DEF7B2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754F032" w14:textId="77777777" w:rsidR="00EB676A" w:rsidRPr="00424E59" w:rsidRDefault="00EB676A" w:rsidP="00BC3F8D">
            <w:pPr>
              <w:pStyle w:val="TAL"/>
            </w:pPr>
          </w:p>
        </w:tc>
      </w:tr>
      <w:tr w:rsidR="00EB676A" w:rsidRPr="00424E59" w14:paraId="62CF989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CD1A680" w14:textId="77777777" w:rsidR="00EB676A" w:rsidRPr="00424E59" w:rsidRDefault="00EB676A" w:rsidP="00BC3F8D">
            <w:pPr>
              <w:pStyle w:val="TAL"/>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1ED6420" w14:textId="77777777" w:rsidR="00EB676A" w:rsidRPr="00424E59" w:rsidRDefault="00EB676A" w:rsidP="00BC3F8D">
            <w:pPr>
              <w:pStyle w:val="TAL"/>
            </w:pPr>
            <w:r w:rsidRPr="00424E59">
              <w:t>SDP Message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1B27017C"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270AE11"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7D2889B" w14:textId="77777777" w:rsidR="00EB676A" w:rsidRPr="00424E59" w:rsidRDefault="00EB676A" w:rsidP="00BC3F8D">
            <w:pPr>
              <w:pStyle w:val="TAL"/>
            </w:pPr>
          </w:p>
        </w:tc>
      </w:tr>
      <w:tr w:rsidR="00EB676A" w:rsidRPr="00424E59" w14:paraId="29E6858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1EDE68"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472309"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C17CF49" w14:textId="77777777" w:rsidR="00EB676A" w:rsidRPr="00424E59" w:rsidRDefault="00EB676A" w:rsidP="00BC3F8D">
            <w:pPr>
              <w:pStyle w:val="TAL"/>
              <w:rPr>
                <w:b/>
                <w:bCs/>
              </w:rPr>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4877F424"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CDDF400" w14:textId="77777777" w:rsidR="00EB676A" w:rsidRPr="00424E59" w:rsidRDefault="00EB676A" w:rsidP="00BC3F8D">
            <w:pPr>
              <w:pStyle w:val="TAL"/>
            </w:pPr>
          </w:p>
        </w:tc>
      </w:tr>
      <w:tr w:rsidR="00EB676A" w:rsidRPr="00424E59" w14:paraId="43A0522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9E8576" w14:textId="77777777" w:rsidR="00EB676A" w:rsidRPr="00424E59" w:rsidRDefault="00EB676A" w:rsidP="00BC3F8D">
            <w:pPr>
              <w:pStyle w:val="TAL"/>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72B06B" w14:textId="77777777" w:rsidR="00EB676A" w:rsidRPr="00424E59" w:rsidRDefault="00EB676A" w:rsidP="00BC3F8D">
            <w:pPr>
              <w:pStyle w:val="TAL"/>
            </w:pPr>
            <w:r w:rsidRPr="00424E59">
              <w:t>MCPTT 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59E6EDAF"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B39333C"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6F446A" w14:textId="77777777" w:rsidR="00EB676A" w:rsidRPr="00424E59" w:rsidRDefault="00EB676A" w:rsidP="00BC3F8D">
            <w:pPr>
              <w:pStyle w:val="TAL"/>
            </w:pPr>
          </w:p>
        </w:tc>
      </w:tr>
    </w:tbl>
    <w:p w14:paraId="787C6C1E" w14:textId="77777777" w:rsidR="00EB676A" w:rsidRPr="00424E59" w:rsidRDefault="00EB676A" w:rsidP="00EB676A"/>
    <w:p w14:paraId="584CC5D0"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6.2.2.3.3-5: </w:t>
      </w:r>
      <w:r w:rsidRPr="00424E59">
        <w:rPr>
          <w:rFonts w:ascii="Arial" w:hAnsi="Arial"/>
          <w:b/>
          <w:lang w:eastAsia="ko-KR"/>
        </w:rPr>
        <w:t>MCPTT-Info in SIP INVITE</w:t>
      </w:r>
      <w:r w:rsidRPr="00424E59">
        <w:rPr>
          <w:rFonts w:ascii="Arial" w:hAnsi="Arial"/>
          <w:b/>
        </w:rPr>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3F68C66"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4DB3C7"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 condition PRIVATE-CALL</w:t>
            </w:r>
          </w:p>
        </w:tc>
      </w:tr>
      <w:tr w:rsidR="00EB676A" w:rsidRPr="00424E59" w14:paraId="183816B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474D3E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F1731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D9526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13C49A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0E3A4D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3CE855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CC23F3"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448C0754"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020A7D"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59499C"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69A43E" w14:textId="77777777" w:rsidR="00EB676A" w:rsidRPr="00424E59" w:rsidRDefault="00EB676A" w:rsidP="00BC3F8D">
            <w:pPr>
              <w:keepNext/>
              <w:keepLines/>
              <w:spacing w:after="0"/>
              <w:rPr>
                <w:rFonts w:ascii="Arial" w:hAnsi="Arial"/>
                <w:sz w:val="18"/>
              </w:rPr>
            </w:pPr>
          </w:p>
        </w:tc>
      </w:tr>
      <w:tr w:rsidR="00EB676A" w:rsidRPr="00424E59" w14:paraId="5AEC702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DE1188"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653475A"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E5235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89535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4EF3D0" w14:textId="77777777" w:rsidR="00EB676A" w:rsidRPr="00424E59" w:rsidRDefault="00EB676A" w:rsidP="00BC3F8D">
            <w:pPr>
              <w:keepNext/>
              <w:keepLines/>
              <w:spacing w:after="0"/>
              <w:rPr>
                <w:rFonts w:ascii="Arial" w:hAnsi="Arial"/>
                <w:sz w:val="18"/>
              </w:rPr>
            </w:pPr>
          </w:p>
        </w:tc>
      </w:tr>
      <w:tr w:rsidR="00EB676A" w:rsidRPr="00424E59" w14:paraId="262737F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96FF67"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emergency-ind</w:t>
            </w:r>
          </w:p>
        </w:tc>
        <w:tc>
          <w:tcPr>
            <w:tcW w:w="2126" w:type="dxa"/>
            <w:tcBorders>
              <w:top w:val="single" w:sz="4" w:space="0" w:color="auto"/>
              <w:left w:val="single" w:sz="4" w:space="0" w:color="auto"/>
              <w:bottom w:val="single" w:sz="4" w:space="0" w:color="auto"/>
              <w:right w:val="single" w:sz="4" w:space="0" w:color="auto"/>
            </w:tcBorders>
            <w:hideMark/>
          </w:tcPr>
          <w:p w14:paraId="2AD0E298" w14:textId="77777777" w:rsidR="00EB676A" w:rsidRPr="00424E59" w:rsidRDefault="00EB676A" w:rsidP="00BC3F8D">
            <w:pPr>
              <w:keepNext/>
              <w:keepLines/>
              <w:spacing w:after="0"/>
              <w:rPr>
                <w:rFonts w:ascii="Arial" w:hAnsi="Arial"/>
                <w:sz w:val="18"/>
              </w:rPr>
            </w:pPr>
            <w:r w:rsidRPr="00424E59">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2A91A25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0D6AC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C6FEBC" w14:textId="77777777" w:rsidR="00EB676A" w:rsidRPr="00424E59" w:rsidRDefault="00EB676A" w:rsidP="00BC3F8D">
            <w:pPr>
              <w:keepNext/>
              <w:keepLines/>
              <w:spacing w:after="0"/>
              <w:rPr>
                <w:rFonts w:ascii="Arial" w:hAnsi="Arial"/>
                <w:sz w:val="18"/>
              </w:rPr>
            </w:pPr>
          </w:p>
        </w:tc>
      </w:tr>
      <w:tr w:rsidR="00EB676A" w:rsidRPr="00424E59" w14:paraId="5F2D682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9B6F2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6B04E6C3" w14:textId="77777777" w:rsidR="00EB676A" w:rsidRPr="00424E59" w:rsidRDefault="00EB676A" w:rsidP="00BC3F8D">
            <w:pPr>
              <w:keepNext/>
              <w:keepLines/>
              <w:spacing w:after="0"/>
              <w:rPr>
                <w:rFonts w:ascii="Arial" w:hAnsi="Arial"/>
                <w:sz w:val="18"/>
              </w:rPr>
            </w:pPr>
            <w:r w:rsidRPr="00424E59">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3615C9B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E93E1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FFB773" w14:textId="77777777" w:rsidR="00EB676A" w:rsidRPr="00424E59" w:rsidRDefault="00EB676A" w:rsidP="00BC3F8D">
            <w:pPr>
              <w:keepNext/>
              <w:keepLines/>
              <w:spacing w:after="0"/>
              <w:rPr>
                <w:rFonts w:ascii="Arial" w:hAnsi="Arial"/>
                <w:sz w:val="18"/>
              </w:rPr>
            </w:pPr>
          </w:p>
        </w:tc>
      </w:tr>
    </w:tbl>
    <w:p w14:paraId="6C0194E7" w14:textId="77777777" w:rsidR="00EB676A" w:rsidRPr="00424E59" w:rsidRDefault="00EB676A" w:rsidP="00EB676A"/>
    <w:p w14:paraId="13BA61F9"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6.2.2.3.3-5A: </w:t>
      </w:r>
      <w:r w:rsidRPr="00424E59">
        <w:rPr>
          <w:rFonts w:ascii="Arial" w:hAnsi="Arial"/>
          <w:b/>
          <w:lang w:eastAsia="ko-KR"/>
        </w:rPr>
        <w:t>SIP 200 (OK)</w:t>
      </w:r>
      <w:r w:rsidRPr="00424E59">
        <w:rPr>
          <w:rFonts w:ascii="Arial" w:hAnsi="Arial"/>
          <w:b/>
        </w:rPr>
        <w:t xml:space="preserve"> from the UE (Steps 1, 16, 35, Table 6.2.2.3.2-1;</w:t>
      </w:r>
      <w:r w:rsidRPr="00424E59">
        <w:rPr>
          <w:rFonts w:ascii="Arial" w:hAnsi="Arial"/>
          <w:b/>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B676A" w:rsidRPr="00424E59" w14:paraId="6133864D" w14:textId="77777777" w:rsidTr="00BC3F8D">
        <w:tc>
          <w:tcPr>
            <w:tcW w:w="9645" w:type="dxa"/>
            <w:gridSpan w:val="5"/>
            <w:tcBorders>
              <w:top w:val="single" w:sz="4" w:space="0" w:color="auto"/>
              <w:left w:val="single" w:sz="4" w:space="0" w:color="auto"/>
              <w:bottom w:val="single" w:sz="4" w:space="0" w:color="auto"/>
              <w:right w:val="single" w:sz="4" w:space="0" w:color="auto"/>
            </w:tcBorders>
            <w:hideMark/>
          </w:tcPr>
          <w:p w14:paraId="704D5144" w14:textId="77777777" w:rsidR="00EB676A" w:rsidRPr="00424E59" w:rsidRDefault="00EB676A" w:rsidP="00BC3F8D">
            <w:pPr>
              <w:pStyle w:val="TAL"/>
            </w:pPr>
            <w:r w:rsidRPr="00424E59">
              <w:t>Derivation Path: TS 36.579-1 [2], Table 5.5.2.17.1.1-1 condition INVITE-RSP</w:t>
            </w:r>
          </w:p>
        </w:tc>
      </w:tr>
      <w:tr w:rsidR="00EB676A" w:rsidRPr="00424E59" w14:paraId="11298340"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10B427B2" w14:textId="77777777" w:rsidR="00EB676A" w:rsidRPr="00424E59" w:rsidRDefault="00EB676A" w:rsidP="00BC3F8D">
            <w:pPr>
              <w:pStyle w:val="TAH"/>
            </w:pPr>
            <w:r w:rsidRPr="00424E59">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A638478" w14:textId="77777777" w:rsidR="00EB676A" w:rsidRPr="00424E59" w:rsidRDefault="00EB676A" w:rsidP="00BC3F8D">
            <w:pPr>
              <w:pStyle w:val="TAH"/>
            </w:pPr>
            <w:r w:rsidRPr="00424E59">
              <w:t>Value/remark</w:t>
            </w:r>
          </w:p>
        </w:tc>
        <w:tc>
          <w:tcPr>
            <w:tcW w:w="1985" w:type="dxa"/>
            <w:tcBorders>
              <w:top w:val="single" w:sz="4" w:space="0" w:color="auto"/>
              <w:left w:val="single" w:sz="4" w:space="0" w:color="auto"/>
              <w:bottom w:val="single" w:sz="4" w:space="0" w:color="auto"/>
              <w:right w:val="single" w:sz="4" w:space="0" w:color="auto"/>
            </w:tcBorders>
            <w:hideMark/>
          </w:tcPr>
          <w:p w14:paraId="06DDE144" w14:textId="77777777" w:rsidR="00EB676A" w:rsidRPr="00424E59" w:rsidRDefault="00EB676A" w:rsidP="00BC3F8D">
            <w:pPr>
              <w:pStyle w:val="TAH"/>
            </w:pPr>
            <w:r w:rsidRPr="00424E59">
              <w:t>Comment</w:t>
            </w:r>
          </w:p>
        </w:tc>
        <w:tc>
          <w:tcPr>
            <w:tcW w:w="1277" w:type="dxa"/>
            <w:tcBorders>
              <w:top w:val="single" w:sz="4" w:space="0" w:color="auto"/>
              <w:left w:val="single" w:sz="4" w:space="0" w:color="auto"/>
              <w:bottom w:val="single" w:sz="4" w:space="0" w:color="auto"/>
              <w:right w:val="single" w:sz="4" w:space="0" w:color="auto"/>
            </w:tcBorders>
            <w:hideMark/>
          </w:tcPr>
          <w:p w14:paraId="09178FE0" w14:textId="77777777" w:rsidR="00EB676A" w:rsidRPr="00424E59" w:rsidRDefault="00EB676A" w:rsidP="00BC3F8D">
            <w:pPr>
              <w:pStyle w:val="TAH"/>
            </w:pPr>
            <w:r w:rsidRPr="00424E59">
              <w:t>Reference</w:t>
            </w:r>
          </w:p>
        </w:tc>
        <w:tc>
          <w:tcPr>
            <w:tcW w:w="1135" w:type="dxa"/>
            <w:tcBorders>
              <w:top w:val="single" w:sz="4" w:space="0" w:color="auto"/>
              <w:left w:val="single" w:sz="4" w:space="0" w:color="auto"/>
              <w:bottom w:val="single" w:sz="4" w:space="0" w:color="auto"/>
              <w:right w:val="single" w:sz="4" w:space="0" w:color="auto"/>
            </w:tcBorders>
            <w:hideMark/>
          </w:tcPr>
          <w:p w14:paraId="67F73141" w14:textId="77777777" w:rsidR="00EB676A" w:rsidRPr="00424E59" w:rsidRDefault="00EB676A" w:rsidP="00BC3F8D">
            <w:pPr>
              <w:pStyle w:val="TAH"/>
            </w:pPr>
            <w:r w:rsidRPr="00424E59">
              <w:t>Condition</w:t>
            </w:r>
          </w:p>
        </w:tc>
      </w:tr>
      <w:tr w:rsidR="00EB676A" w:rsidRPr="00424E59" w14:paraId="54491545"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009CF2AA" w14:textId="77777777" w:rsidR="00EB676A" w:rsidRPr="00424E59" w:rsidRDefault="00EB676A" w:rsidP="00BC3F8D">
            <w:pPr>
              <w:pStyle w:val="TAL"/>
              <w:rPr>
                <w:b/>
                <w:bCs/>
                <w:szCs w:val="18"/>
              </w:rPr>
            </w:pPr>
            <w:r w:rsidRPr="00424E59">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20161104" w14:textId="77777777" w:rsidR="00EB676A" w:rsidRPr="00424E59"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09979535" w14:textId="77777777" w:rsidR="00EB676A" w:rsidRPr="00424E59"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1743CD90"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F31CB18" w14:textId="77777777" w:rsidR="00EB676A" w:rsidRPr="00424E59" w:rsidRDefault="00EB676A" w:rsidP="00BC3F8D">
            <w:pPr>
              <w:pStyle w:val="TAH"/>
              <w:jc w:val="left"/>
              <w:rPr>
                <w:b w:val="0"/>
              </w:rPr>
            </w:pPr>
          </w:p>
        </w:tc>
      </w:tr>
      <w:tr w:rsidR="00EB676A" w:rsidRPr="00424E59" w14:paraId="16BF2097"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2C1ED72" w14:textId="77777777" w:rsidR="00EB676A" w:rsidRPr="00424E59" w:rsidRDefault="00EB676A" w:rsidP="00BC3F8D">
            <w:pPr>
              <w:pStyle w:val="TAL"/>
              <w:rPr>
                <w:b/>
                <w:bCs/>
              </w:rPr>
            </w:pPr>
            <w:r w:rsidRPr="00424E5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4BEE377" w14:textId="77777777" w:rsidR="00EB676A" w:rsidRPr="00424E59" w:rsidRDefault="00EB676A" w:rsidP="00BC3F8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A2916C9" w14:textId="77777777" w:rsidR="00EB676A" w:rsidRPr="00424E59" w:rsidRDefault="00EB676A" w:rsidP="00BC3F8D">
            <w:pPr>
              <w:pStyle w:val="TAL"/>
              <w:rPr>
                <w:b/>
                <w:bCs/>
              </w:rPr>
            </w:pPr>
            <w:r w:rsidRPr="00424E59">
              <w:rPr>
                <w:b/>
                <w:bCs/>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55BEC9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2905950" w14:textId="77777777" w:rsidR="00EB676A" w:rsidRPr="00424E59" w:rsidRDefault="00EB676A" w:rsidP="00BC3F8D">
            <w:pPr>
              <w:pStyle w:val="TAL"/>
            </w:pPr>
          </w:p>
        </w:tc>
      </w:tr>
      <w:tr w:rsidR="00EB676A" w:rsidRPr="00424E59" w14:paraId="01EFAA7C"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3D52021E" w14:textId="77777777" w:rsidR="00EB676A" w:rsidRPr="00424E59" w:rsidRDefault="00EB676A" w:rsidP="00BC3F8D">
            <w:pPr>
              <w:pStyle w:val="TAL"/>
              <w:rPr>
                <w:bCs/>
              </w:rPr>
            </w:pPr>
            <w:r w:rsidRPr="00424E5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E281AC2" w14:textId="77777777" w:rsidR="00EB676A" w:rsidRPr="00424E59" w:rsidRDefault="00EB676A" w:rsidP="00BC3F8D">
            <w:pPr>
              <w:pStyle w:val="TAL"/>
            </w:pPr>
            <w:r w:rsidRPr="00424E59">
              <w:t>SDP Message as described in Table 6.2.2.3.3-5B</w:t>
            </w:r>
          </w:p>
        </w:tc>
        <w:tc>
          <w:tcPr>
            <w:tcW w:w="1985" w:type="dxa"/>
            <w:tcBorders>
              <w:top w:val="single" w:sz="4" w:space="0" w:color="auto"/>
              <w:left w:val="single" w:sz="4" w:space="0" w:color="auto"/>
              <w:bottom w:val="single" w:sz="4" w:space="0" w:color="auto"/>
              <w:right w:val="single" w:sz="4" w:space="0" w:color="auto"/>
            </w:tcBorders>
          </w:tcPr>
          <w:p w14:paraId="3397407F" w14:textId="77777777" w:rsidR="00EB676A" w:rsidRPr="00424E59" w:rsidRDefault="00EB676A" w:rsidP="00BC3F8D">
            <w:pPr>
              <w:pStyle w:val="TAL"/>
            </w:pPr>
          </w:p>
        </w:tc>
        <w:tc>
          <w:tcPr>
            <w:tcW w:w="1277" w:type="dxa"/>
            <w:tcBorders>
              <w:top w:val="single" w:sz="4" w:space="0" w:color="auto"/>
              <w:left w:val="single" w:sz="4" w:space="0" w:color="auto"/>
              <w:bottom w:val="single" w:sz="4" w:space="0" w:color="auto"/>
              <w:right w:val="single" w:sz="4" w:space="0" w:color="auto"/>
            </w:tcBorders>
          </w:tcPr>
          <w:p w14:paraId="4C920E9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45C6FD" w14:textId="77777777" w:rsidR="00EB676A" w:rsidRPr="00424E59" w:rsidRDefault="00EB676A" w:rsidP="00BC3F8D">
            <w:pPr>
              <w:pStyle w:val="TAL"/>
            </w:pPr>
          </w:p>
        </w:tc>
      </w:tr>
      <w:tr w:rsidR="00EB676A" w:rsidRPr="00424E59" w14:paraId="470EC343"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626C10F7" w14:textId="77777777" w:rsidR="00EB676A" w:rsidRPr="00424E59" w:rsidRDefault="00EB676A" w:rsidP="00BC3F8D">
            <w:pPr>
              <w:pStyle w:val="TAL"/>
              <w:rPr>
                <w:b/>
                <w:bCs/>
                <w:szCs w:val="18"/>
              </w:rPr>
            </w:pPr>
            <w:r w:rsidRPr="00424E59">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6D3BD3B" w14:textId="77777777" w:rsidR="00EB676A" w:rsidRPr="00424E59"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640F67AF" w14:textId="77777777" w:rsidR="00EB676A" w:rsidRPr="00424E59" w:rsidRDefault="00EB676A" w:rsidP="00BC3F8D">
            <w:pPr>
              <w:pStyle w:val="TAL"/>
              <w:rPr>
                <w:rFonts w:cs="Arial"/>
                <w:b/>
                <w:bCs/>
                <w:szCs w:val="18"/>
              </w:rPr>
            </w:pPr>
            <w:r w:rsidRPr="00424E59">
              <w:rPr>
                <w:b/>
                <w:bCs/>
              </w:rPr>
              <w:t>MCPTT Info</w:t>
            </w:r>
          </w:p>
        </w:tc>
        <w:tc>
          <w:tcPr>
            <w:tcW w:w="1277" w:type="dxa"/>
            <w:tcBorders>
              <w:top w:val="single" w:sz="4" w:space="0" w:color="auto"/>
              <w:left w:val="single" w:sz="4" w:space="0" w:color="auto"/>
              <w:bottom w:val="single" w:sz="4" w:space="0" w:color="auto"/>
              <w:right w:val="single" w:sz="4" w:space="0" w:color="auto"/>
            </w:tcBorders>
          </w:tcPr>
          <w:p w14:paraId="3E0989F4"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FE2644" w14:textId="77777777" w:rsidR="00EB676A" w:rsidRPr="00424E59" w:rsidRDefault="00EB676A" w:rsidP="00BC3F8D">
            <w:pPr>
              <w:pStyle w:val="TAH"/>
              <w:jc w:val="left"/>
              <w:rPr>
                <w:b w:val="0"/>
              </w:rPr>
            </w:pPr>
          </w:p>
        </w:tc>
      </w:tr>
      <w:tr w:rsidR="00EB676A" w:rsidRPr="00424E59" w14:paraId="6568F1F4"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C65C2E6" w14:textId="77777777" w:rsidR="00EB676A" w:rsidRPr="00424E59" w:rsidRDefault="00EB676A" w:rsidP="00BC3F8D">
            <w:pPr>
              <w:pStyle w:val="TAL"/>
              <w:rPr>
                <w:bCs/>
                <w:szCs w:val="18"/>
              </w:rPr>
            </w:pPr>
            <w:r w:rsidRPr="00424E59">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6F2B811" w14:textId="77777777" w:rsidR="00EB676A" w:rsidRPr="00424E59" w:rsidRDefault="00EB676A" w:rsidP="00BC3F8D">
            <w:pPr>
              <w:pStyle w:val="TAL"/>
              <w:rPr>
                <w:rFonts w:cs="Arial"/>
                <w:szCs w:val="18"/>
              </w:rPr>
            </w:pPr>
            <w:r w:rsidRPr="00424E59">
              <w:t>MCPTT Info as described in Table 6.2.2.3.3-5C</w:t>
            </w:r>
          </w:p>
        </w:tc>
        <w:tc>
          <w:tcPr>
            <w:tcW w:w="1985" w:type="dxa"/>
            <w:tcBorders>
              <w:top w:val="single" w:sz="4" w:space="0" w:color="auto"/>
              <w:left w:val="single" w:sz="4" w:space="0" w:color="auto"/>
              <w:bottom w:val="single" w:sz="4" w:space="0" w:color="auto"/>
              <w:right w:val="single" w:sz="4" w:space="0" w:color="auto"/>
            </w:tcBorders>
          </w:tcPr>
          <w:p w14:paraId="288C14BB" w14:textId="77777777" w:rsidR="00EB676A" w:rsidRPr="00424E59"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21041863"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284843" w14:textId="77777777" w:rsidR="00EB676A" w:rsidRPr="00424E59" w:rsidRDefault="00EB676A" w:rsidP="00BC3F8D">
            <w:pPr>
              <w:pStyle w:val="TAH"/>
              <w:jc w:val="left"/>
              <w:rPr>
                <w:b w:val="0"/>
              </w:rPr>
            </w:pPr>
          </w:p>
        </w:tc>
      </w:tr>
    </w:tbl>
    <w:p w14:paraId="0616FFA7" w14:textId="77777777" w:rsidR="00EB676A" w:rsidRPr="00424E59" w:rsidRDefault="00EB676A" w:rsidP="00EB676A"/>
    <w:p w14:paraId="3B5A4D42" w14:textId="77777777" w:rsidR="00EB676A" w:rsidRPr="00424E59" w:rsidRDefault="00EB676A" w:rsidP="00EB676A">
      <w:pPr>
        <w:pStyle w:val="TH"/>
      </w:pPr>
      <w:r w:rsidRPr="00424E59">
        <w:t xml:space="preserve">Table 6.2.2.3.3-5B: </w:t>
      </w:r>
      <w:r w:rsidRPr="00424E59">
        <w:rPr>
          <w:lang w:eastAsia="ko-KR"/>
        </w:rPr>
        <w:t xml:space="preserve">SDP in SIP 200 (OK) </w:t>
      </w:r>
      <w:r w:rsidRPr="00424E59">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BD74F1C"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252C189" w14:textId="77777777" w:rsidR="00EB676A" w:rsidRPr="00424E59" w:rsidRDefault="00EB676A" w:rsidP="00BC3F8D">
            <w:pPr>
              <w:pStyle w:val="TAL"/>
            </w:pPr>
            <w:r w:rsidRPr="00424E59">
              <w:t>Derivation Path: TS 36.579-1 [2], 5.5.3.1.1-1, condition SDP_ANSWER</w:t>
            </w:r>
          </w:p>
        </w:tc>
      </w:tr>
    </w:tbl>
    <w:p w14:paraId="5E028A56" w14:textId="77777777" w:rsidR="00EB676A" w:rsidRPr="00424E59" w:rsidRDefault="00EB676A" w:rsidP="00EB676A"/>
    <w:p w14:paraId="2281E2AE" w14:textId="77777777" w:rsidR="00EB676A" w:rsidRPr="00424E59" w:rsidRDefault="00EB676A" w:rsidP="00EB676A">
      <w:pPr>
        <w:pStyle w:val="TH"/>
      </w:pPr>
      <w:r w:rsidRPr="00424E59">
        <w:t xml:space="preserve">Table 6.2.2.3.3-5C: </w:t>
      </w:r>
      <w:r w:rsidRPr="00424E59">
        <w:rPr>
          <w:lang w:eastAsia="ko-KR"/>
        </w:rPr>
        <w:t xml:space="preserve">MCPTT-Info in SIP 200 (OK) </w:t>
      </w:r>
      <w:r w:rsidRPr="00424E59">
        <w:t>(Table 6.2.2.3.3-5A)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65E101D"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6BE1F417" w14:textId="77777777" w:rsidR="00EB676A" w:rsidRPr="00424E59" w:rsidRDefault="00EB676A" w:rsidP="00BC3F8D">
            <w:pPr>
              <w:pStyle w:val="TAL"/>
            </w:pPr>
            <w:r w:rsidRPr="00424E59">
              <w:t>Derivation Path: TS 36.579-1 [2], Table 5.5.3.2.1-1, condition INVITE-RSP</w:t>
            </w:r>
          </w:p>
        </w:tc>
      </w:tr>
    </w:tbl>
    <w:p w14:paraId="719D08D1" w14:textId="77777777" w:rsidR="00EB676A" w:rsidRPr="00424E59" w:rsidRDefault="00EB676A" w:rsidP="00EB676A"/>
    <w:p w14:paraId="3068236D"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6.2.2.3.3-6..12: </w:t>
      </w:r>
      <w:r w:rsidRPr="00424E59">
        <w:rPr>
          <w:rFonts w:ascii="Arial" w:hAnsi="Arial"/>
          <w:b/>
          <w:lang w:eastAsia="ko-KR"/>
        </w:rPr>
        <w:t>Void</w:t>
      </w:r>
    </w:p>
    <w:p w14:paraId="2623DCD9" w14:textId="77777777" w:rsidR="00EB676A" w:rsidRPr="00424E59" w:rsidRDefault="00EB676A" w:rsidP="00EB676A">
      <w:pPr>
        <w:keepNext/>
        <w:keepLines/>
        <w:spacing w:before="60"/>
        <w:jc w:val="center"/>
        <w:rPr>
          <w:rFonts w:ascii="Arial" w:hAnsi="Arial"/>
          <w:b/>
        </w:rPr>
      </w:pPr>
      <w:r w:rsidRPr="00424E59">
        <w:rPr>
          <w:rFonts w:ascii="Arial" w:hAnsi="Arial"/>
          <w:b/>
        </w:rPr>
        <w:t>Table 6.2.2.3.3-13: Floor Request (Steps 23, 33, Table 6.2.2.3.2-1;</w:t>
      </w:r>
      <w:r w:rsidRPr="00424E59">
        <w:rPr>
          <w:rFonts w:ascii="Arial" w:hAnsi="Arial"/>
          <w:b/>
        </w:rP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438038CE"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48DC38EA" w14:textId="6ECB983F"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5.5.6.2-1 condition</w:t>
            </w:r>
            <w:ins w:id="506" w:author="MCC160" w:date="2022-10-20T18:11:00Z">
              <w:r w:rsidR="009B4FBD" w:rsidRPr="00424E59">
                <w:rPr>
                  <w:rFonts w:ascii="Arial" w:eastAsia="MS Mincho" w:hAnsi="Arial"/>
                  <w:sz w:val="18"/>
                </w:rPr>
                <w:t xml:space="preserve"> </w:t>
              </w:r>
            </w:ins>
            <w:r w:rsidRPr="00424E59">
              <w:rPr>
                <w:rFonts w:ascii="Arial" w:eastAsia="MS Mincho" w:hAnsi="Arial"/>
                <w:sz w:val="18"/>
              </w:rPr>
              <w:t>EMERGENCY_CALL.</w:t>
            </w:r>
          </w:p>
        </w:tc>
      </w:tr>
    </w:tbl>
    <w:p w14:paraId="291021D6" w14:textId="77777777" w:rsidR="00EB676A" w:rsidRPr="00424E59" w:rsidRDefault="00EB676A" w:rsidP="00EB676A"/>
    <w:p w14:paraId="6AEED0E7" w14:textId="77777777" w:rsidR="00EB676A" w:rsidRPr="00424E59" w:rsidRDefault="00EB676A" w:rsidP="00EB676A">
      <w:pPr>
        <w:keepNext/>
        <w:keepLines/>
        <w:spacing w:before="60"/>
        <w:jc w:val="center"/>
        <w:rPr>
          <w:rFonts w:ascii="Arial" w:hAnsi="Arial"/>
          <w:b/>
        </w:rPr>
      </w:pPr>
      <w:r w:rsidRPr="00424E59">
        <w:rPr>
          <w:rFonts w:ascii="Arial" w:hAnsi="Arial"/>
          <w:b/>
        </w:rPr>
        <w:t>Table 6.2.2.3.3-14: Floor Granted (Steps 23, 33, Table 6.2.2.3.2-1;</w:t>
      </w:r>
      <w:r w:rsidRPr="00424E59">
        <w:rPr>
          <w:rFonts w:ascii="Arial" w:hAnsi="Arial"/>
          <w:b/>
        </w:rPr>
        <w:b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7E5F758F"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66D116AA" w14:textId="4B870CF4"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5.5.6.3-1 condition</w:t>
            </w:r>
            <w:ins w:id="507" w:author="MCC160" w:date="2022-10-20T18:11:00Z">
              <w:r w:rsidR="009B4FBD" w:rsidRPr="00424E59">
                <w:rPr>
                  <w:rFonts w:ascii="Arial" w:eastAsia="MS Mincho" w:hAnsi="Arial"/>
                  <w:sz w:val="18"/>
                </w:rPr>
                <w:t xml:space="preserve"> </w:t>
              </w:r>
            </w:ins>
            <w:r w:rsidRPr="00424E59">
              <w:rPr>
                <w:rFonts w:ascii="Arial" w:eastAsia="MS Mincho" w:hAnsi="Arial"/>
                <w:sz w:val="18"/>
              </w:rPr>
              <w:t>EMERGENCY_CALL.</w:t>
            </w:r>
          </w:p>
        </w:tc>
      </w:tr>
    </w:tbl>
    <w:p w14:paraId="2F2DEE2E" w14:textId="77777777" w:rsidR="00EB676A" w:rsidRPr="00424E59" w:rsidRDefault="00EB676A" w:rsidP="00EB676A"/>
    <w:p w14:paraId="10171EAD" w14:textId="35DB5112" w:rsidR="00EB676A" w:rsidRPr="00424E59" w:rsidRDefault="00EB676A" w:rsidP="00EB676A">
      <w:pPr>
        <w:keepNext/>
        <w:keepLines/>
        <w:spacing w:before="60"/>
        <w:jc w:val="center"/>
        <w:rPr>
          <w:rFonts w:ascii="Arial" w:hAnsi="Arial"/>
          <w:b/>
        </w:rPr>
      </w:pPr>
      <w:r w:rsidRPr="00424E59">
        <w:rPr>
          <w:rFonts w:ascii="Arial" w:hAnsi="Arial"/>
          <w:b/>
        </w:rPr>
        <w:t>Table 6.2.2.3.3-15: Floor Release (Step</w:t>
      </w:r>
      <w:del w:id="508" w:author="MCC160" w:date="2022-11-01T14:47:00Z">
        <w:r w:rsidRPr="00424E59" w:rsidDel="007D453B">
          <w:rPr>
            <w:rFonts w:ascii="Arial" w:hAnsi="Arial"/>
            <w:b/>
          </w:rPr>
          <w:delText>s</w:delText>
        </w:r>
      </w:del>
      <w:r w:rsidRPr="00424E59">
        <w:rPr>
          <w:rFonts w:ascii="Arial" w:hAnsi="Arial"/>
          <w:b/>
        </w:rPr>
        <w:t xml:space="preserve"> 27, Table 6.2.2.3.2-1;</w:t>
      </w:r>
      <w:r w:rsidRPr="00424E59">
        <w:rPr>
          <w:rFonts w:ascii="Arial" w:hAnsi="Arial"/>
          <w:b/>
        </w:rPr>
        <w:b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47BB2082"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62007CA8" w14:textId="32EBBACD"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5.5.6.5-1 condition</w:t>
            </w:r>
            <w:ins w:id="509" w:author="MCC160" w:date="2022-10-20T18:11:00Z">
              <w:r w:rsidR="009B4FBD" w:rsidRPr="00424E59">
                <w:rPr>
                  <w:rFonts w:ascii="Arial" w:eastAsia="MS Mincho" w:hAnsi="Arial"/>
                  <w:sz w:val="18"/>
                </w:rPr>
                <w:t xml:space="preserve"> </w:t>
              </w:r>
            </w:ins>
            <w:r w:rsidRPr="00424E59">
              <w:rPr>
                <w:rFonts w:ascii="Arial" w:eastAsia="MS Mincho" w:hAnsi="Arial"/>
                <w:sz w:val="18"/>
              </w:rPr>
              <w:t>EMERGENCY_CALL</w:t>
            </w:r>
          </w:p>
        </w:tc>
      </w:tr>
    </w:tbl>
    <w:p w14:paraId="70DAEF25" w14:textId="77777777" w:rsidR="00EB676A" w:rsidRPr="00424E59" w:rsidRDefault="00EB676A" w:rsidP="00EB676A"/>
    <w:p w14:paraId="1A154911" w14:textId="77777777" w:rsidR="00EB676A" w:rsidRPr="00424E59" w:rsidRDefault="00EB676A" w:rsidP="00EB676A">
      <w:pPr>
        <w:keepNext/>
        <w:keepLines/>
        <w:spacing w:before="60"/>
        <w:jc w:val="center"/>
        <w:rPr>
          <w:rFonts w:ascii="Arial" w:hAnsi="Arial"/>
          <w:b/>
        </w:rPr>
      </w:pPr>
      <w:r w:rsidRPr="00424E59">
        <w:rPr>
          <w:rFonts w:ascii="Arial" w:hAnsi="Arial"/>
          <w:b/>
        </w:rPr>
        <w:t>Table 6.2.2.3.3-16: Floor Taken (Steps 19, 27, Table 6.2.2.3.2-1;</w:t>
      </w:r>
      <w:r w:rsidRPr="00424E59">
        <w:rPr>
          <w:rFonts w:ascii="Arial" w:hAnsi="Arial"/>
          <w:b/>
        </w:rP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5E626CC8"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DA0D6EF" w14:textId="5378A5BA"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5.5.6.7-1 condition</w:t>
            </w:r>
            <w:ins w:id="510" w:author="MCC160" w:date="2022-10-20T18:11:00Z">
              <w:r w:rsidR="009B4FBD" w:rsidRPr="00424E59">
                <w:rPr>
                  <w:rFonts w:ascii="Arial" w:eastAsia="MS Mincho" w:hAnsi="Arial"/>
                  <w:sz w:val="18"/>
                </w:rPr>
                <w:t xml:space="preserve"> </w:t>
              </w:r>
            </w:ins>
            <w:r w:rsidRPr="00424E59">
              <w:rPr>
                <w:rFonts w:ascii="Arial" w:eastAsia="MS Mincho" w:hAnsi="Arial"/>
                <w:sz w:val="18"/>
              </w:rPr>
              <w:t>EMERGENCY_CALL</w:t>
            </w:r>
          </w:p>
        </w:tc>
      </w:tr>
    </w:tbl>
    <w:p w14:paraId="00F42C52" w14:textId="77777777" w:rsidR="00EB676A" w:rsidRPr="00424E59" w:rsidRDefault="00EB676A" w:rsidP="00EB676A"/>
    <w:p w14:paraId="3254FC57" w14:textId="77777777" w:rsidR="00EB676A" w:rsidRPr="00424E59" w:rsidRDefault="00EB676A" w:rsidP="00EB676A">
      <w:pPr>
        <w:keepNext/>
        <w:keepLines/>
        <w:spacing w:before="60"/>
        <w:jc w:val="center"/>
        <w:rPr>
          <w:rFonts w:ascii="Arial" w:hAnsi="Arial"/>
          <w:b/>
        </w:rPr>
      </w:pPr>
      <w:r w:rsidRPr="00424E59">
        <w:rPr>
          <w:rFonts w:ascii="Arial" w:hAnsi="Arial"/>
          <w:b/>
        </w:rP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0D967849"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01615214"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5.5.6.8-1 condition EMERGENCY-CALL</w:t>
            </w:r>
          </w:p>
        </w:tc>
      </w:tr>
    </w:tbl>
    <w:p w14:paraId="60914E64" w14:textId="77777777" w:rsidR="00EB676A" w:rsidRPr="00424E59" w:rsidRDefault="00EB676A" w:rsidP="00EB676A"/>
    <w:p w14:paraId="41793310" w14:textId="77777777" w:rsidR="00EB676A" w:rsidRPr="00424E59" w:rsidRDefault="00EB676A" w:rsidP="00EB676A">
      <w:pPr>
        <w:keepNext/>
        <w:keepLines/>
        <w:spacing w:before="60"/>
        <w:jc w:val="center"/>
        <w:rPr>
          <w:rFonts w:ascii="Arial" w:hAnsi="Arial"/>
          <w:b/>
        </w:rPr>
      </w:pPr>
      <w:r w:rsidRPr="00424E59">
        <w:rPr>
          <w:rFonts w:ascii="Arial" w:hAnsi="Arial"/>
          <w:b/>
        </w:rPr>
        <w:t>Table 6.2.2.3.3-18: Floor Idle (Step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424E59" w14:paraId="1FF70794"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61A8B365"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5.5.6.6-1 condition EMERGENCY-CALL.</w:t>
            </w:r>
          </w:p>
        </w:tc>
      </w:tr>
    </w:tbl>
    <w:p w14:paraId="62EA8318" w14:textId="77777777" w:rsidR="00EB676A" w:rsidRPr="00424E59" w:rsidRDefault="00EB676A" w:rsidP="00EB676A"/>
    <w:p w14:paraId="59B410C0" w14:textId="77777777" w:rsidR="00EB676A" w:rsidRPr="00424E59" w:rsidRDefault="00EB676A" w:rsidP="00EB676A">
      <w:pPr>
        <w:keepNext/>
        <w:keepLines/>
        <w:spacing w:before="120"/>
        <w:ind w:left="1134" w:hanging="1134"/>
        <w:outlineLvl w:val="2"/>
        <w:rPr>
          <w:rFonts w:ascii="Arial" w:hAnsi="Arial"/>
          <w:sz w:val="28"/>
        </w:rPr>
      </w:pPr>
      <w:bookmarkStart w:id="511" w:name="_Toc21006036"/>
      <w:bookmarkStart w:id="512" w:name="_Toc36037709"/>
      <w:bookmarkStart w:id="513" w:name="_Toc43837562"/>
      <w:bookmarkStart w:id="514" w:name="_Toc60995674"/>
      <w:bookmarkStart w:id="515" w:name="_Toc69159802"/>
      <w:bookmarkStart w:id="516" w:name="_Toc76583156"/>
      <w:bookmarkStart w:id="517" w:name="_Toc83808708"/>
      <w:bookmarkStart w:id="518" w:name="_Toc91233537"/>
      <w:bookmarkStart w:id="519" w:name="_Toc100349016"/>
      <w:bookmarkStart w:id="520" w:name="_Toc106787172"/>
      <w:r w:rsidRPr="00424E59">
        <w:rPr>
          <w:rFonts w:ascii="Arial" w:hAnsi="Arial"/>
          <w:sz w:val="28"/>
        </w:rPr>
        <w:t>6.2.3</w:t>
      </w:r>
      <w:r w:rsidRPr="00424E59">
        <w:rPr>
          <w:rFonts w:ascii="Arial" w:hAnsi="Arial"/>
          <w:sz w:val="28"/>
        </w:rPr>
        <w:tab/>
        <w:t>On-network / Private Call / On-demand / Automatic Commencement Mode / Without Floor Control / Client Originated (CO)</w:t>
      </w:r>
      <w:bookmarkEnd w:id="511"/>
      <w:bookmarkEnd w:id="512"/>
      <w:bookmarkEnd w:id="513"/>
      <w:bookmarkEnd w:id="514"/>
      <w:bookmarkEnd w:id="515"/>
      <w:bookmarkEnd w:id="516"/>
      <w:bookmarkEnd w:id="517"/>
      <w:bookmarkEnd w:id="518"/>
      <w:bookmarkEnd w:id="519"/>
      <w:bookmarkEnd w:id="520"/>
    </w:p>
    <w:p w14:paraId="6BF37834" w14:textId="77777777" w:rsidR="00EB676A" w:rsidRPr="00424E59" w:rsidRDefault="00EB676A" w:rsidP="00EB676A">
      <w:pPr>
        <w:keepNext/>
        <w:keepLines/>
        <w:spacing w:before="120"/>
        <w:ind w:left="1985" w:hanging="1985"/>
        <w:rPr>
          <w:rFonts w:ascii="Arial" w:hAnsi="Arial"/>
        </w:rPr>
      </w:pPr>
      <w:r w:rsidRPr="00424E59">
        <w:rPr>
          <w:rFonts w:ascii="Arial" w:hAnsi="Arial"/>
        </w:rPr>
        <w:t>6.2.3.1</w:t>
      </w:r>
      <w:r w:rsidRPr="00424E59">
        <w:rPr>
          <w:rFonts w:ascii="Arial" w:hAnsi="Arial"/>
        </w:rPr>
        <w:tab/>
        <w:t>Test Purpose (TP)</w:t>
      </w:r>
    </w:p>
    <w:p w14:paraId="765756A7"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0FA436F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initiate/cancel private calls with automatic commencement }</w:t>
      </w:r>
    </w:p>
    <w:p w14:paraId="29DC48D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02E2332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requests the establishment of an MCPTT private call, on-demand Automatic Commencement Mode, no Force of automatic commencement, without floor control }</w:t>
      </w:r>
    </w:p>
    <w:p w14:paraId="3AD1F02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INVITE message requesting on-demand Automatic Commencement Mode and not offering a media-level section for a media-floor control entity, </w:t>
      </w:r>
      <w:r w:rsidRPr="00424E59">
        <w:rPr>
          <w:rFonts w:ascii="Courier New" w:hAnsi="Courier New"/>
          <w:b/>
          <w:sz w:val="16"/>
        </w:rPr>
        <w:t>and</w:t>
      </w:r>
      <w:r w:rsidRPr="00424E59">
        <w:rPr>
          <w:rFonts w:ascii="Courier New" w:hAnsi="Courier New"/>
          <w:sz w:val="16"/>
        </w:rPr>
        <w:t>, after indication from the MCPTT Server that the call was established notifies the user }</w:t>
      </w:r>
    </w:p>
    <w:p w14:paraId="22F6175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55E9CD3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731080"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2A4CBD9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an ongoing On-demand Automatic Commencement Mode Private Call without Floor control }</w:t>
      </w:r>
    </w:p>
    <w:p w14:paraId="5D12217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1B99F93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wants to terminate the ongoing MCPTT private call }</w:t>
      </w:r>
    </w:p>
    <w:p w14:paraId="7CFA94E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BYE request and after receiving a SIP 200 (OK) leaves the MCPTT session }</w:t>
      </w:r>
    </w:p>
    <w:p w14:paraId="342F97F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20E6D41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3A157" w14:textId="77777777" w:rsidR="00EB676A" w:rsidRPr="00424E59" w:rsidRDefault="00EB676A" w:rsidP="00EB676A">
      <w:pPr>
        <w:keepNext/>
        <w:keepLines/>
        <w:spacing w:before="120"/>
        <w:ind w:left="1985" w:hanging="1985"/>
        <w:rPr>
          <w:rFonts w:ascii="Arial" w:hAnsi="Arial"/>
        </w:rPr>
      </w:pPr>
      <w:r w:rsidRPr="00424E59">
        <w:rPr>
          <w:rFonts w:ascii="Arial" w:hAnsi="Arial"/>
        </w:rPr>
        <w:t>6.2.3.2</w:t>
      </w:r>
      <w:r w:rsidRPr="00424E59">
        <w:rPr>
          <w:rFonts w:ascii="Arial" w:hAnsi="Arial"/>
        </w:rPr>
        <w:tab/>
        <w:t>Conformance requirements</w:t>
      </w:r>
    </w:p>
    <w:p w14:paraId="533173C6" w14:textId="77777777" w:rsidR="00EB676A" w:rsidRPr="00424E59" w:rsidRDefault="00EB676A" w:rsidP="00EB676A">
      <w:r w:rsidRPr="00424E59">
        <w:t>References: The conformance requirements covered in the present TC are specified in: TS 24.379 clauses 6.2.1, 6.2.5.1, 11.1.1.2.1.1, 11.1.2.2, 11.1.3.1.1.1. Unless otherwise stated these are Rel-13 requirements.</w:t>
      </w:r>
    </w:p>
    <w:p w14:paraId="2B3365B9" w14:textId="77777777" w:rsidR="00EB676A" w:rsidRPr="00424E59" w:rsidRDefault="00EB676A" w:rsidP="00EB676A">
      <w:r w:rsidRPr="00424E59">
        <w:t>[TS 24.379, clause 6.2.1]</w:t>
      </w:r>
    </w:p>
    <w:p w14:paraId="6DD2282C" w14:textId="77777777" w:rsidR="00EB676A" w:rsidRPr="00424E59" w:rsidRDefault="00EB676A" w:rsidP="00EB676A">
      <w:r w:rsidRPr="00424E59">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25C0224" w14:textId="77777777" w:rsidR="00EB676A" w:rsidRPr="00424E59" w:rsidRDefault="00EB676A" w:rsidP="00EB676A">
      <w:r w:rsidRPr="00424E59">
        <w:t>When composing an SDP offer according to 3GPP TS 24.229 [4] the MCPTT client:</w:t>
      </w:r>
    </w:p>
    <w:p w14:paraId="0ECAF71F" w14:textId="77777777" w:rsidR="00EB676A" w:rsidRPr="00424E59" w:rsidRDefault="00EB676A" w:rsidP="00EB676A">
      <w:pPr>
        <w:ind w:left="568" w:hanging="284"/>
      </w:pPr>
      <w:r w:rsidRPr="00424E59">
        <w:t>1)</w:t>
      </w:r>
      <w:r w:rsidRPr="00424E59">
        <w:tab/>
        <w:t>shall set the IP address of the MCPTT client for the offered MCPTT speech media stream and, if floor control shall be used, for the offered media-floor control entity;</w:t>
      </w:r>
    </w:p>
    <w:p w14:paraId="1B772426" w14:textId="77777777" w:rsidR="00EB676A" w:rsidRPr="00424E59" w:rsidRDefault="00EB676A" w:rsidP="00EB676A">
      <w:pPr>
        <w:keepLines/>
        <w:ind w:left="1135" w:hanging="851"/>
      </w:pPr>
      <w:r w:rsidRPr="00424E59">
        <w:t>NOTE:</w:t>
      </w:r>
      <w:r w:rsidRPr="00424E59">
        <w:tab/>
        <w:t>If the MCPTT client is behind a NAT the IP address and port included in the SDP offer can be a different IP address and port than the actual IP address and port of the MCPTT client depending on the NAT traversal method used by the SIP/IP Core.</w:t>
      </w:r>
    </w:p>
    <w:p w14:paraId="44B28F02" w14:textId="77777777" w:rsidR="00EB676A" w:rsidRPr="00424E59" w:rsidRDefault="00EB676A" w:rsidP="00EB676A">
      <w:pPr>
        <w:ind w:left="568" w:hanging="284"/>
      </w:pPr>
      <w:r w:rsidRPr="00424E59">
        <w:t>2)</w:t>
      </w:r>
      <w:r w:rsidRPr="00424E59">
        <w:tab/>
        <w:t>shall include an "m=audio" media-level section for the MCPTT media stream consisting of:</w:t>
      </w:r>
    </w:p>
    <w:p w14:paraId="11252B54" w14:textId="77777777" w:rsidR="00EB676A" w:rsidRPr="00424E59" w:rsidRDefault="00EB676A" w:rsidP="00EB676A">
      <w:pPr>
        <w:ind w:left="851" w:hanging="284"/>
      </w:pPr>
      <w:r w:rsidRPr="00424E59">
        <w:t>a)</w:t>
      </w:r>
      <w:r w:rsidRPr="00424E59">
        <w:tab/>
        <w:t>the port number for the media stream selected; and</w:t>
      </w:r>
    </w:p>
    <w:p w14:paraId="59FBE2B2" w14:textId="77777777" w:rsidR="00EB676A" w:rsidRPr="00424E59" w:rsidRDefault="00EB676A" w:rsidP="00EB676A">
      <w:pPr>
        <w:ind w:left="851" w:hanging="284"/>
      </w:pPr>
      <w:r w:rsidRPr="00424E59">
        <w:t>b)</w:t>
      </w:r>
      <w:r w:rsidRPr="00424E59">
        <w:tab/>
        <w:t>the codec(s) and media parameters and attributes with the following clarification:</w:t>
      </w:r>
    </w:p>
    <w:p w14:paraId="2F34B4CF" w14:textId="77777777" w:rsidR="00EB676A" w:rsidRPr="00424E59" w:rsidRDefault="00EB676A" w:rsidP="00EB676A">
      <w:pPr>
        <w:ind w:left="1135" w:hanging="284"/>
      </w:pPr>
      <w:r w:rsidRPr="00424E59">
        <w:t>i)</w:t>
      </w:r>
      <w:r w:rsidRPr="00424E59">
        <w:tab/>
        <w:t>if the MCPTT client is initiating a call to a group identity;</w:t>
      </w:r>
    </w:p>
    <w:p w14:paraId="1409437E" w14:textId="77777777" w:rsidR="00EB676A" w:rsidRPr="00424E59" w:rsidRDefault="00EB676A" w:rsidP="00EB676A">
      <w:pPr>
        <w:ind w:left="1135" w:hanging="284"/>
      </w:pPr>
      <w:r w:rsidRPr="00424E59">
        <w:t>ii)</w:t>
      </w:r>
      <w:r w:rsidRPr="00424E59">
        <w:tab/>
        <w:t>if the &lt;preferred-voice-encodings&gt; element is present in the group document retrieved by the group management client as specified in 3GPP TS 24.381 [31] containing an &lt;encoding&gt; element with a "name" attribute; and</w:t>
      </w:r>
    </w:p>
    <w:p w14:paraId="426EE787" w14:textId="77777777" w:rsidR="00EB676A" w:rsidRPr="00424E59" w:rsidRDefault="00EB676A" w:rsidP="00EB676A">
      <w:pPr>
        <w:ind w:left="1135" w:hanging="284"/>
      </w:pPr>
      <w:r w:rsidRPr="00424E59">
        <w:t>iii)</w:t>
      </w:r>
      <w:r w:rsidRPr="00424E59">
        <w:tab/>
        <w:t>if the MCPTT client supports the encoding name indicated in the value of the "name" attribute;</w:t>
      </w:r>
    </w:p>
    <w:p w14:paraId="33B50D12" w14:textId="77777777" w:rsidR="00EB676A" w:rsidRPr="00424E59" w:rsidRDefault="00EB676A" w:rsidP="00EB676A">
      <w:pPr>
        <w:ind w:left="1135" w:hanging="284"/>
      </w:pPr>
      <w:r w:rsidRPr="00424E59">
        <w:t>then the MCPTT client:</w:t>
      </w:r>
    </w:p>
    <w:p w14:paraId="43C33C03" w14:textId="77777777" w:rsidR="00EB676A" w:rsidRPr="00424E59" w:rsidRDefault="00EB676A" w:rsidP="00EB676A">
      <w:pPr>
        <w:ind w:left="1135" w:hanging="284"/>
      </w:pPr>
      <w:r w:rsidRPr="00424E59">
        <w:t>i)</w:t>
      </w:r>
      <w:r w:rsidRPr="00424E59">
        <w:tab/>
        <w:t>shall insert the value of the "name" attribute in the &lt;encoding name&gt; field of the "a=rtpmap" attribute as defined in IETF RFC 4566 [12]; and</w:t>
      </w:r>
    </w:p>
    <w:p w14:paraId="33E21C14" w14:textId="77777777" w:rsidR="00EB676A" w:rsidRPr="00424E59" w:rsidRDefault="00EB676A" w:rsidP="00EB676A">
      <w:pPr>
        <w:ind w:left="851" w:hanging="284"/>
      </w:pPr>
      <w:r w:rsidRPr="00424E59">
        <w:t>c)</w:t>
      </w:r>
      <w:r w:rsidRPr="00424E59">
        <w:tab/>
        <w:t>"i=" field set to "speech" according to 3GPP TS 24.229 [4];</w:t>
      </w:r>
    </w:p>
    <w:p w14:paraId="045BEEB4" w14:textId="77777777" w:rsidR="00EB676A" w:rsidRPr="00424E59" w:rsidRDefault="00EB676A" w:rsidP="00EB676A">
      <w:r w:rsidRPr="00424E59">
        <w:t>[TS 24.379, clause 6.2.5.1]</w:t>
      </w:r>
    </w:p>
    <w:p w14:paraId="55E13526" w14:textId="77777777" w:rsidR="00EB676A" w:rsidRPr="00424E59" w:rsidRDefault="00EB676A" w:rsidP="00EB676A">
      <w:pPr>
        <w:rPr>
          <w:lang w:eastAsia="ko-KR"/>
        </w:rPr>
      </w:pPr>
      <w:r w:rsidRPr="00424E59">
        <w:rPr>
          <w:lang w:eastAsia="ko-KR"/>
        </w:rPr>
        <w:t>When the MCPTT client wants to release an MCPTT session established using on-demand session signalling, the MCPTT client:</w:t>
      </w:r>
    </w:p>
    <w:p w14:paraId="3BC0D0C4"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w:t>
      </w:r>
    </w:p>
    <w:p w14:paraId="6F15C07F" w14:textId="77777777" w:rsidR="00EB676A" w:rsidRPr="00424E59" w:rsidRDefault="00EB676A" w:rsidP="00EB676A">
      <w:pPr>
        <w:ind w:left="568" w:hanging="284"/>
      </w:pPr>
      <w:r w:rsidRPr="00424E59">
        <w:rPr>
          <w:lang w:eastAsia="ko-KR"/>
        </w:rPr>
        <w:t>2)</w:t>
      </w:r>
      <w:r w:rsidRPr="00424E59">
        <w:rPr>
          <w:lang w:eastAsia="ko-KR"/>
        </w:rPr>
        <w:tab/>
        <w:t>shall generate a SIP BYE request according to 3GPP TS 24.229 [4];</w:t>
      </w:r>
    </w:p>
    <w:p w14:paraId="3086CB6A" w14:textId="77777777" w:rsidR="00EB676A" w:rsidRPr="00424E59" w:rsidRDefault="00EB676A" w:rsidP="00EB676A">
      <w:pPr>
        <w:ind w:left="568" w:hanging="284"/>
      </w:pPr>
      <w:r w:rsidRPr="00424E59">
        <w:rPr>
          <w:lang w:eastAsia="ko-KR"/>
        </w:rPr>
        <w:t>3)</w:t>
      </w:r>
      <w:r w:rsidRPr="00424E59">
        <w:rPr>
          <w:lang w:eastAsia="ko-KR"/>
        </w:rPr>
        <w:tab/>
        <w:t>shall set the Request-URI to the MCPTT session identity to release; and</w:t>
      </w:r>
    </w:p>
    <w:p w14:paraId="3E365DFA" w14:textId="77777777" w:rsidR="00EB676A" w:rsidRPr="00424E59" w:rsidRDefault="00EB676A" w:rsidP="00EB676A">
      <w:pPr>
        <w:ind w:left="568" w:hanging="284"/>
      </w:pPr>
      <w:r w:rsidRPr="00424E59">
        <w:rPr>
          <w:lang w:eastAsia="ko-KR"/>
        </w:rPr>
        <w:t>4)</w:t>
      </w:r>
      <w:r w:rsidRPr="00424E59">
        <w:rPr>
          <w:lang w:eastAsia="ko-KR"/>
        </w:rPr>
        <w:tab/>
        <w:t>shall send a SIP BYE request towards MCPTT server according to 3GPP TS 24.229 [4].</w:t>
      </w:r>
    </w:p>
    <w:p w14:paraId="46C009B3" w14:textId="77777777" w:rsidR="00EB676A" w:rsidRPr="00424E59" w:rsidRDefault="00EB676A" w:rsidP="00EB676A">
      <w:pPr>
        <w:rPr>
          <w:lang w:eastAsia="ko-KR"/>
        </w:rPr>
      </w:pPr>
      <w:r w:rsidRPr="00424E59">
        <w:t xml:space="preserve">Upon receiving a SIP 200 </w:t>
      </w:r>
      <w:r w:rsidRPr="00424E59">
        <w:rPr>
          <w:lang w:eastAsia="ko-KR"/>
        </w:rPr>
        <w:t>(</w:t>
      </w:r>
      <w:r w:rsidRPr="00424E59">
        <w:t>OK</w:t>
      </w:r>
      <w:r w:rsidRPr="00424E59">
        <w:rPr>
          <w:lang w:eastAsia="ko-KR"/>
        </w:rPr>
        <w:t>)</w:t>
      </w:r>
      <w:r w:rsidRPr="00424E59">
        <w:t xml:space="preserve"> response to the SIP BYE request, the MCPTT client shall interact with the </w:t>
      </w:r>
      <w:r w:rsidRPr="00424E59">
        <w:rPr>
          <w:lang w:eastAsia="ko-KR"/>
        </w:rPr>
        <w:t>media plane as specified in 3GPP TS 24.380 [5].</w:t>
      </w:r>
    </w:p>
    <w:p w14:paraId="5040F59D" w14:textId="77777777" w:rsidR="00EB676A" w:rsidRPr="00424E59" w:rsidRDefault="00EB676A" w:rsidP="00EB676A">
      <w:r w:rsidRPr="00424E59">
        <w:t>[TS 24.379, clause 11.1.1.2.1.1]</w:t>
      </w:r>
    </w:p>
    <w:p w14:paraId="671B5CDA" w14:textId="77777777" w:rsidR="00EB676A" w:rsidRPr="00424E59" w:rsidRDefault="00EB676A" w:rsidP="00EB676A">
      <w:pPr>
        <w:rPr>
          <w:lang w:eastAsia="ko-KR"/>
        </w:rPr>
      </w:pPr>
      <w:r w:rsidRPr="00424E59">
        <w:t xml:space="preserve">Upon receiving a request from an MCPTT </w:t>
      </w:r>
      <w:r w:rsidRPr="00424E59">
        <w:rPr>
          <w:lang w:eastAsia="ko-KR"/>
        </w:rPr>
        <w:t>u</w:t>
      </w:r>
      <w:r w:rsidRPr="00424E59">
        <w:t xml:space="preserve">ser to establish an MCPTT </w:t>
      </w:r>
      <w:r w:rsidRPr="00424E59">
        <w:rPr>
          <w:lang w:eastAsia="ko-KR"/>
        </w:rPr>
        <w:t>p</w:t>
      </w:r>
      <w:r w:rsidRPr="00424E59">
        <w:t xml:space="preserve">rivate </w:t>
      </w:r>
      <w:r w:rsidRPr="00424E59">
        <w:rPr>
          <w:lang w:eastAsia="ko-KR"/>
        </w:rPr>
        <w:t>c</w:t>
      </w:r>
      <w:r w:rsidRPr="00424E59">
        <w:t xml:space="preserve">all </w:t>
      </w:r>
      <w:r w:rsidRPr="00424E59">
        <w:rPr>
          <w:lang w:eastAsia="ko-KR"/>
        </w:rPr>
        <w:t>the MCPTT client shall generate an initial SIP INVITE request by following the UE originating session procedures specified in 3GPP TS 24.229 [4], with the clarifications given below.</w:t>
      </w:r>
    </w:p>
    <w:p w14:paraId="1FC608B7" w14:textId="77777777" w:rsidR="00EB676A" w:rsidRPr="00424E59" w:rsidRDefault="00EB676A" w:rsidP="00EB676A">
      <w:pPr>
        <w:rPr>
          <w:lang w:eastAsia="ko-KR"/>
        </w:rPr>
      </w:pPr>
      <w:r w:rsidRPr="00424E59">
        <w:rPr>
          <w:lang w:eastAsia="ko-KR"/>
        </w:rPr>
        <w:t>The MCPTT client:</w:t>
      </w:r>
    </w:p>
    <w:p w14:paraId="0B490F14" w14:textId="77777777" w:rsidR="00EB676A" w:rsidRPr="00424E59" w:rsidRDefault="00EB676A" w:rsidP="00EB676A">
      <w:pPr>
        <w:ind w:left="568" w:hanging="284"/>
        <w:rPr>
          <w:lang w:eastAsia="ko-KR"/>
        </w:rPr>
      </w:pPr>
      <w:r w:rsidRPr="00424E59">
        <w:rPr>
          <w:lang w:eastAsia="ko-KR"/>
        </w:rPr>
        <w:t>1)</w:t>
      </w:r>
      <w:r w:rsidRPr="00424E59">
        <w:rPr>
          <w:lang w:eastAsia="ko-KR"/>
        </w:rPr>
        <w:tab/>
        <w:t xml:space="preserve">shall set the Request-URI of the SIP INVITE request to a public service identity </w:t>
      </w:r>
      <w:r w:rsidRPr="00424E59">
        <w:t>of the participating MCPTT function serving the MCPTT user</w:t>
      </w:r>
      <w:r w:rsidRPr="00424E59">
        <w:rPr>
          <w:lang w:eastAsia="ko-KR"/>
        </w:rPr>
        <w:t>;</w:t>
      </w:r>
    </w:p>
    <w:p w14:paraId="0CD42765" w14:textId="77777777" w:rsidR="00EB676A" w:rsidRPr="00424E59" w:rsidRDefault="00EB676A" w:rsidP="00EB676A">
      <w:pPr>
        <w:ind w:left="568" w:hanging="284"/>
        <w:rPr>
          <w:lang w:eastAsia="ko-KR"/>
        </w:rPr>
      </w:pPr>
      <w:r w:rsidRPr="00424E59">
        <w:rPr>
          <w:lang w:eastAsia="ko-KR"/>
        </w:rPr>
        <w:t>...</w:t>
      </w:r>
    </w:p>
    <w:p w14:paraId="41F7F8DA" w14:textId="77777777" w:rsidR="00EB676A" w:rsidRPr="00424E59" w:rsidRDefault="00EB676A" w:rsidP="00EB676A">
      <w:pPr>
        <w:ind w:left="568" w:hanging="284"/>
      </w:pPr>
      <w:r w:rsidRPr="00424E59">
        <w:t>3)</w:t>
      </w:r>
      <w:r w:rsidRPr="00424E59">
        <w:tab/>
        <w:t>may include a P-Preferred-Identity header field in the SIP INVITE request containing a public user identity as specified in 3GPP TS 24.229 [4];</w:t>
      </w:r>
    </w:p>
    <w:p w14:paraId="61128EA5" w14:textId="77777777" w:rsidR="00EB676A" w:rsidRPr="00424E59" w:rsidRDefault="00EB676A" w:rsidP="00EB676A">
      <w:pPr>
        <w:ind w:left="568" w:hanging="284"/>
        <w:rPr>
          <w:lang w:eastAsia="ko-KR"/>
        </w:rPr>
      </w:pPr>
      <w:r w:rsidRPr="00424E59">
        <w:rPr>
          <w:lang w:eastAsia="ko-KR"/>
        </w:rPr>
        <w:t>4)</w:t>
      </w:r>
      <w:r w:rsidRPr="00424E59">
        <w:rPr>
          <w:lang w:eastAsia="ko-KR"/>
        </w:rPr>
        <w:tab/>
        <w:t xml:space="preserve">shall include the g.3gpp.mcptt media feature tag </w:t>
      </w:r>
      <w:r w:rsidRPr="00424E59">
        <w:t xml:space="preserve">and the </w:t>
      </w:r>
      <w:r w:rsidRPr="00424E59">
        <w:rPr>
          <w:lang w:eastAsia="ko-KR"/>
        </w:rPr>
        <w:t>g.3gpp.icsi-ref media feature tag with the value of "urn:urn-7:3gpp-service.ims.icsi.mcptt" in the Contact header field of the SIP INVITE request according to IETF RFC 3840 [16];</w:t>
      </w:r>
    </w:p>
    <w:p w14:paraId="1FF74CC6" w14:textId="77777777" w:rsidR="00EB676A" w:rsidRPr="00424E59" w:rsidRDefault="00EB676A" w:rsidP="00EB676A">
      <w:pPr>
        <w:ind w:left="568" w:hanging="284"/>
        <w:rPr>
          <w:lang w:eastAsia="ko-KR"/>
        </w:rPr>
      </w:pPr>
      <w:r w:rsidRPr="00424E59">
        <w:rPr>
          <w:lang w:eastAsia="ko-KR"/>
        </w:rPr>
        <w:t>5)</w:t>
      </w:r>
      <w:r w:rsidRPr="00424E59">
        <w:rPr>
          <w:lang w:eastAsia="ko-KR"/>
        </w:rPr>
        <w:tab/>
        <w:t>shall include an Accept-Contact header field containing the g.3gpp.mcptt media feature tag along with the "require" and "explicit" header field parameters according to IETF RFC 3841 [6];</w:t>
      </w:r>
    </w:p>
    <w:p w14:paraId="6D4912EE" w14:textId="77777777" w:rsidR="00EB676A" w:rsidRPr="00424E59" w:rsidRDefault="00EB676A" w:rsidP="00EB676A">
      <w:pPr>
        <w:ind w:left="568" w:hanging="284"/>
        <w:rPr>
          <w:lang w:eastAsia="ko-KR"/>
        </w:rPr>
      </w:pPr>
      <w:r w:rsidRPr="00424E59">
        <w:rPr>
          <w:lang w:eastAsia="ko-KR"/>
        </w:rPr>
        <w:t>6)</w:t>
      </w:r>
      <w:r w:rsidRPr="00424E59">
        <w:rPr>
          <w:lang w:eastAsia="ko-KR"/>
        </w:rPr>
        <w:tab/>
        <w:t>shall include the ICSI value "urn:urn-7:3gpp-service.ims.icsi.mcptt" (coded as specified in 3GPP TS 24.229 [4]), in a P-Preferred-Service header field according to IETF RFC 6050 [9] in the SIP INVITE request;</w:t>
      </w:r>
    </w:p>
    <w:p w14:paraId="27682DD9" w14:textId="77777777" w:rsidR="00EB676A" w:rsidRPr="00424E59" w:rsidRDefault="00EB676A" w:rsidP="00EB676A">
      <w:pPr>
        <w:ind w:left="568" w:hanging="284"/>
        <w:rPr>
          <w:lang w:eastAsia="ko-KR"/>
        </w:rPr>
      </w:pPr>
      <w:r w:rsidRPr="00424E59">
        <w:rPr>
          <w:lang w:eastAsia="ko-KR"/>
        </w:rPr>
        <w:t>7)</w:t>
      </w:r>
      <w:r w:rsidRPr="00424E59">
        <w:rPr>
          <w:lang w:eastAsia="ko-KR"/>
        </w:rPr>
        <w:tab/>
        <w:t>shall include an Accept-Contact header field with the media feature tag g.3gpp.icsi-ref contain with the value of "urn:urn-7:3gpp-service.ims.icsi.mcptt" along with parameters "require" and "explicit" according to IETF RFC 3841 [6];</w:t>
      </w:r>
    </w:p>
    <w:p w14:paraId="62B39B32" w14:textId="77777777" w:rsidR="00EB676A" w:rsidRPr="00424E59" w:rsidRDefault="00EB676A" w:rsidP="00EB676A">
      <w:pPr>
        <w:ind w:left="568" w:hanging="284"/>
        <w:rPr>
          <w:lang w:eastAsia="ko-KR"/>
        </w:rPr>
      </w:pPr>
      <w:r w:rsidRPr="00424E59">
        <w:rPr>
          <w:lang w:eastAsia="ko-KR"/>
        </w:rPr>
        <w:t>8)</w:t>
      </w:r>
      <w:r w:rsidRPr="00424E59">
        <w:rPr>
          <w:lang w:eastAsia="ko-KR"/>
        </w:rPr>
        <w:tab/>
        <w:t>shall insert in the SIP INVITE request a MIME resource-lists body with the MCPTT ID of the invited MCPTT user, according to rules and procedures of IETF RFC 5366 [20];</w:t>
      </w:r>
    </w:p>
    <w:p w14:paraId="1F55C44D" w14:textId="77777777" w:rsidR="00EB676A" w:rsidRPr="00424E59" w:rsidRDefault="00EB676A" w:rsidP="00EB676A">
      <w:pPr>
        <w:ind w:left="568" w:hanging="284"/>
        <w:rPr>
          <w:lang w:eastAsia="ko-KR"/>
        </w:rPr>
      </w:pPr>
      <w:r w:rsidRPr="00424E59">
        <w:rPr>
          <w:lang w:eastAsia="ko-KR"/>
        </w:rPr>
        <w:t>...</w:t>
      </w:r>
    </w:p>
    <w:p w14:paraId="38589078" w14:textId="77777777" w:rsidR="00EB676A" w:rsidRPr="00424E59" w:rsidRDefault="00EB676A" w:rsidP="00EB676A">
      <w:pPr>
        <w:ind w:left="568" w:hanging="284"/>
        <w:rPr>
          <w:lang w:eastAsia="ko-KR"/>
        </w:rPr>
      </w:pPr>
      <w:r w:rsidRPr="00424E59">
        <w:rPr>
          <w:lang w:eastAsia="ko-KR"/>
        </w:rPr>
        <w:t>13)</w:t>
      </w:r>
      <w:r w:rsidRPr="00424E59">
        <w:rPr>
          <w:lang w:eastAsia="ko-KR"/>
        </w:rPr>
        <w:tab/>
        <w:t>if force of automatic commencement mode at the invited MCPTT client is not requested by the MCPTT user and:</w:t>
      </w:r>
    </w:p>
    <w:p w14:paraId="38AB24E9" w14:textId="77777777" w:rsidR="00EB676A" w:rsidRPr="00424E59" w:rsidRDefault="00EB676A" w:rsidP="00EB676A">
      <w:pPr>
        <w:ind w:left="851" w:hanging="284"/>
        <w:rPr>
          <w:lang w:eastAsia="ko-KR"/>
        </w:rPr>
      </w:pPr>
      <w:r w:rsidRPr="00424E59">
        <w:rPr>
          <w:lang w:eastAsia="ko-KR"/>
        </w:rPr>
        <w:t>a)</w:t>
      </w:r>
      <w:r w:rsidRPr="00424E59">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8B3C5E7" w14:textId="77777777" w:rsidR="00EB676A" w:rsidRPr="00424E59" w:rsidRDefault="00EB676A" w:rsidP="00EB676A">
      <w:pPr>
        <w:ind w:left="851" w:hanging="284"/>
        <w:rPr>
          <w:lang w:eastAsia="ko-KR"/>
        </w:rPr>
      </w:pPr>
      <w:r w:rsidRPr="00424E59">
        <w:rPr>
          <w:lang w:eastAsia="ko-KR"/>
        </w:rPr>
        <w:t>...</w:t>
      </w:r>
    </w:p>
    <w:p w14:paraId="43BBFECB" w14:textId="77777777" w:rsidR="00EB676A" w:rsidRPr="00424E59" w:rsidRDefault="00EB676A" w:rsidP="00EB676A">
      <w:pPr>
        <w:ind w:left="568" w:hanging="284"/>
      </w:pPr>
      <w:r w:rsidRPr="00424E59">
        <w:t>14)</w:t>
      </w:r>
      <w:r w:rsidRPr="00424E59">
        <w:tab/>
        <w:t>shall contain an application/vnd.3gpp.mcptt-info+xml MIME body with the &lt;mcpttinfo&gt; element containing the &lt;mcptt-Params&gt; element with the &lt;session-type&gt; element set to a value of "private";</w:t>
      </w:r>
    </w:p>
    <w:p w14:paraId="1E2A7D5A" w14:textId="77777777" w:rsidR="00EB676A" w:rsidRPr="00424E59" w:rsidRDefault="00EB676A" w:rsidP="00EB676A">
      <w:pPr>
        <w:ind w:left="568" w:hanging="284"/>
        <w:rPr>
          <w:lang w:eastAsia="ko-KR"/>
        </w:rPr>
      </w:pPr>
      <w:r w:rsidRPr="00424E59">
        <w:rPr>
          <w:lang w:eastAsia="ko-KR"/>
        </w:rPr>
        <w:t>...</w:t>
      </w:r>
    </w:p>
    <w:p w14:paraId="5F17A3BC" w14:textId="77777777" w:rsidR="00EB676A" w:rsidRPr="00424E59" w:rsidRDefault="00EB676A" w:rsidP="00EB676A">
      <w:pPr>
        <w:ind w:left="568" w:hanging="284"/>
        <w:rPr>
          <w:lang w:eastAsia="ko-KR"/>
        </w:rPr>
      </w:pPr>
      <w:r w:rsidRPr="00424E59">
        <w:rPr>
          <w:lang w:eastAsia="ko-KR"/>
        </w:rPr>
        <w:t>16)</w:t>
      </w:r>
      <w:r w:rsidRPr="00424E59">
        <w:rPr>
          <w:lang w:eastAsia="ko-KR"/>
        </w:rPr>
        <w:tab/>
        <w:t>shall send SIP INVITE request towards the MCPTT server according to 3GPP TS 24.229 [4].</w:t>
      </w:r>
    </w:p>
    <w:p w14:paraId="28F14C6C" w14:textId="77777777" w:rsidR="00EB676A" w:rsidRPr="00424E59" w:rsidRDefault="00EB676A" w:rsidP="00EB676A">
      <w:pPr>
        <w:rPr>
          <w:lang w:eastAsia="ko-KR"/>
        </w:rPr>
      </w:pPr>
      <w:r w:rsidRPr="00424E59">
        <w:rPr>
          <w:lang w:eastAsia="ko-KR"/>
        </w:rPr>
        <w:t>Upon receiving a SIP 183(Session Progress) response to the SIP INVITE request the MCPTT client:</w:t>
      </w:r>
    </w:p>
    <w:p w14:paraId="4C0D9F01" w14:textId="77777777" w:rsidR="00EB676A" w:rsidRPr="00424E59" w:rsidRDefault="00EB676A" w:rsidP="00EB676A">
      <w:pPr>
        <w:ind w:left="568" w:hanging="284"/>
      </w:pPr>
      <w:r w:rsidRPr="00424E59">
        <w:t>1)</w:t>
      </w:r>
      <w:r w:rsidRPr="00424E59">
        <w:tab/>
        <w:t>may indicate the progress of the session establishment to the inviting MCPTT user.</w:t>
      </w:r>
    </w:p>
    <w:p w14:paraId="4199C60D" w14:textId="77777777" w:rsidR="00EB676A" w:rsidRPr="00424E59" w:rsidRDefault="00EB676A" w:rsidP="00EB676A">
      <w:pPr>
        <w:rPr>
          <w:lang w:eastAsia="ko-KR"/>
        </w:rPr>
      </w:pPr>
      <w:r w:rsidRPr="00424E59">
        <w:rPr>
          <w:lang w:eastAsia="ko-KR"/>
        </w:rPr>
        <w:t>Upon receiving a SIP 200 (OK) response to the SIP INVITE request the MCPTT client:</w:t>
      </w:r>
    </w:p>
    <w:p w14:paraId="434FAEA6" w14:textId="77777777" w:rsidR="00EB676A" w:rsidRPr="00424E59" w:rsidRDefault="00EB676A" w:rsidP="00EB676A">
      <w:pPr>
        <w:ind w:left="568" w:hanging="284"/>
        <w:rPr>
          <w:lang w:eastAsia="ko-KR"/>
        </w:rPr>
      </w:pPr>
      <w:r w:rsidRPr="00424E59">
        <w:rPr>
          <w:lang w:eastAsia="ko-KR"/>
        </w:rPr>
        <w:t>1)</w:t>
      </w:r>
      <w:r w:rsidRPr="00424E59">
        <w:rPr>
          <w:lang w:eastAsia="ko-KR"/>
        </w:rPr>
        <w:tab/>
        <w:t>shall interact with the media plane as specified in 3GPP TS 24.380 [5];</w:t>
      </w:r>
    </w:p>
    <w:p w14:paraId="62EBEC8C" w14:textId="77777777" w:rsidR="00EB676A" w:rsidRPr="00424E59" w:rsidRDefault="00EB676A" w:rsidP="00EB676A">
      <w:pPr>
        <w:ind w:left="568" w:hanging="284"/>
        <w:rPr>
          <w:lang w:eastAsia="ko-KR"/>
        </w:rPr>
      </w:pPr>
      <w:r w:rsidRPr="00424E59">
        <w:rPr>
          <w:lang w:eastAsia="ko-KR"/>
        </w:rPr>
        <w:t>...</w:t>
      </w:r>
    </w:p>
    <w:p w14:paraId="0FDE9353" w14:textId="77777777" w:rsidR="00EB676A" w:rsidRPr="00424E59" w:rsidRDefault="00EB676A" w:rsidP="00EB676A">
      <w:pPr>
        <w:ind w:left="568" w:hanging="284"/>
        <w:rPr>
          <w:rFonts w:eastAsia="Malgun Gothic"/>
          <w:lang w:eastAsia="ko-KR"/>
        </w:rPr>
      </w:pPr>
      <w:r w:rsidRPr="00424E59">
        <w:t>3)</w:t>
      </w:r>
      <w:r w:rsidRPr="00424E59">
        <w:tab/>
        <w:t>shall notify the user that the call has been successfully established</w:t>
      </w:r>
      <w:r w:rsidRPr="00424E59">
        <w:rPr>
          <w:lang w:eastAsia="ko-KR"/>
        </w:rPr>
        <w:t>.</w:t>
      </w:r>
    </w:p>
    <w:p w14:paraId="68C6902C" w14:textId="77777777" w:rsidR="00EB676A" w:rsidRPr="00424E59" w:rsidRDefault="00EB676A" w:rsidP="00EB676A">
      <w:r w:rsidRPr="00424E59">
        <w:t>[TS 24.379, clause 11.1.2.2]</w:t>
      </w:r>
    </w:p>
    <w:p w14:paraId="2495CA98" w14:textId="77777777" w:rsidR="00EB676A" w:rsidRPr="00424E59" w:rsidRDefault="00EB676A" w:rsidP="00EB676A">
      <w:pPr>
        <w:rPr>
          <w:lang w:eastAsia="ko-KR"/>
        </w:rPr>
      </w:pPr>
      <w:r w:rsidRPr="00424E59">
        <w:rPr>
          <w:lang w:eastAsia="ko-KR"/>
        </w:rPr>
        <w:t>When the MCPTT user wants to make an on-demand private call without floor control, the MCPTT client shall follow the procedures in subclause 11.1.1.2.1.1 with the following exceptions:</w:t>
      </w:r>
    </w:p>
    <w:p w14:paraId="2189DE32" w14:textId="77777777" w:rsidR="00EB676A" w:rsidRPr="00424E59" w:rsidRDefault="00EB676A" w:rsidP="00EB676A">
      <w:pPr>
        <w:ind w:left="568" w:hanging="284"/>
      </w:pPr>
      <w:r w:rsidRPr="00424E59">
        <w:rPr>
          <w:lang w:eastAsia="ko-KR"/>
        </w:rPr>
        <w:t>1)</w:t>
      </w:r>
      <w:r w:rsidRPr="00424E59">
        <w:rPr>
          <w:lang w:eastAsia="ko-KR"/>
        </w:rPr>
        <w:tab/>
        <w:t>in step 10) of subclause</w:t>
      </w:r>
      <w:r w:rsidRPr="00424E59">
        <w:t> 11.1.1.2.1.1, the MCPTT client shall not offer a media-level section for a media-floor control entity; and</w:t>
      </w:r>
    </w:p>
    <w:p w14:paraId="411DE7C0" w14:textId="77777777" w:rsidR="00EB676A" w:rsidRPr="00424E59" w:rsidRDefault="00EB676A" w:rsidP="00EB676A">
      <w:pPr>
        <w:ind w:left="568" w:hanging="284"/>
      </w:pPr>
      <w:r w:rsidRPr="00424E59">
        <w:t>2)</w:t>
      </w:r>
      <w:r w:rsidRPr="00424E59">
        <w:tab/>
        <w:t>step 11) of subclause 11.1.1.2.1.1 shall be ignored.</w:t>
      </w:r>
    </w:p>
    <w:p w14:paraId="33508472" w14:textId="77777777" w:rsidR="00EB676A" w:rsidRPr="00424E59" w:rsidRDefault="00EB676A" w:rsidP="00EB676A">
      <w:r w:rsidRPr="00424E59">
        <w:t>[TS 24.379, clause 11.1.3.1.1.1]</w:t>
      </w:r>
    </w:p>
    <w:p w14:paraId="32F5DF22" w14:textId="77777777" w:rsidR="00EB676A" w:rsidRPr="00424E59" w:rsidRDefault="00EB676A" w:rsidP="00EB676A">
      <w:pPr>
        <w:rPr>
          <w:rFonts w:eastAsia="SimSun"/>
        </w:rPr>
      </w:pPr>
      <w:r w:rsidRPr="00424E59">
        <w:rPr>
          <w:rFonts w:eastAsia="SimSun"/>
        </w:rPr>
        <w:t>Upon receiving a request from an MCPTT user to release an MCPTT private call session established using on-demand session signalling, the MCPTT client shall follow the procedures as specified in subclause 6.2.5.1.</w:t>
      </w:r>
    </w:p>
    <w:p w14:paraId="1D7DED67" w14:textId="77777777" w:rsidR="00EB676A" w:rsidRPr="00424E59" w:rsidRDefault="00EB676A" w:rsidP="00EB676A">
      <w:pPr>
        <w:keepNext/>
        <w:keepLines/>
        <w:spacing w:before="120"/>
        <w:ind w:left="1985" w:hanging="1985"/>
        <w:rPr>
          <w:rFonts w:ascii="Arial" w:hAnsi="Arial"/>
        </w:rPr>
      </w:pPr>
      <w:r w:rsidRPr="00424E59">
        <w:rPr>
          <w:rFonts w:ascii="Arial" w:hAnsi="Arial"/>
        </w:rPr>
        <w:t>6.2.3.3</w:t>
      </w:r>
      <w:r w:rsidRPr="00424E59">
        <w:rPr>
          <w:rFonts w:ascii="Arial" w:hAnsi="Arial"/>
        </w:rPr>
        <w:tab/>
        <w:t>Test description</w:t>
      </w:r>
    </w:p>
    <w:p w14:paraId="030937ED" w14:textId="77777777" w:rsidR="00EB676A" w:rsidRPr="00424E59" w:rsidRDefault="00EB676A" w:rsidP="00EB676A">
      <w:pPr>
        <w:keepNext/>
        <w:keepLines/>
        <w:spacing w:before="120"/>
        <w:ind w:left="1985" w:hanging="1985"/>
        <w:rPr>
          <w:rFonts w:ascii="Arial" w:hAnsi="Arial"/>
        </w:rPr>
      </w:pPr>
      <w:r w:rsidRPr="00424E59">
        <w:rPr>
          <w:rFonts w:ascii="Arial" w:hAnsi="Arial"/>
        </w:rPr>
        <w:t>6.2.3.3.1</w:t>
      </w:r>
      <w:r w:rsidRPr="00424E59">
        <w:rPr>
          <w:rFonts w:ascii="Arial" w:hAnsi="Arial"/>
        </w:rPr>
        <w:tab/>
        <w:t>Pre-test conditions</w:t>
      </w:r>
    </w:p>
    <w:p w14:paraId="13B338B8"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5D93B878" w14:textId="77777777" w:rsidR="00EB676A" w:rsidRPr="00424E59" w:rsidRDefault="00EB676A" w:rsidP="00EB676A">
      <w:pPr>
        <w:ind w:left="568" w:hanging="284"/>
      </w:pPr>
      <w:r w:rsidRPr="00424E59">
        <w:t>-</w:t>
      </w:r>
      <w:r w:rsidRPr="00424E59">
        <w:tab/>
        <w:t>SS (MCPTT server)</w:t>
      </w:r>
    </w:p>
    <w:p w14:paraId="0718CB55"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3D3965"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10CFB667" w14:textId="77777777" w:rsidR="00EB676A" w:rsidRPr="00424E59" w:rsidRDefault="00EB676A" w:rsidP="00EB676A">
      <w:pPr>
        <w:ind w:left="568" w:hanging="284"/>
      </w:pPr>
      <w:r w:rsidRPr="00424E59">
        <w:t>-</w:t>
      </w:r>
      <w:r w:rsidRPr="00424E59">
        <w:tab/>
        <w:t>UE (MCPTT client)</w:t>
      </w:r>
    </w:p>
    <w:p w14:paraId="0B9557AD" w14:textId="77777777" w:rsidR="00EB676A" w:rsidRPr="00424E59" w:rsidRDefault="00EB676A" w:rsidP="00EB676A">
      <w:pPr>
        <w:ind w:left="568" w:hanging="284"/>
      </w:pPr>
      <w:r w:rsidRPr="00424E59">
        <w:t>-</w:t>
      </w:r>
      <w:r w:rsidRPr="00424E59">
        <w:tab/>
        <w:t>The test USIM set as defined in TS 36.579-1 [2], subclause 5.5.10 is inserted.</w:t>
      </w:r>
    </w:p>
    <w:p w14:paraId="7B513B8B"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7666506F"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4E28A5CA"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086D0CC7" w14:textId="77777777" w:rsidR="00EB676A" w:rsidRPr="00424E59" w:rsidRDefault="00EB676A" w:rsidP="00EB676A">
      <w:pPr>
        <w:ind w:left="568" w:hanging="284"/>
      </w:pPr>
      <w:r w:rsidRPr="00424E59">
        <w:t>-</w:t>
      </w:r>
      <w:r w:rsidRPr="00424E59">
        <w:tab/>
        <w:t>UE States at the end of the preamble</w:t>
      </w:r>
    </w:p>
    <w:p w14:paraId="5A8FF254" w14:textId="77777777" w:rsidR="00EB676A" w:rsidRPr="00424E59" w:rsidRDefault="00EB676A" w:rsidP="00EB676A">
      <w:pPr>
        <w:ind w:left="851" w:hanging="284"/>
      </w:pPr>
      <w:r w:rsidRPr="00424E59">
        <w:t>-</w:t>
      </w:r>
      <w:r w:rsidRPr="00424E59">
        <w:tab/>
        <w:t>The UE is in E-UTRA Registered, Idle Mode state.</w:t>
      </w:r>
    </w:p>
    <w:p w14:paraId="5F5057A8"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283FAB63" w14:textId="77777777" w:rsidR="00EB676A" w:rsidRPr="00424E59" w:rsidRDefault="00EB676A" w:rsidP="00EB676A">
      <w:pPr>
        <w:keepNext/>
        <w:keepLines/>
        <w:spacing w:before="120"/>
        <w:ind w:left="1985" w:hanging="1985"/>
        <w:rPr>
          <w:rFonts w:ascii="Arial" w:hAnsi="Arial"/>
        </w:rPr>
      </w:pPr>
      <w:r w:rsidRPr="00424E59">
        <w:rPr>
          <w:rFonts w:ascii="Arial" w:hAnsi="Arial"/>
        </w:rPr>
        <w:t>6.2.3.3.2</w:t>
      </w:r>
      <w:r w:rsidRPr="00424E59">
        <w:rPr>
          <w:rFonts w:ascii="Arial" w:hAnsi="Arial"/>
        </w:rPr>
        <w:tab/>
        <w:t>Test procedure sequence</w:t>
      </w:r>
    </w:p>
    <w:p w14:paraId="2D9EC943" w14:textId="77777777" w:rsidR="00EB676A" w:rsidRPr="00424E59" w:rsidRDefault="00EB676A" w:rsidP="00EB676A">
      <w:pPr>
        <w:keepNext/>
        <w:keepLines/>
        <w:spacing w:before="60"/>
        <w:jc w:val="center"/>
        <w:rPr>
          <w:rFonts w:ascii="Arial" w:hAnsi="Arial"/>
          <w:b/>
        </w:rPr>
      </w:pPr>
      <w:r w:rsidRPr="00424E59">
        <w:rPr>
          <w:rFonts w:ascii="Arial" w:hAnsi="Arial"/>
          <w:b/>
        </w:rPr>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2D65EECE" w14:textId="77777777" w:rsidTr="00BC3F8D">
        <w:tc>
          <w:tcPr>
            <w:tcW w:w="534" w:type="dxa"/>
            <w:tcBorders>
              <w:top w:val="single" w:sz="4" w:space="0" w:color="auto"/>
              <w:left w:val="single" w:sz="4" w:space="0" w:color="auto"/>
              <w:bottom w:val="nil"/>
              <w:right w:val="single" w:sz="4" w:space="0" w:color="auto"/>
            </w:tcBorders>
            <w:hideMark/>
          </w:tcPr>
          <w:p w14:paraId="3F9BD01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78A66B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93069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A71C59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9B55AB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1C74612E" w14:textId="77777777" w:rsidTr="00BC3F8D">
        <w:tc>
          <w:tcPr>
            <w:tcW w:w="534" w:type="dxa"/>
            <w:tcBorders>
              <w:top w:val="nil"/>
              <w:left w:val="single" w:sz="4" w:space="0" w:color="auto"/>
              <w:bottom w:val="single" w:sz="4" w:space="0" w:color="auto"/>
              <w:right w:val="single" w:sz="4" w:space="0" w:color="auto"/>
            </w:tcBorders>
          </w:tcPr>
          <w:p w14:paraId="3A8723E3"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D788724"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3E55B7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50F22FD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622BFAB"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E1FFE88" w14:textId="77777777" w:rsidR="00EB676A" w:rsidRPr="00424E59" w:rsidRDefault="00EB676A" w:rsidP="00BC3F8D">
            <w:pPr>
              <w:keepNext/>
              <w:keepLines/>
              <w:spacing w:after="0"/>
              <w:jc w:val="center"/>
              <w:rPr>
                <w:rFonts w:ascii="Arial" w:hAnsi="Arial"/>
                <w:b/>
                <w:sz w:val="18"/>
              </w:rPr>
            </w:pPr>
          </w:p>
        </w:tc>
      </w:tr>
      <w:tr w:rsidR="00EB676A" w:rsidRPr="00424E59" w14:paraId="74F4039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7C0D6E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C49C623" w14:textId="77777777" w:rsidR="00B640F1" w:rsidRPr="00424E59" w:rsidRDefault="00B640F1" w:rsidP="00BC3F8D">
            <w:pPr>
              <w:keepNext/>
              <w:keepLines/>
              <w:spacing w:after="0"/>
              <w:rPr>
                <w:ins w:id="521" w:author="MCC160" w:date="2022-11-16T21:55:00Z"/>
                <w:rFonts w:ascii="Arial" w:hAnsi="Arial"/>
                <w:sz w:val="18"/>
                <w:rPrChange w:id="522" w:author="MCC160" w:date="2022-11-16T21:55:00Z">
                  <w:rPr>
                    <w:ins w:id="523" w:author="MCC160" w:date="2022-11-16T21:55:00Z"/>
                    <w:rFonts w:ascii="Arial" w:hAnsi="Arial"/>
                    <w:sz w:val="18"/>
                  </w:rPr>
                </w:rPrChange>
              </w:rPr>
            </w:pPr>
            <w:ins w:id="524" w:author="MCC160" w:date="2022-11-16T21:55:00Z">
              <w:r w:rsidRPr="00424E59">
                <w:rPr>
                  <w:rFonts w:ascii="Arial" w:hAnsi="Arial"/>
                  <w:sz w:val="18"/>
                  <w:rPrChange w:id="525" w:author="MCC160" w:date="2022-11-16T21:55:00Z">
                    <w:rPr>
                      <w:rFonts w:ascii="Arial" w:hAnsi="Arial"/>
                      <w:sz w:val="18"/>
                    </w:rPr>
                  </w:rPrChange>
                </w:rPr>
                <w:t>Make the UE (MCPTT client) request the establishment of a private call to user B with automatic commencement mode and without floor control.</w:t>
              </w:r>
            </w:ins>
          </w:p>
          <w:p w14:paraId="7C018122" w14:textId="0638ED59" w:rsidR="00EB676A" w:rsidRPr="00424E59" w:rsidDel="00B640F1" w:rsidRDefault="00EB676A" w:rsidP="00BC3F8D">
            <w:pPr>
              <w:keepNext/>
              <w:keepLines/>
              <w:spacing w:after="0"/>
              <w:rPr>
                <w:del w:id="526" w:author="MCC160" w:date="2022-11-16T21:55:00Z"/>
                <w:rFonts w:ascii="Arial" w:hAnsi="Arial"/>
                <w:sz w:val="18"/>
              </w:rPr>
            </w:pPr>
            <w:del w:id="527" w:author="MCC160" w:date="2022-11-16T21:55:00Z">
              <w:r w:rsidRPr="00424E59" w:rsidDel="00B640F1">
                <w:rPr>
                  <w:rFonts w:ascii="Arial" w:hAnsi="Arial"/>
                  <w:sz w:val="18"/>
                  <w:rPrChange w:id="528" w:author="MCC160" w:date="2022-11-16T21:55:00Z">
                    <w:rPr>
                      <w:rFonts w:ascii="Arial" w:hAnsi="Arial"/>
                      <w:sz w:val="18"/>
                    </w:rPr>
                  </w:rPrChange>
                </w:rPr>
                <w:delText xml:space="preserve">Make the UE (MCPTT User) request the establishment of an MCPTT </w:delText>
              </w:r>
              <w:r w:rsidRPr="00424E59" w:rsidDel="00B640F1">
                <w:rPr>
                  <w:rFonts w:ascii="Arial" w:hAnsi="Arial"/>
                  <w:sz w:val="18"/>
                  <w:lang w:eastAsia="ko-KR"/>
                  <w:rPrChange w:id="529" w:author="MCC160" w:date="2022-11-16T21:55:00Z">
                    <w:rPr>
                      <w:rFonts w:ascii="Arial" w:hAnsi="Arial"/>
                      <w:sz w:val="18"/>
                      <w:lang w:eastAsia="ko-KR"/>
                    </w:rPr>
                  </w:rPrChange>
                </w:rPr>
                <w:delText>p</w:delText>
              </w:r>
              <w:r w:rsidRPr="00424E59" w:rsidDel="00B640F1">
                <w:rPr>
                  <w:rFonts w:ascii="Arial" w:hAnsi="Arial"/>
                  <w:sz w:val="18"/>
                  <w:rPrChange w:id="530" w:author="MCC160" w:date="2022-11-16T21:55:00Z">
                    <w:rPr>
                      <w:rFonts w:ascii="Arial" w:hAnsi="Arial"/>
                      <w:sz w:val="18"/>
                    </w:rPr>
                  </w:rPrChange>
                </w:rPr>
                <w:delText xml:space="preserve">rivate </w:delText>
              </w:r>
              <w:r w:rsidRPr="00424E59" w:rsidDel="00B640F1">
                <w:rPr>
                  <w:rFonts w:ascii="Arial" w:hAnsi="Arial"/>
                  <w:sz w:val="18"/>
                  <w:lang w:eastAsia="ko-KR"/>
                  <w:rPrChange w:id="531" w:author="MCC160" w:date="2022-11-16T21:55:00Z">
                    <w:rPr>
                      <w:rFonts w:ascii="Arial" w:hAnsi="Arial"/>
                      <w:sz w:val="18"/>
                      <w:lang w:eastAsia="ko-KR"/>
                    </w:rPr>
                  </w:rPrChange>
                </w:rPr>
                <w:delText>c</w:delText>
              </w:r>
              <w:r w:rsidRPr="00424E59" w:rsidDel="00B640F1">
                <w:rPr>
                  <w:rFonts w:ascii="Arial" w:hAnsi="Arial"/>
                  <w:sz w:val="18"/>
                  <w:rPrChange w:id="532" w:author="MCC160" w:date="2022-11-16T21:55:00Z">
                    <w:rPr>
                      <w:rFonts w:ascii="Arial" w:hAnsi="Arial"/>
                      <w:sz w:val="18"/>
                    </w:rPr>
                  </w:rPrChange>
                </w:rPr>
                <w:delText>all, on-demand Automatic Commencement Mode, no Force of automatic commencement, without Floor Control.</w:delText>
              </w:r>
            </w:del>
          </w:p>
          <w:p w14:paraId="60C3E30B"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5EA1A3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FC0460"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F40954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AC1D7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64C75D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39FCF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BAA4C32" w14:textId="75250939"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533" w:author="MCC160" w:date="2022-11-01T11:52:00Z">
              <w:r w:rsidRPr="00424E59" w:rsidDel="00DE3A05">
                <w:rPr>
                  <w:rFonts w:ascii="Arial" w:eastAsia="Calibri" w:hAnsi="Arial"/>
                  <w:sz w:val="18"/>
                </w:rPr>
                <w:delText>Does the UE (</w:delText>
              </w:r>
              <w:r w:rsidRPr="00424E59" w:rsidDel="00DE3A05">
                <w:rPr>
                  <w:rFonts w:ascii="Arial" w:eastAsia="Calibri" w:hAnsi="Arial"/>
                  <w:sz w:val="18"/>
                  <w:lang w:eastAsia="ko-KR"/>
                </w:rPr>
                <w:delText xml:space="preserve">MCPTT client) perform the procedure </w:delText>
              </w:r>
            </w:del>
            <w:del w:id="534" w:author="MCC160" w:date="2022-10-31T19:17:00Z">
              <w:r w:rsidRPr="00424E59" w:rsidDel="003E4891">
                <w:rPr>
                  <w:rFonts w:ascii="Arial" w:eastAsia="Calibri" w:hAnsi="Arial"/>
                  <w:sz w:val="18"/>
                  <w:lang w:eastAsia="ko-KR"/>
                </w:rPr>
                <w:delText xml:space="preserve">for </w:delText>
              </w:r>
            </w:del>
            <w:ins w:id="535" w:author="MCC160" w:date="2022-11-01T11:52:00Z">
              <w:r w:rsidR="00DE3A05" w:rsidRPr="00424E59">
                <w:rPr>
                  <w:rFonts w:ascii="Arial" w:eastAsia="Calibri" w:hAnsi="Arial"/>
                  <w:sz w:val="18"/>
                  <w:lang w:eastAsia="ko-KR"/>
                </w:rPr>
                <w:t xml:space="preserve">Does the UE (MCPTT </w:t>
              </w:r>
            </w:ins>
            <w:ins w:id="536" w:author="MCC160" w:date="2022-11-16T22:59:00Z">
              <w:r w:rsidR="00917D0C" w:rsidRPr="00424E59">
                <w:rPr>
                  <w:rFonts w:ascii="Arial" w:eastAsia="Calibri" w:hAnsi="Arial"/>
                  <w:sz w:val="18"/>
                  <w:lang w:eastAsia="ko-KR"/>
                  <w:rPrChange w:id="537" w:author="MCC160" w:date="2022-11-16T22:59:00Z">
                    <w:rPr>
                      <w:rFonts w:ascii="Arial" w:eastAsia="Calibri" w:hAnsi="Arial"/>
                      <w:sz w:val="18"/>
                      <w:lang w:eastAsia="ko-KR"/>
                    </w:rPr>
                  </w:rPrChange>
                </w:rPr>
                <w:t>c</w:t>
              </w:r>
            </w:ins>
            <w:ins w:id="538" w:author="MCC160" w:date="2022-11-01T11:52:00Z">
              <w:r w:rsidR="00DE3A05" w:rsidRPr="00424E59">
                <w:rPr>
                  <w:rFonts w:ascii="Arial" w:eastAsia="Calibri" w:hAnsi="Arial"/>
                  <w:sz w:val="18"/>
                  <w:lang w:eastAsia="ko-KR"/>
                </w:rPr>
                <w:t xml:space="preserve">lient) correctly perform test procedure </w:t>
              </w:r>
            </w:ins>
            <w:ins w:id="539" w:author="MCC160" w:date="2022-10-31T19:17:00Z">
              <w:r w:rsidR="003E4891" w:rsidRPr="00424E59">
                <w:rPr>
                  <w:rFonts w:ascii="Arial" w:eastAsia="Calibri" w:hAnsi="Arial"/>
                  <w:sz w:val="18"/>
                  <w:lang w:eastAsia="ko-KR"/>
                </w:rPr>
                <w:t>'</w:t>
              </w:r>
            </w:ins>
            <w:r w:rsidRPr="00424E59">
              <w:rPr>
                <w:rFonts w:ascii="Arial" w:hAnsi="Arial"/>
                <w:sz w:val="18"/>
              </w:rPr>
              <w:t>MCPTT CO session establishment/modification without provisional responses other than 100 Trying</w:t>
            </w:r>
            <w:ins w:id="540" w:author="MCC160" w:date="2022-10-31T19:17:00Z">
              <w:r w:rsidR="003E4891" w:rsidRPr="00424E59">
                <w:rPr>
                  <w:rFonts w:ascii="Arial" w:hAnsi="Arial"/>
                  <w:sz w:val="18"/>
                </w:rPr>
                <w:t>'</w:t>
              </w:r>
            </w:ins>
            <w:r w:rsidRPr="00424E59">
              <w:rPr>
                <w:rFonts w:ascii="Arial" w:hAnsi="Arial"/>
                <w:sz w:val="18"/>
              </w:rPr>
              <w:t xml:space="preserve"> as described in TS 36.579-1 [2] Table </w:t>
            </w:r>
            <w:r w:rsidRPr="00424E59">
              <w:rPr>
                <w:rFonts w:ascii="Arial" w:hAnsi="Arial"/>
                <w:bCs/>
                <w:sz w:val="18"/>
              </w:rPr>
              <w:t xml:space="preserve">5.3A.1.3-1 to </w:t>
            </w:r>
            <w:r w:rsidRPr="00424E59">
              <w:rPr>
                <w:rFonts w:ascii="Arial" w:eastAsia="Calibri" w:hAnsi="Arial"/>
                <w:sz w:val="18"/>
              </w:rPr>
              <w:t>establish</w:t>
            </w:r>
            <w:r w:rsidRPr="00424E59">
              <w:rPr>
                <w:rFonts w:ascii="Arial" w:hAnsi="Arial"/>
                <w:sz w:val="18"/>
              </w:rPr>
              <w:t xml:space="preserve"> an MCPTT </w:t>
            </w:r>
            <w:r w:rsidRPr="00424E59">
              <w:rPr>
                <w:rFonts w:ascii="Arial" w:hAnsi="Arial"/>
                <w:sz w:val="18"/>
                <w:lang w:eastAsia="ko-KR"/>
              </w:rPr>
              <w:t>p</w:t>
            </w:r>
            <w:r w:rsidRPr="00424E59">
              <w:rPr>
                <w:rFonts w:ascii="Arial" w:hAnsi="Arial"/>
                <w:sz w:val="18"/>
              </w:rPr>
              <w:t xml:space="preserve">rivate </w:t>
            </w:r>
            <w:r w:rsidRPr="00424E59">
              <w:rPr>
                <w:rFonts w:ascii="Arial" w:hAnsi="Arial"/>
                <w:sz w:val="18"/>
                <w:lang w:eastAsia="ko-KR"/>
              </w:rPr>
              <w:t>c</w:t>
            </w:r>
            <w:r w:rsidRPr="00424E59">
              <w:rPr>
                <w:rFonts w:ascii="Arial" w:hAnsi="Arial"/>
                <w:sz w:val="18"/>
              </w:rPr>
              <w:t>all</w:t>
            </w:r>
            <w:r w:rsidRPr="00424E59">
              <w:rPr>
                <w:rFonts w:ascii="Arial" w:hAnsi="Arial"/>
                <w:sz w:val="18"/>
                <w:lang w:eastAsia="ko-KR"/>
              </w:rPr>
              <w:t xml:space="preserve">, on-demand Automatic Commencement Mode, no Force of automatic commencement, without </w:t>
            </w:r>
            <w:del w:id="541" w:author="MCC160" w:date="2022-11-03T14:15:00Z">
              <w:r w:rsidRPr="00424E59" w:rsidDel="008E2AC5">
                <w:rPr>
                  <w:rFonts w:ascii="Arial" w:hAnsi="Arial"/>
                  <w:sz w:val="18"/>
                  <w:lang w:eastAsia="ko-KR"/>
                </w:rPr>
                <w:delText>F</w:delText>
              </w:r>
            </w:del>
            <w:ins w:id="542" w:author="MCC160" w:date="2022-11-03T14:15:00Z">
              <w:r w:rsidR="008E2AC5" w:rsidRPr="00424E59">
                <w:rPr>
                  <w:rFonts w:ascii="Arial" w:hAnsi="Arial"/>
                  <w:sz w:val="18"/>
                  <w:lang w:eastAsia="ko-KR"/>
                </w:rPr>
                <w:t>f</w:t>
              </w:r>
            </w:ins>
            <w:r w:rsidRPr="00424E59">
              <w:rPr>
                <w:rFonts w:ascii="Arial" w:hAnsi="Arial"/>
                <w:sz w:val="18"/>
                <w:lang w:eastAsia="ko-KR"/>
              </w:rPr>
              <w:t xml:space="preserve">loor </w:t>
            </w:r>
            <w:del w:id="543" w:author="MCC160" w:date="2022-11-03T14:15:00Z">
              <w:r w:rsidRPr="00424E59" w:rsidDel="008E2AC5">
                <w:rPr>
                  <w:rFonts w:ascii="Arial" w:hAnsi="Arial"/>
                  <w:sz w:val="18"/>
                  <w:lang w:eastAsia="ko-KR"/>
                </w:rPr>
                <w:delText>C</w:delText>
              </w:r>
            </w:del>
            <w:ins w:id="544" w:author="MCC160" w:date="2022-11-03T14:15:00Z">
              <w:r w:rsidR="008E2AC5" w:rsidRPr="00424E59">
                <w:rPr>
                  <w:rFonts w:ascii="Arial" w:hAnsi="Arial"/>
                  <w:sz w:val="18"/>
                  <w:lang w:eastAsia="ko-KR"/>
                </w:rPr>
                <w:t>c</w:t>
              </w:r>
            </w:ins>
            <w:r w:rsidRPr="00424E59">
              <w:rPr>
                <w:rFonts w:ascii="Arial" w:hAnsi="Arial"/>
                <w:sz w:val="18"/>
                <w:lang w:eastAsia="ko-KR"/>
              </w:rPr>
              <w:t xml:space="preserve">ontrol </w:t>
            </w:r>
            <w:r w:rsidRPr="00424E59">
              <w:rPr>
                <w:rFonts w:ascii="Arial" w:eastAsia="Calibri" w:hAnsi="Arial"/>
                <w:sz w:val="18"/>
                <w:lang w:eastAsia="ko-KR"/>
              </w:rPr>
              <w:t xml:space="preserve">according to option </w:t>
            </w:r>
            <w:del w:id="545" w:author="MCC160" w:date="2022-10-31T17:10:00Z">
              <w:r w:rsidRPr="00424E59" w:rsidDel="00A5327F">
                <w:rPr>
                  <w:rFonts w:ascii="Arial" w:eastAsia="Calibri" w:hAnsi="Arial"/>
                  <w:sz w:val="18"/>
                  <w:lang w:eastAsia="ko-KR"/>
                </w:rPr>
                <w:delText xml:space="preserve">a </w:delText>
              </w:r>
            </w:del>
            <w:ins w:id="546" w:author="MCC160" w:date="2022-10-31T17:10:00Z">
              <w:r w:rsidR="00A5327F" w:rsidRPr="00424E59">
                <w:rPr>
                  <w:rFonts w:ascii="Arial" w:eastAsia="Calibri" w:hAnsi="Arial"/>
                  <w:sz w:val="18"/>
                  <w:lang w:eastAsia="ko-KR"/>
                </w:rPr>
                <w:t xml:space="preserve">c </w:t>
              </w:r>
            </w:ins>
            <w:r w:rsidRPr="00424E59">
              <w:rPr>
                <w:rFonts w:ascii="Arial" w:eastAsia="Calibri" w:hAnsi="Arial"/>
                <w:sz w:val="18"/>
                <w:lang w:eastAsia="ko-KR"/>
              </w:rPr>
              <w:t xml:space="preserve">of NOTE 1 in TS 36.579.1 [2] Table </w:t>
            </w:r>
            <w:r w:rsidRPr="00424E59">
              <w:rPr>
                <w:rFonts w:ascii="Arial" w:hAnsi="Arial"/>
                <w:bCs/>
                <w:sz w:val="18"/>
              </w:rPr>
              <w:t>5.3A.1.3-1</w:t>
            </w:r>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F3A0A6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0AE155D"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768BF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BE4744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2C1880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E51BAF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307E1A87"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0CC787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37769A"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DCDE37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9C06E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1AA79D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58BA87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1148539" w14:textId="77777777" w:rsidR="00B640F1" w:rsidRPr="00424E59" w:rsidRDefault="00B640F1" w:rsidP="00BC3F8D">
            <w:pPr>
              <w:keepNext/>
              <w:keepLines/>
              <w:spacing w:after="0"/>
              <w:rPr>
                <w:ins w:id="547" w:author="MCC160" w:date="2022-11-16T21:56:00Z"/>
                <w:rFonts w:ascii="Arial" w:hAnsi="Arial"/>
                <w:sz w:val="18"/>
                <w:rPrChange w:id="548" w:author="MCC160" w:date="2022-11-16T21:56:00Z">
                  <w:rPr>
                    <w:ins w:id="549" w:author="MCC160" w:date="2022-11-16T21:56:00Z"/>
                    <w:rFonts w:ascii="Arial" w:hAnsi="Arial"/>
                    <w:sz w:val="18"/>
                  </w:rPr>
                </w:rPrChange>
              </w:rPr>
            </w:pPr>
            <w:ins w:id="550" w:author="MCC160" w:date="2022-11-16T21:56:00Z">
              <w:r w:rsidRPr="00424E59">
                <w:rPr>
                  <w:rFonts w:ascii="Arial" w:hAnsi="Arial"/>
                  <w:sz w:val="18"/>
                  <w:rPrChange w:id="551" w:author="MCC160" w:date="2022-11-16T21:56:00Z">
                    <w:rPr>
                      <w:rFonts w:ascii="Arial" w:hAnsi="Arial"/>
                      <w:sz w:val="18"/>
                    </w:rPr>
                  </w:rPrChange>
                </w:rPr>
                <w:t>Check: Does the UE (MCPTT client) notify the user that the call has been established?</w:t>
              </w:r>
            </w:ins>
          </w:p>
          <w:p w14:paraId="49CBB59A" w14:textId="0F36624C" w:rsidR="00EB676A" w:rsidRPr="00424E59" w:rsidRDefault="00EB676A" w:rsidP="00BC3F8D">
            <w:pPr>
              <w:keepNext/>
              <w:keepLines/>
              <w:spacing w:after="0"/>
              <w:rPr>
                <w:rFonts w:ascii="Arial" w:hAnsi="Arial"/>
                <w:sz w:val="18"/>
              </w:rPr>
            </w:pPr>
            <w:del w:id="552" w:author="MCC160" w:date="2022-11-16T21:56:00Z">
              <w:r w:rsidRPr="00424E59" w:rsidDel="00B640F1">
                <w:rPr>
                  <w:rFonts w:ascii="Arial" w:hAnsi="Arial"/>
                  <w:sz w:val="18"/>
                  <w:rPrChange w:id="553" w:author="MCC160" w:date="2022-11-16T21:56:00Z">
                    <w:rPr>
                      <w:rFonts w:ascii="Arial" w:hAnsi="Arial"/>
                      <w:sz w:val="18"/>
                    </w:rPr>
                  </w:rPrChange>
                </w:rPr>
                <w:delText>Check: Does the UE (</w:delText>
              </w:r>
              <w:r w:rsidRPr="00424E59" w:rsidDel="00B640F1">
                <w:rPr>
                  <w:rFonts w:ascii="Arial" w:hAnsi="Arial"/>
                  <w:sz w:val="18"/>
                  <w:lang w:eastAsia="ko-KR"/>
                  <w:rPrChange w:id="554" w:author="MCC160" w:date="2022-11-16T21:56:00Z">
                    <w:rPr>
                      <w:rFonts w:ascii="Arial" w:hAnsi="Arial"/>
                      <w:sz w:val="18"/>
                      <w:lang w:eastAsia="ko-KR"/>
                    </w:rPr>
                  </w:rPrChange>
                </w:rPr>
                <w:delText xml:space="preserve">MCPTT client) </w:delText>
              </w:r>
              <w:r w:rsidRPr="00424E59" w:rsidDel="00B640F1">
                <w:rPr>
                  <w:rFonts w:ascii="Arial" w:hAnsi="Arial"/>
                  <w:sz w:val="18"/>
                  <w:rPrChange w:id="555" w:author="MCC160" w:date="2022-11-16T21:56:00Z">
                    <w:rPr>
                      <w:rFonts w:ascii="Arial" w:hAnsi="Arial"/>
                      <w:sz w:val="18"/>
                    </w:rPr>
                  </w:rPrChange>
                </w:rPr>
                <w:delText>notify the user that the call has been successfully established?</w:delText>
              </w:r>
              <w:r w:rsidRPr="00424E59" w:rsidDel="00B640F1">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702A7E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EFB297"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A31FC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E05DAD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420F85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41155C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68143B88"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B3CCFD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6FF03A4"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3B607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F00C9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D40F78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E5085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45F6E0CF" w14:textId="77777777" w:rsidR="00B640F1" w:rsidRPr="00424E59" w:rsidRDefault="00B640F1" w:rsidP="00BC3F8D">
            <w:pPr>
              <w:keepNext/>
              <w:keepLines/>
              <w:spacing w:after="0"/>
              <w:rPr>
                <w:ins w:id="556" w:author="MCC160" w:date="2022-11-16T21:55:00Z"/>
                <w:rFonts w:ascii="Arial" w:hAnsi="Arial"/>
                <w:sz w:val="18"/>
                <w:rPrChange w:id="557" w:author="MCC160" w:date="2022-11-16T21:55:00Z">
                  <w:rPr>
                    <w:ins w:id="558" w:author="MCC160" w:date="2022-11-16T21:55:00Z"/>
                    <w:rFonts w:ascii="Arial" w:hAnsi="Arial"/>
                    <w:sz w:val="18"/>
                  </w:rPr>
                </w:rPrChange>
              </w:rPr>
            </w:pPr>
            <w:ins w:id="559" w:author="MCC160" w:date="2022-11-16T21:55:00Z">
              <w:r w:rsidRPr="00424E59">
                <w:rPr>
                  <w:rFonts w:ascii="Arial" w:hAnsi="Arial"/>
                  <w:sz w:val="18"/>
                  <w:rPrChange w:id="560" w:author="MCC160" w:date="2022-11-16T21:55:00Z">
                    <w:rPr>
                      <w:rFonts w:ascii="Arial" w:hAnsi="Arial"/>
                      <w:sz w:val="18"/>
                    </w:rPr>
                  </w:rPrChange>
                </w:rPr>
                <w:t>Make the UE (MCPTT client) release the call.</w:t>
              </w:r>
            </w:ins>
          </w:p>
          <w:p w14:paraId="707EA5EF" w14:textId="3A5FC35F" w:rsidR="00EB676A" w:rsidRPr="00424E59" w:rsidDel="00A7600B" w:rsidRDefault="00EB676A" w:rsidP="00BC3F8D">
            <w:pPr>
              <w:keepNext/>
              <w:keepLines/>
              <w:spacing w:after="0"/>
              <w:rPr>
                <w:del w:id="561" w:author="MCC160" w:date="2022-10-31T19:18:00Z"/>
                <w:rFonts w:ascii="Arial" w:hAnsi="Arial"/>
                <w:sz w:val="18"/>
              </w:rPr>
            </w:pPr>
            <w:del w:id="562" w:author="MCC160" w:date="2022-10-31T19:18:00Z">
              <w:r w:rsidRPr="00424E59" w:rsidDel="00A7600B">
                <w:rPr>
                  <w:rFonts w:ascii="Arial" w:hAnsi="Arial"/>
                  <w:sz w:val="18"/>
                  <w:rPrChange w:id="563" w:author="MCC160" w:date="2022-11-16T21:55:00Z">
                    <w:rPr>
                      <w:rFonts w:ascii="Arial" w:hAnsi="Arial"/>
                      <w:sz w:val="18"/>
                    </w:rPr>
                  </w:rPrChange>
                </w:rPr>
                <w:delText>Make the UE (MCPTT User) request termination of the MCPTT private call.</w:delText>
              </w:r>
            </w:del>
          </w:p>
          <w:p w14:paraId="45B0ACF9"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5E89CB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D093D5"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7C4488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FC12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58A74E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064455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51C4F20C" w14:textId="72E74E52"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564" w:author="MCC160" w:date="2022-11-01T11:53:00Z">
              <w:r w:rsidRPr="00424E59" w:rsidDel="00DE3A05">
                <w:rPr>
                  <w:rFonts w:ascii="Arial" w:hAnsi="Arial"/>
                  <w:sz w:val="18"/>
                </w:rPr>
                <w:delText>Does the UE (</w:delText>
              </w:r>
              <w:r w:rsidRPr="00424E59" w:rsidDel="00DE3A05">
                <w:rPr>
                  <w:rFonts w:ascii="Arial" w:hAnsi="Arial"/>
                  <w:sz w:val="18"/>
                  <w:lang w:eastAsia="ko-KR"/>
                </w:rPr>
                <w:delText xml:space="preserve">MCPTT client) </w:delText>
              </w:r>
              <w:r w:rsidRPr="00424E59" w:rsidDel="00DE3A05">
                <w:rPr>
                  <w:rFonts w:ascii="Arial" w:eastAsia="Calibri" w:hAnsi="Arial"/>
                  <w:sz w:val="18"/>
                </w:rPr>
                <w:delText xml:space="preserve">perform procedure </w:delText>
              </w:r>
            </w:del>
            <w:del w:id="565" w:author="MCC160" w:date="2022-10-31T19:17:00Z">
              <w:r w:rsidRPr="00424E59" w:rsidDel="003E4891">
                <w:rPr>
                  <w:rFonts w:ascii="Arial" w:eastAsia="Calibri" w:hAnsi="Arial"/>
                  <w:sz w:val="18"/>
                </w:rPr>
                <w:delText xml:space="preserve">for </w:delText>
              </w:r>
            </w:del>
            <w:ins w:id="566" w:author="MCC160" w:date="2022-11-01T11:53:00Z">
              <w:r w:rsidR="00DE3A05" w:rsidRPr="00424E59">
                <w:rPr>
                  <w:rFonts w:ascii="Arial" w:eastAsia="Calibri" w:hAnsi="Arial"/>
                  <w:sz w:val="18"/>
                </w:rPr>
                <w:t xml:space="preserve">Does the UE (MCPTT </w:t>
              </w:r>
            </w:ins>
            <w:ins w:id="567" w:author="MCC160" w:date="2022-11-16T22:59:00Z">
              <w:r w:rsidR="00917D0C" w:rsidRPr="00424E59">
                <w:rPr>
                  <w:rFonts w:ascii="Arial" w:eastAsia="Calibri" w:hAnsi="Arial"/>
                  <w:sz w:val="18"/>
                  <w:rPrChange w:id="568" w:author="MCC160" w:date="2022-11-16T22:59:00Z">
                    <w:rPr>
                      <w:rFonts w:ascii="Arial" w:eastAsia="Calibri" w:hAnsi="Arial"/>
                      <w:sz w:val="18"/>
                    </w:rPr>
                  </w:rPrChange>
                </w:rPr>
                <w:t>c</w:t>
              </w:r>
            </w:ins>
            <w:ins w:id="569" w:author="MCC160" w:date="2022-11-01T11:53:00Z">
              <w:r w:rsidR="00DE3A05" w:rsidRPr="00424E59">
                <w:rPr>
                  <w:rFonts w:ascii="Arial" w:eastAsia="Calibri" w:hAnsi="Arial"/>
                  <w:sz w:val="18"/>
                </w:rPr>
                <w:t xml:space="preserve">lient) correctly perform test procedure </w:t>
              </w:r>
            </w:ins>
            <w:ins w:id="570" w:author="MCC160" w:date="2022-10-31T19:17:00Z">
              <w:r w:rsidR="003E4891" w:rsidRPr="00424E59">
                <w:rPr>
                  <w:rFonts w:ascii="Arial" w:eastAsia="Calibri" w:hAnsi="Arial"/>
                  <w:sz w:val="18"/>
                </w:rPr>
                <w:t>'</w:t>
              </w:r>
            </w:ins>
            <w:r w:rsidRPr="00424E59">
              <w:rPr>
                <w:rFonts w:ascii="Arial" w:hAnsi="Arial"/>
                <w:sz w:val="18"/>
              </w:rPr>
              <w:t>MCX CO call release</w:t>
            </w:r>
            <w:ins w:id="571" w:author="MCC160" w:date="2022-10-31T19:17:00Z">
              <w:r w:rsidR="003E4891"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5.3.10.3-1 </w:t>
            </w:r>
            <w:ins w:id="572" w:author="MCC160" w:date="2022-10-31T19:19:00Z">
              <w:r w:rsidR="00A7600B" w:rsidRPr="00424E59">
                <w:rPr>
                  <w:rFonts w:ascii="Arial" w:hAnsi="Arial"/>
                  <w:sz w:val="18"/>
                </w:rPr>
                <w:t>to release the call</w:t>
              </w:r>
            </w:ins>
            <w:del w:id="573" w:author="MCC160" w:date="2022-10-31T19:19:00Z">
              <w:r w:rsidRPr="00424E59" w:rsidDel="00A7600B">
                <w:rPr>
                  <w:rFonts w:ascii="Arial" w:eastAsia="Calibri" w:hAnsi="Arial"/>
                  <w:sz w:val="18"/>
                </w:rPr>
                <w:delText>to end the private call</w:delText>
              </w:r>
            </w:del>
            <w:r w:rsidRPr="00424E59">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0B868F4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3447C0"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B1753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6EB222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F524B4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BB3C55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10-11</w:t>
            </w:r>
          </w:p>
        </w:tc>
        <w:tc>
          <w:tcPr>
            <w:tcW w:w="3968" w:type="dxa"/>
            <w:tcBorders>
              <w:top w:val="single" w:sz="4" w:space="0" w:color="auto"/>
              <w:left w:val="single" w:sz="4" w:space="0" w:color="auto"/>
              <w:bottom w:val="single" w:sz="4" w:space="0" w:color="auto"/>
              <w:right w:val="single" w:sz="4" w:space="0" w:color="auto"/>
            </w:tcBorders>
            <w:hideMark/>
          </w:tcPr>
          <w:p w14:paraId="6AA68B5F"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3DA39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1B996CB"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DAD9C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E0FCE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6585B62"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31EF98D"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szCs w:val="22"/>
              </w:rPr>
              <w:t xml:space="preserve">NOTE 1: </w:t>
            </w:r>
            <w:r w:rsidRPr="00424E59">
              <w:rPr>
                <w:rFonts w:ascii="Arial" w:hAnsi="Arial"/>
                <w:sz w:val="18"/>
              </w:rPr>
              <w:t>This is expected to be done via a suitable implementation dependent MMI.</w:t>
            </w:r>
          </w:p>
        </w:tc>
      </w:tr>
    </w:tbl>
    <w:p w14:paraId="26B68B2E" w14:textId="77777777" w:rsidR="00EB676A" w:rsidRPr="00424E59" w:rsidRDefault="00EB676A" w:rsidP="00EB676A"/>
    <w:p w14:paraId="44062F9D" w14:textId="77777777" w:rsidR="00EB676A" w:rsidRPr="00424E59" w:rsidRDefault="00EB676A" w:rsidP="00EB676A">
      <w:pPr>
        <w:keepNext/>
        <w:keepLines/>
        <w:spacing w:before="120"/>
        <w:ind w:left="1985" w:hanging="1985"/>
        <w:rPr>
          <w:rFonts w:ascii="Arial" w:hAnsi="Arial"/>
        </w:rPr>
      </w:pPr>
      <w:r w:rsidRPr="00424E59">
        <w:rPr>
          <w:rFonts w:ascii="Arial" w:hAnsi="Arial"/>
        </w:rPr>
        <w:t>6.2.3.3.3</w:t>
      </w:r>
      <w:r w:rsidRPr="00424E59">
        <w:rPr>
          <w:rFonts w:ascii="Arial" w:hAnsi="Arial"/>
        </w:rPr>
        <w:tab/>
        <w:t>Specific message contents</w:t>
      </w:r>
    </w:p>
    <w:p w14:paraId="3C5D73F3"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6.2.3.3.3-1: </w:t>
      </w:r>
      <w:r w:rsidRPr="00424E59">
        <w:rPr>
          <w:rFonts w:ascii="Arial" w:hAnsi="Arial"/>
          <w:b/>
          <w:lang w:eastAsia="ko-KR"/>
        </w:rPr>
        <w:t>SIP INVITE</w:t>
      </w:r>
      <w:r w:rsidRPr="00424E59">
        <w:rPr>
          <w:rFonts w:ascii="Arial" w:hAnsi="Arial"/>
          <w:b/>
        </w:rPr>
        <w:t xml:space="preserve"> from the UE (Step 2, Table 6.2.3.3.2-1;</w:t>
      </w:r>
      <w:r w:rsidRPr="00424E59">
        <w:rPr>
          <w:rFonts w:ascii="Arial" w:hAnsi="Arial"/>
          <w:b/>
        </w:rP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C2751A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83609EA"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5.5.2.5.1-1, condition PRIVATE-CALL</w:t>
            </w:r>
          </w:p>
        </w:tc>
      </w:tr>
      <w:tr w:rsidR="00EB676A" w:rsidRPr="00424E59" w14:paraId="4673617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B73CF2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DFE00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A1DE2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BD4832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2B8CBE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408ED93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36EF86F"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633D8ADF"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B0570F7"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CB9969"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C91747" w14:textId="77777777" w:rsidR="00EB676A" w:rsidRPr="00424E59" w:rsidRDefault="00EB676A" w:rsidP="00BC3F8D">
            <w:pPr>
              <w:keepNext/>
              <w:keepLines/>
              <w:spacing w:after="0"/>
              <w:rPr>
                <w:rFonts w:ascii="Arial" w:hAnsi="Arial"/>
                <w:sz w:val="18"/>
              </w:rPr>
            </w:pPr>
          </w:p>
        </w:tc>
      </w:tr>
      <w:tr w:rsidR="00EB676A" w:rsidRPr="00424E59" w14:paraId="069CB12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3308F7D" w14:textId="77777777" w:rsidR="00EB676A" w:rsidRPr="00424E59" w:rsidRDefault="00EB676A" w:rsidP="00BC3F8D">
            <w:pPr>
              <w:pStyle w:val="TAL"/>
              <w:rPr>
                <w:b/>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8FD8D32"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1E8862"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186313E9"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FF924F" w14:textId="77777777" w:rsidR="00EB676A" w:rsidRPr="00424E59" w:rsidRDefault="00EB676A" w:rsidP="00BC3F8D">
            <w:pPr>
              <w:pStyle w:val="TAL"/>
            </w:pPr>
          </w:p>
        </w:tc>
      </w:tr>
      <w:tr w:rsidR="00EB676A" w:rsidRPr="00424E59" w14:paraId="71418C6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445C1F8"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2F30E5" w14:textId="77777777" w:rsidR="00EB676A" w:rsidRPr="00424E59" w:rsidRDefault="00EB676A" w:rsidP="00BC3F8D">
            <w:pPr>
              <w:pStyle w:val="TAL"/>
            </w:pPr>
            <w:r w:rsidRPr="00424E59">
              <w:t>SDP Message as described in Table 6.2.3.3.3-2</w:t>
            </w:r>
          </w:p>
        </w:tc>
        <w:tc>
          <w:tcPr>
            <w:tcW w:w="2127" w:type="dxa"/>
            <w:tcBorders>
              <w:top w:val="single" w:sz="4" w:space="0" w:color="auto"/>
              <w:left w:val="single" w:sz="4" w:space="0" w:color="auto"/>
              <w:bottom w:val="single" w:sz="4" w:space="0" w:color="auto"/>
              <w:right w:val="single" w:sz="4" w:space="0" w:color="auto"/>
            </w:tcBorders>
          </w:tcPr>
          <w:p w14:paraId="047386F4"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F0CF63C"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4F5376" w14:textId="77777777" w:rsidR="00EB676A" w:rsidRPr="00424E59" w:rsidRDefault="00EB676A" w:rsidP="00BC3F8D">
            <w:pPr>
              <w:pStyle w:val="TAL"/>
            </w:pPr>
          </w:p>
        </w:tc>
      </w:tr>
      <w:tr w:rsidR="00EB676A" w:rsidRPr="00424E59" w14:paraId="240F49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AB4A156" w14:textId="77777777" w:rsidR="00EB676A" w:rsidRPr="00424E59" w:rsidRDefault="00EB676A" w:rsidP="00BC3F8D">
            <w:pPr>
              <w:pStyle w:val="TAL"/>
            </w:pPr>
            <w:r w:rsidRPr="00424E59">
              <w:rPr>
                <w:b/>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E9E508E"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A856295" w14:textId="77777777" w:rsidR="00EB676A" w:rsidRPr="00424E59" w:rsidRDefault="00EB676A" w:rsidP="00BC3F8D">
            <w:pPr>
              <w:pStyle w:val="TAL"/>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0A239F83"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AB0C9B" w14:textId="77777777" w:rsidR="00EB676A" w:rsidRPr="00424E59" w:rsidRDefault="00EB676A" w:rsidP="00BC3F8D">
            <w:pPr>
              <w:pStyle w:val="TAL"/>
            </w:pPr>
          </w:p>
        </w:tc>
      </w:tr>
      <w:tr w:rsidR="00EB676A" w:rsidRPr="00424E59" w14:paraId="0CF7BF6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988B5F2"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CB90CEA" w14:textId="77777777" w:rsidR="00EB676A" w:rsidRPr="00424E59" w:rsidRDefault="00EB676A" w:rsidP="00BC3F8D">
            <w:pPr>
              <w:pStyle w:val="TAL"/>
            </w:pPr>
            <w:r w:rsidRPr="00424E59">
              <w:t xml:space="preserve">MCPTT-Info as described in Table </w:t>
            </w:r>
          </w:p>
          <w:p w14:paraId="32311432" w14:textId="77777777" w:rsidR="00EB676A" w:rsidRPr="00424E59" w:rsidRDefault="00EB676A" w:rsidP="00BC3F8D">
            <w:pPr>
              <w:pStyle w:val="TAL"/>
            </w:pPr>
            <w:r w:rsidRPr="00424E59">
              <w:t>6.2.3.3.3-2A</w:t>
            </w:r>
          </w:p>
        </w:tc>
        <w:tc>
          <w:tcPr>
            <w:tcW w:w="2127" w:type="dxa"/>
            <w:tcBorders>
              <w:top w:val="single" w:sz="4" w:space="0" w:color="auto"/>
              <w:left w:val="single" w:sz="4" w:space="0" w:color="auto"/>
              <w:bottom w:val="single" w:sz="4" w:space="0" w:color="auto"/>
              <w:right w:val="single" w:sz="4" w:space="0" w:color="auto"/>
            </w:tcBorders>
          </w:tcPr>
          <w:p w14:paraId="1FE09BEE"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6CAC42B"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D45CC5" w14:textId="77777777" w:rsidR="00EB676A" w:rsidRPr="00424E59" w:rsidRDefault="00EB676A" w:rsidP="00BC3F8D">
            <w:pPr>
              <w:pStyle w:val="TAL"/>
            </w:pPr>
          </w:p>
        </w:tc>
      </w:tr>
    </w:tbl>
    <w:p w14:paraId="17773B26" w14:textId="77777777" w:rsidR="00EB676A" w:rsidRPr="00424E59" w:rsidRDefault="00EB676A" w:rsidP="00EB676A"/>
    <w:p w14:paraId="5424DB06" w14:textId="77777777" w:rsidR="00EB676A" w:rsidRPr="00424E59" w:rsidRDefault="00EB676A" w:rsidP="00EB676A">
      <w:pPr>
        <w:keepNext/>
        <w:keepLines/>
        <w:spacing w:before="60"/>
        <w:jc w:val="center"/>
        <w:rPr>
          <w:rFonts w:ascii="Arial" w:hAnsi="Arial"/>
          <w:b/>
        </w:rPr>
      </w:pPr>
      <w:r w:rsidRPr="00424E59">
        <w:rPr>
          <w:rFonts w:ascii="Arial" w:hAnsi="Arial"/>
          <w:b/>
        </w:rPr>
        <w:t>Table 6.2.3.3.3-2: SDP Message</w:t>
      </w:r>
      <w:r w:rsidRPr="00424E59">
        <w:rPr>
          <w:rFonts w:ascii="Arial" w:hAnsi="Arial"/>
          <w:b/>
          <w:lang w:eastAsia="ko-KR"/>
        </w:rPr>
        <w:t xml:space="preserve"> in SIP INVITE</w:t>
      </w:r>
      <w:r w:rsidRPr="00424E59">
        <w:rPr>
          <w:rFonts w:ascii="Arial" w:hAnsi="Arial"/>
          <w:b/>
        </w:rPr>
        <w:t xml:space="preserve"> (Table 6.2.3.3.3-1)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5F19B9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4F3543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5.5.3.1.1-1, condition PRIVATE-CALL, INITIAL_SDP_OFFER, </w:t>
            </w:r>
            <w:r w:rsidRPr="00424E59">
              <w:rPr>
                <w:rFonts w:ascii="Arial" w:eastAsia="SimSun" w:hAnsi="Arial"/>
                <w:sz w:val="18"/>
              </w:rPr>
              <w:t>WITHOUT_FLOORCONTROL</w:t>
            </w:r>
          </w:p>
        </w:tc>
      </w:tr>
    </w:tbl>
    <w:p w14:paraId="40E9D341" w14:textId="77777777" w:rsidR="00EB676A" w:rsidRPr="00424E59" w:rsidRDefault="00EB676A" w:rsidP="00EB676A"/>
    <w:p w14:paraId="655A4CB0" w14:textId="77777777" w:rsidR="00EB676A" w:rsidRPr="00424E59" w:rsidRDefault="00EB676A" w:rsidP="00EB676A">
      <w:pPr>
        <w:pStyle w:val="TH"/>
      </w:pPr>
      <w:r w:rsidRPr="00424E59">
        <w:t xml:space="preserve">Table 6.2.3.3.3-2A: </w:t>
      </w:r>
      <w:r w:rsidRPr="00424E59">
        <w:rPr>
          <w:lang w:eastAsia="ko-KR"/>
        </w:rPr>
        <w:t>MCPTT-Info in SIP INVITE</w:t>
      </w:r>
      <w:r w:rsidRPr="00424E59">
        <w:t xml:space="preserve"> (Tables 6.2.3.3.3-1)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3E99D12E"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543CE13D" w14:textId="77777777" w:rsidR="00EB676A" w:rsidRPr="00424E59" w:rsidRDefault="00EB676A" w:rsidP="00BC3F8D">
            <w:pPr>
              <w:pStyle w:val="TAL"/>
            </w:pPr>
            <w:r w:rsidRPr="00424E59">
              <w:t>Derivation Path: TS 36.579-1 [2], Table 5.5.3.2.1-1 condition INVITE_REFER, PRIVATE-CALL</w:t>
            </w:r>
          </w:p>
        </w:tc>
      </w:tr>
    </w:tbl>
    <w:p w14:paraId="2DFA9A65" w14:textId="77777777" w:rsidR="00EB676A" w:rsidRPr="00424E59" w:rsidRDefault="00EB676A" w:rsidP="00EB676A"/>
    <w:p w14:paraId="0201CF84"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6.2.3.3.3-3: </w:t>
      </w:r>
      <w:r w:rsidRPr="00424E59">
        <w:rPr>
          <w:rFonts w:ascii="Arial" w:hAnsi="Arial"/>
          <w:b/>
          <w:lang w:eastAsia="ko-KR"/>
        </w:rPr>
        <w:t>SIP 200 (OK)</w:t>
      </w:r>
      <w:r w:rsidRPr="00424E59">
        <w:rPr>
          <w:rFonts w:ascii="Arial" w:hAnsi="Arial"/>
          <w:b/>
        </w:rPr>
        <w:t xml:space="preserve"> from the SS (Step 2, Table 6.2.3.3.2-1;</w:t>
      </w:r>
      <w:r w:rsidRPr="00424E59">
        <w:rPr>
          <w:rFonts w:ascii="Arial" w:hAnsi="Arial"/>
          <w:b/>
        </w:rP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200BFEE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A829E9F"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5.5.2.17.1.2-1 condition INVITE-RSP</w:t>
            </w:r>
          </w:p>
        </w:tc>
      </w:tr>
      <w:tr w:rsidR="00EB676A" w:rsidRPr="00424E59" w14:paraId="2438E3A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73F875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36F14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D2721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56F41D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83D56D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E6F2FE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832376" w14:textId="77777777" w:rsidR="00EB676A" w:rsidRPr="00424E59" w:rsidRDefault="00EB676A" w:rsidP="00BC3F8D">
            <w:pPr>
              <w:keepNext/>
              <w:keepLines/>
              <w:spacing w:after="0"/>
              <w:rPr>
                <w:rFonts w:ascii="Arial" w:hAnsi="Arial" w:cs="Arial"/>
                <w:b/>
                <w:bCs/>
                <w:sz w:val="18"/>
                <w:szCs w:val="18"/>
              </w:rPr>
            </w:pPr>
            <w:r w:rsidRPr="00424E59">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2F447E1" w14:textId="77777777" w:rsidR="00EB676A" w:rsidRPr="00424E59" w:rsidRDefault="00EB676A" w:rsidP="00BC3F8D">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076265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A9491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651F51" w14:textId="77777777" w:rsidR="00EB676A" w:rsidRPr="00424E59" w:rsidRDefault="00EB676A" w:rsidP="00BC3F8D">
            <w:pPr>
              <w:keepNext/>
              <w:keepLines/>
              <w:spacing w:after="0"/>
              <w:rPr>
                <w:rFonts w:ascii="Arial" w:hAnsi="Arial"/>
                <w:sz w:val="18"/>
              </w:rPr>
            </w:pPr>
          </w:p>
        </w:tc>
      </w:tr>
      <w:tr w:rsidR="00EB676A" w:rsidRPr="00424E59" w14:paraId="1C8FED3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8E9E92"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660A1A" w14:textId="77777777" w:rsidR="00EB676A" w:rsidRPr="00424E59" w:rsidRDefault="00EB676A" w:rsidP="00BC3F8D">
            <w:pPr>
              <w:keepNext/>
              <w:keepLines/>
              <w:spacing w:after="0"/>
              <w:rPr>
                <w:rFonts w:ascii="Arial" w:hAnsi="Arial"/>
                <w:sz w:val="18"/>
              </w:rPr>
            </w:pPr>
            <w:r w:rsidRPr="00424E59">
              <w:rPr>
                <w:rFonts w:ascii="Arial" w:hAnsi="Arial"/>
                <w:sz w:val="18"/>
              </w:rPr>
              <w:t>As described in Table 6.2.3.3.3-4</w:t>
            </w:r>
          </w:p>
        </w:tc>
        <w:tc>
          <w:tcPr>
            <w:tcW w:w="2126" w:type="dxa"/>
            <w:tcBorders>
              <w:top w:val="single" w:sz="4" w:space="0" w:color="auto"/>
              <w:left w:val="single" w:sz="4" w:space="0" w:color="auto"/>
              <w:bottom w:val="single" w:sz="4" w:space="0" w:color="auto"/>
              <w:right w:val="single" w:sz="4" w:space="0" w:color="auto"/>
            </w:tcBorders>
          </w:tcPr>
          <w:p w14:paraId="419E50B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8BBBC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AF6A5B" w14:textId="77777777" w:rsidR="00EB676A" w:rsidRPr="00424E59" w:rsidRDefault="00EB676A" w:rsidP="00BC3F8D">
            <w:pPr>
              <w:keepNext/>
              <w:keepLines/>
              <w:spacing w:after="0"/>
              <w:rPr>
                <w:rFonts w:ascii="Arial" w:hAnsi="Arial"/>
                <w:sz w:val="18"/>
              </w:rPr>
            </w:pPr>
          </w:p>
        </w:tc>
      </w:tr>
    </w:tbl>
    <w:p w14:paraId="588C2DBF" w14:textId="77777777" w:rsidR="00EB676A" w:rsidRPr="00424E59" w:rsidRDefault="00EB676A" w:rsidP="00EB676A"/>
    <w:p w14:paraId="14C3DF44" w14:textId="77777777" w:rsidR="00EB676A" w:rsidRPr="00424E59" w:rsidRDefault="00EB676A" w:rsidP="00EB676A">
      <w:pPr>
        <w:keepNext/>
        <w:keepLines/>
        <w:spacing w:before="60"/>
        <w:jc w:val="center"/>
        <w:rPr>
          <w:rFonts w:ascii="Arial" w:hAnsi="Arial"/>
          <w:b/>
        </w:rPr>
      </w:pPr>
      <w:r w:rsidRPr="00424E59">
        <w:rPr>
          <w:rFonts w:ascii="Arial" w:hAnsi="Arial"/>
          <w:b/>
        </w:rPr>
        <w:t>Table 6.2.3.3.3-4: SDP Message</w:t>
      </w:r>
      <w:r w:rsidRPr="00424E59">
        <w:rPr>
          <w:rFonts w:ascii="Arial" w:hAnsi="Arial"/>
          <w:b/>
          <w:lang w:eastAsia="ko-KR"/>
        </w:rPr>
        <w:t xml:space="preserve"> in SIP 200 (OK)</w:t>
      </w:r>
      <w:r w:rsidRPr="00424E59">
        <w:rPr>
          <w:rFonts w:ascii="Arial" w:hAnsi="Arial"/>
          <w:b/>
        </w:rPr>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4EB6764"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958F63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5.5.3.1.2-1 condition SDP_ANSWER, </w:t>
            </w:r>
            <w:r w:rsidRPr="00424E59">
              <w:rPr>
                <w:rFonts w:ascii="Arial" w:eastAsia="SimSun" w:hAnsi="Arial"/>
                <w:sz w:val="18"/>
              </w:rPr>
              <w:t>WITHOUT_FLOORCONTROL</w:t>
            </w:r>
          </w:p>
        </w:tc>
      </w:tr>
    </w:tbl>
    <w:p w14:paraId="75EA2A03" w14:textId="77777777" w:rsidR="00EB676A" w:rsidRPr="00424E59" w:rsidRDefault="00EB676A" w:rsidP="00EB676A"/>
    <w:p w14:paraId="335AA841"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6.2.3.3.3-5: </w:t>
      </w:r>
      <w:r w:rsidRPr="00424E59">
        <w:rPr>
          <w:rFonts w:ascii="Arial" w:hAnsi="Arial"/>
          <w:b/>
          <w:lang w:eastAsia="ko-KR"/>
        </w:rPr>
        <w:t>Void</w:t>
      </w:r>
    </w:p>
    <w:p w14:paraId="37F5A67F" w14:textId="77777777" w:rsidR="00EB676A" w:rsidRPr="00424E59" w:rsidRDefault="00EB676A" w:rsidP="00EB676A"/>
    <w:p w14:paraId="66012AA7" w14:textId="77777777" w:rsidR="00EB676A" w:rsidRPr="00424E59" w:rsidRDefault="00EB676A" w:rsidP="00EB676A">
      <w:pPr>
        <w:keepNext/>
        <w:keepLines/>
        <w:spacing w:before="120"/>
        <w:ind w:left="1134" w:hanging="1134"/>
        <w:outlineLvl w:val="2"/>
        <w:rPr>
          <w:rFonts w:ascii="Arial" w:hAnsi="Arial"/>
          <w:sz w:val="28"/>
        </w:rPr>
      </w:pPr>
      <w:bookmarkStart w:id="574" w:name="_Toc21006037"/>
      <w:bookmarkStart w:id="575" w:name="_Toc36037710"/>
      <w:bookmarkStart w:id="576" w:name="_Toc43837563"/>
      <w:bookmarkStart w:id="577" w:name="_Toc60995675"/>
      <w:bookmarkStart w:id="578" w:name="_Toc69159803"/>
      <w:bookmarkStart w:id="579" w:name="_Toc76583157"/>
      <w:bookmarkStart w:id="580" w:name="_Toc83808709"/>
      <w:bookmarkStart w:id="581" w:name="_Toc91233538"/>
      <w:bookmarkStart w:id="582" w:name="_Toc100349017"/>
      <w:bookmarkStart w:id="583" w:name="_Toc106787173"/>
      <w:r w:rsidRPr="00424E59">
        <w:rPr>
          <w:rFonts w:ascii="Arial" w:hAnsi="Arial"/>
          <w:sz w:val="28"/>
        </w:rPr>
        <w:t>6.2.4</w:t>
      </w:r>
      <w:r w:rsidRPr="00424E59">
        <w:rPr>
          <w:rFonts w:ascii="Arial" w:hAnsi="Arial"/>
          <w:sz w:val="28"/>
        </w:rPr>
        <w:tab/>
        <w:t>On-network / Private Call / On-demand / Automatic Commencement Mode / Without Floor Control / Client Terminated (CT)</w:t>
      </w:r>
      <w:bookmarkEnd w:id="574"/>
      <w:bookmarkEnd w:id="575"/>
      <w:bookmarkEnd w:id="576"/>
      <w:bookmarkEnd w:id="577"/>
      <w:bookmarkEnd w:id="578"/>
      <w:bookmarkEnd w:id="579"/>
      <w:bookmarkEnd w:id="580"/>
      <w:bookmarkEnd w:id="581"/>
      <w:bookmarkEnd w:id="582"/>
      <w:bookmarkEnd w:id="583"/>
    </w:p>
    <w:p w14:paraId="55CE44AC" w14:textId="77777777" w:rsidR="00EB676A" w:rsidRPr="00424E59" w:rsidRDefault="00EB676A" w:rsidP="00EB676A">
      <w:pPr>
        <w:keepNext/>
        <w:keepLines/>
        <w:spacing w:before="120"/>
        <w:ind w:left="1985" w:hanging="1985"/>
        <w:rPr>
          <w:rFonts w:ascii="Arial" w:hAnsi="Arial"/>
        </w:rPr>
      </w:pPr>
      <w:r w:rsidRPr="00424E59">
        <w:rPr>
          <w:rFonts w:ascii="Arial" w:hAnsi="Arial"/>
        </w:rPr>
        <w:t>6.2.4.1</w:t>
      </w:r>
      <w:r w:rsidRPr="00424E59">
        <w:rPr>
          <w:rFonts w:ascii="Arial" w:hAnsi="Arial"/>
        </w:rPr>
        <w:tab/>
        <w:t>Test Purpose (TP)</w:t>
      </w:r>
    </w:p>
    <w:p w14:paraId="652D6BED"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1A923D1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receive private and private emergency calls with automatic commencement }</w:t>
      </w:r>
    </w:p>
    <w:p w14:paraId="773E549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D40691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request for establishment of an MCPTT private call, on-demand Automatic Commencement Mode, no Force of automatic commencement, without Floor Control }</w:t>
      </w:r>
    </w:p>
    <w:p w14:paraId="1B0C8CC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hAnsi="Courier New"/>
          <w:sz w:val="16"/>
          <w:lang w:eastAsia="ko-KR"/>
        </w:rPr>
        <w:t>SIP 200 (OK) accepting the establishment of an MCPTT private call, on-demand Automatic Commencement Mode and not offering a media-level section for a media-floor control entity</w:t>
      </w:r>
      <w:r w:rsidRPr="00424E59">
        <w:rPr>
          <w:rFonts w:ascii="Courier New" w:hAnsi="Courier New"/>
          <w:sz w:val="16"/>
        </w:rPr>
        <w:t xml:space="preserve"> }</w:t>
      </w:r>
    </w:p>
    <w:p w14:paraId="4B812D3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B18EE6"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77C3CC3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an ongoing On-demand Automatic Commencement Mode Private Call }</w:t>
      </w:r>
    </w:p>
    <w:p w14:paraId="2D7D6E4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3FFDA5F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(MCPTT Client) receives a request for termination of the ongoing MCPTT private call }</w:t>
      </w:r>
    </w:p>
    <w:p w14:paraId="00D3CED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accept the request and after sending a SIP 200 (OK) response leaves the MCPTT session }</w:t>
      </w:r>
    </w:p>
    <w:p w14:paraId="58B2E21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6198CAA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A41BE0" w14:textId="77777777" w:rsidR="00EB676A" w:rsidRPr="00424E59" w:rsidRDefault="00EB676A" w:rsidP="00EB676A">
      <w:pPr>
        <w:keepNext/>
        <w:keepLines/>
        <w:spacing w:before="120"/>
        <w:ind w:left="1985" w:hanging="1985"/>
        <w:rPr>
          <w:rFonts w:ascii="Arial" w:hAnsi="Arial"/>
        </w:rPr>
      </w:pPr>
      <w:r w:rsidRPr="00424E59">
        <w:rPr>
          <w:rFonts w:ascii="Arial" w:hAnsi="Arial"/>
        </w:rPr>
        <w:t>6.2.4.2</w:t>
      </w:r>
      <w:r w:rsidRPr="00424E59">
        <w:rPr>
          <w:rFonts w:ascii="Arial" w:hAnsi="Arial"/>
        </w:rPr>
        <w:tab/>
        <w:t>Conformance requirements</w:t>
      </w:r>
    </w:p>
    <w:p w14:paraId="5BCE2FB9" w14:textId="77777777" w:rsidR="00EB676A" w:rsidRPr="00424E59" w:rsidRDefault="00EB676A" w:rsidP="00EB676A">
      <w:r w:rsidRPr="00424E59">
        <w:t>References: The conformance requirements covered in the present TC are specified in: TS 24.379 clauses 6.2.2, 6.2.3.1.1, 6.2.6, 11.1.1.2.1.2, 11.1.2.2, 11.1.3.1.1.2. Unless otherwise stated these are Rel-13 requirements.</w:t>
      </w:r>
    </w:p>
    <w:p w14:paraId="1009B3C3" w14:textId="77777777" w:rsidR="00EB676A" w:rsidRPr="00424E59" w:rsidRDefault="00EB676A" w:rsidP="00EB676A">
      <w:r w:rsidRPr="00424E59">
        <w:t>[TS 24.379, clause 6.2.2]</w:t>
      </w:r>
    </w:p>
    <w:p w14:paraId="5F41F45D" w14:textId="77777777" w:rsidR="00EB676A" w:rsidRPr="00424E59" w:rsidRDefault="00EB676A" w:rsidP="00EB676A">
      <w:r w:rsidRPr="00424E59">
        <w:t xml:space="preserve">When the MCPTT </w:t>
      </w:r>
      <w:r w:rsidRPr="00424E59">
        <w:rPr>
          <w:lang w:eastAsia="ko-KR"/>
        </w:rPr>
        <w:t>c</w:t>
      </w:r>
      <w:r w:rsidRPr="00424E59">
        <w:t xml:space="preserve">lient receives an initial SDP offer for an MCPTT </w:t>
      </w:r>
      <w:r w:rsidRPr="00424E59">
        <w:rPr>
          <w:lang w:eastAsia="ko-KR"/>
        </w:rPr>
        <w:t>s</w:t>
      </w:r>
      <w:r w:rsidRPr="00424E59">
        <w:t>ession, the MCPTT client shall process the SDP offer and shall compose an SDP answer according to 3GPP TS 24.229 [4].</w:t>
      </w:r>
    </w:p>
    <w:p w14:paraId="00487A4B" w14:textId="77777777" w:rsidR="00EB676A" w:rsidRPr="00424E59" w:rsidRDefault="00EB676A" w:rsidP="00EB676A">
      <w:r w:rsidRPr="00424E59">
        <w:t>When composing an SDP answer, the MCPTT client:</w:t>
      </w:r>
    </w:p>
    <w:p w14:paraId="77882EF0" w14:textId="77777777" w:rsidR="00EB676A" w:rsidRPr="00424E59" w:rsidRDefault="00EB676A" w:rsidP="00EB676A">
      <w:pPr>
        <w:ind w:left="568" w:hanging="284"/>
        <w:rPr>
          <w:lang w:eastAsia="ko-KR"/>
        </w:rPr>
      </w:pPr>
      <w:r w:rsidRPr="00424E59">
        <w:t>1)</w:t>
      </w:r>
      <w:r w:rsidRPr="00424E59">
        <w:tab/>
        <w:t xml:space="preserve">shall accept the MCPTT </w:t>
      </w:r>
      <w:r w:rsidRPr="00424E59">
        <w:rPr>
          <w:lang w:eastAsia="ko-KR"/>
        </w:rPr>
        <w:t>s</w:t>
      </w:r>
      <w:r w:rsidRPr="00424E59">
        <w:t>peech media stream in the SDP offer</w:t>
      </w:r>
      <w:r w:rsidRPr="00424E59">
        <w:rPr>
          <w:lang w:eastAsia="ko-KR"/>
        </w:rPr>
        <w:t>;</w:t>
      </w:r>
    </w:p>
    <w:p w14:paraId="3E7DA706" w14:textId="77777777" w:rsidR="00EB676A" w:rsidRPr="00424E59" w:rsidRDefault="00EB676A" w:rsidP="00EB676A">
      <w:pPr>
        <w:ind w:left="568" w:hanging="284"/>
      </w:pPr>
      <w:r w:rsidRPr="00424E59">
        <w:t>2)</w:t>
      </w:r>
      <w:r w:rsidRPr="00424E59">
        <w:tab/>
        <w:t>shall set the IP address of the MCPTT client for the accepted MCPTT speech media stream and, if included in the SDP offer, for the accepted media-floor control entity;</w:t>
      </w:r>
    </w:p>
    <w:p w14:paraId="757D6060" w14:textId="77777777" w:rsidR="00EB676A" w:rsidRPr="00424E59" w:rsidRDefault="00EB676A" w:rsidP="00EB676A">
      <w:pPr>
        <w:keepLines/>
        <w:ind w:left="1135" w:hanging="851"/>
      </w:pPr>
      <w:r w:rsidRPr="00424E59">
        <w:t>NOTE:</w:t>
      </w:r>
      <w:r w:rsidRPr="00424E59">
        <w:tab/>
        <w:t>If the MCPTT client is behind a NAT the IP address and port included in the SDP answer can be a different IP address and port than the actual IP address and port of the MCPTT client depending on the NAT traversal method used by the SIP/IP Core.</w:t>
      </w:r>
    </w:p>
    <w:p w14:paraId="65E742DA" w14:textId="77777777" w:rsidR="00EB676A" w:rsidRPr="00424E59" w:rsidRDefault="00EB676A" w:rsidP="00EB676A">
      <w:pPr>
        <w:ind w:left="568" w:hanging="284"/>
        <w:rPr>
          <w:lang w:eastAsia="ko-KR"/>
        </w:rPr>
      </w:pPr>
      <w:r w:rsidRPr="00424E59">
        <w:rPr>
          <w:lang w:eastAsia="ko-KR"/>
        </w:rPr>
        <w:t>3)</w:t>
      </w:r>
      <w:r w:rsidRPr="00424E59">
        <w:rPr>
          <w:lang w:eastAsia="ko-KR"/>
        </w:rPr>
        <w:tab/>
        <w:t>shall include an "m=audio" media-level section for the accepted MCPTT speech media stream consisting of:</w:t>
      </w:r>
    </w:p>
    <w:p w14:paraId="73FC8853" w14:textId="77777777" w:rsidR="00EB676A" w:rsidRPr="00424E59" w:rsidRDefault="00EB676A" w:rsidP="00EB676A">
      <w:pPr>
        <w:ind w:left="851" w:hanging="284"/>
        <w:rPr>
          <w:lang w:eastAsia="ko-KR"/>
        </w:rPr>
      </w:pPr>
      <w:r w:rsidRPr="00424E59">
        <w:rPr>
          <w:lang w:eastAsia="ko-KR"/>
        </w:rPr>
        <w:t>a)</w:t>
      </w:r>
      <w:r w:rsidRPr="00424E59">
        <w:rPr>
          <w:lang w:eastAsia="ko-KR"/>
        </w:rPr>
        <w:tab/>
      </w:r>
      <w:r w:rsidRPr="00424E59">
        <w:t>the port number for the media stream;</w:t>
      </w:r>
    </w:p>
    <w:p w14:paraId="3A06BDE8" w14:textId="77777777" w:rsidR="00EB676A" w:rsidRPr="00424E59" w:rsidRDefault="00EB676A" w:rsidP="00EB676A">
      <w:pPr>
        <w:ind w:left="851" w:hanging="284"/>
        <w:rPr>
          <w:lang w:eastAsia="ko-KR"/>
        </w:rPr>
      </w:pPr>
      <w:r w:rsidRPr="00424E59">
        <w:rPr>
          <w:lang w:eastAsia="ko-KR"/>
        </w:rPr>
        <w:t>b)</w:t>
      </w:r>
      <w:r w:rsidRPr="00424E59">
        <w:rPr>
          <w:lang w:eastAsia="ko-KR"/>
        </w:rPr>
        <w:tab/>
        <w:t>media-level attributes as specified in 3GPP TS 24.229 [4]; and</w:t>
      </w:r>
    </w:p>
    <w:p w14:paraId="2FB03A89" w14:textId="77777777" w:rsidR="00EB676A" w:rsidRPr="00424E59" w:rsidRDefault="00EB676A" w:rsidP="00EB676A">
      <w:pPr>
        <w:ind w:left="851" w:hanging="284"/>
      </w:pPr>
      <w:r w:rsidRPr="00424E59">
        <w:t>c)</w:t>
      </w:r>
      <w:r w:rsidRPr="00424E59">
        <w:tab/>
        <w:t>"i=" field set to "speech" according to 3GPP TS 24.229 [4]; and</w:t>
      </w:r>
    </w:p>
    <w:p w14:paraId="16C257AA" w14:textId="77777777" w:rsidR="00EB676A" w:rsidRPr="00424E59" w:rsidRDefault="00EB676A" w:rsidP="00EB676A">
      <w:r w:rsidRPr="00424E59">
        <w:t>[TS 24.379, clause 6.2.3.1.1]</w:t>
      </w:r>
    </w:p>
    <w:p w14:paraId="38A9C995" w14:textId="77777777" w:rsidR="00EB676A" w:rsidRPr="00424E59" w:rsidRDefault="00EB676A" w:rsidP="00EB676A">
      <w:pPr>
        <w:rPr>
          <w:lang w:eastAsia="ko-KR"/>
        </w:rPr>
      </w:pPr>
      <w:r w:rsidRPr="00424E59">
        <w:rPr>
          <w:lang w:eastAsia="ko-KR"/>
        </w:rPr>
        <w:t>When performing the automatic commencement mode procedures, the MCPTT client:</w:t>
      </w:r>
    </w:p>
    <w:p w14:paraId="64A73524" w14:textId="77777777" w:rsidR="00EB676A" w:rsidRPr="00424E59" w:rsidRDefault="00EB676A" w:rsidP="00EB676A">
      <w:pPr>
        <w:ind w:left="568" w:hanging="284"/>
      </w:pPr>
      <w:r w:rsidRPr="00424E59">
        <w:t>1</w:t>
      </w:r>
      <w:r w:rsidRPr="00424E59">
        <w:rPr>
          <w:lang w:eastAsia="ko-KR"/>
        </w:rPr>
        <w:t>)</w:t>
      </w:r>
      <w:r w:rsidRPr="00424E59">
        <w:tab/>
        <w:t>shall accept the SIP INVITE request and generate a SIP 200 (OK) response according to rules and procedures of 3GPP TS 24.229 [4];</w:t>
      </w:r>
    </w:p>
    <w:p w14:paraId="7DAE8203"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200 (OK) response;</w:t>
      </w:r>
    </w:p>
    <w:p w14:paraId="2ABEA86C" w14:textId="77777777" w:rsidR="00EB676A" w:rsidRPr="00424E59" w:rsidRDefault="00EB676A" w:rsidP="00EB676A">
      <w:pPr>
        <w:ind w:left="568" w:hanging="284"/>
      </w:pPr>
      <w:r w:rsidRPr="00424E59">
        <w:t>3)</w:t>
      </w:r>
      <w:r w:rsidRPr="00424E59">
        <w:tab/>
        <w:t>shall include the g.3gpp.mcptt media feature tag in the Contact header field of the SIP 200 (OK) response;</w:t>
      </w:r>
    </w:p>
    <w:p w14:paraId="6F501079" w14:textId="77777777" w:rsidR="00EB676A" w:rsidRPr="00424E59" w:rsidRDefault="00EB676A" w:rsidP="00EB676A">
      <w:pPr>
        <w:ind w:left="568" w:hanging="284"/>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 of the SIP 200 (OK) response;</w:t>
      </w:r>
    </w:p>
    <w:p w14:paraId="6D94D89B" w14:textId="77777777" w:rsidR="00EB676A" w:rsidRPr="00424E59" w:rsidRDefault="00EB676A" w:rsidP="00EB676A">
      <w:pPr>
        <w:ind w:left="568" w:hanging="284"/>
      </w:pPr>
      <w:r w:rsidRPr="00424E59">
        <w:t>5)</w:t>
      </w:r>
      <w:r w:rsidRPr="00424E59">
        <w:tab/>
        <w:t xml:space="preserve">shall include the Session-Expires header field in the SIP 200 (OK) response and start the SIP </w:t>
      </w:r>
      <w:r w:rsidRPr="00424E59">
        <w:rPr>
          <w:lang w:eastAsia="ko-KR"/>
        </w:rPr>
        <w:t>s</w:t>
      </w:r>
      <w:r w:rsidRPr="00424E59">
        <w:t>ession timer according to IETF RFC 4028 [7]. The "refresher" parameter in the Session-Expires header field shall be set to "uas";</w:t>
      </w:r>
    </w:p>
    <w:p w14:paraId="0246ACD2" w14:textId="77777777" w:rsidR="00EB676A" w:rsidRPr="00424E59" w:rsidRDefault="00EB676A" w:rsidP="00EB676A">
      <w:pPr>
        <w:ind w:left="568" w:hanging="284"/>
      </w:pPr>
      <w:r w:rsidRPr="00424E59">
        <w:t>...</w:t>
      </w:r>
    </w:p>
    <w:p w14:paraId="6C60A72A" w14:textId="77777777" w:rsidR="00EB676A" w:rsidRPr="00424E59" w:rsidRDefault="00EB676A" w:rsidP="00EB676A">
      <w:pPr>
        <w:ind w:left="568" w:hanging="284"/>
        <w:rPr>
          <w:lang w:eastAsia="ko-KR"/>
        </w:rPr>
      </w:pPr>
      <w:r w:rsidRPr="00424E59">
        <w:rPr>
          <w:lang w:eastAsia="ko-KR"/>
        </w:rPr>
        <w:t>8)</w:t>
      </w:r>
      <w:r w:rsidRPr="00424E59">
        <w:rPr>
          <w:lang w:eastAsia="ko-KR"/>
        </w:rPr>
        <w:tab/>
        <w:t>shall send the SIP 200 (OK) response towards the MCPTT server according to rules and procedures of 3GPP TS 24.229 [4];</w:t>
      </w:r>
    </w:p>
    <w:p w14:paraId="52F9DCE9" w14:textId="77777777" w:rsidR="00EB676A" w:rsidRPr="00424E59" w:rsidRDefault="00EB676A" w:rsidP="00EB676A">
      <w:r w:rsidRPr="00424E59">
        <w:t>[TS 24.379, clause 6.2.6]</w:t>
      </w:r>
    </w:p>
    <w:p w14:paraId="569CC1B7" w14:textId="77777777" w:rsidR="00EB676A" w:rsidRPr="00424E59" w:rsidRDefault="00EB676A" w:rsidP="00EB676A">
      <w:r w:rsidRPr="00424E59">
        <w:t>Upon receiving a SIP BYE request, the MCPTT client:</w:t>
      </w:r>
    </w:p>
    <w:p w14:paraId="56C078F9"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 and</w:t>
      </w:r>
    </w:p>
    <w:p w14:paraId="30EDCD16" w14:textId="77777777" w:rsidR="00EB676A" w:rsidRPr="00424E59" w:rsidRDefault="00EB676A" w:rsidP="00EB676A">
      <w:pPr>
        <w:ind w:left="568" w:hanging="284"/>
        <w:rPr>
          <w:lang w:eastAsia="ko-KR"/>
        </w:rPr>
      </w:pPr>
      <w:r w:rsidRPr="00424E59">
        <w:rPr>
          <w:lang w:eastAsia="ko-KR"/>
        </w:rPr>
        <w:t>2)</w:t>
      </w:r>
      <w:r w:rsidRPr="00424E59">
        <w:rPr>
          <w:lang w:eastAsia="ko-KR"/>
        </w:rPr>
        <w:tab/>
        <w:t>shall send SIP 200 (OK) response towards MCPTT server according to 3GPP TS 24.229 [4].</w:t>
      </w:r>
    </w:p>
    <w:p w14:paraId="2DE19CA9" w14:textId="77777777" w:rsidR="00EB676A" w:rsidRPr="00424E59" w:rsidRDefault="00EB676A" w:rsidP="00EB676A">
      <w:r w:rsidRPr="00424E59">
        <w:t>[TS 24.379, clause 11.1.2.2]</w:t>
      </w:r>
    </w:p>
    <w:p w14:paraId="4343C6CD" w14:textId="77777777" w:rsidR="00EB676A" w:rsidRPr="00424E59" w:rsidRDefault="00EB676A" w:rsidP="00EB676A">
      <w:r w:rsidRPr="00424E59">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A2E8449" w14:textId="77777777" w:rsidR="00EB676A" w:rsidRPr="00424E59" w:rsidRDefault="00EB676A" w:rsidP="00EB676A">
      <w:r w:rsidRPr="00424E59">
        <w:t>[TS 24.379, clause 11.1.1.2.1.2]</w:t>
      </w:r>
    </w:p>
    <w:p w14:paraId="0595A7E2"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595647E4" w14:textId="77777777" w:rsidR="00EB676A" w:rsidRPr="00424E59" w:rsidRDefault="00EB676A" w:rsidP="00EB676A">
      <w:pPr>
        <w:rPr>
          <w:lang w:eastAsia="ko-KR"/>
        </w:rPr>
      </w:pPr>
      <w:r w:rsidRPr="00424E59">
        <w:rPr>
          <w:lang w:eastAsia="ko-KR"/>
        </w:rPr>
        <w:t>The MCPTT client:</w:t>
      </w:r>
    </w:p>
    <w:p w14:paraId="5E10D7E8" w14:textId="77777777" w:rsidR="00EB676A" w:rsidRPr="00424E59" w:rsidRDefault="00EB676A" w:rsidP="00EB676A">
      <w:pPr>
        <w:ind w:left="568" w:hanging="284"/>
        <w:rPr>
          <w:lang w:eastAsia="ko-KR"/>
        </w:rPr>
      </w:pPr>
      <w:r w:rsidRPr="00424E59">
        <w:rPr>
          <w:lang w:eastAsia="ko-KR"/>
        </w:rPr>
        <w:t>...</w:t>
      </w:r>
    </w:p>
    <w:p w14:paraId="4737D691" w14:textId="77777777" w:rsidR="00EB676A" w:rsidRPr="00424E59" w:rsidRDefault="00EB676A" w:rsidP="00EB676A">
      <w:pPr>
        <w:ind w:left="568" w:hanging="284"/>
      </w:pPr>
      <w:r w:rsidRPr="00424E59">
        <w:t>4)</w:t>
      </w:r>
      <w:r w:rsidRPr="00424E59">
        <w:tab/>
        <w:t>if the SDP offer of the SIP INVITE request contains an "a=key-mgmt" attribute field with a "mikey" attribute value containing a MIKEY-SAKKE I_MESSAGE:</w:t>
      </w:r>
    </w:p>
    <w:p w14:paraId="442F591C" w14:textId="77777777" w:rsidR="00EB676A" w:rsidRPr="00424E59" w:rsidRDefault="00EB676A" w:rsidP="00EB676A">
      <w:pPr>
        <w:ind w:left="851" w:hanging="284"/>
      </w:pPr>
      <w:r w:rsidRPr="00424E59">
        <w:rPr>
          <w:lang w:eastAsia="ko-KR"/>
        </w:rPr>
        <w:t>a)</w:t>
      </w:r>
      <w:r w:rsidRPr="00424E59">
        <w:rPr>
          <w:lang w:eastAsia="ko-KR"/>
        </w:rPr>
        <w:tab/>
        <w:t xml:space="preserve">shall extract the </w:t>
      </w:r>
      <w:r w:rsidRPr="00424E59">
        <w:t>MCPTT ID of the originating MCPTT from the initiator field (IDRi) of the I_MESSAGE as described in 3GPP TS 33.179 [46];</w:t>
      </w:r>
    </w:p>
    <w:p w14:paraId="677A583E" w14:textId="77777777" w:rsidR="00EB676A" w:rsidRPr="00424E59" w:rsidRDefault="00EB676A" w:rsidP="00EB676A">
      <w:pPr>
        <w:ind w:left="851" w:hanging="284"/>
      </w:pPr>
      <w:r w:rsidRPr="00424E59">
        <w:t>b)</w:t>
      </w:r>
      <w:r w:rsidRPr="00424E59">
        <w:tab/>
        <w:t>shall convert the MCPTT ID to a UID as described in 3GPP TS 33.179 [46];</w:t>
      </w:r>
    </w:p>
    <w:p w14:paraId="5B9830E4" w14:textId="77777777" w:rsidR="00EB676A" w:rsidRPr="00424E59" w:rsidRDefault="00EB676A" w:rsidP="00EB676A">
      <w:pPr>
        <w:ind w:left="851" w:hanging="284"/>
      </w:pPr>
      <w:r w:rsidRPr="00424E59">
        <w:t>c)</w:t>
      </w:r>
      <w:r w:rsidRPr="00424E59">
        <w:tab/>
        <w:t>shall use the UID to validate the signature of the MIKEY-SAKKE I_MESSAGE as described in 3GPP TS 33.179 [46];</w:t>
      </w:r>
    </w:p>
    <w:p w14:paraId="78988A05" w14:textId="77777777" w:rsidR="00EB676A" w:rsidRPr="00424E59" w:rsidRDefault="00EB676A" w:rsidP="00EB676A">
      <w:pPr>
        <w:ind w:left="851" w:hanging="284"/>
      </w:pPr>
      <w:r w:rsidRPr="00424E59">
        <w:rPr>
          <w:lang w:eastAsia="ko-KR"/>
        </w:rPr>
        <w:t>...</w:t>
      </w:r>
    </w:p>
    <w:p w14:paraId="0EF3D0F0" w14:textId="77777777" w:rsidR="00EB676A" w:rsidRPr="00424E59" w:rsidRDefault="00EB676A" w:rsidP="00EB676A">
      <w:pPr>
        <w:ind w:left="851" w:hanging="284"/>
      </w:pPr>
      <w:r w:rsidRPr="00424E59">
        <w:t>e)</w:t>
      </w:r>
      <w:r w:rsidRPr="00424E59">
        <w:tab/>
        <w:t>if the signature of the MIKEY-SAKKE I_MESSAGE was successfully validated:</w:t>
      </w:r>
    </w:p>
    <w:p w14:paraId="3AA3490D" w14:textId="77777777" w:rsidR="00EB676A" w:rsidRPr="00424E59" w:rsidRDefault="00EB676A" w:rsidP="00EB676A">
      <w:pPr>
        <w:ind w:left="1135" w:hanging="284"/>
      </w:pPr>
      <w:r w:rsidRPr="00424E59">
        <w:t>i)</w:t>
      </w:r>
      <w:r w:rsidRPr="00424E59">
        <w:tab/>
        <w:t>shall extract and decrypt the encapsulated PCK using the terminating user's (KMS provisioned) UID key as described in 3GPP TS 33.179 [46]; and</w:t>
      </w:r>
    </w:p>
    <w:p w14:paraId="2536449A" w14:textId="77777777" w:rsidR="00EB676A" w:rsidRPr="00424E59" w:rsidRDefault="00EB676A" w:rsidP="00EB676A">
      <w:pPr>
        <w:ind w:left="1135" w:hanging="284"/>
      </w:pPr>
      <w:r w:rsidRPr="00424E59">
        <w:t>ii)</w:t>
      </w:r>
      <w:r w:rsidRPr="00424E59">
        <w:tab/>
        <w:t>shall extract the PCK-ID, from the payload as specified in 3GPP TS 33.179 [46];</w:t>
      </w:r>
    </w:p>
    <w:p w14:paraId="2DF2895C" w14:textId="77777777" w:rsidR="00EB676A" w:rsidRPr="00424E59" w:rsidRDefault="00EB676A" w:rsidP="00EB676A">
      <w:pPr>
        <w:keepLines/>
        <w:ind w:left="1135" w:hanging="851"/>
      </w:pPr>
      <w:r w:rsidRPr="00424E59">
        <w:t>NOTE:</w:t>
      </w:r>
      <w:r w:rsidRPr="00424E59">
        <w:tab/>
        <w:t>With the PCK successfully shared between the originating MCPTT client and the terminating MCPTT client, both clients are able to use SRTP/SRTCP to create an end-to-end secure session.</w:t>
      </w:r>
    </w:p>
    <w:p w14:paraId="4C8C57DA" w14:textId="77777777" w:rsidR="00EB676A" w:rsidRPr="00424E59" w:rsidRDefault="00EB676A" w:rsidP="00EB676A">
      <w:pPr>
        <w:ind w:left="568" w:hanging="284"/>
        <w:rPr>
          <w:lang w:eastAsia="ko-KR"/>
        </w:rPr>
      </w:pPr>
      <w:r w:rsidRPr="00424E59">
        <w:t>...</w:t>
      </w:r>
    </w:p>
    <w:p w14:paraId="3F132056" w14:textId="77777777" w:rsidR="00EB676A" w:rsidRPr="00424E59" w:rsidRDefault="00EB676A" w:rsidP="00EB676A">
      <w:pPr>
        <w:ind w:left="568" w:hanging="284"/>
      </w:pPr>
      <w:r w:rsidRPr="00424E59">
        <w:t>7)</w:t>
      </w:r>
      <w:r w:rsidRPr="00424E59">
        <w:tab/>
        <w:t xml:space="preserve">shall perform the automatic commencement procedures specified in </w:t>
      </w:r>
      <w:r w:rsidRPr="00424E59">
        <w:rPr>
          <w:lang w:eastAsia="ko-KR"/>
        </w:rPr>
        <w:t>subclause</w:t>
      </w:r>
      <w:r w:rsidRPr="00424E59">
        <w:t> </w:t>
      </w:r>
      <w:r w:rsidRPr="00424E59">
        <w:rPr>
          <w:lang w:eastAsia="ko-KR"/>
        </w:rPr>
        <w:t>6.2.3.1.1 if one of the following conditions are met:</w:t>
      </w:r>
    </w:p>
    <w:p w14:paraId="5BCC4A6C" w14:textId="77777777" w:rsidR="00EB676A" w:rsidRPr="00424E59" w:rsidRDefault="00EB676A" w:rsidP="00EB676A">
      <w:pPr>
        <w:ind w:left="851" w:hanging="284"/>
        <w:rPr>
          <w:lang w:eastAsia="ko-KR"/>
        </w:rPr>
      </w:pPr>
      <w:r w:rsidRPr="00424E59">
        <w:rPr>
          <w:lang w:eastAsia="ko-KR"/>
        </w:rPr>
        <w:t>a)</w:t>
      </w:r>
      <w:r w:rsidRPr="00424E59">
        <w:rPr>
          <w:lang w:eastAsia="ko-KR"/>
        </w:rPr>
        <w:tab/>
        <w:t>SIP INVITE request contains an Answer-Mode header field with the value "Auto" and the MCPTT service setting at the invited MCPTT client for answering the call is set to automatic commencement mode;</w:t>
      </w:r>
    </w:p>
    <w:p w14:paraId="47500081" w14:textId="77777777" w:rsidR="00EB676A" w:rsidRPr="00424E59" w:rsidRDefault="00EB676A" w:rsidP="00EB676A">
      <w:r w:rsidRPr="00424E59">
        <w:t>[TS 24.379, clause 11.1.3.1.1.2]</w:t>
      </w:r>
    </w:p>
    <w:p w14:paraId="63302496" w14:textId="77777777" w:rsidR="00EB676A" w:rsidRPr="00424E59" w:rsidRDefault="00EB676A" w:rsidP="00EB676A">
      <w:pPr>
        <w:rPr>
          <w:lang w:eastAsia="ko-KR"/>
        </w:rPr>
      </w:pPr>
      <w:r w:rsidRPr="00424E59">
        <w:t>Upon receiving a SIP BYE request</w:t>
      </w:r>
      <w:r w:rsidRPr="00424E59">
        <w:rPr>
          <w:lang w:eastAsia="ko-KR"/>
        </w:rPr>
        <w:t xml:space="preserve"> for private call session</w:t>
      </w:r>
      <w:r w:rsidRPr="00424E59">
        <w:t>, the MCPTT client</w:t>
      </w:r>
      <w:r w:rsidRPr="00424E59">
        <w:rPr>
          <w:lang w:eastAsia="ko-KR"/>
        </w:rPr>
        <w:t xml:space="preserve"> shall follow the procedures as specified in subclause 6.2.6.</w:t>
      </w:r>
    </w:p>
    <w:p w14:paraId="48F87285" w14:textId="77777777" w:rsidR="00EB676A" w:rsidRPr="00424E59" w:rsidRDefault="00EB676A" w:rsidP="00EB676A">
      <w:pPr>
        <w:keepNext/>
        <w:keepLines/>
        <w:spacing w:before="120"/>
        <w:ind w:left="1985" w:hanging="1985"/>
        <w:rPr>
          <w:rFonts w:ascii="Arial" w:hAnsi="Arial"/>
        </w:rPr>
      </w:pPr>
      <w:r w:rsidRPr="00424E59">
        <w:rPr>
          <w:rFonts w:ascii="Arial" w:hAnsi="Arial"/>
        </w:rPr>
        <w:t>6.2.4.3</w:t>
      </w:r>
      <w:r w:rsidRPr="00424E59">
        <w:rPr>
          <w:rFonts w:ascii="Arial" w:hAnsi="Arial"/>
        </w:rPr>
        <w:tab/>
        <w:t>Test description</w:t>
      </w:r>
    </w:p>
    <w:p w14:paraId="7E4E44F5" w14:textId="77777777" w:rsidR="00EB676A" w:rsidRPr="00424E59" w:rsidRDefault="00EB676A" w:rsidP="00EB676A">
      <w:pPr>
        <w:keepNext/>
        <w:keepLines/>
        <w:spacing w:before="120"/>
        <w:ind w:left="1985" w:hanging="1985"/>
        <w:rPr>
          <w:rFonts w:ascii="Arial" w:hAnsi="Arial"/>
        </w:rPr>
      </w:pPr>
      <w:r w:rsidRPr="00424E59">
        <w:rPr>
          <w:rFonts w:ascii="Arial" w:hAnsi="Arial"/>
        </w:rPr>
        <w:t>6.2.4.3.1</w:t>
      </w:r>
      <w:r w:rsidRPr="00424E59">
        <w:rPr>
          <w:rFonts w:ascii="Arial" w:hAnsi="Arial"/>
        </w:rPr>
        <w:tab/>
        <w:t>Pre-test conditions</w:t>
      </w:r>
    </w:p>
    <w:p w14:paraId="1BB879BF"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0F2348EA" w14:textId="77777777" w:rsidR="00EB676A" w:rsidRPr="00424E59" w:rsidRDefault="00EB676A" w:rsidP="00EB676A">
      <w:pPr>
        <w:ind w:left="568" w:hanging="284"/>
      </w:pPr>
      <w:r w:rsidRPr="00424E59">
        <w:t>-</w:t>
      </w:r>
      <w:r w:rsidRPr="00424E59">
        <w:tab/>
        <w:t>SS (MCPTT server)</w:t>
      </w:r>
    </w:p>
    <w:p w14:paraId="57B0F925"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52ECDD"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7755ADC1" w14:textId="77777777" w:rsidR="00EB676A" w:rsidRPr="00424E59" w:rsidRDefault="00EB676A" w:rsidP="00EB676A">
      <w:pPr>
        <w:ind w:left="568" w:hanging="284"/>
      </w:pPr>
      <w:r w:rsidRPr="00424E59">
        <w:t>-</w:t>
      </w:r>
      <w:r w:rsidRPr="00424E59">
        <w:tab/>
        <w:t>UE (MCPTT client)</w:t>
      </w:r>
    </w:p>
    <w:p w14:paraId="2CF7AC4B" w14:textId="77777777" w:rsidR="00EB676A" w:rsidRPr="00424E59" w:rsidRDefault="00EB676A" w:rsidP="00EB676A">
      <w:pPr>
        <w:ind w:left="568" w:hanging="284"/>
      </w:pPr>
      <w:r w:rsidRPr="00424E59">
        <w:t>-</w:t>
      </w:r>
      <w:r w:rsidRPr="00424E59">
        <w:tab/>
        <w:t>The test USIM set as defined in TS 36.579-1 [2], subclause 5.5.10 is inserted.</w:t>
      </w:r>
    </w:p>
    <w:p w14:paraId="3499715E"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7D9EFEDB"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57A42459"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4F134FDC" w14:textId="77777777" w:rsidR="00EB676A" w:rsidRPr="00424E59" w:rsidRDefault="00EB676A" w:rsidP="00EB676A">
      <w:pPr>
        <w:ind w:left="568" w:hanging="284"/>
      </w:pPr>
      <w:r w:rsidRPr="00424E59">
        <w:t>-</w:t>
      </w:r>
      <w:r w:rsidRPr="00424E59">
        <w:tab/>
        <w:t>UE States at the end of the preamble</w:t>
      </w:r>
    </w:p>
    <w:p w14:paraId="32EB897C" w14:textId="77777777" w:rsidR="00EB676A" w:rsidRPr="00424E59" w:rsidRDefault="00EB676A" w:rsidP="00EB676A">
      <w:pPr>
        <w:ind w:left="851" w:hanging="284"/>
      </w:pPr>
      <w:r w:rsidRPr="00424E59">
        <w:t>-</w:t>
      </w:r>
      <w:r w:rsidRPr="00424E59">
        <w:tab/>
        <w:t>The UE is in E-UTRA Registered, Idle Mode state.</w:t>
      </w:r>
    </w:p>
    <w:p w14:paraId="1106165E"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3194D018" w14:textId="77777777" w:rsidR="00EB676A" w:rsidRPr="00424E59" w:rsidRDefault="00EB676A" w:rsidP="00EB676A">
      <w:pPr>
        <w:keepNext/>
        <w:keepLines/>
        <w:spacing w:before="120"/>
        <w:ind w:left="1985" w:hanging="1985"/>
        <w:rPr>
          <w:rFonts w:ascii="Arial" w:hAnsi="Arial"/>
        </w:rPr>
      </w:pPr>
      <w:r w:rsidRPr="00424E59">
        <w:rPr>
          <w:rFonts w:ascii="Arial" w:hAnsi="Arial"/>
        </w:rPr>
        <w:t>6.2.4.3.2</w:t>
      </w:r>
      <w:r w:rsidRPr="00424E59">
        <w:rPr>
          <w:rFonts w:ascii="Arial" w:hAnsi="Arial"/>
        </w:rPr>
        <w:tab/>
        <w:t>Test procedure sequence</w:t>
      </w:r>
    </w:p>
    <w:p w14:paraId="34FFE82F" w14:textId="77777777" w:rsidR="00EB676A" w:rsidRPr="00424E59" w:rsidRDefault="00EB676A" w:rsidP="00EB676A">
      <w:pPr>
        <w:keepNext/>
        <w:keepLines/>
        <w:spacing w:before="60"/>
        <w:jc w:val="center"/>
        <w:rPr>
          <w:rFonts w:ascii="Arial" w:hAnsi="Arial"/>
          <w:b/>
        </w:rPr>
      </w:pPr>
      <w:r w:rsidRPr="00424E59">
        <w:rPr>
          <w:rFonts w:ascii="Arial" w:hAnsi="Arial"/>
          <w:b/>
        </w:rPr>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66AA41D7" w14:textId="77777777" w:rsidTr="00BC3F8D">
        <w:tc>
          <w:tcPr>
            <w:tcW w:w="534" w:type="dxa"/>
            <w:tcBorders>
              <w:top w:val="single" w:sz="4" w:space="0" w:color="auto"/>
              <w:left w:val="single" w:sz="4" w:space="0" w:color="auto"/>
              <w:bottom w:val="nil"/>
              <w:right w:val="single" w:sz="4" w:space="0" w:color="auto"/>
            </w:tcBorders>
            <w:hideMark/>
          </w:tcPr>
          <w:p w14:paraId="587B272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079988A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1BB90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A95CC8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FD5585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658C6F7E" w14:textId="77777777" w:rsidTr="00BC3F8D">
        <w:tc>
          <w:tcPr>
            <w:tcW w:w="534" w:type="dxa"/>
            <w:tcBorders>
              <w:top w:val="nil"/>
              <w:left w:val="single" w:sz="4" w:space="0" w:color="auto"/>
              <w:bottom w:val="single" w:sz="4" w:space="0" w:color="auto"/>
              <w:right w:val="single" w:sz="4" w:space="0" w:color="auto"/>
            </w:tcBorders>
          </w:tcPr>
          <w:p w14:paraId="2CACBF48"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32EF64"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F16BF0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6AC029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FECC695"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98B06AF" w14:textId="77777777" w:rsidR="00EB676A" w:rsidRPr="00424E59" w:rsidRDefault="00EB676A" w:rsidP="00BC3F8D">
            <w:pPr>
              <w:keepNext/>
              <w:keepLines/>
              <w:spacing w:after="0"/>
              <w:jc w:val="center"/>
              <w:rPr>
                <w:rFonts w:ascii="Arial" w:hAnsi="Arial"/>
                <w:b/>
                <w:sz w:val="18"/>
              </w:rPr>
            </w:pPr>
          </w:p>
        </w:tc>
      </w:tr>
      <w:tr w:rsidR="00EB676A" w:rsidRPr="00424E59" w14:paraId="6E732D1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79E21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8834D99" w14:textId="6C680AA9"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584" w:author="MCC160" w:date="2022-11-01T11:54:00Z">
              <w:r w:rsidRPr="00424E59" w:rsidDel="00DE3A05">
                <w:rPr>
                  <w:rFonts w:ascii="Arial" w:eastAsia="Calibri" w:hAnsi="Arial"/>
                  <w:sz w:val="18"/>
                </w:rPr>
                <w:delText xml:space="preserve">Is the </w:delText>
              </w:r>
              <w:r w:rsidRPr="00424E59" w:rsidDel="00DE3A05">
                <w:rPr>
                  <w:rFonts w:ascii="Arial" w:eastAsia="Calibri" w:hAnsi="Arial"/>
                  <w:sz w:val="18"/>
                  <w:lang w:eastAsia="ko-KR"/>
                </w:rPr>
                <w:delText xml:space="preserve">procedure for </w:delText>
              </w:r>
            </w:del>
            <w:ins w:id="585" w:author="MCC160" w:date="2022-11-01T11:54:00Z">
              <w:r w:rsidR="00DE3A05" w:rsidRPr="00424E59">
                <w:rPr>
                  <w:rFonts w:ascii="Arial" w:eastAsia="Calibri" w:hAnsi="Arial"/>
                  <w:sz w:val="18"/>
                  <w:lang w:eastAsia="ko-KR"/>
                </w:rPr>
                <w:t xml:space="preserve">Does the UE (MCPTT </w:t>
              </w:r>
            </w:ins>
            <w:ins w:id="586" w:author="MCC160" w:date="2022-11-16T21:57:00Z">
              <w:r w:rsidR="00984762" w:rsidRPr="00424E59">
                <w:rPr>
                  <w:rFonts w:ascii="Arial" w:eastAsia="Calibri" w:hAnsi="Arial"/>
                  <w:sz w:val="18"/>
                  <w:lang w:eastAsia="ko-KR"/>
                  <w:rPrChange w:id="587" w:author="MCC160" w:date="2022-11-16T21:57:00Z">
                    <w:rPr>
                      <w:rFonts w:ascii="Arial" w:eastAsia="Calibri" w:hAnsi="Arial"/>
                      <w:sz w:val="18"/>
                      <w:lang w:eastAsia="ko-KR"/>
                    </w:rPr>
                  </w:rPrChange>
                </w:rPr>
                <w:t>c</w:t>
              </w:r>
            </w:ins>
            <w:ins w:id="588" w:author="MCC160" w:date="2022-11-01T11:54:00Z">
              <w:r w:rsidR="00DE3A05" w:rsidRPr="00424E59">
                <w:rPr>
                  <w:rFonts w:ascii="Arial" w:eastAsia="Calibri" w:hAnsi="Arial"/>
                  <w:sz w:val="18"/>
                  <w:lang w:eastAsia="ko-KR"/>
                </w:rPr>
                <w:t>lient) correctly perform test procedure '</w:t>
              </w:r>
            </w:ins>
            <w:r w:rsidRPr="00424E59">
              <w:rPr>
                <w:rFonts w:ascii="Arial" w:hAnsi="Arial"/>
                <w:sz w:val="18"/>
              </w:rPr>
              <w:t>MCX CT session establishment/modification without provisional responses other than 100 Trying</w:t>
            </w:r>
            <w:ins w:id="589" w:author="MCC160" w:date="2022-11-01T11:54:00Z">
              <w:r w:rsidR="00DE3A05" w:rsidRPr="00424E59">
                <w:rPr>
                  <w:rFonts w:ascii="Arial" w:hAnsi="Arial"/>
                  <w:sz w:val="18"/>
                </w:rPr>
                <w:t>'</w:t>
              </w:r>
            </w:ins>
            <w:r w:rsidRPr="00424E59">
              <w:rPr>
                <w:rFonts w:ascii="Arial" w:hAnsi="Arial"/>
                <w:sz w:val="18"/>
              </w:rPr>
              <w:t xml:space="preserve"> as described in TS 36.579-1 [2] Table </w:t>
            </w:r>
            <w:r w:rsidRPr="00424E59">
              <w:rPr>
                <w:rFonts w:ascii="Arial" w:hAnsi="Arial"/>
                <w:bCs/>
                <w:sz w:val="18"/>
              </w:rPr>
              <w:t>5.3.4.3-1 to establish</w:t>
            </w:r>
            <w:r w:rsidRPr="00424E59">
              <w:rPr>
                <w:rFonts w:ascii="Arial" w:hAnsi="Arial"/>
                <w:sz w:val="18"/>
              </w:rPr>
              <w:t xml:space="preserve"> MCPTT private call, on-demand Automatic Commencement, no Force of automatic commencement, without Floor Control</w:t>
            </w:r>
            <w:del w:id="590" w:author="MCC160" w:date="2022-11-01T11:54:00Z">
              <w:r w:rsidRPr="00424E59" w:rsidDel="00DE3A05">
                <w:rPr>
                  <w:rFonts w:ascii="Arial" w:hAnsi="Arial"/>
                  <w:sz w:val="18"/>
                </w:rPr>
                <w:delText xml:space="preserve"> correctly performed</w:delText>
              </w:r>
            </w:del>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44D32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656093"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36C65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F63B06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B23D04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396BF9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59413968"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644290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E751CD"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3A184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C1A6A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EACC94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7FA0BB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6E9F14E2" w14:textId="50AE798D"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591" w:author="MCC160" w:date="2022-11-01T11:55:00Z">
              <w:r w:rsidRPr="00424E59" w:rsidDel="00DE3A05">
                <w:rPr>
                  <w:rFonts w:ascii="Arial" w:eastAsia="Calibri" w:hAnsi="Arial"/>
                  <w:sz w:val="18"/>
                </w:rPr>
                <w:delText xml:space="preserve">Is the procedure for </w:delText>
              </w:r>
            </w:del>
            <w:ins w:id="592" w:author="MCC160" w:date="2022-11-01T11:54:00Z">
              <w:r w:rsidR="00DE3A05" w:rsidRPr="00424E59">
                <w:rPr>
                  <w:rFonts w:ascii="Arial" w:eastAsia="Calibri" w:hAnsi="Arial"/>
                  <w:sz w:val="18"/>
                </w:rPr>
                <w:t xml:space="preserve">Does the UE (MCPTT </w:t>
              </w:r>
            </w:ins>
            <w:ins w:id="593" w:author="MCC160" w:date="2022-11-16T21:57:00Z">
              <w:r w:rsidR="00984762" w:rsidRPr="00424E59">
                <w:rPr>
                  <w:rFonts w:ascii="Arial" w:eastAsia="Calibri" w:hAnsi="Arial"/>
                  <w:sz w:val="18"/>
                  <w:rPrChange w:id="594" w:author="MCC160" w:date="2022-11-16T21:57:00Z">
                    <w:rPr>
                      <w:rFonts w:ascii="Arial" w:eastAsia="Calibri" w:hAnsi="Arial"/>
                      <w:sz w:val="18"/>
                    </w:rPr>
                  </w:rPrChange>
                </w:rPr>
                <w:t>c</w:t>
              </w:r>
            </w:ins>
            <w:ins w:id="595" w:author="MCC160" w:date="2022-11-01T11:54:00Z">
              <w:r w:rsidR="00DE3A05" w:rsidRPr="00424E59">
                <w:rPr>
                  <w:rFonts w:ascii="Arial" w:eastAsia="Calibri" w:hAnsi="Arial"/>
                  <w:sz w:val="18"/>
                </w:rPr>
                <w:t xml:space="preserve">lient) correctly perform test procedure </w:t>
              </w:r>
            </w:ins>
            <w:ins w:id="596" w:author="MCC160" w:date="2022-11-01T11:55:00Z">
              <w:r w:rsidR="00DE3A05" w:rsidRPr="00424E59">
                <w:rPr>
                  <w:rFonts w:ascii="Arial" w:eastAsia="Calibri" w:hAnsi="Arial"/>
                  <w:sz w:val="18"/>
                </w:rPr>
                <w:t>'</w:t>
              </w:r>
            </w:ins>
            <w:r w:rsidRPr="00424E59">
              <w:rPr>
                <w:rFonts w:ascii="Arial" w:hAnsi="Arial"/>
                <w:sz w:val="18"/>
              </w:rPr>
              <w:t>MCX CT call release</w:t>
            </w:r>
            <w:ins w:id="597" w:author="MCC160" w:date="2022-11-01T11:55:00Z">
              <w:r w:rsidR="00DE3A05"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5.3.12.3-1 to </w:t>
            </w:r>
            <w:ins w:id="598" w:author="MCC160" w:date="2022-11-03T13:30:00Z">
              <w:r w:rsidR="008047A7" w:rsidRPr="00424E59">
                <w:rPr>
                  <w:rFonts w:ascii="Arial" w:hAnsi="Arial"/>
                  <w:sz w:val="18"/>
                </w:rPr>
                <w:t>release the call</w:t>
              </w:r>
            </w:ins>
            <w:del w:id="599" w:author="MCC160" w:date="2022-11-03T13:30:00Z">
              <w:r w:rsidRPr="00424E59" w:rsidDel="008047A7">
                <w:rPr>
                  <w:rFonts w:ascii="Arial" w:hAnsi="Arial"/>
                  <w:sz w:val="18"/>
                </w:rPr>
                <w:delText xml:space="preserve">end the </w:delText>
              </w:r>
            </w:del>
            <w:del w:id="600" w:author="MCC160" w:date="2022-11-01T11:55:00Z">
              <w:r w:rsidRPr="00424E59" w:rsidDel="00DE3A05">
                <w:rPr>
                  <w:rFonts w:ascii="Arial" w:hAnsi="Arial"/>
                  <w:sz w:val="18"/>
                </w:rPr>
                <w:delText xml:space="preserve">private </w:delText>
              </w:r>
            </w:del>
            <w:del w:id="601" w:author="MCC160" w:date="2022-11-03T13:30:00Z">
              <w:r w:rsidRPr="00424E59" w:rsidDel="008047A7">
                <w:rPr>
                  <w:rFonts w:ascii="Arial" w:hAnsi="Arial"/>
                  <w:sz w:val="18"/>
                </w:rPr>
                <w:delText>call</w:delText>
              </w:r>
            </w:del>
            <w:del w:id="602" w:author="MCC160" w:date="2022-11-01T11:55:00Z">
              <w:r w:rsidRPr="00424E59" w:rsidDel="00DE3A05">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7F119E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7BEA9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E29E3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BDD2A4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D3B781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5B1911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2816F379"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387289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32C4B0C"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47D55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CF429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7EE77FA"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7D7B22AE"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szCs w:val="22"/>
              </w:rPr>
              <w:t xml:space="preserve">NOTE 1: </w:t>
            </w:r>
            <w:r w:rsidRPr="00424E59">
              <w:rPr>
                <w:rFonts w:ascii="Arial" w:hAnsi="Arial"/>
                <w:sz w:val="18"/>
              </w:rPr>
              <w:t>This is expected to be done via a suitable implementation dependent MMI</w:t>
            </w:r>
          </w:p>
        </w:tc>
      </w:tr>
    </w:tbl>
    <w:p w14:paraId="127D9AF3" w14:textId="77777777" w:rsidR="00EB676A" w:rsidRPr="00424E59" w:rsidRDefault="00EB676A" w:rsidP="00EB676A"/>
    <w:p w14:paraId="77AE09C1" w14:textId="77777777" w:rsidR="00EB676A" w:rsidRPr="00424E59" w:rsidRDefault="00EB676A" w:rsidP="00EB676A">
      <w:pPr>
        <w:keepNext/>
        <w:keepLines/>
        <w:spacing w:before="120"/>
        <w:ind w:left="1985" w:hanging="1985"/>
        <w:rPr>
          <w:rFonts w:ascii="Arial" w:hAnsi="Arial"/>
        </w:rPr>
      </w:pPr>
      <w:r w:rsidRPr="00424E59">
        <w:rPr>
          <w:rFonts w:ascii="Arial" w:hAnsi="Arial"/>
        </w:rPr>
        <w:t>6.2.4.3.3</w:t>
      </w:r>
      <w:r w:rsidRPr="00424E59">
        <w:rPr>
          <w:rFonts w:ascii="Arial" w:hAnsi="Arial"/>
        </w:rPr>
        <w:tab/>
        <w:t>Specific message contents</w:t>
      </w:r>
    </w:p>
    <w:p w14:paraId="6AB93B21"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6.2.4.3.3-1: </w:t>
      </w:r>
      <w:r w:rsidRPr="00424E59">
        <w:rPr>
          <w:rFonts w:ascii="Arial" w:hAnsi="Arial"/>
          <w:b/>
          <w:lang w:eastAsia="ko-KR"/>
        </w:rPr>
        <w:t>SIP INVITE</w:t>
      </w:r>
      <w:r w:rsidRPr="00424E59">
        <w:rPr>
          <w:rFonts w:ascii="Arial" w:hAnsi="Arial"/>
          <w:b/>
        </w:rPr>
        <w:t xml:space="preserve"> from the SS (Step 1, Table 6.2.4.3.2-1;</w:t>
      </w:r>
      <w:r w:rsidRPr="00424E59">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292201E4"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F1E514E"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w:t>
            </w:r>
          </w:p>
        </w:tc>
      </w:tr>
      <w:tr w:rsidR="00EB676A" w:rsidRPr="00424E59" w14:paraId="4FF111B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8AF588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E3FE9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AA047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77A833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208354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5D299B8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E41EF19"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27E8CD0"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BECF5C7"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C9DDAFD"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EE6F3F3" w14:textId="77777777" w:rsidR="00EB676A" w:rsidRPr="00424E59" w:rsidRDefault="00EB676A" w:rsidP="00BC3F8D">
            <w:pPr>
              <w:pStyle w:val="TAL"/>
            </w:pPr>
          </w:p>
        </w:tc>
      </w:tr>
      <w:tr w:rsidR="00EB676A" w:rsidRPr="00424E59" w14:paraId="7F406B7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405340"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EC6837B"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AEFF99" w14:textId="77777777" w:rsidR="00EB676A" w:rsidRPr="00424E59" w:rsidRDefault="00EB676A" w:rsidP="00BC3F8D">
            <w:pPr>
              <w:pStyle w:val="TAL"/>
              <w:rPr>
                <w:b/>
                <w:bCs/>
              </w:rPr>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4903200"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DB044A" w14:textId="77777777" w:rsidR="00EB676A" w:rsidRPr="00424E59" w:rsidRDefault="00EB676A" w:rsidP="00BC3F8D">
            <w:pPr>
              <w:pStyle w:val="TAL"/>
            </w:pPr>
          </w:p>
        </w:tc>
      </w:tr>
      <w:tr w:rsidR="00EB676A" w:rsidRPr="00424E59" w14:paraId="705E9C1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567933D"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887149" w14:textId="77777777" w:rsidR="00EB676A" w:rsidRPr="00424E59" w:rsidRDefault="00EB676A" w:rsidP="00BC3F8D">
            <w:pPr>
              <w:pStyle w:val="TAL"/>
            </w:pPr>
            <w:r w:rsidRPr="00424E59">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7A6EED76"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98AFF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A295ED" w14:textId="77777777" w:rsidR="00EB676A" w:rsidRPr="00424E59" w:rsidRDefault="00EB676A" w:rsidP="00BC3F8D">
            <w:pPr>
              <w:pStyle w:val="TAL"/>
            </w:pPr>
          </w:p>
        </w:tc>
      </w:tr>
      <w:tr w:rsidR="00EB676A" w:rsidRPr="00424E59" w14:paraId="2F55915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896BC8C"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CC4EDB"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DF9F51C" w14:textId="77777777" w:rsidR="00EB676A" w:rsidRPr="00424E59" w:rsidRDefault="00EB676A" w:rsidP="00BC3F8D">
            <w:pPr>
              <w:pStyle w:val="TAL"/>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393D0CF0"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261DE3" w14:textId="77777777" w:rsidR="00EB676A" w:rsidRPr="00424E59" w:rsidRDefault="00EB676A" w:rsidP="00BC3F8D">
            <w:pPr>
              <w:pStyle w:val="TAL"/>
            </w:pPr>
          </w:p>
        </w:tc>
      </w:tr>
      <w:tr w:rsidR="00EB676A" w:rsidRPr="00424E59" w14:paraId="232DF5C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0B58476" w14:textId="77777777" w:rsidR="00EB676A" w:rsidRPr="00424E59" w:rsidRDefault="00EB676A" w:rsidP="00BC3F8D">
            <w:pPr>
              <w:pStyle w:val="TAL"/>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EA74BC7" w14:textId="77777777" w:rsidR="00EB676A" w:rsidRPr="00424E59" w:rsidRDefault="00EB676A" w:rsidP="00BC3F8D">
            <w:pPr>
              <w:pStyle w:val="TAL"/>
            </w:pPr>
            <w:r w:rsidRPr="00424E59">
              <w:t>MCPTT Info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0312F1E1"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8D608D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1E4AF2" w14:textId="77777777" w:rsidR="00EB676A" w:rsidRPr="00424E59" w:rsidRDefault="00EB676A" w:rsidP="00BC3F8D">
            <w:pPr>
              <w:pStyle w:val="TAL"/>
            </w:pPr>
          </w:p>
        </w:tc>
      </w:tr>
    </w:tbl>
    <w:p w14:paraId="353AB603" w14:textId="77777777" w:rsidR="00EB676A" w:rsidRPr="00424E59" w:rsidRDefault="00EB676A" w:rsidP="00EB676A"/>
    <w:p w14:paraId="286563B3" w14:textId="77777777" w:rsidR="00EB676A" w:rsidRPr="00424E59" w:rsidRDefault="00EB676A" w:rsidP="00EB676A">
      <w:pPr>
        <w:keepNext/>
        <w:keepLines/>
        <w:spacing w:before="60"/>
        <w:jc w:val="center"/>
        <w:rPr>
          <w:rFonts w:ascii="Arial" w:hAnsi="Arial"/>
          <w:b/>
        </w:rPr>
      </w:pPr>
      <w:r w:rsidRPr="00424E59">
        <w:rPr>
          <w:rFonts w:ascii="Arial" w:hAnsi="Arial"/>
          <w:b/>
        </w:rPr>
        <w:t>Table 6.2.4.3.3-2: SDP Message</w:t>
      </w:r>
      <w:r w:rsidRPr="00424E59">
        <w:rPr>
          <w:rFonts w:ascii="Arial" w:hAnsi="Arial"/>
          <w:b/>
          <w:lang w:eastAsia="ko-KR"/>
        </w:rPr>
        <w:t xml:space="preserve"> in SIP INVITE</w:t>
      </w:r>
      <w:r w:rsidRPr="00424E59">
        <w:rPr>
          <w:rFonts w:ascii="Arial" w:hAnsi="Arial"/>
          <w:b/>
        </w:rP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496E4D4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4AE9A9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5.5.3.1.2-1, condition PRIVATE-CALL, INITIAL_SDP_OFFER, </w:t>
            </w:r>
            <w:r w:rsidRPr="00424E59">
              <w:rPr>
                <w:rFonts w:ascii="Arial" w:eastAsia="SimSun" w:hAnsi="Arial"/>
                <w:sz w:val="18"/>
              </w:rPr>
              <w:t>WITHOUT_FLOORCONTROL</w:t>
            </w:r>
          </w:p>
        </w:tc>
      </w:tr>
    </w:tbl>
    <w:p w14:paraId="279806B9" w14:textId="77777777" w:rsidR="00EB676A" w:rsidRPr="00424E59" w:rsidRDefault="00EB676A" w:rsidP="00EB676A"/>
    <w:p w14:paraId="0E469DD5" w14:textId="77777777" w:rsidR="00EB676A" w:rsidRPr="00424E59" w:rsidRDefault="00EB676A" w:rsidP="00EB676A">
      <w:pPr>
        <w:pStyle w:val="TH"/>
      </w:pPr>
      <w:r w:rsidRPr="00424E59">
        <w:t xml:space="preserve">Table 6.2.4.3.3-2A: </w:t>
      </w:r>
      <w:r w:rsidRPr="00424E59">
        <w:rPr>
          <w:lang w:eastAsia="ko-KR"/>
        </w:rPr>
        <w:t>MCPTT-Info in SIP INVITE</w:t>
      </w:r>
      <w:r w:rsidRPr="00424E59">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69592B0"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621B7D0" w14:textId="77777777" w:rsidR="00EB676A" w:rsidRPr="00424E59" w:rsidRDefault="00EB676A" w:rsidP="00BC3F8D">
            <w:pPr>
              <w:pStyle w:val="TAL"/>
            </w:pPr>
            <w:r w:rsidRPr="00424E59">
              <w:t>Derivation Path: TS 36.579-1 [2], Table 5.5.3.2.2-1, condition PRIVATE-CALL</w:t>
            </w:r>
          </w:p>
        </w:tc>
      </w:tr>
    </w:tbl>
    <w:p w14:paraId="0329218A" w14:textId="77777777" w:rsidR="00EB676A" w:rsidRPr="00424E59" w:rsidRDefault="00EB676A" w:rsidP="00EB676A"/>
    <w:p w14:paraId="5BF85611"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6.2.4.3.3-3: </w:t>
      </w:r>
      <w:r w:rsidRPr="00424E59">
        <w:rPr>
          <w:rFonts w:ascii="Arial" w:hAnsi="Arial"/>
          <w:b/>
          <w:lang w:eastAsia="ko-KR"/>
        </w:rPr>
        <w:t>SIP 200 (OK)</w:t>
      </w:r>
      <w:r w:rsidRPr="00424E59">
        <w:rPr>
          <w:rFonts w:ascii="Arial" w:hAnsi="Arial"/>
          <w:b/>
        </w:rPr>
        <w:t xml:space="preserve"> from the UE (Step 1, Table 6.2.4.3.2-1;</w:t>
      </w:r>
      <w:r w:rsidRPr="00424E59">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0B8F0D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0AA716" w14:textId="3362080E"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 condition INVITE-RSP</w:t>
            </w:r>
            <w:del w:id="603" w:author="MCC160" w:date="2022-10-20T19:18:00Z">
              <w:r w:rsidRPr="00424E59" w:rsidDel="00283537">
                <w:rPr>
                  <w:rFonts w:ascii="Arial" w:hAnsi="Arial"/>
                  <w:sz w:val="18"/>
                </w:rPr>
                <w:delText>,</w:delText>
              </w:r>
            </w:del>
          </w:p>
        </w:tc>
      </w:tr>
      <w:tr w:rsidR="00EB676A" w:rsidRPr="00424E59" w14:paraId="22E3D2E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1FBB5D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7B648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CB5E3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CEA3B0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0E817B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3313F0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91DC913"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6B78E62"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ADE0D15"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3A8C36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5D5275" w14:textId="77777777" w:rsidR="00EB676A" w:rsidRPr="00424E59" w:rsidRDefault="00EB676A" w:rsidP="00BC3F8D">
            <w:pPr>
              <w:pStyle w:val="TAL"/>
            </w:pPr>
          </w:p>
        </w:tc>
      </w:tr>
      <w:tr w:rsidR="00EB676A" w:rsidRPr="00424E59" w14:paraId="4512F1B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34ABD71"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5254BF"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289F2D0"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7134DDB7"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42AB29D" w14:textId="77777777" w:rsidR="00EB676A" w:rsidRPr="00424E59" w:rsidRDefault="00EB676A" w:rsidP="00BC3F8D">
            <w:pPr>
              <w:pStyle w:val="TAL"/>
            </w:pPr>
          </w:p>
        </w:tc>
      </w:tr>
      <w:tr w:rsidR="00EB676A" w:rsidRPr="00424E59" w14:paraId="3D19E0A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2CF3081"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1847B7C" w14:textId="77777777" w:rsidR="00EB676A" w:rsidRPr="00424E59" w:rsidRDefault="00EB676A" w:rsidP="00BC3F8D">
            <w:pPr>
              <w:pStyle w:val="TAL"/>
            </w:pPr>
            <w:r w:rsidRPr="00424E59">
              <w:t>SDP Message as described in Table 6.2.4.3.3-4</w:t>
            </w:r>
          </w:p>
        </w:tc>
        <w:tc>
          <w:tcPr>
            <w:tcW w:w="2127" w:type="dxa"/>
            <w:tcBorders>
              <w:top w:val="single" w:sz="4" w:space="0" w:color="auto"/>
              <w:left w:val="single" w:sz="4" w:space="0" w:color="auto"/>
              <w:bottom w:val="single" w:sz="4" w:space="0" w:color="auto"/>
              <w:right w:val="single" w:sz="4" w:space="0" w:color="auto"/>
            </w:tcBorders>
          </w:tcPr>
          <w:p w14:paraId="32822DD9"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725BA9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D742E1E" w14:textId="77777777" w:rsidR="00EB676A" w:rsidRPr="00424E59" w:rsidRDefault="00EB676A" w:rsidP="00BC3F8D">
            <w:pPr>
              <w:pStyle w:val="TAL"/>
            </w:pPr>
          </w:p>
        </w:tc>
      </w:tr>
      <w:tr w:rsidR="00EB676A" w:rsidRPr="00424E59" w14:paraId="64AF69B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4CC69DF"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064583"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8A58096" w14:textId="77777777" w:rsidR="00EB676A" w:rsidRPr="00424E59" w:rsidRDefault="00EB676A" w:rsidP="00BC3F8D">
            <w:pPr>
              <w:pStyle w:val="TAL"/>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0042FE1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519AA85" w14:textId="77777777" w:rsidR="00EB676A" w:rsidRPr="00424E59" w:rsidRDefault="00EB676A" w:rsidP="00BC3F8D">
            <w:pPr>
              <w:pStyle w:val="TAL"/>
            </w:pPr>
          </w:p>
        </w:tc>
      </w:tr>
      <w:tr w:rsidR="00EB676A" w:rsidRPr="00424E59" w14:paraId="6699314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8775897" w14:textId="77777777" w:rsidR="00EB676A" w:rsidRPr="00424E59" w:rsidRDefault="00EB676A" w:rsidP="00BC3F8D">
            <w:pPr>
              <w:pStyle w:val="TAL"/>
              <w:rPr>
                <w:b/>
                <w:bCs/>
              </w:rPr>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58E5ACB" w14:textId="77777777" w:rsidR="00EB676A" w:rsidRPr="00424E59" w:rsidRDefault="00EB676A" w:rsidP="00BC3F8D">
            <w:pPr>
              <w:pStyle w:val="TAL"/>
            </w:pPr>
            <w:r w:rsidRPr="00424E59">
              <w:t>MCPTT Info as described in Table 6.2.4.3.3-6</w:t>
            </w:r>
          </w:p>
        </w:tc>
        <w:tc>
          <w:tcPr>
            <w:tcW w:w="2127" w:type="dxa"/>
            <w:tcBorders>
              <w:top w:val="single" w:sz="4" w:space="0" w:color="auto"/>
              <w:left w:val="single" w:sz="4" w:space="0" w:color="auto"/>
              <w:bottom w:val="single" w:sz="4" w:space="0" w:color="auto"/>
              <w:right w:val="single" w:sz="4" w:space="0" w:color="auto"/>
            </w:tcBorders>
          </w:tcPr>
          <w:p w14:paraId="513DF197"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06A118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02E9866" w14:textId="77777777" w:rsidR="00EB676A" w:rsidRPr="00424E59" w:rsidRDefault="00EB676A" w:rsidP="00BC3F8D">
            <w:pPr>
              <w:pStyle w:val="TAL"/>
            </w:pPr>
          </w:p>
        </w:tc>
      </w:tr>
    </w:tbl>
    <w:p w14:paraId="1E057CA4" w14:textId="77777777" w:rsidR="00EB676A" w:rsidRPr="00424E59" w:rsidRDefault="00EB676A" w:rsidP="00EB676A"/>
    <w:p w14:paraId="538B6A5B" w14:textId="77777777" w:rsidR="00EB676A" w:rsidRPr="00424E59" w:rsidRDefault="00EB676A" w:rsidP="00EB676A">
      <w:pPr>
        <w:keepNext/>
        <w:keepLines/>
        <w:spacing w:before="60"/>
        <w:jc w:val="center"/>
        <w:rPr>
          <w:rFonts w:ascii="Arial" w:hAnsi="Arial"/>
          <w:b/>
        </w:rPr>
      </w:pPr>
      <w:r w:rsidRPr="00424E59">
        <w:rPr>
          <w:rFonts w:ascii="Arial" w:hAnsi="Arial"/>
          <w:b/>
        </w:rPr>
        <w:t>Table 6.2.4.3.3-4: SDP Message</w:t>
      </w:r>
      <w:r w:rsidRPr="00424E59">
        <w:rPr>
          <w:rFonts w:ascii="Arial" w:hAnsi="Arial"/>
          <w:b/>
          <w:lang w:eastAsia="ko-KR"/>
        </w:rPr>
        <w:t xml:space="preserve"> in SIP 200 (OK)</w:t>
      </w:r>
      <w:r w:rsidRPr="00424E59">
        <w:rPr>
          <w:rFonts w:ascii="Arial" w:hAnsi="Arial"/>
          <w:b/>
        </w:rPr>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F86BCDC"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67C098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5.5.3.1.1-1 condition SDP_ANSWER, </w:t>
            </w:r>
            <w:r w:rsidRPr="00424E59">
              <w:rPr>
                <w:rFonts w:ascii="Arial" w:eastAsia="SimSun" w:hAnsi="Arial"/>
                <w:sz w:val="18"/>
              </w:rPr>
              <w:t>WITHOUT_FLOORCONTROL</w:t>
            </w:r>
          </w:p>
        </w:tc>
      </w:tr>
    </w:tbl>
    <w:p w14:paraId="6F0839EE" w14:textId="77777777" w:rsidR="00EB676A" w:rsidRPr="00424E59" w:rsidRDefault="00EB676A" w:rsidP="00EB676A"/>
    <w:p w14:paraId="29A362F6"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6.2.4.3.3-5: </w:t>
      </w:r>
      <w:r w:rsidRPr="00424E59">
        <w:rPr>
          <w:rFonts w:ascii="Arial" w:hAnsi="Arial"/>
          <w:b/>
          <w:lang w:eastAsia="ko-KR"/>
        </w:rPr>
        <w:t>Void</w:t>
      </w:r>
    </w:p>
    <w:p w14:paraId="7C1848D0" w14:textId="77777777" w:rsidR="00EB676A" w:rsidRPr="00424E59" w:rsidRDefault="00EB676A" w:rsidP="00EB676A">
      <w:pPr>
        <w:pStyle w:val="TH"/>
      </w:pPr>
      <w:r w:rsidRPr="00424E59">
        <w:t xml:space="preserve">Table 6.2.4.3.3-6: </w:t>
      </w:r>
      <w:r w:rsidRPr="00424E59">
        <w:rPr>
          <w:lang w:eastAsia="ko-KR"/>
        </w:rPr>
        <w:t xml:space="preserve">MCPTT-Info in SIP 200 (OK) </w:t>
      </w:r>
      <w:r w:rsidRPr="00424E59">
        <w:t>(Table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99D1CE3"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4AAE3E69" w14:textId="77777777" w:rsidR="00EB676A" w:rsidRPr="00424E59" w:rsidRDefault="00EB676A" w:rsidP="00BC3F8D">
            <w:pPr>
              <w:pStyle w:val="TAL"/>
            </w:pPr>
            <w:r w:rsidRPr="00424E59">
              <w:t>Derivation Path: TS 36.579-1 [2], Table 5.5.3.2.1-1, condition INVITE-RSP</w:t>
            </w:r>
          </w:p>
        </w:tc>
      </w:tr>
    </w:tbl>
    <w:p w14:paraId="3B69E2AB" w14:textId="77777777" w:rsidR="00EB676A" w:rsidRPr="00424E59" w:rsidRDefault="00EB676A" w:rsidP="00EB676A"/>
    <w:p w14:paraId="6829886B" w14:textId="77777777" w:rsidR="00EB676A" w:rsidRPr="00424E59" w:rsidRDefault="00EB676A" w:rsidP="00EB676A">
      <w:pPr>
        <w:keepNext/>
        <w:keepLines/>
        <w:spacing w:before="120"/>
        <w:ind w:left="1134" w:hanging="1134"/>
        <w:outlineLvl w:val="2"/>
        <w:rPr>
          <w:rFonts w:ascii="Arial" w:hAnsi="Arial"/>
          <w:sz w:val="28"/>
        </w:rPr>
      </w:pPr>
      <w:bookmarkStart w:id="604" w:name="_Toc21006038"/>
      <w:bookmarkStart w:id="605" w:name="_Toc36037711"/>
      <w:bookmarkStart w:id="606" w:name="_Toc43837564"/>
      <w:bookmarkStart w:id="607" w:name="_Toc60995676"/>
      <w:bookmarkStart w:id="608" w:name="_Toc69159804"/>
      <w:bookmarkStart w:id="609" w:name="_Toc76583158"/>
      <w:bookmarkStart w:id="610" w:name="_Toc83808710"/>
      <w:bookmarkStart w:id="611" w:name="_Toc91233539"/>
      <w:bookmarkStart w:id="612" w:name="_Toc100349018"/>
      <w:bookmarkStart w:id="613" w:name="_Toc106787174"/>
      <w:r w:rsidRPr="00424E59">
        <w:rPr>
          <w:rFonts w:ascii="Arial" w:hAnsi="Arial"/>
          <w:sz w:val="28"/>
        </w:rPr>
        <w:t>6.2.5</w:t>
      </w:r>
      <w:r w:rsidRPr="00424E59">
        <w:rPr>
          <w:rFonts w:ascii="Arial" w:hAnsi="Arial"/>
          <w:sz w:val="28"/>
        </w:rPr>
        <w:tab/>
        <w:t>On-network / Private Call / Emergency Private Call / On-demand / Automatic Commencement Mode / Force of automatic commencement mode / Without Floor Control / Client Originated (CO)</w:t>
      </w:r>
      <w:bookmarkEnd w:id="604"/>
      <w:bookmarkEnd w:id="605"/>
      <w:bookmarkEnd w:id="606"/>
      <w:bookmarkEnd w:id="607"/>
      <w:bookmarkEnd w:id="608"/>
      <w:bookmarkEnd w:id="609"/>
      <w:bookmarkEnd w:id="610"/>
      <w:bookmarkEnd w:id="611"/>
      <w:bookmarkEnd w:id="612"/>
      <w:bookmarkEnd w:id="613"/>
    </w:p>
    <w:p w14:paraId="1C6369F5" w14:textId="77777777" w:rsidR="00EB676A" w:rsidRPr="00424E59" w:rsidRDefault="00EB676A" w:rsidP="00EB676A">
      <w:pPr>
        <w:keepNext/>
        <w:keepLines/>
        <w:spacing w:before="120"/>
        <w:ind w:left="1985" w:hanging="1985"/>
        <w:rPr>
          <w:rFonts w:ascii="Arial" w:hAnsi="Arial"/>
        </w:rPr>
      </w:pPr>
      <w:r w:rsidRPr="00424E59">
        <w:rPr>
          <w:rFonts w:ascii="Arial" w:hAnsi="Arial"/>
        </w:rPr>
        <w:t>6.2.5.1</w:t>
      </w:r>
      <w:r w:rsidRPr="00424E59">
        <w:rPr>
          <w:rFonts w:ascii="Arial" w:hAnsi="Arial"/>
        </w:rPr>
        <w:tab/>
        <w:t>Test Purpose (TP)</w:t>
      </w:r>
    </w:p>
    <w:p w14:paraId="2CE4A3DD"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5A6F102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authorised for MCPTT Service including authorization to initiate and cancel emergency calls }</w:t>
      </w:r>
    </w:p>
    <w:p w14:paraId="71CC85B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E32582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requests the establishment of an MCPTT private emergency call, on-demand, automatic commencement mode, Force of automatic commencement mode without floor control }</w:t>
      </w:r>
    </w:p>
    <w:p w14:paraId="7C6CC37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424E59">
        <w:rPr>
          <w:rFonts w:ascii="Courier New" w:hAnsi="Courier New"/>
          <w:b/>
          <w:sz w:val="16"/>
        </w:rPr>
        <w:t>and</w:t>
      </w:r>
      <w:r w:rsidRPr="00424E59">
        <w:rPr>
          <w:rFonts w:ascii="Courier New" w:hAnsi="Courier New"/>
          <w:sz w:val="16"/>
        </w:rPr>
        <w:t>, after indication from the MCPTT Server that the call was established notifies the user}</w:t>
      </w:r>
    </w:p>
    <w:p w14:paraId="7394346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17AC256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246265"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08DFA57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established an Emergency Private Call }</w:t>
      </w:r>
    </w:p>
    <w:p w14:paraId="06DAB75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0FB875E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wants to terminate the ongoing MCPTT emergency private call }</w:t>
      </w:r>
    </w:p>
    <w:p w14:paraId="328FC49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BYE request and after receiving a SIP 200 (OK) leaves the MCPTT session }</w:t>
      </w:r>
    </w:p>
    <w:p w14:paraId="5076562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66D4334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09A43" w14:textId="77777777" w:rsidR="00EB676A" w:rsidRPr="00424E59" w:rsidRDefault="00EB676A" w:rsidP="00EB676A">
      <w:pPr>
        <w:keepNext/>
        <w:keepLines/>
        <w:spacing w:before="120"/>
        <w:ind w:left="1985" w:hanging="1985"/>
        <w:rPr>
          <w:rFonts w:ascii="Arial" w:hAnsi="Arial"/>
        </w:rPr>
      </w:pPr>
      <w:r w:rsidRPr="00424E59">
        <w:rPr>
          <w:rFonts w:ascii="Arial" w:hAnsi="Arial"/>
        </w:rPr>
        <w:t>6.2.5.2</w:t>
      </w:r>
      <w:r w:rsidRPr="00424E59">
        <w:rPr>
          <w:rFonts w:ascii="Arial" w:hAnsi="Arial"/>
        </w:rPr>
        <w:tab/>
        <w:t>Conformance requirements</w:t>
      </w:r>
    </w:p>
    <w:p w14:paraId="78EAEA42" w14:textId="77777777" w:rsidR="00EB676A" w:rsidRPr="00424E59" w:rsidRDefault="00EB676A" w:rsidP="00EB676A">
      <w:r w:rsidRPr="00424E59">
        <w:t xml:space="preserve">References: The conformance requirements covered in the present TC are specified in: TS 24.379 clauses 6.2.1, 6.2.5.1, 6.2.8.3.2, 6.2.8.3.3, 6.2.8.3.4, 6.2.8.3.6, 11.1.1.2.1.1, 11.1.2.2, </w:t>
      </w:r>
      <w:r w:rsidRPr="00424E59">
        <w:rPr>
          <w:lang w:eastAsia="ko-KR"/>
        </w:rPr>
        <w:t>11.1.3.1.1.1</w:t>
      </w:r>
      <w:r w:rsidRPr="00424E59">
        <w:t>. Unless otherwise stated these are Rel-13 requirements.</w:t>
      </w:r>
    </w:p>
    <w:p w14:paraId="6729D1CC" w14:textId="77777777" w:rsidR="00EB676A" w:rsidRPr="00424E59" w:rsidRDefault="00EB676A" w:rsidP="00EB676A">
      <w:r w:rsidRPr="00424E59">
        <w:t>[TS 24.379, clause 6.2.1]</w:t>
      </w:r>
    </w:p>
    <w:p w14:paraId="4A6267A2" w14:textId="77777777" w:rsidR="00EB676A" w:rsidRPr="00424E59" w:rsidRDefault="00EB676A" w:rsidP="00EB676A">
      <w:r w:rsidRPr="00424E59">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C2E9A9A" w14:textId="77777777" w:rsidR="00EB676A" w:rsidRPr="00424E59" w:rsidRDefault="00EB676A" w:rsidP="00EB676A">
      <w:r w:rsidRPr="00424E59">
        <w:t>When composing an SDP offer according to 3GPP TS 24.229 [4] the MCPTT client:</w:t>
      </w:r>
    </w:p>
    <w:p w14:paraId="62EDDD3C" w14:textId="77777777" w:rsidR="00EB676A" w:rsidRPr="00424E59" w:rsidRDefault="00EB676A" w:rsidP="00EB676A">
      <w:pPr>
        <w:ind w:left="568" w:hanging="284"/>
      </w:pPr>
      <w:r w:rsidRPr="00424E59">
        <w:t>1)</w:t>
      </w:r>
      <w:r w:rsidRPr="00424E59">
        <w:tab/>
        <w:t>shall set the IP address of the MCPTT client for the offered MCPTT speech media stream and, if floor control shall be used, for the offered media-floor control entity;</w:t>
      </w:r>
    </w:p>
    <w:p w14:paraId="5A4D3816" w14:textId="77777777" w:rsidR="00EB676A" w:rsidRPr="00424E59" w:rsidRDefault="00EB676A" w:rsidP="00EB676A">
      <w:pPr>
        <w:keepLines/>
        <w:ind w:left="1135" w:hanging="851"/>
      </w:pPr>
      <w:r w:rsidRPr="00424E59">
        <w:t>NOTE:</w:t>
      </w:r>
      <w:r w:rsidRPr="00424E59">
        <w:tab/>
        <w:t>If the MCPTT client is behind a NAT the IP address and port included in the SDP offer can be a different IP address and port than the actual IP address and port of the MCPTT client depending on the NAT traversal method used by the SIP/IP Core.</w:t>
      </w:r>
    </w:p>
    <w:p w14:paraId="5F6D9668" w14:textId="77777777" w:rsidR="00EB676A" w:rsidRPr="00424E59" w:rsidRDefault="00EB676A" w:rsidP="00EB676A">
      <w:pPr>
        <w:ind w:left="568" w:hanging="284"/>
      </w:pPr>
      <w:r w:rsidRPr="00424E59">
        <w:t>2)</w:t>
      </w:r>
      <w:r w:rsidRPr="00424E59">
        <w:tab/>
        <w:t>shall include an "m=audio" media-level section for the MCPTT media stream consisting of:</w:t>
      </w:r>
    </w:p>
    <w:p w14:paraId="0A2FFBA3" w14:textId="77777777" w:rsidR="00EB676A" w:rsidRPr="00424E59" w:rsidRDefault="00EB676A" w:rsidP="00EB676A">
      <w:pPr>
        <w:ind w:left="851" w:hanging="284"/>
      </w:pPr>
      <w:r w:rsidRPr="00424E59">
        <w:t>a)</w:t>
      </w:r>
      <w:r w:rsidRPr="00424E59">
        <w:tab/>
        <w:t>the port number for the media stream selected; and</w:t>
      </w:r>
    </w:p>
    <w:p w14:paraId="6DD5463F" w14:textId="77777777" w:rsidR="00EB676A" w:rsidRPr="00424E59" w:rsidRDefault="00EB676A" w:rsidP="00EB676A">
      <w:pPr>
        <w:ind w:left="851" w:hanging="284"/>
      </w:pPr>
      <w:r w:rsidRPr="00424E59">
        <w:t>b)</w:t>
      </w:r>
      <w:r w:rsidRPr="00424E59">
        <w:tab/>
        <w:t>the codec(s) and media parameters and attributes with the following clarification:</w:t>
      </w:r>
    </w:p>
    <w:p w14:paraId="29F4DB45" w14:textId="77777777" w:rsidR="00EB676A" w:rsidRPr="00424E59" w:rsidRDefault="00EB676A" w:rsidP="00EB676A">
      <w:pPr>
        <w:ind w:left="1135" w:hanging="284"/>
      </w:pPr>
      <w:r w:rsidRPr="00424E59">
        <w:t>...</w:t>
      </w:r>
    </w:p>
    <w:p w14:paraId="318CADA0" w14:textId="77777777" w:rsidR="00EB676A" w:rsidRPr="00424E59" w:rsidRDefault="00EB676A" w:rsidP="00EB676A">
      <w:pPr>
        <w:ind w:left="851" w:hanging="284"/>
      </w:pPr>
      <w:r w:rsidRPr="00424E59">
        <w:t>c)</w:t>
      </w:r>
      <w:r w:rsidRPr="00424E59">
        <w:tab/>
        <w:t>"i=" field set to "speech" according to 3GPP TS 24.229 [4];</w:t>
      </w:r>
    </w:p>
    <w:p w14:paraId="7CED9881" w14:textId="77777777" w:rsidR="00EB676A" w:rsidRPr="00424E59" w:rsidRDefault="00EB676A" w:rsidP="00EB676A">
      <w:pPr>
        <w:ind w:left="568" w:hanging="284"/>
      </w:pPr>
      <w:r w:rsidRPr="00424E59">
        <w:t>4)</w:t>
      </w:r>
      <w:r w:rsidRPr="00424E59">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420094B5" w14:textId="77777777" w:rsidR="00EB676A" w:rsidRPr="00424E59" w:rsidRDefault="00EB676A" w:rsidP="00EB676A">
      <w:r w:rsidRPr="00424E59">
        <w:t>[TS 24.379, clause 6.2.5.1]</w:t>
      </w:r>
    </w:p>
    <w:p w14:paraId="2B55C9BC" w14:textId="77777777" w:rsidR="00EB676A" w:rsidRPr="00424E59" w:rsidRDefault="00EB676A" w:rsidP="00EB676A">
      <w:pPr>
        <w:rPr>
          <w:lang w:eastAsia="ko-KR"/>
        </w:rPr>
      </w:pPr>
      <w:r w:rsidRPr="00424E59">
        <w:rPr>
          <w:lang w:eastAsia="ko-KR"/>
        </w:rPr>
        <w:t>When the MCPTT client wants to release an MCPTT session established using on-demand session signalling, the MCPTT client:</w:t>
      </w:r>
    </w:p>
    <w:p w14:paraId="1528ECF1"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w:t>
      </w:r>
    </w:p>
    <w:p w14:paraId="5E16A381" w14:textId="77777777" w:rsidR="00EB676A" w:rsidRPr="00424E59" w:rsidRDefault="00EB676A" w:rsidP="00EB676A">
      <w:pPr>
        <w:ind w:left="568" w:hanging="284"/>
      </w:pPr>
      <w:r w:rsidRPr="00424E59">
        <w:rPr>
          <w:lang w:eastAsia="ko-KR"/>
        </w:rPr>
        <w:t>2)</w:t>
      </w:r>
      <w:r w:rsidRPr="00424E59">
        <w:rPr>
          <w:lang w:eastAsia="ko-KR"/>
        </w:rPr>
        <w:tab/>
        <w:t>shall generate a SIP BYE request according to 3GPP TS 24.229 [4];</w:t>
      </w:r>
    </w:p>
    <w:p w14:paraId="258B706B" w14:textId="77777777" w:rsidR="00EB676A" w:rsidRPr="00424E59" w:rsidRDefault="00EB676A" w:rsidP="00EB676A">
      <w:pPr>
        <w:ind w:left="568" w:hanging="284"/>
      </w:pPr>
      <w:r w:rsidRPr="00424E59">
        <w:rPr>
          <w:lang w:eastAsia="ko-KR"/>
        </w:rPr>
        <w:t>3)</w:t>
      </w:r>
      <w:r w:rsidRPr="00424E59">
        <w:rPr>
          <w:lang w:eastAsia="ko-KR"/>
        </w:rPr>
        <w:tab/>
        <w:t>shall set the Request-URI to the MCPTT session identity to release; and</w:t>
      </w:r>
    </w:p>
    <w:p w14:paraId="71648991" w14:textId="77777777" w:rsidR="00EB676A" w:rsidRPr="00424E59" w:rsidRDefault="00EB676A" w:rsidP="00EB676A">
      <w:pPr>
        <w:ind w:left="568" w:hanging="284"/>
      </w:pPr>
      <w:r w:rsidRPr="00424E59">
        <w:rPr>
          <w:lang w:eastAsia="ko-KR"/>
        </w:rPr>
        <w:t>4)</w:t>
      </w:r>
      <w:r w:rsidRPr="00424E59">
        <w:rPr>
          <w:lang w:eastAsia="ko-KR"/>
        </w:rPr>
        <w:tab/>
        <w:t>shall send a SIP BYE request towards MCPTT server according to 3GPP TS 24.229 [4].</w:t>
      </w:r>
    </w:p>
    <w:p w14:paraId="38FE7191" w14:textId="77777777" w:rsidR="00EB676A" w:rsidRPr="00424E59" w:rsidRDefault="00EB676A" w:rsidP="00EB676A">
      <w:pPr>
        <w:rPr>
          <w:lang w:eastAsia="ko-KR"/>
        </w:rPr>
      </w:pPr>
      <w:r w:rsidRPr="00424E59">
        <w:t xml:space="preserve">Upon receiving a SIP 200 </w:t>
      </w:r>
      <w:r w:rsidRPr="00424E59">
        <w:rPr>
          <w:lang w:eastAsia="ko-KR"/>
        </w:rPr>
        <w:t>(</w:t>
      </w:r>
      <w:r w:rsidRPr="00424E59">
        <w:t>OK</w:t>
      </w:r>
      <w:r w:rsidRPr="00424E59">
        <w:rPr>
          <w:lang w:eastAsia="ko-KR"/>
        </w:rPr>
        <w:t>)</w:t>
      </w:r>
      <w:r w:rsidRPr="00424E59">
        <w:t xml:space="preserve"> response to the SIP BYE request, the MCPTT client shall interact with the </w:t>
      </w:r>
      <w:r w:rsidRPr="00424E59">
        <w:rPr>
          <w:lang w:eastAsia="ko-KR"/>
        </w:rPr>
        <w:t>media plane as specified in 3GPP TS 24.380 [5].</w:t>
      </w:r>
    </w:p>
    <w:p w14:paraId="1457A51D" w14:textId="77777777" w:rsidR="00EB676A" w:rsidRPr="00424E59" w:rsidRDefault="00EB676A" w:rsidP="00EB676A">
      <w:r w:rsidRPr="00424E59">
        <w:t>[TS 24.379, clause 6.2.8.3.2]</w:t>
      </w:r>
    </w:p>
    <w:p w14:paraId="0166106C" w14:textId="77777777" w:rsidR="00EB676A" w:rsidRPr="00424E59" w:rsidRDefault="00EB676A" w:rsidP="00EB676A">
      <w:r w:rsidRPr="00424E59">
        <w:t>When the MCPTT emergency private call state is set to "MEPC 1: emergency-pc-capable" and this is an authorised request for an MCPTT emergency private call as determined by the procedures of subclause 6.2.8.3.1.1, the MCPTT client:</w:t>
      </w:r>
    </w:p>
    <w:p w14:paraId="4390AC44" w14:textId="77777777" w:rsidR="00EB676A" w:rsidRPr="00424E59" w:rsidRDefault="00EB676A" w:rsidP="00EB676A">
      <w:pPr>
        <w:ind w:left="568" w:hanging="284"/>
      </w:pPr>
      <w:r w:rsidRPr="00424E59">
        <w:t>1)</w:t>
      </w:r>
      <w:r w:rsidRPr="00424E59">
        <w:tab/>
        <w:t>shall set the MCPTT emergency state if not already set;</w:t>
      </w:r>
    </w:p>
    <w:p w14:paraId="202D8CEA" w14:textId="77777777" w:rsidR="00EB676A" w:rsidRPr="00424E59" w:rsidRDefault="00EB676A" w:rsidP="00EB676A">
      <w:pPr>
        <w:ind w:left="568" w:hanging="284"/>
      </w:pPr>
      <w:r w:rsidRPr="00424E59">
        <w:t>2)</w:t>
      </w:r>
      <w:r w:rsidRPr="00424E59">
        <w:tab/>
        <w:t>shall include in the application/vnd.3gpp.mcptt-info+xml MIME body in the SIP request an &lt;emergency-ind&gt; element set to "true" and set the MCPTT emergency private call state to "MEPC 2: emergency-pc-requested";</w:t>
      </w:r>
    </w:p>
    <w:p w14:paraId="0E83B4A5" w14:textId="77777777" w:rsidR="00EB676A" w:rsidRPr="00424E59" w:rsidRDefault="00EB676A" w:rsidP="00EB676A">
      <w:pPr>
        <w:ind w:left="568" w:hanging="284"/>
      </w:pPr>
      <w:r w:rsidRPr="00424E59">
        <w:t>3)</w:t>
      </w:r>
      <w:r w:rsidRPr="00424E59">
        <w:tab/>
        <w:t>if the MCPTT user has also requested an MCPTT emergency alert to be sent and this is an authorised request for MCPTT emergency alert as determined by the procedures of subclause 6.2.8.3.1.3, shall:</w:t>
      </w:r>
    </w:p>
    <w:p w14:paraId="6DB5C3ED" w14:textId="77777777" w:rsidR="00EB676A" w:rsidRPr="00424E59" w:rsidRDefault="00EB676A" w:rsidP="00EB676A">
      <w:pPr>
        <w:ind w:left="851" w:hanging="284"/>
      </w:pPr>
      <w:r w:rsidRPr="00424E59">
        <w:t>a)</w:t>
      </w:r>
      <w:r w:rsidRPr="00424E59">
        <w:tab/>
        <w:t>include in the application/vnd.3gpp.mcptt-info+xml MIME body the &lt;alert-ind&gt; element set to "true" and set the MCPTT private emergency alert state to "MPEA 2: emergency-alert-confirm-pending"; and</w:t>
      </w:r>
    </w:p>
    <w:p w14:paraId="712A5ED2" w14:textId="77777777" w:rsidR="00EB676A" w:rsidRPr="00424E59" w:rsidRDefault="00EB676A" w:rsidP="00EB676A">
      <w:pPr>
        <w:ind w:left="851" w:hanging="284"/>
      </w:pPr>
      <w:r w:rsidRPr="00424E59">
        <w:t>b)</w:t>
      </w:r>
      <w:r w:rsidRPr="00424E59">
        <w:tab/>
        <w:t>include in the SIP request the specific location information for MCPTT emergency alert as specified in subclause 6.2.9.1;</w:t>
      </w:r>
    </w:p>
    <w:p w14:paraId="018484B8" w14:textId="77777777" w:rsidR="00EB676A" w:rsidRPr="00424E59" w:rsidRDefault="00EB676A" w:rsidP="00EB676A">
      <w:pPr>
        <w:ind w:left="568" w:hanging="284"/>
      </w:pPr>
      <w:r w:rsidRPr="00424E59">
        <w:t>4)</w:t>
      </w:r>
      <w:r w:rsidRPr="00424E59">
        <w:tab/>
        <w:t>if the MCPTT user has not requested an MCPTT emergency alert to be sent, shall set the &lt;alert-ind&gt; element of the application/vnd.3gpp.mcptt-info+xml MIME body to "false"; and</w:t>
      </w:r>
    </w:p>
    <w:p w14:paraId="53E44602" w14:textId="77777777" w:rsidR="00EB676A" w:rsidRPr="00424E59" w:rsidRDefault="00EB676A" w:rsidP="00EB676A">
      <w:pPr>
        <w:ind w:left="568" w:hanging="284"/>
      </w:pPr>
      <w:r w:rsidRPr="00424E59">
        <w:t>5)</w:t>
      </w:r>
      <w:r w:rsidRPr="00424E59">
        <w:tab/>
        <w:t>if the MCPTT emergency private priority state of this private call is set to a value other than "MEPP 2: in-progress" shall set the MCPTT emergency private priority state to "MEPP 4: confirm-pending".</w:t>
      </w:r>
    </w:p>
    <w:p w14:paraId="775E9949" w14:textId="77777777" w:rsidR="00EB676A" w:rsidRPr="00424E59" w:rsidRDefault="00EB676A" w:rsidP="00EB676A">
      <w:r w:rsidRPr="00424E59">
        <w:t>[TS 24.379, clause 6.2.8.3.3]</w:t>
      </w:r>
    </w:p>
    <w:p w14:paraId="032B73AB" w14:textId="77777777" w:rsidR="00EB676A" w:rsidRPr="00424E59" w:rsidRDefault="00EB676A" w:rsidP="00EB676A">
      <w:r w:rsidRPr="00424E59">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5011B32" w14:textId="77777777" w:rsidR="00EB676A" w:rsidRPr="00424E59" w:rsidRDefault="00EB676A" w:rsidP="00EB676A">
      <w:pPr>
        <w:keepLines/>
        <w:ind w:left="1135" w:hanging="851"/>
      </w:pPr>
      <w:r w:rsidRPr="00424E59">
        <w:t>NOTE:</w:t>
      </w:r>
      <w:r w:rsidRPr="00424E59">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067D303A" w14:textId="77777777" w:rsidR="00EB676A" w:rsidRPr="00424E59" w:rsidRDefault="00EB676A" w:rsidP="00EB676A">
      <w:r w:rsidRPr="00424E59">
        <w:t>[TS 24.379, clause 6.2.8.3.4]</w:t>
      </w:r>
    </w:p>
    <w:p w14:paraId="0BAFCA22" w14:textId="77777777" w:rsidR="00EB676A" w:rsidRPr="00424E59" w:rsidRDefault="00EB676A" w:rsidP="00EB676A">
      <w:pPr>
        <w:rPr>
          <w:rFonts w:eastAsia="SimSun"/>
        </w:rPr>
      </w:pPr>
      <w:r w:rsidRPr="00424E59">
        <w:rPr>
          <w:rFonts w:eastAsia="SimSun"/>
        </w:rPr>
        <w:t xml:space="preserve">On receiving a SIP 2xx response to a SIP request for an MCPTT emergency private call and </w:t>
      </w:r>
      <w:r w:rsidRPr="00424E59">
        <w:t>if the MCPTT emergency private call state is set to "MEPC 2: emergency-pc-requested" or "MEPC 3: emergency-pc-granted"</w:t>
      </w:r>
      <w:r w:rsidRPr="00424E59">
        <w:rPr>
          <w:rFonts w:eastAsia="SimSun"/>
        </w:rPr>
        <w:t>, the MCPTT client:</w:t>
      </w:r>
    </w:p>
    <w:p w14:paraId="71EA4281" w14:textId="77777777" w:rsidR="00EB676A" w:rsidRPr="00424E59" w:rsidRDefault="00EB676A" w:rsidP="00EB676A">
      <w:pPr>
        <w:ind w:left="568" w:hanging="284"/>
      </w:pPr>
      <w:r w:rsidRPr="00424E59">
        <w:t>1)</w:t>
      </w:r>
      <w:r w:rsidRPr="00424E59">
        <w:tab/>
        <w:t>shall set the MCPTT emergency private priority state of the call to "MEPP 2: in-progress" if it was not already set;</w:t>
      </w:r>
    </w:p>
    <w:p w14:paraId="43064BFE" w14:textId="77777777" w:rsidR="00EB676A" w:rsidRPr="00424E59" w:rsidRDefault="00EB676A" w:rsidP="00EB676A">
      <w:pPr>
        <w:ind w:left="568" w:hanging="284"/>
      </w:pPr>
      <w:r w:rsidRPr="00424E59">
        <w:t>2)</w:t>
      </w:r>
      <w:r w:rsidRPr="00424E59">
        <w:tab/>
        <w:t>shall set the MCPTT emergency private call state to "MEPC 3: emergency-pc-granted"; and</w:t>
      </w:r>
    </w:p>
    <w:p w14:paraId="639E364C" w14:textId="77777777" w:rsidR="00EB676A" w:rsidRPr="00424E59" w:rsidRDefault="00EB676A" w:rsidP="00EB676A">
      <w:r w:rsidRPr="00424E59">
        <w:t>[TS 24.379, clause 6.2.8.3.6]</w:t>
      </w:r>
    </w:p>
    <w:p w14:paraId="4795F872" w14:textId="77777777" w:rsidR="00EB676A" w:rsidRPr="00424E59" w:rsidRDefault="00EB676A" w:rsidP="00EB676A">
      <w:r w:rsidRPr="00424E59">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5F690A66" w14:textId="77777777" w:rsidR="00EB676A" w:rsidRPr="00424E59" w:rsidRDefault="00EB676A" w:rsidP="00EB676A">
      <w:pPr>
        <w:keepLines/>
        <w:ind w:left="1135" w:hanging="851"/>
      </w:pPr>
      <w:r w:rsidRPr="00424E59">
        <w:t>NOTE 1:</w:t>
      </w:r>
      <w:r w:rsidRPr="00424E59">
        <w:tab/>
        <w:t>This procedure assumes that the MCPTT client in the calling procedure has verified that the MCPTT user has made an authorised request for cancelling MCPTT the in-progress emergency private call state of the call.</w:t>
      </w:r>
    </w:p>
    <w:p w14:paraId="5BC0D4DA" w14:textId="77777777" w:rsidR="00EB676A" w:rsidRPr="00424E59" w:rsidRDefault="00EB676A" w:rsidP="00EB676A">
      <w:r w:rsidRPr="00424E59">
        <w:t>The MCPTT client:</w:t>
      </w:r>
    </w:p>
    <w:p w14:paraId="0FB29B52" w14:textId="77777777" w:rsidR="00EB676A" w:rsidRPr="00424E59" w:rsidRDefault="00EB676A" w:rsidP="00EB676A">
      <w:pPr>
        <w:ind w:left="568" w:hanging="284"/>
      </w:pPr>
      <w:r w:rsidRPr="00424E59">
        <w:t>1)</w:t>
      </w:r>
      <w:r w:rsidRPr="00424E59">
        <w:tab/>
        <w:t>shall include in the SIP re-INVITE request an application/vnd.3gpp.mcptt-info+xml MIME body as defined in clause F.1 with the &lt;emergency-ind&gt; element set to "false";</w:t>
      </w:r>
    </w:p>
    <w:p w14:paraId="51FD5063" w14:textId="77777777" w:rsidR="00EB676A" w:rsidRPr="00424E59" w:rsidRDefault="00EB676A" w:rsidP="00EB676A">
      <w:pPr>
        <w:ind w:left="568" w:hanging="284"/>
      </w:pPr>
      <w:r w:rsidRPr="00424E59">
        <w:t>2)</w:t>
      </w:r>
      <w:r w:rsidRPr="00424E59">
        <w:tab/>
        <w:t>shall clear the MCPTT emergency state; and</w:t>
      </w:r>
    </w:p>
    <w:p w14:paraId="7E01B742" w14:textId="77777777" w:rsidR="00EB676A" w:rsidRPr="00424E59" w:rsidRDefault="00EB676A" w:rsidP="00EB676A">
      <w:pPr>
        <w:ind w:left="568" w:hanging="284"/>
      </w:pPr>
      <w:r w:rsidRPr="00424E59">
        <w:t>3)</w:t>
      </w:r>
      <w:r w:rsidRPr="00424E59">
        <w:tab/>
        <w:t>shall set MCPTT emergency private priority state of the MCPTT emergency private call to "MEPP 3: cancel-pending".</w:t>
      </w:r>
    </w:p>
    <w:p w14:paraId="22E06241" w14:textId="77777777" w:rsidR="00EB676A" w:rsidRPr="00424E59" w:rsidRDefault="00EB676A" w:rsidP="00EB676A">
      <w:pPr>
        <w:keepLines/>
        <w:ind w:left="1135" w:hanging="851"/>
      </w:pPr>
      <w:r w:rsidRPr="00424E59">
        <w:t>NOTE 2:</w:t>
      </w:r>
      <w:r w:rsidRPr="00424E59">
        <w:tab/>
        <w:t>This is the case of an MCPTT user who has initiated an MCPTT emergency private call and wants to cancel it.</w:t>
      </w:r>
    </w:p>
    <w:p w14:paraId="15261415" w14:textId="77777777" w:rsidR="00EB676A" w:rsidRPr="00424E59" w:rsidRDefault="00EB676A" w:rsidP="00EB676A">
      <w:r w:rsidRPr="00424E59">
        <w:t>[TS 24.379, clause 11.1.1.2.1.1]</w:t>
      </w:r>
    </w:p>
    <w:p w14:paraId="70DD3381" w14:textId="77777777" w:rsidR="00EB676A" w:rsidRPr="00424E59" w:rsidRDefault="00EB676A" w:rsidP="00EB676A">
      <w:pPr>
        <w:rPr>
          <w:lang w:eastAsia="ko-KR"/>
        </w:rPr>
      </w:pPr>
      <w:r w:rsidRPr="00424E59">
        <w:t xml:space="preserve">Upon receiving a request from an MCPTT </w:t>
      </w:r>
      <w:r w:rsidRPr="00424E59">
        <w:rPr>
          <w:lang w:eastAsia="ko-KR"/>
        </w:rPr>
        <w:t>u</w:t>
      </w:r>
      <w:r w:rsidRPr="00424E59">
        <w:t xml:space="preserve">ser to establish an MCPTT </w:t>
      </w:r>
      <w:r w:rsidRPr="00424E59">
        <w:rPr>
          <w:lang w:eastAsia="ko-KR"/>
        </w:rPr>
        <w:t>p</w:t>
      </w:r>
      <w:r w:rsidRPr="00424E59">
        <w:t xml:space="preserve">rivate </w:t>
      </w:r>
      <w:r w:rsidRPr="00424E59">
        <w:rPr>
          <w:lang w:eastAsia="ko-KR"/>
        </w:rPr>
        <w:t>c</w:t>
      </w:r>
      <w:r w:rsidRPr="00424E59">
        <w:t xml:space="preserve">all </w:t>
      </w:r>
      <w:r w:rsidRPr="00424E59">
        <w:rPr>
          <w:lang w:eastAsia="ko-KR"/>
        </w:rPr>
        <w:t>the MCPTT client shall generate an initial SIP INVITE request by following the UE originating session procedures specified in 3GPP TS 24.229 [4], with the clarifications given below.</w:t>
      </w:r>
    </w:p>
    <w:p w14:paraId="710DDFCF" w14:textId="77777777" w:rsidR="00EB676A" w:rsidRPr="00424E59" w:rsidRDefault="00EB676A" w:rsidP="00EB676A">
      <w:pPr>
        <w:rPr>
          <w:lang w:eastAsia="ko-KR"/>
        </w:rPr>
      </w:pPr>
      <w:r w:rsidRPr="00424E59">
        <w:rPr>
          <w:lang w:eastAsia="ko-KR"/>
        </w:rPr>
        <w:t>The MCPTT client:</w:t>
      </w:r>
    </w:p>
    <w:p w14:paraId="3C500375" w14:textId="77777777" w:rsidR="00EB676A" w:rsidRPr="00424E59" w:rsidRDefault="00EB676A" w:rsidP="00EB676A">
      <w:pPr>
        <w:ind w:left="568" w:hanging="284"/>
        <w:rPr>
          <w:lang w:eastAsia="ko-KR"/>
        </w:rPr>
      </w:pPr>
      <w:r w:rsidRPr="00424E59">
        <w:rPr>
          <w:lang w:eastAsia="ko-KR"/>
        </w:rPr>
        <w:t>1)</w:t>
      </w:r>
      <w:r w:rsidRPr="00424E59">
        <w:rPr>
          <w:lang w:eastAsia="ko-KR"/>
        </w:rPr>
        <w:tab/>
        <w:t xml:space="preserve">shall set the Request-URI of the SIP INVITE request to a public service identity </w:t>
      </w:r>
      <w:r w:rsidRPr="00424E59">
        <w:t>of the participating MCPTT function serving the MCPTT user</w:t>
      </w:r>
      <w:r w:rsidRPr="00424E59">
        <w:rPr>
          <w:lang w:eastAsia="ko-KR"/>
        </w:rPr>
        <w:t>;</w:t>
      </w:r>
    </w:p>
    <w:p w14:paraId="64A171B3" w14:textId="77777777" w:rsidR="00EB676A" w:rsidRPr="00424E59" w:rsidRDefault="00EB676A" w:rsidP="00EB676A">
      <w:pPr>
        <w:ind w:left="568" w:hanging="284"/>
        <w:rPr>
          <w:lang w:eastAsia="ko-KR"/>
        </w:rPr>
      </w:pPr>
      <w:r w:rsidRPr="00424E59">
        <w:rPr>
          <w:lang w:eastAsia="ko-KR"/>
        </w:rPr>
        <w:t>2)</w:t>
      </w:r>
      <w:r w:rsidRPr="00424E59">
        <w:rPr>
          <w:lang w:eastAsia="ko-KR"/>
        </w:rPr>
        <w:tab/>
        <w:t>if the MCPTT user has requested the origination of an MCPTT emergency private call or is originating an MCPTT private call and the MCPTT emergency state is already set, the MCPTT client:</w:t>
      </w:r>
    </w:p>
    <w:p w14:paraId="2093C3D6" w14:textId="77777777" w:rsidR="00EB676A" w:rsidRPr="00424E59" w:rsidRDefault="00EB676A" w:rsidP="00EB676A">
      <w:pPr>
        <w:ind w:left="851" w:hanging="284"/>
        <w:rPr>
          <w:lang w:eastAsia="ko-KR"/>
        </w:rPr>
      </w:pPr>
      <w:r w:rsidRPr="00424E59">
        <w:rPr>
          <w:lang w:eastAsia="ko-KR"/>
        </w:rPr>
        <w:t>a)</w:t>
      </w:r>
      <w:r w:rsidRPr="00424E59">
        <w:rPr>
          <w:lang w:eastAsia="ko-KR"/>
        </w:rPr>
        <w:tab/>
        <w:t>shall, if this is an authorised request for an MCPTT emergency private call as determined by the procedures of subclause 6.2.8.3.1.1, comply with the procedures in subclause 6.2.8.3.2; and</w:t>
      </w:r>
    </w:p>
    <w:p w14:paraId="5FCC9A1E" w14:textId="77777777" w:rsidR="00EB676A" w:rsidRPr="00424E59" w:rsidRDefault="00EB676A" w:rsidP="00EB676A">
      <w:pPr>
        <w:ind w:left="851" w:hanging="284"/>
      </w:pPr>
      <w:r w:rsidRPr="00424E59">
        <w:t>b)</w:t>
      </w:r>
      <w:r w:rsidRPr="00424E59">
        <w:tab/>
        <w:t>should, if this is an unauthorised request for an MCPTT emergency private call as determined in step a) above, indicate to the MCPTT user that they are not authorised to initiate an MCPTT emergency private call;</w:t>
      </w:r>
    </w:p>
    <w:p w14:paraId="474165A3" w14:textId="77777777" w:rsidR="00EB676A" w:rsidRPr="00424E59" w:rsidRDefault="00EB676A" w:rsidP="00EB676A">
      <w:pPr>
        <w:ind w:left="568" w:hanging="284"/>
      </w:pPr>
      <w:r w:rsidRPr="00424E59">
        <w:t>3)</w:t>
      </w:r>
      <w:r w:rsidRPr="00424E59">
        <w:tab/>
        <w:t>may include a P-Preferred-Identity header field in the SIP INVITE request containing a public user identity as specified in 3GPP TS 24.229 [4];</w:t>
      </w:r>
    </w:p>
    <w:p w14:paraId="32E4F7E8" w14:textId="77777777" w:rsidR="00EB676A" w:rsidRPr="00424E59" w:rsidRDefault="00EB676A" w:rsidP="00EB676A">
      <w:pPr>
        <w:ind w:left="568" w:hanging="284"/>
        <w:rPr>
          <w:lang w:eastAsia="ko-KR"/>
        </w:rPr>
      </w:pPr>
      <w:r w:rsidRPr="00424E59">
        <w:rPr>
          <w:lang w:eastAsia="ko-KR"/>
        </w:rPr>
        <w:t>4)</w:t>
      </w:r>
      <w:r w:rsidRPr="00424E59">
        <w:rPr>
          <w:lang w:eastAsia="ko-KR"/>
        </w:rPr>
        <w:tab/>
        <w:t xml:space="preserve">shall include the g.3gpp.mcptt media feature tag </w:t>
      </w:r>
      <w:r w:rsidRPr="00424E59">
        <w:t xml:space="preserve">and the </w:t>
      </w:r>
      <w:r w:rsidRPr="00424E59">
        <w:rPr>
          <w:lang w:eastAsia="ko-KR"/>
        </w:rPr>
        <w:t>g.3gpp.icsi-ref media feature tag with the value of "urn:urn-7:3gpp-service.ims.icsi.mcptt" in the Contact header field of the SIP INVITE request according to IETF RFC 3840 [16];</w:t>
      </w:r>
    </w:p>
    <w:p w14:paraId="15074305" w14:textId="77777777" w:rsidR="00EB676A" w:rsidRPr="00424E59" w:rsidRDefault="00EB676A" w:rsidP="00EB676A">
      <w:pPr>
        <w:ind w:left="568" w:hanging="284"/>
        <w:rPr>
          <w:lang w:eastAsia="ko-KR"/>
        </w:rPr>
      </w:pPr>
      <w:r w:rsidRPr="00424E59">
        <w:rPr>
          <w:lang w:eastAsia="ko-KR"/>
        </w:rPr>
        <w:t>5)</w:t>
      </w:r>
      <w:r w:rsidRPr="00424E59">
        <w:rPr>
          <w:lang w:eastAsia="ko-KR"/>
        </w:rPr>
        <w:tab/>
        <w:t>shall include an Accept-Contact header field containing the g.3gpp.mcptt media feature tag along with the "require" and "explicit" header field parameters according to IETF RFC 3841 [6];</w:t>
      </w:r>
    </w:p>
    <w:p w14:paraId="52A2D215" w14:textId="77777777" w:rsidR="00EB676A" w:rsidRPr="00424E59" w:rsidRDefault="00EB676A" w:rsidP="00EB676A">
      <w:pPr>
        <w:ind w:left="568" w:hanging="284"/>
        <w:rPr>
          <w:lang w:eastAsia="ko-KR"/>
        </w:rPr>
      </w:pPr>
      <w:r w:rsidRPr="00424E59">
        <w:rPr>
          <w:lang w:eastAsia="ko-KR"/>
        </w:rPr>
        <w:t>6)</w:t>
      </w:r>
      <w:r w:rsidRPr="00424E59">
        <w:rPr>
          <w:lang w:eastAsia="ko-KR"/>
        </w:rPr>
        <w:tab/>
        <w:t>shall include the ICSI value "urn:urn-7:3gpp-service.ims.icsi.mcptt" (coded as specified in 3GPP TS 24.229 [4]), in a P-Preferred-Service header field according to IETF RFC 6050 [9] in the SIP INVITE request;</w:t>
      </w:r>
    </w:p>
    <w:p w14:paraId="4B626378" w14:textId="77777777" w:rsidR="00EB676A" w:rsidRPr="00424E59" w:rsidRDefault="00EB676A" w:rsidP="00EB676A">
      <w:pPr>
        <w:ind w:left="568" w:hanging="284"/>
        <w:rPr>
          <w:lang w:eastAsia="ko-KR"/>
        </w:rPr>
      </w:pPr>
      <w:r w:rsidRPr="00424E59">
        <w:rPr>
          <w:lang w:eastAsia="ko-KR"/>
        </w:rPr>
        <w:t>7)</w:t>
      </w:r>
      <w:r w:rsidRPr="00424E59">
        <w:rPr>
          <w:lang w:eastAsia="ko-KR"/>
        </w:rPr>
        <w:tab/>
        <w:t>shall include an Accept-Contact header field with the media feature tag g.3gpp.icsi-ref contain with the value of "urn:urn-7:3gpp-service.ims.icsi.mcptt" along with parameters "require" and "explicit" according to IETF RFC 3841 [6];</w:t>
      </w:r>
    </w:p>
    <w:p w14:paraId="188EC564" w14:textId="77777777" w:rsidR="00EB676A" w:rsidRPr="00424E59" w:rsidRDefault="00EB676A" w:rsidP="00EB676A">
      <w:pPr>
        <w:ind w:left="568" w:hanging="284"/>
        <w:rPr>
          <w:lang w:eastAsia="ko-KR"/>
        </w:rPr>
      </w:pPr>
      <w:r w:rsidRPr="00424E59">
        <w:rPr>
          <w:lang w:eastAsia="ko-KR"/>
        </w:rPr>
        <w:t>8)</w:t>
      </w:r>
      <w:r w:rsidRPr="00424E59">
        <w:rPr>
          <w:lang w:eastAsia="ko-KR"/>
        </w:rPr>
        <w:tab/>
        <w:t>shall insert in the SIP INVITE request a MIME resource-lists body with the MCPTT ID of the invited MCPTT user, according to rules and procedures of IETF RFC 5366 [20];</w:t>
      </w:r>
    </w:p>
    <w:p w14:paraId="38375C27" w14:textId="77777777" w:rsidR="00EB676A" w:rsidRPr="00424E59" w:rsidRDefault="00EB676A" w:rsidP="00EB676A">
      <w:pPr>
        <w:ind w:left="568" w:hanging="284"/>
        <w:rPr>
          <w:lang w:eastAsia="ko-KR"/>
        </w:rPr>
      </w:pPr>
      <w:r w:rsidRPr="00424E59">
        <w:rPr>
          <w:lang w:eastAsia="ko-KR"/>
        </w:rPr>
        <w:t>9)</w:t>
      </w:r>
      <w:r w:rsidRPr="00424E59">
        <w:rPr>
          <w:lang w:eastAsia="ko-KR"/>
        </w:rPr>
        <w:tab/>
        <w:t>if an end-to-end security context needs to be established then:</w:t>
      </w:r>
    </w:p>
    <w:p w14:paraId="3ED7214E" w14:textId="77777777" w:rsidR="00EB676A" w:rsidRPr="00424E59" w:rsidRDefault="00EB676A" w:rsidP="00EB676A">
      <w:pPr>
        <w:ind w:left="851" w:hanging="284"/>
        <w:rPr>
          <w:lang w:eastAsia="ko-KR"/>
        </w:rPr>
      </w:pPr>
      <w:r w:rsidRPr="00424E59">
        <w:rPr>
          <w:lang w:eastAsia="ko-KR"/>
        </w:rPr>
        <w:t>a)</w:t>
      </w:r>
      <w:r w:rsidRPr="00424E59">
        <w:rPr>
          <w:lang w:eastAsia="ko-KR"/>
        </w:rPr>
        <w:tab/>
        <w:t>if necessary, shall instruct the key management client to request keying material from the key management server as described in 3GPP TS 33.179 [46];</w:t>
      </w:r>
    </w:p>
    <w:p w14:paraId="5E257EB5" w14:textId="77777777" w:rsidR="00EB676A" w:rsidRPr="00424E59" w:rsidRDefault="00EB676A" w:rsidP="00EB676A">
      <w:pPr>
        <w:ind w:left="851" w:hanging="284"/>
        <w:rPr>
          <w:lang w:eastAsia="ko-KR"/>
        </w:rPr>
      </w:pPr>
      <w:r w:rsidRPr="00424E59">
        <w:rPr>
          <w:lang w:eastAsia="ko-KR"/>
        </w:rPr>
        <w:t>b)</w:t>
      </w:r>
      <w:r w:rsidRPr="00424E59">
        <w:rPr>
          <w:lang w:eastAsia="ko-KR"/>
        </w:rPr>
        <w:tab/>
        <w:t>shall use the keying material to generate a PCK as described in 3GPP TS 33.179 [46];</w:t>
      </w:r>
    </w:p>
    <w:p w14:paraId="5F7AC9A2" w14:textId="77777777" w:rsidR="00EB676A" w:rsidRPr="00424E59" w:rsidRDefault="00EB676A" w:rsidP="00EB676A">
      <w:pPr>
        <w:ind w:left="851" w:hanging="284"/>
        <w:rPr>
          <w:lang w:eastAsia="ko-KR"/>
        </w:rPr>
      </w:pPr>
      <w:r w:rsidRPr="00424E59">
        <w:rPr>
          <w:lang w:eastAsia="ko-KR"/>
        </w:rPr>
        <w:t>c)</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33.179 [46];</w:t>
      </w:r>
    </w:p>
    <w:p w14:paraId="04962A91" w14:textId="77777777" w:rsidR="00EB676A" w:rsidRPr="00424E59" w:rsidRDefault="00EB676A" w:rsidP="00EB676A">
      <w:pPr>
        <w:ind w:left="851" w:hanging="284"/>
        <w:rPr>
          <w:lang w:eastAsia="ko-KR"/>
        </w:rPr>
      </w:pPr>
      <w:r w:rsidRPr="00424E59">
        <w:rPr>
          <w:lang w:eastAsia="ko-KR"/>
        </w:rPr>
        <w:t>d)</w:t>
      </w:r>
      <w:r w:rsidRPr="00424E59">
        <w:rPr>
          <w:lang w:eastAsia="ko-KR"/>
        </w:rPr>
        <w:tab/>
        <w:t>shall encrypt the PCK to a UID associated to the MCPTT client using the MCPTT ID of the invited user and a time related parameter as described in 3GPP TS 33.179 [46];</w:t>
      </w:r>
    </w:p>
    <w:p w14:paraId="0FEBA092" w14:textId="77777777" w:rsidR="00EB676A" w:rsidRPr="00424E59" w:rsidRDefault="00EB676A" w:rsidP="00EB676A">
      <w:pPr>
        <w:ind w:left="851" w:hanging="284"/>
      </w:pPr>
      <w:r w:rsidRPr="00424E59">
        <w:t>e)</w:t>
      </w:r>
      <w:r w:rsidRPr="00424E59">
        <w:tab/>
        <w:t>shall generate a MIKEY-SAKKE I_MESSAGE using the encapsulated PCK and PCK-ID as specified in 3GPP TS 33.179 [46]; and</w:t>
      </w:r>
    </w:p>
    <w:p w14:paraId="5D7BB4BD" w14:textId="77777777" w:rsidR="00EB676A" w:rsidRPr="00424E59" w:rsidRDefault="00EB676A" w:rsidP="00EB676A">
      <w:pPr>
        <w:ind w:left="851" w:hanging="284"/>
        <w:rPr>
          <w:lang w:eastAsia="ko-KR"/>
        </w:rPr>
      </w:pPr>
      <w:r w:rsidRPr="00424E59">
        <w:rPr>
          <w:lang w:eastAsia="ko-KR"/>
        </w:rPr>
        <w:t>g)</w:t>
      </w:r>
      <w:r w:rsidRPr="00424E59">
        <w:rPr>
          <w:lang w:eastAsia="ko-KR"/>
        </w:rPr>
        <w:tab/>
        <w:t xml:space="preserve">shall add the </w:t>
      </w:r>
      <w:r w:rsidRPr="00424E59">
        <w:t>MCPTT ID of the originating MCPTT to the initiator field (IDRi) of the I_MESSAGE as described in 3GPP TS 33.179 [46]; and</w:t>
      </w:r>
    </w:p>
    <w:p w14:paraId="6DD19D3C" w14:textId="77777777" w:rsidR="00EB676A" w:rsidRPr="00424E59" w:rsidRDefault="00EB676A" w:rsidP="00EB676A">
      <w:pPr>
        <w:ind w:left="851" w:hanging="284"/>
        <w:rPr>
          <w:lang w:eastAsia="ko-KR"/>
        </w:rPr>
      </w:pPr>
      <w:r w:rsidRPr="00424E59">
        <w:t>f)</w:t>
      </w:r>
      <w:r w:rsidRPr="00424E59">
        <w:tab/>
        <w:t xml:space="preserve">shall sign the MIKEY-SAKKE I_MESSAGE using the originating MCPTT user's signing key provided in the keying material together with a time related parameter, and add this to the MIKEY-SAKKE payload, as </w:t>
      </w:r>
      <w:r w:rsidRPr="00424E59">
        <w:rPr>
          <w:lang w:eastAsia="ko-KR"/>
        </w:rPr>
        <w:t>described in 3GPP TS 33.179 [46].</w:t>
      </w:r>
    </w:p>
    <w:p w14:paraId="1D89FA30" w14:textId="77777777" w:rsidR="00EB676A" w:rsidRPr="00424E59" w:rsidRDefault="00EB676A" w:rsidP="00EB676A">
      <w:pPr>
        <w:ind w:left="568" w:hanging="284"/>
        <w:rPr>
          <w:lang w:eastAsia="ko-KR"/>
        </w:rPr>
      </w:pPr>
      <w:r w:rsidRPr="00424E59">
        <w:rPr>
          <w:lang w:eastAsia="ko-KR"/>
        </w:rPr>
        <w:t>10)</w:t>
      </w:r>
      <w:r w:rsidRPr="00424E59">
        <w:rPr>
          <w:lang w:eastAsia="ko-KR"/>
        </w:rPr>
        <w:tab/>
        <w:t>shall include an SDP offer according to 3GPP TS 24.229 [4] with the clarification given in subclause 6.2.1 and with a media stream of the offered media-floor control entity;</w:t>
      </w:r>
    </w:p>
    <w:p w14:paraId="514FD2C9" w14:textId="77777777" w:rsidR="00EB676A" w:rsidRPr="00424E59" w:rsidRDefault="00EB676A" w:rsidP="00EB676A">
      <w:pPr>
        <w:ind w:left="568" w:hanging="284"/>
        <w:rPr>
          <w:lang w:eastAsia="ko-KR"/>
        </w:rPr>
      </w:pPr>
      <w:r w:rsidRPr="00424E59">
        <w:rPr>
          <w:lang w:eastAsia="ko-KR"/>
        </w:rPr>
        <w:t>...</w:t>
      </w:r>
    </w:p>
    <w:p w14:paraId="7E565091" w14:textId="77777777" w:rsidR="00EB676A" w:rsidRPr="00424E59" w:rsidRDefault="00EB676A" w:rsidP="00EB676A">
      <w:pPr>
        <w:ind w:left="568" w:hanging="284"/>
        <w:rPr>
          <w:lang w:eastAsia="ko-KR"/>
        </w:rPr>
      </w:pPr>
      <w:r w:rsidRPr="00424E59">
        <w:rPr>
          <w:lang w:eastAsia="ko-KR"/>
        </w:rPr>
        <w:t>12)</w:t>
      </w:r>
      <w:r w:rsidRPr="00424E59">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505DCBED" w14:textId="77777777" w:rsidR="00EB676A" w:rsidRPr="00424E59" w:rsidRDefault="00EB676A" w:rsidP="00EB676A">
      <w:pPr>
        <w:ind w:left="851" w:hanging="284"/>
        <w:rPr>
          <w:lang w:eastAsia="ko-KR"/>
        </w:rPr>
      </w:pPr>
      <w:r w:rsidRPr="00424E59">
        <w:rPr>
          <w:lang w:eastAsia="ko-KR"/>
        </w:rPr>
        <w:t>...</w:t>
      </w:r>
    </w:p>
    <w:p w14:paraId="396529AD" w14:textId="77777777" w:rsidR="00EB676A" w:rsidRPr="00424E59" w:rsidRDefault="00EB676A" w:rsidP="00EB676A">
      <w:pPr>
        <w:ind w:left="568" w:hanging="284"/>
      </w:pPr>
      <w:r w:rsidRPr="00424E59">
        <w:t>14)</w:t>
      </w:r>
      <w:r w:rsidRPr="00424E59">
        <w:tab/>
        <w:t>shall contain an application/vnd.3gpp.mcptt-info+xml MIME body with the &lt;mcpttinfo&gt; element containing the &lt;mcptt-Params&gt; element with the &lt;session-type&gt; element set to a value of "private";</w:t>
      </w:r>
    </w:p>
    <w:p w14:paraId="78FC9EDF" w14:textId="77777777" w:rsidR="00EB676A" w:rsidRPr="00424E59" w:rsidRDefault="00EB676A" w:rsidP="00EB676A">
      <w:pPr>
        <w:ind w:left="568" w:hanging="284"/>
        <w:rPr>
          <w:lang w:eastAsia="ko-KR"/>
        </w:rPr>
      </w:pPr>
      <w:r w:rsidRPr="00424E59">
        <w:rPr>
          <w:lang w:eastAsia="ko-KR"/>
        </w:rPr>
        <w:t>15)</w:t>
      </w:r>
      <w:r w:rsidRPr="00424E59">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0E67C6BA" w14:textId="77777777" w:rsidR="00EB676A" w:rsidRPr="00424E59" w:rsidRDefault="00EB676A" w:rsidP="00EB676A">
      <w:pPr>
        <w:ind w:left="568" w:hanging="284"/>
        <w:rPr>
          <w:lang w:eastAsia="ko-KR"/>
        </w:rPr>
      </w:pPr>
      <w:r w:rsidRPr="00424E59">
        <w:rPr>
          <w:lang w:eastAsia="ko-KR"/>
        </w:rPr>
        <w:t>16)</w:t>
      </w:r>
      <w:r w:rsidRPr="00424E59">
        <w:rPr>
          <w:lang w:eastAsia="ko-KR"/>
        </w:rPr>
        <w:tab/>
        <w:t>shall send SIP INVITE request towards the MCPTT server according to 3GPP TS 24.229 [4].</w:t>
      </w:r>
    </w:p>
    <w:p w14:paraId="3E3F8ED5" w14:textId="77777777" w:rsidR="00EB676A" w:rsidRPr="00424E59" w:rsidRDefault="00EB676A" w:rsidP="00EB676A">
      <w:pPr>
        <w:rPr>
          <w:lang w:eastAsia="ko-KR"/>
        </w:rPr>
      </w:pPr>
      <w:r w:rsidRPr="00424E59">
        <w:rPr>
          <w:lang w:eastAsia="ko-KR"/>
        </w:rPr>
        <w:t>Upon receiving a SIP 183(Session Progress) response to the SIP INVITE request the MCPTT client:</w:t>
      </w:r>
    </w:p>
    <w:p w14:paraId="2757633D" w14:textId="77777777" w:rsidR="00EB676A" w:rsidRPr="00424E59" w:rsidRDefault="00EB676A" w:rsidP="00EB676A">
      <w:pPr>
        <w:ind w:left="568" w:hanging="284"/>
      </w:pPr>
      <w:r w:rsidRPr="00424E59">
        <w:t>1)</w:t>
      </w:r>
      <w:r w:rsidRPr="00424E59">
        <w:tab/>
        <w:t>may indicate the progress of the session establishment to the inviting MCPTT user.</w:t>
      </w:r>
    </w:p>
    <w:p w14:paraId="5E86D72D" w14:textId="77777777" w:rsidR="00EB676A" w:rsidRPr="00424E59" w:rsidRDefault="00EB676A" w:rsidP="00EB676A">
      <w:pPr>
        <w:rPr>
          <w:lang w:eastAsia="ko-KR"/>
        </w:rPr>
      </w:pPr>
      <w:r w:rsidRPr="00424E59">
        <w:rPr>
          <w:lang w:eastAsia="ko-KR"/>
        </w:rPr>
        <w:t>Upon receiving a SIP 200 (OK) response to the SIP INVITE request the MCPTT client:</w:t>
      </w:r>
    </w:p>
    <w:p w14:paraId="75F9C624" w14:textId="77777777" w:rsidR="00EB676A" w:rsidRPr="00424E59" w:rsidRDefault="00EB676A" w:rsidP="00EB676A">
      <w:pPr>
        <w:ind w:left="568" w:hanging="284"/>
        <w:rPr>
          <w:lang w:eastAsia="ko-KR"/>
        </w:rPr>
      </w:pPr>
      <w:r w:rsidRPr="00424E59">
        <w:rPr>
          <w:lang w:eastAsia="ko-KR"/>
        </w:rPr>
        <w:t>1)</w:t>
      </w:r>
      <w:r w:rsidRPr="00424E59">
        <w:rPr>
          <w:lang w:eastAsia="ko-KR"/>
        </w:rPr>
        <w:tab/>
        <w:t>shall interact with the media plane as specified in 3GPP TS 24.380 [5];</w:t>
      </w:r>
    </w:p>
    <w:p w14:paraId="0A334965" w14:textId="77777777" w:rsidR="00EB676A" w:rsidRPr="00424E59" w:rsidRDefault="00EB676A" w:rsidP="00EB676A">
      <w:pPr>
        <w:ind w:left="568" w:hanging="284"/>
        <w:rPr>
          <w:lang w:eastAsia="ko-KR"/>
        </w:rPr>
      </w:pPr>
      <w:r w:rsidRPr="00424E59">
        <w:rPr>
          <w:lang w:eastAsia="ko-KR"/>
        </w:rPr>
        <w:t>2)</w:t>
      </w:r>
      <w:r w:rsidRPr="00424E59">
        <w:rPr>
          <w:lang w:eastAsia="ko-KR"/>
        </w:rPr>
        <w:tab/>
        <w:t>if the MCPTT emergency private call state is set to "MEPC 2: emergency-pc-requested" or "MEPC 3: emergency-pc-granted", shall perform the actions specified in subclause 6.2.8.3.4; and</w:t>
      </w:r>
    </w:p>
    <w:p w14:paraId="6C9353F9" w14:textId="77777777" w:rsidR="00EB676A" w:rsidRPr="00424E59" w:rsidRDefault="00EB676A" w:rsidP="00EB676A">
      <w:pPr>
        <w:ind w:left="568" w:hanging="284"/>
        <w:rPr>
          <w:lang w:eastAsia="ko-KR"/>
        </w:rPr>
      </w:pPr>
      <w:r w:rsidRPr="00424E59">
        <w:t>3)</w:t>
      </w:r>
      <w:r w:rsidRPr="00424E59">
        <w:tab/>
        <w:t>shall notify the user that the call has been successfully established</w:t>
      </w:r>
      <w:r w:rsidRPr="00424E59">
        <w:rPr>
          <w:lang w:eastAsia="ko-KR"/>
        </w:rPr>
        <w:t>.</w:t>
      </w:r>
    </w:p>
    <w:p w14:paraId="6B095EB5" w14:textId="77777777" w:rsidR="00EB676A" w:rsidRPr="00424E59" w:rsidRDefault="00EB676A" w:rsidP="00EB676A">
      <w:r w:rsidRPr="00424E59">
        <w:t>[TS 24.379, clause 11.1.2.2]</w:t>
      </w:r>
    </w:p>
    <w:p w14:paraId="61832B48" w14:textId="77777777" w:rsidR="00EB676A" w:rsidRPr="00424E59" w:rsidRDefault="00EB676A" w:rsidP="00EB676A">
      <w:pPr>
        <w:rPr>
          <w:lang w:eastAsia="ko-KR"/>
        </w:rPr>
      </w:pPr>
      <w:r w:rsidRPr="00424E59">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02047CB" w14:textId="77777777" w:rsidR="00EB676A" w:rsidRPr="00424E59" w:rsidRDefault="00EB676A" w:rsidP="00EB676A">
      <w:pPr>
        <w:rPr>
          <w:lang w:eastAsia="ko-KR"/>
        </w:rPr>
      </w:pPr>
      <w:r w:rsidRPr="00424E59">
        <w:rPr>
          <w:lang w:eastAsia="ko-KR"/>
        </w:rPr>
        <w:t>[TS 24.379, clause 11.1.3.1.1.1]</w:t>
      </w:r>
    </w:p>
    <w:p w14:paraId="716EFA07" w14:textId="77777777" w:rsidR="00EB676A" w:rsidRPr="00424E59" w:rsidRDefault="00EB676A" w:rsidP="00EB676A">
      <w:pPr>
        <w:rPr>
          <w:lang w:eastAsia="ko-KR"/>
        </w:rPr>
      </w:pPr>
      <w:r w:rsidRPr="00424E59">
        <w:rPr>
          <w:lang w:eastAsia="ko-KR"/>
        </w:rPr>
        <w:t>Upon receiving a request from an MCPTT user to release an MCPTT private call session established using on-demand session signalling, the MCPTT client shall follow the procedures as specified in subclause 6.2.5.1.</w:t>
      </w:r>
    </w:p>
    <w:p w14:paraId="497AE318" w14:textId="77777777" w:rsidR="00EB676A" w:rsidRPr="00424E59" w:rsidRDefault="00EB676A" w:rsidP="00EB676A">
      <w:pPr>
        <w:keepNext/>
        <w:keepLines/>
        <w:spacing w:before="120"/>
        <w:ind w:left="1985" w:hanging="1985"/>
        <w:rPr>
          <w:rFonts w:ascii="Arial" w:hAnsi="Arial"/>
        </w:rPr>
      </w:pPr>
      <w:r w:rsidRPr="00424E59">
        <w:rPr>
          <w:rFonts w:ascii="Arial" w:hAnsi="Arial"/>
        </w:rPr>
        <w:t>6.2.5.3</w:t>
      </w:r>
      <w:r w:rsidRPr="00424E59">
        <w:rPr>
          <w:rFonts w:ascii="Arial" w:hAnsi="Arial"/>
        </w:rPr>
        <w:tab/>
        <w:t>Test description</w:t>
      </w:r>
    </w:p>
    <w:p w14:paraId="0A66DE06" w14:textId="77777777" w:rsidR="00EB676A" w:rsidRPr="00424E59" w:rsidRDefault="00EB676A" w:rsidP="00EB676A">
      <w:pPr>
        <w:keepNext/>
        <w:keepLines/>
        <w:spacing w:before="120"/>
        <w:ind w:left="1985" w:hanging="1985"/>
        <w:rPr>
          <w:rFonts w:ascii="Arial" w:hAnsi="Arial"/>
        </w:rPr>
      </w:pPr>
      <w:r w:rsidRPr="00424E59">
        <w:rPr>
          <w:rFonts w:ascii="Arial" w:hAnsi="Arial"/>
        </w:rPr>
        <w:t>6.2.5.3.1</w:t>
      </w:r>
      <w:r w:rsidRPr="00424E59">
        <w:rPr>
          <w:rFonts w:ascii="Arial" w:hAnsi="Arial"/>
        </w:rPr>
        <w:tab/>
        <w:t>Pre-test conditions</w:t>
      </w:r>
    </w:p>
    <w:p w14:paraId="2760388A"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3165CDFE" w14:textId="77777777" w:rsidR="00EB676A" w:rsidRPr="00424E59" w:rsidRDefault="00EB676A" w:rsidP="00EB676A">
      <w:pPr>
        <w:ind w:left="568" w:hanging="284"/>
      </w:pPr>
      <w:r w:rsidRPr="00424E59">
        <w:t>-</w:t>
      </w:r>
      <w:r w:rsidRPr="00424E59">
        <w:tab/>
        <w:t>SS (MCPTT server)</w:t>
      </w:r>
    </w:p>
    <w:p w14:paraId="299C442B"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AEFF69E"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12D4F2CD" w14:textId="77777777" w:rsidR="00EB676A" w:rsidRPr="00424E59" w:rsidRDefault="00EB676A" w:rsidP="00EB676A">
      <w:pPr>
        <w:ind w:left="568" w:hanging="284"/>
      </w:pPr>
      <w:r w:rsidRPr="00424E59">
        <w:t>-</w:t>
      </w:r>
      <w:r w:rsidRPr="00424E59">
        <w:tab/>
        <w:t>UE (MCPTT client)</w:t>
      </w:r>
    </w:p>
    <w:p w14:paraId="0E736F6D" w14:textId="77777777" w:rsidR="00EB676A" w:rsidRPr="00424E59" w:rsidRDefault="00EB676A" w:rsidP="00EB676A">
      <w:pPr>
        <w:ind w:left="568" w:hanging="284"/>
      </w:pPr>
      <w:r w:rsidRPr="00424E59">
        <w:t>-</w:t>
      </w:r>
      <w:r w:rsidRPr="00424E59">
        <w:tab/>
        <w:t>The test USIM set as defined in TS 36.579-1 [2], subclause 5.5.10 is inserted.</w:t>
      </w:r>
    </w:p>
    <w:p w14:paraId="7D8670FA"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29A9127E"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5637465C"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2193286A" w14:textId="77777777" w:rsidR="00EB676A" w:rsidRPr="00424E59" w:rsidRDefault="00EB676A" w:rsidP="00EB676A">
      <w:pPr>
        <w:ind w:left="568" w:hanging="284"/>
      </w:pPr>
      <w:r w:rsidRPr="00424E59">
        <w:t>-</w:t>
      </w:r>
      <w:r w:rsidRPr="00424E59">
        <w:tab/>
        <w:t>UE States at the end of the preamble</w:t>
      </w:r>
    </w:p>
    <w:p w14:paraId="2582410D" w14:textId="77777777" w:rsidR="00EB676A" w:rsidRPr="00424E59" w:rsidRDefault="00EB676A" w:rsidP="00EB676A">
      <w:pPr>
        <w:ind w:left="851" w:hanging="284"/>
      </w:pPr>
      <w:r w:rsidRPr="00424E59">
        <w:t>-</w:t>
      </w:r>
      <w:r w:rsidRPr="00424E59">
        <w:tab/>
        <w:t>The UE is in E-UTRA Registered, Idle Mode state.</w:t>
      </w:r>
    </w:p>
    <w:p w14:paraId="110661B3"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3CDEB890" w14:textId="77777777" w:rsidR="00EB676A" w:rsidRPr="00424E59" w:rsidRDefault="00EB676A" w:rsidP="00EB676A">
      <w:pPr>
        <w:keepNext/>
        <w:keepLines/>
        <w:spacing w:before="120"/>
        <w:ind w:left="1985" w:hanging="1985"/>
        <w:rPr>
          <w:rFonts w:ascii="Arial" w:hAnsi="Arial"/>
        </w:rPr>
      </w:pPr>
      <w:r w:rsidRPr="00424E59">
        <w:rPr>
          <w:rFonts w:ascii="Arial" w:hAnsi="Arial"/>
        </w:rPr>
        <w:t>6.2.5.3.2</w:t>
      </w:r>
      <w:r w:rsidRPr="00424E59">
        <w:rPr>
          <w:rFonts w:ascii="Arial" w:hAnsi="Arial"/>
        </w:rPr>
        <w:tab/>
        <w:t>Test procedure sequence</w:t>
      </w:r>
    </w:p>
    <w:p w14:paraId="475B506B" w14:textId="77777777" w:rsidR="00EB676A" w:rsidRPr="00424E59" w:rsidRDefault="00EB676A" w:rsidP="00EB676A">
      <w:pPr>
        <w:keepNext/>
        <w:keepLines/>
        <w:spacing w:before="60"/>
        <w:jc w:val="center"/>
        <w:rPr>
          <w:rFonts w:ascii="Arial" w:hAnsi="Arial"/>
          <w:b/>
        </w:rPr>
      </w:pPr>
      <w:r w:rsidRPr="00424E59">
        <w:rPr>
          <w:rFonts w:ascii="Arial" w:hAnsi="Arial"/>
          <w:b/>
        </w:rPr>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311A6737" w14:textId="77777777" w:rsidTr="00BC3F8D">
        <w:tc>
          <w:tcPr>
            <w:tcW w:w="534" w:type="dxa"/>
            <w:tcBorders>
              <w:top w:val="single" w:sz="4" w:space="0" w:color="auto"/>
              <w:left w:val="single" w:sz="4" w:space="0" w:color="auto"/>
              <w:bottom w:val="nil"/>
              <w:right w:val="single" w:sz="4" w:space="0" w:color="auto"/>
            </w:tcBorders>
            <w:hideMark/>
          </w:tcPr>
          <w:p w14:paraId="1528E62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D11178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BFFE2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785871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89C594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0DC73D6A" w14:textId="77777777" w:rsidTr="00BC3F8D">
        <w:tc>
          <w:tcPr>
            <w:tcW w:w="534" w:type="dxa"/>
            <w:tcBorders>
              <w:top w:val="nil"/>
              <w:left w:val="single" w:sz="4" w:space="0" w:color="auto"/>
              <w:bottom w:val="single" w:sz="4" w:space="0" w:color="auto"/>
              <w:right w:val="single" w:sz="4" w:space="0" w:color="auto"/>
            </w:tcBorders>
          </w:tcPr>
          <w:p w14:paraId="5CF68212"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7E8C540"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7E42AD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74CB7C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5321052"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CA9163F" w14:textId="77777777" w:rsidR="00EB676A" w:rsidRPr="00424E59" w:rsidRDefault="00EB676A" w:rsidP="00BC3F8D">
            <w:pPr>
              <w:keepNext/>
              <w:keepLines/>
              <w:spacing w:after="0"/>
              <w:jc w:val="center"/>
              <w:rPr>
                <w:rFonts w:ascii="Arial" w:hAnsi="Arial"/>
                <w:b/>
                <w:sz w:val="18"/>
              </w:rPr>
            </w:pPr>
          </w:p>
        </w:tc>
      </w:tr>
      <w:tr w:rsidR="00EB676A" w:rsidRPr="00424E59" w14:paraId="5E44E10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8BCCC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9D16F38" w14:textId="77777777" w:rsidR="00B83ED0" w:rsidRPr="00424E59" w:rsidRDefault="00B83ED0" w:rsidP="00BC3F8D">
            <w:pPr>
              <w:keepNext/>
              <w:keepLines/>
              <w:spacing w:after="0"/>
              <w:rPr>
                <w:ins w:id="614" w:author="MCC160" w:date="2022-11-16T21:57:00Z"/>
                <w:rFonts w:ascii="Arial" w:hAnsi="Arial"/>
                <w:sz w:val="18"/>
                <w:rPrChange w:id="615" w:author="MCC160" w:date="2022-11-16T21:57:00Z">
                  <w:rPr>
                    <w:ins w:id="616" w:author="MCC160" w:date="2022-11-16T21:57:00Z"/>
                    <w:rFonts w:ascii="Arial" w:hAnsi="Arial"/>
                    <w:sz w:val="18"/>
                  </w:rPr>
                </w:rPrChange>
              </w:rPr>
            </w:pPr>
            <w:ins w:id="617" w:author="MCC160" w:date="2022-11-16T21:57:00Z">
              <w:r w:rsidRPr="00424E59">
                <w:rPr>
                  <w:rFonts w:ascii="Arial" w:hAnsi="Arial"/>
                  <w:sz w:val="18"/>
                  <w:rPrChange w:id="618" w:author="MCC160" w:date="2022-11-16T21:57:00Z">
                    <w:rPr>
                      <w:rFonts w:ascii="Arial" w:hAnsi="Arial"/>
                      <w:sz w:val="18"/>
                    </w:rPr>
                  </w:rPrChange>
                </w:rPr>
                <w:t>Make the UE (MCPTT client) request the establishment of an emergency private call with force of automatic commencement mode and without floor control.</w:t>
              </w:r>
            </w:ins>
          </w:p>
          <w:p w14:paraId="213B836D" w14:textId="432C40D4" w:rsidR="00EB676A" w:rsidRPr="00424E59" w:rsidDel="00B83ED0" w:rsidRDefault="00EB676A" w:rsidP="00BC3F8D">
            <w:pPr>
              <w:keepNext/>
              <w:keepLines/>
              <w:spacing w:after="0"/>
              <w:rPr>
                <w:del w:id="619" w:author="MCC160" w:date="2022-11-16T21:57:00Z"/>
                <w:rFonts w:ascii="Arial" w:hAnsi="Arial"/>
                <w:sz w:val="18"/>
              </w:rPr>
            </w:pPr>
            <w:del w:id="620" w:author="MCC160" w:date="2022-11-16T21:57:00Z">
              <w:r w:rsidRPr="00424E59" w:rsidDel="00B83ED0">
                <w:rPr>
                  <w:rFonts w:ascii="Arial" w:hAnsi="Arial"/>
                  <w:sz w:val="18"/>
                  <w:rPrChange w:id="621" w:author="MCC160" w:date="2022-11-16T21:57:00Z">
                    <w:rPr>
                      <w:rFonts w:ascii="Arial" w:hAnsi="Arial"/>
                      <w:sz w:val="18"/>
                    </w:rPr>
                  </w:rPrChange>
                </w:rPr>
                <w:delText xml:space="preserve">Make the UE (MCPTT User) request the establishment of an MCPTT </w:delText>
              </w:r>
              <w:r w:rsidRPr="00424E59" w:rsidDel="00B83ED0">
                <w:rPr>
                  <w:rFonts w:ascii="Arial" w:hAnsi="Arial"/>
                  <w:sz w:val="18"/>
                  <w:lang w:eastAsia="ko-KR"/>
                  <w:rPrChange w:id="622" w:author="MCC160" w:date="2022-11-16T21:57:00Z">
                    <w:rPr>
                      <w:rFonts w:ascii="Arial" w:hAnsi="Arial"/>
                      <w:sz w:val="18"/>
                      <w:lang w:eastAsia="ko-KR"/>
                    </w:rPr>
                  </w:rPrChange>
                </w:rPr>
                <w:delText>p</w:delText>
              </w:r>
              <w:r w:rsidRPr="00424E59" w:rsidDel="00B83ED0">
                <w:rPr>
                  <w:rFonts w:ascii="Arial" w:hAnsi="Arial"/>
                  <w:sz w:val="18"/>
                  <w:rPrChange w:id="623" w:author="MCC160" w:date="2022-11-16T21:57:00Z">
                    <w:rPr>
                      <w:rFonts w:ascii="Arial" w:hAnsi="Arial"/>
                      <w:sz w:val="18"/>
                    </w:rPr>
                  </w:rPrChange>
                </w:rPr>
                <w:delText xml:space="preserve">rivate emergency </w:delText>
              </w:r>
              <w:r w:rsidRPr="00424E59" w:rsidDel="00B83ED0">
                <w:rPr>
                  <w:rFonts w:ascii="Arial" w:hAnsi="Arial"/>
                  <w:sz w:val="18"/>
                  <w:lang w:eastAsia="ko-KR"/>
                  <w:rPrChange w:id="624" w:author="MCC160" w:date="2022-11-16T21:57:00Z">
                    <w:rPr>
                      <w:rFonts w:ascii="Arial" w:hAnsi="Arial"/>
                      <w:sz w:val="18"/>
                      <w:lang w:eastAsia="ko-KR"/>
                    </w:rPr>
                  </w:rPrChange>
                </w:rPr>
                <w:delText>c</w:delText>
              </w:r>
              <w:r w:rsidRPr="00424E59" w:rsidDel="00B83ED0">
                <w:rPr>
                  <w:rFonts w:ascii="Arial" w:hAnsi="Arial"/>
                  <w:sz w:val="18"/>
                  <w:rPrChange w:id="625" w:author="MCC160" w:date="2022-11-16T21:57:00Z">
                    <w:rPr>
                      <w:rFonts w:ascii="Arial" w:hAnsi="Arial"/>
                      <w:sz w:val="18"/>
                    </w:rPr>
                  </w:rPrChange>
                </w:rPr>
                <w:delText>all, force of automatic commencement mode, without Floor Control.</w:delText>
              </w:r>
            </w:del>
          </w:p>
          <w:p w14:paraId="032DA89F"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9AA7BD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5D6A54"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6C5021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EDA7A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264050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37A521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6AD0AAF" w14:textId="4454FF31"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626" w:author="MCC160" w:date="2022-11-01T11:56:00Z">
              <w:r w:rsidRPr="00424E59" w:rsidDel="007C3184">
                <w:rPr>
                  <w:rFonts w:ascii="Arial" w:hAnsi="Arial"/>
                  <w:sz w:val="18"/>
                </w:rPr>
                <w:delText>Does the UE (</w:delText>
              </w:r>
              <w:r w:rsidRPr="00424E59" w:rsidDel="007C3184">
                <w:rPr>
                  <w:rFonts w:ascii="Arial" w:hAnsi="Arial"/>
                  <w:sz w:val="18"/>
                  <w:lang w:eastAsia="ko-KR"/>
                </w:rPr>
                <w:delText xml:space="preserve">MCPTT client) </w:delText>
              </w:r>
              <w:r w:rsidRPr="00424E59" w:rsidDel="007C3184">
                <w:rPr>
                  <w:rFonts w:ascii="Arial" w:eastAsia="Calibri" w:hAnsi="Arial"/>
                  <w:sz w:val="18"/>
                  <w:lang w:eastAsia="ko-KR"/>
                </w:rPr>
                <w:delText xml:space="preserve">perform the procedure for </w:delText>
              </w:r>
            </w:del>
            <w:ins w:id="627" w:author="MCC160" w:date="2022-11-01T11:55:00Z">
              <w:r w:rsidR="007C3184" w:rsidRPr="00424E59">
                <w:rPr>
                  <w:rFonts w:ascii="Arial" w:eastAsia="Calibri" w:hAnsi="Arial"/>
                  <w:sz w:val="18"/>
                  <w:lang w:eastAsia="ko-KR"/>
                </w:rPr>
                <w:t xml:space="preserve">Does the UE (MCPTT </w:t>
              </w:r>
            </w:ins>
            <w:ins w:id="628" w:author="MCC160" w:date="2022-11-16T21:57:00Z">
              <w:r w:rsidR="00B83ED0" w:rsidRPr="00424E59">
                <w:rPr>
                  <w:rFonts w:ascii="Arial" w:eastAsia="Calibri" w:hAnsi="Arial"/>
                  <w:sz w:val="18"/>
                  <w:lang w:eastAsia="ko-KR"/>
                  <w:rPrChange w:id="629" w:author="MCC160" w:date="2022-11-16T21:57:00Z">
                    <w:rPr>
                      <w:rFonts w:ascii="Arial" w:eastAsia="Calibri" w:hAnsi="Arial"/>
                      <w:sz w:val="18"/>
                      <w:lang w:eastAsia="ko-KR"/>
                    </w:rPr>
                  </w:rPrChange>
                </w:rPr>
                <w:t>c</w:t>
              </w:r>
            </w:ins>
            <w:ins w:id="630" w:author="MCC160" w:date="2022-11-01T11:55:00Z">
              <w:r w:rsidR="007C3184" w:rsidRPr="00424E59">
                <w:rPr>
                  <w:rFonts w:ascii="Arial" w:eastAsia="Calibri" w:hAnsi="Arial"/>
                  <w:sz w:val="18"/>
                  <w:lang w:eastAsia="ko-KR"/>
                </w:rPr>
                <w:t xml:space="preserve">lient) correctly perform test procedure </w:t>
              </w:r>
            </w:ins>
            <w:ins w:id="631" w:author="MCC160" w:date="2022-11-01T11:56:00Z">
              <w:r w:rsidR="007C3184" w:rsidRPr="00424E59">
                <w:rPr>
                  <w:rFonts w:ascii="Arial" w:eastAsia="Calibri" w:hAnsi="Arial"/>
                  <w:sz w:val="18"/>
                  <w:lang w:eastAsia="ko-KR"/>
                </w:rPr>
                <w:t>'</w:t>
              </w:r>
            </w:ins>
            <w:r w:rsidRPr="00424E59">
              <w:rPr>
                <w:rFonts w:ascii="Arial" w:hAnsi="Arial"/>
                <w:sz w:val="18"/>
              </w:rPr>
              <w:t>MCPTT CO session establishment/modification without provisional responses other than 100 Trying</w:t>
            </w:r>
            <w:ins w:id="632" w:author="MCC160" w:date="2022-11-01T11:56:00Z">
              <w:r w:rsidR="007C3184" w:rsidRPr="00424E59">
                <w:rPr>
                  <w:rFonts w:ascii="Arial" w:hAnsi="Arial"/>
                  <w:sz w:val="18"/>
                </w:rPr>
                <w:t>'</w:t>
              </w:r>
            </w:ins>
            <w:r w:rsidRPr="00424E59">
              <w:rPr>
                <w:rFonts w:ascii="Arial" w:hAnsi="Arial"/>
                <w:sz w:val="18"/>
              </w:rPr>
              <w:t xml:space="preserve"> as described in TS 36.579-1 [2] Table </w:t>
            </w:r>
            <w:r w:rsidRPr="00424E59">
              <w:rPr>
                <w:rFonts w:ascii="Arial" w:hAnsi="Arial"/>
                <w:bCs/>
                <w:sz w:val="18"/>
              </w:rPr>
              <w:t xml:space="preserve">5.3A.1.3-1 to </w:t>
            </w:r>
            <w:r w:rsidRPr="00424E59">
              <w:rPr>
                <w:rFonts w:ascii="Arial" w:eastAsia="Calibri" w:hAnsi="Arial"/>
                <w:sz w:val="18"/>
              </w:rPr>
              <w:t>establish</w:t>
            </w:r>
            <w:r w:rsidRPr="00424E59">
              <w:rPr>
                <w:rFonts w:ascii="Arial" w:hAnsi="Arial"/>
                <w:sz w:val="18"/>
                <w:lang w:eastAsia="ko-KR"/>
              </w:rPr>
              <w:t xml:space="preserve"> </w:t>
            </w:r>
            <w:r w:rsidRPr="00424E59">
              <w:rPr>
                <w:rFonts w:ascii="Arial" w:hAnsi="Arial"/>
                <w:sz w:val="18"/>
              </w:rPr>
              <w:t xml:space="preserve">an MCPTT </w:t>
            </w:r>
            <w:r w:rsidRPr="00424E59">
              <w:rPr>
                <w:rFonts w:ascii="Arial" w:hAnsi="Arial"/>
                <w:sz w:val="18"/>
                <w:lang w:eastAsia="ko-KR"/>
              </w:rPr>
              <w:t>p</w:t>
            </w:r>
            <w:r w:rsidRPr="00424E59">
              <w:rPr>
                <w:rFonts w:ascii="Arial" w:hAnsi="Arial"/>
                <w:sz w:val="18"/>
              </w:rPr>
              <w:t xml:space="preserve">rivate </w:t>
            </w:r>
            <w:r w:rsidRPr="00424E59">
              <w:rPr>
                <w:rFonts w:ascii="Arial" w:hAnsi="Arial"/>
                <w:sz w:val="18"/>
                <w:lang w:eastAsia="ko-KR"/>
              </w:rPr>
              <w:t>c</w:t>
            </w:r>
            <w:r w:rsidRPr="00424E59">
              <w:rPr>
                <w:rFonts w:ascii="Arial" w:hAnsi="Arial"/>
                <w:sz w:val="18"/>
              </w:rPr>
              <w:t xml:space="preserve">all, automatic commencement mode </w:t>
            </w:r>
            <w:ins w:id="633" w:author="MCC160" w:date="2022-10-31T17:11:00Z">
              <w:r w:rsidR="00506647" w:rsidRPr="00424E59">
                <w:rPr>
                  <w:rFonts w:ascii="Arial" w:hAnsi="Arial"/>
                  <w:sz w:val="18"/>
                </w:rPr>
                <w:t>without floor cont</w:t>
              </w:r>
            </w:ins>
            <w:ins w:id="634" w:author="MCC160" w:date="2022-10-31T17:12:00Z">
              <w:r w:rsidR="00506647" w:rsidRPr="00424E59">
                <w:rPr>
                  <w:rFonts w:ascii="Arial" w:hAnsi="Arial"/>
                  <w:sz w:val="18"/>
                </w:rPr>
                <w:t xml:space="preserve">rol </w:t>
              </w:r>
            </w:ins>
            <w:r w:rsidRPr="00424E59">
              <w:rPr>
                <w:rFonts w:ascii="Arial" w:eastAsia="Calibri" w:hAnsi="Arial"/>
                <w:sz w:val="18"/>
                <w:lang w:eastAsia="ko-KR"/>
              </w:rPr>
              <w:t xml:space="preserve">according to option </w:t>
            </w:r>
            <w:del w:id="635" w:author="MCC160" w:date="2022-10-31T17:12:00Z">
              <w:r w:rsidRPr="00424E59" w:rsidDel="00506647">
                <w:rPr>
                  <w:rFonts w:ascii="Arial" w:eastAsia="Calibri" w:hAnsi="Arial"/>
                  <w:sz w:val="18"/>
                  <w:lang w:eastAsia="ko-KR"/>
                </w:rPr>
                <w:delText xml:space="preserve">a </w:delText>
              </w:r>
            </w:del>
            <w:ins w:id="636" w:author="MCC160" w:date="2022-10-31T17:12:00Z">
              <w:r w:rsidR="00506647" w:rsidRPr="00424E59">
                <w:rPr>
                  <w:rFonts w:ascii="Arial" w:eastAsia="Calibri" w:hAnsi="Arial"/>
                  <w:sz w:val="18"/>
                  <w:lang w:eastAsia="ko-KR"/>
                </w:rPr>
                <w:t xml:space="preserve">c </w:t>
              </w:r>
            </w:ins>
            <w:r w:rsidRPr="00424E59">
              <w:rPr>
                <w:rFonts w:ascii="Arial" w:eastAsia="Calibri" w:hAnsi="Arial"/>
                <w:sz w:val="18"/>
                <w:lang w:eastAsia="ko-KR"/>
              </w:rPr>
              <w:t xml:space="preserve">of NOTE 1 in TS 36.579.1 [2] Table </w:t>
            </w:r>
            <w:r w:rsidRPr="00424E59">
              <w:rPr>
                <w:rFonts w:ascii="Arial" w:hAnsi="Arial"/>
                <w:bCs/>
                <w:sz w:val="18"/>
              </w:rPr>
              <w:t>5.3A.1.3-1</w:t>
            </w:r>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77FC7D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22955E"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C9003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B19A88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5EF7377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2210B2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68B48597"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075F02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78C1E5A"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75567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82B8C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1C942B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18425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29885CDF" w14:textId="77777777" w:rsidR="00B83ED0" w:rsidRPr="00424E59" w:rsidRDefault="00B83ED0" w:rsidP="00BC3F8D">
            <w:pPr>
              <w:keepNext/>
              <w:keepLines/>
              <w:spacing w:after="0"/>
              <w:rPr>
                <w:ins w:id="637" w:author="MCC160" w:date="2022-11-16T21:58:00Z"/>
                <w:rFonts w:ascii="Arial" w:hAnsi="Arial"/>
                <w:sz w:val="18"/>
                <w:rPrChange w:id="638" w:author="MCC160" w:date="2022-11-16T21:59:00Z">
                  <w:rPr>
                    <w:ins w:id="639" w:author="MCC160" w:date="2022-11-16T21:58:00Z"/>
                    <w:rFonts w:ascii="Arial" w:hAnsi="Arial"/>
                    <w:sz w:val="18"/>
                  </w:rPr>
                </w:rPrChange>
              </w:rPr>
            </w:pPr>
            <w:ins w:id="640" w:author="MCC160" w:date="2022-11-16T21:58:00Z">
              <w:r w:rsidRPr="00424E59">
                <w:rPr>
                  <w:rFonts w:ascii="Arial" w:hAnsi="Arial"/>
                  <w:sz w:val="18"/>
                  <w:rPrChange w:id="641" w:author="MCC160" w:date="2022-11-16T21:59:00Z">
                    <w:rPr>
                      <w:rFonts w:ascii="Arial" w:hAnsi="Arial"/>
                      <w:sz w:val="18"/>
                    </w:rPr>
                  </w:rPrChange>
                </w:rPr>
                <w:t>Check: Does the UE (MCPTT client) notify the user that the call has been established?</w:t>
              </w:r>
            </w:ins>
          </w:p>
          <w:p w14:paraId="36B53F6C" w14:textId="5BBC45E9" w:rsidR="00EB676A" w:rsidRPr="00424E59" w:rsidDel="00B83ED0" w:rsidRDefault="00EB676A" w:rsidP="00BC3F8D">
            <w:pPr>
              <w:keepNext/>
              <w:keepLines/>
              <w:spacing w:after="0"/>
              <w:rPr>
                <w:del w:id="642" w:author="MCC160" w:date="2022-11-16T21:58:00Z"/>
                <w:rFonts w:ascii="Arial" w:hAnsi="Arial"/>
                <w:sz w:val="18"/>
              </w:rPr>
            </w:pPr>
            <w:del w:id="643" w:author="MCC160" w:date="2022-11-16T21:58:00Z">
              <w:r w:rsidRPr="00424E59" w:rsidDel="00B83ED0">
                <w:rPr>
                  <w:rFonts w:ascii="Arial" w:hAnsi="Arial"/>
                  <w:sz w:val="18"/>
                  <w:rPrChange w:id="644" w:author="MCC160" w:date="2022-11-16T21:59:00Z">
                    <w:rPr>
                      <w:rFonts w:ascii="Arial" w:hAnsi="Arial"/>
                      <w:sz w:val="18"/>
                    </w:rPr>
                  </w:rPrChange>
                </w:rPr>
                <w:delText>Check: Does the UE (</w:delText>
              </w:r>
              <w:r w:rsidRPr="00424E59" w:rsidDel="00B83ED0">
                <w:rPr>
                  <w:rFonts w:ascii="Arial" w:hAnsi="Arial"/>
                  <w:sz w:val="18"/>
                  <w:lang w:eastAsia="ko-KR"/>
                  <w:rPrChange w:id="645" w:author="MCC160" w:date="2022-11-16T21:59:00Z">
                    <w:rPr>
                      <w:rFonts w:ascii="Arial" w:hAnsi="Arial"/>
                      <w:sz w:val="18"/>
                      <w:lang w:eastAsia="ko-KR"/>
                    </w:rPr>
                  </w:rPrChange>
                </w:rPr>
                <w:delText xml:space="preserve">MCPTT client) </w:delText>
              </w:r>
              <w:r w:rsidRPr="00424E59" w:rsidDel="00B83ED0">
                <w:rPr>
                  <w:rFonts w:ascii="Arial" w:hAnsi="Arial"/>
                  <w:sz w:val="18"/>
                  <w:rPrChange w:id="646" w:author="MCC160" w:date="2022-11-16T21:59:00Z">
                    <w:rPr>
                      <w:rFonts w:ascii="Arial" w:hAnsi="Arial"/>
                      <w:sz w:val="18"/>
                    </w:rPr>
                  </w:rPrChange>
                </w:rPr>
                <w:delText>notify the user that the call has been successfully established?</w:delText>
              </w:r>
            </w:del>
          </w:p>
          <w:p w14:paraId="624EE0D5"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71439F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00E33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18B18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607DD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7DB100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110CEC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4CDA7F64"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555EEE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CBAEA02"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9B043B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21A59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BF53A0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A0221B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6EDCC69D" w14:textId="77777777" w:rsidR="00B83ED0" w:rsidRPr="00424E59" w:rsidRDefault="00B83ED0" w:rsidP="00BC3F8D">
            <w:pPr>
              <w:keepNext/>
              <w:keepLines/>
              <w:spacing w:after="0"/>
              <w:rPr>
                <w:ins w:id="647" w:author="MCC160" w:date="2022-11-16T21:58:00Z"/>
                <w:rFonts w:ascii="Arial" w:hAnsi="Arial"/>
                <w:sz w:val="18"/>
                <w:rPrChange w:id="648" w:author="MCC160" w:date="2022-11-16T21:58:00Z">
                  <w:rPr>
                    <w:ins w:id="649" w:author="MCC160" w:date="2022-11-16T21:58:00Z"/>
                    <w:rFonts w:ascii="Arial" w:hAnsi="Arial"/>
                    <w:sz w:val="18"/>
                  </w:rPr>
                </w:rPrChange>
              </w:rPr>
            </w:pPr>
            <w:ins w:id="650" w:author="MCC160" w:date="2022-11-16T21:58:00Z">
              <w:r w:rsidRPr="00424E59">
                <w:rPr>
                  <w:rFonts w:ascii="Arial" w:hAnsi="Arial"/>
                  <w:sz w:val="18"/>
                  <w:rPrChange w:id="651" w:author="MCC160" w:date="2022-11-16T21:58:00Z">
                    <w:rPr>
                      <w:rFonts w:ascii="Arial" w:hAnsi="Arial"/>
                      <w:sz w:val="18"/>
                    </w:rPr>
                  </w:rPrChange>
                </w:rPr>
                <w:t>Make the UE (MCPTT client) release the call.</w:t>
              </w:r>
            </w:ins>
          </w:p>
          <w:p w14:paraId="5ED49FDB" w14:textId="088D1392" w:rsidR="00EB676A" w:rsidRPr="00424E59" w:rsidDel="00552E8D" w:rsidRDefault="00EB676A" w:rsidP="00BC3F8D">
            <w:pPr>
              <w:keepNext/>
              <w:keepLines/>
              <w:spacing w:after="0"/>
              <w:rPr>
                <w:del w:id="652" w:author="MCC160" w:date="2022-11-01T17:15:00Z"/>
                <w:rFonts w:ascii="Arial" w:hAnsi="Arial"/>
                <w:sz w:val="18"/>
              </w:rPr>
            </w:pPr>
            <w:del w:id="653" w:author="MCC160" w:date="2022-11-01T17:15:00Z">
              <w:r w:rsidRPr="00424E59" w:rsidDel="00552E8D">
                <w:rPr>
                  <w:rFonts w:ascii="Arial" w:hAnsi="Arial"/>
                  <w:sz w:val="18"/>
                  <w:rPrChange w:id="654" w:author="MCC160" w:date="2022-11-16T21:58:00Z">
                    <w:rPr>
                      <w:rFonts w:ascii="Arial" w:hAnsi="Arial"/>
                      <w:sz w:val="18"/>
                    </w:rPr>
                  </w:rPrChange>
                </w:rPr>
                <w:delText xml:space="preserve">Make the UE (MCPTT </w:delText>
              </w:r>
            </w:del>
            <w:del w:id="655" w:author="MCC160" w:date="2022-11-01T17:10:00Z">
              <w:r w:rsidRPr="00424E59" w:rsidDel="00552E8D">
                <w:rPr>
                  <w:rFonts w:ascii="Arial" w:hAnsi="Arial"/>
                  <w:sz w:val="18"/>
                  <w:rPrChange w:id="656" w:author="MCC160" w:date="2022-11-16T21:58:00Z">
                    <w:rPr>
                      <w:rFonts w:ascii="Arial" w:hAnsi="Arial"/>
                      <w:sz w:val="18"/>
                    </w:rPr>
                  </w:rPrChange>
                </w:rPr>
                <w:delText>User</w:delText>
              </w:r>
            </w:del>
            <w:del w:id="657" w:author="MCC160" w:date="2022-11-01T17:15:00Z">
              <w:r w:rsidRPr="00424E59" w:rsidDel="00552E8D">
                <w:rPr>
                  <w:rFonts w:ascii="Arial" w:hAnsi="Arial"/>
                  <w:sz w:val="18"/>
                  <w:rPrChange w:id="658" w:author="MCC160" w:date="2022-11-16T21:58:00Z">
                    <w:rPr>
                      <w:rFonts w:ascii="Arial" w:hAnsi="Arial"/>
                      <w:sz w:val="18"/>
                    </w:rPr>
                  </w:rPrChange>
                </w:rPr>
                <w:delText>) request</w:delText>
              </w:r>
            </w:del>
            <w:del w:id="659" w:author="MCC160" w:date="2022-11-01T17:11:00Z">
              <w:r w:rsidRPr="00424E59" w:rsidDel="00552E8D">
                <w:rPr>
                  <w:rFonts w:ascii="Arial" w:hAnsi="Arial"/>
                  <w:sz w:val="18"/>
                  <w:rPrChange w:id="660" w:author="MCC160" w:date="2022-11-16T21:58:00Z">
                    <w:rPr>
                      <w:rFonts w:ascii="Arial" w:hAnsi="Arial"/>
                      <w:sz w:val="18"/>
                    </w:rPr>
                  </w:rPrChange>
                </w:rPr>
                <w:delText xml:space="preserve"> termination of the MCPTT private emergency call.</w:delText>
              </w:r>
            </w:del>
          </w:p>
          <w:p w14:paraId="1E0572B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520FC93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2A7869E"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FE43F5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5F455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DD6A28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9BF392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0800E364" w14:textId="55FAF2D2"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661" w:author="MCC160" w:date="2022-11-01T11:56:00Z">
              <w:r w:rsidRPr="00424E59" w:rsidDel="00D97955">
                <w:rPr>
                  <w:rFonts w:ascii="Arial" w:eastAsia="Calibri" w:hAnsi="Arial"/>
                  <w:sz w:val="18"/>
                </w:rPr>
                <w:delText xml:space="preserve">Does the UE (MCPTT client) perform procedure for </w:delText>
              </w:r>
            </w:del>
            <w:ins w:id="662" w:author="MCC160" w:date="2022-11-01T11:56:00Z">
              <w:r w:rsidR="00D97955" w:rsidRPr="00424E59">
                <w:rPr>
                  <w:rFonts w:ascii="Arial" w:eastAsia="Calibri" w:hAnsi="Arial"/>
                  <w:sz w:val="18"/>
                </w:rPr>
                <w:t xml:space="preserve">Does the UE (MCPTT </w:t>
              </w:r>
            </w:ins>
            <w:ins w:id="663" w:author="MCC160" w:date="2022-11-16T21:58:00Z">
              <w:r w:rsidR="00B83ED0" w:rsidRPr="00424E59">
                <w:rPr>
                  <w:rFonts w:ascii="Arial" w:eastAsia="Calibri" w:hAnsi="Arial"/>
                  <w:sz w:val="18"/>
                  <w:rPrChange w:id="664" w:author="MCC160" w:date="2022-11-16T21:58:00Z">
                    <w:rPr>
                      <w:rFonts w:ascii="Arial" w:eastAsia="Calibri" w:hAnsi="Arial"/>
                      <w:sz w:val="18"/>
                    </w:rPr>
                  </w:rPrChange>
                </w:rPr>
                <w:t>c</w:t>
              </w:r>
            </w:ins>
            <w:ins w:id="665" w:author="MCC160" w:date="2022-11-01T11:56:00Z">
              <w:r w:rsidR="00D97955" w:rsidRPr="00424E59">
                <w:rPr>
                  <w:rFonts w:ascii="Arial" w:eastAsia="Calibri" w:hAnsi="Arial"/>
                  <w:sz w:val="18"/>
                </w:rPr>
                <w:t>lient) correctly perform test procedure '</w:t>
              </w:r>
            </w:ins>
            <w:r w:rsidRPr="00424E59">
              <w:rPr>
                <w:rFonts w:ascii="Arial" w:hAnsi="Arial"/>
                <w:sz w:val="18"/>
              </w:rPr>
              <w:t>MCX CO call release</w:t>
            </w:r>
            <w:ins w:id="666" w:author="MCC160" w:date="2022-11-01T11:56:00Z">
              <w:r w:rsidR="00D97955"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5.3.10.3-1 </w:t>
            </w:r>
            <w:r w:rsidRPr="00424E59">
              <w:rPr>
                <w:rFonts w:ascii="Arial" w:eastAsia="Calibri" w:hAnsi="Arial"/>
                <w:sz w:val="18"/>
              </w:rPr>
              <w:t xml:space="preserve">to </w:t>
            </w:r>
            <w:del w:id="667" w:author="MCC160" w:date="2022-11-01T11:56:00Z">
              <w:r w:rsidRPr="00424E59" w:rsidDel="00D97955">
                <w:rPr>
                  <w:rFonts w:ascii="Arial" w:eastAsia="Calibri" w:hAnsi="Arial"/>
                  <w:sz w:val="18"/>
                </w:rPr>
                <w:delText xml:space="preserve">end </w:delText>
              </w:r>
            </w:del>
            <w:ins w:id="668" w:author="MCC160" w:date="2022-11-01T11:56:00Z">
              <w:r w:rsidR="00D97955" w:rsidRPr="00424E59">
                <w:rPr>
                  <w:rFonts w:ascii="Arial" w:eastAsia="Calibri" w:hAnsi="Arial"/>
                  <w:sz w:val="18"/>
                </w:rPr>
                <w:t xml:space="preserve">release </w:t>
              </w:r>
            </w:ins>
            <w:r w:rsidRPr="00424E59">
              <w:rPr>
                <w:rFonts w:ascii="Arial" w:eastAsia="Calibri" w:hAnsi="Arial"/>
                <w:sz w:val="18"/>
              </w:rPr>
              <w:t>the call?</w:t>
            </w:r>
          </w:p>
        </w:tc>
        <w:tc>
          <w:tcPr>
            <w:tcW w:w="708" w:type="dxa"/>
            <w:tcBorders>
              <w:top w:val="single" w:sz="4" w:space="0" w:color="auto"/>
              <w:left w:val="single" w:sz="4" w:space="0" w:color="auto"/>
              <w:bottom w:val="single" w:sz="4" w:space="0" w:color="auto"/>
              <w:right w:val="single" w:sz="4" w:space="0" w:color="auto"/>
            </w:tcBorders>
            <w:hideMark/>
          </w:tcPr>
          <w:p w14:paraId="252032B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4689F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26DF3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E4EBDD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A70FA7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E26B7D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10-11</w:t>
            </w:r>
          </w:p>
        </w:tc>
        <w:tc>
          <w:tcPr>
            <w:tcW w:w="3968" w:type="dxa"/>
            <w:tcBorders>
              <w:top w:val="single" w:sz="4" w:space="0" w:color="auto"/>
              <w:left w:val="single" w:sz="4" w:space="0" w:color="auto"/>
              <w:bottom w:val="single" w:sz="4" w:space="0" w:color="auto"/>
              <w:right w:val="single" w:sz="4" w:space="0" w:color="auto"/>
            </w:tcBorders>
            <w:hideMark/>
          </w:tcPr>
          <w:p w14:paraId="2E678AEC"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549551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951B5D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B996D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DD076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0927E9C"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5B449199"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szCs w:val="22"/>
              </w:rPr>
              <w:t xml:space="preserve">NOTE 1: </w:t>
            </w:r>
            <w:r w:rsidRPr="00424E59">
              <w:rPr>
                <w:rFonts w:ascii="Arial" w:hAnsi="Arial"/>
                <w:sz w:val="18"/>
              </w:rPr>
              <w:t>This is expected to be done via a suitable implementation dependent MMI.</w:t>
            </w:r>
          </w:p>
        </w:tc>
      </w:tr>
    </w:tbl>
    <w:p w14:paraId="3F101351" w14:textId="77777777" w:rsidR="00EB676A" w:rsidRPr="00424E59" w:rsidRDefault="00EB676A" w:rsidP="00EB676A"/>
    <w:p w14:paraId="66C1F2F3" w14:textId="77777777" w:rsidR="00EB676A" w:rsidRPr="00424E59" w:rsidRDefault="00EB676A" w:rsidP="00EB676A">
      <w:pPr>
        <w:keepNext/>
        <w:keepLines/>
        <w:spacing w:before="120"/>
        <w:ind w:left="1985" w:hanging="1985"/>
        <w:rPr>
          <w:rFonts w:ascii="Arial" w:hAnsi="Arial"/>
        </w:rPr>
      </w:pPr>
      <w:r w:rsidRPr="00424E59">
        <w:rPr>
          <w:rFonts w:ascii="Arial" w:hAnsi="Arial"/>
        </w:rPr>
        <w:t>6.2.5.3.3</w:t>
      </w:r>
      <w:r w:rsidRPr="00424E59">
        <w:rPr>
          <w:rFonts w:ascii="Arial" w:hAnsi="Arial"/>
        </w:rPr>
        <w:tab/>
        <w:t>Specific message contents</w:t>
      </w:r>
    </w:p>
    <w:p w14:paraId="39923D07"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6.2.5.3.3-1: </w:t>
      </w:r>
      <w:r w:rsidRPr="00424E59">
        <w:rPr>
          <w:rFonts w:ascii="Arial" w:hAnsi="Arial"/>
          <w:b/>
          <w:lang w:eastAsia="ko-KR"/>
        </w:rPr>
        <w:t>SIP INVITE</w:t>
      </w:r>
      <w:r w:rsidRPr="00424E59">
        <w:rPr>
          <w:rFonts w:ascii="Arial" w:hAnsi="Arial"/>
          <w:b/>
        </w:rPr>
        <w:t xml:space="preserve"> from the UE (Step 2, Table 6.2.5.3.2-1;</w:t>
      </w:r>
      <w:r w:rsidRPr="00424E59">
        <w:rPr>
          <w:rFonts w:ascii="Arial" w:hAnsi="Arial"/>
          <w:b/>
        </w:rP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424E59" w14:paraId="2CC538AC"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3C0CD6"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5.5.2.5.1-1, condition PRIVATE-CALL, EMERGENCY-CALL</w:t>
            </w:r>
          </w:p>
        </w:tc>
      </w:tr>
      <w:tr w:rsidR="00EB676A" w:rsidRPr="00424E59" w14:paraId="1487B710"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51BEA8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01719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70B12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B4947E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558A39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CE43DF9"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5869BEF" w14:textId="77777777" w:rsidR="00EB676A" w:rsidRPr="00424E59" w:rsidRDefault="00EB676A" w:rsidP="00BC3F8D">
            <w:pPr>
              <w:keepNext/>
              <w:keepLines/>
              <w:spacing w:after="0"/>
              <w:rPr>
                <w:rFonts w:ascii="Arial" w:hAnsi="Arial"/>
                <w:sz w:val="18"/>
              </w:rPr>
            </w:pPr>
            <w:r w:rsidRPr="00424E59">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0818DF5E" w14:textId="77777777" w:rsidR="00EB676A" w:rsidRPr="00424E59" w:rsidRDefault="00EB676A" w:rsidP="00BC3F8D">
            <w:pPr>
              <w:keepNext/>
              <w:keepLines/>
              <w:spacing w:after="0"/>
              <w:rPr>
                <w:rFonts w:ascii="Arial" w:hAnsi="Arial"/>
                <w:i/>
                <w:sz w:val="18"/>
              </w:rPr>
            </w:pPr>
            <w:r w:rsidRPr="00424E59">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D3DCDD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0DE5BB"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32F4C0" w14:textId="77777777" w:rsidR="00EB676A" w:rsidRPr="00424E59" w:rsidRDefault="00EB676A" w:rsidP="00BC3F8D">
            <w:pPr>
              <w:keepNext/>
              <w:keepLines/>
              <w:spacing w:after="0"/>
              <w:rPr>
                <w:rFonts w:ascii="Arial" w:hAnsi="Arial"/>
                <w:sz w:val="18"/>
              </w:rPr>
            </w:pPr>
          </w:p>
        </w:tc>
      </w:tr>
      <w:tr w:rsidR="00EB676A" w:rsidRPr="00424E59" w14:paraId="67670668"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4B2A333A" w14:textId="77777777" w:rsidR="00EB676A" w:rsidRPr="00424E59" w:rsidRDefault="00EB676A" w:rsidP="00BC3F8D">
            <w:pPr>
              <w:keepNext/>
              <w:keepLines/>
              <w:spacing w:after="0"/>
              <w:rPr>
                <w:rFonts w:ascii="Arial" w:hAnsi="Arial"/>
                <w:sz w:val="18"/>
              </w:rPr>
            </w:pPr>
            <w:r w:rsidRPr="00424E59">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2CFC13A2"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8A065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22254E"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FDD1D1" w14:textId="77777777" w:rsidR="00EB676A" w:rsidRPr="00424E59" w:rsidRDefault="00EB676A" w:rsidP="00BC3F8D">
            <w:pPr>
              <w:keepNext/>
              <w:keepLines/>
              <w:spacing w:after="0"/>
              <w:rPr>
                <w:rFonts w:ascii="Arial" w:hAnsi="Arial"/>
                <w:sz w:val="18"/>
              </w:rPr>
            </w:pPr>
          </w:p>
        </w:tc>
      </w:tr>
      <w:tr w:rsidR="00EB676A" w:rsidRPr="00424E59" w14:paraId="4BFBCD8B"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66DA88F"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67E85B8D" w14:textId="77777777" w:rsidR="00EB676A" w:rsidRPr="00424E59" w:rsidRDefault="00EB676A" w:rsidP="00BC3F8D">
            <w:pPr>
              <w:keepNext/>
              <w:keepLines/>
              <w:spacing w:after="0"/>
              <w:rPr>
                <w:rFonts w:ascii="Arial" w:hAnsi="Arial"/>
                <w:sz w:val="18"/>
              </w:rPr>
            </w:pPr>
            <w:r w:rsidRPr="00424E59">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580D15C0"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084550"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57CA62" w14:textId="77777777" w:rsidR="00EB676A" w:rsidRPr="00424E59" w:rsidRDefault="00EB676A" w:rsidP="00BC3F8D">
            <w:pPr>
              <w:keepNext/>
              <w:keepLines/>
              <w:spacing w:after="0"/>
              <w:rPr>
                <w:rFonts w:ascii="Arial" w:hAnsi="Arial"/>
                <w:sz w:val="18"/>
              </w:rPr>
            </w:pPr>
          </w:p>
        </w:tc>
      </w:tr>
      <w:tr w:rsidR="00EB676A" w:rsidRPr="00424E59" w14:paraId="3D5CC28B"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16093354"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A02CB38" w14:textId="77777777" w:rsidR="00EB676A" w:rsidRPr="00424E59" w:rsidRDefault="00EB676A" w:rsidP="00BC3F8D">
            <w:pPr>
              <w:keepNext/>
              <w:keepLines/>
              <w:spacing w:after="0"/>
              <w:rPr>
                <w:rFonts w:ascii="Arial" w:hAnsi="Arial"/>
                <w:iCs/>
                <w:sz w:val="18"/>
              </w:rPr>
            </w:pPr>
            <w:r w:rsidRPr="00424E59">
              <w:rPr>
                <w:rFonts w:ascii="Arial" w:hAnsi="Arial"/>
                <w:iCs/>
                <w:sz w:val="18"/>
              </w:rPr>
              <w:t>“</w:t>
            </w:r>
            <w:r w:rsidRPr="00424E59">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83B1BE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AA50CB"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6EA80D2" w14:textId="77777777" w:rsidR="00EB676A" w:rsidRPr="00424E59" w:rsidRDefault="00EB676A" w:rsidP="00BC3F8D">
            <w:pPr>
              <w:keepNext/>
              <w:keepLines/>
              <w:spacing w:after="0"/>
              <w:rPr>
                <w:rFonts w:ascii="Arial" w:hAnsi="Arial"/>
                <w:sz w:val="18"/>
              </w:rPr>
            </w:pPr>
          </w:p>
        </w:tc>
      </w:tr>
      <w:tr w:rsidR="00EB676A" w:rsidRPr="00424E59" w14:paraId="0AE73D58"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AA02890" w14:textId="77777777" w:rsidR="00EB676A" w:rsidRPr="00424E59" w:rsidRDefault="00EB676A" w:rsidP="00BC3F8D">
            <w:pPr>
              <w:keepNext/>
              <w:keepLines/>
              <w:spacing w:after="0"/>
              <w:rPr>
                <w:rFonts w:ascii="Arial" w:hAnsi="Arial"/>
                <w:b/>
                <w:sz w:val="18"/>
              </w:rPr>
            </w:pPr>
            <w:r w:rsidRPr="00424E59">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D40DC86"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58F41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9825E4"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6F25D04" w14:textId="77777777" w:rsidR="00EB676A" w:rsidRPr="00424E59" w:rsidRDefault="00EB676A" w:rsidP="00BC3F8D">
            <w:pPr>
              <w:keepNext/>
              <w:keepLines/>
              <w:spacing w:after="0"/>
              <w:rPr>
                <w:rFonts w:ascii="Arial" w:hAnsi="Arial"/>
                <w:sz w:val="18"/>
              </w:rPr>
            </w:pPr>
          </w:p>
        </w:tc>
      </w:tr>
      <w:tr w:rsidR="00EB676A" w:rsidRPr="00424E59" w14:paraId="6F7E5DBB"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29191B"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B50D3C"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7C963E8"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40A7C19"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41478321" w14:textId="77777777" w:rsidR="00EB676A" w:rsidRPr="00424E59" w:rsidRDefault="00EB676A" w:rsidP="00BC3F8D">
            <w:pPr>
              <w:keepNext/>
              <w:keepLines/>
              <w:spacing w:after="0"/>
              <w:rPr>
                <w:rFonts w:ascii="Arial" w:hAnsi="Arial"/>
                <w:sz w:val="18"/>
              </w:rPr>
            </w:pPr>
          </w:p>
        </w:tc>
      </w:tr>
      <w:tr w:rsidR="00EB676A" w:rsidRPr="00424E59" w14:paraId="6359932F"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DEB97B"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7E88E9"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45573BB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99E877"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177FE0A" w14:textId="77777777" w:rsidR="00EB676A" w:rsidRPr="00424E59" w:rsidRDefault="00EB676A" w:rsidP="00BC3F8D">
            <w:pPr>
              <w:keepNext/>
              <w:keepLines/>
              <w:spacing w:after="0"/>
              <w:rPr>
                <w:rFonts w:ascii="Arial" w:hAnsi="Arial"/>
                <w:sz w:val="18"/>
              </w:rPr>
            </w:pPr>
          </w:p>
        </w:tc>
      </w:tr>
      <w:tr w:rsidR="00EB676A" w:rsidRPr="00424E59" w14:paraId="210421F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704BD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1A41CF"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B5B7FC9"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104216D7"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52730142" w14:textId="77777777" w:rsidR="00EB676A" w:rsidRPr="00424E59" w:rsidRDefault="00EB676A" w:rsidP="00BC3F8D">
            <w:pPr>
              <w:keepNext/>
              <w:keepLines/>
              <w:spacing w:after="0"/>
              <w:rPr>
                <w:rFonts w:ascii="Arial" w:hAnsi="Arial"/>
                <w:sz w:val="18"/>
              </w:rPr>
            </w:pPr>
          </w:p>
        </w:tc>
      </w:tr>
      <w:tr w:rsidR="00EB676A" w:rsidRPr="00424E59" w14:paraId="624BC554"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96A950"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CEA3396"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4FC9CCF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C83663"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ADB189B" w14:textId="77777777" w:rsidR="00EB676A" w:rsidRPr="00424E59" w:rsidRDefault="00EB676A" w:rsidP="00BC3F8D">
            <w:pPr>
              <w:keepNext/>
              <w:keepLines/>
              <w:spacing w:after="0"/>
              <w:rPr>
                <w:rFonts w:ascii="Arial" w:hAnsi="Arial"/>
                <w:sz w:val="18"/>
              </w:rPr>
            </w:pPr>
          </w:p>
        </w:tc>
      </w:tr>
    </w:tbl>
    <w:p w14:paraId="0FDE0B40" w14:textId="77777777" w:rsidR="00EB676A" w:rsidRPr="00424E59" w:rsidRDefault="00EB676A" w:rsidP="00EB676A"/>
    <w:p w14:paraId="546240A9" w14:textId="77777777" w:rsidR="00EB676A" w:rsidRPr="00424E59" w:rsidRDefault="00EB676A" w:rsidP="00EB676A">
      <w:pPr>
        <w:keepNext/>
        <w:keepLines/>
        <w:spacing w:before="60"/>
        <w:jc w:val="center"/>
        <w:rPr>
          <w:rFonts w:ascii="Arial" w:hAnsi="Arial"/>
          <w:b/>
        </w:rPr>
      </w:pPr>
      <w:r w:rsidRPr="00424E59">
        <w:rPr>
          <w:rFonts w:ascii="Arial" w:hAnsi="Arial"/>
          <w:b/>
        </w:rPr>
        <w:t>Table 6.2.5.3.3-2: SDP Message</w:t>
      </w:r>
      <w:r w:rsidRPr="00424E59">
        <w:rPr>
          <w:rFonts w:ascii="Arial" w:hAnsi="Arial"/>
          <w:b/>
          <w:lang w:eastAsia="ko-KR"/>
        </w:rPr>
        <w:t xml:space="preserve"> in SIP INVITE</w:t>
      </w:r>
      <w:r w:rsidRPr="00424E59">
        <w:rPr>
          <w:rFonts w:ascii="Arial" w:hAnsi="Arial"/>
          <w: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BECB525"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85765E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5.5.3.1.1-1, condition PRIVATE-CALL, INITIAL_SDP_OFFER, </w:t>
            </w:r>
            <w:r w:rsidRPr="00424E59">
              <w:rPr>
                <w:rFonts w:ascii="Arial" w:eastAsia="SimSun" w:hAnsi="Arial"/>
                <w:sz w:val="18"/>
              </w:rPr>
              <w:t>WITHOUT_FLOORCONTROL</w:t>
            </w:r>
          </w:p>
        </w:tc>
      </w:tr>
    </w:tbl>
    <w:p w14:paraId="32EE13B3" w14:textId="77777777" w:rsidR="00EB676A" w:rsidRPr="00424E59" w:rsidRDefault="00EB676A" w:rsidP="00EB676A"/>
    <w:p w14:paraId="727689E6"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6.2.5.3.3-3: </w:t>
      </w:r>
      <w:r w:rsidRPr="00424E59">
        <w:rPr>
          <w:rFonts w:ascii="Arial" w:hAnsi="Arial"/>
          <w:b/>
          <w:lang w:eastAsia="ko-KR"/>
        </w:rPr>
        <w:t>MCPTT-Info in SIP INVITE</w:t>
      </w:r>
      <w:r w:rsidRPr="00424E59">
        <w:rPr>
          <w:rFonts w:ascii="Arial" w:hAnsi="Arial"/>
          <w: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E2688CC"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8952E85"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PRIVATE-CALL, INVITE_REFER, EMERGENCY-CALL</w:t>
            </w:r>
          </w:p>
        </w:tc>
      </w:tr>
    </w:tbl>
    <w:p w14:paraId="475AC3D7" w14:textId="77777777" w:rsidR="00EB676A" w:rsidRPr="00424E59" w:rsidRDefault="00EB676A" w:rsidP="00EB676A"/>
    <w:p w14:paraId="0017DEC2" w14:textId="6F4D9476" w:rsidR="00EB676A" w:rsidRPr="00424E59" w:rsidRDefault="00EB676A" w:rsidP="00EB676A">
      <w:pPr>
        <w:keepNext/>
        <w:keepLines/>
        <w:spacing w:before="60"/>
        <w:jc w:val="center"/>
        <w:rPr>
          <w:rFonts w:ascii="Arial" w:hAnsi="Arial"/>
          <w:b/>
        </w:rPr>
      </w:pPr>
      <w:r w:rsidRPr="00424E59">
        <w:rPr>
          <w:rFonts w:ascii="Arial" w:hAnsi="Arial"/>
          <w:b/>
        </w:rPr>
        <w:t xml:space="preserve">Table 6.2.5.3.3-4: </w:t>
      </w:r>
      <w:r w:rsidRPr="00424E59">
        <w:rPr>
          <w:rFonts w:ascii="Arial" w:hAnsi="Arial"/>
          <w:b/>
          <w:lang w:eastAsia="ko-KR"/>
        </w:rPr>
        <w:t>SIP 200 (OK)</w:t>
      </w:r>
      <w:r w:rsidRPr="00424E59">
        <w:rPr>
          <w:rFonts w:ascii="Arial" w:hAnsi="Arial"/>
          <w:b/>
        </w:rPr>
        <w:t xml:space="preserve"> from the SS (Step 2, Table 6.2.5.3.2-1;</w:t>
      </w:r>
      <w:r w:rsidRPr="00424E59">
        <w:rPr>
          <w:rFonts w:ascii="Arial" w:hAnsi="Arial"/>
          <w:b/>
        </w:rPr>
        <w:br/>
        <w:t>step 4, TS 36.579-1 [2] Table 5.3A.1.3-</w:t>
      </w:r>
      <w:ins w:id="669" w:author="MCC160" w:date="2022-10-31T17:59:00Z">
        <w:r w:rsidR="00A122C6" w:rsidRPr="00424E59">
          <w:rPr>
            <w:rFonts w:ascii="Arial" w:hAnsi="Arial"/>
            <w:b/>
          </w:rPr>
          <w:t>1</w:t>
        </w:r>
      </w:ins>
      <w:r w:rsidRPr="00424E59">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424E59" w14:paraId="00BADBC2"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C96F2D"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5.5.2.17.1.2-1 condition INVITE-RSP</w:t>
            </w:r>
          </w:p>
        </w:tc>
      </w:tr>
      <w:tr w:rsidR="00EB676A" w:rsidRPr="00424E59" w14:paraId="355F7826"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B8D4A6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66B988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C81D5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01B93E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D06B52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4BF213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A911675" w14:textId="77777777" w:rsidR="00EB676A" w:rsidRPr="00424E59" w:rsidRDefault="00EB676A" w:rsidP="00BC3F8D">
            <w:pPr>
              <w:keepNext/>
              <w:keepLines/>
              <w:spacing w:after="0"/>
              <w:rPr>
                <w:rFonts w:ascii="Arial" w:hAnsi="Arial"/>
                <w:sz w:val="18"/>
              </w:rPr>
            </w:pPr>
            <w:r w:rsidRPr="00424E59">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1B175961"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CC8DA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63B222"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76B5BA75" w14:textId="77777777" w:rsidR="00EB676A" w:rsidRPr="00424E59" w:rsidRDefault="00EB676A" w:rsidP="00BC3F8D">
            <w:pPr>
              <w:keepNext/>
              <w:keepLines/>
              <w:spacing w:after="0"/>
              <w:rPr>
                <w:rFonts w:ascii="Arial" w:hAnsi="Arial"/>
                <w:sz w:val="18"/>
              </w:rPr>
            </w:pPr>
          </w:p>
        </w:tc>
      </w:tr>
      <w:tr w:rsidR="00EB676A" w:rsidRPr="00424E59" w14:paraId="1912872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36A7854" w14:textId="77777777" w:rsidR="00EB676A" w:rsidRPr="00424E59" w:rsidRDefault="00EB676A" w:rsidP="00BC3F8D">
            <w:pPr>
              <w:keepNext/>
              <w:keepLines/>
              <w:spacing w:after="0"/>
              <w:rPr>
                <w:rFonts w:ascii="Arial" w:hAnsi="Arial"/>
                <w:b/>
                <w:sz w:val="18"/>
              </w:rPr>
            </w:pPr>
            <w:r w:rsidRPr="00424E59">
              <w:rPr>
                <w:rFonts w:ascii="Arial" w:hAnsi="Arial"/>
                <w:b/>
                <w:sz w:val="18"/>
              </w:rPr>
              <w:t xml:space="preserve">  </w:t>
            </w:r>
            <w:r w:rsidRPr="00424E59">
              <w:rPr>
                <w:rFonts w:ascii="Arial" w:hAnsi="Arial"/>
                <w:sz w:val="18"/>
              </w:rPr>
              <w:t>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96E237" w14:textId="77777777" w:rsidR="00EB676A" w:rsidRPr="00424E59" w:rsidRDefault="00EB676A" w:rsidP="00BC3F8D">
            <w:pPr>
              <w:keepNext/>
              <w:keepLines/>
              <w:spacing w:after="0"/>
              <w:rPr>
                <w:rFonts w:ascii="Arial" w:hAnsi="Arial"/>
                <w:sz w:val="18"/>
              </w:rPr>
            </w:pPr>
            <w:r w:rsidRPr="00424E59">
              <w:rPr>
                <w:rFonts w:ascii="Arial" w:hAnsi="Arial"/>
                <w:sz w:val="18"/>
              </w:rPr>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25713E8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79C0FB"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4DED062B" w14:textId="77777777" w:rsidR="00EB676A" w:rsidRPr="00424E59" w:rsidRDefault="00EB676A" w:rsidP="00BC3F8D">
            <w:pPr>
              <w:keepNext/>
              <w:keepLines/>
              <w:spacing w:after="0"/>
              <w:rPr>
                <w:rFonts w:ascii="Arial" w:hAnsi="Arial"/>
                <w:sz w:val="18"/>
              </w:rPr>
            </w:pPr>
          </w:p>
        </w:tc>
      </w:tr>
    </w:tbl>
    <w:p w14:paraId="76D87DDF" w14:textId="77777777" w:rsidR="00EB676A" w:rsidRPr="00424E59" w:rsidRDefault="00EB676A" w:rsidP="00EB676A"/>
    <w:p w14:paraId="6A61BA83" w14:textId="77777777" w:rsidR="00EB676A" w:rsidRPr="00424E59" w:rsidRDefault="00EB676A" w:rsidP="00EB676A">
      <w:pPr>
        <w:keepNext/>
        <w:keepLines/>
        <w:spacing w:before="60"/>
        <w:jc w:val="center"/>
        <w:rPr>
          <w:rFonts w:ascii="Arial" w:hAnsi="Arial"/>
          <w:b/>
        </w:rPr>
      </w:pPr>
      <w:r w:rsidRPr="00424E59">
        <w:rPr>
          <w:rFonts w:ascii="Arial" w:hAnsi="Arial"/>
          <w:b/>
        </w:rPr>
        <w:t>Table 6.2.5.3.3-5: SDP Message</w:t>
      </w:r>
      <w:r w:rsidRPr="00424E59">
        <w:rPr>
          <w:rFonts w:ascii="Arial" w:hAnsi="Arial"/>
          <w:b/>
          <w:lang w:eastAsia="ko-KR"/>
        </w:rPr>
        <w:t xml:space="preserve"> in SIP 200 (OK)</w:t>
      </w:r>
      <w:r w:rsidRPr="00424E59">
        <w:rPr>
          <w:rFonts w:ascii="Arial" w:hAnsi="Arial"/>
          <w:b/>
        </w:rPr>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3E01E68F"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23D2003" w14:textId="0339BEC2"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SDP_ANSWER</w:t>
            </w:r>
            <w:ins w:id="670" w:author="MCC160" w:date="2022-10-20T19:19:00Z">
              <w:r w:rsidR="00283537" w:rsidRPr="00424E59">
                <w:rPr>
                  <w:rFonts w:ascii="Arial" w:hAnsi="Arial"/>
                  <w:sz w:val="18"/>
                </w:rPr>
                <w:t>,</w:t>
              </w:r>
            </w:ins>
            <w:r w:rsidRPr="00424E59">
              <w:rPr>
                <w:rFonts w:ascii="Arial" w:hAnsi="Arial"/>
                <w:sz w:val="18"/>
              </w:rPr>
              <w:t xml:space="preserve"> </w:t>
            </w:r>
            <w:r w:rsidRPr="00424E59">
              <w:rPr>
                <w:rFonts w:ascii="Arial" w:eastAsia="SimSun" w:hAnsi="Arial"/>
                <w:sz w:val="18"/>
              </w:rPr>
              <w:t>WITHOUT_FLOORCONTROL</w:t>
            </w:r>
          </w:p>
        </w:tc>
      </w:tr>
    </w:tbl>
    <w:p w14:paraId="69F6E320" w14:textId="77777777" w:rsidR="00EB676A" w:rsidRPr="00424E59" w:rsidRDefault="00EB676A" w:rsidP="00EB676A"/>
    <w:p w14:paraId="3F742109" w14:textId="77777777" w:rsidR="00EB676A" w:rsidRPr="00424E59" w:rsidRDefault="00EB676A" w:rsidP="00EB676A">
      <w:pPr>
        <w:keepNext/>
        <w:keepLines/>
        <w:spacing w:before="60"/>
        <w:jc w:val="center"/>
        <w:rPr>
          <w:rFonts w:ascii="Arial" w:hAnsi="Arial"/>
          <w:b/>
        </w:rPr>
      </w:pPr>
      <w:r w:rsidRPr="00424E59">
        <w:rPr>
          <w:rFonts w:ascii="Arial" w:hAnsi="Arial"/>
          <w:b/>
        </w:rPr>
        <w:t>Table 6.2.5.3.3-6: Void</w:t>
      </w:r>
    </w:p>
    <w:p w14:paraId="65242B03" w14:textId="77777777" w:rsidR="00EB676A" w:rsidRPr="00424E59" w:rsidRDefault="00EB676A" w:rsidP="00EB676A"/>
    <w:p w14:paraId="3792FCA4" w14:textId="77777777" w:rsidR="00EB676A" w:rsidRPr="00424E59" w:rsidRDefault="00EB676A" w:rsidP="00EB676A">
      <w:pPr>
        <w:keepNext/>
        <w:keepLines/>
        <w:spacing w:before="120"/>
        <w:ind w:left="1134" w:hanging="1134"/>
        <w:outlineLvl w:val="2"/>
        <w:rPr>
          <w:rFonts w:ascii="Arial" w:hAnsi="Arial"/>
          <w:sz w:val="28"/>
        </w:rPr>
      </w:pPr>
      <w:bookmarkStart w:id="671" w:name="_Toc21006039"/>
      <w:bookmarkStart w:id="672" w:name="_Toc36037712"/>
      <w:bookmarkStart w:id="673" w:name="_Toc43837565"/>
      <w:bookmarkStart w:id="674" w:name="_Toc60995677"/>
      <w:bookmarkStart w:id="675" w:name="_Toc69159805"/>
      <w:bookmarkStart w:id="676" w:name="_Toc76583159"/>
      <w:bookmarkStart w:id="677" w:name="_Toc83808711"/>
      <w:bookmarkStart w:id="678" w:name="_Toc91233540"/>
      <w:bookmarkStart w:id="679" w:name="_Toc100349019"/>
      <w:bookmarkStart w:id="680" w:name="_Toc106787175"/>
      <w:r w:rsidRPr="00424E59">
        <w:rPr>
          <w:rFonts w:ascii="Arial" w:hAnsi="Arial"/>
          <w:sz w:val="28"/>
        </w:rPr>
        <w:t>6.2.6</w:t>
      </w:r>
      <w:r w:rsidRPr="00424E59">
        <w:rPr>
          <w:rFonts w:ascii="Arial" w:hAnsi="Arial"/>
          <w:sz w:val="28"/>
        </w:rPr>
        <w:tab/>
        <w:t>On-network / Private Call / Emergency Private Call / On-demand / Automatic Commencement Mode / Force of automatic commencement mode / Without Floor Control / Client Terminated (CT)</w:t>
      </w:r>
      <w:bookmarkEnd w:id="671"/>
      <w:bookmarkEnd w:id="672"/>
      <w:bookmarkEnd w:id="673"/>
      <w:bookmarkEnd w:id="674"/>
      <w:bookmarkEnd w:id="675"/>
      <w:bookmarkEnd w:id="676"/>
      <w:bookmarkEnd w:id="677"/>
      <w:bookmarkEnd w:id="678"/>
      <w:bookmarkEnd w:id="679"/>
      <w:bookmarkEnd w:id="680"/>
    </w:p>
    <w:p w14:paraId="1CF2DE4C" w14:textId="77777777" w:rsidR="00EB676A" w:rsidRPr="00424E59" w:rsidRDefault="00EB676A" w:rsidP="00EB676A">
      <w:pPr>
        <w:keepNext/>
        <w:keepLines/>
        <w:spacing w:before="120"/>
        <w:ind w:left="1985" w:hanging="1985"/>
        <w:rPr>
          <w:rFonts w:ascii="Arial" w:hAnsi="Arial"/>
        </w:rPr>
      </w:pPr>
      <w:r w:rsidRPr="00424E59">
        <w:rPr>
          <w:rFonts w:ascii="Arial" w:hAnsi="Arial"/>
        </w:rPr>
        <w:t>6.2.6.1</w:t>
      </w:r>
      <w:r w:rsidRPr="00424E59">
        <w:rPr>
          <w:rFonts w:ascii="Arial" w:hAnsi="Arial"/>
        </w:rPr>
        <w:tab/>
        <w:t>Test Purpose (TP)</w:t>
      </w:r>
    </w:p>
    <w:p w14:paraId="2C46BE5C"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3101A47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authorization to receive an MCPTT private call, the MCPTT service setting for answering the call is set to manual commencement mode }</w:t>
      </w:r>
    </w:p>
    <w:p w14:paraId="270F494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107B707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request for establishment of an MCPTT emergency private call, On-demand Automatic Commencement Mode, Force of automatic commencement mode without floor control }</w:t>
      </w:r>
    </w:p>
    <w:p w14:paraId="6A96D4E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accepts the call (automatic commencement) by sending a </w:t>
      </w:r>
      <w:r w:rsidRPr="00424E59">
        <w:rPr>
          <w:rFonts w:ascii="Courier New" w:hAnsi="Courier New"/>
          <w:sz w:val="16"/>
          <w:lang w:eastAsia="ko-KR"/>
        </w:rPr>
        <w:t>SIP 200 (OK) message accepting the private emergency call, on-demand Automatic Commencement Mode, not offering a media-level section for a media-floor control entity</w:t>
      </w:r>
      <w:r w:rsidRPr="00424E59">
        <w:rPr>
          <w:rFonts w:ascii="Courier New" w:hAnsi="Courier New"/>
          <w:sz w:val="16"/>
        </w:rPr>
        <w:t xml:space="preserve">, </w:t>
      </w:r>
      <w:r w:rsidRPr="00424E59">
        <w:rPr>
          <w:rFonts w:ascii="Courier New" w:hAnsi="Courier New"/>
          <w:b/>
          <w:sz w:val="16"/>
        </w:rPr>
        <w:t>and</w:t>
      </w:r>
      <w:r w:rsidRPr="00424E59">
        <w:rPr>
          <w:rFonts w:ascii="Courier New" w:hAnsi="Courier New"/>
          <w:sz w:val="16"/>
        </w:rPr>
        <w:t>, optionally notifies the user }</w:t>
      </w:r>
    </w:p>
    <w:p w14:paraId="37739BC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692C220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1F5E7"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7AE381D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established an MCPTT Emergency Private Call }</w:t>
      </w:r>
    </w:p>
    <w:p w14:paraId="04F84C8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49BA40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is informed by the remote client that the ongoing MCPTT emergency private call has been cancelled }</w:t>
      </w:r>
    </w:p>
    <w:p w14:paraId="21F0EFC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accept the request and after sending a SIP 200 (OK) response leaves the MCPTT session }</w:t>
      </w:r>
    </w:p>
    <w:p w14:paraId="332C289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401F287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11D41" w14:textId="77777777" w:rsidR="00EB676A" w:rsidRPr="00424E59" w:rsidRDefault="00EB676A" w:rsidP="00EB676A">
      <w:pPr>
        <w:keepNext/>
        <w:keepLines/>
        <w:spacing w:before="120"/>
        <w:ind w:left="1985" w:hanging="1985"/>
        <w:rPr>
          <w:rFonts w:ascii="Arial" w:hAnsi="Arial"/>
        </w:rPr>
      </w:pPr>
      <w:r w:rsidRPr="00424E59">
        <w:rPr>
          <w:rFonts w:ascii="Arial" w:hAnsi="Arial"/>
        </w:rPr>
        <w:t>6.2.6.2</w:t>
      </w:r>
      <w:r w:rsidRPr="00424E59">
        <w:rPr>
          <w:rFonts w:ascii="Arial" w:hAnsi="Arial"/>
        </w:rPr>
        <w:tab/>
        <w:t>Conformance requirements</w:t>
      </w:r>
    </w:p>
    <w:p w14:paraId="56ABF1EC" w14:textId="77777777" w:rsidR="00EB676A" w:rsidRPr="00424E59" w:rsidRDefault="00EB676A" w:rsidP="00EB676A">
      <w:r w:rsidRPr="00424E59">
        <w:t xml:space="preserve">References: The conformance requirements covered in the present TC are specified in: TS 24.379 clauses 6.2.2, 6.2.3.1.1, 6.2.6, 11.1.1.2.1.2, 11.1.2.2, </w:t>
      </w:r>
      <w:r w:rsidRPr="00424E59">
        <w:rPr>
          <w:lang w:eastAsia="ko-KR"/>
        </w:rPr>
        <w:t>11.1.3.1.1.2</w:t>
      </w:r>
      <w:r w:rsidRPr="00424E59">
        <w:t>. Unless otherwise stated these are Rel-13 requirements.</w:t>
      </w:r>
    </w:p>
    <w:p w14:paraId="1D6CC420" w14:textId="77777777" w:rsidR="00EB676A" w:rsidRPr="00424E59" w:rsidRDefault="00EB676A" w:rsidP="00EB676A">
      <w:r w:rsidRPr="00424E59">
        <w:t>[TS 24.379, clause 6.2.2]</w:t>
      </w:r>
    </w:p>
    <w:p w14:paraId="70ACCDD9" w14:textId="77777777" w:rsidR="00EB676A" w:rsidRPr="00424E59" w:rsidRDefault="00EB676A" w:rsidP="00EB676A">
      <w:r w:rsidRPr="00424E59">
        <w:t xml:space="preserve">When the MCPTT </w:t>
      </w:r>
      <w:r w:rsidRPr="00424E59">
        <w:rPr>
          <w:lang w:eastAsia="ko-KR"/>
        </w:rPr>
        <w:t>c</w:t>
      </w:r>
      <w:r w:rsidRPr="00424E59">
        <w:t xml:space="preserve">lient receives an initial SDP offer for an MCPTT </w:t>
      </w:r>
      <w:r w:rsidRPr="00424E59">
        <w:rPr>
          <w:lang w:eastAsia="ko-KR"/>
        </w:rPr>
        <w:t>s</w:t>
      </w:r>
      <w:r w:rsidRPr="00424E59">
        <w:t>ession, the MCPTT client shall process the SDP offer and shall compose an SDP answer according to 3GPP TS 24.229 [4].</w:t>
      </w:r>
    </w:p>
    <w:p w14:paraId="3061EFF3" w14:textId="77777777" w:rsidR="00EB676A" w:rsidRPr="00424E59" w:rsidRDefault="00EB676A" w:rsidP="00EB676A">
      <w:r w:rsidRPr="00424E59">
        <w:t>When composing an SDP answer, the MCPTT client:</w:t>
      </w:r>
    </w:p>
    <w:p w14:paraId="383F0955" w14:textId="77777777" w:rsidR="00EB676A" w:rsidRPr="00424E59" w:rsidRDefault="00EB676A" w:rsidP="00EB676A">
      <w:pPr>
        <w:ind w:left="568" w:hanging="284"/>
        <w:rPr>
          <w:lang w:eastAsia="ko-KR"/>
        </w:rPr>
      </w:pPr>
      <w:r w:rsidRPr="00424E59">
        <w:t>1)</w:t>
      </w:r>
      <w:r w:rsidRPr="00424E59">
        <w:tab/>
        <w:t xml:space="preserve">shall accept the MCPTT </w:t>
      </w:r>
      <w:r w:rsidRPr="00424E59">
        <w:rPr>
          <w:lang w:eastAsia="ko-KR"/>
        </w:rPr>
        <w:t>s</w:t>
      </w:r>
      <w:r w:rsidRPr="00424E59">
        <w:t>peech media stream in the SDP offer</w:t>
      </w:r>
      <w:r w:rsidRPr="00424E59">
        <w:rPr>
          <w:lang w:eastAsia="ko-KR"/>
        </w:rPr>
        <w:t>;</w:t>
      </w:r>
    </w:p>
    <w:p w14:paraId="6555C35D" w14:textId="77777777" w:rsidR="00EB676A" w:rsidRPr="00424E59" w:rsidRDefault="00EB676A" w:rsidP="00EB676A">
      <w:pPr>
        <w:ind w:left="568" w:hanging="284"/>
      </w:pPr>
      <w:r w:rsidRPr="00424E59">
        <w:t>2)</w:t>
      </w:r>
      <w:r w:rsidRPr="00424E59">
        <w:tab/>
        <w:t>shall set the IP address of the MCPTT client for the accepted MCPTT speech media stream and, if included in the SDP offer, for the accepted media-floor control entity;</w:t>
      </w:r>
    </w:p>
    <w:p w14:paraId="2634BD8C" w14:textId="77777777" w:rsidR="00EB676A" w:rsidRPr="00424E59" w:rsidRDefault="00EB676A" w:rsidP="00EB676A">
      <w:pPr>
        <w:keepLines/>
        <w:ind w:left="1135" w:hanging="851"/>
      </w:pPr>
      <w:r w:rsidRPr="00424E59">
        <w:t>NOTE:</w:t>
      </w:r>
      <w:r w:rsidRPr="00424E59">
        <w:tab/>
        <w:t>If the MCPTT client is behind a NAT the IP address and port included in the SDP answer can be a different IP address and port than the actual IP address and port of the MCPTT client depending on the NAT traversal method used by the SIP/IP Core.</w:t>
      </w:r>
    </w:p>
    <w:p w14:paraId="505879E0" w14:textId="77777777" w:rsidR="00EB676A" w:rsidRPr="00424E59" w:rsidRDefault="00EB676A" w:rsidP="00EB676A">
      <w:pPr>
        <w:ind w:left="568" w:hanging="284"/>
        <w:rPr>
          <w:lang w:eastAsia="ko-KR"/>
        </w:rPr>
      </w:pPr>
      <w:r w:rsidRPr="00424E59">
        <w:rPr>
          <w:lang w:eastAsia="ko-KR"/>
        </w:rPr>
        <w:t>3)</w:t>
      </w:r>
      <w:r w:rsidRPr="00424E59">
        <w:rPr>
          <w:lang w:eastAsia="ko-KR"/>
        </w:rPr>
        <w:tab/>
        <w:t>shall include an "m=audio" media-level section for the accepted MCPTT speech media stream consisting of:</w:t>
      </w:r>
    </w:p>
    <w:p w14:paraId="6D48744B" w14:textId="77777777" w:rsidR="00EB676A" w:rsidRPr="00424E59" w:rsidRDefault="00EB676A" w:rsidP="00EB676A">
      <w:pPr>
        <w:ind w:left="851" w:hanging="284"/>
        <w:rPr>
          <w:lang w:eastAsia="ko-KR"/>
        </w:rPr>
      </w:pPr>
      <w:r w:rsidRPr="00424E59">
        <w:rPr>
          <w:lang w:eastAsia="ko-KR"/>
        </w:rPr>
        <w:t>a)</w:t>
      </w:r>
      <w:r w:rsidRPr="00424E59">
        <w:rPr>
          <w:lang w:eastAsia="ko-KR"/>
        </w:rPr>
        <w:tab/>
      </w:r>
      <w:r w:rsidRPr="00424E59">
        <w:t>the port number for the media stream;</w:t>
      </w:r>
    </w:p>
    <w:p w14:paraId="0FA24CFF" w14:textId="77777777" w:rsidR="00EB676A" w:rsidRPr="00424E59" w:rsidRDefault="00EB676A" w:rsidP="00EB676A">
      <w:pPr>
        <w:ind w:left="851" w:hanging="284"/>
        <w:rPr>
          <w:lang w:eastAsia="ko-KR"/>
        </w:rPr>
      </w:pPr>
      <w:r w:rsidRPr="00424E59">
        <w:rPr>
          <w:lang w:eastAsia="ko-KR"/>
        </w:rPr>
        <w:t>b)</w:t>
      </w:r>
      <w:r w:rsidRPr="00424E59">
        <w:rPr>
          <w:lang w:eastAsia="ko-KR"/>
        </w:rPr>
        <w:tab/>
        <w:t>media-level attributes as specified in 3GPP TS 24.229 [4]; and</w:t>
      </w:r>
    </w:p>
    <w:p w14:paraId="60708DE7" w14:textId="77777777" w:rsidR="00EB676A" w:rsidRPr="00424E59" w:rsidRDefault="00EB676A" w:rsidP="00EB676A">
      <w:pPr>
        <w:ind w:left="851" w:hanging="284"/>
      </w:pPr>
      <w:r w:rsidRPr="00424E59">
        <w:t>c)</w:t>
      </w:r>
      <w:r w:rsidRPr="00424E59">
        <w:tab/>
        <w:t>"i=" field set to "speech" according to 3GPP TS 24.229 [4]; and</w:t>
      </w:r>
    </w:p>
    <w:p w14:paraId="5900CAC2" w14:textId="77777777" w:rsidR="00EB676A" w:rsidRPr="00424E59" w:rsidRDefault="00EB676A" w:rsidP="00EB676A">
      <w:r w:rsidRPr="00424E59">
        <w:t>[TS 24.379, clause 6.2.3.1.1]</w:t>
      </w:r>
    </w:p>
    <w:p w14:paraId="0E6F4747" w14:textId="77777777" w:rsidR="00EB676A" w:rsidRPr="00424E59" w:rsidRDefault="00EB676A" w:rsidP="00EB676A">
      <w:pPr>
        <w:rPr>
          <w:lang w:eastAsia="ko-KR"/>
        </w:rPr>
      </w:pPr>
      <w:r w:rsidRPr="00424E59">
        <w:rPr>
          <w:lang w:eastAsia="ko-KR"/>
        </w:rPr>
        <w:t>When performing the automatic commencement mode procedures, the MCPTT client:</w:t>
      </w:r>
    </w:p>
    <w:p w14:paraId="5E0E1741" w14:textId="77777777" w:rsidR="00EB676A" w:rsidRPr="00424E59" w:rsidRDefault="00EB676A" w:rsidP="00EB676A">
      <w:pPr>
        <w:ind w:left="568" w:hanging="284"/>
      </w:pPr>
      <w:r w:rsidRPr="00424E59">
        <w:t>1</w:t>
      </w:r>
      <w:r w:rsidRPr="00424E59">
        <w:rPr>
          <w:lang w:eastAsia="ko-KR"/>
        </w:rPr>
        <w:t>)</w:t>
      </w:r>
      <w:r w:rsidRPr="00424E59">
        <w:tab/>
        <w:t>shall accept the SIP INVITE request and generate a SIP 200 (OK) response according to rules and procedures of 3GPP TS 24.229 [4];</w:t>
      </w:r>
    </w:p>
    <w:p w14:paraId="5D9EF5BF"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200 (OK) response;</w:t>
      </w:r>
    </w:p>
    <w:p w14:paraId="3646981F" w14:textId="77777777" w:rsidR="00EB676A" w:rsidRPr="00424E59" w:rsidRDefault="00EB676A" w:rsidP="00EB676A">
      <w:pPr>
        <w:ind w:left="568" w:hanging="284"/>
      </w:pPr>
      <w:r w:rsidRPr="00424E59">
        <w:t>3)</w:t>
      </w:r>
      <w:r w:rsidRPr="00424E59">
        <w:tab/>
        <w:t>shall include the g.3gpp.mcptt media feature tag in the Contact header field of the SIP 200 (OK) response;</w:t>
      </w:r>
    </w:p>
    <w:p w14:paraId="4D46C124" w14:textId="77777777" w:rsidR="00EB676A" w:rsidRPr="00424E59" w:rsidRDefault="00EB676A" w:rsidP="00EB676A">
      <w:pPr>
        <w:ind w:left="568" w:hanging="284"/>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 of the SIP 200 (OK) response;</w:t>
      </w:r>
    </w:p>
    <w:p w14:paraId="2E6C60CA" w14:textId="77777777" w:rsidR="00EB676A" w:rsidRPr="00424E59" w:rsidRDefault="00EB676A" w:rsidP="00EB676A">
      <w:pPr>
        <w:ind w:left="568" w:hanging="284"/>
      </w:pPr>
      <w:r w:rsidRPr="00424E59">
        <w:t>5)</w:t>
      </w:r>
      <w:r w:rsidRPr="00424E59">
        <w:tab/>
        <w:t xml:space="preserve">shall include the Session-Expires header field in the SIP 200 (OK) response and start the SIP </w:t>
      </w:r>
      <w:r w:rsidRPr="00424E59">
        <w:rPr>
          <w:lang w:eastAsia="ko-KR"/>
        </w:rPr>
        <w:t>s</w:t>
      </w:r>
      <w:r w:rsidRPr="00424E59">
        <w:t>ession timer according to IETF RFC 4028 [7]. The "refresher" parameter in the Session-Expires header field shall be set to "uas";</w:t>
      </w:r>
    </w:p>
    <w:p w14:paraId="0EC9EFA4" w14:textId="77777777" w:rsidR="00EB676A" w:rsidRPr="00424E59" w:rsidRDefault="00EB676A" w:rsidP="00EB676A">
      <w:pPr>
        <w:ind w:left="568" w:hanging="284"/>
      </w:pPr>
      <w:r w:rsidRPr="00424E59">
        <w:t>...</w:t>
      </w:r>
    </w:p>
    <w:p w14:paraId="73FB1A47" w14:textId="77777777" w:rsidR="00EB676A" w:rsidRPr="00424E59" w:rsidRDefault="00EB676A" w:rsidP="00EB676A">
      <w:pPr>
        <w:ind w:left="568" w:hanging="284"/>
        <w:rPr>
          <w:lang w:eastAsia="ko-KR"/>
        </w:rPr>
      </w:pPr>
      <w:r w:rsidRPr="00424E59">
        <w:t>7)</w:t>
      </w:r>
      <w:r w:rsidRPr="00424E59">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24E59">
        <w:rPr>
          <w:lang w:eastAsia="ko-KR"/>
        </w:rPr>
        <w:t>;</w:t>
      </w:r>
    </w:p>
    <w:p w14:paraId="032BFC60" w14:textId="77777777" w:rsidR="00EB676A" w:rsidRPr="00424E59" w:rsidRDefault="00EB676A" w:rsidP="00EB676A">
      <w:pPr>
        <w:keepLines/>
        <w:ind w:left="1135" w:hanging="851"/>
      </w:pPr>
      <w:r w:rsidRPr="00424E59">
        <w:t>NOTE:</w:t>
      </w:r>
      <w:r w:rsidRPr="00424E59">
        <w:tab/>
        <w:t>In the case of a new emergency call where the terminating client is using a pre-established session, the SIP INVITE request containing a Replaces header is used to replace the pre-established session.</w:t>
      </w:r>
    </w:p>
    <w:p w14:paraId="497D959D" w14:textId="77777777" w:rsidR="00EB676A" w:rsidRPr="00424E59" w:rsidRDefault="00EB676A" w:rsidP="00EB676A">
      <w:pPr>
        <w:ind w:left="568" w:hanging="284"/>
        <w:rPr>
          <w:lang w:eastAsia="ko-KR"/>
        </w:rPr>
      </w:pPr>
      <w:r w:rsidRPr="00424E59">
        <w:rPr>
          <w:lang w:eastAsia="ko-KR"/>
        </w:rPr>
        <w:t>8)</w:t>
      </w:r>
      <w:r w:rsidRPr="00424E59">
        <w:rPr>
          <w:lang w:eastAsia="ko-KR"/>
        </w:rPr>
        <w:tab/>
        <w:t>shall send the SIP 200 (OK) response towards the MCPTT server according to rules and procedures of 3GPP TS 24.229 [4];</w:t>
      </w:r>
    </w:p>
    <w:p w14:paraId="71E17E5A" w14:textId="77777777" w:rsidR="00EB676A" w:rsidRPr="00424E59" w:rsidRDefault="00EB676A" w:rsidP="00EB676A">
      <w:pPr>
        <w:ind w:left="568" w:hanging="284"/>
        <w:rPr>
          <w:lang w:eastAsia="ko-KR"/>
        </w:rPr>
      </w:pPr>
      <w:r w:rsidRPr="00424E59">
        <w:rPr>
          <w:lang w:eastAsia="ko-KR"/>
        </w:rPr>
        <w:t>...</w:t>
      </w:r>
    </w:p>
    <w:p w14:paraId="72B93D20" w14:textId="77777777" w:rsidR="00EB676A" w:rsidRPr="00424E59" w:rsidRDefault="00EB676A" w:rsidP="00EB676A">
      <w:pPr>
        <w:ind w:left="568" w:hanging="284"/>
        <w:rPr>
          <w:lang w:eastAsia="ko-KR"/>
        </w:rPr>
      </w:pPr>
      <w:r w:rsidRPr="00424E59">
        <w:rPr>
          <w:lang w:eastAsia="ko-KR"/>
        </w:rPr>
        <w:t>10)</w:t>
      </w:r>
      <w:r w:rsidRPr="00424E59">
        <w:rPr>
          <w:lang w:eastAsia="ko-KR"/>
        </w:rPr>
        <w:tab/>
        <w:t>shall interact with the media plane as specified in 3GPP TS 24.380 [5] subclause 6.2.</w:t>
      </w:r>
    </w:p>
    <w:p w14:paraId="476AED56" w14:textId="77777777" w:rsidR="00EB676A" w:rsidRPr="00424E59" w:rsidRDefault="00EB676A" w:rsidP="00EB676A">
      <w:r w:rsidRPr="00424E59">
        <w:t>When NAT traversal is supported by the MCPTT client and when the MCPTT client is behind a NAT, generation of SIP responses is done as specified in this subclause and as specified in IETF RFC 5626 [15].</w:t>
      </w:r>
    </w:p>
    <w:p w14:paraId="6C1FC7B1" w14:textId="77777777" w:rsidR="00EB676A" w:rsidRPr="00424E59" w:rsidRDefault="00EB676A" w:rsidP="00EB676A">
      <w:r w:rsidRPr="00424E59">
        <w:t>[TS 24.379, clause 6.2.6]</w:t>
      </w:r>
    </w:p>
    <w:p w14:paraId="1A3CCE22" w14:textId="77777777" w:rsidR="00EB676A" w:rsidRPr="00424E59" w:rsidRDefault="00EB676A" w:rsidP="00EB676A">
      <w:r w:rsidRPr="00424E59">
        <w:t>Upon receiving a SIP BYE request, the MCPTT client:</w:t>
      </w:r>
    </w:p>
    <w:p w14:paraId="29BCB982"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 and</w:t>
      </w:r>
    </w:p>
    <w:p w14:paraId="48256AD2" w14:textId="77777777" w:rsidR="00EB676A" w:rsidRPr="00424E59" w:rsidRDefault="00EB676A" w:rsidP="00EB676A">
      <w:pPr>
        <w:ind w:left="568" w:hanging="284"/>
        <w:rPr>
          <w:lang w:eastAsia="ko-KR"/>
        </w:rPr>
      </w:pPr>
      <w:r w:rsidRPr="00424E59">
        <w:rPr>
          <w:lang w:eastAsia="ko-KR"/>
        </w:rPr>
        <w:t>2)</w:t>
      </w:r>
      <w:r w:rsidRPr="00424E59">
        <w:rPr>
          <w:lang w:eastAsia="ko-KR"/>
        </w:rPr>
        <w:tab/>
        <w:t>shall send SIP 200 (OK) response towards MCPTT server according to 3GPP TS 24.229 [4].</w:t>
      </w:r>
    </w:p>
    <w:p w14:paraId="5E7FD5C6" w14:textId="77777777" w:rsidR="00EB676A" w:rsidRPr="00424E59" w:rsidRDefault="00EB676A" w:rsidP="00EB676A">
      <w:r w:rsidRPr="00424E59">
        <w:t>[TS 24.379, clause 11.1.1.2.1.2]</w:t>
      </w:r>
    </w:p>
    <w:p w14:paraId="693904D0"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4B7A9161" w14:textId="77777777" w:rsidR="00EB676A" w:rsidRPr="00424E59" w:rsidRDefault="00EB676A" w:rsidP="00EB676A">
      <w:pPr>
        <w:rPr>
          <w:lang w:eastAsia="ko-KR"/>
        </w:rPr>
      </w:pPr>
      <w:r w:rsidRPr="00424E59">
        <w:rPr>
          <w:lang w:eastAsia="ko-KR"/>
        </w:rPr>
        <w:t>The MCPTT client:</w:t>
      </w:r>
    </w:p>
    <w:p w14:paraId="38280CB5" w14:textId="77777777" w:rsidR="00EB676A" w:rsidRPr="00424E59" w:rsidRDefault="00EB676A" w:rsidP="00EB676A">
      <w:pPr>
        <w:ind w:left="568" w:hanging="284"/>
        <w:rPr>
          <w:lang w:eastAsia="ko-KR"/>
        </w:rPr>
      </w:pPr>
      <w:r w:rsidRPr="00424E59">
        <w:rPr>
          <w:lang w:eastAsia="ko-KR"/>
        </w:rPr>
        <w:t>...</w:t>
      </w:r>
    </w:p>
    <w:p w14:paraId="737C46C1" w14:textId="77777777" w:rsidR="00EB676A" w:rsidRPr="00424E59" w:rsidRDefault="00EB676A" w:rsidP="00EB676A">
      <w:pPr>
        <w:ind w:left="568" w:hanging="284"/>
      </w:pPr>
      <w:r w:rsidRPr="00424E59">
        <w:t>3)</w:t>
      </w:r>
      <w:r w:rsidRPr="00424E59">
        <w:tab/>
        <w:t>if the SIP INVITE request contains an application/vnd.3gpp.mcptt-info+xml MIME body with the &lt;mcpttinfo&gt; element containing the &lt;mcptt-Params&gt; element with the &lt;emergency-ind&gt; element set to a value of "true":</w:t>
      </w:r>
    </w:p>
    <w:p w14:paraId="01B35380" w14:textId="77777777" w:rsidR="00EB676A" w:rsidRPr="00424E59" w:rsidRDefault="00EB676A" w:rsidP="00EB676A">
      <w:pPr>
        <w:ind w:left="851" w:hanging="284"/>
      </w:pPr>
      <w:r w:rsidRPr="00424E59">
        <w:t>a)</w:t>
      </w:r>
      <w:r w:rsidRPr="00424E59">
        <w:tab/>
        <w:t xml:space="preserve">should display to the MCPTT </w:t>
      </w:r>
      <w:r w:rsidRPr="00424E59">
        <w:rPr>
          <w:lang w:eastAsia="ko-KR"/>
        </w:rPr>
        <w:t>u</w:t>
      </w:r>
      <w:r w:rsidRPr="00424E59">
        <w:t>ser an indication that this is a SIP INVITE request for an MCPTT emergency private call and:</w:t>
      </w:r>
    </w:p>
    <w:p w14:paraId="579712DD" w14:textId="77777777" w:rsidR="00EB676A" w:rsidRPr="00424E59" w:rsidRDefault="00EB676A" w:rsidP="00EB676A">
      <w:pPr>
        <w:ind w:left="1135" w:hanging="284"/>
      </w:pPr>
      <w:r w:rsidRPr="00424E59">
        <w:t>i)</w:t>
      </w:r>
      <w:r w:rsidRPr="00424E59">
        <w:tab/>
        <w:t>should display the MCPTT ID of the originator of the MCPTT emergency private call contained in the &lt;mcptt-calling-user-id&gt; element of the application/vnd.3gpp.mcptt-info+xml MIME body; and</w:t>
      </w:r>
    </w:p>
    <w:p w14:paraId="59BB9F6C" w14:textId="77777777" w:rsidR="00EB676A" w:rsidRPr="00424E59" w:rsidRDefault="00EB676A" w:rsidP="00EB676A">
      <w:pPr>
        <w:ind w:left="1135" w:hanging="284"/>
      </w:pPr>
      <w:r w:rsidRPr="00424E59">
        <w:t>...</w:t>
      </w:r>
    </w:p>
    <w:p w14:paraId="0DDFDBBD" w14:textId="77777777" w:rsidR="00EB676A" w:rsidRPr="00424E59" w:rsidRDefault="00EB676A" w:rsidP="00EB676A">
      <w:pPr>
        <w:ind w:left="851" w:hanging="284"/>
      </w:pPr>
      <w:r w:rsidRPr="00424E59">
        <w:t>b)</w:t>
      </w:r>
      <w:r w:rsidRPr="00424E59">
        <w:tab/>
        <w:t>shall set the MCPTT emergency private priority state to "MEPP 2: in-progress" for this private call;</w:t>
      </w:r>
    </w:p>
    <w:p w14:paraId="5FFD8B8B" w14:textId="77777777" w:rsidR="00EB676A" w:rsidRPr="00424E59" w:rsidRDefault="00EB676A" w:rsidP="00EB676A">
      <w:pPr>
        <w:ind w:left="568" w:hanging="284"/>
      </w:pPr>
      <w:r w:rsidRPr="00424E59">
        <w:t>...</w:t>
      </w:r>
    </w:p>
    <w:p w14:paraId="1CDF41F1" w14:textId="77777777" w:rsidR="00EB676A" w:rsidRPr="00424E59" w:rsidRDefault="00EB676A" w:rsidP="00EB676A">
      <w:pPr>
        <w:ind w:left="568" w:hanging="284"/>
        <w:rPr>
          <w:lang w:eastAsia="ko-KR"/>
        </w:rPr>
      </w:pPr>
      <w:r w:rsidRPr="00424E59">
        <w:t>5)</w:t>
      </w:r>
      <w:r w:rsidRPr="00424E59">
        <w:tab/>
        <w:t>may check if a Resource-Priority header field is included in the incoming SIP INVITE request and may perform further actions outside the scope of the present document to act upon an included Resource-Priority header field as specified in 3GPP TS 24.229 [4]</w:t>
      </w:r>
      <w:r w:rsidRPr="00424E59">
        <w:rPr>
          <w:lang w:eastAsia="ko-KR"/>
        </w:rPr>
        <w:t>;</w:t>
      </w:r>
    </w:p>
    <w:p w14:paraId="3BF18A5A" w14:textId="77777777" w:rsidR="00EB676A" w:rsidRPr="00424E59" w:rsidRDefault="00EB676A" w:rsidP="00EB676A">
      <w:pPr>
        <w:ind w:left="568" w:hanging="284"/>
        <w:rPr>
          <w:lang w:eastAsia="ko-KR"/>
        </w:rPr>
      </w:pPr>
      <w:r w:rsidRPr="00424E59">
        <w:t>...</w:t>
      </w:r>
    </w:p>
    <w:p w14:paraId="3C556355" w14:textId="77777777" w:rsidR="00EB676A" w:rsidRPr="00424E59" w:rsidRDefault="00EB676A" w:rsidP="00EB676A">
      <w:pPr>
        <w:ind w:left="568" w:hanging="284"/>
      </w:pPr>
      <w:r w:rsidRPr="00424E59">
        <w:t>7)</w:t>
      </w:r>
      <w:r w:rsidRPr="00424E59">
        <w:tab/>
        <w:t xml:space="preserve">shall perform the automatic commencement procedures specified in </w:t>
      </w:r>
      <w:r w:rsidRPr="00424E59">
        <w:rPr>
          <w:lang w:eastAsia="ko-KR"/>
        </w:rPr>
        <w:t>subclause</w:t>
      </w:r>
      <w:r w:rsidRPr="00424E59">
        <w:t> </w:t>
      </w:r>
      <w:r w:rsidRPr="00424E59">
        <w:rPr>
          <w:lang w:eastAsia="ko-KR"/>
        </w:rPr>
        <w:t>6.2.3.1.1 if one of the following conditions are met:</w:t>
      </w:r>
    </w:p>
    <w:p w14:paraId="32D0760B" w14:textId="77777777" w:rsidR="00EB676A" w:rsidRPr="00424E59" w:rsidRDefault="00EB676A" w:rsidP="00EB676A">
      <w:pPr>
        <w:ind w:left="851" w:hanging="284"/>
        <w:rPr>
          <w:lang w:eastAsia="ko-KR"/>
        </w:rPr>
      </w:pPr>
      <w:r w:rsidRPr="00424E59">
        <w:rPr>
          <w:lang w:eastAsia="ko-KR"/>
        </w:rPr>
        <w:t>...</w:t>
      </w:r>
    </w:p>
    <w:p w14:paraId="024D4663" w14:textId="77777777" w:rsidR="00EB676A" w:rsidRPr="00424E59" w:rsidRDefault="00EB676A" w:rsidP="00EB676A">
      <w:pPr>
        <w:ind w:left="851" w:hanging="284"/>
        <w:rPr>
          <w:lang w:eastAsia="ko-KR"/>
        </w:rPr>
      </w:pPr>
      <w:r w:rsidRPr="00424E59">
        <w:rPr>
          <w:lang w:eastAsia="ko-KR"/>
        </w:rPr>
        <w:t>c)</w:t>
      </w:r>
      <w:r w:rsidRPr="00424E59">
        <w:rPr>
          <w:lang w:eastAsia="ko-KR"/>
        </w:rPr>
        <w:tab/>
        <w:t>SIP INVITE request contains a Priv-Answer-Mode header field with the value of "Auto"; and</w:t>
      </w:r>
    </w:p>
    <w:p w14:paraId="6991F4E4" w14:textId="77777777" w:rsidR="00EB676A" w:rsidRPr="00424E59" w:rsidRDefault="00EB676A" w:rsidP="00EB676A">
      <w:r w:rsidRPr="00424E59">
        <w:t>[TS 24.379, clause 11.1.2.2]</w:t>
      </w:r>
    </w:p>
    <w:p w14:paraId="1F6CC020" w14:textId="77777777" w:rsidR="00EB676A" w:rsidRPr="00424E59" w:rsidRDefault="00EB676A" w:rsidP="00EB676A">
      <w:pPr>
        <w:rPr>
          <w:lang w:eastAsia="ko-KR"/>
        </w:rPr>
      </w:pPr>
      <w:r w:rsidRPr="00424E59">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A134852" w14:textId="77777777" w:rsidR="00EB676A" w:rsidRPr="00424E59" w:rsidRDefault="00EB676A" w:rsidP="00EB676A">
      <w:pPr>
        <w:rPr>
          <w:lang w:eastAsia="ko-KR"/>
        </w:rPr>
      </w:pPr>
      <w:r w:rsidRPr="00424E59">
        <w:rPr>
          <w:lang w:eastAsia="ko-KR"/>
        </w:rPr>
        <w:t>[TS 24.379, clause 11.1.3.1.1.2]</w:t>
      </w:r>
    </w:p>
    <w:p w14:paraId="40CA2A36" w14:textId="77777777" w:rsidR="00EB676A" w:rsidRPr="00424E59" w:rsidRDefault="00EB676A" w:rsidP="00EB676A">
      <w:pPr>
        <w:rPr>
          <w:lang w:eastAsia="ko-KR"/>
        </w:rPr>
      </w:pPr>
      <w:r w:rsidRPr="00424E59">
        <w:rPr>
          <w:lang w:eastAsia="ko-KR"/>
        </w:rPr>
        <w:t>Upon receiving a SIP BYE request for private call session, the MCPTT client shall follow the procedures as specified in subclause 6.2.6.</w:t>
      </w:r>
    </w:p>
    <w:p w14:paraId="26C22AD7" w14:textId="77777777" w:rsidR="00EB676A" w:rsidRPr="00424E59" w:rsidRDefault="00EB676A" w:rsidP="00EB676A">
      <w:pPr>
        <w:keepNext/>
        <w:keepLines/>
        <w:spacing w:before="120"/>
        <w:ind w:left="1985" w:hanging="1985"/>
        <w:rPr>
          <w:rFonts w:ascii="Arial" w:hAnsi="Arial"/>
        </w:rPr>
      </w:pPr>
      <w:r w:rsidRPr="00424E59">
        <w:rPr>
          <w:rFonts w:ascii="Arial" w:hAnsi="Arial"/>
        </w:rPr>
        <w:t>6.2.6.3</w:t>
      </w:r>
      <w:r w:rsidRPr="00424E59">
        <w:rPr>
          <w:rFonts w:ascii="Arial" w:hAnsi="Arial"/>
        </w:rPr>
        <w:tab/>
        <w:t>Test description</w:t>
      </w:r>
    </w:p>
    <w:p w14:paraId="01F2500D" w14:textId="77777777" w:rsidR="00EB676A" w:rsidRPr="00424E59" w:rsidRDefault="00EB676A" w:rsidP="00EB676A">
      <w:pPr>
        <w:keepNext/>
        <w:keepLines/>
        <w:spacing w:before="120"/>
        <w:ind w:left="1985" w:hanging="1985"/>
        <w:rPr>
          <w:rFonts w:ascii="Arial" w:hAnsi="Arial"/>
        </w:rPr>
      </w:pPr>
      <w:r w:rsidRPr="00424E59">
        <w:rPr>
          <w:rFonts w:ascii="Arial" w:hAnsi="Arial"/>
        </w:rPr>
        <w:t>6.2.6.3.1</w:t>
      </w:r>
      <w:r w:rsidRPr="00424E59">
        <w:rPr>
          <w:rFonts w:ascii="Arial" w:hAnsi="Arial"/>
        </w:rPr>
        <w:tab/>
        <w:t>Pre-test conditions</w:t>
      </w:r>
    </w:p>
    <w:p w14:paraId="47F5C350"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3A529D92" w14:textId="77777777" w:rsidR="00EB676A" w:rsidRPr="00424E59" w:rsidRDefault="00EB676A" w:rsidP="00EB676A">
      <w:pPr>
        <w:ind w:left="568" w:hanging="284"/>
      </w:pPr>
      <w:r w:rsidRPr="00424E59">
        <w:t>-</w:t>
      </w:r>
      <w:r w:rsidRPr="00424E59">
        <w:tab/>
        <w:t>SS (MCPTT server)</w:t>
      </w:r>
    </w:p>
    <w:p w14:paraId="0E73BBCA"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F7EE62"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2A80C958" w14:textId="77777777" w:rsidR="00EB676A" w:rsidRPr="00424E59" w:rsidRDefault="00EB676A" w:rsidP="00EB676A">
      <w:pPr>
        <w:ind w:left="568" w:hanging="284"/>
      </w:pPr>
      <w:r w:rsidRPr="00424E59">
        <w:t>-</w:t>
      </w:r>
      <w:r w:rsidRPr="00424E59">
        <w:tab/>
        <w:t>UE (MCPTT client)</w:t>
      </w:r>
    </w:p>
    <w:p w14:paraId="29B90119" w14:textId="77777777" w:rsidR="00EB676A" w:rsidRPr="00424E59" w:rsidRDefault="00EB676A" w:rsidP="00EB676A">
      <w:pPr>
        <w:ind w:left="851" w:hanging="284"/>
      </w:pPr>
      <w:r w:rsidRPr="00424E59">
        <w:t>-</w:t>
      </w:r>
      <w:r w:rsidRPr="00424E59">
        <w:tab/>
        <w:t>receive emergency calls; MCPTT service setting for answering the call is set to manual commencement mode (3GPP TS 24.483 [12], /&lt;x&gt;/&lt;x&gt;/Common/PrivateCall/AutoCommence="false", /&lt;x&gt;/&lt;x&gt;/Common/PrivateCall/ManualCommence="true")</w:t>
      </w:r>
    </w:p>
    <w:p w14:paraId="396BE48A" w14:textId="77777777" w:rsidR="00EB676A" w:rsidRPr="00424E59" w:rsidRDefault="00EB676A" w:rsidP="00EB676A">
      <w:pPr>
        <w:ind w:left="568" w:hanging="284"/>
      </w:pPr>
      <w:r w:rsidRPr="00424E59">
        <w:t>-</w:t>
      </w:r>
      <w:r w:rsidRPr="00424E59">
        <w:tab/>
        <w:t>The test USIM set as defined in TS 36.579-1 [2], subclause 5.5.10 is inserted.</w:t>
      </w:r>
    </w:p>
    <w:p w14:paraId="7B2B4E68"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476BE889"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11C4BA3F"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4329BAA2" w14:textId="77777777" w:rsidR="00EB676A" w:rsidRPr="00424E59" w:rsidRDefault="00EB676A" w:rsidP="00EB676A">
      <w:pPr>
        <w:ind w:left="568" w:hanging="284"/>
      </w:pPr>
      <w:r w:rsidRPr="00424E59">
        <w:t>-</w:t>
      </w:r>
      <w:r w:rsidRPr="00424E59">
        <w:tab/>
        <w:t>UE States at the end of the preamble</w:t>
      </w:r>
    </w:p>
    <w:p w14:paraId="32E9B816" w14:textId="77777777" w:rsidR="00EB676A" w:rsidRPr="00424E59" w:rsidRDefault="00EB676A" w:rsidP="00EB676A">
      <w:pPr>
        <w:ind w:left="851" w:hanging="284"/>
      </w:pPr>
      <w:r w:rsidRPr="00424E59">
        <w:t>-</w:t>
      </w:r>
      <w:r w:rsidRPr="00424E59">
        <w:tab/>
        <w:t>The UE is in E-UTRA Registered, Idle Mode state.</w:t>
      </w:r>
    </w:p>
    <w:p w14:paraId="4B47F8A9"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231B4EFA" w14:textId="77777777" w:rsidR="00EB676A" w:rsidRPr="00424E59" w:rsidRDefault="00EB676A" w:rsidP="00EB676A">
      <w:pPr>
        <w:keepNext/>
        <w:keepLines/>
        <w:spacing w:before="120"/>
        <w:ind w:left="1985" w:hanging="1985"/>
        <w:rPr>
          <w:rFonts w:ascii="Arial" w:hAnsi="Arial"/>
        </w:rPr>
      </w:pPr>
      <w:r w:rsidRPr="00424E59">
        <w:rPr>
          <w:rFonts w:ascii="Arial" w:hAnsi="Arial"/>
        </w:rPr>
        <w:t>6.2.6.3.2</w:t>
      </w:r>
      <w:r w:rsidRPr="00424E59">
        <w:rPr>
          <w:rFonts w:ascii="Arial" w:hAnsi="Arial"/>
        </w:rPr>
        <w:tab/>
        <w:t>Test procedure sequence</w:t>
      </w:r>
    </w:p>
    <w:p w14:paraId="69B18FA7" w14:textId="77777777" w:rsidR="00EB676A" w:rsidRPr="00424E59" w:rsidRDefault="00EB676A" w:rsidP="00EB676A">
      <w:pPr>
        <w:keepNext/>
        <w:keepLines/>
        <w:spacing w:before="60"/>
        <w:jc w:val="center"/>
        <w:rPr>
          <w:rFonts w:ascii="Arial" w:hAnsi="Arial"/>
          <w:b/>
        </w:rPr>
      </w:pPr>
      <w:r w:rsidRPr="00424E59">
        <w:rPr>
          <w:rFonts w:ascii="Arial" w:hAnsi="Arial"/>
          <w:b/>
        </w:rP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7D802F67" w14:textId="77777777" w:rsidTr="00BC3F8D">
        <w:tc>
          <w:tcPr>
            <w:tcW w:w="534" w:type="dxa"/>
            <w:tcBorders>
              <w:top w:val="single" w:sz="4" w:space="0" w:color="auto"/>
              <w:left w:val="single" w:sz="4" w:space="0" w:color="auto"/>
              <w:bottom w:val="nil"/>
              <w:right w:val="single" w:sz="4" w:space="0" w:color="auto"/>
            </w:tcBorders>
            <w:hideMark/>
          </w:tcPr>
          <w:p w14:paraId="5BE0FAC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101302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A056A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329176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A731F3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03B0BBBA" w14:textId="77777777" w:rsidTr="00BC3F8D">
        <w:tc>
          <w:tcPr>
            <w:tcW w:w="534" w:type="dxa"/>
            <w:tcBorders>
              <w:top w:val="nil"/>
              <w:left w:val="single" w:sz="4" w:space="0" w:color="auto"/>
              <w:bottom w:val="single" w:sz="4" w:space="0" w:color="auto"/>
              <w:right w:val="single" w:sz="4" w:space="0" w:color="auto"/>
            </w:tcBorders>
          </w:tcPr>
          <w:p w14:paraId="39A780BF"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A0302D0"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08FE73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BA4FF6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3E783B1"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3B3CC47" w14:textId="77777777" w:rsidR="00EB676A" w:rsidRPr="00424E59" w:rsidRDefault="00EB676A" w:rsidP="00BC3F8D">
            <w:pPr>
              <w:keepNext/>
              <w:keepLines/>
              <w:spacing w:after="0"/>
              <w:jc w:val="center"/>
              <w:rPr>
                <w:rFonts w:ascii="Arial" w:hAnsi="Arial"/>
                <w:b/>
                <w:sz w:val="18"/>
              </w:rPr>
            </w:pPr>
          </w:p>
        </w:tc>
      </w:tr>
      <w:tr w:rsidR="00EB676A" w:rsidRPr="00424E59" w14:paraId="2F3EF17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E1E92A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5EDFB52" w14:textId="53E6007E"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681" w:author="MCC160" w:date="2022-11-01T11:57:00Z">
              <w:r w:rsidRPr="00424E59" w:rsidDel="00FD1A1C">
                <w:rPr>
                  <w:rFonts w:ascii="Arial" w:eastAsia="Calibri" w:hAnsi="Arial"/>
                  <w:sz w:val="18"/>
                </w:rPr>
                <w:delText xml:space="preserve">Is the </w:delText>
              </w:r>
              <w:r w:rsidRPr="00424E59" w:rsidDel="00FD1A1C">
                <w:rPr>
                  <w:rFonts w:ascii="Arial" w:eastAsia="Calibri" w:hAnsi="Arial"/>
                  <w:sz w:val="18"/>
                  <w:lang w:eastAsia="ko-KR"/>
                </w:rPr>
                <w:delText xml:space="preserve">procedure for </w:delText>
              </w:r>
            </w:del>
            <w:ins w:id="682" w:author="MCC160" w:date="2022-11-01T11:57:00Z">
              <w:r w:rsidR="00FD1A1C" w:rsidRPr="00424E59">
                <w:rPr>
                  <w:rFonts w:ascii="Arial" w:eastAsia="Calibri" w:hAnsi="Arial"/>
                  <w:sz w:val="18"/>
                  <w:lang w:eastAsia="ko-KR"/>
                </w:rPr>
                <w:t xml:space="preserve">Does the UE (MCPTT </w:t>
              </w:r>
            </w:ins>
            <w:ins w:id="683" w:author="MCC160" w:date="2022-11-16T21:59:00Z">
              <w:r w:rsidR="001F3E66" w:rsidRPr="00424E59">
                <w:rPr>
                  <w:rFonts w:ascii="Arial" w:eastAsia="Calibri" w:hAnsi="Arial"/>
                  <w:sz w:val="18"/>
                  <w:lang w:eastAsia="ko-KR"/>
                  <w:rPrChange w:id="684" w:author="MCC160" w:date="2022-11-16T21:59:00Z">
                    <w:rPr>
                      <w:rFonts w:ascii="Arial" w:eastAsia="Calibri" w:hAnsi="Arial"/>
                      <w:sz w:val="18"/>
                      <w:lang w:eastAsia="ko-KR"/>
                    </w:rPr>
                  </w:rPrChange>
                </w:rPr>
                <w:t>c</w:t>
              </w:r>
            </w:ins>
            <w:ins w:id="685" w:author="MCC160" w:date="2022-11-01T11:57:00Z">
              <w:r w:rsidR="00FD1A1C" w:rsidRPr="00424E59">
                <w:rPr>
                  <w:rFonts w:ascii="Arial" w:eastAsia="Calibri" w:hAnsi="Arial"/>
                  <w:sz w:val="18"/>
                  <w:lang w:eastAsia="ko-KR"/>
                </w:rPr>
                <w:t>lient) correctly perform test procedure '</w:t>
              </w:r>
            </w:ins>
            <w:r w:rsidRPr="00424E59">
              <w:rPr>
                <w:rFonts w:ascii="Arial" w:hAnsi="Arial"/>
                <w:sz w:val="18"/>
              </w:rPr>
              <w:t>MCX CT session establishment/modification without provisional responses other than 100 Trying</w:t>
            </w:r>
            <w:ins w:id="686" w:author="MCC160" w:date="2022-11-01T11:57:00Z">
              <w:r w:rsidR="00FD1A1C" w:rsidRPr="00424E59">
                <w:rPr>
                  <w:rFonts w:ascii="Arial" w:hAnsi="Arial"/>
                  <w:sz w:val="18"/>
                </w:rPr>
                <w:t>'</w:t>
              </w:r>
            </w:ins>
            <w:r w:rsidRPr="00424E59">
              <w:rPr>
                <w:rFonts w:ascii="Arial" w:hAnsi="Arial"/>
                <w:sz w:val="18"/>
              </w:rPr>
              <w:t xml:space="preserve"> as described in TS 36.579-1 [2] Table </w:t>
            </w:r>
            <w:r w:rsidRPr="00424E59">
              <w:rPr>
                <w:rFonts w:ascii="Arial" w:hAnsi="Arial"/>
                <w:bCs/>
                <w:sz w:val="18"/>
              </w:rPr>
              <w:t>5.3.4.3-1 to establish</w:t>
            </w:r>
            <w:r w:rsidRPr="00424E59">
              <w:rPr>
                <w:rFonts w:ascii="Arial" w:hAnsi="Arial"/>
                <w:sz w:val="18"/>
              </w:rPr>
              <w:t xml:space="preserve"> an MCPTT private emergency call with force of automatic commencement mode without floor control</w:t>
            </w:r>
            <w:del w:id="687" w:author="MCC160" w:date="2022-11-01T11:58:00Z">
              <w:r w:rsidRPr="00424E59" w:rsidDel="00FD1A1C">
                <w:rPr>
                  <w:rFonts w:ascii="Arial" w:hAnsi="Arial"/>
                  <w:sz w:val="18"/>
                </w:rPr>
                <w:delText xml:space="preserve"> correctly performed</w:delText>
              </w:r>
            </w:del>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5CF580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70B2DA"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8A129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F6EF1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4641F6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CC321B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04F1A3D5"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526CBE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C68B56D"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05215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DDD5E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02910B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016023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75F062B" w14:textId="77777777" w:rsidR="00EB676A" w:rsidRPr="00424E59" w:rsidRDefault="00EB676A" w:rsidP="00BC3F8D">
            <w:pPr>
              <w:keepNext/>
              <w:keepLines/>
              <w:spacing w:after="0"/>
              <w:rPr>
                <w:rFonts w:ascii="Arial" w:hAnsi="Arial"/>
                <w:sz w:val="18"/>
              </w:rPr>
            </w:pPr>
            <w:r w:rsidRPr="00424E59">
              <w:rPr>
                <w:rFonts w:ascii="Arial" w:hAnsi="Arial"/>
                <w:sz w:val="18"/>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037C567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40E11EF"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AD2DD9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8B7C3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B9A45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27301F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3a1</w:t>
            </w:r>
          </w:p>
        </w:tc>
        <w:tc>
          <w:tcPr>
            <w:tcW w:w="3968" w:type="dxa"/>
            <w:tcBorders>
              <w:top w:val="single" w:sz="4" w:space="0" w:color="auto"/>
              <w:left w:val="single" w:sz="4" w:space="0" w:color="auto"/>
              <w:bottom w:val="single" w:sz="4" w:space="0" w:color="auto"/>
              <w:right w:val="single" w:sz="4" w:space="0" w:color="auto"/>
            </w:tcBorders>
          </w:tcPr>
          <w:p w14:paraId="411E3CB6" w14:textId="77777777" w:rsidR="00EB676A" w:rsidRPr="00424E59" w:rsidRDefault="00EB676A" w:rsidP="00BC3F8D">
            <w:pPr>
              <w:keepNext/>
              <w:keepLines/>
              <w:spacing w:after="0"/>
              <w:rPr>
                <w:rFonts w:ascii="Arial" w:hAnsi="Arial"/>
                <w:sz w:val="18"/>
              </w:rPr>
            </w:pPr>
            <w:r w:rsidRPr="00424E59">
              <w:rPr>
                <w:rFonts w:ascii="Arial" w:hAnsi="Arial"/>
                <w:sz w:val="18"/>
              </w:rPr>
              <w:t>IF pc_MCX_DisplayInfoEmergencyCall THEN</w:t>
            </w:r>
          </w:p>
          <w:p w14:paraId="400BFAF1" w14:textId="206E0749" w:rsidR="00EB676A" w:rsidRPr="00424E59" w:rsidDel="009D2FA7" w:rsidRDefault="00EB676A" w:rsidP="00BC3F8D">
            <w:pPr>
              <w:keepNext/>
              <w:keepLines/>
              <w:spacing w:after="0"/>
              <w:rPr>
                <w:del w:id="688" w:author="MCC160" w:date="2022-11-16T23:30:00Z"/>
                <w:rFonts w:ascii="Arial" w:hAnsi="Arial"/>
                <w:sz w:val="18"/>
              </w:rPr>
            </w:pPr>
          </w:p>
          <w:p w14:paraId="26A6CDD0" w14:textId="3286DF73" w:rsidR="00EB676A" w:rsidRPr="00424E59" w:rsidRDefault="00EB676A" w:rsidP="00BC3F8D">
            <w:pPr>
              <w:keepNext/>
              <w:keepLines/>
              <w:spacing w:after="0"/>
              <w:rPr>
                <w:rFonts w:ascii="Arial" w:hAnsi="Arial"/>
                <w:sz w:val="18"/>
                <w:rPrChange w:id="689" w:author="MCC160" w:date="2022-11-16T23:34:00Z">
                  <w:rPr>
                    <w:rFonts w:ascii="Arial" w:hAnsi="Arial"/>
                    <w:sz w:val="18"/>
                  </w:rPr>
                </w:rPrChange>
              </w:rPr>
            </w:pPr>
            <w:r w:rsidRPr="00424E59">
              <w:rPr>
                <w:rFonts w:ascii="Arial" w:hAnsi="Arial"/>
                <w:sz w:val="18"/>
                <w:rPrChange w:id="690" w:author="MCC160" w:date="2022-11-16T23:34:00Z">
                  <w:rPr>
                    <w:rFonts w:ascii="Arial" w:hAnsi="Arial"/>
                    <w:sz w:val="18"/>
                  </w:rPr>
                </w:rPrChange>
              </w:rPr>
              <w:t xml:space="preserve">Check: </w:t>
            </w:r>
            <w:r w:rsidRPr="00424E59">
              <w:rPr>
                <w:rFonts w:ascii="Arial" w:hAnsi="Arial"/>
                <w:sz w:val="18"/>
                <w:rPrChange w:id="691" w:author="MCC160" w:date="2022-11-16T23:36:00Z">
                  <w:rPr>
                    <w:rFonts w:ascii="Arial" w:hAnsi="Arial"/>
                    <w:sz w:val="18"/>
                  </w:rPr>
                </w:rPrChange>
              </w:rPr>
              <w:t>Does the UE (</w:t>
            </w:r>
            <w:r w:rsidRPr="00424E59">
              <w:rPr>
                <w:rFonts w:ascii="Arial" w:hAnsi="Arial"/>
                <w:sz w:val="18"/>
                <w:lang w:eastAsia="ko-KR"/>
                <w:rPrChange w:id="692" w:author="MCC160" w:date="2022-11-16T23:36:00Z">
                  <w:rPr>
                    <w:rFonts w:ascii="Arial" w:hAnsi="Arial"/>
                    <w:sz w:val="18"/>
                    <w:lang w:eastAsia="ko-KR"/>
                  </w:rPr>
                </w:rPrChange>
              </w:rPr>
              <w:t xml:space="preserve">MCPTT client) </w:t>
            </w:r>
            <w:r w:rsidRPr="00424E59">
              <w:rPr>
                <w:rFonts w:ascii="Arial" w:hAnsi="Arial"/>
                <w:sz w:val="18"/>
                <w:rPrChange w:id="693" w:author="MCC160" w:date="2022-11-16T23:36:00Z">
                  <w:rPr>
                    <w:rFonts w:ascii="Arial" w:hAnsi="Arial"/>
                    <w:sz w:val="18"/>
                  </w:rPr>
                </w:rPrChange>
              </w:rPr>
              <w:t xml:space="preserve">notify the user </w:t>
            </w:r>
            <w:ins w:id="694" w:author="MCC160" w:date="2022-11-16T23:36:00Z">
              <w:r w:rsidR="007C6858" w:rsidRPr="00424E59">
                <w:rPr>
                  <w:rFonts w:ascii="Arial" w:hAnsi="Arial"/>
                  <w:sz w:val="18"/>
                  <w:rPrChange w:id="695" w:author="MCC160" w:date="2022-11-16T23:36:00Z">
                    <w:rPr>
                      <w:rFonts w:ascii="Arial" w:hAnsi="Arial"/>
                      <w:sz w:val="18"/>
                    </w:rPr>
                  </w:rPrChange>
                </w:rPr>
                <w:t>that the call has been established</w:t>
              </w:r>
            </w:ins>
            <w:del w:id="696" w:author="MCC160" w:date="2022-11-16T23:36:00Z">
              <w:r w:rsidRPr="00424E59" w:rsidDel="007C6858">
                <w:rPr>
                  <w:rFonts w:ascii="Arial" w:hAnsi="Arial"/>
                  <w:sz w:val="18"/>
                  <w:rPrChange w:id="697" w:author="MCC160" w:date="2022-11-16T23:36:00Z">
                    <w:rPr>
                      <w:rFonts w:ascii="Arial" w:hAnsi="Arial"/>
                      <w:sz w:val="18"/>
                    </w:rPr>
                  </w:rPrChange>
                </w:rPr>
                <w:delText xml:space="preserve">about the emergency call </w:delText>
              </w:r>
              <w:r w:rsidRPr="00424E59" w:rsidDel="007C6858">
                <w:rPr>
                  <w:rFonts w:ascii="Arial" w:hAnsi="Arial"/>
                  <w:sz w:val="18"/>
                  <w:rPrChange w:id="698" w:author="MCC160" w:date="2022-11-16T23:34:00Z">
                    <w:rPr>
                      <w:rFonts w:ascii="Arial" w:hAnsi="Arial"/>
                      <w:sz w:val="18"/>
                    </w:rPr>
                  </w:rPrChange>
                </w:rPr>
                <w:delText>establishment</w:delText>
              </w:r>
            </w:del>
            <w:r w:rsidRPr="00424E59">
              <w:rPr>
                <w:rFonts w:ascii="Arial" w:hAnsi="Arial"/>
                <w:sz w:val="18"/>
                <w:rPrChange w:id="699" w:author="MCC160" w:date="2022-11-16T23:34:00Z">
                  <w:rPr>
                    <w:rFonts w:ascii="Arial" w:hAnsi="Arial"/>
                    <w:sz w:val="18"/>
                  </w:rPr>
                </w:rPrChange>
              </w:rPr>
              <w:t>?</w:t>
            </w:r>
          </w:p>
          <w:p w14:paraId="73CFED00" w14:textId="77777777" w:rsidR="00E27AAE" w:rsidRPr="00424E59" w:rsidRDefault="00E27AAE" w:rsidP="00E27AAE">
            <w:pPr>
              <w:keepNext/>
              <w:keepLines/>
              <w:spacing w:after="0"/>
              <w:rPr>
                <w:ins w:id="700" w:author="MCC160" w:date="2022-11-16T23:33:00Z"/>
                <w:rFonts w:ascii="Arial" w:hAnsi="Arial"/>
                <w:sz w:val="18"/>
                <w:rPrChange w:id="701" w:author="MCC160" w:date="2022-11-16T23:34:00Z">
                  <w:rPr>
                    <w:ins w:id="702" w:author="MCC160" w:date="2022-11-16T23:33:00Z"/>
                    <w:rFonts w:ascii="Arial" w:hAnsi="Arial"/>
                    <w:sz w:val="18"/>
                  </w:rPr>
                </w:rPrChange>
              </w:rPr>
            </w:pPr>
            <w:ins w:id="703" w:author="MCC160" w:date="2022-11-16T23:33:00Z">
              <w:r w:rsidRPr="00424E59">
                <w:rPr>
                  <w:rFonts w:ascii="Arial" w:hAnsi="Arial"/>
                  <w:sz w:val="18"/>
                  <w:rPrChange w:id="704" w:author="MCC160" w:date="2022-11-16T23:34:00Z">
                    <w:rPr>
                      <w:rFonts w:ascii="Arial" w:hAnsi="Arial"/>
                      <w:sz w:val="18"/>
                    </w:rPr>
                  </w:rPrChange>
                </w:rPr>
                <w:t xml:space="preserve">(NOTE 1) </w:t>
              </w:r>
            </w:ins>
          </w:p>
          <w:p w14:paraId="68326B5E" w14:textId="0AC41DA0" w:rsidR="00EB676A" w:rsidRPr="00424E59" w:rsidDel="00E27AAE" w:rsidRDefault="00E27AAE" w:rsidP="00E27AAE">
            <w:pPr>
              <w:keepNext/>
              <w:keepLines/>
              <w:spacing w:after="0"/>
              <w:rPr>
                <w:del w:id="705" w:author="MCC160" w:date="2022-11-16T23:32:00Z"/>
                <w:rFonts w:ascii="Arial" w:hAnsi="Arial"/>
                <w:sz w:val="18"/>
                <w:rPrChange w:id="706" w:author="MCC160" w:date="2022-11-16T23:34:00Z">
                  <w:rPr>
                    <w:del w:id="707" w:author="MCC160" w:date="2022-11-16T23:32:00Z"/>
                    <w:rFonts w:ascii="Arial" w:hAnsi="Arial"/>
                    <w:sz w:val="18"/>
                  </w:rPr>
                </w:rPrChange>
              </w:rPr>
            </w:pPr>
            <w:ins w:id="708" w:author="MCC160" w:date="2022-11-16T23:33:00Z">
              <w:r w:rsidRPr="00424E59">
                <w:rPr>
                  <w:rFonts w:ascii="Arial" w:hAnsi="Arial"/>
                  <w:sz w:val="18"/>
                  <w:rPrChange w:id="709" w:author="MCC160" w:date="2022-11-16T23:34:00Z">
                    <w:rPr>
                      <w:rFonts w:ascii="Arial" w:hAnsi="Arial"/>
                      <w:sz w:val="18"/>
                    </w:rPr>
                  </w:rPrChange>
                </w:rPr>
                <w:t>(NOTE 2)</w:t>
              </w:r>
            </w:ins>
          </w:p>
          <w:p w14:paraId="714DE7F0" w14:textId="7F8E7A4C" w:rsidR="00EB676A" w:rsidRPr="00424E59" w:rsidDel="00E27AAE" w:rsidRDefault="00EB676A" w:rsidP="00E27AAE">
            <w:pPr>
              <w:keepNext/>
              <w:keepLines/>
              <w:spacing w:after="0"/>
              <w:rPr>
                <w:del w:id="710" w:author="MCC160" w:date="2022-11-16T23:34:00Z"/>
                <w:rFonts w:ascii="Arial" w:hAnsi="Arial"/>
                <w:sz w:val="18"/>
                <w:rPrChange w:id="711" w:author="MCC160" w:date="2022-11-16T23:34:00Z">
                  <w:rPr>
                    <w:del w:id="712" w:author="MCC160" w:date="2022-11-16T23:34:00Z"/>
                    <w:rFonts w:ascii="Arial" w:hAnsi="Arial"/>
                    <w:sz w:val="18"/>
                  </w:rPr>
                </w:rPrChange>
              </w:rPr>
            </w:pPr>
            <w:del w:id="713" w:author="MCC160" w:date="2022-11-16T23:34:00Z">
              <w:r w:rsidRPr="00424E59" w:rsidDel="00E27AAE">
                <w:rPr>
                  <w:rFonts w:ascii="Arial" w:hAnsi="Arial"/>
                  <w:sz w:val="18"/>
                  <w:rPrChange w:id="714" w:author="MCC160" w:date="2022-11-16T23:34:00Z">
                    <w:rPr>
                      <w:rFonts w:ascii="Arial" w:hAnsi="Arial"/>
                      <w:sz w:val="18"/>
                    </w:rPr>
                  </w:rPrChange>
                </w:rPr>
                <w:delText xml:space="preserve">(NOTE 1): </w:delText>
              </w:r>
            </w:del>
          </w:p>
          <w:p w14:paraId="54C7C684" w14:textId="17F6A10F" w:rsidR="00EB676A" w:rsidRPr="00424E59" w:rsidDel="00E27AAE" w:rsidRDefault="00EB676A" w:rsidP="00E27AAE">
            <w:pPr>
              <w:keepNext/>
              <w:keepLines/>
              <w:spacing w:after="0"/>
              <w:rPr>
                <w:del w:id="715" w:author="MCC160" w:date="2022-11-16T23:34:00Z"/>
                <w:rFonts w:ascii="Arial" w:hAnsi="Arial"/>
                <w:sz w:val="18"/>
                <w:rPrChange w:id="716" w:author="MCC160" w:date="2022-11-16T23:34:00Z">
                  <w:rPr>
                    <w:del w:id="717" w:author="MCC160" w:date="2022-11-16T23:34:00Z"/>
                    <w:rFonts w:ascii="Arial" w:hAnsi="Arial"/>
                    <w:sz w:val="18"/>
                  </w:rPr>
                </w:rPrChange>
              </w:rPr>
            </w:pPr>
          </w:p>
          <w:p w14:paraId="0F179830" w14:textId="2EC90937" w:rsidR="00EB676A" w:rsidRPr="00424E59" w:rsidDel="00E27AAE" w:rsidRDefault="00EB676A" w:rsidP="00E27AAE">
            <w:pPr>
              <w:keepNext/>
              <w:keepLines/>
              <w:spacing w:after="0"/>
              <w:rPr>
                <w:del w:id="718" w:author="MCC160" w:date="2022-11-16T23:34:00Z"/>
                <w:rFonts w:ascii="Arial" w:hAnsi="Arial"/>
                <w:sz w:val="18"/>
                <w:rPrChange w:id="719" w:author="MCC160" w:date="2022-11-16T23:34:00Z">
                  <w:rPr>
                    <w:del w:id="720" w:author="MCC160" w:date="2022-11-16T23:34:00Z"/>
                    <w:rFonts w:ascii="Arial" w:hAnsi="Arial"/>
                    <w:sz w:val="18"/>
                  </w:rPr>
                </w:rPrChange>
              </w:rPr>
            </w:pPr>
            <w:del w:id="721" w:author="MCC160" w:date="2022-11-16T23:34:00Z">
              <w:r w:rsidRPr="00424E59" w:rsidDel="00E27AAE">
                <w:rPr>
                  <w:rFonts w:ascii="Arial" w:hAnsi="Arial"/>
                  <w:sz w:val="18"/>
                  <w:rPrChange w:id="722" w:author="MCC160" w:date="2022-11-16T23:34:00Z">
                    <w:rPr>
                      <w:rFonts w:ascii="Arial" w:hAnsi="Arial"/>
                      <w:sz w:val="18"/>
                    </w:rPr>
                  </w:rPrChange>
                </w:rPr>
                <w:delText>NOTE 2: The display information may include</w:delText>
              </w:r>
            </w:del>
          </w:p>
          <w:p w14:paraId="173621F0" w14:textId="707AC471" w:rsidR="00EB676A" w:rsidRPr="00424E59" w:rsidDel="00E27AAE" w:rsidRDefault="00EB676A" w:rsidP="00E27AAE">
            <w:pPr>
              <w:keepNext/>
              <w:keepLines/>
              <w:spacing w:after="0"/>
              <w:rPr>
                <w:del w:id="723" w:author="MCC160" w:date="2022-11-16T23:34:00Z"/>
                <w:rFonts w:ascii="Arial" w:hAnsi="Arial"/>
                <w:sz w:val="18"/>
                <w:rPrChange w:id="724" w:author="MCC160" w:date="2022-11-16T23:34:00Z">
                  <w:rPr>
                    <w:del w:id="725" w:author="MCC160" w:date="2022-11-16T23:34:00Z"/>
                    <w:rFonts w:ascii="Arial" w:hAnsi="Arial"/>
                    <w:sz w:val="18"/>
                  </w:rPr>
                </w:rPrChange>
              </w:rPr>
            </w:pPr>
            <w:del w:id="726" w:author="MCC160" w:date="2022-11-16T23:34:00Z">
              <w:r w:rsidRPr="00424E59" w:rsidDel="00E27AAE">
                <w:rPr>
                  <w:rFonts w:ascii="Arial" w:hAnsi="Arial"/>
                  <w:sz w:val="18"/>
                  <w:rPrChange w:id="727" w:author="MCC160" w:date="2022-11-16T23:34:00Z">
                    <w:rPr>
                      <w:rFonts w:ascii="Arial" w:hAnsi="Arial"/>
                      <w:sz w:val="18"/>
                    </w:rPr>
                  </w:rPrChange>
                </w:rPr>
                <w:delText>- indication for a request for an MCPTT private call</w:delText>
              </w:r>
            </w:del>
          </w:p>
          <w:p w14:paraId="12C0A605" w14:textId="15AAC4D0" w:rsidR="00EB676A" w:rsidRPr="00424E59" w:rsidRDefault="00EB676A" w:rsidP="00E27AAE">
            <w:pPr>
              <w:keepNext/>
              <w:keepLines/>
              <w:spacing w:after="0"/>
              <w:rPr>
                <w:rFonts w:ascii="Arial" w:hAnsi="Arial"/>
                <w:sz w:val="18"/>
              </w:rPr>
            </w:pPr>
            <w:del w:id="728" w:author="MCC160" w:date="2022-11-16T23:34:00Z">
              <w:r w:rsidRPr="00424E59" w:rsidDel="00E27AAE">
                <w:rPr>
                  <w:rFonts w:ascii="Arial" w:hAnsi="Arial"/>
                  <w:sz w:val="18"/>
                  <w:rPrChange w:id="729" w:author="MCC160" w:date="2022-11-16T23:34:00Z">
                    <w:rPr>
                      <w:rFonts w:ascii="Arial" w:hAnsi="Arial"/>
                      <w:sz w:val="18"/>
                    </w:rPr>
                  </w:rPrChange>
                </w:rPr>
                <w:delText>- the MCPTT ID of the originator of the MCPTT private call.</w:delText>
              </w:r>
            </w:del>
          </w:p>
        </w:tc>
        <w:tc>
          <w:tcPr>
            <w:tcW w:w="708" w:type="dxa"/>
            <w:tcBorders>
              <w:top w:val="single" w:sz="4" w:space="0" w:color="auto"/>
              <w:left w:val="single" w:sz="4" w:space="0" w:color="auto"/>
              <w:bottom w:val="single" w:sz="4" w:space="0" w:color="auto"/>
              <w:right w:val="single" w:sz="4" w:space="0" w:color="auto"/>
            </w:tcBorders>
            <w:hideMark/>
          </w:tcPr>
          <w:p w14:paraId="03ADB94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A999C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7C6D7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B80145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BB237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867047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4-5</w:t>
            </w:r>
          </w:p>
        </w:tc>
        <w:tc>
          <w:tcPr>
            <w:tcW w:w="3968" w:type="dxa"/>
            <w:tcBorders>
              <w:top w:val="single" w:sz="4" w:space="0" w:color="auto"/>
              <w:left w:val="single" w:sz="4" w:space="0" w:color="auto"/>
              <w:bottom w:val="single" w:sz="4" w:space="0" w:color="auto"/>
              <w:right w:val="single" w:sz="4" w:space="0" w:color="auto"/>
            </w:tcBorders>
            <w:hideMark/>
          </w:tcPr>
          <w:p w14:paraId="7322880A"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EC9E6C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2A7904C"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157A7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B9F9D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6CF11A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F05ECC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315A4CE4" w14:textId="410713A4"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730" w:author="MCC160" w:date="2022-11-01T11:58:00Z">
              <w:r w:rsidRPr="00424E59" w:rsidDel="00FD1A1C">
                <w:rPr>
                  <w:rFonts w:ascii="Arial" w:eastAsia="Calibri" w:hAnsi="Arial"/>
                  <w:sz w:val="18"/>
                </w:rPr>
                <w:delText xml:space="preserve">Is the procedure for </w:delText>
              </w:r>
            </w:del>
            <w:ins w:id="731" w:author="MCC160" w:date="2022-11-01T11:58:00Z">
              <w:r w:rsidR="00FD1A1C" w:rsidRPr="00424E59">
                <w:rPr>
                  <w:rFonts w:ascii="Arial" w:eastAsia="Calibri" w:hAnsi="Arial"/>
                  <w:sz w:val="18"/>
                </w:rPr>
                <w:t xml:space="preserve">Does the UE (MCPTT </w:t>
              </w:r>
            </w:ins>
            <w:ins w:id="732" w:author="MCC160" w:date="2022-11-16T21:59:00Z">
              <w:r w:rsidR="001F3E66" w:rsidRPr="00424E59">
                <w:rPr>
                  <w:rFonts w:ascii="Arial" w:eastAsia="Calibri" w:hAnsi="Arial"/>
                  <w:sz w:val="18"/>
                </w:rPr>
                <w:t>c</w:t>
              </w:r>
            </w:ins>
            <w:ins w:id="733" w:author="MCC160" w:date="2022-11-01T11:58:00Z">
              <w:r w:rsidR="00FD1A1C" w:rsidRPr="00424E59">
                <w:rPr>
                  <w:rFonts w:ascii="Arial" w:eastAsia="Calibri" w:hAnsi="Arial"/>
                  <w:sz w:val="18"/>
                </w:rPr>
                <w:t>lient) correctly perform test procedure '</w:t>
              </w:r>
            </w:ins>
            <w:r w:rsidRPr="00424E59">
              <w:rPr>
                <w:rFonts w:ascii="Arial" w:hAnsi="Arial"/>
                <w:sz w:val="18"/>
              </w:rPr>
              <w:t>MCX CT call release</w:t>
            </w:r>
            <w:ins w:id="734" w:author="MCC160" w:date="2022-11-01T11:58:00Z">
              <w:r w:rsidR="00FD1A1C"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5.3.12.3-1 to </w:t>
            </w:r>
            <w:del w:id="735" w:author="MCC160" w:date="2022-11-01T11:58:00Z">
              <w:r w:rsidRPr="00424E59" w:rsidDel="00FD1A1C">
                <w:rPr>
                  <w:rFonts w:ascii="Arial" w:hAnsi="Arial"/>
                  <w:sz w:val="18"/>
                </w:rPr>
                <w:delText xml:space="preserve">end </w:delText>
              </w:r>
            </w:del>
            <w:ins w:id="736" w:author="MCC160" w:date="2022-11-01T11:58:00Z">
              <w:r w:rsidR="00FD1A1C" w:rsidRPr="00424E59">
                <w:rPr>
                  <w:rFonts w:ascii="Arial" w:hAnsi="Arial"/>
                  <w:sz w:val="18"/>
                </w:rPr>
                <w:t xml:space="preserve">release </w:t>
              </w:r>
            </w:ins>
            <w:r w:rsidRPr="00424E59">
              <w:rPr>
                <w:rFonts w:ascii="Arial" w:hAnsi="Arial"/>
                <w:sz w:val="18"/>
              </w:rPr>
              <w:t>the call</w:t>
            </w:r>
            <w:del w:id="737" w:author="MCC160" w:date="2022-11-01T11:58:00Z">
              <w:r w:rsidRPr="00424E59" w:rsidDel="00FD1A1C">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044873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033DC4"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654F7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4A631B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51A0A62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E40B8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379B232B"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5A0FC6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BFF6504"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D3186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5B177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8495942"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01EE4E49" w14:textId="77777777" w:rsidR="00EB676A" w:rsidRPr="00424E59" w:rsidRDefault="00EB676A" w:rsidP="00BC3F8D">
            <w:pPr>
              <w:keepNext/>
              <w:keepLines/>
              <w:spacing w:after="0"/>
              <w:ind w:left="851" w:hanging="851"/>
              <w:rPr>
                <w:ins w:id="738" w:author="MCC160" w:date="2022-11-16T23:31:00Z"/>
                <w:rFonts w:ascii="Arial" w:hAnsi="Arial"/>
                <w:sz w:val="18"/>
              </w:rPr>
            </w:pPr>
            <w:r w:rsidRPr="00424E59">
              <w:rPr>
                <w:rFonts w:ascii="Arial" w:hAnsi="Arial"/>
                <w:sz w:val="18"/>
                <w:szCs w:val="22"/>
              </w:rPr>
              <w:t xml:space="preserve">NOTE 1: </w:t>
            </w:r>
            <w:r w:rsidRPr="00424E59">
              <w:rPr>
                <w:rFonts w:ascii="Arial" w:hAnsi="Arial"/>
                <w:sz w:val="18"/>
              </w:rPr>
              <w:t>This is expected to be done via a suitable implementation dependent MMI.</w:t>
            </w:r>
          </w:p>
          <w:p w14:paraId="1B12B8D4" w14:textId="66DC5A43" w:rsidR="009D2FA7" w:rsidRPr="00424E59" w:rsidRDefault="009D2FA7" w:rsidP="00BC3F8D">
            <w:pPr>
              <w:keepNext/>
              <w:keepLines/>
              <w:spacing w:after="0"/>
              <w:ind w:left="851" w:hanging="851"/>
              <w:rPr>
                <w:rFonts w:ascii="Arial" w:hAnsi="Arial"/>
                <w:sz w:val="18"/>
              </w:rPr>
            </w:pPr>
            <w:ins w:id="739" w:author="MCC160" w:date="2022-11-16T23:31:00Z">
              <w:r w:rsidRPr="00424E59">
                <w:rPr>
                  <w:rFonts w:ascii="Arial" w:hAnsi="Arial"/>
                  <w:sz w:val="18"/>
                  <w:rPrChange w:id="740" w:author="MCC160" w:date="2022-11-16T23:32:00Z">
                    <w:rPr>
                      <w:rFonts w:ascii="Arial" w:hAnsi="Arial"/>
                      <w:sz w:val="18"/>
                    </w:rPr>
                  </w:rPrChange>
                </w:rPr>
                <w:t>NOTE 2: The display information may include</w:t>
              </w:r>
              <w:r w:rsidRPr="00424E59">
                <w:rPr>
                  <w:rFonts w:ascii="Arial" w:hAnsi="Arial"/>
                  <w:sz w:val="18"/>
                  <w:rPrChange w:id="741" w:author="MCC160" w:date="2022-11-16T23:32:00Z">
                    <w:rPr>
                      <w:rFonts w:ascii="Arial" w:hAnsi="Arial"/>
                      <w:sz w:val="18"/>
                    </w:rPr>
                  </w:rPrChange>
                </w:rPr>
                <w:br/>
                <w:t xml:space="preserve">- indication for </w:t>
              </w:r>
              <w:r w:rsidRPr="00424E59">
                <w:rPr>
                  <w:rFonts w:ascii="Arial" w:hAnsi="Arial"/>
                  <w:sz w:val="18"/>
                </w:rPr>
                <w:t>upgrade/</w:t>
              </w:r>
              <w:r w:rsidRPr="00424E59">
                <w:rPr>
                  <w:rFonts w:ascii="Arial" w:hAnsi="Arial"/>
                  <w:sz w:val="18"/>
                  <w:rPrChange w:id="742" w:author="MCC160" w:date="2022-11-16T23:32:00Z">
                    <w:rPr>
                      <w:rFonts w:ascii="Arial" w:hAnsi="Arial"/>
                      <w:sz w:val="18"/>
                    </w:rPr>
                  </w:rPrChange>
                </w:rPr>
                <w:t>downgrade of call</w:t>
              </w:r>
              <w:r w:rsidRPr="00424E59">
                <w:rPr>
                  <w:rFonts w:ascii="Arial" w:hAnsi="Arial"/>
                  <w:sz w:val="18"/>
                  <w:rPrChange w:id="743" w:author="MCC160" w:date="2022-11-16T23:32:00Z">
                    <w:rPr>
                      <w:rFonts w:ascii="Arial" w:hAnsi="Arial"/>
                      <w:sz w:val="18"/>
                    </w:rPr>
                  </w:rPrChange>
                </w:rPr>
                <w:br/>
                <w:t>- the MCPTT ID of the sender of the SIP INVITE.</w:t>
              </w:r>
            </w:ins>
          </w:p>
        </w:tc>
      </w:tr>
    </w:tbl>
    <w:p w14:paraId="70F21450" w14:textId="77777777" w:rsidR="00EB676A" w:rsidRPr="00424E59" w:rsidRDefault="00EB676A" w:rsidP="00EB676A"/>
    <w:p w14:paraId="12022B04" w14:textId="77777777" w:rsidR="00EB676A" w:rsidRPr="00424E59" w:rsidRDefault="00EB676A" w:rsidP="00EB676A">
      <w:pPr>
        <w:keepNext/>
        <w:keepLines/>
        <w:spacing w:before="120"/>
        <w:ind w:left="1985" w:hanging="1985"/>
        <w:rPr>
          <w:rFonts w:ascii="Arial" w:hAnsi="Arial"/>
        </w:rPr>
      </w:pPr>
      <w:r w:rsidRPr="00424E59">
        <w:rPr>
          <w:rFonts w:ascii="Arial" w:hAnsi="Arial"/>
        </w:rPr>
        <w:t>6.2.6.3.3</w:t>
      </w:r>
      <w:r w:rsidRPr="00424E59">
        <w:rPr>
          <w:rFonts w:ascii="Arial" w:hAnsi="Arial"/>
        </w:rPr>
        <w:tab/>
        <w:t>Specific message contents</w:t>
      </w:r>
    </w:p>
    <w:p w14:paraId="7838E5EE"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6.2.6.3.3-1: </w:t>
      </w:r>
      <w:r w:rsidRPr="00424E59">
        <w:rPr>
          <w:rFonts w:ascii="Arial" w:hAnsi="Arial"/>
          <w:b/>
          <w:lang w:eastAsia="ko-KR"/>
        </w:rPr>
        <w:t>MCPTT User Profile</w:t>
      </w:r>
      <w:r w:rsidRPr="00424E59">
        <w:rPr>
          <w:rFonts w:ascii="Arial" w:hAnsi="Arial"/>
          <w:b/>
        </w:rP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74569A3"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D9E57B"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5.5.8.3-1.</w:t>
            </w:r>
          </w:p>
        </w:tc>
      </w:tr>
      <w:tr w:rsidR="00EB676A" w:rsidRPr="00424E59" w14:paraId="4F09545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CF276C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C3346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BE9FF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70BE8A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EE9164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5215BCA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3F4D197" w14:textId="77777777" w:rsidR="00EB676A" w:rsidRPr="00424E59" w:rsidRDefault="00EB676A" w:rsidP="00BC3F8D">
            <w:pPr>
              <w:keepNext/>
              <w:keepLines/>
              <w:spacing w:after="0"/>
              <w:rPr>
                <w:rFonts w:ascii="Arial" w:hAnsi="Arial"/>
                <w:sz w:val="18"/>
              </w:rPr>
            </w:pPr>
            <w:r w:rsidRPr="00424E59">
              <w:rPr>
                <w:rFonts w:ascii="Arial" w:hAnsi="Arial"/>
                <w:sz w:val="18"/>
              </w:rPr>
              <w:t>mcptt-user-profile</w:t>
            </w:r>
          </w:p>
        </w:tc>
        <w:tc>
          <w:tcPr>
            <w:tcW w:w="2126" w:type="dxa"/>
            <w:tcBorders>
              <w:top w:val="single" w:sz="4" w:space="0" w:color="auto"/>
              <w:left w:val="single" w:sz="4" w:space="0" w:color="auto"/>
              <w:bottom w:val="single" w:sz="4" w:space="0" w:color="auto"/>
              <w:right w:val="single" w:sz="4" w:space="0" w:color="auto"/>
            </w:tcBorders>
          </w:tcPr>
          <w:p w14:paraId="521954BD"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D4AA0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8CBB4B" w14:textId="77777777" w:rsidR="00EB676A" w:rsidRPr="00424E59"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FA0EC7" w14:textId="77777777" w:rsidR="00EB676A" w:rsidRPr="00424E59" w:rsidRDefault="00EB676A" w:rsidP="00BC3F8D">
            <w:pPr>
              <w:keepNext/>
              <w:keepLines/>
              <w:spacing w:after="0"/>
              <w:rPr>
                <w:rFonts w:ascii="Arial" w:hAnsi="Arial"/>
                <w:sz w:val="18"/>
              </w:rPr>
            </w:pPr>
          </w:p>
        </w:tc>
      </w:tr>
      <w:tr w:rsidR="00EB676A" w:rsidRPr="00424E59" w14:paraId="386DD24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6F38D77"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6886E18C"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87B77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961086" w14:textId="77777777" w:rsidR="00EB676A" w:rsidRPr="00424E59"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049250" w14:textId="77777777" w:rsidR="00EB676A" w:rsidRPr="00424E59" w:rsidRDefault="00EB676A" w:rsidP="00BC3F8D">
            <w:pPr>
              <w:keepNext/>
              <w:keepLines/>
              <w:spacing w:after="0"/>
              <w:rPr>
                <w:rFonts w:ascii="Arial" w:hAnsi="Arial"/>
                <w:sz w:val="18"/>
              </w:rPr>
            </w:pPr>
          </w:p>
        </w:tc>
      </w:tr>
      <w:tr w:rsidR="00EB676A" w:rsidRPr="00424E59" w14:paraId="207E50B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82948CE"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cp:rule</w:t>
            </w:r>
          </w:p>
        </w:tc>
        <w:tc>
          <w:tcPr>
            <w:tcW w:w="2126" w:type="dxa"/>
            <w:tcBorders>
              <w:top w:val="single" w:sz="4" w:space="0" w:color="auto"/>
              <w:left w:val="single" w:sz="4" w:space="0" w:color="auto"/>
              <w:bottom w:val="single" w:sz="4" w:space="0" w:color="auto"/>
              <w:right w:val="single" w:sz="4" w:space="0" w:color="auto"/>
            </w:tcBorders>
          </w:tcPr>
          <w:p w14:paraId="12DB0492"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74B009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61CF56" w14:textId="77777777" w:rsidR="00EB676A" w:rsidRPr="00424E59"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5BD81B" w14:textId="77777777" w:rsidR="00EB676A" w:rsidRPr="00424E59" w:rsidRDefault="00EB676A" w:rsidP="00BC3F8D">
            <w:pPr>
              <w:keepNext/>
              <w:keepLines/>
              <w:spacing w:after="0"/>
              <w:rPr>
                <w:rFonts w:ascii="Arial" w:hAnsi="Arial"/>
                <w:sz w:val="18"/>
              </w:rPr>
            </w:pPr>
          </w:p>
        </w:tc>
      </w:tr>
      <w:tr w:rsidR="00EB676A" w:rsidRPr="00424E59" w14:paraId="467EF2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8EA315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3B741320"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0E8CC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3B0263" w14:textId="77777777" w:rsidR="00EB676A" w:rsidRPr="00424E59"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D75906" w14:textId="77777777" w:rsidR="00EB676A" w:rsidRPr="00424E59" w:rsidRDefault="00EB676A" w:rsidP="00BC3F8D">
            <w:pPr>
              <w:keepNext/>
              <w:keepLines/>
              <w:spacing w:after="0"/>
              <w:rPr>
                <w:rFonts w:ascii="Arial" w:hAnsi="Arial"/>
                <w:sz w:val="18"/>
              </w:rPr>
            </w:pPr>
          </w:p>
        </w:tc>
      </w:tr>
      <w:tr w:rsidR="00EB676A" w:rsidRPr="00424E59" w14:paraId="128B1E9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F290E1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350F0F34" w14:textId="77777777" w:rsidR="00EB676A" w:rsidRPr="00424E59" w:rsidRDefault="00EB676A" w:rsidP="00BC3F8D">
            <w:pPr>
              <w:keepNext/>
              <w:keepLines/>
              <w:spacing w:after="0"/>
              <w:rPr>
                <w:rFonts w:ascii="Arial" w:hAnsi="Arial"/>
                <w:sz w:val="18"/>
              </w:rPr>
            </w:pPr>
            <w:r w:rsidRPr="00424E59">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1DC71F3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05A5AB" w14:textId="77777777" w:rsidR="00EB676A" w:rsidRPr="00424E59"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B19AC4" w14:textId="77777777" w:rsidR="00EB676A" w:rsidRPr="00424E59" w:rsidRDefault="00EB676A" w:rsidP="00BC3F8D">
            <w:pPr>
              <w:keepNext/>
              <w:keepLines/>
              <w:spacing w:after="0"/>
              <w:rPr>
                <w:rFonts w:ascii="Arial" w:hAnsi="Arial"/>
                <w:sz w:val="18"/>
              </w:rPr>
            </w:pPr>
          </w:p>
        </w:tc>
      </w:tr>
    </w:tbl>
    <w:p w14:paraId="7E21EC22" w14:textId="77777777" w:rsidR="00EB676A" w:rsidRPr="00424E59" w:rsidRDefault="00EB676A" w:rsidP="00EB676A"/>
    <w:p w14:paraId="766CCDA8"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6.2.6.3.3-2: </w:t>
      </w:r>
      <w:r w:rsidRPr="00424E59">
        <w:rPr>
          <w:rFonts w:ascii="Arial" w:hAnsi="Arial"/>
          <w:b/>
          <w:lang w:eastAsia="ko-KR"/>
        </w:rPr>
        <w:t>SIP INVITE</w:t>
      </w:r>
      <w:r w:rsidRPr="00424E59">
        <w:rPr>
          <w:rFonts w:ascii="Arial" w:hAnsi="Arial"/>
          <w:b/>
        </w:rPr>
        <w:t xml:space="preserve"> from the SS (Step 1, Table 6.2.6.3.2-1;</w:t>
      </w:r>
      <w:r w:rsidRPr="00424E59">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4DB185E"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71AA93B"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w:t>
            </w:r>
          </w:p>
        </w:tc>
      </w:tr>
      <w:tr w:rsidR="00EB676A" w:rsidRPr="00424E59" w14:paraId="57F6F94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442C97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384CC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E620A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27F362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54E4D4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43BC017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8C5EF09" w14:textId="77777777" w:rsidR="00EB676A" w:rsidRPr="00424E59" w:rsidRDefault="00EB676A" w:rsidP="00BC3F8D">
            <w:pPr>
              <w:pStyle w:val="TAL"/>
              <w:rPr>
                <w:b/>
                <w:bCs/>
              </w:rPr>
            </w:pPr>
            <w:r w:rsidRPr="00424E59">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1C7008BC" w14:textId="77777777" w:rsidR="00EB676A" w:rsidRPr="00424E59" w:rsidRDefault="00EB676A" w:rsidP="00BC3F8D">
            <w:pPr>
              <w:pStyle w:val="TAL"/>
            </w:pPr>
            <w:r w:rsidRPr="00424E59">
              <w:t>Not present</w:t>
            </w:r>
          </w:p>
        </w:tc>
        <w:tc>
          <w:tcPr>
            <w:tcW w:w="2127" w:type="dxa"/>
            <w:tcBorders>
              <w:top w:val="single" w:sz="4" w:space="0" w:color="auto"/>
              <w:left w:val="single" w:sz="4" w:space="0" w:color="auto"/>
              <w:bottom w:val="single" w:sz="4" w:space="0" w:color="auto"/>
              <w:right w:val="single" w:sz="4" w:space="0" w:color="auto"/>
            </w:tcBorders>
          </w:tcPr>
          <w:p w14:paraId="110BCD52"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D07F09"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A6313F" w14:textId="77777777" w:rsidR="00EB676A" w:rsidRPr="00424E59" w:rsidRDefault="00EB676A" w:rsidP="00BC3F8D">
            <w:pPr>
              <w:pStyle w:val="TAL"/>
            </w:pPr>
          </w:p>
        </w:tc>
      </w:tr>
      <w:tr w:rsidR="00EB676A" w:rsidRPr="00424E59" w14:paraId="5D078B8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E9152A8" w14:textId="77777777" w:rsidR="00EB676A" w:rsidRPr="00424E59" w:rsidRDefault="00EB676A" w:rsidP="00BC3F8D">
            <w:pPr>
              <w:pStyle w:val="TAL"/>
              <w:rPr>
                <w:b/>
                <w:bCs/>
              </w:rPr>
            </w:pPr>
            <w:r w:rsidRPr="00424E59">
              <w:rPr>
                <w:b/>
                <w:bCs/>
              </w:rPr>
              <w:t>Priv-Answer-Mode</w:t>
            </w:r>
          </w:p>
        </w:tc>
        <w:tc>
          <w:tcPr>
            <w:tcW w:w="2127" w:type="dxa"/>
            <w:tcBorders>
              <w:top w:val="single" w:sz="4" w:space="0" w:color="auto"/>
              <w:left w:val="single" w:sz="4" w:space="0" w:color="auto"/>
              <w:bottom w:val="single" w:sz="4" w:space="0" w:color="auto"/>
              <w:right w:val="single" w:sz="4" w:space="0" w:color="auto"/>
            </w:tcBorders>
          </w:tcPr>
          <w:p w14:paraId="481CA663"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E27F604"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E15A6F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FB2E4FE" w14:textId="77777777" w:rsidR="00EB676A" w:rsidRPr="00424E59" w:rsidRDefault="00EB676A" w:rsidP="00BC3F8D">
            <w:pPr>
              <w:pStyle w:val="TAL"/>
            </w:pPr>
          </w:p>
        </w:tc>
      </w:tr>
      <w:tr w:rsidR="00EB676A" w:rsidRPr="00424E59" w14:paraId="656680D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580E781" w14:textId="77777777" w:rsidR="00EB676A" w:rsidRPr="00424E59" w:rsidRDefault="00EB676A" w:rsidP="00BC3F8D">
            <w:pPr>
              <w:pStyle w:val="TAL"/>
            </w:pPr>
            <w:r w:rsidRPr="00424E59">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D3E0672" w14:textId="77777777" w:rsidR="00EB676A" w:rsidRPr="00424E59" w:rsidRDefault="00EB676A" w:rsidP="00BC3F8D">
            <w:pPr>
              <w:pStyle w:val="TAL"/>
            </w:pPr>
            <w:r w:rsidRPr="00424E59">
              <w:rPr>
                <w:iCs/>
              </w:rPr>
              <w:t>"Auto"</w:t>
            </w:r>
          </w:p>
        </w:tc>
        <w:tc>
          <w:tcPr>
            <w:tcW w:w="2127" w:type="dxa"/>
            <w:tcBorders>
              <w:top w:val="single" w:sz="4" w:space="0" w:color="auto"/>
              <w:left w:val="single" w:sz="4" w:space="0" w:color="auto"/>
              <w:bottom w:val="single" w:sz="4" w:space="0" w:color="auto"/>
              <w:right w:val="single" w:sz="4" w:space="0" w:color="auto"/>
            </w:tcBorders>
          </w:tcPr>
          <w:p w14:paraId="0F8A214D"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12C514D"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37D801" w14:textId="77777777" w:rsidR="00EB676A" w:rsidRPr="00424E59" w:rsidRDefault="00EB676A" w:rsidP="00BC3F8D">
            <w:pPr>
              <w:pStyle w:val="TAL"/>
            </w:pPr>
          </w:p>
        </w:tc>
      </w:tr>
      <w:tr w:rsidR="00EB676A" w:rsidRPr="00424E59" w14:paraId="01D5571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868C5B1" w14:textId="77777777" w:rsidR="00EB676A" w:rsidRPr="00424E59" w:rsidRDefault="00EB676A" w:rsidP="00BC3F8D">
            <w:pPr>
              <w:pStyle w:val="TAL"/>
            </w:pPr>
            <w:r w:rsidRPr="00424E59">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5674E321" w14:textId="77777777" w:rsidR="00EB676A" w:rsidRPr="00424E59" w:rsidRDefault="00EB676A" w:rsidP="00BC3F8D">
            <w:pPr>
              <w:pStyle w:val="TAL"/>
            </w:pPr>
            <w:r w:rsidRPr="00424E59">
              <w:rPr>
                <w:iCs/>
              </w:rPr>
              <w:t>“</w:t>
            </w:r>
            <w:r w:rsidRPr="00424E59">
              <w:t>require”</w:t>
            </w:r>
          </w:p>
        </w:tc>
        <w:tc>
          <w:tcPr>
            <w:tcW w:w="2127" w:type="dxa"/>
            <w:tcBorders>
              <w:top w:val="single" w:sz="4" w:space="0" w:color="auto"/>
              <w:left w:val="single" w:sz="4" w:space="0" w:color="auto"/>
              <w:bottom w:val="single" w:sz="4" w:space="0" w:color="auto"/>
              <w:right w:val="single" w:sz="4" w:space="0" w:color="auto"/>
            </w:tcBorders>
          </w:tcPr>
          <w:p w14:paraId="5D3A3BEF"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E1A1C9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AC77B62" w14:textId="77777777" w:rsidR="00EB676A" w:rsidRPr="00424E59" w:rsidRDefault="00EB676A" w:rsidP="00BC3F8D">
            <w:pPr>
              <w:pStyle w:val="TAL"/>
            </w:pPr>
          </w:p>
        </w:tc>
      </w:tr>
      <w:tr w:rsidR="00EB676A" w:rsidRPr="00424E59" w14:paraId="122DD8E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07AC3D3"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0B777E2" w14:textId="77777777" w:rsidR="00EB676A" w:rsidRPr="00424E59"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97ED7D2" w14:textId="77777777" w:rsidR="00EB676A" w:rsidRPr="00424E59"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22A4809"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B1A7CAE" w14:textId="77777777" w:rsidR="00EB676A" w:rsidRPr="00424E59" w:rsidRDefault="00EB676A" w:rsidP="00BC3F8D">
            <w:pPr>
              <w:pStyle w:val="TAL"/>
            </w:pPr>
          </w:p>
        </w:tc>
      </w:tr>
      <w:tr w:rsidR="00EB676A" w:rsidRPr="00424E59" w14:paraId="4AABA7F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E710E1"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7F3DFC"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79D9DD" w14:textId="77777777" w:rsidR="00EB676A" w:rsidRPr="00424E59" w:rsidRDefault="00EB676A" w:rsidP="00BC3F8D">
            <w:pPr>
              <w:pStyle w:val="TAL"/>
              <w:rPr>
                <w:b/>
                <w:bCs/>
              </w:rPr>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BA7F403"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48F354" w14:textId="77777777" w:rsidR="00EB676A" w:rsidRPr="00424E59" w:rsidRDefault="00EB676A" w:rsidP="00BC3F8D">
            <w:pPr>
              <w:pStyle w:val="TAL"/>
            </w:pPr>
          </w:p>
        </w:tc>
      </w:tr>
      <w:tr w:rsidR="00EB676A" w:rsidRPr="00424E59" w14:paraId="35AD78C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58AA3E"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87E6BE" w14:textId="77777777" w:rsidR="00EB676A" w:rsidRPr="00424E59" w:rsidRDefault="00EB676A" w:rsidP="00BC3F8D">
            <w:pPr>
              <w:pStyle w:val="TAL"/>
            </w:pPr>
            <w:r w:rsidRPr="00424E59">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32ABAED0"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F5E265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9F20B6F" w14:textId="77777777" w:rsidR="00EB676A" w:rsidRPr="00424E59" w:rsidRDefault="00EB676A" w:rsidP="00BC3F8D">
            <w:pPr>
              <w:pStyle w:val="TAL"/>
            </w:pPr>
          </w:p>
        </w:tc>
      </w:tr>
      <w:tr w:rsidR="00EB676A" w:rsidRPr="00424E59" w14:paraId="70130A4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AFED011"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810659"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CDD6CEE" w14:textId="77777777" w:rsidR="00EB676A" w:rsidRPr="00424E59" w:rsidRDefault="00EB676A" w:rsidP="00BC3F8D">
            <w:pPr>
              <w:pStyle w:val="TAL"/>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55A8D62E"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92D75F5" w14:textId="77777777" w:rsidR="00EB676A" w:rsidRPr="00424E59" w:rsidRDefault="00EB676A" w:rsidP="00BC3F8D">
            <w:pPr>
              <w:pStyle w:val="TAL"/>
            </w:pPr>
          </w:p>
        </w:tc>
      </w:tr>
      <w:tr w:rsidR="00EB676A" w:rsidRPr="00424E59" w14:paraId="78DB2DF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57E0A34" w14:textId="77777777" w:rsidR="00EB676A" w:rsidRPr="00424E59" w:rsidRDefault="00EB676A" w:rsidP="00BC3F8D">
            <w:pPr>
              <w:pStyle w:val="TAL"/>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F5A4095" w14:textId="77777777" w:rsidR="00EB676A" w:rsidRPr="00424E59" w:rsidRDefault="00EB676A" w:rsidP="00BC3F8D">
            <w:pPr>
              <w:pStyle w:val="TAL"/>
            </w:pPr>
            <w:r w:rsidRPr="00424E59">
              <w:t>MCPTT 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746C9035"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3E539AB"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BE204B4" w14:textId="77777777" w:rsidR="00EB676A" w:rsidRPr="00424E59" w:rsidRDefault="00EB676A" w:rsidP="00BC3F8D">
            <w:pPr>
              <w:pStyle w:val="TAL"/>
            </w:pPr>
          </w:p>
        </w:tc>
      </w:tr>
    </w:tbl>
    <w:p w14:paraId="0B7FBFB1" w14:textId="77777777" w:rsidR="00EB676A" w:rsidRPr="00424E59" w:rsidRDefault="00EB676A" w:rsidP="00EB676A"/>
    <w:p w14:paraId="3EE9A41F" w14:textId="77777777" w:rsidR="00EB676A" w:rsidRPr="00424E59" w:rsidRDefault="00EB676A" w:rsidP="00EB676A">
      <w:pPr>
        <w:keepNext/>
        <w:keepLines/>
        <w:spacing w:before="60"/>
        <w:jc w:val="center"/>
        <w:rPr>
          <w:rFonts w:ascii="Arial" w:hAnsi="Arial"/>
          <w:b/>
        </w:rPr>
      </w:pPr>
      <w:r w:rsidRPr="00424E59">
        <w:rPr>
          <w:rFonts w:ascii="Arial" w:hAnsi="Arial"/>
          <w:b/>
        </w:rPr>
        <w:t>Table 6.2.6.3.3-3: SDP Message</w:t>
      </w:r>
      <w:r w:rsidRPr="00424E59">
        <w:rPr>
          <w:rFonts w:ascii="Arial" w:hAnsi="Arial"/>
          <w:b/>
          <w:lang w:eastAsia="ko-KR"/>
        </w:rPr>
        <w:t xml:space="preserve"> in SIP INVITE</w:t>
      </w:r>
      <w:r w:rsidRPr="00424E59">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466D196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44A034B"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PRIVATE-CALL,</w:t>
            </w:r>
            <w:r w:rsidRPr="00424E59">
              <w:rPr>
                <w:rFonts w:ascii="Arial" w:eastAsia="SimSun" w:hAnsi="Arial"/>
                <w:sz w:val="18"/>
              </w:rPr>
              <w:t xml:space="preserve"> INITIAL_SDP_OFFER, WITHOUT_FLOORCONTROL</w:t>
            </w:r>
          </w:p>
        </w:tc>
      </w:tr>
    </w:tbl>
    <w:p w14:paraId="6274775B" w14:textId="77777777" w:rsidR="00EB676A" w:rsidRPr="00424E59" w:rsidRDefault="00EB676A" w:rsidP="00EB676A"/>
    <w:p w14:paraId="2913D053" w14:textId="77777777" w:rsidR="00EB676A" w:rsidRPr="00424E59" w:rsidRDefault="00EB676A" w:rsidP="00EB676A">
      <w:pPr>
        <w:pStyle w:val="TH"/>
      </w:pPr>
      <w:r w:rsidRPr="00424E59">
        <w:t xml:space="preserve">Table 6.2.6.3.3-3A: </w:t>
      </w:r>
      <w:r w:rsidRPr="00424E59">
        <w:rPr>
          <w:lang w:eastAsia="ko-KR"/>
        </w:rPr>
        <w:t>MCPTT-Info in SIP INVITE</w:t>
      </w:r>
      <w:r w:rsidRPr="00424E59">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455996D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82BDA10" w14:textId="77777777" w:rsidR="00EB676A" w:rsidRPr="00424E59" w:rsidRDefault="00EB676A" w:rsidP="00BC3F8D">
            <w:pPr>
              <w:pStyle w:val="TAL"/>
            </w:pPr>
            <w:r w:rsidRPr="00424E59">
              <w:t>Derivation Path: TS 36.579-1 [2], Table 5.5.3.2.2-1, condition PRIVATE-CALL</w:t>
            </w:r>
          </w:p>
        </w:tc>
      </w:tr>
    </w:tbl>
    <w:p w14:paraId="18FBA546" w14:textId="77777777" w:rsidR="00EB676A" w:rsidRPr="00424E59" w:rsidRDefault="00EB676A" w:rsidP="00EB676A"/>
    <w:p w14:paraId="09001DA3"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6.2.6.3.3-3: </w:t>
      </w:r>
      <w:r w:rsidRPr="00424E59">
        <w:rPr>
          <w:rFonts w:ascii="Arial" w:hAnsi="Arial"/>
          <w:b/>
          <w:lang w:eastAsia="ko-KR"/>
        </w:rPr>
        <w:t>SIP 200 (OK)</w:t>
      </w:r>
      <w:r w:rsidRPr="00424E59">
        <w:rPr>
          <w:rFonts w:ascii="Arial" w:hAnsi="Arial"/>
          <w:b/>
        </w:rPr>
        <w:t xml:space="preserve"> from the UE (Step 1, Table 6.2.6.3.2-1;</w:t>
      </w:r>
      <w:r w:rsidRPr="00424E59">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661E04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47DBA53"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 condition INVITE-RSP</w:t>
            </w:r>
          </w:p>
        </w:tc>
      </w:tr>
      <w:tr w:rsidR="00EB676A" w:rsidRPr="00424E59" w14:paraId="16FB16B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3E5499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44611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4CD31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E4C0F2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6EEECB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216DC8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A46C10"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3D27102"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B4659B4"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4EC318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434A124" w14:textId="77777777" w:rsidR="00EB676A" w:rsidRPr="00424E59" w:rsidRDefault="00EB676A" w:rsidP="00BC3F8D">
            <w:pPr>
              <w:pStyle w:val="TAL"/>
            </w:pPr>
          </w:p>
        </w:tc>
      </w:tr>
      <w:tr w:rsidR="00EB676A" w:rsidRPr="00424E59" w14:paraId="12E05B3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2165FEF"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F6B4592"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1589B2D"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F45DC7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627E09B" w14:textId="77777777" w:rsidR="00EB676A" w:rsidRPr="00424E59" w:rsidRDefault="00EB676A" w:rsidP="00BC3F8D">
            <w:pPr>
              <w:pStyle w:val="TAL"/>
            </w:pPr>
          </w:p>
        </w:tc>
      </w:tr>
      <w:tr w:rsidR="00EB676A" w:rsidRPr="00424E59" w14:paraId="67DD4C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417728B"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2920F1E" w14:textId="77777777" w:rsidR="00EB676A" w:rsidRPr="00424E59" w:rsidRDefault="00EB676A" w:rsidP="00BC3F8D">
            <w:pPr>
              <w:pStyle w:val="TAL"/>
            </w:pPr>
            <w:r w:rsidRPr="00424E59">
              <w:t>SDP Message as described in Table 6.2.6.3.3-4</w:t>
            </w:r>
          </w:p>
        </w:tc>
        <w:tc>
          <w:tcPr>
            <w:tcW w:w="2127" w:type="dxa"/>
            <w:tcBorders>
              <w:top w:val="single" w:sz="4" w:space="0" w:color="auto"/>
              <w:left w:val="single" w:sz="4" w:space="0" w:color="auto"/>
              <w:bottom w:val="single" w:sz="4" w:space="0" w:color="auto"/>
              <w:right w:val="single" w:sz="4" w:space="0" w:color="auto"/>
            </w:tcBorders>
          </w:tcPr>
          <w:p w14:paraId="485ADCD2"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0D645D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7425C58" w14:textId="77777777" w:rsidR="00EB676A" w:rsidRPr="00424E59" w:rsidRDefault="00EB676A" w:rsidP="00BC3F8D">
            <w:pPr>
              <w:pStyle w:val="TAL"/>
            </w:pPr>
          </w:p>
        </w:tc>
      </w:tr>
      <w:tr w:rsidR="00EB676A" w:rsidRPr="00424E59" w14:paraId="6D538E3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FCD7F22"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92F5A5"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5E6A0EC" w14:textId="77777777" w:rsidR="00EB676A" w:rsidRPr="00424E59" w:rsidRDefault="00EB676A" w:rsidP="00BC3F8D">
            <w:pPr>
              <w:pStyle w:val="TAL"/>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4BB83974"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580E80F" w14:textId="77777777" w:rsidR="00EB676A" w:rsidRPr="00424E59" w:rsidRDefault="00EB676A" w:rsidP="00BC3F8D">
            <w:pPr>
              <w:pStyle w:val="TAL"/>
            </w:pPr>
          </w:p>
        </w:tc>
      </w:tr>
      <w:tr w:rsidR="00EB676A" w:rsidRPr="00424E59" w14:paraId="6321FF4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84D809" w14:textId="77777777" w:rsidR="00EB676A" w:rsidRPr="00424E59" w:rsidRDefault="00EB676A" w:rsidP="00BC3F8D">
            <w:pPr>
              <w:pStyle w:val="TAL"/>
              <w:rPr>
                <w:b/>
                <w:bCs/>
              </w:rPr>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860A052" w14:textId="77777777" w:rsidR="00EB676A" w:rsidRPr="00424E59" w:rsidRDefault="00EB676A" w:rsidP="00BC3F8D">
            <w:pPr>
              <w:pStyle w:val="TAL"/>
            </w:pPr>
            <w:r w:rsidRPr="00424E59">
              <w:t>MCPTT 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6DF33577"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657019B"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2E55605" w14:textId="77777777" w:rsidR="00EB676A" w:rsidRPr="00424E59" w:rsidRDefault="00EB676A" w:rsidP="00BC3F8D">
            <w:pPr>
              <w:pStyle w:val="TAL"/>
            </w:pPr>
          </w:p>
        </w:tc>
      </w:tr>
    </w:tbl>
    <w:p w14:paraId="2A4BB54B" w14:textId="77777777" w:rsidR="00EB676A" w:rsidRPr="00424E59" w:rsidRDefault="00EB676A" w:rsidP="00EB676A"/>
    <w:p w14:paraId="3576B7F1" w14:textId="77777777" w:rsidR="00EB676A" w:rsidRPr="00424E59" w:rsidRDefault="00EB676A" w:rsidP="00EB676A">
      <w:pPr>
        <w:keepNext/>
        <w:keepLines/>
        <w:spacing w:before="60"/>
        <w:jc w:val="center"/>
        <w:rPr>
          <w:rFonts w:ascii="Arial" w:hAnsi="Arial"/>
          <w:b/>
        </w:rPr>
      </w:pPr>
      <w:r w:rsidRPr="00424E59">
        <w:rPr>
          <w:rFonts w:ascii="Arial" w:hAnsi="Arial"/>
          <w:b/>
        </w:rPr>
        <w:t>Table 6.2.6.3.3-4: SDP Message</w:t>
      </w:r>
      <w:r w:rsidRPr="00424E59">
        <w:rPr>
          <w:rFonts w:ascii="Arial" w:hAnsi="Arial"/>
          <w:b/>
          <w:lang w:eastAsia="ko-KR"/>
        </w:rPr>
        <w:t xml:space="preserve"> in SIP 200 (OK)</w:t>
      </w:r>
      <w:r w:rsidRPr="00424E59">
        <w:rPr>
          <w:rFonts w:ascii="Arial" w:hAnsi="Arial"/>
          <w:b/>
        </w:rP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6817010D"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67B6D2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5.5.3.1.1-1 condition SDP_ANSWER, </w:t>
            </w:r>
            <w:r w:rsidRPr="00424E59">
              <w:rPr>
                <w:rFonts w:ascii="Arial" w:eastAsia="SimSun" w:hAnsi="Arial"/>
                <w:sz w:val="18"/>
              </w:rPr>
              <w:t>WITHOUT_FLOORCONTROL</w:t>
            </w:r>
            <w:r w:rsidRPr="00424E59">
              <w:rPr>
                <w:rFonts w:ascii="Arial" w:hAnsi="Arial"/>
                <w:sz w:val="18"/>
              </w:rPr>
              <w:t>L</w:t>
            </w:r>
          </w:p>
        </w:tc>
      </w:tr>
    </w:tbl>
    <w:p w14:paraId="55903D0B" w14:textId="77777777" w:rsidR="00EB676A" w:rsidRPr="00424E59" w:rsidRDefault="00EB676A" w:rsidP="00EB676A"/>
    <w:p w14:paraId="1982A95D" w14:textId="77777777" w:rsidR="00EB676A" w:rsidRPr="00424E59" w:rsidRDefault="00EB676A" w:rsidP="00EB676A">
      <w:pPr>
        <w:pStyle w:val="TH"/>
      </w:pPr>
      <w:r w:rsidRPr="00424E59">
        <w:t xml:space="preserve">Table 6.2.6.3.3-5: </w:t>
      </w:r>
      <w:r w:rsidRPr="00424E59">
        <w:rPr>
          <w:lang w:eastAsia="ko-KR"/>
        </w:rPr>
        <w:t xml:space="preserve">MCPTT-Info in SIP 200 (OK) </w:t>
      </w:r>
      <w:r w:rsidRPr="00424E59">
        <w:t>(Table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DA80021"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44A80A82" w14:textId="77777777" w:rsidR="00EB676A" w:rsidRPr="00424E59" w:rsidRDefault="00EB676A" w:rsidP="00BC3F8D">
            <w:pPr>
              <w:pStyle w:val="TAL"/>
            </w:pPr>
            <w:r w:rsidRPr="00424E59">
              <w:t>Derivation Path: TS 36.579-1 [2], Table 5.5.3.2.1-1, condition INVITE-RSP</w:t>
            </w:r>
          </w:p>
        </w:tc>
      </w:tr>
    </w:tbl>
    <w:p w14:paraId="3119E933" w14:textId="77777777" w:rsidR="00EB676A" w:rsidRPr="00424E59" w:rsidRDefault="00EB676A" w:rsidP="00EB676A"/>
    <w:p w14:paraId="4A142311"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6.2.6.3.3-6: </w:t>
      </w:r>
      <w:r w:rsidRPr="00424E59">
        <w:rPr>
          <w:rFonts w:ascii="Arial" w:hAnsi="Arial"/>
          <w:b/>
          <w:lang w:eastAsia="ko-KR"/>
        </w:rPr>
        <w:t>Void</w:t>
      </w:r>
    </w:p>
    <w:p w14:paraId="01921F57" w14:textId="77777777" w:rsidR="00EB676A" w:rsidRPr="00424E59" w:rsidRDefault="00EB676A" w:rsidP="00EB676A"/>
    <w:p w14:paraId="5DC9101D" w14:textId="77777777" w:rsidR="00EB676A" w:rsidRPr="00424E59" w:rsidRDefault="00EB676A" w:rsidP="00EB676A">
      <w:pPr>
        <w:keepNext/>
        <w:keepLines/>
        <w:spacing w:before="120"/>
        <w:ind w:left="1134" w:hanging="1134"/>
        <w:outlineLvl w:val="2"/>
        <w:rPr>
          <w:rFonts w:ascii="Arial" w:hAnsi="Arial"/>
          <w:sz w:val="28"/>
        </w:rPr>
      </w:pPr>
      <w:bookmarkStart w:id="744" w:name="_Toc21006040"/>
      <w:bookmarkStart w:id="745" w:name="_Toc36037713"/>
      <w:bookmarkStart w:id="746" w:name="_Toc43837566"/>
      <w:bookmarkStart w:id="747" w:name="_Toc60995678"/>
      <w:bookmarkStart w:id="748" w:name="_Toc69159806"/>
      <w:bookmarkStart w:id="749" w:name="_Toc76583160"/>
      <w:bookmarkStart w:id="750" w:name="_Toc83808712"/>
      <w:bookmarkStart w:id="751" w:name="_Toc91233541"/>
      <w:bookmarkStart w:id="752" w:name="_Toc100349020"/>
      <w:bookmarkStart w:id="753" w:name="_Toc106787176"/>
      <w:r w:rsidRPr="00424E59">
        <w:rPr>
          <w:rFonts w:ascii="Arial" w:hAnsi="Arial"/>
          <w:sz w:val="28"/>
        </w:rPr>
        <w:t>6.2.7</w:t>
      </w:r>
      <w:r w:rsidRPr="00424E59">
        <w:rPr>
          <w:rFonts w:ascii="Arial" w:hAnsi="Arial"/>
          <w:sz w:val="28"/>
        </w:rPr>
        <w:tab/>
        <w:t>On-network / Private Call / On-demand / Manual Commencement Mode / Without Floor Control / Client Originated (CO)</w:t>
      </w:r>
      <w:bookmarkEnd w:id="744"/>
      <w:bookmarkEnd w:id="745"/>
      <w:bookmarkEnd w:id="746"/>
      <w:bookmarkEnd w:id="747"/>
      <w:bookmarkEnd w:id="748"/>
      <w:bookmarkEnd w:id="749"/>
      <w:bookmarkEnd w:id="750"/>
      <w:bookmarkEnd w:id="751"/>
      <w:bookmarkEnd w:id="752"/>
      <w:bookmarkEnd w:id="753"/>
    </w:p>
    <w:p w14:paraId="057C1BA1" w14:textId="77777777" w:rsidR="00EB676A" w:rsidRPr="00424E59" w:rsidRDefault="00EB676A" w:rsidP="00EB676A">
      <w:pPr>
        <w:keepNext/>
        <w:keepLines/>
        <w:spacing w:before="120"/>
        <w:ind w:left="1985" w:hanging="1985"/>
        <w:rPr>
          <w:rFonts w:ascii="Arial" w:hAnsi="Arial"/>
        </w:rPr>
      </w:pPr>
      <w:r w:rsidRPr="00424E59">
        <w:rPr>
          <w:rFonts w:ascii="Arial" w:hAnsi="Arial"/>
        </w:rPr>
        <w:t>6.2.7.1</w:t>
      </w:r>
      <w:r w:rsidRPr="00424E59">
        <w:rPr>
          <w:rFonts w:ascii="Arial" w:hAnsi="Arial"/>
        </w:rPr>
        <w:tab/>
        <w:t>Test Purpose (TP)</w:t>
      </w:r>
    </w:p>
    <w:p w14:paraId="053CAE6F"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03FC7B9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and authorized to initiate private calls with manual commencement }</w:t>
      </w:r>
    </w:p>
    <w:p w14:paraId="081F251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DDE517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requests the establishment of an MCPTT on-demand Manual Commencement private call without floor control }</w:t>
      </w:r>
    </w:p>
    <w:p w14:paraId="44E772C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requests On-demand Manual Commencement Mode Private Call establishment without floor control by sending a SIP INVITE message not offering a media-level section for a media-floor control entity, </w:t>
      </w:r>
      <w:r w:rsidRPr="00424E59">
        <w:rPr>
          <w:rFonts w:ascii="Courier New" w:hAnsi="Courier New"/>
          <w:b/>
          <w:sz w:val="16"/>
        </w:rPr>
        <w:t>and</w:t>
      </w:r>
      <w:r w:rsidRPr="00424E59">
        <w:rPr>
          <w:rFonts w:ascii="Courier New" w:hAnsi="Courier New"/>
          <w:sz w:val="16"/>
        </w:rPr>
        <w:t>, after indication from the MCPTT Server that the call was established the UE notifies the user }</w:t>
      </w:r>
    </w:p>
    <w:p w14:paraId="7E2C345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0E17A0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121E0D"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0317C09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established an MCPTT on-demand Manual Commencement private call without floor control }</w:t>
      </w:r>
    </w:p>
    <w:p w14:paraId="4143A34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5ADB35B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wants to cancel the ongoing MCPTT on-demand Manual Commencement private call }</w:t>
      </w:r>
    </w:p>
    <w:p w14:paraId="26A82E9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BYE request and after receiving a SIP 200 (OK) response leaves the MCPTT session }</w:t>
      </w:r>
    </w:p>
    <w:p w14:paraId="1D10BF9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269297B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D30020" w14:textId="77777777" w:rsidR="00EB676A" w:rsidRPr="00424E59" w:rsidRDefault="00EB676A" w:rsidP="00EB676A">
      <w:pPr>
        <w:keepNext/>
        <w:keepLines/>
        <w:spacing w:before="120"/>
        <w:ind w:left="1985" w:hanging="1985"/>
        <w:rPr>
          <w:rFonts w:ascii="Arial" w:hAnsi="Arial"/>
        </w:rPr>
      </w:pPr>
      <w:r w:rsidRPr="00424E59">
        <w:rPr>
          <w:rFonts w:ascii="Arial" w:hAnsi="Arial"/>
        </w:rPr>
        <w:t>6.2.7.2</w:t>
      </w:r>
      <w:r w:rsidRPr="00424E59">
        <w:rPr>
          <w:rFonts w:ascii="Arial" w:hAnsi="Arial"/>
        </w:rPr>
        <w:tab/>
        <w:t>Conformance requirements</w:t>
      </w:r>
    </w:p>
    <w:p w14:paraId="19B8B1C1" w14:textId="77777777" w:rsidR="00EB676A" w:rsidRPr="00424E59" w:rsidRDefault="00EB676A" w:rsidP="00EB676A">
      <w:r w:rsidRPr="00424E59">
        <w:t>References: The conformance requirements covered in the present TC are specified in: TS 24.379 clauses 6.2.1, 6.2.5.1, 11.1.1.2.1.1, 11.1.2.2, 11.1.3.1.1.1. Unless otherwise stated these are Rel-13 requirements.</w:t>
      </w:r>
    </w:p>
    <w:p w14:paraId="5D8802B1" w14:textId="77777777" w:rsidR="00EB676A" w:rsidRPr="00424E59" w:rsidRDefault="00EB676A" w:rsidP="00EB676A">
      <w:r w:rsidRPr="00424E59">
        <w:t>[TS 24.379, clause 6.2.1]</w:t>
      </w:r>
    </w:p>
    <w:p w14:paraId="45DC2860" w14:textId="77777777" w:rsidR="00EB676A" w:rsidRPr="00424E59" w:rsidRDefault="00EB676A" w:rsidP="00EB676A">
      <w:r w:rsidRPr="00424E59">
        <w:t xml:space="preserve">The SDP offer shall contain only one SDP media-level section for MCPTT speech according to 3GPP TS 24.229 [4] and, </w:t>
      </w:r>
      <w:r w:rsidRPr="00424E59">
        <w:rPr>
          <w:rStyle w:val="B1Char"/>
          <w:rPrChange w:id="754" w:author="MCC160" w:date="2022-11-16T23:38:00Z">
            <w:rPr/>
          </w:rPrChange>
        </w:rPr>
        <w:t xml:space="preserve">if </w:t>
      </w:r>
      <w:r w:rsidRPr="00424E59">
        <w:t>floor control shall be used during the session, shall contain one SDP media-level section for a media-floor control entity according to 3GPP TS 24.380 [5].</w:t>
      </w:r>
    </w:p>
    <w:p w14:paraId="2A05D02E" w14:textId="77777777" w:rsidR="00EB676A" w:rsidRPr="00424E59" w:rsidRDefault="00EB676A" w:rsidP="00EB676A">
      <w:r w:rsidRPr="00424E59">
        <w:t>When composing an SDP offer according to 3GPP TS 24.229 [4] the MCPTT client:</w:t>
      </w:r>
    </w:p>
    <w:p w14:paraId="3C103E5E" w14:textId="77777777" w:rsidR="00EB676A" w:rsidRPr="00424E59" w:rsidRDefault="00EB676A" w:rsidP="00EB676A">
      <w:pPr>
        <w:ind w:left="568" w:hanging="284"/>
      </w:pPr>
      <w:r w:rsidRPr="00424E59">
        <w:t>1)</w:t>
      </w:r>
      <w:r w:rsidRPr="00424E59">
        <w:tab/>
        <w:t>shall set the IP address of the MCPTT client for the offered MCPTT speech media stream and, if floor control shall be used, for the offered media-floor control entity;</w:t>
      </w:r>
    </w:p>
    <w:p w14:paraId="563564D4" w14:textId="77777777" w:rsidR="00EB676A" w:rsidRPr="00424E59" w:rsidRDefault="00EB676A" w:rsidP="00EB676A">
      <w:pPr>
        <w:keepLines/>
        <w:ind w:left="1135" w:hanging="851"/>
      </w:pPr>
      <w:r w:rsidRPr="00424E59">
        <w:t>NOTE:</w:t>
      </w:r>
      <w:r w:rsidRPr="00424E59">
        <w:tab/>
        <w:t>If the MCPTT client is behind a NAT the IP address and port included in the SDP offer can be a different IP address and port than the actual IP address and port of the MCPTT client depending on the NAT traversal method used by the SIP/IP Core.</w:t>
      </w:r>
    </w:p>
    <w:p w14:paraId="5969FA32" w14:textId="77777777" w:rsidR="00EB676A" w:rsidRPr="00424E59" w:rsidRDefault="00EB676A" w:rsidP="00EB676A">
      <w:pPr>
        <w:ind w:left="568" w:hanging="284"/>
      </w:pPr>
      <w:r w:rsidRPr="00424E59">
        <w:t>2)</w:t>
      </w:r>
      <w:r w:rsidRPr="00424E59">
        <w:tab/>
        <w:t>shall include an "m=audio" media-level section for the MCPTT media stream consisting of:</w:t>
      </w:r>
    </w:p>
    <w:p w14:paraId="51B0408E" w14:textId="77777777" w:rsidR="00EB676A" w:rsidRPr="00424E59" w:rsidRDefault="00EB676A" w:rsidP="00EB676A">
      <w:pPr>
        <w:ind w:left="851" w:hanging="284"/>
      </w:pPr>
      <w:r w:rsidRPr="00424E59">
        <w:t>a)</w:t>
      </w:r>
      <w:r w:rsidRPr="00424E59">
        <w:tab/>
        <w:t>the port number for the media stream selected; and</w:t>
      </w:r>
    </w:p>
    <w:p w14:paraId="71A9731B" w14:textId="77777777" w:rsidR="00EB676A" w:rsidRPr="00424E59" w:rsidRDefault="00EB676A" w:rsidP="00EB676A">
      <w:pPr>
        <w:ind w:left="851" w:hanging="284"/>
      </w:pPr>
      <w:r w:rsidRPr="00424E59">
        <w:t>b)</w:t>
      </w:r>
      <w:r w:rsidRPr="00424E59">
        <w:tab/>
        <w:t>the codec(s) and media parameters and attributes with the following clarification:</w:t>
      </w:r>
    </w:p>
    <w:p w14:paraId="0CB1C5C1" w14:textId="77777777" w:rsidR="00EB676A" w:rsidRPr="00424E59" w:rsidRDefault="00EB676A" w:rsidP="00EB676A">
      <w:pPr>
        <w:ind w:left="1135" w:hanging="284"/>
      </w:pPr>
      <w:r w:rsidRPr="00424E59">
        <w:t>...</w:t>
      </w:r>
    </w:p>
    <w:p w14:paraId="1AFC22CE" w14:textId="77777777" w:rsidR="00EB676A" w:rsidRPr="00424E59" w:rsidRDefault="00EB676A" w:rsidP="00EB676A">
      <w:pPr>
        <w:ind w:left="1135" w:hanging="284"/>
      </w:pPr>
      <w:r w:rsidRPr="00424E59">
        <w:t>i)</w:t>
      </w:r>
      <w:r w:rsidRPr="00424E59">
        <w:tab/>
        <w:t>shall insert the value of the "name" attribute in the &lt;encoding name&gt; field of the "a=rtpmap" attribute as defined in IETF RFC 4566 [12]; and</w:t>
      </w:r>
    </w:p>
    <w:p w14:paraId="55CFFA52" w14:textId="77777777" w:rsidR="00EB676A" w:rsidRPr="00424E59" w:rsidRDefault="00EB676A" w:rsidP="00EB676A">
      <w:pPr>
        <w:ind w:left="851" w:hanging="284"/>
      </w:pPr>
      <w:r w:rsidRPr="00424E59">
        <w:t>c)</w:t>
      </w:r>
      <w:r w:rsidRPr="00424E59">
        <w:tab/>
        <w:t>"i=" field set to "speech" according to 3GPP TS 24.229 [4];</w:t>
      </w:r>
    </w:p>
    <w:p w14:paraId="26C3128D" w14:textId="77777777" w:rsidR="00EB676A" w:rsidRPr="00424E59" w:rsidRDefault="00EB676A" w:rsidP="00EB676A">
      <w:pPr>
        <w:ind w:left="568" w:hanging="284"/>
      </w:pPr>
      <w:r w:rsidRPr="00424E59">
        <w:t>...</w:t>
      </w:r>
    </w:p>
    <w:p w14:paraId="24AB813E" w14:textId="77777777" w:rsidR="00EB676A" w:rsidRPr="00424E59" w:rsidRDefault="00EB676A" w:rsidP="00EB676A">
      <w:pPr>
        <w:ind w:left="568" w:hanging="284"/>
      </w:pPr>
      <w:r w:rsidRPr="00424E59">
        <w:t>4)</w:t>
      </w:r>
      <w:r w:rsidRPr="00424E59">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6289EF14" w14:textId="77777777" w:rsidR="00EB676A" w:rsidRPr="00424E59" w:rsidRDefault="00EB676A" w:rsidP="00EB676A">
      <w:r w:rsidRPr="00424E59">
        <w:t>[TS 24.379, clause 6.2.5.1]</w:t>
      </w:r>
    </w:p>
    <w:p w14:paraId="60A5BE03" w14:textId="77777777" w:rsidR="00EB676A" w:rsidRPr="00424E59" w:rsidRDefault="00EB676A" w:rsidP="00EB676A">
      <w:pPr>
        <w:rPr>
          <w:lang w:eastAsia="ko-KR"/>
        </w:rPr>
      </w:pPr>
      <w:r w:rsidRPr="00424E59">
        <w:rPr>
          <w:lang w:eastAsia="ko-KR"/>
        </w:rPr>
        <w:t>When the MCPTT client wants to release an MCPTT session established using on-demand session signalling, the MCPTT client:</w:t>
      </w:r>
    </w:p>
    <w:p w14:paraId="51775A92"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w:t>
      </w:r>
    </w:p>
    <w:p w14:paraId="6ADA78F0" w14:textId="77777777" w:rsidR="00EB676A" w:rsidRPr="00424E59" w:rsidRDefault="00EB676A" w:rsidP="00EB676A">
      <w:pPr>
        <w:ind w:left="568" w:hanging="284"/>
      </w:pPr>
      <w:r w:rsidRPr="00424E59">
        <w:rPr>
          <w:lang w:eastAsia="ko-KR"/>
        </w:rPr>
        <w:t>2)</w:t>
      </w:r>
      <w:r w:rsidRPr="00424E59">
        <w:rPr>
          <w:lang w:eastAsia="ko-KR"/>
        </w:rPr>
        <w:tab/>
        <w:t>shall generate a SIP BYE request according to 3GPP TS 24.229 [4];</w:t>
      </w:r>
    </w:p>
    <w:p w14:paraId="5A5E9096" w14:textId="77777777" w:rsidR="00EB676A" w:rsidRPr="00424E59" w:rsidRDefault="00EB676A" w:rsidP="00EB676A">
      <w:pPr>
        <w:ind w:left="568" w:hanging="284"/>
      </w:pPr>
      <w:r w:rsidRPr="00424E59">
        <w:rPr>
          <w:lang w:eastAsia="ko-KR"/>
        </w:rPr>
        <w:t>3)</w:t>
      </w:r>
      <w:r w:rsidRPr="00424E59">
        <w:rPr>
          <w:lang w:eastAsia="ko-KR"/>
        </w:rPr>
        <w:tab/>
        <w:t>shall set the Request-URI to the MCPTT session identity to release; and</w:t>
      </w:r>
    </w:p>
    <w:p w14:paraId="78DDBF01" w14:textId="77777777" w:rsidR="00EB676A" w:rsidRPr="00424E59" w:rsidRDefault="00EB676A" w:rsidP="00EB676A">
      <w:pPr>
        <w:ind w:left="568" w:hanging="284"/>
      </w:pPr>
      <w:r w:rsidRPr="00424E59">
        <w:rPr>
          <w:lang w:eastAsia="ko-KR"/>
        </w:rPr>
        <w:t>4)</w:t>
      </w:r>
      <w:r w:rsidRPr="00424E59">
        <w:rPr>
          <w:lang w:eastAsia="ko-KR"/>
        </w:rPr>
        <w:tab/>
        <w:t>shall send a SIP BYE request towards MCPTT server according to 3GPP TS 24.229 [4].</w:t>
      </w:r>
    </w:p>
    <w:p w14:paraId="6DF57482" w14:textId="77777777" w:rsidR="00EB676A" w:rsidRPr="00424E59" w:rsidRDefault="00EB676A" w:rsidP="00EB676A">
      <w:pPr>
        <w:rPr>
          <w:lang w:eastAsia="ko-KR"/>
        </w:rPr>
      </w:pPr>
      <w:r w:rsidRPr="00424E59">
        <w:t xml:space="preserve">Upon receiving a SIP 200 </w:t>
      </w:r>
      <w:r w:rsidRPr="00424E59">
        <w:rPr>
          <w:lang w:eastAsia="ko-KR"/>
        </w:rPr>
        <w:t>(</w:t>
      </w:r>
      <w:r w:rsidRPr="00424E59">
        <w:t>OK</w:t>
      </w:r>
      <w:r w:rsidRPr="00424E59">
        <w:rPr>
          <w:lang w:eastAsia="ko-KR"/>
        </w:rPr>
        <w:t>)</w:t>
      </w:r>
      <w:r w:rsidRPr="00424E59">
        <w:t xml:space="preserve"> response to the SIP BYE request, the MCPTT client shall interact with the </w:t>
      </w:r>
      <w:r w:rsidRPr="00424E59">
        <w:rPr>
          <w:lang w:eastAsia="ko-KR"/>
        </w:rPr>
        <w:t>media plane as specified in 3GPP TS 24.380 [5].</w:t>
      </w:r>
    </w:p>
    <w:p w14:paraId="7C8395D6" w14:textId="77777777" w:rsidR="00EB676A" w:rsidRPr="00424E59" w:rsidRDefault="00EB676A" w:rsidP="00EB676A">
      <w:r w:rsidRPr="00424E59">
        <w:t>[TS 24.379, clause 11.1.1.2.1.1]</w:t>
      </w:r>
    </w:p>
    <w:p w14:paraId="5F182143" w14:textId="77777777" w:rsidR="00EB676A" w:rsidRPr="00424E59" w:rsidRDefault="00EB676A" w:rsidP="00EB676A">
      <w:pPr>
        <w:rPr>
          <w:lang w:eastAsia="ko-KR"/>
        </w:rPr>
      </w:pPr>
      <w:r w:rsidRPr="00424E59">
        <w:t xml:space="preserve">Upon receiving a request from an MCPTT </w:t>
      </w:r>
      <w:r w:rsidRPr="00424E59">
        <w:rPr>
          <w:lang w:eastAsia="ko-KR"/>
        </w:rPr>
        <w:t>u</w:t>
      </w:r>
      <w:r w:rsidRPr="00424E59">
        <w:t xml:space="preserve">ser to establish an MCPTT </w:t>
      </w:r>
      <w:r w:rsidRPr="00424E59">
        <w:rPr>
          <w:lang w:eastAsia="ko-KR"/>
        </w:rPr>
        <w:t>p</w:t>
      </w:r>
      <w:r w:rsidRPr="00424E59">
        <w:t xml:space="preserve">rivate </w:t>
      </w:r>
      <w:r w:rsidRPr="00424E59">
        <w:rPr>
          <w:lang w:eastAsia="ko-KR"/>
        </w:rPr>
        <w:t>c</w:t>
      </w:r>
      <w:r w:rsidRPr="00424E59">
        <w:t xml:space="preserve">all </w:t>
      </w:r>
      <w:r w:rsidRPr="00424E59">
        <w:rPr>
          <w:lang w:eastAsia="ko-KR"/>
        </w:rPr>
        <w:t>the MCPTT client shall generate an initial SIP INVITE request by following the UE originating session procedures specified in 3GPP TS 24.229 [4], with the clarifications given below.</w:t>
      </w:r>
    </w:p>
    <w:p w14:paraId="3BC0DE2F" w14:textId="77777777" w:rsidR="00EB676A" w:rsidRPr="00424E59" w:rsidRDefault="00EB676A" w:rsidP="00EB676A">
      <w:pPr>
        <w:rPr>
          <w:lang w:eastAsia="ko-KR"/>
        </w:rPr>
      </w:pPr>
      <w:r w:rsidRPr="00424E59">
        <w:rPr>
          <w:lang w:eastAsia="ko-KR"/>
        </w:rPr>
        <w:t>The MCPTT client:</w:t>
      </w:r>
    </w:p>
    <w:p w14:paraId="7118788E" w14:textId="77777777" w:rsidR="00EB676A" w:rsidRPr="00424E59" w:rsidRDefault="00EB676A" w:rsidP="00EB676A">
      <w:pPr>
        <w:ind w:left="568" w:hanging="284"/>
        <w:rPr>
          <w:lang w:eastAsia="ko-KR"/>
        </w:rPr>
      </w:pPr>
      <w:r w:rsidRPr="00424E59">
        <w:rPr>
          <w:lang w:eastAsia="ko-KR"/>
        </w:rPr>
        <w:t>1)</w:t>
      </w:r>
      <w:r w:rsidRPr="00424E59">
        <w:rPr>
          <w:lang w:eastAsia="ko-KR"/>
        </w:rPr>
        <w:tab/>
        <w:t xml:space="preserve">shall set the Request-URI of the SIP INVITE request to a public service identity </w:t>
      </w:r>
      <w:r w:rsidRPr="00424E59">
        <w:t>of the participating MCPTT function serving the MCPTT user</w:t>
      </w:r>
      <w:r w:rsidRPr="00424E59">
        <w:rPr>
          <w:lang w:eastAsia="ko-KR"/>
        </w:rPr>
        <w:t>;</w:t>
      </w:r>
    </w:p>
    <w:p w14:paraId="52D5C45D" w14:textId="77777777" w:rsidR="00EB676A" w:rsidRPr="00424E59" w:rsidRDefault="00EB676A" w:rsidP="00EB676A">
      <w:pPr>
        <w:ind w:left="568" w:hanging="284"/>
        <w:rPr>
          <w:lang w:eastAsia="ko-KR"/>
        </w:rPr>
      </w:pPr>
      <w:r w:rsidRPr="00424E59">
        <w:rPr>
          <w:lang w:eastAsia="ko-KR"/>
        </w:rPr>
        <w:t>9...</w:t>
      </w:r>
    </w:p>
    <w:p w14:paraId="6DDB0976" w14:textId="77777777" w:rsidR="00EB676A" w:rsidRPr="00424E59" w:rsidRDefault="00EB676A" w:rsidP="00EB676A">
      <w:pPr>
        <w:ind w:left="568" w:hanging="284"/>
      </w:pPr>
      <w:r w:rsidRPr="00424E59">
        <w:t>3)</w:t>
      </w:r>
      <w:r w:rsidRPr="00424E59">
        <w:tab/>
        <w:t>may include a P-Preferred-Identity header field in the SIP INVITE request containing a public user identity as specified in 3GPP TS 24.229 [4];</w:t>
      </w:r>
    </w:p>
    <w:p w14:paraId="0706E05E" w14:textId="77777777" w:rsidR="00EB676A" w:rsidRPr="00424E59" w:rsidRDefault="00EB676A" w:rsidP="00EB676A">
      <w:pPr>
        <w:ind w:left="568" w:hanging="284"/>
        <w:rPr>
          <w:lang w:eastAsia="ko-KR"/>
        </w:rPr>
      </w:pPr>
      <w:r w:rsidRPr="00424E59">
        <w:rPr>
          <w:lang w:eastAsia="ko-KR"/>
        </w:rPr>
        <w:t>4)</w:t>
      </w:r>
      <w:r w:rsidRPr="00424E59">
        <w:rPr>
          <w:lang w:eastAsia="ko-KR"/>
        </w:rPr>
        <w:tab/>
        <w:t xml:space="preserve">shall include the g.3gpp.mcptt media feature tag </w:t>
      </w:r>
      <w:r w:rsidRPr="00424E59">
        <w:t xml:space="preserve">and the </w:t>
      </w:r>
      <w:r w:rsidRPr="00424E59">
        <w:rPr>
          <w:lang w:eastAsia="ko-KR"/>
        </w:rPr>
        <w:t>g.3gpp.icsi-ref media feature tag with the value of "urn:urn-7:3gpp-service.ims.icsi.mcptt" in the Contact header field of the SIP INVITE request according to IETF RFC 3840 [16];</w:t>
      </w:r>
    </w:p>
    <w:p w14:paraId="2DDA2A3A" w14:textId="77777777" w:rsidR="00EB676A" w:rsidRPr="00424E59" w:rsidRDefault="00EB676A" w:rsidP="00EB676A">
      <w:pPr>
        <w:ind w:left="568" w:hanging="284"/>
        <w:rPr>
          <w:lang w:eastAsia="ko-KR"/>
        </w:rPr>
      </w:pPr>
      <w:r w:rsidRPr="00424E59">
        <w:rPr>
          <w:lang w:eastAsia="ko-KR"/>
        </w:rPr>
        <w:t>5)</w:t>
      </w:r>
      <w:r w:rsidRPr="00424E59">
        <w:rPr>
          <w:lang w:eastAsia="ko-KR"/>
        </w:rPr>
        <w:tab/>
        <w:t>shall include an Accept-Contact header field containing the g.3gpp.mcptt media feature tag along with the "require" and "explicit" header field parameters according to IETF RFC 3841 [6];</w:t>
      </w:r>
    </w:p>
    <w:p w14:paraId="2592AFC4" w14:textId="77777777" w:rsidR="00EB676A" w:rsidRPr="00424E59" w:rsidRDefault="00EB676A" w:rsidP="00EB676A">
      <w:pPr>
        <w:ind w:left="568" w:hanging="284"/>
        <w:rPr>
          <w:lang w:eastAsia="ko-KR"/>
        </w:rPr>
      </w:pPr>
      <w:r w:rsidRPr="00424E59">
        <w:rPr>
          <w:lang w:eastAsia="ko-KR"/>
        </w:rPr>
        <w:t>6)</w:t>
      </w:r>
      <w:r w:rsidRPr="00424E59">
        <w:rPr>
          <w:lang w:eastAsia="ko-KR"/>
        </w:rPr>
        <w:tab/>
        <w:t>shall include the ICSI value "urn:urn-7:3gpp-service.ims.icsi.mcptt" (coded as specified in 3GPP TS 24.229 [4]), in a P-Preferred-Service header field according to IETF RFC 6050 [9] in the SIP INVITE request;</w:t>
      </w:r>
    </w:p>
    <w:p w14:paraId="076DAAA1" w14:textId="77777777" w:rsidR="00EB676A" w:rsidRPr="00424E59" w:rsidRDefault="00EB676A" w:rsidP="00EB676A">
      <w:pPr>
        <w:ind w:left="568" w:hanging="284"/>
        <w:rPr>
          <w:lang w:eastAsia="ko-KR"/>
        </w:rPr>
      </w:pPr>
      <w:r w:rsidRPr="00424E59">
        <w:rPr>
          <w:lang w:eastAsia="ko-KR"/>
        </w:rPr>
        <w:t>7)</w:t>
      </w:r>
      <w:r w:rsidRPr="00424E59">
        <w:rPr>
          <w:lang w:eastAsia="ko-KR"/>
        </w:rPr>
        <w:tab/>
        <w:t>shall include an Accept-Contact header field with the media feature tag g.3gpp.icsi-ref contain with the value of "urn:urn-7:3gpp-service.ims.icsi.mcptt" along with parameters "require" and "explicit" according to IETF RFC 3841 [6];</w:t>
      </w:r>
    </w:p>
    <w:p w14:paraId="15378D5A" w14:textId="77777777" w:rsidR="00EB676A" w:rsidRPr="00424E59" w:rsidRDefault="00EB676A" w:rsidP="00EB676A">
      <w:pPr>
        <w:ind w:left="568" w:hanging="284"/>
        <w:rPr>
          <w:lang w:eastAsia="ko-KR"/>
        </w:rPr>
      </w:pPr>
      <w:r w:rsidRPr="00424E59">
        <w:rPr>
          <w:lang w:eastAsia="ko-KR"/>
        </w:rPr>
        <w:t>8)</w:t>
      </w:r>
      <w:r w:rsidRPr="00424E59">
        <w:rPr>
          <w:lang w:eastAsia="ko-KR"/>
        </w:rPr>
        <w:tab/>
        <w:t>shall insert in the SIP INVITE request a MIME resource-lists body with the MCPTT ID of the invited MCPTT user, according to rules and procedures of IETF RFC 5366 [20];</w:t>
      </w:r>
    </w:p>
    <w:p w14:paraId="0F366547" w14:textId="77777777" w:rsidR="00EB676A" w:rsidRPr="00424E59" w:rsidRDefault="00EB676A" w:rsidP="00EB676A">
      <w:pPr>
        <w:ind w:left="568" w:hanging="284"/>
        <w:rPr>
          <w:lang w:eastAsia="ko-KR"/>
        </w:rPr>
      </w:pPr>
      <w:r w:rsidRPr="00424E59">
        <w:rPr>
          <w:lang w:eastAsia="ko-KR"/>
        </w:rPr>
        <w:t>9)</w:t>
      </w:r>
      <w:r w:rsidRPr="00424E59">
        <w:rPr>
          <w:lang w:eastAsia="ko-KR"/>
        </w:rPr>
        <w:tab/>
        <w:t>if an end-to-end security context needs to be established then:</w:t>
      </w:r>
    </w:p>
    <w:p w14:paraId="34D81562" w14:textId="77777777" w:rsidR="00EB676A" w:rsidRPr="00424E59" w:rsidRDefault="00EB676A" w:rsidP="00EB676A">
      <w:pPr>
        <w:ind w:left="851" w:hanging="284"/>
        <w:rPr>
          <w:lang w:eastAsia="ko-KR"/>
        </w:rPr>
      </w:pPr>
      <w:r w:rsidRPr="00424E59">
        <w:rPr>
          <w:lang w:eastAsia="ko-KR"/>
        </w:rPr>
        <w:t>a)</w:t>
      </w:r>
      <w:r w:rsidRPr="00424E59">
        <w:rPr>
          <w:lang w:eastAsia="ko-KR"/>
        </w:rPr>
        <w:tab/>
        <w:t>if necessary, shall instruct the key management client to request keying material from the key management server as described in 3GPP TS 33.179 [46];</w:t>
      </w:r>
    </w:p>
    <w:p w14:paraId="60B91A1B" w14:textId="77777777" w:rsidR="00EB676A" w:rsidRPr="00424E59" w:rsidRDefault="00EB676A" w:rsidP="00EB676A">
      <w:pPr>
        <w:ind w:left="851" w:hanging="284"/>
        <w:rPr>
          <w:lang w:eastAsia="ko-KR"/>
        </w:rPr>
      </w:pPr>
      <w:r w:rsidRPr="00424E59">
        <w:rPr>
          <w:lang w:eastAsia="ko-KR"/>
        </w:rPr>
        <w:t>b)</w:t>
      </w:r>
      <w:r w:rsidRPr="00424E59">
        <w:rPr>
          <w:lang w:eastAsia="ko-KR"/>
        </w:rPr>
        <w:tab/>
        <w:t>shall use the keying material to generate a PCK as described in 3GPP TS 33.179 [46];</w:t>
      </w:r>
    </w:p>
    <w:p w14:paraId="382B5EEB" w14:textId="77777777" w:rsidR="00EB676A" w:rsidRPr="00424E59" w:rsidRDefault="00EB676A" w:rsidP="00EB676A">
      <w:pPr>
        <w:ind w:left="851" w:hanging="284"/>
        <w:rPr>
          <w:lang w:eastAsia="ko-KR"/>
        </w:rPr>
      </w:pPr>
      <w:r w:rsidRPr="00424E59">
        <w:rPr>
          <w:lang w:eastAsia="ko-KR"/>
        </w:rPr>
        <w:t>c)</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33.179 [46];</w:t>
      </w:r>
    </w:p>
    <w:p w14:paraId="72E5206E" w14:textId="77777777" w:rsidR="00EB676A" w:rsidRPr="00424E59" w:rsidRDefault="00EB676A" w:rsidP="00EB676A">
      <w:pPr>
        <w:ind w:left="851" w:hanging="284"/>
        <w:rPr>
          <w:lang w:eastAsia="ko-KR"/>
        </w:rPr>
      </w:pPr>
      <w:r w:rsidRPr="00424E59">
        <w:rPr>
          <w:lang w:eastAsia="ko-KR"/>
        </w:rPr>
        <w:t>d)</w:t>
      </w:r>
      <w:r w:rsidRPr="00424E59">
        <w:rPr>
          <w:lang w:eastAsia="ko-KR"/>
        </w:rPr>
        <w:tab/>
        <w:t>shall encrypt the PCK to a UID associated to the MCPTT client using the MCPTT ID of the invited user and a time related parameter as described in 3GPP TS 33.179 [46];</w:t>
      </w:r>
    </w:p>
    <w:p w14:paraId="5B1A0B9A" w14:textId="77777777" w:rsidR="00EB676A" w:rsidRPr="00424E59" w:rsidRDefault="00EB676A" w:rsidP="00EB676A">
      <w:pPr>
        <w:ind w:left="851" w:hanging="284"/>
      </w:pPr>
      <w:r w:rsidRPr="00424E59">
        <w:t>e)</w:t>
      </w:r>
      <w:r w:rsidRPr="00424E59">
        <w:tab/>
        <w:t>shall generate a MIKEY-SAKKE I_MESSAGE using the encapsulated PCK and PCK-ID as specified in 3GPP TS 33.179 [46]; and</w:t>
      </w:r>
    </w:p>
    <w:p w14:paraId="113C05AA" w14:textId="77777777" w:rsidR="00EB676A" w:rsidRPr="00424E59" w:rsidRDefault="00EB676A" w:rsidP="00EB676A">
      <w:pPr>
        <w:ind w:left="851" w:hanging="284"/>
        <w:rPr>
          <w:lang w:eastAsia="ko-KR"/>
        </w:rPr>
      </w:pPr>
      <w:r w:rsidRPr="00424E59">
        <w:rPr>
          <w:lang w:eastAsia="ko-KR"/>
        </w:rPr>
        <w:t>g)</w:t>
      </w:r>
      <w:r w:rsidRPr="00424E59">
        <w:rPr>
          <w:lang w:eastAsia="ko-KR"/>
        </w:rPr>
        <w:tab/>
        <w:t xml:space="preserve">shall add the </w:t>
      </w:r>
      <w:r w:rsidRPr="00424E59">
        <w:t>MCPTT ID of the originating MCPTT to the initiator field (IDRi) of the I_MESSAGE as described in 3GPP TS 33.179 [46]; and</w:t>
      </w:r>
    </w:p>
    <w:p w14:paraId="46B201C1" w14:textId="77777777" w:rsidR="00EB676A" w:rsidRPr="00424E59" w:rsidRDefault="00EB676A" w:rsidP="00EB676A">
      <w:pPr>
        <w:ind w:left="851" w:hanging="284"/>
        <w:rPr>
          <w:lang w:eastAsia="ko-KR"/>
        </w:rPr>
      </w:pPr>
      <w:r w:rsidRPr="00424E59">
        <w:t>f)</w:t>
      </w:r>
      <w:r w:rsidRPr="00424E59">
        <w:tab/>
        <w:t xml:space="preserve">shall sign the MIKEY-SAKKE I_MESSAGE using the originating MCPTT user's signing key provided in the keying material together with a time related parameter, and add this to the MIKEY-SAKKE payload, as </w:t>
      </w:r>
      <w:r w:rsidRPr="00424E59">
        <w:rPr>
          <w:lang w:eastAsia="ko-KR"/>
        </w:rPr>
        <w:t>described in 3GPP TS 33.179 [46].</w:t>
      </w:r>
    </w:p>
    <w:p w14:paraId="35FA2F64" w14:textId="77777777" w:rsidR="00EB676A" w:rsidRPr="00424E59" w:rsidRDefault="00EB676A" w:rsidP="00EB676A">
      <w:pPr>
        <w:ind w:left="568" w:hanging="284"/>
        <w:rPr>
          <w:lang w:eastAsia="ko-KR"/>
        </w:rPr>
      </w:pPr>
      <w:r w:rsidRPr="00424E59">
        <w:rPr>
          <w:lang w:eastAsia="ko-KR"/>
        </w:rPr>
        <w:t>10)</w:t>
      </w:r>
      <w:r w:rsidRPr="00424E59">
        <w:rPr>
          <w:lang w:eastAsia="ko-KR"/>
        </w:rPr>
        <w:tab/>
        <w:t>shall include an SDP offer according to 3GPP TS 24.229 [4] with the clarification given in subclause 6.2.1 and with a media stream of the offered media-floor control entity;</w:t>
      </w:r>
    </w:p>
    <w:p w14:paraId="59F8E6D8" w14:textId="77777777" w:rsidR="00EB676A" w:rsidRPr="00424E59" w:rsidRDefault="00EB676A" w:rsidP="00EB676A">
      <w:pPr>
        <w:ind w:left="568" w:hanging="284"/>
        <w:rPr>
          <w:lang w:eastAsia="ko-KR"/>
        </w:rPr>
      </w:pPr>
      <w:r w:rsidRPr="00424E59">
        <w:rPr>
          <w:lang w:eastAsia="ko-KR"/>
        </w:rPr>
        <w:t>...</w:t>
      </w:r>
    </w:p>
    <w:p w14:paraId="3CBCCC4D" w14:textId="77777777" w:rsidR="00EB676A" w:rsidRPr="00424E59" w:rsidRDefault="00EB676A" w:rsidP="00EB676A">
      <w:pPr>
        <w:ind w:left="568" w:hanging="284"/>
        <w:rPr>
          <w:lang w:eastAsia="ko-KR"/>
        </w:rPr>
      </w:pPr>
      <w:r w:rsidRPr="00424E59">
        <w:rPr>
          <w:lang w:eastAsia="ko-KR"/>
        </w:rPr>
        <w:t>13)</w:t>
      </w:r>
      <w:r w:rsidRPr="00424E59">
        <w:rPr>
          <w:lang w:eastAsia="ko-KR"/>
        </w:rPr>
        <w:tab/>
        <w:t>if force of automatic commencement mode at the invited MCPTT client is not requested by the MCPTT user and:</w:t>
      </w:r>
    </w:p>
    <w:p w14:paraId="31F68C07" w14:textId="77777777" w:rsidR="00EB676A" w:rsidRPr="00424E59" w:rsidRDefault="00EB676A" w:rsidP="00EB676A">
      <w:pPr>
        <w:ind w:left="851" w:hanging="284"/>
        <w:rPr>
          <w:lang w:eastAsia="ko-KR"/>
        </w:rPr>
      </w:pPr>
      <w:r w:rsidRPr="00424E59">
        <w:rPr>
          <w:lang w:eastAsia="ko-KR"/>
        </w:rPr>
        <w:t>b)</w:t>
      </w:r>
      <w:r w:rsidRPr="00424E59">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5A66AB27" w14:textId="77777777" w:rsidR="00EB676A" w:rsidRPr="00424E59" w:rsidRDefault="00EB676A" w:rsidP="00EB676A">
      <w:pPr>
        <w:ind w:left="568" w:hanging="284"/>
      </w:pPr>
      <w:r w:rsidRPr="00424E59">
        <w:t>14)</w:t>
      </w:r>
      <w:r w:rsidRPr="00424E59">
        <w:tab/>
        <w:t>shall contain an application/vnd.3gpp.mcptt-info+xml MIME body with the &lt;mcpttinfo&gt; element containing the &lt;mcptt-Params&gt; element with the &lt;session-type&gt; element set to a value of "private";</w:t>
      </w:r>
    </w:p>
    <w:p w14:paraId="2FC0E35E" w14:textId="77777777" w:rsidR="00EB676A" w:rsidRPr="00424E59" w:rsidRDefault="00EB676A" w:rsidP="00EB676A">
      <w:pPr>
        <w:ind w:left="568" w:hanging="284"/>
        <w:rPr>
          <w:lang w:eastAsia="ko-KR"/>
        </w:rPr>
      </w:pPr>
      <w:r w:rsidRPr="00424E59">
        <w:rPr>
          <w:lang w:eastAsia="ko-KR"/>
        </w:rPr>
        <w:t>...</w:t>
      </w:r>
    </w:p>
    <w:p w14:paraId="15DF4BB7" w14:textId="77777777" w:rsidR="00EB676A" w:rsidRPr="00424E59" w:rsidRDefault="00EB676A" w:rsidP="00EB676A">
      <w:pPr>
        <w:ind w:left="568" w:hanging="284"/>
        <w:rPr>
          <w:lang w:eastAsia="ko-KR"/>
        </w:rPr>
      </w:pPr>
      <w:r w:rsidRPr="00424E59">
        <w:rPr>
          <w:lang w:eastAsia="ko-KR"/>
        </w:rPr>
        <w:t>16)</w:t>
      </w:r>
      <w:r w:rsidRPr="00424E59">
        <w:rPr>
          <w:lang w:eastAsia="ko-KR"/>
        </w:rPr>
        <w:tab/>
        <w:t>shall send SIP INVITE request towards the MCPTT server according to 3GPP TS 24.229 [4].</w:t>
      </w:r>
    </w:p>
    <w:p w14:paraId="326878A8" w14:textId="77777777" w:rsidR="00EB676A" w:rsidRPr="00424E59" w:rsidRDefault="00EB676A" w:rsidP="00EB676A">
      <w:pPr>
        <w:rPr>
          <w:lang w:eastAsia="ko-KR"/>
        </w:rPr>
      </w:pPr>
      <w:r w:rsidRPr="00424E59">
        <w:rPr>
          <w:lang w:eastAsia="ko-KR"/>
        </w:rPr>
        <w:t>Upon receiving a SIP 183(Session Progress) response to the SIP INVITE request the MCPTT client:</w:t>
      </w:r>
    </w:p>
    <w:p w14:paraId="6CE9A251" w14:textId="77777777" w:rsidR="00EB676A" w:rsidRPr="00424E59" w:rsidRDefault="00EB676A" w:rsidP="00EB676A">
      <w:pPr>
        <w:ind w:left="568" w:hanging="284"/>
      </w:pPr>
      <w:r w:rsidRPr="00424E59">
        <w:t>1)</w:t>
      </w:r>
      <w:r w:rsidRPr="00424E59">
        <w:tab/>
        <w:t>may indicate the progress of the session establishment to the inviting MCPTT user.</w:t>
      </w:r>
    </w:p>
    <w:p w14:paraId="5A04DCBC" w14:textId="77777777" w:rsidR="00EB676A" w:rsidRPr="00424E59" w:rsidRDefault="00EB676A" w:rsidP="00EB676A">
      <w:pPr>
        <w:rPr>
          <w:lang w:eastAsia="ko-KR"/>
        </w:rPr>
      </w:pPr>
      <w:r w:rsidRPr="00424E59">
        <w:rPr>
          <w:lang w:eastAsia="ko-KR"/>
        </w:rPr>
        <w:t>Upon receiving a SIP 200 (OK) response to the SIP INVITE request the MCPTT client:</w:t>
      </w:r>
    </w:p>
    <w:p w14:paraId="0794F3F0" w14:textId="77777777" w:rsidR="00EB676A" w:rsidRPr="00424E59" w:rsidRDefault="00EB676A" w:rsidP="00EB676A">
      <w:pPr>
        <w:ind w:left="568" w:hanging="284"/>
        <w:rPr>
          <w:lang w:eastAsia="ko-KR"/>
        </w:rPr>
      </w:pPr>
      <w:r w:rsidRPr="00424E59">
        <w:rPr>
          <w:lang w:eastAsia="ko-KR"/>
        </w:rPr>
        <w:t>1)</w:t>
      </w:r>
      <w:r w:rsidRPr="00424E59">
        <w:rPr>
          <w:lang w:eastAsia="ko-KR"/>
        </w:rPr>
        <w:tab/>
        <w:t>shall interact with the media plane as specified in 3GPP TS 24.380 [5];</w:t>
      </w:r>
    </w:p>
    <w:p w14:paraId="785EF748" w14:textId="77777777" w:rsidR="00EB676A" w:rsidRPr="00424E59" w:rsidRDefault="00EB676A" w:rsidP="00EB676A">
      <w:pPr>
        <w:ind w:left="568" w:hanging="284"/>
        <w:rPr>
          <w:lang w:eastAsia="ko-KR"/>
        </w:rPr>
      </w:pPr>
      <w:r w:rsidRPr="00424E59">
        <w:rPr>
          <w:lang w:eastAsia="ko-KR"/>
        </w:rPr>
        <w:t>...</w:t>
      </w:r>
    </w:p>
    <w:p w14:paraId="6E416EBA" w14:textId="77777777" w:rsidR="00EB676A" w:rsidRPr="00424E59" w:rsidRDefault="00EB676A" w:rsidP="00EB676A">
      <w:pPr>
        <w:ind w:left="568" w:hanging="284"/>
        <w:rPr>
          <w:rFonts w:eastAsia="Malgun Gothic"/>
          <w:lang w:eastAsia="ko-KR"/>
        </w:rPr>
      </w:pPr>
      <w:r w:rsidRPr="00424E59">
        <w:t>3)</w:t>
      </w:r>
      <w:r w:rsidRPr="00424E59">
        <w:tab/>
        <w:t>shall notify the user that the call has been successfully established</w:t>
      </w:r>
      <w:r w:rsidRPr="00424E59">
        <w:rPr>
          <w:lang w:eastAsia="ko-KR"/>
        </w:rPr>
        <w:t>.</w:t>
      </w:r>
    </w:p>
    <w:p w14:paraId="5F41D339" w14:textId="77777777" w:rsidR="00EB676A" w:rsidRPr="00424E59" w:rsidRDefault="00EB676A" w:rsidP="00EB676A">
      <w:r w:rsidRPr="00424E59">
        <w:t>[TS 24.379, clause 11.1.2.2]</w:t>
      </w:r>
    </w:p>
    <w:p w14:paraId="7B512312" w14:textId="77777777" w:rsidR="00EB676A" w:rsidRPr="00424E59" w:rsidRDefault="00EB676A" w:rsidP="00EB676A">
      <w:pPr>
        <w:rPr>
          <w:lang w:eastAsia="ko-KR"/>
        </w:rPr>
      </w:pPr>
      <w:r w:rsidRPr="00424E59">
        <w:rPr>
          <w:lang w:eastAsia="ko-KR"/>
        </w:rPr>
        <w:t>When the MCPTT user wants to make an on-demand private call without floor control, the MCPTT client shall follow the procedures in subclause 11.1.1.2.1.1 with the following exceptions:</w:t>
      </w:r>
    </w:p>
    <w:p w14:paraId="72BB62EC" w14:textId="77777777" w:rsidR="00EB676A" w:rsidRPr="00424E59" w:rsidRDefault="00EB676A" w:rsidP="00EB676A">
      <w:pPr>
        <w:ind w:left="568" w:hanging="284"/>
      </w:pPr>
      <w:r w:rsidRPr="00424E59">
        <w:rPr>
          <w:lang w:eastAsia="ko-KR"/>
        </w:rPr>
        <w:t>1)</w:t>
      </w:r>
      <w:r w:rsidRPr="00424E59">
        <w:rPr>
          <w:lang w:eastAsia="ko-KR"/>
        </w:rPr>
        <w:tab/>
        <w:t>in step 10) of subclause</w:t>
      </w:r>
      <w:r w:rsidRPr="00424E59">
        <w:t> 11.1.1.2.1.1, the MCPTT client shall not offer a media-level section for a media-floor control entity; and</w:t>
      </w:r>
    </w:p>
    <w:p w14:paraId="19CEDB77" w14:textId="77777777" w:rsidR="00EB676A" w:rsidRPr="00424E59" w:rsidRDefault="00EB676A" w:rsidP="00EB676A">
      <w:pPr>
        <w:ind w:left="568" w:hanging="284"/>
      </w:pPr>
      <w:r w:rsidRPr="00424E59">
        <w:t>2)</w:t>
      </w:r>
      <w:r w:rsidRPr="00424E59">
        <w:tab/>
        <w:t>step 11) of subclause 11.1.1.2.1.1 shall be ignored.</w:t>
      </w:r>
    </w:p>
    <w:p w14:paraId="2FC63514" w14:textId="77777777" w:rsidR="00EB676A" w:rsidRPr="00424E59" w:rsidRDefault="00EB676A" w:rsidP="00EB676A">
      <w:r w:rsidRPr="00424E59">
        <w:t>[TS 24.379, clause 11.1.3.1.1.1]</w:t>
      </w:r>
    </w:p>
    <w:p w14:paraId="61EF19BA" w14:textId="77777777" w:rsidR="00EB676A" w:rsidRPr="00424E59" w:rsidRDefault="00EB676A" w:rsidP="00EB676A">
      <w:r w:rsidRPr="00424E59">
        <w:t>Upon receiving a request from an MCPTT user to release an MCPTT private call session established using on-demand session signalling, the MCPTT client shall follow the procedures as specified in subclause 6.2.5.1.</w:t>
      </w:r>
    </w:p>
    <w:p w14:paraId="2CBAF021" w14:textId="77777777" w:rsidR="00EB676A" w:rsidRPr="00424E59" w:rsidRDefault="00EB676A" w:rsidP="00EB676A">
      <w:pPr>
        <w:keepNext/>
        <w:keepLines/>
        <w:spacing w:before="120"/>
        <w:ind w:left="1985" w:hanging="1985"/>
        <w:rPr>
          <w:rFonts w:ascii="Arial" w:hAnsi="Arial"/>
        </w:rPr>
      </w:pPr>
      <w:r w:rsidRPr="00424E59">
        <w:rPr>
          <w:rFonts w:ascii="Arial" w:hAnsi="Arial"/>
        </w:rPr>
        <w:t>6.2.7.3</w:t>
      </w:r>
      <w:r w:rsidRPr="00424E59">
        <w:rPr>
          <w:rFonts w:ascii="Arial" w:hAnsi="Arial"/>
        </w:rPr>
        <w:tab/>
        <w:t>Test description</w:t>
      </w:r>
    </w:p>
    <w:p w14:paraId="1A9AE99F" w14:textId="77777777" w:rsidR="00EB676A" w:rsidRPr="00424E59" w:rsidRDefault="00EB676A" w:rsidP="00EB676A">
      <w:pPr>
        <w:keepNext/>
        <w:keepLines/>
        <w:spacing w:before="120"/>
        <w:ind w:left="1985" w:hanging="1985"/>
        <w:rPr>
          <w:rFonts w:ascii="Arial" w:hAnsi="Arial"/>
        </w:rPr>
      </w:pPr>
      <w:r w:rsidRPr="00424E59">
        <w:rPr>
          <w:rFonts w:ascii="Arial" w:hAnsi="Arial"/>
        </w:rPr>
        <w:t>6.2.7.3.1</w:t>
      </w:r>
      <w:r w:rsidRPr="00424E59">
        <w:rPr>
          <w:rFonts w:ascii="Arial" w:hAnsi="Arial"/>
        </w:rPr>
        <w:tab/>
        <w:t>Pre-test conditions</w:t>
      </w:r>
    </w:p>
    <w:p w14:paraId="4401451D"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7FC546E4" w14:textId="77777777" w:rsidR="00EB676A" w:rsidRPr="00424E59" w:rsidRDefault="00EB676A" w:rsidP="00EB676A">
      <w:pPr>
        <w:ind w:left="568" w:hanging="284"/>
      </w:pPr>
      <w:r w:rsidRPr="00424E59">
        <w:t>-</w:t>
      </w:r>
      <w:r w:rsidRPr="00424E59">
        <w:tab/>
        <w:t>SS (MCPTT server)</w:t>
      </w:r>
    </w:p>
    <w:p w14:paraId="4E3DA578"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01C430"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14D025E1" w14:textId="77777777" w:rsidR="00EB676A" w:rsidRPr="00424E59" w:rsidRDefault="00EB676A" w:rsidP="00EB676A">
      <w:pPr>
        <w:ind w:left="568" w:hanging="284"/>
      </w:pPr>
      <w:r w:rsidRPr="00424E59">
        <w:t>-</w:t>
      </w:r>
      <w:r w:rsidRPr="00424E59">
        <w:tab/>
        <w:t>UE (MCPTT client)</w:t>
      </w:r>
    </w:p>
    <w:p w14:paraId="1049E44F" w14:textId="77777777" w:rsidR="00EB676A" w:rsidRPr="00424E59" w:rsidRDefault="00EB676A" w:rsidP="00EB676A">
      <w:pPr>
        <w:ind w:left="568" w:hanging="284"/>
      </w:pPr>
      <w:r w:rsidRPr="00424E59">
        <w:t>-</w:t>
      </w:r>
      <w:r w:rsidRPr="00424E59">
        <w:tab/>
        <w:t>The test USIM set as defined in TS 36.579-1 [2], subclause 5.5.10 is inserted.</w:t>
      </w:r>
    </w:p>
    <w:p w14:paraId="7DC86DAF"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0D24BB41"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553056A6"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3A78F453" w14:textId="77777777" w:rsidR="00EB676A" w:rsidRPr="00424E59" w:rsidRDefault="00EB676A" w:rsidP="00EB676A">
      <w:pPr>
        <w:ind w:left="568" w:hanging="284"/>
      </w:pPr>
      <w:r w:rsidRPr="00424E59">
        <w:t>-</w:t>
      </w:r>
      <w:r w:rsidRPr="00424E59">
        <w:tab/>
        <w:t>UE States at the end of the preamble</w:t>
      </w:r>
    </w:p>
    <w:p w14:paraId="4D41DBB5" w14:textId="77777777" w:rsidR="00EB676A" w:rsidRPr="00424E59" w:rsidRDefault="00EB676A" w:rsidP="00EB676A">
      <w:pPr>
        <w:ind w:left="851" w:hanging="284"/>
      </w:pPr>
      <w:r w:rsidRPr="00424E59">
        <w:t>-</w:t>
      </w:r>
      <w:r w:rsidRPr="00424E59">
        <w:tab/>
        <w:t>The UE is in E-UTRA Registered, Idle Mode state.</w:t>
      </w:r>
    </w:p>
    <w:p w14:paraId="72969A7F"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16B201FC" w14:textId="77777777" w:rsidR="00EB676A" w:rsidRPr="00424E59" w:rsidRDefault="00EB676A" w:rsidP="00EB676A">
      <w:pPr>
        <w:keepNext/>
        <w:keepLines/>
        <w:spacing w:before="120"/>
        <w:ind w:left="1985" w:hanging="1985"/>
        <w:rPr>
          <w:rFonts w:ascii="Arial" w:hAnsi="Arial"/>
        </w:rPr>
      </w:pPr>
      <w:r w:rsidRPr="00424E59">
        <w:rPr>
          <w:rFonts w:ascii="Arial" w:hAnsi="Arial"/>
        </w:rPr>
        <w:t>6.2.7.3.2</w:t>
      </w:r>
      <w:r w:rsidRPr="00424E59">
        <w:rPr>
          <w:rFonts w:ascii="Arial" w:hAnsi="Arial"/>
        </w:rPr>
        <w:tab/>
        <w:t>Test procedure sequence</w:t>
      </w:r>
    </w:p>
    <w:p w14:paraId="4602E029" w14:textId="77777777" w:rsidR="00EB676A" w:rsidRPr="00424E59" w:rsidRDefault="00EB676A" w:rsidP="00EB676A">
      <w:pPr>
        <w:keepNext/>
        <w:keepLines/>
        <w:spacing w:before="60"/>
        <w:jc w:val="center"/>
        <w:rPr>
          <w:rFonts w:ascii="Arial" w:hAnsi="Arial"/>
          <w:b/>
        </w:rPr>
      </w:pPr>
      <w:r w:rsidRPr="00424E59">
        <w:rPr>
          <w:rFonts w:ascii="Arial" w:hAnsi="Arial"/>
          <w:b/>
        </w:rPr>
        <w:t>Table 6.2.7.3.2-1: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1230EFF3" w14:textId="77777777" w:rsidTr="00BC3F8D">
        <w:tc>
          <w:tcPr>
            <w:tcW w:w="534" w:type="dxa"/>
            <w:tcBorders>
              <w:top w:val="single" w:sz="4" w:space="0" w:color="auto"/>
              <w:left w:val="single" w:sz="4" w:space="0" w:color="auto"/>
              <w:bottom w:val="nil"/>
              <w:right w:val="single" w:sz="4" w:space="0" w:color="auto"/>
            </w:tcBorders>
            <w:hideMark/>
          </w:tcPr>
          <w:p w14:paraId="775E66E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B9E75D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1CD0A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317CFB5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2C2472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1CC47A4E" w14:textId="77777777" w:rsidTr="00BC3F8D">
        <w:tc>
          <w:tcPr>
            <w:tcW w:w="534" w:type="dxa"/>
            <w:tcBorders>
              <w:top w:val="nil"/>
              <w:left w:val="single" w:sz="4" w:space="0" w:color="auto"/>
              <w:bottom w:val="single" w:sz="4" w:space="0" w:color="auto"/>
              <w:right w:val="single" w:sz="4" w:space="0" w:color="auto"/>
            </w:tcBorders>
          </w:tcPr>
          <w:p w14:paraId="7A720102"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29DB1BA"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6B7D3C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543933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C74934F"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F43F2BF" w14:textId="77777777" w:rsidR="00EB676A" w:rsidRPr="00424E59" w:rsidRDefault="00EB676A" w:rsidP="00BC3F8D">
            <w:pPr>
              <w:keepNext/>
              <w:keepLines/>
              <w:spacing w:after="0"/>
              <w:jc w:val="center"/>
              <w:rPr>
                <w:rFonts w:ascii="Arial" w:hAnsi="Arial"/>
                <w:b/>
                <w:sz w:val="18"/>
              </w:rPr>
            </w:pPr>
          </w:p>
        </w:tc>
      </w:tr>
      <w:tr w:rsidR="00EB676A" w:rsidRPr="00424E59" w14:paraId="5944428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894D1F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3DD570D" w14:textId="77777777" w:rsidR="00916FED" w:rsidRPr="00424E59" w:rsidRDefault="00916FED" w:rsidP="00BC3F8D">
            <w:pPr>
              <w:keepNext/>
              <w:keepLines/>
              <w:spacing w:after="0"/>
              <w:rPr>
                <w:ins w:id="755" w:author="MCC160" w:date="2022-11-16T21:59:00Z"/>
                <w:rFonts w:ascii="Arial" w:hAnsi="Arial"/>
                <w:sz w:val="18"/>
                <w:rPrChange w:id="756" w:author="MCC160" w:date="2022-11-16T22:00:00Z">
                  <w:rPr>
                    <w:ins w:id="757" w:author="MCC160" w:date="2022-11-16T21:59:00Z"/>
                    <w:rFonts w:ascii="Arial" w:hAnsi="Arial"/>
                    <w:sz w:val="18"/>
                  </w:rPr>
                </w:rPrChange>
              </w:rPr>
            </w:pPr>
            <w:ins w:id="758" w:author="MCC160" w:date="2022-11-16T21:59:00Z">
              <w:r w:rsidRPr="00424E59">
                <w:rPr>
                  <w:rFonts w:ascii="Arial" w:hAnsi="Arial"/>
                  <w:sz w:val="18"/>
                  <w:rPrChange w:id="759" w:author="MCC160" w:date="2022-11-16T22:00:00Z">
                    <w:rPr>
                      <w:rFonts w:ascii="Arial" w:hAnsi="Arial"/>
                      <w:sz w:val="18"/>
                    </w:rPr>
                  </w:rPrChange>
                </w:rPr>
                <w:t>Make the UE (MCPTT client) request the establishment of a private call to user B with manual commencement mode and without floor control.</w:t>
              </w:r>
            </w:ins>
          </w:p>
          <w:p w14:paraId="40488D9C" w14:textId="6E2ABFEA" w:rsidR="00EB676A" w:rsidRPr="00424E59" w:rsidDel="00916FED" w:rsidRDefault="00EB676A" w:rsidP="00BC3F8D">
            <w:pPr>
              <w:keepNext/>
              <w:keepLines/>
              <w:spacing w:after="0"/>
              <w:rPr>
                <w:del w:id="760" w:author="MCC160" w:date="2022-11-16T21:59:00Z"/>
                <w:rFonts w:ascii="Arial" w:hAnsi="Arial"/>
                <w:sz w:val="18"/>
              </w:rPr>
            </w:pPr>
            <w:del w:id="761" w:author="MCC160" w:date="2022-11-16T21:59:00Z">
              <w:r w:rsidRPr="00424E59" w:rsidDel="00916FED">
                <w:rPr>
                  <w:rFonts w:ascii="Arial" w:hAnsi="Arial"/>
                  <w:sz w:val="18"/>
                  <w:rPrChange w:id="762" w:author="MCC160" w:date="2022-11-16T22:00:00Z">
                    <w:rPr>
                      <w:rFonts w:ascii="Arial" w:hAnsi="Arial"/>
                      <w:sz w:val="18"/>
                    </w:rPr>
                  </w:rPrChange>
                </w:rPr>
                <w:delText xml:space="preserve">Make the UE (MCPTT User) request the establishment of an MCPTT </w:delText>
              </w:r>
              <w:r w:rsidRPr="00424E59" w:rsidDel="00916FED">
                <w:rPr>
                  <w:rFonts w:ascii="Arial" w:hAnsi="Arial"/>
                  <w:sz w:val="18"/>
                  <w:lang w:eastAsia="ko-KR"/>
                  <w:rPrChange w:id="763" w:author="MCC160" w:date="2022-11-16T22:00:00Z">
                    <w:rPr>
                      <w:rFonts w:ascii="Arial" w:hAnsi="Arial"/>
                      <w:sz w:val="18"/>
                      <w:lang w:eastAsia="ko-KR"/>
                    </w:rPr>
                  </w:rPrChange>
                </w:rPr>
                <w:delText>p</w:delText>
              </w:r>
              <w:r w:rsidRPr="00424E59" w:rsidDel="00916FED">
                <w:rPr>
                  <w:rFonts w:ascii="Arial" w:hAnsi="Arial"/>
                  <w:sz w:val="18"/>
                  <w:rPrChange w:id="764" w:author="MCC160" w:date="2022-11-16T22:00:00Z">
                    <w:rPr>
                      <w:rFonts w:ascii="Arial" w:hAnsi="Arial"/>
                      <w:sz w:val="18"/>
                    </w:rPr>
                  </w:rPrChange>
                </w:rPr>
                <w:delText xml:space="preserve">rivate </w:delText>
              </w:r>
              <w:r w:rsidRPr="00424E59" w:rsidDel="00916FED">
                <w:rPr>
                  <w:rFonts w:ascii="Arial" w:hAnsi="Arial"/>
                  <w:sz w:val="18"/>
                  <w:lang w:eastAsia="ko-KR"/>
                  <w:rPrChange w:id="765" w:author="MCC160" w:date="2022-11-16T22:00:00Z">
                    <w:rPr>
                      <w:rFonts w:ascii="Arial" w:hAnsi="Arial"/>
                      <w:sz w:val="18"/>
                      <w:lang w:eastAsia="ko-KR"/>
                    </w:rPr>
                  </w:rPrChange>
                </w:rPr>
                <w:delText>c</w:delText>
              </w:r>
              <w:r w:rsidRPr="00424E59" w:rsidDel="00916FED">
                <w:rPr>
                  <w:rFonts w:ascii="Arial" w:hAnsi="Arial"/>
                  <w:sz w:val="18"/>
                  <w:rPrChange w:id="766" w:author="MCC160" w:date="2022-11-16T22:00:00Z">
                    <w:rPr>
                      <w:rFonts w:ascii="Arial" w:hAnsi="Arial"/>
                      <w:sz w:val="18"/>
                    </w:rPr>
                  </w:rPrChange>
                </w:rPr>
                <w:delText>all, manual commencement mode, and no floor control.</w:delText>
              </w:r>
            </w:del>
          </w:p>
          <w:p w14:paraId="3A6D641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11A514E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51FC042"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E1F4B6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9C03A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27DCD5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ABA203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172F975" w14:textId="4E004BFE"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767" w:author="MCC160" w:date="2022-11-01T12:00:00Z">
              <w:r w:rsidRPr="00424E59" w:rsidDel="001D091D">
                <w:rPr>
                  <w:rFonts w:ascii="Arial" w:hAnsi="Arial"/>
                  <w:sz w:val="18"/>
                </w:rPr>
                <w:delText xml:space="preserve">Does the UE (MCPTT Client) perform procedure for </w:delText>
              </w:r>
            </w:del>
            <w:ins w:id="768" w:author="MCC160" w:date="2022-11-01T11:59:00Z">
              <w:r w:rsidR="001D091D" w:rsidRPr="00424E59">
                <w:rPr>
                  <w:rFonts w:ascii="Arial" w:hAnsi="Arial"/>
                  <w:sz w:val="18"/>
                </w:rPr>
                <w:t xml:space="preserve">Does the UE (MCPTT </w:t>
              </w:r>
            </w:ins>
            <w:ins w:id="769" w:author="MCC160" w:date="2022-11-16T22:00:00Z">
              <w:r w:rsidR="00916FED" w:rsidRPr="00424E59">
                <w:rPr>
                  <w:rFonts w:ascii="Arial" w:hAnsi="Arial"/>
                  <w:sz w:val="18"/>
                  <w:rPrChange w:id="770" w:author="MCC160" w:date="2022-11-16T22:00:00Z">
                    <w:rPr>
                      <w:rFonts w:ascii="Arial" w:hAnsi="Arial"/>
                      <w:sz w:val="18"/>
                    </w:rPr>
                  </w:rPrChange>
                </w:rPr>
                <w:t>c</w:t>
              </w:r>
            </w:ins>
            <w:ins w:id="771" w:author="MCC160" w:date="2022-11-01T11:59:00Z">
              <w:r w:rsidR="001D091D" w:rsidRPr="00424E59">
                <w:rPr>
                  <w:rFonts w:ascii="Arial" w:hAnsi="Arial"/>
                  <w:sz w:val="18"/>
                </w:rPr>
                <w:t>lient) correctly perform test procedure '</w:t>
              </w:r>
            </w:ins>
            <w:r w:rsidRPr="00424E59">
              <w:rPr>
                <w:rFonts w:ascii="Arial" w:hAnsi="Arial"/>
                <w:sz w:val="18"/>
              </w:rPr>
              <w:t>MCPTT CO private call establishment, manual commencement</w:t>
            </w:r>
            <w:ins w:id="772" w:author="MCC160" w:date="2022-11-01T11:59:00Z">
              <w:r w:rsidR="001D091D" w:rsidRPr="00424E59">
                <w:rPr>
                  <w:rFonts w:ascii="Arial" w:hAnsi="Arial"/>
                  <w:sz w:val="18"/>
                </w:rPr>
                <w:t>'</w:t>
              </w:r>
            </w:ins>
            <w:r w:rsidRPr="00424E59">
              <w:rPr>
                <w:rFonts w:ascii="Arial" w:eastAsia="Calibri" w:hAnsi="Arial"/>
                <w:sz w:val="18"/>
                <w:lang w:eastAsia="ko-KR"/>
              </w:rPr>
              <w:t xml:space="preserve"> to establish an MCPTT private call with manual commencement mode as described in TS 36.579.1 [2] Table </w:t>
            </w:r>
            <w:r w:rsidRPr="00424E59">
              <w:rPr>
                <w:rFonts w:ascii="Arial" w:hAnsi="Arial"/>
                <w:bCs/>
                <w:sz w:val="18"/>
              </w:rPr>
              <w:t xml:space="preserve">5.3A.2.3-1 with </w:t>
            </w:r>
            <w:r w:rsidRPr="00424E59">
              <w:rPr>
                <w:rFonts w:ascii="Arial" w:eastAsia="Calibri" w:hAnsi="Arial"/>
                <w:sz w:val="18"/>
                <w:lang w:eastAsia="ko-KR"/>
              </w:rPr>
              <w:t>option a of NOTE 1 applied</w:t>
            </w:r>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D8D3A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3D42FB"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3F546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895B64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5F3B69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F3BEBB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48CE5BD1"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FA52B5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E7C1D83"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852F4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73F7B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466941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1AFDF9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7B6BB974" w14:textId="77777777" w:rsidR="00916FED" w:rsidRPr="00424E59" w:rsidRDefault="00916FED" w:rsidP="00BC3F8D">
            <w:pPr>
              <w:keepNext/>
              <w:keepLines/>
              <w:spacing w:after="0"/>
              <w:rPr>
                <w:ins w:id="773" w:author="MCC160" w:date="2022-11-16T22:01:00Z"/>
                <w:rFonts w:ascii="Arial" w:hAnsi="Arial"/>
                <w:sz w:val="18"/>
                <w:rPrChange w:id="774" w:author="MCC160" w:date="2022-11-16T22:01:00Z">
                  <w:rPr>
                    <w:ins w:id="775" w:author="MCC160" w:date="2022-11-16T22:01:00Z"/>
                    <w:rFonts w:ascii="Arial" w:hAnsi="Arial"/>
                    <w:sz w:val="18"/>
                  </w:rPr>
                </w:rPrChange>
              </w:rPr>
            </w:pPr>
            <w:ins w:id="776" w:author="MCC160" w:date="2022-11-16T22:01:00Z">
              <w:r w:rsidRPr="00424E59">
                <w:rPr>
                  <w:rFonts w:ascii="Arial" w:hAnsi="Arial"/>
                  <w:sz w:val="18"/>
                  <w:rPrChange w:id="777" w:author="MCC160" w:date="2022-11-16T22:01:00Z">
                    <w:rPr>
                      <w:rFonts w:ascii="Arial" w:hAnsi="Arial"/>
                      <w:sz w:val="18"/>
                    </w:rPr>
                  </w:rPrChange>
                </w:rPr>
                <w:t>Check: Does the UE (MCPTT client) notify the user that the call has been established?</w:t>
              </w:r>
            </w:ins>
          </w:p>
          <w:p w14:paraId="4322B5C5" w14:textId="518B4E73" w:rsidR="00EB676A" w:rsidRPr="00424E59" w:rsidRDefault="00EB676A" w:rsidP="00BC3F8D">
            <w:pPr>
              <w:keepNext/>
              <w:keepLines/>
              <w:spacing w:after="0"/>
              <w:rPr>
                <w:rFonts w:ascii="Arial" w:hAnsi="Arial"/>
                <w:sz w:val="18"/>
              </w:rPr>
            </w:pPr>
            <w:del w:id="778" w:author="MCC160" w:date="2022-11-16T22:01:00Z">
              <w:r w:rsidRPr="00424E59" w:rsidDel="00916FED">
                <w:rPr>
                  <w:rFonts w:ascii="Arial" w:hAnsi="Arial"/>
                  <w:sz w:val="18"/>
                  <w:rPrChange w:id="779" w:author="MCC160" w:date="2022-11-16T22:01:00Z">
                    <w:rPr>
                      <w:rFonts w:ascii="Arial" w:hAnsi="Arial"/>
                      <w:sz w:val="18"/>
                    </w:rPr>
                  </w:rPrChange>
                </w:rPr>
                <w:delText>Check: Does the UE (</w:delText>
              </w:r>
              <w:r w:rsidRPr="00424E59" w:rsidDel="00916FED">
                <w:rPr>
                  <w:rFonts w:ascii="Arial" w:hAnsi="Arial"/>
                  <w:sz w:val="18"/>
                  <w:lang w:eastAsia="ko-KR"/>
                  <w:rPrChange w:id="780" w:author="MCC160" w:date="2022-11-16T22:01:00Z">
                    <w:rPr>
                      <w:rFonts w:ascii="Arial" w:hAnsi="Arial"/>
                      <w:sz w:val="18"/>
                      <w:lang w:eastAsia="ko-KR"/>
                    </w:rPr>
                  </w:rPrChange>
                </w:rPr>
                <w:delText xml:space="preserve">MCPTT client) </w:delText>
              </w:r>
              <w:r w:rsidRPr="00424E59" w:rsidDel="00916FED">
                <w:rPr>
                  <w:rFonts w:ascii="Arial" w:hAnsi="Arial"/>
                  <w:sz w:val="18"/>
                  <w:rPrChange w:id="781" w:author="MCC160" w:date="2022-11-16T22:01:00Z">
                    <w:rPr>
                      <w:rFonts w:ascii="Arial" w:hAnsi="Arial"/>
                      <w:sz w:val="18"/>
                    </w:rPr>
                  </w:rPrChange>
                </w:rPr>
                <w:delText>notify the user that the call has been successfully established?</w:delText>
              </w:r>
              <w:r w:rsidRPr="00424E59" w:rsidDel="00916FED">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5A42CB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53723F"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529C9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E4E7EE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DEA929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E4D320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4284AB9B"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6B81F3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926CE1"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C67BC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C2956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A4C372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05B21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75AB10AF" w14:textId="77777777" w:rsidR="00916FED" w:rsidRPr="00424E59" w:rsidRDefault="00916FED" w:rsidP="00BC3F8D">
            <w:pPr>
              <w:keepNext/>
              <w:keepLines/>
              <w:spacing w:after="0"/>
              <w:rPr>
                <w:ins w:id="782" w:author="MCC160" w:date="2022-11-16T22:00:00Z"/>
                <w:rFonts w:ascii="Arial" w:hAnsi="Arial"/>
                <w:sz w:val="18"/>
                <w:rPrChange w:id="783" w:author="MCC160" w:date="2022-11-16T22:00:00Z">
                  <w:rPr>
                    <w:ins w:id="784" w:author="MCC160" w:date="2022-11-16T22:00:00Z"/>
                    <w:rFonts w:ascii="Arial" w:hAnsi="Arial"/>
                    <w:sz w:val="18"/>
                  </w:rPr>
                </w:rPrChange>
              </w:rPr>
            </w:pPr>
            <w:ins w:id="785" w:author="MCC160" w:date="2022-11-16T22:00:00Z">
              <w:r w:rsidRPr="00424E59">
                <w:rPr>
                  <w:rFonts w:ascii="Arial" w:hAnsi="Arial"/>
                  <w:sz w:val="18"/>
                  <w:rPrChange w:id="786" w:author="MCC160" w:date="2022-11-16T22:00:00Z">
                    <w:rPr>
                      <w:rFonts w:ascii="Arial" w:hAnsi="Arial"/>
                      <w:sz w:val="18"/>
                    </w:rPr>
                  </w:rPrChange>
                </w:rPr>
                <w:t>Make the UE (MCPTT client) release the call.</w:t>
              </w:r>
            </w:ins>
          </w:p>
          <w:p w14:paraId="648D3DDE" w14:textId="39016A81" w:rsidR="00EB676A" w:rsidRPr="00424E59" w:rsidDel="00552E8D" w:rsidRDefault="00EB676A" w:rsidP="00BC3F8D">
            <w:pPr>
              <w:keepNext/>
              <w:keepLines/>
              <w:spacing w:after="0"/>
              <w:rPr>
                <w:del w:id="787" w:author="MCC160" w:date="2022-11-01T17:15:00Z"/>
                <w:rFonts w:ascii="Arial" w:hAnsi="Arial"/>
                <w:sz w:val="18"/>
              </w:rPr>
            </w:pPr>
            <w:del w:id="788" w:author="MCC160" w:date="2022-11-01T17:15:00Z">
              <w:r w:rsidRPr="00424E59" w:rsidDel="00552E8D">
                <w:rPr>
                  <w:rFonts w:ascii="Arial" w:hAnsi="Arial"/>
                  <w:sz w:val="18"/>
                  <w:rPrChange w:id="789" w:author="MCC160" w:date="2022-11-16T22:00:00Z">
                    <w:rPr>
                      <w:rFonts w:ascii="Arial" w:hAnsi="Arial"/>
                      <w:sz w:val="18"/>
                    </w:rPr>
                  </w:rPrChange>
                </w:rPr>
                <w:delText xml:space="preserve">Make the UE (MCPTT </w:delText>
              </w:r>
            </w:del>
            <w:del w:id="790" w:author="MCC160" w:date="2022-11-01T17:11:00Z">
              <w:r w:rsidRPr="00424E59" w:rsidDel="00552E8D">
                <w:rPr>
                  <w:rFonts w:ascii="Arial" w:hAnsi="Arial"/>
                  <w:sz w:val="18"/>
                  <w:rPrChange w:id="791" w:author="MCC160" w:date="2022-11-16T22:00:00Z">
                    <w:rPr>
                      <w:rFonts w:ascii="Arial" w:hAnsi="Arial"/>
                      <w:sz w:val="18"/>
                    </w:rPr>
                  </w:rPrChange>
                </w:rPr>
                <w:delText>User</w:delText>
              </w:r>
            </w:del>
            <w:del w:id="792" w:author="MCC160" w:date="2022-11-01T17:15:00Z">
              <w:r w:rsidRPr="00424E59" w:rsidDel="00552E8D">
                <w:rPr>
                  <w:rFonts w:ascii="Arial" w:hAnsi="Arial"/>
                  <w:sz w:val="18"/>
                  <w:rPrChange w:id="793" w:author="MCC160" w:date="2022-11-16T22:00:00Z">
                    <w:rPr>
                      <w:rFonts w:ascii="Arial" w:hAnsi="Arial"/>
                      <w:sz w:val="18"/>
                    </w:rPr>
                  </w:rPrChange>
                </w:rPr>
                <w:delText>) request</w:delText>
              </w:r>
            </w:del>
            <w:del w:id="794" w:author="MCC160" w:date="2022-11-01T17:11:00Z">
              <w:r w:rsidRPr="00424E59" w:rsidDel="00552E8D">
                <w:rPr>
                  <w:rFonts w:ascii="Arial" w:hAnsi="Arial"/>
                  <w:sz w:val="18"/>
                  <w:rPrChange w:id="795" w:author="MCC160" w:date="2022-11-16T22:00:00Z">
                    <w:rPr>
                      <w:rFonts w:ascii="Arial" w:hAnsi="Arial"/>
                      <w:sz w:val="18"/>
                    </w:rPr>
                  </w:rPrChange>
                </w:rPr>
                <w:delText xml:space="preserve"> termination of the MCPTT private call.</w:delText>
              </w:r>
            </w:del>
          </w:p>
          <w:p w14:paraId="198B6BFB"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4BA391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2D67C5"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F2DBC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E6AB7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21AD83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8ED1EA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7BBE9335" w14:textId="6D5D8BEF"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796" w:author="MCC160" w:date="2022-11-01T12:00:00Z">
              <w:r w:rsidRPr="00424E59" w:rsidDel="001D091D">
                <w:rPr>
                  <w:rFonts w:ascii="Arial" w:hAnsi="Arial"/>
                  <w:sz w:val="18"/>
                </w:rPr>
                <w:delText xml:space="preserve">Does the UE (MCPTT Client) perform procedure for </w:delText>
              </w:r>
            </w:del>
            <w:ins w:id="797" w:author="MCC160" w:date="2022-11-01T12:00:00Z">
              <w:r w:rsidR="001D091D" w:rsidRPr="00424E59">
                <w:rPr>
                  <w:rFonts w:ascii="Arial" w:hAnsi="Arial"/>
                  <w:sz w:val="18"/>
                </w:rPr>
                <w:t xml:space="preserve">Does the UE (MCPTT </w:t>
              </w:r>
            </w:ins>
            <w:ins w:id="798" w:author="MCC160" w:date="2022-11-16T22:00:00Z">
              <w:r w:rsidR="00916FED" w:rsidRPr="00424E59">
                <w:rPr>
                  <w:rFonts w:ascii="Arial" w:hAnsi="Arial"/>
                  <w:sz w:val="18"/>
                  <w:rPrChange w:id="799" w:author="MCC160" w:date="2022-11-16T22:00:00Z">
                    <w:rPr>
                      <w:rFonts w:ascii="Arial" w:hAnsi="Arial"/>
                      <w:sz w:val="18"/>
                    </w:rPr>
                  </w:rPrChange>
                </w:rPr>
                <w:t>c</w:t>
              </w:r>
            </w:ins>
            <w:ins w:id="800" w:author="MCC160" w:date="2022-11-01T12:00:00Z">
              <w:r w:rsidR="001D091D" w:rsidRPr="00424E59">
                <w:rPr>
                  <w:rFonts w:ascii="Arial" w:hAnsi="Arial"/>
                  <w:sz w:val="18"/>
                </w:rPr>
                <w:t>lient) correctly perform test procedure '</w:t>
              </w:r>
            </w:ins>
            <w:r w:rsidRPr="00424E59">
              <w:rPr>
                <w:rFonts w:ascii="Arial" w:hAnsi="Arial"/>
                <w:sz w:val="18"/>
              </w:rPr>
              <w:t>MCX CO call release</w:t>
            </w:r>
            <w:ins w:id="801" w:author="MCC160" w:date="2022-11-01T12:02:00Z">
              <w:r w:rsidR="001D091D" w:rsidRPr="00424E59">
                <w:rPr>
                  <w:rFonts w:ascii="Arial" w:hAnsi="Arial"/>
                  <w:sz w:val="18"/>
                </w:rPr>
                <w:t>'</w:t>
              </w:r>
            </w:ins>
            <w:r w:rsidRPr="00424E59">
              <w:rPr>
                <w:rFonts w:ascii="Arial" w:hAnsi="Arial"/>
                <w:sz w:val="18"/>
              </w:rPr>
              <w:t xml:space="preserve"> as described in TS 36.579-1 [2] Table 5.3.10.3-1 to </w:t>
            </w:r>
            <w:ins w:id="802" w:author="MCC160" w:date="2022-11-01T12:02:00Z">
              <w:r w:rsidR="001D091D" w:rsidRPr="00424E59">
                <w:rPr>
                  <w:rFonts w:ascii="Arial" w:hAnsi="Arial"/>
                  <w:sz w:val="18"/>
                </w:rPr>
                <w:t>release the call</w:t>
              </w:r>
            </w:ins>
            <w:del w:id="803" w:author="MCC160" w:date="2022-11-01T12:02:00Z">
              <w:r w:rsidRPr="00424E59" w:rsidDel="001D091D">
                <w:rPr>
                  <w:rFonts w:ascii="Arial" w:hAnsi="Arial"/>
                  <w:sz w:val="18"/>
                </w:rPr>
                <w:delText>end the private call</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922599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5D37063"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B8B55D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B68E4B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246DDF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AE63F8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11-12</w:t>
            </w:r>
          </w:p>
        </w:tc>
        <w:tc>
          <w:tcPr>
            <w:tcW w:w="3968" w:type="dxa"/>
            <w:tcBorders>
              <w:top w:val="single" w:sz="4" w:space="0" w:color="auto"/>
              <w:left w:val="single" w:sz="4" w:space="0" w:color="auto"/>
              <w:bottom w:val="single" w:sz="4" w:space="0" w:color="auto"/>
              <w:right w:val="single" w:sz="4" w:space="0" w:color="auto"/>
            </w:tcBorders>
            <w:hideMark/>
          </w:tcPr>
          <w:p w14:paraId="2E1FEDB1"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9EE7C5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25C630"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31077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F7320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2BA637A"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23BDC850"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 This is expected to be done via a suitable implementation dependent MMI.</w:t>
            </w:r>
          </w:p>
        </w:tc>
      </w:tr>
    </w:tbl>
    <w:p w14:paraId="038724ED" w14:textId="77777777" w:rsidR="00EB676A" w:rsidRPr="00424E59" w:rsidRDefault="00EB676A" w:rsidP="00EB676A"/>
    <w:p w14:paraId="72A05742" w14:textId="77777777" w:rsidR="00EB676A" w:rsidRPr="00424E59" w:rsidRDefault="00EB676A" w:rsidP="00EB676A">
      <w:pPr>
        <w:keepNext/>
        <w:keepLines/>
        <w:spacing w:before="120"/>
        <w:ind w:left="1985" w:hanging="1985"/>
        <w:rPr>
          <w:rFonts w:ascii="Arial" w:hAnsi="Arial"/>
        </w:rPr>
      </w:pPr>
      <w:r w:rsidRPr="00424E59">
        <w:rPr>
          <w:rFonts w:ascii="Arial" w:hAnsi="Arial"/>
        </w:rPr>
        <w:t>6.2.7.3.3</w:t>
      </w:r>
      <w:r w:rsidRPr="00424E59">
        <w:rPr>
          <w:rFonts w:ascii="Arial" w:hAnsi="Arial"/>
        </w:rPr>
        <w:tab/>
        <w:t>Specific message contents</w:t>
      </w:r>
    </w:p>
    <w:p w14:paraId="0C4083E7"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6.2.7.3.3-1: </w:t>
      </w:r>
      <w:r w:rsidRPr="00424E59">
        <w:rPr>
          <w:rFonts w:ascii="Arial" w:hAnsi="Arial"/>
          <w:b/>
          <w:lang w:eastAsia="ko-KR"/>
        </w:rPr>
        <w:t>SIP INVITE</w:t>
      </w:r>
      <w:r w:rsidRPr="00424E59">
        <w:rPr>
          <w:rFonts w:ascii="Arial" w:hAnsi="Arial"/>
          <w:b/>
        </w:rPr>
        <w:t xml:space="preserve"> from the UE (Step 2, Table 6.2.7.3.2-1;</w:t>
      </w:r>
      <w:r w:rsidRPr="00424E59">
        <w:rPr>
          <w:rFonts w:ascii="Arial" w:hAnsi="Arial"/>
          <w:b/>
        </w:rPr>
        <w:br/>
        <w:t>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F092CD7"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10F163"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5.5.2.5.1-1, condition PRIVATE-CALL, MANUAL</w:t>
            </w:r>
          </w:p>
        </w:tc>
      </w:tr>
      <w:tr w:rsidR="00EB676A" w:rsidRPr="00424E59" w14:paraId="72844ED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E0A380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1545F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2A804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9890D2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9CB2CD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8F90AA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8D11E97"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98F5F32" w14:textId="77777777" w:rsidR="00EB676A" w:rsidRPr="00424E59"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C43E0EC" w14:textId="77777777" w:rsidR="00EB676A" w:rsidRPr="00424E59"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13189CD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44EB06" w14:textId="77777777" w:rsidR="00EB676A" w:rsidRPr="00424E59" w:rsidRDefault="00EB676A" w:rsidP="00BC3F8D">
            <w:pPr>
              <w:pStyle w:val="TAL"/>
            </w:pPr>
          </w:p>
        </w:tc>
      </w:tr>
      <w:tr w:rsidR="00EB676A" w:rsidRPr="00424E59" w14:paraId="58E7F5B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19F7AB"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03F1689"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F50878C" w14:textId="77777777" w:rsidR="00EB676A" w:rsidRPr="00424E59" w:rsidRDefault="00EB676A" w:rsidP="00BC3F8D">
            <w:pPr>
              <w:pStyle w:val="TAL"/>
              <w:rPr>
                <w:b/>
                <w:bCs/>
              </w:rPr>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0F6CD06B"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844215" w14:textId="77777777" w:rsidR="00EB676A" w:rsidRPr="00424E59" w:rsidRDefault="00EB676A" w:rsidP="00BC3F8D">
            <w:pPr>
              <w:pStyle w:val="TAL"/>
            </w:pPr>
          </w:p>
        </w:tc>
      </w:tr>
      <w:tr w:rsidR="00EB676A" w:rsidRPr="00424E59" w14:paraId="06765D3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CA88BB"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EC558F" w14:textId="77777777" w:rsidR="00EB676A" w:rsidRPr="00424E59" w:rsidRDefault="00EB676A" w:rsidP="00BC3F8D">
            <w:pPr>
              <w:pStyle w:val="TAL"/>
            </w:pPr>
            <w:r w:rsidRPr="00424E59">
              <w:t>SDP Message as described in Table 6.2.7.3.3-2</w:t>
            </w:r>
          </w:p>
        </w:tc>
        <w:tc>
          <w:tcPr>
            <w:tcW w:w="2127" w:type="dxa"/>
            <w:tcBorders>
              <w:top w:val="single" w:sz="4" w:space="0" w:color="auto"/>
              <w:left w:val="single" w:sz="4" w:space="0" w:color="auto"/>
              <w:bottom w:val="single" w:sz="4" w:space="0" w:color="auto"/>
              <w:right w:val="single" w:sz="4" w:space="0" w:color="auto"/>
            </w:tcBorders>
          </w:tcPr>
          <w:p w14:paraId="669B30CE"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AAC3137"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AE8F7C6" w14:textId="77777777" w:rsidR="00EB676A" w:rsidRPr="00424E59" w:rsidRDefault="00EB676A" w:rsidP="00BC3F8D">
            <w:pPr>
              <w:pStyle w:val="TAL"/>
            </w:pPr>
          </w:p>
        </w:tc>
      </w:tr>
      <w:tr w:rsidR="00EB676A" w:rsidRPr="00424E59" w14:paraId="7F8BE91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05E3E62C" w14:textId="77777777" w:rsidR="00EB676A" w:rsidRPr="00424E59" w:rsidRDefault="00EB676A" w:rsidP="00BC3F8D">
            <w:pPr>
              <w:pStyle w:val="TAL"/>
            </w:pPr>
            <w:r w:rsidRPr="00424E59">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301E6E0"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B02DE64" w14:textId="77777777" w:rsidR="00EB676A" w:rsidRPr="00424E59" w:rsidRDefault="00EB676A" w:rsidP="00BC3F8D">
            <w:pPr>
              <w:pStyle w:val="TAL"/>
            </w:pPr>
            <w:r w:rsidRPr="00424E59">
              <w:rPr>
                <w:b/>
                <w:lang w:eastAsia="ko-KR"/>
              </w:rPr>
              <w:t>MCPTT Info</w:t>
            </w:r>
          </w:p>
        </w:tc>
        <w:tc>
          <w:tcPr>
            <w:tcW w:w="1419" w:type="dxa"/>
            <w:tcBorders>
              <w:top w:val="single" w:sz="4" w:space="0" w:color="auto"/>
              <w:left w:val="single" w:sz="4" w:space="0" w:color="auto"/>
              <w:bottom w:val="single" w:sz="4" w:space="0" w:color="auto"/>
              <w:right w:val="single" w:sz="4" w:space="0" w:color="auto"/>
            </w:tcBorders>
          </w:tcPr>
          <w:p w14:paraId="481A72F3"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9B8BF33" w14:textId="77777777" w:rsidR="00EB676A" w:rsidRPr="00424E59" w:rsidRDefault="00EB676A" w:rsidP="00BC3F8D">
            <w:pPr>
              <w:pStyle w:val="TAL"/>
            </w:pPr>
          </w:p>
        </w:tc>
      </w:tr>
      <w:tr w:rsidR="00EB676A" w:rsidRPr="00424E59" w14:paraId="516891B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3579B780" w14:textId="77777777" w:rsidR="00EB676A" w:rsidRPr="00424E59" w:rsidRDefault="00EB676A" w:rsidP="00BC3F8D">
            <w:pPr>
              <w:pStyle w:val="TAL"/>
            </w:pPr>
            <w:r w:rsidRPr="00424E59">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981807F" w14:textId="77777777" w:rsidR="00EB676A" w:rsidRPr="00424E59" w:rsidRDefault="00EB676A" w:rsidP="00BC3F8D">
            <w:pPr>
              <w:pStyle w:val="TAL"/>
            </w:pPr>
            <w:r w:rsidRPr="00424E59">
              <w:rPr>
                <w:lang w:eastAsia="ko-KR"/>
              </w:rPr>
              <w:t>MCPTT-Info as described in Table 6.2.7.3.3-2A</w:t>
            </w:r>
          </w:p>
        </w:tc>
        <w:tc>
          <w:tcPr>
            <w:tcW w:w="2127" w:type="dxa"/>
            <w:tcBorders>
              <w:top w:val="single" w:sz="4" w:space="0" w:color="auto"/>
              <w:left w:val="single" w:sz="4" w:space="0" w:color="auto"/>
              <w:bottom w:val="single" w:sz="4" w:space="0" w:color="auto"/>
              <w:right w:val="single" w:sz="4" w:space="0" w:color="auto"/>
            </w:tcBorders>
          </w:tcPr>
          <w:p w14:paraId="182B3732"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CF12F5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BB1DC98" w14:textId="77777777" w:rsidR="00EB676A" w:rsidRPr="00424E59" w:rsidRDefault="00EB676A" w:rsidP="00BC3F8D">
            <w:pPr>
              <w:pStyle w:val="TAL"/>
            </w:pPr>
          </w:p>
        </w:tc>
      </w:tr>
    </w:tbl>
    <w:p w14:paraId="33AA821B" w14:textId="77777777" w:rsidR="00EB676A" w:rsidRPr="00424E59" w:rsidRDefault="00EB676A" w:rsidP="00EB676A"/>
    <w:p w14:paraId="2F4E05E0" w14:textId="77777777" w:rsidR="00EB676A" w:rsidRPr="00424E59" w:rsidRDefault="00EB676A" w:rsidP="00EB676A">
      <w:pPr>
        <w:keepNext/>
        <w:keepLines/>
        <w:spacing w:before="60"/>
        <w:jc w:val="center"/>
        <w:rPr>
          <w:rFonts w:ascii="Arial" w:hAnsi="Arial"/>
          <w:b/>
        </w:rPr>
      </w:pPr>
      <w:r w:rsidRPr="00424E59">
        <w:rPr>
          <w:rFonts w:ascii="Arial" w:hAnsi="Arial"/>
          <w:b/>
        </w:rPr>
        <w:t>Table 6.2.7.3.3-2: SDP Message</w:t>
      </w:r>
      <w:r w:rsidRPr="00424E59">
        <w:rPr>
          <w:rFonts w:ascii="Arial" w:hAnsi="Arial"/>
          <w:b/>
          <w:lang w:eastAsia="ko-KR"/>
        </w:rPr>
        <w:t xml:space="preserve"> in SIP INVITE</w:t>
      </w:r>
      <w:r w:rsidRPr="00424E59">
        <w:rPr>
          <w:rFonts w:ascii="Arial" w:hAnsi="Arial"/>
          <w:b/>
        </w:rPr>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3C4A9D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F442177" w14:textId="68EF7B40"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PRIVATE-CALL,</w:t>
            </w:r>
            <w:r w:rsidRPr="00424E59">
              <w:rPr>
                <w:rFonts w:ascii="Arial" w:eastAsia="SimSun" w:hAnsi="Arial"/>
                <w:sz w:val="18"/>
              </w:rPr>
              <w:t xml:space="preserve"> </w:t>
            </w:r>
            <w:ins w:id="804" w:author="MCC160" w:date="2022-10-20T19:31:00Z">
              <w:r w:rsidR="003D6CD2" w:rsidRPr="00424E59">
                <w:rPr>
                  <w:rFonts w:ascii="Arial" w:eastAsia="SimSun" w:hAnsi="Arial"/>
                  <w:sz w:val="18"/>
                </w:rPr>
                <w:t xml:space="preserve">INITIAL_SDP_OFFER, </w:t>
              </w:r>
            </w:ins>
            <w:r w:rsidRPr="00424E59">
              <w:rPr>
                <w:rFonts w:ascii="Arial" w:eastAsia="SimSun" w:hAnsi="Arial"/>
                <w:sz w:val="18"/>
              </w:rPr>
              <w:t>WITHOUT_FLOORCONTROL</w:t>
            </w:r>
          </w:p>
        </w:tc>
      </w:tr>
    </w:tbl>
    <w:p w14:paraId="3AB3C417" w14:textId="77777777" w:rsidR="00EB676A" w:rsidRPr="00424E59" w:rsidRDefault="00EB676A" w:rsidP="00EB676A"/>
    <w:p w14:paraId="1D76884A" w14:textId="77777777" w:rsidR="00EB676A" w:rsidRPr="00424E59" w:rsidRDefault="00EB676A" w:rsidP="00EB676A">
      <w:pPr>
        <w:pStyle w:val="TH"/>
      </w:pPr>
      <w:r w:rsidRPr="00424E59">
        <w:t xml:space="preserve">Table 6.2.7.3.3-2A: </w:t>
      </w:r>
      <w:r w:rsidRPr="00424E59">
        <w:rPr>
          <w:lang w:eastAsia="ko-KR"/>
        </w:rPr>
        <w:t>MCPTT-Info in SIP INVITE</w:t>
      </w:r>
      <w:r w:rsidRPr="00424E59">
        <w:t xml:space="preserve"> (Table 6.2.7.3.3-1)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986CA53"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675741DE" w14:textId="77777777" w:rsidR="00EB676A" w:rsidRPr="00424E59" w:rsidRDefault="00EB676A" w:rsidP="00BC3F8D">
            <w:pPr>
              <w:pStyle w:val="TAL"/>
            </w:pPr>
            <w:r w:rsidRPr="00424E59">
              <w:t>Derivation Path: TS 36.579-1 [2], Table 5.5.3.2.1-1 condition INVITE_REFER, PRIVATE-CALL</w:t>
            </w:r>
          </w:p>
        </w:tc>
      </w:tr>
    </w:tbl>
    <w:p w14:paraId="630CA279" w14:textId="77777777" w:rsidR="00EB676A" w:rsidRPr="00424E59" w:rsidRDefault="00EB676A" w:rsidP="00EB676A"/>
    <w:p w14:paraId="76C1F15E"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6.2.7.3.3-3: </w:t>
      </w:r>
      <w:r w:rsidRPr="00424E59">
        <w:rPr>
          <w:rFonts w:ascii="Arial" w:hAnsi="Arial"/>
          <w:b/>
          <w:lang w:eastAsia="ko-KR"/>
        </w:rPr>
        <w:t>SIP 200 (OK)</w:t>
      </w:r>
      <w:r w:rsidRPr="00424E59">
        <w:rPr>
          <w:rFonts w:ascii="Arial" w:hAnsi="Arial"/>
          <w:b/>
        </w:rPr>
        <w:t xml:space="preserve"> from the SS (Step 2, Table 6.2.7.3.2-1;</w:t>
      </w:r>
      <w:r w:rsidRPr="00424E59">
        <w:rPr>
          <w:rFonts w:ascii="Arial" w:hAnsi="Arial"/>
          <w:b/>
        </w:rPr>
        <w:br/>
        <w:t>step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3493DF6"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559531"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5.5.2.17.1.2-1 condition INVITE-RSP</w:t>
            </w:r>
          </w:p>
        </w:tc>
      </w:tr>
      <w:tr w:rsidR="00EB676A" w:rsidRPr="00424E59" w14:paraId="2DF62FA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BDAD2F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DB59D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1180D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08890B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25C4A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CCCA3C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8E2228" w14:textId="77777777" w:rsidR="00EB676A" w:rsidRPr="00424E59" w:rsidRDefault="00EB676A" w:rsidP="00BC3F8D">
            <w:pPr>
              <w:keepNext/>
              <w:keepLines/>
              <w:spacing w:after="0"/>
              <w:rPr>
                <w:rFonts w:ascii="Arial" w:hAnsi="Arial" w:cs="Arial"/>
                <w:b/>
                <w:bCs/>
                <w:sz w:val="18"/>
                <w:szCs w:val="18"/>
              </w:rPr>
            </w:pPr>
            <w:r w:rsidRPr="00424E59">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FC13D3C" w14:textId="77777777" w:rsidR="00EB676A" w:rsidRPr="00424E59" w:rsidRDefault="00EB676A" w:rsidP="00BC3F8D">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357056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78369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D3DCDA" w14:textId="77777777" w:rsidR="00EB676A" w:rsidRPr="00424E59" w:rsidRDefault="00EB676A" w:rsidP="00BC3F8D">
            <w:pPr>
              <w:keepNext/>
              <w:keepLines/>
              <w:spacing w:after="0"/>
              <w:rPr>
                <w:rFonts w:ascii="Arial" w:hAnsi="Arial"/>
                <w:sz w:val="18"/>
              </w:rPr>
            </w:pPr>
          </w:p>
        </w:tc>
      </w:tr>
      <w:tr w:rsidR="00EB676A" w:rsidRPr="00424E59" w14:paraId="0B2E8AC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B34063"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B9F9EC" w14:textId="77777777" w:rsidR="00EB676A" w:rsidRPr="00424E59" w:rsidRDefault="00EB676A" w:rsidP="00BC3F8D">
            <w:pPr>
              <w:keepNext/>
              <w:keepLines/>
              <w:spacing w:after="0"/>
              <w:rPr>
                <w:rFonts w:ascii="Arial" w:hAnsi="Arial"/>
                <w:sz w:val="18"/>
              </w:rPr>
            </w:pPr>
            <w:r w:rsidRPr="00424E59">
              <w:rPr>
                <w:rFonts w:ascii="Arial" w:hAnsi="Arial"/>
                <w:sz w:val="18"/>
              </w:rPr>
              <w:t>As described in Table 6.2.7.3.3-4</w:t>
            </w:r>
          </w:p>
        </w:tc>
        <w:tc>
          <w:tcPr>
            <w:tcW w:w="2126" w:type="dxa"/>
            <w:tcBorders>
              <w:top w:val="single" w:sz="4" w:space="0" w:color="auto"/>
              <w:left w:val="single" w:sz="4" w:space="0" w:color="auto"/>
              <w:bottom w:val="single" w:sz="4" w:space="0" w:color="auto"/>
              <w:right w:val="single" w:sz="4" w:space="0" w:color="auto"/>
            </w:tcBorders>
          </w:tcPr>
          <w:p w14:paraId="3DB5920D"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B0C2D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302600" w14:textId="77777777" w:rsidR="00EB676A" w:rsidRPr="00424E59" w:rsidRDefault="00EB676A" w:rsidP="00BC3F8D">
            <w:pPr>
              <w:keepNext/>
              <w:keepLines/>
              <w:spacing w:after="0"/>
              <w:rPr>
                <w:rFonts w:ascii="Arial" w:hAnsi="Arial"/>
                <w:sz w:val="18"/>
              </w:rPr>
            </w:pPr>
          </w:p>
        </w:tc>
      </w:tr>
    </w:tbl>
    <w:p w14:paraId="138E66F5" w14:textId="77777777" w:rsidR="00EB676A" w:rsidRPr="00424E59" w:rsidRDefault="00EB676A" w:rsidP="00EB676A"/>
    <w:p w14:paraId="5910921B" w14:textId="77777777" w:rsidR="00EB676A" w:rsidRPr="00424E59" w:rsidRDefault="00EB676A" w:rsidP="00EB676A">
      <w:pPr>
        <w:keepNext/>
        <w:keepLines/>
        <w:spacing w:before="60"/>
        <w:jc w:val="center"/>
        <w:rPr>
          <w:rFonts w:ascii="Arial" w:hAnsi="Arial"/>
          <w:b/>
        </w:rPr>
      </w:pPr>
      <w:r w:rsidRPr="00424E59">
        <w:rPr>
          <w:rFonts w:ascii="Arial" w:hAnsi="Arial"/>
          <w:b/>
        </w:rPr>
        <w:t>Table 6.2.7.3.3-4: SDP Message</w:t>
      </w:r>
      <w:r w:rsidRPr="00424E59">
        <w:rPr>
          <w:rFonts w:ascii="Arial" w:hAnsi="Arial"/>
          <w:b/>
          <w:lang w:eastAsia="ko-KR"/>
        </w:rPr>
        <w:t xml:space="preserve"> in SIP 200 (OK)</w:t>
      </w:r>
      <w:r w:rsidRPr="00424E59">
        <w:rPr>
          <w:rFonts w:ascii="Arial" w:hAnsi="Arial"/>
          <w:b/>
        </w:rPr>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98C6B0F"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BC1EC20" w14:textId="261E4D68"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5.5.3.1.2-1 condition PRIVATE-CALL, </w:t>
            </w:r>
            <w:ins w:id="805" w:author="MCC160" w:date="2022-10-20T19:32:00Z">
              <w:r w:rsidR="003D6CD2" w:rsidRPr="00424E59">
                <w:rPr>
                  <w:rFonts w:ascii="Arial" w:hAnsi="Arial"/>
                  <w:sz w:val="18"/>
                </w:rPr>
                <w:t xml:space="preserve">SDP_ANSWER, </w:t>
              </w:r>
            </w:ins>
            <w:r w:rsidRPr="00424E59">
              <w:rPr>
                <w:rFonts w:ascii="Arial" w:eastAsia="SimSun" w:hAnsi="Arial"/>
                <w:sz w:val="18"/>
              </w:rPr>
              <w:t>WITHOUT_FLOORCONTROL</w:t>
            </w:r>
          </w:p>
        </w:tc>
      </w:tr>
    </w:tbl>
    <w:p w14:paraId="6AF3D36C" w14:textId="77777777" w:rsidR="00EB676A" w:rsidRPr="00424E59" w:rsidRDefault="00EB676A" w:rsidP="00EB676A"/>
    <w:p w14:paraId="2702C02F" w14:textId="77777777" w:rsidR="00EB676A" w:rsidRPr="00424E59" w:rsidRDefault="00EB676A" w:rsidP="00EB676A">
      <w:pPr>
        <w:keepNext/>
        <w:keepLines/>
        <w:spacing w:before="60"/>
        <w:jc w:val="center"/>
        <w:rPr>
          <w:rFonts w:ascii="Arial" w:hAnsi="Arial"/>
          <w:b/>
        </w:rPr>
      </w:pPr>
      <w:r w:rsidRPr="00424E59">
        <w:rPr>
          <w:rFonts w:ascii="Arial" w:hAnsi="Arial"/>
          <w:b/>
        </w:rPr>
        <w:t>Table 6.2.7.3.3-5: Void</w:t>
      </w:r>
    </w:p>
    <w:p w14:paraId="2F939EEC" w14:textId="77777777" w:rsidR="00EB676A" w:rsidRPr="00424E59" w:rsidRDefault="00EB676A" w:rsidP="00EB676A"/>
    <w:p w14:paraId="4D448106" w14:textId="77777777" w:rsidR="00EB676A" w:rsidRPr="00424E59" w:rsidRDefault="00EB676A" w:rsidP="00EB676A">
      <w:pPr>
        <w:keepNext/>
        <w:keepLines/>
        <w:spacing w:before="120"/>
        <w:ind w:left="1134" w:hanging="1134"/>
        <w:outlineLvl w:val="2"/>
        <w:rPr>
          <w:rFonts w:ascii="Arial" w:hAnsi="Arial"/>
          <w:sz w:val="28"/>
        </w:rPr>
      </w:pPr>
      <w:bookmarkStart w:id="806" w:name="_Toc21006041"/>
      <w:bookmarkStart w:id="807" w:name="_Toc36037714"/>
      <w:bookmarkStart w:id="808" w:name="_Toc43837567"/>
      <w:bookmarkStart w:id="809" w:name="_Toc60995679"/>
      <w:bookmarkStart w:id="810" w:name="_Toc69159807"/>
      <w:bookmarkStart w:id="811" w:name="_Toc76583161"/>
      <w:bookmarkStart w:id="812" w:name="_Toc83808713"/>
      <w:bookmarkStart w:id="813" w:name="_Toc91233542"/>
      <w:bookmarkStart w:id="814" w:name="_Toc100349021"/>
      <w:bookmarkStart w:id="815" w:name="_Toc106787177"/>
      <w:r w:rsidRPr="00424E59">
        <w:rPr>
          <w:rFonts w:ascii="Arial" w:hAnsi="Arial"/>
          <w:sz w:val="28"/>
        </w:rPr>
        <w:t>6.2.8</w:t>
      </w:r>
      <w:r w:rsidRPr="00424E59">
        <w:rPr>
          <w:rFonts w:ascii="Arial" w:hAnsi="Arial"/>
          <w:sz w:val="28"/>
        </w:rPr>
        <w:tab/>
        <w:t>On-network / Private Call / On-demand / Manual Commencement Mode / Without Floor Control / Client Terminated (CT)</w:t>
      </w:r>
      <w:bookmarkEnd w:id="806"/>
      <w:bookmarkEnd w:id="807"/>
      <w:bookmarkEnd w:id="808"/>
      <w:bookmarkEnd w:id="809"/>
      <w:bookmarkEnd w:id="810"/>
      <w:bookmarkEnd w:id="811"/>
      <w:bookmarkEnd w:id="812"/>
      <w:bookmarkEnd w:id="813"/>
      <w:bookmarkEnd w:id="814"/>
      <w:bookmarkEnd w:id="815"/>
    </w:p>
    <w:p w14:paraId="5816B359" w14:textId="77777777" w:rsidR="00EB676A" w:rsidRPr="00424E59" w:rsidRDefault="00EB676A" w:rsidP="00EB676A">
      <w:pPr>
        <w:keepNext/>
        <w:keepLines/>
        <w:spacing w:before="120"/>
        <w:ind w:left="1985" w:hanging="1985"/>
        <w:rPr>
          <w:rFonts w:ascii="Arial" w:hAnsi="Arial"/>
        </w:rPr>
      </w:pPr>
      <w:r w:rsidRPr="00424E59">
        <w:rPr>
          <w:rFonts w:ascii="Arial" w:hAnsi="Arial"/>
        </w:rPr>
        <w:t>6.2.8.1</w:t>
      </w:r>
      <w:r w:rsidRPr="00424E59">
        <w:rPr>
          <w:rFonts w:ascii="Arial" w:hAnsi="Arial"/>
        </w:rPr>
        <w:tab/>
        <w:t>Test Purpose (TP)</w:t>
      </w:r>
    </w:p>
    <w:p w14:paraId="79EB33F2"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4F34CA3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authorization to receive an MCPTT private call }</w:t>
      </w:r>
    </w:p>
    <w:p w14:paraId="373E913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7655169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request for establishment of an MCPTT private call, On-demand Manual Commencement Mode without floor control }</w:t>
      </w:r>
    </w:p>
    <w:p w14:paraId="39514AA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notifies the User for the incoming call responding to the Server with a SIP 180 (Ringing) message, </w:t>
      </w:r>
      <w:r w:rsidRPr="00424E59">
        <w:rPr>
          <w:rFonts w:ascii="Courier New" w:hAnsi="Courier New"/>
          <w:b/>
          <w:sz w:val="16"/>
        </w:rPr>
        <w:t>and</w:t>
      </w:r>
      <w:r w:rsidRPr="00424E59">
        <w:rPr>
          <w:rFonts w:ascii="Courier New" w:hAnsi="Courier New"/>
          <w:sz w:val="16"/>
        </w:rPr>
        <w:t xml:space="preserve">, after the User accepts the call sends to the Server a SIP 200 (OK) message, </w:t>
      </w:r>
      <w:r w:rsidRPr="00424E59">
        <w:rPr>
          <w:rFonts w:ascii="Courier New" w:hAnsi="Courier New"/>
          <w:b/>
          <w:sz w:val="16"/>
        </w:rPr>
        <w:t>and</w:t>
      </w:r>
      <w:r w:rsidRPr="00424E59">
        <w:rPr>
          <w:rFonts w:ascii="Courier New" w:hAnsi="Courier New"/>
          <w:sz w:val="16"/>
        </w:rPr>
        <w:t>, does not apply floor control }</w:t>
      </w:r>
    </w:p>
    <w:p w14:paraId="7EA96C0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44A29C2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4CE91F"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7A980E2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established an MCPTT Private Call }</w:t>
      </w:r>
    </w:p>
    <w:p w14:paraId="3663910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4BEE56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(MCPTT Client) is informed for the termination of the ongoing MCPTT private call }</w:t>
      </w:r>
    </w:p>
    <w:p w14:paraId="4A73549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accepts the request and after sending a SIP 200 (OK) response leaves the MCPTT session }</w:t>
      </w:r>
    </w:p>
    <w:p w14:paraId="458028B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60A635B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6698E5" w14:textId="77777777" w:rsidR="00EB676A" w:rsidRPr="00424E59" w:rsidRDefault="00EB676A" w:rsidP="00EB676A">
      <w:pPr>
        <w:keepNext/>
        <w:keepLines/>
        <w:spacing w:before="120"/>
        <w:ind w:left="1985" w:hanging="1985"/>
        <w:rPr>
          <w:rFonts w:ascii="Arial" w:hAnsi="Arial"/>
        </w:rPr>
      </w:pPr>
      <w:r w:rsidRPr="00424E59">
        <w:rPr>
          <w:rFonts w:ascii="Arial" w:hAnsi="Arial"/>
        </w:rPr>
        <w:t>6.2.8.2</w:t>
      </w:r>
      <w:r w:rsidRPr="00424E59">
        <w:rPr>
          <w:rFonts w:ascii="Arial" w:hAnsi="Arial"/>
        </w:rPr>
        <w:tab/>
        <w:t>Conformance requirements</w:t>
      </w:r>
    </w:p>
    <w:p w14:paraId="720481F9" w14:textId="77777777" w:rsidR="00EB676A" w:rsidRPr="00424E59" w:rsidRDefault="00EB676A" w:rsidP="00EB676A">
      <w:r w:rsidRPr="00424E59">
        <w:t xml:space="preserve">References: The conformance requirements covered in the present TC are specified in: TS 24.379 clauses 6.2.2, 6.2.3.2.1, 6.2.6, 11.1.1.2.1.2, 11.1.1.2.1.3, </w:t>
      </w:r>
      <w:r w:rsidRPr="00424E59">
        <w:rPr>
          <w:lang w:eastAsia="ko-KR"/>
        </w:rPr>
        <w:t>11.1.3.1.1.2</w:t>
      </w:r>
      <w:r w:rsidRPr="00424E59">
        <w:t>. Unless otherwise stated these are Rel-13 requirements.</w:t>
      </w:r>
    </w:p>
    <w:p w14:paraId="31FB262B" w14:textId="77777777" w:rsidR="00EB676A" w:rsidRPr="00424E59" w:rsidRDefault="00EB676A" w:rsidP="00EB676A">
      <w:r w:rsidRPr="00424E59">
        <w:t>[TS 24.379, clause 6.2.2]</w:t>
      </w:r>
    </w:p>
    <w:p w14:paraId="0AF40B14" w14:textId="77777777" w:rsidR="00EB676A" w:rsidRPr="00424E59" w:rsidRDefault="00EB676A" w:rsidP="00EB676A">
      <w:r w:rsidRPr="00424E59">
        <w:t xml:space="preserve">When the MCPTT </w:t>
      </w:r>
      <w:r w:rsidRPr="00424E59">
        <w:rPr>
          <w:lang w:eastAsia="ko-KR"/>
        </w:rPr>
        <w:t>c</w:t>
      </w:r>
      <w:r w:rsidRPr="00424E59">
        <w:t xml:space="preserve">lient receives an initial SDP offer for an MCPTT </w:t>
      </w:r>
      <w:r w:rsidRPr="00424E59">
        <w:rPr>
          <w:lang w:eastAsia="ko-KR"/>
        </w:rPr>
        <w:t>s</w:t>
      </w:r>
      <w:r w:rsidRPr="00424E59">
        <w:t>ession, the MCPTT client shall process the SDP offer and shall compose an SDP answer according to 3GPP TS 24.229 [4].</w:t>
      </w:r>
    </w:p>
    <w:p w14:paraId="4F59AE5E" w14:textId="77777777" w:rsidR="00EB676A" w:rsidRPr="00424E59" w:rsidRDefault="00EB676A" w:rsidP="00EB676A">
      <w:r w:rsidRPr="00424E59">
        <w:t>When composing an SDP answer, the MCPTT client:</w:t>
      </w:r>
    </w:p>
    <w:p w14:paraId="3E833D84" w14:textId="77777777" w:rsidR="00EB676A" w:rsidRPr="00424E59" w:rsidRDefault="00EB676A" w:rsidP="00EB676A">
      <w:pPr>
        <w:ind w:left="568" w:hanging="284"/>
        <w:rPr>
          <w:lang w:eastAsia="ko-KR"/>
        </w:rPr>
      </w:pPr>
      <w:r w:rsidRPr="00424E59">
        <w:t>1)</w:t>
      </w:r>
      <w:r w:rsidRPr="00424E59">
        <w:tab/>
        <w:t xml:space="preserve">shall accept the MCPTT </w:t>
      </w:r>
      <w:r w:rsidRPr="00424E59">
        <w:rPr>
          <w:lang w:eastAsia="ko-KR"/>
        </w:rPr>
        <w:t>s</w:t>
      </w:r>
      <w:r w:rsidRPr="00424E59">
        <w:t>peech media stream in the SDP offer</w:t>
      </w:r>
      <w:r w:rsidRPr="00424E59">
        <w:rPr>
          <w:lang w:eastAsia="ko-KR"/>
        </w:rPr>
        <w:t>;</w:t>
      </w:r>
    </w:p>
    <w:p w14:paraId="4BDBC3F9" w14:textId="77777777" w:rsidR="00EB676A" w:rsidRPr="00424E59" w:rsidRDefault="00EB676A" w:rsidP="00EB676A">
      <w:pPr>
        <w:ind w:left="568" w:hanging="284"/>
      </w:pPr>
      <w:r w:rsidRPr="00424E59">
        <w:t>2)</w:t>
      </w:r>
      <w:r w:rsidRPr="00424E59">
        <w:tab/>
        <w:t>shall set the IP address of the MCPTT client for the accepted MCPTT speech media stream and, if included in the SDP offer, for the accepted media-floor control entity;</w:t>
      </w:r>
    </w:p>
    <w:p w14:paraId="48FA0B30" w14:textId="77777777" w:rsidR="00EB676A" w:rsidRPr="00424E59" w:rsidRDefault="00EB676A" w:rsidP="00EB676A">
      <w:pPr>
        <w:keepLines/>
        <w:ind w:left="1135" w:hanging="851"/>
      </w:pPr>
      <w:r w:rsidRPr="00424E59">
        <w:t>NOTE:</w:t>
      </w:r>
      <w:r w:rsidRPr="00424E59">
        <w:tab/>
        <w:t>If the MCPTT client is behind a NAT the IP address and port included in the SDP answer can be a different IP address and port than the actual IP address and port of the MCPTT client depending on the NAT traversal method used by the SIP/IP Core.</w:t>
      </w:r>
    </w:p>
    <w:p w14:paraId="3B8C0136" w14:textId="77777777" w:rsidR="00EB676A" w:rsidRPr="00424E59" w:rsidRDefault="00EB676A" w:rsidP="00EB676A">
      <w:pPr>
        <w:ind w:left="568" w:hanging="284"/>
        <w:rPr>
          <w:lang w:eastAsia="ko-KR"/>
        </w:rPr>
      </w:pPr>
      <w:r w:rsidRPr="00424E59">
        <w:rPr>
          <w:lang w:eastAsia="ko-KR"/>
        </w:rPr>
        <w:t>3)</w:t>
      </w:r>
      <w:r w:rsidRPr="00424E59">
        <w:rPr>
          <w:lang w:eastAsia="ko-KR"/>
        </w:rPr>
        <w:tab/>
        <w:t>shall include an "m=audio" media-level section for the accepted MCPTT speech media stream consisting of:</w:t>
      </w:r>
    </w:p>
    <w:p w14:paraId="0517471E" w14:textId="77777777" w:rsidR="00EB676A" w:rsidRPr="00424E59" w:rsidRDefault="00EB676A" w:rsidP="00EB676A">
      <w:pPr>
        <w:ind w:left="851" w:hanging="284"/>
        <w:rPr>
          <w:lang w:eastAsia="ko-KR"/>
        </w:rPr>
      </w:pPr>
      <w:r w:rsidRPr="00424E59">
        <w:rPr>
          <w:lang w:eastAsia="ko-KR"/>
        </w:rPr>
        <w:t>a)</w:t>
      </w:r>
      <w:r w:rsidRPr="00424E59">
        <w:rPr>
          <w:lang w:eastAsia="ko-KR"/>
        </w:rPr>
        <w:tab/>
      </w:r>
      <w:r w:rsidRPr="00424E59">
        <w:t>the port number for the media stream;</w:t>
      </w:r>
    </w:p>
    <w:p w14:paraId="690FFCD9" w14:textId="77777777" w:rsidR="00EB676A" w:rsidRPr="00424E59" w:rsidRDefault="00EB676A" w:rsidP="00EB676A">
      <w:pPr>
        <w:ind w:left="851" w:hanging="284"/>
        <w:rPr>
          <w:lang w:eastAsia="ko-KR"/>
        </w:rPr>
      </w:pPr>
      <w:r w:rsidRPr="00424E59">
        <w:rPr>
          <w:lang w:eastAsia="ko-KR"/>
        </w:rPr>
        <w:t>b)</w:t>
      </w:r>
      <w:r w:rsidRPr="00424E59">
        <w:rPr>
          <w:lang w:eastAsia="ko-KR"/>
        </w:rPr>
        <w:tab/>
        <w:t>media-level attributes as specified in 3GPP TS 24.229 [4]; and</w:t>
      </w:r>
    </w:p>
    <w:p w14:paraId="2563FE74" w14:textId="77777777" w:rsidR="00EB676A" w:rsidRPr="00424E59" w:rsidRDefault="00EB676A" w:rsidP="00EB676A">
      <w:pPr>
        <w:ind w:left="851" w:hanging="284"/>
      </w:pPr>
      <w:r w:rsidRPr="00424E59">
        <w:t>c)</w:t>
      </w:r>
      <w:r w:rsidRPr="00424E59">
        <w:tab/>
        <w:t>"i=" field set to "speech" according to 3GPP TS 24.229 [4]; and</w:t>
      </w:r>
    </w:p>
    <w:p w14:paraId="08257805" w14:textId="77777777" w:rsidR="00EB676A" w:rsidRPr="00424E59" w:rsidRDefault="00EB676A" w:rsidP="00EB676A">
      <w:r w:rsidRPr="00424E59">
        <w:t>[TS 24.379, clause 6.2.3.2.1]</w:t>
      </w:r>
    </w:p>
    <w:p w14:paraId="2079FD0F" w14:textId="77777777" w:rsidR="00EB676A" w:rsidRPr="00424E59" w:rsidRDefault="00EB676A" w:rsidP="00EB676A">
      <w:pPr>
        <w:rPr>
          <w:lang w:eastAsia="ko-KR"/>
        </w:rPr>
      </w:pPr>
      <w:r w:rsidRPr="00424E59">
        <w:rPr>
          <w:lang w:eastAsia="ko-KR"/>
        </w:rPr>
        <w:t>The MCPTT client:</w:t>
      </w:r>
    </w:p>
    <w:p w14:paraId="02EDE67E" w14:textId="77777777" w:rsidR="00EB676A" w:rsidRPr="00424E59" w:rsidRDefault="00EB676A" w:rsidP="00EB676A">
      <w:pPr>
        <w:ind w:left="568" w:hanging="284"/>
      </w:pPr>
      <w:r w:rsidRPr="00424E59">
        <w:rPr>
          <w:lang w:eastAsia="ko-KR"/>
        </w:rPr>
        <w:t>1)</w:t>
      </w:r>
      <w:r w:rsidRPr="00424E59">
        <w:rPr>
          <w:lang w:eastAsia="ko-KR"/>
        </w:rPr>
        <w:tab/>
      </w:r>
      <w:r w:rsidRPr="00424E59">
        <w:t xml:space="preserve">shall accept the SIP INVITE request and </w:t>
      </w:r>
      <w:r w:rsidRPr="00424E59">
        <w:rPr>
          <w:lang w:eastAsia="ko-KR"/>
        </w:rPr>
        <w:t xml:space="preserve">generate a SIP 180 (Ringing) response </w:t>
      </w:r>
      <w:r w:rsidRPr="00424E59">
        <w:t>according to rules and procedures of 3GPP TS 24.229 [4];</w:t>
      </w:r>
    </w:p>
    <w:p w14:paraId="7BB03288"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180 (Ringing) response;</w:t>
      </w:r>
    </w:p>
    <w:p w14:paraId="318F858B" w14:textId="77777777" w:rsidR="00EB676A" w:rsidRPr="00424E59" w:rsidRDefault="00EB676A" w:rsidP="00EB676A">
      <w:pPr>
        <w:ind w:left="568" w:hanging="284"/>
        <w:rPr>
          <w:lang w:eastAsia="ko-KR"/>
        </w:rPr>
      </w:pPr>
      <w:r w:rsidRPr="00424E59">
        <w:t>3)</w:t>
      </w:r>
      <w:r w:rsidRPr="00424E59">
        <w:tab/>
        <w:t>shall include the g.3gpp.mcptt media feature tag in the Contact header field</w:t>
      </w:r>
      <w:r w:rsidRPr="00424E59">
        <w:rPr>
          <w:lang w:eastAsia="ko-KR"/>
        </w:rPr>
        <w:t xml:space="preserve"> of the SIP 180 (Ringing) response</w:t>
      </w:r>
      <w:r w:rsidRPr="00424E59">
        <w:t>;</w:t>
      </w:r>
    </w:p>
    <w:p w14:paraId="6A02F2E5" w14:textId="77777777" w:rsidR="00EB676A" w:rsidRPr="00424E59" w:rsidRDefault="00EB676A" w:rsidP="00EB676A">
      <w:pPr>
        <w:ind w:left="568" w:hanging="284"/>
        <w:rPr>
          <w:lang w:eastAsia="ko-KR"/>
        </w:rPr>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w:t>
      </w:r>
      <w:r w:rsidRPr="00424E59">
        <w:rPr>
          <w:lang w:eastAsia="ko-KR"/>
        </w:rPr>
        <w:t xml:space="preserve"> of the SIP 180 (Ringing) response; and</w:t>
      </w:r>
    </w:p>
    <w:p w14:paraId="0E2D2D63" w14:textId="77777777" w:rsidR="00EB676A" w:rsidRPr="00424E59" w:rsidRDefault="00EB676A" w:rsidP="00EB676A">
      <w:pPr>
        <w:ind w:left="568" w:hanging="284"/>
        <w:rPr>
          <w:lang w:eastAsia="ko-KR"/>
        </w:rPr>
      </w:pPr>
      <w:r w:rsidRPr="00424E59">
        <w:t>5</w:t>
      </w:r>
      <w:r w:rsidRPr="00424E59">
        <w:rPr>
          <w:lang w:eastAsia="ko-KR"/>
        </w:rPr>
        <w:t>)</w:t>
      </w:r>
      <w:r w:rsidRPr="00424E59">
        <w:rPr>
          <w:lang w:eastAsia="ko-KR"/>
        </w:rPr>
        <w:tab/>
      </w:r>
      <w:r w:rsidRPr="00424E59">
        <w:t xml:space="preserve">shall send the SIP 180 (Ringing) response to the MCPTT </w:t>
      </w:r>
      <w:r w:rsidRPr="00424E59">
        <w:rPr>
          <w:lang w:eastAsia="ko-KR"/>
        </w:rPr>
        <w:t>s</w:t>
      </w:r>
      <w:r w:rsidRPr="00424E59">
        <w:t>erver</w:t>
      </w:r>
      <w:r w:rsidRPr="00424E59">
        <w:rPr>
          <w:lang w:eastAsia="ko-KR"/>
        </w:rPr>
        <w:t>.</w:t>
      </w:r>
    </w:p>
    <w:p w14:paraId="7632DB8B" w14:textId="77777777" w:rsidR="00EB676A" w:rsidRPr="00424E59" w:rsidRDefault="00EB676A" w:rsidP="00EB676A">
      <w:pPr>
        <w:rPr>
          <w:lang w:eastAsia="ko-KR"/>
        </w:rPr>
      </w:pPr>
      <w:r w:rsidRPr="00424E59">
        <w:t>When sending the SIP 200 (OK) response to the incoming SIP INVITE request, the MCPTT client shall follow the procedures in subclause 6.2.3.1</w:t>
      </w:r>
      <w:r w:rsidRPr="00424E59">
        <w:rPr>
          <w:lang w:eastAsia="ko-KR"/>
        </w:rPr>
        <w:t>.1.</w:t>
      </w:r>
    </w:p>
    <w:p w14:paraId="181D66A0" w14:textId="77777777" w:rsidR="00EB676A" w:rsidRPr="00424E59" w:rsidRDefault="00EB676A" w:rsidP="00EB676A">
      <w:r w:rsidRPr="00424E59">
        <w:t>When NAT traversal is supported by the MCPTT client and when the MCPTT client is behind a NAT, generation of SIP responses is done as specified in this subclause and as specified in IETF RFC 5626 [15].</w:t>
      </w:r>
    </w:p>
    <w:p w14:paraId="3AF6B6CE" w14:textId="77777777" w:rsidR="00EB676A" w:rsidRPr="00424E59" w:rsidRDefault="00EB676A" w:rsidP="00EB676A">
      <w:r w:rsidRPr="00424E59">
        <w:t>[TS 24.379, clause 6.2.6]</w:t>
      </w:r>
    </w:p>
    <w:p w14:paraId="25CFDCE5" w14:textId="77777777" w:rsidR="00EB676A" w:rsidRPr="00424E59" w:rsidRDefault="00EB676A" w:rsidP="00EB676A">
      <w:r w:rsidRPr="00424E59">
        <w:t>Upon receiving a SIP BYE request, the MCPTT client:</w:t>
      </w:r>
    </w:p>
    <w:p w14:paraId="325A11C9"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 and</w:t>
      </w:r>
    </w:p>
    <w:p w14:paraId="446928A2" w14:textId="77777777" w:rsidR="00EB676A" w:rsidRPr="00424E59" w:rsidRDefault="00EB676A" w:rsidP="00EB676A">
      <w:pPr>
        <w:ind w:left="568" w:hanging="284"/>
        <w:rPr>
          <w:lang w:eastAsia="ko-KR"/>
        </w:rPr>
      </w:pPr>
      <w:r w:rsidRPr="00424E59">
        <w:rPr>
          <w:lang w:eastAsia="ko-KR"/>
        </w:rPr>
        <w:t>2)</w:t>
      </w:r>
      <w:r w:rsidRPr="00424E59">
        <w:rPr>
          <w:lang w:eastAsia="ko-KR"/>
        </w:rPr>
        <w:tab/>
        <w:t>shall send SIP 200 (OK) response towards MCPTT server according to 3GPP TS 24.229 [4].</w:t>
      </w:r>
    </w:p>
    <w:p w14:paraId="114895D0" w14:textId="77777777" w:rsidR="00EB676A" w:rsidRPr="00424E59" w:rsidRDefault="00EB676A" w:rsidP="00EB676A">
      <w:r w:rsidRPr="00424E59">
        <w:t>[TS 24.379, clause 11.1.1.2.1.2]</w:t>
      </w:r>
    </w:p>
    <w:p w14:paraId="28A80091"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502A7066" w14:textId="77777777" w:rsidR="00EB676A" w:rsidRPr="00424E59" w:rsidRDefault="00EB676A" w:rsidP="00EB676A">
      <w:pPr>
        <w:rPr>
          <w:lang w:eastAsia="ko-KR"/>
        </w:rPr>
      </w:pPr>
      <w:r w:rsidRPr="00424E59">
        <w:rPr>
          <w:lang w:eastAsia="ko-KR"/>
        </w:rPr>
        <w:t>The MCPTT client:</w:t>
      </w:r>
    </w:p>
    <w:p w14:paraId="0726DBF7" w14:textId="77777777" w:rsidR="00EB676A" w:rsidRPr="00424E59" w:rsidRDefault="00EB676A" w:rsidP="00EB676A">
      <w:pPr>
        <w:ind w:left="568" w:hanging="284"/>
        <w:rPr>
          <w:lang w:eastAsia="ko-KR"/>
        </w:rPr>
      </w:pPr>
      <w:r w:rsidRPr="00424E59">
        <w:rPr>
          <w:lang w:eastAsia="ko-KR"/>
        </w:rPr>
        <w:t>...</w:t>
      </w:r>
    </w:p>
    <w:p w14:paraId="78D13D36" w14:textId="77777777" w:rsidR="00EB676A" w:rsidRPr="00424E59" w:rsidRDefault="00EB676A" w:rsidP="00EB676A">
      <w:pPr>
        <w:ind w:left="568" w:hanging="284"/>
      </w:pPr>
      <w:r w:rsidRPr="00424E59">
        <w:t>4)</w:t>
      </w:r>
      <w:r w:rsidRPr="00424E59">
        <w:tab/>
        <w:t>if the SDP offer of the SIP INVITE request contains an "a=key-mgmt" attribute field with a "mikey" attribute value containing a MIKEY-SAKKE I_MESSAGE:</w:t>
      </w:r>
    </w:p>
    <w:p w14:paraId="0E264073" w14:textId="77777777" w:rsidR="00EB676A" w:rsidRPr="00424E59" w:rsidRDefault="00EB676A" w:rsidP="00EB676A">
      <w:pPr>
        <w:ind w:left="851" w:hanging="284"/>
      </w:pPr>
      <w:r w:rsidRPr="00424E59">
        <w:rPr>
          <w:lang w:eastAsia="ko-KR"/>
        </w:rPr>
        <w:t>a)</w:t>
      </w:r>
      <w:r w:rsidRPr="00424E59">
        <w:rPr>
          <w:lang w:eastAsia="ko-KR"/>
        </w:rPr>
        <w:tab/>
        <w:t xml:space="preserve">shall extract the </w:t>
      </w:r>
      <w:r w:rsidRPr="00424E59">
        <w:t>MCPTT ID of the originating MCPTT from the initiator field (IDRi) of the I_MESSAGE as described in 3GPP TS 33.179 [46];</w:t>
      </w:r>
    </w:p>
    <w:p w14:paraId="6C832AC1" w14:textId="77777777" w:rsidR="00EB676A" w:rsidRPr="00424E59" w:rsidRDefault="00EB676A" w:rsidP="00EB676A">
      <w:pPr>
        <w:ind w:left="851" w:hanging="284"/>
      </w:pPr>
      <w:r w:rsidRPr="00424E59">
        <w:t>b)</w:t>
      </w:r>
      <w:r w:rsidRPr="00424E59">
        <w:tab/>
        <w:t>shall convert the MCPTT ID to a UID as described in 3GPP TS 33.179 [46];</w:t>
      </w:r>
    </w:p>
    <w:p w14:paraId="7F0C2A0B" w14:textId="77777777" w:rsidR="00EB676A" w:rsidRPr="00424E59" w:rsidRDefault="00EB676A" w:rsidP="00EB676A">
      <w:pPr>
        <w:ind w:left="851" w:hanging="284"/>
      </w:pPr>
      <w:r w:rsidRPr="00424E59">
        <w:t>c)</w:t>
      </w:r>
      <w:r w:rsidRPr="00424E59">
        <w:tab/>
        <w:t>shall use the UID to validate the signature of the MIKEY-SAKKE I_MESSAGE as described in 3GPP TS 33.179 [46];</w:t>
      </w:r>
    </w:p>
    <w:p w14:paraId="10B5D29F" w14:textId="77777777" w:rsidR="00EB676A" w:rsidRPr="00424E59" w:rsidRDefault="00EB676A" w:rsidP="00EB676A">
      <w:pPr>
        <w:ind w:left="851" w:hanging="284"/>
      </w:pPr>
      <w:r w:rsidRPr="00424E59">
        <w:rPr>
          <w:lang w:eastAsia="ko-KR"/>
        </w:rPr>
        <w:t>d)</w:t>
      </w:r>
      <w:r w:rsidRPr="00424E59">
        <w:rPr>
          <w:lang w:eastAsia="ko-KR"/>
        </w:rPr>
        <w:tab/>
        <w:t xml:space="preserve">if authentication verification of the </w:t>
      </w:r>
      <w:r w:rsidRPr="00424E59">
        <w:t xml:space="preserve">MIKEY-SAKKE I_MESSAGE fails, shall </w:t>
      </w:r>
      <w:r w:rsidRPr="00424E59">
        <w:rPr>
          <w:lang w:eastAsia="ko-KR"/>
        </w:rPr>
        <w:t xml:space="preserve">reject the </w:t>
      </w:r>
      <w:r w:rsidRPr="00424E59">
        <w:t>SIP INVITE request with a SIP 488 (Not Acceptable Here) response as specified in IETF RFC 4567 [47], and include warning text set to "</w:t>
      </w:r>
      <w:r w:rsidRPr="00424E59">
        <w:rPr>
          <w:lang w:eastAsia="ko-KR"/>
        </w:rPr>
        <w:t xml:space="preserve">136 authentication of the MIKEY-SAKE I_MESSAGE failed" </w:t>
      </w:r>
      <w:r w:rsidRPr="00424E59">
        <w:t xml:space="preserve">in a Warning header field </w:t>
      </w:r>
      <w:r w:rsidRPr="00424E59">
        <w:rPr>
          <w:lang w:eastAsia="ko-KR"/>
        </w:rPr>
        <w:t>as specified in subclause</w:t>
      </w:r>
      <w:r w:rsidRPr="00424E59">
        <w:t> 4.4; and</w:t>
      </w:r>
    </w:p>
    <w:p w14:paraId="2A5DE386" w14:textId="77777777" w:rsidR="00EB676A" w:rsidRPr="00424E59" w:rsidRDefault="00EB676A" w:rsidP="00EB676A">
      <w:pPr>
        <w:ind w:left="851" w:hanging="284"/>
      </w:pPr>
      <w:r w:rsidRPr="00424E59">
        <w:t>e)</w:t>
      </w:r>
      <w:r w:rsidRPr="00424E59">
        <w:tab/>
        <w:t>if the signature of the MIKEY-SAKKE I_MESSAGE was successfully validated:</w:t>
      </w:r>
    </w:p>
    <w:p w14:paraId="6EEE4346" w14:textId="77777777" w:rsidR="00EB676A" w:rsidRPr="00424E59" w:rsidRDefault="00EB676A" w:rsidP="00EB676A">
      <w:pPr>
        <w:ind w:left="1135" w:hanging="284"/>
      </w:pPr>
      <w:r w:rsidRPr="00424E59">
        <w:t>i)</w:t>
      </w:r>
      <w:r w:rsidRPr="00424E59">
        <w:tab/>
        <w:t>shall extract and decrypt the encapsulated PCK using the terminating user's (KMS provisioned) UID key as described in 3GPP TS 33.179 [46]; and</w:t>
      </w:r>
    </w:p>
    <w:p w14:paraId="4597CC17" w14:textId="77777777" w:rsidR="00EB676A" w:rsidRPr="00424E59" w:rsidRDefault="00EB676A" w:rsidP="00EB676A">
      <w:pPr>
        <w:ind w:left="1135" w:hanging="284"/>
      </w:pPr>
      <w:r w:rsidRPr="00424E59">
        <w:t>ii)</w:t>
      </w:r>
      <w:r w:rsidRPr="00424E59">
        <w:tab/>
        <w:t>shall extract the PCK-ID, from the payload as specified in 3GPP TS 33.179 [46];</w:t>
      </w:r>
    </w:p>
    <w:p w14:paraId="6B7D6B57" w14:textId="77777777" w:rsidR="00EB676A" w:rsidRPr="00424E59" w:rsidRDefault="00EB676A" w:rsidP="00EB676A">
      <w:pPr>
        <w:keepLines/>
        <w:ind w:left="1135" w:hanging="851"/>
      </w:pPr>
      <w:r w:rsidRPr="00424E59">
        <w:t>NOTE:</w:t>
      </w:r>
      <w:r w:rsidRPr="00424E59">
        <w:tab/>
        <w:t>With the PCK successfully shared between the originating MCPTT client and the terminating MCPTT client, both clients are able to use SRTP/SRTCP to create an end-to-end secure session.</w:t>
      </w:r>
    </w:p>
    <w:p w14:paraId="458BD267" w14:textId="77777777" w:rsidR="00EB676A" w:rsidRPr="00424E59" w:rsidRDefault="00EB676A" w:rsidP="00EB676A">
      <w:pPr>
        <w:ind w:left="568" w:hanging="284"/>
        <w:rPr>
          <w:lang w:eastAsia="ko-KR"/>
        </w:rPr>
      </w:pPr>
      <w:r w:rsidRPr="00424E59">
        <w:t>5)</w:t>
      </w:r>
      <w:r w:rsidRPr="00424E59">
        <w:tab/>
        <w:t>may check if a Resource-Priority header field is included in the incoming SIP INVITE request and may perform further actions outside the scope of the present document to act upon an included Resource-Priority header field as specified in 3GPP TS 24.229 [4]</w:t>
      </w:r>
      <w:r w:rsidRPr="00424E59">
        <w:rPr>
          <w:lang w:eastAsia="ko-KR"/>
        </w:rPr>
        <w:t>;</w:t>
      </w:r>
    </w:p>
    <w:p w14:paraId="2013A58B" w14:textId="77777777" w:rsidR="00EB676A" w:rsidRPr="00424E59" w:rsidRDefault="00EB676A" w:rsidP="00EB676A">
      <w:pPr>
        <w:ind w:left="568" w:hanging="284"/>
        <w:rPr>
          <w:lang w:eastAsia="ko-KR"/>
        </w:rPr>
      </w:pPr>
      <w:r w:rsidRPr="00424E59">
        <w:t>6)</w:t>
      </w:r>
      <w:r w:rsidRPr="00424E59">
        <w:tab/>
        <w:t>may display to the MCPTT user the MCPTT ID of the inviting MCPTT user;</w:t>
      </w:r>
    </w:p>
    <w:p w14:paraId="2CC27D18" w14:textId="77777777" w:rsidR="00EB676A" w:rsidRPr="00424E59" w:rsidRDefault="00EB676A" w:rsidP="00EB676A">
      <w:pPr>
        <w:ind w:left="568" w:hanging="284"/>
        <w:rPr>
          <w:lang w:eastAsia="ko-KR"/>
        </w:rPr>
      </w:pPr>
      <w:r w:rsidRPr="00424E59">
        <w:t>...</w:t>
      </w:r>
    </w:p>
    <w:p w14:paraId="3C45D304" w14:textId="77777777" w:rsidR="00EB676A" w:rsidRPr="00424E59" w:rsidRDefault="00EB676A" w:rsidP="00EB676A">
      <w:pPr>
        <w:ind w:left="568" w:hanging="284"/>
      </w:pPr>
      <w:r w:rsidRPr="00424E59">
        <w:t>8)</w:t>
      </w:r>
      <w:r w:rsidRPr="00424E59">
        <w:tab/>
        <w:t xml:space="preserve">shall perform the manual commencement procedures specified in </w:t>
      </w:r>
      <w:r w:rsidRPr="00424E59">
        <w:rPr>
          <w:lang w:eastAsia="ko-KR"/>
        </w:rPr>
        <w:t>subclause</w:t>
      </w:r>
      <w:r w:rsidRPr="00424E59">
        <w:t> </w:t>
      </w:r>
      <w:r w:rsidRPr="00424E59">
        <w:rPr>
          <w:lang w:eastAsia="ko-KR"/>
        </w:rPr>
        <w:t>6.2.3.2.1 if either of the following conditions are met:</w:t>
      </w:r>
    </w:p>
    <w:p w14:paraId="5DBD1D5D" w14:textId="77777777" w:rsidR="00EB676A" w:rsidRPr="00424E59" w:rsidRDefault="00EB676A" w:rsidP="00EB676A">
      <w:pPr>
        <w:ind w:left="851" w:hanging="284"/>
        <w:rPr>
          <w:lang w:eastAsia="ko-KR"/>
        </w:rPr>
      </w:pPr>
      <w:r w:rsidRPr="00424E59">
        <w:rPr>
          <w:lang w:eastAsia="ko-KR"/>
        </w:rPr>
        <w:t>a)</w:t>
      </w:r>
      <w:r w:rsidRPr="00424E59">
        <w:rPr>
          <w:lang w:eastAsia="ko-KR"/>
        </w:rPr>
        <w:tab/>
        <w:t>SIP INVITE request contains an Answer-Mode header field with the value "Manual" and the MCPTT service setting at the invited MCPTT client for answering the call is set to manual commencement mode; or</w:t>
      </w:r>
    </w:p>
    <w:p w14:paraId="3B1C5B9E" w14:textId="77777777" w:rsidR="00EB676A" w:rsidRPr="00424E59" w:rsidRDefault="00EB676A" w:rsidP="00EB676A">
      <w:r w:rsidRPr="00424E59">
        <w:t>[TS 24.379, clause 11.1.2.2]</w:t>
      </w:r>
    </w:p>
    <w:p w14:paraId="49F38647" w14:textId="77777777" w:rsidR="00EB676A" w:rsidRPr="00424E59" w:rsidRDefault="00EB676A" w:rsidP="00EB676A">
      <w:pPr>
        <w:rPr>
          <w:lang w:eastAsia="ko-KR"/>
        </w:rPr>
      </w:pPr>
      <w:r w:rsidRPr="00424E59">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E732F61" w14:textId="77777777" w:rsidR="00EB676A" w:rsidRPr="00424E59" w:rsidRDefault="00EB676A" w:rsidP="00EB676A">
      <w:pPr>
        <w:rPr>
          <w:lang w:eastAsia="ko-KR"/>
        </w:rPr>
      </w:pPr>
      <w:r w:rsidRPr="00424E59">
        <w:rPr>
          <w:lang w:eastAsia="ko-KR"/>
        </w:rPr>
        <w:t>[TS 24.379, clause 11.1.3.1.1.2]</w:t>
      </w:r>
    </w:p>
    <w:p w14:paraId="43ED710F" w14:textId="77777777" w:rsidR="00EB676A" w:rsidRPr="00424E59" w:rsidRDefault="00EB676A" w:rsidP="00EB676A">
      <w:pPr>
        <w:rPr>
          <w:lang w:eastAsia="ko-KR"/>
        </w:rPr>
      </w:pPr>
      <w:r w:rsidRPr="00424E59">
        <w:rPr>
          <w:lang w:eastAsia="ko-KR"/>
        </w:rPr>
        <w:t>Upon receiving a SIP BYE request for private call session, the MCPTT client shall follow the procedures as specified in subclause 6.2.6.</w:t>
      </w:r>
    </w:p>
    <w:p w14:paraId="0717179B" w14:textId="77777777" w:rsidR="00EB676A" w:rsidRPr="00424E59" w:rsidRDefault="00EB676A" w:rsidP="00EB676A">
      <w:pPr>
        <w:keepNext/>
        <w:keepLines/>
        <w:spacing w:before="120"/>
        <w:ind w:left="1985" w:hanging="1985"/>
        <w:rPr>
          <w:rFonts w:ascii="Arial" w:hAnsi="Arial"/>
        </w:rPr>
      </w:pPr>
      <w:r w:rsidRPr="00424E59">
        <w:rPr>
          <w:rFonts w:ascii="Arial" w:hAnsi="Arial"/>
        </w:rPr>
        <w:t>6.2.8.3</w:t>
      </w:r>
      <w:r w:rsidRPr="00424E59">
        <w:rPr>
          <w:rFonts w:ascii="Arial" w:hAnsi="Arial"/>
        </w:rPr>
        <w:tab/>
        <w:t>Test description</w:t>
      </w:r>
    </w:p>
    <w:p w14:paraId="1BF14FE8" w14:textId="77777777" w:rsidR="00EB676A" w:rsidRPr="00424E59" w:rsidRDefault="00EB676A" w:rsidP="00EB676A">
      <w:pPr>
        <w:keepNext/>
        <w:keepLines/>
        <w:spacing w:before="120"/>
        <w:ind w:left="1985" w:hanging="1985"/>
        <w:rPr>
          <w:rFonts w:ascii="Arial" w:hAnsi="Arial"/>
        </w:rPr>
      </w:pPr>
      <w:r w:rsidRPr="00424E59">
        <w:rPr>
          <w:rFonts w:ascii="Arial" w:hAnsi="Arial"/>
        </w:rPr>
        <w:t>6.2.8.3.1</w:t>
      </w:r>
      <w:r w:rsidRPr="00424E59">
        <w:rPr>
          <w:rFonts w:ascii="Arial" w:hAnsi="Arial"/>
        </w:rPr>
        <w:tab/>
        <w:t>Pre-test conditions</w:t>
      </w:r>
    </w:p>
    <w:p w14:paraId="13932C69"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101B634E" w14:textId="77777777" w:rsidR="00EB676A" w:rsidRPr="00424E59" w:rsidRDefault="00EB676A" w:rsidP="00EB676A">
      <w:pPr>
        <w:ind w:left="568" w:hanging="284"/>
      </w:pPr>
      <w:r w:rsidRPr="00424E59">
        <w:t>-</w:t>
      </w:r>
      <w:r w:rsidRPr="00424E59">
        <w:tab/>
        <w:t>SS (MCPTT server)</w:t>
      </w:r>
    </w:p>
    <w:p w14:paraId="05BD72CB"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E985D9"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4CC0C733" w14:textId="77777777" w:rsidR="00EB676A" w:rsidRPr="00424E59" w:rsidRDefault="00EB676A" w:rsidP="00EB676A">
      <w:pPr>
        <w:ind w:left="568" w:hanging="284"/>
      </w:pPr>
      <w:r w:rsidRPr="00424E59">
        <w:t>-</w:t>
      </w:r>
      <w:r w:rsidRPr="00424E59">
        <w:tab/>
        <w:t>UE (MCPTT client)</w:t>
      </w:r>
    </w:p>
    <w:p w14:paraId="1AA6C28D" w14:textId="77777777" w:rsidR="00EB676A" w:rsidRPr="00424E59" w:rsidRDefault="00EB676A" w:rsidP="00EB676A">
      <w:pPr>
        <w:ind w:left="568" w:hanging="284"/>
      </w:pPr>
      <w:r w:rsidRPr="00424E59">
        <w:t>-</w:t>
      </w:r>
      <w:r w:rsidRPr="00424E59">
        <w:tab/>
        <w:t>The test USIM set as defined in TS 36.579-1 [2], subclause 5.5.10 is inserted.</w:t>
      </w:r>
    </w:p>
    <w:p w14:paraId="0A825898"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458D69A1"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5D1A17FC"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4D16F7DC" w14:textId="77777777" w:rsidR="00EB676A" w:rsidRPr="00424E59" w:rsidRDefault="00EB676A" w:rsidP="00EB676A">
      <w:pPr>
        <w:ind w:left="568" w:hanging="284"/>
      </w:pPr>
      <w:r w:rsidRPr="00424E59">
        <w:t>-</w:t>
      </w:r>
      <w:r w:rsidRPr="00424E59">
        <w:tab/>
        <w:t>UE States at the end of the preamble</w:t>
      </w:r>
    </w:p>
    <w:p w14:paraId="052FA08C" w14:textId="77777777" w:rsidR="00EB676A" w:rsidRPr="00424E59" w:rsidRDefault="00EB676A" w:rsidP="00EB676A">
      <w:pPr>
        <w:ind w:left="851" w:hanging="284"/>
      </w:pPr>
      <w:r w:rsidRPr="00424E59">
        <w:t>-</w:t>
      </w:r>
      <w:r w:rsidRPr="00424E59">
        <w:tab/>
        <w:t>The UE is in E-UTRA Registered, Idle Mode state.</w:t>
      </w:r>
    </w:p>
    <w:p w14:paraId="0F2EC45F"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10303C1E" w14:textId="77777777" w:rsidR="00EB676A" w:rsidRPr="00424E59" w:rsidRDefault="00EB676A" w:rsidP="00EB676A">
      <w:pPr>
        <w:keepNext/>
        <w:keepLines/>
        <w:spacing w:before="120"/>
        <w:ind w:left="1985" w:hanging="1985"/>
        <w:rPr>
          <w:rFonts w:ascii="Arial" w:hAnsi="Arial"/>
        </w:rPr>
      </w:pPr>
      <w:r w:rsidRPr="00424E59">
        <w:rPr>
          <w:rFonts w:ascii="Arial" w:hAnsi="Arial"/>
        </w:rPr>
        <w:t>6.2.8.3.2</w:t>
      </w:r>
      <w:r w:rsidRPr="00424E59">
        <w:rPr>
          <w:rFonts w:ascii="Arial" w:hAnsi="Arial"/>
        </w:rPr>
        <w:tab/>
        <w:t>Test procedure sequence</w:t>
      </w:r>
    </w:p>
    <w:p w14:paraId="257F08F1" w14:textId="77777777" w:rsidR="00EB676A" w:rsidRPr="00424E59" w:rsidRDefault="00EB676A" w:rsidP="00EB676A">
      <w:pPr>
        <w:keepNext/>
        <w:keepLines/>
        <w:spacing w:before="60"/>
        <w:jc w:val="center"/>
        <w:rPr>
          <w:rFonts w:ascii="Arial" w:hAnsi="Arial"/>
          <w:b/>
        </w:rPr>
      </w:pPr>
      <w:bookmarkStart w:id="816" w:name="_Toc21006042"/>
      <w:bookmarkStart w:id="817" w:name="_Toc36037715"/>
      <w:bookmarkStart w:id="818" w:name="_Toc43837568"/>
      <w:bookmarkStart w:id="819" w:name="_Toc60995680"/>
      <w:bookmarkStart w:id="820" w:name="_Toc69159808"/>
      <w:r w:rsidRPr="00424E59">
        <w:rPr>
          <w:rFonts w:ascii="Arial" w:hAnsi="Arial"/>
          <w:b/>
        </w:rP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EB676A" w:rsidRPr="00424E59" w14:paraId="647C1F4A" w14:textId="77777777" w:rsidTr="00BC3F8D">
        <w:tc>
          <w:tcPr>
            <w:tcW w:w="704" w:type="dxa"/>
            <w:tcBorders>
              <w:top w:val="single" w:sz="4" w:space="0" w:color="auto"/>
              <w:left w:val="single" w:sz="4" w:space="0" w:color="auto"/>
              <w:bottom w:val="nil"/>
              <w:right w:val="single" w:sz="4" w:space="0" w:color="auto"/>
            </w:tcBorders>
            <w:hideMark/>
          </w:tcPr>
          <w:p w14:paraId="1586C85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798" w:type="dxa"/>
            <w:tcBorders>
              <w:top w:val="single" w:sz="4" w:space="0" w:color="auto"/>
              <w:left w:val="single" w:sz="4" w:space="0" w:color="auto"/>
              <w:bottom w:val="nil"/>
              <w:right w:val="single" w:sz="4" w:space="0" w:color="auto"/>
            </w:tcBorders>
            <w:hideMark/>
          </w:tcPr>
          <w:p w14:paraId="6EBF78D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28B601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7F13A2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C51AD8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431871D2" w14:textId="77777777" w:rsidTr="00BC3F8D">
        <w:tc>
          <w:tcPr>
            <w:tcW w:w="704" w:type="dxa"/>
            <w:tcBorders>
              <w:top w:val="nil"/>
              <w:left w:val="single" w:sz="4" w:space="0" w:color="auto"/>
              <w:bottom w:val="single" w:sz="4" w:space="0" w:color="auto"/>
              <w:right w:val="single" w:sz="4" w:space="0" w:color="auto"/>
            </w:tcBorders>
          </w:tcPr>
          <w:p w14:paraId="08C939B8" w14:textId="77777777" w:rsidR="00EB676A" w:rsidRPr="00424E59" w:rsidRDefault="00EB676A" w:rsidP="00BC3F8D">
            <w:pPr>
              <w:keepNext/>
              <w:keepLines/>
              <w:spacing w:after="0"/>
              <w:jc w:val="center"/>
              <w:rPr>
                <w:rFonts w:ascii="Arial" w:hAnsi="Arial"/>
                <w:b/>
                <w:sz w:val="18"/>
              </w:rPr>
            </w:pPr>
          </w:p>
        </w:tc>
        <w:tc>
          <w:tcPr>
            <w:tcW w:w="3798" w:type="dxa"/>
            <w:tcBorders>
              <w:top w:val="nil"/>
              <w:left w:val="single" w:sz="4" w:space="0" w:color="auto"/>
              <w:bottom w:val="single" w:sz="4" w:space="0" w:color="auto"/>
              <w:right w:val="single" w:sz="4" w:space="0" w:color="auto"/>
            </w:tcBorders>
          </w:tcPr>
          <w:p w14:paraId="2AB80789"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105D56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7D7D67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E4A4540"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24F9BCB" w14:textId="77777777" w:rsidR="00EB676A" w:rsidRPr="00424E59" w:rsidRDefault="00EB676A" w:rsidP="00BC3F8D">
            <w:pPr>
              <w:keepNext/>
              <w:keepLines/>
              <w:spacing w:after="0"/>
              <w:jc w:val="center"/>
              <w:rPr>
                <w:rFonts w:ascii="Arial" w:hAnsi="Arial"/>
                <w:b/>
                <w:sz w:val="18"/>
              </w:rPr>
            </w:pPr>
          </w:p>
        </w:tc>
      </w:tr>
      <w:tr w:rsidR="00EB676A" w:rsidRPr="00424E59" w14:paraId="080A578B"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1BD34C2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798" w:type="dxa"/>
            <w:tcBorders>
              <w:top w:val="single" w:sz="4" w:space="0" w:color="auto"/>
              <w:left w:val="single" w:sz="4" w:space="0" w:color="auto"/>
              <w:bottom w:val="single" w:sz="4" w:space="0" w:color="auto"/>
              <w:right w:val="single" w:sz="4" w:space="0" w:color="auto"/>
            </w:tcBorders>
            <w:hideMark/>
          </w:tcPr>
          <w:p w14:paraId="141E1E63" w14:textId="63E1A33B" w:rsidR="00EB676A" w:rsidRPr="00424E59" w:rsidRDefault="00EB676A">
            <w:pPr>
              <w:pStyle w:val="TAL"/>
              <w:pPrChange w:id="821" w:author="MCC160" w:date="2022-11-01T15:33:00Z">
                <w:pPr>
                  <w:keepNext/>
                  <w:keepLines/>
                  <w:spacing w:after="0"/>
                </w:pPr>
              </w:pPrChange>
            </w:pPr>
            <w:r w:rsidRPr="00424E59">
              <w:t xml:space="preserve">Check: </w:t>
            </w:r>
            <w:ins w:id="822" w:author="MCC160" w:date="2022-11-01T15:34:00Z">
              <w:r w:rsidR="00615E53" w:rsidRPr="00424E59">
                <w:t xml:space="preserve">Does the UE (MCPTT </w:t>
              </w:r>
            </w:ins>
            <w:ins w:id="823" w:author="MCC160" w:date="2022-11-16T22:01:00Z">
              <w:r w:rsidR="00045E07" w:rsidRPr="00424E59">
                <w:rPr>
                  <w:rPrChange w:id="824" w:author="MCC160" w:date="2022-11-16T22:01:00Z">
                    <w:rPr/>
                  </w:rPrChange>
                </w:rPr>
                <w:t>c</w:t>
              </w:r>
            </w:ins>
            <w:ins w:id="825" w:author="MCC160" w:date="2022-11-01T15:34:00Z">
              <w:r w:rsidR="00615E53" w:rsidRPr="00424E59">
                <w:t>lient) correctly perform test procedure 'MCX CT private call establishment, manual commencement' as described in TS 36.579-1 [2] Table 5.3.6.3-1 to establish a private call, on-demand, manual commencement mode, without floor control?</w:t>
              </w:r>
            </w:ins>
            <w:del w:id="826" w:author="MCC160" w:date="2022-11-01T15:34:00Z">
              <w:r w:rsidRPr="00424E59" w:rsidDel="00615E53">
                <w:delText>Does the UE (</w:delText>
              </w:r>
              <w:r w:rsidRPr="00424E59" w:rsidDel="00615E53">
                <w:rPr>
                  <w:lang w:eastAsia="ko-KR"/>
                </w:rPr>
                <w:delText xml:space="preserve">MCPTT client) successfully complete a CT </w:delText>
              </w:r>
              <w:r w:rsidRPr="00424E59" w:rsidDel="00615E53">
                <w:delText xml:space="preserve">MCPTT private call, on-demand Manual Commencement Mode and no floor control call setup </w:delText>
              </w:r>
              <w:r w:rsidRPr="00424E59" w:rsidDel="00615E53">
                <w:rPr>
                  <w:lang w:eastAsia="zh-CN"/>
                </w:rPr>
                <w:delText xml:space="preserve">as per the step sequence specified in TS 36.579-1 [2], Table </w:delText>
              </w:r>
              <w:r w:rsidRPr="00424E59" w:rsidDel="00615E53">
                <w:delText>5.3.6.3-1, procedure for MCX CT private call establishment, manual commencement?</w:delText>
              </w:r>
            </w:del>
          </w:p>
        </w:tc>
        <w:tc>
          <w:tcPr>
            <w:tcW w:w="708" w:type="dxa"/>
            <w:tcBorders>
              <w:top w:val="single" w:sz="4" w:space="0" w:color="auto"/>
              <w:left w:val="single" w:sz="4" w:space="0" w:color="auto"/>
              <w:bottom w:val="single" w:sz="4" w:space="0" w:color="auto"/>
              <w:right w:val="single" w:sz="4" w:space="0" w:color="auto"/>
            </w:tcBorders>
            <w:hideMark/>
          </w:tcPr>
          <w:p w14:paraId="62806CB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D89860"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5A958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927699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91FB80F"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0FCD1DE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2-6</w:t>
            </w:r>
          </w:p>
        </w:tc>
        <w:tc>
          <w:tcPr>
            <w:tcW w:w="3798" w:type="dxa"/>
            <w:tcBorders>
              <w:top w:val="single" w:sz="4" w:space="0" w:color="auto"/>
              <w:left w:val="single" w:sz="4" w:space="0" w:color="auto"/>
              <w:bottom w:val="single" w:sz="4" w:space="0" w:color="auto"/>
              <w:right w:val="single" w:sz="4" w:space="0" w:color="auto"/>
            </w:tcBorders>
            <w:hideMark/>
          </w:tcPr>
          <w:p w14:paraId="4B0004EC" w14:textId="77777777" w:rsidR="00EB676A" w:rsidRPr="00424E59" w:rsidRDefault="00EB676A">
            <w:pPr>
              <w:pStyle w:val="TAL"/>
              <w:pPrChange w:id="827" w:author="MCC160" w:date="2022-11-01T15:33:00Z">
                <w:pPr>
                  <w:keepNext/>
                  <w:keepLines/>
                  <w:spacing w:after="0"/>
                </w:pPr>
              </w:pPrChange>
            </w:pPr>
            <w:r w:rsidRPr="00424E59">
              <w:t>Void.</w:t>
            </w:r>
          </w:p>
        </w:tc>
        <w:tc>
          <w:tcPr>
            <w:tcW w:w="708" w:type="dxa"/>
            <w:tcBorders>
              <w:top w:val="single" w:sz="4" w:space="0" w:color="auto"/>
              <w:left w:val="single" w:sz="4" w:space="0" w:color="auto"/>
              <w:bottom w:val="single" w:sz="4" w:space="0" w:color="auto"/>
              <w:right w:val="single" w:sz="4" w:space="0" w:color="auto"/>
            </w:tcBorders>
            <w:hideMark/>
          </w:tcPr>
          <w:p w14:paraId="5AC9B6D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7724AE"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C6D5E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086BE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31355D2"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60E4FF8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798" w:type="dxa"/>
            <w:tcBorders>
              <w:top w:val="single" w:sz="4" w:space="0" w:color="auto"/>
              <w:left w:val="single" w:sz="4" w:space="0" w:color="auto"/>
              <w:bottom w:val="single" w:sz="4" w:space="0" w:color="auto"/>
              <w:right w:val="single" w:sz="4" w:space="0" w:color="auto"/>
            </w:tcBorders>
            <w:hideMark/>
          </w:tcPr>
          <w:p w14:paraId="4C2B9CFB" w14:textId="77777777" w:rsidR="00EB676A" w:rsidRPr="00424E59" w:rsidRDefault="00EB676A">
            <w:pPr>
              <w:pStyle w:val="TAL"/>
              <w:pPrChange w:id="828" w:author="MCC160" w:date="2022-11-01T15:33:00Z">
                <w:pPr>
                  <w:keepNext/>
                  <w:keepLines/>
                  <w:spacing w:after="0"/>
                </w:pPr>
              </w:pPrChange>
            </w:pPr>
            <w:r w:rsidRPr="00424E59">
              <w:t>Wait</w:t>
            </w:r>
            <w:r w:rsidRPr="00424E59">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4032393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1C94892"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1F1EA3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B356B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8ADBAC1"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27D03CD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798" w:type="dxa"/>
            <w:tcBorders>
              <w:top w:val="single" w:sz="4" w:space="0" w:color="auto"/>
              <w:left w:val="single" w:sz="4" w:space="0" w:color="auto"/>
              <w:bottom w:val="single" w:sz="4" w:space="0" w:color="auto"/>
              <w:right w:val="single" w:sz="4" w:space="0" w:color="auto"/>
            </w:tcBorders>
            <w:hideMark/>
          </w:tcPr>
          <w:p w14:paraId="7ABBF9D8" w14:textId="37604FC0" w:rsidR="00EB676A" w:rsidRPr="00424E59" w:rsidRDefault="00EB676A">
            <w:pPr>
              <w:pStyle w:val="TAL"/>
              <w:pPrChange w:id="829" w:author="MCC160" w:date="2022-11-01T15:33:00Z">
                <w:pPr>
                  <w:keepNext/>
                  <w:keepLines/>
                  <w:spacing w:after="0"/>
                </w:pPr>
              </w:pPrChange>
            </w:pPr>
            <w:r w:rsidRPr="00424E59">
              <w:t xml:space="preserve">Check: </w:t>
            </w:r>
            <w:ins w:id="830" w:author="MCC160" w:date="2022-11-01T15:37:00Z">
              <w:r w:rsidR="00D57E40" w:rsidRPr="00424E59">
                <w:t xml:space="preserve">Does the UE (MCPTT </w:t>
              </w:r>
            </w:ins>
            <w:ins w:id="831" w:author="MCC160" w:date="2022-11-16T22:01:00Z">
              <w:r w:rsidR="00045E07" w:rsidRPr="00424E59">
                <w:rPr>
                  <w:rPrChange w:id="832" w:author="MCC160" w:date="2022-11-16T22:01:00Z">
                    <w:rPr/>
                  </w:rPrChange>
                </w:rPr>
                <w:t>c</w:t>
              </w:r>
            </w:ins>
            <w:ins w:id="833" w:author="MCC160" w:date="2022-11-01T15:37:00Z">
              <w:r w:rsidR="00D57E40" w:rsidRPr="00424E59">
                <w:t>lient) correctly perform test procedure 'MCX CT call release' as described in TS 36.579-1 [2] Table 5.3.12.3-1 to release the call?</w:t>
              </w:r>
            </w:ins>
            <w:del w:id="834" w:author="MCC160" w:date="2022-11-01T15:37:00Z">
              <w:r w:rsidRPr="00424E59" w:rsidDel="00D57E40">
                <w:delText>Does the UE (</w:delText>
              </w:r>
              <w:r w:rsidRPr="00424E59" w:rsidDel="00D57E40">
                <w:rPr>
                  <w:lang w:eastAsia="ko-KR"/>
                </w:rPr>
                <w:delText xml:space="preserve">MCPTT client) successfully complete a CT </w:delText>
              </w:r>
              <w:r w:rsidRPr="00424E59" w:rsidDel="00D57E40">
                <w:delText xml:space="preserve">MCPTT private call, on-demand Manual Commencement Mode and no floor control call release </w:delText>
              </w:r>
              <w:r w:rsidRPr="00424E59" w:rsidDel="00D57E40">
                <w:rPr>
                  <w:lang w:eastAsia="zh-CN"/>
                </w:rPr>
                <w:delText xml:space="preserve">as per the step sequence specified in TS 36.579-1 [2], subclause </w:delText>
              </w:r>
              <w:r w:rsidRPr="00424E59" w:rsidDel="00D57E40">
                <w:delText>5.3.12 procedure for MCX CT call release?</w:delText>
              </w:r>
            </w:del>
          </w:p>
        </w:tc>
        <w:tc>
          <w:tcPr>
            <w:tcW w:w="708" w:type="dxa"/>
            <w:tcBorders>
              <w:top w:val="single" w:sz="4" w:space="0" w:color="auto"/>
              <w:left w:val="single" w:sz="4" w:space="0" w:color="auto"/>
              <w:bottom w:val="single" w:sz="4" w:space="0" w:color="auto"/>
              <w:right w:val="single" w:sz="4" w:space="0" w:color="auto"/>
            </w:tcBorders>
            <w:hideMark/>
          </w:tcPr>
          <w:p w14:paraId="186CD49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23BDAE"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30917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249EA4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4E177E6"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5BE2357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9-10</w:t>
            </w:r>
          </w:p>
        </w:tc>
        <w:tc>
          <w:tcPr>
            <w:tcW w:w="3798" w:type="dxa"/>
            <w:tcBorders>
              <w:top w:val="single" w:sz="4" w:space="0" w:color="auto"/>
              <w:left w:val="single" w:sz="4" w:space="0" w:color="auto"/>
              <w:bottom w:val="single" w:sz="4" w:space="0" w:color="auto"/>
              <w:right w:val="single" w:sz="4" w:space="0" w:color="auto"/>
            </w:tcBorders>
            <w:hideMark/>
          </w:tcPr>
          <w:p w14:paraId="102AB8CE" w14:textId="77777777" w:rsidR="00EB676A" w:rsidRPr="00424E59" w:rsidRDefault="00EB676A">
            <w:pPr>
              <w:pStyle w:val="TAL"/>
              <w:pPrChange w:id="835" w:author="MCC160" w:date="2022-11-01T15:33:00Z">
                <w:pPr>
                  <w:keepNext/>
                  <w:keepLines/>
                  <w:spacing w:after="0"/>
                </w:pPr>
              </w:pPrChange>
            </w:pPr>
            <w:r w:rsidRPr="00424E59">
              <w:t>Void.</w:t>
            </w:r>
          </w:p>
        </w:tc>
        <w:tc>
          <w:tcPr>
            <w:tcW w:w="708" w:type="dxa"/>
            <w:tcBorders>
              <w:top w:val="single" w:sz="4" w:space="0" w:color="auto"/>
              <w:left w:val="single" w:sz="4" w:space="0" w:color="auto"/>
              <w:bottom w:val="single" w:sz="4" w:space="0" w:color="auto"/>
              <w:right w:val="single" w:sz="4" w:space="0" w:color="auto"/>
            </w:tcBorders>
            <w:hideMark/>
          </w:tcPr>
          <w:p w14:paraId="520079B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74B7617"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4FE4B2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6590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bl>
    <w:p w14:paraId="58C161AF" w14:textId="77777777" w:rsidR="00EB676A" w:rsidRPr="00424E59" w:rsidRDefault="00EB676A" w:rsidP="00EB676A"/>
    <w:p w14:paraId="0DCD5A15" w14:textId="77777777" w:rsidR="00EB676A" w:rsidRPr="00424E59" w:rsidRDefault="00EB676A" w:rsidP="00EB676A">
      <w:pPr>
        <w:keepNext/>
        <w:keepLines/>
        <w:spacing w:before="120"/>
        <w:ind w:left="1985" w:hanging="1985"/>
        <w:rPr>
          <w:rFonts w:ascii="Arial" w:hAnsi="Arial"/>
        </w:rPr>
      </w:pPr>
      <w:r w:rsidRPr="00424E59">
        <w:rPr>
          <w:rFonts w:ascii="Arial" w:hAnsi="Arial"/>
        </w:rPr>
        <w:t>6.2.8.3.3</w:t>
      </w:r>
      <w:r w:rsidRPr="00424E59">
        <w:rPr>
          <w:rFonts w:ascii="Arial" w:hAnsi="Arial"/>
        </w:rPr>
        <w:tab/>
        <w:t>Specific message contents</w:t>
      </w:r>
    </w:p>
    <w:p w14:paraId="1A059380"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6.2.8.3.3-1: </w:t>
      </w:r>
      <w:r w:rsidRPr="00424E59">
        <w:rPr>
          <w:rFonts w:ascii="Arial" w:hAnsi="Arial"/>
          <w:b/>
          <w:lang w:eastAsia="ko-KR"/>
        </w:rPr>
        <w:t>SIP INVITE</w:t>
      </w:r>
      <w:r w:rsidRPr="00424E59">
        <w:rPr>
          <w:rFonts w:ascii="Arial" w:hAnsi="Arial"/>
          <w:b/>
        </w:rPr>
        <w:t xml:space="preserve"> from the SS (Step 1, Table 6.2.8.3.2-1;</w:t>
      </w:r>
      <w:r w:rsidRPr="00424E59">
        <w:rPr>
          <w:rFonts w:ascii="Arial" w:hAnsi="Arial"/>
          <w:b/>
        </w:rP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AD507D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2F84DFE"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 condition  MANUAL</w:t>
            </w:r>
          </w:p>
        </w:tc>
      </w:tr>
      <w:tr w:rsidR="00EB676A" w:rsidRPr="00424E59" w14:paraId="1F7A658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99A21D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10F61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BCD68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97E9F5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9B352B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DA75F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965E83"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4B49956"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F6B5899"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432D60C"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D4A7CED" w14:textId="77777777" w:rsidR="00EB676A" w:rsidRPr="00424E59" w:rsidRDefault="00EB676A" w:rsidP="00BC3F8D">
            <w:pPr>
              <w:pStyle w:val="TAL"/>
            </w:pPr>
          </w:p>
        </w:tc>
      </w:tr>
      <w:tr w:rsidR="00EB676A" w:rsidRPr="00424E59" w14:paraId="634BE2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9085FD6"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516B95"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9920FA" w14:textId="77777777" w:rsidR="00EB676A" w:rsidRPr="00424E59" w:rsidRDefault="00EB676A" w:rsidP="00BC3F8D">
            <w:pPr>
              <w:pStyle w:val="TAL"/>
              <w:rPr>
                <w:b/>
                <w:bCs/>
              </w:rPr>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0C92D53D"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80B4466" w14:textId="77777777" w:rsidR="00EB676A" w:rsidRPr="00424E59" w:rsidRDefault="00EB676A" w:rsidP="00BC3F8D">
            <w:pPr>
              <w:pStyle w:val="TAL"/>
            </w:pPr>
          </w:p>
        </w:tc>
      </w:tr>
      <w:tr w:rsidR="00EB676A" w:rsidRPr="00424E59" w14:paraId="6D72100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1404CC3"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CDBE7D" w14:textId="77777777" w:rsidR="00EB676A" w:rsidRPr="00424E59" w:rsidRDefault="00EB676A" w:rsidP="00BC3F8D">
            <w:pPr>
              <w:pStyle w:val="TAL"/>
            </w:pPr>
            <w:r w:rsidRPr="00424E59">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2119FBE"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92A302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868391" w14:textId="77777777" w:rsidR="00EB676A" w:rsidRPr="00424E59" w:rsidRDefault="00EB676A" w:rsidP="00BC3F8D">
            <w:pPr>
              <w:pStyle w:val="TAL"/>
            </w:pPr>
          </w:p>
        </w:tc>
      </w:tr>
      <w:tr w:rsidR="00EB676A" w:rsidRPr="00424E59" w14:paraId="023C5F1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BDD4816"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3235DB8"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ECF1AA1" w14:textId="77777777" w:rsidR="00EB676A" w:rsidRPr="00424E59" w:rsidRDefault="00EB676A" w:rsidP="00BC3F8D">
            <w:pPr>
              <w:pStyle w:val="TAL"/>
            </w:pPr>
            <w:r w:rsidRPr="00424E59">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6A3D9AEF"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86DAAC0" w14:textId="77777777" w:rsidR="00EB676A" w:rsidRPr="00424E59" w:rsidRDefault="00EB676A" w:rsidP="00BC3F8D">
            <w:pPr>
              <w:pStyle w:val="TAL"/>
            </w:pPr>
          </w:p>
        </w:tc>
      </w:tr>
      <w:tr w:rsidR="00EB676A" w:rsidRPr="00424E59" w14:paraId="114DA92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119D3CB"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6DF010B" w14:textId="77777777" w:rsidR="00EB676A" w:rsidRPr="00424E59" w:rsidRDefault="00EB676A" w:rsidP="00BC3F8D">
            <w:pPr>
              <w:pStyle w:val="TAL"/>
            </w:pPr>
            <w:r w:rsidRPr="00424E59">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2437DBDD"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DFA7119"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BD18E51" w14:textId="77777777" w:rsidR="00EB676A" w:rsidRPr="00424E59" w:rsidRDefault="00EB676A" w:rsidP="00BC3F8D">
            <w:pPr>
              <w:pStyle w:val="TAL"/>
            </w:pPr>
          </w:p>
        </w:tc>
      </w:tr>
    </w:tbl>
    <w:p w14:paraId="6B5EC39C" w14:textId="77777777" w:rsidR="00EB676A" w:rsidRPr="00424E59" w:rsidRDefault="00EB676A" w:rsidP="00EB676A"/>
    <w:p w14:paraId="2D832957" w14:textId="77777777" w:rsidR="00EB676A" w:rsidRPr="00424E59" w:rsidRDefault="00EB676A" w:rsidP="00EB676A">
      <w:pPr>
        <w:keepNext/>
        <w:keepLines/>
        <w:spacing w:before="60"/>
        <w:jc w:val="center"/>
        <w:rPr>
          <w:rFonts w:ascii="Arial" w:hAnsi="Arial"/>
          <w:b/>
        </w:rPr>
      </w:pPr>
      <w:r w:rsidRPr="00424E59">
        <w:rPr>
          <w:rFonts w:ascii="Arial" w:hAnsi="Arial"/>
          <w:b/>
        </w:rPr>
        <w:t>Table 6.2.8.3.3-2: SDP Message</w:t>
      </w:r>
      <w:r w:rsidRPr="00424E59">
        <w:rPr>
          <w:rFonts w:ascii="Arial" w:hAnsi="Arial"/>
          <w:b/>
          <w:lang w:eastAsia="ko-KR"/>
        </w:rPr>
        <w:t xml:space="preserve"> in SIP INVITE</w:t>
      </w:r>
      <w:r w:rsidRPr="00424E59">
        <w:rPr>
          <w:rFonts w:ascii="Arial" w:hAnsi="Arial"/>
          <w:b/>
        </w:rP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0E26CD4"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BD5B737" w14:textId="25F6E901"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5.5.3.1.2-1, condition PRIVATE-CALL, </w:t>
            </w:r>
            <w:ins w:id="836" w:author="MCC160" w:date="2022-10-20T19:37:00Z">
              <w:r w:rsidR="00E87583" w:rsidRPr="00424E59">
                <w:rPr>
                  <w:rFonts w:ascii="Arial" w:hAnsi="Arial"/>
                  <w:sz w:val="18"/>
                </w:rPr>
                <w:t>INITIAL_</w:t>
              </w:r>
            </w:ins>
            <w:r w:rsidRPr="00424E59">
              <w:rPr>
                <w:rFonts w:ascii="Arial" w:hAnsi="Arial"/>
                <w:sz w:val="18"/>
              </w:rPr>
              <w:t>SDP_OFFER, WITHOUT_FLOORCONTROL</w:t>
            </w:r>
          </w:p>
        </w:tc>
      </w:tr>
    </w:tbl>
    <w:p w14:paraId="3975F588" w14:textId="77777777" w:rsidR="00EB676A" w:rsidRPr="00424E59" w:rsidRDefault="00EB676A" w:rsidP="00EB676A"/>
    <w:p w14:paraId="7D592743" w14:textId="77777777" w:rsidR="00EB676A" w:rsidRPr="00424E59" w:rsidRDefault="00EB676A" w:rsidP="00EB676A">
      <w:pPr>
        <w:pStyle w:val="TH"/>
      </w:pPr>
      <w:r w:rsidRPr="00424E59">
        <w:t xml:space="preserve">Table 6.2.8.3.3-2B: </w:t>
      </w:r>
      <w:r w:rsidRPr="00424E59">
        <w:rPr>
          <w:lang w:eastAsia="ko-KR"/>
        </w:rPr>
        <w:t>MCPTT-Info in SIP INVITE</w:t>
      </w:r>
      <w:r w:rsidRPr="00424E59">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335C8C1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04432C5" w14:textId="77777777" w:rsidR="00EB676A" w:rsidRPr="00424E59" w:rsidRDefault="00EB676A" w:rsidP="00BC3F8D">
            <w:pPr>
              <w:pStyle w:val="TAL"/>
            </w:pPr>
            <w:r w:rsidRPr="00424E59">
              <w:t>Derivation Path: TS 36.579-1 [2], Table 5.5.3.2.2-1, condition PRIVATE-CALL</w:t>
            </w:r>
          </w:p>
        </w:tc>
      </w:tr>
    </w:tbl>
    <w:p w14:paraId="0077A7CD" w14:textId="77777777" w:rsidR="00EB676A" w:rsidRPr="00424E59" w:rsidRDefault="00EB676A" w:rsidP="00EB676A"/>
    <w:p w14:paraId="096D1B99"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6.2.8.3.3-3: </w:t>
      </w:r>
      <w:r w:rsidRPr="00424E59">
        <w:rPr>
          <w:rFonts w:ascii="Arial" w:hAnsi="Arial"/>
          <w:b/>
          <w:lang w:eastAsia="ko-KR"/>
        </w:rPr>
        <w:t>SIP 200 (OK)</w:t>
      </w:r>
      <w:r w:rsidRPr="00424E59">
        <w:rPr>
          <w:rFonts w:ascii="Arial" w:hAnsi="Arial"/>
          <w:b/>
        </w:rPr>
        <w:t xml:space="preserve"> from the UE (Step 1, Table 6.2.8.3.2-1;</w:t>
      </w:r>
      <w:r w:rsidRPr="00424E59">
        <w:rPr>
          <w:rFonts w:ascii="Arial" w:hAnsi="Arial"/>
          <w:b/>
        </w:rP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9C7A96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9C871EF"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 condition INVITE-RSP, PRIVATE-CALL</w:t>
            </w:r>
          </w:p>
        </w:tc>
      </w:tr>
      <w:tr w:rsidR="00EB676A" w:rsidRPr="00424E59" w14:paraId="26251BC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BBA2F1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ADE71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88283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47C8AC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8E5777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9B42A6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A65077"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F69DC85"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B3D9463"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4726B0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48126A3" w14:textId="77777777" w:rsidR="00EB676A" w:rsidRPr="00424E59" w:rsidRDefault="00EB676A" w:rsidP="00BC3F8D">
            <w:pPr>
              <w:pStyle w:val="TAL"/>
            </w:pPr>
          </w:p>
        </w:tc>
      </w:tr>
      <w:tr w:rsidR="00EB676A" w:rsidRPr="00424E59" w14:paraId="1DE462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FCBC6E7"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79A4DB5"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5A3DEAA"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AA1E54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FE6374D" w14:textId="77777777" w:rsidR="00EB676A" w:rsidRPr="00424E59" w:rsidRDefault="00EB676A" w:rsidP="00BC3F8D">
            <w:pPr>
              <w:pStyle w:val="TAL"/>
            </w:pPr>
          </w:p>
        </w:tc>
      </w:tr>
      <w:tr w:rsidR="00EB676A" w:rsidRPr="00424E59" w14:paraId="2B5B928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DA8BCA3"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D59A69D" w14:textId="77777777" w:rsidR="00EB676A" w:rsidRPr="00424E59" w:rsidRDefault="00EB676A" w:rsidP="00BC3F8D">
            <w:pPr>
              <w:pStyle w:val="TAL"/>
            </w:pPr>
            <w:r w:rsidRPr="00424E59">
              <w:t>SDP message as described in Table 6.2.8.3.3-4</w:t>
            </w:r>
          </w:p>
        </w:tc>
        <w:tc>
          <w:tcPr>
            <w:tcW w:w="2127" w:type="dxa"/>
            <w:tcBorders>
              <w:top w:val="single" w:sz="4" w:space="0" w:color="auto"/>
              <w:left w:val="single" w:sz="4" w:space="0" w:color="auto"/>
              <w:bottom w:val="single" w:sz="4" w:space="0" w:color="auto"/>
              <w:right w:val="single" w:sz="4" w:space="0" w:color="auto"/>
            </w:tcBorders>
          </w:tcPr>
          <w:p w14:paraId="63599000"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DF64E53"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D27CFCB" w14:textId="77777777" w:rsidR="00EB676A" w:rsidRPr="00424E59" w:rsidRDefault="00EB676A" w:rsidP="00BC3F8D">
            <w:pPr>
              <w:pStyle w:val="TAL"/>
            </w:pPr>
          </w:p>
        </w:tc>
      </w:tr>
      <w:tr w:rsidR="00EB676A" w:rsidRPr="00424E59" w14:paraId="0A2166F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310777D"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9C4F6B0"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4389693" w14:textId="77777777" w:rsidR="00EB676A" w:rsidRPr="00424E59" w:rsidRDefault="00EB676A" w:rsidP="00BC3F8D">
            <w:pPr>
              <w:pStyle w:val="TAL"/>
            </w:pPr>
            <w:r w:rsidRPr="00424E59">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39F58109"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640506" w14:textId="77777777" w:rsidR="00EB676A" w:rsidRPr="00424E59" w:rsidRDefault="00EB676A" w:rsidP="00BC3F8D">
            <w:pPr>
              <w:pStyle w:val="TAL"/>
            </w:pPr>
          </w:p>
        </w:tc>
      </w:tr>
      <w:tr w:rsidR="00EB676A" w:rsidRPr="00424E59" w14:paraId="0A0E2B2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E78A70A"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5AD0E23" w14:textId="77777777" w:rsidR="00EB676A" w:rsidRPr="00424E59" w:rsidRDefault="00EB676A" w:rsidP="00BC3F8D">
            <w:pPr>
              <w:pStyle w:val="TAL"/>
            </w:pPr>
            <w:r w:rsidRPr="00424E59">
              <w:t>MCPTT-Info as described in Table 6.2.8.3.3-4A</w:t>
            </w:r>
          </w:p>
        </w:tc>
        <w:tc>
          <w:tcPr>
            <w:tcW w:w="2127" w:type="dxa"/>
            <w:tcBorders>
              <w:top w:val="single" w:sz="4" w:space="0" w:color="auto"/>
              <w:left w:val="single" w:sz="4" w:space="0" w:color="auto"/>
              <w:bottom w:val="single" w:sz="4" w:space="0" w:color="auto"/>
              <w:right w:val="single" w:sz="4" w:space="0" w:color="auto"/>
            </w:tcBorders>
          </w:tcPr>
          <w:p w14:paraId="4B0436F2"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BBCC0C5"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33C4420" w14:textId="77777777" w:rsidR="00EB676A" w:rsidRPr="00424E59" w:rsidRDefault="00EB676A" w:rsidP="00BC3F8D">
            <w:pPr>
              <w:pStyle w:val="TAL"/>
            </w:pPr>
          </w:p>
        </w:tc>
      </w:tr>
    </w:tbl>
    <w:p w14:paraId="5C9A8BD3" w14:textId="77777777" w:rsidR="00EB676A" w:rsidRPr="00424E59" w:rsidRDefault="00EB676A" w:rsidP="00EB676A"/>
    <w:p w14:paraId="2FF305E1" w14:textId="77777777" w:rsidR="00EB676A" w:rsidRPr="00424E59" w:rsidRDefault="00EB676A" w:rsidP="00EB676A">
      <w:pPr>
        <w:keepNext/>
        <w:keepLines/>
        <w:spacing w:before="60"/>
        <w:jc w:val="center"/>
        <w:rPr>
          <w:rFonts w:ascii="Arial" w:hAnsi="Arial"/>
          <w:b/>
        </w:rPr>
      </w:pPr>
      <w:r w:rsidRPr="00424E59">
        <w:rPr>
          <w:rFonts w:ascii="Arial" w:hAnsi="Arial"/>
          <w:b/>
        </w:rPr>
        <w:t>Table 6.2.8.3.3-4: SDP Message</w:t>
      </w:r>
      <w:r w:rsidRPr="00424E59">
        <w:rPr>
          <w:rFonts w:ascii="Arial" w:hAnsi="Arial"/>
          <w:b/>
          <w:lang w:eastAsia="ko-KR"/>
        </w:rPr>
        <w:t xml:space="preserve"> in SIP 200 (OK)</w:t>
      </w:r>
      <w:r w:rsidRPr="00424E59">
        <w:rPr>
          <w:rFonts w:ascii="Arial" w:hAnsi="Arial"/>
          <w:b/>
        </w:rP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E224FD0"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935559E"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PRIVATE-CALL, SDP_ANSWER, WITHOUT_FLOORCONTROL</w:t>
            </w:r>
          </w:p>
        </w:tc>
      </w:tr>
    </w:tbl>
    <w:p w14:paraId="755CA7FD" w14:textId="77777777" w:rsidR="00EB676A" w:rsidRPr="00424E59" w:rsidRDefault="00EB676A" w:rsidP="00EB676A"/>
    <w:p w14:paraId="7EA59569" w14:textId="77777777" w:rsidR="00EB676A" w:rsidRPr="00424E59" w:rsidRDefault="00EB676A" w:rsidP="00EB676A">
      <w:pPr>
        <w:pStyle w:val="TH"/>
      </w:pPr>
      <w:r w:rsidRPr="00424E59">
        <w:t xml:space="preserve">Table 6.2.8.3.3-4A: </w:t>
      </w:r>
      <w:r w:rsidRPr="00424E59">
        <w:rPr>
          <w:lang w:eastAsia="ko-KR"/>
        </w:rPr>
        <w:t xml:space="preserve">MCPTT-Info in SIP 200 (OK) </w:t>
      </w:r>
      <w:r w:rsidRPr="00424E59">
        <w:t>(Table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FAC9128"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3161CAC4" w14:textId="77777777" w:rsidR="00EB676A" w:rsidRPr="00424E59" w:rsidRDefault="00EB676A" w:rsidP="00BC3F8D">
            <w:pPr>
              <w:pStyle w:val="TAL"/>
            </w:pPr>
            <w:r w:rsidRPr="00424E59">
              <w:t>Derivation Path: TS 36.579-1 [2], Table 5.5.3.2.1-1, condition INVITE-RSP</w:t>
            </w:r>
          </w:p>
        </w:tc>
      </w:tr>
    </w:tbl>
    <w:p w14:paraId="6A4957BD" w14:textId="77777777" w:rsidR="00EB676A" w:rsidRPr="00424E59" w:rsidRDefault="00EB676A" w:rsidP="00EB676A"/>
    <w:p w14:paraId="1AB7CDF2"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6.2.8.3.3-5: </w:t>
      </w:r>
      <w:r w:rsidRPr="00424E59">
        <w:rPr>
          <w:rFonts w:ascii="Arial" w:hAnsi="Arial"/>
          <w:b/>
          <w:lang w:eastAsia="ko-KR"/>
        </w:rPr>
        <w:t>Void</w:t>
      </w:r>
    </w:p>
    <w:p w14:paraId="1864800D" w14:textId="77777777" w:rsidR="00EB676A" w:rsidRPr="00424E59" w:rsidRDefault="00EB676A" w:rsidP="00EB676A">
      <w:bookmarkStart w:id="837" w:name="_Toc76583162"/>
      <w:bookmarkStart w:id="838" w:name="_Toc83808714"/>
      <w:bookmarkStart w:id="839" w:name="_Toc91233543"/>
      <w:bookmarkStart w:id="840" w:name="_Toc100349022"/>
      <w:bookmarkStart w:id="841" w:name="_Toc106787178"/>
    </w:p>
    <w:p w14:paraId="629142F8" w14:textId="77777777" w:rsidR="00EB676A" w:rsidRPr="00424E59" w:rsidRDefault="00EB676A" w:rsidP="00EB676A">
      <w:pPr>
        <w:keepNext/>
        <w:keepLines/>
        <w:spacing w:before="120"/>
        <w:ind w:left="1134" w:hanging="1134"/>
        <w:outlineLvl w:val="2"/>
        <w:rPr>
          <w:rFonts w:ascii="Arial" w:hAnsi="Arial"/>
          <w:sz w:val="28"/>
        </w:rPr>
      </w:pPr>
      <w:r w:rsidRPr="00424E59">
        <w:rPr>
          <w:rFonts w:ascii="Arial" w:hAnsi="Arial"/>
          <w:sz w:val="28"/>
        </w:rPr>
        <w:t>6.2.9</w:t>
      </w:r>
      <w:r w:rsidRPr="00424E59">
        <w:rPr>
          <w:rFonts w:ascii="Arial" w:hAnsi="Arial"/>
          <w:sz w:val="28"/>
        </w:rPr>
        <w:tab/>
        <w:t>On-network / Private Call / Within a pre-established session / Automatic Commencement Mode / Without Floor Control / Client Originated (CO)</w:t>
      </w:r>
      <w:bookmarkEnd w:id="816"/>
      <w:bookmarkEnd w:id="817"/>
      <w:bookmarkEnd w:id="818"/>
      <w:bookmarkEnd w:id="819"/>
      <w:bookmarkEnd w:id="820"/>
      <w:bookmarkEnd w:id="837"/>
      <w:bookmarkEnd w:id="838"/>
      <w:bookmarkEnd w:id="839"/>
      <w:bookmarkEnd w:id="840"/>
      <w:bookmarkEnd w:id="841"/>
    </w:p>
    <w:p w14:paraId="79C31289" w14:textId="77777777" w:rsidR="00EB676A" w:rsidRPr="00424E59" w:rsidRDefault="00EB676A" w:rsidP="00EB676A">
      <w:pPr>
        <w:keepNext/>
        <w:keepLines/>
        <w:spacing w:before="120"/>
        <w:ind w:left="1985" w:hanging="1985"/>
        <w:rPr>
          <w:rFonts w:ascii="Arial" w:hAnsi="Arial"/>
        </w:rPr>
      </w:pPr>
      <w:r w:rsidRPr="00424E59">
        <w:rPr>
          <w:rFonts w:ascii="Arial" w:hAnsi="Arial"/>
        </w:rPr>
        <w:t>6.2.9.1</w:t>
      </w:r>
      <w:r w:rsidRPr="00424E59">
        <w:rPr>
          <w:rFonts w:ascii="Arial" w:hAnsi="Arial"/>
        </w:rPr>
        <w:tab/>
        <w:t>Test Purpose (TP)</w:t>
      </w:r>
    </w:p>
    <w:p w14:paraId="4BAB07EE"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7B5C208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initiate/cancel private calls with automatic commencement, </w:t>
      </w:r>
      <w:r w:rsidRPr="00424E59">
        <w:rPr>
          <w:rFonts w:ascii="Courier New" w:hAnsi="Courier New"/>
          <w:b/>
          <w:sz w:val="16"/>
        </w:rPr>
        <w:t>and</w:t>
      </w:r>
      <w:r w:rsidRPr="00424E59">
        <w:rPr>
          <w:rFonts w:ascii="Courier New" w:hAnsi="Courier New"/>
          <w:sz w:val="16"/>
        </w:rPr>
        <w:t>, having established a pre-established session }</w:t>
      </w:r>
    </w:p>
    <w:p w14:paraId="1858F0E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71E8C2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requests the establishment of an MCPTT private call within the pre-established session, Automatic Commencement Mode, no Force of automatic commencement, without floor control }</w:t>
      </w:r>
    </w:p>
    <w:p w14:paraId="59F4BEB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REFER request outside a dialog indicating Automatic Commencement Mode and not offering a media-level section for a media-floor control entity, </w:t>
      </w:r>
      <w:r w:rsidRPr="00424E59">
        <w:rPr>
          <w:rFonts w:ascii="Courier New" w:hAnsi="Courier New"/>
          <w:b/>
          <w:sz w:val="16"/>
        </w:rPr>
        <w:t>and</w:t>
      </w:r>
      <w:r w:rsidRPr="00424E59">
        <w:rPr>
          <w:rFonts w:ascii="Courier New" w:hAnsi="Courier New"/>
          <w:sz w:val="16"/>
        </w:rPr>
        <w:t>, after receiving a Connect message from the participating MCPTT function sends an Acknowledgment message indicating that the connection is accepted }</w:t>
      </w:r>
    </w:p>
    <w:p w14:paraId="1D46466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2C08C7C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4BA4A"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4CCB8E0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Private Call Within a pre-established session, Automatic Commencement Mode Private Call without Floor control }</w:t>
      </w:r>
    </w:p>
    <w:p w14:paraId="3814D15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11B03A9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wants to release the ongoing MCPTT private call }</w:t>
      </w:r>
    </w:p>
    <w:p w14:paraId="30C59FD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REFER request with the value "BYE" in the URI in the Refer-To header field and after receiving a SIP 200 (OK) leaves the MCPTT session }</w:t>
      </w:r>
    </w:p>
    <w:p w14:paraId="28917F7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70D34D2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4373A2" w14:textId="77777777" w:rsidR="00EB676A" w:rsidRPr="00424E59" w:rsidRDefault="00EB676A" w:rsidP="00EB676A">
      <w:pPr>
        <w:keepNext/>
        <w:keepLines/>
        <w:spacing w:before="120"/>
        <w:ind w:left="1985" w:hanging="1985"/>
        <w:rPr>
          <w:rFonts w:ascii="Arial" w:hAnsi="Arial"/>
        </w:rPr>
      </w:pPr>
      <w:r w:rsidRPr="00424E59">
        <w:rPr>
          <w:rFonts w:ascii="Arial" w:hAnsi="Arial"/>
        </w:rPr>
        <w:t>6.2.9.2</w:t>
      </w:r>
      <w:r w:rsidRPr="00424E59">
        <w:rPr>
          <w:rFonts w:ascii="Arial" w:hAnsi="Arial"/>
        </w:rPr>
        <w:tab/>
        <w:t>Conformance requirements</w:t>
      </w:r>
    </w:p>
    <w:p w14:paraId="37B7FCF9" w14:textId="77777777" w:rsidR="00EB676A" w:rsidRPr="00424E59" w:rsidRDefault="00EB676A" w:rsidP="00EB676A">
      <w:r w:rsidRPr="00424E59">
        <w:t xml:space="preserve">References: The conformance requirements covered in the present TC are specified in: TS 24.379 clauses </w:t>
      </w:r>
      <w:r w:rsidRPr="00424E59">
        <w:rPr>
          <w:rFonts w:eastAsia="Malgun Gothic"/>
        </w:rPr>
        <w:t xml:space="preserve">11.1.2.2, </w:t>
      </w:r>
      <w:r w:rsidRPr="00424E59">
        <w:t>11.1.1.2.2.1, 11.1.3.1.2.1, 6.2.5.2, TS 24.380 clauses 4.1.2.1, 4.1.2.2, 9.2.2.3.2, 9.2.2.4.6. Unless otherwise stated these are Rel-13 requirements.</w:t>
      </w:r>
    </w:p>
    <w:p w14:paraId="28709E52" w14:textId="77777777" w:rsidR="00EB676A" w:rsidRPr="00424E59" w:rsidRDefault="00EB676A" w:rsidP="00EB676A">
      <w:r w:rsidRPr="00424E59">
        <w:t xml:space="preserve">[TS 24.379, clause </w:t>
      </w:r>
      <w:r w:rsidRPr="00424E59">
        <w:rPr>
          <w:rFonts w:eastAsia="Malgun Gothic"/>
        </w:rPr>
        <w:t>11.1.2.2</w:t>
      </w:r>
      <w:r w:rsidRPr="00424E59">
        <w:t>]</w:t>
      </w:r>
    </w:p>
    <w:p w14:paraId="03767CAB" w14:textId="77777777" w:rsidR="00EB676A" w:rsidRPr="00424E59" w:rsidRDefault="00EB676A" w:rsidP="00EB676A">
      <w:r w:rsidRPr="00424E59">
        <w:rPr>
          <w:lang w:eastAsia="ko-KR"/>
        </w:rPr>
        <w:t xml:space="preserve">When the MCPTT user wants to make a private call without floor control using a pre-established session, the MCPTT client shall follow the procedures in subclause 11.1.1.2.2.1 with the exception that </w:t>
      </w:r>
      <w:r w:rsidRPr="00424E59">
        <w:t>step 8 c) i) is re-written as:</w:t>
      </w:r>
    </w:p>
    <w:p w14:paraId="73996D88" w14:textId="77777777" w:rsidR="00EB676A" w:rsidRPr="00424E59" w:rsidRDefault="00EB676A" w:rsidP="00EB676A">
      <w:pPr>
        <w:ind w:left="568" w:hanging="284"/>
        <w:rPr>
          <w:lang w:eastAsia="ko-KR"/>
        </w:rPr>
      </w:pPr>
      <w:r w:rsidRPr="00424E59">
        <w:t>-</w:t>
      </w:r>
      <w:r w:rsidRPr="00424E59">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424E59">
        <w:rPr>
          <w:lang w:eastAsia="ko-KR"/>
        </w:rPr>
        <w:t>the pre-established session was established with implicit floor control, then the application/sdp MIME body shall not contain the implicit floor request as specified in subclause 6.4.</w:t>
      </w:r>
    </w:p>
    <w:p w14:paraId="600BEA33" w14:textId="77777777" w:rsidR="00EB676A" w:rsidRPr="00424E59" w:rsidRDefault="00EB676A" w:rsidP="00EB676A">
      <w:r w:rsidRPr="00424E59">
        <w:t>[TS 24.379, clause 11.1.1.2.2.1]</w:t>
      </w:r>
    </w:p>
    <w:p w14:paraId="442480AB" w14:textId="77777777" w:rsidR="00EB676A" w:rsidRPr="00424E59" w:rsidRDefault="00EB676A" w:rsidP="00EB676A">
      <w:pPr>
        <w:rPr>
          <w:lang w:eastAsia="ko-KR"/>
        </w:rPr>
      </w:pPr>
      <w:r w:rsidRPr="00424E59">
        <w:t xml:space="preserve">Upon receiving a request from an MCPTT user to establish an MCPTT </w:t>
      </w:r>
      <w:r w:rsidRPr="00424E59">
        <w:rPr>
          <w:lang w:eastAsia="ko-KR"/>
        </w:rPr>
        <w:t xml:space="preserve">private call within a pre-established session the MCPTT client shall generate a SIP REFER request outside a dialog </w:t>
      </w:r>
      <w:r w:rsidRPr="00424E59">
        <w:t xml:space="preserve">in accordance with the procedures specified in 3GPP TS 24.229 [4], IETF RFC 4488 [22] and IETF RFC 3515 [25] as updated by IETF RFC 6665 [26] and </w:t>
      </w:r>
      <w:r w:rsidRPr="00424E59">
        <w:rPr>
          <w:lang w:eastAsia="ko-KR"/>
        </w:rPr>
        <w:t>IETF</w:t>
      </w:r>
      <w:r w:rsidRPr="00424E59">
        <w:t> </w:t>
      </w:r>
      <w:r w:rsidRPr="00424E59">
        <w:rPr>
          <w:lang w:eastAsia="ko-KR"/>
        </w:rPr>
        <w:t>RFC 7647</w:t>
      </w:r>
      <w:r w:rsidRPr="00424E59">
        <w:t> [27], with the clarifications given below.</w:t>
      </w:r>
    </w:p>
    <w:p w14:paraId="4768E74E" w14:textId="77777777" w:rsidR="00EB676A" w:rsidRPr="00424E59" w:rsidRDefault="00EB676A" w:rsidP="00EB676A">
      <w:pPr>
        <w:rPr>
          <w:lang w:eastAsia="ko-KR"/>
        </w:rPr>
      </w:pPr>
      <w:r w:rsidRPr="00424E59">
        <w:rPr>
          <w:lang w:eastAsia="ko-KR"/>
        </w:rPr>
        <w:t>...</w:t>
      </w:r>
    </w:p>
    <w:p w14:paraId="1E7E643E" w14:textId="77777777" w:rsidR="00EB676A" w:rsidRPr="00424E59" w:rsidRDefault="00EB676A" w:rsidP="00EB676A">
      <w:pPr>
        <w:rPr>
          <w:lang w:eastAsia="ko-KR"/>
        </w:rPr>
      </w:pPr>
      <w:r w:rsidRPr="00424E59">
        <w:rPr>
          <w:lang w:eastAsia="ko-KR"/>
        </w:rPr>
        <w:t>The MCPTT client populates the SIP REFER request as follows:</w:t>
      </w:r>
    </w:p>
    <w:p w14:paraId="71D86E3F" w14:textId="77777777" w:rsidR="00EB676A" w:rsidRPr="00424E59" w:rsidRDefault="00EB676A" w:rsidP="00EB676A">
      <w:pPr>
        <w:ind w:left="568" w:hanging="284"/>
        <w:rPr>
          <w:lang w:eastAsia="ko-KR"/>
        </w:rPr>
      </w:pPr>
      <w:r w:rsidRPr="00424E59">
        <w:rPr>
          <w:lang w:eastAsia="ko-KR"/>
        </w:rPr>
        <w:t>1)</w:t>
      </w:r>
      <w:r w:rsidRPr="00424E59">
        <w:rPr>
          <w:lang w:eastAsia="ko-KR"/>
        </w:rPr>
        <w:tab/>
        <w:t>shall include the Request-URI set to the public service identity identifying the pre-established session on the MCPTT server serving the MCPTT user;</w:t>
      </w:r>
    </w:p>
    <w:p w14:paraId="170A4AEB" w14:textId="77777777" w:rsidR="00EB676A" w:rsidRPr="00424E59" w:rsidRDefault="00EB676A" w:rsidP="00EB676A">
      <w:pPr>
        <w:ind w:left="568" w:hanging="284"/>
        <w:rPr>
          <w:lang w:eastAsia="ko-KR"/>
        </w:rPr>
      </w:pPr>
      <w:r w:rsidRPr="00424E59">
        <w:rPr>
          <w:lang w:eastAsia="ko-KR"/>
        </w:rPr>
        <w:t>2)</w:t>
      </w:r>
      <w:r w:rsidRPr="00424E59">
        <w:rPr>
          <w:lang w:eastAsia="ko-KR"/>
        </w:rPr>
        <w:tab/>
        <w:t xml:space="preserve">shall include </w:t>
      </w:r>
      <w:r w:rsidRPr="00424E59">
        <w:t>the Refer-Sub header field with value "false" according to rules and procedures of IETF RFC 4488 [22]</w:t>
      </w:r>
      <w:r w:rsidRPr="00424E59">
        <w:rPr>
          <w:lang w:eastAsia="ko-KR"/>
        </w:rPr>
        <w:t>;</w:t>
      </w:r>
    </w:p>
    <w:p w14:paraId="00E8DFBC" w14:textId="77777777" w:rsidR="00EB676A" w:rsidRPr="00424E59" w:rsidRDefault="00EB676A" w:rsidP="00EB676A">
      <w:pPr>
        <w:ind w:left="568" w:hanging="284"/>
        <w:rPr>
          <w:lang w:eastAsia="ko-KR"/>
        </w:rPr>
      </w:pPr>
      <w:r w:rsidRPr="00424E59">
        <w:t>3)</w:t>
      </w:r>
      <w:r w:rsidRPr="00424E59">
        <w:tab/>
      </w:r>
      <w:r w:rsidRPr="00424E59">
        <w:rPr>
          <w:lang w:eastAsia="ko-KR"/>
        </w:rPr>
        <w:t xml:space="preserve">shall include </w:t>
      </w:r>
      <w:r w:rsidRPr="00424E59">
        <w:t>the Supported header field with value "norefersub" according to rules and procedures of IETF RFC 4488 [22]</w:t>
      </w:r>
      <w:r w:rsidRPr="00424E59">
        <w:rPr>
          <w:lang w:eastAsia="ko-KR"/>
        </w:rPr>
        <w:t>;</w:t>
      </w:r>
    </w:p>
    <w:p w14:paraId="00DBD1EB" w14:textId="77777777" w:rsidR="00EB676A" w:rsidRPr="00424E59" w:rsidRDefault="00EB676A" w:rsidP="00EB676A">
      <w:pPr>
        <w:ind w:left="568" w:hanging="284"/>
      </w:pPr>
      <w:r w:rsidRPr="00424E59">
        <w:t>4)</w:t>
      </w:r>
      <w:r w:rsidRPr="00424E59">
        <w:tab/>
      </w:r>
      <w:r w:rsidRPr="00424E59">
        <w:rPr>
          <w:lang w:eastAsia="ko-KR"/>
        </w:rPr>
        <w:t xml:space="preserve">shall include </w:t>
      </w:r>
      <w:r w:rsidRPr="00424E59">
        <w:t>the option tag "multiple-refer" in the Require header field;</w:t>
      </w:r>
    </w:p>
    <w:p w14:paraId="0C10D4B4" w14:textId="77777777" w:rsidR="00EB676A" w:rsidRPr="00424E59" w:rsidRDefault="00EB676A" w:rsidP="00EB676A">
      <w:pPr>
        <w:ind w:left="568" w:hanging="284"/>
      </w:pPr>
      <w:r w:rsidRPr="00424E59">
        <w:t>5)</w:t>
      </w:r>
      <w:r w:rsidRPr="00424E59">
        <w:tab/>
        <w:t>may include a P-Preferred-Identity header field in the SIP REFER request containing a public user identity as specified in 3GPP TS 24.229 [4];</w:t>
      </w:r>
    </w:p>
    <w:p w14:paraId="7CBCC26E" w14:textId="77777777" w:rsidR="00EB676A" w:rsidRPr="00424E59" w:rsidRDefault="00EB676A" w:rsidP="00EB676A">
      <w:pPr>
        <w:ind w:left="568" w:hanging="284"/>
      </w:pPr>
      <w:r w:rsidRPr="00424E59">
        <w:t>6)</w:t>
      </w:r>
      <w:r w:rsidRPr="00424E59">
        <w:tab/>
        <w:t>shall include a P-Preferred-Service header field set to the ICSI value "urn:urn-7:3gpp-service.ims.icsi.mcptt" (coded as specified in 3GPP TS 24.229 [4]), according to IETF RFC 6050 [9];</w:t>
      </w:r>
    </w:p>
    <w:p w14:paraId="707C00FF" w14:textId="77777777" w:rsidR="00EB676A" w:rsidRPr="00424E59" w:rsidRDefault="00EB676A" w:rsidP="00EB676A">
      <w:pPr>
        <w:ind w:left="568" w:hanging="284"/>
      </w:pPr>
      <w:r w:rsidRPr="00424E59">
        <w:t>7)</w:t>
      </w:r>
      <w:r w:rsidRPr="00424E59">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24E59">
        <w:rPr>
          <w:lang w:eastAsia="ko-KR"/>
        </w:rPr>
        <w:t xml:space="preserve">IETF RFC 5366 [20], and </w:t>
      </w:r>
      <w:r w:rsidRPr="00424E59">
        <w:t>with the Content-ID header field set to this "cid" URL.</w:t>
      </w:r>
    </w:p>
    <w:p w14:paraId="603F344A" w14:textId="77777777" w:rsidR="00EB676A" w:rsidRPr="00424E59" w:rsidRDefault="00EB676A" w:rsidP="00EB676A">
      <w:pPr>
        <w:ind w:left="568" w:hanging="284"/>
      </w:pPr>
      <w:r w:rsidRPr="00424E59">
        <w:t>8)</w:t>
      </w:r>
      <w:r w:rsidRPr="00424E59">
        <w:tab/>
        <w:t>shall include in the application/resource-lists MIME body a single &lt;entry&gt; element containing a "uri" attribute set to the MCPTT ID of the called user, extended with the following URI header fields:</w:t>
      </w:r>
    </w:p>
    <w:p w14:paraId="73C5EC3F" w14:textId="77777777" w:rsidR="00EB676A" w:rsidRPr="00424E59" w:rsidRDefault="00EB676A" w:rsidP="00EB676A">
      <w:pPr>
        <w:keepLines/>
        <w:ind w:left="1135" w:hanging="851"/>
        <w:rPr>
          <w:rFonts w:eastAsia="Malgun Gothic"/>
        </w:rPr>
      </w:pPr>
      <w:r w:rsidRPr="00424E59">
        <w:rPr>
          <w:rFonts w:eastAsia="Malgun Gothic"/>
        </w:rPr>
        <w:t>NOTE:</w:t>
      </w:r>
      <w:r w:rsidRPr="00424E59">
        <w:rPr>
          <w:rFonts w:eastAsia="Malgun Gothic"/>
        </w:rPr>
        <w:tab/>
        <w:t>Characters that are not formatted as ASCII characters are escaped in the following URI header fields</w:t>
      </w:r>
    </w:p>
    <w:p w14:paraId="0B052646" w14:textId="77777777" w:rsidR="00EB676A" w:rsidRPr="00424E59" w:rsidRDefault="00EB676A" w:rsidP="00EB676A">
      <w:pPr>
        <w:ind w:left="851" w:hanging="284"/>
        <w:rPr>
          <w:lang w:eastAsia="ko-KR"/>
        </w:rPr>
      </w:pPr>
      <w:r w:rsidRPr="00424E59">
        <w:rPr>
          <w:lang w:eastAsia="ko-KR"/>
        </w:rPr>
        <w:t>..</w:t>
      </w:r>
    </w:p>
    <w:p w14:paraId="5F9A08CB" w14:textId="77777777" w:rsidR="00EB676A" w:rsidRPr="00424E59" w:rsidRDefault="00EB676A" w:rsidP="00EB676A">
      <w:pPr>
        <w:ind w:left="851" w:hanging="284"/>
        <w:rPr>
          <w:lang w:eastAsia="ko-KR"/>
        </w:rPr>
      </w:pPr>
      <w:r w:rsidRPr="00424E59">
        <w:rPr>
          <w:lang w:eastAsia="ko-KR"/>
        </w:rPr>
        <w:t>b)</w:t>
      </w:r>
      <w:r w:rsidRPr="00424E59">
        <w:rPr>
          <w:lang w:eastAsia="ko-KR"/>
        </w:rPr>
        <w:tab/>
        <w:t>if force of automatic commencement mode at the invited MCPTT client is not requested by the MCPTT user and:</w:t>
      </w:r>
    </w:p>
    <w:p w14:paraId="33504AE2" w14:textId="77777777" w:rsidR="00EB676A" w:rsidRPr="00424E59" w:rsidRDefault="00EB676A" w:rsidP="00EB676A">
      <w:pPr>
        <w:ind w:left="1135" w:hanging="284"/>
      </w:pPr>
      <w:r w:rsidRPr="00424E59">
        <w:t>i)</w:t>
      </w:r>
      <w:r w:rsidRPr="00424E59">
        <w:tab/>
        <w:t>if automatic commencement mode at the invited MCPTT client is requested</w:t>
      </w:r>
      <w:r w:rsidRPr="00424E59">
        <w:rPr>
          <w:lang w:eastAsia="ko-KR"/>
        </w:rPr>
        <w:t xml:space="preserve"> by the MCPTT user</w:t>
      </w:r>
      <w:r w:rsidRPr="00424E59">
        <w:t>, shall include an Answer-Mode header field with the value "Automatic" according to rules and procedures of IETF RFC 5373 [18]; and</w:t>
      </w:r>
    </w:p>
    <w:p w14:paraId="2A559299" w14:textId="77777777" w:rsidR="00EB676A" w:rsidRPr="00424E59" w:rsidRDefault="00EB676A" w:rsidP="00EB676A">
      <w:pPr>
        <w:ind w:left="1135" w:hanging="284"/>
      </w:pPr>
      <w:r w:rsidRPr="00424E59">
        <w:t>...</w:t>
      </w:r>
    </w:p>
    <w:p w14:paraId="2FE5D0E6" w14:textId="77777777" w:rsidR="00EB676A" w:rsidRPr="00424E59" w:rsidRDefault="00EB676A" w:rsidP="00EB676A">
      <w:pPr>
        <w:ind w:left="851" w:hanging="284"/>
      </w:pPr>
      <w:r w:rsidRPr="00424E59">
        <w:rPr>
          <w:lang w:eastAsia="ko-KR"/>
        </w:rPr>
        <w:t>c)</w:t>
      </w:r>
      <w:r w:rsidRPr="00424E59">
        <w:rPr>
          <w:lang w:eastAsia="ko-KR"/>
        </w:rPr>
        <w:tab/>
      </w:r>
      <w:r w:rsidRPr="00424E59">
        <w:t>shall include in a hname "body" URI header field:</w:t>
      </w:r>
    </w:p>
    <w:p w14:paraId="1E8BCED0" w14:textId="77777777" w:rsidR="00EB676A" w:rsidRPr="00424E59" w:rsidRDefault="00EB676A" w:rsidP="00EB676A">
      <w:pPr>
        <w:ind w:left="1135" w:hanging="284"/>
        <w:rPr>
          <w:lang w:eastAsia="ko-KR"/>
        </w:rPr>
      </w:pPr>
      <w:r w:rsidRPr="00424E59">
        <w:rPr>
          <w:lang w:eastAsia="ko-KR"/>
        </w:rPr>
        <w:t>i)</w:t>
      </w:r>
      <w:r w:rsidRPr="00424E59">
        <w:rPr>
          <w:lang w:eastAsia="ko-KR"/>
        </w:rPr>
        <w:tab/>
        <w:t>...</w:t>
      </w:r>
    </w:p>
    <w:p w14:paraId="7489D16F" w14:textId="77777777" w:rsidR="00EB676A" w:rsidRPr="00424E59" w:rsidRDefault="00EB676A" w:rsidP="00EB676A">
      <w:pPr>
        <w:ind w:left="1135" w:hanging="284"/>
      </w:pPr>
      <w:r w:rsidRPr="00424E59">
        <w:t>ii)</w:t>
      </w:r>
      <w:r w:rsidRPr="00424E59">
        <w:tab/>
        <w:t>an application/vnd.3gpp.mcptt-info MIME body with the &lt;session-type&gt; element set to "private"; and</w:t>
      </w:r>
    </w:p>
    <w:p w14:paraId="6634814A" w14:textId="77777777" w:rsidR="00EB676A" w:rsidRPr="00424E59" w:rsidRDefault="00EB676A" w:rsidP="00EB676A">
      <w:pPr>
        <w:ind w:left="1135" w:hanging="284"/>
      </w:pPr>
      <w:r w:rsidRPr="00424E59">
        <w:t>iii)</w:t>
      </w:r>
      <w:r w:rsidRPr="00424E59">
        <w:tab/>
        <w:t>an application/resources-list MIME body with an &lt;entry&gt; element containing a "uri" attribute set to the MCPTT ID of the called user;</w:t>
      </w:r>
    </w:p>
    <w:p w14:paraId="0750D85E" w14:textId="77777777" w:rsidR="00EB676A" w:rsidRPr="00424E59" w:rsidRDefault="00EB676A" w:rsidP="00EB676A">
      <w:pPr>
        <w:ind w:left="568" w:hanging="284"/>
      </w:pPr>
      <w:r w:rsidRPr="00424E59">
        <w:rPr>
          <w:lang w:eastAsia="ko-KR"/>
        </w:rPr>
        <w:t>...</w:t>
      </w:r>
    </w:p>
    <w:p w14:paraId="43893184" w14:textId="77777777" w:rsidR="00EB676A" w:rsidRPr="00424E59" w:rsidRDefault="00EB676A" w:rsidP="00EB676A">
      <w:pPr>
        <w:ind w:left="568" w:hanging="284"/>
      </w:pPr>
      <w:r w:rsidRPr="00424E59">
        <w:rPr>
          <w:lang w:eastAsia="ko-KR"/>
        </w:rPr>
        <w:t>11</w:t>
      </w:r>
      <w:r w:rsidRPr="00424E59">
        <w:t>)</w:t>
      </w:r>
      <w:r w:rsidRPr="00424E59">
        <w:rPr>
          <w:lang w:eastAsia="ko-KR"/>
        </w:rPr>
        <w:tab/>
      </w:r>
      <w:r w:rsidRPr="00424E59">
        <w:t xml:space="preserve">shall include a </w:t>
      </w:r>
      <w:r w:rsidRPr="00424E59">
        <w:rPr>
          <w:lang w:eastAsia="ko-KR"/>
        </w:rPr>
        <w:t>Target-Dialog header field as specified in IETF RFC 4538 [23] identifying the pre-established session.</w:t>
      </w:r>
    </w:p>
    <w:p w14:paraId="013D649B" w14:textId="77777777" w:rsidR="00EB676A" w:rsidRPr="00424E59" w:rsidRDefault="00EB676A" w:rsidP="00EB676A">
      <w:r w:rsidRPr="00424E59">
        <w:t>The MCPTT client shall send the SIP REFER request towards the MCPTT server according to 3GPP TS 24.229 [4].</w:t>
      </w:r>
    </w:p>
    <w:p w14:paraId="2B494502" w14:textId="77777777" w:rsidR="00EB676A" w:rsidRPr="00424E59" w:rsidRDefault="00EB676A" w:rsidP="00EB676A">
      <w:r w:rsidRPr="00424E59">
        <w:t>Upon receiving a final SIP 2xx response to the SIP REFER request the MCPTT client shall interact with media plane as specified in 3GPP TS 24.380 [5].</w:t>
      </w:r>
    </w:p>
    <w:p w14:paraId="34E92822" w14:textId="77777777" w:rsidR="00EB676A" w:rsidRPr="00424E59" w:rsidRDefault="00EB676A" w:rsidP="00EB676A">
      <w:r w:rsidRPr="00424E59">
        <w:t>[TS 24.379, clause 11.1.3.1.2.1]</w:t>
      </w:r>
    </w:p>
    <w:p w14:paraId="6FB56D7D" w14:textId="77777777" w:rsidR="00EB676A" w:rsidRPr="00424E59" w:rsidRDefault="00EB676A" w:rsidP="00EB676A">
      <w:pPr>
        <w:rPr>
          <w:rFonts w:eastAsia="SimSun"/>
        </w:rPr>
      </w:pPr>
      <w:r w:rsidRPr="00424E59">
        <w:rPr>
          <w:rFonts w:eastAsia="SimSun"/>
        </w:rPr>
        <w:t>Upon receiving a request from an MCPTT user to release an MCPTT private call within a pre-established session, the MCPTT client shall follow the procedures as specified in subclause 6.2.5.2.</w:t>
      </w:r>
    </w:p>
    <w:p w14:paraId="1E364165" w14:textId="77777777" w:rsidR="00EB676A" w:rsidRPr="00424E59" w:rsidRDefault="00EB676A" w:rsidP="00EB676A">
      <w:r w:rsidRPr="00424E59">
        <w:t>[TS 24.379, clause 6.2.5.2]</w:t>
      </w:r>
    </w:p>
    <w:p w14:paraId="22778DFE" w14:textId="77777777" w:rsidR="00EB676A" w:rsidRPr="00424E59" w:rsidRDefault="00EB676A" w:rsidP="00EB676A">
      <w:pPr>
        <w:rPr>
          <w:lang w:eastAsia="ko-KR"/>
        </w:rPr>
      </w:pPr>
      <w:r w:rsidRPr="00424E59">
        <w:rPr>
          <w:lang w:eastAsia="ko-KR"/>
        </w:rPr>
        <w:t>When the MCPTT client wants to release an MCPTT session using a pre-established session, the MCPTT client:</w:t>
      </w:r>
    </w:p>
    <w:p w14:paraId="5F8F1BFE"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w:t>
      </w:r>
    </w:p>
    <w:p w14:paraId="1031CD7F" w14:textId="77777777" w:rsidR="00EB676A" w:rsidRPr="00424E59" w:rsidRDefault="00EB676A" w:rsidP="00EB676A">
      <w:pPr>
        <w:ind w:left="568" w:hanging="284"/>
      </w:pPr>
      <w:r w:rsidRPr="00424E59">
        <w:rPr>
          <w:lang w:eastAsia="ko-KR"/>
        </w:rPr>
        <w:t>2)</w:t>
      </w:r>
      <w:r w:rsidRPr="00424E59">
        <w:rPr>
          <w:lang w:eastAsia="ko-KR"/>
        </w:rPr>
        <w:tab/>
        <w:t xml:space="preserve">shall generate an initial SIP REFER request outside a dialog in accordance with the procedures specified in </w:t>
      </w:r>
      <w:r w:rsidRPr="00424E59">
        <w:t xml:space="preserve">3GPP TS 24.229 [4], IETF RFC 4488 [22] and IETF RFC 3515 [25] as updated by IETF RFC 6665 [26] and </w:t>
      </w:r>
      <w:r w:rsidRPr="00424E59">
        <w:rPr>
          <w:lang w:eastAsia="ko-KR"/>
        </w:rPr>
        <w:t>IETF</w:t>
      </w:r>
      <w:r w:rsidRPr="00424E59">
        <w:t> </w:t>
      </w:r>
      <w:r w:rsidRPr="00424E59">
        <w:rPr>
          <w:lang w:eastAsia="ko-KR"/>
        </w:rPr>
        <w:t>RFC 7647</w:t>
      </w:r>
      <w:r w:rsidRPr="00424E59">
        <w:t> [27]</w:t>
      </w:r>
      <w:r w:rsidRPr="00424E59">
        <w:rPr>
          <w:lang w:eastAsia="ko-KR"/>
        </w:rPr>
        <w:t>;</w:t>
      </w:r>
    </w:p>
    <w:p w14:paraId="61A53C07" w14:textId="77777777" w:rsidR="00EB676A" w:rsidRPr="00424E59" w:rsidRDefault="00EB676A" w:rsidP="00EB676A">
      <w:pPr>
        <w:ind w:left="568" w:hanging="284"/>
      </w:pPr>
      <w:r w:rsidRPr="00424E59">
        <w:rPr>
          <w:lang w:eastAsia="ko-KR"/>
        </w:rPr>
        <w:t>3)</w:t>
      </w:r>
      <w:r w:rsidRPr="00424E59">
        <w:rPr>
          <w:lang w:eastAsia="ko-KR"/>
        </w:rPr>
        <w:tab/>
        <w:t>shall set the</w:t>
      </w:r>
      <w:r w:rsidRPr="00424E59">
        <w:t xml:space="preserve"> Request-URI of the SIP REFER request to the </w:t>
      </w:r>
      <w:r w:rsidRPr="00424E59">
        <w:rPr>
          <w:lang w:eastAsia="ko-KR"/>
        </w:rPr>
        <w:t>public service identity identifying the pre-established session on the MCPTT server serving the MCPTT user;</w:t>
      </w:r>
    </w:p>
    <w:p w14:paraId="1AFCCFE8" w14:textId="77777777" w:rsidR="00EB676A" w:rsidRPr="00424E59" w:rsidRDefault="00EB676A" w:rsidP="00EB676A">
      <w:pPr>
        <w:ind w:left="568" w:hanging="284"/>
        <w:rPr>
          <w:lang w:eastAsia="ko-KR"/>
        </w:rPr>
      </w:pPr>
      <w:r w:rsidRPr="00424E59">
        <w:rPr>
          <w:lang w:eastAsia="ko-KR"/>
        </w:rPr>
        <w:t>4)</w:t>
      </w:r>
      <w:r w:rsidRPr="00424E59">
        <w:rPr>
          <w:lang w:eastAsia="ko-KR"/>
        </w:rPr>
        <w:tab/>
        <w:t xml:space="preserve">shall include </w:t>
      </w:r>
      <w:r w:rsidRPr="00424E59">
        <w:t>the Refer-Sub header field with value "false" according to rules and procedures of IETF RFC 4488 [22]</w:t>
      </w:r>
      <w:r w:rsidRPr="00424E59">
        <w:rPr>
          <w:lang w:eastAsia="ko-KR"/>
        </w:rPr>
        <w:t>;</w:t>
      </w:r>
    </w:p>
    <w:p w14:paraId="6FC0B851" w14:textId="77777777" w:rsidR="00EB676A" w:rsidRPr="00424E59" w:rsidRDefault="00EB676A" w:rsidP="00EB676A">
      <w:pPr>
        <w:ind w:left="568" w:hanging="284"/>
        <w:rPr>
          <w:lang w:eastAsia="ko-KR"/>
        </w:rPr>
      </w:pPr>
      <w:r w:rsidRPr="00424E59">
        <w:rPr>
          <w:lang w:eastAsia="ko-KR"/>
        </w:rPr>
        <w:t>5)</w:t>
      </w:r>
      <w:r w:rsidRPr="00424E59">
        <w:rPr>
          <w:lang w:eastAsia="ko-KR"/>
        </w:rPr>
        <w:tab/>
        <w:t xml:space="preserve">shall include </w:t>
      </w:r>
      <w:r w:rsidRPr="00424E59">
        <w:t>the Supported header field with value "norefersub" according to rules and procedures of IETF RFC 4488 [22]</w:t>
      </w:r>
      <w:r w:rsidRPr="00424E59">
        <w:rPr>
          <w:lang w:eastAsia="ko-KR"/>
        </w:rPr>
        <w:t>;</w:t>
      </w:r>
    </w:p>
    <w:p w14:paraId="4F6BEEBD" w14:textId="77777777" w:rsidR="00EB676A" w:rsidRPr="00424E59" w:rsidRDefault="00EB676A" w:rsidP="00EB676A">
      <w:pPr>
        <w:ind w:left="568" w:hanging="284"/>
        <w:rPr>
          <w:lang w:eastAsia="ko-KR"/>
        </w:rPr>
      </w:pPr>
      <w:r w:rsidRPr="00424E59">
        <w:rPr>
          <w:lang w:eastAsia="ko-KR"/>
        </w:rPr>
        <w:t>6)</w:t>
      </w:r>
      <w:r w:rsidRPr="00424E59">
        <w:rPr>
          <w:lang w:eastAsia="ko-KR"/>
        </w:rPr>
        <w:tab/>
        <w:t>shall set the Refer-To header field of the SIP REFER request to the MCPTT session identity to release;</w:t>
      </w:r>
    </w:p>
    <w:p w14:paraId="7AB2B77A" w14:textId="77777777" w:rsidR="00EB676A" w:rsidRPr="00424E59" w:rsidRDefault="00EB676A" w:rsidP="00EB676A">
      <w:pPr>
        <w:ind w:left="568" w:hanging="284"/>
      </w:pPr>
      <w:r w:rsidRPr="00424E59">
        <w:rPr>
          <w:lang w:eastAsia="ko-KR"/>
        </w:rPr>
        <w:t>7)</w:t>
      </w:r>
      <w:r w:rsidRPr="00424E59">
        <w:rPr>
          <w:lang w:eastAsia="ko-KR"/>
        </w:rPr>
        <w:tab/>
        <w:t>shall include the</w:t>
      </w:r>
      <w:r w:rsidRPr="00424E59">
        <w:t xml:space="preserve"> "method" SIP URI parameter with the value "BYE" in the URI in the Refer-To header field</w:t>
      </w:r>
      <w:r w:rsidRPr="00424E59">
        <w:rPr>
          <w:lang w:eastAsia="ko-KR"/>
        </w:rPr>
        <w:t>;</w:t>
      </w:r>
    </w:p>
    <w:p w14:paraId="3535B5F6" w14:textId="77777777" w:rsidR="00EB676A" w:rsidRPr="00424E59" w:rsidRDefault="00EB676A" w:rsidP="00EB676A">
      <w:pPr>
        <w:ind w:left="568" w:hanging="284"/>
        <w:rPr>
          <w:lang w:eastAsia="ko-KR"/>
        </w:rPr>
      </w:pPr>
      <w:r w:rsidRPr="00424E59">
        <w:rPr>
          <w:lang w:eastAsia="ko-KR"/>
        </w:rPr>
        <w:t>8)</w:t>
      </w:r>
      <w:r w:rsidRPr="00424E59">
        <w:rPr>
          <w:lang w:eastAsia="ko-KR"/>
        </w:rPr>
        <w:tab/>
        <w:t xml:space="preserve">shall include a Target-Dialog header field as specified in </w:t>
      </w:r>
      <w:r w:rsidRPr="00424E59">
        <w:t>IETF RFC 4538 [23] identifying the pre-established session</w:t>
      </w:r>
      <w:r w:rsidRPr="00424E59">
        <w:rPr>
          <w:lang w:eastAsia="ko-KR"/>
        </w:rPr>
        <w:t>; and</w:t>
      </w:r>
    </w:p>
    <w:p w14:paraId="689274E8" w14:textId="77777777" w:rsidR="00EB676A" w:rsidRPr="00424E59" w:rsidRDefault="00EB676A" w:rsidP="00EB676A">
      <w:pPr>
        <w:ind w:left="568" w:hanging="284"/>
        <w:rPr>
          <w:lang w:eastAsia="ko-KR"/>
        </w:rPr>
      </w:pPr>
      <w:r w:rsidRPr="00424E59">
        <w:rPr>
          <w:lang w:eastAsia="ko-KR"/>
        </w:rPr>
        <w:t>9)</w:t>
      </w:r>
      <w:r w:rsidRPr="00424E59">
        <w:rPr>
          <w:lang w:eastAsia="ko-KR"/>
        </w:rPr>
        <w:tab/>
        <w:t>shall send the SIP REFER request according to 3GPP TS 24.229 [4].</w:t>
      </w:r>
    </w:p>
    <w:p w14:paraId="559BE09D" w14:textId="77777777" w:rsidR="00EB676A" w:rsidRPr="00424E59" w:rsidRDefault="00EB676A" w:rsidP="00EB676A">
      <w:pPr>
        <w:rPr>
          <w:lang w:eastAsia="ko-KR"/>
        </w:rPr>
      </w:pPr>
      <w:r w:rsidRPr="00424E59">
        <w:t xml:space="preserve">Upon receiving a SIP 2xx response to the SIP REFER request, the MCPTT </w:t>
      </w:r>
      <w:r w:rsidRPr="00424E59">
        <w:rPr>
          <w:lang w:eastAsia="ko-KR"/>
        </w:rPr>
        <w:t>c</w:t>
      </w:r>
      <w:r w:rsidRPr="00424E59">
        <w:t>lient</w:t>
      </w:r>
      <w:r w:rsidRPr="00424E59">
        <w:rPr>
          <w:lang w:eastAsia="ko-KR"/>
        </w:rPr>
        <w:t xml:space="preserve"> shall interact with media plane as specified in 3GPP TS 24.380 [5].</w:t>
      </w:r>
    </w:p>
    <w:p w14:paraId="5804DC4C" w14:textId="77777777" w:rsidR="00EB676A" w:rsidRPr="00424E59" w:rsidRDefault="00EB676A" w:rsidP="00EB676A">
      <w:r w:rsidRPr="00424E59">
        <w:t>[TS 24.380, clause 4.1.2.1]</w:t>
      </w:r>
    </w:p>
    <w:p w14:paraId="4D8433B7" w14:textId="77777777" w:rsidR="00EB676A" w:rsidRPr="00424E59" w:rsidRDefault="00EB676A" w:rsidP="00EB676A">
      <w:r w:rsidRPr="00424E59">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63C0C0BB" w14:textId="77777777" w:rsidR="00EB676A" w:rsidRPr="00424E59" w:rsidRDefault="00EB676A" w:rsidP="00EB676A">
      <w:r w:rsidRPr="00424E59">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74AEAA2F" w14:textId="77777777" w:rsidR="00EB676A" w:rsidRPr="00424E59" w:rsidRDefault="00EB676A" w:rsidP="00EB676A">
      <w:r w:rsidRPr="00424E59">
        <w:t>[TS 24.380, clause 4.1.2.2]</w:t>
      </w:r>
    </w:p>
    <w:p w14:paraId="6BC3CE9F" w14:textId="77777777" w:rsidR="00EB676A" w:rsidRPr="00424E59" w:rsidRDefault="00EB676A" w:rsidP="00EB676A">
      <w:r w:rsidRPr="00424E59">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51DAAC36" w14:textId="77777777" w:rsidR="00EB676A" w:rsidRPr="00424E59" w:rsidRDefault="00EB676A" w:rsidP="00EB676A">
      <w:r w:rsidRPr="00424E59">
        <w:t>[TS 24.380, clause 9.2.2.3.2]</w:t>
      </w:r>
    </w:p>
    <w:p w14:paraId="4D0D7699" w14:textId="77777777" w:rsidR="00EB676A" w:rsidRPr="00424E59" w:rsidRDefault="00EB676A" w:rsidP="00EB676A">
      <w:r w:rsidRPr="00424E59">
        <w:t>Upon reception of a Connect message:</w:t>
      </w:r>
    </w:p>
    <w:p w14:paraId="188BA367" w14:textId="77777777" w:rsidR="00EB676A" w:rsidRPr="00424E59" w:rsidRDefault="00EB676A" w:rsidP="00EB676A">
      <w:pPr>
        <w:ind w:left="568" w:hanging="284"/>
      </w:pPr>
      <w:r w:rsidRPr="00424E59">
        <w:t>1.</w:t>
      </w:r>
      <w:r w:rsidRPr="00424E59">
        <w:tab/>
        <w:t>if the MCPTT client accepts the incoming call the MCPTT client:</w:t>
      </w:r>
    </w:p>
    <w:p w14:paraId="40085566" w14:textId="77777777" w:rsidR="00EB676A" w:rsidRPr="00424E59" w:rsidRDefault="00EB676A" w:rsidP="00EB676A">
      <w:pPr>
        <w:ind w:left="851" w:hanging="284"/>
      </w:pPr>
      <w:r w:rsidRPr="00424E59">
        <w:t>a.</w:t>
      </w:r>
      <w:r w:rsidRPr="00424E59">
        <w:tab/>
        <w:t>shall send the Acknowledgement message with Reason Code field set to 'Accepted';</w:t>
      </w:r>
    </w:p>
    <w:p w14:paraId="1AC0FFA0" w14:textId="77777777" w:rsidR="00EB676A" w:rsidRPr="00424E59" w:rsidRDefault="00EB676A" w:rsidP="00EB676A">
      <w:pPr>
        <w:ind w:left="851" w:hanging="284"/>
      </w:pPr>
      <w:r w:rsidRPr="00424E59">
        <w:t>b.</w:t>
      </w:r>
      <w:r w:rsidRPr="00424E59">
        <w:tab/>
        <w:t>shall use only the media streams of the pre-established session which are indicated as used in the associated call session Media Streams field, if the Connect contains a Media Streams field;</w:t>
      </w:r>
    </w:p>
    <w:p w14:paraId="791B613B" w14:textId="77777777" w:rsidR="00EB676A" w:rsidRPr="00424E59" w:rsidRDefault="00EB676A" w:rsidP="00EB676A">
      <w:pPr>
        <w:ind w:left="851" w:hanging="284"/>
      </w:pPr>
      <w:r w:rsidRPr="00424E59">
        <w:t>c.</w:t>
      </w:r>
      <w:r w:rsidRPr="00424E59">
        <w:tab/>
        <w:t>shall create an instance of the 'Floor participant state transition diagram for basic operation' as specified in subclause 6.2.10; and</w:t>
      </w:r>
    </w:p>
    <w:p w14:paraId="2A6E18E9" w14:textId="77777777" w:rsidR="00EB676A" w:rsidRPr="00424E59" w:rsidRDefault="00EB676A" w:rsidP="00EB676A">
      <w:pPr>
        <w:ind w:left="851" w:hanging="284"/>
      </w:pPr>
      <w:r w:rsidRPr="00424E59">
        <w:t>d. shall enter the 'U: Pre-established session in use' state; or</w:t>
      </w:r>
    </w:p>
    <w:p w14:paraId="5CBE5B84" w14:textId="77777777" w:rsidR="00EB676A" w:rsidRPr="00424E59" w:rsidRDefault="00EB676A" w:rsidP="00EB676A">
      <w:r w:rsidRPr="00424E59">
        <w:t>[TS 24.380, clause 9.2.2.4.6]</w:t>
      </w:r>
    </w:p>
    <w:p w14:paraId="0DC9ABA0" w14:textId="77777777" w:rsidR="00EB676A" w:rsidRPr="00424E59" w:rsidRDefault="00EB676A" w:rsidP="00EB676A">
      <w:r w:rsidRPr="00424E59">
        <w:t>Upon receiving a 2xx response to the sent SIP REFER request as described in 3GPP TS 24.379 [2] when the call is released, but the Pre-established Session is kept alive the MCPTT client:</w:t>
      </w:r>
    </w:p>
    <w:p w14:paraId="0CC9D658" w14:textId="77777777" w:rsidR="00EB676A" w:rsidRPr="00424E59" w:rsidRDefault="00EB676A" w:rsidP="00EB676A">
      <w:pPr>
        <w:ind w:left="568" w:hanging="284"/>
      </w:pPr>
      <w:r w:rsidRPr="00424E59">
        <w:t>1.</w:t>
      </w:r>
      <w:r w:rsidRPr="00424E59">
        <w:tab/>
        <w:t>shall enter the 'U: Pre-established session not in use' state; and</w:t>
      </w:r>
    </w:p>
    <w:p w14:paraId="3630B0CE" w14:textId="77777777" w:rsidR="00EB676A" w:rsidRPr="00424E59" w:rsidRDefault="00EB676A" w:rsidP="00EB676A">
      <w:pPr>
        <w:ind w:left="568" w:hanging="284"/>
      </w:pPr>
      <w:r w:rsidRPr="00424E59">
        <w:t>2.</w:t>
      </w:r>
      <w:r w:rsidRPr="00424E59">
        <w:tab/>
        <w:t xml:space="preserve"> shall terminate the instance of 'Floor participant state transition diagram for basic operation' state machine as specified in subclause 6.2.4.</w:t>
      </w:r>
    </w:p>
    <w:p w14:paraId="04FBA994" w14:textId="77777777" w:rsidR="00EB676A" w:rsidRPr="00424E59" w:rsidRDefault="00EB676A" w:rsidP="00EB676A">
      <w:pPr>
        <w:keepNext/>
        <w:keepLines/>
        <w:spacing w:before="120"/>
        <w:ind w:left="1985" w:hanging="1985"/>
        <w:rPr>
          <w:rFonts w:ascii="Arial" w:hAnsi="Arial"/>
        </w:rPr>
      </w:pPr>
      <w:r w:rsidRPr="00424E59">
        <w:rPr>
          <w:rFonts w:ascii="Arial" w:hAnsi="Arial"/>
        </w:rPr>
        <w:t>6.2.9.3</w:t>
      </w:r>
      <w:r w:rsidRPr="00424E59">
        <w:rPr>
          <w:rFonts w:ascii="Arial" w:hAnsi="Arial"/>
        </w:rPr>
        <w:tab/>
        <w:t>Test description</w:t>
      </w:r>
    </w:p>
    <w:p w14:paraId="45A544F8" w14:textId="77777777" w:rsidR="00EB676A" w:rsidRPr="00424E59" w:rsidRDefault="00EB676A" w:rsidP="00EB676A">
      <w:pPr>
        <w:keepNext/>
        <w:keepLines/>
        <w:spacing w:before="120"/>
        <w:ind w:left="1985" w:hanging="1985"/>
        <w:rPr>
          <w:rFonts w:ascii="Arial" w:hAnsi="Arial"/>
        </w:rPr>
      </w:pPr>
      <w:r w:rsidRPr="00424E59">
        <w:rPr>
          <w:rFonts w:ascii="Arial" w:hAnsi="Arial"/>
        </w:rPr>
        <w:t>6.2.9.3.1</w:t>
      </w:r>
      <w:r w:rsidRPr="00424E59">
        <w:rPr>
          <w:rFonts w:ascii="Arial" w:hAnsi="Arial"/>
        </w:rPr>
        <w:tab/>
        <w:t>Pre-test conditions</w:t>
      </w:r>
    </w:p>
    <w:p w14:paraId="7053AC64"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55097169" w14:textId="77777777" w:rsidR="00EB676A" w:rsidRPr="00424E59" w:rsidRDefault="00EB676A" w:rsidP="00EB676A">
      <w:pPr>
        <w:ind w:left="568" w:hanging="284"/>
      </w:pPr>
      <w:r w:rsidRPr="00424E59">
        <w:t>-</w:t>
      </w:r>
      <w:r w:rsidRPr="00424E59">
        <w:tab/>
        <w:t>SS (MCPTT server)</w:t>
      </w:r>
    </w:p>
    <w:p w14:paraId="6650B75D"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974C0B"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644D12FE" w14:textId="77777777" w:rsidR="00EB676A" w:rsidRPr="00424E59" w:rsidRDefault="00EB676A" w:rsidP="00EB676A">
      <w:pPr>
        <w:ind w:left="568" w:hanging="284"/>
      </w:pPr>
      <w:r w:rsidRPr="00424E59">
        <w:t>-</w:t>
      </w:r>
      <w:r w:rsidRPr="00424E59">
        <w:tab/>
        <w:t>UE (MCPTT client)</w:t>
      </w:r>
    </w:p>
    <w:p w14:paraId="7BDE81AC" w14:textId="77777777" w:rsidR="00EB676A" w:rsidRPr="00424E59" w:rsidRDefault="00EB676A" w:rsidP="00EB676A">
      <w:pPr>
        <w:ind w:left="568" w:hanging="284"/>
      </w:pPr>
      <w:r w:rsidRPr="00424E59">
        <w:t>-</w:t>
      </w:r>
      <w:r w:rsidRPr="00424E59">
        <w:tab/>
        <w:t>The test USIM set as defined in TS 36.579-1 [2], subclause 5.5.10 is inserted.</w:t>
      </w:r>
    </w:p>
    <w:p w14:paraId="222196CD"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7DA2FEED"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711ABCBC"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29C77534" w14:textId="77777777" w:rsidR="00EB676A" w:rsidRPr="00424E59" w:rsidRDefault="00EB676A" w:rsidP="00EB676A">
      <w:pPr>
        <w:ind w:left="568" w:hanging="284"/>
      </w:pPr>
      <w:r w:rsidRPr="00424E59">
        <w:t>-</w:t>
      </w:r>
      <w:r w:rsidRPr="00424E59">
        <w:tab/>
        <w:t>The MCPTT User performs the procedure for MCPTT pre-established session establishment CO as specified in TS 36.579-1 [2], subclause 5.3.3.</w:t>
      </w:r>
    </w:p>
    <w:p w14:paraId="63E81DEF" w14:textId="77777777" w:rsidR="00EB676A" w:rsidRPr="00424E59" w:rsidRDefault="00EB676A" w:rsidP="00EB676A">
      <w:pPr>
        <w:ind w:left="568" w:hanging="284"/>
      </w:pPr>
      <w:r w:rsidRPr="00424E59">
        <w:t>-</w:t>
      </w:r>
      <w:r w:rsidRPr="00424E59">
        <w:tab/>
        <w:t>UE States at the end of the preamble</w:t>
      </w:r>
    </w:p>
    <w:p w14:paraId="5AD1560E" w14:textId="77777777" w:rsidR="00EB676A" w:rsidRPr="00424E59" w:rsidRDefault="00EB676A" w:rsidP="00EB676A">
      <w:pPr>
        <w:ind w:left="851" w:hanging="284"/>
      </w:pPr>
      <w:r w:rsidRPr="00424E59">
        <w:t>-</w:t>
      </w:r>
      <w:r w:rsidRPr="00424E59">
        <w:tab/>
        <w:t>The UE is in E-UTRA Registered, Idle Mode state.</w:t>
      </w:r>
    </w:p>
    <w:p w14:paraId="2BDF3712"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2D507B2B" w14:textId="77777777" w:rsidR="00EB676A" w:rsidRPr="00424E59" w:rsidRDefault="00EB676A" w:rsidP="00EB676A">
      <w:pPr>
        <w:keepNext/>
        <w:keepLines/>
        <w:spacing w:before="120"/>
        <w:ind w:left="1985" w:hanging="1985"/>
        <w:rPr>
          <w:rFonts w:ascii="Arial" w:hAnsi="Arial"/>
        </w:rPr>
      </w:pPr>
      <w:r w:rsidRPr="00424E59">
        <w:rPr>
          <w:rFonts w:ascii="Arial" w:hAnsi="Arial"/>
        </w:rPr>
        <w:t>6.2.9.3.2</w:t>
      </w:r>
      <w:r w:rsidRPr="00424E59">
        <w:rPr>
          <w:rFonts w:ascii="Arial" w:hAnsi="Arial"/>
        </w:rPr>
        <w:tab/>
        <w:t>Test procedure sequence</w:t>
      </w:r>
    </w:p>
    <w:p w14:paraId="0391DAFF" w14:textId="77777777" w:rsidR="00EB676A" w:rsidRPr="00424E59" w:rsidRDefault="00EB676A" w:rsidP="00EB676A">
      <w:pPr>
        <w:keepNext/>
        <w:keepLines/>
        <w:spacing w:before="60"/>
        <w:jc w:val="center"/>
        <w:rPr>
          <w:rFonts w:ascii="Arial" w:hAnsi="Arial"/>
          <w:b/>
        </w:rPr>
      </w:pPr>
      <w:bookmarkStart w:id="842" w:name="_Toc21006043"/>
      <w:bookmarkStart w:id="843" w:name="_Toc36037716"/>
      <w:bookmarkStart w:id="844" w:name="_Toc43837569"/>
      <w:bookmarkStart w:id="845" w:name="_Toc60995681"/>
      <w:bookmarkStart w:id="846" w:name="_Toc69159809"/>
      <w:r w:rsidRPr="00424E59">
        <w:rPr>
          <w:rFonts w:ascii="Arial" w:hAnsi="Arial"/>
          <w:b/>
        </w:rPr>
        <w:t>Table 6.2.9.3.2-1: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59D733E5" w14:textId="77777777" w:rsidTr="00BC3F8D">
        <w:tc>
          <w:tcPr>
            <w:tcW w:w="534" w:type="dxa"/>
            <w:tcBorders>
              <w:top w:val="single" w:sz="4" w:space="0" w:color="auto"/>
              <w:left w:val="single" w:sz="4" w:space="0" w:color="auto"/>
              <w:bottom w:val="nil"/>
              <w:right w:val="single" w:sz="4" w:space="0" w:color="auto"/>
            </w:tcBorders>
            <w:hideMark/>
          </w:tcPr>
          <w:p w14:paraId="0D8B08D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29DF977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C1BAB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025EC0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9DDB78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68E32917" w14:textId="77777777" w:rsidTr="00BC3F8D">
        <w:tc>
          <w:tcPr>
            <w:tcW w:w="534" w:type="dxa"/>
            <w:tcBorders>
              <w:top w:val="nil"/>
              <w:left w:val="single" w:sz="4" w:space="0" w:color="auto"/>
              <w:bottom w:val="single" w:sz="4" w:space="0" w:color="auto"/>
              <w:right w:val="single" w:sz="4" w:space="0" w:color="auto"/>
            </w:tcBorders>
          </w:tcPr>
          <w:p w14:paraId="2FEEB10F"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30B5042"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412DC9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2A4E31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AA9EF6E"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45340A0" w14:textId="77777777" w:rsidR="00EB676A" w:rsidRPr="00424E59" w:rsidRDefault="00EB676A" w:rsidP="00BC3F8D">
            <w:pPr>
              <w:keepNext/>
              <w:keepLines/>
              <w:spacing w:after="0"/>
              <w:jc w:val="center"/>
              <w:rPr>
                <w:rFonts w:ascii="Arial" w:hAnsi="Arial"/>
                <w:b/>
                <w:sz w:val="18"/>
              </w:rPr>
            </w:pPr>
          </w:p>
        </w:tc>
      </w:tr>
      <w:tr w:rsidR="00EB676A" w:rsidRPr="00424E59" w14:paraId="24AC312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DAC57EE" w14:textId="77777777" w:rsidR="00EB676A" w:rsidRPr="00424E59" w:rsidRDefault="00EB676A">
            <w:pPr>
              <w:pStyle w:val="TAC"/>
              <w:pPrChange w:id="847" w:author="MCC160" w:date="2022-11-01T12:05:00Z">
                <w:pPr>
                  <w:keepNext/>
                  <w:keepLines/>
                  <w:spacing w:after="0"/>
                  <w:jc w:val="center"/>
                </w:pPr>
              </w:pPrChange>
            </w:pPr>
            <w:r w:rsidRPr="00424E59">
              <w:t>1</w:t>
            </w:r>
          </w:p>
        </w:tc>
        <w:tc>
          <w:tcPr>
            <w:tcW w:w="3968" w:type="dxa"/>
            <w:tcBorders>
              <w:top w:val="single" w:sz="4" w:space="0" w:color="auto"/>
              <w:left w:val="single" w:sz="4" w:space="0" w:color="auto"/>
              <w:bottom w:val="single" w:sz="4" w:space="0" w:color="auto"/>
              <w:right w:val="single" w:sz="4" w:space="0" w:color="auto"/>
            </w:tcBorders>
            <w:hideMark/>
          </w:tcPr>
          <w:p w14:paraId="2D9BD899" w14:textId="77777777" w:rsidR="00045E07" w:rsidRPr="00424E59" w:rsidRDefault="00045E07">
            <w:pPr>
              <w:pStyle w:val="TAL"/>
              <w:rPr>
                <w:ins w:id="848" w:author="MCC160" w:date="2022-11-16T22:02:00Z"/>
                <w:rPrChange w:id="849" w:author="MCC160" w:date="2022-11-16T22:02:00Z">
                  <w:rPr>
                    <w:ins w:id="850" w:author="MCC160" w:date="2022-11-16T22:02:00Z"/>
                  </w:rPr>
                </w:rPrChange>
              </w:rPr>
            </w:pPr>
            <w:ins w:id="851" w:author="MCC160" w:date="2022-11-16T22:02:00Z">
              <w:r w:rsidRPr="00424E59">
                <w:rPr>
                  <w:rPrChange w:id="852" w:author="MCC160" w:date="2022-11-16T22:02:00Z">
                    <w:rPr/>
                  </w:rPrChange>
                </w:rPr>
                <w:t>Make the UE (MCPTT client) request the establishment of a private call to user B using the pre-established session with automatic commencement mode and without floor control.</w:t>
              </w:r>
            </w:ins>
          </w:p>
          <w:p w14:paraId="07B639FA" w14:textId="78CEDE66" w:rsidR="00EB676A" w:rsidRPr="00424E59" w:rsidRDefault="00EB676A">
            <w:pPr>
              <w:pStyle w:val="TAL"/>
              <w:pPrChange w:id="853" w:author="MCC160" w:date="2022-11-16T22:02:00Z">
                <w:pPr>
                  <w:keepNext/>
                  <w:keepLines/>
                  <w:spacing w:after="0"/>
                </w:pPr>
              </w:pPrChange>
            </w:pPr>
            <w:del w:id="854" w:author="MCC160" w:date="2022-11-16T22:02:00Z">
              <w:r w:rsidRPr="00424E59" w:rsidDel="00045E07">
                <w:rPr>
                  <w:rPrChange w:id="855" w:author="MCC160" w:date="2022-11-16T22:02:00Z">
                    <w:rPr/>
                  </w:rPrChange>
                </w:rPr>
                <w:delText>Make the UE (MCPTT User) request the establishment of an MCPTT private call within a pre-established session, Automatic Commencement Mode, no Force of automatic commencement, without Floor Control.</w:delText>
              </w:r>
              <w:r w:rsidRPr="00424E59" w:rsidDel="00045E07">
                <w:delText xml:space="preserve"> </w:delText>
              </w:r>
            </w:del>
            <w:r w:rsidRPr="00424E59">
              <w:t>(NOTE 1)</w:t>
            </w:r>
          </w:p>
        </w:tc>
        <w:tc>
          <w:tcPr>
            <w:tcW w:w="708" w:type="dxa"/>
            <w:tcBorders>
              <w:top w:val="single" w:sz="4" w:space="0" w:color="auto"/>
              <w:left w:val="single" w:sz="4" w:space="0" w:color="auto"/>
              <w:bottom w:val="single" w:sz="4" w:space="0" w:color="auto"/>
              <w:right w:val="single" w:sz="4" w:space="0" w:color="auto"/>
            </w:tcBorders>
            <w:hideMark/>
          </w:tcPr>
          <w:p w14:paraId="74DAF0AD" w14:textId="77777777" w:rsidR="00EB676A" w:rsidRPr="00424E59" w:rsidRDefault="00EB676A">
            <w:pPr>
              <w:pStyle w:val="TAC"/>
              <w:pPrChange w:id="856" w:author="MCC160" w:date="2022-11-01T12:05:00Z">
                <w:pPr>
                  <w:keepNext/>
                  <w:keepLines/>
                  <w:spacing w:after="0"/>
                  <w:jc w:val="center"/>
                </w:pPr>
              </w:pPrChange>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0E501A48" w14:textId="77777777" w:rsidR="00EB676A" w:rsidRPr="00424E59" w:rsidRDefault="00EB676A">
            <w:pPr>
              <w:pStyle w:val="TAL"/>
              <w:pPrChange w:id="857" w:author="MCC160" w:date="2022-11-01T12:06:00Z">
                <w:pPr>
                  <w:keepNext/>
                  <w:keepLines/>
                  <w:spacing w:after="0"/>
                </w:pPr>
              </w:pPrChange>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320CF255" w14:textId="77777777" w:rsidR="00EB676A" w:rsidRPr="00424E59" w:rsidRDefault="00EB676A">
            <w:pPr>
              <w:pStyle w:val="TAC"/>
              <w:pPrChange w:id="858" w:author="MCC160" w:date="2022-11-01T12:06:00Z">
                <w:pPr>
                  <w:keepNext/>
                  <w:keepLines/>
                  <w:spacing w:after="0"/>
                  <w:jc w:val="center"/>
                </w:pPr>
              </w:pPrChange>
            </w:pPr>
            <w:r w:rsidRPr="00424E59">
              <w:t>-</w:t>
            </w:r>
          </w:p>
        </w:tc>
        <w:tc>
          <w:tcPr>
            <w:tcW w:w="850" w:type="dxa"/>
            <w:tcBorders>
              <w:top w:val="single" w:sz="4" w:space="0" w:color="auto"/>
              <w:left w:val="single" w:sz="4" w:space="0" w:color="auto"/>
              <w:bottom w:val="single" w:sz="4" w:space="0" w:color="auto"/>
              <w:right w:val="single" w:sz="4" w:space="0" w:color="auto"/>
            </w:tcBorders>
            <w:hideMark/>
          </w:tcPr>
          <w:p w14:paraId="35B966DE" w14:textId="77777777" w:rsidR="00EB676A" w:rsidRPr="00424E59" w:rsidRDefault="00EB676A">
            <w:pPr>
              <w:pStyle w:val="TAC"/>
              <w:pPrChange w:id="859" w:author="MCC160" w:date="2022-11-01T12:06:00Z">
                <w:pPr>
                  <w:keepNext/>
                  <w:keepLines/>
                  <w:spacing w:after="0"/>
                  <w:jc w:val="center"/>
                </w:pPr>
              </w:pPrChange>
            </w:pPr>
            <w:r w:rsidRPr="00424E59">
              <w:t>-</w:t>
            </w:r>
          </w:p>
        </w:tc>
      </w:tr>
      <w:tr w:rsidR="00EB676A" w:rsidRPr="00424E59" w14:paraId="75B9FF2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CE5C10F" w14:textId="77777777" w:rsidR="00EB676A" w:rsidRPr="00424E59" w:rsidRDefault="00EB676A">
            <w:pPr>
              <w:pStyle w:val="TAC"/>
              <w:pPrChange w:id="860" w:author="MCC160" w:date="2022-11-01T12:05:00Z">
                <w:pPr>
                  <w:keepNext/>
                  <w:keepLines/>
                  <w:spacing w:after="0"/>
                  <w:jc w:val="center"/>
                </w:pPr>
              </w:pPrChange>
            </w:pPr>
            <w:r w:rsidRPr="00424E59">
              <w:t>2</w:t>
            </w:r>
          </w:p>
        </w:tc>
        <w:tc>
          <w:tcPr>
            <w:tcW w:w="3968" w:type="dxa"/>
            <w:tcBorders>
              <w:top w:val="single" w:sz="4" w:space="0" w:color="auto"/>
              <w:left w:val="single" w:sz="4" w:space="0" w:color="auto"/>
              <w:bottom w:val="single" w:sz="4" w:space="0" w:color="auto"/>
              <w:right w:val="single" w:sz="4" w:space="0" w:color="auto"/>
            </w:tcBorders>
            <w:hideMark/>
          </w:tcPr>
          <w:p w14:paraId="152C693E" w14:textId="7D500620" w:rsidR="00EB676A" w:rsidRPr="00424E59" w:rsidRDefault="00EB676A">
            <w:pPr>
              <w:pStyle w:val="TAL"/>
              <w:pPrChange w:id="861" w:author="MCC160" w:date="2022-11-01T12:05:00Z">
                <w:pPr>
                  <w:keepNext/>
                  <w:keepLines/>
                  <w:spacing w:after="0"/>
                </w:pPr>
              </w:pPrChange>
            </w:pPr>
            <w:r w:rsidRPr="00424E59">
              <w:t xml:space="preserve">Check: </w:t>
            </w:r>
            <w:del w:id="862" w:author="MCC160" w:date="2022-11-01T12:00:00Z">
              <w:r w:rsidRPr="00424E59" w:rsidDel="001D091D">
                <w:delText>Does the UE (</w:delText>
              </w:r>
              <w:r w:rsidRPr="00424E59" w:rsidDel="001D091D">
                <w:rPr>
                  <w:lang w:eastAsia="ko-KR"/>
                </w:rPr>
                <w:delText xml:space="preserve">MCPTT client) perform procedure for </w:delText>
              </w:r>
            </w:del>
            <w:ins w:id="863" w:author="MCC160" w:date="2022-11-01T12:00:00Z">
              <w:r w:rsidR="001D091D" w:rsidRPr="00424E59">
                <w:t xml:space="preserve">Does the UE (MCPTT </w:t>
              </w:r>
            </w:ins>
            <w:ins w:id="864" w:author="MCC160" w:date="2022-11-16T22:02:00Z">
              <w:r w:rsidR="00045E07" w:rsidRPr="00424E59">
                <w:rPr>
                  <w:rPrChange w:id="865" w:author="MCC160" w:date="2022-11-16T22:02:00Z">
                    <w:rPr/>
                  </w:rPrChange>
                </w:rPr>
                <w:t>c</w:t>
              </w:r>
            </w:ins>
            <w:ins w:id="866" w:author="MCC160" w:date="2022-11-01T12:00:00Z">
              <w:r w:rsidR="001D091D" w:rsidRPr="00424E59">
                <w:t>lient) correctly perform test procedure '</w:t>
              </w:r>
            </w:ins>
            <w:r w:rsidRPr="00424E59">
              <w:rPr>
                <w:lang w:eastAsia="ko-KR"/>
              </w:rPr>
              <w:t>MCPTT CO call establishment using a pre-established session</w:t>
            </w:r>
            <w:ins w:id="867" w:author="MCC160" w:date="2022-11-01T12:04:00Z">
              <w:r w:rsidR="001D091D" w:rsidRPr="00424E59">
                <w:rPr>
                  <w:lang w:eastAsia="ko-KR"/>
                </w:rPr>
                <w:t>'</w:t>
              </w:r>
            </w:ins>
            <w:r w:rsidRPr="00424E59">
              <w:rPr>
                <w:lang w:eastAsia="ko-KR"/>
              </w:rPr>
              <w:t xml:space="preserve"> as described in TS 36.579-1 [2] table 5.3A.3.3-1 to</w:t>
            </w:r>
            <w:r w:rsidRPr="00424E59">
              <w:t xml:space="preserve"> establish an MCPTT </w:t>
            </w:r>
            <w:r w:rsidRPr="00424E59">
              <w:rPr>
                <w:lang w:eastAsia="ko-KR"/>
              </w:rPr>
              <w:t>p</w:t>
            </w:r>
            <w:r w:rsidRPr="00424E59">
              <w:t xml:space="preserve">rivate </w:t>
            </w:r>
            <w:r w:rsidRPr="00424E59">
              <w:rPr>
                <w:lang w:eastAsia="ko-KR"/>
              </w:rPr>
              <w:t>c</w:t>
            </w:r>
            <w:r w:rsidRPr="00424E59">
              <w:t>all</w:t>
            </w:r>
            <w:r w:rsidRPr="00424E59">
              <w:rPr>
                <w:lang w:eastAsia="ko-KR"/>
              </w:rPr>
              <w:t xml:space="preserve">, </w:t>
            </w:r>
            <w:r w:rsidRPr="00424E59">
              <w:t>within a pre-established session</w:t>
            </w:r>
            <w:r w:rsidRPr="00424E59">
              <w:rPr>
                <w:lang w:eastAsia="ko-KR"/>
              </w:rPr>
              <w:t>, Automatic Commencement Mode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63CE2EB0" w14:textId="77777777" w:rsidR="00EB676A" w:rsidRPr="00424E59" w:rsidRDefault="00EB676A">
            <w:pPr>
              <w:pStyle w:val="TAC"/>
              <w:pPrChange w:id="868" w:author="MCC160" w:date="2022-11-01T12:05:00Z">
                <w:pPr>
                  <w:keepNext/>
                  <w:keepLines/>
                  <w:spacing w:after="0"/>
                  <w:jc w:val="center"/>
                </w:pPr>
              </w:pPrChange>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77E1F47E" w14:textId="77777777" w:rsidR="00EB676A" w:rsidRPr="00424E59" w:rsidRDefault="00EB676A">
            <w:pPr>
              <w:pStyle w:val="TAL"/>
              <w:pPrChange w:id="869" w:author="MCC160" w:date="2022-11-01T12:06:00Z">
                <w:pPr>
                  <w:keepNext/>
                  <w:keepLines/>
                  <w:spacing w:after="0"/>
                </w:pPr>
              </w:pPrChange>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326D8ED2" w14:textId="77777777" w:rsidR="00EB676A" w:rsidRPr="00424E59" w:rsidRDefault="00EB676A">
            <w:pPr>
              <w:pStyle w:val="TAC"/>
              <w:pPrChange w:id="870" w:author="MCC160" w:date="2022-11-01T12:06:00Z">
                <w:pPr>
                  <w:keepNext/>
                  <w:keepLines/>
                  <w:spacing w:after="0"/>
                  <w:jc w:val="center"/>
                </w:pPr>
              </w:pPrChange>
            </w:pPr>
            <w:r w:rsidRPr="00424E59">
              <w:t>1</w:t>
            </w:r>
          </w:p>
        </w:tc>
        <w:tc>
          <w:tcPr>
            <w:tcW w:w="850" w:type="dxa"/>
            <w:tcBorders>
              <w:top w:val="single" w:sz="4" w:space="0" w:color="auto"/>
              <w:left w:val="single" w:sz="4" w:space="0" w:color="auto"/>
              <w:bottom w:val="single" w:sz="4" w:space="0" w:color="auto"/>
              <w:right w:val="single" w:sz="4" w:space="0" w:color="auto"/>
            </w:tcBorders>
            <w:hideMark/>
          </w:tcPr>
          <w:p w14:paraId="300CCA4F" w14:textId="77777777" w:rsidR="00EB676A" w:rsidRPr="00424E59" w:rsidRDefault="00EB676A">
            <w:pPr>
              <w:pStyle w:val="TAC"/>
              <w:pPrChange w:id="871" w:author="MCC160" w:date="2022-11-01T12:06:00Z">
                <w:pPr>
                  <w:keepNext/>
                  <w:keepLines/>
                  <w:spacing w:after="0"/>
                  <w:jc w:val="center"/>
                </w:pPr>
              </w:pPrChange>
            </w:pPr>
            <w:r w:rsidRPr="00424E59">
              <w:t>P</w:t>
            </w:r>
          </w:p>
        </w:tc>
      </w:tr>
      <w:tr w:rsidR="00EB676A" w:rsidRPr="00424E59" w14:paraId="07A443B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B7D8B4C" w14:textId="77777777" w:rsidR="00EB676A" w:rsidRPr="00424E59" w:rsidRDefault="00EB676A">
            <w:pPr>
              <w:pStyle w:val="TAC"/>
              <w:pPrChange w:id="872" w:author="MCC160" w:date="2022-11-01T12:05:00Z">
                <w:pPr>
                  <w:keepNext/>
                  <w:keepLines/>
                  <w:spacing w:after="0"/>
                  <w:jc w:val="center"/>
                </w:pPr>
              </w:pPrChange>
            </w:pPr>
            <w:r w:rsidRPr="00424E59">
              <w:t>3-5</w:t>
            </w:r>
          </w:p>
        </w:tc>
        <w:tc>
          <w:tcPr>
            <w:tcW w:w="3968" w:type="dxa"/>
            <w:tcBorders>
              <w:top w:val="single" w:sz="4" w:space="0" w:color="auto"/>
              <w:left w:val="single" w:sz="4" w:space="0" w:color="auto"/>
              <w:bottom w:val="single" w:sz="4" w:space="0" w:color="auto"/>
              <w:right w:val="single" w:sz="4" w:space="0" w:color="auto"/>
            </w:tcBorders>
            <w:hideMark/>
          </w:tcPr>
          <w:p w14:paraId="1A55DB9F" w14:textId="77777777" w:rsidR="00EB676A" w:rsidRPr="00424E59" w:rsidRDefault="00EB676A">
            <w:pPr>
              <w:pStyle w:val="TAL"/>
              <w:pPrChange w:id="873" w:author="MCC160" w:date="2022-11-01T12:05:00Z">
                <w:pPr>
                  <w:keepNext/>
                  <w:keepLines/>
                  <w:spacing w:after="0"/>
                </w:pPr>
              </w:pPrChange>
            </w:pPr>
            <w:r w:rsidRPr="00424E59">
              <w:t>Void</w:t>
            </w:r>
          </w:p>
        </w:tc>
        <w:tc>
          <w:tcPr>
            <w:tcW w:w="708" w:type="dxa"/>
            <w:tcBorders>
              <w:top w:val="single" w:sz="4" w:space="0" w:color="auto"/>
              <w:left w:val="single" w:sz="4" w:space="0" w:color="auto"/>
              <w:bottom w:val="single" w:sz="4" w:space="0" w:color="auto"/>
              <w:right w:val="single" w:sz="4" w:space="0" w:color="auto"/>
            </w:tcBorders>
            <w:hideMark/>
          </w:tcPr>
          <w:p w14:paraId="6AD723B9" w14:textId="77777777" w:rsidR="00EB676A" w:rsidRPr="00424E59" w:rsidRDefault="00EB676A">
            <w:pPr>
              <w:pStyle w:val="TAC"/>
              <w:pPrChange w:id="874" w:author="MCC160" w:date="2022-11-01T12:05:00Z">
                <w:pPr>
                  <w:keepNext/>
                  <w:keepLines/>
                  <w:spacing w:after="0"/>
                  <w:jc w:val="center"/>
                </w:pPr>
              </w:pPrChange>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5A825C8D" w14:textId="77777777" w:rsidR="00EB676A" w:rsidRPr="00424E59" w:rsidRDefault="00EB676A">
            <w:pPr>
              <w:pStyle w:val="TAL"/>
              <w:pPrChange w:id="875" w:author="MCC160" w:date="2022-11-01T12:06:00Z">
                <w:pPr>
                  <w:keepNext/>
                  <w:keepLines/>
                  <w:spacing w:after="0"/>
                </w:pPr>
              </w:pPrChange>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5625803D" w14:textId="77777777" w:rsidR="00EB676A" w:rsidRPr="00424E59" w:rsidRDefault="00EB676A">
            <w:pPr>
              <w:pStyle w:val="TAC"/>
              <w:pPrChange w:id="876" w:author="MCC160" w:date="2022-11-01T12:06:00Z">
                <w:pPr>
                  <w:keepNext/>
                  <w:keepLines/>
                  <w:spacing w:after="0"/>
                  <w:jc w:val="center"/>
                </w:pPr>
              </w:pPrChange>
            </w:pPr>
            <w:r w:rsidRPr="00424E59">
              <w:t>-</w:t>
            </w:r>
          </w:p>
        </w:tc>
        <w:tc>
          <w:tcPr>
            <w:tcW w:w="850" w:type="dxa"/>
            <w:tcBorders>
              <w:top w:val="single" w:sz="4" w:space="0" w:color="auto"/>
              <w:left w:val="single" w:sz="4" w:space="0" w:color="auto"/>
              <w:bottom w:val="single" w:sz="4" w:space="0" w:color="auto"/>
              <w:right w:val="single" w:sz="4" w:space="0" w:color="auto"/>
            </w:tcBorders>
            <w:hideMark/>
          </w:tcPr>
          <w:p w14:paraId="77B57707" w14:textId="77777777" w:rsidR="00EB676A" w:rsidRPr="00424E59" w:rsidRDefault="00EB676A">
            <w:pPr>
              <w:pStyle w:val="TAC"/>
              <w:pPrChange w:id="877" w:author="MCC160" w:date="2022-11-01T12:06:00Z">
                <w:pPr>
                  <w:keepNext/>
                  <w:keepLines/>
                  <w:spacing w:after="0"/>
                  <w:jc w:val="center"/>
                </w:pPr>
              </w:pPrChange>
            </w:pPr>
            <w:r w:rsidRPr="00424E59">
              <w:t>-</w:t>
            </w:r>
          </w:p>
        </w:tc>
      </w:tr>
      <w:tr w:rsidR="00EB676A" w:rsidRPr="00424E59" w14:paraId="48D4476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3C6031E" w14:textId="77777777" w:rsidR="00EB676A" w:rsidRPr="00424E59" w:rsidRDefault="00EB676A">
            <w:pPr>
              <w:pStyle w:val="TAC"/>
              <w:pPrChange w:id="878" w:author="MCC160" w:date="2022-11-01T12:05:00Z">
                <w:pPr>
                  <w:keepNext/>
                  <w:keepLines/>
                  <w:spacing w:after="0"/>
                  <w:jc w:val="center"/>
                </w:pPr>
              </w:pPrChange>
            </w:pPr>
            <w:r w:rsidRPr="00424E59">
              <w:t>5A</w:t>
            </w:r>
          </w:p>
        </w:tc>
        <w:tc>
          <w:tcPr>
            <w:tcW w:w="3968" w:type="dxa"/>
            <w:tcBorders>
              <w:top w:val="single" w:sz="4" w:space="0" w:color="auto"/>
              <w:left w:val="single" w:sz="4" w:space="0" w:color="auto"/>
              <w:bottom w:val="single" w:sz="4" w:space="0" w:color="auto"/>
              <w:right w:val="single" w:sz="4" w:space="0" w:color="auto"/>
            </w:tcBorders>
            <w:hideMark/>
          </w:tcPr>
          <w:p w14:paraId="62D7BAC2" w14:textId="77777777" w:rsidR="00045E07" w:rsidRPr="00424E59" w:rsidRDefault="00045E07">
            <w:pPr>
              <w:pStyle w:val="TAL"/>
              <w:rPr>
                <w:ins w:id="879" w:author="MCC160" w:date="2022-11-16T22:03:00Z"/>
                <w:rPrChange w:id="880" w:author="MCC160" w:date="2022-11-16T22:03:00Z">
                  <w:rPr>
                    <w:ins w:id="881" w:author="MCC160" w:date="2022-11-16T22:03:00Z"/>
                  </w:rPr>
                </w:rPrChange>
              </w:rPr>
            </w:pPr>
            <w:ins w:id="882" w:author="MCC160" w:date="2022-11-16T22:03:00Z">
              <w:r w:rsidRPr="00424E59">
                <w:rPr>
                  <w:rPrChange w:id="883" w:author="MCC160" w:date="2022-11-16T22:03:00Z">
                    <w:rPr/>
                  </w:rPrChange>
                </w:rPr>
                <w:t>Make the UE (MCPTT client) request the floor.</w:t>
              </w:r>
            </w:ins>
          </w:p>
          <w:p w14:paraId="1E726E9E" w14:textId="23FB9626" w:rsidR="00EB676A" w:rsidRPr="00424E59" w:rsidRDefault="00EB676A">
            <w:pPr>
              <w:pStyle w:val="TAL"/>
              <w:pPrChange w:id="884" w:author="MCC160" w:date="2022-11-01T12:05:00Z">
                <w:pPr>
                  <w:keepNext/>
                  <w:keepLines/>
                  <w:spacing w:after="0"/>
                </w:pPr>
              </w:pPrChange>
            </w:pPr>
            <w:del w:id="885" w:author="MCC160" w:date="2022-11-16T22:03:00Z">
              <w:r w:rsidRPr="00424E59" w:rsidDel="00045E07">
                <w:rPr>
                  <w:rPrChange w:id="886" w:author="MCC160" w:date="2022-11-16T22:03:00Z">
                    <w:rPr/>
                  </w:rPrChange>
                </w:rPr>
                <w:delText>Make the UE (MCPTT User) request the Floor</w:delText>
              </w:r>
              <w:r w:rsidRPr="00424E59" w:rsidDel="00045E07">
                <w:delText xml:space="preserve"> </w:delText>
              </w:r>
            </w:del>
            <w:r w:rsidRPr="00424E59">
              <w:t>(NOTE 1).</w:t>
            </w:r>
          </w:p>
        </w:tc>
        <w:tc>
          <w:tcPr>
            <w:tcW w:w="708" w:type="dxa"/>
            <w:tcBorders>
              <w:top w:val="single" w:sz="4" w:space="0" w:color="auto"/>
              <w:left w:val="single" w:sz="4" w:space="0" w:color="auto"/>
              <w:bottom w:val="single" w:sz="4" w:space="0" w:color="auto"/>
              <w:right w:val="single" w:sz="4" w:space="0" w:color="auto"/>
            </w:tcBorders>
            <w:hideMark/>
          </w:tcPr>
          <w:p w14:paraId="270A5946" w14:textId="77777777" w:rsidR="00EB676A" w:rsidRPr="00424E59" w:rsidRDefault="00EB676A">
            <w:pPr>
              <w:pStyle w:val="TAC"/>
              <w:pPrChange w:id="887" w:author="MCC160" w:date="2022-11-01T12:05:00Z">
                <w:pPr>
                  <w:keepNext/>
                  <w:keepLines/>
                  <w:spacing w:after="0"/>
                  <w:jc w:val="center"/>
                </w:pPr>
              </w:pPrChange>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530F9CE8" w14:textId="77777777" w:rsidR="00EB676A" w:rsidRPr="00424E59" w:rsidRDefault="00EB676A">
            <w:pPr>
              <w:pStyle w:val="TAL"/>
              <w:pPrChange w:id="888" w:author="MCC160" w:date="2022-11-01T12:06:00Z">
                <w:pPr>
                  <w:keepNext/>
                  <w:keepLines/>
                  <w:spacing w:after="0"/>
                </w:pPr>
              </w:pPrChange>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19035F41" w14:textId="77777777" w:rsidR="00EB676A" w:rsidRPr="00424E59" w:rsidRDefault="00EB676A">
            <w:pPr>
              <w:pStyle w:val="TAC"/>
              <w:pPrChange w:id="889" w:author="MCC160" w:date="2022-11-01T12:06:00Z">
                <w:pPr>
                  <w:keepNext/>
                  <w:keepLines/>
                  <w:spacing w:after="0"/>
                  <w:jc w:val="center"/>
                </w:pPr>
              </w:pPrChange>
            </w:pPr>
            <w:r w:rsidRPr="00424E59">
              <w:t>-</w:t>
            </w:r>
          </w:p>
        </w:tc>
        <w:tc>
          <w:tcPr>
            <w:tcW w:w="850" w:type="dxa"/>
            <w:tcBorders>
              <w:top w:val="single" w:sz="4" w:space="0" w:color="auto"/>
              <w:left w:val="single" w:sz="4" w:space="0" w:color="auto"/>
              <w:bottom w:val="single" w:sz="4" w:space="0" w:color="auto"/>
              <w:right w:val="single" w:sz="4" w:space="0" w:color="auto"/>
            </w:tcBorders>
            <w:hideMark/>
          </w:tcPr>
          <w:p w14:paraId="3169F477" w14:textId="77777777" w:rsidR="00EB676A" w:rsidRPr="00424E59" w:rsidRDefault="00EB676A">
            <w:pPr>
              <w:pStyle w:val="TAC"/>
              <w:pPrChange w:id="890" w:author="MCC160" w:date="2022-11-01T12:06:00Z">
                <w:pPr>
                  <w:keepNext/>
                  <w:keepLines/>
                  <w:spacing w:after="0"/>
                  <w:jc w:val="center"/>
                </w:pPr>
              </w:pPrChange>
            </w:pPr>
            <w:r w:rsidRPr="00424E59">
              <w:t>-</w:t>
            </w:r>
          </w:p>
        </w:tc>
      </w:tr>
      <w:tr w:rsidR="00EB676A" w:rsidRPr="00424E59" w14:paraId="74B695C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2C33F64" w14:textId="77777777" w:rsidR="00EB676A" w:rsidRPr="00424E59" w:rsidRDefault="00EB676A">
            <w:pPr>
              <w:pStyle w:val="TAC"/>
              <w:pPrChange w:id="891" w:author="MCC160" w:date="2022-11-01T12:05:00Z">
                <w:pPr>
                  <w:keepNext/>
                  <w:keepLines/>
                  <w:spacing w:after="0"/>
                  <w:jc w:val="center"/>
                </w:pPr>
              </w:pPrChange>
            </w:pPr>
            <w:r w:rsidRPr="00424E59">
              <w:t>5B</w:t>
            </w:r>
          </w:p>
        </w:tc>
        <w:tc>
          <w:tcPr>
            <w:tcW w:w="3968" w:type="dxa"/>
            <w:tcBorders>
              <w:top w:val="single" w:sz="4" w:space="0" w:color="auto"/>
              <w:left w:val="single" w:sz="4" w:space="0" w:color="auto"/>
              <w:bottom w:val="single" w:sz="4" w:space="0" w:color="auto"/>
              <w:right w:val="single" w:sz="4" w:space="0" w:color="auto"/>
            </w:tcBorders>
            <w:hideMark/>
          </w:tcPr>
          <w:p w14:paraId="67638910" w14:textId="77777777" w:rsidR="00EB676A" w:rsidRPr="00424E59" w:rsidRDefault="00EB676A">
            <w:pPr>
              <w:pStyle w:val="TAL"/>
              <w:pPrChange w:id="892" w:author="MCC160" w:date="2022-11-01T12:05:00Z">
                <w:pPr>
                  <w:keepNext/>
                  <w:keepLines/>
                  <w:spacing w:after="0"/>
                </w:pPr>
              </w:pPrChange>
            </w:pPr>
            <w:r w:rsidRPr="00424E59">
              <w:t>Check: Does the UE (</w:t>
            </w:r>
            <w:r w:rsidRPr="00424E59">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08E0B51" w14:textId="77777777" w:rsidR="00EB676A" w:rsidRPr="00424E59" w:rsidRDefault="00EB676A">
            <w:pPr>
              <w:pStyle w:val="TAC"/>
              <w:pPrChange w:id="893" w:author="MCC160" w:date="2022-11-01T12:05:00Z">
                <w:pPr>
                  <w:keepNext/>
                  <w:keepLines/>
                  <w:spacing w:after="0"/>
                  <w:jc w:val="center"/>
                </w:pPr>
              </w:pPrChange>
            </w:pPr>
            <w:r w:rsidRPr="00424E59">
              <w:t>--&gt;</w:t>
            </w:r>
          </w:p>
        </w:tc>
        <w:tc>
          <w:tcPr>
            <w:tcW w:w="2978" w:type="dxa"/>
            <w:tcBorders>
              <w:top w:val="single" w:sz="4" w:space="0" w:color="auto"/>
              <w:left w:val="single" w:sz="4" w:space="0" w:color="auto"/>
              <w:bottom w:val="single" w:sz="4" w:space="0" w:color="auto"/>
              <w:right w:val="single" w:sz="4" w:space="0" w:color="auto"/>
            </w:tcBorders>
            <w:hideMark/>
          </w:tcPr>
          <w:p w14:paraId="145520D5" w14:textId="77777777" w:rsidR="00EB676A" w:rsidRPr="00424E59" w:rsidRDefault="00EB676A">
            <w:pPr>
              <w:pStyle w:val="TAL"/>
              <w:pPrChange w:id="894" w:author="MCC160" w:date="2022-11-01T12:06:00Z">
                <w:pPr>
                  <w:keepNext/>
                  <w:keepLines/>
                  <w:spacing w:after="0"/>
                </w:pPr>
              </w:pPrChange>
            </w:pPr>
            <w:r w:rsidRPr="00424E59">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20D94F57" w14:textId="77777777" w:rsidR="00EB676A" w:rsidRPr="00424E59" w:rsidRDefault="00EB676A">
            <w:pPr>
              <w:pStyle w:val="TAC"/>
              <w:pPrChange w:id="895" w:author="MCC160" w:date="2022-11-01T12:06:00Z">
                <w:pPr>
                  <w:keepNext/>
                  <w:keepLines/>
                  <w:spacing w:after="0"/>
                  <w:jc w:val="center"/>
                </w:pPr>
              </w:pPrChange>
            </w:pPr>
            <w:r w:rsidRPr="00424E59">
              <w:t>1</w:t>
            </w:r>
          </w:p>
        </w:tc>
        <w:tc>
          <w:tcPr>
            <w:tcW w:w="850" w:type="dxa"/>
            <w:tcBorders>
              <w:top w:val="single" w:sz="4" w:space="0" w:color="auto"/>
              <w:left w:val="single" w:sz="4" w:space="0" w:color="auto"/>
              <w:bottom w:val="single" w:sz="4" w:space="0" w:color="auto"/>
              <w:right w:val="single" w:sz="4" w:space="0" w:color="auto"/>
            </w:tcBorders>
            <w:hideMark/>
          </w:tcPr>
          <w:p w14:paraId="4BC58CC7" w14:textId="77777777" w:rsidR="00EB676A" w:rsidRPr="00424E59" w:rsidRDefault="00EB676A">
            <w:pPr>
              <w:pStyle w:val="TAC"/>
              <w:pPrChange w:id="896" w:author="MCC160" w:date="2022-11-01T12:06:00Z">
                <w:pPr>
                  <w:keepNext/>
                  <w:keepLines/>
                  <w:spacing w:after="0"/>
                  <w:jc w:val="center"/>
                </w:pPr>
              </w:pPrChange>
            </w:pPr>
            <w:r w:rsidRPr="00424E59">
              <w:t>F</w:t>
            </w:r>
          </w:p>
        </w:tc>
      </w:tr>
      <w:tr w:rsidR="00EB676A" w:rsidRPr="00424E59" w14:paraId="2110C63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B9C7A7D" w14:textId="77777777" w:rsidR="00EB676A" w:rsidRPr="00424E59" w:rsidRDefault="00EB676A">
            <w:pPr>
              <w:pStyle w:val="TAC"/>
              <w:pPrChange w:id="897" w:author="MCC160" w:date="2022-11-01T12:05:00Z">
                <w:pPr>
                  <w:keepNext/>
                  <w:keepLines/>
                  <w:spacing w:after="0"/>
                  <w:jc w:val="center"/>
                </w:pPr>
              </w:pPrChange>
            </w:pPr>
            <w:r w:rsidRPr="00424E59">
              <w:t>6</w:t>
            </w:r>
          </w:p>
        </w:tc>
        <w:tc>
          <w:tcPr>
            <w:tcW w:w="3968" w:type="dxa"/>
            <w:tcBorders>
              <w:top w:val="single" w:sz="4" w:space="0" w:color="auto"/>
              <w:left w:val="single" w:sz="4" w:space="0" w:color="auto"/>
              <w:bottom w:val="single" w:sz="4" w:space="0" w:color="auto"/>
              <w:right w:val="single" w:sz="4" w:space="0" w:color="auto"/>
            </w:tcBorders>
            <w:hideMark/>
          </w:tcPr>
          <w:p w14:paraId="750E7920" w14:textId="77777777" w:rsidR="00045E07" w:rsidRPr="00424E59" w:rsidRDefault="00045E07">
            <w:pPr>
              <w:pStyle w:val="TAL"/>
              <w:rPr>
                <w:ins w:id="898" w:author="MCC160" w:date="2022-11-16T22:03:00Z"/>
                <w:rPrChange w:id="899" w:author="MCC160" w:date="2022-11-16T22:04:00Z">
                  <w:rPr>
                    <w:ins w:id="900" w:author="MCC160" w:date="2022-11-16T22:03:00Z"/>
                  </w:rPr>
                </w:rPrChange>
              </w:rPr>
            </w:pPr>
            <w:ins w:id="901" w:author="MCC160" w:date="2022-11-16T22:03:00Z">
              <w:r w:rsidRPr="00424E59">
                <w:rPr>
                  <w:rPrChange w:id="902" w:author="MCC160" w:date="2022-11-16T22:04:00Z">
                    <w:rPr/>
                  </w:rPrChange>
                </w:rPr>
                <w:t>Make the UE (MCPTT client) release the call.</w:t>
              </w:r>
            </w:ins>
          </w:p>
          <w:p w14:paraId="5D13D1AB" w14:textId="21B2BAB4" w:rsidR="00EB676A" w:rsidRPr="00424E59" w:rsidRDefault="00EB676A">
            <w:pPr>
              <w:pStyle w:val="TAL"/>
              <w:pPrChange w:id="903" w:author="MCC160" w:date="2022-11-01T12:05:00Z">
                <w:pPr>
                  <w:keepNext/>
                  <w:keepLines/>
                  <w:spacing w:after="0"/>
                </w:pPr>
              </w:pPrChange>
            </w:pPr>
            <w:del w:id="904" w:author="MCC160" w:date="2022-11-16T22:04:00Z">
              <w:r w:rsidRPr="00424E59" w:rsidDel="00045E07">
                <w:rPr>
                  <w:rPrChange w:id="905" w:author="MCC160" w:date="2022-11-16T22:04:00Z">
                    <w:rPr/>
                  </w:rPrChange>
                </w:rPr>
                <w:delText>Make the UE (MCPTT User) request release of the MCPTT private call.</w:delText>
              </w:r>
              <w:r w:rsidRPr="00424E59" w:rsidDel="00045E07">
                <w:delText xml:space="preserve"> </w:delText>
              </w:r>
            </w:del>
            <w:r w:rsidRPr="00424E59">
              <w:t>(NOTE 1)</w:t>
            </w:r>
          </w:p>
        </w:tc>
        <w:tc>
          <w:tcPr>
            <w:tcW w:w="708" w:type="dxa"/>
            <w:tcBorders>
              <w:top w:val="single" w:sz="4" w:space="0" w:color="auto"/>
              <w:left w:val="single" w:sz="4" w:space="0" w:color="auto"/>
              <w:bottom w:val="single" w:sz="4" w:space="0" w:color="auto"/>
              <w:right w:val="single" w:sz="4" w:space="0" w:color="auto"/>
            </w:tcBorders>
            <w:hideMark/>
          </w:tcPr>
          <w:p w14:paraId="5C5F792B" w14:textId="77777777" w:rsidR="00EB676A" w:rsidRPr="00424E59" w:rsidRDefault="00EB676A">
            <w:pPr>
              <w:pStyle w:val="TAC"/>
              <w:pPrChange w:id="906" w:author="MCC160" w:date="2022-11-01T12:05:00Z">
                <w:pPr>
                  <w:keepNext/>
                  <w:keepLines/>
                  <w:spacing w:after="0"/>
                  <w:jc w:val="center"/>
                </w:pPr>
              </w:pPrChange>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55B83D9D" w14:textId="77777777" w:rsidR="00EB676A" w:rsidRPr="00424E59" w:rsidRDefault="00EB676A">
            <w:pPr>
              <w:pStyle w:val="TAL"/>
              <w:pPrChange w:id="907" w:author="MCC160" w:date="2022-11-01T12:06:00Z">
                <w:pPr>
                  <w:keepNext/>
                  <w:keepLines/>
                  <w:spacing w:after="0"/>
                </w:pPr>
              </w:pPrChange>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18208575" w14:textId="77777777" w:rsidR="00EB676A" w:rsidRPr="00424E59" w:rsidRDefault="00EB676A">
            <w:pPr>
              <w:pStyle w:val="TAC"/>
              <w:pPrChange w:id="908" w:author="MCC160" w:date="2022-11-01T12:06:00Z">
                <w:pPr>
                  <w:keepNext/>
                  <w:keepLines/>
                  <w:spacing w:after="0"/>
                  <w:jc w:val="center"/>
                </w:pPr>
              </w:pPrChange>
            </w:pPr>
            <w:r w:rsidRPr="00424E59">
              <w:t>-</w:t>
            </w:r>
          </w:p>
        </w:tc>
        <w:tc>
          <w:tcPr>
            <w:tcW w:w="850" w:type="dxa"/>
            <w:tcBorders>
              <w:top w:val="single" w:sz="4" w:space="0" w:color="auto"/>
              <w:left w:val="single" w:sz="4" w:space="0" w:color="auto"/>
              <w:bottom w:val="single" w:sz="4" w:space="0" w:color="auto"/>
              <w:right w:val="single" w:sz="4" w:space="0" w:color="auto"/>
            </w:tcBorders>
            <w:hideMark/>
          </w:tcPr>
          <w:p w14:paraId="32AC8FAE" w14:textId="77777777" w:rsidR="00EB676A" w:rsidRPr="00424E59" w:rsidRDefault="00EB676A">
            <w:pPr>
              <w:pStyle w:val="TAC"/>
              <w:pPrChange w:id="909" w:author="MCC160" w:date="2022-11-01T12:06:00Z">
                <w:pPr>
                  <w:keepNext/>
                  <w:keepLines/>
                  <w:spacing w:after="0"/>
                  <w:jc w:val="center"/>
                </w:pPr>
              </w:pPrChange>
            </w:pPr>
            <w:r w:rsidRPr="00424E59">
              <w:t>-</w:t>
            </w:r>
          </w:p>
        </w:tc>
      </w:tr>
      <w:tr w:rsidR="00EB676A" w:rsidRPr="00424E59" w14:paraId="15635AC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B907104" w14:textId="77777777" w:rsidR="00EB676A" w:rsidRPr="00424E59" w:rsidRDefault="00EB676A">
            <w:pPr>
              <w:pStyle w:val="TAC"/>
              <w:pPrChange w:id="910" w:author="MCC160" w:date="2022-11-01T12:05:00Z">
                <w:pPr>
                  <w:keepNext/>
                  <w:keepLines/>
                  <w:spacing w:after="0"/>
                  <w:jc w:val="center"/>
                </w:pPr>
              </w:pPrChange>
            </w:pPr>
            <w:r w:rsidRPr="00424E59">
              <w:t>7</w:t>
            </w:r>
          </w:p>
        </w:tc>
        <w:tc>
          <w:tcPr>
            <w:tcW w:w="3968" w:type="dxa"/>
            <w:tcBorders>
              <w:top w:val="single" w:sz="4" w:space="0" w:color="auto"/>
              <w:left w:val="single" w:sz="4" w:space="0" w:color="auto"/>
              <w:bottom w:val="single" w:sz="4" w:space="0" w:color="auto"/>
              <w:right w:val="single" w:sz="4" w:space="0" w:color="auto"/>
            </w:tcBorders>
            <w:hideMark/>
          </w:tcPr>
          <w:p w14:paraId="0F4C5BCE" w14:textId="14CED299" w:rsidR="00EB676A" w:rsidRPr="00424E59" w:rsidRDefault="00EB676A">
            <w:pPr>
              <w:pStyle w:val="TAL"/>
              <w:pPrChange w:id="911" w:author="MCC160" w:date="2022-11-01T12:05:00Z">
                <w:pPr>
                  <w:keepNext/>
                  <w:keepLines/>
                  <w:spacing w:after="0"/>
                </w:pPr>
              </w:pPrChange>
            </w:pPr>
            <w:r w:rsidRPr="00424E59">
              <w:t xml:space="preserve">Check: </w:t>
            </w:r>
            <w:del w:id="912" w:author="MCC160" w:date="2022-11-01T12:00:00Z">
              <w:r w:rsidRPr="00424E59" w:rsidDel="001D091D">
                <w:delText>Does the UE (</w:delText>
              </w:r>
              <w:r w:rsidRPr="00424E59" w:rsidDel="001D091D">
                <w:rPr>
                  <w:lang w:eastAsia="ko-KR"/>
                </w:rPr>
                <w:delText xml:space="preserve">MCPTT client) </w:delText>
              </w:r>
              <w:r w:rsidRPr="00424E59" w:rsidDel="001D091D">
                <w:delText xml:space="preserve">perform procedure for </w:delText>
              </w:r>
            </w:del>
            <w:ins w:id="913" w:author="MCC160" w:date="2022-11-01T12:00:00Z">
              <w:r w:rsidR="001D091D" w:rsidRPr="00424E59">
                <w:t xml:space="preserve">Does the UE (MCPTT </w:t>
              </w:r>
            </w:ins>
            <w:ins w:id="914" w:author="MCC160" w:date="2022-11-16T22:02:00Z">
              <w:r w:rsidR="00045E07" w:rsidRPr="00424E59">
                <w:rPr>
                  <w:rPrChange w:id="915" w:author="MCC160" w:date="2022-11-16T22:03:00Z">
                    <w:rPr/>
                  </w:rPrChange>
                </w:rPr>
                <w:t>c</w:t>
              </w:r>
            </w:ins>
            <w:ins w:id="916" w:author="MCC160" w:date="2022-11-01T12:00:00Z">
              <w:r w:rsidR="001D091D" w:rsidRPr="00424E59">
                <w:t>lient) correctly perform test procedure '</w:t>
              </w:r>
            </w:ins>
            <w:r w:rsidRPr="00424E59">
              <w:t>MCPTT CO call release keeping the pre-established session</w:t>
            </w:r>
            <w:ins w:id="917" w:author="MCC160" w:date="2022-11-01T12:09:00Z">
              <w:r w:rsidR="00276FA9" w:rsidRPr="00424E59">
                <w:t>'</w:t>
              </w:r>
            </w:ins>
            <w:r w:rsidRPr="00424E59">
              <w:t xml:space="preserve"> as described in </w:t>
            </w:r>
            <w:r w:rsidRPr="00424E59">
              <w:rPr>
                <w:lang w:eastAsia="ko-KR"/>
              </w:rPr>
              <w:t>TS 36.579-1 [2] table 5.3A.4.3-1</w:t>
            </w:r>
            <w:r w:rsidRPr="00424E59">
              <w:t xml:space="preserve"> to </w:t>
            </w:r>
            <w:del w:id="918" w:author="MCC160" w:date="2022-11-01T12:06:00Z">
              <w:r w:rsidRPr="00424E59" w:rsidDel="008802DA">
                <w:delText xml:space="preserve">end </w:delText>
              </w:r>
            </w:del>
            <w:ins w:id="919" w:author="MCC160" w:date="2022-11-01T12:06:00Z">
              <w:r w:rsidR="008802DA" w:rsidRPr="00424E59">
                <w:t xml:space="preserve">release </w:t>
              </w:r>
            </w:ins>
            <w:r w:rsidRPr="00424E59">
              <w:rPr>
                <w:lang w:eastAsia="ko-KR"/>
              </w:rPr>
              <w:t xml:space="preserve">the </w:t>
            </w:r>
            <w:del w:id="920" w:author="MCC160" w:date="2022-11-01T12:06:00Z">
              <w:r w:rsidRPr="00424E59" w:rsidDel="008802DA">
                <w:rPr>
                  <w:lang w:eastAsia="ko-KR"/>
                </w:rPr>
                <w:delText xml:space="preserve">private </w:delText>
              </w:r>
            </w:del>
            <w:r w:rsidRPr="00424E59">
              <w:rPr>
                <w:lang w:eastAsia="ko-KR"/>
              </w:rPr>
              <w:t>call?</w:t>
            </w:r>
          </w:p>
        </w:tc>
        <w:tc>
          <w:tcPr>
            <w:tcW w:w="708" w:type="dxa"/>
            <w:tcBorders>
              <w:top w:val="single" w:sz="4" w:space="0" w:color="auto"/>
              <w:left w:val="single" w:sz="4" w:space="0" w:color="auto"/>
              <w:bottom w:val="single" w:sz="4" w:space="0" w:color="auto"/>
              <w:right w:val="single" w:sz="4" w:space="0" w:color="auto"/>
            </w:tcBorders>
            <w:hideMark/>
          </w:tcPr>
          <w:p w14:paraId="7F6AADE5" w14:textId="77777777" w:rsidR="00EB676A" w:rsidRPr="00424E59" w:rsidRDefault="00EB676A">
            <w:pPr>
              <w:pStyle w:val="TAC"/>
              <w:pPrChange w:id="921" w:author="MCC160" w:date="2022-11-01T12:05:00Z">
                <w:pPr>
                  <w:keepNext/>
                  <w:keepLines/>
                  <w:spacing w:after="0"/>
                  <w:jc w:val="center"/>
                </w:pPr>
              </w:pPrChange>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3A9E3602" w14:textId="77777777" w:rsidR="00EB676A" w:rsidRPr="00424E59" w:rsidRDefault="00EB676A">
            <w:pPr>
              <w:pStyle w:val="TAL"/>
              <w:rPr>
                <w:lang w:eastAsia="ko-KR"/>
              </w:rPr>
              <w:pPrChange w:id="922" w:author="MCC160" w:date="2022-11-01T12:06:00Z">
                <w:pPr>
                  <w:keepNext/>
                  <w:keepLines/>
                  <w:spacing w:after="0"/>
                </w:pPr>
              </w:pPrChange>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628AC277" w14:textId="77777777" w:rsidR="00EB676A" w:rsidRPr="00424E59" w:rsidRDefault="00EB676A">
            <w:pPr>
              <w:pStyle w:val="TAC"/>
              <w:pPrChange w:id="923" w:author="MCC160" w:date="2022-11-01T12:06:00Z">
                <w:pPr>
                  <w:keepNext/>
                  <w:keepLines/>
                  <w:spacing w:after="0"/>
                  <w:jc w:val="center"/>
                </w:pPr>
              </w:pPrChange>
            </w:pPr>
            <w:r w:rsidRPr="00424E59">
              <w:t>2</w:t>
            </w:r>
          </w:p>
        </w:tc>
        <w:tc>
          <w:tcPr>
            <w:tcW w:w="850" w:type="dxa"/>
            <w:tcBorders>
              <w:top w:val="single" w:sz="4" w:space="0" w:color="auto"/>
              <w:left w:val="single" w:sz="4" w:space="0" w:color="auto"/>
              <w:bottom w:val="single" w:sz="4" w:space="0" w:color="auto"/>
              <w:right w:val="single" w:sz="4" w:space="0" w:color="auto"/>
            </w:tcBorders>
            <w:hideMark/>
          </w:tcPr>
          <w:p w14:paraId="005343F9" w14:textId="77777777" w:rsidR="00EB676A" w:rsidRPr="00424E59" w:rsidRDefault="00EB676A">
            <w:pPr>
              <w:pStyle w:val="TAC"/>
              <w:pPrChange w:id="924" w:author="MCC160" w:date="2022-11-01T12:06:00Z">
                <w:pPr>
                  <w:keepNext/>
                  <w:keepLines/>
                  <w:spacing w:after="0"/>
                  <w:jc w:val="center"/>
                </w:pPr>
              </w:pPrChange>
            </w:pPr>
            <w:r w:rsidRPr="00424E59">
              <w:t>P</w:t>
            </w:r>
          </w:p>
        </w:tc>
      </w:tr>
      <w:tr w:rsidR="00EB676A" w:rsidRPr="00424E59" w14:paraId="2C3A559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F9E94C2" w14:textId="77777777" w:rsidR="00EB676A" w:rsidRPr="00424E59" w:rsidRDefault="00EB676A">
            <w:pPr>
              <w:pStyle w:val="TAC"/>
              <w:pPrChange w:id="925" w:author="MCC160" w:date="2022-11-01T12:05:00Z">
                <w:pPr>
                  <w:keepNext/>
                  <w:keepLines/>
                  <w:spacing w:after="0"/>
                  <w:jc w:val="center"/>
                </w:pPr>
              </w:pPrChange>
            </w:pPr>
            <w:r w:rsidRPr="00424E59">
              <w:t>8-9</w:t>
            </w:r>
          </w:p>
        </w:tc>
        <w:tc>
          <w:tcPr>
            <w:tcW w:w="3968" w:type="dxa"/>
            <w:tcBorders>
              <w:top w:val="single" w:sz="4" w:space="0" w:color="auto"/>
              <w:left w:val="single" w:sz="4" w:space="0" w:color="auto"/>
              <w:bottom w:val="single" w:sz="4" w:space="0" w:color="auto"/>
              <w:right w:val="single" w:sz="4" w:space="0" w:color="auto"/>
            </w:tcBorders>
            <w:hideMark/>
          </w:tcPr>
          <w:p w14:paraId="21BDA01D" w14:textId="77777777" w:rsidR="00EB676A" w:rsidRPr="00424E59" w:rsidRDefault="00EB676A">
            <w:pPr>
              <w:pStyle w:val="TAL"/>
              <w:pPrChange w:id="926" w:author="MCC160" w:date="2022-11-01T12:05:00Z">
                <w:pPr>
                  <w:keepNext/>
                  <w:keepLines/>
                  <w:spacing w:after="0"/>
                </w:pPr>
              </w:pPrChange>
            </w:pPr>
            <w:r w:rsidRPr="00424E59">
              <w:t>Void</w:t>
            </w:r>
          </w:p>
        </w:tc>
        <w:tc>
          <w:tcPr>
            <w:tcW w:w="708" w:type="dxa"/>
            <w:tcBorders>
              <w:top w:val="single" w:sz="4" w:space="0" w:color="auto"/>
              <w:left w:val="single" w:sz="4" w:space="0" w:color="auto"/>
              <w:bottom w:val="single" w:sz="4" w:space="0" w:color="auto"/>
              <w:right w:val="single" w:sz="4" w:space="0" w:color="auto"/>
            </w:tcBorders>
            <w:hideMark/>
          </w:tcPr>
          <w:p w14:paraId="02B44916" w14:textId="77777777" w:rsidR="00EB676A" w:rsidRPr="00424E59" w:rsidRDefault="00EB676A">
            <w:pPr>
              <w:pStyle w:val="TAC"/>
              <w:pPrChange w:id="927" w:author="MCC160" w:date="2022-11-01T12:05:00Z">
                <w:pPr>
                  <w:keepNext/>
                  <w:keepLines/>
                  <w:spacing w:after="0"/>
                  <w:jc w:val="center"/>
                </w:pPr>
              </w:pPrChange>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59648E95" w14:textId="77777777" w:rsidR="00EB676A" w:rsidRPr="00424E59" w:rsidRDefault="00EB676A">
            <w:pPr>
              <w:pStyle w:val="TAL"/>
              <w:rPr>
                <w:lang w:eastAsia="ko-KR"/>
              </w:rPr>
              <w:pPrChange w:id="928" w:author="MCC160" w:date="2022-11-01T12:06:00Z">
                <w:pPr>
                  <w:keepNext/>
                  <w:keepLines/>
                  <w:spacing w:after="0"/>
                </w:pPr>
              </w:pPrChange>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01BECFD0" w14:textId="77777777" w:rsidR="00EB676A" w:rsidRPr="00424E59" w:rsidRDefault="00EB676A">
            <w:pPr>
              <w:pStyle w:val="TAC"/>
              <w:pPrChange w:id="929" w:author="MCC160" w:date="2022-11-01T12:06:00Z">
                <w:pPr>
                  <w:keepNext/>
                  <w:keepLines/>
                  <w:spacing w:after="0"/>
                  <w:jc w:val="center"/>
                </w:pPr>
              </w:pPrChange>
            </w:pPr>
            <w:r w:rsidRPr="00424E59">
              <w:t>-</w:t>
            </w:r>
          </w:p>
        </w:tc>
        <w:tc>
          <w:tcPr>
            <w:tcW w:w="850" w:type="dxa"/>
            <w:tcBorders>
              <w:top w:val="single" w:sz="4" w:space="0" w:color="auto"/>
              <w:left w:val="single" w:sz="4" w:space="0" w:color="auto"/>
              <w:bottom w:val="single" w:sz="4" w:space="0" w:color="auto"/>
              <w:right w:val="single" w:sz="4" w:space="0" w:color="auto"/>
            </w:tcBorders>
            <w:hideMark/>
          </w:tcPr>
          <w:p w14:paraId="10371557" w14:textId="77777777" w:rsidR="00EB676A" w:rsidRPr="00424E59" w:rsidRDefault="00EB676A">
            <w:pPr>
              <w:pStyle w:val="TAC"/>
              <w:pPrChange w:id="930" w:author="MCC160" w:date="2022-11-01T12:06:00Z">
                <w:pPr>
                  <w:keepNext/>
                  <w:keepLines/>
                  <w:spacing w:after="0"/>
                  <w:jc w:val="center"/>
                </w:pPr>
              </w:pPrChange>
            </w:pPr>
            <w:r w:rsidRPr="00424E59">
              <w:t>-</w:t>
            </w:r>
          </w:p>
        </w:tc>
      </w:tr>
      <w:tr w:rsidR="00EB676A" w:rsidRPr="00424E59" w14:paraId="1DE20F89"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54F362EB"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p w14:paraId="1826A704"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2:</w:t>
            </w:r>
            <w:r w:rsidRPr="00424E59">
              <w:rPr>
                <w:rFonts w:ascii="Arial" w:hAnsi="Arial"/>
                <w:sz w:val="18"/>
              </w:rPr>
              <w:tab/>
              <w:t>The media plane control messages related to call setup/release over a pre-established session are sent over the channel used for media plane control.</w:t>
            </w:r>
          </w:p>
        </w:tc>
      </w:tr>
    </w:tbl>
    <w:p w14:paraId="047AAE66" w14:textId="77777777" w:rsidR="00EB676A" w:rsidRPr="00424E59" w:rsidRDefault="00EB676A" w:rsidP="00EB676A"/>
    <w:p w14:paraId="7181384C" w14:textId="77777777" w:rsidR="00EB676A" w:rsidRPr="00424E59" w:rsidRDefault="00EB676A" w:rsidP="00EB676A">
      <w:pPr>
        <w:keepNext/>
        <w:keepLines/>
        <w:spacing w:before="120"/>
        <w:ind w:left="1985" w:hanging="1985"/>
        <w:rPr>
          <w:rFonts w:ascii="Arial" w:hAnsi="Arial"/>
        </w:rPr>
      </w:pPr>
      <w:r w:rsidRPr="00424E59">
        <w:rPr>
          <w:rFonts w:ascii="Arial" w:hAnsi="Arial"/>
        </w:rPr>
        <w:t>6.2.9.3.3</w:t>
      </w:r>
      <w:r w:rsidRPr="00424E59">
        <w:rPr>
          <w:rFonts w:ascii="Arial" w:hAnsi="Arial"/>
        </w:rPr>
        <w:tab/>
        <w:t>Specific message contents</w:t>
      </w:r>
    </w:p>
    <w:p w14:paraId="0559B320"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6.2.9.3.3-1: </w:t>
      </w:r>
      <w:r w:rsidRPr="00424E59">
        <w:rPr>
          <w:rFonts w:ascii="Arial" w:hAnsi="Arial"/>
          <w:b/>
          <w:lang w:eastAsia="ko-KR"/>
        </w:rPr>
        <w:t>SIP REFER</w:t>
      </w:r>
      <w:r w:rsidRPr="00424E59">
        <w:rPr>
          <w:rFonts w:ascii="Arial" w:hAnsi="Arial"/>
          <w:b/>
        </w:rPr>
        <w:t xml:space="preserve"> from the UE (Step 2, Table 6.2.9.3.2-1;</w:t>
      </w:r>
      <w:r w:rsidRPr="00424E59">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13C77B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D397B4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Derivation Path: </w:t>
            </w:r>
            <w:r w:rsidRPr="00424E59">
              <w:rPr>
                <w:rFonts w:ascii="Arial" w:eastAsia="MS Mincho" w:hAnsi="Arial"/>
                <w:sz w:val="18"/>
              </w:rPr>
              <w:t>36.579-1 [2], Table 5.5.2.12-1, condition PRIVATE-CALL</w:t>
            </w:r>
          </w:p>
        </w:tc>
      </w:tr>
      <w:tr w:rsidR="00EB676A" w:rsidRPr="00424E59" w14:paraId="1DE4A4B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7CA7909"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920CE8"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706264A"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1F7CCCE"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A78F891"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Condition</w:t>
            </w:r>
          </w:p>
        </w:tc>
      </w:tr>
      <w:tr w:rsidR="00EB676A" w:rsidRPr="00424E59" w14:paraId="3379111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902313"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F9E6FE3" w14:textId="77777777" w:rsidR="00EB676A" w:rsidRPr="00424E59" w:rsidRDefault="00EB676A" w:rsidP="00BC3F8D">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37251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96C41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4ED6CF0" w14:textId="77777777" w:rsidR="00EB676A" w:rsidRPr="00424E59" w:rsidRDefault="00EB676A" w:rsidP="00BC3F8D">
            <w:pPr>
              <w:keepNext/>
              <w:keepLines/>
              <w:spacing w:after="0"/>
              <w:rPr>
                <w:rFonts w:ascii="Arial" w:hAnsi="Arial"/>
                <w:sz w:val="18"/>
              </w:rPr>
            </w:pPr>
          </w:p>
        </w:tc>
      </w:tr>
      <w:tr w:rsidR="00EB676A" w:rsidRPr="00424E59" w14:paraId="5C3E864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690D03B"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914877"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C95DFB0" w14:textId="77777777" w:rsidR="00EB676A" w:rsidRPr="00424E59" w:rsidRDefault="00EB676A" w:rsidP="00BC3F8D">
            <w:pPr>
              <w:keepNext/>
              <w:keepLines/>
              <w:spacing w:after="0"/>
              <w:rPr>
                <w:rFonts w:ascii="Arial" w:hAnsi="Arial"/>
                <w:sz w:val="18"/>
              </w:rPr>
            </w:pPr>
            <w:r w:rsidRPr="00424E59">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0CB3305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52456F" w14:textId="77777777" w:rsidR="00EB676A" w:rsidRPr="00424E59" w:rsidRDefault="00EB676A" w:rsidP="00BC3F8D">
            <w:pPr>
              <w:keepNext/>
              <w:keepLines/>
              <w:spacing w:after="0"/>
              <w:rPr>
                <w:rFonts w:ascii="Arial" w:hAnsi="Arial"/>
                <w:sz w:val="18"/>
              </w:rPr>
            </w:pPr>
          </w:p>
        </w:tc>
      </w:tr>
      <w:tr w:rsidR="00EB676A" w:rsidRPr="00424E59" w14:paraId="13FDE32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5B1E1D3"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3156E8" w14:textId="77777777" w:rsidR="00EB676A" w:rsidRPr="00424E59" w:rsidRDefault="00EB676A" w:rsidP="00BC3F8D">
            <w:pPr>
              <w:keepNext/>
              <w:keepLines/>
              <w:spacing w:after="0"/>
              <w:rPr>
                <w:rFonts w:ascii="Arial" w:hAnsi="Arial"/>
                <w:sz w:val="18"/>
              </w:rPr>
            </w:pPr>
            <w:r w:rsidRPr="00424E59">
              <w:rPr>
                <w:rFonts w:ascii="Arial" w:hAnsi="Arial" w:cs="Arial"/>
                <w:sz w:val="18"/>
                <w:szCs w:val="18"/>
              </w:rPr>
              <w:t xml:space="preserve">Resource-lists as described in </w:t>
            </w:r>
            <w:r w:rsidRPr="00424E59">
              <w:rPr>
                <w:rFonts w:ascii="Arial" w:hAnsi="Arial"/>
                <w:sz w:val="18"/>
              </w:rPr>
              <w:t>Table 6.2.9.3.3-1A</w:t>
            </w:r>
          </w:p>
        </w:tc>
        <w:tc>
          <w:tcPr>
            <w:tcW w:w="2126" w:type="dxa"/>
            <w:tcBorders>
              <w:top w:val="single" w:sz="4" w:space="0" w:color="auto"/>
              <w:left w:val="single" w:sz="4" w:space="0" w:color="auto"/>
              <w:bottom w:val="single" w:sz="4" w:space="0" w:color="auto"/>
              <w:right w:val="single" w:sz="4" w:space="0" w:color="auto"/>
            </w:tcBorders>
          </w:tcPr>
          <w:p w14:paraId="23DFFAC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A40E0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ABB717F" w14:textId="77777777" w:rsidR="00EB676A" w:rsidRPr="00424E59" w:rsidRDefault="00EB676A" w:rsidP="00BC3F8D">
            <w:pPr>
              <w:keepNext/>
              <w:keepLines/>
              <w:spacing w:after="0"/>
              <w:rPr>
                <w:rFonts w:ascii="Arial" w:hAnsi="Arial"/>
                <w:sz w:val="18"/>
              </w:rPr>
            </w:pPr>
          </w:p>
        </w:tc>
      </w:tr>
    </w:tbl>
    <w:p w14:paraId="0DFF92EE" w14:textId="77777777" w:rsidR="00EB676A" w:rsidRPr="00424E59" w:rsidRDefault="00EB676A" w:rsidP="00EB676A"/>
    <w:p w14:paraId="20B46671" w14:textId="77777777" w:rsidR="00EB676A" w:rsidRPr="00424E59" w:rsidRDefault="00EB676A" w:rsidP="00EB676A">
      <w:pPr>
        <w:keepNext/>
        <w:keepLines/>
        <w:spacing w:before="60"/>
        <w:jc w:val="center"/>
        <w:rPr>
          <w:rFonts w:ascii="Arial" w:hAnsi="Arial"/>
          <w:b/>
        </w:rPr>
      </w:pPr>
      <w:r w:rsidRPr="00424E59">
        <w:rPr>
          <w:rFonts w:ascii="Arial" w:hAnsi="Arial"/>
          <w:b/>
        </w:rPr>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2C6127F" w14:textId="77777777" w:rsidTr="00BC3F8D">
        <w:trPr>
          <w:cantSplit/>
        </w:trPr>
        <w:tc>
          <w:tcPr>
            <w:tcW w:w="9640" w:type="dxa"/>
            <w:tcBorders>
              <w:top w:val="single" w:sz="4" w:space="0" w:color="auto"/>
              <w:left w:val="single" w:sz="4" w:space="0" w:color="auto"/>
              <w:bottom w:val="single" w:sz="4" w:space="0" w:color="auto"/>
              <w:right w:val="single" w:sz="4" w:space="0" w:color="auto"/>
            </w:tcBorders>
            <w:hideMark/>
          </w:tcPr>
          <w:p w14:paraId="43CAB672" w14:textId="77777777" w:rsidR="00EB676A" w:rsidRPr="00424E59" w:rsidRDefault="00EB676A" w:rsidP="00BC3F8D">
            <w:pPr>
              <w:keepNext/>
              <w:keepLines/>
              <w:spacing w:after="0"/>
              <w:rPr>
                <w:rFonts w:ascii="Arial" w:hAnsi="Arial" w:cs="Arial"/>
                <w:sz w:val="18"/>
                <w:szCs w:val="18"/>
              </w:rPr>
            </w:pPr>
            <w:r w:rsidRPr="00424E59">
              <w:rPr>
                <w:rFonts w:ascii="Arial" w:hAnsi="Arial" w:cs="Arial"/>
                <w:sz w:val="18"/>
                <w:szCs w:val="18"/>
              </w:rPr>
              <w:t>Derivation Path: TS 36.579-1 [2], Table 5.5.3.3.1-1 condition PRE-ESTABLISH, PRIVATE-CALL with the uri attribute of the entry extended with the SIP URI header fields as specified in Table 6.2.9.3.3-1B</w:t>
            </w:r>
          </w:p>
        </w:tc>
      </w:tr>
    </w:tbl>
    <w:p w14:paraId="13C07F3C" w14:textId="77777777" w:rsidR="00EB676A" w:rsidRPr="00424E59" w:rsidRDefault="00EB676A" w:rsidP="00EB676A"/>
    <w:p w14:paraId="5ADDE641" w14:textId="77777777" w:rsidR="00EB676A" w:rsidRPr="00424E59" w:rsidRDefault="00EB676A" w:rsidP="00EB676A">
      <w:pPr>
        <w:keepNext/>
        <w:keepLines/>
        <w:spacing w:before="60"/>
        <w:jc w:val="center"/>
        <w:rPr>
          <w:rFonts w:ascii="Arial" w:hAnsi="Arial"/>
          <w:b/>
        </w:rPr>
      </w:pPr>
      <w:r w:rsidRPr="00424E59">
        <w:rPr>
          <w:rFonts w:ascii="Arial" w:hAnsi="Arial"/>
          <w:b/>
        </w:rPr>
        <w:t>Table 6.2.9.3.3-1B: SIP header fields extending the uri attribute of the resource-lists' single entry</w:t>
      </w:r>
      <w:r w:rsidRPr="00424E59">
        <w:rPr>
          <w:rFonts w:ascii="Arial" w:hAnsi="Arial"/>
          <w:b/>
        </w:rPr>
        <w:br/>
        <w:t>(Table 6.2.9.3.3-1A)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EB676A" w:rsidRPr="00424E59" w14:paraId="13F52B99" w14:textId="77777777" w:rsidTr="00BC3F8D">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DD73411" w14:textId="77777777" w:rsidR="00EB676A" w:rsidRPr="00424E59" w:rsidRDefault="00EB676A" w:rsidP="00BC3F8D">
            <w:pPr>
              <w:keepNext/>
              <w:keepLines/>
              <w:spacing w:after="0"/>
              <w:rPr>
                <w:rFonts w:ascii="Arial" w:hAnsi="Arial" w:cs="Arial"/>
                <w:sz w:val="18"/>
                <w:szCs w:val="18"/>
              </w:rPr>
            </w:pPr>
            <w:r w:rsidRPr="00424E59">
              <w:rPr>
                <w:rFonts w:ascii="Arial" w:hAnsi="Arial" w:cs="Arial"/>
                <w:sz w:val="18"/>
                <w:szCs w:val="18"/>
              </w:rPr>
              <w:t xml:space="preserve">Derivation Path: TS 36.579-1 [2], Table </w:t>
            </w:r>
            <w:r w:rsidRPr="00424E59">
              <w:rPr>
                <w:rFonts w:ascii="Arial" w:hAnsi="Arial"/>
                <w:sz w:val="18"/>
              </w:rPr>
              <w:t xml:space="preserve">5.5.2.12-2: </w:t>
            </w:r>
            <w:r w:rsidRPr="00424E59">
              <w:rPr>
                <w:rFonts w:ascii="Arial" w:hAnsi="Arial" w:cs="Arial"/>
                <w:sz w:val="18"/>
                <w:szCs w:val="18"/>
              </w:rPr>
              <w:t>condition PRIVATE-CALL</w:t>
            </w:r>
          </w:p>
        </w:tc>
      </w:tr>
      <w:tr w:rsidR="00EB676A" w:rsidRPr="00424E59" w14:paraId="5F883C39"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3F9641A2"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60AE69"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0F9B5B"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BC7C827"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Reference</w:t>
            </w:r>
          </w:p>
        </w:tc>
        <w:tc>
          <w:tcPr>
            <w:tcW w:w="846" w:type="dxa"/>
            <w:tcBorders>
              <w:top w:val="single" w:sz="4" w:space="0" w:color="auto"/>
              <w:left w:val="single" w:sz="4" w:space="0" w:color="auto"/>
              <w:bottom w:val="single" w:sz="4" w:space="0" w:color="auto"/>
              <w:right w:val="single" w:sz="4" w:space="0" w:color="auto"/>
            </w:tcBorders>
            <w:hideMark/>
          </w:tcPr>
          <w:p w14:paraId="7A5665B1"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Condition</w:t>
            </w:r>
          </w:p>
        </w:tc>
      </w:tr>
      <w:tr w:rsidR="00EB676A" w:rsidRPr="00424E59" w14:paraId="186C7D48" w14:textId="77777777" w:rsidTr="00BC3F8D">
        <w:tc>
          <w:tcPr>
            <w:tcW w:w="3126" w:type="dxa"/>
            <w:tcBorders>
              <w:top w:val="single" w:sz="4" w:space="0" w:color="auto"/>
              <w:left w:val="single" w:sz="4" w:space="0" w:color="auto"/>
              <w:bottom w:val="single" w:sz="4" w:space="0" w:color="auto"/>
              <w:right w:val="single" w:sz="4" w:space="0" w:color="auto"/>
            </w:tcBorders>
            <w:vAlign w:val="center"/>
            <w:hideMark/>
          </w:tcPr>
          <w:p w14:paraId="087B398B" w14:textId="77777777" w:rsidR="00EB676A" w:rsidRPr="00424E59" w:rsidRDefault="00EB676A" w:rsidP="00BC3F8D">
            <w:pPr>
              <w:pStyle w:val="TAL"/>
              <w:rPr>
                <w:rFonts w:cs="Arial"/>
                <w:b/>
                <w:szCs w:val="18"/>
              </w:rPr>
            </w:pPr>
            <w:r w:rsidRPr="00424E59">
              <w:t>body</w:t>
            </w:r>
          </w:p>
        </w:tc>
        <w:tc>
          <w:tcPr>
            <w:tcW w:w="2127" w:type="dxa"/>
            <w:tcBorders>
              <w:top w:val="single" w:sz="4" w:space="0" w:color="auto"/>
              <w:left w:val="single" w:sz="4" w:space="0" w:color="auto"/>
              <w:bottom w:val="single" w:sz="4" w:space="0" w:color="auto"/>
              <w:right w:val="single" w:sz="4" w:space="0" w:color="auto"/>
            </w:tcBorders>
          </w:tcPr>
          <w:p w14:paraId="7A5B2D02"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6DAA9AE"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AC26BD" w14:textId="77777777" w:rsidR="00EB676A" w:rsidRPr="00424E59"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30571925" w14:textId="77777777" w:rsidR="00EB676A" w:rsidRPr="00424E59" w:rsidRDefault="00EB676A" w:rsidP="00BC3F8D">
            <w:pPr>
              <w:pStyle w:val="TAL"/>
            </w:pPr>
          </w:p>
        </w:tc>
      </w:tr>
      <w:tr w:rsidR="00EB676A" w:rsidRPr="00424E59" w14:paraId="546B7F9B"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150EE8A8" w14:textId="77777777" w:rsidR="00EB676A" w:rsidRPr="00424E59" w:rsidRDefault="00EB676A" w:rsidP="00BC3F8D">
            <w:pPr>
              <w:pStyle w:val="TAL"/>
              <w:rPr>
                <w:rFonts w:cs="Arial"/>
                <w:szCs w:val="18"/>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8004307"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18671E" w14:textId="77777777" w:rsidR="00EB676A" w:rsidRPr="00424E59" w:rsidRDefault="00EB676A" w:rsidP="00BC3F8D">
            <w:pPr>
              <w:pStyle w:val="TAL"/>
            </w:pPr>
            <w:r w:rsidRPr="00424E59">
              <w:rPr>
                <w:b/>
              </w:rPr>
              <w:t>SDP Message</w:t>
            </w:r>
          </w:p>
        </w:tc>
        <w:tc>
          <w:tcPr>
            <w:tcW w:w="1419" w:type="dxa"/>
            <w:tcBorders>
              <w:top w:val="single" w:sz="4" w:space="0" w:color="auto"/>
              <w:left w:val="single" w:sz="4" w:space="0" w:color="auto"/>
              <w:bottom w:val="single" w:sz="4" w:space="0" w:color="auto"/>
              <w:right w:val="single" w:sz="4" w:space="0" w:color="auto"/>
            </w:tcBorders>
          </w:tcPr>
          <w:p w14:paraId="6C38C23D" w14:textId="77777777" w:rsidR="00EB676A" w:rsidRPr="00424E59"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58807DEB" w14:textId="77777777" w:rsidR="00EB676A" w:rsidRPr="00424E59" w:rsidRDefault="00EB676A" w:rsidP="00BC3F8D">
            <w:pPr>
              <w:pStyle w:val="TAL"/>
            </w:pPr>
          </w:p>
        </w:tc>
      </w:tr>
      <w:tr w:rsidR="00EB676A" w:rsidRPr="00424E59" w14:paraId="6181E2A3"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3B0B31FA" w14:textId="77777777" w:rsidR="00EB676A" w:rsidRPr="00424E59" w:rsidRDefault="00EB676A" w:rsidP="00BC3F8D">
            <w:pPr>
              <w:pStyle w:val="TAL"/>
            </w:pPr>
            <w:r w:rsidRPr="00424E59">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7892767"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3B95D42" w14:textId="77777777" w:rsidR="00EB676A" w:rsidRPr="00424E59"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193B615B" w14:textId="77777777" w:rsidR="00EB676A" w:rsidRPr="00424E59"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16129243" w14:textId="77777777" w:rsidR="00EB676A" w:rsidRPr="00424E59" w:rsidRDefault="00EB676A" w:rsidP="00BC3F8D">
            <w:pPr>
              <w:pStyle w:val="TAL"/>
            </w:pPr>
          </w:p>
        </w:tc>
      </w:tr>
      <w:tr w:rsidR="00EB676A" w:rsidRPr="00424E59" w14:paraId="1E7312F4"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4EE0804C" w14:textId="77777777" w:rsidR="00EB676A" w:rsidRPr="00424E59" w:rsidRDefault="00EB676A" w:rsidP="00BC3F8D">
            <w:pPr>
              <w:pStyle w:val="TAL"/>
              <w:rPr>
                <w:bCs/>
              </w:rPr>
            </w:pPr>
            <w:r w:rsidRPr="00424E59">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5A6D1D5" w14:textId="77777777" w:rsidR="00EB676A" w:rsidRPr="00424E59" w:rsidRDefault="00EB676A" w:rsidP="00BC3F8D">
            <w:pPr>
              <w:pStyle w:val="TAL"/>
            </w:pPr>
            <w:r w:rsidRPr="00424E59">
              <w:t>“application/sdp”</w:t>
            </w:r>
          </w:p>
        </w:tc>
        <w:tc>
          <w:tcPr>
            <w:tcW w:w="2127" w:type="dxa"/>
            <w:tcBorders>
              <w:top w:val="single" w:sz="4" w:space="0" w:color="auto"/>
              <w:left w:val="single" w:sz="4" w:space="0" w:color="auto"/>
              <w:bottom w:val="single" w:sz="4" w:space="0" w:color="auto"/>
              <w:right w:val="single" w:sz="4" w:space="0" w:color="auto"/>
            </w:tcBorders>
          </w:tcPr>
          <w:p w14:paraId="3BCC9346" w14:textId="77777777" w:rsidR="00EB676A" w:rsidRPr="00424E59"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323AB56E" w14:textId="77777777" w:rsidR="00EB676A" w:rsidRPr="00424E59"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114EFE00" w14:textId="77777777" w:rsidR="00EB676A" w:rsidRPr="00424E59" w:rsidRDefault="00EB676A" w:rsidP="00BC3F8D">
            <w:pPr>
              <w:pStyle w:val="TAL"/>
            </w:pPr>
          </w:p>
        </w:tc>
      </w:tr>
      <w:tr w:rsidR="00EB676A" w:rsidRPr="00424E59" w14:paraId="5BB4998B"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3FAAE306" w14:textId="77777777" w:rsidR="00EB676A" w:rsidRPr="00424E59" w:rsidRDefault="00EB676A" w:rsidP="00BC3F8D">
            <w:pPr>
              <w:pStyle w:val="TAL"/>
              <w:rPr>
                <w:b/>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9D4227E" w14:textId="77777777" w:rsidR="00EB676A" w:rsidRPr="00424E59" w:rsidRDefault="00EB676A" w:rsidP="00BC3F8D">
            <w:pPr>
              <w:pStyle w:val="TAL"/>
            </w:pPr>
            <w:r w:rsidRPr="00424E59">
              <w:t xml:space="preserve">SDP Message as described in </w:t>
            </w:r>
            <w:r w:rsidRPr="00424E59">
              <w:rPr>
                <w:bCs/>
              </w:rPr>
              <w:t>Table 6.2.9.3.3-2</w:t>
            </w:r>
          </w:p>
        </w:tc>
        <w:tc>
          <w:tcPr>
            <w:tcW w:w="2127" w:type="dxa"/>
            <w:tcBorders>
              <w:top w:val="single" w:sz="4" w:space="0" w:color="auto"/>
              <w:left w:val="single" w:sz="4" w:space="0" w:color="auto"/>
              <w:bottom w:val="single" w:sz="4" w:space="0" w:color="auto"/>
              <w:right w:val="single" w:sz="4" w:space="0" w:color="auto"/>
            </w:tcBorders>
          </w:tcPr>
          <w:p w14:paraId="7A3BEFEC"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8701AC1" w14:textId="77777777" w:rsidR="00EB676A" w:rsidRPr="00424E59"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2FBF5F37" w14:textId="77777777" w:rsidR="00EB676A" w:rsidRPr="00424E59" w:rsidRDefault="00EB676A" w:rsidP="00BC3F8D">
            <w:pPr>
              <w:pStyle w:val="TAL"/>
            </w:pPr>
          </w:p>
        </w:tc>
      </w:tr>
      <w:tr w:rsidR="00EB676A" w:rsidRPr="00424E59" w14:paraId="67434DE3" w14:textId="77777777" w:rsidTr="00BC3F8D">
        <w:tc>
          <w:tcPr>
            <w:tcW w:w="3126" w:type="dxa"/>
            <w:tcBorders>
              <w:top w:val="single" w:sz="4" w:space="0" w:color="auto"/>
              <w:left w:val="single" w:sz="4" w:space="0" w:color="auto"/>
              <w:bottom w:val="single" w:sz="4" w:space="0" w:color="auto"/>
              <w:right w:val="single" w:sz="4" w:space="0" w:color="auto"/>
            </w:tcBorders>
            <w:vAlign w:val="center"/>
          </w:tcPr>
          <w:p w14:paraId="3A735E29"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F01D9D"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4ACFE40" w14:textId="77777777" w:rsidR="00EB676A" w:rsidRPr="00424E59" w:rsidRDefault="00EB676A" w:rsidP="00BC3F8D">
            <w:pPr>
              <w:pStyle w:val="TAL"/>
            </w:pPr>
            <w:r w:rsidRPr="00424E59">
              <w:rPr>
                <w:b/>
              </w:rPr>
              <w:t>MCPTT-Info</w:t>
            </w:r>
          </w:p>
        </w:tc>
        <w:tc>
          <w:tcPr>
            <w:tcW w:w="1419" w:type="dxa"/>
            <w:tcBorders>
              <w:top w:val="single" w:sz="4" w:space="0" w:color="auto"/>
              <w:left w:val="single" w:sz="4" w:space="0" w:color="auto"/>
              <w:bottom w:val="single" w:sz="4" w:space="0" w:color="auto"/>
              <w:right w:val="single" w:sz="4" w:space="0" w:color="auto"/>
            </w:tcBorders>
          </w:tcPr>
          <w:p w14:paraId="2BA2E4F2" w14:textId="77777777" w:rsidR="00EB676A" w:rsidRPr="00424E59"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2335EFF5" w14:textId="77777777" w:rsidR="00EB676A" w:rsidRPr="00424E59" w:rsidRDefault="00EB676A" w:rsidP="00BC3F8D">
            <w:pPr>
              <w:pStyle w:val="TAL"/>
            </w:pPr>
          </w:p>
        </w:tc>
      </w:tr>
      <w:tr w:rsidR="00EB676A" w:rsidRPr="00424E59" w14:paraId="22FF5B16" w14:textId="77777777" w:rsidTr="00BC3F8D">
        <w:tc>
          <w:tcPr>
            <w:tcW w:w="3126" w:type="dxa"/>
            <w:tcBorders>
              <w:top w:val="single" w:sz="4" w:space="0" w:color="auto"/>
              <w:left w:val="single" w:sz="4" w:space="0" w:color="auto"/>
              <w:bottom w:val="single" w:sz="4" w:space="0" w:color="auto"/>
              <w:right w:val="single" w:sz="4" w:space="0" w:color="auto"/>
            </w:tcBorders>
            <w:vAlign w:val="center"/>
          </w:tcPr>
          <w:p w14:paraId="1C0FED09"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A053781" w14:textId="77777777" w:rsidR="00EB676A" w:rsidRPr="00424E59" w:rsidRDefault="00EB676A" w:rsidP="00BC3F8D">
            <w:pPr>
              <w:pStyle w:val="TAL"/>
            </w:pPr>
            <w:r w:rsidRPr="00424E59">
              <w:rPr>
                <w:rFonts w:cs="Arial"/>
                <w:szCs w:val="18"/>
              </w:rPr>
              <w:t xml:space="preserve">MCPTT-Info as described in </w:t>
            </w:r>
            <w:r w:rsidRPr="00424E59">
              <w:t>Table 6.2.9.3.3-2A</w:t>
            </w:r>
          </w:p>
        </w:tc>
        <w:tc>
          <w:tcPr>
            <w:tcW w:w="2127" w:type="dxa"/>
            <w:tcBorders>
              <w:top w:val="single" w:sz="4" w:space="0" w:color="auto"/>
              <w:left w:val="single" w:sz="4" w:space="0" w:color="auto"/>
              <w:bottom w:val="single" w:sz="4" w:space="0" w:color="auto"/>
              <w:right w:val="single" w:sz="4" w:space="0" w:color="auto"/>
            </w:tcBorders>
          </w:tcPr>
          <w:p w14:paraId="252F2369"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C6E3AEE" w14:textId="77777777" w:rsidR="00EB676A" w:rsidRPr="00424E59"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4BD77063" w14:textId="77777777" w:rsidR="00EB676A" w:rsidRPr="00424E59" w:rsidRDefault="00EB676A" w:rsidP="00BC3F8D">
            <w:pPr>
              <w:pStyle w:val="TAL"/>
            </w:pPr>
          </w:p>
        </w:tc>
      </w:tr>
    </w:tbl>
    <w:p w14:paraId="39561BA8" w14:textId="77777777" w:rsidR="00EB676A" w:rsidRPr="00424E59" w:rsidRDefault="00EB676A" w:rsidP="00EB676A"/>
    <w:p w14:paraId="376FCC81" w14:textId="77777777" w:rsidR="00EB676A" w:rsidRPr="00424E59" w:rsidRDefault="00EB676A" w:rsidP="00EB676A">
      <w:pPr>
        <w:keepNext/>
        <w:keepLines/>
        <w:spacing w:before="60"/>
        <w:jc w:val="center"/>
        <w:rPr>
          <w:rFonts w:ascii="Arial" w:hAnsi="Arial"/>
          <w:b/>
        </w:rPr>
      </w:pPr>
      <w:r w:rsidRPr="00424E59">
        <w:rPr>
          <w:rFonts w:ascii="Arial" w:hAnsi="Arial"/>
          <w:b/>
        </w:rPr>
        <w:t>Table 6.2.9.3.3-2: SDP Message</w:t>
      </w:r>
      <w:r w:rsidRPr="00424E59">
        <w:rPr>
          <w:rFonts w:ascii="Arial" w:hAnsi="Arial"/>
          <w:b/>
          <w:lang w:eastAsia="ko-KR"/>
        </w:rPr>
        <w:t xml:space="preserve"> in SIP REFER</w:t>
      </w:r>
      <w:r w:rsidRPr="00424E59">
        <w:rPr>
          <w:rFonts w:ascii="Arial" w:hAnsi="Arial"/>
          <w:b/>
        </w:rPr>
        <w:t xml:space="preserve"> (Table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18867A3"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7054DD9"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SDP_OFFER, PRE_ESTABLISHED_SESSION, PRIVATE-CALL, WITHOUT_FLOORCONTROL</w:t>
            </w:r>
          </w:p>
        </w:tc>
      </w:tr>
    </w:tbl>
    <w:p w14:paraId="68FC779C" w14:textId="77777777" w:rsidR="00EB676A" w:rsidRPr="00424E59" w:rsidRDefault="00EB676A" w:rsidP="00EB676A"/>
    <w:p w14:paraId="388579A2" w14:textId="77777777" w:rsidR="00EB676A" w:rsidRPr="00424E59" w:rsidRDefault="00EB676A" w:rsidP="00EB676A">
      <w:pPr>
        <w:pStyle w:val="TH"/>
      </w:pPr>
      <w:r w:rsidRPr="00424E59">
        <w:t xml:space="preserve">Table 6.2.9.3.3-2A: </w:t>
      </w:r>
      <w:r w:rsidRPr="00424E59">
        <w:rPr>
          <w:lang w:eastAsia="ko-KR"/>
        </w:rPr>
        <w:t xml:space="preserve">MCPTT-Info in SIP header fields </w:t>
      </w:r>
      <w:r w:rsidRPr="00424E59">
        <w:t>(Table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CF513E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398189C" w14:textId="77777777" w:rsidR="00EB676A" w:rsidRPr="00424E59" w:rsidRDefault="00EB676A" w:rsidP="00BC3F8D">
            <w:pPr>
              <w:pStyle w:val="TAL"/>
            </w:pPr>
            <w:r w:rsidRPr="00424E59">
              <w:t>Derivation Path: TS 36.579-1 [2], Table 5.5.3.2.1-1, condition PRIVATE-CALL, INVITE-REFER</w:t>
            </w:r>
          </w:p>
        </w:tc>
      </w:tr>
    </w:tbl>
    <w:p w14:paraId="510A63A8" w14:textId="77777777" w:rsidR="00EB676A" w:rsidRPr="00424E59" w:rsidRDefault="00EB676A" w:rsidP="00EB676A"/>
    <w:p w14:paraId="169E07D7"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6.2.9.3.3-3: </w:t>
      </w:r>
      <w:r w:rsidRPr="00424E59">
        <w:rPr>
          <w:rFonts w:ascii="Arial" w:hAnsi="Arial"/>
          <w:b/>
          <w:lang w:eastAsia="ko-KR"/>
        </w:rPr>
        <w:t>SIP 200 (OK)</w:t>
      </w:r>
      <w:r w:rsidRPr="00424E59">
        <w:rPr>
          <w:rFonts w:ascii="Arial" w:hAnsi="Arial"/>
          <w:b/>
        </w:rPr>
        <w:t xml:space="preserve"> from the SS (Step 2, Table 6.2.9.3.2-1;</w:t>
      </w:r>
      <w:r w:rsidRPr="00424E59">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1929"/>
        <w:gridCol w:w="1929"/>
        <w:gridCol w:w="1929"/>
        <w:gridCol w:w="1929"/>
      </w:tblGrid>
      <w:tr w:rsidR="00EB676A" w:rsidRPr="00424E59" w14:paraId="4B44876C"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79F747C"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5.5.2.17.1.2-1 condition REFER-RSP</w:t>
            </w:r>
          </w:p>
        </w:tc>
      </w:tr>
      <w:tr w:rsidR="00EB676A" w:rsidRPr="00424E59" w14:paraId="6165F8C8" w14:textId="77777777" w:rsidTr="00BC3F8D">
        <w:trPr>
          <w:trHeight w:val="45"/>
          <w:jc w:val="center"/>
        </w:trPr>
        <w:tc>
          <w:tcPr>
            <w:tcW w:w="1927" w:type="dxa"/>
            <w:tcBorders>
              <w:top w:val="single" w:sz="4" w:space="0" w:color="auto"/>
              <w:left w:val="single" w:sz="4" w:space="0" w:color="auto"/>
              <w:bottom w:val="single" w:sz="4" w:space="0" w:color="auto"/>
              <w:right w:val="single" w:sz="4" w:space="0" w:color="auto"/>
            </w:tcBorders>
            <w:hideMark/>
          </w:tcPr>
          <w:p w14:paraId="1F0C13ED" w14:textId="77777777" w:rsidR="00EB676A" w:rsidRPr="00424E59" w:rsidRDefault="00EB676A" w:rsidP="00BC3F8D">
            <w:pPr>
              <w:pStyle w:val="TAH"/>
            </w:pPr>
            <w:r w:rsidRPr="00424E59">
              <w:t>Information Element</w:t>
            </w:r>
          </w:p>
        </w:tc>
        <w:tc>
          <w:tcPr>
            <w:tcW w:w="1928" w:type="dxa"/>
            <w:tcBorders>
              <w:top w:val="single" w:sz="4" w:space="0" w:color="auto"/>
              <w:left w:val="single" w:sz="4" w:space="0" w:color="auto"/>
              <w:bottom w:val="single" w:sz="4" w:space="0" w:color="auto"/>
              <w:right w:val="single" w:sz="4" w:space="0" w:color="auto"/>
            </w:tcBorders>
            <w:hideMark/>
          </w:tcPr>
          <w:p w14:paraId="2D652ED6" w14:textId="77777777" w:rsidR="00EB676A" w:rsidRPr="00424E59" w:rsidRDefault="00EB676A" w:rsidP="00BC3F8D">
            <w:pPr>
              <w:pStyle w:val="TAH"/>
            </w:pPr>
            <w:r w:rsidRPr="00424E59">
              <w:t>Value/remark</w:t>
            </w:r>
          </w:p>
        </w:tc>
        <w:tc>
          <w:tcPr>
            <w:tcW w:w="1928" w:type="dxa"/>
            <w:tcBorders>
              <w:top w:val="single" w:sz="4" w:space="0" w:color="auto"/>
              <w:left w:val="single" w:sz="4" w:space="0" w:color="auto"/>
              <w:bottom w:val="single" w:sz="4" w:space="0" w:color="auto"/>
              <w:right w:val="single" w:sz="4" w:space="0" w:color="auto"/>
            </w:tcBorders>
            <w:hideMark/>
          </w:tcPr>
          <w:p w14:paraId="1DC28303" w14:textId="77777777" w:rsidR="00EB676A" w:rsidRPr="00424E59" w:rsidRDefault="00EB676A" w:rsidP="00BC3F8D">
            <w:pPr>
              <w:pStyle w:val="TAH"/>
            </w:pPr>
            <w:r w:rsidRPr="00424E59">
              <w:t>Comment</w:t>
            </w:r>
          </w:p>
        </w:tc>
        <w:tc>
          <w:tcPr>
            <w:tcW w:w="1928" w:type="dxa"/>
            <w:tcBorders>
              <w:top w:val="single" w:sz="4" w:space="0" w:color="auto"/>
              <w:left w:val="single" w:sz="4" w:space="0" w:color="auto"/>
              <w:bottom w:val="single" w:sz="4" w:space="0" w:color="auto"/>
              <w:right w:val="single" w:sz="4" w:space="0" w:color="auto"/>
            </w:tcBorders>
            <w:hideMark/>
          </w:tcPr>
          <w:p w14:paraId="4A28D791" w14:textId="77777777" w:rsidR="00EB676A" w:rsidRPr="00424E59" w:rsidRDefault="00EB676A" w:rsidP="00BC3F8D">
            <w:pPr>
              <w:pStyle w:val="TAH"/>
            </w:pPr>
            <w:r w:rsidRPr="00424E59">
              <w:t>Reference</w:t>
            </w:r>
          </w:p>
        </w:tc>
        <w:tc>
          <w:tcPr>
            <w:tcW w:w="1928" w:type="dxa"/>
            <w:tcBorders>
              <w:top w:val="single" w:sz="4" w:space="0" w:color="auto"/>
              <w:left w:val="single" w:sz="4" w:space="0" w:color="auto"/>
              <w:bottom w:val="single" w:sz="4" w:space="0" w:color="auto"/>
              <w:right w:val="single" w:sz="4" w:space="0" w:color="auto"/>
            </w:tcBorders>
            <w:hideMark/>
          </w:tcPr>
          <w:p w14:paraId="1BE2A879" w14:textId="77777777" w:rsidR="00EB676A" w:rsidRPr="00424E59" w:rsidRDefault="00EB676A" w:rsidP="00BC3F8D">
            <w:pPr>
              <w:pStyle w:val="TAH"/>
            </w:pPr>
            <w:r w:rsidRPr="00424E59">
              <w:t>Condition</w:t>
            </w:r>
          </w:p>
        </w:tc>
      </w:tr>
      <w:tr w:rsidR="00EB676A" w:rsidRPr="00424E59" w14:paraId="6DF0D076"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2005EDCB" w14:textId="77777777" w:rsidR="00EB676A" w:rsidRPr="00424E59" w:rsidRDefault="00EB676A" w:rsidP="00BC3F8D">
            <w:pPr>
              <w:keepNext/>
              <w:keepLines/>
              <w:spacing w:after="0"/>
              <w:rPr>
                <w:rFonts w:ascii="Arial" w:hAnsi="Arial"/>
                <w:sz w:val="18"/>
              </w:rPr>
            </w:pPr>
            <w:r w:rsidRPr="00424E59">
              <w:rPr>
                <w:rFonts w:ascii="Arial" w:hAnsi="Arial" w:cs="Arial"/>
                <w:b/>
                <w:bCs/>
                <w:sz w:val="18"/>
                <w:szCs w:val="18"/>
              </w:rPr>
              <w:t>Content-Type</w:t>
            </w:r>
          </w:p>
        </w:tc>
        <w:tc>
          <w:tcPr>
            <w:tcW w:w="1928" w:type="dxa"/>
            <w:tcBorders>
              <w:top w:val="single" w:sz="4" w:space="0" w:color="auto"/>
              <w:left w:val="single" w:sz="4" w:space="0" w:color="auto"/>
              <w:bottom w:val="single" w:sz="4" w:space="0" w:color="auto"/>
              <w:right w:val="single" w:sz="4" w:space="0" w:color="auto"/>
            </w:tcBorders>
          </w:tcPr>
          <w:p w14:paraId="1E80561F"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3C74A0C7"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6148D100"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4186DD9E" w14:textId="77777777" w:rsidR="00EB676A" w:rsidRPr="00424E59" w:rsidRDefault="00EB676A" w:rsidP="00BC3F8D">
            <w:pPr>
              <w:keepNext/>
              <w:keepLines/>
              <w:spacing w:after="0"/>
              <w:rPr>
                <w:rFonts w:ascii="Arial" w:hAnsi="Arial"/>
                <w:sz w:val="18"/>
              </w:rPr>
            </w:pPr>
          </w:p>
        </w:tc>
      </w:tr>
      <w:tr w:rsidR="00EB676A" w:rsidRPr="00424E59" w14:paraId="55190609"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4A7A2572" w14:textId="77777777" w:rsidR="00EB676A" w:rsidRPr="00424E59" w:rsidRDefault="00EB676A" w:rsidP="00BC3F8D">
            <w:pPr>
              <w:keepNext/>
              <w:keepLines/>
              <w:spacing w:after="0"/>
              <w:rPr>
                <w:rFonts w:ascii="Arial" w:hAnsi="Arial"/>
                <w:sz w:val="18"/>
              </w:rPr>
            </w:pPr>
            <w:r w:rsidRPr="00424E59">
              <w:rPr>
                <w:rFonts w:ascii="Arial" w:hAnsi="Arial" w:cs="Arial"/>
                <w:b/>
                <w:bCs/>
                <w:sz w:val="18"/>
                <w:szCs w:val="18"/>
              </w:rPr>
              <w:t xml:space="preserve">  media-type</w:t>
            </w:r>
          </w:p>
        </w:tc>
        <w:tc>
          <w:tcPr>
            <w:tcW w:w="1928" w:type="dxa"/>
            <w:tcBorders>
              <w:top w:val="single" w:sz="4" w:space="0" w:color="auto"/>
              <w:left w:val="single" w:sz="4" w:space="0" w:color="auto"/>
              <w:bottom w:val="single" w:sz="4" w:space="0" w:color="auto"/>
              <w:right w:val="single" w:sz="4" w:space="0" w:color="auto"/>
            </w:tcBorders>
            <w:hideMark/>
          </w:tcPr>
          <w:p w14:paraId="4AFB5384" w14:textId="77777777" w:rsidR="00EB676A" w:rsidRPr="00424E59" w:rsidRDefault="00EB676A" w:rsidP="00BC3F8D">
            <w:pPr>
              <w:keepNext/>
              <w:keepLines/>
              <w:spacing w:after="0"/>
              <w:rPr>
                <w:rFonts w:ascii="Arial" w:hAnsi="Arial"/>
                <w:sz w:val="18"/>
              </w:rPr>
            </w:pPr>
            <w:r w:rsidRPr="00424E59">
              <w:rPr>
                <w:rFonts w:ascii="Arial" w:hAnsi="Arial"/>
                <w:sz w:val="18"/>
                <w:szCs w:val="18"/>
              </w:rPr>
              <w:t>"application/sdp"</w:t>
            </w:r>
          </w:p>
        </w:tc>
        <w:tc>
          <w:tcPr>
            <w:tcW w:w="1928" w:type="dxa"/>
            <w:tcBorders>
              <w:top w:val="single" w:sz="4" w:space="0" w:color="auto"/>
              <w:left w:val="single" w:sz="4" w:space="0" w:color="auto"/>
              <w:bottom w:val="single" w:sz="4" w:space="0" w:color="auto"/>
              <w:right w:val="single" w:sz="4" w:space="0" w:color="auto"/>
            </w:tcBorders>
          </w:tcPr>
          <w:p w14:paraId="26BFC546"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25FFCB80"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612EA266" w14:textId="77777777" w:rsidR="00EB676A" w:rsidRPr="00424E59" w:rsidRDefault="00EB676A" w:rsidP="00BC3F8D">
            <w:pPr>
              <w:keepNext/>
              <w:keepLines/>
              <w:spacing w:after="0"/>
              <w:rPr>
                <w:rFonts w:ascii="Arial" w:hAnsi="Arial"/>
                <w:sz w:val="18"/>
              </w:rPr>
            </w:pPr>
          </w:p>
        </w:tc>
      </w:tr>
      <w:tr w:rsidR="00EB676A" w:rsidRPr="00424E59" w14:paraId="4F9A5D74"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3C095F16" w14:textId="77777777" w:rsidR="00EB676A" w:rsidRPr="00424E59" w:rsidRDefault="00EB676A" w:rsidP="00BC3F8D">
            <w:pPr>
              <w:keepNext/>
              <w:keepLines/>
              <w:spacing w:after="0"/>
              <w:rPr>
                <w:rFonts w:ascii="Arial" w:hAnsi="Arial"/>
                <w:sz w:val="18"/>
              </w:rPr>
            </w:pPr>
            <w:r w:rsidRPr="00424E59">
              <w:rPr>
                <w:rFonts w:ascii="Arial" w:hAnsi="Arial" w:cs="Arial"/>
                <w:b/>
                <w:bCs/>
                <w:sz w:val="18"/>
                <w:szCs w:val="18"/>
              </w:rPr>
              <w:t>Message-body</w:t>
            </w:r>
          </w:p>
        </w:tc>
        <w:tc>
          <w:tcPr>
            <w:tcW w:w="1928" w:type="dxa"/>
            <w:tcBorders>
              <w:top w:val="single" w:sz="4" w:space="0" w:color="auto"/>
              <w:left w:val="single" w:sz="4" w:space="0" w:color="auto"/>
              <w:bottom w:val="single" w:sz="4" w:space="0" w:color="auto"/>
              <w:right w:val="single" w:sz="4" w:space="0" w:color="auto"/>
            </w:tcBorders>
          </w:tcPr>
          <w:p w14:paraId="4E91A456"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445A4CCF"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57418BAC"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08982399" w14:textId="77777777" w:rsidR="00EB676A" w:rsidRPr="00424E59" w:rsidRDefault="00EB676A" w:rsidP="00BC3F8D">
            <w:pPr>
              <w:keepNext/>
              <w:keepLines/>
              <w:spacing w:after="0"/>
              <w:rPr>
                <w:rFonts w:ascii="Arial" w:hAnsi="Arial"/>
                <w:sz w:val="18"/>
              </w:rPr>
            </w:pPr>
          </w:p>
        </w:tc>
      </w:tr>
      <w:tr w:rsidR="00EB676A" w:rsidRPr="00424E59" w14:paraId="2E5F2D09"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6FFFFFCF" w14:textId="77777777" w:rsidR="00EB676A" w:rsidRPr="00424E59" w:rsidRDefault="00EB676A" w:rsidP="00BC3F8D">
            <w:pPr>
              <w:keepNext/>
              <w:keepLines/>
              <w:spacing w:after="0"/>
              <w:rPr>
                <w:rFonts w:ascii="Arial" w:hAnsi="Arial"/>
                <w:sz w:val="18"/>
              </w:rPr>
            </w:pPr>
            <w:r w:rsidRPr="00424E59">
              <w:rPr>
                <w:rFonts w:ascii="Arial" w:hAnsi="Arial" w:cs="Arial"/>
                <w:b/>
                <w:bCs/>
                <w:sz w:val="18"/>
                <w:szCs w:val="18"/>
              </w:rPr>
              <w:t xml:space="preserve">  SDP message</w:t>
            </w:r>
          </w:p>
        </w:tc>
        <w:tc>
          <w:tcPr>
            <w:tcW w:w="1928" w:type="dxa"/>
            <w:tcBorders>
              <w:top w:val="single" w:sz="4" w:space="0" w:color="auto"/>
              <w:left w:val="single" w:sz="4" w:space="0" w:color="auto"/>
              <w:bottom w:val="single" w:sz="4" w:space="0" w:color="auto"/>
              <w:right w:val="single" w:sz="4" w:space="0" w:color="auto"/>
            </w:tcBorders>
            <w:hideMark/>
          </w:tcPr>
          <w:p w14:paraId="4B058BC7" w14:textId="77777777" w:rsidR="00EB676A" w:rsidRPr="00424E59" w:rsidRDefault="00EB676A" w:rsidP="00BC3F8D">
            <w:pPr>
              <w:keepNext/>
              <w:keepLines/>
              <w:spacing w:after="0"/>
              <w:rPr>
                <w:rFonts w:ascii="Arial" w:hAnsi="Arial"/>
                <w:sz w:val="18"/>
              </w:rPr>
            </w:pPr>
            <w:r w:rsidRPr="00424E59">
              <w:rPr>
                <w:rFonts w:ascii="Arial" w:hAnsi="Arial"/>
                <w:sz w:val="18"/>
                <w:szCs w:val="18"/>
              </w:rPr>
              <w:t>SDP message as described in Table 6.2.9.3.3-3A</w:t>
            </w:r>
          </w:p>
        </w:tc>
        <w:tc>
          <w:tcPr>
            <w:tcW w:w="1928" w:type="dxa"/>
            <w:tcBorders>
              <w:top w:val="single" w:sz="4" w:space="0" w:color="auto"/>
              <w:left w:val="single" w:sz="4" w:space="0" w:color="auto"/>
              <w:bottom w:val="single" w:sz="4" w:space="0" w:color="auto"/>
              <w:right w:val="single" w:sz="4" w:space="0" w:color="auto"/>
            </w:tcBorders>
          </w:tcPr>
          <w:p w14:paraId="2ED03A92"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0563AE63" w14:textId="77777777" w:rsidR="00EB676A" w:rsidRPr="00424E59"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5C25BA0B" w14:textId="77777777" w:rsidR="00EB676A" w:rsidRPr="00424E59" w:rsidRDefault="00EB676A" w:rsidP="00BC3F8D">
            <w:pPr>
              <w:keepNext/>
              <w:keepLines/>
              <w:spacing w:after="0"/>
              <w:rPr>
                <w:rFonts w:ascii="Arial" w:hAnsi="Arial"/>
                <w:sz w:val="18"/>
              </w:rPr>
            </w:pPr>
          </w:p>
        </w:tc>
      </w:tr>
    </w:tbl>
    <w:p w14:paraId="144F8179" w14:textId="77777777" w:rsidR="00EB676A" w:rsidRPr="00424E59" w:rsidRDefault="00EB676A" w:rsidP="00EB676A"/>
    <w:p w14:paraId="4926B235" w14:textId="77777777" w:rsidR="00EB676A" w:rsidRPr="00424E59" w:rsidRDefault="00EB676A" w:rsidP="00EB676A">
      <w:pPr>
        <w:keepNext/>
        <w:keepLines/>
        <w:spacing w:before="60"/>
        <w:jc w:val="center"/>
        <w:rPr>
          <w:rFonts w:ascii="Arial" w:hAnsi="Arial"/>
          <w:b/>
        </w:rPr>
      </w:pPr>
      <w:r w:rsidRPr="00424E59">
        <w:rPr>
          <w:rFonts w:ascii="Arial" w:hAnsi="Arial"/>
          <w:b/>
        </w:rPr>
        <w:t>Table 6.2.9.3.3-3A: SDP Message</w:t>
      </w:r>
      <w:r w:rsidRPr="00424E59">
        <w:rPr>
          <w:rFonts w:ascii="Arial" w:hAnsi="Arial"/>
          <w:b/>
          <w:lang w:eastAsia="ko-KR"/>
        </w:rPr>
        <w:t xml:space="preserve"> in </w:t>
      </w:r>
      <w:bookmarkStart w:id="931" w:name="_Hlk87973808"/>
      <w:r w:rsidRPr="00424E59">
        <w:rPr>
          <w:rFonts w:ascii="Arial" w:hAnsi="Arial"/>
          <w:b/>
          <w:lang w:eastAsia="ko-KR"/>
        </w:rPr>
        <w:t>SIP OK</w:t>
      </w:r>
      <w:r w:rsidRPr="00424E59">
        <w:rPr>
          <w:rFonts w:ascii="Arial" w:hAnsi="Arial"/>
          <w:b/>
        </w:rPr>
        <w:t xml:space="preserve"> (Table 6.2.9.3.3-3)</w:t>
      </w:r>
      <w:bookmarkEnd w:id="93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7F05B5A"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C8F7E62"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SDP_ANSWER, PRE_ESTABLISHED_SESSION, PRIVATE-CALL, WITHOUT_FLOORCONTROL</w:t>
            </w:r>
          </w:p>
        </w:tc>
      </w:tr>
    </w:tbl>
    <w:p w14:paraId="3AED7F4F" w14:textId="77777777" w:rsidR="00EB676A" w:rsidRPr="00424E59" w:rsidRDefault="00EB676A" w:rsidP="00EB676A"/>
    <w:p w14:paraId="4439DDF4" w14:textId="77777777" w:rsidR="00EB676A" w:rsidRPr="00424E59" w:rsidRDefault="00EB676A" w:rsidP="00EB676A">
      <w:pPr>
        <w:keepNext/>
        <w:keepLines/>
        <w:spacing w:before="60"/>
        <w:jc w:val="center"/>
        <w:rPr>
          <w:rFonts w:ascii="Arial" w:hAnsi="Arial"/>
          <w:b/>
        </w:rPr>
      </w:pPr>
      <w:r w:rsidRPr="00424E59">
        <w:rPr>
          <w:rFonts w:ascii="Arial" w:hAnsi="Arial"/>
          <w:b/>
        </w:rPr>
        <w:t>Table 6.2.9.3.3-3B: Connect (Step 2, Table 6.2.9.3.2-1;</w:t>
      </w:r>
      <w:r w:rsidRPr="00424E59">
        <w:rPr>
          <w:rFonts w:ascii="Arial" w:hAnsi="Arial"/>
          <w:b/>
        </w:rPr>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rsidRPr="00424E59" w14:paraId="7E9A0506"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7B04B4D3"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5.5.6.12-1, condition PRIVATE-CALL, WITHOUT_FLOORCONTROL, ACK</w:t>
            </w:r>
          </w:p>
        </w:tc>
      </w:tr>
    </w:tbl>
    <w:p w14:paraId="75BFB97A" w14:textId="77777777" w:rsidR="00EB676A" w:rsidRPr="00424E59" w:rsidRDefault="00EB676A" w:rsidP="00EB676A"/>
    <w:p w14:paraId="573B78BA" w14:textId="77777777" w:rsidR="00EB676A" w:rsidRPr="00424E59" w:rsidRDefault="00EB676A" w:rsidP="00EB676A">
      <w:pPr>
        <w:keepNext/>
        <w:keepLines/>
        <w:spacing w:before="60"/>
        <w:jc w:val="center"/>
        <w:rPr>
          <w:rFonts w:ascii="Arial" w:hAnsi="Arial"/>
          <w:b/>
        </w:rPr>
      </w:pPr>
      <w:r w:rsidRPr="00424E59">
        <w:rPr>
          <w:rFonts w:ascii="Arial" w:hAnsi="Arial"/>
          <w:b/>
        </w:rPr>
        <w:t>Table 6.2.9.3.3-4-5: Void</w:t>
      </w:r>
    </w:p>
    <w:p w14:paraId="1F9357B5" w14:textId="77777777" w:rsidR="00EB676A" w:rsidRPr="00424E59" w:rsidRDefault="00EB676A" w:rsidP="00EB676A">
      <w:bookmarkStart w:id="932" w:name="_Toc76583163"/>
      <w:bookmarkStart w:id="933" w:name="_Toc83808715"/>
      <w:bookmarkStart w:id="934" w:name="_Toc91233544"/>
      <w:bookmarkStart w:id="935" w:name="_Toc100349023"/>
      <w:bookmarkStart w:id="936" w:name="_Toc106787179"/>
    </w:p>
    <w:p w14:paraId="72986FF3" w14:textId="77777777" w:rsidR="00EB676A" w:rsidRPr="00424E59" w:rsidRDefault="00EB676A" w:rsidP="00EB676A">
      <w:pPr>
        <w:keepNext/>
        <w:keepLines/>
        <w:spacing w:before="120"/>
        <w:ind w:left="1134" w:hanging="1134"/>
        <w:outlineLvl w:val="2"/>
        <w:rPr>
          <w:rFonts w:ascii="Arial" w:hAnsi="Arial"/>
          <w:sz w:val="28"/>
        </w:rPr>
      </w:pPr>
      <w:r w:rsidRPr="00424E59">
        <w:rPr>
          <w:rFonts w:ascii="Arial" w:hAnsi="Arial"/>
          <w:sz w:val="28"/>
        </w:rPr>
        <w:t>6.2.10</w:t>
      </w:r>
      <w:r w:rsidRPr="00424E59">
        <w:rPr>
          <w:rFonts w:ascii="Arial" w:hAnsi="Arial"/>
          <w:sz w:val="28"/>
        </w:rPr>
        <w:tab/>
        <w:t>On-network / Private Call / Within a pre-established session / Automatic Commencement Mode / Without Floor Control / Client Terminated (CT)</w:t>
      </w:r>
      <w:bookmarkEnd w:id="842"/>
      <w:bookmarkEnd w:id="843"/>
      <w:bookmarkEnd w:id="844"/>
      <w:bookmarkEnd w:id="845"/>
      <w:bookmarkEnd w:id="846"/>
      <w:bookmarkEnd w:id="932"/>
      <w:bookmarkEnd w:id="933"/>
      <w:bookmarkEnd w:id="934"/>
      <w:bookmarkEnd w:id="935"/>
      <w:bookmarkEnd w:id="936"/>
    </w:p>
    <w:p w14:paraId="5D0BBC21" w14:textId="77777777" w:rsidR="00EB676A" w:rsidRPr="00424E59" w:rsidRDefault="00EB676A" w:rsidP="00EB676A">
      <w:pPr>
        <w:keepNext/>
        <w:keepLines/>
        <w:spacing w:before="120"/>
        <w:ind w:left="1985" w:hanging="1985"/>
        <w:rPr>
          <w:rFonts w:ascii="Arial" w:hAnsi="Arial"/>
        </w:rPr>
      </w:pPr>
      <w:r w:rsidRPr="00424E59">
        <w:rPr>
          <w:rFonts w:ascii="Arial" w:hAnsi="Arial"/>
        </w:rPr>
        <w:t>6.2.10.1</w:t>
      </w:r>
      <w:r w:rsidRPr="00424E59">
        <w:rPr>
          <w:rFonts w:ascii="Arial" w:hAnsi="Arial"/>
        </w:rPr>
        <w:tab/>
        <w:t>Test Purpose (TP)</w:t>
      </w:r>
    </w:p>
    <w:p w14:paraId="263D2BC3"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13C48F4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76B9CD3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5103A8A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media plane control Connect message as a part of request for establishment of a client Terminated MCPTT private call, within the pre-established session }</w:t>
      </w:r>
    </w:p>
    <w:p w14:paraId="146AD71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media plane control Acknowledgement message </w:t>
      </w:r>
      <w:r w:rsidRPr="00424E59">
        <w:rPr>
          <w:rFonts w:ascii="Courier New" w:hAnsi="Courier New"/>
          <w:sz w:val="16"/>
          <w:lang w:eastAsia="ko-KR"/>
        </w:rPr>
        <w:t>accepting the establishment of the media plane and thereby the establishment of the MCPTT private call</w:t>
      </w:r>
      <w:r w:rsidRPr="00424E59">
        <w:rPr>
          <w:rFonts w:ascii="Courier New" w:hAnsi="Courier New"/>
          <w:sz w:val="16"/>
        </w:rPr>
        <w:t xml:space="preserve"> }</w:t>
      </w:r>
    </w:p>
    <w:p w14:paraId="61C9F92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718D1"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3A2FDBC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Private Call Within a pre-established session }</w:t>
      </w:r>
    </w:p>
    <w:p w14:paraId="590E15B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0C63D37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(MCPTT Client) receives a media plane control Disconnect message for termination of the ongoing MCPTT private call }</w:t>
      </w:r>
    </w:p>
    <w:p w14:paraId="6CB448B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accept the request by sending a media plane control Acknowledgement message and releases the call but keeps the pre-established session, </w:t>
      </w:r>
      <w:r w:rsidRPr="00424E59">
        <w:rPr>
          <w:rFonts w:ascii="Courier New" w:hAnsi="Courier New"/>
          <w:b/>
          <w:sz w:val="16"/>
        </w:rPr>
        <w:t>and,</w:t>
      </w:r>
      <w:r w:rsidRPr="00424E59">
        <w:rPr>
          <w:rFonts w:ascii="Courier New" w:hAnsi="Courier New"/>
          <w:sz w:val="16"/>
        </w:rPr>
        <w:t xml:space="preserve"> does not terminate the pre-established session }</w:t>
      </w:r>
    </w:p>
    <w:p w14:paraId="5B57193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376FCA7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B735DC" w14:textId="77777777" w:rsidR="00EB676A" w:rsidRPr="00424E59" w:rsidRDefault="00EB676A" w:rsidP="00EB676A">
      <w:pPr>
        <w:keepNext/>
        <w:keepLines/>
        <w:spacing w:before="120"/>
        <w:ind w:left="1985" w:hanging="1985"/>
        <w:rPr>
          <w:rFonts w:ascii="Arial" w:hAnsi="Arial"/>
        </w:rPr>
      </w:pPr>
      <w:r w:rsidRPr="00424E59">
        <w:rPr>
          <w:rFonts w:ascii="Arial" w:hAnsi="Arial"/>
        </w:rPr>
        <w:t>6.2.10.2</w:t>
      </w:r>
      <w:r w:rsidRPr="00424E59">
        <w:rPr>
          <w:rFonts w:ascii="Arial" w:hAnsi="Arial"/>
        </w:rPr>
        <w:tab/>
        <w:t>Conformance requirements</w:t>
      </w:r>
    </w:p>
    <w:p w14:paraId="4D9A11B6" w14:textId="77777777" w:rsidR="00EB676A" w:rsidRPr="00424E59" w:rsidRDefault="00EB676A" w:rsidP="00EB676A">
      <w:r w:rsidRPr="00424E59">
        <w:t>References: The conformance requirements covered in the present TC are specified in: TS 24.380 clauses 4.1.2.1, 4.1.2.3, 9.2.2.3.2, 9.2.2.3.4. Unless otherwise stated these are Rel-13 requirements.</w:t>
      </w:r>
    </w:p>
    <w:p w14:paraId="2AA65653" w14:textId="77777777" w:rsidR="00EB676A" w:rsidRPr="00424E59" w:rsidRDefault="00EB676A" w:rsidP="00EB676A">
      <w:r w:rsidRPr="00424E59">
        <w:t>[TS 24.380, clause 4.1.2.1]</w:t>
      </w:r>
    </w:p>
    <w:p w14:paraId="4A4A7482" w14:textId="77777777" w:rsidR="00EB676A" w:rsidRPr="00424E59" w:rsidRDefault="00EB676A" w:rsidP="00EB676A">
      <w:r w:rsidRPr="00424E59">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5648E92" w14:textId="77777777" w:rsidR="00EB676A" w:rsidRPr="00424E59" w:rsidRDefault="00EB676A" w:rsidP="00EB676A">
      <w:r w:rsidRPr="00424E59">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DBE4DBC" w14:textId="77777777" w:rsidR="00EB676A" w:rsidRPr="00424E59" w:rsidRDefault="00EB676A" w:rsidP="00EB676A">
      <w:r w:rsidRPr="00424E59">
        <w:t>[TS 24.380, clause 4.1.2.3]</w:t>
      </w:r>
    </w:p>
    <w:p w14:paraId="28B8DED8" w14:textId="77777777" w:rsidR="00EB676A" w:rsidRPr="00424E59" w:rsidRDefault="00EB676A" w:rsidP="00EB676A">
      <w:r w:rsidRPr="00424E59">
        <w:t>When an MCPTT client leaves a call (as specified in 3GPP TS 24.379 [2]) which was setup over a pre-established session without releasing the pre-established session, this pre-established session can be used for another call.</w:t>
      </w:r>
    </w:p>
    <w:p w14:paraId="5749CB20" w14:textId="77777777" w:rsidR="00EB676A" w:rsidRPr="00424E59" w:rsidRDefault="00EB676A" w:rsidP="00EB676A">
      <w:r w:rsidRPr="00424E59">
        <w:t>[TS 24.380, clause 9.2.2.3.2]</w:t>
      </w:r>
    </w:p>
    <w:p w14:paraId="45026F7A" w14:textId="77777777" w:rsidR="00EB676A" w:rsidRPr="00424E59" w:rsidRDefault="00EB676A" w:rsidP="00EB676A">
      <w:r w:rsidRPr="00424E59">
        <w:t>Upon reception of a Connect message:</w:t>
      </w:r>
    </w:p>
    <w:p w14:paraId="097B87E5" w14:textId="77777777" w:rsidR="00EB676A" w:rsidRPr="00424E59" w:rsidRDefault="00EB676A" w:rsidP="00EB676A">
      <w:pPr>
        <w:ind w:left="568" w:hanging="284"/>
      </w:pPr>
      <w:r w:rsidRPr="00424E59">
        <w:t>1.</w:t>
      </w:r>
      <w:r w:rsidRPr="00424E59">
        <w:tab/>
        <w:t>if the MCPTT client accepts the incoming call the MCPTT client:</w:t>
      </w:r>
    </w:p>
    <w:p w14:paraId="6319173C" w14:textId="77777777" w:rsidR="00EB676A" w:rsidRPr="00424E59" w:rsidRDefault="00EB676A" w:rsidP="00EB676A">
      <w:pPr>
        <w:ind w:left="851" w:hanging="284"/>
      </w:pPr>
      <w:r w:rsidRPr="00424E59">
        <w:t>a.</w:t>
      </w:r>
      <w:r w:rsidRPr="00424E59">
        <w:tab/>
        <w:t>shall send the Acknowledgement message with Reason Code field set to 'Accepted';</w:t>
      </w:r>
    </w:p>
    <w:p w14:paraId="549D37BB" w14:textId="77777777" w:rsidR="00EB676A" w:rsidRPr="00424E59" w:rsidRDefault="00EB676A" w:rsidP="00EB676A">
      <w:pPr>
        <w:ind w:left="851" w:hanging="284"/>
      </w:pPr>
      <w:r w:rsidRPr="00424E59">
        <w:t>b.</w:t>
      </w:r>
      <w:r w:rsidRPr="00424E59">
        <w:tab/>
        <w:t>shall use only the media streams of the pre-established session which are indicated as used in the associated call session Media Streams field, if the Connect contains a Media Streams field;</w:t>
      </w:r>
    </w:p>
    <w:p w14:paraId="2E6FE018" w14:textId="77777777" w:rsidR="00EB676A" w:rsidRPr="00424E59" w:rsidRDefault="00EB676A" w:rsidP="00EB676A">
      <w:pPr>
        <w:ind w:left="851" w:hanging="284"/>
      </w:pPr>
      <w:r w:rsidRPr="00424E59">
        <w:t>c.</w:t>
      </w:r>
      <w:r w:rsidRPr="00424E59">
        <w:tab/>
        <w:t>shall create an instance of the 'Floor participant state transition diagram for basic operation' as specified in subclause 6.2.10; and</w:t>
      </w:r>
    </w:p>
    <w:p w14:paraId="14F4C66C" w14:textId="77777777" w:rsidR="00EB676A" w:rsidRPr="00424E59" w:rsidRDefault="00EB676A" w:rsidP="00EB676A">
      <w:pPr>
        <w:ind w:left="851" w:hanging="284"/>
      </w:pPr>
      <w:r w:rsidRPr="00424E59">
        <w:t>d. shall enter the 'U: Pre-established session in use' state; or</w:t>
      </w:r>
    </w:p>
    <w:p w14:paraId="0D6CDE93" w14:textId="77777777" w:rsidR="00EB676A" w:rsidRPr="00424E59" w:rsidRDefault="00EB676A" w:rsidP="00EB676A">
      <w:r w:rsidRPr="00424E59">
        <w:t>[TS 24.380, clause 9.2.2.3.4]</w:t>
      </w:r>
    </w:p>
    <w:p w14:paraId="24A36FDE" w14:textId="77777777" w:rsidR="00EB676A" w:rsidRPr="00424E59" w:rsidRDefault="00EB676A" w:rsidP="00EB676A">
      <w:r w:rsidRPr="00424E59">
        <w:t>Upon reception of a Disconnect message the MCPTT client:</w:t>
      </w:r>
    </w:p>
    <w:p w14:paraId="2D074F8C" w14:textId="77777777" w:rsidR="00EB676A" w:rsidRPr="00424E59" w:rsidRDefault="00EB676A" w:rsidP="00EB676A">
      <w:pPr>
        <w:ind w:left="568" w:hanging="284"/>
      </w:pPr>
      <w:r w:rsidRPr="00424E59">
        <w:t>1.</w:t>
      </w:r>
      <w:r w:rsidRPr="00424E59">
        <w:tab/>
        <w:t>if the first bit in the subtype of the Disconnect message is set to '1' (acknowledgement is required), shall send the Acknowledgement message with the Reason Code set to 'Accepted'; and</w:t>
      </w:r>
    </w:p>
    <w:p w14:paraId="0C8374AC" w14:textId="77777777" w:rsidR="00EB676A" w:rsidRPr="00424E59" w:rsidRDefault="00EB676A" w:rsidP="00EB676A">
      <w:pPr>
        <w:ind w:left="568" w:hanging="284"/>
      </w:pPr>
      <w:r w:rsidRPr="00424E59">
        <w:t>2.</w:t>
      </w:r>
      <w:r w:rsidRPr="00424E59">
        <w:tab/>
        <w:t>shall remain in 'U: Pre-established session not in use' state.</w:t>
      </w:r>
    </w:p>
    <w:p w14:paraId="2A1F908D" w14:textId="77777777" w:rsidR="00EB676A" w:rsidRPr="00424E59" w:rsidRDefault="00EB676A" w:rsidP="00EB676A">
      <w:pPr>
        <w:keepNext/>
        <w:keepLines/>
        <w:spacing w:before="120"/>
        <w:ind w:left="1985" w:hanging="1985"/>
        <w:rPr>
          <w:rFonts w:ascii="Arial" w:hAnsi="Arial"/>
        </w:rPr>
      </w:pPr>
      <w:r w:rsidRPr="00424E59">
        <w:rPr>
          <w:rFonts w:ascii="Arial" w:hAnsi="Arial"/>
        </w:rPr>
        <w:t>6.2.10.3</w:t>
      </w:r>
      <w:r w:rsidRPr="00424E59">
        <w:rPr>
          <w:rFonts w:ascii="Arial" w:hAnsi="Arial"/>
        </w:rPr>
        <w:tab/>
        <w:t>Test description</w:t>
      </w:r>
    </w:p>
    <w:p w14:paraId="17F92F31" w14:textId="77777777" w:rsidR="00EB676A" w:rsidRPr="00424E59" w:rsidRDefault="00EB676A" w:rsidP="00EB676A">
      <w:pPr>
        <w:keepNext/>
        <w:keepLines/>
        <w:spacing w:before="120"/>
        <w:ind w:left="1985" w:hanging="1985"/>
        <w:rPr>
          <w:rFonts w:ascii="Arial" w:hAnsi="Arial"/>
        </w:rPr>
      </w:pPr>
      <w:r w:rsidRPr="00424E59">
        <w:rPr>
          <w:rFonts w:ascii="Arial" w:hAnsi="Arial"/>
        </w:rPr>
        <w:t>6.2.10.3.1</w:t>
      </w:r>
      <w:r w:rsidRPr="00424E59">
        <w:rPr>
          <w:rFonts w:ascii="Arial" w:hAnsi="Arial"/>
        </w:rPr>
        <w:tab/>
        <w:t>Pre-test conditions</w:t>
      </w:r>
    </w:p>
    <w:p w14:paraId="4D942698"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47996D1C" w14:textId="77777777" w:rsidR="00EB676A" w:rsidRPr="00424E59" w:rsidRDefault="00EB676A" w:rsidP="00EB676A">
      <w:pPr>
        <w:ind w:left="568" w:hanging="284"/>
      </w:pPr>
      <w:r w:rsidRPr="00424E59">
        <w:t>-</w:t>
      </w:r>
      <w:r w:rsidRPr="00424E59">
        <w:tab/>
        <w:t>SS (MCPTT server)</w:t>
      </w:r>
    </w:p>
    <w:p w14:paraId="63FBA77B"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55117E"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028CF9A0" w14:textId="77777777" w:rsidR="00EB676A" w:rsidRPr="00424E59" w:rsidRDefault="00EB676A" w:rsidP="00EB676A">
      <w:pPr>
        <w:ind w:left="568" w:hanging="284"/>
      </w:pPr>
      <w:r w:rsidRPr="00424E59">
        <w:t>-</w:t>
      </w:r>
      <w:r w:rsidRPr="00424E59">
        <w:tab/>
        <w:t>UE (MCPTT client)</w:t>
      </w:r>
    </w:p>
    <w:p w14:paraId="75512359" w14:textId="77777777" w:rsidR="00EB676A" w:rsidRPr="00424E59" w:rsidRDefault="00EB676A" w:rsidP="00EB676A">
      <w:pPr>
        <w:ind w:left="568" w:hanging="284"/>
      </w:pPr>
      <w:r w:rsidRPr="00424E59">
        <w:t>-</w:t>
      </w:r>
      <w:r w:rsidRPr="00424E59">
        <w:tab/>
        <w:t>The test USIM set as defined in TS 36.579-1 [2], subclause 5.5.10 is inserted.</w:t>
      </w:r>
    </w:p>
    <w:p w14:paraId="44C5FE54"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7ABAA3C5"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6529B2CD"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0BBD5498" w14:textId="77777777" w:rsidR="00EB676A" w:rsidRPr="00424E59" w:rsidRDefault="00EB676A" w:rsidP="00EB676A">
      <w:pPr>
        <w:ind w:left="568" w:hanging="284"/>
      </w:pPr>
      <w:r w:rsidRPr="00424E59">
        <w:t>-</w:t>
      </w:r>
      <w:r w:rsidRPr="00424E59">
        <w:tab/>
        <w:t>The MCPTT User performs the procedure for MCPTT pre-established session establishment CO as specified in TS 36.579-1 [2], subclause 5.3.3.</w:t>
      </w:r>
    </w:p>
    <w:p w14:paraId="7962F0D4" w14:textId="77777777" w:rsidR="00EB676A" w:rsidRPr="00424E59" w:rsidRDefault="00EB676A" w:rsidP="00EB676A">
      <w:pPr>
        <w:ind w:left="568" w:hanging="284"/>
      </w:pPr>
      <w:r w:rsidRPr="00424E59">
        <w:t>-</w:t>
      </w:r>
      <w:r w:rsidRPr="00424E59">
        <w:tab/>
        <w:t>UE States at the end of the preamble</w:t>
      </w:r>
    </w:p>
    <w:p w14:paraId="63BDFC42" w14:textId="77777777" w:rsidR="00EB676A" w:rsidRPr="00424E59" w:rsidRDefault="00EB676A" w:rsidP="00EB676A">
      <w:pPr>
        <w:ind w:left="851" w:hanging="284"/>
      </w:pPr>
      <w:r w:rsidRPr="00424E59">
        <w:t>-</w:t>
      </w:r>
      <w:r w:rsidRPr="00424E59">
        <w:tab/>
        <w:t>The UE is in E-UTRA Registered, Idle Mode state.</w:t>
      </w:r>
    </w:p>
    <w:p w14:paraId="0A836AF0"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6EAA2F6F" w14:textId="77777777" w:rsidR="00EB676A" w:rsidRPr="00424E59" w:rsidRDefault="00EB676A" w:rsidP="00EB676A">
      <w:pPr>
        <w:keepNext/>
        <w:keepLines/>
        <w:spacing w:before="120"/>
        <w:ind w:left="1985" w:hanging="1985"/>
        <w:rPr>
          <w:rFonts w:ascii="Arial" w:hAnsi="Arial"/>
        </w:rPr>
      </w:pPr>
      <w:r w:rsidRPr="00424E59">
        <w:rPr>
          <w:rFonts w:ascii="Arial" w:hAnsi="Arial"/>
        </w:rPr>
        <w:t>6.2.10.3.2</w:t>
      </w:r>
      <w:r w:rsidRPr="00424E59">
        <w:rPr>
          <w:rFonts w:ascii="Arial" w:hAnsi="Arial"/>
        </w:rPr>
        <w:tab/>
        <w:t>Test procedure sequence</w:t>
      </w:r>
    </w:p>
    <w:p w14:paraId="11EAA2A6" w14:textId="77777777" w:rsidR="00EB676A" w:rsidRPr="00424E59" w:rsidRDefault="00EB676A" w:rsidP="00EB676A">
      <w:pPr>
        <w:keepNext/>
        <w:keepLines/>
        <w:spacing w:before="60"/>
        <w:jc w:val="center"/>
        <w:rPr>
          <w:rFonts w:ascii="Arial" w:hAnsi="Arial"/>
          <w:b/>
        </w:rPr>
      </w:pPr>
      <w:bookmarkStart w:id="937" w:name="_Toc21006044"/>
      <w:bookmarkStart w:id="938" w:name="_Toc36037717"/>
      <w:bookmarkStart w:id="939" w:name="_Toc43837570"/>
      <w:bookmarkStart w:id="940" w:name="_Toc60995682"/>
      <w:bookmarkStart w:id="941" w:name="_Toc69159810"/>
      <w:r w:rsidRPr="00424E59">
        <w:rPr>
          <w:rFonts w:ascii="Arial" w:hAnsi="Arial"/>
          <w:b/>
        </w:rPr>
        <w:t>Table 6.2.10.3.2-1: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28F12ED2" w14:textId="77777777" w:rsidTr="00BC3F8D">
        <w:tc>
          <w:tcPr>
            <w:tcW w:w="534" w:type="dxa"/>
            <w:tcBorders>
              <w:top w:val="single" w:sz="4" w:space="0" w:color="auto"/>
              <w:left w:val="single" w:sz="4" w:space="0" w:color="auto"/>
              <w:bottom w:val="nil"/>
              <w:right w:val="single" w:sz="4" w:space="0" w:color="auto"/>
            </w:tcBorders>
            <w:hideMark/>
          </w:tcPr>
          <w:p w14:paraId="716E6E6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348D624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00B62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959E1D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83AF5B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14BA5327" w14:textId="77777777" w:rsidTr="00BC3F8D">
        <w:tc>
          <w:tcPr>
            <w:tcW w:w="534" w:type="dxa"/>
            <w:tcBorders>
              <w:top w:val="nil"/>
              <w:left w:val="single" w:sz="4" w:space="0" w:color="auto"/>
              <w:bottom w:val="single" w:sz="4" w:space="0" w:color="auto"/>
              <w:right w:val="single" w:sz="4" w:space="0" w:color="auto"/>
            </w:tcBorders>
          </w:tcPr>
          <w:p w14:paraId="479DF0C0"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129D403"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CB73DE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CCE6CF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4637BD83"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36E2CD2" w14:textId="77777777" w:rsidR="00EB676A" w:rsidRPr="00424E59" w:rsidRDefault="00EB676A" w:rsidP="00BC3F8D">
            <w:pPr>
              <w:keepNext/>
              <w:keepLines/>
              <w:spacing w:after="0"/>
              <w:jc w:val="center"/>
              <w:rPr>
                <w:rFonts w:ascii="Arial" w:hAnsi="Arial"/>
                <w:b/>
                <w:sz w:val="18"/>
              </w:rPr>
            </w:pPr>
          </w:p>
        </w:tc>
      </w:tr>
      <w:tr w:rsidR="00EB676A" w:rsidRPr="00424E59" w14:paraId="0D3B572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B14B0F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3D6F875" w14:textId="38DDDF1A"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942" w:author="MCC160" w:date="2022-11-01T12:11:00Z">
              <w:r w:rsidRPr="00424E59" w:rsidDel="00276FA9">
                <w:rPr>
                  <w:rFonts w:ascii="Arial" w:hAnsi="Arial"/>
                  <w:sz w:val="18"/>
                </w:rPr>
                <w:delText xml:space="preserve">Is the procedure </w:delText>
              </w:r>
            </w:del>
            <w:ins w:id="943" w:author="MCC160" w:date="2022-11-01T12:11:00Z">
              <w:r w:rsidR="00276FA9" w:rsidRPr="00424E59">
                <w:rPr>
                  <w:rFonts w:ascii="Arial" w:hAnsi="Arial"/>
                  <w:sz w:val="18"/>
                </w:rPr>
                <w:t xml:space="preserve">Does the UE (MCPTT </w:t>
              </w:r>
            </w:ins>
            <w:ins w:id="944" w:author="MCC160" w:date="2022-11-16T22:08:00Z">
              <w:r w:rsidR="00FB7103" w:rsidRPr="00424E59">
                <w:rPr>
                  <w:rFonts w:ascii="Arial" w:hAnsi="Arial"/>
                  <w:sz w:val="18"/>
                  <w:rPrChange w:id="945" w:author="MCC160" w:date="2022-11-16T22:09:00Z">
                    <w:rPr>
                      <w:rFonts w:ascii="Arial" w:hAnsi="Arial"/>
                      <w:sz w:val="18"/>
                    </w:rPr>
                  </w:rPrChange>
                </w:rPr>
                <w:t>c</w:t>
              </w:r>
            </w:ins>
            <w:ins w:id="946" w:author="MCC160" w:date="2022-11-01T12:11:00Z">
              <w:r w:rsidR="00276FA9" w:rsidRPr="00424E59">
                <w:rPr>
                  <w:rFonts w:ascii="Arial" w:hAnsi="Arial"/>
                  <w:sz w:val="18"/>
                </w:rPr>
                <w:t>lient) correctly perform test procedure '</w:t>
              </w:r>
            </w:ins>
            <w:r w:rsidRPr="00424E59">
              <w:rPr>
                <w:rFonts w:ascii="Arial" w:hAnsi="Arial"/>
                <w:sz w:val="18"/>
              </w:rPr>
              <w:t>MCPTT CT Call establishment automatic commencement using a pre-established session</w:t>
            </w:r>
            <w:ins w:id="947" w:author="MCC160" w:date="2022-11-01T12:11:00Z">
              <w:r w:rsidR="00276FA9" w:rsidRPr="00424E59">
                <w:rPr>
                  <w:rFonts w:ascii="Arial" w:hAnsi="Arial"/>
                  <w:sz w:val="18"/>
                </w:rPr>
                <w:t>'</w:t>
              </w:r>
            </w:ins>
            <w:r w:rsidRPr="00424E59">
              <w:rPr>
                <w:rFonts w:ascii="Arial" w:hAnsi="Arial"/>
                <w:sz w:val="18"/>
              </w:rPr>
              <w:t xml:space="preserve"> as described in TS 36.579-1 [2] table 5.3A.8.3-1</w:t>
            </w:r>
            <w:del w:id="948" w:author="MCC160" w:date="2022-11-01T12:11:00Z">
              <w:r w:rsidRPr="00424E59" w:rsidDel="00276FA9">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90687D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A95BC70"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AE82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9592DB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507102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88BBB0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6391D98C"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D53B4E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F51364D"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99CFD0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A3628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D6B38C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04B7B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01E64D0B" w14:textId="77777777" w:rsidR="00045E07" w:rsidRPr="00424E59" w:rsidRDefault="00045E07" w:rsidP="00BC3F8D">
            <w:pPr>
              <w:keepNext/>
              <w:keepLines/>
              <w:spacing w:after="0"/>
              <w:rPr>
                <w:ins w:id="949" w:author="MCC160" w:date="2022-11-16T22:06:00Z"/>
                <w:rFonts w:ascii="Arial" w:hAnsi="Arial"/>
                <w:sz w:val="18"/>
                <w:rPrChange w:id="950" w:author="MCC160" w:date="2022-11-16T22:06:00Z">
                  <w:rPr>
                    <w:ins w:id="951" w:author="MCC160" w:date="2022-11-16T22:06:00Z"/>
                    <w:rFonts w:ascii="Arial" w:hAnsi="Arial"/>
                    <w:sz w:val="18"/>
                  </w:rPr>
                </w:rPrChange>
              </w:rPr>
            </w:pPr>
            <w:ins w:id="952" w:author="MCC160" w:date="2022-11-16T22:06:00Z">
              <w:r w:rsidRPr="00424E59">
                <w:rPr>
                  <w:rFonts w:ascii="Arial" w:hAnsi="Arial"/>
                  <w:sz w:val="18"/>
                  <w:rPrChange w:id="953" w:author="MCC160" w:date="2022-11-16T22:06:00Z">
                    <w:rPr>
                      <w:rFonts w:ascii="Arial" w:hAnsi="Arial"/>
                      <w:sz w:val="18"/>
                    </w:rPr>
                  </w:rPrChange>
                </w:rPr>
                <w:t>Check: Does the UE (MCPTT client) notify the user that the call has been established?</w:t>
              </w:r>
            </w:ins>
          </w:p>
          <w:p w14:paraId="3F07A1E5" w14:textId="63A09429" w:rsidR="00EB676A" w:rsidRPr="00424E59" w:rsidDel="00045E07" w:rsidRDefault="00EB676A" w:rsidP="00BC3F8D">
            <w:pPr>
              <w:keepNext/>
              <w:keepLines/>
              <w:spacing w:after="0"/>
              <w:rPr>
                <w:del w:id="954" w:author="MCC160" w:date="2022-11-16T22:06:00Z"/>
                <w:rFonts w:ascii="Arial" w:hAnsi="Arial"/>
                <w:sz w:val="18"/>
              </w:rPr>
            </w:pPr>
            <w:del w:id="955" w:author="MCC160" w:date="2022-11-16T22:06:00Z">
              <w:r w:rsidRPr="00424E59" w:rsidDel="00045E07">
                <w:rPr>
                  <w:rFonts w:ascii="Arial" w:hAnsi="Arial"/>
                  <w:sz w:val="18"/>
                  <w:rPrChange w:id="956" w:author="MCC160" w:date="2022-11-16T22:06:00Z">
                    <w:rPr>
                      <w:rFonts w:ascii="Arial" w:hAnsi="Arial"/>
                      <w:sz w:val="18"/>
                    </w:rPr>
                  </w:rPrChange>
                </w:rPr>
                <w:delText>Check: Does the UE (</w:delText>
              </w:r>
              <w:r w:rsidRPr="00424E59" w:rsidDel="00045E07">
                <w:rPr>
                  <w:rFonts w:ascii="Arial" w:hAnsi="Arial"/>
                  <w:sz w:val="18"/>
                  <w:lang w:eastAsia="ko-KR"/>
                  <w:rPrChange w:id="957" w:author="MCC160" w:date="2022-11-16T22:06:00Z">
                    <w:rPr>
                      <w:rFonts w:ascii="Arial" w:hAnsi="Arial"/>
                      <w:sz w:val="18"/>
                      <w:lang w:eastAsia="ko-KR"/>
                    </w:rPr>
                  </w:rPrChange>
                </w:rPr>
                <w:delText xml:space="preserve">MCPTT client) </w:delText>
              </w:r>
              <w:r w:rsidRPr="00424E59" w:rsidDel="00045E07">
                <w:rPr>
                  <w:rFonts w:ascii="Arial" w:hAnsi="Arial"/>
                  <w:sz w:val="18"/>
                  <w:rPrChange w:id="958" w:author="MCC160" w:date="2022-11-16T22:06:00Z">
                    <w:rPr>
                      <w:rFonts w:ascii="Arial" w:hAnsi="Arial"/>
                      <w:sz w:val="18"/>
                    </w:rPr>
                  </w:rPrChange>
                </w:rPr>
                <w:delText>notify the user that the call has been successfully established?</w:delText>
              </w:r>
            </w:del>
          </w:p>
          <w:p w14:paraId="22DAA88F"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9812BA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754864"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6F52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1D898D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B6B9DC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56D321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567A22C" w14:textId="77777777" w:rsidR="00045E07" w:rsidRPr="00424E59" w:rsidRDefault="00045E07" w:rsidP="00BC3F8D">
            <w:pPr>
              <w:keepNext/>
              <w:keepLines/>
              <w:spacing w:after="0"/>
              <w:rPr>
                <w:ins w:id="959" w:author="MCC160" w:date="2022-11-16T22:04:00Z"/>
                <w:rFonts w:ascii="Arial" w:hAnsi="Arial"/>
                <w:sz w:val="18"/>
                <w:rPrChange w:id="960" w:author="MCC160" w:date="2022-11-16T22:04:00Z">
                  <w:rPr>
                    <w:ins w:id="961" w:author="MCC160" w:date="2022-11-16T22:04:00Z"/>
                    <w:rFonts w:ascii="Arial" w:hAnsi="Arial"/>
                    <w:sz w:val="18"/>
                  </w:rPr>
                </w:rPrChange>
              </w:rPr>
            </w:pPr>
            <w:ins w:id="962" w:author="MCC160" w:date="2022-11-16T22:04:00Z">
              <w:r w:rsidRPr="00424E59">
                <w:rPr>
                  <w:rFonts w:ascii="Arial" w:hAnsi="Arial"/>
                  <w:sz w:val="18"/>
                  <w:rPrChange w:id="963" w:author="MCC160" w:date="2022-11-16T22:04:00Z">
                    <w:rPr>
                      <w:rFonts w:ascii="Arial" w:hAnsi="Arial"/>
                      <w:sz w:val="18"/>
                    </w:rPr>
                  </w:rPrChange>
                </w:rPr>
                <w:t>Make the UE (MCPTT client) request the floor.</w:t>
              </w:r>
            </w:ins>
          </w:p>
          <w:p w14:paraId="09283F9B" w14:textId="191F76B8" w:rsidR="00EB676A" w:rsidRPr="00424E59" w:rsidRDefault="00EB676A" w:rsidP="00BC3F8D">
            <w:pPr>
              <w:keepNext/>
              <w:keepLines/>
              <w:spacing w:after="0"/>
              <w:rPr>
                <w:rFonts w:ascii="Arial" w:hAnsi="Arial"/>
                <w:sz w:val="18"/>
              </w:rPr>
            </w:pPr>
            <w:del w:id="964" w:author="MCC160" w:date="2022-11-16T22:04:00Z">
              <w:r w:rsidRPr="00424E59" w:rsidDel="00045E07">
                <w:rPr>
                  <w:rFonts w:ascii="Arial" w:hAnsi="Arial"/>
                  <w:sz w:val="18"/>
                  <w:rPrChange w:id="965" w:author="MCC160" w:date="2022-11-16T22:04:00Z">
                    <w:rPr>
                      <w:rFonts w:ascii="Arial" w:hAnsi="Arial"/>
                      <w:sz w:val="18"/>
                    </w:rPr>
                  </w:rPrChange>
                </w:rPr>
                <w:delText>Make the UE (MCPTT User) request the Floor</w:delText>
              </w:r>
              <w:r w:rsidRPr="00424E59" w:rsidDel="00045E07">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81CD23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B91E3C"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CC9BB9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2F4B6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4DAD81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A91D24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hideMark/>
          </w:tcPr>
          <w:p w14:paraId="073DFED0" w14:textId="77777777" w:rsidR="00EB676A" w:rsidRPr="00424E59" w:rsidRDefault="00EB676A" w:rsidP="00BC3F8D">
            <w:pPr>
              <w:keepNext/>
              <w:keepLines/>
              <w:spacing w:after="0"/>
              <w:rPr>
                <w:rFonts w:ascii="Arial" w:hAnsi="Arial"/>
                <w:sz w:val="18"/>
              </w:rPr>
            </w:pPr>
            <w:r w:rsidRPr="00424E59">
              <w:rPr>
                <w:rFonts w:ascii="Arial" w:hAnsi="Arial"/>
                <w:sz w:val="18"/>
              </w:rPr>
              <w:t>Check: Does the UE (</w:t>
            </w:r>
            <w:r w:rsidRPr="00424E59">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0652A6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419B8FE"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19DACC0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9D1133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1F0B29B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AA072F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8679007" w14:textId="4948C1E2"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966" w:author="MCC160" w:date="2022-11-01T12:11:00Z">
              <w:r w:rsidRPr="00424E59" w:rsidDel="00276FA9">
                <w:rPr>
                  <w:rFonts w:ascii="Arial" w:hAnsi="Arial"/>
                  <w:sz w:val="18"/>
                </w:rPr>
                <w:delText xml:space="preserve">Is the procedure </w:delText>
              </w:r>
            </w:del>
            <w:ins w:id="967" w:author="MCC160" w:date="2022-11-01T12:11:00Z">
              <w:r w:rsidR="00276FA9" w:rsidRPr="00424E59">
                <w:rPr>
                  <w:rFonts w:ascii="Arial" w:hAnsi="Arial"/>
                  <w:sz w:val="18"/>
                </w:rPr>
                <w:t xml:space="preserve">Does the UE (MCPTT </w:t>
              </w:r>
            </w:ins>
            <w:ins w:id="968" w:author="MCC160" w:date="2022-11-16T22:08:00Z">
              <w:r w:rsidR="00FB7103" w:rsidRPr="00424E59">
                <w:rPr>
                  <w:rFonts w:ascii="Arial" w:hAnsi="Arial"/>
                  <w:sz w:val="18"/>
                  <w:rPrChange w:id="969" w:author="MCC160" w:date="2022-11-16T22:08:00Z">
                    <w:rPr>
                      <w:rFonts w:ascii="Arial" w:hAnsi="Arial"/>
                      <w:sz w:val="18"/>
                    </w:rPr>
                  </w:rPrChange>
                </w:rPr>
                <w:t>c</w:t>
              </w:r>
            </w:ins>
            <w:ins w:id="970" w:author="MCC160" w:date="2022-11-01T12:11:00Z">
              <w:r w:rsidR="00276FA9" w:rsidRPr="00424E59">
                <w:rPr>
                  <w:rFonts w:ascii="Arial" w:hAnsi="Arial"/>
                  <w:sz w:val="18"/>
                </w:rPr>
                <w:t>lient) correctly perform test procedure '</w:t>
              </w:r>
            </w:ins>
            <w:r w:rsidRPr="00424E59">
              <w:rPr>
                <w:rFonts w:ascii="Arial" w:hAnsi="Arial"/>
                <w:sz w:val="18"/>
              </w:rPr>
              <w:t>MCPTT CT call release keeping the pre-established session</w:t>
            </w:r>
            <w:ins w:id="971" w:author="MCC160" w:date="2022-11-01T12:11:00Z">
              <w:r w:rsidR="00276FA9" w:rsidRPr="00424E59">
                <w:rPr>
                  <w:rFonts w:ascii="Arial" w:hAnsi="Arial"/>
                  <w:sz w:val="18"/>
                </w:rPr>
                <w:t>'</w:t>
              </w:r>
            </w:ins>
            <w:r w:rsidRPr="00424E59">
              <w:rPr>
                <w:rFonts w:ascii="Arial" w:hAnsi="Arial"/>
                <w:sz w:val="18"/>
              </w:rPr>
              <w:t xml:space="preserve"> </w:t>
            </w:r>
            <w:r w:rsidRPr="00424E59">
              <w:rPr>
                <w:rFonts w:ascii="Arial" w:hAnsi="Arial"/>
                <w:sz w:val="18"/>
                <w:lang w:eastAsia="ko-KR"/>
              </w:rPr>
              <w:t>as described in TS 36.579-1 [2] table 5.3A.5</w:t>
            </w:r>
            <w:r w:rsidRPr="00424E59">
              <w:rPr>
                <w:rFonts w:ascii="Arial" w:hAnsi="Arial"/>
                <w:sz w:val="18"/>
              </w:rPr>
              <w:t>.3-1 to release the call</w:t>
            </w:r>
            <w:del w:id="972" w:author="MCC160" w:date="2022-11-01T12:11:00Z">
              <w:r w:rsidRPr="00424E59" w:rsidDel="00276FA9">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80D20A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AAA84C8"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B4A58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F3F00B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A2C379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A4B7AD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0CB54B07"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20BFDB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11256B0"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79470A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B2CB4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0B848F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D5D271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4AEF4FB0" w14:textId="49E98836" w:rsidR="00045E07" w:rsidRPr="00424E59" w:rsidRDefault="00045E07" w:rsidP="00BC3F8D">
            <w:pPr>
              <w:keepNext/>
              <w:keepLines/>
              <w:spacing w:after="0"/>
              <w:rPr>
                <w:ins w:id="973" w:author="MCC160" w:date="2022-11-16T22:06:00Z"/>
                <w:rFonts w:ascii="Arial" w:hAnsi="Arial"/>
                <w:sz w:val="18"/>
                <w:rPrChange w:id="974" w:author="MCC160" w:date="2022-11-16T22:07:00Z">
                  <w:rPr>
                    <w:ins w:id="975" w:author="MCC160" w:date="2022-11-16T22:06:00Z"/>
                    <w:rFonts w:ascii="Arial" w:hAnsi="Arial"/>
                    <w:sz w:val="18"/>
                  </w:rPr>
                </w:rPrChange>
              </w:rPr>
            </w:pPr>
            <w:ins w:id="976" w:author="MCC160" w:date="2022-11-16T22:06:00Z">
              <w:r w:rsidRPr="00424E59">
                <w:rPr>
                  <w:rFonts w:ascii="Arial" w:hAnsi="Arial"/>
                  <w:sz w:val="18"/>
                  <w:rPrChange w:id="977" w:author="MCC160" w:date="2022-11-16T22:07:00Z">
                    <w:rPr>
                      <w:rFonts w:ascii="Arial" w:hAnsi="Arial"/>
                      <w:sz w:val="18"/>
                    </w:rPr>
                  </w:rPrChange>
                </w:rPr>
                <w:t xml:space="preserve">Check: Does the UE (MCPTT client) notify the user that the call has been </w:t>
              </w:r>
            </w:ins>
            <w:ins w:id="978" w:author="MCC160" w:date="2022-11-16T23:51:00Z">
              <w:r w:rsidR="003C547B" w:rsidRPr="00424E59">
                <w:rPr>
                  <w:rFonts w:ascii="Arial" w:hAnsi="Arial"/>
                  <w:sz w:val="18"/>
                </w:rPr>
                <w:t>released</w:t>
              </w:r>
            </w:ins>
            <w:ins w:id="979" w:author="MCC160" w:date="2022-11-16T22:06:00Z">
              <w:r w:rsidRPr="00424E59">
                <w:rPr>
                  <w:rFonts w:ascii="Arial" w:hAnsi="Arial"/>
                  <w:sz w:val="18"/>
                  <w:rPrChange w:id="980" w:author="MCC160" w:date="2022-11-16T22:07:00Z">
                    <w:rPr>
                      <w:rFonts w:ascii="Arial" w:hAnsi="Arial"/>
                      <w:sz w:val="18"/>
                    </w:rPr>
                  </w:rPrChange>
                </w:rPr>
                <w:t>?</w:t>
              </w:r>
            </w:ins>
          </w:p>
          <w:p w14:paraId="79B1A6FF" w14:textId="2124FF8E" w:rsidR="00EB676A" w:rsidRPr="00424E59" w:rsidDel="00045E07" w:rsidRDefault="00EB676A" w:rsidP="00BC3F8D">
            <w:pPr>
              <w:keepNext/>
              <w:keepLines/>
              <w:spacing w:after="0"/>
              <w:rPr>
                <w:del w:id="981" w:author="MCC160" w:date="2022-11-16T22:06:00Z"/>
                <w:rFonts w:ascii="Arial" w:hAnsi="Arial"/>
                <w:sz w:val="18"/>
              </w:rPr>
            </w:pPr>
            <w:del w:id="982" w:author="MCC160" w:date="2022-11-16T22:06:00Z">
              <w:r w:rsidRPr="00424E59" w:rsidDel="00045E07">
                <w:rPr>
                  <w:rFonts w:ascii="Arial" w:hAnsi="Arial"/>
                  <w:sz w:val="18"/>
                  <w:rPrChange w:id="983" w:author="MCC160" w:date="2022-11-16T22:07:00Z">
                    <w:rPr>
                      <w:rFonts w:ascii="Arial" w:hAnsi="Arial"/>
                      <w:sz w:val="18"/>
                    </w:rPr>
                  </w:rPrChange>
                </w:rPr>
                <w:delText>Check: Does the UE (</w:delText>
              </w:r>
              <w:r w:rsidRPr="00424E59" w:rsidDel="00045E07">
                <w:rPr>
                  <w:rFonts w:ascii="Arial" w:hAnsi="Arial"/>
                  <w:sz w:val="18"/>
                  <w:lang w:eastAsia="ko-KR"/>
                  <w:rPrChange w:id="984" w:author="MCC160" w:date="2022-11-16T22:07:00Z">
                    <w:rPr>
                      <w:rFonts w:ascii="Arial" w:hAnsi="Arial"/>
                      <w:sz w:val="18"/>
                      <w:lang w:eastAsia="ko-KR"/>
                    </w:rPr>
                  </w:rPrChange>
                </w:rPr>
                <w:delText xml:space="preserve">MCPTT client) </w:delText>
              </w:r>
              <w:r w:rsidRPr="00424E59" w:rsidDel="00045E07">
                <w:rPr>
                  <w:rFonts w:ascii="Arial" w:hAnsi="Arial"/>
                  <w:sz w:val="18"/>
                  <w:rPrChange w:id="985" w:author="MCC160" w:date="2022-11-16T22:07:00Z">
                    <w:rPr>
                      <w:rFonts w:ascii="Arial" w:hAnsi="Arial"/>
                      <w:sz w:val="18"/>
                    </w:rPr>
                  </w:rPrChange>
                </w:rPr>
                <w:delText>notify the user that the call has been terminated?</w:delText>
              </w:r>
            </w:del>
          </w:p>
          <w:p w14:paraId="2F607867"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2F7D35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72CAB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6D7340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8F3EC2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7DA92E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8D35A8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2F440AF7"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065621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72288A"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289F17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01A9C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3AF596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741911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tcPr>
          <w:p w14:paraId="56BAD496" w14:textId="77777777" w:rsidR="00045E07" w:rsidRPr="00424E59" w:rsidRDefault="00045E07" w:rsidP="00BC3F8D">
            <w:pPr>
              <w:keepNext/>
              <w:keepLines/>
              <w:spacing w:after="0"/>
              <w:rPr>
                <w:ins w:id="986" w:author="MCC160" w:date="2022-11-16T22:05:00Z"/>
                <w:rFonts w:ascii="Arial" w:hAnsi="Arial"/>
                <w:sz w:val="18"/>
                <w:rPrChange w:id="987" w:author="MCC160" w:date="2022-11-16T22:05:00Z">
                  <w:rPr>
                    <w:ins w:id="988" w:author="MCC160" w:date="2022-11-16T22:05:00Z"/>
                    <w:rFonts w:ascii="Arial" w:hAnsi="Arial"/>
                    <w:sz w:val="18"/>
                  </w:rPr>
                </w:rPrChange>
              </w:rPr>
            </w:pPr>
            <w:ins w:id="989" w:author="MCC160" w:date="2022-11-16T22:05:00Z">
              <w:r w:rsidRPr="00424E59">
                <w:rPr>
                  <w:rFonts w:ascii="Arial" w:hAnsi="Arial"/>
                  <w:sz w:val="18"/>
                  <w:rPrChange w:id="990" w:author="MCC160" w:date="2022-11-16T22:05:00Z">
                    <w:rPr>
                      <w:rFonts w:ascii="Arial" w:hAnsi="Arial"/>
                      <w:sz w:val="18"/>
                    </w:rPr>
                  </w:rPrChange>
                </w:rPr>
                <w:t>Make the UE (MCPTT client) request the establishment of a private call to user B using the pre-established session with automatic commencement mode and without floor control.</w:t>
              </w:r>
            </w:ins>
          </w:p>
          <w:p w14:paraId="3967E08B" w14:textId="6E0D7C74" w:rsidR="00EB676A" w:rsidRPr="00424E59" w:rsidDel="00045E07" w:rsidRDefault="00EB676A" w:rsidP="00BC3F8D">
            <w:pPr>
              <w:keepNext/>
              <w:keepLines/>
              <w:spacing w:after="0"/>
              <w:rPr>
                <w:del w:id="991" w:author="MCC160" w:date="2022-11-16T22:05:00Z"/>
                <w:rFonts w:ascii="Arial" w:hAnsi="Arial"/>
                <w:sz w:val="18"/>
              </w:rPr>
            </w:pPr>
            <w:del w:id="992" w:author="MCC160" w:date="2022-11-16T22:05:00Z">
              <w:r w:rsidRPr="00424E59" w:rsidDel="00045E07">
                <w:rPr>
                  <w:rFonts w:ascii="Arial" w:hAnsi="Arial"/>
                  <w:sz w:val="18"/>
                  <w:rPrChange w:id="993" w:author="MCC160" w:date="2022-11-16T22:05:00Z">
                    <w:rPr>
                      <w:rFonts w:ascii="Arial" w:hAnsi="Arial"/>
                      <w:sz w:val="18"/>
                    </w:rPr>
                  </w:rPrChange>
                </w:rPr>
                <w:delText>Make the UE (MCPTT User) request the establishment of an MCPTT private call within a pre-established session, Automatic Commencement Mode without Floor Control.</w:delText>
              </w:r>
            </w:del>
          </w:p>
          <w:p w14:paraId="611E0F62" w14:textId="4F7D4162" w:rsidR="00EB676A" w:rsidRPr="00424E59" w:rsidRDefault="00EB676A" w:rsidP="00BC3F8D">
            <w:pPr>
              <w:keepNext/>
              <w:keepLines/>
              <w:spacing w:after="0"/>
              <w:rPr>
                <w:rFonts w:ascii="Arial" w:hAnsi="Arial"/>
                <w:sz w:val="18"/>
              </w:rPr>
            </w:pPr>
            <w:r w:rsidRPr="00424E59">
              <w:rPr>
                <w:rFonts w:ascii="Arial" w:hAnsi="Arial"/>
                <w:sz w:val="18"/>
              </w:rPr>
              <w:t>(NOTE 1)</w:t>
            </w:r>
            <w:ins w:id="994" w:author="MCC160" w:date="2022-11-01T14:58:00Z">
              <w:r w:rsidR="00F9603B" w:rsidRPr="00424E59">
                <w:rPr>
                  <w:rFonts w:ascii="Arial" w:hAnsi="Arial"/>
                  <w:sz w:val="18"/>
                </w:rPr>
                <w:t>.</w:t>
              </w:r>
            </w:ins>
            <w:del w:id="995" w:author="MCC160" w:date="2022-11-01T14:58:00Z">
              <w:r w:rsidRPr="00424E59" w:rsidDel="00F9603B">
                <w:rPr>
                  <w:rFonts w:ascii="Arial" w:hAnsi="Arial"/>
                  <w:sz w:val="18"/>
                </w:rPr>
                <w:delText>:</w:delText>
              </w:r>
            </w:del>
          </w:p>
          <w:p w14:paraId="5941091A" w14:textId="77777777" w:rsidR="00EB676A" w:rsidRPr="00424E59" w:rsidRDefault="00EB676A" w:rsidP="00BC3F8D">
            <w:pPr>
              <w:keepNext/>
              <w:keepLines/>
              <w:spacing w:after="0"/>
              <w:rPr>
                <w:rFonts w:ascii="Arial" w:hAnsi="Arial"/>
                <w:sz w:val="18"/>
              </w:rPr>
            </w:pPr>
          </w:p>
          <w:p w14:paraId="2F0716DE" w14:textId="77777777" w:rsidR="00EB676A" w:rsidRPr="00424E59" w:rsidRDefault="00EB676A" w:rsidP="00BC3F8D">
            <w:pPr>
              <w:keepNext/>
              <w:keepLines/>
              <w:spacing w:after="0"/>
              <w:rPr>
                <w:rFonts w:ascii="Arial" w:hAnsi="Arial"/>
                <w:sz w:val="18"/>
              </w:rPr>
            </w:pPr>
            <w:r w:rsidRPr="00424E59">
              <w:rPr>
                <w:rFonts w:ascii="Arial" w:hAnsi="Arial"/>
                <w:sz w:val="18"/>
              </w:rPr>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3E05161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42E6413"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2C20B4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38D0C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03278A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904E9A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6C859352" w14:textId="6A2E6EC7"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996" w:author="MCC160" w:date="2022-11-01T12:00:00Z">
              <w:r w:rsidRPr="00424E59" w:rsidDel="001D091D">
                <w:rPr>
                  <w:rFonts w:ascii="Arial" w:hAnsi="Arial"/>
                  <w:sz w:val="18"/>
                </w:rPr>
                <w:delText>Does the UE (</w:delText>
              </w:r>
              <w:r w:rsidRPr="00424E59" w:rsidDel="001D091D">
                <w:rPr>
                  <w:rFonts w:ascii="Arial" w:hAnsi="Arial"/>
                  <w:sz w:val="18"/>
                  <w:lang w:eastAsia="ko-KR"/>
                </w:rPr>
                <w:delText xml:space="preserve">MCPTT client) perform procedure for </w:delText>
              </w:r>
            </w:del>
            <w:ins w:id="997" w:author="MCC160" w:date="2022-11-01T12:00:00Z">
              <w:r w:rsidR="001D091D" w:rsidRPr="00424E59">
                <w:rPr>
                  <w:rFonts w:ascii="Arial" w:hAnsi="Arial"/>
                  <w:sz w:val="18"/>
                </w:rPr>
                <w:t xml:space="preserve">Does the UE (MCPTT </w:t>
              </w:r>
            </w:ins>
            <w:ins w:id="998" w:author="MCC160" w:date="2022-11-16T22:09:00Z">
              <w:r w:rsidR="00FB7103" w:rsidRPr="00424E59">
                <w:rPr>
                  <w:rFonts w:ascii="Arial" w:hAnsi="Arial"/>
                  <w:sz w:val="18"/>
                  <w:rPrChange w:id="999" w:author="MCC160" w:date="2022-11-16T22:09:00Z">
                    <w:rPr>
                      <w:rFonts w:ascii="Arial" w:hAnsi="Arial"/>
                      <w:sz w:val="18"/>
                    </w:rPr>
                  </w:rPrChange>
                </w:rPr>
                <w:t>c</w:t>
              </w:r>
            </w:ins>
            <w:ins w:id="1000" w:author="MCC160" w:date="2022-11-01T12:00:00Z">
              <w:r w:rsidR="001D091D" w:rsidRPr="00424E59">
                <w:rPr>
                  <w:rFonts w:ascii="Arial" w:hAnsi="Arial"/>
                  <w:sz w:val="18"/>
                </w:rPr>
                <w:t>lient) correctly perform test procedure '</w:t>
              </w:r>
            </w:ins>
            <w:r w:rsidRPr="00424E59">
              <w:rPr>
                <w:rFonts w:ascii="Arial" w:hAnsi="Arial"/>
                <w:sz w:val="18"/>
                <w:lang w:eastAsia="ko-KR"/>
              </w:rPr>
              <w:t>MCPTT CO call establishment using a pre-established session</w:t>
            </w:r>
            <w:ins w:id="1001" w:author="MCC160" w:date="2022-11-01T12:08:00Z">
              <w:r w:rsidR="00276FA9" w:rsidRPr="00424E59">
                <w:rPr>
                  <w:rFonts w:ascii="Arial" w:hAnsi="Arial"/>
                  <w:sz w:val="18"/>
                  <w:lang w:eastAsia="ko-KR"/>
                </w:rPr>
                <w:t>'</w:t>
              </w:r>
            </w:ins>
            <w:r w:rsidRPr="00424E59">
              <w:rPr>
                <w:rFonts w:ascii="Arial" w:hAnsi="Arial"/>
                <w:sz w:val="18"/>
                <w:lang w:eastAsia="ko-KR"/>
              </w:rPr>
              <w:t xml:space="preserve"> as described in TS 36.579-1 [2] table 5.3A.3.3-1 to</w:t>
            </w:r>
            <w:r w:rsidRPr="00424E59">
              <w:rPr>
                <w:rFonts w:ascii="Arial" w:hAnsi="Arial"/>
                <w:sz w:val="18"/>
              </w:rPr>
              <w:t xml:space="preserve"> establish an MCPTT </w:t>
            </w:r>
            <w:r w:rsidRPr="00424E59">
              <w:rPr>
                <w:rFonts w:ascii="Arial" w:hAnsi="Arial"/>
                <w:sz w:val="18"/>
                <w:lang w:eastAsia="ko-KR"/>
              </w:rPr>
              <w:t>p</w:t>
            </w:r>
            <w:r w:rsidRPr="00424E59">
              <w:rPr>
                <w:rFonts w:ascii="Arial" w:hAnsi="Arial"/>
                <w:sz w:val="18"/>
              </w:rPr>
              <w:t xml:space="preserve">rivate </w:t>
            </w:r>
            <w:r w:rsidRPr="00424E59">
              <w:rPr>
                <w:rFonts w:ascii="Arial" w:hAnsi="Arial"/>
                <w:sz w:val="18"/>
                <w:lang w:eastAsia="ko-KR"/>
              </w:rPr>
              <w:t>c</w:t>
            </w:r>
            <w:r w:rsidRPr="00424E59">
              <w:rPr>
                <w:rFonts w:ascii="Arial" w:hAnsi="Arial"/>
                <w:sz w:val="18"/>
              </w:rPr>
              <w:t>all</w:t>
            </w:r>
            <w:r w:rsidRPr="00424E59">
              <w:rPr>
                <w:rFonts w:ascii="Arial" w:hAnsi="Arial"/>
                <w:sz w:val="18"/>
                <w:lang w:eastAsia="ko-KR"/>
              </w:rPr>
              <w:t xml:space="preserve">, </w:t>
            </w:r>
            <w:r w:rsidRPr="00424E59">
              <w:rPr>
                <w:rFonts w:ascii="Arial" w:hAnsi="Arial"/>
                <w:sz w:val="18"/>
              </w:rPr>
              <w:t>within a pre-established session</w:t>
            </w:r>
            <w:r w:rsidRPr="00424E59">
              <w:rPr>
                <w:rFonts w:ascii="Arial" w:hAnsi="Arial"/>
                <w:sz w:val="18"/>
                <w:lang w:eastAsia="ko-KR"/>
              </w:rPr>
              <w:t xml:space="preserve">, Automatic Commencement Mode, </w:t>
            </w:r>
            <w:del w:id="1002" w:author="MCC160" w:date="2022-11-10T13:10:00Z">
              <w:r w:rsidRPr="00424E59" w:rsidDel="00C32670">
                <w:rPr>
                  <w:rFonts w:ascii="Arial" w:hAnsi="Arial"/>
                  <w:sz w:val="18"/>
                  <w:lang w:eastAsia="ko-KR"/>
                  <w:rPrChange w:id="1003" w:author="MCC160" w:date="2022-11-10T13:10:00Z">
                    <w:rPr>
                      <w:rFonts w:ascii="Arial" w:hAnsi="Arial"/>
                      <w:sz w:val="18"/>
                      <w:lang w:eastAsia="ko-KR"/>
                    </w:rPr>
                  </w:rPrChange>
                </w:rPr>
                <w:delText>no Force of automatic commencement,</w:delText>
              </w:r>
              <w:r w:rsidRPr="00424E59" w:rsidDel="00C32670">
                <w:rPr>
                  <w:rFonts w:ascii="Arial" w:hAnsi="Arial"/>
                  <w:sz w:val="18"/>
                  <w:lang w:eastAsia="ko-KR"/>
                </w:rPr>
                <w:delText xml:space="preserve"> </w:delText>
              </w:r>
            </w:del>
            <w:r w:rsidRPr="00424E59">
              <w:rPr>
                <w:rFonts w:ascii="Arial" w:hAnsi="Arial"/>
                <w:sz w:val="18"/>
                <w:lang w:eastAsia="ko-KR"/>
              </w:rPr>
              <w:t>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5B71AC3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2E7DA4C"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3AE712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6387D7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06766C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4B758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11-12</w:t>
            </w:r>
          </w:p>
        </w:tc>
        <w:tc>
          <w:tcPr>
            <w:tcW w:w="3968" w:type="dxa"/>
            <w:tcBorders>
              <w:top w:val="single" w:sz="4" w:space="0" w:color="auto"/>
              <w:left w:val="single" w:sz="4" w:space="0" w:color="auto"/>
              <w:bottom w:val="single" w:sz="4" w:space="0" w:color="auto"/>
              <w:right w:val="single" w:sz="4" w:space="0" w:color="auto"/>
            </w:tcBorders>
            <w:hideMark/>
          </w:tcPr>
          <w:p w14:paraId="58E7EA12"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40B995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059E07"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E8C581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1B891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3A06AB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9DE292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ADD5645" w14:textId="77777777" w:rsidR="00EB676A" w:rsidRPr="00424E59" w:rsidRDefault="00EB676A" w:rsidP="00BC3F8D">
            <w:pPr>
              <w:keepNext/>
              <w:keepLines/>
              <w:spacing w:after="0"/>
              <w:rPr>
                <w:rFonts w:ascii="Arial" w:hAnsi="Arial"/>
                <w:sz w:val="18"/>
              </w:rPr>
            </w:pPr>
            <w:r w:rsidRPr="00424E59">
              <w:rPr>
                <w:rFonts w:ascii="Arial" w:hAnsi="Arial"/>
                <w:sz w:val="18"/>
              </w:rPr>
              <w:t>Wait for 5 sec.</w:t>
            </w:r>
          </w:p>
        </w:tc>
        <w:tc>
          <w:tcPr>
            <w:tcW w:w="708" w:type="dxa"/>
            <w:tcBorders>
              <w:top w:val="single" w:sz="4" w:space="0" w:color="auto"/>
              <w:left w:val="single" w:sz="4" w:space="0" w:color="auto"/>
              <w:bottom w:val="single" w:sz="4" w:space="0" w:color="auto"/>
              <w:right w:val="single" w:sz="4" w:space="0" w:color="auto"/>
            </w:tcBorders>
            <w:hideMark/>
          </w:tcPr>
          <w:p w14:paraId="5843692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2535EA"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7920F7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67868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CA21CF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C29E1F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63CFA83F" w14:textId="53BBF50C" w:rsidR="00045E07" w:rsidRPr="00424E59" w:rsidRDefault="00045E07" w:rsidP="00BC3F8D">
            <w:pPr>
              <w:keepNext/>
              <w:keepLines/>
              <w:spacing w:after="0"/>
              <w:rPr>
                <w:ins w:id="1004" w:author="MCC160" w:date="2022-11-16T22:05:00Z"/>
                <w:rFonts w:ascii="Arial" w:hAnsi="Arial"/>
                <w:sz w:val="18"/>
                <w:rPrChange w:id="1005" w:author="MCC160" w:date="2022-11-16T22:06:00Z">
                  <w:rPr>
                    <w:ins w:id="1006" w:author="MCC160" w:date="2022-11-16T22:05:00Z"/>
                    <w:rFonts w:ascii="Arial" w:hAnsi="Arial"/>
                    <w:sz w:val="18"/>
                  </w:rPr>
                </w:rPrChange>
              </w:rPr>
            </w:pPr>
            <w:ins w:id="1007" w:author="MCC160" w:date="2022-11-16T22:05:00Z">
              <w:r w:rsidRPr="00424E59">
                <w:rPr>
                  <w:rFonts w:ascii="Arial" w:hAnsi="Arial"/>
                  <w:sz w:val="18"/>
                  <w:rPrChange w:id="1008" w:author="MCC160" w:date="2022-11-16T22:06:00Z">
                    <w:rPr>
                      <w:rFonts w:ascii="Arial" w:hAnsi="Arial"/>
                      <w:sz w:val="18"/>
                    </w:rPr>
                  </w:rPrChange>
                </w:rPr>
                <w:t>Make the UE (MCPTT client) release the call.</w:t>
              </w:r>
            </w:ins>
          </w:p>
          <w:p w14:paraId="0DCF9103" w14:textId="360B3932" w:rsidR="00EB676A" w:rsidRPr="00424E59" w:rsidDel="00045E07" w:rsidRDefault="00EB676A" w:rsidP="00BC3F8D">
            <w:pPr>
              <w:keepNext/>
              <w:keepLines/>
              <w:spacing w:after="0"/>
              <w:rPr>
                <w:del w:id="1009" w:author="MCC160" w:date="2022-11-16T22:06:00Z"/>
                <w:rFonts w:ascii="Arial" w:hAnsi="Arial"/>
                <w:sz w:val="18"/>
              </w:rPr>
            </w:pPr>
            <w:del w:id="1010" w:author="MCC160" w:date="2022-11-16T22:06:00Z">
              <w:r w:rsidRPr="00424E59" w:rsidDel="00045E07">
                <w:rPr>
                  <w:rFonts w:ascii="Arial" w:hAnsi="Arial"/>
                  <w:sz w:val="18"/>
                  <w:rPrChange w:id="1011" w:author="MCC160" w:date="2022-11-16T22:06:00Z">
                    <w:rPr>
                      <w:rFonts w:ascii="Arial" w:hAnsi="Arial"/>
                      <w:sz w:val="18"/>
                    </w:rPr>
                  </w:rPrChange>
                </w:rPr>
                <w:delText>Make the UE (MCPTT User) request release of the MCPTT private call.</w:delText>
              </w:r>
            </w:del>
          </w:p>
          <w:p w14:paraId="6EFADB5B"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8BE25E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1C0BB81"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9E5FA4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BEB13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0CC95A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23F201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ABE7701" w14:textId="2BE924FD" w:rsidR="00EB676A" w:rsidRPr="00424E59" w:rsidRDefault="00EB676A" w:rsidP="00BC3F8D">
            <w:pPr>
              <w:keepNext/>
              <w:keepLines/>
              <w:spacing w:after="0"/>
              <w:rPr>
                <w:rFonts w:ascii="Arial" w:hAnsi="Arial"/>
                <w:sz w:val="18"/>
              </w:rPr>
            </w:pPr>
            <w:r w:rsidRPr="00424E59">
              <w:rPr>
                <w:rFonts w:ascii="Arial" w:hAnsi="Arial"/>
                <w:sz w:val="18"/>
              </w:rPr>
              <w:t>The UE (</w:t>
            </w:r>
            <w:r w:rsidRPr="00424E59">
              <w:rPr>
                <w:rFonts w:ascii="Arial" w:hAnsi="Arial"/>
                <w:sz w:val="18"/>
                <w:lang w:eastAsia="ko-KR"/>
              </w:rPr>
              <w:t xml:space="preserve">MCPTT client) </w:t>
            </w:r>
            <w:del w:id="1012" w:author="MCC160" w:date="2022-11-01T12:12:00Z">
              <w:r w:rsidRPr="00424E59" w:rsidDel="00276FA9">
                <w:rPr>
                  <w:rFonts w:ascii="Arial" w:hAnsi="Arial"/>
                  <w:sz w:val="18"/>
                  <w:lang w:eastAsia="ko-KR"/>
                </w:rPr>
                <w:delText xml:space="preserve">s </w:delText>
              </w:r>
            </w:del>
            <w:r w:rsidRPr="00424E59">
              <w:rPr>
                <w:rFonts w:ascii="Arial" w:hAnsi="Arial"/>
                <w:sz w:val="18"/>
              </w:rPr>
              <w:t xml:space="preserve">performs procedure </w:t>
            </w:r>
            <w:del w:id="1013" w:author="MCC160" w:date="2022-11-01T12:12:00Z">
              <w:r w:rsidRPr="00424E59" w:rsidDel="00276FA9">
                <w:rPr>
                  <w:rFonts w:ascii="Arial" w:hAnsi="Arial"/>
                  <w:sz w:val="18"/>
                </w:rPr>
                <w:delText xml:space="preserve">for </w:delText>
              </w:r>
            </w:del>
            <w:ins w:id="1014" w:author="MCC160" w:date="2022-11-01T12:12:00Z">
              <w:r w:rsidR="00276FA9" w:rsidRPr="00424E59">
                <w:rPr>
                  <w:rFonts w:ascii="Arial" w:hAnsi="Arial"/>
                  <w:sz w:val="18"/>
                </w:rPr>
                <w:t>'</w:t>
              </w:r>
            </w:ins>
            <w:r w:rsidRPr="00424E59">
              <w:rPr>
                <w:rFonts w:ascii="Arial" w:hAnsi="Arial"/>
                <w:sz w:val="18"/>
              </w:rPr>
              <w:t>MCPTT CO call release keeping the pre-established session</w:t>
            </w:r>
            <w:ins w:id="1015" w:author="MCC160" w:date="2022-11-01T12:12:00Z">
              <w:r w:rsidR="00276FA9" w:rsidRPr="00424E59">
                <w:rPr>
                  <w:rFonts w:ascii="Arial" w:hAnsi="Arial"/>
                  <w:sz w:val="18"/>
                </w:rPr>
                <w:t>'</w:t>
              </w:r>
            </w:ins>
            <w:r w:rsidRPr="00424E59">
              <w:rPr>
                <w:rFonts w:ascii="Arial" w:hAnsi="Arial"/>
                <w:sz w:val="18"/>
              </w:rPr>
              <w:t xml:space="preserve"> as described in </w:t>
            </w:r>
            <w:r w:rsidRPr="00424E59">
              <w:rPr>
                <w:rFonts w:ascii="Arial" w:hAnsi="Arial"/>
                <w:sz w:val="18"/>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57E8561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3BFD23"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36AEB7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D77C6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E02E81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394C78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3DB887C7"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B3D9F8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1DEDC3"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537251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968F4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0A02D54"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008F7429"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p w14:paraId="1A67F149"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2:</w:t>
            </w:r>
            <w:r w:rsidRPr="00424E59">
              <w:rPr>
                <w:rFonts w:ascii="Arial" w:hAnsi="Arial"/>
                <w:sz w:val="18"/>
              </w:rPr>
              <w:tab/>
              <w:t>The media plane control messages related to call setup/release over a pre-established session are sent over the channel used for media plane control.</w:t>
            </w:r>
          </w:p>
        </w:tc>
      </w:tr>
    </w:tbl>
    <w:p w14:paraId="3BF7AA26" w14:textId="77777777" w:rsidR="00EB676A" w:rsidRPr="00424E59" w:rsidRDefault="00EB676A" w:rsidP="00EB676A"/>
    <w:p w14:paraId="27473F99" w14:textId="77777777" w:rsidR="00EB676A" w:rsidRPr="00424E59" w:rsidRDefault="00EB676A" w:rsidP="00EB676A">
      <w:pPr>
        <w:keepNext/>
        <w:keepLines/>
        <w:spacing w:before="120"/>
        <w:ind w:left="1985" w:hanging="1985"/>
        <w:rPr>
          <w:rFonts w:ascii="Arial" w:hAnsi="Arial"/>
        </w:rPr>
      </w:pPr>
      <w:r w:rsidRPr="00424E59">
        <w:rPr>
          <w:rFonts w:ascii="Arial" w:hAnsi="Arial"/>
        </w:rPr>
        <w:t>6.2.10.3.3</w:t>
      </w:r>
      <w:r w:rsidRPr="00424E59">
        <w:rPr>
          <w:rFonts w:ascii="Arial" w:hAnsi="Arial"/>
        </w:rPr>
        <w:tab/>
        <w:t>Specific message contents</w:t>
      </w:r>
    </w:p>
    <w:p w14:paraId="735F8CD2" w14:textId="77777777" w:rsidR="00EB676A" w:rsidRPr="00424E59" w:rsidRDefault="00EB676A" w:rsidP="00EB676A">
      <w:pPr>
        <w:keepNext/>
        <w:keepLines/>
        <w:spacing w:before="60"/>
        <w:jc w:val="center"/>
        <w:rPr>
          <w:rFonts w:ascii="Arial" w:hAnsi="Arial"/>
          <w:b/>
        </w:rPr>
      </w:pPr>
      <w:r w:rsidRPr="00424E59">
        <w:rPr>
          <w:rFonts w:ascii="Arial" w:hAnsi="Arial"/>
          <w:b/>
        </w:rPr>
        <w:t>Table 6.2.10.3.3-1: Connect (Step 1, Table 6.2.10.3.2-1;</w:t>
      </w:r>
      <w:r w:rsidRPr="00424E59">
        <w:rPr>
          <w:rFonts w:ascii="Arial" w:hAnsi="Arial"/>
          <w:b/>
        </w:rPr>
        <w:br/>
        <w:t>step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rsidRPr="00424E59" w14:paraId="28B1B4EF"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3AA55FE"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5.5.6.12-1, condition PRIVATE-CALL, WITHOUT_FLOORCONTROL</w:t>
            </w:r>
          </w:p>
        </w:tc>
      </w:tr>
    </w:tbl>
    <w:p w14:paraId="44770F7D" w14:textId="77777777" w:rsidR="00EB676A" w:rsidRPr="00424E59" w:rsidRDefault="00EB676A" w:rsidP="00EB676A"/>
    <w:p w14:paraId="269A0002" w14:textId="77777777" w:rsidR="00EB676A" w:rsidRPr="00424E59" w:rsidRDefault="00EB676A" w:rsidP="00EB676A">
      <w:pPr>
        <w:keepNext/>
        <w:keepLines/>
        <w:spacing w:before="60"/>
        <w:jc w:val="center"/>
        <w:rPr>
          <w:rFonts w:ascii="Arial" w:hAnsi="Arial"/>
          <w:b/>
        </w:rPr>
      </w:pPr>
      <w:r w:rsidRPr="00424E59">
        <w:rPr>
          <w:rFonts w:ascii="Arial" w:hAnsi="Arial"/>
          <w:b/>
        </w:rPr>
        <w:t>Table 6.2.10.3.3-2..3: Void</w:t>
      </w:r>
    </w:p>
    <w:p w14:paraId="7CFF1F25"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6.2.10.3.3-4: </w:t>
      </w:r>
      <w:r w:rsidRPr="00424E59">
        <w:rPr>
          <w:rFonts w:ascii="Arial" w:hAnsi="Arial"/>
          <w:b/>
          <w:lang w:eastAsia="ko-KR"/>
        </w:rPr>
        <w:t>SIP REFER</w:t>
      </w:r>
      <w:r w:rsidRPr="00424E59">
        <w:rPr>
          <w:rFonts w:ascii="Arial" w:hAnsi="Arial"/>
          <w:b/>
        </w:rPr>
        <w:t xml:space="preserve"> from the UE (Step 10, Table 6.2.10.3.2-1;</w:t>
      </w:r>
      <w:r w:rsidRPr="00424E59">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F96EE9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25AC72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Derivation Path: </w:t>
            </w:r>
            <w:r w:rsidRPr="00424E59">
              <w:rPr>
                <w:rFonts w:ascii="Arial" w:eastAsia="MS Mincho" w:hAnsi="Arial"/>
                <w:sz w:val="18"/>
              </w:rPr>
              <w:t>36.579-1 [2], Table 5.5.2.12-1, condition PRIVATE-CALL</w:t>
            </w:r>
          </w:p>
        </w:tc>
      </w:tr>
      <w:tr w:rsidR="00EB676A" w:rsidRPr="00424E59" w14:paraId="5CE99B7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C4D203A"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DA426F"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3395CA"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306045B"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8E1E3B7" w14:textId="77777777" w:rsidR="00EB676A" w:rsidRPr="00424E59" w:rsidRDefault="00EB676A" w:rsidP="00BC3F8D">
            <w:pPr>
              <w:keepNext/>
              <w:keepLines/>
              <w:spacing w:after="0"/>
              <w:jc w:val="center"/>
              <w:rPr>
                <w:rFonts w:ascii="Arial" w:hAnsi="Arial"/>
                <w:b/>
                <w:bCs/>
                <w:color w:val="000000"/>
                <w:sz w:val="18"/>
              </w:rPr>
            </w:pPr>
            <w:r w:rsidRPr="00424E59">
              <w:rPr>
                <w:rFonts w:ascii="Arial" w:hAnsi="Arial"/>
                <w:b/>
                <w:bCs/>
                <w:color w:val="000000"/>
                <w:sz w:val="18"/>
              </w:rPr>
              <w:t>Condition</w:t>
            </w:r>
          </w:p>
        </w:tc>
      </w:tr>
      <w:tr w:rsidR="00EB676A" w:rsidRPr="00424E59" w14:paraId="4C4AAB3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FEEEDB"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71DFAA9" w14:textId="77777777" w:rsidR="00EB676A" w:rsidRPr="00424E59" w:rsidRDefault="00EB676A" w:rsidP="00BC3F8D">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25FA9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0B3A7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9CF99C4" w14:textId="77777777" w:rsidR="00EB676A" w:rsidRPr="00424E59" w:rsidRDefault="00EB676A" w:rsidP="00BC3F8D">
            <w:pPr>
              <w:keepNext/>
              <w:keepLines/>
              <w:spacing w:after="0"/>
              <w:rPr>
                <w:rFonts w:ascii="Arial" w:hAnsi="Arial"/>
                <w:sz w:val="18"/>
              </w:rPr>
            </w:pPr>
          </w:p>
        </w:tc>
      </w:tr>
      <w:tr w:rsidR="00EB676A" w:rsidRPr="00424E59" w14:paraId="25900F8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96A9C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9FD1B5B"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0F2B88" w14:textId="77777777" w:rsidR="00EB676A" w:rsidRPr="00424E59" w:rsidRDefault="00EB676A" w:rsidP="00BC3F8D">
            <w:pPr>
              <w:keepNext/>
              <w:keepLines/>
              <w:spacing w:after="0"/>
              <w:rPr>
                <w:rFonts w:ascii="Arial" w:hAnsi="Arial"/>
                <w:sz w:val="18"/>
              </w:rPr>
            </w:pPr>
            <w:r w:rsidRPr="00424E59">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4705C01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2A741B2" w14:textId="77777777" w:rsidR="00EB676A" w:rsidRPr="00424E59" w:rsidRDefault="00EB676A" w:rsidP="00BC3F8D">
            <w:pPr>
              <w:keepNext/>
              <w:keepLines/>
              <w:spacing w:after="0"/>
              <w:rPr>
                <w:rFonts w:ascii="Arial" w:hAnsi="Arial"/>
                <w:sz w:val="18"/>
              </w:rPr>
            </w:pPr>
          </w:p>
        </w:tc>
      </w:tr>
      <w:tr w:rsidR="00EB676A" w:rsidRPr="00424E59" w14:paraId="531FE69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2AF601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D05395A" w14:textId="77777777" w:rsidR="00EB676A" w:rsidRPr="00424E59" w:rsidRDefault="00EB676A" w:rsidP="00BC3F8D">
            <w:pPr>
              <w:keepNext/>
              <w:keepLines/>
              <w:spacing w:after="0"/>
              <w:rPr>
                <w:rFonts w:ascii="Arial" w:hAnsi="Arial"/>
                <w:sz w:val="18"/>
              </w:rPr>
            </w:pPr>
            <w:r w:rsidRPr="00424E59">
              <w:rPr>
                <w:rFonts w:ascii="Arial" w:hAnsi="Arial" w:cs="Arial"/>
                <w:sz w:val="18"/>
                <w:szCs w:val="18"/>
              </w:rPr>
              <w:t xml:space="preserve">Resource-lists as described in </w:t>
            </w:r>
            <w:r w:rsidRPr="00424E59">
              <w:rPr>
                <w:rFonts w:ascii="Arial" w:hAnsi="Arial"/>
                <w:sz w:val="18"/>
              </w:rPr>
              <w:t>Table 6.2.10.3.3-4A</w:t>
            </w:r>
            <w:r w:rsidRPr="00424E59">
              <w:rPr>
                <w:rFonts w:ascii="Arial" w:hAnsi="Arial" w:cs="Arial"/>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0C760EF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29927F"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E5C769" w14:textId="77777777" w:rsidR="00EB676A" w:rsidRPr="00424E59" w:rsidRDefault="00EB676A" w:rsidP="00BC3F8D">
            <w:pPr>
              <w:keepNext/>
              <w:keepLines/>
              <w:spacing w:after="0"/>
              <w:rPr>
                <w:rFonts w:ascii="Arial" w:hAnsi="Arial"/>
                <w:sz w:val="18"/>
              </w:rPr>
            </w:pPr>
          </w:p>
        </w:tc>
      </w:tr>
    </w:tbl>
    <w:p w14:paraId="09DE8B86" w14:textId="77777777" w:rsidR="00EB676A" w:rsidRPr="00424E59" w:rsidRDefault="00EB676A" w:rsidP="00EB676A"/>
    <w:p w14:paraId="399B4489" w14:textId="77777777" w:rsidR="00EB676A" w:rsidRPr="00424E59" w:rsidRDefault="00EB676A" w:rsidP="00EB676A">
      <w:pPr>
        <w:keepNext/>
        <w:keepLines/>
        <w:spacing w:before="60"/>
        <w:jc w:val="center"/>
        <w:rPr>
          <w:rFonts w:ascii="Arial" w:hAnsi="Arial"/>
          <w:b/>
        </w:rPr>
      </w:pPr>
      <w:r w:rsidRPr="00424E59">
        <w:rPr>
          <w:rFonts w:ascii="Arial" w:hAnsi="Arial"/>
          <w:b/>
        </w:rPr>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F7F791A" w14:textId="77777777" w:rsidTr="00BC3F8D">
        <w:trPr>
          <w:cantSplit/>
        </w:trPr>
        <w:tc>
          <w:tcPr>
            <w:tcW w:w="9640" w:type="dxa"/>
            <w:tcBorders>
              <w:top w:val="single" w:sz="4" w:space="0" w:color="auto"/>
              <w:left w:val="single" w:sz="4" w:space="0" w:color="auto"/>
              <w:bottom w:val="single" w:sz="4" w:space="0" w:color="auto"/>
              <w:right w:val="single" w:sz="4" w:space="0" w:color="auto"/>
            </w:tcBorders>
            <w:hideMark/>
          </w:tcPr>
          <w:p w14:paraId="14A0FFBC" w14:textId="77777777" w:rsidR="00EB676A" w:rsidRPr="00424E59" w:rsidRDefault="00EB676A" w:rsidP="00BC3F8D">
            <w:pPr>
              <w:keepNext/>
              <w:keepLines/>
              <w:spacing w:after="0"/>
              <w:rPr>
                <w:rFonts w:ascii="Arial" w:hAnsi="Arial" w:cs="Arial"/>
                <w:sz w:val="18"/>
                <w:szCs w:val="18"/>
              </w:rPr>
            </w:pPr>
            <w:r w:rsidRPr="00424E59">
              <w:rPr>
                <w:rFonts w:ascii="Arial" w:hAnsi="Arial" w:cs="Arial"/>
                <w:sz w:val="18"/>
                <w:szCs w:val="18"/>
              </w:rPr>
              <w:t>Derivation Path: TS 36.579-1 [2], Table 5.5.3.3.1-1 condition PRE-ESTABLISH, PRIVATE-CALL with the uri attribute of the entry extended with the SIP URI header fields as specified in Table 6.2.10.3.3-4B</w:t>
            </w:r>
          </w:p>
        </w:tc>
      </w:tr>
    </w:tbl>
    <w:p w14:paraId="5855E849" w14:textId="77777777" w:rsidR="00EB676A" w:rsidRPr="00424E59" w:rsidRDefault="00EB676A" w:rsidP="00EB676A"/>
    <w:p w14:paraId="72BD0C83" w14:textId="77777777" w:rsidR="00EB676A" w:rsidRPr="00424E59" w:rsidRDefault="00EB676A" w:rsidP="00EB676A">
      <w:pPr>
        <w:keepNext/>
        <w:keepLines/>
        <w:spacing w:before="60"/>
        <w:jc w:val="center"/>
        <w:rPr>
          <w:rFonts w:ascii="Arial" w:hAnsi="Arial"/>
          <w:b/>
        </w:rPr>
      </w:pPr>
      <w:r w:rsidRPr="00424E59">
        <w:rPr>
          <w:rFonts w:ascii="Arial" w:hAnsi="Arial"/>
          <w:b/>
        </w:rPr>
        <w:t>Table 6.2.10.3.3-4B: SIP header fields extending the uri attribute of the resource-lists' single entry</w:t>
      </w:r>
      <w:r w:rsidRPr="00424E59">
        <w:rPr>
          <w:rFonts w:ascii="Arial" w:hAnsi="Arial"/>
          <w:b/>
        </w:rPr>
        <w:br/>
        <w:t>(Table 6.2.10.3.3-4A)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
      <w:tr w:rsidR="00EB676A" w:rsidRPr="00424E59" w14:paraId="68059FA2" w14:textId="77777777" w:rsidTr="00BC3F8D">
        <w:trPr>
          <w:cantSplit/>
        </w:trPr>
        <w:tc>
          <w:tcPr>
            <w:tcW w:w="9930" w:type="dxa"/>
            <w:gridSpan w:val="5"/>
            <w:tcBorders>
              <w:top w:val="single" w:sz="4" w:space="0" w:color="auto"/>
              <w:left w:val="single" w:sz="4" w:space="0" w:color="auto"/>
              <w:bottom w:val="single" w:sz="4" w:space="0" w:color="auto"/>
              <w:right w:val="single" w:sz="4" w:space="0" w:color="auto"/>
            </w:tcBorders>
            <w:hideMark/>
          </w:tcPr>
          <w:p w14:paraId="5995EF2E" w14:textId="77777777" w:rsidR="00EB676A" w:rsidRPr="00424E59" w:rsidRDefault="00EB676A" w:rsidP="00BC3F8D">
            <w:pPr>
              <w:keepNext/>
              <w:keepLines/>
              <w:spacing w:after="0"/>
              <w:rPr>
                <w:rFonts w:ascii="Arial" w:hAnsi="Arial" w:cs="Arial"/>
                <w:sz w:val="18"/>
                <w:szCs w:val="18"/>
              </w:rPr>
            </w:pPr>
            <w:r w:rsidRPr="00424E59">
              <w:rPr>
                <w:rFonts w:ascii="Arial" w:hAnsi="Arial" w:cs="Arial"/>
                <w:sz w:val="18"/>
                <w:szCs w:val="18"/>
              </w:rPr>
              <w:t xml:space="preserve">Derivation Path: TS 36.579-1 [2], Table </w:t>
            </w:r>
            <w:r w:rsidRPr="00424E59">
              <w:rPr>
                <w:rFonts w:ascii="Arial" w:hAnsi="Arial"/>
                <w:sz w:val="18"/>
              </w:rPr>
              <w:t xml:space="preserve">5.5.2.12-2: </w:t>
            </w:r>
            <w:r w:rsidRPr="00424E59">
              <w:rPr>
                <w:rFonts w:ascii="Arial" w:hAnsi="Arial" w:cs="Arial"/>
                <w:sz w:val="18"/>
                <w:szCs w:val="18"/>
              </w:rPr>
              <w:t>condition PRIVATE-CALL</w:t>
            </w:r>
          </w:p>
        </w:tc>
      </w:tr>
      <w:tr w:rsidR="00EB676A" w:rsidRPr="00424E59" w14:paraId="381EEC0E"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3ACA0795"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91B106"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41217A"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8AE072E"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Reference</w:t>
            </w:r>
          </w:p>
        </w:tc>
        <w:tc>
          <w:tcPr>
            <w:tcW w:w="1130" w:type="dxa"/>
            <w:tcBorders>
              <w:top w:val="single" w:sz="4" w:space="0" w:color="auto"/>
              <w:left w:val="single" w:sz="4" w:space="0" w:color="auto"/>
              <w:bottom w:val="single" w:sz="4" w:space="0" w:color="auto"/>
              <w:right w:val="single" w:sz="4" w:space="0" w:color="auto"/>
            </w:tcBorders>
            <w:hideMark/>
          </w:tcPr>
          <w:p w14:paraId="275662F4"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Condition</w:t>
            </w:r>
          </w:p>
        </w:tc>
      </w:tr>
      <w:tr w:rsidR="00EB676A" w:rsidRPr="00424E59" w14:paraId="75FB95C6" w14:textId="77777777" w:rsidTr="00BC3F8D">
        <w:tc>
          <w:tcPr>
            <w:tcW w:w="3127" w:type="dxa"/>
            <w:tcBorders>
              <w:top w:val="single" w:sz="4" w:space="0" w:color="auto"/>
              <w:left w:val="single" w:sz="4" w:space="0" w:color="auto"/>
              <w:bottom w:val="single" w:sz="4" w:space="0" w:color="auto"/>
              <w:right w:val="single" w:sz="4" w:space="0" w:color="auto"/>
            </w:tcBorders>
            <w:vAlign w:val="center"/>
            <w:hideMark/>
          </w:tcPr>
          <w:p w14:paraId="15529E85" w14:textId="77777777" w:rsidR="00EB676A" w:rsidRPr="00424E59" w:rsidRDefault="00EB676A" w:rsidP="00BC3F8D">
            <w:pPr>
              <w:pStyle w:val="TAL"/>
              <w:rPr>
                <w:rFonts w:cs="Arial"/>
                <w:b/>
                <w:szCs w:val="18"/>
              </w:rPr>
            </w:pPr>
            <w:r w:rsidRPr="00424E59">
              <w:t>body</w:t>
            </w:r>
          </w:p>
        </w:tc>
        <w:tc>
          <w:tcPr>
            <w:tcW w:w="2127" w:type="dxa"/>
            <w:tcBorders>
              <w:top w:val="single" w:sz="4" w:space="0" w:color="auto"/>
              <w:left w:val="single" w:sz="4" w:space="0" w:color="auto"/>
              <w:bottom w:val="single" w:sz="4" w:space="0" w:color="auto"/>
              <w:right w:val="single" w:sz="4" w:space="0" w:color="auto"/>
            </w:tcBorders>
          </w:tcPr>
          <w:p w14:paraId="1D980818"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7B47E6"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08231D3" w14:textId="77777777" w:rsidR="00EB676A" w:rsidRPr="00424E59"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2DBE3B74" w14:textId="77777777" w:rsidR="00EB676A" w:rsidRPr="00424E59" w:rsidRDefault="00EB676A" w:rsidP="00BC3F8D">
            <w:pPr>
              <w:pStyle w:val="TAL"/>
            </w:pPr>
          </w:p>
        </w:tc>
      </w:tr>
      <w:tr w:rsidR="00EB676A" w:rsidRPr="00424E59" w14:paraId="7B6A1669"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4FADB574" w14:textId="77777777" w:rsidR="00EB676A" w:rsidRPr="00424E59" w:rsidRDefault="00EB676A" w:rsidP="00BC3F8D">
            <w:pPr>
              <w:pStyle w:val="TAL"/>
              <w:rPr>
                <w:rFonts w:cs="Arial"/>
                <w:szCs w:val="18"/>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6170BF7"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32E0FD" w14:textId="77777777" w:rsidR="00EB676A" w:rsidRPr="00424E59" w:rsidRDefault="00EB676A" w:rsidP="00BC3F8D">
            <w:pPr>
              <w:pStyle w:val="TAL"/>
            </w:pPr>
            <w:r w:rsidRPr="00424E59">
              <w:rPr>
                <w:b/>
              </w:rPr>
              <w:t>SDP Message</w:t>
            </w:r>
          </w:p>
        </w:tc>
        <w:tc>
          <w:tcPr>
            <w:tcW w:w="1419" w:type="dxa"/>
            <w:tcBorders>
              <w:top w:val="single" w:sz="4" w:space="0" w:color="auto"/>
              <w:left w:val="single" w:sz="4" w:space="0" w:color="auto"/>
              <w:bottom w:val="single" w:sz="4" w:space="0" w:color="auto"/>
              <w:right w:val="single" w:sz="4" w:space="0" w:color="auto"/>
            </w:tcBorders>
          </w:tcPr>
          <w:p w14:paraId="33EE3715" w14:textId="77777777" w:rsidR="00EB676A" w:rsidRPr="00424E59"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54C3ED0E" w14:textId="77777777" w:rsidR="00EB676A" w:rsidRPr="00424E59" w:rsidRDefault="00EB676A" w:rsidP="00BC3F8D">
            <w:pPr>
              <w:pStyle w:val="TAL"/>
            </w:pPr>
          </w:p>
        </w:tc>
      </w:tr>
      <w:tr w:rsidR="00EB676A" w:rsidRPr="00424E59" w14:paraId="4D9A86C0"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2FEAC2AA" w14:textId="77777777" w:rsidR="00EB676A" w:rsidRPr="00424E59" w:rsidRDefault="00EB676A" w:rsidP="00BC3F8D">
            <w:pPr>
              <w:pStyle w:val="TAL"/>
            </w:pPr>
            <w:r w:rsidRPr="00424E59">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C3ACBCC"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6A93B5B" w14:textId="77777777" w:rsidR="00EB676A" w:rsidRPr="00424E59"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355701A1" w14:textId="77777777" w:rsidR="00EB676A" w:rsidRPr="00424E59"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65E642B8" w14:textId="77777777" w:rsidR="00EB676A" w:rsidRPr="00424E59" w:rsidRDefault="00EB676A" w:rsidP="00BC3F8D">
            <w:pPr>
              <w:pStyle w:val="TAL"/>
            </w:pPr>
          </w:p>
        </w:tc>
      </w:tr>
      <w:tr w:rsidR="00EB676A" w:rsidRPr="00424E59" w14:paraId="46F18171"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3C3061E5" w14:textId="77777777" w:rsidR="00EB676A" w:rsidRPr="00424E59" w:rsidRDefault="00EB676A" w:rsidP="00BC3F8D">
            <w:pPr>
              <w:pStyle w:val="TAL"/>
              <w:rPr>
                <w:bCs/>
              </w:rPr>
            </w:pPr>
            <w:r w:rsidRPr="00424E59">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728687B" w14:textId="77777777" w:rsidR="00EB676A" w:rsidRPr="00424E59" w:rsidRDefault="00EB676A" w:rsidP="00BC3F8D">
            <w:pPr>
              <w:pStyle w:val="TAL"/>
            </w:pPr>
            <w:r w:rsidRPr="00424E59">
              <w:t>“application/sdp”</w:t>
            </w:r>
          </w:p>
        </w:tc>
        <w:tc>
          <w:tcPr>
            <w:tcW w:w="2127" w:type="dxa"/>
            <w:tcBorders>
              <w:top w:val="single" w:sz="4" w:space="0" w:color="auto"/>
              <w:left w:val="single" w:sz="4" w:space="0" w:color="auto"/>
              <w:bottom w:val="single" w:sz="4" w:space="0" w:color="auto"/>
              <w:right w:val="single" w:sz="4" w:space="0" w:color="auto"/>
            </w:tcBorders>
          </w:tcPr>
          <w:p w14:paraId="543D0BCD" w14:textId="77777777" w:rsidR="00EB676A" w:rsidRPr="00424E59"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44FA9E80" w14:textId="77777777" w:rsidR="00EB676A" w:rsidRPr="00424E59"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5D9F64F9" w14:textId="77777777" w:rsidR="00EB676A" w:rsidRPr="00424E59" w:rsidRDefault="00EB676A" w:rsidP="00BC3F8D">
            <w:pPr>
              <w:pStyle w:val="TAL"/>
            </w:pPr>
          </w:p>
        </w:tc>
      </w:tr>
      <w:tr w:rsidR="00EB676A" w:rsidRPr="00424E59" w14:paraId="2EE9A428"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39FFB5DA" w14:textId="77777777" w:rsidR="00EB676A" w:rsidRPr="00424E59" w:rsidRDefault="00EB676A" w:rsidP="00BC3F8D">
            <w:pPr>
              <w:pStyle w:val="TAL"/>
              <w:rPr>
                <w:b/>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F031F5" w14:textId="77777777" w:rsidR="00EB676A" w:rsidRPr="00424E59" w:rsidRDefault="00EB676A" w:rsidP="00BC3F8D">
            <w:pPr>
              <w:pStyle w:val="TAL"/>
            </w:pPr>
            <w:r w:rsidRPr="00424E59">
              <w:t xml:space="preserve">SDP Message as described in </w:t>
            </w:r>
            <w:r w:rsidRPr="00424E59">
              <w:rPr>
                <w:bCs/>
              </w:rPr>
              <w:t>Table 6.2.10.3.3.5</w:t>
            </w:r>
          </w:p>
        </w:tc>
        <w:tc>
          <w:tcPr>
            <w:tcW w:w="2127" w:type="dxa"/>
            <w:tcBorders>
              <w:top w:val="single" w:sz="4" w:space="0" w:color="auto"/>
              <w:left w:val="single" w:sz="4" w:space="0" w:color="auto"/>
              <w:bottom w:val="single" w:sz="4" w:space="0" w:color="auto"/>
              <w:right w:val="single" w:sz="4" w:space="0" w:color="auto"/>
            </w:tcBorders>
          </w:tcPr>
          <w:p w14:paraId="16B93B9B"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B30543E" w14:textId="77777777" w:rsidR="00EB676A" w:rsidRPr="00424E59"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681CAB6F" w14:textId="77777777" w:rsidR="00EB676A" w:rsidRPr="00424E59" w:rsidRDefault="00EB676A" w:rsidP="00BC3F8D">
            <w:pPr>
              <w:pStyle w:val="TAL"/>
            </w:pPr>
          </w:p>
        </w:tc>
      </w:tr>
      <w:tr w:rsidR="00EB676A" w:rsidRPr="00424E59" w14:paraId="55416208" w14:textId="77777777" w:rsidTr="00BC3F8D">
        <w:tc>
          <w:tcPr>
            <w:tcW w:w="3127" w:type="dxa"/>
            <w:tcBorders>
              <w:top w:val="single" w:sz="4" w:space="0" w:color="auto"/>
              <w:left w:val="single" w:sz="4" w:space="0" w:color="auto"/>
              <w:bottom w:val="single" w:sz="4" w:space="0" w:color="auto"/>
              <w:right w:val="single" w:sz="4" w:space="0" w:color="auto"/>
            </w:tcBorders>
            <w:vAlign w:val="center"/>
          </w:tcPr>
          <w:p w14:paraId="544B5C69"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2505BA"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959ABC1" w14:textId="77777777" w:rsidR="00EB676A" w:rsidRPr="00424E59" w:rsidRDefault="00EB676A" w:rsidP="00BC3F8D">
            <w:pPr>
              <w:pStyle w:val="TAL"/>
            </w:pPr>
            <w:r w:rsidRPr="00424E59">
              <w:rPr>
                <w:b/>
              </w:rPr>
              <w:t>MCPTT-Info</w:t>
            </w:r>
          </w:p>
        </w:tc>
        <w:tc>
          <w:tcPr>
            <w:tcW w:w="1419" w:type="dxa"/>
            <w:tcBorders>
              <w:top w:val="single" w:sz="4" w:space="0" w:color="auto"/>
              <w:left w:val="single" w:sz="4" w:space="0" w:color="auto"/>
              <w:bottom w:val="single" w:sz="4" w:space="0" w:color="auto"/>
              <w:right w:val="single" w:sz="4" w:space="0" w:color="auto"/>
            </w:tcBorders>
          </w:tcPr>
          <w:p w14:paraId="701ED644" w14:textId="77777777" w:rsidR="00EB676A" w:rsidRPr="00424E59"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6A0ECFA8" w14:textId="77777777" w:rsidR="00EB676A" w:rsidRPr="00424E59" w:rsidRDefault="00EB676A" w:rsidP="00BC3F8D">
            <w:pPr>
              <w:pStyle w:val="TAL"/>
            </w:pPr>
          </w:p>
        </w:tc>
      </w:tr>
      <w:tr w:rsidR="00EB676A" w:rsidRPr="00424E59" w14:paraId="768431F5" w14:textId="77777777" w:rsidTr="00BC3F8D">
        <w:tc>
          <w:tcPr>
            <w:tcW w:w="3127" w:type="dxa"/>
            <w:tcBorders>
              <w:top w:val="single" w:sz="4" w:space="0" w:color="auto"/>
              <w:left w:val="single" w:sz="4" w:space="0" w:color="auto"/>
              <w:bottom w:val="single" w:sz="4" w:space="0" w:color="auto"/>
              <w:right w:val="single" w:sz="4" w:space="0" w:color="auto"/>
            </w:tcBorders>
            <w:vAlign w:val="center"/>
          </w:tcPr>
          <w:p w14:paraId="485AAC5D"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993555C" w14:textId="77777777" w:rsidR="00EB676A" w:rsidRPr="00424E59" w:rsidRDefault="00EB676A" w:rsidP="00BC3F8D">
            <w:pPr>
              <w:pStyle w:val="TAL"/>
            </w:pPr>
            <w:r w:rsidRPr="00424E59">
              <w:rPr>
                <w:rFonts w:cs="Arial"/>
                <w:szCs w:val="18"/>
              </w:rPr>
              <w:t xml:space="preserve">MCPTT-Info as described in </w:t>
            </w:r>
            <w:r w:rsidRPr="00424E59">
              <w:t>Table 6.2.10.3.3-5A</w:t>
            </w:r>
          </w:p>
        </w:tc>
        <w:tc>
          <w:tcPr>
            <w:tcW w:w="2127" w:type="dxa"/>
            <w:tcBorders>
              <w:top w:val="single" w:sz="4" w:space="0" w:color="auto"/>
              <w:left w:val="single" w:sz="4" w:space="0" w:color="auto"/>
              <w:bottom w:val="single" w:sz="4" w:space="0" w:color="auto"/>
              <w:right w:val="single" w:sz="4" w:space="0" w:color="auto"/>
            </w:tcBorders>
          </w:tcPr>
          <w:p w14:paraId="043E81A4"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D003489" w14:textId="77777777" w:rsidR="00EB676A" w:rsidRPr="00424E59"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3BEC624F" w14:textId="77777777" w:rsidR="00EB676A" w:rsidRPr="00424E59" w:rsidRDefault="00EB676A" w:rsidP="00BC3F8D">
            <w:pPr>
              <w:pStyle w:val="TAL"/>
            </w:pPr>
          </w:p>
        </w:tc>
      </w:tr>
    </w:tbl>
    <w:p w14:paraId="487D8C39" w14:textId="77777777" w:rsidR="00EB676A" w:rsidRPr="00424E59" w:rsidRDefault="00EB676A" w:rsidP="00EB676A"/>
    <w:p w14:paraId="1379493E" w14:textId="77777777" w:rsidR="00EB676A" w:rsidRPr="00424E59" w:rsidRDefault="00EB676A" w:rsidP="00EB676A">
      <w:pPr>
        <w:keepNext/>
        <w:keepLines/>
        <w:spacing w:before="60"/>
        <w:jc w:val="center"/>
        <w:rPr>
          <w:rFonts w:ascii="Arial" w:hAnsi="Arial"/>
          <w:b/>
        </w:rPr>
      </w:pPr>
      <w:r w:rsidRPr="00424E59">
        <w:rPr>
          <w:rFonts w:ascii="Arial" w:hAnsi="Arial"/>
          <w:b/>
        </w:rPr>
        <w:t>Table 6.2.10.3.3-5: SDP Message</w:t>
      </w:r>
      <w:r w:rsidRPr="00424E59">
        <w:rPr>
          <w:rFonts w:ascii="Arial" w:hAnsi="Arial"/>
          <w:b/>
          <w:lang w:eastAsia="ko-KR"/>
        </w:rPr>
        <w:t xml:space="preserve"> in SIP REFER</w:t>
      </w:r>
      <w:r w:rsidRPr="00424E59">
        <w:rPr>
          <w:rFonts w:ascii="Arial" w:hAnsi="Arial"/>
          <w:b/>
        </w:rPr>
        <w:t xml:space="preserve"> (Table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10B921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EFB7D8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SDP_OFFER, PRE_ESTABLISHED_SESSION, PRIVATE-CALL, WITHOUT_SECURITY, WITHOUT_FLOORCONTROL</w:t>
            </w:r>
          </w:p>
        </w:tc>
      </w:tr>
    </w:tbl>
    <w:p w14:paraId="33F135DB" w14:textId="77777777" w:rsidR="00EB676A" w:rsidRPr="00424E59" w:rsidRDefault="00EB676A" w:rsidP="00EB676A"/>
    <w:p w14:paraId="47ABEBCD" w14:textId="77777777" w:rsidR="00EB676A" w:rsidRPr="00424E59" w:rsidRDefault="00EB676A" w:rsidP="00EB676A">
      <w:pPr>
        <w:pStyle w:val="TH"/>
      </w:pPr>
      <w:r w:rsidRPr="00424E59">
        <w:t xml:space="preserve">Table 6.2.10.3.3-5A: </w:t>
      </w:r>
      <w:r w:rsidRPr="00424E59">
        <w:rPr>
          <w:lang w:eastAsia="ko-KR"/>
        </w:rPr>
        <w:t xml:space="preserve">MCPTT-Info in SIP header fields </w:t>
      </w:r>
      <w:r w:rsidRPr="00424E59">
        <w:t>(Table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6F863F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981E344" w14:textId="77777777" w:rsidR="00EB676A" w:rsidRPr="00424E59" w:rsidRDefault="00EB676A" w:rsidP="00BC3F8D">
            <w:pPr>
              <w:pStyle w:val="TAL"/>
            </w:pPr>
            <w:r w:rsidRPr="00424E59">
              <w:t>Derivation Path: TS 36.579-1 [2], Table 5.5.3.2.1-1, condition GROUP-CALL, INVITE-REFER</w:t>
            </w:r>
          </w:p>
        </w:tc>
      </w:tr>
    </w:tbl>
    <w:p w14:paraId="321F1641" w14:textId="77777777" w:rsidR="00EB676A" w:rsidRPr="00424E59" w:rsidRDefault="00EB676A" w:rsidP="00EB676A"/>
    <w:p w14:paraId="6DA57F45"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6.2.10.3.3-6: </w:t>
      </w:r>
      <w:r w:rsidRPr="00424E59">
        <w:rPr>
          <w:rFonts w:ascii="Arial" w:hAnsi="Arial"/>
          <w:b/>
          <w:lang w:eastAsia="ko-KR"/>
        </w:rPr>
        <w:t>SIP 200 (OK)</w:t>
      </w:r>
      <w:r w:rsidRPr="00424E59">
        <w:rPr>
          <w:rFonts w:ascii="Arial" w:hAnsi="Arial"/>
          <w:b/>
        </w:rPr>
        <w:t xml:space="preserve"> from the SS (Step 10, Table 6.2.10.3.2-1;</w:t>
      </w:r>
      <w:r w:rsidRPr="00424E59">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04F1977"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1107B19"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5.5.2.17.1.2-1 condition REFER-RSP</w:t>
            </w:r>
          </w:p>
        </w:tc>
      </w:tr>
      <w:tr w:rsidR="00EB676A" w:rsidRPr="00424E59" w14:paraId="621CFD5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590CA9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B8D88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56719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35014C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2390FB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74F538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D305B0A" w14:textId="77777777" w:rsidR="00EB676A" w:rsidRPr="00424E59" w:rsidRDefault="00EB676A" w:rsidP="00BC3F8D">
            <w:pPr>
              <w:pStyle w:val="TAL"/>
              <w:rPr>
                <w:b/>
                <w:bCs/>
              </w:rPr>
            </w:pPr>
            <w:r w:rsidRPr="00424E59">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32143FC"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E39DA9B"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847821"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1013B5E" w14:textId="77777777" w:rsidR="00EB676A" w:rsidRPr="00424E59" w:rsidRDefault="00EB676A" w:rsidP="00BC3F8D">
            <w:pPr>
              <w:pStyle w:val="TAL"/>
            </w:pPr>
          </w:p>
        </w:tc>
      </w:tr>
      <w:tr w:rsidR="00EB676A" w:rsidRPr="00424E59" w14:paraId="75CB075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7944155E" w14:textId="77777777" w:rsidR="00EB676A" w:rsidRPr="00424E59" w:rsidRDefault="00EB676A" w:rsidP="00BC3F8D">
            <w:pPr>
              <w:pStyle w:val="TAL"/>
              <w:rPr>
                <w:b/>
                <w:bCs/>
              </w:rPr>
            </w:pPr>
            <w:r w:rsidRPr="00424E59">
              <w:rPr>
                <w:rFonts w:cs="Arial"/>
                <w:szCs w:val="18"/>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3F4A13F" w14:textId="77777777" w:rsidR="00EB676A" w:rsidRPr="00424E59" w:rsidRDefault="00EB676A" w:rsidP="00BC3F8D">
            <w:pPr>
              <w:pStyle w:val="TAL"/>
            </w:pPr>
            <w:r w:rsidRPr="00424E59">
              <w:rPr>
                <w:szCs w:val="18"/>
              </w:rPr>
              <w:t>"application/sdp"</w:t>
            </w:r>
          </w:p>
        </w:tc>
        <w:tc>
          <w:tcPr>
            <w:tcW w:w="2127" w:type="dxa"/>
            <w:tcBorders>
              <w:top w:val="single" w:sz="4" w:space="0" w:color="auto"/>
              <w:left w:val="single" w:sz="4" w:space="0" w:color="auto"/>
              <w:bottom w:val="single" w:sz="4" w:space="0" w:color="auto"/>
              <w:right w:val="single" w:sz="4" w:space="0" w:color="auto"/>
            </w:tcBorders>
          </w:tcPr>
          <w:p w14:paraId="1ADACF85"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757EECB"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370B48A" w14:textId="77777777" w:rsidR="00EB676A" w:rsidRPr="00424E59" w:rsidRDefault="00EB676A" w:rsidP="00BC3F8D">
            <w:pPr>
              <w:pStyle w:val="TAL"/>
            </w:pPr>
          </w:p>
        </w:tc>
      </w:tr>
      <w:tr w:rsidR="00EB676A" w:rsidRPr="00424E59" w14:paraId="13F2335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08E4B1EE" w14:textId="77777777" w:rsidR="00EB676A" w:rsidRPr="00424E59" w:rsidRDefault="00EB676A" w:rsidP="00BC3F8D">
            <w:pPr>
              <w:pStyle w:val="TAL"/>
              <w:rPr>
                <w:b/>
                <w:bCs/>
              </w:rPr>
            </w:pPr>
            <w:r w:rsidRPr="00424E59">
              <w:rPr>
                <w:rFonts w:cs="Arial"/>
                <w:b/>
                <w:bCs/>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488AA28B"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98A9959"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5299F8F"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8DAFB94" w14:textId="77777777" w:rsidR="00EB676A" w:rsidRPr="00424E59" w:rsidRDefault="00EB676A" w:rsidP="00BC3F8D">
            <w:pPr>
              <w:pStyle w:val="TAL"/>
            </w:pPr>
          </w:p>
        </w:tc>
      </w:tr>
      <w:tr w:rsidR="00EB676A" w:rsidRPr="00424E59" w14:paraId="25CE469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4DA72FAC" w14:textId="77777777" w:rsidR="00EB676A" w:rsidRPr="00424E59" w:rsidRDefault="00EB676A" w:rsidP="00BC3F8D">
            <w:pPr>
              <w:pStyle w:val="TAL"/>
              <w:rPr>
                <w:b/>
                <w:bCs/>
              </w:rPr>
            </w:pPr>
            <w:r w:rsidRPr="00424E59">
              <w:rPr>
                <w:rFonts w:cs="Arial"/>
                <w:szCs w:val="18"/>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21DCA863" w14:textId="77777777" w:rsidR="00EB676A" w:rsidRPr="00424E59" w:rsidRDefault="00EB676A" w:rsidP="00BC3F8D">
            <w:pPr>
              <w:pStyle w:val="TAL"/>
            </w:pPr>
            <w:r w:rsidRPr="00424E59">
              <w:t>As described in Table 6.2.10.3.3-7</w:t>
            </w:r>
          </w:p>
        </w:tc>
        <w:tc>
          <w:tcPr>
            <w:tcW w:w="2127" w:type="dxa"/>
            <w:tcBorders>
              <w:top w:val="single" w:sz="4" w:space="0" w:color="auto"/>
              <w:left w:val="single" w:sz="4" w:space="0" w:color="auto"/>
              <w:bottom w:val="single" w:sz="4" w:space="0" w:color="auto"/>
              <w:right w:val="single" w:sz="4" w:space="0" w:color="auto"/>
            </w:tcBorders>
          </w:tcPr>
          <w:p w14:paraId="29349BB5"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2463C01"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B78D69E" w14:textId="77777777" w:rsidR="00EB676A" w:rsidRPr="00424E59" w:rsidRDefault="00EB676A" w:rsidP="00BC3F8D">
            <w:pPr>
              <w:pStyle w:val="TAL"/>
            </w:pPr>
          </w:p>
        </w:tc>
      </w:tr>
    </w:tbl>
    <w:p w14:paraId="7576C480" w14:textId="77777777" w:rsidR="00EB676A" w:rsidRPr="00424E59" w:rsidRDefault="00EB676A" w:rsidP="00EB676A"/>
    <w:p w14:paraId="685D64CC" w14:textId="77777777" w:rsidR="00EB676A" w:rsidRPr="00424E59" w:rsidRDefault="00EB676A" w:rsidP="00EB676A">
      <w:pPr>
        <w:keepNext/>
        <w:keepLines/>
        <w:spacing w:before="60"/>
        <w:jc w:val="center"/>
        <w:rPr>
          <w:rFonts w:ascii="Arial" w:hAnsi="Arial"/>
          <w:b/>
        </w:rPr>
      </w:pPr>
      <w:r w:rsidRPr="00424E59">
        <w:rPr>
          <w:rFonts w:ascii="Arial" w:hAnsi="Arial"/>
          <w:b/>
        </w:rPr>
        <w:t>Table 6.2.10.3.3-7: SDP Message</w:t>
      </w:r>
      <w:r w:rsidRPr="00424E59">
        <w:rPr>
          <w:rFonts w:ascii="Arial" w:hAnsi="Arial"/>
          <w:b/>
          <w:lang w:eastAsia="ko-KR"/>
        </w:rPr>
        <w:t xml:space="preserve"> in SIP 200 (OK)</w:t>
      </w:r>
      <w:r w:rsidRPr="00424E59">
        <w:rPr>
          <w:rFonts w:ascii="Arial" w:hAnsi="Arial"/>
          <w:b/>
        </w:rPr>
        <w:t xml:space="preserve"> (Table 6.2.10.3.3-6)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108650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1F0E184"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SDP_ANSWER, PRE_ESTABLISHED_SESSION, PRIVATE_CALL, WITHOUT_FLOORCONTROL</w:t>
            </w:r>
          </w:p>
        </w:tc>
      </w:tr>
    </w:tbl>
    <w:p w14:paraId="6A17F8AF" w14:textId="77777777" w:rsidR="00EB676A" w:rsidRPr="00424E59" w:rsidRDefault="00EB676A" w:rsidP="00EB676A"/>
    <w:p w14:paraId="34AC2E43" w14:textId="77777777" w:rsidR="00EB676A" w:rsidRPr="00424E59" w:rsidRDefault="00EB676A" w:rsidP="00EB676A">
      <w:pPr>
        <w:keepNext/>
        <w:keepLines/>
        <w:spacing w:before="60"/>
        <w:jc w:val="center"/>
        <w:rPr>
          <w:rFonts w:ascii="Arial" w:hAnsi="Arial"/>
          <w:b/>
        </w:rPr>
      </w:pPr>
      <w:r w:rsidRPr="00424E59">
        <w:rPr>
          <w:rFonts w:ascii="Arial" w:hAnsi="Arial"/>
          <w:b/>
        </w:rPr>
        <w:t>Table 6.2.10.3.3-7A: Connect (Step 10, Table 6.2.10.3.2-1;</w:t>
      </w:r>
      <w:r w:rsidRPr="00424E59">
        <w:rPr>
          <w:rFonts w:ascii="Arial" w:hAnsi="Arial"/>
          <w:b/>
        </w:rPr>
        <w:br/>
        <w:t>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1999CF3" w14:textId="77777777" w:rsidTr="00BC3F8D">
        <w:tc>
          <w:tcPr>
            <w:tcW w:w="9640" w:type="dxa"/>
            <w:tcBorders>
              <w:top w:val="single" w:sz="4" w:space="0" w:color="auto"/>
              <w:left w:val="single" w:sz="4" w:space="0" w:color="auto"/>
              <w:bottom w:val="single" w:sz="4" w:space="0" w:color="auto"/>
              <w:right w:val="single" w:sz="4" w:space="0" w:color="auto"/>
            </w:tcBorders>
            <w:hideMark/>
          </w:tcPr>
          <w:p w14:paraId="4C778E44"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5.5.6.12-1, condition PRIVATE-CALL, WITHOUT_FLOORCONTROL, ACK</w:t>
            </w:r>
          </w:p>
        </w:tc>
      </w:tr>
    </w:tbl>
    <w:p w14:paraId="1D26CC61" w14:textId="77777777" w:rsidR="00EB676A" w:rsidRPr="00424E59" w:rsidRDefault="00EB676A" w:rsidP="00EB676A"/>
    <w:p w14:paraId="747B5E41"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6.2.10.3.3-8..9: </w:t>
      </w:r>
      <w:r w:rsidRPr="00424E59">
        <w:rPr>
          <w:rFonts w:ascii="Arial" w:hAnsi="Arial"/>
          <w:b/>
          <w:lang w:eastAsia="ko-KR"/>
        </w:rPr>
        <w:t>Void</w:t>
      </w:r>
      <w:r w:rsidRPr="00424E59">
        <w:rPr>
          <w:rFonts w:ascii="Arial" w:hAnsi="Arial"/>
          <w:b/>
        </w:rPr>
        <w:t>)</w:t>
      </w:r>
    </w:p>
    <w:p w14:paraId="3BDBEC95" w14:textId="77777777" w:rsidR="00EB676A" w:rsidRPr="00424E59" w:rsidRDefault="00EB676A" w:rsidP="00EB676A">
      <w:bookmarkStart w:id="1016" w:name="_Toc76583164"/>
      <w:bookmarkStart w:id="1017" w:name="_Toc83808716"/>
      <w:bookmarkStart w:id="1018" w:name="_Toc91233545"/>
      <w:bookmarkStart w:id="1019" w:name="_Toc100349024"/>
      <w:bookmarkStart w:id="1020" w:name="_Toc106787180"/>
    </w:p>
    <w:p w14:paraId="7F0FEB77" w14:textId="77777777" w:rsidR="00EB676A" w:rsidRPr="00424E59" w:rsidRDefault="00EB676A" w:rsidP="00EB676A">
      <w:pPr>
        <w:keepNext/>
        <w:keepLines/>
        <w:spacing w:before="120"/>
        <w:ind w:left="1134" w:hanging="1134"/>
        <w:outlineLvl w:val="2"/>
        <w:rPr>
          <w:rFonts w:ascii="Arial" w:hAnsi="Arial"/>
          <w:sz w:val="28"/>
        </w:rPr>
      </w:pPr>
      <w:r w:rsidRPr="00424E59">
        <w:rPr>
          <w:rFonts w:ascii="Arial" w:hAnsi="Arial"/>
          <w:sz w:val="28"/>
        </w:rPr>
        <w:t>6.2.11</w:t>
      </w:r>
      <w:r w:rsidRPr="00424E59">
        <w:rPr>
          <w:rFonts w:ascii="Arial" w:hAnsi="Arial"/>
          <w:sz w:val="28"/>
        </w:rPr>
        <w:tab/>
        <w:t>On-network / Private Call / Within a pre-established session / Manual Commencement Mode / Without Floor Control / Release of the Call and the pre-established session / Client Terminated (CT)</w:t>
      </w:r>
      <w:bookmarkEnd w:id="937"/>
      <w:bookmarkEnd w:id="938"/>
      <w:bookmarkEnd w:id="939"/>
      <w:bookmarkEnd w:id="940"/>
      <w:bookmarkEnd w:id="941"/>
      <w:bookmarkEnd w:id="1016"/>
      <w:bookmarkEnd w:id="1017"/>
      <w:bookmarkEnd w:id="1018"/>
      <w:bookmarkEnd w:id="1019"/>
      <w:bookmarkEnd w:id="1020"/>
    </w:p>
    <w:p w14:paraId="20C91E2E" w14:textId="77777777" w:rsidR="00EB676A" w:rsidRPr="00424E59" w:rsidRDefault="00EB676A" w:rsidP="00EB676A">
      <w:pPr>
        <w:keepNext/>
        <w:keepLines/>
        <w:spacing w:before="120"/>
        <w:ind w:left="1985" w:hanging="1985"/>
        <w:rPr>
          <w:rFonts w:ascii="Arial" w:hAnsi="Arial"/>
        </w:rPr>
      </w:pPr>
      <w:r w:rsidRPr="00424E59">
        <w:rPr>
          <w:rFonts w:ascii="Arial" w:hAnsi="Arial"/>
        </w:rPr>
        <w:t>6.2.11.1</w:t>
      </w:r>
      <w:r w:rsidRPr="00424E59">
        <w:rPr>
          <w:rFonts w:ascii="Arial" w:hAnsi="Arial"/>
        </w:rPr>
        <w:tab/>
        <w:t>Test Purpose (TP)</w:t>
      </w:r>
    </w:p>
    <w:p w14:paraId="5E979E8E"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79AA913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1F92C15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5C0F8A3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SIP re-INVITE message as a part of request for establishment of a client Terminated MCPTT private call, within the pre-established session, Manual Commencement Mode }</w:t>
      </w:r>
    </w:p>
    <w:p w14:paraId="5B35F32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notifies the User for the incoming call, </w:t>
      </w:r>
      <w:r w:rsidRPr="00424E59">
        <w:rPr>
          <w:rFonts w:ascii="Courier New" w:hAnsi="Courier New"/>
          <w:b/>
          <w:sz w:val="16"/>
        </w:rPr>
        <w:t>and</w:t>
      </w:r>
      <w:r w:rsidRPr="00424E59">
        <w:rPr>
          <w:rFonts w:ascii="Courier New" w:hAnsi="Courier New"/>
          <w:sz w:val="16"/>
        </w:rPr>
        <w:t xml:space="preserve">, responds to the Server with a SIP 180 (Ringing) message, </w:t>
      </w:r>
      <w:r w:rsidRPr="00424E59">
        <w:rPr>
          <w:rFonts w:ascii="Courier New" w:hAnsi="Courier New"/>
          <w:b/>
          <w:sz w:val="16"/>
        </w:rPr>
        <w:t>and</w:t>
      </w:r>
      <w:r w:rsidRPr="00424E59">
        <w:rPr>
          <w:rFonts w:ascii="Courier New" w:hAnsi="Courier New"/>
          <w:sz w:val="16"/>
        </w:rPr>
        <w:t>, after the User accepts the call sends to the Server a SIP 200 (OK) message }</w:t>
      </w:r>
    </w:p>
    <w:p w14:paraId="3FBE58E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465EDD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62FD7E"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51A3AC2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F113FA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3C37C1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media plane control Connect message as a part of request for establishment of a client Terminated MCPTT private call, within the pre-established session }</w:t>
      </w:r>
    </w:p>
    <w:p w14:paraId="1D7CBF2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media plane control Acknowledgement message accepting the establishment of the media plane and thereby the establishment of the MCPTT private call }</w:t>
      </w:r>
    </w:p>
    <w:p w14:paraId="55BDD62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6ECD0BE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4E7B2D"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1CD85AA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Private Call Within a pre-established session }</w:t>
      </w:r>
    </w:p>
    <w:p w14:paraId="331B2C7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34866D2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(MCPTT Client) is informed for the termination of the ongoing MCPTT private call by the Server sending a SIP BYE message }</w:t>
      </w:r>
    </w:p>
    <w:p w14:paraId="2415944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accepts the request and after sending a SIP 200 (OK) response terminates the call and the pre-established MCPTT session }</w:t>
      </w:r>
    </w:p>
    <w:p w14:paraId="6AE578D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059101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C243D" w14:textId="77777777" w:rsidR="00EB676A" w:rsidRPr="00424E59" w:rsidRDefault="00EB676A" w:rsidP="00EB676A">
      <w:pPr>
        <w:keepNext/>
        <w:keepLines/>
        <w:spacing w:before="120"/>
        <w:ind w:left="1985" w:hanging="1985"/>
        <w:rPr>
          <w:rFonts w:ascii="Arial" w:hAnsi="Arial"/>
        </w:rPr>
      </w:pPr>
      <w:r w:rsidRPr="00424E59">
        <w:rPr>
          <w:rFonts w:ascii="Arial" w:hAnsi="Arial"/>
        </w:rPr>
        <w:t>6.2.11.2</w:t>
      </w:r>
      <w:r w:rsidRPr="00424E59">
        <w:rPr>
          <w:rFonts w:ascii="Arial" w:hAnsi="Arial"/>
        </w:rPr>
        <w:tab/>
        <w:t>Conformance requirements</w:t>
      </w:r>
    </w:p>
    <w:p w14:paraId="79973417" w14:textId="77777777" w:rsidR="00EB676A" w:rsidRPr="00424E59" w:rsidRDefault="00EB676A" w:rsidP="00EB676A">
      <w:r w:rsidRPr="00424E59">
        <w:t>References: The conformance requirements covered in the present TC are specified in: TS 24.379 clauses 6.2.3.1.1, 6.2.3.2.1, 6.2.6, 11.1.1.2.1.2, 11.1.1.2.2.2, 11.1.2.2, TS 24.380 clauses 4.1.2.1, 4.1.2.3, 9.2.2.3.2. Unless otherwise stated these are Rel-13 requirements.</w:t>
      </w:r>
    </w:p>
    <w:p w14:paraId="38B64F37" w14:textId="77777777" w:rsidR="00EB676A" w:rsidRPr="00424E59" w:rsidRDefault="00EB676A" w:rsidP="00EB676A">
      <w:r w:rsidRPr="00424E59">
        <w:t>[TS 24.379, clause 6.2.3.1.1]</w:t>
      </w:r>
    </w:p>
    <w:p w14:paraId="4509CA5F"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200 (OK) response;</w:t>
      </w:r>
    </w:p>
    <w:p w14:paraId="23A56CBD" w14:textId="77777777" w:rsidR="00EB676A" w:rsidRPr="00424E59" w:rsidRDefault="00EB676A" w:rsidP="00EB676A">
      <w:pPr>
        <w:ind w:left="568" w:hanging="284"/>
      </w:pPr>
      <w:r w:rsidRPr="00424E59">
        <w:t>3)</w:t>
      </w:r>
      <w:r w:rsidRPr="00424E59">
        <w:tab/>
        <w:t>shall include the g.3gpp.mcptt media feature tag in the Contact header field of the SIP 200 (OK) response;</w:t>
      </w:r>
    </w:p>
    <w:p w14:paraId="1C495A6A" w14:textId="77777777" w:rsidR="00EB676A" w:rsidRPr="00424E59" w:rsidRDefault="00EB676A" w:rsidP="00EB676A">
      <w:pPr>
        <w:ind w:left="568" w:hanging="284"/>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 of the SIP 200 (OK) response;</w:t>
      </w:r>
    </w:p>
    <w:p w14:paraId="451E607C" w14:textId="77777777" w:rsidR="00EB676A" w:rsidRPr="00424E59" w:rsidRDefault="00EB676A" w:rsidP="00EB676A">
      <w:pPr>
        <w:ind w:left="568" w:hanging="284"/>
      </w:pPr>
      <w:r w:rsidRPr="00424E59">
        <w:t>5)</w:t>
      </w:r>
      <w:r w:rsidRPr="00424E59">
        <w:tab/>
        <w:t xml:space="preserve">shall include the Session-Expires header field in the SIP 200 (OK) response and start the SIP </w:t>
      </w:r>
      <w:r w:rsidRPr="00424E59">
        <w:rPr>
          <w:lang w:eastAsia="ko-KR"/>
        </w:rPr>
        <w:t>s</w:t>
      </w:r>
      <w:r w:rsidRPr="00424E59">
        <w:t>ession timer according to IETF RFC 4028 [7]. The "refresher" parameter in the Session-Expires header field shall be set to "uas";</w:t>
      </w:r>
    </w:p>
    <w:p w14:paraId="396855EE" w14:textId="77777777" w:rsidR="00EB676A" w:rsidRPr="00424E59" w:rsidRDefault="00EB676A" w:rsidP="00EB676A">
      <w:pPr>
        <w:ind w:left="568" w:hanging="284"/>
      </w:pPr>
      <w:r w:rsidRPr="00424E59">
        <w:t>6)</w:t>
      </w:r>
      <w:r w:rsidRPr="00424E5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2B55FFA" w14:textId="77777777" w:rsidR="00EB676A" w:rsidRPr="00424E59" w:rsidRDefault="00EB676A" w:rsidP="00EB676A">
      <w:pPr>
        <w:ind w:left="568" w:hanging="284"/>
        <w:rPr>
          <w:lang w:eastAsia="ko-KR"/>
        </w:rPr>
      </w:pPr>
      <w:r w:rsidRPr="00424E59">
        <w:t>7)</w:t>
      </w:r>
      <w:r w:rsidRPr="00424E59">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24E59">
        <w:rPr>
          <w:lang w:eastAsia="ko-KR"/>
        </w:rPr>
        <w:t>;</w:t>
      </w:r>
    </w:p>
    <w:p w14:paraId="332FF5D4" w14:textId="77777777" w:rsidR="00EB676A" w:rsidRPr="00424E59" w:rsidRDefault="00EB676A" w:rsidP="00EB676A">
      <w:pPr>
        <w:keepLines/>
        <w:ind w:left="1135" w:hanging="851"/>
      </w:pPr>
      <w:r w:rsidRPr="00424E59">
        <w:t>NOTE:</w:t>
      </w:r>
      <w:r w:rsidRPr="00424E59">
        <w:tab/>
        <w:t>In the case of a new emergency call where the terminating client is using a pre-established session, the SIP INVITE request containing a Replaces header is used to replace the pre-established session.</w:t>
      </w:r>
    </w:p>
    <w:p w14:paraId="51F6912B" w14:textId="77777777" w:rsidR="00EB676A" w:rsidRPr="00424E59" w:rsidRDefault="00EB676A" w:rsidP="00EB676A">
      <w:pPr>
        <w:ind w:left="568" w:hanging="284"/>
        <w:rPr>
          <w:lang w:eastAsia="ko-KR"/>
        </w:rPr>
      </w:pPr>
      <w:r w:rsidRPr="00424E59">
        <w:rPr>
          <w:lang w:eastAsia="ko-KR"/>
        </w:rPr>
        <w:t>8)</w:t>
      </w:r>
      <w:r w:rsidRPr="00424E59">
        <w:rPr>
          <w:lang w:eastAsia="ko-KR"/>
        </w:rPr>
        <w:tab/>
        <w:t>shall send the SIP 200 (OK) response towards the MCPTT server according to rules and procedures of 3GPP TS 24.229 [4];</w:t>
      </w:r>
    </w:p>
    <w:p w14:paraId="7B2BFF93" w14:textId="77777777" w:rsidR="00EB676A" w:rsidRPr="00424E59" w:rsidRDefault="00EB676A" w:rsidP="00EB676A">
      <w:pPr>
        <w:ind w:left="568" w:hanging="284"/>
        <w:rPr>
          <w:lang w:eastAsia="ko-KR"/>
        </w:rPr>
      </w:pPr>
      <w:r w:rsidRPr="00424E59">
        <w:rPr>
          <w:lang w:eastAsia="ko-KR"/>
        </w:rPr>
        <w:t>9)</w:t>
      </w:r>
      <w:r w:rsidRPr="00424E59">
        <w:rPr>
          <w:lang w:eastAsia="ko-KR"/>
        </w:rPr>
        <w:tab/>
      </w:r>
      <w:r w:rsidRPr="00424E59">
        <w:t>shall, if the incoming SIP INVITE request contains a Replaces header field, release the pre-established session identified by the contents of the Replaces header field; and</w:t>
      </w:r>
    </w:p>
    <w:p w14:paraId="61F8AC40" w14:textId="77777777" w:rsidR="00EB676A" w:rsidRPr="00424E59" w:rsidRDefault="00EB676A" w:rsidP="00EB676A">
      <w:pPr>
        <w:ind w:left="568" w:hanging="284"/>
        <w:rPr>
          <w:lang w:eastAsia="ko-KR"/>
        </w:rPr>
      </w:pPr>
      <w:r w:rsidRPr="00424E59">
        <w:rPr>
          <w:lang w:eastAsia="ko-KR"/>
        </w:rPr>
        <w:t>10)</w:t>
      </w:r>
      <w:r w:rsidRPr="00424E59">
        <w:rPr>
          <w:lang w:eastAsia="ko-KR"/>
        </w:rPr>
        <w:tab/>
        <w:t>shall interact with the media plane as specified in 3GPP TS 24.380 [5] subclause 6.2.</w:t>
      </w:r>
    </w:p>
    <w:p w14:paraId="1BF50B36" w14:textId="77777777" w:rsidR="00EB676A" w:rsidRPr="00424E59" w:rsidRDefault="00EB676A" w:rsidP="00EB676A">
      <w:r w:rsidRPr="00424E59">
        <w:t>When NAT traversal is supported by the MCPTT client and when the MCPTT client is behind a NAT, generation of SIP responses is done as specified in this subclause and as specified in IETF RFC 5626 [15].</w:t>
      </w:r>
    </w:p>
    <w:p w14:paraId="22BBE90A" w14:textId="77777777" w:rsidR="00EB676A" w:rsidRPr="00424E59" w:rsidRDefault="00EB676A" w:rsidP="00EB676A">
      <w:r w:rsidRPr="00424E59">
        <w:t>[TS 24.379, clause 6.2.3.2.1]</w:t>
      </w:r>
    </w:p>
    <w:p w14:paraId="1DE7F6FB" w14:textId="77777777" w:rsidR="00EB676A" w:rsidRPr="00424E59" w:rsidRDefault="00EB676A" w:rsidP="00EB676A">
      <w:pPr>
        <w:rPr>
          <w:lang w:eastAsia="ko-KR"/>
        </w:rPr>
      </w:pPr>
      <w:r w:rsidRPr="00424E59">
        <w:rPr>
          <w:lang w:eastAsia="ko-KR"/>
        </w:rPr>
        <w:t>The MCPTT client:</w:t>
      </w:r>
    </w:p>
    <w:p w14:paraId="66FAC68F" w14:textId="77777777" w:rsidR="00EB676A" w:rsidRPr="00424E59" w:rsidRDefault="00EB676A" w:rsidP="00EB676A">
      <w:pPr>
        <w:ind w:left="568" w:hanging="284"/>
      </w:pPr>
      <w:r w:rsidRPr="00424E59">
        <w:rPr>
          <w:lang w:eastAsia="ko-KR"/>
        </w:rPr>
        <w:t>1)</w:t>
      </w:r>
      <w:r w:rsidRPr="00424E59">
        <w:rPr>
          <w:lang w:eastAsia="ko-KR"/>
        </w:rPr>
        <w:tab/>
      </w:r>
      <w:r w:rsidRPr="00424E59">
        <w:t xml:space="preserve">shall accept the SIP INVITE request and </w:t>
      </w:r>
      <w:r w:rsidRPr="00424E59">
        <w:rPr>
          <w:lang w:eastAsia="ko-KR"/>
        </w:rPr>
        <w:t xml:space="preserve">generate a SIP 180 (Ringing) response </w:t>
      </w:r>
      <w:r w:rsidRPr="00424E59">
        <w:t>according to rules and procedures of 3GPP TS 24.229 [4];</w:t>
      </w:r>
    </w:p>
    <w:p w14:paraId="3DA051D0"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180 (Ringing) response;</w:t>
      </w:r>
    </w:p>
    <w:p w14:paraId="4A6F67B0" w14:textId="77777777" w:rsidR="00EB676A" w:rsidRPr="00424E59" w:rsidRDefault="00EB676A" w:rsidP="00EB676A">
      <w:pPr>
        <w:ind w:left="568" w:hanging="284"/>
        <w:rPr>
          <w:lang w:eastAsia="ko-KR"/>
        </w:rPr>
      </w:pPr>
      <w:r w:rsidRPr="00424E59">
        <w:t>3)</w:t>
      </w:r>
      <w:r w:rsidRPr="00424E59">
        <w:tab/>
        <w:t>shall include the g.3gpp.mcptt media feature tag in the Contact header field</w:t>
      </w:r>
      <w:r w:rsidRPr="00424E59">
        <w:rPr>
          <w:lang w:eastAsia="ko-KR"/>
        </w:rPr>
        <w:t xml:space="preserve"> of the SIP 180 (Ringing) response</w:t>
      </w:r>
      <w:r w:rsidRPr="00424E59">
        <w:t>;</w:t>
      </w:r>
    </w:p>
    <w:p w14:paraId="2EE99D96" w14:textId="77777777" w:rsidR="00EB676A" w:rsidRPr="00424E59" w:rsidRDefault="00EB676A" w:rsidP="00EB676A">
      <w:pPr>
        <w:ind w:left="568" w:hanging="284"/>
        <w:rPr>
          <w:lang w:eastAsia="ko-KR"/>
        </w:rPr>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w:t>
      </w:r>
      <w:r w:rsidRPr="00424E59">
        <w:rPr>
          <w:lang w:eastAsia="ko-KR"/>
        </w:rPr>
        <w:t xml:space="preserve"> of the SIP 180 (Ringing) response; and</w:t>
      </w:r>
    </w:p>
    <w:p w14:paraId="534F4461" w14:textId="77777777" w:rsidR="00EB676A" w:rsidRPr="00424E59" w:rsidRDefault="00EB676A" w:rsidP="00EB676A">
      <w:pPr>
        <w:ind w:left="568" w:hanging="284"/>
        <w:rPr>
          <w:lang w:eastAsia="ko-KR"/>
        </w:rPr>
      </w:pPr>
      <w:r w:rsidRPr="00424E59">
        <w:t>5</w:t>
      </w:r>
      <w:r w:rsidRPr="00424E59">
        <w:rPr>
          <w:lang w:eastAsia="ko-KR"/>
        </w:rPr>
        <w:t>)</w:t>
      </w:r>
      <w:r w:rsidRPr="00424E59">
        <w:rPr>
          <w:lang w:eastAsia="ko-KR"/>
        </w:rPr>
        <w:tab/>
      </w:r>
      <w:r w:rsidRPr="00424E59">
        <w:t xml:space="preserve">shall send the SIP 180 (Ringing) response to the MCPTT </w:t>
      </w:r>
      <w:r w:rsidRPr="00424E59">
        <w:rPr>
          <w:lang w:eastAsia="ko-KR"/>
        </w:rPr>
        <w:t>s</w:t>
      </w:r>
      <w:r w:rsidRPr="00424E59">
        <w:t>erver</w:t>
      </w:r>
      <w:r w:rsidRPr="00424E59">
        <w:rPr>
          <w:lang w:eastAsia="ko-KR"/>
        </w:rPr>
        <w:t>.</w:t>
      </w:r>
    </w:p>
    <w:p w14:paraId="22FF229E" w14:textId="77777777" w:rsidR="00EB676A" w:rsidRPr="00424E59" w:rsidRDefault="00EB676A" w:rsidP="00EB676A">
      <w:pPr>
        <w:rPr>
          <w:lang w:eastAsia="ko-KR"/>
        </w:rPr>
      </w:pPr>
      <w:r w:rsidRPr="00424E59">
        <w:t>When sending the SIP 200 (OK) response to the incoming SIP INVITE request, the MCPTT client shall follow the procedures in subclause 6.2.3.1</w:t>
      </w:r>
      <w:r w:rsidRPr="00424E59">
        <w:rPr>
          <w:lang w:eastAsia="ko-KR"/>
        </w:rPr>
        <w:t>.1.</w:t>
      </w:r>
    </w:p>
    <w:p w14:paraId="30DFD806" w14:textId="77777777" w:rsidR="00EB676A" w:rsidRPr="00424E59" w:rsidRDefault="00EB676A" w:rsidP="00EB676A">
      <w:r w:rsidRPr="00424E59">
        <w:t>When NAT traversal is supported by the MCPTT client and when the MCPTT client is behind a NAT, generation of SIP responses is done as specified in this subclause and as specified in IETF RFC 5626 [15].</w:t>
      </w:r>
    </w:p>
    <w:p w14:paraId="166F22BE" w14:textId="77777777" w:rsidR="00EB676A" w:rsidRPr="00424E59" w:rsidRDefault="00EB676A" w:rsidP="00EB676A">
      <w:r w:rsidRPr="00424E59">
        <w:t>[TS 24.379, clause 6.2.6]</w:t>
      </w:r>
    </w:p>
    <w:p w14:paraId="40948E38" w14:textId="77777777" w:rsidR="00EB676A" w:rsidRPr="00424E59" w:rsidRDefault="00EB676A" w:rsidP="00EB676A">
      <w:r w:rsidRPr="00424E59">
        <w:t>Upon receiving a SIP BYE request, the MCPTT client:</w:t>
      </w:r>
    </w:p>
    <w:p w14:paraId="1E20C0DB"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 and</w:t>
      </w:r>
    </w:p>
    <w:p w14:paraId="6993421C" w14:textId="77777777" w:rsidR="00EB676A" w:rsidRPr="00424E59" w:rsidRDefault="00EB676A" w:rsidP="00EB676A">
      <w:pPr>
        <w:ind w:left="568" w:hanging="284"/>
        <w:rPr>
          <w:lang w:eastAsia="ko-KR"/>
        </w:rPr>
      </w:pPr>
      <w:r w:rsidRPr="00424E59">
        <w:rPr>
          <w:lang w:eastAsia="ko-KR"/>
        </w:rPr>
        <w:t>2)</w:t>
      </w:r>
      <w:r w:rsidRPr="00424E59">
        <w:rPr>
          <w:lang w:eastAsia="ko-KR"/>
        </w:rPr>
        <w:tab/>
        <w:t>shall send SIP 200 (OK) response towards MCPTT server according to 3GPP TS 24.229 [4].</w:t>
      </w:r>
    </w:p>
    <w:p w14:paraId="515C20FC" w14:textId="77777777" w:rsidR="00EB676A" w:rsidRPr="00424E59" w:rsidRDefault="00EB676A" w:rsidP="00EB676A">
      <w:r w:rsidRPr="00424E59">
        <w:t>[TS 24.379, clause 11.1.1.2.1.2]</w:t>
      </w:r>
    </w:p>
    <w:p w14:paraId="566A4434"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45C764DE" w14:textId="77777777" w:rsidR="00EB676A" w:rsidRPr="00424E59" w:rsidRDefault="00EB676A" w:rsidP="00EB676A">
      <w:pPr>
        <w:rPr>
          <w:lang w:eastAsia="ko-KR"/>
        </w:rPr>
      </w:pPr>
      <w:r w:rsidRPr="00424E59">
        <w:rPr>
          <w:lang w:eastAsia="ko-KR"/>
        </w:rPr>
        <w:t>The MCPTT client:</w:t>
      </w:r>
    </w:p>
    <w:p w14:paraId="0D757AA8" w14:textId="77777777" w:rsidR="00EB676A" w:rsidRPr="00424E59" w:rsidRDefault="00EB676A" w:rsidP="00EB676A">
      <w:pPr>
        <w:ind w:left="568" w:hanging="284"/>
        <w:rPr>
          <w:lang w:eastAsia="ko-KR"/>
        </w:rPr>
      </w:pPr>
      <w:r w:rsidRPr="00424E59">
        <w:rPr>
          <w:lang w:eastAsia="ko-KR"/>
        </w:rPr>
        <w:t>...</w:t>
      </w:r>
    </w:p>
    <w:p w14:paraId="6EEF48FC" w14:textId="77777777" w:rsidR="00EB676A" w:rsidRPr="00424E59" w:rsidRDefault="00EB676A" w:rsidP="00EB676A">
      <w:pPr>
        <w:ind w:left="568" w:hanging="284"/>
      </w:pPr>
      <w:r w:rsidRPr="00424E59">
        <w:t>4)</w:t>
      </w:r>
      <w:r w:rsidRPr="00424E59">
        <w:tab/>
        <w:t>if the SDP offer of the SIP INVITE request contains an "a=key-mgmt" attribute field with a "mikey" attribute value containing a MIKEY-SAKKE I_MESSAGE:</w:t>
      </w:r>
    </w:p>
    <w:p w14:paraId="6CCFD019" w14:textId="77777777" w:rsidR="00EB676A" w:rsidRPr="00424E59" w:rsidRDefault="00EB676A" w:rsidP="00EB676A">
      <w:pPr>
        <w:ind w:left="851" w:hanging="284"/>
      </w:pPr>
      <w:r w:rsidRPr="00424E59">
        <w:rPr>
          <w:lang w:eastAsia="ko-KR"/>
        </w:rPr>
        <w:t>a)</w:t>
      </w:r>
      <w:r w:rsidRPr="00424E59">
        <w:rPr>
          <w:lang w:eastAsia="ko-KR"/>
        </w:rPr>
        <w:tab/>
        <w:t xml:space="preserve">shall extract the </w:t>
      </w:r>
      <w:r w:rsidRPr="00424E59">
        <w:t>MCPTT ID of the originating MCPTT from the initiator field (IDRi) of the I_MESSAGE as described in 3GPP TS 33.179 [46];</w:t>
      </w:r>
    </w:p>
    <w:p w14:paraId="7B6F464A" w14:textId="77777777" w:rsidR="00EB676A" w:rsidRPr="00424E59" w:rsidRDefault="00EB676A" w:rsidP="00EB676A">
      <w:pPr>
        <w:ind w:left="851" w:hanging="284"/>
      </w:pPr>
      <w:r w:rsidRPr="00424E59">
        <w:t>b)</w:t>
      </w:r>
      <w:r w:rsidRPr="00424E59">
        <w:tab/>
        <w:t>shall convert the MCPTT ID to a UID as described in 3GPP TS 33.179 [46];</w:t>
      </w:r>
    </w:p>
    <w:p w14:paraId="76E884C8" w14:textId="77777777" w:rsidR="00EB676A" w:rsidRPr="00424E59" w:rsidRDefault="00EB676A" w:rsidP="00EB676A">
      <w:pPr>
        <w:ind w:left="851" w:hanging="284"/>
      </w:pPr>
      <w:r w:rsidRPr="00424E59">
        <w:t>c)</w:t>
      </w:r>
      <w:r w:rsidRPr="00424E59">
        <w:tab/>
        <w:t>shall use the UID to validate the signature of the MIKEY-SAKKE I_MESSAGE as described in 3GPP TS 33.179 [46];</w:t>
      </w:r>
    </w:p>
    <w:p w14:paraId="513AEF41" w14:textId="77777777" w:rsidR="00EB676A" w:rsidRPr="00424E59" w:rsidRDefault="00EB676A" w:rsidP="00EB676A">
      <w:pPr>
        <w:ind w:left="851" w:hanging="284"/>
      </w:pPr>
      <w:r w:rsidRPr="00424E59">
        <w:rPr>
          <w:lang w:eastAsia="ko-KR"/>
        </w:rPr>
        <w:t>d)</w:t>
      </w:r>
      <w:r w:rsidRPr="00424E59">
        <w:rPr>
          <w:lang w:eastAsia="ko-KR"/>
        </w:rPr>
        <w:tab/>
        <w:t xml:space="preserve">if authentication verification of the </w:t>
      </w:r>
      <w:r w:rsidRPr="00424E59">
        <w:t xml:space="preserve">MIKEY-SAKKE I_MESSAGE fails, shall </w:t>
      </w:r>
      <w:r w:rsidRPr="00424E59">
        <w:rPr>
          <w:lang w:eastAsia="ko-KR"/>
        </w:rPr>
        <w:t xml:space="preserve">reject the </w:t>
      </w:r>
      <w:r w:rsidRPr="00424E59">
        <w:t>SIP INVITE request with a SIP 488 (Not Acceptable Here) response as specified in IETF RFC 4567 [47], and include warning text set to "</w:t>
      </w:r>
      <w:r w:rsidRPr="00424E59">
        <w:rPr>
          <w:lang w:eastAsia="ko-KR"/>
        </w:rPr>
        <w:t xml:space="preserve">136 authentication of the MIKEY-SAKE I_MESSAGE failed" </w:t>
      </w:r>
      <w:r w:rsidRPr="00424E59">
        <w:t xml:space="preserve">in a Warning header field </w:t>
      </w:r>
      <w:r w:rsidRPr="00424E59">
        <w:rPr>
          <w:lang w:eastAsia="ko-KR"/>
        </w:rPr>
        <w:t>as specified in subclause</w:t>
      </w:r>
      <w:r w:rsidRPr="00424E59">
        <w:t> 4.4; and</w:t>
      </w:r>
    </w:p>
    <w:p w14:paraId="5CF98187" w14:textId="77777777" w:rsidR="00EB676A" w:rsidRPr="00424E59" w:rsidRDefault="00EB676A" w:rsidP="00EB676A">
      <w:pPr>
        <w:ind w:left="851" w:hanging="284"/>
      </w:pPr>
      <w:r w:rsidRPr="00424E59">
        <w:t>e)</w:t>
      </w:r>
      <w:r w:rsidRPr="00424E59">
        <w:tab/>
        <w:t>if the signature of the MIKEY-SAKKE I_MESSAGE was successfully validated:</w:t>
      </w:r>
    </w:p>
    <w:p w14:paraId="6AEB0DFA" w14:textId="77777777" w:rsidR="00EB676A" w:rsidRPr="00424E59" w:rsidRDefault="00EB676A" w:rsidP="00EB676A">
      <w:pPr>
        <w:ind w:left="1135" w:hanging="284"/>
      </w:pPr>
      <w:r w:rsidRPr="00424E59">
        <w:t>i)</w:t>
      </w:r>
      <w:r w:rsidRPr="00424E59">
        <w:tab/>
        <w:t>shall extract and decrypt the encapsulated PCK using the terminating user's (KMS provisioned) UID key as described in 3GPP TS 33.179 [46]; and</w:t>
      </w:r>
    </w:p>
    <w:p w14:paraId="56842C46" w14:textId="77777777" w:rsidR="00EB676A" w:rsidRPr="00424E59" w:rsidRDefault="00EB676A" w:rsidP="00EB676A">
      <w:pPr>
        <w:ind w:left="1135" w:hanging="284"/>
      </w:pPr>
      <w:r w:rsidRPr="00424E59">
        <w:t>ii)</w:t>
      </w:r>
      <w:r w:rsidRPr="00424E59">
        <w:tab/>
        <w:t>shall extract the PCK-ID, from the payload as specified in 3GPP TS 33.179 [46];</w:t>
      </w:r>
    </w:p>
    <w:p w14:paraId="27A36E65" w14:textId="77777777" w:rsidR="00EB676A" w:rsidRPr="00424E59" w:rsidRDefault="00EB676A" w:rsidP="00EB676A">
      <w:pPr>
        <w:keepLines/>
        <w:ind w:left="1135" w:hanging="851"/>
      </w:pPr>
      <w:r w:rsidRPr="00424E59">
        <w:t>NOTE:</w:t>
      </w:r>
      <w:r w:rsidRPr="00424E59">
        <w:tab/>
        <w:t>With the PCK successfully shared between the originating MCPTT client and the terminating MCPTT client, both clients are able to use SRTP/SRTCP to create an end-to-end secure session.</w:t>
      </w:r>
    </w:p>
    <w:p w14:paraId="43CEE0EC" w14:textId="77777777" w:rsidR="00EB676A" w:rsidRPr="00424E59" w:rsidRDefault="00EB676A" w:rsidP="00EB676A">
      <w:pPr>
        <w:ind w:left="568" w:hanging="284"/>
        <w:rPr>
          <w:lang w:eastAsia="ko-KR"/>
        </w:rPr>
      </w:pPr>
      <w:r w:rsidRPr="00424E59">
        <w:t>...</w:t>
      </w:r>
    </w:p>
    <w:p w14:paraId="72979B78" w14:textId="77777777" w:rsidR="00EB676A" w:rsidRPr="00424E59" w:rsidRDefault="00EB676A" w:rsidP="00EB676A">
      <w:pPr>
        <w:ind w:left="568" w:hanging="284"/>
      </w:pPr>
      <w:r w:rsidRPr="00424E59">
        <w:t>8)</w:t>
      </w:r>
      <w:r w:rsidRPr="00424E59">
        <w:tab/>
        <w:t xml:space="preserve">shall perform the manual commencement procedures specified in </w:t>
      </w:r>
      <w:r w:rsidRPr="00424E59">
        <w:rPr>
          <w:lang w:eastAsia="ko-KR"/>
        </w:rPr>
        <w:t>subclause</w:t>
      </w:r>
      <w:r w:rsidRPr="00424E59">
        <w:t> </w:t>
      </w:r>
      <w:r w:rsidRPr="00424E59">
        <w:rPr>
          <w:lang w:eastAsia="ko-KR"/>
        </w:rPr>
        <w:t>6.2.3.2.1 if either of the following conditions are met:</w:t>
      </w:r>
    </w:p>
    <w:p w14:paraId="3D342D5A" w14:textId="77777777" w:rsidR="00EB676A" w:rsidRPr="00424E59" w:rsidRDefault="00EB676A" w:rsidP="00EB676A">
      <w:pPr>
        <w:ind w:left="851" w:hanging="284"/>
        <w:rPr>
          <w:lang w:eastAsia="ko-KR"/>
        </w:rPr>
      </w:pPr>
      <w:r w:rsidRPr="00424E59">
        <w:rPr>
          <w:lang w:eastAsia="ko-KR"/>
        </w:rPr>
        <w:t>a)</w:t>
      </w:r>
      <w:r w:rsidRPr="00424E59">
        <w:rPr>
          <w:lang w:eastAsia="ko-KR"/>
        </w:rPr>
        <w:tab/>
        <w:t>SIP INVITE request contains an Answer-Mode header field with the value "Manual" and the MCPTT service setting at the invited MCPTT client for answering the call is set to manual commencement mode; or</w:t>
      </w:r>
    </w:p>
    <w:p w14:paraId="15BC98C2" w14:textId="77777777" w:rsidR="00EB676A" w:rsidRPr="00424E59" w:rsidRDefault="00EB676A" w:rsidP="00EB676A">
      <w:r w:rsidRPr="00424E59">
        <w:t>[TS 24.379, clause 11.1.1.2.2.2]</w:t>
      </w:r>
    </w:p>
    <w:p w14:paraId="7F3D13C1" w14:textId="77777777" w:rsidR="00EB676A" w:rsidRPr="00424E59" w:rsidRDefault="00EB676A" w:rsidP="00EB676A">
      <w:r w:rsidRPr="00424E59">
        <w:t>The MCPTT client shall follow the procedures for termination of multimedia sessions as specified in subclause 11.1.1.2.1.2 with the following clarifications:</w:t>
      </w:r>
    </w:p>
    <w:p w14:paraId="652BC5AD" w14:textId="77777777" w:rsidR="00EB676A" w:rsidRPr="00424E59" w:rsidRDefault="00EB676A" w:rsidP="00EB676A">
      <w:pPr>
        <w:ind w:left="568" w:hanging="284"/>
      </w:pPr>
      <w:r w:rsidRPr="00424E59">
        <w:t>...</w:t>
      </w:r>
    </w:p>
    <w:p w14:paraId="5B4B73B5" w14:textId="77777777" w:rsidR="00EB676A" w:rsidRPr="00424E59" w:rsidRDefault="00EB676A" w:rsidP="00EB676A">
      <w:pPr>
        <w:ind w:left="568" w:hanging="284"/>
        <w:rPr>
          <w:lang w:eastAsia="ko-KR"/>
        </w:rPr>
      </w:pPr>
      <w:r w:rsidRPr="00424E59">
        <w:t>2)</w:t>
      </w:r>
      <w:r w:rsidRPr="00424E59">
        <w:tab/>
        <w:t>if the MCPTT client is targeted for a new normal priority private call, the MCPTT client receives a SIP re-INVITE request rather than a SIP INVITE request</w:t>
      </w:r>
      <w:r w:rsidRPr="00424E59">
        <w:rPr>
          <w:lang w:eastAsia="ko-KR"/>
        </w:rPr>
        <w:t>.</w:t>
      </w:r>
    </w:p>
    <w:p w14:paraId="78A2DC3D" w14:textId="77777777" w:rsidR="00EB676A" w:rsidRPr="00424E59" w:rsidRDefault="00EB676A" w:rsidP="00EB676A">
      <w:r w:rsidRPr="00424E59">
        <w:t>[TS 24.379, clause 11.1.2.2]</w:t>
      </w:r>
    </w:p>
    <w:p w14:paraId="1AE8092C" w14:textId="77777777" w:rsidR="00EB676A" w:rsidRPr="00424E59" w:rsidRDefault="00EB676A" w:rsidP="00EB676A">
      <w:pPr>
        <w:rPr>
          <w:lang w:eastAsia="ko-KR"/>
        </w:rPr>
      </w:pPr>
      <w:r w:rsidRPr="00424E59">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52B49DF2" w14:textId="77777777" w:rsidR="00EB676A" w:rsidRPr="00424E59" w:rsidRDefault="00EB676A" w:rsidP="00EB676A">
      <w:r w:rsidRPr="00424E59">
        <w:t>[TS 24.380, clause 4.1.2.1]</w:t>
      </w:r>
    </w:p>
    <w:p w14:paraId="761C3942" w14:textId="77777777" w:rsidR="00EB676A" w:rsidRPr="00424E59" w:rsidRDefault="00EB676A" w:rsidP="00EB676A">
      <w:r w:rsidRPr="00424E59">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33CD8BD8" w14:textId="77777777" w:rsidR="00EB676A" w:rsidRPr="00424E59" w:rsidRDefault="00EB676A" w:rsidP="00EB676A">
      <w:r w:rsidRPr="00424E59">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6F7AA27A" w14:textId="77777777" w:rsidR="00EB676A" w:rsidRPr="00424E59" w:rsidRDefault="00EB676A" w:rsidP="00EB676A">
      <w:r w:rsidRPr="00424E59">
        <w:t>[TS 24.380, clause 4.1.2.3]</w:t>
      </w:r>
    </w:p>
    <w:p w14:paraId="4EB80753" w14:textId="77777777" w:rsidR="00EB676A" w:rsidRPr="00424E59" w:rsidRDefault="00EB676A" w:rsidP="00EB676A">
      <w:r w:rsidRPr="00424E59">
        <w:t>A call setup over a pre-established session can also be released by using the specifications in 3GPP TS 24.379 [2] (without the use of Disconnect message) as a result the pre-established session, which has been used for this call, is also released.</w:t>
      </w:r>
    </w:p>
    <w:p w14:paraId="04FDCF4D" w14:textId="77777777" w:rsidR="00EB676A" w:rsidRPr="00424E59" w:rsidRDefault="00EB676A" w:rsidP="00EB676A">
      <w:r w:rsidRPr="00424E59">
        <w:t>[TS 24.380, clause 9.2.2.3.2]</w:t>
      </w:r>
    </w:p>
    <w:p w14:paraId="18066FC7" w14:textId="77777777" w:rsidR="00EB676A" w:rsidRPr="00424E59" w:rsidRDefault="00EB676A" w:rsidP="00EB676A">
      <w:r w:rsidRPr="00424E59">
        <w:t>Upon reception of a Connect message:</w:t>
      </w:r>
    </w:p>
    <w:p w14:paraId="49FADE9D" w14:textId="77777777" w:rsidR="00EB676A" w:rsidRPr="00424E59" w:rsidRDefault="00EB676A" w:rsidP="00EB676A">
      <w:pPr>
        <w:ind w:left="568" w:hanging="284"/>
      </w:pPr>
      <w:r w:rsidRPr="00424E59">
        <w:t>1.</w:t>
      </w:r>
      <w:r w:rsidRPr="00424E59">
        <w:tab/>
        <w:t>if the MCPTT client accepts the incoming call the MCPTT client:</w:t>
      </w:r>
    </w:p>
    <w:p w14:paraId="383B0527" w14:textId="77777777" w:rsidR="00EB676A" w:rsidRPr="00424E59" w:rsidRDefault="00EB676A" w:rsidP="00EB676A">
      <w:pPr>
        <w:ind w:left="851" w:hanging="284"/>
      </w:pPr>
      <w:r w:rsidRPr="00424E59">
        <w:t>a.</w:t>
      </w:r>
      <w:r w:rsidRPr="00424E59">
        <w:tab/>
        <w:t>shall send the Acknowledgement message with Reason Code field set to 'Accepted';</w:t>
      </w:r>
    </w:p>
    <w:p w14:paraId="4B417405" w14:textId="77777777" w:rsidR="00EB676A" w:rsidRPr="00424E59" w:rsidRDefault="00EB676A" w:rsidP="00EB676A">
      <w:pPr>
        <w:ind w:left="851" w:hanging="284"/>
      </w:pPr>
      <w:r w:rsidRPr="00424E59">
        <w:t>b.</w:t>
      </w:r>
      <w:r w:rsidRPr="00424E59">
        <w:tab/>
        <w:t>shall use only the media streams of the pre-established session which are indicated as used in the associated call session Media Streams field, if the Connect contains a Media Streams field;</w:t>
      </w:r>
    </w:p>
    <w:p w14:paraId="290CCF44" w14:textId="77777777" w:rsidR="00EB676A" w:rsidRPr="00424E59" w:rsidRDefault="00EB676A" w:rsidP="00EB676A">
      <w:pPr>
        <w:ind w:left="851" w:hanging="284"/>
      </w:pPr>
      <w:r w:rsidRPr="00424E59">
        <w:t>c.</w:t>
      </w:r>
      <w:r w:rsidRPr="00424E59">
        <w:tab/>
        <w:t>shall create an instance of the 'Floor participant state transition diagram for basic operation' as specified in subclause 6.2.11; and</w:t>
      </w:r>
    </w:p>
    <w:p w14:paraId="6B78294F" w14:textId="77777777" w:rsidR="00EB676A" w:rsidRPr="00424E59" w:rsidRDefault="00EB676A" w:rsidP="00EB676A">
      <w:pPr>
        <w:ind w:left="851" w:hanging="284"/>
      </w:pPr>
      <w:r w:rsidRPr="00424E59">
        <w:t>d. shall enter the 'U: Pre-established session in use' state; or</w:t>
      </w:r>
    </w:p>
    <w:p w14:paraId="7BD5B215" w14:textId="77777777" w:rsidR="00EB676A" w:rsidRPr="00424E59" w:rsidRDefault="00EB676A" w:rsidP="00EB676A">
      <w:pPr>
        <w:keepNext/>
        <w:keepLines/>
        <w:spacing w:before="120"/>
        <w:ind w:left="1985" w:hanging="1985"/>
        <w:rPr>
          <w:rFonts w:ascii="Arial" w:hAnsi="Arial"/>
        </w:rPr>
      </w:pPr>
      <w:r w:rsidRPr="00424E59">
        <w:rPr>
          <w:rFonts w:ascii="Arial" w:hAnsi="Arial"/>
        </w:rPr>
        <w:t>6.2.11.3</w:t>
      </w:r>
      <w:r w:rsidRPr="00424E59">
        <w:rPr>
          <w:rFonts w:ascii="Arial" w:hAnsi="Arial"/>
        </w:rPr>
        <w:tab/>
        <w:t>Test description</w:t>
      </w:r>
    </w:p>
    <w:p w14:paraId="501DCF88" w14:textId="77777777" w:rsidR="00EB676A" w:rsidRPr="00424E59" w:rsidRDefault="00EB676A" w:rsidP="00EB676A">
      <w:pPr>
        <w:keepNext/>
        <w:keepLines/>
        <w:spacing w:before="120"/>
        <w:ind w:left="1985" w:hanging="1985"/>
        <w:rPr>
          <w:rFonts w:ascii="Arial" w:hAnsi="Arial"/>
        </w:rPr>
      </w:pPr>
      <w:r w:rsidRPr="00424E59">
        <w:rPr>
          <w:rFonts w:ascii="Arial" w:hAnsi="Arial"/>
        </w:rPr>
        <w:t>6.2.11.3.1</w:t>
      </w:r>
      <w:r w:rsidRPr="00424E59">
        <w:rPr>
          <w:rFonts w:ascii="Arial" w:hAnsi="Arial"/>
        </w:rPr>
        <w:tab/>
        <w:t>Pre-test conditions</w:t>
      </w:r>
    </w:p>
    <w:p w14:paraId="22AF70A5"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3F81346C" w14:textId="77777777" w:rsidR="00EB676A" w:rsidRPr="00424E59" w:rsidRDefault="00EB676A" w:rsidP="00EB676A">
      <w:pPr>
        <w:ind w:left="568" w:hanging="284"/>
      </w:pPr>
      <w:r w:rsidRPr="00424E59">
        <w:t>-</w:t>
      </w:r>
      <w:r w:rsidRPr="00424E59">
        <w:tab/>
        <w:t>SS (MCPTT server)</w:t>
      </w:r>
    </w:p>
    <w:p w14:paraId="5AC4DBD7"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D32A152"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2A6394F1" w14:textId="77777777" w:rsidR="00EB676A" w:rsidRPr="00424E59" w:rsidRDefault="00EB676A" w:rsidP="00EB676A">
      <w:pPr>
        <w:ind w:left="568" w:hanging="284"/>
      </w:pPr>
      <w:r w:rsidRPr="00424E59">
        <w:t>-</w:t>
      </w:r>
      <w:r w:rsidRPr="00424E59">
        <w:tab/>
        <w:t>UE (MCPTT client)</w:t>
      </w:r>
    </w:p>
    <w:p w14:paraId="4955A656" w14:textId="77777777" w:rsidR="00EB676A" w:rsidRPr="00424E59" w:rsidRDefault="00EB676A" w:rsidP="00EB676A">
      <w:pPr>
        <w:ind w:left="568" w:hanging="284"/>
      </w:pPr>
      <w:r w:rsidRPr="00424E59">
        <w:t>-</w:t>
      </w:r>
      <w:r w:rsidRPr="00424E59">
        <w:tab/>
        <w:t>The test USIM set as defined in TS 36.579-1 [2], subclause 5.5.10 is inserted.</w:t>
      </w:r>
    </w:p>
    <w:p w14:paraId="75DB0156"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6DCF471C"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43E7FB93"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35AB20BA" w14:textId="77777777" w:rsidR="00EB676A" w:rsidRPr="00424E59" w:rsidRDefault="00EB676A" w:rsidP="00EB676A">
      <w:pPr>
        <w:ind w:left="568" w:hanging="284"/>
      </w:pPr>
      <w:r w:rsidRPr="00424E59">
        <w:t>-</w:t>
      </w:r>
      <w:r w:rsidRPr="00424E59">
        <w:tab/>
        <w:t>The MCPTT User performs the procedure for MCPTT pre-established session establishment CO as specified in TS 36.579-1 [2], subclause 5.3.3.</w:t>
      </w:r>
    </w:p>
    <w:p w14:paraId="01134FBF" w14:textId="77777777" w:rsidR="00EB676A" w:rsidRPr="00424E59" w:rsidRDefault="00EB676A" w:rsidP="00EB676A">
      <w:pPr>
        <w:ind w:left="568" w:hanging="284"/>
      </w:pPr>
      <w:r w:rsidRPr="00424E59">
        <w:t>-</w:t>
      </w:r>
      <w:r w:rsidRPr="00424E59">
        <w:tab/>
        <w:t>UE States at the end of the preamble</w:t>
      </w:r>
    </w:p>
    <w:p w14:paraId="5CE7137F" w14:textId="77777777" w:rsidR="00EB676A" w:rsidRPr="00424E59" w:rsidRDefault="00EB676A" w:rsidP="00EB676A">
      <w:pPr>
        <w:ind w:left="851" w:hanging="284"/>
      </w:pPr>
      <w:r w:rsidRPr="00424E59">
        <w:t>-</w:t>
      </w:r>
      <w:r w:rsidRPr="00424E59">
        <w:tab/>
        <w:t>The UE is in E-UTRA Registered, Idle Mode state.</w:t>
      </w:r>
    </w:p>
    <w:p w14:paraId="27E3E96C"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6D7EA3F5" w14:textId="77777777" w:rsidR="00EB676A" w:rsidRPr="00424E59" w:rsidRDefault="00EB676A" w:rsidP="00EB676A">
      <w:pPr>
        <w:keepNext/>
        <w:keepLines/>
        <w:spacing w:before="120"/>
        <w:ind w:left="1985" w:hanging="1985"/>
        <w:rPr>
          <w:rFonts w:ascii="Arial" w:hAnsi="Arial"/>
        </w:rPr>
      </w:pPr>
      <w:r w:rsidRPr="00424E59">
        <w:rPr>
          <w:rFonts w:ascii="Arial" w:hAnsi="Arial"/>
        </w:rPr>
        <w:t>6.2.11.3.2</w:t>
      </w:r>
      <w:r w:rsidRPr="00424E59">
        <w:rPr>
          <w:rFonts w:ascii="Arial" w:hAnsi="Arial"/>
        </w:rPr>
        <w:tab/>
        <w:t>Test procedure sequence</w:t>
      </w:r>
    </w:p>
    <w:p w14:paraId="2E64D209" w14:textId="77777777" w:rsidR="00EB676A" w:rsidRPr="00424E59" w:rsidRDefault="00EB676A" w:rsidP="00EB676A">
      <w:pPr>
        <w:keepNext/>
        <w:keepLines/>
        <w:spacing w:before="60"/>
        <w:jc w:val="center"/>
        <w:rPr>
          <w:rFonts w:ascii="Arial" w:hAnsi="Arial"/>
          <w:b/>
        </w:rPr>
      </w:pPr>
      <w:bookmarkStart w:id="1021" w:name="_Toc21006045"/>
      <w:bookmarkStart w:id="1022" w:name="_Toc36037718"/>
      <w:bookmarkStart w:id="1023" w:name="_Toc43837571"/>
      <w:bookmarkStart w:id="1024" w:name="_Toc60995683"/>
      <w:bookmarkStart w:id="1025" w:name="_Toc69159811"/>
      <w:r w:rsidRPr="00424E59">
        <w:rPr>
          <w:rFonts w:ascii="Arial" w:hAnsi="Arial"/>
          <w:b/>
        </w:rPr>
        <w:t>Table 6.2.11.3.2-1: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3B47130B" w14:textId="77777777" w:rsidTr="00B244BA">
        <w:tc>
          <w:tcPr>
            <w:tcW w:w="533" w:type="dxa"/>
            <w:tcBorders>
              <w:top w:val="single" w:sz="4" w:space="0" w:color="auto"/>
              <w:left w:val="single" w:sz="4" w:space="0" w:color="auto"/>
              <w:bottom w:val="nil"/>
              <w:right w:val="single" w:sz="4" w:space="0" w:color="auto"/>
            </w:tcBorders>
            <w:hideMark/>
          </w:tcPr>
          <w:p w14:paraId="6CDA69A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12130E7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01EE87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3CC7D82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9BCCE6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1170015B" w14:textId="77777777" w:rsidTr="00B244BA">
        <w:tc>
          <w:tcPr>
            <w:tcW w:w="533" w:type="dxa"/>
            <w:tcBorders>
              <w:top w:val="nil"/>
              <w:left w:val="single" w:sz="4" w:space="0" w:color="auto"/>
              <w:bottom w:val="single" w:sz="4" w:space="0" w:color="auto"/>
              <w:right w:val="single" w:sz="4" w:space="0" w:color="auto"/>
            </w:tcBorders>
          </w:tcPr>
          <w:p w14:paraId="30B26DBB" w14:textId="77777777" w:rsidR="00EB676A" w:rsidRPr="00424E59" w:rsidRDefault="00EB676A" w:rsidP="00BC3F8D">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48286584"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0CB56D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3CF407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0E7C35B"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63E5C84" w14:textId="77777777" w:rsidR="00EB676A" w:rsidRPr="00424E59" w:rsidRDefault="00EB676A" w:rsidP="00BC3F8D">
            <w:pPr>
              <w:keepNext/>
              <w:keepLines/>
              <w:spacing w:after="0"/>
              <w:jc w:val="center"/>
              <w:rPr>
                <w:rFonts w:ascii="Arial" w:hAnsi="Arial"/>
                <w:b/>
                <w:sz w:val="18"/>
              </w:rPr>
            </w:pPr>
          </w:p>
        </w:tc>
      </w:tr>
      <w:tr w:rsidR="00EB676A" w:rsidRPr="00424E59" w14:paraId="04B14616"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10F0CBE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00CA966A" w14:textId="1219C196" w:rsidR="00EB676A" w:rsidRPr="00424E59" w:rsidRDefault="00EB676A" w:rsidP="00BC3F8D">
            <w:pPr>
              <w:keepNext/>
              <w:keepLines/>
              <w:spacing w:after="0"/>
              <w:rPr>
                <w:ins w:id="1026" w:author="MCC160" w:date="2022-11-01T15:42:00Z"/>
                <w:rFonts w:ascii="Arial" w:hAnsi="Arial"/>
                <w:sz w:val="18"/>
              </w:rPr>
            </w:pPr>
            <w:r w:rsidRPr="00424E59">
              <w:rPr>
                <w:rFonts w:ascii="Arial" w:hAnsi="Arial"/>
                <w:sz w:val="18"/>
              </w:rPr>
              <w:t>Check:</w:t>
            </w:r>
            <w:ins w:id="1027" w:author="MCC160" w:date="2022-11-01T15:43:00Z">
              <w:r w:rsidR="00D57E40" w:rsidRPr="00424E59">
                <w:rPr>
                  <w:rFonts w:ascii="Arial" w:hAnsi="Arial"/>
                  <w:sz w:val="18"/>
                </w:rPr>
                <w:t xml:space="preserve">Does the UE (MCPTT </w:t>
              </w:r>
            </w:ins>
            <w:ins w:id="1028" w:author="MCC160" w:date="2022-11-16T22:09:00Z">
              <w:r w:rsidR="0089086F" w:rsidRPr="00424E59">
                <w:rPr>
                  <w:rFonts w:ascii="Arial" w:hAnsi="Arial"/>
                  <w:sz w:val="18"/>
                  <w:rPrChange w:id="1029" w:author="MCC160" w:date="2022-11-16T22:09:00Z">
                    <w:rPr>
                      <w:rFonts w:ascii="Arial" w:hAnsi="Arial"/>
                      <w:sz w:val="18"/>
                    </w:rPr>
                  </w:rPrChange>
                </w:rPr>
                <w:t>c</w:t>
              </w:r>
            </w:ins>
            <w:ins w:id="1030" w:author="MCC160" w:date="2022-11-01T15:43:00Z">
              <w:r w:rsidR="00D57E40" w:rsidRPr="00424E59">
                <w:rPr>
                  <w:rFonts w:ascii="Arial" w:hAnsi="Arial"/>
                  <w:sz w:val="18"/>
                </w:rPr>
                <w:t>lient) correctly perform test procedure 'MCX CT private call establishment, manual commencement' as described in TS 36.579-1 [2] Table 5.3.6.3-1 to establish a private call, on-demand, manual commencement mode, without floor control?</w:t>
              </w:r>
            </w:ins>
            <w:del w:id="1031" w:author="MCC160" w:date="2022-11-01T15:43:00Z">
              <w:r w:rsidRPr="00424E59" w:rsidDel="00D57E40">
                <w:rPr>
                  <w:rFonts w:ascii="Arial" w:hAnsi="Arial"/>
                  <w:sz w:val="18"/>
                </w:rPr>
                <w:delText xml:space="preserve"> Does the UE (</w:delText>
              </w:r>
              <w:r w:rsidRPr="00424E59" w:rsidDel="00D57E40">
                <w:rPr>
                  <w:rFonts w:ascii="Arial" w:hAnsi="Arial"/>
                  <w:sz w:val="18"/>
                  <w:lang w:eastAsia="ko-KR"/>
                </w:rPr>
                <w:delText xml:space="preserve">MCPTT client) successfully complete a CT </w:delText>
              </w:r>
              <w:r w:rsidRPr="00424E59" w:rsidDel="00D57E40">
                <w:rPr>
                  <w:rFonts w:ascii="Arial" w:hAnsi="Arial"/>
                  <w:sz w:val="18"/>
                </w:rPr>
                <w:delText xml:space="preserve">MCPTT private call, on-demand Manual Commencement Mode and no floor control call setup, using the pre-established in the preamble session, </w:delText>
              </w:r>
              <w:r w:rsidRPr="00424E59" w:rsidDel="00D57E40">
                <w:rPr>
                  <w:rFonts w:ascii="Arial" w:hAnsi="Arial"/>
                  <w:sz w:val="18"/>
                  <w:lang w:eastAsia="zh-CN"/>
                </w:rPr>
                <w:delText xml:space="preserve">as per the step sequence specified in TS 36.579-1 [2], Table </w:delText>
              </w:r>
              <w:r w:rsidRPr="00424E59" w:rsidDel="00D57E40">
                <w:rPr>
                  <w:rFonts w:ascii="Arial" w:hAnsi="Arial"/>
                  <w:sz w:val="18"/>
                </w:rPr>
                <w:delText>5.3.6.3-1, procedure for MCX CT private call establishment, manual commencement?</w:delText>
              </w:r>
            </w:del>
          </w:p>
          <w:p w14:paraId="16714A27" w14:textId="77777777" w:rsidR="00D57E40" w:rsidRPr="00424E59" w:rsidRDefault="00D57E40" w:rsidP="00BC3F8D">
            <w:pPr>
              <w:keepNext/>
              <w:keepLines/>
              <w:spacing w:after="0"/>
              <w:rPr>
                <w:rFonts w:ascii="Arial" w:hAnsi="Arial"/>
                <w:sz w:val="18"/>
                <w:lang w:eastAsia="ko-KR"/>
              </w:rPr>
            </w:pPr>
          </w:p>
          <w:p w14:paraId="76F916E7" w14:textId="7C585CF8" w:rsidR="00EB676A" w:rsidRPr="00424E59" w:rsidRDefault="00EB676A" w:rsidP="00BC3F8D">
            <w:pPr>
              <w:keepNext/>
              <w:keepLines/>
              <w:spacing w:after="0"/>
              <w:rPr>
                <w:rFonts w:ascii="Arial" w:hAnsi="Arial"/>
                <w:sz w:val="18"/>
              </w:rPr>
            </w:pPr>
            <w:r w:rsidRPr="00424E59">
              <w:rPr>
                <w:rFonts w:ascii="Arial" w:hAnsi="Arial"/>
                <w:sz w:val="18"/>
                <w:lang w:eastAsia="ko-KR"/>
              </w:rPr>
              <w:t xml:space="preserve">Note: The session has been established by the UE (MCPTT </w:t>
            </w:r>
            <w:del w:id="1032" w:author="MCC160" w:date="2022-11-16T22:09:00Z">
              <w:r w:rsidRPr="00424E59" w:rsidDel="0089086F">
                <w:rPr>
                  <w:rFonts w:ascii="Arial" w:hAnsi="Arial"/>
                  <w:sz w:val="18"/>
                  <w:lang w:eastAsia="ko-KR"/>
                  <w:rPrChange w:id="1033" w:author="MCC160" w:date="2022-11-16T22:09:00Z">
                    <w:rPr>
                      <w:rFonts w:ascii="Arial" w:hAnsi="Arial"/>
                      <w:sz w:val="18"/>
                      <w:lang w:eastAsia="ko-KR"/>
                    </w:rPr>
                  </w:rPrChange>
                </w:rPr>
                <w:delText>C</w:delText>
              </w:r>
            </w:del>
            <w:ins w:id="1034" w:author="MCC160" w:date="2022-11-16T22:09:00Z">
              <w:r w:rsidR="0089086F" w:rsidRPr="00424E59">
                <w:rPr>
                  <w:rFonts w:ascii="Arial" w:hAnsi="Arial"/>
                  <w:sz w:val="18"/>
                  <w:lang w:eastAsia="ko-KR"/>
                  <w:rPrChange w:id="1035" w:author="MCC160" w:date="2022-11-16T22:09:00Z">
                    <w:rPr>
                      <w:rFonts w:ascii="Arial" w:hAnsi="Arial"/>
                      <w:sz w:val="18"/>
                      <w:lang w:eastAsia="ko-KR"/>
                    </w:rPr>
                  </w:rPrChange>
                </w:rPr>
                <w:t>c</w:t>
              </w:r>
            </w:ins>
            <w:r w:rsidRPr="00424E59">
              <w:rPr>
                <w:rFonts w:ascii="Arial" w:hAnsi="Arial"/>
                <w:sz w:val="18"/>
                <w:lang w:eastAsia="ko-KR"/>
              </w:rPr>
              <w:t>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4CF0972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4E47715"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BB9436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D5AEFE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29B2DD8"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1FDA681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2-3</w:t>
            </w:r>
          </w:p>
        </w:tc>
        <w:tc>
          <w:tcPr>
            <w:tcW w:w="3967" w:type="dxa"/>
            <w:tcBorders>
              <w:top w:val="single" w:sz="4" w:space="0" w:color="auto"/>
              <w:left w:val="single" w:sz="4" w:space="0" w:color="auto"/>
              <w:bottom w:val="single" w:sz="4" w:space="0" w:color="auto"/>
              <w:right w:val="single" w:sz="4" w:space="0" w:color="auto"/>
            </w:tcBorders>
            <w:hideMark/>
          </w:tcPr>
          <w:p w14:paraId="18D76F94"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BE04FF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7689059"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176631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C49BD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D6FC22E"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363A8DC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7F5E3B72" w14:textId="77777777" w:rsidR="00EB676A" w:rsidRPr="00424E59" w:rsidRDefault="00EB676A" w:rsidP="00BC3F8D">
            <w:pPr>
              <w:keepNext/>
              <w:keepLines/>
              <w:spacing w:after="0"/>
              <w:rPr>
                <w:rFonts w:ascii="Arial" w:hAnsi="Arial"/>
                <w:sz w:val="18"/>
              </w:rPr>
            </w:pPr>
            <w:r w:rsidRPr="00424E59">
              <w:rPr>
                <w:rFonts w:ascii="Arial" w:hAnsi="Arial"/>
                <w:sz w:val="18"/>
              </w:rPr>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5D1B860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3F210C4" w14:textId="77777777" w:rsidR="00EB676A" w:rsidRPr="00424E59" w:rsidRDefault="00EB676A" w:rsidP="00BC3F8D">
            <w:pPr>
              <w:keepNext/>
              <w:keepLines/>
              <w:spacing w:after="0"/>
              <w:rPr>
                <w:rFonts w:ascii="Arial" w:hAnsi="Arial"/>
                <w:sz w:val="18"/>
              </w:rPr>
            </w:pPr>
            <w:r w:rsidRPr="00424E59">
              <w:rPr>
                <w:rFonts w:ascii="Arial" w:hAnsi="Arial"/>
                <w:sz w:val="18"/>
              </w:rPr>
              <w:t>Connect</w:t>
            </w:r>
          </w:p>
        </w:tc>
        <w:tc>
          <w:tcPr>
            <w:tcW w:w="565" w:type="dxa"/>
            <w:tcBorders>
              <w:top w:val="single" w:sz="4" w:space="0" w:color="auto"/>
              <w:left w:val="single" w:sz="4" w:space="0" w:color="auto"/>
              <w:bottom w:val="single" w:sz="4" w:space="0" w:color="auto"/>
              <w:right w:val="single" w:sz="4" w:space="0" w:color="auto"/>
            </w:tcBorders>
            <w:hideMark/>
          </w:tcPr>
          <w:p w14:paraId="7879EE9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C30A5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8E2DABB"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379492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0EF96E43" w14:textId="1F7C6993" w:rsidR="00EB676A" w:rsidRPr="00424E59" w:rsidRDefault="00EB676A" w:rsidP="00BC3F8D">
            <w:pPr>
              <w:keepNext/>
              <w:keepLines/>
              <w:spacing w:after="0"/>
              <w:rPr>
                <w:rFonts w:ascii="Arial" w:hAnsi="Arial"/>
                <w:sz w:val="18"/>
              </w:rPr>
            </w:pPr>
            <w:r w:rsidRPr="00424E59">
              <w:rPr>
                <w:rFonts w:ascii="Arial" w:hAnsi="Arial"/>
                <w:sz w:val="18"/>
              </w:rPr>
              <w:t xml:space="preserve">Check: Does the UE (MCPTT </w:t>
            </w:r>
            <w:del w:id="1036" w:author="MCC160" w:date="2022-11-16T22:10:00Z">
              <w:r w:rsidRPr="00424E59" w:rsidDel="0089086F">
                <w:rPr>
                  <w:rFonts w:ascii="Arial" w:hAnsi="Arial"/>
                  <w:sz w:val="18"/>
                  <w:rPrChange w:id="1037" w:author="MCC160" w:date="2022-11-16T22:10:00Z">
                    <w:rPr>
                      <w:rFonts w:ascii="Arial" w:hAnsi="Arial"/>
                      <w:sz w:val="18"/>
                    </w:rPr>
                  </w:rPrChange>
                </w:rPr>
                <w:delText>C</w:delText>
              </w:r>
            </w:del>
            <w:ins w:id="1038" w:author="MCC160" w:date="2022-11-16T22:10:00Z">
              <w:r w:rsidR="0089086F" w:rsidRPr="00424E59">
                <w:rPr>
                  <w:rFonts w:ascii="Arial" w:hAnsi="Arial"/>
                  <w:sz w:val="18"/>
                  <w:rPrChange w:id="1039" w:author="MCC160" w:date="2022-11-16T22:10:00Z">
                    <w:rPr>
                      <w:rFonts w:ascii="Arial" w:hAnsi="Arial"/>
                      <w:sz w:val="18"/>
                    </w:rPr>
                  </w:rPrChange>
                </w:rPr>
                <w:t>c</w:t>
              </w:r>
            </w:ins>
            <w:r w:rsidRPr="00424E59">
              <w:rPr>
                <w:rFonts w:ascii="Arial" w:hAnsi="Arial"/>
                <w:sz w:val="18"/>
              </w:rPr>
              <w:t>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1207C04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E675521" w14:textId="77777777" w:rsidR="00EB676A" w:rsidRPr="00424E59" w:rsidRDefault="00EB676A" w:rsidP="00BC3F8D">
            <w:pPr>
              <w:keepNext/>
              <w:keepLines/>
              <w:spacing w:after="0"/>
              <w:rPr>
                <w:rFonts w:ascii="Arial" w:hAnsi="Arial"/>
                <w:sz w:val="18"/>
              </w:rPr>
            </w:pPr>
            <w:r w:rsidRPr="00424E59">
              <w:rPr>
                <w:rFonts w:ascii="Arial" w:hAnsi="Arial"/>
                <w:sz w:val="18"/>
              </w:rPr>
              <w:t>Acknowledge</w:t>
            </w:r>
          </w:p>
        </w:tc>
        <w:tc>
          <w:tcPr>
            <w:tcW w:w="565" w:type="dxa"/>
            <w:tcBorders>
              <w:top w:val="single" w:sz="4" w:space="0" w:color="auto"/>
              <w:left w:val="single" w:sz="4" w:space="0" w:color="auto"/>
              <w:bottom w:val="single" w:sz="4" w:space="0" w:color="auto"/>
              <w:right w:val="single" w:sz="4" w:space="0" w:color="auto"/>
            </w:tcBorders>
            <w:hideMark/>
          </w:tcPr>
          <w:p w14:paraId="6D39B2D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98E085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53748F62"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1EE0BB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5443D513"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9522E4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0C5C3E9"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DF9C05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54F62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A7E6CD8"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39AD928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5DE52F7B" w14:textId="77777777" w:rsidR="0089086F" w:rsidRPr="00424E59" w:rsidRDefault="0089086F" w:rsidP="00BC3F8D">
            <w:pPr>
              <w:keepNext/>
              <w:keepLines/>
              <w:spacing w:after="0"/>
              <w:rPr>
                <w:ins w:id="1040" w:author="MCC160" w:date="2022-11-16T22:10:00Z"/>
                <w:rFonts w:ascii="Arial" w:hAnsi="Arial"/>
                <w:sz w:val="18"/>
                <w:rPrChange w:id="1041" w:author="MCC160" w:date="2022-11-16T22:10:00Z">
                  <w:rPr>
                    <w:ins w:id="1042" w:author="MCC160" w:date="2022-11-16T22:10:00Z"/>
                    <w:rFonts w:ascii="Arial" w:hAnsi="Arial"/>
                    <w:sz w:val="18"/>
                  </w:rPr>
                </w:rPrChange>
              </w:rPr>
            </w:pPr>
            <w:ins w:id="1043" w:author="MCC160" w:date="2022-11-16T22:10:00Z">
              <w:r w:rsidRPr="00424E59">
                <w:rPr>
                  <w:rFonts w:ascii="Arial" w:hAnsi="Arial"/>
                  <w:sz w:val="18"/>
                  <w:rPrChange w:id="1044" w:author="MCC160" w:date="2022-11-16T22:10:00Z">
                    <w:rPr>
                      <w:rFonts w:ascii="Arial" w:hAnsi="Arial"/>
                      <w:sz w:val="18"/>
                    </w:rPr>
                  </w:rPrChange>
                </w:rPr>
                <w:t>Make the UE (MCPTT client) request the floor.</w:t>
              </w:r>
            </w:ins>
          </w:p>
          <w:p w14:paraId="52DBC692" w14:textId="32399EAC" w:rsidR="00EB676A" w:rsidRPr="00424E59" w:rsidRDefault="00EB676A" w:rsidP="00BC3F8D">
            <w:pPr>
              <w:keepNext/>
              <w:keepLines/>
              <w:spacing w:after="0"/>
              <w:rPr>
                <w:rFonts w:ascii="Arial" w:hAnsi="Arial"/>
                <w:sz w:val="18"/>
              </w:rPr>
            </w:pPr>
            <w:del w:id="1045" w:author="MCC160" w:date="2022-11-16T22:10:00Z">
              <w:r w:rsidRPr="00424E59" w:rsidDel="0089086F">
                <w:rPr>
                  <w:rFonts w:ascii="Arial" w:hAnsi="Arial"/>
                  <w:sz w:val="18"/>
                  <w:rPrChange w:id="1046" w:author="MCC160" w:date="2022-11-16T22:10:00Z">
                    <w:rPr>
                      <w:rFonts w:ascii="Arial" w:hAnsi="Arial"/>
                      <w:sz w:val="18"/>
                    </w:rPr>
                  </w:rPrChange>
                </w:rPr>
                <w:delText>Make the UE (MCPTT User) request the Floor</w:delText>
              </w:r>
              <w:r w:rsidRPr="00424E59" w:rsidDel="0089086F">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45DB45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9DC5DA0"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6008BC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003F0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D90836F" w14:textId="77777777" w:rsidTr="00B244BA">
        <w:trPr>
          <w:trHeight w:val="555"/>
        </w:trPr>
        <w:tc>
          <w:tcPr>
            <w:tcW w:w="533" w:type="dxa"/>
            <w:tcBorders>
              <w:top w:val="single" w:sz="4" w:space="0" w:color="auto"/>
              <w:left w:val="single" w:sz="4" w:space="0" w:color="auto"/>
              <w:bottom w:val="single" w:sz="4" w:space="0" w:color="auto"/>
              <w:right w:val="single" w:sz="4" w:space="0" w:color="auto"/>
            </w:tcBorders>
            <w:hideMark/>
          </w:tcPr>
          <w:p w14:paraId="6F2285F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7A</w:t>
            </w:r>
          </w:p>
        </w:tc>
        <w:tc>
          <w:tcPr>
            <w:tcW w:w="3967" w:type="dxa"/>
            <w:tcBorders>
              <w:top w:val="single" w:sz="4" w:space="0" w:color="auto"/>
              <w:left w:val="single" w:sz="4" w:space="0" w:color="auto"/>
              <w:bottom w:val="single" w:sz="4" w:space="0" w:color="auto"/>
              <w:right w:val="single" w:sz="4" w:space="0" w:color="auto"/>
            </w:tcBorders>
            <w:hideMark/>
          </w:tcPr>
          <w:p w14:paraId="1A7B2DDA" w14:textId="77777777" w:rsidR="00EB676A" w:rsidRPr="00424E59" w:rsidRDefault="00EB676A" w:rsidP="00BC3F8D">
            <w:pPr>
              <w:keepNext/>
              <w:keepLines/>
              <w:spacing w:after="0"/>
              <w:rPr>
                <w:rFonts w:ascii="Arial" w:hAnsi="Arial"/>
                <w:sz w:val="18"/>
              </w:rPr>
            </w:pPr>
            <w:r w:rsidRPr="00424E59">
              <w:rPr>
                <w:rFonts w:ascii="Arial" w:hAnsi="Arial"/>
                <w:sz w:val="18"/>
              </w:rPr>
              <w:t>Check: Does the UE (</w:t>
            </w:r>
            <w:r w:rsidRPr="00424E59">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29AD04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833E8BE"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A746B0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3C0B7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503E6CDA"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5C0F23F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3036C96B" w14:textId="047B9894" w:rsidR="00D57E40" w:rsidRPr="00424E59" w:rsidRDefault="00EB676A" w:rsidP="00BC3F8D">
            <w:pPr>
              <w:keepNext/>
              <w:keepLines/>
              <w:spacing w:after="0"/>
              <w:rPr>
                <w:ins w:id="1047" w:author="MCC160" w:date="2022-11-01T15:45:00Z"/>
                <w:rFonts w:ascii="Arial" w:eastAsia="SimSun" w:hAnsi="Arial"/>
                <w:sz w:val="18"/>
              </w:rPr>
            </w:pPr>
            <w:r w:rsidRPr="00424E59">
              <w:rPr>
                <w:rFonts w:ascii="Arial" w:eastAsia="Calibri" w:hAnsi="Arial"/>
                <w:sz w:val="18"/>
              </w:rPr>
              <w:t>Check:</w:t>
            </w:r>
            <w:ins w:id="1048" w:author="MCC160" w:date="2022-11-01T15:45:00Z">
              <w:r w:rsidR="00D57E40" w:rsidRPr="00424E59">
                <w:rPr>
                  <w:rFonts w:ascii="Arial" w:eastAsia="Calibri" w:hAnsi="Arial"/>
                  <w:sz w:val="18"/>
                </w:rPr>
                <w:t xml:space="preserve"> Does the UE (MCPTT </w:t>
              </w:r>
            </w:ins>
            <w:ins w:id="1049" w:author="MCC160" w:date="2022-11-16T22:10:00Z">
              <w:r w:rsidR="0089086F" w:rsidRPr="00424E59">
                <w:rPr>
                  <w:rFonts w:ascii="Arial" w:eastAsia="Calibri" w:hAnsi="Arial"/>
                  <w:sz w:val="18"/>
                  <w:rPrChange w:id="1050" w:author="MCC160" w:date="2022-11-16T22:10:00Z">
                    <w:rPr>
                      <w:rFonts w:ascii="Arial" w:eastAsia="Calibri" w:hAnsi="Arial"/>
                      <w:sz w:val="18"/>
                    </w:rPr>
                  </w:rPrChange>
                </w:rPr>
                <w:t>c</w:t>
              </w:r>
            </w:ins>
            <w:ins w:id="1051" w:author="MCC160" w:date="2022-11-01T15:45:00Z">
              <w:r w:rsidR="00D57E40" w:rsidRPr="00424E59">
                <w:rPr>
                  <w:rFonts w:ascii="Arial" w:eastAsia="Calibri" w:hAnsi="Arial"/>
                  <w:sz w:val="18"/>
                </w:rPr>
                <w:t>lient) correctly perform test procedure 'MCX CT call release' as described in TS 36.579-1 [2] Table 5.3.12.3-1 to release the call?</w:t>
              </w:r>
            </w:ins>
            <w:del w:id="1052" w:author="MCC160" w:date="2022-11-01T15:45:00Z">
              <w:r w:rsidRPr="00424E59" w:rsidDel="00D57E40">
                <w:rPr>
                  <w:rFonts w:ascii="Arial" w:eastAsia="Calibri" w:hAnsi="Arial"/>
                  <w:sz w:val="18"/>
                </w:rPr>
                <w:delText xml:space="preserve"> Is the procedure for </w:delText>
              </w:r>
              <w:r w:rsidRPr="00424E59" w:rsidDel="00D57E40">
                <w:rPr>
                  <w:rFonts w:ascii="Arial" w:eastAsia="SimSun" w:hAnsi="Arial"/>
                  <w:sz w:val="18"/>
                </w:rPr>
                <w:delText xml:space="preserve">MCX CT call release </w:delText>
              </w:r>
              <w:r w:rsidRPr="00424E59" w:rsidDel="00D57E40">
                <w:rPr>
                  <w:rFonts w:ascii="Arial" w:eastAsia="Calibri" w:hAnsi="Arial"/>
                  <w:sz w:val="18"/>
                </w:rPr>
                <w:delText xml:space="preserve">as described in </w:delText>
              </w:r>
              <w:r w:rsidRPr="00424E59" w:rsidDel="00D57E40">
                <w:rPr>
                  <w:rFonts w:ascii="Arial" w:eastAsia="SimSun" w:hAnsi="Arial"/>
                  <w:sz w:val="18"/>
                </w:rPr>
                <w:delText xml:space="preserve">TS 36.579-1 [2] Table 5.3.12.3-1 to end the On-demand Pre-arranged Group Call correctly performed? </w:delText>
              </w:r>
            </w:del>
          </w:p>
          <w:p w14:paraId="6B28AAD4" w14:textId="77777777" w:rsidR="00D57E40" w:rsidRPr="00424E59" w:rsidRDefault="00D57E40" w:rsidP="00BC3F8D">
            <w:pPr>
              <w:keepNext/>
              <w:keepLines/>
              <w:spacing w:after="0"/>
              <w:rPr>
                <w:ins w:id="1053" w:author="MCC160" w:date="2022-11-01T15:45:00Z"/>
                <w:rFonts w:ascii="Arial" w:eastAsia="SimSun" w:hAnsi="Arial"/>
                <w:sz w:val="18"/>
              </w:rPr>
            </w:pPr>
          </w:p>
          <w:p w14:paraId="4BE2E709" w14:textId="57BC3ACD" w:rsidR="00EB676A" w:rsidRPr="00424E59" w:rsidRDefault="00EB676A" w:rsidP="00BC3F8D">
            <w:pPr>
              <w:keepNext/>
              <w:keepLines/>
              <w:spacing w:after="0"/>
              <w:rPr>
                <w:rFonts w:ascii="Arial" w:hAnsi="Arial"/>
                <w:sz w:val="18"/>
              </w:rPr>
            </w:pPr>
            <w:r w:rsidRPr="00424E59">
              <w:rPr>
                <w:rFonts w:ascii="Arial" w:hAnsi="Arial"/>
                <w:sz w:val="18"/>
                <w:lang w:eastAsia="ko-KR"/>
              </w:rPr>
              <w:t xml:space="preserve">NOTE: This way of release is used to trigger not only release of the call but also release of the pre-established session, see </w:t>
            </w:r>
            <w:r w:rsidRPr="00424E59">
              <w:rPr>
                <w:rFonts w:ascii="Arial" w:hAnsi="Arial"/>
                <w:sz w:val="18"/>
              </w:rPr>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5AC6223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E1C02BA"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3A19CD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A0AED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B89B9D8"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05E2C4C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67A40179"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9D9707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5BCB2EA"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328967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2257A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A5EA8F7"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6DAB905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03DC262D" w14:textId="77777777" w:rsidR="00FB56DA" w:rsidRPr="00424E59" w:rsidRDefault="00FB56DA" w:rsidP="00BC3F8D">
            <w:pPr>
              <w:keepNext/>
              <w:keepLines/>
              <w:spacing w:after="0"/>
              <w:rPr>
                <w:ins w:id="1054" w:author="MCC160" w:date="2022-11-16T22:11:00Z"/>
                <w:rFonts w:ascii="Arial" w:hAnsi="Arial"/>
                <w:sz w:val="18"/>
                <w:rPrChange w:id="1055" w:author="MCC160" w:date="2022-11-16T22:12:00Z">
                  <w:rPr>
                    <w:ins w:id="1056" w:author="MCC160" w:date="2022-11-16T22:11:00Z"/>
                    <w:rFonts w:ascii="Arial" w:hAnsi="Arial"/>
                    <w:sz w:val="18"/>
                  </w:rPr>
                </w:rPrChange>
              </w:rPr>
            </w:pPr>
            <w:ins w:id="1057" w:author="MCC160" w:date="2022-11-16T22:11:00Z">
              <w:r w:rsidRPr="00424E59">
                <w:rPr>
                  <w:rFonts w:ascii="Arial" w:hAnsi="Arial"/>
                  <w:sz w:val="18"/>
                  <w:rPrChange w:id="1058" w:author="MCC160" w:date="2022-11-16T22:12:00Z">
                    <w:rPr>
                      <w:rFonts w:ascii="Arial" w:hAnsi="Arial"/>
                      <w:sz w:val="18"/>
                    </w:rPr>
                  </w:rPrChange>
                </w:rPr>
                <w:t>Check: Does the UE (MCPTT client) notify the user that the call has been released?</w:t>
              </w:r>
            </w:ins>
          </w:p>
          <w:p w14:paraId="69CE84EB" w14:textId="5C07F3EB" w:rsidR="00EB676A" w:rsidRPr="00424E59" w:rsidDel="00FB56DA" w:rsidRDefault="00EB676A" w:rsidP="00BC3F8D">
            <w:pPr>
              <w:keepNext/>
              <w:keepLines/>
              <w:spacing w:after="0"/>
              <w:rPr>
                <w:del w:id="1059" w:author="MCC160" w:date="2022-11-16T22:12:00Z"/>
                <w:rFonts w:ascii="Arial" w:hAnsi="Arial"/>
                <w:sz w:val="18"/>
              </w:rPr>
            </w:pPr>
            <w:del w:id="1060" w:author="MCC160" w:date="2022-11-16T22:12:00Z">
              <w:r w:rsidRPr="00424E59" w:rsidDel="00FB56DA">
                <w:rPr>
                  <w:rFonts w:ascii="Arial" w:hAnsi="Arial"/>
                  <w:sz w:val="18"/>
                  <w:rPrChange w:id="1061" w:author="MCC160" w:date="2022-11-16T22:12:00Z">
                    <w:rPr>
                      <w:rFonts w:ascii="Arial" w:hAnsi="Arial"/>
                      <w:sz w:val="18"/>
                    </w:rPr>
                  </w:rPrChange>
                </w:rPr>
                <w:delText>Check: Does the UE (</w:delText>
              </w:r>
              <w:r w:rsidRPr="00424E59" w:rsidDel="00FB56DA">
                <w:rPr>
                  <w:rFonts w:ascii="Arial" w:hAnsi="Arial"/>
                  <w:sz w:val="18"/>
                  <w:lang w:eastAsia="ko-KR"/>
                  <w:rPrChange w:id="1062" w:author="MCC160" w:date="2022-11-16T22:12:00Z">
                    <w:rPr>
                      <w:rFonts w:ascii="Arial" w:hAnsi="Arial"/>
                      <w:sz w:val="18"/>
                      <w:lang w:eastAsia="ko-KR"/>
                    </w:rPr>
                  </w:rPrChange>
                </w:rPr>
                <w:delText xml:space="preserve">MCPTT client) </w:delText>
              </w:r>
              <w:r w:rsidRPr="00424E59" w:rsidDel="00FB56DA">
                <w:rPr>
                  <w:rFonts w:ascii="Arial" w:hAnsi="Arial"/>
                  <w:sz w:val="18"/>
                  <w:rPrChange w:id="1063" w:author="MCC160" w:date="2022-11-16T22:12:00Z">
                    <w:rPr>
                      <w:rFonts w:ascii="Arial" w:hAnsi="Arial"/>
                      <w:sz w:val="18"/>
                    </w:rPr>
                  </w:rPrChange>
                </w:rPr>
                <w:delText>notify the user that the call has been terminated?</w:delText>
              </w:r>
            </w:del>
          </w:p>
          <w:p w14:paraId="32CE27AE" w14:textId="77777777" w:rsidR="00EB676A" w:rsidRPr="00424E59" w:rsidRDefault="00EB676A" w:rsidP="00BC3F8D">
            <w:pPr>
              <w:keepNext/>
              <w:keepLines/>
              <w:spacing w:after="0"/>
              <w:rPr>
                <w:rFonts w:ascii="Arial" w:hAnsi="Arial"/>
                <w:sz w:val="18"/>
              </w:rPr>
            </w:pPr>
            <w:r w:rsidRPr="00424E5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9D4FEC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B3FC7FA"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E7A2E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962478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31ED2850"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6C84B19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399CFD77"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6B4866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6945ABB"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4699EC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FE541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47232EA"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23047B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hideMark/>
          </w:tcPr>
          <w:p w14:paraId="492FA837" w14:textId="77777777" w:rsidR="0089086F" w:rsidRPr="00424E59" w:rsidRDefault="0089086F" w:rsidP="00BC3F8D">
            <w:pPr>
              <w:keepNext/>
              <w:keepLines/>
              <w:spacing w:after="0"/>
              <w:rPr>
                <w:ins w:id="1064" w:author="MCC160" w:date="2022-11-16T22:10:00Z"/>
                <w:rFonts w:ascii="Arial" w:hAnsi="Arial"/>
                <w:sz w:val="18"/>
                <w:rPrChange w:id="1065" w:author="MCC160" w:date="2022-11-16T22:12:00Z">
                  <w:rPr>
                    <w:ins w:id="1066" w:author="MCC160" w:date="2022-11-16T22:10:00Z"/>
                    <w:rFonts w:ascii="Arial" w:hAnsi="Arial"/>
                    <w:sz w:val="18"/>
                  </w:rPr>
                </w:rPrChange>
              </w:rPr>
            </w:pPr>
            <w:ins w:id="1067" w:author="MCC160" w:date="2022-11-16T22:10:00Z">
              <w:r w:rsidRPr="00424E59">
                <w:rPr>
                  <w:rFonts w:ascii="Arial" w:hAnsi="Arial"/>
                  <w:sz w:val="18"/>
                  <w:rPrChange w:id="1068" w:author="MCC160" w:date="2022-11-16T22:12:00Z">
                    <w:rPr>
                      <w:rFonts w:ascii="Arial" w:hAnsi="Arial"/>
                      <w:sz w:val="18"/>
                    </w:rPr>
                  </w:rPrChange>
                </w:rPr>
                <w:t>Make the UE (MCPTT client) request the establishment of a private call to user B with manual commencement mode and without floor control.</w:t>
              </w:r>
            </w:ins>
          </w:p>
          <w:p w14:paraId="413D5D8D" w14:textId="5C22FA93" w:rsidR="00EB676A" w:rsidRPr="00424E59" w:rsidDel="0089086F" w:rsidRDefault="00EB676A" w:rsidP="00BC3F8D">
            <w:pPr>
              <w:keepNext/>
              <w:keepLines/>
              <w:spacing w:after="0"/>
              <w:rPr>
                <w:del w:id="1069" w:author="MCC160" w:date="2022-11-16T22:10:00Z"/>
                <w:rFonts w:ascii="Arial" w:hAnsi="Arial"/>
                <w:sz w:val="18"/>
              </w:rPr>
            </w:pPr>
            <w:del w:id="1070" w:author="MCC160" w:date="2022-11-16T22:10:00Z">
              <w:r w:rsidRPr="00424E59" w:rsidDel="0089086F">
                <w:rPr>
                  <w:rFonts w:ascii="Arial" w:hAnsi="Arial"/>
                  <w:sz w:val="18"/>
                  <w:rPrChange w:id="1071" w:author="MCC160" w:date="2022-11-16T22:12:00Z">
                    <w:rPr>
                      <w:rFonts w:ascii="Arial" w:hAnsi="Arial"/>
                      <w:sz w:val="18"/>
                    </w:rPr>
                  </w:rPrChange>
                </w:rPr>
                <w:delText xml:space="preserve">Make the UE (MCPTT User) request the establishment of an MCPTT </w:delText>
              </w:r>
              <w:r w:rsidRPr="00424E59" w:rsidDel="0089086F">
                <w:rPr>
                  <w:rFonts w:ascii="Arial" w:hAnsi="Arial"/>
                  <w:sz w:val="18"/>
                  <w:lang w:eastAsia="ko-KR"/>
                  <w:rPrChange w:id="1072" w:author="MCC160" w:date="2022-11-16T22:12:00Z">
                    <w:rPr>
                      <w:rFonts w:ascii="Arial" w:hAnsi="Arial"/>
                      <w:sz w:val="18"/>
                      <w:lang w:eastAsia="ko-KR"/>
                    </w:rPr>
                  </w:rPrChange>
                </w:rPr>
                <w:delText>p</w:delText>
              </w:r>
              <w:r w:rsidRPr="00424E59" w:rsidDel="0089086F">
                <w:rPr>
                  <w:rFonts w:ascii="Arial" w:hAnsi="Arial"/>
                  <w:sz w:val="18"/>
                  <w:rPrChange w:id="1073" w:author="MCC160" w:date="2022-11-16T22:12:00Z">
                    <w:rPr>
                      <w:rFonts w:ascii="Arial" w:hAnsi="Arial"/>
                      <w:sz w:val="18"/>
                    </w:rPr>
                  </w:rPrChange>
                </w:rPr>
                <w:delText xml:space="preserve">rivate </w:delText>
              </w:r>
              <w:r w:rsidRPr="00424E59" w:rsidDel="0089086F">
                <w:rPr>
                  <w:rFonts w:ascii="Arial" w:hAnsi="Arial"/>
                  <w:sz w:val="18"/>
                  <w:lang w:eastAsia="ko-KR"/>
                  <w:rPrChange w:id="1074" w:author="MCC160" w:date="2022-11-16T22:12:00Z">
                    <w:rPr>
                      <w:rFonts w:ascii="Arial" w:hAnsi="Arial"/>
                      <w:sz w:val="18"/>
                      <w:lang w:eastAsia="ko-KR"/>
                    </w:rPr>
                  </w:rPrChange>
                </w:rPr>
                <w:delText>c</w:delText>
              </w:r>
              <w:r w:rsidRPr="00424E59" w:rsidDel="0089086F">
                <w:rPr>
                  <w:rFonts w:ascii="Arial" w:hAnsi="Arial"/>
                  <w:sz w:val="18"/>
                  <w:rPrChange w:id="1075" w:author="MCC160" w:date="2022-11-16T22:12:00Z">
                    <w:rPr>
                      <w:rFonts w:ascii="Arial" w:hAnsi="Arial"/>
                      <w:sz w:val="18"/>
                    </w:rPr>
                  </w:rPrChange>
                </w:rPr>
                <w:delText>all, manual commencement mode without floor control.</w:delText>
              </w:r>
            </w:del>
          </w:p>
          <w:p w14:paraId="6A3ACB1A" w14:textId="77777777" w:rsidR="00EB676A" w:rsidRPr="00424E59" w:rsidRDefault="00EB676A" w:rsidP="00BC3F8D">
            <w:pPr>
              <w:keepNext/>
              <w:keepLines/>
              <w:spacing w:after="0"/>
              <w:rPr>
                <w:rFonts w:ascii="Arial" w:hAnsi="Arial"/>
                <w:sz w:val="18"/>
              </w:rPr>
            </w:pPr>
            <w:r w:rsidRPr="00424E5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6C8E9F5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6832F29"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B5030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42C45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94D3B22"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1C180C9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61A868BA" w14:textId="39C0F78C" w:rsidR="00EB676A" w:rsidRPr="00424E59" w:rsidRDefault="00EB676A" w:rsidP="00BC3F8D">
            <w:pPr>
              <w:keepNext/>
              <w:keepLines/>
              <w:spacing w:after="0"/>
              <w:rPr>
                <w:rFonts w:ascii="Arial" w:hAnsi="Arial"/>
                <w:sz w:val="18"/>
              </w:rPr>
            </w:pPr>
            <w:r w:rsidRPr="00424E59">
              <w:rPr>
                <w:rFonts w:ascii="Arial" w:hAnsi="Arial"/>
                <w:sz w:val="18"/>
              </w:rPr>
              <w:t>Check:</w:t>
            </w:r>
            <w:ins w:id="1076" w:author="MCC160" w:date="2022-11-01T15:48:00Z">
              <w:r w:rsidR="00B244BA" w:rsidRPr="00424E59">
                <w:rPr>
                  <w:rFonts w:ascii="Arial" w:hAnsi="Arial"/>
                  <w:sz w:val="18"/>
                </w:rPr>
                <w:t xml:space="preserve"> Does the UE (MCPTT </w:t>
              </w:r>
            </w:ins>
            <w:ins w:id="1077" w:author="MCC160" w:date="2022-11-16T22:11:00Z">
              <w:r w:rsidR="0089086F" w:rsidRPr="00424E59">
                <w:rPr>
                  <w:rFonts w:ascii="Arial" w:hAnsi="Arial"/>
                  <w:sz w:val="18"/>
                  <w:rPrChange w:id="1078" w:author="MCC160" w:date="2022-11-16T22:11:00Z">
                    <w:rPr>
                      <w:rFonts w:ascii="Arial" w:hAnsi="Arial"/>
                      <w:sz w:val="18"/>
                    </w:rPr>
                  </w:rPrChange>
                </w:rPr>
                <w:t>c</w:t>
              </w:r>
            </w:ins>
            <w:ins w:id="1079" w:author="MCC160" w:date="2022-11-01T15:48:00Z">
              <w:r w:rsidR="00B244BA" w:rsidRPr="00424E59">
                <w:rPr>
                  <w:rFonts w:ascii="Arial" w:hAnsi="Arial"/>
                  <w:sz w:val="18"/>
                </w:rPr>
                <w:t>lient) correctly perform test procedure 'MCPTT CO private call establishment, manual commencement' as described in TS 36.579.1 [2] Table 5.3A.2.3-1 to establish a private call with manual commencement mode and without floor control?</w:t>
              </w:r>
            </w:ins>
            <w:del w:id="1080" w:author="MCC160" w:date="2022-11-01T15:48:00Z">
              <w:r w:rsidRPr="00424E59" w:rsidDel="00B244BA">
                <w:rPr>
                  <w:rFonts w:ascii="Arial" w:hAnsi="Arial"/>
                  <w:sz w:val="18"/>
                </w:rPr>
                <w:delText xml:space="preserve"> </w:delText>
              </w:r>
            </w:del>
            <w:del w:id="1081" w:author="MCC160" w:date="2022-11-01T12:00:00Z">
              <w:r w:rsidRPr="00424E59" w:rsidDel="001D091D">
                <w:rPr>
                  <w:rFonts w:ascii="Arial" w:hAnsi="Arial"/>
                  <w:sz w:val="18"/>
                </w:rPr>
                <w:delText xml:space="preserve">Does the UE (MCPTT Client) perform procedure for </w:delText>
              </w:r>
            </w:del>
            <w:del w:id="1082" w:author="MCC160" w:date="2022-11-01T15:48:00Z">
              <w:r w:rsidRPr="00424E59" w:rsidDel="00B244BA">
                <w:rPr>
                  <w:rFonts w:ascii="Arial" w:hAnsi="Arial"/>
                  <w:sz w:val="18"/>
                </w:rPr>
                <w:delText>MCPTT CO private call establishment, manual commencement to establish an MCPTT private call with manual commencement mode and no floor control as described in TS 36.579.1 [2] Table 5.3A.2.3-1 with option a of NOTE 1 applied?</w:delText>
              </w:r>
            </w:del>
          </w:p>
          <w:p w14:paraId="14C6A048" w14:textId="77777777" w:rsidR="00EB676A" w:rsidRPr="00424E59" w:rsidRDefault="00EB676A" w:rsidP="00BC3F8D">
            <w:pPr>
              <w:keepNext/>
              <w:keepLines/>
              <w:spacing w:after="0"/>
              <w:rPr>
                <w:rFonts w:ascii="Arial" w:hAnsi="Arial"/>
                <w:sz w:val="18"/>
              </w:rPr>
            </w:pPr>
          </w:p>
          <w:p w14:paraId="22FFB589" w14:textId="77777777" w:rsidR="00EB676A" w:rsidRPr="00424E59" w:rsidRDefault="00EB676A" w:rsidP="00BC3F8D">
            <w:pPr>
              <w:keepNext/>
              <w:keepLines/>
              <w:spacing w:after="0"/>
              <w:rPr>
                <w:rFonts w:ascii="Arial" w:hAnsi="Arial"/>
                <w:sz w:val="18"/>
              </w:rPr>
            </w:pPr>
            <w:r w:rsidRPr="00424E59">
              <w:rPr>
                <w:rFonts w:ascii="Arial" w:hAnsi="Arial"/>
                <w:sz w:val="18"/>
              </w:rPr>
              <w:t>Note: If the session was not terminated then the UE (</w:t>
            </w:r>
            <w:r w:rsidRPr="00424E59">
              <w:rPr>
                <w:rFonts w:ascii="Arial" w:hAnsi="Arial"/>
                <w:sz w:val="18"/>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46E4184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783DE31"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EFD07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31C8CA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EEBD14D"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22E27E5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14-16</w:t>
            </w:r>
          </w:p>
        </w:tc>
        <w:tc>
          <w:tcPr>
            <w:tcW w:w="3967" w:type="dxa"/>
            <w:tcBorders>
              <w:top w:val="single" w:sz="4" w:space="0" w:color="auto"/>
              <w:left w:val="single" w:sz="4" w:space="0" w:color="auto"/>
              <w:bottom w:val="single" w:sz="4" w:space="0" w:color="auto"/>
              <w:right w:val="single" w:sz="4" w:space="0" w:color="auto"/>
            </w:tcBorders>
            <w:hideMark/>
          </w:tcPr>
          <w:p w14:paraId="6615AB3E"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85748F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797AEC1"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1181FB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84B39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65CC0FF"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27C9381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hideMark/>
          </w:tcPr>
          <w:p w14:paraId="506CC109" w14:textId="77777777" w:rsidR="0089086F" w:rsidRPr="00424E59" w:rsidRDefault="0089086F" w:rsidP="00BC3F8D">
            <w:pPr>
              <w:keepNext/>
              <w:keepLines/>
              <w:spacing w:after="0"/>
              <w:rPr>
                <w:ins w:id="1083" w:author="MCC160" w:date="2022-11-16T22:11:00Z"/>
                <w:rFonts w:ascii="Arial" w:hAnsi="Arial"/>
                <w:sz w:val="18"/>
                <w:rPrChange w:id="1084" w:author="MCC160" w:date="2022-11-16T22:11:00Z">
                  <w:rPr>
                    <w:ins w:id="1085" w:author="MCC160" w:date="2022-11-16T22:11:00Z"/>
                    <w:rFonts w:ascii="Arial" w:hAnsi="Arial"/>
                    <w:sz w:val="18"/>
                  </w:rPr>
                </w:rPrChange>
              </w:rPr>
            </w:pPr>
            <w:ins w:id="1086" w:author="MCC160" w:date="2022-11-16T22:11:00Z">
              <w:r w:rsidRPr="00424E59">
                <w:rPr>
                  <w:rFonts w:ascii="Arial" w:hAnsi="Arial"/>
                  <w:sz w:val="18"/>
                  <w:rPrChange w:id="1087" w:author="MCC160" w:date="2022-11-16T22:11:00Z">
                    <w:rPr>
                      <w:rFonts w:ascii="Arial" w:hAnsi="Arial"/>
                      <w:sz w:val="18"/>
                    </w:rPr>
                  </w:rPrChange>
                </w:rPr>
                <w:t>Make the UE (MCPTT client) release the call.</w:t>
              </w:r>
            </w:ins>
          </w:p>
          <w:p w14:paraId="6D7977E9" w14:textId="2F19690B" w:rsidR="00EB676A" w:rsidRPr="00424E59" w:rsidDel="00552E8D" w:rsidRDefault="00EB676A" w:rsidP="00BC3F8D">
            <w:pPr>
              <w:keepNext/>
              <w:keepLines/>
              <w:spacing w:after="0"/>
              <w:rPr>
                <w:del w:id="1088" w:author="MCC160" w:date="2022-11-01T17:15:00Z"/>
                <w:rFonts w:ascii="Arial" w:hAnsi="Arial"/>
                <w:sz w:val="18"/>
              </w:rPr>
            </w:pPr>
            <w:del w:id="1089" w:author="MCC160" w:date="2022-11-01T17:15:00Z">
              <w:r w:rsidRPr="00424E59" w:rsidDel="00552E8D">
                <w:rPr>
                  <w:rFonts w:ascii="Arial" w:hAnsi="Arial"/>
                  <w:sz w:val="18"/>
                  <w:rPrChange w:id="1090" w:author="MCC160" w:date="2022-11-16T22:11:00Z">
                    <w:rPr>
                      <w:rFonts w:ascii="Arial" w:hAnsi="Arial"/>
                      <w:sz w:val="18"/>
                    </w:rPr>
                  </w:rPrChange>
                </w:rPr>
                <w:delText xml:space="preserve">Make the UE (MCPTT </w:delText>
              </w:r>
            </w:del>
            <w:del w:id="1091" w:author="MCC160" w:date="2022-11-01T17:12:00Z">
              <w:r w:rsidRPr="00424E59" w:rsidDel="00552E8D">
                <w:rPr>
                  <w:rFonts w:ascii="Arial" w:hAnsi="Arial"/>
                  <w:sz w:val="18"/>
                  <w:rPrChange w:id="1092" w:author="MCC160" w:date="2022-11-16T22:11:00Z">
                    <w:rPr>
                      <w:rFonts w:ascii="Arial" w:hAnsi="Arial"/>
                      <w:sz w:val="18"/>
                    </w:rPr>
                  </w:rPrChange>
                </w:rPr>
                <w:delText>User</w:delText>
              </w:r>
            </w:del>
            <w:del w:id="1093" w:author="MCC160" w:date="2022-11-01T17:15:00Z">
              <w:r w:rsidRPr="00424E59" w:rsidDel="00552E8D">
                <w:rPr>
                  <w:rFonts w:ascii="Arial" w:hAnsi="Arial"/>
                  <w:sz w:val="18"/>
                  <w:rPrChange w:id="1094" w:author="MCC160" w:date="2022-11-16T22:11:00Z">
                    <w:rPr>
                      <w:rFonts w:ascii="Arial" w:hAnsi="Arial"/>
                      <w:sz w:val="18"/>
                    </w:rPr>
                  </w:rPrChange>
                </w:rPr>
                <w:delText>) request</w:delText>
              </w:r>
            </w:del>
            <w:del w:id="1095" w:author="MCC160" w:date="2022-11-01T17:12:00Z">
              <w:r w:rsidRPr="00424E59" w:rsidDel="00552E8D">
                <w:rPr>
                  <w:rFonts w:ascii="Arial" w:hAnsi="Arial"/>
                  <w:sz w:val="18"/>
                  <w:rPrChange w:id="1096" w:author="MCC160" w:date="2022-11-16T22:11:00Z">
                    <w:rPr>
                      <w:rFonts w:ascii="Arial" w:hAnsi="Arial"/>
                      <w:sz w:val="18"/>
                    </w:rPr>
                  </w:rPrChange>
                </w:rPr>
                <w:delText xml:space="preserve"> termination of the MCPTT private call.</w:delText>
              </w:r>
            </w:del>
          </w:p>
          <w:p w14:paraId="67FA1044" w14:textId="77777777" w:rsidR="00EB676A" w:rsidRPr="00424E59" w:rsidRDefault="00EB676A" w:rsidP="00BC3F8D">
            <w:pPr>
              <w:keepNext/>
              <w:keepLines/>
              <w:spacing w:after="0"/>
              <w:rPr>
                <w:rFonts w:ascii="Arial" w:hAnsi="Arial"/>
                <w:sz w:val="18"/>
              </w:rPr>
            </w:pPr>
            <w:r w:rsidRPr="00424E5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7F4EECD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1E0389E"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E8B07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C7498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B244BA" w:rsidRPr="00424E59" w14:paraId="7A9CFC2C"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F64C143" w14:textId="77777777" w:rsidR="00B244BA" w:rsidRPr="00424E59" w:rsidRDefault="00B244BA" w:rsidP="00B244BA">
            <w:pPr>
              <w:keepNext/>
              <w:keepLines/>
              <w:spacing w:after="0"/>
              <w:jc w:val="center"/>
              <w:rPr>
                <w:rFonts w:ascii="Arial" w:hAnsi="Arial"/>
                <w:sz w:val="18"/>
              </w:rPr>
            </w:pPr>
            <w:r w:rsidRPr="00424E59">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hideMark/>
          </w:tcPr>
          <w:p w14:paraId="5757243F" w14:textId="4F865248" w:rsidR="00B244BA" w:rsidRPr="00424E59" w:rsidRDefault="00B244BA" w:rsidP="00B244BA">
            <w:pPr>
              <w:keepNext/>
              <w:keepLines/>
              <w:spacing w:after="0"/>
              <w:rPr>
                <w:rFonts w:ascii="Arial" w:hAnsi="Arial"/>
                <w:sz w:val="18"/>
              </w:rPr>
            </w:pPr>
            <w:ins w:id="1097" w:author="MCC160" w:date="2022-11-01T15:50:00Z">
              <w:r w:rsidRPr="00424E59">
                <w:rPr>
                  <w:rFonts w:ascii="Arial" w:hAnsi="Arial"/>
                  <w:sz w:val="18"/>
                </w:rPr>
                <w:t xml:space="preserve">The UE (MCPTT </w:t>
              </w:r>
            </w:ins>
            <w:ins w:id="1098" w:author="MCC160" w:date="2022-11-16T22:11:00Z">
              <w:r w:rsidR="0089086F" w:rsidRPr="00424E59">
                <w:rPr>
                  <w:rFonts w:ascii="Arial" w:hAnsi="Arial"/>
                  <w:sz w:val="18"/>
                  <w:rPrChange w:id="1099" w:author="MCC160" w:date="2022-11-16T22:11:00Z">
                    <w:rPr>
                      <w:rFonts w:ascii="Arial" w:hAnsi="Arial"/>
                      <w:sz w:val="18"/>
                    </w:rPr>
                  </w:rPrChange>
                </w:rPr>
                <w:t>c</w:t>
              </w:r>
            </w:ins>
            <w:ins w:id="1100" w:author="MCC160" w:date="2022-11-01T15:50:00Z">
              <w:r w:rsidRPr="00424E59">
                <w:rPr>
                  <w:rFonts w:ascii="Arial" w:hAnsi="Arial"/>
                  <w:sz w:val="18"/>
                </w:rPr>
                <w:t>lient) performs test procedure 'MCX CO call release' as described in TS 36.579-1 [2] Table 5.3.10.3-1 to release the call.</w:t>
              </w:r>
            </w:ins>
            <w:del w:id="1101" w:author="MCC160" w:date="2022-11-01T15:50:00Z">
              <w:r w:rsidRPr="00424E59" w:rsidDel="00896163">
                <w:rPr>
                  <w:rFonts w:ascii="Arial" w:hAnsi="Arial"/>
                  <w:sz w:val="18"/>
                  <w:lang w:eastAsia="zh-CN"/>
                </w:rPr>
                <w:delText xml:space="preserve">The step sequence specified in TS 36.579-1 [2], subclause </w:delText>
              </w:r>
              <w:r w:rsidRPr="00424E59" w:rsidDel="00896163">
                <w:rPr>
                  <w:rFonts w:ascii="Arial" w:hAnsi="Arial"/>
                  <w:sz w:val="18"/>
                </w:rPr>
                <w:delText>5.3.10, procedure for MCX CO call release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451656EF" w14:textId="77777777" w:rsidR="00B244BA" w:rsidRPr="00424E59" w:rsidRDefault="00B244BA" w:rsidP="00B244BA">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511E4B2" w14:textId="77777777" w:rsidR="00B244BA" w:rsidRPr="00424E59" w:rsidRDefault="00B244BA" w:rsidP="00B244BA">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A7F3A49" w14:textId="77777777" w:rsidR="00B244BA" w:rsidRPr="00424E59" w:rsidRDefault="00B244BA" w:rsidP="00B244BA">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EBD026" w14:textId="77777777" w:rsidR="00B244BA" w:rsidRPr="00424E59" w:rsidRDefault="00B244BA" w:rsidP="00B244BA">
            <w:pPr>
              <w:keepNext/>
              <w:keepLines/>
              <w:spacing w:after="0"/>
              <w:jc w:val="center"/>
              <w:rPr>
                <w:rFonts w:ascii="Arial" w:hAnsi="Arial"/>
                <w:sz w:val="18"/>
              </w:rPr>
            </w:pPr>
            <w:r w:rsidRPr="00424E59">
              <w:rPr>
                <w:rFonts w:ascii="Arial" w:hAnsi="Arial"/>
                <w:sz w:val="18"/>
              </w:rPr>
              <w:t>-</w:t>
            </w:r>
          </w:p>
        </w:tc>
      </w:tr>
      <w:tr w:rsidR="00B244BA" w:rsidRPr="00424E59" w14:paraId="1591066C"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38310ED" w14:textId="77777777" w:rsidR="00B244BA" w:rsidRPr="00424E59" w:rsidRDefault="00B244BA" w:rsidP="00B244BA">
            <w:pPr>
              <w:keepNext/>
              <w:keepLines/>
              <w:spacing w:after="0"/>
              <w:jc w:val="center"/>
              <w:rPr>
                <w:rFonts w:ascii="Arial" w:hAnsi="Arial"/>
                <w:sz w:val="18"/>
              </w:rPr>
            </w:pPr>
            <w:r w:rsidRPr="00424E59">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
          <w:p w14:paraId="062D5880" w14:textId="77777777" w:rsidR="00B244BA" w:rsidRPr="00424E59" w:rsidRDefault="00B244BA" w:rsidP="00B244BA">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4A8D87B" w14:textId="77777777" w:rsidR="00B244BA" w:rsidRPr="00424E59" w:rsidRDefault="00B244BA" w:rsidP="00B244BA">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C85A015" w14:textId="77777777" w:rsidR="00B244BA" w:rsidRPr="00424E59" w:rsidRDefault="00B244BA" w:rsidP="00B244BA">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D5AFE5A" w14:textId="77777777" w:rsidR="00B244BA" w:rsidRPr="00424E59" w:rsidRDefault="00B244BA" w:rsidP="00B244BA">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DC896D" w14:textId="77777777" w:rsidR="00B244BA" w:rsidRPr="00424E59" w:rsidRDefault="00B244BA" w:rsidP="00B244BA">
            <w:pPr>
              <w:keepNext/>
              <w:keepLines/>
              <w:spacing w:after="0"/>
              <w:jc w:val="center"/>
              <w:rPr>
                <w:rFonts w:ascii="Arial" w:hAnsi="Arial"/>
                <w:sz w:val="18"/>
              </w:rPr>
            </w:pPr>
            <w:r w:rsidRPr="00424E59">
              <w:rPr>
                <w:rFonts w:ascii="Arial" w:hAnsi="Arial"/>
                <w:sz w:val="18"/>
              </w:rPr>
              <w:t>-</w:t>
            </w:r>
          </w:p>
        </w:tc>
      </w:tr>
      <w:tr w:rsidR="00B244BA" w:rsidRPr="00424E59" w14:paraId="50D4B287" w14:textId="77777777" w:rsidTr="00B244BA">
        <w:tc>
          <w:tcPr>
            <w:tcW w:w="9600" w:type="dxa"/>
            <w:gridSpan w:val="6"/>
            <w:tcBorders>
              <w:top w:val="single" w:sz="4" w:space="0" w:color="auto"/>
              <w:left w:val="single" w:sz="4" w:space="0" w:color="auto"/>
              <w:bottom w:val="single" w:sz="4" w:space="0" w:color="auto"/>
              <w:right w:val="single" w:sz="4" w:space="0" w:color="auto"/>
            </w:tcBorders>
            <w:hideMark/>
          </w:tcPr>
          <w:p w14:paraId="77B01F51" w14:textId="77777777" w:rsidR="00B244BA" w:rsidRPr="00424E59" w:rsidRDefault="00B244BA" w:rsidP="00B244BA">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The media plane control messages related to call setup/release over a pre-established session are sent over the channel used for media plane control.</w:t>
            </w:r>
          </w:p>
          <w:p w14:paraId="3AAE6E92" w14:textId="77777777" w:rsidR="00B244BA" w:rsidRPr="00424E59" w:rsidRDefault="00B244BA" w:rsidP="00B244BA">
            <w:pPr>
              <w:keepNext/>
              <w:keepLines/>
              <w:spacing w:after="0"/>
              <w:ind w:left="851" w:hanging="851"/>
              <w:rPr>
                <w:rFonts w:ascii="Arial" w:hAnsi="Arial"/>
                <w:sz w:val="18"/>
              </w:rPr>
            </w:pPr>
            <w:r w:rsidRPr="00424E59">
              <w:rPr>
                <w:rFonts w:ascii="Arial" w:hAnsi="Arial"/>
                <w:sz w:val="18"/>
              </w:rPr>
              <w:t>NOTE 2:</w:t>
            </w:r>
            <w:r w:rsidRPr="00424E59">
              <w:rPr>
                <w:rFonts w:ascii="Arial" w:hAnsi="Arial"/>
                <w:sz w:val="18"/>
              </w:rPr>
              <w:tab/>
              <w:t>This is expected to be done via a suitable implementation dependent MMI.</w:t>
            </w:r>
          </w:p>
        </w:tc>
      </w:tr>
    </w:tbl>
    <w:p w14:paraId="0AD1B692" w14:textId="77777777" w:rsidR="00EB676A" w:rsidRPr="00424E59" w:rsidRDefault="00EB676A" w:rsidP="00EB676A"/>
    <w:p w14:paraId="2A55A421" w14:textId="77777777" w:rsidR="00EB676A" w:rsidRPr="00424E59" w:rsidRDefault="00EB676A" w:rsidP="00EB676A">
      <w:pPr>
        <w:keepNext/>
        <w:keepLines/>
        <w:spacing w:before="120"/>
        <w:ind w:left="1985" w:hanging="1985"/>
        <w:rPr>
          <w:rFonts w:ascii="Arial" w:hAnsi="Arial"/>
        </w:rPr>
      </w:pPr>
      <w:r w:rsidRPr="00424E59">
        <w:rPr>
          <w:rFonts w:ascii="Arial" w:hAnsi="Arial"/>
        </w:rPr>
        <w:t>6.2.11.3.3</w:t>
      </w:r>
      <w:r w:rsidRPr="00424E59">
        <w:rPr>
          <w:rFonts w:ascii="Arial" w:hAnsi="Arial"/>
        </w:rPr>
        <w:tab/>
        <w:t>Specific message contents</w:t>
      </w:r>
    </w:p>
    <w:p w14:paraId="32865C75"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6.2.11.3.3-1: </w:t>
      </w:r>
      <w:r w:rsidRPr="00424E59">
        <w:rPr>
          <w:rFonts w:ascii="Arial" w:hAnsi="Arial"/>
          <w:b/>
          <w:lang w:eastAsia="ko-KR"/>
        </w:rPr>
        <w:t>SIP INVITE</w:t>
      </w:r>
      <w:r w:rsidRPr="00424E59">
        <w:rPr>
          <w:rFonts w:ascii="Arial" w:hAnsi="Arial"/>
          <w:b/>
        </w:rPr>
        <w:t xml:space="preserve"> from the SS (Step 1, Table 6.2.11.3.2-1;</w:t>
      </w:r>
      <w:r w:rsidRPr="00424E59">
        <w:rPr>
          <w:rFonts w:ascii="Arial" w:hAnsi="Arial"/>
          <w:b/>
        </w:rP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424E59" w14:paraId="76E0B13E"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95BF81"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 condition re-INVITE, MANUAL</w:t>
            </w:r>
          </w:p>
        </w:tc>
      </w:tr>
      <w:tr w:rsidR="00EB676A" w:rsidRPr="00424E59" w14:paraId="50685B38"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4FCA19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D0FB4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43795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D9346E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2613607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728D15F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4E8050B4" w14:textId="77777777" w:rsidR="00EB676A" w:rsidRPr="00424E59" w:rsidRDefault="00EB676A" w:rsidP="00BC3F8D">
            <w:pPr>
              <w:pStyle w:val="TAL"/>
              <w:rPr>
                <w:b/>
                <w:bCs/>
              </w:rPr>
            </w:pPr>
            <w:r w:rsidRPr="00424E59">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BA4EFAB"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18B4AA2"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7BB2F0D"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308C57D" w14:textId="77777777" w:rsidR="00EB676A" w:rsidRPr="00424E59" w:rsidRDefault="00EB676A" w:rsidP="00BC3F8D">
            <w:pPr>
              <w:pStyle w:val="TAL"/>
            </w:pPr>
          </w:p>
        </w:tc>
      </w:tr>
      <w:tr w:rsidR="00EB676A" w:rsidRPr="00424E59" w14:paraId="1BF9BA5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9172FD" w14:textId="77777777" w:rsidR="00EB676A" w:rsidRPr="00424E59" w:rsidRDefault="00EB676A" w:rsidP="00BC3F8D">
            <w:pPr>
              <w:pStyle w:val="TAL"/>
            </w:pPr>
            <w:r w:rsidRPr="00424E59">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F512ED"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E3DEB9" w14:textId="77777777" w:rsidR="00EB676A" w:rsidRPr="00424E59" w:rsidRDefault="00EB676A" w:rsidP="00BC3F8D">
            <w:pPr>
              <w:pStyle w:val="TAL"/>
            </w:pPr>
            <w:r w:rsidRPr="00424E59">
              <w:t>SDP message</w:t>
            </w:r>
          </w:p>
        </w:tc>
        <w:tc>
          <w:tcPr>
            <w:tcW w:w="1418" w:type="dxa"/>
            <w:tcBorders>
              <w:top w:val="single" w:sz="4" w:space="0" w:color="auto"/>
              <w:left w:val="single" w:sz="4" w:space="0" w:color="auto"/>
              <w:bottom w:val="single" w:sz="4" w:space="0" w:color="auto"/>
              <w:right w:val="single" w:sz="4" w:space="0" w:color="auto"/>
            </w:tcBorders>
          </w:tcPr>
          <w:p w14:paraId="27E423C5"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3CF7C2" w14:textId="77777777" w:rsidR="00EB676A" w:rsidRPr="00424E59" w:rsidRDefault="00EB676A" w:rsidP="00BC3F8D">
            <w:pPr>
              <w:pStyle w:val="TAL"/>
            </w:pPr>
          </w:p>
        </w:tc>
      </w:tr>
      <w:tr w:rsidR="00EB676A" w:rsidRPr="00424E59" w14:paraId="0D7E833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6EBF53" w14:textId="77777777" w:rsidR="00EB676A" w:rsidRPr="00424E59" w:rsidRDefault="00EB676A" w:rsidP="00BC3F8D">
            <w:pPr>
              <w:pStyle w:val="TAL"/>
            </w:pPr>
            <w:r w:rsidRPr="00424E59">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1AEA891" w14:textId="77777777" w:rsidR="00EB676A" w:rsidRPr="00424E59" w:rsidRDefault="00EB676A" w:rsidP="00BC3F8D">
            <w:pPr>
              <w:pStyle w:val="TAL"/>
            </w:pPr>
            <w:r w:rsidRPr="00424E59">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5485C593"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AF97ED5"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0837078" w14:textId="77777777" w:rsidR="00EB676A" w:rsidRPr="00424E59" w:rsidRDefault="00EB676A" w:rsidP="00BC3F8D">
            <w:pPr>
              <w:pStyle w:val="TAL"/>
            </w:pPr>
          </w:p>
        </w:tc>
      </w:tr>
      <w:tr w:rsidR="00EB676A" w:rsidRPr="00424E59" w14:paraId="23D4BB74"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97B88E0" w14:textId="77777777" w:rsidR="00EB676A" w:rsidRPr="00424E59" w:rsidRDefault="00EB676A" w:rsidP="00BC3F8D">
            <w:pPr>
              <w:pStyle w:val="TAL"/>
            </w:pPr>
            <w:r w:rsidRPr="00424E5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3EDB4F"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D7028B0" w14:textId="77777777" w:rsidR="00EB676A" w:rsidRPr="00424E59" w:rsidRDefault="00EB676A" w:rsidP="00BC3F8D">
            <w:pPr>
              <w:pStyle w:val="TAL"/>
            </w:pPr>
            <w:r w:rsidRPr="00424E59">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2D5AA41"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9F12993" w14:textId="77777777" w:rsidR="00EB676A" w:rsidRPr="00424E59" w:rsidRDefault="00EB676A" w:rsidP="00BC3F8D">
            <w:pPr>
              <w:pStyle w:val="TAL"/>
            </w:pPr>
          </w:p>
        </w:tc>
      </w:tr>
      <w:tr w:rsidR="00EB676A" w:rsidRPr="00424E59" w14:paraId="3736AE36"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3281CD2" w14:textId="77777777" w:rsidR="00EB676A" w:rsidRPr="00424E59" w:rsidRDefault="00EB676A" w:rsidP="00BC3F8D">
            <w:pPr>
              <w:pStyle w:val="TAL"/>
            </w:pPr>
            <w:r w:rsidRPr="00424E5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4E6694D" w14:textId="77777777" w:rsidR="00EB676A" w:rsidRPr="00424E59" w:rsidRDefault="00EB676A" w:rsidP="00BC3F8D">
            <w:pPr>
              <w:pStyle w:val="TAL"/>
            </w:pPr>
            <w:r w:rsidRPr="00424E59">
              <w:t>MCPTT-Info as described in Table 6.2.11.3.3-2A</w:t>
            </w:r>
          </w:p>
        </w:tc>
        <w:tc>
          <w:tcPr>
            <w:tcW w:w="2126" w:type="dxa"/>
            <w:tcBorders>
              <w:top w:val="single" w:sz="4" w:space="0" w:color="auto"/>
              <w:left w:val="single" w:sz="4" w:space="0" w:color="auto"/>
              <w:bottom w:val="single" w:sz="4" w:space="0" w:color="auto"/>
              <w:right w:val="single" w:sz="4" w:space="0" w:color="auto"/>
            </w:tcBorders>
          </w:tcPr>
          <w:p w14:paraId="36626D9D"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913F42D"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D8B61E1" w14:textId="77777777" w:rsidR="00EB676A" w:rsidRPr="00424E59" w:rsidRDefault="00EB676A" w:rsidP="00BC3F8D">
            <w:pPr>
              <w:pStyle w:val="TAL"/>
            </w:pPr>
          </w:p>
        </w:tc>
      </w:tr>
    </w:tbl>
    <w:p w14:paraId="47C60D4E" w14:textId="77777777" w:rsidR="00EB676A" w:rsidRPr="00424E59" w:rsidRDefault="00EB676A" w:rsidP="00EB676A"/>
    <w:p w14:paraId="13F95250" w14:textId="77777777" w:rsidR="00EB676A" w:rsidRPr="00424E59" w:rsidRDefault="00EB676A" w:rsidP="00EB676A">
      <w:pPr>
        <w:keepNext/>
        <w:keepLines/>
        <w:spacing w:before="60"/>
        <w:jc w:val="center"/>
        <w:rPr>
          <w:rFonts w:ascii="Arial" w:hAnsi="Arial"/>
          <w:b/>
        </w:rPr>
      </w:pPr>
      <w:r w:rsidRPr="00424E59">
        <w:rPr>
          <w:rFonts w:ascii="Arial" w:hAnsi="Arial"/>
          <w:b/>
        </w:rPr>
        <w:t>Table 6.2.11.3.3-2: SDP Message</w:t>
      </w:r>
      <w:r w:rsidRPr="00424E59">
        <w:rPr>
          <w:rFonts w:ascii="Arial" w:hAnsi="Arial"/>
          <w:b/>
          <w:lang w:eastAsia="ko-KR"/>
        </w:rPr>
        <w:t xml:space="preserve"> in SIP INVITE</w:t>
      </w:r>
      <w:r w:rsidRPr="00424E59">
        <w:rPr>
          <w:rFonts w:ascii="Arial" w:hAnsi="Arial"/>
          <w:b/>
        </w:rPr>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E451220"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ED78CE5"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PRIVATE-CALL, SDP_OFFER, PRE_ESTABLISHED_SESSION, WITHOUT_SECURITY, WITHOUT_FLOORCONTROL</w:t>
            </w:r>
          </w:p>
        </w:tc>
      </w:tr>
    </w:tbl>
    <w:p w14:paraId="0AD4FC71" w14:textId="77777777" w:rsidR="00EB676A" w:rsidRPr="00424E59" w:rsidRDefault="00EB676A" w:rsidP="00EB676A"/>
    <w:p w14:paraId="27E531FA" w14:textId="77777777" w:rsidR="00EB676A" w:rsidRPr="00424E59" w:rsidRDefault="00EB676A" w:rsidP="00EB676A">
      <w:pPr>
        <w:pStyle w:val="TH"/>
      </w:pPr>
      <w:r w:rsidRPr="00424E59">
        <w:t xml:space="preserve">Table 6.2.11.3.3-2A: </w:t>
      </w:r>
      <w:r w:rsidRPr="00424E59">
        <w:rPr>
          <w:lang w:eastAsia="ko-KR"/>
        </w:rPr>
        <w:t>MCPTT-Info in SIP INVITE</w:t>
      </w:r>
      <w:r w:rsidRPr="00424E59">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67FC6D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EBAFCC5" w14:textId="77777777" w:rsidR="00EB676A" w:rsidRPr="00424E59" w:rsidRDefault="00EB676A" w:rsidP="00BC3F8D">
            <w:pPr>
              <w:pStyle w:val="TAL"/>
            </w:pPr>
            <w:r w:rsidRPr="00424E59">
              <w:t>Derivation Path: TS 36.579-1 [2], Table 5.5.3.2.2-1, condition PRIVATE-CALL</w:t>
            </w:r>
          </w:p>
        </w:tc>
      </w:tr>
    </w:tbl>
    <w:p w14:paraId="6EFC0590" w14:textId="77777777" w:rsidR="00EB676A" w:rsidRPr="00424E59" w:rsidRDefault="00EB676A" w:rsidP="00EB676A"/>
    <w:p w14:paraId="556E4EE3"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6.2.11.3.3-3: </w:t>
      </w:r>
      <w:r w:rsidRPr="00424E59">
        <w:rPr>
          <w:rFonts w:ascii="Arial" w:hAnsi="Arial"/>
          <w:b/>
          <w:lang w:eastAsia="ko-KR"/>
        </w:rPr>
        <w:t>SIP 200 (OK)</w:t>
      </w:r>
      <w:r w:rsidRPr="00424E59">
        <w:rPr>
          <w:rFonts w:ascii="Arial" w:hAnsi="Arial"/>
          <w:b/>
        </w:rPr>
        <w:t xml:space="preserve"> from the UE (Step 3, Table 6.2.11.3.2-1;</w:t>
      </w:r>
      <w:r w:rsidRPr="00424E59">
        <w:rPr>
          <w:rFonts w:ascii="Arial" w:hAnsi="Arial"/>
          <w:b/>
        </w:rP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424E59" w14:paraId="24E2AA68"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D531C3"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 condition INVITE-RSP</w:t>
            </w:r>
          </w:p>
        </w:tc>
      </w:tr>
      <w:tr w:rsidR="00EB676A" w:rsidRPr="00424E59" w14:paraId="227C926C"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6B023D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5B8A3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D2C9D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995C66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1E8FE9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42DA29B2"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009F45B" w14:textId="77777777" w:rsidR="00EB676A" w:rsidRPr="00424E59" w:rsidRDefault="00EB676A" w:rsidP="00BC3F8D">
            <w:pPr>
              <w:pStyle w:val="TAL"/>
              <w:rPr>
                <w:b/>
                <w:bCs/>
              </w:rPr>
            </w:pPr>
            <w:r w:rsidRPr="00424E59">
              <w:rPr>
                <w:b/>
                <w:bCs/>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38F00699"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B39F69E"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9B6FFD7"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C819912" w14:textId="77777777" w:rsidR="00EB676A" w:rsidRPr="00424E59" w:rsidRDefault="00EB676A" w:rsidP="00BC3F8D">
            <w:pPr>
              <w:pStyle w:val="TAL"/>
            </w:pPr>
          </w:p>
        </w:tc>
      </w:tr>
      <w:tr w:rsidR="00EB676A" w:rsidRPr="00424E59" w14:paraId="6EB65B9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67E69B4" w14:textId="77777777" w:rsidR="00EB676A" w:rsidRPr="00424E59" w:rsidRDefault="00EB676A" w:rsidP="00BC3F8D">
            <w:pPr>
              <w:pStyle w:val="TAL"/>
              <w:rPr>
                <w:b/>
                <w:bCs/>
              </w:rPr>
            </w:pPr>
            <w:r w:rsidRPr="00424E5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AA08A3"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81A44C8" w14:textId="77777777" w:rsidR="00EB676A" w:rsidRPr="00424E59" w:rsidRDefault="00EB676A" w:rsidP="00BC3F8D">
            <w:pPr>
              <w:pStyle w:val="TAL"/>
            </w:pPr>
            <w:r w:rsidRPr="00424E59">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2CD9854"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459A908" w14:textId="77777777" w:rsidR="00EB676A" w:rsidRPr="00424E59" w:rsidRDefault="00EB676A" w:rsidP="00BC3F8D">
            <w:pPr>
              <w:pStyle w:val="TAL"/>
            </w:pPr>
          </w:p>
        </w:tc>
      </w:tr>
      <w:tr w:rsidR="00EB676A" w:rsidRPr="00424E59" w14:paraId="4190B4C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4E3A456" w14:textId="77777777" w:rsidR="00EB676A" w:rsidRPr="00424E59" w:rsidRDefault="00EB676A" w:rsidP="00BC3F8D">
            <w:pPr>
              <w:pStyle w:val="TAL"/>
              <w:rPr>
                <w:b/>
                <w:bCs/>
              </w:rPr>
            </w:pPr>
            <w:r w:rsidRPr="00424E5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C246F5B" w14:textId="77777777" w:rsidR="00EB676A" w:rsidRPr="00424E59" w:rsidRDefault="00EB676A" w:rsidP="00BC3F8D">
            <w:pPr>
              <w:pStyle w:val="TAL"/>
            </w:pPr>
            <w:r w:rsidRPr="00424E59">
              <w:t>SDP message as described in Table 6.2.11.3.3-4</w:t>
            </w:r>
          </w:p>
        </w:tc>
        <w:tc>
          <w:tcPr>
            <w:tcW w:w="2126" w:type="dxa"/>
            <w:tcBorders>
              <w:top w:val="single" w:sz="4" w:space="0" w:color="auto"/>
              <w:left w:val="single" w:sz="4" w:space="0" w:color="auto"/>
              <w:bottom w:val="single" w:sz="4" w:space="0" w:color="auto"/>
              <w:right w:val="single" w:sz="4" w:space="0" w:color="auto"/>
            </w:tcBorders>
          </w:tcPr>
          <w:p w14:paraId="6CD0B00D"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CFED331"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F8CB00" w14:textId="77777777" w:rsidR="00EB676A" w:rsidRPr="00424E59" w:rsidRDefault="00EB676A" w:rsidP="00BC3F8D">
            <w:pPr>
              <w:pStyle w:val="TAL"/>
            </w:pPr>
          </w:p>
        </w:tc>
      </w:tr>
      <w:tr w:rsidR="00EB676A" w:rsidRPr="00424E59" w14:paraId="0E58E89E"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7747189" w14:textId="77777777" w:rsidR="00EB676A" w:rsidRPr="00424E59" w:rsidRDefault="00EB676A" w:rsidP="00BC3F8D">
            <w:pPr>
              <w:pStyle w:val="TAL"/>
              <w:rPr>
                <w:b/>
                <w:bCs/>
              </w:rPr>
            </w:pPr>
            <w:r w:rsidRPr="00424E59">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93491E6"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0CE0B6E" w14:textId="77777777" w:rsidR="00EB676A" w:rsidRPr="00424E59" w:rsidRDefault="00EB676A" w:rsidP="00BC3F8D">
            <w:pPr>
              <w:pStyle w:val="TAL"/>
            </w:pPr>
            <w:r w:rsidRPr="00424E59">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2B9963F0"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69BB419" w14:textId="77777777" w:rsidR="00EB676A" w:rsidRPr="00424E59" w:rsidRDefault="00EB676A" w:rsidP="00BC3F8D">
            <w:pPr>
              <w:pStyle w:val="TAL"/>
            </w:pPr>
          </w:p>
        </w:tc>
      </w:tr>
      <w:tr w:rsidR="00EB676A" w:rsidRPr="00424E59" w14:paraId="0BA8117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3E0BE75" w14:textId="77777777" w:rsidR="00EB676A" w:rsidRPr="00424E59" w:rsidRDefault="00EB676A" w:rsidP="00BC3F8D">
            <w:pPr>
              <w:pStyle w:val="TAL"/>
              <w:rPr>
                <w:b/>
                <w:bCs/>
              </w:rPr>
            </w:pPr>
            <w:r w:rsidRPr="00424E59">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FF745CD" w14:textId="77777777" w:rsidR="00EB676A" w:rsidRPr="00424E59" w:rsidRDefault="00EB676A" w:rsidP="00BC3F8D">
            <w:pPr>
              <w:pStyle w:val="TAL"/>
            </w:pPr>
            <w:r w:rsidRPr="00424E59">
              <w:t>MCPTT-Info as described in Table 6.2.11.3.3-4A</w:t>
            </w:r>
          </w:p>
        </w:tc>
        <w:tc>
          <w:tcPr>
            <w:tcW w:w="2126" w:type="dxa"/>
            <w:tcBorders>
              <w:top w:val="single" w:sz="4" w:space="0" w:color="auto"/>
              <w:left w:val="single" w:sz="4" w:space="0" w:color="auto"/>
              <w:bottom w:val="single" w:sz="4" w:space="0" w:color="auto"/>
              <w:right w:val="single" w:sz="4" w:space="0" w:color="auto"/>
            </w:tcBorders>
          </w:tcPr>
          <w:p w14:paraId="2C3DA543"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3F9C25F" w14:textId="77777777" w:rsidR="00EB676A" w:rsidRPr="00424E59"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FA297D8" w14:textId="77777777" w:rsidR="00EB676A" w:rsidRPr="00424E59" w:rsidRDefault="00EB676A" w:rsidP="00BC3F8D">
            <w:pPr>
              <w:pStyle w:val="TAL"/>
            </w:pPr>
          </w:p>
        </w:tc>
      </w:tr>
    </w:tbl>
    <w:p w14:paraId="49B1B29B" w14:textId="77777777" w:rsidR="00EB676A" w:rsidRPr="00424E59" w:rsidRDefault="00EB676A" w:rsidP="00EB676A"/>
    <w:p w14:paraId="411DB1A3" w14:textId="77777777" w:rsidR="00EB676A" w:rsidRPr="00424E59" w:rsidRDefault="00EB676A" w:rsidP="00EB676A">
      <w:pPr>
        <w:keepNext/>
        <w:keepLines/>
        <w:spacing w:before="60"/>
        <w:jc w:val="center"/>
        <w:rPr>
          <w:rFonts w:ascii="Arial" w:hAnsi="Arial"/>
          <w:b/>
        </w:rPr>
      </w:pPr>
      <w:r w:rsidRPr="00424E59">
        <w:rPr>
          <w:rFonts w:ascii="Arial" w:hAnsi="Arial"/>
          <w:b/>
        </w:rPr>
        <w:t>Table 6.2.11.3.3-4: SDP Message</w:t>
      </w:r>
      <w:r w:rsidRPr="00424E59">
        <w:rPr>
          <w:rFonts w:ascii="Arial" w:hAnsi="Arial"/>
          <w:b/>
          <w:lang w:eastAsia="ko-KR"/>
        </w:rPr>
        <w:t xml:space="preserve"> in SIP 200 (OK)</w:t>
      </w:r>
      <w:r w:rsidRPr="00424E59">
        <w:rPr>
          <w:rFonts w:ascii="Arial" w:hAnsi="Arial"/>
          <w:b/>
        </w:rPr>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7FBD2F9"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B347F13"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PRIVAT-CALL, SDP_ANSWER, PRE_ESTABLISHED_SESSION, WITHOUT_FLOORCONTROL</w:t>
            </w:r>
          </w:p>
        </w:tc>
      </w:tr>
    </w:tbl>
    <w:p w14:paraId="32D9507B" w14:textId="77777777" w:rsidR="00EB676A" w:rsidRPr="00424E59" w:rsidRDefault="00EB676A" w:rsidP="00EB676A"/>
    <w:p w14:paraId="55F15719" w14:textId="77777777" w:rsidR="00EB676A" w:rsidRPr="00424E59" w:rsidRDefault="00EB676A" w:rsidP="00EB676A">
      <w:pPr>
        <w:pStyle w:val="TH"/>
      </w:pPr>
      <w:r w:rsidRPr="00424E59">
        <w:t xml:space="preserve">Table 6.2.11.3.3-4A: </w:t>
      </w:r>
      <w:r w:rsidRPr="00424E59">
        <w:rPr>
          <w:lang w:eastAsia="ko-KR"/>
        </w:rPr>
        <w:t xml:space="preserve">MCPTT-Info in SIP 200 (OK) </w:t>
      </w:r>
      <w:r w:rsidRPr="00424E59">
        <w:t>(Table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96E2029"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26A740D0" w14:textId="77777777" w:rsidR="00EB676A" w:rsidRPr="00424E59" w:rsidRDefault="00EB676A" w:rsidP="00BC3F8D">
            <w:pPr>
              <w:pStyle w:val="TAL"/>
            </w:pPr>
            <w:r w:rsidRPr="00424E59">
              <w:t>Derivation Path: TS 36.579-1 [2], Table 5.5.3.2.1-1, condition INVITE-RSP</w:t>
            </w:r>
          </w:p>
        </w:tc>
      </w:tr>
    </w:tbl>
    <w:p w14:paraId="10D4B25E" w14:textId="77777777" w:rsidR="00EB676A" w:rsidRPr="00424E59" w:rsidRDefault="00EB676A" w:rsidP="00EB676A"/>
    <w:p w14:paraId="4ACB8229" w14:textId="77777777" w:rsidR="00EB676A" w:rsidRPr="00424E59" w:rsidRDefault="00EB676A" w:rsidP="00EB676A">
      <w:pPr>
        <w:keepNext/>
        <w:keepLines/>
        <w:spacing w:before="60"/>
        <w:jc w:val="center"/>
        <w:rPr>
          <w:rFonts w:ascii="Arial" w:hAnsi="Arial"/>
          <w:b/>
        </w:rPr>
      </w:pPr>
      <w:r w:rsidRPr="00424E59">
        <w:rPr>
          <w:rFonts w:ascii="Arial" w:hAnsi="Arial"/>
          <w:b/>
        </w:rPr>
        <w:t>Table 6.2.11.3.3-5: Void</w:t>
      </w:r>
    </w:p>
    <w:p w14:paraId="7C4D39B4" w14:textId="77777777" w:rsidR="00EB676A" w:rsidRPr="00424E59" w:rsidRDefault="00EB676A" w:rsidP="00EB676A">
      <w:pPr>
        <w:keepNext/>
        <w:keepLines/>
        <w:spacing w:before="60"/>
        <w:jc w:val="center"/>
        <w:rPr>
          <w:rFonts w:ascii="Arial" w:hAnsi="Arial"/>
          <w:b/>
        </w:rPr>
      </w:pPr>
      <w:r w:rsidRPr="00424E59">
        <w:rPr>
          <w:rFonts w:ascii="Arial" w:hAnsi="Arial"/>
          <w:b/>
        </w:rPr>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rsidRPr="00424E59" w14:paraId="0B304524"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9ABB44A"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5.5.6.12-1, condition PRIVATE-CALL, WITHOUT_FLOORCONTROL</w:t>
            </w:r>
          </w:p>
        </w:tc>
      </w:tr>
    </w:tbl>
    <w:p w14:paraId="55D929C7" w14:textId="77777777" w:rsidR="00EB676A" w:rsidRPr="00424E59" w:rsidRDefault="00EB676A" w:rsidP="00EB676A"/>
    <w:p w14:paraId="07249DE0" w14:textId="77777777" w:rsidR="00EB676A" w:rsidRPr="00424E59" w:rsidRDefault="00EB676A" w:rsidP="00EB676A">
      <w:pPr>
        <w:keepNext/>
        <w:keepLines/>
        <w:spacing w:before="60"/>
        <w:jc w:val="center"/>
        <w:rPr>
          <w:rFonts w:ascii="Arial" w:hAnsi="Arial"/>
          <w:b/>
        </w:rPr>
      </w:pPr>
      <w:r w:rsidRPr="00424E59">
        <w:rPr>
          <w:rFonts w:ascii="Arial" w:hAnsi="Arial"/>
          <w:b/>
        </w:rPr>
        <w:t>Table 6.2.11.3.3-7: Void</w:t>
      </w:r>
    </w:p>
    <w:p w14:paraId="22C9410A" w14:textId="77777777" w:rsidR="00EB676A" w:rsidRPr="00424E59" w:rsidRDefault="00EB676A" w:rsidP="00EB676A">
      <w:pPr>
        <w:keepNext/>
        <w:keepLines/>
        <w:spacing w:before="60"/>
        <w:jc w:val="center"/>
        <w:rPr>
          <w:rFonts w:ascii="Arial" w:hAnsi="Arial"/>
          <w:b/>
        </w:rPr>
      </w:pPr>
      <w:r w:rsidRPr="00424E59">
        <w:rPr>
          <w:rFonts w:ascii="Arial" w:hAnsi="Arial"/>
          <w:b/>
        </w:rPr>
        <w:t>Table 6.2.11.3.3-8: SIP INVITE from the UE (Step 13, Table 6.2.11.3.2-1;</w:t>
      </w:r>
      <w:r w:rsidRPr="00424E59">
        <w:rPr>
          <w:rFonts w:ascii="Arial" w:hAnsi="Arial"/>
          <w:b/>
        </w:rPr>
        <w:br/>
        <w:t>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2F9E3B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DD0EBFC"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5.5.2.5.1-1, condition PRIVATE-CALL, MANUAL</w:t>
            </w:r>
          </w:p>
        </w:tc>
      </w:tr>
      <w:tr w:rsidR="00EB676A" w:rsidRPr="00424E59" w14:paraId="62FE52A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7A27E2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CFB7A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C54EC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26BB1E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8940E8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FF9E9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1B6642E"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D2E0E6D" w14:textId="77777777" w:rsidR="00EB676A" w:rsidRPr="00424E59"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AEC6402" w14:textId="77777777" w:rsidR="00EB676A" w:rsidRPr="00424E59"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9C5769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7638533" w14:textId="77777777" w:rsidR="00EB676A" w:rsidRPr="00424E59" w:rsidRDefault="00EB676A" w:rsidP="00BC3F8D">
            <w:pPr>
              <w:pStyle w:val="TAL"/>
            </w:pPr>
          </w:p>
        </w:tc>
      </w:tr>
      <w:tr w:rsidR="00EB676A" w:rsidRPr="00424E59" w14:paraId="32D49E5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804DAF"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2311F85"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930F33" w14:textId="77777777" w:rsidR="00EB676A" w:rsidRPr="00424E59" w:rsidRDefault="00EB676A" w:rsidP="00BC3F8D">
            <w:pPr>
              <w:pStyle w:val="TAL"/>
              <w:rPr>
                <w:b/>
                <w:bCs/>
              </w:rPr>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1BB083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F372D60" w14:textId="77777777" w:rsidR="00EB676A" w:rsidRPr="00424E59" w:rsidRDefault="00EB676A" w:rsidP="00BC3F8D">
            <w:pPr>
              <w:pStyle w:val="TAL"/>
            </w:pPr>
          </w:p>
        </w:tc>
      </w:tr>
      <w:tr w:rsidR="00EB676A" w:rsidRPr="00424E59" w14:paraId="5523FAE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CAF06F"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7685BB" w14:textId="77777777" w:rsidR="00EB676A" w:rsidRPr="00424E59" w:rsidRDefault="00EB676A" w:rsidP="00BC3F8D">
            <w:pPr>
              <w:pStyle w:val="TAL"/>
            </w:pPr>
            <w:r w:rsidRPr="00424E59">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3AF4FB46"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35889F1"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6B0BBDD" w14:textId="77777777" w:rsidR="00EB676A" w:rsidRPr="00424E59" w:rsidRDefault="00EB676A" w:rsidP="00BC3F8D">
            <w:pPr>
              <w:pStyle w:val="TAL"/>
            </w:pPr>
          </w:p>
        </w:tc>
      </w:tr>
      <w:tr w:rsidR="00EB676A" w:rsidRPr="00424E59" w14:paraId="2927A30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05D6627" w14:textId="77777777" w:rsidR="00EB676A" w:rsidRPr="00424E59" w:rsidRDefault="00EB676A" w:rsidP="00BC3F8D">
            <w:pPr>
              <w:pStyle w:val="TAL"/>
            </w:pPr>
            <w:r w:rsidRPr="00424E59">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A24D821"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28474C1" w14:textId="77777777" w:rsidR="00EB676A" w:rsidRPr="00424E59" w:rsidRDefault="00EB676A" w:rsidP="00BC3F8D">
            <w:pPr>
              <w:pStyle w:val="TAL"/>
            </w:pPr>
            <w:r w:rsidRPr="00424E59">
              <w:rPr>
                <w:b/>
                <w:lang w:eastAsia="ko-KR"/>
              </w:rPr>
              <w:t>MCPTT Info</w:t>
            </w:r>
          </w:p>
        </w:tc>
        <w:tc>
          <w:tcPr>
            <w:tcW w:w="1419" w:type="dxa"/>
            <w:tcBorders>
              <w:top w:val="single" w:sz="4" w:space="0" w:color="auto"/>
              <w:left w:val="single" w:sz="4" w:space="0" w:color="auto"/>
              <w:bottom w:val="single" w:sz="4" w:space="0" w:color="auto"/>
              <w:right w:val="single" w:sz="4" w:space="0" w:color="auto"/>
            </w:tcBorders>
          </w:tcPr>
          <w:p w14:paraId="5E7FF93C"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E896D01" w14:textId="77777777" w:rsidR="00EB676A" w:rsidRPr="00424E59" w:rsidRDefault="00EB676A" w:rsidP="00BC3F8D">
            <w:pPr>
              <w:pStyle w:val="TAL"/>
            </w:pPr>
          </w:p>
        </w:tc>
      </w:tr>
      <w:tr w:rsidR="00EB676A" w:rsidRPr="00424E59" w14:paraId="7832B8C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70A5C0C5" w14:textId="77777777" w:rsidR="00EB676A" w:rsidRPr="00424E59" w:rsidRDefault="00EB676A" w:rsidP="00BC3F8D">
            <w:pPr>
              <w:pStyle w:val="TAL"/>
            </w:pPr>
            <w:r w:rsidRPr="00424E59">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1E12A1F" w14:textId="77777777" w:rsidR="00EB676A" w:rsidRPr="00424E59" w:rsidRDefault="00EB676A" w:rsidP="00BC3F8D">
            <w:pPr>
              <w:pStyle w:val="TAL"/>
            </w:pPr>
            <w:r w:rsidRPr="00424E59">
              <w:rPr>
                <w:lang w:eastAsia="ko-KR"/>
              </w:rPr>
              <w:t>MCPTT-Info as described in Table 6.2.11.3.3-9A</w:t>
            </w:r>
          </w:p>
        </w:tc>
        <w:tc>
          <w:tcPr>
            <w:tcW w:w="2127" w:type="dxa"/>
            <w:tcBorders>
              <w:top w:val="single" w:sz="4" w:space="0" w:color="auto"/>
              <w:left w:val="single" w:sz="4" w:space="0" w:color="auto"/>
              <w:bottom w:val="single" w:sz="4" w:space="0" w:color="auto"/>
              <w:right w:val="single" w:sz="4" w:space="0" w:color="auto"/>
            </w:tcBorders>
          </w:tcPr>
          <w:p w14:paraId="5619B81C"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3B8E3A3"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701B968" w14:textId="77777777" w:rsidR="00EB676A" w:rsidRPr="00424E59" w:rsidRDefault="00EB676A" w:rsidP="00BC3F8D">
            <w:pPr>
              <w:pStyle w:val="TAL"/>
            </w:pPr>
          </w:p>
        </w:tc>
      </w:tr>
    </w:tbl>
    <w:p w14:paraId="4CE776A5" w14:textId="77777777" w:rsidR="00EB676A" w:rsidRPr="00424E59" w:rsidRDefault="00EB676A" w:rsidP="00EB676A"/>
    <w:p w14:paraId="66BF7560" w14:textId="77777777" w:rsidR="00EB676A" w:rsidRPr="00424E59" w:rsidRDefault="00EB676A" w:rsidP="00EB676A">
      <w:pPr>
        <w:keepNext/>
        <w:keepLines/>
        <w:spacing w:before="60"/>
        <w:jc w:val="center"/>
        <w:rPr>
          <w:rFonts w:ascii="Arial" w:hAnsi="Arial"/>
          <w:b/>
        </w:rPr>
      </w:pPr>
      <w:r w:rsidRPr="00424E59">
        <w:rPr>
          <w:rFonts w:ascii="Arial" w:hAnsi="Arial"/>
          <w:b/>
        </w:rPr>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29165A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A06D11F"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PRIVATE-CALL, INITIAL_SDP_OFFER, WITHOUT_FLOORCONTROL</w:t>
            </w:r>
          </w:p>
        </w:tc>
      </w:tr>
    </w:tbl>
    <w:p w14:paraId="2EF5BE3E" w14:textId="77777777" w:rsidR="00EB676A" w:rsidRPr="00424E59" w:rsidRDefault="00EB676A" w:rsidP="00EB676A"/>
    <w:p w14:paraId="24900CB1" w14:textId="77777777" w:rsidR="00EB676A" w:rsidRPr="00424E59" w:rsidRDefault="00EB676A" w:rsidP="00EB676A">
      <w:pPr>
        <w:pStyle w:val="TH"/>
      </w:pPr>
      <w:r w:rsidRPr="00424E59">
        <w:t xml:space="preserve">Table 6.2.11.3.3-9A: </w:t>
      </w:r>
      <w:r w:rsidRPr="00424E59">
        <w:rPr>
          <w:lang w:eastAsia="ko-KR"/>
        </w:rPr>
        <w:t>MCPTT-Info in SIP INVITE</w:t>
      </w:r>
      <w:r w:rsidRPr="00424E59">
        <w:t xml:space="preserve"> (Table 6.2.11.3.3-8)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1C3AC31"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4543B6AC" w14:textId="77777777" w:rsidR="00EB676A" w:rsidRPr="00424E59" w:rsidRDefault="00EB676A" w:rsidP="00BC3F8D">
            <w:pPr>
              <w:pStyle w:val="TAL"/>
            </w:pPr>
            <w:r w:rsidRPr="00424E59">
              <w:t>Derivation Path: TS 36.579-1 [2], Table 5.5.3.2.1-1 condition INVITE_REFER, PRIVATE-CALL</w:t>
            </w:r>
          </w:p>
        </w:tc>
      </w:tr>
    </w:tbl>
    <w:p w14:paraId="5AB1A71F" w14:textId="77777777" w:rsidR="00EB676A" w:rsidRPr="00424E59" w:rsidRDefault="00EB676A" w:rsidP="00EB676A"/>
    <w:p w14:paraId="6C652980" w14:textId="77777777" w:rsidR="00EB676A" w:rsidRPr="00424E59" w:rsidRDefault="00EB676A" w:rsidP="00EB676A">
      <w:pPr>
        <w:keepNext/>
        <w:keepLines/>
        <w:spacing w:before="60"/>
        <w:jc w:val="center"/>
        <w:rPr>
          <w:rFonts w:ascii="Arial" w:hAnsi="Arial"/>
          <w:b/>
        </w:rPr>
      </w:pPr>
      <w:r w:rsidRPr="00424E59">
        <w:rPr>
          <w:rFonts w:ascii="Arial" w:hAnsi="Arial"/>
          <w:b/>
        </w:rPr>
        <w:t>Table 6.2.11.3.3-9A: SIP 200 (OK) from the SS (step 13 Table 6.2.11.3.2-1;</w:t>
      </w:r>
      <w:r w:rsidRPr="00424E59">
        <w:rPr>
          <w:rFonts w:ascii="Arial" w:hAnsi="Arial"/>
          <w:b/>
        </w:rPr>
        <w:br/>
        <w:t>step 5, TS 36.579-1 [2] Table 5.3A.2.3-1)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EB676A" w:rsidRPr="00424E59" w14:paraId="1A8A7E51" w14:textId="77777777" w:rsidTr="00BC3F8D">
        <w:tc>
          <w:tcPr>
            <w:tcW w:w="9930" w:type="dxa"/>
            <w:gridSpan w:val="5"/>
            <w:tcBorders>
              <w:top w:val="single" w:sz="4" w:space="0" w:color="auto"/>
              <w:left w:val="single" w:sz="4" w:space="0" w:color="auto"/>
              <w:bottom w:val="single" w:sz="4" w:space="0" w:color="auto"/>
              <w:right w:val="single" w:sz="4" w:space="0" w:color="auto"/>
            </w:tcBorders>
            <w:hideMark/>
          </w:tcPr>
          <w:p w14:paraId="7FF5FA26"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5.5.2.17.1.2-1 condition INVITE-RSP, PRIVATE-CALL</w:t>
            </w:r>
          </w:p>
        </w:tc>
      </w:tr>
      <w:tr w:rsidR="00EB676A" w:rsidRPr="00424E59" w14:paraId="39E2C39C"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4E1C9C4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A51CA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47FA1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353427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C2A9D5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BF23103"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4B7709B8" w14:textId="77777777" w:rsidR="00EB676A" w:rsidRPr="00424E59" w:rsidRDefault="00EB676A" w:rsidP="00BC3F8D">
            <w:pPr>
              <w:keepNext/>
              <w:keepLines/>
              <w:spacing w:after="0"/>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0BCADB6" w14:textId="77777777" w:rsidR="00EB676A" w:rsidRPr="00424E59" w:rsidRDefault="00EB676A" w:rsidP="00BC3F8D">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5160FF19"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27561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1DD146" w14:textId="77777777" w:rsidR="00EB676A" w:rsidRPr="00424E59" w:rsidRDefault="00EB676A" w:rsidP="00BC3F8D">
            <w:pPr>
              <w:keepNext/>
              <w:keepLines/>
              <w:spacing w:after="0"/>
              <w:rPr>
                <w:rFonts w:ascii="Arial" w:hAnsi="Arial"/>
                <w:sz w:val="18"/>
              </w:rPr>
            </w:pPr>
          </w:p>
        </w:tc>
      </w:tr>
      <w:tr w:rsidR="00EB676A" w:rsidRPr="00424E59" w14:paraId="7898B2A7" w14:textId="77777777" w:rsidTr="00BC3F8D">
        <w:tc>
          <w:tcPr>
            <w:tcW w:w="3126" w:type="dxa"/>
            <w:tcBorders>
              <w:top w:val="single" w:sz="4" w:space="0" w:color="auto"/>
              <w:left w:val="single" w:sz="4" w:space="0" w:color="auto"/>
              <w:bottom w:val="single" w:sz="4" w:space="0" w:color="auto"/>
              <w:right w:val="single" w:sz="4" w:space="0" w:color="auto"/>
            </w:tcBorders>
            <w:vAlign w:val="center"/>
            <w:hideMark/>
          </w:tcPr>
          <w:p w14:paraId="454F1DF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3DCA3A" w14:textId="77777777" w:rsidR="00EB676A" w:rsidRPr="00424E59" w:rsidRDefault="00EB676A" w:rsidP="00BC3F8D">
            <w:pPr>
              <w:keepNext/>
              <w:keepLines/>
              <w:spacing w:after="0"/>
              <w:rPr>
                <w:rFonts w:ascii="Arial" w:hAnsi="Arial"/>
                <w:sz w:val="18"/>
              </w:rPr>
            </w:pPr>
            <w:r w:rsidRPr="00424E59">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6883D4B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84021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50FA21" w14:textId="77777777" w:rsidR="00EB676A" w:rsidRPr="00424E59" w:rsidRDefault="00EB676A" w:rsidP="00BC3F8D">
            <w:pPr>
              <w:keepNext/>
              <w:keepLines/>
              <w:spacing w:after="0"/>
              <w:rPr>
                <w:rFonts w:ascii="Arial" w:hAnsi="Arial"/>
                <w:sz w:val="18"/>
              </w:rPr>
            </w:pPr>
          </w:p>
        </w:tc>
      </w:tr>
    </w:tbl>
    <w:p w14:paraId="150ABBD0" w14:textId="77777777" w:rsidR="00EB676A" w:rsidRPr="00424E59" w:rsidRDefault="00EB676A" w:rsidP="00EB676A"/>
    <w:p w14:paraId="57D3D9E0" w14:textId="77777777" w:rsidR="00EB676A" w:rsidRPr="00424E59" w:rsidRDefault="00EB676A" w:rsidP="00EB676A">
      <w:pPr>
        <w:keepNext/>
        <w:keepLines/>
        <w:spacing w:before="60"/>
        <w:jc w:val="center"/>
        <w:rPr>
          <w:rFonts w:ascii="Arial" w:hAnsi="Arial"/>
          <w:b/>
        </w:rPr>
      </w:pPr>
      <w:r w:rsidRPr="00424E59">
        <w:rPr>
          <w:rFonts w:ascii="Arial" w:hAnsi="Arial"/>
          <w:b/>
        </w:rPr>
        <w:t>Table 6.2.11.3.3-9B: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EB676A" w:rsidRPr="00424E59" w14:paraId="252A0F74" w14:textId="77777777" w:rsidTr="00BC3F8D">
        <w:tc>
          <w:tcPr>
            <w:tcW w:w="9928" w:type="dxa"/>
            <w:tcBorders>
              <w:top w:val="single" w:sz="4" w:space="0" w:color="auto"/>
              <w:left w:val="single" w:sz="4" w:space="0" w:color="auto"/>
              <w:bottom w:val="single" w:sz="4" w:space="0" w:color="auto"/>
              <w:right w:val="single" w:sz="4" w:space="0" w:color="auto"/>
            </w:tcBorders>
            <w:hideMark/>
          </w:tcPr>
          <w:p w14:paraId="755A52DE"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PRIVATE-CALL, SDP_ANSWER, WITHOUT_FLOORCONTROL</w:t>
            </w:r>
          </w:p>
        </w:tc>
      </w:tr>
    </w:tbl>
    <w:p w14:paraId="599F91E8" w14:textId="77777777" w:rsidR="00EB676A" w:rsidRPr="00424E59" w:rsidRDefault="00EB676A" w:rsidP="00EB676A"/>
    <w:p w14:paraId="59AD5708" w14:textId="77777777" w:rsidR="00EB676A" w:rsidRPr="00424E59" w:rsidRDefault="00EB676A" w:rsidP="00EB676A">
      <w:pPr>
        <w:keepNext/>
        <w:keepLines/>
        <w:spacing w:before="120"/>
        <w:ind w:left="1134" w:hanging="1134"/>
        <w:outlineLvl w:val="2"/>
        <w:rPr>
          <w:rFonts w:ascii="Arial" w:hAnsi="Arial"/>
          <w:sz w:val="28"/>
        </w:rPr>
      </w:pPr>
      <w:bookmarkStart w:id="1102" w:name="_Toc76583165"/>
      <w:bookmarkStart w:id="1103" w:name="_Toc83808717"/>
      <w:bookmarkStart w:id="1104" w:name="_Toc91233546"/>
      <w:bookmarkStart w:id="1105" w:name="_Toc100349025"/>
      <w:bookmarkStart w:id="1106" w:name="_Toc106787181"/>
      <w:r w:rsidRPr="00424E59">
        <w:rPr>
          <w:rFonts w:ascii="Arial" w:hAnsi="Arial"/>
          <w:sz w:val="28"/>
        </w:rPr>
        <w:t>6.2.12</w:t>
      </w:r>
      <w:r w:rsidRPr="00424E59">
        <w:rPr>
          <w:rFonts w:ascii="Arial" w:hAnsi="Arial"/>
          <w:sz w:val="28"/>
        </w:rPr>
        <w:tab/>
        <w:t>On-network / Private Call / Private Call Call-Back Request / Private Call Call-Back Cancel Request / Client Originated (CO) / Private call call-back fulfilment</w:t>
      </w:r>
      <w:bookmarkEnd w:id="1021"/>
      <w:bookmarkEnd w:id="1022"/>
      <w:bookmarkEnd w:id="1023"/>
      <w:bookmarkEnd w:id="1024"/>
      <w:bookmarkEnd w:id="1025"/>
      <w:bookmarkEnd w:id="1102"/>
      <w:bookmarkEnd w:id="1103"/>
      <w:bookmarkEnd w:id="1104"/>
      <w:bookmarkEnd w:id="1105"/>
      <w:bookmarkEnd w:id="1106"/>
    </w:p>
    <w:p w14:paraId="69F0C15E" w14:textId="77777777" w:rsidR="00EB676A" w:rsidRPr="00424E59" w:rsidRDefault="00EB676A" w:rsidP="00EB676A">
      <w:pPr>
        <w:keepNext/>
        <w:keepLines/>
        <w:spacing w:before="120"/>
        <w:ind w:left="1985" w:hanging="1985"/>
        <w:rPr>
          <w:rFonts w:ascii="Arial" w:hAnsi="Arial"/>
        </w:rPr>
      </w:pPr>
      <w:r w:rsidRPr="00424E59">
        <w:rPr>
          <w:rFonts w:ascii="Arial" w:hAnsi="Arial"/>
        </w:rPr>
        <w:t>6.2.12.1</w:t>
      </w:r>
      <w:r w:rsidRPr="00424E59">
        <w:rPr>
          <w:rFonts w:ascii="Arial" w:hAnsi="Arial"/>
        </w:rPr>
        <w:tab/>
        <w:t>Test Purpose (TP)</w:t>
      </w:r>
    </w:p>
    <w:p w14:paraId="54372FD4"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6432BB7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p>
    <w:p w14:paraId="094DDFA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0B8AD2D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the MCPTT User requests sending a private call call-back request to a targeted user</w:t>
      </w:r>
      <w:r w:rsidRPr="00424E59">
        <w:rPr>
          <w:rFonts w:ascii="Courier New" w:hAnsi="Courier New"/>
          <w:sz w:val="16"/>
          <w:lang w:eastAsia="zh-CN"/>
        </w:rPr>
        <w:t xml:space="preserve"> </w:t>
      </w:r>
      <w:r w:rsidRPr="00424E59">
        <w:rPr>
          <w:rFonts w:ascii="Courier New" w:hAnsi="Courier New"/>
          <w:sz w:val="16"/>
        </w:rPr>
        <w:t>}</w:t>
      </w:r>
    </w:p>
    <w:p w14:paraId="67C6E6D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eastAsia="SimSun" w:hAnsi="Courier New"/>
          <w:sz w:val="16"/>
        </w:rPr>
        <w:t>SIP MESSAGE</w:t>
      </w:r>
      <w:r w:rsidRPr="00424E59">
        <w:rPr>
          <w:rFonts w:ascii="Courier New" w:hAnsi="Courier New"/>
          <w:sz w:val="16"/>
        </w:rPr>
        <w:t xml:space="preserve"> message requesting the call-back and including the </w:t>
      </w:r>
      <w:r w:rsidRPr="00424E59">
        <w:rPr>
          <w:rFonts w:ascii="Courier New" w:hAnsi="Courier New"/>
          <w:sz w:val="16"/>
          <w:lang w:eastAsia="ko-KR"/>
        </w:rPr>
        <w:t xml:space="preserve">MCPTT ID of the targeted MCPTT user, </w:t>
      </w:r>
      <w:r w:rsidRPr="00424E59">
        <w:rPr>
          <w:rFonts w:ascii="Courier New" w:hAnsi="Courier New"/>
          <w:b/>
          <w:sz w:val="16"/>
          <w:lang w:eastAsia="ko-KR"/>
        </w:rPr>
        <w:t>and</w:t>
      </w:r>
      <w:r w:rsidRPr="00424E59">
        <w:rPr>
          <w:rFonts w:ascii="Courier New" w:hAnsi="Courier New"/>
          <w:sz w:val="16"/>
          <w:lang w:eastAsia="ko-KR"/>
        </w:rPr>
        <w:t xml:space="preserve">, </w:t>
      </w:r>
      <w:r w:rsidRPr="00424E59">
        <w:rPr>
          <w:rFonts w:ascii="Courier New" w:hAnsi="Courier New"/>
          <w:sz w:val="16"/>
        </w:rPr>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424E59">
        <w:rPr>
          <w:rFonts w:ascii="Courier New" w:hAnsi="Courier New"/>
          <w:sz w:val="16"/>
          <w:lang w:eastAsia="ko-KR"/>
        </w:rPr>
        <w:t xml:space="preserve"> then </w:t>
      </w:r>
      <w:r w:rsidRPr="00424E59">
        <w:rPr>
          <w:rFonts w:ascii="Courier New" w:hAnsi="Courier New"/>
          <w:sz w:val="16"/>
        </w:rPr>
        <w:t>the MCPTT client sets the private call call-back requesting client state to "PCCB-I3: confirmed" }</w:t>
      </w:r>
    </w:p>
    <w:p w14:paraId="54924EB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BE2E4C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6F6A68"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3F51CF8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40934D4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6E08717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wants to cancel the private call call-back }</w:t>
      </w:r>
    </w:p>
    <w:p w14:paraId="54F59F7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eastAsia="SimSun" w:hAnsi="Courier New"/>
          <w:sz w:val="16"/>
        </w:rPr>
        <w:t>SIP MESSAGE</w:t>
      </w:r>
      <w:r w:rsidRPr="00424E59">
        <w:rPr>
          <w:rFonts w:ascii="Courier New" w:hAnsi="Courier New"/>
          <w:sz w:val="16"/>
        </w:rPr>
        <w:t xml:space="preserve"> message cancelling the call-back and including the </w:t>
      </w:r>
      <w:r w:rsidRPr="00424E59">
        <w:rPr>
          <w:rFonts w:ascii="Courier New" w:hAnsi="Courier New"/>
          <w:sz w:val="16"/>
          <w:lang w:eastAsia="ko-KR"/>
        </w:rPr>
        <w:t xml:space="preserve">MCPTT ID of the targeted MCPTT user, </w:t>
      </w:r>
      <w:r w:rsidRPr="00424E59">
        <w:rPr>
          <w:rFonts w:ascii="Courier New" w:hAnsi="Courier New"/>
          <w:b/>
          <w:sz w:val="16"/>
          <w:lang w:eastAsia="ko-KR"/>
        </w:rPr>
        <w:t>and</w:t>
      </w:r>
      <w:r w:rsidRPr="00424E59">
        <w:rPr>
          <w:rFonts w:ascii="Courier New" w:hAnsi="Courier New"/>
          <w:sz w:val="16"/>
          <w:lang w:eastAsia="ko-KR"/>
        </w:rPr>
        <w:t xml:space="preserve">, </w:t>
      </w:r>
      <w:r w:rsidRPr="00424E59">
        <w:rPr>
          <w:rFonts w:ascii="Courier New" w:hAnsi="Courier New"/>
          <w:sz w:val="16"/>
        </w:rPr>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424E59">
        <w:rPr>
          <w:rFonts w:ascii="Courier New" w:hAnsi="Courier New"/>
          <w:sz w:val="16"/>
          <w:lang w:eastAsia="ko-KR"/>
        </w:rPr>
        <w:t xml:space="preserve"> then </w:t>
      </w:r>
      <w:r w:rsidRPr="00424E59">
        <w:rPr>
          <w:rFonts w:ascii="Courier New" w:hAnsi="Courier New"/>
          <w:sz w:val="16"/>
        </w:rPr>
        <w:t>the MCPTT client sets the private call call-back requesting client state to "PCCB-I1: no-call-back" }</w:t>
      </w:r>
    </w:p>
    <w:p w14:paraId="6DF2C1B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14FD5EA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24B462"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362908A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5F3D4AC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D6A8DE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request for private call establishment from the target for a call-back MCPTT User (MCPTT-ID matching a "PCCB requesting client entry") }</w:t>
      </w:r>
    </w:p>
    <w:p w14:paraId="0BD2E06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w:t>
      </w:r>
      <w:r w:rsidRPr="00424E59">
        <w:rPr>
          <w:rFonts w:ascii="Courier New" w:hAnsi="Courier New"/>
          <w:sz w:val="16"/>
          <w:lang w:eastAsia="ko-KR"/>
        </w:rPr>
        <w:t xml:space="preserve">upon sending a SIP 200 (OK) response to the request for establishment of a private call, </w:t>
      </w:r>
      <w:r w:rsidRPr="00424E59">
        <w:rPr>
          <w:rFonts w:ascii="Courier New" w:hAnsi="Courier New"/>
          <w:sz w:val="16"/>
        </w:rPr>
        <w:t xml:space="preserve">sets the private call call-back requesting client state to "PCCB-I1: no-call-back" and shall delete the </w:t>
      </w:r>
      <w:r w:rsidRPr="00424E59">
        <w:rPr>
          <w:rFonts w:ascii="Courier New" w:hAnsi="Courier New"/>
          <w:sz w:val="16"/>
          <w:lang w:eastAsia="ko-KR"/>
        </w:rPr>
        <w:t>"PCCB requesting client</w:t>
      </w:r>
      <w:r w:rsidRPr="00424E59">
        <w:rPr>
          <w:rFonts w:ascii="Courier New" w:hAnsi="Courier New"/>
          <w:sz w:val="16"/>
        </w:rPr>
        <w:t xml:space="preserve"> entry" associated with the target MCPTT user }</w:t>
      </w:r>
    </w:p>
    <w:p w14:paraId="33F801E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4C6DA1A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DF805A" w14:textId="77777777" w:rsidR="00EB676A" w:rsidRPr="00424E59" w:rsidRDefault="00EB676A" w:rsidP="00EB676A">
      <w:pPr>
        <w:keepNext/>
        <w:keepLines/>
        <w:spacing w:before="120"/>
        <w:ind w:left="1985" w:hanging="1985"/>
        <w:rPr>
          <w:rFonts w:ascii="Arial" w:hAnsi="Arial"/>
        </w:rPr>
      </w:pPr>
      <w:r w:rsidRPr="00424E59">
        <w:rPr>
          <w:rFonts w:ascii="Arial" w:hAnsi="Arial"/>
        </w:rPr>
        <w:t>6.2.12.2</w:t>
      </w:r>
      <w:r w:rsidRPr="00424E59">
        <w:rPr>
          <w:rFonts w:ascii="Arial" w:hAnsi="Arial"/>
        </w:rPr>
        <w:tab/>
        <w:t>Conformance requirements</w:t>
      </w:r>
    </w:p>
    <w:p w14:paraId="2D4BB9C3" w14:textId="77777777" w:rsidR="00EB676A" w:rsidRPr="00424E59" w:rsidRDefault="00EB676A" w:rsidP="00EB676A">
      <w:r w:rsidRPr="00424E59">
        <w:t>References: The conformance requirements covered in the present TC are specified in: TS 24.379 clauses 11.1.5.2.1</w:t>
      </w:r>
      <w:r w:rsidRPr="00424E59">
        <w:rPr>
          <w:lang w:eastAsia="ko-KR"/>
        </w:rPr>
        <w:t xml:space="preserve">, </w:t>
      </w:r>
      <w:r w:rsidRPr="00424E59">
        <w:t>11.1.5.2.3. Unless otherwise stated these are Rel-14 requirements.</w:t>
      </w:r>
    </w:p>
    <w:p w14:paraId="4D22491A" w14:textId="77777777" w:rsidR="00EB676A" w:rsidRPr="00424E59" w:rsidRDefault="00EB676A" w:rsidP="00EB676A">
      <w:r w:rsidRPr="00424E59">
        <w:t>[TS 24.379, clause 11.1.5.2.1]</w:t>
      </w:r>
    </w:p>
    <w:p w14:paraId="375B4D6D" w14:textId="77777777" w:rsidR="00EB676A" w:rsidRPr="00424E59" w:rsidRDefault="00EB676A" w:rsidP="00EB676A">
      <w:r w:rsidRPr="00424E59">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424E59">
        <w:rPr>
          <w:rFonts w:eastAsia="SimSun"/>
        </w:rPr>
        <w:t xml:space="preserve">SIP MESSAGE request in accordance with 3GPP TS 24.229 [4] and </w:t>
      </w:r>
      <w:r w:rsidRPr="00424E59">
        <w:rPr>
          <w:lang w:eastAsia="ko-KR"/>
        </w:rPr>
        <w:t xml:space="preserve">IETF RFC 3428 [33] </w:t>
      </w:r>
      <w:r w:rsidRPr="00424E59">
        <w:t>with the clarifications given below.</w:t>
      </w:r>
    </w:p>
    <w:p w14:paraId="44B6266A" w14:textId="77777777" w:rsidR="00EB676A" w:rsidRPr="00424E59" w:rsidRDefault="00EB676A" w:rsidP="00EB676A">
      <w:r w:rsidRPr="00424E59">
        <w:t>The MCPTT client:</w:t>
      </w:r>
    </w:p>
    <w:p w14:paraId="1AEC85DB" w14:textId="77777777" w:rsidR="00EB676A" w:rsidRPr="00424E59" w:rsidRDefault="00EB676A" w:rsidP="00EB676A">
      <w:pPr>
        <w:ind w:left="568" w:hanging="284"/>
      </w:pPr>
      <w:r w:rsidRPr="00424E59">
        <w:t>1)</w:t>
      </w:r>
      <w:r w:rsidRPr="00424E59">
        <w:tab/>
        <w:t>shall include the ICSI value "urn:urn-7:3gpp-service.ims.icsi.mcptt" (</w:t>
      </w:r>
      <w:r w:rsidRPr="00424E59">
        <w:rPr>
          <w:lang w:eastAsia="zh-CN"/>
        </w:rPr>
        <w:t xml:space="preserve">coded as specified in </w:t>
      </w:r>
      <w:r w:rsidRPr="00424E59">
        <w:t>3GPP TS 24.229 [4]</w:t>
      </w:r>
      <w:r w:rsidRPr="00424E59">
        <w:rPr>
          <w:lang w:eastAsia="zh-CN"/>
        </w:rPr>
        <w:t xml:space="preserve">), </w:t>
      </w:r>
      <w:r w:rsidRPr="00424E59">
        <w:t>in a P-Preferred-Service header field according to IETF </w:t>
      </w:r>
      <w:r w:rsidRPr="00424E59">
        <w:rPr>
          <w:rFonts w:eastAsia="MS Mincho"/>
        </w:rPr>
        <w:t xml:space="preserve">RFC 6050 [9] </w:t>
      </w:r>
      <w:r w:rsidRPr="00424E59">
        <w:t>in the SIP MESSAGE request;</w:t>
      </w:r>
    </w:p>
    <w:p w14:paraId="7ED7D1C3" w14:textId="77777777" w:rsidR="00EB676A" w:rsidRPr="00424E59" w:rsidRDefault="00EB676A" w:rsidP="00EB676A">
      <w:pPr>
        <w:ind w:left="568" w:hanging="284"/>
      </w:pPr>
      <w:r w:rsidRPr="00424E59">
        <w:t>2)</w:t>
      </w:r>
      <w:r w:rsidRPr="00424E59">
        <w:tab/>
        <w:t xml:space="preserve">shall include an Accept-Contact header field with the </w:t>
      </w:r>
      <w:r w:rsidRPr="00424E59">
        <w:rPr>
          <w:rFonts w:eastAsia="SimSun"/>
          <w:lang w:eastAsia="zh-CN"/>
        </w:rPr>
        <w:t>g.3gpp.icsi-ref</w:t>
      </w:r>
      <w:r w:rsidRPr="00424E59">
        <w:t xml:space="preserve"> media feature tag containing the value of "urn:urn-7:3gpp-service.ims.icsi.mcptt" along with the "require" and "explicit" header field parameters according to IETF RFC 3841 [6];</w:t>
      </w:r>
    </w:p>
    <w:p w14:paraId="38971050" w14:textId="77777777" w:rsidR="00EB676A" w:rsidRPr="00424E59" w:rsidRDefault="00EB676A" w:rsidP="00EB676A">
      <w:pPr>
        <w:ind w:left="568" w:hanging="284"/>
      </w:pPr>
      <w:r w:rsidRPr="00424E59">
        <w:t>3)</w:t>
      </w:r>
      <w:r w:rsidRPr="00424E59">
        <w:tab/>
        <w:t>may include a P-Preferred-Identity header field in the SIP MESSAGE request containing a public user identity as specified in 3GPP TS 24.229 [4];</w:t>
      </w:r>
    </w:p>
    <w:p w14:paraId="1659AB40" w14:textId="77777777" w:rsidR="00EB676A" w:rsidRPr="00424E59" w:rsidRDefault="00EB676A" w:rsidP="00EB676A">
      <w:pPr>
        <w:ind w:left="568" w:hanging="284"/>
        <w:rPr>
          <w:rFonts w:eastAsia="SimSun"/>
        </w:rPr>
      </w:pPr>
      <w:r w:rsidRPr="00424E59">
        <w:rPr>
          <w:lang w:eastAsia="ko-KR"/>
        </w:rPr>
        <w:t>4)</w:t>
      </w:r>
      <w:r w:rsidRPr="00424E59">
        <w:rPr>
          <w:lang w:eastAsia="ko-KR"/>
        </w:rPr>
        <w:tab/>
      </w:r>
      <w:r w:rsidRPr="00424E59">
        <w:rPr>
          <w:rFonts w:eastAsia="SimSun"/>
        </w:rPr>
        <w:t xml:space="preserve">shall set the Request-URI to the public service identity </w:t>
      </w:r>
      <w:r w:rsidRPr="00424E59">
        <w:t>identifying the participating MCPTT function serving the MCPTT user</w:t>
      </w:r>
      <w:r w:rsidRPr="00424E59">
        <w:rPr>
          <w:rFonts w:eastAsia="SimSun"/>
        </w:rPr>
        <w:t>;</w:t>
      </w:r>
    </w:p>
    <w:p w14:paraId="090B7618" w14:textId="77777777" w:rsidR="00EB676A" w:rsidRPr="00424E59" w:rsidRDefault="00EB676A" w:rsidP="00EB676A">
      <w:pPr>
        <w:ind w:left="568" w:hanging="284"/>
        <w:rPr>
          <w:lang w:eastAsia="ko-KR"/>
        </w:rPr>
      </w:pPr>
      <w:r w:rsidRPr="00424E59">
        <w:rPr>
          <w:lang w:eastAsia="ko-KR"/>
        </w:rPr>
        <w:t>5)</w:t>
      </w:r>
      <w:r w:rsidRPr="00424E59">
        <w:rPr>
          <w:lang w:eastAsia="ko-KR"/>
        </w:rPr>
        <w:tab/>
        <w:t xml:space="preserve">shall include in an </w:t>
      </w:r>
      <w:r w:rsidRPr="00424E59">
        <w:t xml:space="preserve">application/resource-lists+xml </w:t>
      </w:r>
      <w:r w:rsidRPr="00424E59">
        <w:rPr>
          <w:lang w:eastAsia="ko-KR"/>
        </w:rPr>
        <w:t>MIME body, the MCPTT ID of the targeted MCPTT user, according to rules and procedures of IETF RFC 5366 [20];</w:t>
      </w:r>
    </w:p>
    <w:p w14:paraId="17BE20E8" w14:textId="77777777" w:rsidR="00EB676A" w:rsidRPr="00424E59" w:rsidRDefault="00EB676A" w:rsidP="00EB676A">
      <w:pPr>
        <w:ind w:left="568" w:hanging="284"/>
      </w:pPr>
      <w:r w:rsidRPr="00424E59">
        <w:t>6)</w:t>
      </w:r>
      <w:r w:rsidRPr="00424E59">
        <w:tab/>
        <w:t>shall include an application/vnd.3gpp.mcptt-info+xml MIME body as specified in clause F.1 with the &lt;mcpttinfo&gt; element containing the &lt;mcptt-Params&gt; element with the &lt;anyExt&gt; element containing:</w:t>
      </w:r>
    </w:p>
    <w:p w14:paraId="740121DF" w14:textId="77777777" w:rsidR="00EB676A" w:rsidRPr="00424E59" w:rsidRDefault="00EB676A" w:rsidP="00EB676A">
      <w:pPr>
        <w:ind w:left="851" w:hanging="284"/>
      </w:pPr>
      <w:r w:rsidRPr="00424E59">
        <w:t>a)</w:t>
      </w:r>
      <w:r w:rsidRPr="00424E59">
        <w:tab/>
        <w:t>if the request is a private call call-back request:</w:t>
      </w:r>
    </w:p>
    <w:p w14:paraId="6A7D4DB0" w14:textId="77777777" w:rsidR="00EB676A" w:rsidRPr="00424E59" w:rsidRDefault="00EB676A" w:rsidP="00EB676A">
      <w:pPr>
        <w:ind w:left="1135" w:hanging="284"/>
      </w:pPr>
      <w:r w:rsidRPr="00424E59">
        <w:t>i)</w:t>
      </w:r>
      <w:r w:rsidRPr="00424E59">
        <w:tab/>
        <w:t>the &lt;request-type&gt; set to a value of "private-call-call-back-request&gt;;</w:t>
      </w:r>
    </w:p>
    <w:p w14:paraId="641A4582" w14:textId="77777777" w:rsidR="00EB676A" w:rsidRPr="00424E59" w:rsidRDefault="00EB676A" w:rsidP="00EB676A">
      <w:pPr>
        <w:ind w:left="1135" w:hanging="284"/>
      </w:pPr>
      <w:r w:rsidRPr="00424E59">
        <w:t>ii)</w:t>
      </w:r>
      <w:r w:rsidRPr="00424E59">
        <w:tab/>
        <w:t>the &lt;urgency-ind&gt; set to a value of "low", "normal" or "high" to indicate the urgency of the call-back request; and</w:t>
      </w:r>
    </w:p>
    <w:p w14:paraId="5EE96DA2" w14:textId="77777777" w:rsidR="00EB676A" w:rsidRPr="00424E59" w:rsidRDefault="00EB676A" w:rsidP="00EB676A">
      <w:pPr>
        <w:ind w:left="1135" w:hanging="284"/>
      </w:pPr>
      <w:r w:rsidRPr="00424E59">
        <w:t>iii)</w:t>
      </w:r>
      <w:r w:rsidRPr="00424E59">
        <w:tab/>
        <w:t>the &lt;time-of-request&gt; set to the date and time of the request using the format specified in clause F.1.3; and</w:t>
      </w:r>
    </w:p>
    <w:p w14:paraId="3C1FBEC9" w14:textId="77777777" w:rsidR="00EB676A" w:rsidRPr="00424E59" w:rsidRDefault="00EB676A" w:rsidP="00EB676A">
      <w:pPr>
        <w:ind w:left="851" w:hanging="284"/>
      </w:pPr>
      <w:r w:rsidRPr="00424E59">
        <w:t>b)</w:t>
      </w:r>
      <w:r w:rsidRPr="00424E59">
        <w:tab/>
        <w:t>if the request is a private call call-back cancel request, the &lt;request-type&gt; set to a value of "private-call-call-back-cancel-request";</w:t>
      </w:r>
    </w:p>
    <w:p w14:paraId="28E7042E" w14:textId="77777777" w:rsidR="00EB676A" w:rsidRPr="00424E59" w:rsidRDefault="00EB676A" w:rsidP="00EB676A">
      <w:pPr>
        <w:ind w:left="568" w:hanging="284"/>
      </w:pPr>
      <w:r w:rsidRPr="00424E59">
        <w:t>7)</w:t>
      </w:r>
      <w:r w:rsidRPr="00424E59">
        <w:tab/>
        <w:t xml:space="preserve">shall </w:t>
      </w:r>
      <w:r w:rsidRPr="00424E59">
        <w:rPr>
          <w:lang w:eastAsia="ko-KR"/>
        </w:rPr>
        <w:t>store a "PCCB requesting client</w:t>
      </w:r>
      <w:r w:rsidRPr="00424E59">
        <w:t xml:space="preserve"> entry" containing the MCPTT ID of the targeted user and:</w:t>
      </w:r>
    </w:p>
    <w:p w14:paraId="41982669" w14:textId="77777777" w:rsidR="00EB676A" w:rsidRPr="00424E59" w:rsidRDefault="00EB676A" w:rsidP="00EB676A">
      <w:pPr>
        <w:ind w:left="851" w:hanging="284"/>
      </w:pPr>
      <w:r w:rsidRPr="00424E59">
        <w:t>a)</w:t>
      </w:r>
      <w:r w:rsidRPr="00424E59">
        <w:tab/>
        <w:t xml:space="preserve">if the request is a private call call-back request, shall </w:t>
      </w:r>
      <w:r w:rsidRPr="00424E59">
        <w:rPr>
          <w:lang w:eastAsia="ko-KR"/>
        </w:rPr>
        <w:t>set the</w:t>
      </w:r>
      <w:r w:rsidRPr="00424E59">
        <w:t xml:space="preserve"> private call call-back requesting client state to "PCCB-I2: confirm-pending"; and</w:t>
      </w:r>
    </w:p>
    <w:p w14:paraId="050671D9" w14:textId="77777777" w:rsidR="00EB676A" w:rsidRPr="00424E59" w:rsidRDefault="00EB676A" w:rsidP="00EB676A">
      <w:pPr>
        <w:ind w:left="851" w:hanging="284"/>
      </w:pPr>
      <w:r w:rsidRPr="00424E59">
        <w:t>b)</w:t>
      </w:r>
      <w:r w:rsidRPr="00424E59">
        <w:tab/>
        <w:t xml:space="preserve">if the request is a private call call-back cancel request, shall </w:t>
      </w:r>
      <w:r w:rsidRPr="00424E59">
        <w:rPr>
          <w:lang w:eastAsia="ko-KR"/>
        </w:rPr>
        <w:t>set</w:t>
      </w:r>
      <w:r w:rsidRPr="00424E59">
        <w:t xml:space="preserve"> the private call call-back requesting client state to "PCCB-I4: cancel-pending"; and</w:t>
      </w:r>
    </w:p>
    <w:p w14:paraId="634A544B" w14:textId="77777777" w:rsidR="00EB676A" w:rsidRPr="00424E59" w:rsidRDefault="00EB676A" w:rsidP="00EB676A">
      <w:pPr>
        <w:ind w:left="568" w:hanging="284"/>
        <w:rPr>
          <w:rFonts w:eastAsia="SimSun"/>
        </w:rPr>
      </w:pPr>
      <w:r w:rsidRPr="00424E59">
        <w:rPr>
          <w:lang w:eastAsia="ko-KR"/>
        </w:rPr>
        <w:t>8)</w:t>
      </w:r>
      <w:r w:rsidRPr="00424E59">
        <w:rPr>
          <w:lang w:eastAsia="ko-KR"/>
        </w:rPr>
        <w:tab/>
        <w:t xml:space="preserve">shall send the </w:t>
      </w:r>
      <w:r w:rsidRPr="00424E59">
        <w:rPr>
          <w:rFonts w:eastAsia="SimSun"/>
        </w:rPr>
        <w:t>SIP MESSAGE request according to rules and procedures of 3GPP TS 24.229 [4].</w:t>
      </w:r>
    </w:p>
    <w:p w14:paraId="35909F82" w14:textId="77777777" w:rsidR="00EB676A" w:rsidRPr="00424E59" w:rsidRDefault="00EB676A" w:rsidP="00EB676A">
      <w:pPr>
        <w:rPr>
          <w:lang w:eastAsia="ko-KR"/>
        </w:rPr>
      </w:pPr>
      <w:r w:rsidRPr="00424E59">
        <w:t>....</w:t>
      </w:r>
    </w:p>
    <w:p w14:paraId="0844050A" w14:textId="77777777" w:rsidR="00EB676A" w:rsidRPr="00424E59" w:rsidRDefault="00EB676A" w:rsidP="00EB676A">
      <w:r w:rsidRPr="00424E59">
        <w:t>Upon receiving a "SIP MESSAGE request for private call call-back response for terminating client" with an &lt;mcptt-calling-user-id&gt;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3481F6B3" w14:textId="77777777" w:rsidR="00EB676A" w:rsidRPr="00424E59" w:rsidRDefault="00EB676A" w:rsidP="00EB676A">
      <w:r w:rsidRPr="00424E59">
        <w:t xml:space="preserve">Upon receiving a "SIP MESSAGE request for private call call-back cancel response for terminating client" with an &lt;mcptt-calling-user-id&gt;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424E59">
        <w:rPr>
          <w:lang w:eastAsia="ko-KR"/>
        </w:rPr>
        <w:t>"PCCB requesting client</w:t>
      </w:r>
      <w:r w:rsidRPr="00424E59">
        <w:t xml:space="preserve"> entry" associated with the target MCPTT user.</w:t>
      </w:r>
    </w:p>
    <w:p w14:paraId="78E1EEFD" w14:textId="77777777" w:rsidR="00EB676A" w:rsidRPr="00424E59" w:rsidRDefault="00EB676A" w:rsidP="00EB676A">
      <w:r w:rsidRPr="00424E59">
        <w:t>[TS 24.379, clause 11.1.5.2.3]</w:t>
      </w:r>
    </w:p>
    <w:p w14:paraId="0E9A686F" w14:textId="77777777" w:rsidR="00EB676A" w:rsidRPr="00424E59" w:rsidRDefault="00EB676A" w:rsidP="00EB676A">
      <w:r w:rsidRPr="00424E59">
        <w:t xml:space="preserve">When the target MCPTT user wants to make a private call call-back, the target MCPTT client shall initiate a private call in manual commencement mode towards the requesting MCPTT client using the MCPTT ID of the </w:t>
      </w:r>
      <w:r w:rsidRPr="00424E59">
        <w:rPr>
          <w:rFonts w:eastAsia="Malgun Gothic"/>
        </w:rPr>
        <w:t>requesting MCPTT user</w:t>
      </w:r>
      <w:r w:rsidRPr="00424E59">
        <w:t xml:space="preserve"> as found in the "PCCB target client entry" stored on the UE, by following the procedures in:</w:t>
      </w:r>
    </w:p>
    <w:p w14:paraId="54A51C00" w14:textId="77777777" w:rsidR="00EB676A" w:rsidRPr="00424E59" w:rsidRDefault="00EB676A" w:rsidP="00EB676A">
      <w:pPr>
        <w:ind w:left="568" w:hanging="284"/>
        <w:rPr>
          <w:lang w:eastAsia="ko-KR"/>
        </w:rPr>
      </w:pPr>
      <w:r w:rsidRPr="00424E59">
        <w:t>...</w:t>
      </w:r>
    </w:p>
    <w:p w14:paraId="5D30163F" w14:textId="77777777" w:rsidR="00EB676A" w:rsidRPr="00424E59" w:rsidRDefault="00EB676A" w:rsidP="00EB676A">
      <w:pPr>
        <w:ind w:left="568" w:hanging="284"/>
        <w:rPr>
          <w:lang w:eastAsia="ko-KR"/>
        </w:rPr>
      </w:pPr>
      <w:r w:rsidRPr="00424E59">
        <w:rPr>
          <w:lang w:eastAsia="ko-KR"/>
        </w:rPr>
        <w:t>2)</w:t>
      </w:r>
      <w:r w:rsidRPr="00424E59">
        <w:tab/>
      </w:r>
      <w:r w:rsidRPr="00424E59">
        <w:rPr>
          <w:lang w:eastAsia="ko-KR"/>
        </w:rPr>
        <w:t>subclause 11.1.2.2 for private call without floor control;</w:t>
      </w:r>
    </w:p>
    <w:p w14:paraId="18D25E75" w14:textId="77777777" w:rsidR="00EB676A" w:rsidRPr="00424E59" w:rsidRDefault="00EB676A" w:rsidP="00EB676A">
      <w:pPr>
        <w:rPr>
          <w:lang w:eastAsia="ko-KR"/>
        </w:rPr>
      </w:pPr>
      <w:r w:rsidRPr="00424E59">
        <w:rPr>
          <w:lang w:eastAsia="ko-KR"/>
        </w:rPr>
        <w:t xml:space="preserve">Upon sending a SIP 200 (OK) response to the request for establishment of a private call as specified in subclause 11.1.1.2.1.1, subclause 11.1.1.2.2.1 or subclause 11.1.2.2, if the </w:t>
      </w:r>
      <w:r w:rsidRPr="00424E59">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424E59">
        <w:rPr>
          <w:lang w:eastAsia="ko-KR"/>
        </w:rPr>
        <w:t>"PCCB requesting client</w:t>
      </w:r>
      <w:r w:rsidRPr="00424E59">
        <w:t xml:space="preserve"> entry" associated with the target MCPTT user.</w:t>
      </w:r>
    </w:p>
    <w:p w14:paraId="597E73BD" w14:textId="77777777" w:rsidR="00EB676A" w:rsidRPr="00424E59" w:rsidRDefault="00EB676A" w:rsidP="00EB676A">
      <w:pPr>
        <w:keepNext/>
        <w:keepLines/>
        <w:spacing w:before="120"/>
        <w:ind w:left="1985" w:hanging="1985"/>
        <w:rPr>
          <w:rFonts w:ascii="Arial" w:hAnsi="Arial"/>
        </w:rPr>
      </w:pPr>
      <w:r w:rsidRPr="00424E59">
        <w:rPr>
          <w:rFonts w:ascii="Arial" w:hAnsi="Arial"/>
        </w:rPr>
        <w:t>6.2.12.3</w:t>
      </w:r>
      <w:r w:rsidRPr="00424E59">
        <w:rPr>
          <w:rFonts w:ascii="Arial" w:hAnsi="Arial"/>
        </w:rPr>
        <w:tab/>
        <w:t>Test description</w:t>
      </w:r>
    </w:p>
    <w:p w14:paraId="632AED34" w14:textId="77777777" w:rsidR="00EB676A" w:rsidRPr="00424E59" w:rsidRDefault="00EB676A" w:rsidP="00EB676A">
      <w:pPr>
        <w:keepNext/>
        <w:keepLines/>
        <w:spacing w:before="120"/>
        <w:ind w:left="1985" w:hanging="1985"/>
        <w:rPr>
          <w:rFonts w:ascii="Arial" w:hAnsi="Arial"/>
        </w:rPr>
      </w:pPr>
      <w:r w:rsidRPr="00424E59">
        <w:rPr>
          <w:rFonts w:ascii="Arial" w:hAnsi="Arial"/>
        </w:rPr>
        <w:t>6.2.12.3.1</w:t>
      </w:r>
      <w:r w:rsidRPr="00424E59">
        <w:rPr>
          <w:rFonts w:ascii="Arial" w:hAnsi="Arial"/>
        </w:rPr>
        <w:tab/>
        <w:t>Pre-test conditions</w:t>
      </w:r>
    </w:p>
    <w:p w14:paraId="00DAD20A"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65B87D8E" w14:textId="77777777" w:rsidR="00EB676A" w:rsidRPr="00424E59" w:rsidRDefault="00EB676A" w:rsidP="00EB676A">
      <w:pPr>
        <w:ind w:left="568" w:hanging="284"/>
      </w:pPr>
      <w:r w:rsidRPr="00424E59">
        <w:t>-</w:t>
      </w:r>
      <w:r w:rsidRPr="00424E59">
        <w:tab/>
        <w:t>SS (MCPTT server)</w:t>
      </w:r>
    </w:p>
    <w:p w14:paraId="71B5AC11" w14:textId="77777777" w:rsidR="00EB676A" w:rsidRPr="00424E59" w:rsidRDefault="00EB676A" w:rsidP="00EB676A">
      <w:pPr>
        <w:ind w:left="568" w:hanging="284"/>
      </w:pPr>
      <w:r w:rsidRPr="00424E59">
        <w:t>-</w:t>
      </w:r>
      <w:r w:rsidRPr="00424E5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96FAAA"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781B3A93" w14:textId="77777777" w:rsidR="00EB676A" w:rsidRPr="00424E59" w:rsidRDefault="00EB676A" w:rsidP="00EB676A">
      <w:pPr>
        <w:ind w:left="568" w:hanging="284"/>
      </w:pPr>
      <w:r w:rsidRPr="00424E59">
        <w:t>-</w:t>
      </w:r>
      <w:r w:rsidRPr="00424E59">
        <w:tab/>
        <w:t>UE (MCPTT client)</w:t>
      </w:r>
    </w:p>
    <w:p w14:paraId="47A30C0B" w14:textId="77777777" w:rsidR="00EB676A" w:rsidRPr="00424E59" w:rsidRDefault="00EB676A" w:rsidP="00EB676A">
      <w:pPr>
        <w:ind w:left="568" w:hanging="284"/>
      </w:pPr>
      <w:r w:rsidRPr="00424E59">
        <w:t>-</w:t>
      </w:r>
      <w:r w:rsidRPr="00424E59">
        <w:tab/>
        <w:t>The test USIM set as defined in TS 36.579-1 [2], subclause 5.5.10 is inserted.</w:t>
      </w:r>
    </w:p>
    <w:p w14:paraId="5511D88A"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28ACF81B"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0EB6F2B6"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1B89EDDC" w14:textId="77777777" w:rsidR="00EB676A" w:rsidRPr="00424E59" w:rsidRDefault="00EB676A" w:rsidP="00EB676A">
      <w:pPr>
        <w:ind w:left="568" w:hanging="284"/>
      </w:pPr>
      <w:r w:rsidRPr="00424E59">
        <w:t>-</w:t>
      </w:r>
      <w:r w:rsidRPr="00424E59">
        <w:tab/>
        <w:t>UE States at the end of the preamble</w:t>
      </w:r>
    </w:p>
    <w:p w14:paraId="1576DE2D" w14:textId="77777777" w:rsidR="00EB676A" w:rsidRPr="00424E59" w:rsidRDefault="00EB676A" w:rsidP="00EB676A">
      <w:pPr>
        <w:ind w:left="851" w:hanging="284"/>
      </w:pPr>
      <w:r w:rsidRPr="00424E59">
        <w:t>-</w:t>
      </w:r>
      <w:r w:rsidRPr="00424E59">
        <w:tab/>
        <w:t>The UE is in E-UTRA Registered, Idle Mode state.</w:t>
      </w:r>
    </w:p>
    <w:p w14:paraId="0C36223E"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13CC595A" w14:textId="77777777" w:rsidR="00EB676A" w:rsidRPr="00424E59" w:rsidRDefault="00EB676A" w:rsidP="00EB676A">
      <w:pPr>
        <w:keepNext/>
        <w:keepLines/>
        <w:spacing w:before="120"/>
        <w:ind w:left="1985" w:hanging="1985"/>
        <w:rPr>
          <w:rFonts w:ascii="Arial" w:hAnsi="Arial"/>
        </w:rPr>
      </w:pPr>
      <w:r w:rsidRPr="00424E59">
        <w:rPr>
          <w:rFonts w:ascii="Arial" w:hAnsi="Arial"/>
        </w:rPr>
        <w:t>6.2.12.3.2</w:t>
      </w:r>
      <w:r w:rsidRPr="00424E59">
        <w:rPr>
          <w:rFonts w:ascii="Arial" w:hAnsi="Arial"/>
        </w:rPr>
        <w:tab/>
        <w:t>Test procedure sequence</w:t>
      </w:r>
    </w:p>
    <w:p w14:paraId="218C8759" w14:textId="77777777" w:rsidR="00EB676A" w:rsidRPr="00424E59" w:rsidRDefault="00EB676A" w:rsidP="00EB676A">
      <w:pPr>
        <w:keepNext/>
        <w:keepLines/>
        <w:spacing w:before="60"/>
        <w:jc w:val="center"/>
        <w:rPr>
          <w:rFonts w:ascii="Arial" w:hAnsi="Arial"/>
          <w:b/>
        </w:rPr>
      </w:pPr>
      <w:bookmarkStart w:id="1107" w:name="_Toc21006046"/>
      <w:bookmarkStart w:id="1108" w:name="_Toc36037719"/>
      <w:bookmarkStart w:id="1109" w:name="_Toc43837572"/>
      <w:bookmarkStart w:id="1110" w:name="_Toc60995684"/>
      <w:bookmarkStart w:id="1111" w:name="_Toc69159812"/>
      <w:r w:rsidRPr="00424E59">
        <w:rPr>
          <w:rFonts w:ascii="Arial" w:hAnsi="Arial"/>
          <w:b/>
        </w:rPr>
        <w:t>Table 6.2.12.3.2-1: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4FF58E05" w14:textId="77777777" w:rsidTr="00BC3F8D">
        <w:trPr>
          <w:cantSplit/>
        </w:trPr>
        <w:tc>
          <w:tcPr>
            <w:tcW w:w="534" w:type="dxa"/>
            <w:tcBorders>
              <w:top w:val="single" w:sz="4" w:space="0" w:color="auto"/>
              <w:left w:val="single" w:sz="4" w:space="0" w:color="auto"/>
              <w:bottom w:val="nil"/>
              <w:right w:val="single" w:sz="4" w:space="0" w:color="auto"/>
            </w:tcBorders>
            <w:hideMark/>
          </w:tcPr>
          <w:p w14:paraId="273116E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2148974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DF4B5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95A215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1BD230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439B21C8" w14:textId="77777777" w:rsidTr="00BC3F8D">
        <w:trPr>
          <w:cantSplit/>
        </w:trPr>
        <w:tc>
          <w:tcPr>
            <w:tcW w:w="534" w:type="dxa"/>
            <w:tcBorders>
              <w:top w:val="nil"/>
              <w:left w:val="single" w:sz="4" w:space="0" w:color="auto"/>
              <w:bottom w:val="single" w:sz="4" w:space="0" w:color="auto"/>
              <w:right w:val="single" w:sz="4" w:space="0" w:color="auto"/>
            </w:tcBorders>
          </w:tcPr>
          <w:p w14:paraId="1A5644CA"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99C43C"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80A1D3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710BFA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894FAFB"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66D2116" w14:textId="77777777" w:rsidR="00EB676A" w:rsidRPr="00424E59" w:rsidRDefault="00EB676A" w:rsidP="00BC3F8D">
            <w:pPr>
              <w:keepNext/>
              <w:keepLines/>
              <w:spacing w:after="0"/>
              <w:jc w:val="center"/>
              <w:rPr>
                <w:rFonts w:ascii="Arial" w:hAnsi="Arial"/>
                <w:b/>
                <w:sz w:val="18"/>
              </w:rPr>
            </w:pPr>
          </w:p>
        </w:tc>
      </w:tr>
      <w:tr w:rsidR="00EB676A" w:rsidRPr="00424E59" w14:paraId="69F7D35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16BD8D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3C8DC1B" w14:textId="77777777" w:rsidR="00FA44FE" w:rsidRPr="00424E59" w:rsidRDefault="00FA44FE" w:rsidP="00BC3F8D">
            <w:pPr>
              <w:keepNext/>
              <w:keepLines/>
              <w:spacing w:after="0"/>
              <w:rPr>
                <w:ins w:id="1112" w:author="MCC160" w:date="2022-11-16T22:13:00Z"/>
                <w:rFonts w:ascii="Arial" w:hAnsi="Arial"/>
                <w:sz w:val="18"/>
                <w:rPrChange w:id="1113" w:author="MCC160" w:date="2022-11-16T22:13:00Z">
                  <w:rPr>
                    <w:ins w:id="1114" w:author="MCC160" w:date="2022-11-16T22:13:00Z"/>
                    <w:rFonts w:ascii="Arial" w:hAnsi="Arial"/>
                    <w:sz w:val="18"/>
                  </w:rPr>
                </w:rPrChange>
              </w:rPr>
            </w:pPr>
            <w:ins w:id="1115" w:author="MCC160" w:date="2022-11-16T22:13:00Z">
              <w:r w:rsidRPr="00424E59">
                <w:rPr>
                  <w:rFonts w:ascii="Arial" w:hAnsi="Arial"/>
                  <w:sz w:val="18"/>
                  <w:rPrChange w:id="1116" w:author="MCC160" w:date="2022-11-16T22:13:00Z">
                    <w:rPr>
                      <w:rFonts w:ascii="Arial" w:hAnsi="Arial"/>
                      <w:sz w:val="18"/>
                    </w:rPr>
                  </w:rPrChange>
                </w:rPr>
                <w:t>Make the UE (MCPTT client) send a private call call-back request for targeted user B.</w:t>
              </w:r>
            </w:ins>
          </w:p>
          <w:p w14:paraId="116B5CA5" w14:textId="52F9914D" w:rsidR="00EB676A" w:rsidRPr="00424E59" w:rsidDel="00FA44FE" w:rsidRDefault="00EB676A" w:rsidP="00BC3F8D">
            <w:pPr>
              <w:keepNext/>
              <w:keepLines/>
              <w:spacing w:after="0"/>
              <w:rPr>
                <w:del w:id="1117" w:author="MCC160" w:date="2022-11-16T22:13:00Z"/>
                <w:rFonts w:ascii="Arial" w:hAnsi="Arial"/>
                <w:sz w:val="18"/>
              </w:rPr>
            </w:pPr>
            <w:del w:id="1118" w:author="MCC160" w:date="2022-11-16T22:13:00Z">
              <w:r w:rsidRPr="00424E59" w:rsidDel="00FA44FE">
                <w:rPr>
                  <w:rFonts w:ascii="Arial" w:hAnsi="Arial"/>
                  <w:sz w:val="18"/>
                  <w:rPrChange w:id="1119" w:author="MCC160" w:date="2022-11-16T22:13:00Z">
                    <w:rPr>
                      <w:rFonts w:ascii="Arial" w:hAnsi="Arial"/>
                      <w:sz w:val="18"/>
                    </w:rPr>
                  </w:rPrChange>
                </w:rPr>
                <w:delText>Make the UE (MCPTT User) request sending a private call call-back request.</w:delText>
              </w:r>
            </w:del>
          </w:p>
          <w:p w14:paraId="5ECDEEEC"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D53AA6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BDF782"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CCFCE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0E4EF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208218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3745FC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2-3B</w:t>
            </w:r>
          </w:p>
        </w:tc>
        <w:tc>
          <w:tcPr>
            <w:tcW w:w="3968" w:type="dxa"/>
            <w:tcBorders>
              <w:top w:val="single" w:sz="4" w:space="0" w:color="auto"/>
              <w:left w:val="single" w:sz="4" w:space="0" w:color="auto"/>
              <w:bottom w:val="single" w:sz="4" w:space="0" w:color="auto"/>
              <w:right w:val="single" w:sz="4" w:space="0" w:color="auto"/>
            </w:tcBorders>
            <w:hideMark/>
          </w:tcPr>
          <w:p w14:paraId="028AB8E6" w14:textId="01A06E15" w:rsidR="00EB676A" w:rsidRPr="00424E59" w:rsidRDefault="00EB676A">
            <w:pPr>
              <w:pStyle w:val="TAL"/>
              <w:pPrChange w:id="1120" w:author="MCC160" w:date="2022-11-01T14:48:00Z">
                <w:pPr>
                  <w:keepNext/>
                  <w:keepLines/>
                  <w:spacing w:after="0"/>
                </w:pPr>
              </w:pPrChange>
            </w:pPr>
            <w:r w:rsidRPr="00424E59">
              <w:t>Check: Does the UE (</w:t>
            </w:r>
            <w:r w:rsidRPr="00424E59">
              <w:rPr>
                <w:lang w:eastAsia="ko-KR"/>
              </w:rPr>
              <w:t>MCPTT client) correctly perform steps 1a1</w:t>
            </w:r>
            <w:ins w:id="1121" w:author="MCC160" w:date="2022-11-03T13:39:00Z">
              <w:r w:rsidR="004967DA" w:rsidRPr="00424E59">
                <w:rPr>
                  <w:lang w:eastAsia="ko-KR"/>
                </w:rPr>
                <w:t>-5</w:t>
              </w:r>
            </w:ins>
            <w:del w:id="1122" w:author="MCC160" w:date="2022-11-03T13:39:00Z">
              <w:r w:rsidRPr="00424E59" w:rsidDel="004967DA">
                <w:rPr>
                  <w:lang w:eastAsia="ko-KR"/>
                </w:rPr>
                <w:delText xml:space="preserve"> to 5</w:delText>
              </w:r>
            </w:del>
            <w:r w:rsidRPr="00424E59">
              <w:rPr>
                <w:lang w:eastAsia="ko-KR"/>
              </w:rPr>
              <w:t xml:space="preserve"> of </w:t>
            </w:r>
            <w:del w:id="1123" w:author="MCC160" w:date="2022-11-01T12:15:00Z">
              <w:r w:rsidRPr="00424E59" w:rsidDel="00276FA9">
                <w:rPr>
                  <w:lang w:eastAsia="ko-KR"/>
                </w:rPr>
                <w:delText xml:space="preserve">the </w:delText>
              </w:r>
            </w:del>
            <w:ins w:id="1124" w:author="MCC160" w:date="2022-11-01T12:15:00Z">
              <w:r w:rsidR="00276FA9" w:rsidRPr="00424E59">
                <w:rPr>
                  <w:lang w:eastAsia="ko-KR"/>
                </w:rPr>
                <w:t xml:space="preserve">test </w:t>
              </w:r>
            </w:ins>
            <w:r w:rsidRPr="00424E59">
              <w:rPr>
                <w:lang w:eastAsia="ko-KR"/>
              </w:rPr>
              <w:t xml:space="preserve">procedure </w:t>
            </w:r>
            <w:del w:id="1125" w:author="MCC160" w:date="2022-11-01T12:15:00Z">
              <w:r w:rsidRPr="00424E59" w:rsidDel="00276FA9">
                <w:rPr>
                  <w:lang w:eastAsia="ko-KR"/>
                </w:rPr>
                <w:delText xml:space="preserve">for </w:delText>
              </w:r>
            </w:del>
            <w:ins w:id="1126" w:author="MCC160" w:date="2022-11-01T12:15:00Z">
              <w:r w:rsidR="00276FA9" w:rsidRPr="00424E59">
                <w:rPr>
                  <w:lang w:eastAsia="ko-KR"/>
                </w:rPr>
                <w:t>'</w:t>
              </w:r>
            </w:ins>
            <w:r w:rsidRPr="00424E59">
              <w:rPr>
                <w:lang w:eastAsia="ko-KR"/>
              </w:rPr>
              <w:t>MCX SIP MESSAGE Request - Accept CO</w:t>
            </w:r>
            <w:ins w:id="1127" w:author="MCC160" w:date="2022-11-01T12:15:00Z">
              <w:r w:rsidR="00276FA9" w:rsidRPr="00424E59">
                <w:rPr>
                  <w:lang w:eastAsia="ko-KR"/>
                </w:rPr>
                <w:t>'</w:t>
              </w:r>
            </w:ins>
            <w:r w:rsidRPr="00424E59">
              <w:rPr>
                <w:lang w:eastAsia="ko-KR"/>
              </w:rPr>
              <w:t xml:space="preserve"> as described in TS 36.579-1 [2] Table 5.3.30.3-</w:t>
            </w:r>
            <w:ins w:id="1128" w:author="MCC160" w:date="2022-11-01T12:15:00Z">
              <w:r w:rsidR="00276FA9" w:rsidRPr="00424E59">
                <w:rPr>
                  <w:lang w:eastAsia="ko-KR"/>
                </w:rPr>
                <w:t>1</w:t>
              </w:r>
            </w:ins>
            <w:r w:rsidRPr="00424E59">
              <w:rPr>
                <w:lang w:eastAsia="ko-KR"/>
              </w:rPr>
              <w:t xml:space="preserve"> </w:t>
            </w:r>
            <w:r w:rsidRPr="00424E59">
              <w:t xml:space="preserve">requesting a private call call-back providing </w:t>
            </w:r>
            <w:r w:rsidRPr="00424E59">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1EE4091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3DF11B"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576E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12F637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A6711B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CFBFD1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2206702A" w14:textId="77777777" w:rsidR="00FA44FE" w:rsidRPr="00424E59" w:rsidRDefault="00FA44FE" w:rsidP="00BC3F8D">
            <w:pPr>
              <w:keepNext/>
              <w:keepLines/>
              <w:spacing w:after="0"/>
              <w:rPr>
                <w:ins w:id="1129" w:author="MCC160" w:date="2022-11-16T22:13:00Z"/>
                <w:rFonts w:ascii="Arial" w:hAnsi="Arial"/>
                <w:sz w:val="18"/>
                <w:rPrChange w:id="1130" w:author="MCC160" w:date="2022-11-16T22:13:00Z">
                  <w:rPr>
                    <w:ins w:id="1131" w:author="MCC160" w:date="2022-11-16T22:13:00Z"/>
                    <w:rFonts w:ascii="Arial" w:hAnsi="Arial"/>
                    <w:sz w:val="18"/>
                  </w:rPr>
                </w:rPrChange>
              </w:rPr>
            </w:pPr>
            <w:ins w:id="1132" w:author="MCC160" w:date="2022-11-16T22:13:00Z">
              <w:r w:rsidRPr="00424E59">
                <w:rPr>
                  <w:rFonts w:ascii="Arial" w:hAnsi="Arial"/>
                  <w:sz w:val="18"/>
                  <w:rPrChange w:id="1133" w:author="MCC160" w:date="2022-11-16T22:13:00Z">
                    <w:rPr>
                      <w:rFonts w:ascii="Arial" w:hAnsi="Arial"/>
                      <w:sz w:val="18"/>
                    </w:rPr>
                  </w:rPrChange>
                </w:rPr>
                <w:t>Make the UE (MCPTT client) cancel the private call call-back request for targeted user B.</w:t>
              </w:r>
            </w:ins>
          </w:p>
          <w:p w14:paraId="4A28F252" w14:textId="768FEBFA" w:rsidR="00EB676A" w:rsidRPr="00424E59" w:rsidDel="00FA44FE" w:rsidRDefault="00EB676A" w:rsidP="00BC3F8D">
            <w:pPr>
              <w:keepNext/>
              <w:keepLines/>
              <w:spacing w:after="0"/>
              <w:rPr>
                <w:del w:id="1134" w:author="MCC160" w:date="2022-11-16T22:13:00Z"/>
                <w:rFonts w:ascii="Arial" w:hAnsi="Arial"/>
                <w:sz w:val="18"/>
              </w:rPr>
            </w:pPr>
            <w:del w:id="1135" w:author="MCC160" w:date="2022-11-16T22:13:00Z">
              <w:r w:rsidRPr="00424E59" w:rsidDel="00FA44FE">
                <w:rPr>
                  <w:rFonts w:ascii="Arial" w:hAnsi="Arial"/>
                  <w:sz w:val="18"/>
                  <w:rPrChange w:id="1136" w:author="MCC160" w:date="2022-11-16T22:13:00Z">
                    <w:rPr>
                      <w:rFonts w:ascii="Arial" w:hAnsi="Arial"/>
                      <w:sz w:val="18"/>
                    </w:rPr>
                  </w:rPrChange>
                </w:rPr>
                <w:delText xml:space="preserve">Make the UE (MCPTT User) request cancelling of the private call call-back request (based on the </w:delText>
              </w:r>
              <w:r w:rsidRPr="00424E59" w:rsidDel="00FA44FE">
                <w:rPr>
                  <w:rFonts w:ascii="Arial" w:hAnsi="Arial"/>
                  <w:sz w:val="18"/>
                  <w:lang w:eastAsia="ko-KR"/>
                  <w:rPrChange w:id="1137" w:author="MCC160" w:date="2022-11-16T22:13:00Z">
                    <w:rPr>
                      <w:rFonts w:ascii="Arial" w:hAnsi="Arial"/>
                      <w:sz w:val="18"/>
                      <w:lang w:eastAsia="ko-KR"/>
                    </w:rPr>
                  </w:rPrChange>
                </w:rPr>
                <w:delText>MCPTT ID of the targeted MCPTT user)</w:delText>
              </w:r>
              <w:r w:rsidRPr="00424E59" w:rsidDel="00FA44FE">
                <w:rPr>
                  <w:rFonts w:ascii="Arial" w:hAnsi="Arial"/>
                  <w:sz w:val="18"/>
                  <w:rPrChange w:id="1138" w:author="MCC160" w:date="2022-11-16T22:13:00Z">
                    <w:rPr>
                      <w:rFonts w:ascii="Arial" w:hAnsi="Arial"/>
                      <w:sz w:val="18"/>
                    </w:rPr>
                  </w:rPrChange>
                </w:rPr>
                <w:delText>.</w:delText>
              </w:r>
            </w:del>
          </w:p>
          <w:p w14:paraId="1FE5144D"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2487FA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55ED8E"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8729C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5B15F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AF0AC4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F1FFAB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5-6A</w:t>
            </w:r>
          </w:p>
        </w:tc>
        <w:tc>
          <w:tcPr>
            <w:tcW w:w="3968" w:type="dxa"/>
            <w:tcBorders>
              <w:top w:val="single" w:sz="4" w:space="0" w:color="auto"/>
              <w:left w:val="single" w:sz="4" w:space="0" w:color="auto"/>
              <w:bottom w:val="single" w:sz="4" w:space="0" w:color="auto"/>
              <w:right w:val="single" w:sz="4" w:space="0" w:color="auto"/>
            </w:tcBorders>
            <w:hideMark/>
          </w:tcPr>
          <w:p w14:paraId="58E218C5" w14:textId="4470F1A2" w:rsidR="00EB676A" w:rsidRPr="00424E59" w:rsidRDefault="00EB676A" w:rsidP="00BC3F8D">
            <w:pPr>
              <w:keepNext/>
              <w:keepLines/>
              <w:spacing w:after="0"/>
              <w:rPr>
                <w:rFonts w:ascii="Arial" w:hAnsi="Arial"/>
                <w:sz w:val="18"/>
              </w:rPr>
            </w:pPr>
            <w:r w:rsidRPr="00424E59">
              <w:rPr>
                <w:rFonts w:ascii="Arial" w:hAnsi="Arial"/>
                <w:sz w:val="18"/>
              </w:rPr>
              <w:t>Check: Does the UE (</w:t>
            </w:r>
            <w:r w:rsidRPr="00424E59">
              <w:rPr>
                <w:rFonts w:ascii="Arial" w:hAnsi="Arial"/>
                <w:sz w:val="18"/>
                <w:lang w:eastAsia="ko-KR"/>
              </w:rPr>
              <w:t>MCPTT client) correctly perform steps 2</w:t>
            </w:r>
            <w:ins w:id="1139" w:author="MCC160" w:date="2022-11-01T14:48:00Z">
              <w:r w:rsidR="007D453B" w:rsidRPr="00424E59">
                <w:rPr>
                  <w:rFonts w:ascii="Arial" w:hAnsi="Arial"/>
                  <w:sz w:val="18"/>
                  <w:lang w:eastAsia="ko-KR"/>
                </w:rPr>
                <w:t>-5</w:t>
              </w:r>
            </w:ins>
            <w:del w:id="1140" w:author="MCC160" w:date="2022-11-01T14:48:00Z">
              <w:r w:rsidRPr="00424E59" w:rsidDel="007D453B">
                <w:rPr>
                  <w:rFonts w:ascii="Arial" w:hAnsi="Arial"/>
                  <w:sz w:val="18"/>
                  <w:lang w:eastAsia="ko-KR"/>
                </w:rPr>
                <w:delText xml:space="preserve"> to 5</w:delText>
              </w:r>
            </w:del>
            <w:r w:rsidRPr="00424E59">
              <w:rPr>
                <w:rFonts w:ascii="Arial" w:hAnsi="Arial"/>
                <w:sz w:val="18"/>
                <w:lang w:eastAsia="ko-KR"/>
              </w:rPr>
              <w:t xml:space="preserve"> of </w:t>
            </w:r>
            <w:del w:id="1141" w:author="MCC160" w:date="2022-11-01T12:15:00Z">
              <w:r w:rsidRPr="00424E59" w:rsidDel="00276FA9">
                <w:rPr>
                  <w:rFonts w:ascii="Arial" w:hAnsi="Arial"/>
                  <w:sz w:val="18"/>
                  <w:lang w:eastAsia="ko-KR"/>
                </w:rPr>
                <w:delText xml:space="preserve">the </w:delText>
              </w:r>
            </w:del>
            <w:ins w:id="1142" w:author="MCC160" w:date="2022-11-01T12:15:00Z">
              <w:r w:rsidR="00276FA9" w:rsidRPr="00424E59">
                <w:rPr>
                  <w:rFonts w:ascii="Arial" w:hAnsi="Arial"/>
                  <w:sz w:val="18"/>
                  <w:lang w:eastAsia="ko-KR"/>
                </w:rPr>
                <w:t xml:space="preserve">test </w:t>
              </w:r>
            </w:ins>
            <w:r w:rsidRPr="00424E59">
              <w:rPr>
                <w:rFonts w:ascii="Arial" w:hAnsi="Arial"/>
                <w:sz w:val="18"/>
                <w:lang w:eastAsia="ko-KR"/>
              </w:rPr>
              <w:t xml:space="preserve">procedure </w:t>
            </w:r>
            <w:del w:id="1143" w:author="MCC160" w:date="2022-11-01T12:15:00Z">
              <w:r w:rsidRPr="00424E59" w:rsidDel="00276FA9">
                <w:rPr>
                  <w:rFonts w:ascii="Arial" w:hAnsi="Arial"/>
                  <w:sz w:val="18"/>
                  <w:lang w:eastAsia="ko-KR"/>
                </w:rPr>
                <w:delText xml:space="preserve">for </w:delText>
              </w:r>
            </w:del>
            <w:ins w:id="1144" w:author="MCC160" w:date="2022-11-01T12:15:00Z">
              <w:r w:rsidR="00276FA9" w:rsidRPr="00424E59">
                <w:rPr>
                  <w:rFonts w:ascii="Arial" w:hAnsi="Arial"/>
                  <w:sz w:val="18"/>
                  <w:lang w:eastAsia="ko-KR"/>
                </w:rPr>
                <w:t>'</w:t>
              </w:r>
            </w:ins>
            <w:r w:rsidRPr="00424E59">
              <w:rPr>
                <w:rFonts w:ascii="Arial" w:hAnsi="Arial"/>
                <w:sz w:val="18"/>
                <w:lang w:eastAsia="ko-KR"/>
              </w:rPr>
              <w:t>MCX SIP MESSAGE Request - Accept CO</w:t>
            </w:r>
            <w:ins w:id="1145" w:author="MCC160" w:date="2022-11-01T12:16:00Z">
              <w:r w:rsidR="00276FA9" w:rsidRPr="00424E59">
                <w:rPr>
                  <w:rFonts w:ascii="Arial" w:hAnsi="Arial"/>
                  <w:sz w:val="18"/>
                  <w:lang w:eastAsia="ko-KR"/>
                </w:rPr>
                <w:t>'</w:t>
              </w:r>
            </w:ins>
            <w:r w:rsidRPr="00424E59">
              <w:rPr>
                <w:rFonts w:ascii="Arial" w:hAnsi="Arial"/>
                <w:sz w:val="18"/>
                <w:lang w:eastAsia="ko-KR"/>
              </w:rPr>
              <w:t xml:space="preserve"> as described in TS 36.579-1 [2] Table 5.3.30.3-1 to cancel the</w:t>
            </w:r>
            <w:r w:rsidRPr="00424E59">
              <w:rPr>
                <w:rFonts w:ascii="Arial" w:hAnsi="Arial"/>
                <w:sz w:val="18"/>
              </w:rPr>
              <w:t xml:space="preserve"> private call call-back providing </w:t>
            </w:r>
            <w:r w:rsidRPr="00424E59">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74DD12A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022AA99"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F7A67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3BB13B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E41361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E0CD96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DB4D443" w14:textId="77777777" w:rsidR="00FA44FE" w:rsidRPr="00424E59" w:rsidRDefault="00FA44FE" w:rsidP="00BC3F8D">
            <w:pPr>
              <w:keepNext/>
              <w:keepLines/>
              <w:spacing w:after="0"/>
              <w:rPr>
                <w:ins w:id="1146" w:author="MCC160" w:date="2022-11-16T22:14:00Z"/>
                <w:rFonts w:ascii="Arial" w:hAnsi="Arial"/>
                <w:sz w:val="18"/>
                <w:rPrChange w:id="1147" w:author="MCC160" w:date="2022-11-16T22:14:00Z">
                  <w:rPr>
                    <w:ins w:id="1148" w:author="MCC160" w:date="2022-11-16T22:14:00Z"/>
                    <w:rFonts w:ascii="Arial" w:hAnsi="Arial"/>
                    <w:sz w:val="18"/>
                  </w:rPr>
                </w:rPrChange>
              </w:rPr>
            </w:pPr>
            <w:ins w:id="1149" w:author="MCC160" w:date="2022-11-16T22:14:00Z">
              <w:r w:rsidRPr="00424E59">
                <w:rPr>
                  <w:rFonts w:ascii="Arial" w:hAnsi="Arial"/>
                  <w:sz w:val="18"/>
                  <w:rPrChange w:id="1150" w:author="MCC160" w:date="2022-11-16T22:14:00Z">
                    <w:rPr>
                      <w:rFonts w:ascii="Arial" w:hAnsi="Arial"/>
                      <w:sz w:val="18"/>
                    </w:rPr>
                  </w:rPrChange>
                </w:rPr>
                <w:t>Make the UE (MCPTT client) cancel the private call call-back request for targeted user B.</w:t>
              </w:r>
            </w:ins>
          </w:p>
          <w:p w14:paraId="7DFC5F09" w14:textId="579B6813" w:rsidR="00EB676A" w:rsidRPr="00424E59" w:rsidDel="00FA44FE" w:rsidRDefault="00EB676A" w:rsidP="00BC3F8D">
            <w:pPr>
              <w:keepNext/>
              <w:keepLines/>
              <w:spacing w:after="0"/>
              <w:rPr>
                <w:del w:id="1151" w:author="MCC160" w:date="2022-11-16T22:14:00Z"/>
                <w:rFonts w:ascii="Arial" w:hAnsi="Arial"/>
                <w:sz w:val="18"/>
              </w:rPr>
            </w:pPr>
            <w:del w:id="1152" w:author="MCC160" w:date="2022-11-16T22:14:00Z">
              <w:r w:rsidRPr="00424E59" w:rsidDel="00FA44FE">
                <w:rPr>
                  <w:rFonts w:ascii="Arial" w:hAnsi="Arial"/>
                  <w:sz w:val="18"/>
                  <w:rPrChange w:id="1153" w:author="MCC160" w:date="2022-11-16T22:14:00Z">
                    <w:rPr>
                      <w:rFonts w:ascii="Arial" w:hAnsi="Arial"/>
                      <w:sz w:val="18"/>
                    </w:rPr>
                  </w:rPrChange>
                </w:rPr>
                <w:delText xml:space="preserve">Make the UE (MCPTT User) request cancelling of the private call call-back request (based on the </w:delText>
              </w:r>
              <w:r w:rsidRPr="00424E59" w:rsidDel="00FA44FE">
                <w:rPr>
                  <w:rFonts w:ascii="Arial" w:hAnsi="Arial"/>
                  <w:sz w:val="18"/>
                  <w:lang w:eastAsia="ko-KR"/>
                  <w:rPrChange w:id="1154" w:author="MCC160" w:date="2022-11-16T22:14:00Z">
                    <w:rPr>
                      <w:rFonts w:ascii="Arial" w:hAnsi="Arial"/>
                      <w:sz w:val="18"/>
                      <w:lang w:eastAsia="ko-KR"/>
                    </w:rPr>
                  </w:rPrChange>
                </w:rPr>
                <w:delText>MCPTT ID of the same targeted MCPTT user as in step 5)</w:delText>
              </w:r>
              <w:r w:rsidRPr="00424E59" w:rsidDel="00FA44FE">
                <w:rPr>
                  <w:rFonts w:ascii="Arial" w:hAnsi="Arial"/>
                  <w:sz w:val="18"/>
                  <w:rPrChange w:id="1155" w:author="MCC160" w:date="2022-11-16T22:14:00Z">
                    <w:rPr>
                      <w:rFonts w:ascii="Arial" w:hAnsi="Arial"/>
                      <w:sz w:val="18"/>
                    </w:rPr>
                  </w:rPrChange>
                </w:rPr>
                <w:delText>.</w:delText>
              </w:r>
            </w:del>
          </w:p>
          <w:p w14:paraId="55D6E5C3" w14:textId="717DCA9F" w:rsidR="00EB676A" w:rsidRPr="00424E59" w:rsidDel="0010589F" w:rsidRDefault="00EB676A" w:rsidP="0010589F">
            <w:pPr>
              <w:keepNext/>
              <w:keepLines/>
              <w:spacing w:after="0"/>
              <w:rPr>
                <w:del w:id="1156" w:author="MCC160" w:date="2022-11-10T15:07:00Z"/>
                <w:rFonts w:ascii="Arial" w:hAnsi="Arial"/>
                <w:sz w:val="18"/>
                <w:rPrChange w:id="1157" w:author="MCC160" w:date="2022-11-10T15:07:00Z">
                  <w:rPr>
                    <w:del w:id="1158" w:author="MCC160" w:date="2022-11-10T15:07:00Z"/>
                    <w:rFonts w:ascii="Arial" w:hAnsi="Arial"/>
                    <w:sz w:val="18"/>
                  </w:rPr>
                </w:rPrChange>
              </w:rPr>
            </w:pPr>
            <w:r w:rsidRPr="00424E59">
              <w:rPr>
                <w:rFonts w:ascii="Arial" w:hAnsi="Arial"/>
                <w:sz w:val="18"/>
              </w:rPr>
              <w:t>(NOTE 1</w:t>
            </w:r>
            <w:ins w:id="1159" w:author="MCC160" w:date="2022-11-10T15:07:00Z">
              <w:r w:rsidR="0010589F" w:rsidRPr="00424E59">
                <w:rPr>
                  <w:rFonts w:ascii="Arial" w:hAnsi="Arial"/>
                  <w:sz w:val="18"/>
                  <w:rPrChange w:id="1160" w:author="MCC160" w:date="2022-11-10T15:07:00Z">
                    <w:rPr>
                      <w:rFonts w:ascii="Arial" w:hAnsi="Arial"/>
                      <w:sz w:val="18"/>
                    </w:rPr>
                  </w:rPrChange>
                </w:rPr>
                <w:t>, NOTE 2</w:t>
              </w:r>
            </w:ins>
            <w:r w:rsidRPr="00424E59">
              <w:rPr>
                <w:rFonts w:ascii="Arial" w:hAnsi="Arial"/>
                <w:sz w:val="18"/>
                <w:rPrChange w:id="1161" w:author="MCC160" w:date="2022-11-10T15:07:00Z">
                  <w:rPr>
                    <w:rFonts w:ascii="Arial" w:hAnsi="Arial"/>
                    <w:sz w:val="18"/>
                  </w:rPr>
                </w:rPrChange>
              </w:rPr>
              <w:t>)</w:t>
            </w:r>
          </w:p>
          <w:p w14:paraId="30394FAB" w14:textId="1A7A4824" w:rsidR="00EB676A" w:rsidRPr="00424E59" w:rsidRDefault="00EB676A" w:rsidP="0010589F">
            <w:pPr>
              <w:keepNext/>
              <w:keepLines/>
              <w:spacing w:after="0"/>
              <w:rPr>
                <w:rFonts w:ascii="Arial" w:hAnsi="Arial"/>
                <w:sz w:val="18"/>
              </w:rPr>
            </w:pPr>
            <w:del w:id="1162" w:author="MCC160" w:date="2022-11-10T15:07:00Z">
              <w:r w:rsidRPr="00424E59" w:rsidDel="0010589F">
                <w:rPr>
                  <w:rFonts w:ascii="Arial" w:hAnsi="Arial"/>
                  <w:sz w:val="18"/>
                  <w:rPrChange w:id="1163" w:author="MCC160" w:date="2022-11-10T15:07:00Z">
                    <w:rPr>
                      <w:rFonts w:ascii="Arial" w:hAnsi="Arial"/>
                      <w:sz w:val="18"/>
                    </w:rPr>
                  </w:rPrChange>
                </w:rPr>
                <w:delText>NOTE: Depending on the implementation the User may not be provided with an entry for pending call-back</w:delText>
              </w:r>
              <w:r w:rsidRPr="00424E59" w:rsidDel="0010589F">
                <w:rPr>
                  <w:rFonts w:ascii="Arial" w:hAnsi="Arial"/>
                  <w:sz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1B2273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9654FF"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479E7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62C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595822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6C61CF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19518074"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Check: Does, in the next 5 sec, the UE (</w:t>
            </w:r>
            <w:r w:rsidRPr="00424E59">
              <w:rPr>
                <w:rFonts w:ascii="Arial" w:hAnsi="Arial"/>
                <w:sz w:val="18"/>
                <w:lang w:eastAsia="ko-KR"/>
              </w:rPr>
              <w:t xml:space="preserve">MCPTT client) send a SIP </w:t>
            </w:r>
            <w:r w:rsidRPr="00424E59">
              <w:rPr>
                <w:rFonts w:ascii="Arial" w:eastAsia="SimSun" w:hAnsi="Arial"/>
                <w:sz w:val="18"/>
              </w:rPr>
              <w:t>MESSAGE</w:t>
            </w:r>
            <w:r w:rsidRPr="00424E59">
              <w:rPr>
                <w:rFonts w:ascii="Arial" w:hAnsi="Arial"/>
                <w:sz w:val="18"/>
                <w:lang w:eastAsia="ko-KR"/>
              </w:rPr>
              <w:t xml:space="preserve"> message cancelling the</w:t>
            </w:r>
            <w:r w:rsidRPr="00424E59">
              <w:rPr>
                <w:rFonts w:ascii="Arial" w:hAnsi="Arial"/>
                <w:sz w:val="18"/>
              </w:rPr>
              <w:t xml:space="preserve"> private call call-back providing </w:t>
            </w:r>
            <w:r w:rsidRPr="00424E59">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66B9A46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AE3E697"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 xml:space="preserve">SIP </w:t>
            </w:r>
            <w:r w:rsidRPr="00424E59">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1412286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7A44FC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04B1C01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3ADD0A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E298382" w14:textId="4449889B" w:rsidR="00EB676A" w:rsidRPr="00424E59" w:rsidRDefault="00EB676A" w:rsidP="00BC3F8D">
            <w:pPr>
              <w:keepNext/>
              <w:keepLines/>
              <w:spacing w:after="0"/>
              <w:rPr>
                <w:rFonts w:ascii="Arial" w:hAnsi="Arial"/>
                <w:sz w:val="18"/>
              </w:rPr>
            </w:pPr>
            <w:r w:rsidRPr="00424E59">
              <w:rPr>
                <w:rFonts w:ascii="Arial" w:hAnsi="Arial"/>
                <w:sz w:val="18"/>
              </w:rPr>
              <w:t xml:space="preserve">EXCEPTION: </w:t>
            </w:r>
            <w:ins w:id="1164" w:author="MCC160" w:date="2022-11-16T22:21:00Z">
              <w:r w:rsidR="00FA44FE" w:rsidRPr="00424E59">
                <w:rPr>
                  <w:rFonts w:ascii="Arial" w:hAnsi="Arial"/>
                  <w:sz w:val="18"/>
                  <w:rPrChange w:id="1165" w:author="MCC160" w:date="2022-11-16T22:21:00Z">
                    <w:rPr>
                      <w:rFonts w:ascii="Arial" w:hAnsi="Arial"/>
                      <w:sz w:val="18"/>
                    </w:rPr>
                  </w:rPrChange>
                </w:rPr>
                <w:t>The</w:t>
              </w:r>
              <w:r w:rsidR="00FA44FE" w:rsidRPr="00424E59">
                <w:rPr>
                  <w:rFonts w:ascii="Arial" w:hAnsi="Arial"/>
                  <w:sz w:val="18"/>
                </w:rPr>
                <w:t xml:space="preserve"> </w:t>
              </w:r>
            </w:ins>
            <w:r w:rsidRPr="00424E59">
              <w:rPr>
                <w:rFonts w:ascii="Arial" w:hAnsi="Arial"/>
                <w:sz w:val="18"/>
              </w:rPr>
              <w:t xml:space="preserve">SS releases the </w:t>
            </w:r>
            <w:del w:id="1166" w:author="MCC160" w:date="2022-11-16T22:22:00Z">
              <w:r w:rsidRPr="00424E59" w:rsidDel="00E63D60">
                <w:rPr>
                  <w:rFonts w:ascii="Arial" w:hAnsi="Arial"/>
                  <w:sz w:val="18"/>
                  <w:rPrChange w:id="1167" w:author="MCC160" w:date="2022-11-16T22:23:00Z">
                    <w:rPr>
                      <w:rFonts w:ascii="Arial" w:hAnsi="Arial"/>
                      <w:sz w:val="18"/>
                    </w:rPr>
                  </w:rPrChange>
                </w:rPr>
                <w:delText>E-UTRA</w:delText>
              </w:r>
            </w:del>
            <w:ins w:id="1168" w:author="MCC160" w:date="2022-11-16T22:22:00Z">
              <w:r w:rsidR="00E63D60" w:rsidRPr="00424E59">
                <w:rPr>
                  <w:rFonts w:ascii="Arial" w:hAnsi="Arial"/>
                  <w:sz w:val="18"/>
                  <w:rPrChange w:id="1169" w:author="MCC160" w:date="2022-11-16T22:23:00Z">
                    <w:rPr>
                      <w:rFonts w:ascii="Arial" w:hAnsi="Arial"/>
                      <w:sz w:val="18"/>
                    </w:rPr>
                  </w:rPrChange>
                </w:rPr>
                <w:t>RRC</w:t>
              </w:r>
            </w:ins>
            <w:r w:rsidRPr="00424E59">
              <w:rPr>
                <w:rFonts w:ascii="Arial" w:hAnsi="Arial"/>
                <w:sz w:val="18"/>
              </w:rPr>
              <w:t xml:space="preserve"> connection.</w:t>
            </w:r>
          </w:p>
        </w:tc>
        <w:tc>
          <w:tcPr>
            <w:tcW w:w="708" w:type="dxa"/>
            <w:tcBorders>
              <w:top w:val="single" w:sz="4" w:space="0" w:color="auto"/>
              <w:left w:val="single" w:sz="4" w:space="0" w:color="auto"/>
              <w:bottom w:val="single" w:sz="4" w:space="0" w:color="auto"/>
              <w:right w:val="single" w:sz="4" w:space="0" w:color="auto"/>
            </w:tcBorders>
            <w:hideMark/>
          </w:tcPr>
          <w:p w14:paraId="79A6F5F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53688C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2A0CF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3F3A7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5F0725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2221CC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4A763F87" w14:textId="77777777" w:rsidR="00FA44FE" w:rsidRPr="00424E59" w:rsidRDefault="00FA44FE" w:rsidP="00BC3F8D">
            <w:pPr>
              <w:keepNext/>
              <w:keepLines/>
              <w:spacing w:after="0"/>
              <w:rPr>
                <w:ins w:id="1170" w:author="MCC160" w:date="2022-11-16T22:15:00Z"/>
                <w:rFonts w:ascii="Arial" w:hAnsi="Arial"/>
                <w:sz w:val="18"/>
                <w:rPrChange w:id="1171" w:author="MCC160" w:date="2022-11-16T22:15:00Z">
                  <w:rPr>
                    <w:ins w:id="1172" w:author="MCC160" w:date="2022-11-16T22:15:00Z"/>
                    <w:rFonts w:ascii="Arial" w:hAnsi="Arial"/>
                    <w:sz w:val="18"/>
                  </w:rPr>
                </w:rPrChange>
              </w:rPr>
            </w:pPr>
            <w:ins w:id="1173" w:author="MCC160" w:date="2022-11-16T22:15:00Z">
              <w:r w:rsidRPr="00424E59">
                <w:rPr>
                  <w:rFonts w:ascii="Arial" w:hAnsi="Arial"/>
                  <w:sz w:val="18"/>
                  <w:rPrChange w:id="1174" w:author="MCC160" w:date="2022-11-16T22:15:00Z">
                    <w:rPr>
                      <w:rFonts w:ascii="Arial" w:hAnsi="Arial"/>
                      <w:sz w:val="18"/>
                    </w:rPr>
                  </w:rPrChange>
                </w:rPr>
                <w:t>Make the UE (MCPTT client) send a private call call-back request for targeted user B.</w:t>
              </w:r>
            </w:ins>
          </w:p>
          <w:p w14:paraId="61B7A908" w14:textId="03D0E0EA" w:rsidR="00EB676A" w:rsidRPr="00424E59" w:rsidDel="00FA44FE" w:rsidRDefault="00EB676A" w:rsidP="00BC3F8D">
            <w:pPr>
              <w:keepNext/>
              <w:keepLines/>
              <w:spacing w:after="0"/>
              <w:rPr>
                <w:del w:id="1175" w:author="MCC160" w:date="2022-11-16T22:15:00Z"/>
                <w:rFonts w:ascii="Arial" w:hAnsi="Arial"/>
                <w:sz w:val="18"/>
              </w:rPr>
            </w:pPr>
            <w:del w:id="1176" w:author="MCC160" w:date="2022-11-16T22:15:00Z">
              <w:r w:rsidRPr="00424E59" w:rsidDel="00FA44FE">
                <w:rPr>
                  <w:rFonts w:ascii="Arial" w:hAnsi="Arial"/>
                  <w:sz w:val="18"/>
                  <w:rPrChange w:id="1177" w:author="MCC160" w:date="2022-11-16T22:15:00Z">
                    <w:rPr>
                      <w:rFonts w:ascii="Arial" w:hAnsi="Arial"/>
                      <w:sz w:val="18"/>
                    </w:rPr>
                  </w:rPrChange>
                </w:rPr>
                <w:delText>Make the UE (MCPTT User) request sending a private call call-back request.</w:delText>
              </w:r>
            </w:del>
          </w:p>
          <w:p w14:paraId="5DDC7976"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E2C90B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B97994"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C79F13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27ABA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F780FD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45F638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1A7AD9F0" w14:textId="77C53DE4"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1178" w:author="MCC160" w:date="2022-11-01T12:17:00Z">
              <w:r w:rsidRPr="00424E59" w:rsidDel="00847CB2">
                <w:rPr>
                  <w:rFonts w:ascii="Arial" w:hAnsi="Arial"/>
                  <w:sz w:val="18"/>
                </w:rPr>
                <w:delText>Does the UE (</w:delText>
              </w:r>
              <w:r w:rsidRPr="00424E59" w:rsidDel="00847CB2">
                <w:rPr>
                  <w:rFonts w:ascii="Arial" w:hAnsi="Arial"/>
                  <w:sz w:val="18"/>
                  <w:lang w:eastAsia="ko-KR"/>
                </w:rPr>
                <w:delText xml:space="preserve">MCPTT client) correctly perform procedure for </w:delText>
              </w:r>
            </w:del>
            <w:ins w:id="1179" w:author="MCC160" w:date="2022-11-01T12:16:00Z">
              <w:r w:rsidR="00847CB2" w:rsidRPr="00424E59">
                <w:rPr>
                  <w:rFonts w:ascii="Arial" w:hAnsi="Arial"/>
                  <w:sz w:val="18"/>
                  <w:lang w:eastAsia="ko-KR"/>
                </w:rPr>
                <w:t xml:space="preserve">Does the UE (MCPTT </w:t>
              </w:r>
            </w:ins>
            <w:ins w:id="1180" w:author="MCC160" w:date="2022-11-16T22:15:00Z">
              <w:r w:rsidR="00FA44FE" w:rsidRPr="00424E59">
                <w:rPr>
                  <w:rFonts w:ascii="Arial" w:hAnsi="Arial"/>
                  <w:sz w:val="18"/>
                  <w:lang w:eastAsia="ko-KR"/>
                  <w:rPrChange w:id="1181" w:author="MCC160" w:date="2022-11-16T22:15:00Z">
                    <w:rPr>
                      <w:rFonts w:ascii="Arial" w:hAnsi="Arial"/>
                      <w:sz w:val="18"/>
                      <w:lang w:eastAsia="ko-KR"/>
                    </w:rPr>
                  </w:rPrChange>
                </w:rPr>
                <w:t>c</w:t>
              </w:r>
            </w:ins>
            <w:ins w:id="1182" w:author="MCC160" w:date="2022-11-01T12:16:00Z">
              <w:r w:rsidR="00847CB2" w:rsidRPr="00424E59">
                <w:rPr>
                  <w:rFonts w:ascii="Arial" w:hAnsi="Arial"/>
                  <w:sz w:val="18"/>
                  <w:lang w:eastAsia="ko-KR"/>
                </w:rPr>
                <w:t>lient) correctly perform test procedure '</w:t>
              </w:r>
            </w:ins>
            <w:r w:rsidRPr="00424E59">
              <w:rPr>
                <w:rFonts w:ascii="Arial" w:hAnsi="Arial"/>
                <w:sz w:val="18"/>
                <w:lang w:eastAsia="ko-KR"/>
              </w:rPr>
              <w:t>MCX SIP MESSAGE Request - Accept CO</w:t>
            </w:r>
            <w:ins w:id="1183" w:author="MCC160" w:date="2022-11-01T12:16:00Z">
              <w:r w:rsidR="00847CB2" w:rsidRPr="00424E59">
                <w:rPr>
                  <w:rFonts w:ascii="Arial" w:hAnsi="Arial"/>
                  <w:sz w:val="18"/>
                  <w:lang w:eastAsia="ko-KR"/>
                </w:rPr>
                <w:t>'</w:t>
              </w:r>
            </w:ins>
            <w:r w:rsidRPr="00424E59">
              <w:rPr>
                <w:rFonts w:ascii="Arial" w:hAnsi="Arial"/>
                <w:sz w:val="18"/>
                <w:lang w:eastAsia="ko-KR"/>
              </w:rPr>
              <w:t xml:space="preserve"> as described in TS 36.579-1 [2] Table 5.3.30.3-1 </w:t>
            </w:r>
            <w:r w:rsidRPr="00424E59">
              <w:rPr>
                <w:rFonts w:ascii="Arial" w:hAnsi="Arial"/>
                <w:sz w:val="18"/>
              </w:rPr>
              <w:t xml:space="preserve">requesting a private call call-back providing </w:t>
            </w:r>
            <w:r w:rsidRPr="00424E59">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76078B2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A713AA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E394B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9CC58D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98AEAF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C044A4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10A-11A</w:t>
            </w:r>
          </w:p>
        </w:tc>
        <w:tc>
          <w:tcPr>
            <w:tcW w:w="3968" w:type="dxa"/>
            <w:tcBorders>
              <w:top w:val="single" w:sz="4" w:space="0" w:color="auto"/>
              <w:left w:val="single" w:sz="4" w:space="0" w:color="auto"/>
              <w:bottom w:val="single" w:sz="4" w:space="0" w:color="auto"/>
              <w:right w:val="single" w:sz="4" w:space="0" w:color="auto"/>
            </w:tcBorders>
            <w:hideMark/>
          </w:tcPr>
          <w:p w14:paraId="2BA24EDA"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CB7B87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F2D958F"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2CF7C5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E21D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1719B0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163DC7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1F0DB4EC" w14:textId="77777777" w:rsidR="00EB676A" w:rsidRPr="00424E59" w:rsidRDefault="00EB676A" w:rsidP="00BC3F8D">
            <w:pPr>
              <w:keepNext/>
              <w:keepLines/>
              <w:spacing w:after="0"/>
              <w:rPr>
                <w:rFonts w:ascii="Arial" w:hAnsi="Arial"/>
                <w:sz w:val="18"/>
              </w:rPr>
            </w:pPr>
            <w:r w:rsidRPr="00424E59">
              <w:rPr>
                <w:rFonts w:ascii="Arial" w:hAnsi="Arial"/>
                <w:sz w:val="18"/>
              </w:rPr>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6BE2869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524C48"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C45690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DC248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DEF8584"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E55CCB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C9C3D09" w14:textId="106A48D5"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1184" w:author="MCC160" w:date="2022-11-01T12:17:00Z">
              <w:r w:rsidRPr="00424E59" w:rsidDel="00847CB2">
                <w:rPr>
                  <w:rFonts w:ascii="Arial" w:hAnsi="Arial"/>
                  <w:sz w:val="18"/>
                </w:rPr>
                <w:delText>Does the UE (</w:delText>
              </w:r>
              <w:r w:rsidRPr="00424E59" w:rsidDel="00847CB2">
                <w:rPr>
                  <w:rFonts w:ascii="Arial" w:hAnsi="Arial"/>
                  <w:sz w:val="18"/>
                  <w:lang w:eastAsia="ko-KR"/>
                </w:rPr>
                <w:delText>MCPTT client) successfully perform</w:delText>
              </w:r>
              <w:r w:rsidRPr="00424E59" w:rsidDel="00847CB2">
                <w:rPr>
                  <w:rFonts w:ascii="Arial" w:hAnsi="Arial"/>
                  <w:sz w:val="18"/>
                </w:rPr>
                <w:delText xml:space="preserve"> procedure for </w:delText>
              </w:r>
            </w:del>
            <w:ins w:id="1185" w:author="MCC160" w:date="2022-11-01T12:17:00Z">
              <w:r w:rsidR="00847CB2" w:rsidRPr="00424E59">
                <w:rPr>
                  <w:rFonts w:ascii="Arial" w:hAnsi="Arial"/>
                  <w:sz w:val="18"/>
                </w:rPr>
                <w:t xml:space="preserve">Does the UE (MCPTT </w:t>
              </w:r>
            </w:ins>
            <w:ins w:id="1186" w:author="MCC160" w:date="2022-11-16T22:16:00Z">
              <w:r w:rsidR="00FA44FE" w:rsidRPr="00424E59">
                <w:rPr>
                  <w:rFonts w:ascii="Arial" w:hAnsi="Arial"/>
                  <w:sz w:val="18"/>
                  <w:rPrChange w:id="1187" w:author="MCC160" w:date="2022-11-16T22:16:00Z">
                    <w:rPr>
                      <w:rFonts w:ascii="Arial" w:hAnsi="Arial"/>
                      <w:sz w:val="18"/>
                    </w:rPr>
                  </w:rPrChange>
                </w:rPr>
                <w:t>c</w:t>
              </w:r>
            </w:ins>
            <w:ins w:id="1188" w:author="MCC160" w:date="2022-11-01T12:17:00Z">
              <w:r w:rsidR="00847CB2" w:rsidRPr="00424E59">
                <w:rPr>
                  <w:rFonts w:ascii="Arial" w:hAnsi="Arial"/>
                  <w:sz w:val="18"/>
                </w:rPr>
                <w:t>lient) correctly perform test procedure '</w:t>
              </w:r>
            </w:ins>
            <w:r w:rsidRPr="00424E59">
              <w:rPr>
                <w:rFonts w:ascii="Arial" w:hAnsi="Arial"/>
                <w:sz w:val="18"/>
              </w:rPr>
              <w:t>MCPTT CT private call establishment, manual commencement</w:t>
            </w:r>
            <w:ins w:id="1189" w:author="MCC160" w:date="2022-11-01T12:17:00Z">
              <w:r w:rsidR="00847CB2" w:rsidRPr="00424E59">
                <w:rPr>
                  <w:rFonts w:ascii="Arial" w:hAnsi="Arial"/>
                  <w:sz w:val="18"/>
                </w:rPr>
                <w:t>'</w:t>
              </w:r>
            </w:ins>
            <w:r w:rsidRPr="00424E59">
              <w:rPr>
                <w:rFonts w:ascii="Arial" w:hAnsi="Arial"/>
                <w:sz w:val="18"/>
                <w:lang w:eastAsia="zh-CN"/>
              </w:rPr>
              <w:t xml:space="preserve"> as described in TS 36.579-1 [2], Table </w:t>
            </w:r>
            <w:r w:rsidRPr="00424E59">
              <w:rPr>
                <w:rFonts w:ascii="Arial" w:hAnsi="Arial"/>
                <w:sz w:val="18"/>
              </w:rPr>
              <w:t>5.3.6.3-1 to establish an MCX private call (Private call call back fulfilment)?</w:t>
            </w:r>
          </w:p>
        </w:tc>
        <w:tc>
          <w:tcPr>
            <w:tcW w:w="708" w:type="dxa"/>
            <w:tcBorders>
              <w:top w:val="single" w:sz="4" w:space="0" w:color="auto"/>
              <w:left w:val="single" w:sz="4" w:space="0" w:color="auto"/>
              <w:bottom w:val="single" w:sz="4" w:space="0" w:color="auto"/>
              <w:right w:val="single" w:sz="4" w:space="0" w:color="auto"/>
            </w:tcBorders>
            <w:hideMark/>
          </w:tcPr>
          <w:p w14:paraId="50DE677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F355C2F"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D1E6A3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2DE870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3D61F5A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8E1EE9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14-16</w:t>
            </w:r>
          </w:p>
        </w:tc>
        <w:tc>
          <w:tcPr>
            <w:tcW w:w="3968" w:type="dxa"/>
            <w:tcBorders>
              <w:top w:val="single" w:sz="4" w:space="0" w:color="auto"/>
              <w:left w:val="single" w:sz="4" w:space="0" w:color="auto"/>
              <w:bottom w:val="single" w:sz="4" w:space="0" w:color="auto"/>
              <w:right w:val="single" w:sz="4" w:space="0" w:color="auto"/>
            </w:tcBorders>
            <w:hideMark/>
          </w:tcPr>
          <w:p w14:paraId="7E8B2EA8"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89E36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E5064A"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D2EF6A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B8961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5B8DAA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218C0B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17-18</w:t>
            </w:r>
          </w:p>
        </w:tc>
        <w:tc>
          <w:tcPr>
            <w:tcW w:w="3968" w:type="dxa"/>
            <w:tcBorders>
              <w:top w:val="single" w:sz="4" w:space="0" w:color="auto"/>
              <w:left w:val="single" w:sz="4" w:space="0" w:color="auto"/>
              <w:bottom w:val="single" w:sz="4" w:space="0" w:color="auto"/>
              <w:right w:val="single" w:sz="4" w:space="0" w:color="auto"/>
            </w:tcBorders>
            <w:hideMark/>
          </w:tcPr>
          <w:p w14:paraId="3AA6BC52" w14:textId="2FE3E7D8" w:rsidR="00EB676A" w:rsidRPr="00424E59" w:rsidRDefault="00EB676A" w:rsidP="00BC3F8D">
            <w:pPr>
              <w:keepNext/>
              <w:keepLines/>
              <w:spacing w:after="0"/>
              <w:rPr>
                <w:rFonts w:ascii="Arial" w:hAnsi="Arial"/>
                <w:sz w:val="18"/>
              </w:rPr>
            </w:pPr>
            <w:r w:rsidRPr="00424E59">
              <w:rPr>
                <w:rFonts w:ascii="Arial" w:hAnsi="Arial"/>
                <w:sz w:val="18"/>
              </w:rPr>
              <w:t xml:space="preserve">Steps 1 and 2 of </w:t>
            </w:r>
            <w:del w:id="1190" w:author="MCC160" w:date="2022-11-01T12:19:00Z">
              <w:r w:rsidRPr="00424E59" w:rsidDel="00847CB2">
                <w:rPr>
                  <w:rFonts w:ascii="Arial" w:hAnsi="Arial"/>
                  <w:sz w:val="18"/>
                </w:rPr>
                <w:delText xml:space="preserve">the </w:delText>
              </w:r>
            </w:del>
            <w:ins w:id="1191" w:author="MCC160" w:date="2022-11-01T12:19:00Z">
              <w:r w:rsidR="00847CB2" w:rsidRPr="00424E59">
                <w:rPr>
                  <w:rFonts w:ascii="Arial" w:hAnsi="Arial"/>
                  <w:sz w:val="18"/>
                </w:rPr>
                <w:t xml:space="preserve">test </w:t>
              </w:r>
            </w:ins>
            <w:r w:rsidRPr="00424E59">
              <w:rPr>
                <w:rFonts w:ascii="Arial" w:hAnsi="Arial"/>
                <w:sz w:val="18"/>
              </w:rPr>
              <w:t xml:space="preserve">procedure </w:t>
            </w:r>
            <w:del w:id="1192" w:author="MCC160" w:date="2022-11-01T12:19:00Z">
              <w:r w:rsidRPr="00424E59" w:rsidDel="00847CB2">
                <w:rPr>
                  <w:rFonts w:ascii="Arial" w:hAnsi="Arial"/>
                  <w:sz w:val="18"/>
                </w:rPr>
                <w:delText xml:space="preserve">for </w:delText>
              </w:r>
            </w:del>
            <w:ins w:id="1193" w:author="MCC160" w:date="2022-11-01T12:19:00Z">
              <w:r w:rsidR="00847CB2" w:rsidRPr="00424E59">
                <w:rPr>
                  <w:rFonts w:ascii="Arial" w:hAnsi="Arial"/>
                  <w:sz w:val="18"/>
                </w:rPr>
                <w:t>'</w:t>
              </w:r>
            </w:ins>
            <w:r w:rsidRPr="00424E59">
              <w:rPr>
                <w:rFonts w:ascii="Arial" w:hAnsi="Arial"/>
                <w:sz w:val="18"/>
              </w:rPr>
              <w:t>MCX CT call release</w:t>
            </w:r>
            <w:ins w:id="1194" w:author="MCC160" w:date="2022-11-01T12:19:00Z">
              <w:r w:rsidR="00847CB2" w:rsidRPr="00424E59">
                <w:rPr>
                  <w:rFonts w:ascii="Arial" w:hAnsi="Arial"/>
                  <w:sz w:val="18"/>
                </w:rPr>
                <w:t>'</w:t>
              </w:r>
            </w:ins>
            <w:r w:rsidRPr="00424E59">
              <w:rPr>
                <w:rFonts w:ascii="Arial" w:hAnsi="Arial"/>
                <w:sz w:val="18"/>
              </w:rPr>
              <w:t xml:space="preserve"> as described in TS 36.579-1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29936F5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22C5AE"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0667B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C5F0E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C94935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FA97D6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2D14B73B" w14:textId="77777777" w:rsidR="00FA44FE" w:rsidRPr="00424E59" w:rsidRDefault="00FA44FE" w:rsidP="00BC3F8D">
            <w:pPr>
              <w:keepNext/>
              <w:keepLines/>
              <w:spacing w:after="0"/>
              <w:rPr>
                <w:ins w:id="1195" w:author="MCC160" w:date="2022-11-16T22:15:00Z"/>
                <w:rFonts w:ascii="Arial" w:hAnsi="Arial"/>
                <w:sz w:val="18"/>
                <w:rPrChange w:id="1196" w:author="MCC160" w:date="2022-11-16T22:16:00Z">
                  <w:rPr>
                    <w:ins w:id="1197" w:author="MCC160" w:date="2022-11-16T22:15:00Z"/>
                    <w:rFonts w:ascii="Arial" w:hAnsi="Arial"/>
                    <w:sz w:val="18"/>
                  </w:rPr>
                </w:rPrChange>
              </w:rPr>
            </w:pPr>
            <w:ins w:id="1198" w:author="MCC160" w:date="2022-11-16T22:15:00Z">
              <w:r w:rsidRPr="00424E59">
                <w:rPr>
                  <w:rFonts w:ascii="Arial" w:hAnsi="Arial"/>
                  <w:sz w:val="18"/>
                  <w:rPrChange w:id="1199" w:author="MCC160" w:date="2022-11-16T22:16:00Z">
                    <w:rPr>
                      <w:rFonts w:ascii="Arial" w:hAnsi="Arial"/>
                      <w:sz w:val="18"/>
                    </w:rPr>
                  </w:rPrChange>
                </w:rPr>
                <w:t>Make the UE (MCPTT client) cancel the private call call-back request for targeted user B.</w:t>
              </w:r>
            </w:ins>
          </w:p>
          <w:p w14:paraId="643DBE59" w14:textId="335F3EED" w:rsidR="00EB676A" w:rsidRPr="00424E59" w:rsidRDefault="00EB676A" w:rsidP="00BC3F8D">
            <w:pPr>
              <w:keepNext/>
              <w:keepLines/>
              <w:spacing w:after="0"/>
              <w:rPr>
                <w:rFonts w:ascii="Arial" w:hAnsi="Arial"/>
                <w:sz w:val="18"/>
              </w:rPr>
            </w:pPr>
            <w:del w:id="1200" w:author="MCC160" w:date="2022-11-16T22:16:00Z">
              <w:r w:rsidRPr="00424E59" w:rsidDel="00FA44FE">
                <w:rPr>
                  <w:rFonts w:ascii="Arial" w:hAnsi="Arial"/>
                  <w:sz w:val="18"/>
                  <w:rPrChange w:id="1201" w:author="MCC160" w:date="2022-11-16T22:16:00Z">
                    <w:rPr>
                      <w:rFonts w:ascii="Arial" w:hAnsi="Arial"/>
                      <w:sz w:val="18"/>
                    </w:rPr>
                  </w:rPrChange>
                </w:rPr>
                <w:delText xml:space="preserve">Make the UE (MCPTT User) request cancelling of the private call call-back request (based on the </w:delText>
              </w:r>
              <w:r w:rsidRPr="00424E59" w:rsidDel="00FA44FE">
                <w:rPr>
                  <w:rFonts w:ascii="Arial" w:hAnsi="Arial"/>
                  <w:sz w:val="18"/>
                  <w:lang w:eastAsia="ko-KR"/>
                  <w:rPrChange w:id="1202" w:author="MCC160" w:date="2022-11-16T22:16:00Z">
                    <w:rPr>
                      <w:rFonts w:ascii="Arial" w:hAnsi="Arial"/>
                      <w:sz w:val="18"/>
                      <w:lang w:eastAsia="ko-KR"/>
                    </w:rPr>
                  </w:rPrChange>
                </w:rPr>
                <w:delText>MCPTT ID of the same targeted MCPTT user as in step 10)</w:delText>
              </w:r>
              <w:r w:rsidRPr="00424E59" w:rsidDel="00FA44FE">
                <w:rPr>
                  <w:rFonts w:ascii="Arial" w:hAnsi="Arial"/>
                  <w:sz w:val="18"/>
                  <w:rPrChange w:id="1203" w:author="MCC160" w:date="2022-11-16T22:16:00Z">
                    <w:rPr>
                      <w:rFonts w:ascii="Arial" w:hAnsi="Arial"/>
                      <w:sz w:val="18"/>
                    </w:rPr>
                  </w:rPrChange>
                </w:rPr>
                <w:delText>.</w:delText>
              </w:r>
            </w:del>
            <w:del w:id="1204" w:author="MCC160" w:date="2022-11-03T13:40:00Z">
              <w:r w:rsidRPr="00424E59" w:rsidDel="004967DA">
                <w:rPr>
                  <w:rFonts w:ascii="Arial" w:hAnsi="Arial"/>
                  <w:sz w:val="18"/>
                </w:rPr>
                <w:delText xml:space="preserve"> </w:delText>
              </w:r>
            </w:del>
            <w:r w:rsidRPr="00424E59">
              <w:rPr>
                <w:rFonts w:ascii="Arial" w:hAnsi="Arial"/>
                <w:sz w:val="18"/>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2FBC50E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79397C"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9F3C6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DC82D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DE4D22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AE5B95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1A0409B0" w14:textId="77777777" w:rsidR="00EB676A" w:rsidRPr="00424E59" w:rsidRDefault="00EB676A" w:rsidP="00BC3F8D">
            <w:pPr>
              <w:keepNext/>
              <w:keepLines/>
              <w:spacing w:after="0"/>
              <w:rPr>
                <w:rFonts w:ascii="Arial" w:hAnsi="Arial"/>
                <w:sz w:val="18"/>
              </w:rPr>
            </w:pPr>
            <w:r w:rsidRPr="00424E59">
              <w:rPr>
                <w:rFonts w:ascii="Arial" w:hAnsi="Arial"/>
                <w:sz w:val="18"/>
              </w:rPr>
              <w:t>Check: Does, in the next 5 sec, the UE (</w:t>
            </w:r>
            <w:r w:rsidRPr="00424E59">
              <w:rPr>
                <w:rFonts w:ascii="Arial" w:hAnsi="Arial"/>
                <w:sz w:val="18"/>
                <w:lang w:eastAsia="ko-KR"/>
              </w:rPr>
              <w:t xml:space="preserve">MCPTT client) send a SIP </w:t>
            </w:r>
            <w:r w:rsidRPr="00424E59">
              <w:rPr>
                <w:rFonts w:ascii="Arial" w:eastAsia="SimSun" w:hAnsi="Arial"/>
                <w:sz w:val="18"/>
              </w:rPr>
              <w:t>MESSAGE</w:t>
            </w:r>
            <w:r w:rsidRPr="00424E59">
              <w:rPr>
                <w:rFonts w:ascii="Arial" w:hAnsi="Arial"/>
                <w:sz w:val="18"/>
                <w:lang w:eastAsia="ko-KR"/>
              </w:rPr>
              <w:t xml:space="preserve"> message cancelling the</w:t>
            </w:r>
            <w:r w:rsidRPr="00424E59">
              <w:rPr>
                <w:rFonts w:ascii="Arial" w:hAnsi="Arial"/>
                <w:sz w:val="18"/>
              </w:rPr>
              <w:t xml:space="preserve"> private call call-back providing </w:t>
            </w:r>
            <w:r w:rsidRPr="00424E59">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27F4589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63F66BEB"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 xml:space="preserve">SIP </w:t>
            </w:r>
            <w:r w:rsidRPr="00424E59">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7F970DE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0FC661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2863552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E5DECB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44E1EB0" w14:textId="1775A32F" w:rsidR="00EB676A" w:rsidRPr="00424E59" w:rsidRDefault="00EB676A" w:rsidP="00BC3F8D">
            <w:pPr>
              <w:keepNext/>
              <w:keepLines/>
              <w:spacing w:after="0"/>
              <w:rPr>
                <w:rFonts w:ascii="Arial" w:hAnsi="Arial"/>
                <w:sz w:val="18"/>
              </w:rPr>
            </w:pPr>
            <w:r w:rsidRPr="00424E59">
              <w:rPr>
                <w:rFonts w:ascii="Arial" w:hAnsi="Arial"/>
                <w:sz w:val="18"/>
              </w:rPr>
              <w:t xml:space="preserve">EXCEPTION: </w:t>
            </w:r>
            <w:ins w:id="1205" w:author="MCC160" w:date="2022-11-16T22:21:00Z">
              <w:r w:rsidR="00FA44FE" w:rsidRPr="00424E59">
                <w:rPr>
                  <w:rFonts w:ascii="Arial" w:hAnsi="Arial"/>
                  <w:sz w:val="18"/>
                  <w:rPrChange w:id="1206" w:author="MCC160" w:date="2022-11-16T22:21:00Z">
                    <w:rPr>
                      <w:rFonts w:ascii="Arial" w:hAnsi="Arial"/>
                      <w:sz w:val="18"/>
                    </w:rPr>
                  </w:rPrChange>
                </w:rPr>
                <w:t>The</w:t>
              </w:r>
              <w:r w:rsidR="00FA44FE" w:rsidRPr="00424E59">
                <w:rPr>
                  <w:rFonts w:ascii="Arial" w:hAnsi="Arial"/>
                  <w:sz w:val="18"/>
                </w:rPr>
                <w:t xml:space="preserve"> </w:t>
              </w:r>
            </w:ins>
            <w:r w:rsidRPr="00424E59">
              <w:rPr>
                <w:rFonts w:ascii="Arial" w:hAnsi="Arial"/>
                <w:sz w:val="18"/>
              </w:rPr>
              <w:t xml:space="preserve">SS releases the </w:t>
            </w:r>
            <w:del w:id="1207" w:author="MCC160" w:date="2022-11-16T22:23:00Z">
              <w:r w:rsidRPr="00424E59" w:rsidDel="00E63D60">
                <w:rPr>
                  <w:rFonts w:ascii="Arial" w:hAnsi="Arial"/>
                  <w:sz w:val="18"/>
                  <w:rPrChange w:id="1208" w:author="MCC160" w:date="2022-11-16T22:23:00Z">
                    <w:rPr>
                      <w:rFonts w:ascii="Arial" w:hAnsi="Arial"/>
                      <w:sz w:val="18"/>
                    </w:rPr>
                  </w:rPrChange>
                </w:rPr>
                <w:delText>E-UTRA</w:delText>
              </w:r>
            </w:del>
            <w:ins w:id="1209" w:author="MCC160" w:date="2022-11-16T22:23:00Z">
              <w:r w:rsidR="00E63D60" w:rsidRPr="00424E59">
                <w:rPr>
                  <w:rFonts w:ascii="Arial" w:hAnsi="Arial"/>
                  <w:sz w:val="18"/>
                  <w:rPrChange w:id="1210" w:author="MCC160" w:date="2022-11-16T22:23:00Z">
                    <w:rPr>
                      <w:rFonts w:ascii="Arial" w:hAnsi="Arial"/>
                      <w:sz w:val="18"/>
                    </w:rPr>
                  </w:rPrChange>
                </w:rPr>
                <w:t>RRC</w:t>
              </w:r>
            </w:ins>
            <w:r w:rsidRPr="00424E59">
              <w:rPr>
                <w:rFonts w:ascii="Arial" w:hAnsi="Arial"/>
                <w:sz w:val="18"/>
              </w:rPr>
              <w:t xml:space="preserve"> connection.</w:t>
            </w:r>
          </w:p>
        </w:tc>
        <w:tc>
          <w:tcPr>
            <w:tcW w:w="708" w:type="dxa"/>
            <w:tcBorders>
              <w:top w:val="single" w:sz="4" w:space="0" w:color="auto"/>
              <w:left w:val="single" w:sz="4" w:space="0" w:color="auto"/>
              <w:bottom w:val="single" w:sz="4" w:space="0" w:color="auto"/>
              <w:right w:val="single" w:sz="4" w:space="0" w:color="auto"/>
            </w:tcBorders>
            <w:hideMark/>
          </w:tcPr>
          <w:p w14:paraId="53FC1E5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A25496D"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7E8F3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485EA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BC35C31"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5C68D04"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p w14:paraId="2D1C8FBF"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2:</w:t>
            </w:r>
            <w:r w:rsidRPr="00424E59">
              <w:rPr>
                <w:rFonts w:ascii="Arial" w:hAnsi="Arial"/>
                <w:sz w:val="18"/>
              </w:rPr>
              <w:tab/>
              <w:t>Depending on the implementation the User may not be provided with an entry for pending call-back.</w:t>
            </w:r>
          </w:p>
        </w:tc>
      </w:tr>
    </w:tbl>
    <w:p w14:paraId="50B49A6B" w14:textId="77777777" w:rsidR="00EB676A" w:rsidRPr="00424E59" w:rsidRDefault="00EB676A" w:rsidP="00EB676A"/>
    <w:p w14:paraId="3B94D3D0" w14:textId="77777777" w:rsidR="00EB676A" w:rsidRPr="00424E59" w:rsidRDefault="00EB676A" w:rsidP="00EB676A">
      <w:pPr>
        <w:keepNext/>
        <w:keepLines/>
        <w:spacing w:before="120"/>
        <w:ind w:left="1985" w:hanging="1985"/>
        <w:rPr>
          <w:rFonts w:ascii="Arial" w:hAnsi="Arial"/>
        </w:rPr>
      </w:pPr>
      <w:r w:rsidRPr="00424E59">
        <w:rPr>
          <w:rFonts w:ascii="Arial" w:hAnsi="Arial"/>
        </w:rPr>
        <w:t>6.2.12.3.3</w:t>
      </w:r>
      <w:r w:rsidRPr="00424E59">
        <w:rPr>
          <w:rFonts w:ascii="Arial" w:hAnsi="Arial"/>
        </w:rPr>
        <w:tab/>
        <w:t>Specific message contents</w:t>
      </w:r>
    </w:p>
    <w:p w14:paraId="578E9D57"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6.2.12.3.3-1: </w:t>
      </w:r>
      <w:r w:rsidRPr="00424E59">
        <w:rPr>
          <w:rFonts w:ascii="Arial" w:hAnsi="Arial"/>
          <w:b/>
          <w:lang w:eastAsia="ko-KR"/>
        </w:rPr>
        <w:t>SIP MESSAGE</w:t>
      </w:r>
      <w:r w:rsidRPr="00424E59">
        <w:rPr>
          <w:rFonts w:ascii="Arial" w:hAnsi="Arial"/>
          <w:b/>
        </w:rPr>
        <w:t xml:space="preserve"> from the UE (Steps 2, 10, Table 6.2.12.3.2-1;</w:t>
      </w:r>
      <w:r w:rsidRPr="00424E59">
        <w:rPr>
          <w:rFonts w:ascii="Arial" w:hAnsi="Arial"/>
          <w:b/>
        </w:rPr>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8B1D0B8"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36F716"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5.5.2.7.1-1, condition RESOURCE_LISTS</w:t>
            </w:r>
          </w:p>
        </w:tc>
      </w:tr>
      <w:tr w:rsidR="00EB676A" w:rsidRPr="00424E59" w14:paraId="2EBB833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8A118D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4366B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FC78C0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554192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655A58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A042DF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AA56251"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5B9A400"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D5876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B7D6A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B39266" w14:textId="77777777" w:rsidR="00EB676A" w:rsidRPr="00424E59" w:rsidRDefault="00EB676A" w:rsidP="00BC3F8D">
            <w:pPr>
              <w:keepNext/>
              <w:keepLines/>
              <w:spacing w:after="0"/>
              <w:rPr>
                <w:rFonts w:ascii="Arial" w:hAnsi="Arial"/>
                <w:sz w:val="18"/>
              </w:rPr>
            </w:pPr>
          </w:p>
        </w:tc>
      </w:tr>
      <w:tr w:rsidR="00EB676A" w:rsidRPr="00424E59" w14:paraId="381D4D0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635D0D"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F5A824"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64066FC"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7FBBBFB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B5C396" w14:textId="77777777" w:rsidR="00EB676A" w:rsidRPr="00424E59" w:rsidRDefault="00EB676A" w:rsidP="00BC3F8D">
            <w:pPr>
              <w:keepNext/>
              <w:keepLines/>
              <w:spacing w:after="0"/>
              <w:rPr>
                <w:rFonts w:ascii="Arial" w:hAnsi="Arial"/>
                <w:sz w:val="18"/>
              </w:rPr>
            </w:pPr>
          </w:p>
        </w:tc>
      </w:tr>
      <w:tr w:rsidR="00EB676A" w:rsidRPr="00424E59" w14:paraId="7384190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21B35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EA7669"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37CD778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6E762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B71A99" w14:textId="77777777" w:rsidR="00EB676A" w:rsidRPr="00424E59" w:rsidRDefault="00EB676A" w:rsidP="00BC3F8D">
            <w:pPr>
              <w:keepNext/>
              <w:keepLines/>
              <w:spacing w:after="0"/>
              <w:rPr>
                <w:rFonts w:ascii="Arial" w:hAnsi="Arial"/>
                <w:sz w:val="18"/>
              </w:rPr>
            </w:pPr>
          </w:p>
        </w:tc>
      </w:tr>
    </w:tbl>
    <w:p w14:paraId="2DC1EDC7" w14:textId="77777777" w:rsidR="00EB676A" w:rsidRPr="00424E59" w:rsidRDefault="00EB676A" w:rsidP="00EB676A"/>
    <w:p w14:paraId="03CBAE0F"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6.2.12.3.3-2: </w:t>
      </w:r>
      <w:r w:rsidRPr="00424E59">
        <w:rPr>
          <w:rFonts w:ascii="Arial" w:hAnsi="Arial"/>
          <w:b/>
          <w:lang w:eastAsia="ko-KR"/>
        </w:rPr>
        <w:t>MCPTT-Info in SIP MESSAGE</w:t>
      </w:r>
      <w:r w:rsidRPr="00424E59">
        <w:rPr>
          <w:rFonts w:ascii="Arial" w:hAnsi="Arial"/>
          <w:b/>
        </w:rPr>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303083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E122DB"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PRIVATE-CALL</w:t>
            </w:r>
          </w:p>
        </w:tc>
      </w:tr>
      <w:tr w:rsidR="00EB676A" w:rsidRPr="00424E59" w14:paraId="1693F51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66026D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BDCFC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D9EE4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97B8F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FA0CAE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FB114C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2DC3DA"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07BF55E5"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4EE18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2F89E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CA5F26" w14:textId="77777777" w:rsidR="00EB676A" w:rsidRPr="00424E59" w:rsidRDefault="00EB676A" w:rsidP="00BC3F8D">
            <w:pPr>
              <w:keepNext/>
              <w:keepLines/>
              <w:spacing w:after="0"/>
              <w:rPr>
                <w:rFonts w:ascii="Arial" w:hAnsi="Arial"/>
                <w:sz w:val="18"/>
              </w:rPr>
            </w:pPr>
          </w:p>
        </w:tc>
      </w:tr>
      <w:tr w:rsidR="00EB676A" w:rsidRPr="00424E59" w14:paraId="10F1C6A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77570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851C875"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841D7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6AA2D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F4DDE8" w14:textId="77777777" w:rsidR="00EB676A" w:rsidRPr="00424E59" w:rsidRDefault="00EB676A" w:rsidP="00BC3F8D">
            <w:pPr>
              <w:keepNext/>
              <w:keepLines/>
              <w:spacing w:after="0"/>
              <w:rPr>
                <w:rFonts w:ascii="Arial" w:hAnsi="Arial"/>
                <w:sz w:val="18"/>
              </w:rPr>
            </w:pPr>
          </w:p>
        </w:tc>
      </w:tr>
      <w:tr w:rsidR="00EB676A" w:rsidRPr="00424E59" w14:paraId="783DC77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5FB9E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16CCC8F"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F04F69"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6F23313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248637" w14:textId="77777777" w:rsidR="00EB676A" w:rsidRPr="00424E59" w:rsidRDefault="00EB676A" w:rsidP="00BC3F8D">
            <w:pPr>
              <w:keepNext/>
              <w:keepLines/>
              <w:spacing w:after="0"/>
              <w:rPr>
                <w:rFonts w:ascii="Arial" w:hAnsi="Arial"/>
                <w:sz w:val="18"/>
              </w:rPr>
            </w:pPr>
          </w:p>
        </w:tc>
      </w:tr>
      <w:tr w:rsidR="00EB676A" w:rsidRPr="00424E59" w14:paraId="4FC4CD5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1A181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51C025B" w14:textId="77777777" w:rsidR="00EB676A" w:rsidRPr="00424E59" w:rsidRDefault="00EB676A" w:rsidP="00BC3F8D">
            <w:pPr>
              <w:keepNext/>
              <w:keepLines/>
              <w:spacing w:after="0"/>
              <w:rPr>
                <w:rFonts w:ascii="Arial" w:hAnsi="Arial"/>
                <w:sz w:val="18"/>
              </w:rPr>
            </w:pPr>
            <w:r w:rsidRPr="00424E59">
              <w:rPr>
                <w:rFonts w:ascii="Arial" w:hAnsi="Arial"/>
                <w:sz w:val="18"/>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1E930D3D"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6FAF2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9E7A3F" w14:textId="77777777" w:rsidR="00EB676A" w:rsidRPr="00424E59" w:rsidRDefault="00EB676A" w:rsidP="00BC3F8D">
            <w:pPr>
              <w:keepNext/>
              <w:keepLines/>
              <w:spacing w:after="0"/>
              <w:rPr>
                <w:rFonts w:ascii="Arial" w:hAnsi="Arial"/>
                <w:sz w:val="18"/>
              </w:rPr>
            </w:pPr>
          </w:p>
        </w:tc>
      </w:tr>
      <w:tr w:rsidR="00EB676A" w:rsidRPr="00424E59" w14:paraId="619A9AA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06E94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urgency-ind</w:t>
            </w:r>
          </w:p>
        </w:tc>
        <w:tc>
          <w:tcPr>
            <w:tcW w:w="2126" w:type="dxa"/>
            <w:tcBorders>
              <w:top w:val="single" w:sz="4" w:space="0" w:color="auto"/>
              <w:left w:val="single" w:sz="4" w:space="0" w:color="auto"/>
              <w:bottom w:val="single" w:sz="4" w:space="0" w:color="auto"/>
              <w:right w:val="single" w:sz="4" w:space="0" w:color="auto"/>
            </w:tcBorders>
            <w:hideMark/>
          </w:tcPr>
          <w:p w14:paraId="40315FF4" w14:textId="77777777" w:rsidR="00EB676A" w:rsidRPr="00424E59" w:rsidRDefault="00EB676A" w:rsidP="00BC3F8D">
            <w:pPr>
              <w:keepNext/>
              <w:keepLines/>
              <w:spacing w:after="0"/>
              <w:rPr>
                <w:rFonts w:ascii="Arial" w:hAnsi="Arial"/>
                <w:sz w:val="18"/>
              </w:rPr>
            </w:pPr>
            <w:r w:rsidRPr="00424E59">
              <w:rPr>
                <w:rFonts w:ascii="Arial" w:hAnsi="Arial"/>
                <w:sz w:val="18"/>
              </w:rPr>
              <w:t>"low", "normal" or "high"</w:t>
            </w:r>
          </w:p>
        </w:tc>
        <w:tc>
          <w:tcPr>
            <w:tcW w:w="2126" w:type="dxa"/>
            <w:tcBorders>
              <w:top w:val="single" w:sz="4" w:space="0" w:color="auto"/>
              <w:left w:val="single" w:sz="4" w:space="0" w:color="auto"/>
              <w:bottom w:val="single" w:sz="4" w:space="0" w:color="auto"/>
              <w:right w:val="single" w:sz="4" w:space="0" w:color="auto"/>
            </w:tcBorders>
          </w:tcPr>
          <w:p w14:paraId="413AEED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E9170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25437A" w14:textId="77777777" w:rsidR="00EB676A" w:rsidRPr="00424E59" w:rsidRDefault="00EB676A" w:rsidP="00BC3F8D">
            <w:pPr>
              <w:keepNext/>
              <w:keepLines/>
              <w:spacing w:after="0"/>
              <w:rPr>
                <w:rFonts w:ascii="Arial" w:hAnsi="Arial"/>
                <w:sz w:val="18"/>
              </w:rPr>
            </w:pPr>
          </w:p>
        </w:tc>
      </w:tr>
      <w:tr w:rsidR="00EB676A" w:rsidRPr="00424E59" w14:paraId="7C568E9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2BD1C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431AD831" w14:textId="77777777" w:rsidR="00EB676A" w:rsidRPr="00424E59" w:rsidRDefault="00EB676A" w:rsidP="00BC3F8D">
            <w:pPr>
              <w:keepNext/>
              <w:keepLines/>
              <w:spacing w:after="0"/>
              <w:rPr>
                <w:rFonts w:ascii="Arial" w:hAnsi="Arial"/>
                <w:sz w:val="18"/>
              </w:rPr>
            </w:pPr>
            <w:r w:rsidRPr="00424E59">
              <w:rPr>
                <w:rFonts w:ascii="Arial" w:hAnsi="Arial"/>
                <w:sz w:val="18"/>
              </w:rPr>
              <w:t>"YYYY-MM-DDThh:mm:ss"</w:t>
            </w:r>
          </w:p>
        </w:tc>
        <w:tc>
          <w:tcPr>
            <w:tcW w:w="2126" w:type="dxa"/>
            <w:tcBorders>
              <w:top w:val="single" w:sz="4" w:space="0" w:color="auto"/>
              <w:left w:val="single" w:sz="4" w:space="0" w:color="auto"/>
              <w:bottom w:val="single" w:sz="4" w:space="0" w:color="auto"/>
              <w:right w:val="single" w:sz="4" w:space="0" w:color="auto"/>
            </w:tcBorders>
            <w:hideMark/>
          </w:tcPr>
          <w:p w14:paraId="77E4AC09" w14:textId="77777777" w:rsidR="00EB676A" w:rsidRPr="00424E59" w:rsidRDefault="00EB676A" w:rsidP="00BC3F8D">
            <w:pPr>
              <w:keepNext/>
              <w:keepLines/>
              <w:spacing w:after="0"/>
              <w:rPr>
                <w:rFonts w:ascii="Arial" w:hAnsi="Arial"/>
                <w:sz w:val="18"/>
              </w:rPr>
            </w:pPr>
            <w:r w:rsidRPr="00424E59">
              <w:rPr>
                <w:rFonts w:ascii="Arial" w:hAnsi="Arial"/>
                <w:sz w:val="18"/>
              </w:rPr>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1AA8DD1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378783" w14:textId="77777777" w:rsidR="00EB676A" w:rsidRPr="00424E59" w:rsidRDefault="00EB676A" w:rsidP="00BC3F8D">
            <w:pPr>
              <w:keepNext/>
              <w:keepLines/>
              <w:spacing w:after="0"/>
              <w:rPr>
                <w:rFonts w:ascii="Arial" w:hAnsi="Arial"/>
                <w:sz w:val="18"/>
              </w:rPr>
            </w:pPr>
          </w:p>
        </w:tc>
      </w:tr>
    </w:tbl>
    <w:p w14:paraId="1FA94D8A" w14:textId="77777777" w:rsidR="00EB676A" w:rsidRPr="00424E59" w:rsidRDefault="00EB676A" w:rsidP="00EB676A"/>
    <w:p w14:paraId="3D106566"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6.2.12.3.3-3: </w:t>
      </w:r>
      <w:r w:rsidRPr="00424E59">
        <w:rPr>
          <w:rFonts w:ascii="Arial" w:hAnsi="Arial"/>
          <w:b/>
          <w:lang w:eastAsia="ko-KR"/>
        </w:rPr>
        <w:t>SIP MESSAGE</w:t>
      </w:r>
      <w:r w:rsidRPr="00424E59">
        <w:rPr>
          <w:rFonts w:ascii="Arial" w:hAnsi="Arial"/>
          <w:b/>
        </w:rPr>
        <w:t xml:space="preserve"> from the SS (Steps 3, 10, Table 6.2.12.3.2-1;</w:t>
      </w:r>
      <w:r w:rsidRPr="00424E59">
        <w:rPr>
          <w:rFonts w:ascii="Arial" w:hAnsi="Arial"/>
          <w:b/>
        </w:rP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8906D9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0ED1B9"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5.5.2.7.2-1 condition ACCEPT-CONTACT-WITH-MEDIA-FEATURE-TAG</w:t>
            </w:r>
          </w:p>
        </w:tc>
      </w:tr>
      <w:tr w:rsidR="00EB676A" w:rsidRPr="00424E59" w14:paraId="3A44A36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7C9FDD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1C313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9809F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AC2B7B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B0F052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43789E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63E3761"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BDF7993"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47E7A0"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8DBC3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79802F" w14:textId="77777777" w:rsidR="00EB676A" w:rsidRPr="00424E59" w:rsidRDefault="00EB676A" w:rsidP="00BC3F8D">
            <w:pPr>
              <w:keepNext/>
              <w:keepLines/>
              <w:spacing w:after="0"/>
              <w:rPr>
                <w:rFonts w:ascii="Arial" w:hAnsi="Arial"/>
                <w:sz w:val="18"/>
              </w:rPr>
            </w:pPr>
          </w:p>
        </w:tc>
      </w:tr>
      <w:tr w:rsidR="00EB676A" w:rsidRPr="00424E59" w14:paraId="5D47CBD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1B336CC"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349E096"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439C857"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47C7870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93CDB7" w14:textId="77777777" w:rsidR="00EB676A" w:rsidRPr="00424E59" w:rsidRDefault="00EB676A" w:rsidP="00BC3F8D">
            <w:pPr>
              <w:keepNext/>
              <w:keepLines/>
              <w:spacing w:after="0"/>
              <w:rPr>
                <w:rFonts w:ascii="Arial" w:hAnsi="Arial"/>
                <w:sz w:val="18"/>
              </w:rPr>
            </w:pPr>
          </w:p>
        </w:tc>
      </w:tr>
      <w:tr w:rsidR="00EB676A" w:rsidRPr="00424E59" w14:paraId="1B6AB10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6388DE"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8661FF"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656A5A10"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0DFD4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B9F14A" w14:textId="77777777" w:rsidR="00EB676A" w:rsidRPr="00424E59" w:rsidRDefault="00EB676A" w:rsidP="00BC3F8D">
            <w:pPr>
              <w:keepNext/>
              <w:keepLines/>
              <w:spacing w:after="0"/>
              <w:rPr>
                <w:rFonts w:ascii="Arial" w:hAnsi="Arial"/>
                <w:sz w:val="18"/>
              </w:rPr>
            </w:pPr>
          </w:p>
        </w:tc>
      </w:tr>
    </w:tbl>
    <w:p w14:paraId="6716FB4A" w14:textId="77777777" w:rsidR="00EB676A" w:rsidRPr="00424E59" w:rsidRDefault="00EB676A" w:rsidP="00EB676A"/>
    <w:p w14:paraId="77B32F3B"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6.2.12.3.3-4: </w:t>
      </w:r>
      <w:r w:rsidRPr="00424E59">
        <w:rPr>
          <w:rFonts w:ascii="Arial" w:hAnsi="Arial"/>
          <w:b/>
          <w:lang w:eastAsia="ko-KR"/>
        </w:rPr>
        <w:t>MCPTT-Info in SIP MESSAGE</w:t>
      </w:r>
      <w:r w:rsidRPr="00424E59">
        <w:rPr>
          <w:rFonts w:ascii="Arial" w:hAnsi="Arial"/>
          <w:b/>
        </w:rPr>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2DAA993"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027D31C"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 condition PRIVATE-CALL</w:t>
            </w:r>
          </w:p>
        </w:tc>
      </w:tr>
      <w:tr w:rsidR="00EB676A" w:rsidRPr="00424E59" w14:paraId="697D8E5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9A81C0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49330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36B01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D0F20F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86FF10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7E11146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C9F3A0"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E940310"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4650A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9120B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9FC9E5" w14:textId="77777777" w:rsidR="00EB676A" w:rsidRPr="00424E59" w:rsidRDefault="00EB676A" w:rsidP="00BC3F8D">
            <w:pPr>
              <w:keepNext/>
              <w:keepLines/>
              <w:spacing w:after="0"/>
              <w:rPr>
                <w:rFonts w:ascii="Arial" w:hAnsi="Arial"/>
                <w:sz w:val="18"/>
              </w:rPr>
            </w:pPr>
          </w:p>
        </w:tc>
      </w:tr>
      <w:tr w:rsidR="00EB676A" w:rsidRPr="00424E59" w14:paraId="67B3679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047C44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C428994"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A4B0E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2297D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279606" w14:textId="77777777" w:rsidR="00EB676A" w:rsidRPr="00424E59" w:rsidRDefault="00EB676A" w:rsidP="00BC3F8D">
            <w:pPr>
              <w:keepNext/>
              <w:keepLines/>
              <w:spacing w:after="0"/>
              <w:rPr>
                <w:rFonts w:ascii="Arial" w:hAnsi="Arial"/>
                <w:sz w:val="18"/>
              </w:rPr>
            </w:pPr>
          </w:p>
        </w:tc>
      </w:tr>
      <w:tr w:rsidR="00EB676A" w:rsidRPr="00424E59" w14:paraId="0A1A424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9A6FD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7C240DD"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3F0E04"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8097DF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32C772" w14:textId="77777777" w:rsidR="00EB676A" w:rsidRPr="00424E59" w:rsidRDefault="00EB676A" w:rsidP="00BC3F8D">
            <w:pPr>
              <w:keepNext/>
              <w:keepLines/>
              <w:spacing w:after="0"/>
              <w:rPr>
                <w:rFonts w:ascii="Arial" w:hAnsi="Arial"/>
                <w:sz w:val="18"/>
              </w:rPr>
            </w:pPr>
          </w:p>
        </w:tc>
      </w:tr>
      <w:tr w:rsidR="00EB676A" w:rsidRPr="00424E59" w14:paraId="783BC8D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6D3399"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46148F3" w14:textId="77777777" w:rsidR="00EB676A" w:rsidRPr="00424E59" w:rsidRDefault="00EB676A" w:rsidP="00BC3F8D">
            <w:pPr>
              <w:keepNext/>
              <w:keepLines/>
              <w:spacing w:after="0"/>
              <w:rPr>
                <w:rFonts w:ascii="Arial" w:hAnsi="Arial"/>
                <w:sz w:val="18"/>
              </w:rPr>
            </w:pPr>
            <w:r w:rsidRPr="00424E59">
              <w:rPr>
                <w:rFonts w:ascii="Arial" w:hAnsi="Arial"/>
                <w:sz w:val="18"/>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53388059"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0A9B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9C24C7" w14:textId="77777777" w:rsidR="00EB676A" w:rsidRPr="00424E59" w:rsidRDefault="00EB676A" w:rsidP="00BC3F8D">
            <w:pPr>
              <w:keepNext/>
              <w:keepLines/>
              <w:spacing w:after="0"/>
              <w:rPr>
                <w:rFonts w:ascii="Arial" w:hAnsi="Arial"/>
                <w:sz w:val="18"/>
              </w:rPr>
            </w:pPr>
          </w:p>
        </w:tc>
      </w:tr>
    </w:tbl>
    <w:p w14:paraId="28941B06" w14:textId="77777777" w:rsidR="00EB676A" w:rsidRPr="00424E59" w:rsidRDefault="00EB676A" w:rsidP="00EB676A"/>
    <w:p w14:paraId="54DD7D09" w14:textId="77777777" w:rsidR="00EB676A" w:rsidRPr="00424E59" w:rsidRDefault="00EB676A" w:rsidP="00EB676A">
      <w:pPr>
        <w:keepNext/>
        <w:keepLines/>
        <w:spacing w:before="60"/>
        <w:jc w:val="center"/>
        <w:rPr>
          <w:rFonts w:ascii="Arial" w:hAnsi="Arial"/>
          <w:b/>
        </w:rPr>
      </w:pPr>
      <w:r w:rsidRPr="00424E59">
        <w:rPr>
          <w:rFonts w:ascii="Arial" w:hAnsi="Arial"/>
          <w:b/>
        </w:rPr>
        <w:t>Table 6.2.12.3.3-5: Void</w:t>
      </w:r>
    </w:p>
    <w:p w14:paraId="5012A387"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6.2.12.3.3-6: </w:t>
      </w:r>
      <w:r w:rsidRPr="00424E59">
        <w:rPr>
          <w:rFonts w:ascii="Arial" w:hAnsi="Arial"/>
          <w:b/>
          <w:lang w:eastAsia="ko-KR"/>
        </w:rPr>
        <w:t>SIP MESSAGE</w:t>
      </w:r>
      <w:r w:rsidRPr="00424E59">
        <w:rPr>
          <w:rFonts w:ascii="Arial" w:hAnsi="Arial"/>
          <w:b/>
        </w:rPr>
        <w:t xml:space="preserve"> from the UE (Step 5, Table 6.2.12.3.2-1;</w:t>
      </w:r>
      <w:r w:rsidRPr="00424E59">
        <w:rPr>
          <w:rFonts w:ascii="Arial" w:hAnsi="Arial"/>
          <w:b/>
        </w:rPr>
        <w:br/>
        <w:t>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1BD0BE0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18430A"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5.5.2.7.1-1, condition RESOURCE_LISTS</w:t>
            </w:r>
          </w:p>
        </w:tc>
      </w:tr>
      <w:tr w:rsidR="00EB676A" w:rsidRPr="00424E59" w14:paraId="131F700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2172C3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084F1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FCEEAA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00D564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AB37F1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7B1BC5D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819416A"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BEF51E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26E9C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E4759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7F7E45" w14:textId="77777777" w:rsidR="00EB676A" w:rsidRPr="00424E59" w:rsidRDefault="00EB676A" w:rsidP="00BC3F8D">
            <w:pPr>
              <w:keepNext/>
              <w:keepLines/>
              <w:spacing w:after="0"/>
              <w:rPr>
                <w:rFonts w:ascii="Arial" w:hAnsi="Arial"/>
                <w:sz w:val="18"/>
              </w:rPr>
            </w:pPr>
          </w:p>
        </w:tc>
      </w:tr>
      <w:tr w:rsidR="00EB676A" w:rsidRPr="00424E59" w14:paraId="3088276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8128A9"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01C2B9"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797F945"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C42792C"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2F7429" w14:textId="77777777" w:rsidR="00EB676A" w:rsidRPr="00424E59" w:rsidRDefault="00EB676A" w:rsidP="00BC3F8D">
            <w:pPr>
              <w:keepNext/>
              <w:keepLines/>
              <w:spacing w:after="0"/>
              <w:rPr>
                <w:rFonts w:ascii="Arial" w:hAnsi="Arial"/>
                <w:sz w:val="18"/>
              </w:rPr>
            </w:pPr>
          </w:p>
        </w:tc>
      </w:tr>
      <w:tr w:rsidR="00EB676A" w:rsidRPr="00424E59" w14:paraId="335606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5B8FF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AE43B4"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616835EB"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E956E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B8CB25" w14:textId="77777777" w:rsidR="00EB676A" w:rsidRPr="00424E59" w:rsidRDefault="00EB676A" w:rsidP="00BC3F8D">
            <w:pPr>
              <w:keepNext/>
              <w:keepLines/>
              <w:spacing w:after="0"/>
              <w:rPr>
                <w:rFonts w:ascii="Arial" w:hAnsi="Arial"/>
                <w:sz w:val="18"/>
              </w:rPr>
            </w:pPr>
          </w:p>
        </w:tc>
      </w:tr>
    </w:tbl>
    <w:p w14:paraId="0642A34E" w14:textId="77777777" w:rsidR="00EB676A" w:rsidRPr="00424E59" w:rsidRDefault="00EB676A" w:rsidP="00EB676A"/>
    <w:p w14:paraId="457F90EC"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6.2.12.3.3-7: </w:t>
      </w:r>
      <w:r w:rsidRPr="00424E59">
        <w:rPr>
          <w:rFonts w:ascii="Arial" w:hAnsi="Arial"/>
          <w:b/>
          <w:lang w:eastAsia="ko-KR"/>
        </w:rPr>
        <w:t>MCPTT-Info in SIP MESSAGE</w:t>
      </w:r>
      <w:r w:rsidRPr="00424E59">
        <w:rPr>
          <w:rFonts w:ascii="Arial" w:hAnsi="Arial"/>
          <w:b/>
        </w:rPr>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132109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E7804E"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PRIVATE-CALL</w:t>
            </w:r>
          </w:p>
        </w:tc>
      </w:tr>
      <w:tr w:rsidR="00EB676A" w:rsidRPr="00424E59" w14:paraId="405423E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8B466E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DC55C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D487E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A6F122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18E69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74DDACC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F2FD8E"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62F63535"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641F9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1C24C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BB4F4A" w14:textId="77777777" w:rsidR="00EB676A" w:rsidRPr="00424E59" w:rsidRDefault="00EB676A" w:rsidP="00BC3F8D">
            <w:pPr>
              <w:keepNext/>
              <w:keepLines/>
              <w:spacing w:after="0"/>
              <w:rPr>
                <w:rFonts w:ascii="Arial" w:hAnsi="Arial"/>
                <w:sz w:val="18"/>
              </w:rPr>
            </w:pPr>
          </w:p>
        </w:tc>
      </w:tr>
      <w:tr w:rsidR="00EB676A" w:rsidRPr="00424E59" w14:paraId="5C5D0F6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73A923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D08BAFA"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F9BEB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157D2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6EBD33" w14:textId="77777777" w:rsidR="00EB676A" w:rsidRPr="00424E59" w:rsidRDefault="00EB676A" w:rsidP="00BC3F8D">
            <w:pPr>
              <w:keepNext/>
              <w:keepLines/>
              <w:spacing w:after="0"/>
              <w:rPr>
                <w:rFonts w:ascii="Arial" w:hAnsi="Arial"/>
                <w:sz w:val="18"/>
              </w:rPr>
            </w:pPr>
          </w:p>
        </w:tc>
      </w:tr>
      <w:tr w:rsidR="00EB676A" w:rsidRPr="00424E59" w14:paraId="5460C91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243C3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7E267EAA"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5D62FA1"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4EDEE4F"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DC16BA" w14:textId="77777777" w:rsidR="00EB676A" w:rsidRPr="00424E59" w:rsidRDefault="00EB676A" w:rsidP="00BC3F8D">
            <w:pPr>
              <w:keepNext/>
              <w:keepLines/>
              <w:spacing w:after="0"/>
              <w:rPr>
                <w:rFonts w:ascii="Arial" w:hAnsi="Arial"/>
                <w:sz w:val="18"/>
              </w:rPr>
            </w:pPr>
          </w:p>
        </w:tc>
      </w:tr>
      <w:tr w:rsidR="00EB676A" w:rsidRPr="00424E59" w14:paraId="6AF865F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0F6A4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A6DB184" w14:textId="77777777" w:rsidR="00EB676A" w:rsidRPr="00424E59" w:rsidRDefault="00EB676A" w:rsidP="00BC3F8D">
            <w:pPr>
              <w:keepNext/>
              <w:keepLines/>
              <w:spacing w:after="0"/>
              <w:rPr>
                <w:rFonts w:ascii="Arial" w:hAnsi="Arial"/>
                <w:sz w:val="18"/>
              </w:rPr>
            </w:pPr>
            <w:r w:rsidRPr="00424E59">
              <w:rPr>
                <w:rFonts w:ascii="Arial" w:hAnsi="Arial"/>
                <w:sz w:val="18"/>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2D3FC88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FBD582"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3A8B23" w14:textId="77777777" w:rsidR="00EB676A" w:rsidRPr="00424E59" w:rsidRDefault="00EB676A" w:rsidP="00BC3F8D">
            <w:pPr>
              <w:keepNext/>
              <w:keepLines/>
              <w:spacing w:after="0"/>
              <w:rPr>
                <w:rFonts w:ascii="Arial" w:hAnsi="Arial"/>
                <w:sz w:val="18"/>
              </w:rPr>
            </w:pPr>
          </w:p>
        </w:tc>
      </w:tr>
    </w:tbl>
    <w:p w14:paraId="566C20E0" w14:textId="77777777" w:rsidR="00EB676A" w:rsidRPr="00424E59" w:rsidRDefault="00EB676A" w:rsidP="00EB676A"/>
    <w:p w14:paraId="0D36061F"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6.2.12.3.3-8: </w:t>
      </w:r>
      <w:r w:rsidRPr="00424E59">
        <w:rPr>
          <w:rFonts w:ascii="Arial" w:hAnsi="Arial"/>
          <w:b/>
          <w:lang w:eastAsia="ko-KR"/>
        </w:rPr>
        <w:t>SIP MESSAGE</w:t>
      </w:r>
      <w:r w:rsidRPr="00424E59">
        <w:rPr>
          <w:rFonts w:ascii="Arial" w:hAnsi="Arial"/>
          <w:b/>
        </w:rPr>
        <w:t xml:space="preserve"> from the SS (Step 6, Table 6.2.12.3.2-1;</w:t>
      </w:r>
      <w:r w:rsidRPr="00424E59">
        <w:rPr>
          <w:rFonts w:ascii="Arial" w:hAnsi="Arial"/>
          <w:b/>
        </w:rPr>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1DFD57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C959772"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5.5.2.7.2-1 condition ACCEPT-CONTACT-WITH-MEDIA-FEATURE-TAG</w:t>
            </w:r>
          </w:p>
        </w:tc>
      </w:tr>
      <w:tr w:rsidR="00EB676A" w:rsidRPr="00424E59" w14:paraId="355672A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30E1DF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A0426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1F5F2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893165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DCBFA8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43DF6EA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079E65B"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F8721E6"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2C6386"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F2E5F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6D3036" w14:textId="77777777" w:rsidR="00EB676A" w:rsidRPr="00424E59" w:rsidRDefault="00EB676A" w:rsidP="00BC3F8D">
            <w:pPr>
              <w:keepNext/>
              <w:keepLines/>
              <w:spacing w:after="0"/>
              <w:rPr>
                <w:rFonts w:ascii="Arial" w:hAnsi="Arial"/>
                <w:sz w:val="18"/>
              </w:rPr>
            </w:pPr>
          </w:p>
        </w:tc>
      </w:tr>
      <w:tr w:rsidR="00EB676A" w:rsidRPr="00424E59" w14:paraId="4B2C080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A48069"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DF3F7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93AEA6"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599FE30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D583BE" w14:textId="77777777" w:rsidR="00EB676A" w:rsidRPr="00424E59" w:rsidRDefault="00EB676A" w:rsidP="00BC3F8D">
            <w:pPr>
              <w:keepNext/>
              <w:keepLines/>
              <w:spacing w:after="0"/>
              <w:rPr>
                <w:rFonts w:ascii="Arial" w:hAnsi="Arial"/>
                <w:sz w:val="18"/>
              </w:rPr>
            </w:pPr>
          </w:p>
        </w:tc>
      </w:tr>
      <w:tr w:rsidR="00EB676A" w:rsidRPr="00424E59" w14:paraId="0EA1ACE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3E00D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B30655"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6B06B6A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9930D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F3160C" w14:textId="77777777" w:rsidR="00EB676A" w:rsidRPr="00424E59" w:rsidRDefault="00EB676A" w:rsidP="00BC3F8D">
            <w:pPr>
              <w:keepNext/>
              <w:keepLines/>
              <w:spacing w:after="0"/>
              <w:rPr>
                <w:rFonts w:ascii="Arial" w:hAnsi="Arial"/>
                <w:sz w:val="18"/>
              </w:rPr>
            </w:pPr>
          </w:p>
        </w:tc>
      </w:tr>
    </w:tbl>
    <w:p w14:paraId="6B727B32" w14:textId="77777777" w:rsidR="00EB676A" w:rsidRPr="00424E59" w:rsidRDefault="00EB676A" w:rsidP="00EB676A"/>
    <w:p w14:paraId="21ED1B3C"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6.2.12.3.3-9: </w:t>
      </w:r>
      <w:r w:rsidRPr="00424E59">
        <w:rPr>
          <w:rFonts w:ascii="Arial" w:hAnsi="Arial"/>
          <w:b/>
          <w:lang w:eastAsia="ko-KR"/>
        </w:rPr>
        <w:t>MCPTT-Info in SIP MESSAGE</w:t>
      </w:r>
      <w:r w:rsidRPr="00424E59">
        <w:rPr>
          <w:rFonts w:ascii="Arial" w:hAnsi="Arial"/>
          <w:b/>
        </w:rPr>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4205803"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3AA032"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 condition PRIVATE-CALL</w:t>
            </w:r>
          </w:p>
        </w:tc>
      </w:tr>
      <w:tr w:rsidR="00EB676A" w:rsidRPr="00424E59" w14:paraId="4D680E6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DD274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37E35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19950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97773F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6A830E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503CA3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FCE653"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01CC962"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66762B"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D0009F"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B4CC05" w14:textId="77777777" w:rsidR="00EB676A" w:rsidRPr="00424E59" w:rsidRDefault="00EB676A" w:rsidP="00BC3F8D">
            <w:pPr>
              <w:keepNext/>
              <w:keepLines/>
              <w:spacing w:after="0"/>
              <w:rPr>
                <w:rFonts w:ascii="Arial" w:hAnsi="Arial"/>
                <w:sz w:val="18"/>
              </w:rPr>
            </w:pPr>
          </w:p>
        </w:tc>
      </w:tr>
      <w:tr w:rsidR="00EB676A" w:rsidRPr="00424E59" w14:paraId="5C92402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705C4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A908BD3"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50DF8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9B97D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1C87CB" w14:textId="77777777" w:rsidR="00EB676A" w:rsidRPr="00424E59" w:rsidRDefault="00EB676A" w:rsidP="00BC3F8D">
            <w:pPr>
              <w:keepNext/>
              <w:keepLines/>
              <w:spacing w:after="0"/>
              <w:rPr>
                <w:rFonts w:ascii="Arial" w:hAnsi="Arial"/>
                <w:sz w:val="18"/>
              </w:rPr>
            </w:pPr>
          </w:p>
        </w:tc>
      </w:tr>
      <w:tr w:rsidR="00EB676A" w:rsidRPr="00424E59" w14:paraId="395D057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1B4D87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1E1FA98"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5576247"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461F51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044F24" w14:textId="77777777" w:rsidR="00EB676A" w:rsidRPr="00424E59" w:rsidRDefault="00EB676A" w:rsidP="00BC3F8D">
            <w:pPr>
              <w:keepNext/>
              <w:keepLines/>
              <w:spacing w:after="0"/>
              <w:rPr>
                <w:rFonts w:ascii="Arial" w:hAnsi="Arial"/>
                <w:sz w:val="18"/>
              </w:rPr>
            </w:pPr>
          </w:p>
        </w:tc>
      </w:tr>
      <w:tr w:rsidR="00EB676A" w:rsidRPr="00424E59" w14:paraId="3B6C4CB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A7D44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187F2DA" w14:textId="77777777" w:rsidR="00EB676A" w:rsidRPr="00424E59" w:rsidRDefault="00EB676A" w:rsidP="00BC3F8D">
            <w:pPr>
              <w:keepNext/>
              <w:keepLines/>
              <w:spacing w:after="0"/>
              <w:rPr>
                <w:rFonts w:ascii="Arial" w:hAnsi="Arial"/>
                <w:sz w:val="18"/>
              </w:rPr>
            </w:pPr>
            <w:r w:rsidRPr="00424E59">
              <w:rPr>
                <w:rFonts w:ascii="Arial" w:hAnsi="Arial"/>
                <w:sz w:val="18"/>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577C521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66EFDC"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0CC19C" w14:textId="77777777" w:rsidR="00EB676A" w:rsidRPr="00424E59" w:rsidRDefault="00EB676A" w:rsidP="00BC3F8D">
            <w:pPr>
              <w:keepNext/>
              <w:keepLines/>
              <w:spacing w:after="0"/>
              <w:rPr>
                <w:rFonts w:ascii="Arial" w:hAnsi="Arial"/>
                <w:sz w:val="18"/>
              </w:rPr>
            </w:pPr>
          </w:p>
        </w:tc>
      </w:tr>
    </w:tbl>
    <w:p w14:paraId="44C820E2" w14:textId="77777777" w:rsidR="00EB676A" w:rsidRPr="00424E59" w:rsidRDefault="00EB676A" w:rsidP="00EB676A"/>
    <w:p w14:paraId="4CA26979" w14:textId="77777777" w:rsidR="00EB676A" w:rsidRPr="00424E59" w:rsidRDefault="00EB676A" w:rsidP="00EB676A">
      <w:pPr>
        <w:keepNext/>
        <w:keepLines/>
        <w:spacing w:before="60"/>
        <w:jc w:val="center"/>
        <w:rPr>
          <w:rFonts w:ascii="Arial" w:hAnsi="Arial"/>
          <w:b/>
        </w:rPr>
      </w:pPr>
      <w:r w:rsidRPr="00424E59">
        <w:rPr>
          <w:rFonts w:ascii="Arial" w:hAnsi="Arial"/>
          <w:b/>
        </w:rPr>
        <w:t>Table 6.2.12.3.3-10: Void</w:t>
      </w:r>
    </w:p>
    <w:p w14:paraId="0DB52BF7"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6.2.12.3.3-11: </w:t>
      </w:r>
      <w:r w:rsidRPr="00424E59">
        <w:rPr>
          <w:rFonts w:ascii="Arial" w:hAnsi="Arial"/>
          <w:b/>
          <w:lang w:eastAsia="ko-KR"/>
        </w:rPr>
        <w:t>SIP INVITE</w:t>
      </w:r>
      <w:r w:rsidRPr="00424E59">
        <w:rPr>
          <w:rFonts w:ascii="Arial" w:hAnsi="Arial"/>
          <w:b/>
        </w:rPr>
        <w:t xml:space="preserve"> from the SS (Step 13, Table 6.2.12.3.2-1;</w:t>
      </w:r>
      <w:r w:rsidRPr="00424E59">
        <w:rPr>
          <w:rFonts w:ascii="Arial" w:hAnsi="Arial"/>
          <w:b/>
        </w:rP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5718AC0"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A645082"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 condition MANUAL</w:t>
            </w:r>
          </w:p>
        </w:tc>
      </w:tr>
      <w:tr w:rsidR="00EB676A" w:rsidRPr="00424E59" w14:paraId="410BA1C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FE4EDF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89430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DDC69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F17DD7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19876A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79AD483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64A3E55"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9464A6D" w14:textId="77777777" w:rsidR="00EB676A" w:rsidRPr="00424E59"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8A201B4" w14:textId="77777777" w:rsidR="00EB676A" w:rsidRPr="00424E59"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3A282285"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0C110C6" w14:textId="77777777" w:rsidR="00EB676A" w:rsidRPr="00424E59" w:rsidRDefault="00EB676A" w:rsidP="00BC3F8D">
            <w:pPr>
              <w:pStyle w:val="TAL"/>
            </w:pPr>
          </w:p>
        </w:tc>
      </w:tr>
      <w:tr w:rsidR="00EB676A" w:rsidRPr="00424E59" w14:paraId="6FBE73E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B7EFA6"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71776A"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FEFB9E" w14:textId="77777777" w:rsidR="00EB676A" w:rsidRPr="00424E59" w:rsidRDefault="00EB676A" w:rsidP="00BC3F8D">
            <w:pPr>
              <w:pStyle w:val="TAL"/>
            </w:pPr>
            <w:r w:rsidRPr="00424E59">
              <w:t>SDP-Message</w:t>
            </w:r>
          </w:p>
        </w:tc>
        <w:tc>
          <w:tcPr>
            <w:tcW w:w="1419" w:type="dxa"/>
            <w:tcBorders>
              <w:top w:val="single" w:sz="4" w:space="0" w:color="auto"/>
              <w:left w:val="single" w:sz="4" w:space="0" w:color="auto"/>
              <w:bottom w:val="single" w:sz="4" w:space="0" w:color="auto"/>
              <w:right w:val="single" w:sz="4" w:space="0" w:color="auto"/>
            </w:tcBorders>
          </w:tcPr>
          <w:p w14:paraId="0607BBA3"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1B60A85" w14:textId="77777777" w:rsidR="00EB676A" w:rsidRPr="00424E59" w:rsidRDefault="00EB676A" w:rsidP="00BC3F8D">
            <w:pPr>
              <w:pStyle w:val="TAL"/>
            </w:pPr>
          </w:p>
        </w:tc>
      </w:tr>
      <w:tr w:rsidR="00EB676A" w:rsidRPr="00424E59" w14:paraId="2550E4B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710176"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521404" w14:textId="77777777" w:rsidR="00EB676A" w:rsidRPr="00424E59" w:rsidRDefault="00EB676A" w:rsidP="00BC3F8D">
            <w:pPr>
              <w:pStyle w:val="TAL"/>
            </w:pPr>
            <w:r w:rsidRPr="00424E59">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41D69294"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FC20949"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1EB2756" w14:textId="77777777" w:rsidR="00EB676A" w:rsidRPr="00424E59" w:rsidRDefault="00EB676A" w:rsidP="00BC3F8D">
            <w:pPr>
              <w:pStyle w:val="TAL"/>
            </w:pPr>
          </w:p>
        </w:tc>
      </w:tr>
      <w:tr w:rsidR="00EB676A" w:rsidRPr="00424E59" w14:paraId="3993BB2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B62E51F"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FCA949"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6F712E2" w14:textId="77777777" w:rsidR="00EB676A" w:rsidRPr="00424E59" w:rsidRDefault="00EB676A" w:rsidP="00BC3F8D">
            <w:pPr>
              <w:pStyle w:val="TAL"/>
            </w:pPr>
            <w:r w:rsidRPr="00424E59">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7F9C5F3C"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FE79CF" w14:textId="77777777" w:rsidR="00EB676A" w:rsidRPr="00424E59" w:rsidRDefault="00EB676A" w:rsidP="00BC3F8D">
            <w:pPr>
              <w:pStyle w:val="TAL"/>
            </w:pPr>
          </w:p>
        </w:tc>
      </w:tr>
      <w:tr w:rsidR="00EB676A" w:rsidRPr="00424E59" w14:paraId="6D1FFA3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380003D"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0961707" w14:textId="77777777" w:rsidR="00EB676A" w:rsidRPr="00424E59" w:rsidRDefault="00EB676A" w:rsidP="00BC3F8D">
            <w:pPr>
              <w:pStyle w:val="TAL"/>
            </w:pPr>
            <w:r w:rsidRPr="00424E59">
              <w:t>MCPTT-Info as described in Table 6.2.12.3.3-12B</w:t>
            </w:r>
          </w:p>
        </w:tc>
        <w:tc>
          <w:tcPr>
            <w:tcW w:w="2127" w:type="dxa"/>
            <w:tcBorders>
              <w:top w:val="single" w:sz="4" w:space="0" w:color="auto"/>
              <w:left w:val="single" w:sz="4" w:space="0" w:color="auto"/>
              <w:bottom w:val="single" w:sz="4" w:space="0" w:color="auto"/>
              <w:right w:val="single" w:sz="4" w:space="0" w:color="auto"/>
            </w:tcBorders>
          </w:tcPr>
          <w:p w14:paraId="68FE2C8D"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A000239"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D623F36" w14:textId="77777777" w:rsidR="00EB676A" w:rsidRPr="00424E59" w:rsidRDefault="00EB676A" w:rsidP="00BC3F8D">
            <w:pPr>
              <w:pStyle w:val="TAL"/>
            </w:pPr>
          </w:p>
        </w:tc>
      </w:tr>
    </w:tbl>
    <w:p w14:paraId="7ECF1D11" w14:textId="77777777" w:rsidR="00EB676A" w:rsidRPr="00424E59" w:rsidRDefault="00EB676A" w:rsidP="00EB676A"/>
    <w:p w14:paraId="6A9B1693" w14:textId="77777777" w:rsidR="00EB676A" w:rsidRPr="00424E59" w:rsidRDefault="00EB676A" w:rsidP="00EB676A">
      <w:pPr>
        <w:keepNext/>
        <w:keepLines/>
        <w:spacing w:before="60"/>
        <w:jc w:val="center"/>
        <w:rPr>
          <w:rFonts w:ascii="Arial" w:hAnsi="Arial"/>
          <w:b/>
        </w:rPr>
      </w:pPr>
      <w:r w:rsidRPr="00424E59">
        <w:rPr>
          <w:rFonts w:ascii="Arial" w:hAnsi="Arial"/>
          <w:b/>
        </w:rPr>
        <w:t>Table 6.2.12.3.3-12: SDP Message</w:t>
      </w:r>
      <w:r w:rsidRPr="00424E59">
        <w:rPr>
          <w:rFonts w:ascii="Arial" w:hAnsi="Arial"/>
          <w:b/>
          <w:lang w:eastAsia="ko-KR"/>
        </w:rPr>
        <w:t xml:space="preserve"> in SIP INVITE</w:t>
      </w:r>
      <w:r w:rsidRPr="00424E59">
        <w:rPr>
          <w:rFonts w:ascii="Arial" w:hAnsi="Arial"/>
          <w:b/>
        </w:rPr>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4529712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ABDF9EA"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INITIAL_SDP_OFFER, PRIVATE-CALL, WITHOUT_FLOORCONTROL</w:t>
            </w:r>
          </w:p>
        </w:tc>
      </w:tr>
    </w:tbl>
    <w:p w14:paraId="61E6DBA1" w14:textId="77777777" w:rsidR="00EB676A" w:rsidRPr="00424E59" w:rsidRDefault="00EB676A" w:rsidP="00EB676A"/>
    <w:p w14:paraId="70848FFE" w14:textId="77777777" w:rsidR="00EB676A" w:rsidRPr="00424E59" w:rsidRDefault="00EB676A" w:rsidP="00EB676A">
      <w:pPr>
        <w:pStyle w:val="TH"/>
      </w:pPr>
      <w:r w:rsidRPr="00424E59">
        <w:t xml:space="preserve">Table 6.2.12.3.3-12B: </w:t>
      </w:r>
      <w:r w:rsidRPr="00424E59">
        <w:rPr>
          <w:lang w:eastAsia="ko-KR"/>
        </w:rPr>
        <w:t>MCPTT-Info in SIP INVITE</w:t>
      </w:r>
      <w:r w:rsidRPr="00424E59">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76E342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89501AE" w14:textId="77777777" w:rsidR="00EB676A" w:rsidRPr="00424E59" w:rsidRDefault="00EB676A" w:rsidP="00BC3F8D">
            <w:pPr>
              <w:pStyle w:val="TAL"/>
            </w:pPr>
            <w:r w:rsidRPr="00424E59">
              <w:t>Derivation Path: TS 36.579-1 [2], Table 5.5.3.2.2-1, condition PRIVATE-CALL</w:t>
            </w:r>
          </w:p>
        </w:tc>
      </w:tr>
    </w:tbl>
    <w:p w14:paraId="59D44C28" w14:textId="77777777" w:rsidR="00EB676A" w:rsidRPr="00424E59" w:rsidRDefault="00EB676A" w:rsidP="00EB676A"/>
    <w:p w14:paraId="407A8228"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6.2.12.3.3-13: </w:t>
      </w:r>
      <w:r w:rsidRPr="00424E59">
        <w:rPr>
          <w:rFonts w:ascii="Arial" w:hAnsi="Arial"/>
          <w:b/>
          <w:lang w:eastAsia="ko-KR"/>
        </w:rPr>
        <w:t>SIP 200 (OK)</w:t>
      </w:r>
      <w:r w:rsidRPr="00424E59">
        <w:rPr>
          <w:rFonts w:ascii="Arial" w:hAnsi="Arial"/>
          <w:b/>
        </w:rPr>
        <w:t xml:space="preserve"> from the UE (Step 13, Table 6.2.12.3.2-1;</w:t>
      </w:r>
      <w:r w:rsidRPr="00424E59">
        <w:rPr>
          <w:rFonts w:ascii="Arial" w:hAnsi="Arial"/>
          <w:b/>
        </w:rP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E612A58"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6E01A63"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 condition INVITE-RSP</w:t>
            </w:r>
          </w:p>
        </w:tc>
      </w:tr>
      <w:tr w:rsidR="00EB676A" w:rsidRPr="00424E59" w14:paraId="1C65FA2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0A25EC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1A552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418BB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69ABD7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964002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C9C0F6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F39C5C4"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64BAC2"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15D740D"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939ECD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3EDC74" w14:textId="77777777" w:rsidR="00EB676A" w:rsidRPr="00424E59" w:rsidRDefault="00EB676A" w:rsidP="00BC3F8D">
            <w:pPr>
              <w:pStyle w:val="TAL"/>
            </w:pPr>
          </w:p>
        </w:tc>
      </w:tr>
      <w:tr w:rsidR="00EB676A" w:rsidRPr="00424E59" w14:paraId="6E5FAD1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A07C447"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70193D0"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29058FE"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6B2FE9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BDD9311" w14:textId="77777777" w:rsidR="00EB676A" w:rsidRPr="00424E59" w:rsidRDefault="00EB676A" w:rsidP="00BC3F8D">
            <w:pPr>
              <w:pStyle w:val="TAL"/>
            </w:pPr>
          </w:p>
        </w:tc>
      </w:tr>
      <w:tr w:rsidR="00EB676A" w:rsidRPr="00424E59" w14:paraId="2C4D8BD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7805B37"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2384398" w14:textId="77777777" w:rsidR="00EB676A" w:rsidRPr="00424E59" w:rsidRDefault="00EB676A" w:rsidP="00BC3F8D">
            <w:pPr>
              <w:pStyle w:val="TAL"/>
            </w:pPr>
            <w:r w:rsidRPr="00424E59">
              <w:t>SDP message as described in Table 6.2.12.3.3-14</w:t>
            </w:r>
          </w:p>
        </w:tc>
        <w:tc>
          <w:tcPr>
            <w:tcW w:w="2127" w:type="dxa"/>
            <w:tcBorders>
              <w:top w:val="single" w:sz="4" w:space="0" w:color="auto"/>
              <w:left w:val="single" w:sz="4" w:space="0" w:color="auto"/>
              <w:bottom w:val="single" w:sz="4" w:space="0" w:color="auto"/>
              <w:right w:val="single" w:sz="4" w:space="0" w:color="auto"/>
            </w:tcBorders>
          </w:tcPr>
          <w:p w14:paraId="0385E64E"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2E0E7C5"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9285B90" w14:textId="77777777" w:rsidR="00EB676A" w:rsidRPr="00424E59" w:rsidRDefault="00EB676A" w:rsidP="00BC3F8D">
            <w:pPr>
              <w:pStyle w:val="TAL"/>
            </w:pPr>
          </w:p>
        </w:tc>
      </w:tr>
      <w:tr w:rsidR="00EB676A" w:rsidRPr="00424E59" w14:paraId="4A3A0F7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5FA797E"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513AE10"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F098D1B" w14:textId="77777777" w:rsidR="00EB676A" w:rsidRPr="00424E59" w:rsidRDefault="00EB676A" w:rsidP="00BC3F8D">
            <w:pPr>
              <w:pStyle w:val="TAL"/>
            </w:pPr>
            <w:r w:rsidRPr="00424E59">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6C7710DC"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CEAFC6" w14:textId="77777777" w:rsidR="00EB676A" w:rsidRPr="00424E59" w:rsidRDefault="00EB676A" w:rsidP="00BC3F8D">
            <w:pPr>
              <w:pStyle w:val="TAL"/>
            </w:pPr>
          </w:p>
        </w:tc>
      </w:tr>
      <w:tr w:rsidR="00EB676A" w:rsidRPr="00424E59" w14:paraId="5BEB705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0709F47"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B9B261B" w14:textId="77777777" w:rsidR="00EB676A" w:rsidRPr="00424E59" w:rsidRDefault="00EB676A" w:rsidP="00BC3F8D">
            <w:pPr>
              <w:pStyle w:val="TAL"/>
            </w:pPr>
            <w:r w:rsidRPr="00424E59">
              <w:t>MCPTT-Info as described in Table 6.2.12.3.3-14A</w:t>
            </w:r>
          </w:p>
        </w:tc>
        <w:tc>
          <w:tcPr>
            <w:tcW w:w="2127" w:type="dxa"/>
            <w:tcBorders>
              <w:top w:val="single" w:sz="4" w:space="0" w:color="auto"/>
              <w:left w:val="single" w:sz="4" w:space="0" w:color="auto"/>
              <w:bottom w:val="single" w:sz="4" w:space="0" w:color="auto"/>
              <w:right w:val="single" w:sz="4" w:space="0" w:color="auto"/>
            </w:tcBorders>
          </w:tcPr>
          <w:p w14:paraId="3A11C64E"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6F178C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8B326FD" w14:textId="77777777" w:rsidR="00EB676A" w:rsidRPr="00424E59" w:rsidRDefault="00EB676A" w:rsidP="00BC3F8D">
            <w:pPr>
              <w:pStyle w:val="TAL"/>
            </w:pPr>
          </w:p>
        </w:tc>
      </w:tr>
    </w:tbl>
    <w:p w14:paraId="72413E19" w14:textId="77777777" w:rsidR="00EB676A" w:rsidRPr="00424E59" w:rsidRDefault="00EB676A" w:rsidP="00EB676A"/>
    <w:p w14:paraId="4BF84163" w14:textId="77777777" w:rsidR="00EB676A" w:rsidRPr="00424E59" w:rsidRDefault="00EB676A" w:rsidP="00EB676A">
      <w:pPr>
        <w:keepNext/>
        <w:keepLines/>
        <w:spacing w:before="60"/>
        <w:jc w:val="center"/>
        <w:rPr>
          <w:rFonts w:ascii="Arial" w:hAnsi="Arial"/>
          <w:b/>
        </w:rPr>
      </w:pPr>
      <w:r w:rsidRPr="00424E59">
        <w:rPr>
          <w:rFonts w:ascii="Arial" w:hAnsi="Arial"/>
          <w:b/>
        </w:rPr>
        <w:t>Table 6.2.12.3.3-14: SDP Message</w:t>
      </w:r>
      <w:r w:rsidRPr="00424E59">
        <w:rPr>
          <w:rFonts w:ascii="Arial" w:hAnsi="Arial"/>
          <w:b/>
          <w:lang w:eastAsia="ko-KR"/>
        </w:rPr>
        <w:t xml:space="preserve"> in SIP 200 (OK)</w:t>
      </w:r>
      <w:r w:rsidRPr="00424E59">
        <w:rPr>
          <w:rFonts w:ascii="Arial" w:hAnsi="Arial"/>
          <w:b/>
        </w:rPr>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F1635B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0DF159FF"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SDP_ANSWER, PRIVATE-CALL, WITHOUT_FLOORCONTROL</w:t>
            </w:r>
          </w:p>
        </w:tc>
      </w:tr>
    </w:tbl>
    <w:p w14:paraId="1218BD60" w14:textId="77777777" w:rsidR="00EB676A" w:rsidRPr="00424E59" w:rsidRDefault="00EB676A" w:rsidP="00EB676A"/>
    <w:p w14:paraId="5A25CF62" w14:textId="77777777" w:rsidR="00EB676A" w:rsidRPr="00424E59" w:rsidRDefault="00EB676A" w:rsidP="00EB676A">
      <w:pPr>
        <w:pStyle w:val="TH"/>
      </w:pPr>
      <w:r w:rsidRPr="00424E59">
        <w:t xml:space="preserve">Table 6.2.12.3.3-14A: </w:t>
      </w:r>
      <w:r w:rsidRPr="00424E59">
        <w:rPr>
          <w:lang w:eastAsia="ko-KR"/>
        </w:rPr>
        <w:t xml:space="preserve">MCPTT-Info in SIP 200 (OK) </w:t>
      </w:r>
      <w:r w:rsidRPr="00424E59">
        <w:t>(Table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30BFC124"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7791D5B0" w14:textId="77777777" w:rsidR="00EB676A" w:rsidRPr="00424E59" w:rsidRDefault="00EB676A" w:rsidP="00BC3F8D">
            <w:pPr>
              <w:pStyle w:val="TAL"/>
            </w:pPr>
            <w:r w:rsidRPr="00424E59">
              <w:t>Derivation Path: TS 36.579-1 [2], Table 5.5.3.2.1-1, condition INVITE-RSP</w:t>
            </w:r>
          </w:p>
        </w:tc>
      </w:tr>
    </w:tbl>
    <w:p w14:paraId="476153D3" w14:textId="77777777" w:rsidR="00EB676A" w:rsidRPr="00424E59" w:rsidRDefault="00EB676A" w:rsidP="00EB676A"/>
    <w:p w14:paraId="7BD9A602"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6.2.12.3.3-15: </w:t>
      </w:r>
      <w:r w:rsidRPr="00424E59">
        <w:rPr>
          <w:rFonts w:ascii="Arial" w:hAnsi="Arial"/>
          <w:b/>
          <w:lang w:eastAsia="ko-KR"/>
        </w:rPr>
        <w:t>Void</w:t>
      </w:r>
    </w:p>
    <w:p w14:paraId="67C28B31" w14:textId="77777777" w:rsidR="00EB676A" w:rsidRPr="00424E59" w:rsidRDefault="00EB676A" w:rsidP="00EB676A">
      <w:bookmarkStart w:id="1211" w:name="_Toc76583166"/>
      <w:bookmarkStart w:id="1212" w:name="_Toc83808718"/>
      <w:bookmarkStart w:id="1213" w:name="_Toc91233547"/>
      <w:bookmarkStart w:id="1214" w:name="_Toc100349026"/>
      <w:bookmarkStart w:id="1215" w:name="_Toc106787182"/>
    </w:p>
    <w:p w14:paraId="2D62C95E" w14:textId="77777777" w:rsidR="00EB676A" w:rsidRPr="00424E59" w:rsidRDefault="00EB676A" w:rsidP="00EB676A">
      <w:pPr>
        <w:keepNext/>
        <w:keepLines/>
        <w:spacing w:before="120"/>
        <w:ind w:left="1134" w:hanging="1134"/>
        <w:outlineLvl w:val="2"/>
        <w:rPr>
          <w:rFonts w:ascii="Arial" w:hAnsi="Arial"/>
          <w:sz w:val="28"/>
        </w:rPr>
      </w:pPr>
      <w:r w:rsidRPr="00424E59">
        <w:rPr>
          <w:rFonts w:ascii="Arial" w:hAnsi="Arial"/>
          <w:sz w:val="28"/>
        </w:rPr>
        <w:t>6.2.13</w:t>
      </w:r>
      <w:r w:rsidRPr="00424E59">
        <w:rPr>
          <w:rFonts w:ascii="Arial" w:hAnsi="Arial"/>
          <w:sz w:val="28"/>
        </w:rPr>
        <w:tab/>
        <w:t>On-network / Private Call / Private Call Call-Back Request / Private Call Call-Back Cancel Request / Client Terminated (CT) / Private call call-back fulfilment</w:t>
      </w:r>
      <w:bookmarkEnd w:id="1107"/>
      <w:bookmarkEnd w:id="1108"/>
      <w:bookmarkEnd w:id="1109"/>
      <w:bookmarkEnd w:id="1110"/>
      <w:bookmarkEnd w:id="1111"/>
      <w:bookmarkEnd w:id="1211"/>
      <w:bookmarkEnd w:id="1212"/>
      <w:bookmarkEnd w:id="1213"/>
      <w:bookmarkEnd w:id="1214"/>
      <w:bookmarkEnd w:id="1215"/>
    </w:p>
    <w:p w14:paraId="41D3EA93" w14:textId="77777777" w:rsidR="00EB676A" w:rsidRPr="00424E59" w:rsidRDefault="00EB676A" w:rsidP="00EB676A">
      <w:pPr>
        <w:keepNext/>
        <w:keepLines/>
        <w:spacing w:before="120"/>
        <w:ind w:left="1985" w:hanging="1985"/>
        <w:rPr>
          <w:rFonts w:ascii="Arial" w:hAnsi="Arial"/>
        </w:rPr>
      </w:pPr>
      <w:r w:rsidRPr="00424E59">
        <w:rPr>
          <w:rFonts w:ascii="Arial" w:hAnsi="Arial"/>
        </w:rPr>
        <w:t>6.2.13.1</w:t>
      </w:r>
      <w:r w:rsidRPr="00424E59">
        <w:rPr>
          <w:rFonts w:ascii="Arial" w:hAnsi="Arial"/>
        </w:rPr>
        <w:tab/>
        <w:t>Test Purpose (TP)</w:t>
      </w:r>
    </w:p>
    <w:p w14:paraId="79DAD18E"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5AA631B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p>
    <w:p w14:paraId="34CE208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62C1EBB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the UE (MCPTT Client) receives a </w:t>
      </w:r>
      <w:r w:rsidRPr="00424E59">
        <w:rPr>
          <w:rFonts w:ascii="Courier New" w:eastAsia="SimSun" w:hAnsi="Courier New"/>
          <w:sz w:val="16"/>
        </w:rPr>
        <w:t>SIP MESSAGE</w:t>
      </w:r>
      <w:r w:rsidRPr="00424E59">
        <w:rPr>
          <w:rFonts w:ascii="Courier New" w:hAnsi="Courier New"/>
          <w:sz w:val="16"/>
        </w:rPr>
        <w:t xml:space="preserve"> message request for a private call call-back request for terminating client</w:t>
      </w:r>
      <w:r w:rsidRPr="00424E59">
        <w:rPr>
          <w:rFonts w:ascii="Courier New" w:hAnsi="Courier New"/>
          <w:sz w:val="16"/>
          <w:lang w:eastAsia="zh-CN"/>
        </w:rPr>
        <w:t xml:space="preserve"> </w:t>
      </w:r>
      <w:r w:rsidRPr="00424E59">
        <w:rPr>
          <w:rFonts w:ascii="Courier New" w:hAnsi="Courier New"/>
          <w:sz w:val="16"/>
        </w:rPr>
        <w:t>}</w:t>
      </w:r>
    </w:p>
    <w:p w14:paraId="447C0F0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shall store a "PCCB target client entry" and notify the user of the stored information related to the private call call back request, </w:t>
      </w:r>
      <w:r w:rsidRPr="00424E59">
        <w:rPr>
          <w:rFonts w:ascii="Courier New" w:hAnsi="Courier New"/>
          <w:b/>
          <w:sz w:val="16"/>
        </w:rPr>
        <w:t>and</w:t>
      </w:r>
      <w:r w:rsidRPr="00424E59">
        <w:rPr>
          <w:rFonts w:ascii="Courier New" w:hAnsi="Courier New"/>
          <w:sz w:val="16"/>
        </w:rPr>
        <w:t xml:space="preserve">, send a </w:t>
      </w:r>
      <w:r w:rsidRPr="00424E59">
        <w:rPr>
          <w:rFonts w:ascii="Courier New" w:eastAsia="SimSun" w:hAnsi="Courier New"/>
          <w:sz w:val="16"/>
        </w:rPr>
        <w:t>SIP MESSAGE</w:t>
      </w:r>
      <w:r w:rsidRPr="00424E59">
        <w:rPr>
          <w:rFonts w:ascii="Courier New" w:hAnsi="Courier New"/>
          <w:sz w:val="16"/>
        </w:rPr>
        <w:t xml:space="preserve"> message response acknowledging the request, </w:t>
      </w:r>
      <w:r w:rsidRPr="00424E59">
        <w:rPr>
          <w:rFonts w:ascii="Courier New" w:hAnsi="Courier New"/>
          <w:sz w:val="16"/>
          <w:lang w:eastAsia="ko-KR"/>
        </w:rPr>
        <w:t xml:space="preserve">including in an </w:t>
      </w:r>
      <w:r w:rsidRPr="00424E59">
        <w:rPr>
          <w:rFonts w:ascii="Courier New" w:hAnsi="Courier New"/>
          <w:sz w:val="16"/>
        </w:rPr>
        <w:t xml:space="preserve">application/resource-lists+xml </w:t>
      </w:r>
      <w:r w:rsidRPr="00424E59">
        <w:rPr>
          <w:rFonts w:ascii="Courier New" w:hAnsi="Courier New"/>
          <w:sz w:val="16"/>
          <w:lang w:eastAsia="ko-KR"/>
        </w:rPr>
        <w:t xml:space="preserve">MIME body, the MCPTT ID contained in the </w:t>
      </w:r>
      <w:r w:rsidRPr="00424E59">
        <w:rPr>
          <w:rFonts w:ascii="Courier New" w:hAnsi="Courier New"/>
          <w:sz w:val="16"/>
        </w:rPr>
        <w:t>&lt;mcptt-calling-user-id&gt; element in the application/ vnd.3gpp.mcptt-info+xml MIME body of the received SIP MESSAGE request }</w:t>
      </w:r>
    </w:p>
    <w:p w14:paraId="6658CFE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782C239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5E0F74"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4383A69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r w:rsidRPr="00424E59">
        <w:rPr>
          <w:rFonts w:ascii="Courier New" w:hAnsi="Courier New"/>
          <w:b/>
          <w:sz w:val="16"/>
        </w:rPr>
        <w:t>and</w:t>
      </w:r>
      <w:r w:rsidRPr="00424E59">
        <w:rPr>
          <w:rFonts w:ascii="Courier New" w:hAnsi="Courier New"/>
          <w:sz w:val="16"/>
        </w:rPr>
        <w:t>, the MCPTT client having responded positively to a private call call-back request and set the private call call-back receiving client state set to "PCCB-R2: private-call-pending" }</w:t>
      </w:r>
    </w:p>
    <w:p w14:paraId="2C9AB35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5DEEB3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w:t>
      </w:r>
      <w:r w:rsidRPr="00424E59">
        <w:rPr>
          <w:rFonts w:ascii="Courier New" w:eastAsia="SimSun" w:hAnsi="Courier New"/>
          <w:sz w:val="16"/>
        </w:rPr>
        <w:t>SIP MESSAGE</w:t>
      </w:r>
      <w:r w:rsidRPr="00424E59">
        <w:rPr>
          <w:rFonts w:ascii="Courier New" w:hAnsi="Courier New"/>
          <w:sz w:val="16"/>
        </w:rPr>
        <w:t xml:space="preserve">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w:t>
      </w:r>
    </w:p>
    <w:p w14:paraId="13F1A7C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the MCPTT client shall set the private call call-back requesting client state to "PCCB-R1: no-call-back" and shall delete the "PCCB target client entry" associated with the requesting MCPTT user and sends a </w:t>
      </w:r>
      <w:r w:rsidRPr="00424E59">
        <w:rPr>
          <w:rFonts w:ascii="Courier New" w:eastAsia="SimSun" w:hAnsi="Courier New"/>
          <w:sz w:val="16"/>
        </w:rPr>
        <w:t>SIP MESSAGE</w:t>
      </w:r>
      <w:r w:rsidRPr="00424E59">
        <w:rPr>
          <w:rFonts w:ascii="Courier New" w:hAnsi="Courier New"/>
          <w:sz w:val="16"/>
        </w:rPr>
        <w:t xml:space="preserve"> message acknowledging the cancelling of the call-back }</w:t>
      </w:r>
    </w:p>
    <w:p w14:paraId="38BEED4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FA201D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2DFD75"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6061559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r w:rsidRPr="00424E59">
        <w:rPr>
          <w:rFonts w:ascii="Courier New" w:hAnsi="Courier New"/>
          <w:b/>
          <w:sz w:val="16"/>
        </w:rPr>
        <w:t>and</w:t>
      </w:r>
      <w:r w:rsidRPr="00424E59">
        <w:rPr>
          <w:rFonts w:ascii="Courier New" w:hAnsi="Courier New"/>
          <w:sz w:val="16"/>
        </w:rPr>
        <w:t>, the MCPTT client having responded positively to a private call call-back request and set the private call call-back receiving client state set to "PCCB-R2: private-call-pending" }</w:t>
      </w:r>
    </w:p>
    <w:p w14:paraId="111E0EE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92F57F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the target MCPTT user wants to make a private call call-back using the MCPTT ID of the </w:t>
      </w:r>
      <w:r w:rsidRPr="00424E59">
        <w:rPr>
          <w:rFonts w:ascii="Courier New" w:eastAsia="Malgun Gothic" w:hAnsi="Courier New"/>
          <w:sz w:val="16"/>
        </w:rPr>
        <w:t>requesting MCPTT user</w:t>
      </w:r>
      <w:r w:rsidRPr="00424E59">
        <w:rPr>
          <w:rFonts w:ascii="Courier New" w:hAnsi="Courier New"/>
          <w:sz w:val="16"/>
        </w:rPr>
        <w:t xml:space="preserve"> as found in the "PCCB target client entry" stored on the UE }</w:t>
      </w:r>
    </w:p>
    <w:p w14:paraId="384F601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the target MCPTT client, shall initiate a private call in manual commencement mode towards the requesting MCPTT client, </w:t>
      </w:r>
      <w:r w:rsidRPr="00424E59">
        <w:rPr>
          <w:rFonts w:ascii="Courier New" w:hAnsi="Courier New"/>
          <w:b/>
          <w:sz w:val="16"/>
        </w:rPr>
        <w:t>and</w:t>
      </w:r>
      <w:r w:rsidRPr="00424E59">
        <w:rPr>
          <w:rFonts w:ascii="Courier New" w:hAnsi="Courier New"/>
          <w:sz w:val="16"/>
        </w:rPr>
        <w:t xml:space="preserve">, </w:t>
      </w:r>
      <w:r w:rsidRPr="00424E59">
        <w:rPr>
          <w:rFonts w:ascii="Courier New" w:hAnsi="Courier New"/>
          <w:sz w:val="16"/>
          <w:lang w:eastAsia="ko-KR"/>
        </w:rPr>
        <w:t xml:space="preserve">upon receiving a SIP 2xx response to the SIP INVITE request for establishment of the private call </w:t>
      </w:r>
      <w:r w:rsidRPr="00424E59">
        <w:rPr>
          <w:rFonts w:ascii="Courier New" w:hAnsi="Courier New"/>
          <w:sz w:val="16"/>
        </w:rPr>
        <w:t xml:space="preserve">shall set the private call call-back target client state to "PCCB-R1: no-call-back" and shall delete the </w:t>
      </w:r>
      <w:r w:rsidRPr="00424E59">
        <w:rPr>
          <w:rFonts w:ascii="Courier New" w:hAnsi="Courier New"/>
          <w:sz w:val="16"/>
          <w:lang w:eastAsia="ko-KR"/>
        </w:rPr>
        <w:t xml:space="preserve">"PCCB target client entry" associated with the requesting MCPTT user </w:t>
      </w:r>
      <w:r w:rsidRPr="00424E59">
        <w:rPr>
          <w:rFonts w:ascii="Courier New" w:hAnsi="Courier New"/>
          <w:sz w:val="16"/>
        </w:rPr>
        <w:t>}</w:t>
      </w:r>
    </w:p>
    <w:p w14:paraId="58267B1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574D23A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DB900" w14:textId="77777777" w:rsidR="00EB676A" w:rsidRPr="00424E59" w:rsidRDefault="00EB676A" w:rsidP="00EB676A">
      <w:pPr>
        <w:keepNext/>
        <w:keepLines/>
        <w:spacing w:before="120"/>
        <w:ind w:left="1985" w:hanging="1985"/>
        <w:rPr>
          <w:rFonts w:ascii="Arial" w:hAnsi="Arial"/>
        </w:rPr>
      </w:pPr>
      <w:r w:rsidRPr="00424E59">
        <w:rPr>
          <w:rFonts w:ascii="Arial" w:hAnsi="Arial"/>
        </w:rPr>
        <w:t>6.2.13.2</w:t>
      </w:r>
      <w:r w:rsidRPr="00424E59">
        <w:rPr>
          <w:rFonts w:ascii="Arial" w:hAnsi="Arial"/>
        </w:rPr>
        <w:tab/>
        <w:t>Conformance requirements</w:t>
      </w:r>
    </w:p>
    <w:p w14:paraId="378F0E17" w14:textId="77777777" w:rsidR="00EB676A" w:rsidRPr="00424E59" w:rsidRDefault="00EB676A" w:rsidP="00EB676A">
      <w:r w:rsidRPr="00424E59">
        <w:t>References: The conformance requirements covered in the present TC are specified in: TS 24.379 clauses 11.1.5.2.2</w:t>
      </w:r>
      <w:r w:rsidRPr="00424E59">
        <w:rPr>
          <w:lang w:eastAsia="ko-KR"/>
        </w:rPr>
        <w:t xml:space="preserve">, </w:t>
      </w:r>
      <w:r w:rsidRPr="00424E59">
        <w:t>11.1.5.2.3. Unless otherwise stated these are Rel-14 requirements.</w:t>
      </w:r>
    </w:p>
    <w:p w14:paraId="061C6113" w14:textId="77777777" w:rsidR="00EB676A" w:rsidRPr="00424E59" w:rsidRDefault="00EB676A" w:rsidP="00EB676A">
      <w:r w:rsidRPr="00424E59">
        <w:t>[TS 24.379, clause 11.1.5.2.2]</w:t>
      </w:r>
    </w:p>
    <w:p w14:paraId="09C4CBC8" w14:textId="77777777" w:rsidR="00EB676A" w:rsidRPr="00424E59" w:rsidRDefault="00EB676A" w:rsidP="00EB676A">
      <w:r w:rsidRPr="00424E59">
        <w:t>Upon receiving a "SIP MESSAGE request for private call call-back request for terminating client", the MCPTT client:</w:t>
      </w:r>
    </w:p>
    <w:p w14:paraId="5DCA5BC5" w14:textId="77777777" w:rsidR="00EB676A" w:rsidRPr="00424E59" w:rsidRDefault="00EB676A" w:rsidP="00EB676A">
      <w:pPr>
        <w:ind w:left="568" w:hanging="284"/>
      </w:pPr>
      <w:r w:rsidRPr="00424E59">
        <w:t>1)</w:t>
      </w:r>
      <w:r w:rsidRPr="00424E59">
        <w:tab/>
        <w:t>shall store a "PCCB target client entry" entry with:</w:t>
      </w:r>
    </w:p>
    <w:p w14:paraId="372F8389" w14:textId="77777777" w:rsidR="00EB676A" w:rsidRPr="00424E59" w:rsidRDefault="00EB676A" w:rsidP="00EB676A">
      <w:pPr>
        <w:ind w:left="851" w:hanging="284"/>
      </w:pPr>
      <w:r w:rsidRPr="00424E59">
        <w:t>a)</w:t>
      </w:r>
      <w:r w:rsidRPr="00424E59">
        <w:tab/>
        <w:t>the MCPTT ID set to the MCPTT ID contained in the &lt;mcptt-calling-user-id&gt; element in the application/vnd.3gpp.mcptt-info+xml MIME body;</w:t>
      </w:r>
    </w:p>
    <w:p w14:paraId="34D5F8FC" w14:textId="77777777" w:rsidR="00EB676A" w:rsidRPr="00424E59" w:rsidRDefault="00EB676A" w:rsidP="00EB676A">
      <w:pPr>
        <w:ind w:left="851" w:hanging="284"/>
      </w:pPr>
      <w:r w:rsidRPr="00424E59">
        <w:t>b)</w:t>
      </w:r>
      <w:r w:rsidRPr="00424E59">
        <w:tab/>
        <w:t>the private call call-back receiving client state set to "PCCB-I2: private-call-pending";</w:t>
      </w:r>
    </w:p>
    <w:p w14:paraId="0FBDA9B3" w14:textId="77777777" w:rsidR="00EB676A" w:rsidRPr="00424E59" w:rsidRDefault="00EB676A" w:rsidP="00EB676A">
      <w:pPr>
        <w:ind w:left="851" w:hanging="284"/>
      </w:pPr>
      <w:r w:rsidRPr="00424E59">
        <w:t>c)</w:t>
      </w:r>
      <w:r w:rsidRPr="00424E59">
        <w:tab/>
        <w:t>the urgency set to the value of the &lt;urgency-ind&gt; element in the application/vnd.3gpp.mcptt-info+xml MIME body; and</w:t>
      </w:r>
    </w:p>
    <w:p w14:paraId="7A23FCCF" w14:textId="77777777" w:rsidR="00EB676A" w:rsidRPr="00424E59" w:rsidRDefault="00EB676A" w:rsidP="00EB676A">
      <w:pPr>
        <w:ind w:left="851" w:hanging="284"/>
      </w:pPr>
      <w:r w:rsidRPr="00424E59">
        <w:t>d)</w:t>
      </w:r>
      <w:r w:rsidRPr="00424E59">
        <w:tab/>
        <w:t>the time-of-request set to the value of the &lt;time-of-request&gt; element in the application/vnd.3gpp.mcptt-info+xml MIME body; and</w:t>
      </w:r>
    </w:p>
    <w:p w14:paraId="51A687A9" w14:textId="77777777" w:rsidR="00EB676A" w:rsidRPr="00424E59" w:rsidRDefault="00EB676A" w:rsidP="00EB676A">
      <w:pPr>
        <w:ind w:left="568" w:hanging="284"/>
      </w:pPr>
      <w:r w:rsidRPr="00424E59">
        <w:t>2)</w:t>
      </w:r>
      <w:r w:rsidRPr="00424E59">
        <w:tab/>
        <w:t>shall notify the user of the stored information related to the private call call back request.</w:t>
      </w:r>
    </w:p>
    <w:p w14:paraId="7CAF3EF9" w14:textId="77777777" w:rsidR="00EB676A" w:rsidRPr="00424E59" w:rsidRDefault="00EB676A" w:rsidP="00EB676A">
      <w:r w:rsidRPr="00424E59">
        <w:t>Upon receiving a "SIP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A0FDBD4" w14:textId="77777777" w:rsidR="00EB676A" w:rsidRPr="00424E59" w:rsidRDefault="00EB676A" w:rsidP="00EB676A">
      <w:pPr>
        <w:rPr>
          <w:rFonts w:eastAsia="SimSun"/>
        </w:rPr>
      </w:pPr>
      <w:r w:rsidRPr="00424E59">
        <w:rPr>
          <w:rFonts w:eastAsia="SimSun"/>
        </w:rPr>
        <w:t>The MCPTT client:</w:t>
      </w:r>
    </w:p>
    <w:p w14:paraId="7D713A24" w14:textId="77777777" w:rsidR="00EB676A" w:rsidRPr="00424E59" w:rsidRDefault="00EB676A" w:rsidP="00EB676A">
      <w:pPr>
        <w:ind w:left="568" w:hanging="284"/>
      </w:pPr>
      <w:r w:rsidRPr="00424E59">
        <w:rPr>
          <w:rFonts w:eastAsia="SimSun"/>
        </w:rPr>
        <w:t>1)</w:t>
      </w:r>
      <w:r w:rsidRPr="00424E59">
        <w:rPr>
          <w:rFonts w:eastAsia="SimSun"/>
        </w:rPr>
        <w:tab/>
        <w:t>shall generate a SIP MESSAGE request in accordance with 3GPP TS 24.229 [4] and IETF RFC 3428 [33]:</w:t>
      </w:r>
    </w:p>
    <w:p w14:paraId="7BD06705" w14:textId="77777777" w:rsidR="00EB676A" w:rsidRPr="00424E59" w:rsidRDefault="00EB676A" w:rsidP="00EB676A">
      <w:pPr>
        <w:ind w:left="568" w:hanging="284"/>
      </w:pPr>
      <w:r w:rsidRPr="00424E59">
        <w:t>2)</w:t>
      </w:r>
      <w:r w:rsidRPr="00424E59">
        <w:tab/>
        <w:t>shall include the ICSI value "urn:urn-7:3gpp-service.ims.icsi.mcptt" (</w:t>
      </w:r>
      <w:r w:rsidRPr="00424E59">
        <w:rPr>
          <w:lang w:eastAsia="zh-CN"/>
        </w:rPr>
        <w:t xml:space="preserve">coded as specified in </w:t>
      </w:r>
      <w:r w:rsidRPr="00424E59">
        <w:t>3GPP TS 24.229 [4]</w:t>
      </w:r>
      <w:r w:rsidRPr="00424E59">
        <w:rPr>
          <w:lang w:eastAsia="zh-CN"/>
        </w:rPr>
        <w:t xml:space="preserve">), </w:t>
      </w:r>
      <w:r w:rsidRPr="00424E59">
        <w:t>in a P-Preferred-Service header field according to IETF </w:t>
      </w:r>
      <w:r w:rsidRPr="00424E59">
        <w:rPr>
          <w:rFonts w:eastAsia="MS Mincho"/>
        </w:rPr>
        <w:t xml:space="preserve">RFC 6050 [9] </w:t>
      </w:r>
      <w:r w:rsidRPr="00424E59">
        <w:t>in the SIP MESSAGE request;</w:t>
      </w:r>
    </w:p>
    <w:p w14:paraId="050D130C" w14:textId="77777777" w:rsidR="00EB676A" w:rsidRPr="00424E59" w:rsidRDefault="00EB676A" w:rsidP="00EB676A">
      <w:pPr>
        <w:ind w:left="568" w:hanging="284"/>
      </w:pPr>
      <w:r w:rsidRPr="00424E59">
        <w:t>3)</w:t>
      </w:r>
      <w:r w:rsidRPr="00424E59">
        <w:tab/>
        <w:t xml:space="preserve">shall include an Accept-Contact header field with the </w:t>
      </w:r>
      <w:r w:rsidRPr="00424E59">
        <w:rPr>
          <w:rFonts w:eastAsia="SimSun"/>
          <w:lang w:eastAsia="zh-CN"/>
        </w:rPr>
        <w:t>g.3gpp.icsi-ref</w:t>
      </w:r>
      <w:r w:rsidRPr="00424E59">
        <w:t xml:space="preserve"> media feature tag containing the value of "urn:urn-7:3gpp-service.ims.icsi.mcptt" along with the "require" and "explicit" header field parameters according to IETF RFC 3841 [6] in the SIP MESSAGE request</w:t>
      </w:r>
    </w:p>
    <w:p w14:paraId="61A059F2" w14:textId="77777777" w:rsidR="00EB676A" w:rsidRPr="00424E59" w:rsidRDefault="00EB676A" w:rsidP="00EB676A">
      <w:pPr>
        <w:ind w:left="568" w:hanging="284"/>
      </w:pPr>
      <w:r w:rsidRPr="00424E59">
        <w:t>4)</w:t>
      </w:r>
      <w:r w:rsidRPr="00424E59">
        <w:tab/>
        <w:t>may include a P-Preferred-Identity header field in the SIP MESSAGE request containing a public user identity as specified in 3GPP TS 24.229 [4];</w:t>
      </w:r>
    </w:p>
    <w:p w14:paraId="5FA787A8" w14:textId="77777777" w:rsidR="00EB676A" w:rsidRPr="00424E59" w:rsidRDefault="00EB676A" w:rsidP="00EB676A">
      <w:pPr>
        <w:ind w:left="568" w:hanging="284"/>
        <w:rPr>
          <w:rFonts w:eastAsia="SimSun"/>
        </w:rPr>
      </w:pPr>
      <w:r w:rsidRPr="00424E59">
        <w:rPr>
          <w:lang w:eastAsia="ko-KR"/>
        </w:rPr>
        <w:t>5)</w:t>
      </w:r>
      <w:r w:rsidRPr="00424E59">
        <w:rPr>
          <w:lang w:eastAsia="ko-KR"/>
        </w:rPr>
        <w:tab/>
      </w:r>
      <w:r w:rsidRPr="00424E59">
        <w:rPr>
          <w:rFonts w:eastAsia="SimSun"/>
        </w:rPr>
        <w:t xml:space="preserve">shall set the Request-URI in the SIP MESSAGE request to the public service identity </w:t>
      </w:r>
      <w:r w:rsidRPr="00424E59">
        <w:t>identifying the participating MCPTT function serving the MCPTT user</w:t>
      </w:r>
      <w:r w:rsidRPr="00424E59">
        <w:rPr>
          <w:rFonts w:eastAsia="SimSun"/>
        </w:rPr>
        <w:t>;</w:t>
      </w:r>
    </w:p>
    <w:p w14:paraId="390C23B4" w14:textId="77777777" w:rsidR="00EB676A" w:rsidRPr="00424E59" w:rsidRDefault="00EB676A" w:rsidP="00EB676A">
      <w:pPr>
        <w:ind w:left="568" w:hanging="284"/>
        <w:rPr>
          <w:lang w:eastAsia="ko-KR"/>
        </w:rPr>
      </w:pPr>
      <w:r w:rsidRPr="00424E59">
        <w:rPr>
          <w:lang w:eastAsia="ko-KR"/>
        </w:rPr>
        <w:t>6)</w:t>
      </w:r>
      <w:r w:rsidRPr="00424E59">
        <w:rPr>
          <w:lang w:eastAsia="ko-KR"/>
        </w:rPr>
        <w:tab/>
        <w:t xml:space="preserve">shall include in an </w:t>
      </w:r>
      <w:r w:rsidRPr="00424E59">
        <w:t xml:space="preserve">application/resource-lists+xml </w:t>
      </w:r>
      <w:r w:rsidRPr="00424E59">
        <w:rPr>
          <w:lang w:eastAsia="ko-KR"/>
        </w:rPr>
        <w:t xml:space="preserve">MIME body, the MCPTT ID contained in the </w:t>
      </w:r>
      <w:r w:rsidRPr="00424E59">
        <w:t>&lt;mcptt-calling-user-id&gt; element in the application/ vnd.3gpp.mcptt-info+xml MIME body of the received SIP MESSAGE request;</w:t>
      </w:r>
    </w:p>
    <w:p w14:paraId="21C28AE8" w14:textId="77777777" w:rsidR="00EB676A" w:rsidRPr="00424E59" w:rsidRDefault="00EB676A" w:rsidP="00EB676A">
      <w:pPr>
        <w:ind w:left="568" w:hanging="284"/>
      </w:pPr>
      <w:r w:rsidRPr="00424E59">
        <w:t>7)</w:t>
      </w:r>
      <w:r w:rsidRPr="00424E59">
        <w:tab/>
        <w:t>shall include an application/vnd.3gpp.mcptt-info+xml MIME body as specified in clause F.1 with the &lt;mcpttinfo&gt; element containing the &lt;mcptt-Params&gt; element with the &lt;anyExt&gt; element containing:</w:t>
      </w:r>
    </w:p>
    <w:p w14:paraId="3F57A9F1" w14:textId="77777777" w:rsidR="00EB676A" w:rsidRPr="00424E59" w:rsidRDefault="00EB676A" w:rsidP="00EB676A">
      <w:pPr>
        <w:ind w:left="851" w:hanging="284"/>
      </w:pPr>
      <w:r w:rsidRPr="00424E59">
        <w:t>a)</w:t>
      </w:r>
      <w:r w:rsidRPr="00424E59">
        <w:tab/>
        <w:t>if the received SIP MESSAGE was a "</w:t>
      </w:r>
      <w:r w:rsidRPr="00424E59">
        <w:rPr>
          <w:rFonts w:eastAsia="SimSun"/>
        </w:rPr>
        <w:t xml:space="preserve">SIP MESSAGE request for private call call-back request for terminating MCPTT client", the </w:t>
      </w:r>
      <w:r w:rsidRPr="00424E59">
        <w:t>&lt;response-type&gt; element set to a value of "private-call-call-back-response"; and</w:t>
      </w:r>
    </w:p>
    <w:p w14:paraId="211F5D37" w14:textId="77777777" w:rsidR="00EB676A" w:rsidRPr="00424E59" w:rsidRDefault="00EB676A" w:rsidP="00EB676A">
      <w:pPr>
        <w:ind w:left="851" w:hanging="284"/>
      </w:pPr>
      <w:r w:rsidRPr="00424E59">
        <w:t>b)</w:t>
      </w:r>
      <w:r w:rsidRPr="00424E59">
        <w:tab/>
        <w:t>if the received SIP MESSAGE was a "</w:t>
      </w:r>
      <w:r w:rsidRPr="00424E59">
        <w:rPr>
          <w:rFonts w:eastAsia="SimSun"/>
        </w:rPr>
        <w:t xml:space="preserve">SIP MESSAGE request for private call call-back cancel request for terminating MCPTT client", the </w:t>
      </w:r>
      <w:r w:rsidRPr="00424E59">
        <w:t>&lt;response-type&gt; element set to a value of "private-call-call-back-cancel-response"; and</w:t>
      </w:r>
    </w:p>
    <w:p w14:paraId="4B47D894" w14:textId="77777777" w:rsidR="00EB676A" w:rsidRPr="00424E59" w:rsidRDefault="00EB676A" w:rsidP="00EB676A">
      <w:pPr>
        <w:ind w:left="568" w:hanging="284"/>
        <w:rPr>
          <w:rFonts w:eastAsia="SimSun"/>
        </w:rPr>
      </w:pPr>
      <w:r w:rsidRPr="00424E59">
        <w:rPr>
          <w:lang w:eastAsia="ko-KR"/>
        </w:rPr>
        <w:t>8)</w:t>
      </w:r>
      <w:r w:rsidRPr="00424E59">
        <w:rPr>
          <w:lang w:eastAsia="ko-KR"/>
        </w:rPr>
        <w:tab/>
        <w:t xml:space="preserve">shall send the </w:t>
      </w:r>
      <w:r w:rsidRPr="00424E59">
        <w:rPr>
          <w:rFonts w:eastAsia="SimSun"/>
        </w:rPr>
        <w:t>SIP MESSAGE request according to rules and procedures of 3GPP TS 24.229 [4].</w:t>
      </w:r>
    </w:p>
    <w:p w14:paraId="1E4C7830" w14:textId="77777777" w:rsidR="00EB676A" w:rsidRPr="00424E59" w:rsidRDefault="00EB676A" w:rsidP="00EB676A">
      <w:r w:rsidRPr="00424E59">
        <w:t>[TS 24.379, clause 11.1.5.2.3]</w:t>
      </w:r>
    </w:p>
    <w:p w14:paraId="76AB9BC8" w14:textId="77777777" w:rsidR="00EB676A" w:rsidRPr="00424E59" w:rsidRDefault="00EB676A" w:rsidP="00EB676A">
      <w:r w:rsidRPr="00424E59">
        <w:t xml:space="preserve">When the target MCPTT user wants to make a private call call-back, the target MCPTT client shall initiate a private call in manual commencement mode towards the requesting MCPTT client using the MCPTT ID of the </w:t>
      </w:r>
      <w:r w:rsidRPr="00424E59">
        <w:rPr>
          <w:rFonts w:eastAsia="Malgun Gothic"/>
        </w:rPr>
        <w:t>requesting MCPTT user</w:t>
      </w:r>
      <w:r w:rsidRPr="00424E59">
        <w:t xml:space="preserve"> as found in the "PCCB target client entry" stored on the UE, by following the procedures in:</w:t>
      </w:r>
    </w:p>
    <w:p w14:paraId="30843966" w14:textId="77777777" w:rsidR="00EB676A" w:rsidRPr="00424E59" w:rsidRDefault="00EB676A" w:rsidP="00EB676A">
      <w:pPr>
        <w:ind w:left="568" w:hanging="284"/>
        <w:rPr>
          <w:lang w:eastAsia="ko-KR"/>
        </w:rPr>
      </w:pPr>
      <w:r w:rsidRPr="00424E59">
        <w:t>...</w:t>
      </w:r>
    </w:p>
    <w:p w14:paraId="5B9ACDB4" w14:textId="77777777" w:rsidR="00EB676A" w:rsidRPr="00424E59" w:rsidRDefault="00EB676A" w:rsidP="00EB676A">
      <w:pPr>
        <w:ind w:left="568" w:hanging="284"/>
        <w:rPr>
          <w:lang w:eastAsia="ko-KR"/>
        </w:rPr>
      </w:pPr>
      <w:r w:rsidRPr="00424E59">
        <w:rPr>
          <w:lang w:eastAsia="ko-KR"/>
        </w:rPr>
        <w:t>2)</w:t>
      </w:r>
      <w:r w:rsidRPr="00424E59">
        <w:tab/>
      </w:r>
      <w:r w:rsidRPr="00424E59">
        <w:rPr>
          <w:lang w:eastAsia="ko-KR"/>
        </w:rPr>
        <w:t>subclause 11.1.2.2 for private call without floor control;</w:t>
      </w:r>
    </w:p>
    <w:p w14:paraId="5CD24F73" w14:textId="77777777" w:rsidR="00EB676A" w:rsidRPr="00424E59" w:rsidRDefault="00EB676A" w:rsidP="00EB676A">
      <w:pPr>
        <w:rPr>
          <w:lang w:eastAsia="ko-KR"/>
        </w:rPr>
      </w:pPr>
      <w:r w:rsidRPr="00424E59">
        <w:rPr>
          <w:lang w:eastAsia="ko-KR"/>
        </w:rPr>
        <w:t>...</w:t>
      </w:r>
    </w:p>
    <w:p w14:paraId="0B3EDF8C" w14:textId="77777777" w:rsidR="00EB676A" w:rsidRPr="00424E59" w:rsidRDefault="00EB676A" w:rsidP="00EB676A">
      <w:pPr>
        <w:rPr>
          <w:lang w:eastAsia="ko-KR"/>
        </w:rPr>
      </w:pPr>
      <w:r w:rsidRPr="00424E59">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424E59">
        <w:t xml:space="preserve">private call call-back target client state set to "PCCB-R2: private-call-pending", then the target MCPTT client shall set the private call call-back target client state to "PCCB-R1: no-call-back" and shall delete the </w:t>
      </w:r>
      <w:r w:rsidRPr="00424E59">
        <w:rPr>
          <w:lang w:eastAsia="ko-KR"/>
        </w:rPr>
        <w:t>"PCCB target client entry" associated with the requesting MCPTT user.</w:t>
      </w:r>
    </w:p>
    <w:p w14:paraId="0612BF80" w14:textId="77777777" w:rsidR="00EB676A" w:rsidRPr="00424E59" w:rsidRDefault="00EB676A" w:rsidP="00EB676A">
      <w:pPr>
        <w:keepNext/>
        <w:keepLines/>
        <w:spacing w:before="120"/>
        <w:ind w:left="1985" w:hanging="1985"/>
        <w:rPr>
          <w:rFonts w:ascii="Arial" w:hAnsi="Arial"/>
        </w:rPr>
      </w:pPr>
      <w:r w:rsidRPr="00424E59">
        <w:rPr>
          <w:rFonts w:ascii="Arial" w:hAnsi="Arial"/>
        </w:rPr>
        <w:t>6.2.13.3</w:t>
      </w:r>
      <w:r w:rsidRPr="00424E59">
        <w:rPr>
          <w:rFonts w:ascii="Arial" w:hAnsi="Arial"/>
        </w:rPr>
        <w:tab/>
        <w:t>Test description</w:t>
      </w:r>
    </w:p>
    <w:p w14:paraId="18494979" w14:textId="77777777" w:rsidR="00EB676A" w:rsidRPr="00424E59" w:rsidRDefault="00EB676A" w:rsidP="00EB676A">
      <w:pPr>
        <w:keepNext/>
        <w:keepLines/>
        <w:spacing w:before="120"/>
        <w:ind w:left="1985" w:hanging="1985"/>
        <w:rPr>
          <w:rFonts w:ascii="Arial" w:hAnsi="Arial"/>
        </w:rPr>
      </w:pPr>
      <w:r w:rsidRPr="00424E59">
        <w:rPr>
          <w:rFonts w:ascii="Arial" w:hAnsi="Arial"/>
        </w:rPr>
        <w:t>6.2.13.3.1</w:t>
      </w:r>
      <w:r w:rsidRPr="00424E59">
        <w:rPr>
          <w:rFonts w:ascii="Arial" w:hAnsi="Arial"/>
        </w:rPr>
        <w:tab/>
        <w:t>Pre-test conditions</w:t>
      </w:r>
    </w:p>
    <w:p w14:paraId="4E9474BB"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304F189B" w14:textId="77777777" w:rsidR="00EB676A" w:rsidRPr="00424E59" w:rsidRDefault="00EB676A" w:rsidP="00EB676A">
      <w:pPr>
        <w:ind w:left="568" w:hanging="284"/>
      </w:pPr>
      <w:r w:rsidRPr="00424E59">
        <w:t>-</w:t>
      </w:r>
      <w:r w:rsidRPr="00424E59">
        <w:tab/>
        <w:t>SS (MCPTT server)</w:t>
      </w:r>
    </w:p>
    <w:p w14:paraId="656FB0A6" w14:textId="77777777" w:rsidR="00EB676A" w:rsidRPr="00424E59" w:rsidRDefault="00EB676A" w:rsidP="00EB676A">
      <w:pPr>
        <w:ind w:left="568" w:hanging="284"/>
      </w:pPr>
      <w:r w:rsidRPr="00424E59">
        <w:t>-</w:t>
      </w:r>
      <w:r w:rsidRPr="00424E5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D8AEF1"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7BBC16D5" w14:textId="77777777" w:rsidR="00EB676A" w:rsidRPr="00424E59" w:rsidRDefault="00EB676A" w:rsidP="00EB676A">
      <w:pPr>
        <w:ind w:left="568" w:hanging="284"/>
      </w:pPr>
      <w:r w:rsidRPr="00424E59">
        <w:t>-</w:t>
      </w:r>
      <w:r w:rsidRPr="00424E59">
        <w:tab/>
        <w:t>UE (MCPTT client)</w:t>
      </w:r>
    </w:p>
    <w:p w14:paraId="79C4EDED" w14:textId="77777777" w:rsidR="00EB676A" w:rsidRPr="00424E59" w:rsidRDefault="00EB676A" w:rsidP="00EB676A">
      <w:pPr>
        <w:ind w:left="568" w:hanging="284"/>
      </w:pPr>
      <w:r w:rsidRPr="00424E59">
        <w:t>-</w:t>
      </w:r>
      <w:r w:rsidRPr="00424E59">
        <w:tab/>
        <w:t>The test USIM set as defined in TS 36.579-1 [2], subclause 5.5.10 is inserted.</w:t>
      </w:r>
    </w:p>
    <w:p w14:paraId="12E88361"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7D04D176"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3CE4A908"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2B3579D7" w14:textId="77777777" w:rsidR="00EB676A" w:rsidRPr="00424E59" w:rsidRDefault="00EB676A" w:rsidP="00EB676A">
      <w:pPr>
        <w:ind w:left="568" w:hanging="284"/>
      </w:pPr>
      <w:r w:rsidRPr="00424E59">
        <w:t>-</w:t>
      </w:r>
      <w:r w:rsidRPr="00424E59">
        <w:tab/>
        <w:t>UE States at the end of the preamble</w:t>
      </w:r>
    </w:p>
    <w:p w14:paraId="3D8FF018" w14:textId="77777777" w:rsidR="00EB676A" w:rsidRPr="00424E59" w:rsidRDefault="00EB676A" w:rsidP="00EB676A">
      <w:pPr>
        <w:ind w:left="851" w:hanging="284"/>
      </w:pPr>
      <w:r w:rsidRPr="00424E59">
        <w:t>-</w:t>
      </w:r>
      <w:r w:rsidRPr="00424E59">
        <w:tab/>
        <w:t>The UE is in E-UTRA Registered, Idle Mode state.</w:t>
      </w:r>
    </w:p>
    <w:p w14:paraId="55FA8B07"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07B4823C" w14:textId="77777777" w:rsidR="00EB676A" w:rsidRPr="00424E59" w:rsidRDefault="00EB676A" w:rsidP="00EB676A">
      <w:pPr>
        <w:keepNext/>
        <w:keepLines/>
        <w:spacing w:before="120"/>
        <w:ind w:left="1985" w:hanging="1985"/>
        <w:rPr>
          <w:rFonts w:ascii="Arial" w:hAnsi="Arial"/>
        </w:rPr>
      </w:pPr>
      <w:r w:rsidRPr="00424E59">
        <w:rPr>
          <w:rFonts w:ascii="Arial" w:hAnsi="Arial"/>
        </w:rPr>
        <w:t>6.2.13.3.2</w:t>
      </w:r>
      <w:r w:rsidRPr="00424E59">
        <w:rPr>
          <w:rFonts w:ascii="Arial" w:hAnsi="Arial"/>
        </w:rPr>
        <w:tab/>
        <w:t>Test procedure sequence</w:t>
      </w:r>
    </w:p>
    <w:p w14:paraId="32F4E07C" w14:textId="77777777" w:rsidR="00EB676A" w:rsidRPr="00424E59" w:rsidRDefault="00EB676A" w:rsidP="00EB676A">
      <w:pPr>
        <w:keepNext/>
        <w:keepLines/>
        <w:spacing w:before="60"/>
        <w:jc w:val="center"/>
        <w:rPr>
          <w:rFonts w:ascii="Arial" w:hAnsi="Arial"/>
          <w:b/>
        </w:rPr>
      </w:pPr>
      <w:bookmarkStart w:id="1216" w:name="_Toc21006047"/>
      <w:bookmarkStart w:id="1217" w:name="_Toc36037720"/>
      <w:bookmarkStart w:id="1218" w:name="_Toc43837573"/>
      <w:bookmarkStart w:id="1219" w:name="_Toc60995685"/>
      <w:bookmarkStart w:id="1220" w:name="_Toc69159813"/>
      <w:r w:rsidRPr="00424E59">
        <w:rPr>
          <w:rFonts w:ascii="Arial" w:hAnsi="Arial"/>
          <w:b/>
        </w:rPr>
        <w:t>Table 6.2.13.3.2-1: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6FE51C0A" w14:textId="77777777" w:rsidTr="00BC3F8D">
        <w:trPr>
          <w:cantSplit/>
        </w:trPr>
        <w:tc>
          <w:tcPr>
            <w:tcW w:w="534" w:type="dxa"/>
            <w:tcBorders>
              <w:top w:val="single" w:sz="4" w:space="0" w:color="auto"/>
              <w:left w:val="single" w:sz="4" w:space="0" w:color="auto"/>
              <w:bottom w:val="nil"/>
              <w:right w:val="single" w:sz="4" w:space="0" w:color="auto"/>
            </w:tcBorders>
            <w:hideMark/>
          </w:tcPr>
          <w:p w14:paraId="7754C0B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0972649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48966D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63B479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B35F42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7AB8D220" w14:textId="77777777" w:rsidTr="00BC3F8D">
        <w:trPr>
          <w:cantSplit/>
        </w:trPr>
        <w:tc>
          <w:tcPr>
            <w:tcW w:w="534" w:type="dxa"/>
            <w:tcBorders>
              <w:top w:val="nil"/>
              <w:left w:val="single" w:sz="4" w:space="0" w:color="auto"/>
              <w:bottom w:val="single" w:sz="4" w:space="0" w:color="auto"/>
              <w:right w:val="single" w:sz="4" w:space="0" w:color="auto"/>
            </w:tcBorders>
          </w:tcPr>
          <w:p w14:paraId="4371A697"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10CB8A"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15D616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66F427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5561EDC"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3EA9DEA" w14:textId="77777777" w:rsidR="00EB676A" w:rsidRPr="00424E59" w:rsidRDefault="00EB676A" w:rsidP="00BC3F8D">
            <w:pPr>
              <w:keepNext/>
              <w:keepLines/>
              <w:spacing w:after="0"/>
              <w:jc w:val="center"/>
              <w:rPr>
                <w:rFonts w:ascii="Arial" w:hAnsi="Arial"/>
                <w:b/>
                <w:sz w:val="18"/>
              </w:rPr>
            </w:pPr>
          </w:p>
        </w:tc>
      </w:tr>
      <w:tr w:rsidR="00EB676A" w:rsidRPr="00424E59" w14:paraId="3A4E2DD0" w14:textId="77777777" w:rsidTr="00BC3F8D">
        <w:trPr>
          <w:cantSplit/>
          <w:trHeight w:val="947"/>
        </w:trPr>
        <w:tc>
          <w:tcPr>
            <w:tcW w:w="534" w:type="dxa"/>
            <w:tcBorders>
              <w:top w:val="single" w:sz="4" w:space="0" w:color="auto"/>
              <w:left w:val="single" w:sz="4" w:space="0" w:color="auto"/>
              <w:bottom w:val="single" w:sz="4" w:space="0" w:color="auto"/>
              <w:right w:val="single" w:sz="4" w:space="0" w:color="auto"/>
            </w:tcBorders>
            <w:hideMark/>
          </w:tcPr>
          <w:p w14:paraId="1F6217B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1341475" w14:textId="0194BE36"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1221" w:author="MCC160" w:date="2022-11-01T12:22:00Z">
              <w:r w:rsidRPr="00424E59" w:rsidDel="00847CB2">
                <w:rPr>
                  <w:rFonts w:ascii="Arial" w:hAnsi="Arial"/>
                  <w:sz w:val="18"/>
                </w:rPr>
                <w:delText xml:space="preserve">Is the procedure for </w:delText>
              </w:r>
            </w:del>
            <w:ins w:id="1222" w:author="MCC160" w:date="2022-11-01T12:22:00Z">
              <w:r w:rsidR="00847CB2" w:rsidRPr="00424E59">
                <w:rPr>
                  <w:rFonts w:ascii="Arial" w:hAnsi="Arial"/>
                  <w:sz w:val="18"/>
                </w:rPr>
                <w:t xml:space="preserve">Does the UE (MCPTT </w:t>
              </w:r>
            </w:ins>
            <w:ins w:id="1223" w:author="MCC160" w:date="2022-11-16T22:16:00Z">
              <w:r w:rsidR="00FA44FE" w:rsidRPr="00424E59">
                <w:rPr>
                  <w:rFonts w:ascii="Arial" w:hAnsi="Arial"/>
                  <w:sz w:val="18"/>
                  <w:rPrChange w:id="1224" w:author="MCC160" w:date="2022-11-16T22:16:00Z">
                    <w:rPr>
                      <w:rFonts w:ascii="Arial" w:hAnsi="Arial"/>
                      <w:sz w:val="18"/>
                    </w:rPr>
                  </w:rPrChange>
                </w:rPr>
                <w:t>c</w:t>
              </w:r>
            </w:ins>
            <w:ins w:id="1225" w:author="MCC160" w:date="2022-11-01T12:22:00Z">
              <w:r w:rsidR="00847CB2" w:rsidRPr="00424E59">
                <w:rPr>
                  <w:rFonts w:ascii="Arial" w:hAnsi="Arial"/>
                  <w:sz w:val="18"/>
                </w:rPr>
                <w:t>lient) correctly perform test procedure '</w:t>
              </w:r>
            </w:ins>
            <w:r w:rsidRPr="00424E59">
              <w:rPr>
                <w:rFonts w:ascii="Arial" w:hAnsi="Arial"/>
                <w:sz w:val="18"/>
              </w:rPr>
              <w:t>MCX SIP MESSAGE Request - Accept CT</w:t>
            </w:r>
            <w:ins w:id="1226" w:author="MCC160" w:date="2022-11-01T12:22:00Z">
              <w:r w:rsidR="00847CB2" w:rsidRPr="00424E59">
                <w:rPr>
                  <w:rFonts w:ascii="Arial" w:hAnsi="Arial"/>
                  <w:sz w:val="18"/>
                </w:rPr>
                <w:t>'</w:t>
              </w:r>
            </w:ins>
            <w:r w:rsidRPr="00424E59">
              <w:rPr>
                <w:rFonts w:ascii="Arial" w:hAnsi="Arial"/>
                <w:sz w:val="18"/>
              </w:rPr>
              <w:t xml:space="preserve"> </w:t>
            </w:r>
            <w:r w:rsidRPr="00424E59">
              <w:rPr>
                <w:rFonts w:ascii="Arial" w:hAnsi="Arial"/>
                <w:sz w:val="18"/>
                <w:lang w:eastAsia="ko-KR"/>
              </w:rPr>
              <w:t>as described in TS 36.579-1 [2] Table 5.3.31.3-1</w:t>
            </w:r>
            <w:r w:rsidRPr="00424E59">
              <w:rPr>
                <w:rFonts w:ascii="Arial" w:hAnsi="Arial"/>
                <w:sz w:val="18"/>
              </w:rPr>
              <w:t xml:space="preserve"> </w:t>
            </w:r>
            <w:del w:id="1227" w:author="MCC160" w:date="2022-11-01T12:22:00Z">
              <w:r w:rsidRPr="00424E59" w:rsidDel="00847CB2">
                <w:rPr>
                  <w:rFonts w:ascii="Arial" w:hAnsi="Arial"/>
                  <w:sz w:val="18"/>
                  <w:lang w:eastAsia="ko-KR"/>
                </w:rPr>
                <w:delText xml:space="preserve"> </w:delText>
              </w:r>
            </w:del>
            <w:r w:rsidRPr="00424E59">
              <w:rPr>
                <w:rFonts w:ascii="Arial" w:hAnsi="Arial"/>
                <w:sz w:val="18"/>
              </w:rPr>
              <w:t xml:space="preserve">requesting a private call call-back providing </w:t>
            </w:r>
            <w:r w:rsidRPr="00424E59">
              <w:rPr>
                <w:rFonts w:ascii="Arial" w:hAnsi="Arial"/>
                <w:sz w:val="18"/>
                <w:lang w:eastAsia="ko-KR"/>
              </w:rPr>
              <w:t xml:space="preserve">the MCPTT ID of the </w:t>
            </w:r>
            <w:r w:rsidRPr="00424E59">
              <w:rPr>
                <w:rFonts w:ascii="Arial" w:hAnsi="Arial"/>
                <w:sz w:val="18"/>
              </w:rPr>
              <w:t>UE (MCPTT User)</w:t>
            </w:r>
            <w:r w:rsidRPr="00424E59">
              <w:rPr>
                <w:rFonts w:ascii="Arial" w:hAnsi="Arial"/>
                <w:sz w:val="18"/>
                <w:lang w:eastAsia="ko-KR"/>
              </w:rPr>
              <w:t xml:space="preserve"> </w:t>
            </w:r>
            <w:del w:id="1228" w:author="MCC160" w:date="2022-11-01T12:22:00Z">
              <w:r w:rsidRPr="00424E59" w:rsidDel="00847CB2">
                <w:rPr>
                  <w:rFonts w:ascii="Arial" w:hAnsi="Arial"/>
                  <w:sz w:val="18"/>
                  <w:lang w:eastAsia="ko-KR"/>
                </w:rPr>
                <w:delText>correctly performed</w:delText>
              </w:r>
            </w:del>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6018B9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4551DCF"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65750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4662E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ADF3FC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44046D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1A</w:t>
            </w:r>
          </w:p>
        </w:tc>
        <w:tc>
          <w:tcPr>
            <w:tcW w:w="3968" w:type="dxa"/>
            <w:tcBorders>
              <w:top w:val="single" w:sz="4" w:space="0" w:color="auto"/>
              <w:left w:val="single" w:sz="4" w:space="0" w:color="auto"/>
              <w:bottom w:val="single" w:sz="4" w:space="0" w:color="auto"/>
              <w:right w:val="single" w:sz="4" w:space="0" w:color="auto"/>
            </w:tcBorders>
            <w:hideMark/>
          </w:tcPr>
          <w:p w14:paraId="4F7BC20E" w14:textId="77777777" w:rsidR="00FA44FE" w:rsidRPr="00424E59" w:rsidRDefault="00FA44FE" w:rsidP="00BC3F8D">
            <w:pPr>
              <w:keepNext/>
              <w:keepLines/>
              <w:spacing w:after="0"/>
              <w:rPr>
                <w:ins w:id="1229" w:author="MCC160" w:date="2022-11-16T22:19:00Z"/>
                <w:rFonts w:ascii="Arial" w:hAnsi="Arial"/>
                <w:sz w:val="18"/>
                <w:rPrChange w:id="1230" w:author="MCC160" w:date="2022-11-16T22:20:00Z">
                  <w:rPr>
                    <w:ins w:id="1231" w:author="MCC160" w:date="2022-11-16T22:19:00Z"/>
                    <w:rFonts w:ascii="Arial" w:hAnsi="Arial"/>
                    <w:sz w:val="18"/>
                  </w:rPr>
                </w:rPrChange>
              </w:rPr>
            </w:pPr>
            <w:ins w:id="1232" w:author="MCC160" w:date="2022-11-16T22:19:00Z">
              <w:r w:rsidRPr="00424E59">
                <w:rPr>
                  <w:rFonts w:ascii="Arial" w:hAnsi="Arial"/>
                  <w:sz w:val="18"/>
                  <w:rPrChange w:id="1233" w:author="MCC160" w:date="2022-11-16T22:20:00Z">
                    <w:rPr>
                      <w:rFonts w:ascii="Arial" w:hAnsi="Arial"/>
                      <w:sz w:val="18"/>
                    </w:rPr>
                  </w:rPrChange>
                </w:rPr>
                <w:t>Check: Does the UE (MCPTT client) provide information related to the private call call back request to the user (mcptt-calling-user-id, call back urgency, time-of-request)?</w:t>
              </w:r>
            </w:ins>
          </w:p>
          <w:p w14:paraId="10EBCFB4" w14:textId="1C3552B2" w:rsidR="00EB676A" w:rsidRPr="00424E59" w:rsidRDefault="00EB676A" w:rsidP="00BC3F8D">
            <w:pPr>
              <w:keepNext/>
              <w:keepLines/>
              <w:spacing w:after="0"/>
              <w:rPr>
                <w:rFonts w:ascii="Arial" w:hAnsi="Arial"/>
                <w:sz w:val="18"/>
              </w:rPr>
            </w:pPr>
            <w:del w:id="1234" w:author="MCC160" w:date="2022-11-16T22:20:00Z">
              <w:r w:rsidRPr="00424E59" w:rsidDel="00FA44FE">
                <w:rPr>
                  <w:rFonts w:ascii="Arial" w:hAnsi="Arial"/>
                  <w:sz w:val="18"/>
                  <w:rPrChange w:id="1235" w:author="MCC160" w:date="2022-11-16T22:20:00Z">
                    <w:rPr>
                      <w:rFonts w:ascii="Arial" w:hAnsi="Arial"/>
                      <w:sz w:val="18"/>
                    </w:rPr>
                  </w:rPrChange>
                </w:rPr>
                <w:delText>Check: Does the UE (</w:delText>
              </w:r>
              <w:r w:rsidRPr="00424E59" w:rsidDel="00FA44FE">
                <w:rPr>
                  <w:rFonts w:ascii="Arial" w:hAnsi="Arial"/>
                  <w:sz w:val="18"/>
                  <w:lang w:eastAsia="ko-KR"/>
                  <w:rPrChange w:id="1236" w:author="MCC160" w:date="2022-11-16T22:20:00Z">
                    <w:rPr>
                      <w:rFonts w:ascii="Arial" w:hAnsi="Arial"/>
                      <w:sz w:val="18"/>
                      <w:lang w:eastAsia="ko-KR"/>
                    </w:rPr>
                  </w:rPrChange>
                </w:rPr>
                <w:delText xml:space="preserve">MCPTT client) </w:delText>
              </w:r>
              <w:r w:rsidRPr="00424E59" w:rsidDel="00FA44FE">
                <w:rPr>
                  <w:rFonts w:ascii="Arial" w:hAnsi="Arial"/>
                  <w:sz w:val="18"/>
                  <w:rPrChange w:id="1237" w:author="MCC160" w:date="2022-11-16T22:20:00Z">
                    <w:rPr>
                      <w:rFonts w:ascii="Arial" w:hAnsi="Arial"/>
                      <w:sz w:val="18"/>
                    </w:rPr>
                  </w:rPrChange>
                </w:rPr>
                <w:delText>notify the user about the stored information related to the private call call back request (mcptt-calling-user-id, the call back urgency, time-of-request)?</w:delText>
              </w:r>
              <w:r w:rsidRPr="00424E59" w:rsidDel="00FA44FE">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18BD51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7A2BF2"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5F4A7E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5DAEDB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3F870DD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19F9B1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2-2A</w:t>
            </w:r>
          </w:p>
        </w:tc>
        <w:tc>
          <w:tcPr>
            <w:tcW w:w="3968" w:type="dxa"/>
            <w:tcBorders>
              <w:top w:val="single" w:sz="4" w:space="0" w:color="auto"/>
              <w:left w:val="single" w:sz="4" w:space="0" w:color="auto"/>
              <w:bottom w:val="single" w:sz="4" w:space="0" w:color="auto"/>
              <w:right w:val="single" w:sz="4" w:space="0" w:color="auto"/>
            </w:tcBorders>
            <w:hideMark/>
          </w:tcPr>
          <w:p w14:paraId="330D0EA1"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6F7117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655640"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tcPr>
          <w:p w14:paraId="0DAA9731" w14:textId="77777777" w:rsidR="00EB676A" w:rsidRPr="00424E59" w:rsidRDefault="00EB676A" w:rsidP="00BC3F8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76E048" w14:textId="77777777" w:rsidR="00EB676A" w:rsidRPr="00424E59" w:rsidRDefault="00EB676A" w:rsidP="00BC3F8D">
            <w:pPr>
              <w:keepNext/>
              <w:keepLines/>
              <w:spacing w:after="0"/>
              <w:jc w:val="center"/>
              <w:rPr>
                <w:rFonts w:ascii="Arial" w:hAnsi="Arial"/>
                <w:sz w:val="18"/>
              </w:rPr>
            </w:pPr>
          </w:p>
        </w:tc>
      </w:tr>
      <w:tr w:rsidR="00EB676A" w:rsidRPr="00424E59" w14:paraId="5651830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B29AE5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3-4B</w:t>
            </w:r>
          </w:p>
        </w:tc>
        <w:tc>
          <w:tcPr>
            <w:tcW w:w="3968" w:type="dxa"/>
            <w:tcBorders>
              <w:top w:val="single" w:sz="4" w:space="0" w:color="auto"/>
              <w:left w:val="single" w:sz="4" w:space="0" w:color="auto"/>
              <w:bottom w:val="single" w:sz="4" w:space="0" w:color="auto"/>
              <w:right w:val="single" w:sz="4" w:space="0" w:color="auto"/>
            </w:tcBorders>
            <w:hideMark/>
          </w:tcPr>
          <w:p w14:paraId="491322C4" w14:textId="33CDEB98"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1238" w:author="MCC160" w:date="2022-11-01T12:23:00Z">
              <w:r w:rsidRPr="00424E59" w:rsidDel="00847CB2">
                <w:rPr>
                  <w:rFonts w:ascii="Arial" w:hAnsi="Arial"/>
                  <w:sz w:val="18"/>
                </w:rPr>
                <w:delText xml:space="preserve">Are the </w:delText>
              </w:r>
            </w:del>
            <w:ins w:id="1239" w:author="MCC160" w:date="2022-11-01T12:23:00Z">
              <w:r w:rsidR="00847CB2" w:rsidRPr="00424E59">
                <w:rPr>
                  <w:rFonts w:ascii="Arial" w:hAnsi="Arial"/>
                  <w:sz w:val="18"/>
                </w:rPr>
                <w:t xml:space="preserve">Does the UE (MCPTT </w:t>
              </w:r>
            </w:ins>
            <w:ins w:id="1240" w:author="MCC160" w:date="2022-11-16T22:16:00Z">
              <w:r w:rsidR="00FA44FE" w:rsidRPr="00424E59">
                <w:rPr>
                  <w:rFonts w:ascii="Arial" w:hAnsi="Arial"/>
                  <w:sz w:val="18"/>
                  <w:rPrChange w:id="1241" w:author="MCC160" w:date="2022-11-16T22:16:00Z">
                    <w:rPr>
                      <w:rFonts w:ascii="Arial" w:hAnsi="Arial"/>
                      <w:sz w:val="18"/>
                    </w:rPr>
                  </w:rPrChange>
                </w:rPr>
                <w:t>c</w:t>
              </w:r>
            </w:ins>
            <w:ins w:id="1242" w:author="MCC160" w:date="2022-11-01T12:23:00Z">
              <w:r w:rsidR="00847CB2" w:rsidRPr="00424E59">
                <w:rPr>
                  <w:rFonts w:ascii="Arial" w:hAnsi="Arial"/>
                  <w:sz w:val="18"/>
                </w:rPr>
                <w:t xml:space="preserve">lient) correctly perform </w:t>
              </w:r>
            </w:ins>
            <w:r w:rsidRPr="00424E59">
              <w:rPr>
                <w:rFonts w:ascii="Arial" w:hAnsi="Arial"/>
                <w:sz w:val="18"/>
              </w:rPr>
              <w:t>steps 1a1</w:t>
            </w:r>
            <w:ins w:id="1243" w:author="MCC160" w:date="2022-11-01T12:23:00Z">
              <w:r w:rsidR="00847CB2" w:rsidRPr="00424E59">
                <w:rPr>
                  <w:rFonts w:ascii="Arial" w:hAnsi="Arial"/>
                  <w:sz w:val="18"/>
                </w:rPr>
                <w:t>-5</w:t>
              </w:r>
            </w:ins>
            <w:del w:id="1244" w:author="MCC160" w:date="2022-11-01T12:24:00Z">
              <w:r w:rsidRPr="00424E59" w:rsidDel="00847CB2">
                <w:rPr>
                  <w:rFonts w:ascii="Arial" w:hAnsi="Arial"/>
                  <w:sz w:val="18"/>
                </w:rPr>
                <w:delText xml:space="preserve"> </w:delText>
              </w:r>
            </w:del>
            <w:del w:id="1245" w:author="MCC160" w:date="2022-11-01T12:23:00Z">
              <w:r w:rsidRPr="00424E59" w:rsidDel="00847CB2">
                <w:rPr>
                  <w:rFonts w:ascii="Arial" w:hAnsi="Arial"/>
                  <w:sz w:val="18"/>
                </w:rPr>
                <w:delText>to 5</w:delText>
              </w:r>
            </w:del>
            <w:r w:rsidRPr="00424E59">
              <w:rPr>
                <w:rFonts w:ascii="Arial" w:hAnsi="Arial"/>
                <w:sz w:val="18"/>
              </w:rPr>
              <w:t xml:space="preserve"> of </w:t>
            </w:r>
            <w:del w:id="1246" w:author="MCC160" w:date="2022-11-01T12:24:00Z">
              <w:r w:rsidRPr="00424E59" w:rsidDel="00847CB2">
                <w:rPr>
                  <w:rFonts w:ascii="Arial" w:hAnsi="Arial"/>
                  <w:sz w:val="18"/>
                </w:rPr>
                <w:delText xml:space="preserve">the </w:delText>
              </w:r>
            </w:del>
            <w:ins w:id="1247" w:author="MCC160" w:date="2022-11-01T12:24:00Z">
              <w:r w:rsidR="00847CB2" w:rsidRPr="00424E59">
                <w:rPr>
                  <w:rFonts w:ascii="Arial" w:hAnsi="Arial"/>
                  <w:sz w:val="18"/>
                </w:rPr>
                <w:t xml:space="preserve">test </w:t>
              </w:r>
            </w:ins>
            <w:r w:rsidRPr="00424E59">
              <w:rPr>
                <w:rFonts w:ascii="Arial" w:hAnsi="Arial"/>
                <w:sz w:val="18"/>
              </w:rPr>
              <w:t xml:space="preserve">procedure </w:t>
            </w:r>
            <w:del w:id="1248" w:author="MCC160" w:date="2022-11-01T12:24:00Z">
              <w:r w:rsidRPr="00424E59" w:rsidDel="00847CB2">
                <w:rPr>
                  <w:rFonts w:ascii="Arial" w:hAnsi="Arial"/>
                  <w:sz w:val="18"/>
                </w:rPr>
                <w:delText xml:space="preserve">for </w:delText>
              </w:r>
            </w:del>
            <w:ins w:id="1249" w:author="MCC160" w:date="2022-11-01T12:24:00Z">
              <w:r w:rsidR="00847CB2" w:rsidRPr="00424E59">
                <w:rPr>
                  <w:rFonts w:ascii="Arial" w:hAnsi="Arial"/>
                  <w:sz w:val="18"/>
                </w:rPr>
                <w:t>'</w:t>
              </w:r>
            </w:ins>
            <w:r w:rsidRPr="00424E59">
              <w:rPr>
                <w:rFonts w:ascii="Arial" w:hAnsi="Arial"/>
                <w:sz w:val="18"/>
              </w:rPr>
              <w:t>MCX SIP MESSAGE Request - Accept CT</w:t>
            </w:r>
            <w:ins w:id="1250" w:author="MCC160" w:date="2022-11-01T12:24:00Z">
              <w:r w:rsidR="00847CB2" w:rsidRPr="00424E59">
                <w:rPr>
                  <w:rFonts w:ascii="Arial" w:hAnsi="Arial"/>
                  <w:sz w:val="18"/>
                </w:rPr>
                <w:t>'</w:t>
              </w:r>
            </w:ins>
            <w:r w:rsidRPr="00424E59">
              <w:rPr>
                <w:rFonts w:ascii="Arial" w:hAnsi="Arial"/>
                <w:sz w:val="18"/>
              </w:rPr>
              <w:t xml:space="preserve"> </w:t>
            </w:r>
            <w:r w:rsidRPr="00424E59">
              <w:rPr>
                <w:rFonts w:ascii="Arial" w:hAnsi="Arial"/>
                <w:sz w:val="18"/>
                <w:lang w:eastAsia="ko-KR"/>
              </w:rPr>
              <w:t>as described in TS 36.579-1 [2] Table 5.3.31.3-1 cancelling the</w:t>
            </w:r>
            <w:r w:rsidRPr="00424E59">
              <w:rPr>
                <w:rFonts w:ascii="Arial" w:hAnsi="Arial"/>
                <w:sz w:val="18"/>
              </w:rPr>
              <w:t xml:space="preserve"> private call call-back providing </w:t>
            </w:r>
            <w:r w:rsidRPr="00424E59">
              <w:rPr>
                <w:rFonts w:ascii="Arial" w:hAnsi="Arial"/>
                <w:sz w:val="18"/>
                <w:lang w:eastAsia="ko-KR"/>
              </w:rPr>
              <w:t xml:space="preserve">the MCPTT ID of the </w:t>
            </w:r>
            <w:r w:rsidRPr="00424E59">
              <w:rPr>
                <w:rFonts w:ascii="Arial" w:hAnsi="Arial"/>
                <w:sz w:val="18"/>
              </w:rPr>
              <w:t>UE (MCPTT User)</w:t>
            </w:r>
            <w:del w:id="1251" w:author="MCC160" w:date="2022-11-01T12:24:00Z">
              <w:r w:rsidRPr="00424E59" w:rsidDel="00847CB2">
                <w:rPr>
                  <w:rFonts w:ascii="Arial" w:hAnsi="Arial"/>
                  <w:sz w:val="18"/>
                  <w:lang w:eastAsia="ko-KR"/>
                </w:rPr>
                <w:delText xml:space="preserve"> correctly performed</w:delText>
              </w:r>
            </w:del>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29922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BD86039"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F028F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660B01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39339D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01CA7B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EB99086" w14:textId="77777777" w:rsidR="00FA44FE" w:rsidRPr="00424E59" w:rsidRDefault="00FA44FE" w:rsidP="00BC3F8D">
            <w:pPr>
              <w:keepNext/>
              <w:keepLines/>
              <w:spacing w:after="0"/>
              <w:rPr>
                <w:ins w:id="1252" w:author="MCC160" w:date="2022-11-16T22:17:00Z"/>
                <w:rFonts w:ascii="Arial" w:hAnsi="Arial"/>
                <w:sz w:val="18"/>
                <w:rPrChange w:id="1253" w:author="MCC160" w:date="2022-11-16T22:17:00Z">
                  <w:rPr>
                    <w:ins w:id="1254" w:author="MCC160" w:date="2022-11-16T22:17:00Z"/>
                    <w:rFonts w:ascii="Arial" w:hAnsi="Arial"/>
                    <w:sz w:val="18"/>
                  </w:rPr>
                </w:rPrChange>
              </w:rPr>
            </w:pPr>
            <w:ins w:id="1255" w:author="MCC160" w:date="2022-11-16T22:17:00Z">
              <w:r w:rsidRPr="00424E59">
                <w:rPr>
                  <w:rFonts w:ascii="Arial" w:hAnsi="Arial"/>
                  <w:sz w:val="18"/>
                  <w:rPrChange w:id="1256" w:author="MCC160" w:date="2022-11-16T22:17:00Z">
                    <w:rPr>
                      <w:rFonts w:ascii="Arial" w:hAnsi="Arial"/>
                      <w:sz w:val="18"/>
                    </w:rPr>
                  </w:rPrChange>
                </w:rPr>
                <w:t>Make the UE (MCPTT client) cancel the private call call-back request of user B (MCPTT ID as indicated at step 1A).</w:t>
              </w:r>
            </w:ins>
          </w:p>
          <w:p w14:paraId="365B0135" w14:textId="276E2C67" w:rsidR="00EB676A" w:rsidRPr="00424E59" w:rsidRDefault="00EB676A" w:rsidP="00BC3F8D">
            <w:pPr>
              <w:keepNext/>
              <w:keepLines/>
              <w:spacing w:after="0"/>
              <w:rPr>
                <w:rFonts w:ascii="Arial" w:hAnsi="Arial"/>
                <w:sz w:val="18"/>
              </w:rPr>
            </w:pPr>
            <w:del w:id="1257" w:author="MCC160" w:date="2022-11-16T22:17:00Z">
              <w:r w:rsidRPr="00424E59" w:rsidDel="00FA44FE">
                <w:rPr>
                  <w:rFonts w:ascii="Arial" w:hAnsi="Arial"/>
                  <w:sz w:val="18"/>
                  <w:rPrChange w:id="1258" w:author="MCC160" w:date="2022-11-16T22:17:00Z">
                    <w:rPr>
                      <w:rFonts w:ascii="Arial" w:hAnsi="Arial"/>
                      <w:sz w:val="18"/>
                    </w:rPr>
                  </w:rPrChange>
                </w:rPr>
                <w:delText xml:space="preserve">Make the UE (MCPTT User) request cancelling of the private call call-back request (based on the </w:delText>
              </w:r>
              <w:r w:rsidRPr="00424E59" w:rsidDel="00FA44FE">
                <w:rPr>
                  <w:rFonts w:ascii="Arial" w:hAnsi="Arial"/>
                  <w:sz w:val="18"/>
                  <w:lang w:eastAsia="ko-KR"/>
                  <w:rPrChange w:id="1259" w:author="MCC160" w:date="2022-11-16T22:17:00Z">
                    <w:rPr>
                      <w:rFonts w:ascii="Arial" w:hAnsi="Arial"/>
                      <w:sz w:val="18"/>
                      <w:lang w:eastAsia="ko-KR"/>
                    </w:rPr>
                  </w:rPrChange>
                </w:rPr>
                <w:delText xml:space="preserve">MCPTT ID of the MCPTT user provided in step 1 and shown to the User in step 1 </w:delText>
              </w:r>
              <w:r w:rsidRPr="00424E59" w:rsidDel="00FA44FE">
                <w:rPr>
                  <w:rFonts w:ascii="Arial" w:hAnsi="Arial"/>
                  <w:sz w:val="18"/>
                  <w:rPrChange w:id="1260" w:author="MCC160" w:date="2022-11-16T22:17:00Z">
                    <w:rPr>
                      <w:rFonts w:ascii="Arial" w:hAnsi="Arial"/>
                      <w:sz w:val="18"/>
                    </w:rPr>
                  </w:rPrChange>
                </w:rPr>
                <w:delText>in Table 6.2.13.3.2-2</w:delText>
              </w:r>
              <w:r w:rsidRPr="00424E59" w:rsidDel="00FA44FE">
                <w:rPr>
                  <w:rFonts w:ascii="Arial" w:hAnsi="Arial"/>
                  <w:sz w:val="18"/>
                  <w:lang w:eastAsia="ko-KR"/>
                  <w:rPrChange w:id="1261" w:author="MCC160" w:date="2022-11-16T22:17:00Z">
                    <w:rPr>
                      <w:rFonts w:ascii="Arial" w:hAnsi="Arial"/>
                      <w:sz w:val="18"/>
                      <w:lang w:eastAsia="ko-KR"/>
                    </w:rPr>
                  </w:rPrChange>
                </w:rPr>
                <w:delText>)</w:delText>
              </w:r>
              <w:r w:rsidRPr="00424E59" w:rsidDel="00FA44FE">
                <w:rPr>
                  <w:rFonts w:ascii="Arial" w:hAnsi="Arial"/>
                  <w:sz w:val="18"/>
                  <w:rPrChange w:id="1262" w:author="MCC160" w:date="2022-11-16T22:17:00Z">
                    <w:rPr>
                      <w:rFonts w:ascii="Arial" w:hAnsi="Arial"/>
                      <w:sz w:val="18"/>
                    </w:rPr>
                  </w:rPrChange>
                </w:rPr>
                <w:delText>.</w:delText>
              </w:r>
              <w:r w:rsidRPr="00424E59" w:rsidDel="00FA44FE">
                <w:rPr>
                  <w:rFonts w:ascii="Arial" w:hAnsi="Arial"/>
                  <w:sz w:val="18"/>
                </w:rPr>
                <w:delText xml:space="preserve"> </w:delText>
              </w:r>
            </w:del>
            <w:r w:rsidRPr="00424E59">
              <w:rPr>
                <w:rFonts w:ascii="Arial" w:hAnsi="Arial"/>
                <w:sz w:val="18"/>
              </w:rPr>
              <w:t>(NOTE 1)</w:t>
            </w:r>
          </w:p>
          <w:p w14:paraId="5C4A0D0B" w14:textId="77777777" w:rsidR="00EB676A" w:rsidRPr="00424E59" w:rsidRDefault="00EB676A" w:rsidP="00BC3F8D">
            <w:pPr>
              <w:keepNext/>
              <w:keepLines/>
              <w:spacing w:after="0"/>
              <w:rPr>
                <w:rFonts w:ascii="Arial" w:hAnsi="Arial"/>
                <w:sz w:val="18"/>
              </w:rPr>
            </w:pPr>
            <w:r w:rsidRPr="00424E5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1FE3411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446D30"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1DAAD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30FE2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D59E2F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21FE4B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C965656"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Check: Does, in the next 5 sec, the UE (</w:t>
            </w:r>
            <w:r w:rsidRPr="00424E59">
              <w:rPr>
                <w:rFonts w:ascii="Arial" w:hAnsi="Arial"/>
                <w:sz w:val="18"/>
                <w:lang w:eastAsia="ko-KR"/>
              </w:rPr>
              <w:t xml:space="preserve">MCPTT client) send a SIP </w:t>
            </w:r>
            <w:r w:rsidRPr="00424E59">
              <w:rPr>
                <w:rFonts w:ascii="Arial" w:eastAsia="SimSun" w:hAnsi="Arial"/>
                <w:sz w:val="18"/>
              </w:rPr>
              <w:t>MESSAGE</w:t>
            </w:r>
            <w:r w:rsidRPr="00424E59">
              <w:rPr>
                <w:rFonts w:ascii="Arial" w:hAnsi="Arial"/>
                <w:sz w:val="18"/>
                <w:lang w:eastAsia="ko-KR"/>
              </w:rPr>
              <w:t xml:space="preserve"> message cancelling the</w:t>
            </w:r>
            <w:r w:rsidRPr="00424E59">
              <w:rPr>
                <w:rFonts w:ascii="Arial" w:hAnsi="Arial"/>
                <w:sz w:val="18"/>
              </w:rPr>
              <w:t xml:space="preserve"> private call call-back providing </w:t>
            </w:r>
            <w:r w:rsidRPr="00424E59">
              <w:rPr>
                <w:rFonts w:ascii="Arial" w:hAnsi="Arial"/>
                <w:sz w:val="18"/>
                <w:lang w:eastAsia="ko-KR"/>
              </w:rPr>
              <w:t xml:space="preserve">the MCPTT ID of the MCPTT user provided in step 1 and shown to the User in step 1 </w:t>
            </w:r>
            <w:r w:rsidRPr="00424E59">
              <w:rPr>
                <w:rFonts w:ascii="Arial" w:hAnsi="Arial"/>
                <w:sz w:val="18"/>
              </w:rPr>
              <w:t>in Table 6.2.13.3.2-1</w:t>
            </w:r>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E7B05E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09D13AE"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 xml:space="preserve">SIP </w:t>
            </w:r>
            <w:r w:rsidRPr="00424E59">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4508C19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BF8A83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35CF2A6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C65760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B6E9368" w14:textId="15BA3368" w:rsidR="00EB676A" w:rsidRPr="00424E59" w:rsidRDefault="00EB676A" w:rsidP="00BC3F8D">
            <w:pPr>
              <w:keepNext/>
              <w:keepLines/>
              <w:spacing w:after="0"/>
              <w:rPr>
                <w:rFonts w:ascii="Arial" w:hAnsi="Arial"/>
                <w:sz w:val="18"/>
              </w:rPr>
            </w:pPr>
            <w:r w:rsidRPr="00424E59">
              <w:rPr>
                <w:rFonts w:ascii="Arial" w:hAnsi="Arial"/>
                <w:sz w:val="18"/>
              </w:rPr>
              <w:t xml:space="preserve">EXCEPTION: </w:t>
            </w:r>
            <w:ins w:id="1263" w:author="MCC160" w:date="2022-11-16T22:22:00Z">
              <w:r w:rsidR="00FA44FE" w:rsidRPr="00424E59">
                <w:rPr>
                  <w:rFonts w:ascii="Arial" w:hAnsi="Arial"/>
                  <w:sz w:val="18"/>
                  <w:rPrChange w:id="1264" w:author="MCC160" w:date="2022-11-16T22:22:00Z">
                    <w:rPr>
                      <w:rFonts w:ascii="Arial" w:hAnsi="Arial"/>
                      <w:sz w:val="18"/>
                    </w:rPr>
                  </w:rPrChange>
                </w:rPr>
                <w:t>The</w:t>
              </w:r>
              <w:r w:rsidR="00FA44FE" w:rsidRPr="00424E59">
                <w:rPr>
                  <w:rFonts w:ascii="Arial" w:hAnsi="Arial"/>
                  <w:sz w:val="18"/>
                </w:rPr>
                <w:t xml:space="preserve"> </w:t>
              </w:r>
            </w:ins>
            <w:r w:rsidRPr="00424E59">
              <w:rPr>
                <w:rFonts w:ascii="Arial" w:hAnsi="Arial"/>
                <w:sz w:val="18"/>
              </w:rPr>
              <w:t xml:space="preserve">SS releases the </w:t>
            </w:r>
            <w:del w:id="1265" w:author="MCC160" w:date="2022-11-16T22:24:00Z">
              <w:r w:rsidRPr="00424E59" w:rsidDel="00E63D60">
                <w:rPr>
                  <w:rFonts w:ascii="Arial" w:hAnsi="Arial"/>
                  <w:sz w:val="18"/>
                  <w:rPrChange w:id="1266" w:author="MCC160" w:date="2022-11-16T22:24:00Z">
                    <w:rPr>
                      <w:rFonts w:ascii="Arial" w:hAnsi="Arial"/>
                      <w:sz w:val="18"/>
                    </w:rPr>
                  </w:rPrChange>
                </w:rPr>
                <w:delText xml:space="preserve">E-UTRA </w:delText>
              </w:r>
            </w:del>
            <w:ins w:id="1267" w:author="MCC160" w:date="2022-11-16T22:24:00Z">
              <w:r w:rsidR="00E63D60" w:rsidRPr="00424E59">
                <w:rPr>
                  <w:rFonts w:ascii="Arial" w:hAnsi="Arial"/>
                  <w:sz w:val="18"/>
                  <w:rPrChange w:id="1268" w:author="MCC160" w:date="2022-11-16T22:24:00Z">
                    <w:rPr>
                      <w:rFonts w:ascii="Arial" w:hAnsi="Arial"/>
                      <w:sz w:val="18"/>
                    </w:rPr>
                  </w:rPrChange>
                </w:rPr>
                <w:t>RRC</w:t>
              </w:r>
              <w:r w:rsidR="00E63D60" w:rsidRPr="00424E59">
                <w:rPr>
                  <w:rFonts w:ascii="Arial" w:hAnsi="Arial"/>
                  <w:sz w:val="18"/>
                </w:rPr>
                <w:t xml:space="preserve"> </w:t>
              </w:r>
            </w:ins>
            <w:r w:rsidRPr="00424E59">
              <w:rPr>
                <w:rFonts w:ascii="Arial" w:hAnsi="Arial"/>
                <w:sz w:val="18"/>
              </w:rPr>
              <w:t>connection.</w:t>
            </w:r>
          </w:p>
        </w:tc>
        <w:tc>
          <w:tcPr>
            <w:tcW w:w="708" w:type="dxa"/>
            <w:tcBorders>
              <w:top w:val="single" w:sz="4" w:space="0" w:color="auto"/>
              <w:left w:val="single" w:sz="4" w:space="0" w:color="auto"/>
              <w:bottom w:val="single" w:sz="4" w:space="0" w:color="auto"/>
              <w:right w:val="single" w:sz="4" w:space="0" w:color="auto"/>
            </w:tcBorders>
            <w:hideMark/>
          </w:tcPr>
          <w:p w14:paraId="0C19EFF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A16F7CC"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2D21A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6FF32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505EB9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79B97F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572124E2" w14:textId="484BE5D9"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1269" w:author="MCC160" w:date="2022-11-01T12:24:00Z">
              <w:r w:rsidRPr="00424E59" w:rsidDel="00847CB2">
                <w:rPr>
                  <w:rFonts w:ascii="Arial" w:hAnsi="Arial"/>
                  <w:sz w:val="18"/>
                </w:rPr>
                <w:delText xml:space="preserve">Is the procedure for </w:delText>
              </w:r>
            </w:del>
            <w:ins w:id="1270" w:author="MCC160" w:date="2022-11-01T12:24:00Z">
              <w:r w:rsidR="00847CB2" w:rsidRPr="00424E59">
                <w:rPr>
                  <w:rFonts w:ascii="Arial" w:hAnsi="Arial"/>
                  <w:sz w:val="18"/>
                </w:rPr>
                <w:t xml:space="preserve">Does the UE (MCPTT </w:t>
              </w:r>
            </w:ins>
            <w:ins w:id="1271" w:author="MCC160" w:date="2022-11-16T22:17:00Z">
              <w:r w:rsidR="00FA44FE" w:rsidRPr="00424E59">
                <w:rPr>
                  <w:rFonts w:ascii="Arial" w:hAnsi="Arial"/>
                  <w:sz w:val="18"/>
                  <w:rPrChange w:id="1272" w:author="MCC160" w:date="2022-11-16T22:17:00Z">
                    <w:rPr>
                      <w:rFonts w:ascii="Arial" w:hAnsi="Arial"/>
                      <w:sz w:val="18"/>
                    </w:rPr>
                  </w:rPrChange>
                </w:rPr>
                <w:t>c</w:t>
              </w:r>
            </w:ins>
            <w:ins w:id="1273" w:author="MCC160" w:date="2022-11-01T12:24:00Z">
              <w:r w:rsidR="00847CB2" w:rsidRPr="00424E59">
                <w:rPr>
                  <w:rFonts w:ascii="Arial" w:hAnsi="Arial"/>
                  <w:sz w:val="18"/>
                </w:rPr>
                <w:t>lient) correctly perform test procedure '</w:t>
              </w:r>
            </w:ins>
            <w:r w:rsidRPr="00424E59">
              <w:rPr>
                <w:rFonts w:ascii="Arial" w:hAnsi="Arial"/>
                <w:sz w:val="18"/>
              </w:rPr>
              <w:t>MCX SIP MESSAGE Request - Accept CT</w:t>
            </w:r>
            <w:ins w:id="1274" w:author="MCC160" w:date="2022-11-01T12:25:00Z">
              <w:r w:rsidR="00847CB2" w:rsidRPr="00424E59">
                <w:rPr>
                  <w:rFonts w:ascii="Arial" w:hAnsi="Arial"/>
                  <w:sz w:val="18"/>
                </w:rPr>
                <w:t>'</w:t>
              </w:r>
            </w:ins>
            <w:r w:rsidRPr="00424E59">
              <w:rPr>
                <w:rFonts w:ascii="Arial" w:hAnsi="Arial"/>
                <w:sz w:val="18"/>
              </w:rPr>
              <w:t xml:space="preserve"> </w:t>
            </w:r>
            <w:r w:rsidRPr="00424E59">
              <w:rPr>
                <w:rFonts w:ascii="Arial" w:hAnsi="Arial"/>
                <w:sz w:val="18"/>
                <w:lang w:eastAsia="ko-KR"/>
              </w:rPr>
              <w:t xml:space="preserve">as described in TS 36.579-1 [2] Table 5.3.31.3-1 </w:t>
            </w:r>
            <w:r w:rsidRPr="00424E59">
              <w:rPr>
                <w:rFonts w:ascii="Arial" w:hAnsi="Arial"/>
                <w:sz w:val="18"/>
              </w:rPr>
              <w:t xml:space="preserve">requesting a private call call-back providing </w:t>
            </w:r>
            <w:r w:rsidRPr="00424E59">
              <w:rPr>
                <w:rFonts w:ascii="Arial" w:hAnsi="Arial"/>
                <w:sz w:val="18"/>
                <w:lang w:eastAsia="ko-KR"/>
              </w:rPr>
              <w:t xml:space="preserve">the MCPTT ID of the </w:t>
            </w:r>
            <w:r w:rsidRPr="00424E59">
              <w:rPr>
                <w:rFonts w:ascii="Arial" w:hAnsi="Arial"/>
                <w:sz w:val="18"/>
              </w:rPr>
              <w:t>UE (MCPTT User)</w:t>
            </w:r>
            <w:del w:id="1275" w:author="MCC160" w:date="2022-11-01T12:25:00Z">
              <w:r w:rsidRPr="00424E59" w:rsidDel="00847CB2">
                <w:rPr>
                  <w:rFonts w:ascii="Arial" w:hAnsi="Arial"/>
                  <w:sz w:val="18"/>
                  <w:lang w:eastAsia="ko-KR"/>
                </w:rPr>
                <w:delText xml:space="preserve"> correctly performed</w:delText>
              </w:r>
            </w:del>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D90E99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5EFB03"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D066C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7048F9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306153B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F2B3E12" w14:textId="77777777" w:rsidR="00EB676A" w:rsidRPr="00424E59" w:rsidRDefault="00EB676A" w:rsidP="00BC3F8D">
            <w:pPr>
              <w:keepNext/>
              <w:keepLines/>
              <w:spacing w:after="0"/>
              <w:rPr>
                <w:rFonts w:ascii="Arial" w:hAnsi="Arial"/>
                <w:sz w:val="18"/>
              </w:rPr>
            </w:pPr>
            <w:r w:rsidRPr="00424E59">
              <w:rPr>
                <w:rFonts w:ascii="Arial" w:hAnsi="Arial"/>
                <w:sz w:val="18"/>
              </w:rPr>
              <w:t>7A</w:t>
            </w:r>
          </w:p>
        </w:tc>
        <w:tc>
          <w:tcPr>
            <w:tcW w:w="3968" w:type="dxa"/>
            <w:tcBorders>
              <w:top w:val="single" w:sz="4" w:space="0" w:color="auto"/>
              <w:left w:val="single" w:sz="4" w:space="0" w:color="auto"/>
              <w:bottom w:val="single" w:sz="4" w:space="0" w:color="auto"/>
              <w:right w:val="single" w:sz="4" w:space="0" w:color="auto"/>
            </w:tcBorders>
            <w:hideMark/>
          </w:tcPr>
          <w:p w14:paraId="3C207EC1" w14:textId="77777777" w:rsidR="00FA44FE" w:rsidRPr="00424E59" w:rsidRDefault="00FA44FE" w:rsidP="00BC3F8D">
            <w:pPr>
              <w:keepNext/>
              <w:keepLines/>
              <w:spacing w:after="0"/>
              <w:rPr>
                <w:ins w:id="1276" w:author="MCC160" w:date="2022-11-16T22:20:00Z"/>
                <w:rFonts w:ascii="Arial" w:hAnsi="Arial"/>
                <w:sz w:val="18"/>
                <w:rPrChange w:id="1277" w:author="MCC160" w:date="2022-11-16T22:20:00Z">
                  <w:rPr>
                    <w:ins w:id="1278" w:author="MCC160" w:date="2022-11-16T22:20:00Z"/>
                    <w:rFonts w:ascii="Arial" w:hAnsi="Arial"/>
                    <w:sz w:val="18"/>
                  </w:rPr>
                </w:rPrChange>
              </w:rPr>
            </w:pPr>
            <w:ins w:id="1279" w:author="MCC160" w:date="2022-11-16T22:20:00Z">
              <w:r w:rsidRPr="00424E59">
                <w:rPr>
                  <w:rFonts w:ascii="Arial" w:hAnsi="Arial"/>
                  <w:sz w:val="18"/>
                  <w:rPrChange w:id="1280" w:author="MCC160" w:date="2022-11-16T22:20:00Z">
                    <w:rPr>
                      <w:rFonts w:ascii="Arial" w:hAnsi="Arial"/>
                      <w:sz w:val="18"/>
                    </w:rPr>
                  </w:rPrChange>
                </w:rPr>
                <w:t>Check: Does the UE (MCPTT client) provide information related to the private call call back request to the user (mcptt-calling-user-id, call back urgency, time-of-request)?</w:t>
              </w:r>
            </w:ins>
          </w:p>
          <w:p w14:paraId="28F8FFF3" w14:textId="6AD990AE" w:rsidR="00EB676A" w:rsidRPr="00424E59" w:rsidRDefault="00EB676A" w:rsidP="00BC3F8D">
            <w:pPr>
              <w:keepNext/>
              <w:keepLines/>
              <w:spacing w:after="0"/>
              <w:rPr>
                <w:rFonts w:ascii="Arial" w:hAnsi="Arial"/>
                <w:sz w:val="18"/>
              </w:rPr>
            </w:pPr>
            <w:del w:id="1281" w:author="MCC160" w:date="2022-11-16T22:20:00Z">
              <w:r w:rsidRPr="00424E59" w:rsidDel="00FA44FE">
                <w:rPr>
                  <w:rFonts w:ascii="Arial" w:hAnsi="Arial"/>
                  <w:sz w:val="18"/>
                  <w:rPrChange w:id="1282" w:author="MCC160" w:date="2022-11-16T22:20:00Z">
                    <w:rPr>
                      <w:rFonts w:ascii="Arial" w:hAnsi="Arial"/>
                      <w:sz w:val="18"/>
                    </w:rPr>
                  </w:rPrChange>
                </w:rPr>
                <w:delText>Check: Does the UE (</w:delText>
              </w:r>
              <w:r w:rsidRPr="00424E59" w:rsidDel="00FA44FE">
                <w:rPr>
                  <w:rFonts w:ascii="Arial" w:hAnsi="Arial"/>
                  <w:sz w:val="18"/>
                  <w:lang w:eastAsia="ko-KR"/>
                  <w:rPrChange w:id="1283" w:author="MCC160" w:date="2022-11-16T22:20:00Z">
                    <w:rPr>
                      <w:rFonts w:ascii="Arial" w:hAnsi="Arial"/>
                      <w:sz w:val="18"/>
                      <w:lang w:eastAsia="ko-KR"/>
                    </w:rPr>
                  </w:rPrChange>
                </w:rPr>
                <w:delText xml:space="preserve">MCPTT client) </w:delText>
              </w:r>
              <w:r w:rsidRPr="00424E59" w:rsidDel="00FA44FE">
                <w:rPr>
                  <w:rFonts w:ascii="Arial" w:hAnsi="Arial"/>
                  <w:sz w:val="18"/>
                  <w:rPrChange w:id="1284" w:author="MCC160" w:date="2022-11-16T22:20:00Z">
                    <w:rPr>
                      <w:rFonts w:ascii="Arial" w:hAnsi="Arial"/>
                      <w:sz w:val="18"/>
                    </w:rPr>
                  </w:rPrChange>
                </w:rPr>
                <w:delText>notify the user about the stored information related to the private call call back request (mcptt-calling-user-id, the call back urgency, time-of-request)?</w:delText>
              </w:r>
              <w:r w:rsidRPr="00424E59" w:rsidDel="00FA44FE">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37FC4B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AAD6EF"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044DB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02541F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6D302A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0D54DE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8-8A</w:t>
            </w:r>
          </w:p>
        </w:tc>
        <w:tc>
          <w:tcPr>
            <w:tcW w:w="3968" w:type="dxa"/>
            <w:tcBorders>
              <w:top w:val="single" w:sz="4" w:space="0" w:color="auto"/>
              <w:left w:val="single" w:sz="4" w:space="0" w:color="auto"/>
              <w:bottom w:val="single" w:sz="4" w:space="0" w:color="auto"/>
              <w:right w:val="single" w:sz="4" w:space="0" w:color="auto"/>
            </w:tcBorders>
            <w:hideMark/>
          </w:tcPr>
          <w:p w14:paraId="321B5909"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E33833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93E943F"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CA33F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3866F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812049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81969E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71FFB2D4" w14:textId="164CEAB6" w:rsidR="00EB676A" w:rsidRPr="00424E59" w:rsidRDefault="00EB676A" w:rsidP="00BC3F8D">
            <w:pPr>
              <w:keepNext/>
              <w:keepLines/>
              <w:spacing w:after="0"/>
              <w:rPr>
                <w:rFonts w:ascii="Arial" w:hAnsi="Arial"/>
                <w:sz w:val="18"/>
              </w:rPr>
            </w:pPr>
            <w:r w:rsidRPr="00424E59">
              <w:rPr>
                <w:rFonts w:ascii="Arial" w:hAnsi="Arial"/>
                <w:sz w:val="18"/>
              </w:rPr>
              <w:t xml:space="preserve">EXCEPTION: </w:t>
            </w:r>
            <w:ins w:id="1285" w:author="MCC160" w:date="2022-11-16T22:20:00Z">
              <w:r w:rsidR="00FA44FE" w:rsidRPr="00424E59">
                <w:rPr>
                  <w:rFonts w:ascii="Arial" w:hAnsi="Arial"/>
                  <w:sz w:val="18"/>
                  <w:rPrChange w:id="1286" w:author="MCC160" w:date="2022-11-16T22:20:00Z">
                    <w:rPr>
                      <w:rFonts w:ascii="Arial" w:hAnsi="Arial"/>
                      <w:sz w:val="18"/>
                    </w:rPr>
                  </w:rPrChange>
                </w:rPr>
                <w:t>The</w:t>
              </w:r>
              <w:r w:rsidR="00FA44FE" w:rsidRPr="00424E59">
                <w:rPr>
                  <w:rFonts w:ascii="Arial" w:hAnsi="Arial"/>
                  <w:sz w:val="18"/>
                </w:rPr>
                <w:t xml:space="preserve"> </w:t>
              </w:r>
            </w:ins>
            <w:r w:rsidRPr="00424E59">
              <w:rPr>
                <w:rFonts w:ascii="Arial" w:hAnsi="Arial"/>
                <w:sz w:val="18"/>
              </w:rPr>
              <w:t xml:space="preserve">SS releases the </w:t>
            </w:r>
            <w:del w:id="1287" w:author="MCC160" w:date="2022-11-16T22:24:00Z">
              <w:r w:rsidRPr="00424E59" w:rsidDel="00E63D60">
                <w:rPr>
                  <w:rFonts w:ascii="Arial" w:hAnsi="Arial"/>
                  <w:sz w:val="18"/>
                  <w:rPrChange w:id="1288" w:author="MCC160" w:date="2022-11-16T22:24:00Z">
                    <w:rPr>
                      <w:rFonts w:ascii="Arial" w:hAnsi="Arial"/>
                      <w:sz w:val="18"/>
                    </w:rPr>
                  </w:rPrChange>
                </w:rPr>
                <w:delText>E-UTRA</w:delText>
              </w:r>
            </w:del>
            <w:ins w:id="1289" w:author="MCC160" w:date="2022-11-16T22:24:00Z">
              <w:r w:rsidR="00E63D60" w:rsidRPr="00424E59">
                <w:rPr>
                  <w:rFonts w:ascii="Arial" w:hAnsi="Arial"/>
                  <w:sz w:val="18"/>
                  <w:rPrChange w:id="1290" w:author="MCC160" w:date="2022-11-16T22:24:00Z">
                    <w:rPr>
                      <w:rFonts w:ascii="Arial" w:hAnsi="Arial"/>
                      <w:sz w:val="18"/>
                    </w:rPr>
                  </w:rPrChange>
                </w:rPr>
                <w:t>RRC</w:t>
              </w:r>
            </w:ins>
            <w:r w:rsidRPr="00424E59">
              <w:rPr>
                <w:rFonts w:ascii="Arial" w:hAnsi="Arial"/>
                <w:sz w:val="18"/>
              </w:rPr>
              <w:t xml:space="preserve"> connection.</w:t>
            </w:r>
          </w:p>
        </w:tc>
        <w:tc>
          <w:tcPr>
            <w:tcW w:w="708" w:type="dxa"/>
            <w:tcBorders>
              <w:top w:val="single" w:sz="4" w:space="0" w:color="auto"/>
              <w:left w:val="single" w:sz="4" w:space="0" w:color="auto"/>
              <w:bottom w:val="single" w:sz="4" w:space="0" w:color="auto"/>
              <w:right w:val="single" w:sz="4" w:space="0" w:color="auto"/>
            </w:tcBorders>
            <w:hideMark/>
          </w:tcPr>
          <w:p w14:paraId="797C63E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117C8B"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E3C26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A6B8F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CE5958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646E52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5F49C1E5" w14:textId="77777777" w:rsidR="00FA44FE" w:rsidRPr="00424E59" w:rsidRDefault="00FA44FE" w:rsidP="00BC3F8D">
            <w:pPr>
              <w:keepNext/>
              <w:keepLines/>
              <w:spacing w:after="0"/>
              <w:rPr>
                <w:ins w:id="1291" w:author="MCC160" w:date="2022-11-16T22:17:00Z"/>
                <w:rFonts w:ascii="Arial" w:hAnsi="Arial"/>
                <w:sz w:val="18"/>
                <w:rPrChange w:id="1292" w:author="MCC160" w:date="2022-11-16T22:18:00Z">
                  <w:rPr>
                    <w:ins w:id="1293" w:author="MCC160" w:date="2022-11-16T22:17:00Z"/>
                    <w:rFonts w:ascii="Arial" w:hAnsi="Arial"/>
                    <w:sz w:val="18"/>
                  </w:rPr>
                </w:rPrChange>
              </w:rPr>
            </w:pPr>
            <w:ins w:id="1294" w:author="MCC160" w:date="2022-11-16T22:17:00Z">
              <w:r w:rsidRPr="00424E59">
                <w:rPr>
                  <w:rFonts w:ascii="Arial" w:hAnsi="Arial"/>
                  <w:sz w:val="18"/>
                  <w:rPrChange w:id="1295" w:author="MCC160" w:date="2022-11-16T22:18:00Z">
                    <w:rPr>
                      <w:rFonts w:ascii="Arial" w:hAnsi="Arial"/>
                      <w:sz w:val="18"/>
                    </w:rPr>
                  </w:rPrChange>
                </w:rPr>
                <w:t>Make the UE (MCPTT client) request the establishment of a private call-back call to user B (MCPTT ID as indicated at step 7A) without floor control.</w:t>
              </w:r>
            </w:ins>
          </w:p>
          <w:p w14:paraId="78D2E4C2" w14:textId="79CC746C" w:rsidR="00EB676A" w:rsidRPr="00424E59" w:rsidDel="00FA44FE" w:rsidRDefault="00EB676A" w:rsidP="00BC3F8D">
            <w:pPr>
              <w:keepNext/>
              <w:keepLines/>
              <w:spacing w:after="0"/>
              <w:rPr>
                <w:del w:id="1296" w:author="MCC160" w:date="2022-11-16T22:18:00Z"/>
                <w:rFonts w:ascii="Arial" w:hAnsi="Arial"/>
                <w:sz w:val="18"/>
              </w:rPr>
            </w:pPr>
            <w:del w:id="1297" w:author="MCC160" w:date="2022-11-16T22:18:00Z">
              <w:r w:rsidRPr="00424E59" w:rsidDel="00FA44FE">
                <w:rPr>
                  <w:rFonts w:ascii="Arial" w:hAnsi="Arial"/>
                  <w:sz w:val="18"/>
                  <w:rPrChange w:id="1298" w:author="MCC160" w:date="2022-11-16T22:18:00Z">
                    <w:rPr>
                      <w:rFonts w:ascii="Arial" w:hAnsi="Arial"/>
                      <w:sz w:val="18"/>
                    </w:rPr>
                  </w:rPrChange>
                </w:rPr>
                <w:delText xml:space="preserve">Make the UE (MCPTT User) request private call call-back to the requesting MCPTT client (Private call call-back fulfilment) using the MCPTT ID of the </w:delText>
              </w:r>
              <w:r w:rsidRPr="00424E59" w:rsidDel="00FA44FE">
                <w:rPr>
                  <w:rFonts w:ascii="Arial" w:eastAsia="Malgun Gothic" w:hAnsi="Arial"/>
                  <w:sz w:val="18"/>
                  <w:rPrChange w:id="1299" w:author="MCC160" w:date="2022-11-16T22:18:00Z">
                    <w:rPr>
                      <w:rFonts w:ascii="Arial" w:eastAsia="Malgun Gothic" w:hAnsi="Arial"/>
                      <w:sz w:val="18"/>
                    </w:rPr>
                  </w:rPrChange>
                </w:rPr>
                <w:delText xml:space="preserve">requesting MCPTT user </w:delText>
              </w:r>
              <w:r w:rsidRPr="00424E59" w:rsidDel="00FA44FE">
                <w:rPr>
                  <w:rFonts w:ascii="Arial" w:hAnsi="Arial"/>
                  <w:sz w:val="18"/>
                  <w:lang w:eastAsia="ko-KR"/>
                  <w:rPrChange w:id="1300" w:author="MCC160" w:date="2022-11-16T22:18:00Z">
                    <w:rPr>
                      <w:rFonts w:ascii="Arial" w:hAnsi="Arial"/>
                      <w:sz w:val="18"/>
                      <w:lang w:eastAsia="ko-KR"/>
                    </w:rPr>
                  </w:rPrChange>
                </w:rPr>
                <w:delText xml:space="preserve">provided in step 7 and shown to the User in step 1 </w:delText>
              </w:r>
              <w:r w:rsidRPr="00424E59" w:rsidDel="00FA44FE">
                <w:rPr>
                  <w:rFonts w:ascii="Arial" w:hAnsi="Arial"/>
                  <w:sz w:val="18"/>
                  <w:rPrChange w:id="1301" w:author="MCC160" w:date="2022-11-16T22:18:00Z">
                    <w:rPr>
                      <w:rFonts w:ascii="Arial" w:hAnsi="Arial"/>
                      <w:sz w:val="18"/>
                    </w:rPr>
                  </w:rPrChange>
                </w:rPr>
                <w:delText>in Table 6.2.13.3.2-1.</w:delText>
              </w:r>
            </w:del>
          </w:p>
          <w:p w14:paraId="4D9ED884"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1E52B7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FC1B3E6"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51F4A7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78446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18A67D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EA597D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01BFA1AD" w14:textId="1120EF7E" w:rsidR="00EB676A" w:rsidRPr="00424E59" w:rsidRDefault="00EB676A" w:rsidP="00BC3F8D">
            <w:pPr>
              <w:keepNext/>
              <w:keepLines/>
              <w:spacing w:after="0"/>
              <w:rPr>
                <w:rFonts w:ascii="Arial" w:hAnsi="Arial"/>
                <w:sz w:val="18"/>
              </w:rPr>
            </w:pPr>
            <w:r w:rsidRPr="00424E59">
              <w:rPr>
                <w:rFonts w:ascii="Arial" w:eastAsia="SimSun" w:hAnsi="Arial"/>
                <w:sz w:val="18"/>
              </w:rPr>
              <w:t xml:space="preserve">Check: </w:t>
            </w:r>
            <w:del w:id="1302" w:author="MCC160" w:date="2022-11-01T12:01:00Z">
              <w:r w:rsidRPr="00424E59" w:rsidDel="001D091D">
                <w:rPr>
                  <w:rFonts w:ascii="Arial" w:eastAsia="SimSun" w:hAnsi="Arial"/>
                  <w:sz w:val="18"/>
                </w:rPr>
                <w:delText xml:space="preserve">Does the UE (MCPTT Client) perform procedure for </w:delText>
              </w:r>
            </w:del>
            <w:ins w:id="1303" w:author="MCC160" w:date="2022-11-01T12:01:00Z">
              <w:r w:rsidR="001D091D" w:rsidRPr="00424E59">
                <w:rPr>
                  <w:rFonts w:ascii="Arial" w:eastAsia="SimSun" w:hAnsi="Arial"/>
                  <w:sz w:val="18"/>
                </w:rPr>
                <w:t xml:space="preserve">Does the UE (MCPTT </w:t>
              </w:r>
            </w:ins>
            <w:ins w:id="1304" w:author="MCC160" w:date="2022-11-16T22:18:00Z">
              <w:r w:rsidR="00FA44FE" w:rsidRPr="00424E59">
                <w:rPr>
                  <w:rFonts w:ascii="Arial" w:eastAsia="SimSun" w:hAnsi="Arial"/>
                  <w:sz w:val="18"/>
                  <w:rPrChange w:id="1305" w:author="MCC160" w:date="2022-11-16T22:18:00Z">
                    <w:rPr>
                      <w:rFonts w:ascii="Arial" w:eastAsia="SimSun" w:hAnsi="Arial"/>
                      <w:sz w:val="18"/>
                    </w:rPr>
                  </w:rPrChange>
                </w:rPr>
                <w:t>c</w:t>
              </w:r>
            </w:ins>
            <w:ins w:id="1306" w:author="MCC160" w:date="2022-11-01T12:01:00Z">
              <w:r w:rsidR="001D091D" w:rsidRPr="00424E59">
                <w:rPr>
                  <w:rFonts w:ascii="Arial" w:eastAsia="SimSun" w:hAnsi="Arial"/>
                  <w:sz w:val="18"/>
                </w:rPr>
                <w:t>lient) correctly perform test procedure '</w:t>
              </w:r>
            </w:ins>
            <w:r w:rsidRPr="00424E59">
              <w:rPr>
                <w:rFonts w:ascii="Arial" w:eastAsia="SimSun" w:hAnsi="Arial"/>
                <w:sz w:val="18"/>
              </w:rPr>
              <w:t>MCPTT CO private call establishment, manual commencement</w:t>
            </w:r>
            <w:ins w:id="1307" w:author="MCC160" w:date="2022-11-01T12:25:00Z">
              <w:r w:rsidR="00847CB2" w:rsidRPr="00424E59">
                <w:rPr>
                  <w:rFonts w:ascii="Arial" w:eastAsia="SimSun" w:hAnsi="Arial"/>
                  <w:sz w:val="18"/>
                </w:rPr>
                <w:t>'</w:t>
              </w:r>
            </w:ins>
            <w:del w:id="1308" w:author="MCC160" w:date="2022-11-01T12:26:00Z">
              <w:r w:rsidRPr="00424E59" w:rsidDel="00847CB2">
                <w:rPr>
                  <w:rFonts w:ascii="Arial" w:eastAsia="Calibri" w:hAnsi="Arial"/>
                  <w:sz w:val="18"/>
                  <w:lang w:eastAsia="ko-KR"/>
                </w:rPr>
                <w:delText xml:space="preserve"> to establish an MCPTT private call with manual commencement mode</w:delText>
              </w:r>
            </w:del>
            <w:r w:rsidRPr="00424E59">
              <w:rPr>
                <w:rFonts w:ascii="Arial" w:eastAsia="Calibri" w:hAnsi="Arial"/>
                <w:sz w:val="18"/>
                <w:lang w:eastAsia="ko-KR"/>
              </w:rPr>
              <w:t xml:space="preserve"> as described in TS 36.579.1 [2] Table </w:t>
            </w:r>
            <w:r w:rsidRPr="00424E59">
              <w:rPr>
                <w:rFonts w:ascii="Arial" w:eastAsia="SimSun" w:hAnsi="Arial"/>
                <w:bCs/>
                <w:sz w:val="18"/>
              </w:rPr>
              <w:t>5.3A.2.3-1</w:t>
            </w:r>
            <w:ins w:id="1309" w:author="MCC160" w:date="2022-11-01T12:26:00Z">
              <w:r w:rsidR="00F14AAF" w:rsidRPr="00424E59">
                <w:rPr>
                  <w:rFonts w:ascii="Arial" w:eastAsia="SimSun" w:hAnsi="Arial"/>
                  <w:bCs/>
                  <w:sz w:val="18"/>
                </w:rPr>
                <w:t xml:space="preserve"> to establish an MCPTT private call with manual commencement mode</w:t>
              </w:r>
            </w:ins>
            <w:r w:rsidRPr="00424E59">
              <w:rPr>
                <w:rFonts w:ascii="Arial" w:eastAsia="SimSun" w:hAnsi="Arial"/>
                <w:bCs/>
                <w:sz w:val="18"/>
              </w:rPr>
              <w:t xml:space="preserve"> with </w:t>
            </w:r>
            <w:r w:rsidRPr="00424E59">
              <w:rPr>
                <w:rFonts w:ascii="Arial" w:eastAsia="Calibri" w:hAnsi="Arial"/>
                <w:sz w:val="18"/>
                <w:lang w:eastAsia="ko-KR"/>
              </w:rPr>
              <w:t>option a of NOTE 1 applied</w:t>
            </w:r>
            <w:r w:rsidRPr="00424E59">
              <w:rPr>
                <w:rFonts w:ascii="Arial" w:eastAsia="SimSun"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FAA19A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A6F12A"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7EAC6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CA8C49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114C6EC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5BD6EA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11-13</w:t>
            </w:r>
          </w:p>
        </w:tc>
        <w:tc>
          <w:tcPr>
            <w:tcW w:w="3968" w:type="dxa"/>
            <w:tcBorders>
              <w:top w:val="single" w:sz="4" w:space="0" w:color="auto"/>
              <w:left w:val="single" w:sz="4" w:space="0" w:color="auto"/>
              <w:bottom w:val="single" w:sz="4" w:space="0" w:color="auto"/>
              <w:right w:val="single" w:sz="4" w:space="0" w:color="auto"/>
            </w:tcBorders>
            <w:hideMark/>
          </w:tcPr>
          <w:p w14:paraId="4F4BD410"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B13554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BAB0F3"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232A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1AA58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215995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C41A5A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73FCD931" w14:textId="77777777" w:rsidR="00FA44FE" w:rsidRPr="00424E59" w:rsidRDefault="00FA44FE" w:rsidP="00BC3F8D">
            <w:pPr>
              <w:keepNext/>
              <w:keepLines/>
              <w:spacing w:after="0"/>
              <w:rPr>
                <w:ins w:id="1310" w:author="MCC160" w:date="2022-11-16T22:18:00Z"/>
                <w:rFonts w:ascii="Arial" w:hAnsi="Arial"/>
                <w:sz w:val="18"/>
                <w:rPrChange w:id="1311" w:author="MCC160" w:date="2022-11-16T22:18:00Z">
                  <w:rPr>
                    <w:ins w:id="1312" w:author="MCC160" w:date="2022-11-16T22:18:00Z"/>
                    <w:rFonts w:ascii="Arial" w:hAnsi="Arial"/>
                    <w:sz w:val="18"/>
                  </w:rPr>
                </w:rPrChange>
              </w:rPr>
            </w:pPr>
            <w:ins w:id="1313" w:author="MCC160" w:date="2022-11-16T22:18:00Z">
              <w:r w:rsidRPr="00424E59">
                <w:rPr>
                  <w:rFonts w:ascii="Arial" w:hAnsi="Arial"/>
                  <w:sz w:val="18"/>
                  <w:rPrChange w:id="1314" w:author="MCC160" w:date="2022-11-16T22:18:00Z">
                    <w:rPr>
                      <w:rFonts w:ascii="Arial" w:hAnsi="Arial"/>
                      <w:sz w:val="18"/>
                    </w:rPr>
                  </w:rPrChange>
                </w:rPr>
                <w:t>Make the UE (MCPTT client) release the call.</w:t>
              </w:r>
            </w:ins>
          </w:p>
          <w:p w14:paraId="3D7BB7DA" w14:textId="554DB857" w:rsidR="00EB676A" w:rsidRPr="00424E59" w:rsidDel="00552E8D" w:rsidRDefault="00EB676A" w:rsidP="00BC3F8D">
            <w:pPr>
              <w:keepNext/>
              <w:keepLines/>
              <w:spacing w:after="0"/>
              <w:rPr>
                <w:del w:id="1315" w:author="MCC160" w:date="2022-11-01T17:16:00Z"/>
                <w:rFonts w:ascii="Arial" w:hAnsi="Arial"/>
                <w:sz w:val="18"/>
              </w:rPr>
            </w:pPr>
            <w:del w:id="1316" w:author="MCC160" w:date="2022-11-01T17:16:00Z">
              <w:r w:rsidRPr="00424E59" w:rsidDel="00552E8D">
                <w:rPr>
                  <w:rFonts w:ascii="Arial" w:hAnsi="Arial"/>
                  <w:sz w:val="18"/>
                  <w:rPrChange w:id="1317" w:author="MCC160" w:date="2022-11-16T22:18:00Z">
                    <w:rPr>
                      <w:rFonts w:ascii="Arial" w:hAnsi="Arial"/>
                      <w:sz w:val="18"/>
                    </w:rPr>
                  </w:rPrChange>
                </w:rPr>
                <w:delText xml:space="preserve">Make the UE (MCPTT </w:delText>
              </w:r>
            </w:del>
            <w:del w:id="1318" w:author="MCC160" w:date="2022-11-01T17:12:00Z">
              <w:r w:rsidRPr="00424E59" w:rsidDel="00552E8D">
                <w:rPr>
                  <w:rFonts w:ascii="Arial" w:hAnsi="Arial"/>
                  <w:sz w:val="18"/>
                  <w:rPrChange w:id="1319" w:author="MCC160" w:date="2022-11-16T22:18:00Z">
                    <w:rPr>
                      <w:rFonts w:ascii="Arial" w:hAnsi="Arial"/>
                      <w:sz w:val="18"/>
                    </w:rPr>
                  </w:rPrChange>
                </w:rPr>
                <w:delText>User</w:delText>
              </w:r>
            </w:del>
            <w:del w:id="1320" w:author="MCC160" w:date="2022-11-01T17:16:00Z">
              <w:r w:rsidRPr="00424E59" w:rsidDel="00552E8D">
                <w:rPr>
                  <w:rFonts w:ascii="Arial" w:hAnsi="Arial"/>
                  <w:sz w:val="18"/>
                  <w:rPrChange w:id="1321" w:author="MCC160" w:date="2022-11-16T22:18:00Z">
                    <w:rPr>
                      <w:rFonts w:ascii="Arial" w:hAnsi="Arial"/>
                      <w:sz w:val="18"/>
                    </w:rPr>
                  </w:rPrChange>
                </w:rPr>
                <w:delText>) request</w:delText>
              </w:r>
            </w:del>
            <w:del w:id="1322" w:author="MCC160" w:date="2022-11-01T17:12:00Z">
              <w:r w:rsidRPr="00424E59" w:rsidDel="00552E8D">
                <w:rPr>
                  <w:rFonts w:ascii="Arial" w:hAnsi="Arial"/>
                  <w:sz w:val="18"/>
                  <w:rPrChange w:id="1323" w:author="MCC160" w:date="2022-11-16T22:18:00Z">
                    <w:rPr>
                      <w:rFonts w:ascii="Arial" w:hAnsi="Arial"/>
                      <w:sz w:val="18"/>
                    </w:rPr>
                  </w:rPrChange>
                </w:rPr>
                <w:delText xml:space="preserve"> termination of the MCPTT private call.</w:delText>
              </w:r>
            </w:del>
          </w:p>
          <w:p w14:paraId="4E490009"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1932AF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5E338F0"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90C43C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90F50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A7BAAD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1A8592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15-16</w:t>
            </w:r>
          </w:p>
        </w:tc>
        <w:tc>
          <w:tcPr>
            <w:tcW w:w="3968" w:type="dxa"/>
            <w:tcBorders>
              <w:top w:val="single" w:sz="4" w:space="0" w:color="auto"/>
              <w:left w:val="single" w:sz="4" w:space="0" w:color="auto"/>
              <w:bottom w:val="single" w:sz="4" w:space="0" w:color="auto"/>
              <w:right w:val="single" w:sz="4" w:space="0" w:color="auto"/>
            </w:tcBorders>
            <w:hideMark/>
          </w:tcPr>
          <w:p w14:paraId="426FF525" w14:textId="76E54FBD" w:rsidR="00EB676A" w:rsidRPr="00424E59" w:rsidRDefault="00EB676A" w:rsidP="00BC3F8D">
            <w:pPr>
              <w:keepNext/>
              <w:keepLines/>
              <w:spacing w:after="0"/>
              <w:rPr>
                <w:rFonts w:ascii="Arial" w:hAnsi="Arial"/>
                <w:sz w:val="18"/>
              </w:rPr>
            </w:pPr>
            <w:r w:rsidRPr="00424E59">
              <w:rPr>
                <w:rFonts w:ascii="Arial" w:hAnsi="Arial"/>
                <w:sz w:val="18"/>
              </w:rPr>
              <w:t xml:space="preserve">Steps 1 and 2 of </w:t>
            </w:r>
            <w:del w:id="1324" w:author="MCC160" w:date="2022-11-01T12:27:00Z">
              <w:r w:rsidRPr="00424E59" w:rsidDel="00463E37">
                <w:rPr>
                  <w:rFonts w:ascii="Arial" w:hAnsi="Arial"/>
                  <w:sz w:val="18"/>
                </w:rPr>
                <w:delText xml:space="preserve">the </w:delText>
              </w:r>
            </w:del>
            <w:ins w:id="1325" w:author="MCC160" w:date="2022-11-01T12:27:00Z">
              <w:r w:rsidR="00463E37" w:rsidRPr="00424E59">
                <w:rPr>
                  <w:rFonts w:ascii="Arial" w:hAnsi="Arial"/>
                  <w:sz w:val="18"/>
                </w:rPr>
                <w:t xml:space="preserve">test </w:t>
              </w:r>
            </w:ins>
            <w:r w:rsidRPr="00424E59">
              <w:rPr>
                <w:rFonts w:ascii="Arial" w:hAnsi="Arial"/>
                <w:sz w:val="18"/>
              </w:rPr>
              <w:t xml:space="preserve">procedure </w:t>
            </w:r>
            <w:del w:id="1326" w:author="MCC160" w:date="2022-11-01T12:27:00Z">
              <w:r w:rsidRPr="00424E59" w:rsidDel="00463E37">
                <w:rPr>
                  <w:rFonts w:ascii="Arial" w:hAnsi="Arial"/>
                  <w:sz w:val="18"/>
                </w:rPr>
                <w:delText xml:space="preserve">for </w:delText>
              </w:r>
            </w:del>
            <w:ins w:id="1327" w:author="MCC160" w:date="2022-11-01T12:27:00Z">
              <w:r w:rsidR="00463E37" w:rsidRPr="00424E59">
                <w:rPr>
                  <w:rFonts w:ascii="Arial" w:hAnsi="Arial"/>
                  <w:sz w:val="18"/>
                </w:rPr>
                <w:t>'</w:t>
              </w:r>
            </w:ins>
            <w:r w:rsidRPr="00424E59">
              <w:rPr>
                <w:rFonts w:ascii="Arial" w:hAnsi="Arial"/>
                <w:sz w:val="18"/>
              </w:rPr>
              <w:t>MCX CO call release</w:t>
            </w:r>
            <w:ins w:id="1328" w:author="MCC160" w:date="2022-11-01T12:27:00Z">
              <w:r w:rsidR="00463E37" w:rsidRPr="00424E59">
                <w:rPr>
                  <w:rFonts w:ascii="Arial" w:hAnsi="Arial"/>
                  <w:sz w:val="18"/>
                </w:rPr>
                <w:t>'</w:t>
              </w:r>
            </w:ins>
            <w:r w:rsidRPr="00424E59">
              <w:rPr>
                <w:rFonts w:ascii="Arial" w:hAnsi="Arial"/>
                <w:sz w:val="18"/>
              </w:rPr>
              <w:t xml:space="preserve"> as described in TS 36.579-1 [2] Table 5.3.10.3-1 are performed</w:t>
            </w:r>
          </w:p>
        </w:tc>
        <w:tc>
          <w:tcPr>
            <w:tcW w:w="708" w:type="dxa"/>
            <w:tcBorders>
              <w:top w:val="single" w:sz="4" w:space="0" w:color="auto"/>
              <w:left w:val="single" w:sz="4" w:space="0" w:color="auto"/>
              <w:bottom w:val="single" w:sz="4" w:space="0" w:color="auto"/>
              <w:right w:val="single" w:sz="4" w:space="0" w:color="auto"/>
            </w:tcBorders>
            <w:hideMark/>
          </w:tcPr>
          <w:p w14:paraId="5C1C621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EBB11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F4D98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49EFA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68E9C4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554E2E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12CBBF4E" w14:textId="77777777" w:rsidR="00FA44FE" w:rsidRPr="00424E59" w:rsidRDefault="00FA44FE" w:rsidP="00BC3F8D">
            <w:pPr>
              <w:keepNext/>
              <w:keepLines/>
              <w:spacing w:after="0"/>
              <w:rPr>
                <w:ins w:id="1329" w:author="MCC160" w:date="2022-11-16T22:19:00Z"/>
                <w:rFonts w:ascii="Arial" w:hAnsi="Arial"/>
                <w:sz w:val="18"/>
                <w:rPrChange w:id="1330" w:author="MCC160" w:date="2022-11-16T22:19:00Z">
                  <w:rPr>
                    <w:ins w:id="1331" w:author="MCC160" w:date="2022-11-16T22:19:00Z"/>
                    <w:rFonts w:ascii="Arial" w:hAnsi="Arial"/>
                    <w:sz w:val="18"/>
                  </w:rPr>
                </w:rPrChange>
              </w:rPr>
            </w:pPr>
            <w:ins w:id="1332" w:author="MCC160" w:date="2022-11-16T22:18:00Z">
              <w:r w:rsidRPr="00424E59">
                <w:rPr>
                  <w:rFonts w:ascii="Arial" w:hAnsi="Arial"/>
                  <w:sz w:val="18"/>
                  <w:rPrChange w:id="1333" w:author="MCC160" w:date="2022-11-16T22:19:00Z">
                    <w:rPr>
                      <w:rFonts w:ascii="Arial" w:hAnsi="Arial"/>
                      <w:sz w:val="18"/>
                    </w:rPr>
                  </w:rPrChange>
                </w:rPr>
                <w:t>Make the UE (MCPTT client) cancel the private call call-back request of user B (MCPTT ID as indicated at step 7A).</w:t>
              </w:r>
            </w:ins>
          </w:p>
          <w:p w14:paraId="54917CC7" w14:textId="5CDE4AA7" w:rsidR="00EB676A" w:rsidRPr="00424E59" w:rsidRDefault="00EB676A" w:rsidP="00BC3F8D">
            <w:pPr>
              <w:keepNext/>
              <w:keepLines/>
              <w:spacing w:after="0"/>
              <w:rPr>
                <w:rFonts w:ascii="Arial" w:hAnsi="Arial"/>
                <w:sz w:val="18"/>
              </w:rPr>
            </w:pPr>
            <w:del w:id="1334" w:author="MCC160" w:date="2022-11-16T22:19:00Z">
              <w:r w:rsidRPr="00424E59" w:rsidDel="00FA44FE">
                <w:rPr>
                  <w:rFonts w:ascii="Arial" w:hAnsi="Arial"/>
                  <w:sz w:val="18"/>
                  <w:rPrChange w:id="1335" w:author="MCC160" w:date="2022-11-16T22:19:00Z">
                    <w:rPr>
                      <w:rFonts w:ascii="Arial" w:hAnsi="Arial"/>
                      <w:sz w:val="18"/>
                    </w:rPr>
                  </w:rPrChange>
                </w:rPr>
                <w:delText xml:space="preserve">Make the UE (MCPTT User) request cancelling of the private call call-back request (based on the </w:delText>
              </w:r>
              <w:r w:rsidRPr="00424E59" w:rsidDel="00FA44FE">
                <w:rPr>
                  <w:rFonts w:ascii="Arial" w:hAnsi="Arial"/>
                  <w:sz w:val="18"/>
                  <w:lang w:eastAsia="ko-KR"/>
                  <w:rPrChange w:id="1336" w:author="MCC160" w:date="2022-11-16T22:19:00Z">
                    <w:rPr>
                      <w:rFonts w:ascii="Arial" w:hAnsi="Arial"/>
                      <w:sz w:val="18"/>
                      <w:lang w:eastAsia="ko-KR"/>
                    </w:rPr>
                  </w:rPrChange>
                </w:rPr>
                <w:delText xml:space="preserve">MCPTT ID of the MCPTT user provided in step 7 and shown to the User in step 1 </w:delText>
              </w:r>
              <w:r w:rsidRPr="00424E59" w:rsidDel="00FA44FE">
                <w:rPr>
                  <w:rFonts w:ascii="Arial" w:hAnsi="Arial"/>
                  <w:sz w:val="18"/>
                  <w:rPrChange w:id="1337" w:author="MCC160" w:date="2022-11-16T22:19:00Z">
                    <w:rPr>
                      <w:rFonts w:ascii="Arial" w:hAnsi="Arial"/>
                      <w:sz w:val="18"/>
                    </w:rPr>
                  </w:rPrChange>
                </w:rPr>
                <w:delText>in Table 6.2.13.3.2-1</w:delText>
              </w:r>
              <w:r w:rsidRPr="00424E59" w:rsidDel="00FA44FE">
                <w:rPr>
                  <w:rFonts w:ascii="Arial" w:hAnsi="Arial"/>
                  <w:sz w:val="18"/>
                  <w:lang w:eastAsia="ko-KR"/>
                  <w:rPrChange w:id="1338" w:author="MCC160" w:date="2022-11-16T22:19:00Z">
                    <w:rPr>
                      <w:rFonts w:ascii="Arial" w:hAnsi="Arial"/>
                      <w:sz w:val="18"/>
                      <w:lang w:eastAsia="ko-KR"/>
                    </w:rPr>
                  </w:rPrChange>
                </w:rPr>
                <w:delText>)</w:delText>
              </w:r>
              <w:r w:rsidRPr="00424E59" w:rsidDel="00FA44FE">
                <w:rPr>
                  <w:rFonts w:ascii="Arial" w:hAnsi="Arial"/>
                  <w:sz w:val="18"/>
                  <w:rPrChange w:id="1339" w:author="MCC160" w:date="2022-11-16T22:19:00Z">
                    <w:rPr>
                      <w:rFonts w:ascii="Arial" w:hAnsi="Arial"/>
                      <w:sz w:val="18"/>
                    </w:rPr>
                  </w:rPrChange>
                </w:rPr>
                <w:delText>.</w:delText>
              </w:r>
              <w:r w:rsidRPr="00424E59" w:rsidDel="00FA44FE">
                <w:rPr>
                  <w:rFonts w:ascii="Arial" w:hAnsi="Arial"/>
                  <w:sz w:val="18"/>
                </w:rPr>
                <w:delText xml:space="preserve"> </w:delText>
              </w:r>
            </w:del>
            <w:r w:rsidRPr="00424E59">
              <w:rPr>
                <w:rFonts w:ascii="Arial" w:hAnsi="Arial"/>
                <w:sz w:val="18"/>
              </w:rPr>
              <w:t>(NOTE 1)</w:t>
            </w:r>
          </w:p>
          <w:p w14:paraId="6C6CB56F" w14:textId="77777777" w:rsidR="00EB676A" w:rsidRPr="00424E59" w:rsidRDefault="00EB676A" w:rsidP="00BC3F8D">
            <w:pPr>
              <w:keepNext/>
              <w:keepLines/>
              <w:spacing w:after="0"/>
              <w:rPr>
                <w:rFonts w:ascii="Arial" w:hAnsi="Arial"/>
                <w:sz w:val="18"/>
              </w:rPr>
            </w:pPr>
            <w:r w:rsidRPr="00424E5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17946A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9955A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77DCB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5ADAF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53DF1B9"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80D4CB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18</w:t>
            </w:r>
          </w:p>
        </w:tc>
        <w:tc>
          <w:tcPr>
            <w:tcW w:w="3968" w:type="dxa"/>
            <w:tcBorders>
              <w:top w:val="single" w:sz="4" w:space="0" w:color="auto"/>
              <w:left w:val="single" w:sz="4" w:space="0" w:color="auto"/>
              <w:bottom w:val="single" w:sz="4" w:space="0" w:color="auto"/>
              <w:right w:val="single" w:sz="4" w:space="0" w:color="auto"/>
            </w:tcBorders>
            <w:hideMark/>
          </w:tcPr>
          <w:p w14:paraId="5145FAC6" w14:textId="77777777" w:rsidR="00EB676A" w:rsidRPr="00424E59" w:rsidRDefault="00EB676A" w:rsidP="00BC3F8D">
            <w:pPr>
              <w:keepNext/>
              <w:keepLines/>
              <w:spacing w:after="0"/>
              <w:rPr>
                <w:rFonts w:ascii="Arial" w:hAnsi="Arial"/>
                <w:sz w:val="18"/>
              </w:rPr>
            </w:pPr>
            <w:r w:rsidRPr="00424E59">
              <w:rPr>
                <w:rFonts w:ascii="Arial" w:hAnsi="Arial"/>
                <w:sz w:val="18"/>
              </w:rPr>
              <w:t>Check: Does, in the next 5 sec, the UE (</w:t>
            </w:r>
            <w:r w:rsidRPr="00424E59">
              <w:rPr>
                <w:rFonts w:ascii="Arial" w:hAnsi="Arial"/>
                <w:sz w:val="18"/>
                <w:lang w:eastAsia="ko-KR"/>
              </w:rPr>
              <w:t xml:space="preserve">MCPTT client) send a SIP </w:t>
            </w:r>
            <w:r w:rsidRPr="00424E59">
              <w:rPr>
                <w:rFonts w:ascii="Arial" w:eastAsia="SimSun" w:hAnsi="Arial"/>
                <w:sz w:val="18"/>
              </w:rPr>
              <w:t>MESSAGE</w:t>
            </w:r>
            <w:r w:rsidRPr="00424E59">
              <w:rPr>
                <w:rFonts w:ascii="Arial" w:hAnsi="Arial"/>
                <w:sz w:val="18"/>
                <w:lang w:eastAsia="ko-KR"/>
              </w:rPr>
              <w:t xml:space="preserve"> message cancelling the</w:t>
            </w:r>
            <w:r w:rsidRPr="00424E59">
              <w:rPr>
                <w:rFonts w:ascii="Arial" w:hAnsi="Arial"/>
                <w:sz w:val="18"/>
              </w:rPr>
              <w:t xml:space="preserve"> private call call-back providing </w:t>
            </w:r>
            <w:r w:rsidRPr="00424E59">
              <w:rPr>
                <w:rFonts w:ascii="Arial" w:hAnsi="Arial"/>
                <w:sz w:val="18"/>
                <w:lang w:eastAsia="ko-KR"/>
              </w:rPr>
              <w:t xml:space="preserve">the MCPTT ID of the MCPTT user provided in step 7 and shown to the User in step 1 </w:t>
            </w:r>
            <w:r w:rsidRPr="00424E59">
              <w:rPr>
                <w:rFonts w:ascii="Arial" w:hAnsi="Arial"/>
                <w:sz w:val="18"/>
              </w:rPr>
              <w:t>in Table 6.2.13.3.2-1</w:t>
            </w:r>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4B2716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4CB5060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 xml:space="preserve">SIP </w:t>
            </w:r>
            <w:r w:rsidRPr="00424E59">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57B45E2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D8CFF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47895E3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46F446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B9F5F50" w14:textId="614B611F" w:rsidR="00EB676A" w:rsidRPr="00424E59" w:rsidRDefault="00EB676A" w:rsidP="00BC3F8D">
            <w:pPr>
              <w:keepNext/>
              <w:keepLines/>
              <w:spacing w:after="0"/>
              <w:rPr>
                <w:rFonts w:ascii="Arial" w:hAnsi="Arial"/>
                <w:sz w:val="18"/>
              </w:rPr>
            </w:pPr>
            <w:r w:rsidRPr="00424E59">
              <w:rPr>
                <w:rFonts w:ascii="Arial" w:hAnsi="Arial"/>
                <w:sz w:val="18"/>
              </w:rPr>
              <w:t xml:space="preserve">EXCEPTION: </w:t>
            </w:r>
            <w:ins w:id="1340" w:author="MCC160" w:date="2022-11-16T22:19:00Z">
              <w:r w:rsidR="00FA44FE" w:rsidRPr="00424E59">
                <w:rPr>
                  <w:rFonts w:ascii="Arial" w:hAnsi="Arial"/>
                  <w:sz w:val="18"/>
                  <w:rPrChange w:id="1341" w:author="MCC160" w:date="2022-11-16T22:19:00Z">
                    <w:rPr>
                      <w:rFonts w:ascii="Arial" w:hAnsi="Arial"/>
                      <w:sz w:val="18"/>
                    </w:rPr>
                  </w:rPrChange>
                </w:rPr>
                <w:t>The</w:t>
              </w:r>
              <w:r w:rsidR="00FA44FE" w:rsidRPr="00424E59">
                <w:rPr>
                  <w:rFonts w:ascii="Arial" w:hAnsi="Arial"/>
                  <w:sz w:val="18"/>
                </w:rPr>
                <w:t xml:space="preserve"> </w:t>
              </w:r>
            </w:ins>
            <w:r w:rsidRPr="00424E59">
              <w:rPr>
                <w:rFonts w:ascii="Arial" w:hAnsi="Arial"/>
                <w:sz w:val="18"/>
              </w:rPr>
              <w:t xml:space="preserve">SS releases the </w:t>
            </w:r>
            <w:del w:id="1342" w:author="MCC160" w:date="2022-11-16T22:24:00Z">
              <w:r w:rsidRPr="00424E59" w:rsidDel="00E63D60">
                <w:rPr>
                  <w:rFonts w:ascii="Arial" w:hAnsi="Arial"/>
                  <w:sz w:val="18"/>
                  <w:rPrChange w:id="1343" w:author="MCC160" w:date="2022-11-16T22:25:00Z">
                    <w:rPr>
                      <w:rFonts w:ascii="Arial" w:hAnsi="Arial"/>
                      <w:sz w:val="18"/>
                    </w:rPr>
                  </w:rPrChange>
                </w:rPr>
                <w:delText>E-UTRA</w:delText>
              </w:r>
            </w:del>
            <w:ins w:id="1344" w:author="MCC160" w:date="2022-11-16T22:24:00Z">
              <w:r w:rsidR="00E63D60" w:rsidRPr="00424E59">
                <w:rPr>
                  <w:rFonts w:ascii="Arial" w:hAnsi="Arial"/>
                  <w:sz w:val="18"/>
                  <w:rPrChange w:id="1345" w:author="MCC160" w:date="2022-11-16T22:25:00Z">
                    <w:rPr>
                      <w:rFonts w:ascii="Arial" w:hAnsi="Arial"/>
                      <w:sz w:val="18"/>
                    </w:rPr>
                  </w:rPrChange>
                </w:rPr>
                <w:t>RRC</w:t>
              </w:r>
            </w:ins>
            <w:r w:rsidRPr="00424E59">
              <w:rPr>
                <w:rFonts w:ascii="Arial" w:hAnsi="Arial"/>
                <w:sz w:val="18"/>
              </w:rPr>
              <w:t xml:space="preserve"> connection.</w:t>
            </w:r>
          </w:p>
        </w:tc>
        <w:tc>
          <w:tcPr>
            <w:tcW w:w="708" w:type="dxa"/>
            <w:tcBorders>
              <w:top w:val="single" w:sz="4" w:space="0" w:color="auto"/>
              <w:left w:val="single" w:sz="4" w:space="0" w:color="auto"/>
              <w:bottom w:val="single" w:sz="4" w:space="0" w:color="auto"/>
              <w:right w:val="single" w:sz="4" w:space="0" w:color="auto"/>
            </w:tcBorders>
            <w:hideMark/>
          </w:tcPr>
          <w:p w14:paraId="7C182F4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6DA2E2D"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2A528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AD119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0BCC017"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7BF06E4B"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p w14:paraId="51C43F49"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2:</w:t>
            </w:r>
            <w:r w:rsidRPr="00424E59">
              <w:rPr>
                <w:rFonts w:ascii="Arial" w:hAnsi="Arial"/>
                <w:sz w:val="18"/>
              </w:rPr>
              <w:tab/>
              <w:t>Depending on the implementation the User may not be provided with an entry for pending call-back.</w:t>
            </w:r>
          </w:p>
        </w:tc>
      </w:tr>
    </w:tbl>
    <w:p w14:paraId="142213C4" w14:textId="77777777" w:rsidR="00EB676A" w:rsidRPr="00424E59" w:rsidRDefault="00EB676A" w:rsidP="00EB676A"/>
    <w:p w14:paraId="7A5CFEC5" w14:textId="77777777" w:rsidR="00EB676A" w:rsidRPr="00424E59" w:rsidRDefault="00EB676A" w:rsidP="00EB676A">
      <w:pPr>
        <w:keepNext/>
        <w:keepLines/>
        <w:spacing w:before="60"/>
        <w:jc w:val="center"/>
        <w:rPr>
          <w:rFonts w:ascii="Arial" w:hAnsi="Arial"/>
          <w:b/>
        </w:rPr>
      </w:pPr>
      <w:r w:rsidRPr="00424E59">
        <w:rPr>
          <w:rFonts w:ascii="Arial" w:hAnsi="Arial"/>
          <w:b/>
        </w:rPr>
        <w:t>Table 6.2.13.3.2-2: Void</w:t>
      </w:r>
    </w:p>
    <w:p w14:paraId="5CA6D116" w14:textId="77777777" w:rsidR="00EB676A" w:rsidRPr="00424E59" w:rsidRDefault="00EB676A" w:rsidP="00EB676A">
      <w:pPr>
        <w:keepNext/>
        <w:keepLines/>
        <w:spacing w:before="120"/>
        <w:ind w:left="1985" w:hanging="1985"/>
        <w:rPr>
          <w:rFonts w:ascii="Arial" w:hAnsi="Arial"/>
        </w:rPr>
      </w:pPr>
      <w:r w:rsidRPr="00424E59">
        <w:rPr>
          <w:rFonts w:ascii="Arial" w:hAnsi="Arial"/>
        </w:rPr>
        <w:t>6.2.13.3.3</w:t>
      </w:r>
      <w:r w:rsidRPr="00424E59">
        <w:rPr>
          <w:rFonts w:ascii="Arial" w:hAnsi="Arial"/>
        </w:rPr>
        <w:tab/>
        <w:t>Specific message contents</w:t>
      </w:r>
    </w:p>
    <w:p w14:paraId="06B02D36"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6.2.13.3.3-1: </w:t>
      </w:r>
      <w:r w:rsidRPr="00424E59">
        <w:rPr>
          <w:rFonts w:ascii="Arial" w:hAnsi="Arial"/>
          <w:b/>
          <w:lang w:eastAsia="ko-KR"/>
        </w:rPr>
        <w:t>SIP MESSAGE</w:t>
      </w:r>
      <w:r w:rsidRPr="00424E59">
        <w:rPr>
          <w:rFonts w:ascii="Arial" w:hAnsi="Arial"/>
          <w:b/>
        </w:rPr>
        <w:t xml:space="preserve"> from the SS (Steps 1, 7, Table 6.2.13.3.2-1;</w:t>
      </w:r>
      <w:r w:rsidRPr="00424E59">
        <w:rPr>
          <w:rFonts w:ascii="Arial" w:hAnsi="Arial"/>
          <w:b/>
        </w:rPr>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AB730A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FC3198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5.5.2.7.2-1 condition ACCEPT-CONTACT-WITH-MEDIA-FEATURE-TAG</w:t>
            </w:r>
          </w:p>
        </w:tc>
      </w:tr>
      <w:tr w:rsidR="00EB676A" w:rsidRPr="00424E59" w14:paraId="09734D3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0D1492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EF837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93CF4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383256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93F38C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5D61F8D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766261A"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4D0753C"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2E44B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0E994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1B74F0" w14:textId="77777777" w:rsidR="00EB676A" w:rsidRPr="00424E59" w:rsidRDefault="00EB676A" w:rsidP="00BC3F8D">
            <w:pPr>
              <w:keepNext/>
              <w:keepLines/>
              <w:spacing w:after="0"/>
              <w:rPr>
                <w:rFonts w:ascii="Arial" w:hAnsi="Arial"/>
                <w:sz w:val="18"/>
              </w:rPr>
            </w:pPr>
          </w:p>
        </w:tc>
      </w:tr>
      <w:tr w:rsidR="00EB676A" w:rsidRPr="00424E59" w14:paraId="473EEDC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294789F"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E432CB"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17D7715"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54E123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1E44B6" w14:textId="77777777" w:rsidR="00EB676A" w:rsidRPr="00424E59" w:rsidRDefault="00EB676A" w:rsidP="00BC3F8D">
            <w:pPr>
              <w:keepNext/>
              <w:keepLines/>
              <w:spacing w:after="0"/>
              <w:rPr>
                <w:rFonts w:ascii="Arial" w:hAnsi="Arial"/>
                <w:sz w:val="18"/>
              </w:rPr>
            </w:pPr>
          </w:p>
        </w:tc>
      </w:tr>
      <w:tr w:rsidR="00EB676A" w:rsidRPr="00424E59" w14:paraId="666CC08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35E30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548D84"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6.2.13.3.3-2</w:t>
            </w:r>
          </w:p>
        </w:tc>
        <w:tc>
          <w:tcPr>
            <w:tcW w:w="2126" w:type="dxa"/>
            <w:tcBorders>
              <w:top w:val="single" w:sz="4" w:space="0" w:color="auto"/>
              <w:left w:val="single" w:sz="4" w:space="0" w:color="auto"/>
              <w:bottom w:val="single" w:sz="4" w:space="0" w:color="auto"/>
              <w:right w:val="single" w:sz="4" w:space="0" w:color="auto"/>
            </w:tcBorders>
          </w:tcPr>
          <w:p w14:paraId="70C5DD56"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C92B0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84458B" w14:textId="77777777" w:rsidR="00EB676A" w:rsidRPr="00424E59" w:rsidRDefault="00EB676A" w:rsidP="00BC3F8D">
            <w:pPr>
              <w:keepNext/>
              <w:keepLines/>
              <w:spacing w:after="0"/>
              <w:rPr>
                <w:rFonts w:ascii="Arial" w:hAnsi="Arial"/>
                <w:sz w:val="18"/>
              </w:rPr>
            </w:pPr>
          </w:p>
        </w:tc>
      </w:tr>
    </w:tbl>
    <w:p w14:paraId="752315D8" w14:textId="77777777" w:rsidR="00EB676A" w:rsidRPr="00424E59" w:rsidRDefault="00EB676A" w:rsidP="00EB676A"/>
    <w:p w14:paraId="5E09E3A5"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6.2.13.3.3-2: </w:t>
      </w:r>
      <w:r w:rsidRPr="00424E59">
        <w:rPr>
          <w:rFonts w:ascii="Arial" w:hAnsi="Arial"/>
          <w:b/>
          <w:lang w:eastAsia="ko-KR"/>
        </w:rPr>
        <w:t>MCPTT-Info in SIP MESSAGE</w:t>
      </w:r>
      <w:r w:rsidRPr="00424E59">
        <w:rPr>
          <w:rFonts w:ascii="Arial" w:hAnsi="Arial"/>
          <w:b/>
        </w:rPr>
        <w:t xml:space="preserve"> (Table 6.2.13.3.3-1)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FE873B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6F2B99"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 condition PRIVATE-CALL</w:t>
            </w:r>
          </w:p>
        </w:tc>
      </w:tr>
      <w:tr w:rsidR="00EB676A" w:rsidRPr="00424E59" w14:paraId="6C31A42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3AAD80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2DEA5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830F9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6FA492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AD6596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C612FC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7277A8"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0D6530A4"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07B76D"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14C51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DAAE64" w14:textId="77777777" w:rsidR="00EB676A" w:rsidRPr="00424E59" w:rsidRDefault="00EB676A" w:rsidP="00BC3F8D">
            <w:pPr>
              <w:keepNext/>
              <w:keepLines/>
              <w:spacing w:after="0"/>
              <w:rPr>
                <w:rFonts w:ascii="Arial" w:hAnsi="Arial"/>
                <w:sz w:val="18"/>
              </w:rPr>
            </w:pPr>
          </w:p>
        </w:tc>
      </w:tr>
      <w:tr w:rsidR="00EB676A" w:rsidRPr="00424E59" w14:paraId="28750EF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72020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BC41385"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2D946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A3316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A9F051" w14:textId="77777777" w:rsidR="00EB676A" w:rsidRPr="00424E59" w:rsidRDefault="00EB676A" w:rsidP="00BC3F8D">
            <w:pPr>
              <w:keepNext/>
              <w:keepLines/>
              <w:spacing w:after="0"/>
              <w:rPr>
                <w:rFonts w:ascii="Arial" w:hAnsi="Arial"/>
                <w:sz w:val="18"/>
              </w:rPr>
            </w:pPr>
          </w:p>
        </w:tc>
      </w:tr>
      <w:tr w:rsidR="00EB676A" w:rsidRPr="00424E59" w14:paraId="4BA3555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CD0FA0"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EDD2F70"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671AC02"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1E0BE2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EB36D5" w14:textId="77777777" w:rsidR="00EB676A" w:rsidRPr="00424E59" w:rsidRDefault="00EB676A" w:rsidP="00BC3F8D">
            <w:pPr>
              <w:keepNext/>
              <w:keepLines/>
              <w:spacing w:after="0"/>
              <w:rPr>
                <w:rFonts w:ascii="Arial" w:hAnsi="Arial"/>
                <w:sz w:val="18"/>
              </w:rPr>
            </w:pPr>
          </w:p>
        </w:tc>
      </w:tr>
      <w:tr w:rsidR="00EB676A" w:rsidRPr="00424E59" w14:paraId="5C20986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0E7BF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AB5BE5E" w14:textId="77777777" w:rsidR="00EB676A" w:rsidRPr="00424E59" w:rsidRDefault="00EB676A" w:rsidP="00BC3F8D">
            <w:pPr>
              <w:keepNext/>
              <w:keepLines/>
              <w:spacing w:after="0"/>
              <w:rPr>
                <w:rFonts w:ascii="Arial" w:hAnsi="Arial"/>
                <w:sz w:val="18"/>
              </w:rPr>
            </w:pPr>
            <w:r w:rsidRPr="00424E59">
              <w:rPr>
                <w:rFonts w:ascii="Arial" w:hAnsi="Arial"/>
                <w:sz w:val="18"/>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3954F29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EC626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87DC71" w14:textId="77777777" w:rsidR="00EB676A" w:rsidRPr="00424E59" w:rsidRDefault="00EB676A" w:rsidP="00BC3F8D">
            <w:pPr>
              <w:keepNext/>
              <w:keepLines/>
              <w:spacing w:after="0"/>
              <w:rPr>
                <w:rFonts w:ascii="Arial" w:hAnsi="Arial"/>
                <w:sz w:val="18"/>
              </w:rPr>
            </w:pPr>
          </w:p>
        </w:tc>
      </w:tr>
      <w:tr w:rsidR="00EB676A" w:rsidRPr="00424E59" w14:paraId="35A4B7D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8411A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urgency-ind</w:t>
            </w:r>
          </w:p>
        </w:tc>
        <w:tc>
          <w:tcPr>
            <w:tcW w:w="2126" w:type="dxa"/>
            <w:tcBorders>
              <w:top w:val="single" w:sz="4" w:space="0" w:color="auto"/>
              <w:left w:val="single" w:sz="4" w:space="0" w:color="auto"/>
              <w:bottom w:val="single" w:sz="4" w:space="0" w:color="auto"/>
              <w:right w:val="single" w:sz="4" w:space="0" w:color="auto"/>
            </w:tcBorders>
            <w:hideMark/>
          </w:tcPr>
          <w:p w14:paraId="0AA5B97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"normal" </w:t>
            </w:r>
          </w:p>
        </w:tc>
        <w:tc>
          <w:tcPr>
            <w:tcW w:w="2126" w:type="dxa"/>
            <w:tcBorders>
              <w:top w:val="single" w:sz="4" w:space="0" w:color="auto"/>
              <w:left w:val="single" w:sz="4" w:space="0" w:color="auto"/>
              <w:bottom w:val="single" w:sz="4" w:space="0" w:color="auto"/>
              <w:right w:val="single" w:sz="4" w:space="0" w:color="auto"/>
            </w:tcBorders>
          </w:tcPr>
          <w:p w14:paraId="12C7D70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90089F"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A78BA4" w14:textId="77777777" w:rsidR="00EB676A" w:rsidRPr="00424E59" w:rsidRDefault="00EB676A" w:rsidP="00BC3F8D">
            <w:pPr>
              <w:keepNext/>
              <w:keepLines/>
              <w:spacing w:after="0"/>
              <w:rPr>
                <w:rFonts w:ascii="Arial" w:hAnsi="Arial"/>
                <w:sz w:val="18"/>
              </w:rPr>
            </w:pPr>
          </w:p>
        </w:tc>
      </w:tr>
      <w:tr w:rsidR="00EB676A" w:rsidRPr="00424E59" w14:paraId="7DB5224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2CB155"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4C9BCCA4" w14:textId="77777777" w:rsidR="00EB676A" w:rsidRPr="00424E59" w:rsidRDefault="00EB676A" w:rsidP="00BC3F8D">
            <w:pPr>
              <w:keepNext/>
              <w:keepLines/>
              <w:spacing w:after="0"/>
              <w:rPr>
                <w:rFonts w:ascii="Arial" w:hAnsi="Arial"/>
                <w:sz w:val="18"/>
              </w:rPr>
            </w:pPr>
            <w:r w:rsidRPr="00424E59">
              <w:rPr>
                <w:rFonts w:ascii="Arial" w:hAnsi="Arial"/>
                <w:sz w:val="18"/>
              </w:rPr>
              <w:t>"YYYY-MM-DDThh:mm:ss"</w:t>
            </w:r>
          </w:p>
        </w:tc>
        <w:tc>
          <w:tcPr>
            <w:tcW w:w="2126" w:type="dxa"/>
            <w:tcBorders>
              <w:top w:val="single" w:sz="4" w:space="0" w:color="auto"/>
              <w:left w:val="single" w:sz="4" w:space="0" w:color="auto"/>
              <w:bottom w:val="single" w:sz="4" w:space="0" w:color="auto"/>
              <w:right w:val="single" w:sz="4" w:space="0" w:color="auto"/>
            </w:tcBorders>
            <w:hideMark/>
          </w:tcPr>
          <w:p w14:paraId="1006835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set to the date and time of the request </w:t>
            </w:r>
          </w:p>
        </w:tc>
        <w:tc>
          <w:tcPr>
            <w:tcW w:w="1418" w:type="dxa"/>
            <w:tcBorders>
              <w:top w:val="single" w:sz="4" w:space="0" w:color="auto"/>
              <w:left w:val="single" w:sz="4" w:space="0" w:color="auto"/>
              <w:bottom w:val="single" w:sz="4" w:space="0" w:color="auto"/>
              <w:right w:val="single" w:sz="4" w:space="0" w:color="auto"/>
            </w:tcBorders>
          </w:tcPr>
          <w:p w14:paraId="64E9CA0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F7EFBD" w14:textId="77777777" w:rsidR="00EB676A" w:rsidRPr="00424E59" w:rsidRDefault="00EB676A" w:rsidP="00BC3F8D">
            <w:pPr>
              <w:keepNext/>
              <w:keepLines/>
              <w:spacing w:after="0"/>
              <w:rPr>
                <w:rFonts w:ascii="Arial" w:hAnsi="Arial"/>
                <w:sz w:val="18"/>
              </w:rPr>
            </w:pPr>
          </w:p>
        </w:tc>
      </w:tr>
    </w:tbl>
    <w:p w14:paraId="28F0673E" w14:textId="77777777" w:rsidR="00EB676A" w:rsidRPr="00424E59" w:rsidRDefault="00EB676A" w:rsidP="00EB676A"/>
    <w:p w14:paraId="29B57597"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6.2.13.3.3-3: </w:t>
      </w:r>
      <w:r w:rsidRPr="00424E59">
        <w:rPr>
          <w:rFonts w:ascii="Arial" w:hAnsi="Arial"/>
          <w:b/>
          <w:lang w:eastAsia="ko-KR"/>
        </w:rPr>
        <w:t>SIP MESSAGE</w:t>
      </w:r>
      <w:r w:rsidRPr="00424E59">
        <w:rPr>
          <w:rFonts w:ascii="Arial" w:hAnsi="Arial"/>
          <w:b/>
        </w:rPr>
        <w:t xml:space="preserve"> from the UE (Steps 1, 7, Table 6.2.13.3.2-1;</w:t>
      </w:r>
      <w:r w:rsidRPr="00424E59">
        <w:rPr>
          <w:rFonts w:ascii="Arial" w:hAnsi="Arial"/>
          <w:b/>
        </w:rPr>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8FE7B8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6CE0F2"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5.5.2.7.1-1, condition RESOURCE_LISTS</w:t>
            </w:r>
          </w:p>
        </w:tc>
      </w:tr>
      <w:tr w:rsidR="00EB676A" w:rsidRPr="00424E59" w14:paraId="37B09B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5D4EAA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3B5DB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86124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678633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382457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46BB2E4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D48C98C"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C68C4D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555DA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F6A3D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F73BBB" w14:textId="77777777" w:rsidR="00EB676A" w:rsidRPr="00424E59" w:rsidRDefault="00EB676A" w:rsidP="00BC3F8D">
            <w:pPr>
              <w:keepNext/>
              <w:keepLines/>
              <w:spacing w:after="0"/>
              <w:rPr>
                <w:rFonts w:ascii="Arial" w:hAnsi="Arial"/>
                <w:sz w:val="18"/>
              </w:rPr>
            </w:pPr>
          </w:p>
        </w:tc>
      </w:tr>
      <w:tr w:rsidR="00EB676A" w:rsidRPr="00424E59" w14:paraId="4FCED68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5EA4BBB"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680FC9"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327D78"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4B042A3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D3DCE9" w14:textId="77777777" w:rsidR="00EB676A" w:rsidRPr="00424E59" w:rsidRDefault="00EB676A" w:rsidP="00BC3F8D">
            <w:pPr>
              <w:keepNext/>
              <w:keepLines/>
              <w:spacing w:after="0"/>
              <w:rPr>
                <w:rFonts w:ascii="Arial" w:hAnsi="Arial"/>
                <w:sz w:val="18"/>
              </w:rPr>
            </w:pPr>
          </w:p>
        </w:tc>
      </w:tr>
      <w:tr w:rsidR="00EB676A" w:rsidRPr="00424E59" w14:paraId="6C6695B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099518"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A9AA91"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6.2.13.3.3-4</w:t>
            </w:r>
          </w:p>
        </w:tc>
        <w:tc>
          <w:tcPr>
            <w:tcW w:w="2126" w:type="dxa"/>
            <w:tcBorders>
              <w:top w:val="single" w:sz="4" w:space="0" w:color="auto"/>
              <w:left w:val="single" w:sz="4" w:space="0" w:color="auto"/>
              <w:bottom w:val="single" w:sz="4" w:space="0" w:color="auto"/>
              <w:right w:val="single" w:sz="4" w:space="0" w:color="auto"/>
            </w:tcBorders>
          </w:tcPr>
          <w:p w14:paraId="1F011EE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0BF79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2603A5" w14:textId="77777777" w:rsidR="00EB676A" w:rsidRPr="00424E59" w:rsidRDefault="00EB676A" w:rsidP="00BC3F8D">
            <w:pPr>
              <w:keepNext/>
              <w:keepLines/>
              <w:spacing w:after="0"/>
              <w:rPr>
                <w:rFonts w:ascii="Arial" w:hAnsi="Arial"/>
                <w:sz w:val="18"/>
              </w:rPr>
            </w:pPr>
          </w:p>
        </w:tc>
      </w:tr>
      <w:tr w:rsidR="00EB676A" w:rsidRPr="00424E59" w14:paraId="335E21B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8AD0AB"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7410B5"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DB1A867" w14:textId="77777777" w:rsidR="00EB676A" w:rsidRPr="00424E59" w:rsidRDefault="00EB676A" w:rsidP="00BC3F8D">
            <w:pPr>
              <w:keepNext/>
              <w:keepLines/>
              <w:spacing w:after="0"/>
              <w:rPr>
                <w:rFonts w:ascii="Arial" w:hAnsi="Arial"/>
                <w:sz w:val="18"/>
              </w:rPr>
            </w:pPr>
            <w:r w:rsidRPr="00424E59">
              <w:rPr>
                <w:rFonts w:ascii="Arial" w:hAnsi="Arial"/>
                <w:sz w:val="18"/>
              </w:rPr>
              <w:t>Resource-Lists</w:t>
            </w:r>
          </w:p>
        </w:tc>
        <w:tc>
          <w:tcPr>
            <w:tcW w:w="1418" w:type="dxa"/>
            <w:tcBorders>
              <w:top w:val="single" w:sz="4" w:space="0" w:color="auto"/>
              <w:left w:val="single" w:sz="4" w:space="0" w:color="auto"/>
              <w:bottom w:val="single" w:sz="4" w:space="0" w:color="auto"/>
              <w:right w:val="single" w:sz="4" w:space="0" w:color="auto"/>
            </w:tcBorders>
          </w:tcPr>
          <w:p w14:paraId="1396372F"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CFCFA8" w14:textId="77777777" w:rsidR="00EB676A" w:rsidRPr="00424E59" w:rsidRDefault="00EB676A" w:rsidP="00BC3F8D">
            <w:pPr>
              <w:keepNext/>
              <w:keepLines/>
              <w:spacing w:after="0"/>
              <w:rPr>
                <w:rFonts w:ascii="Arial" w:hAnsi="Arial"/>
                <w:sz w:val="18"/>
              </w:rPr>
            </w:pPr>
          </w:p>
        </w:tc>
      </w:tr>
      <w:tr w:rsidR="00EB676A" w:rsidRPr="00424E59" w14:paraId="33D00D2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D415B5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596F2C" w14:textId="77777777" w:rsidR="00EB676A" w:rsidRPr="00424E59" w:rsidRDefault="00EB676A" w:rsidP="00BC3F8D">
            <w:pPr>
              <w:keepNext/>
              <w:keepLines/>
              <w:spacing w:after="0"/>
              <w:rPr>
                <w:rFonts w:ascii="Arial" w:hAnsi="Arial"/>
                <w:sz w:val="18"/>
              </w:rPr>
            </w:pPr>
            <w:r w:rsidRPr="00424E59">
              <w:rPr>
                <w:rFonts w:ascii="Arial" w:hAnsi="Arial"/>
                <w:sz w:val="18"/>
              </w:rPr>
              <w:t>Resource-lists as described in Table 6.2.13.3.3-5</w:t>
            </w:r>
          </w:p>
        </w:tc>
        <w:tc>
          <w:tcPr>
            <w:tcW w:w="2126" w:type="dxa"/>
            <w:tcBorders>
              <w:top w:val="single" w:sz="4" w:space="0" w:color="auto"/>
              <w:left w:val="single" w:sz="4" w:space="0" w:color="auto"/>
              <w:bottom w:val="single" w:sz="4" w:space="0" w:color="auto"/>
              <w:right w:val="single" w:sz="4" w:space="0" w:color="auto"/>
            </w:tcBorders>
          </w:tcPr>
          <w:p w14:paraId="750AB3A9"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9B61F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0924A9" w14:textId="77777777" w:rsidR="00EB676A" w:rsidRPr="00424E59" w:rsidRDefault="00EB676A" w:rsidP="00BC3F8D">
            <w:pPr>
              <w:keepNext/>
              <w:keepLines/>
              <w:spacing w:after="0"/>
              <w:rPr>
                <w:rFonts w:ascii="Arial" w:hAnsi="Arial"/>
                <w:sz w:val="18"/>
              </w:rPr>
            </w:pPr>
          </w:p>
        </w:tc>
      </w:tr>
    </w:tbl>
    <w:p w14:paraId="4F95A65A" w14:textId="77777777" w:rsidR="00EB676A" w:rsidRPr="00424E59" w:rsidRDefault="00EB676A" w:rsidP="00EB676A"/>
    <w:p w14:paraId="3B1BADFA"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6.2.13.3.3-4: </w:t>
      </w:r>
      <w:r w:rsidRPr="00424E59">
        <w:rPr>
          <w:rFonts w:ascii="Arial" w:hAnsi="Arial"/>
          <w:b/>
          <w:lang w:eastAsia="ko-KR"/>
        </w:rPr>
        <w:t>MCPTT-Info in SIP MESSAGE</w:t>
      </w:r>
      <w:r w:rsidRPr="00424E59">
        <w:rPr>
          <w:rFonts w:ascii="Arial" w:hAnsi="Arial"/>
          <w:b/>
        </w:rP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CE0FFAA"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FEE1D26"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PRIVATE-CALL</w:t>
            </w:r>
          </w:p>
        </w:tc>
      </w:tr>
      <w:tr w:rsidR="00EB676A" w:rsidRPr="00424E59" w14:paraId="359AF11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EBCF3D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E2C20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33AD20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298FD1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2320FF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480A41B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20A77A"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43C5A0CD"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B6BC2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5C07C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A3CD5E" w14:textId="77777777" w:rsidR="00EB676A" w:rsidRPr="00424E59" w:rsidRDefault="00EB676A" w:rsidP="00BC3F8D">
            <w:pPr>
              <w:keepNext/>
              <w:keepLines/>
              <w:spacing w:after="0"/>
              <w:rPr>
                <w:rFonts w:ascii="Arial" w:hAnsi="Arial"/>
                <w:sz w:val="18"/>
              </w:rPr>
            </w:pPr>
          </w:p>
        </w:tc>
      </w:tr>
      <w:tr w:rsidR="00EB676A" w:rsidRPr="00424E59" w14:paraId="631C880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884759"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32605D0"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4B9C64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F8FAE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BE0041" w14:textId="77777777" w:rsidR="00EB676A" w:rsidRPr="00424E59" w:rsidRDefault="00EB676A" w:rsidP="00BC3F8D">
            <w:pPr>
              <w:keepNext/>
              <w:keepLines/>
              <w:spacing w:after="0"/>
              <w:rPr>
                <w:rFonts w:ascii="Arial" w:hAnsi="Arial"/>
                <w:sz w:val="18"/>
              </w:rPr>
            </w:pPr>
          </w:p>
        </w:tc>
      </w:tr>
      <w:tr w:rsidR="00EB676A" w:rsidRPr="00424E59" w14:paraId="293D72C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9AE97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9FAE57A"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9424719"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EAE526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9B84AB" w14:textId="77777777" w:rsidR="00EB676A" w:rsidRPr="00424E59" w:rsidRDefault="00EB676A" w:rsidP="00BC3F8D">
            <w:pPr>
              <w:keepNext/>
              <w:keepLines/>
              <w:spacing w:after="0"/>
              <w:rPr>
                <w:rFonts w:ascii="Arial" w:hAnsi="Arial"/>
                <w:sz w:val="18"/>
              </w:rPr>
            </w:pPr>
          </w:p>
        </w:tc>
      </w:tr>
      <w:tr w:rsidR="00EB676A" w:rsidRPr="00424E59" w14:paraId="0A28AF4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683FC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B62FA05" w14:textId="77777777" w:rsidR="00EB676A" w:rsidRPr="00424E59" w:rsidRDefault="00EB676A" w:rsidP="00BC3F8D">
            <w:pPr>
              <w:keepNext/>
              <w:keepLines/>
              <w:spacing w:after="0"/>
              <w:rPr>
                <w:rFonts w:ascii="Arial" w:hAnsi="Arial"/>
                <w:sz w:val="18"/>
              </w:rPr>
            </w:pPr>
            <w:r w:rsidRPr="00424E59">
              <w:rPr>
                <w:rFonts w:ascii="Arial" w:hAnsi="Arial"/>
                <w:sz w:val="18"/>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1F1E9E6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AEE62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C023C2" w14:textId="77777777" w:rsidR="00EB676A" w:rsidRPr="00424E59" w:rsidRDefault="00EB676A" w:rsidP="00BC3F8D">
            <w:pPr>
              <w:keepNext/>
              <w:keepLines/>
              <w:spacing w:after="0"/>
              <w:rPr>
                <w:rFonts w:ascii="Arial" w:hAnsi="Arial"/>
                <w:sz w:val="18"/>
              </w:rPr>
            </w:pPr>
          </w:p>
        </w:tc>
      </w:tr>
    </w:tbl>
    <w:p w14:paraId="55DA177B" w14:textId="77777777" w:rsidR="00EB676A" w:rsidRPr="00424E59" w:rsidRDefault="00EB676A" w:rsidP="00EB676A"/>
    <w:p w14:paraId="2AC3A2DA" w14:textId="77777777" w:rsidR="00EB676A" w:rsidRPr="00424E59" w:rsidRDefault="00EB676A" w:rsidP="00EB676A">
      <w:pPr>
        <w:keepNext/>
        <w:keepLines/>
        <w:spacing w:before="60"/>
        <w:jc w:val="center"/>
        <w:rPr>
          <w:rFonts w:ascii="Arial" w:hAnsi="Arial"/>
          <w:b/>
        </w:rPr>
      </w:pPr>
      <w:r w:rsidRPr="00424E59">
        <w:rPr>
          <w:rFonts w:ascii="Arial" w:hAnsi="Arial"/>
          <w:b/>
        </w:rPr>
        <w:t>Table 6.2.13.3.3-5: Resource-lists</w:t>
      </w:r>
      <w:r w:rsidRPr="00424E59">
        <w:rPr>
          <w:rFonts w:ascii="Arial" w:hAnsi="Arial"/>
          <w:b/>
          <w:lang w:eastAsia="ko-KR"/>
        </w:rPr>
        <w:t xml:space="preserve"> in SIP MESSAGE</w:t>
      </w:r>
      <w:r w:rsidRPr="00424E59">
        <w:rPr>
          <w:rFonts w:ascii="Arial" w:hAnsi="Arial"/>
          <w:b/>
        </w:rP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7AA261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E4B3E84"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5.5.3.3.2-1 condition MSG_RSP</w:t>
            </w:r>
          </w:p>
        </w:tc>
      </w:tr>
    </w:tbl>
    <w:p w14:paraId="75834B64" w14:textId="77777777" w:rsidR="00EB676A" w:rsidRPr="00424E59" w:rsidRDefault="00EB676A" w:rsidP="00EB676A"/>
    <w:p w14:paraId="48F026C6"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6.2.13.3.3-6: </w:t>
      </w:r>
      <w:r w:rsidRPr="00424E59">
        <w:rPr>
          <w:rFonts w:ascii="Arial" w:hAnsi="Arial"/>
          <w:b/>
          <w:lang w:eastAsia="ko-KR"/>
        </w:rPr>
        <w:t>SIP MESSAGE</w:t>
      </w:r>
      <w:r w:rsidRPr="00424E59">
        <w:rPr>
          <w:rFonts w:ascii="Arial" w:hAnsi="Arial"/>
          <w:b/>
        </w:rPr>
        <w:t xml:space="preserve"> from the SS (Step 3, Table 6.2.13.3.2-1;</w:t>
      </w:r>
      <w:r w:rsidRPr="00424E59">
        <w:rPr>
          <w:rFonts w:ascii="Arial" w:hAnsi="Arial"/>
          <w:b/>
        </w:rPr>
        <w:br/>
        <w:t>step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6B3DEA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00C660D"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5.5.2.7.2-1 condition ACCEPT-CONTACT-WITH-MEDIA-FEATURE-TAG</w:t>
            </w:r>
          </w:p>
        </w:tc>
      </w:tr>
      <w:tr w:rsidR="00EB676A" w:rsidRPr="00424E59" w14:paraId="633DA8C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D72B0D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F837E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863B9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CA7F38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2376C2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645278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F81B1FD"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D9617D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1E7B2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66BF3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C3529D" w14:textId="77777777" w:rsidR="00EB676A" w:rsidRPr="00424E59" w:rsidRDefault="00EB676A" w:rsidP="00BC3F8D">
            <w:pPr>
              <w:keepNext/>
              <w:keepLines/>
              <w:spacing w:after="0"/>
              <w:rPr>
                <w:rFonts w:ascii="Arial" w:hAnsi="Arial"/>
                <w:sz w:val="18"/>
              </w:rPr>
            </w:pPr>
          </w:p>
        </w:tc>
      </w:tr>
      <w:tr w:rsidR="00EB676A" w:rsidRPr="00424E59" w14:paraId="3D6ADB1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094ADF"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89F9AA"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3BF8DA"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4C6940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2A4376" w14:textId="77777777" w:rsidR="00EB676A" w:rsidRPr="00424E59" w:rsidRDefault="00EB676A" w:rsidP="00BC3F8D">
            <w:pPr>
              <w:keepNext/>
              <w:keepLines/>
              <w:spacing w:after="0"/>
              <w:rPr>
                <w:rFonts w:ascii="Arial" w:hAnsi="Arial"/>
                <w:sz w:val="18"/>
              </w:rPr>
            </w:pPr>
          </w:p>
        </w:tc>
      </w:tr>
      <w:tr w:rsidR="00EB676A" w:rsidRPr="00424E59" w14:paraId="2708675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62BC7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E42DC4"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6.2.13.3.3-7</w:t>
            </w:r>
          </w:p>
        </w:tc>
        <w:tc>
          <w:tcPr>
            <w:tcW w:w="2126" w:type="dxa"/>
            <w:tcBorders>
              <w:top w:val="single" w:sz="4" w:space="0" w:color="auto"/>
              <w:left w:val="single" w:sz="4" w:space="0" w:color="auto"/>
              <w:bottom w:val="single" w:sz="4" w:space="0" w:color="auto"/>
              <w:right w:val="single" w:sz="4" w:space="0" w:color="auto"/>
            </w:tcBorders>
          </w:tcPr>
          <w:p w14:paraId="19BC959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C29B9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D7C760" w14:textId="77777777" w:rsidR="00EB676A" w:rsidRPr="00424E59" w:rsidRDefault="00EB676A" w:rsidP="00BC3F8D">
            <w:pPr>
              <w:keepNext/>
              <w:keepLines/>
              <w:spacing w:after="0"/>
              <w:rPr>
                <w:rFonts w:ascii="Arial" w:hAnsi="Arial"/>
                <w:sz w:val="18"/>
              </w:rPr>
            </w:pPr>
          </w:p>
        </w:tc>
      </w:tr>
    </w:tbl>
    <w:p w14:paraId="08718106" w14:textId="77777777" w:rsidR="00EB676A" w:rsidRPr="00424E59" w:rsidRDefault="00EB676A" w:rsidP="00EB676A"/>
    <w:p w14:paraId="056F85CB"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6.2.13.3.3-7: </w:t>
      </w:r>
      <w:r w:rsidRPr="00424E59">
        <w:rPr>
          <w:rFonts w:ascii="Arial" w:hAnsi="Arial"/>
          <w:b/>
          <w:lang w:eastAsia="ko-KR"/>
        </w:rPr>
        <w:t>MCPTT-Info in SIP MESSAGE</w:t>
      </w:r>
      <w:r w:rsidRPr="00424E59">
        <w:rPr>
          <w:rFonts w:ascii="Arial" w:hAnsi="Arial"/>
          <w:b/>
        </w:rPr>
        <w:t xml:space="preserve"> (Table 6.2.13.3.3-6)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7DA4CB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6C8295"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 condition PRIVATE-CALL</w:t>
            </w:r>
          </w:p>
        </w:tc>
      </w:tr>
      <w:tr w:rsidR="00EB676A" w:rsidRPr="00424E59" w14:paraId="36F7773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CBD15D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FBB66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F90F9A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7C5BDD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81133A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3A5646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A65CBD"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5F40A8FB"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9F9BB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25C95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A922B6" w14:textId="77777777" w:rsidR="00EB676A" w:rsidRPr="00424E59" w:rsidRDefault="00EB676A" w:rsidP="00BC3F8D">
            <w:pPr>
              <w:keepNext/>
              <w:keepLines/>
              <w:spacing w:after="0"/>
              <w:rPr>
                <w:rFonts w:ascii="Arial" w:hAnsi="Arial"/>
                <w:sz w:val="18"/>
              </w:rPr>
            </w:pPr>
          </w:p>
        </w:tc>
      </w:tr>
      <w:tr w:rsidR="00EB676A" w:rsidRPr="00424E59" w14:paraId="7B03D4A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08A2E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55F0EB9"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AC4CAFD"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AC2872"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9883C4" w14:textId="77777777" w:rsidR="00EB676A" w:rsidRPr="00424E59" w:rsidRDefault="00EB676A" w:rsidP="00BC3F8D">
            <w:pPr>
              <w:keepNext/>
              <w:keepLines/>
              <w:spacing w:after="0"/>
              <w:rPr>
                <w:rFonts w:ascii="Arial" w:hAnsi="Arial"/>
                <w:sz w:val="18"/>
              </w:rPr>
            </w:pPr>
          </w:p>
        </w:tc>
      </w:tr>
      <w:tr w:rsidR="00EB676A" w:rsidRPr="00424E59" w14:paraId="70F8DE5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033FA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0ADA9BB"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1555064"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0F9BD8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E9D763" w14:textId="77777777" w:rsidR="00EB676A" w:rsidRPr="00424E59" w:rsidRDefault="00EB676A" w:rsidP="00BC3F8D">
            <w:pPr>
              <w:keepNext/>
              <w:keepLines/>
              <w:spacing w:after="0"/>
              <w:rPr>
                <w:rFonts w:ascii="Arial" w:hAnsi="Arial"/>
                <w:sz w:val="18"/>
              </w:rPr>
            </w:pPr>
          </w:p>
        </w:tc>
      </w:tr>
      <w:tr w:rsidR="00EB676A" w:rsidRPr="00424E59" w14:paraId="3D41C9D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7750C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A61D427" w14:textId="77777777" w:rsidR="00EB676A" w:rsidRPr="00424E59" w:rsidRDefault="00EB676A" w:rsidP="00BC3F8D">
            <w:pPr>
              <w:keepNext/>
              <w:keepLines/>
              <w:spacing w:after="0"/>
              <w:rPr>
                <w:rFonts w:ascii="Arial" w:hAnsi="Arial"/>
                <w:sz w:val="18"/>
              </w:rPr>
            </w:pPr>
            <w:r w:rsidRPr="00424E59">
              <w:rPr>
                <w:rFonts w:ascii="Arial" w:hAnsi="Arial"/>
                <w:sz w:val="18"/>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1614C66B"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0CC03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37443E" w14:textId="77777777" w:rsidR="00EB676A" w:rsidRPr="00424E59" w:rsidRDefault="00EB676A" w:rsidP="00BC3F8D">
            <w:pPr>
              <w:keepNext/>
              <w:keepLines/>
              <w:spacing w:after="0"/>
              <w:rPr>
                <w:rFonts w:ascii="Arial" w:hAnsi="Arial"/>
                <w:sz w:val="18"/>
              </w:rPr>
            </w:pPr>
          </w:p>
        </w:tc>
      </w:tr>
    </w:tbl>
    <w:p w14:paraId="1FE8928C" w14:textId="77777777" w:rsidR="00EB676A" w:rsidRPr="00424E59" w:rsidRDefault="00EB676A" w:rsidP="00EB676A"/>
    <w:p w14:paraId="384AD81B"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6.2.13.3.3-8: </w:t>
      </w:r>
      <w:r w:rsidRPr="00424E59">
        <w:rPr>
          <w:rFonts w:ascii="Arial" w:hAnsi="Arial"/>
          <w:b/>
          <w:lang w:eastAsia="ko-KR"/>
        </w:rPr>
        <w:t>SIP MESSAGE</w:t>
      </w:r>
      <w:r w:rsidRPr="00424E59">
        <w:rPr>
          <w:rFonts w:ascii="Arial" w:hAnsi="Arial"/>
          <w:b/>
        </w:rPr>
        <w:t xml:space="preserve"> from the UE (Step 3, Table 6.2.13.3.2-1;</w:t>
      </w:r>
      <w:r w:rsidRPr="00424E59">
        <w:rPr>
          <w:rFonts w:ascii="Arial" w:hAnsi="Arial"/>
          <w:b/>
        </w:rPr>
        <w:br/>
        <w:t>step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D60280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515615"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5.5.2.7.1-1, condition RESOURCE_LISTS</w:t>
            </w:r>
          </w:p>
        </w:tc>
      </w:tr>
      <w:tr w:rsidR="00EB676A" w:rsidRPr="00424E59" w14:paraId="3A53DCC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CECDB4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A41B5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BA94F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7F12A2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9EA3DD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74A7B78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E4A103E"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A5DF2B7"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35284D"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57F94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3C4F4" w14:textId="77777777" w:rsidR="00EB676A" w:rsidRPr="00424E59" w:rsidRDefault="00EB676A" w:rsidP="00BC3F8D">
            <w:pPr>
              <w:keepNext/>
              <w:keepLines/>
              <w:spacing w:after="0"/>
              <w:rPr>
                <w:rFonts w:ascii="Arial" w:hAnsi="Arial"/>
                <w:sz w:val="18"/>
              </w:rPr>
            </w:pPr>
          </w:p>
        </w:tc>
      </w:tr>
      <w:tr w:rsidR="00EB676A" w:rsidRPr="00424E59" w14:paraId="2FEF25D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137BB29"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13F1E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350FBA"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08A92B5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F14BA0" w14:textId="77777777" w:rsidR="00EB676A" w:rsidRPr="00424E59" w:rsidRDefault="00EB676A" w:rsidP="00BC3F8D">
            <w:pPr>
              <w:keepNext/>
              <w:keepLines/>
              <w:spacing w:after="0"/>
              <w:rPr>
                <w:rFonts w:ascii="Arial" w:hAnsi="Arial"/>
                <w:sz w:val="18"/>
              </w:rPr>
            </w:pPr>
          </w:p>
        </w:tc>
      </w:tr>
      <w:tr w:rsidR="00EB676A" w:rsidRPr="00424E59" w14:paraId="727C222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8BBED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240842"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6.2.13.3.3-9</w:t>
            </w:r>
          </w:p>
        </w:tc>
        <w:tc>
          <w:tcPr>
            <w:tcW w:w="2126" w:type="dxa"/>
            <w:tcBorders>
              <w:top w:val="single" w:sz="4" w:space="0" w:color="auto"/>
              <w:left w:val="single" w:sz="4" w:space="0" w:color="auto"/>
              <w:bottom w:val="single" w:sz="4" w:space="0" w:color="auto"/>
              <w:right w:val="single" w:sz="4" w:space="0" w:color="auto"/>
            </w:tcBorders>
          </w:tcPr>
          <w:p w14:paraId="015D858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D82C5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29D278" w14:textId="77777777" w:rsidR="00EB676A" w:rsidRPr="00424E59" w:rsidRDefault="00EB676A" w:rsidP="00BC3F8D">
            <w:pPr>
              <w:keepNext/>
              <w:keepLines/>
              <w:spacing w:after="0"/>
              <w:rPr>
                <w:rFonts w:ascii="Arial" w:hAnsi="Arial"/>
                <w:sz w:val="18"/>
              </w:rPr>
            </w:pPr>
          </w:p>
        </w:tc>
      </w:tr>
      <w:tr w:rsidR="00EB676A" w:rsidRPr="00424E59" w14:paraId="34E0D22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363258"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36123D"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6697D0" w14:textId="77777777" w:rsidR="00EB676A" w:rsidRPr="00424E59" w:rsidRDefault="00EB676A" w:rsidP="00BC3F8D">
            <w:pPr>
              <w:keepNext/>
              <w:keepLines/>
              <w:spacing w:after="0"/>
              <w:rPr>
                <w:rFonts w:ascii="Arial" w:hAnsi="Arial"/>
                <w:sz w:val="18"/>
              </w:rPr>
            </w:pPr>
            <w:r w:rsidRPr="00424E59">
              <w:rPr>
                <w:rFonts w:ascii="Arial" w:hAnsi="Arial"/>
                <w:sz w:val="18"/>
              </w:rPr>
              <w:t>Resource-Lists</w:t>
            </w:r>
          </w:p>
        </w:tc>
        <w:tc>
          <w:tcPr>
            <w:tcW w:w="1418" w:type="dxa"/>
            <w:tcBorders>
              <w:top w:val="single" w:sz="4" w:space="0" w:color="auto"/>
              <w:left w:val="single" w:sz="4" w:space="0" w:color="auto"/>
              <w:bottom w:val="single" w:sz="4" w:space="0" w:color="auto"/>
              <w:right w:val="single" w:sz="4" w:space="0" w:color="auto"/>
            </w:tcBorders>
          </w:tcPr>
          <w:p w14:paraId="60DABE8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CC5B8C" w14:textId="77777777" w:rsidR="00EB676A" w:rsidRPr="00424E59" w:rsidRDefault="00EB676A" w:rsidP="00BC3F8D">
            <w:pPr>
              <w:keepNext/>
              <w:keepLines/>
              <w:spacing w:after="0"/>
              <w:rPr>
                <w:rFonts w:ascii="Arial" w:hAnsi="Arial"/>
                <w:sz w:val="18"/>
              </w:rPr>
            </w:pPr>
          </w:p>
        </w:tc>
      </w:tr>
      <w:tr w:rsidR="00EB676A" w:rsidRPr="00424E59" w14:paraId="5A5EE45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EB79F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B2B100" w14:textId="77777777" w:rsidR="00EB676A" w:rsidRPr="00424E59" w:rsidRDefault="00EB676A" w:rsidP="00BC3F8D">
            <w:pPr>
              <w:keepNext/>
              <w:keepLines/>
              <w:spacing w:after="0"/>
              <w:rPr>
                <w:rFonts w:ascii="Arial" w:hAnsi="Arial"/>
                <w:sz w:val="18"/>
              </w:rPr>
            </w:pPr>
            <w:r w:rsidRPr="00424E59">
              <w:rPr>
                <w:rFonts w:ascii="Arial" w:hAnsi="Arial"/>
                <w:sz w:val="18"/>
              </w:rPr>
              <w:t>Resource-lists as described in Table 6.2.13.3.3-10</w:t>
            </w:r>
          </w:p>
        </w:tc>
        <w:tc>
          <w:tcPr>
            <w:tcW w:w="2126" w:type="dxa"/>
            <w:tcBorders>
              <w:top w:val="single" w:sz="4" w:space="0" w:color="auto"/>
              <w:left w:val="single" w:sz="4" w:space="0" w:color="auto"/>
              <w:bottom w:val="single" w:sz="4" w:space="0" w:color="auto"/>
              <w:right w:val="single" w:sz="4" w:space="0" w:color="auto"/>
            </w:tcBorders>
          </w:tcPr>
          <w:p w14:paraId="1D3D36A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665CA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FCCD5C" w14:textId="77777777" w:rsidR="00EB676A" w:rsidRPr="00424E59" w:rsidRDefault="00EB676A" w:rsidP="00BC3F8D">
            <w:pPr>
              <w:keepNext/>
              <w:keepLines/>
              <w:spacing w:after="0"/>
              <w:rPr>
                <w:rFonts w:ascii="Arial" w:hAnsi="Arial"/>
                <w:sz w:val="18"/>
              </w:rPr>
            </w:pPr>
          </w:p>
        </w:tc>
      </w:tr>
    </w:tbl>
    <w:p w14:paraId="056BA87F" w14:textId="77777777" w:rsidR="00EB676A" w:rsidRPr="00424E59" w:rsidRDefault="00EB676A" w:rsidP="00EB676A"/>
    <w:p w14:paraId="0E2BB90D"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6.2.13.3.3-9: </w:t>
      </w:r>
      <w:r w:rsidRPr="00424E59">
        <w:rPr>
          <w:rFonts w:ascii="Arial" w:hAnsi="Arial"/>
          <w:b/>
          <w:lang w:eastAsia="ko-KR"/>
        </w:rPr>
        <w:t>MCPTT-Info in SIP MESSAGE</w:t>
      </w:r>
      <w:r w:rsidRPr="00424E59">
        <w:rPr>
          <w:rFonts w:ascii="Arial" w:hAnsi="Arial"/>
          <w:b/>
        </w:rP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BF6B99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E66E1F1"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PRIVATE-CALL</w:t>
            </w:r>
          </w:p>
        </w:tc>
      </w:tr>
      <w:tr w:rsidR="00EB676A" w:rsidRPr="00424E59" w14:paraId="5E07B0A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339891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4C8DD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EA7F8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F2BDCC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0C26E2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3CD39C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11714D"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0034875F"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39E64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45314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804B14" w14:textId="77777777" w:rsidR="00EB676A" w:rsidRPr="00424E59" w:rsidRDefault="00EB676A" w:rsidP="00BC3F8D">
            <w:pPr>
              <w:keepNext/>
              <w:keepLines/>
              <w:spacing w:after="0"/>
              <w:rPr>
                <w:rFonts w:ascii="Arial" w:hAnsi="Arial"/>
                <w:sz w:val="18"/>
              </w:rPr>
            </w:pPr>
          </w:p>
        </w:tc>
      </w:tr>
      <w:tr w:rsidR="00EB676A" w:rsidRPr="00424E59" w14:paraId="47DC583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32D3B69"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94D21FB"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1D772B"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71966C"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A472FF" w14:textId="77777777" w:rsidR="00EB676A" w:rsidRPr="00424E59" w:rsidRDefault="00EB676A" w:rsidP="00BC3F8D">
            <w:pPr>
              <w:keepNext/>
              <w:keepLines/>
              <w:spacing w:after="0"/>
              <w:rPr>
                <w:rFonts w:ascii="Arial" w:hAnsi="Arial"/>
                <w:sz w:val="18"/>
              </w:rPr>
            </w:pPr>
          </w:p>
        </w:tc>
      </w:tr>
      <w:tr w:rsidR="00EB676A" w:rsidRPr="00424E59" w14:paraId="637B81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31C717"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FAFC0A1"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47DC352"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7BAEABF"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CC5F94" w14:textId="77777777" w:rsidR="00EB676A" w:rsidRPr="00424E59" w:rsidRDefault="00EB676A" w:rsidP="00BC3F8D">
            <w:pPr>
              <w:keepNext/>
              <w:keepLines/>
              <w:spacing w:after="0"/>
              <w:rPr>
                <w:rFonts w:ascii="Arial" w:hAnsi="Arial"/>
                <w:sz w:val="18"/>
              </w:rPr>
            </w:pPr>
          </w:p>
        </w:tc>
      </w:tr>
      <w:tr w:rsidR="00EB676A" w:rsidRPr="00424E59" w14:paraId="2224EE8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227DC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A3F58EA" w14:textId="77777777" w:rsidR="00EB676A" w:rsidRPr="00424E59" w:rsidRDefault="00EB676A" w:rsidP="00BC3F8D">
            <w:pPr>
              <w:keepNext/>
              <w:keepLines/>
              <w:spacing w:after="0"/>
              <w:rPr>
                <w:rFonts w:ascii="Arial" w:hAnsi="Arial"/>
                <w:sz w:val="18"/>
              </w:rPr>
            </w:pPr>
            <w:r w:rsidRPr="00424E59">
              <w:rPr>
                <w:rFonts w:ascii="Arial" w:hAnsi="Arial"/>
                <w:sz w:val="18"/>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3B42CFE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2E313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2337EA" w14:textId="77777777" w:rsidR="00EB676A" w:rsidRPr="00424E59" w:rsidRDefault="00EB676A" w:rsidP="00BC3F8D">
            <w:pPr>
              <w:keepNext/>
              <w:keepLines/>
              <w:spacing w:after="0"/>
              <w:rPr>
                <w:rFonts w:ascii="Arial" w:hAnsi="Arial"/>
                <w:sz w:val="18"/>
              </w:rPr>
            </w:pPr>
          </w:p>
        </w:tc>
      </w:tr>
    </w:tbl>
    <w:p w14:paraId="7DDFF880" w14:textId="77777777" w:rsidR="00EB676A" w:rsidRPr="00424E59" w:rsidRDefault="00EB676A" w:rsidP="00EB676A"/>
    <w:p w14:paraId="144D3493" w14:textId="77777777" w:rsidR="00EB676A" w:rsidRPr="00424E59" w:rsidRDefault="00EB676A" w:rsidP="00EB676A">
      <w:pPr>
        <w:keepNext/>
        <w:keepLines/>
        <w:spacing w:before="60"/>
        <w:jc w:val="center"/>
        <w:rPr>
          <w:rFonts w:ascii="Arial" w:hAnsi="Arial"/>
          <w:b/>
        </w:rPr>
      </w:pPr>
      <w:r w:rsidRPr="00424E59">
        <w:rPr>
          <w:rFonts w:ascii="Arial" w:hAnsi="Arial"/>
          <w:b/>
        </w:rPr>
        <w:t>Table 6.2.13.3.3-10: Resource-lists</w:t>
      </w:r>
      <w:r w:rsidRPr="00424E59">
        <w:rPr>
          <w:rFonts w:ascii="Arial" w:hAnsi="Arial"/>
          <w:b/>
          <w:lang w:eastAsia="ko-KR"/>
        </w:rPr>
        <w:t xml:space="preserve"> in SIP MESSAGE</w:t>
      </w:r>
      <w:r w:rsidRPr="00424E59">
        <w:rPr>
          <w:rFonts w:ascii="Arial" w:hAnsi="Arial"/>
          <w:b/>
        </w:rP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972BA8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0E6986E"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5.5.3.3.1-1 condition MSG_RSP</w:t>
            </w:r>
          </w:p>
        </w:tc>
      </w:tr>
    </w:tbl>
    <w:p w14:paraId="216AD5F0" w14:textId="77777777" w:rsidR="00EB676A" w:rsidRPr="00424E59" w:rsidRDefault="00EB676A" w:rsidP="00EB676A"/>
    <w:p w14:paraId="1A9E2C8F"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6.2.13.3.3-11: </w:t>
      </w:r>
      <w:r w:rsidRPr="00424E59">
        <w:rPr>
          <w:rFonts w:ascii="Arial" w:hAnsi="Arial"/>
          <w:b/>
          <w:lang w:eastAsia="ko-KR"/>
        </w:rPr>
        <w:t>SIP INVITE</w:t>
      </w:r>
      <w:r w:rsidRPr="00424E59">
        <w:rPr>
          <w:rFonts w:ascii="Arial" w:hAnsi="Arial"/>
          <w:b/>
        </w:rPr>
        <w:t xml:space="preserve"> from the UE (Step 10, Table 6.2.13.3.2-1;</w:t>
      </w:r>
      <w:r w:rsidRPr="00424E59">
        <w:rPr>
          <w:rFonts w:ascii="Arial" w:hAnsi="Arial"/>
          <w:b/>
        </w:rPr>
        <w:br/>
        <w:t>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B1DCD5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12031A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5.5.2.5.1-1, condition PRIVATE-CALL, MANUAL</w:t>
            </w:r>
          </w:p>
        </w:tc>
      </w:tr>
      <w:tr w:rsidR="00EB676A" w:rsidRPr="00424E59" w14:paraId="70AF9B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15BCEF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1E8D7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26555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6A3CFA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562219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824B9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BF09B64"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8861355" w14:textId="77777777" w:rsidR="00EB676A" w:rsidRPr="00424E59"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AA09312" w14:textId="77777777" w:rsidR="00EB676A" w:rsidRPr="00424E59"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0D3708A9"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353FD2F" w14:textId="77777777" w:rsidR="00EB676A" w:rsidRPr="00424E59" w:rsidRDefault="00EB676A" w:rsidP="00BC3F8D">
            <w:pPr>
              <w:pStyle w:val="TAL"/>
            </w:pPr>
          </w:p>
        </w:tc>
      </w:tr>
      <w:tr w:rsidR="00EB676A" w:rsidRPr="00424E59" w14:paraId="7DBB9B0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3FFBE14"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52BF4B0"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56BB3C" w14:textId="77777777" w:rsidR="00EB676A" w:rsidRPr="00424E59" w:rsidRDefault="00EB676A" w:rsidP="00BC3F8D">
            <w:pPr>
              <w:pStyle w:val="TAL"/>
              <w:rPr>
                <w:b/>
                <w:bCs/>
              </w:rPr>
            </w:pPr>
            <w:r w:rsidRPr="00424E59">
              <w:rPr>
                <w:b/>
                <w:bCs/>
              </w:rPr>
              <w:t>SDP-Message</w:t>
            </w:r>
          </w:p>
        </w:tc>
        <w:tc>
          <w:tcPr>
            <w:tcW w:w="1419" w:type="dxa"/>
            <w:tcBorders>
              <w:top w:val="single" w:sz="4" w:space="0" w:color="auto"/>
              <w:left w:val="single" w:sz="4" w:space="0" w:color="auto"/>
              <w:bottom w:val="single" w:sz="4" w:space="0" w:color="auto"/>
              <w:right w:val="single" w:sz="4" w:space="0" w:color="auto"/>
            </w:tcBorders>
          </w:tcPr>
          <w:p w14:paraId="6459C895"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370E986" w14:textId="77777777" w:rsidR="00EB676A" w:rsidRPr="00424E59" w:rsidRDefault="00EB676A" w:rsidP="00BC3F8D">
            <w:pPr>
              <w:pStyle w:val="TAL"/>
            </w:pPr>
          </w:p>
        </w:tc>
      </w:tr>
      <w:tr w:rsidR="00EB676A" w:rsidRPr="00424E59" w14:paraId="1C791E4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369A0F"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C0EE84" w14:textId="77777777" w:rsidR="00EB676A" w:rsidRPr="00424E59" w:rsidRDefault="00EB676A" w:rsidP="00BC3F8D">
            <w:pPr>
              <w:pStyle w:val="TAL"/>
            </w:pPr>
            <w:r w:rsidRPr="00424E59">
              <w:t>SDP-Message as described in Table 6.2.13.3.3-12</w:t>
            </w:r>
          </w:p>
        </w:tc>
        <w:tc>
          <w:tcPr>
            <w:tcW w:w="2127" w:type="dxa"/>
            <w:tcBorders>
              <w:top w:val="single" w:sz="4" w:space="0" w:color="auto"/>
              <w:left w:val="single" w:sz="4" w:space="0" w:color="auto"/>
              <w:bottom w:val="single" w:sz="4" w:space="0" w:color="auto"/>
              <w:right w:val="single" w:sz="4" w:space="0" w:color="auto"/>
            </w:tcBorders>
          </w:tcPr>
          <w:p w14:paraId="728B1937"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5335F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49F642" w14:textId="77777777" w:rsidR="00EB676A" w:rsidRPr="00424E59" w:rsidRDefault="00EB676A" w:rsidP="00BC3F8D">
            <w:pPr>
              <w:pStyle w:val="TAL"/>
            </w:pPr>
          </w:p>
        </w:tc>
      </w:tr>
      <w:tr w:rsidR="00EB676A" w:rsidRPr="00424E59" w14:paraId="3E1AF53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D8BCE54" w14:textId="77777777" w:rsidR="00EB676A" w:rsidRPr="00424E59" w:rsidRDefault="00EB676A" w:rsidP="00BC3F8D">
            <w:pPr>
              <w:pStyle w:val="TAL"/>
            </w:pPr>
            <w:r w:rsidRPr="00424E59">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77575D"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85F6586" w14:textId="77777777" w:rsidR="00EB676A" w:rsidRPr="00424E59" w:rsidRDefault="00EB676A" w:rsidP="00BC3F8D">
            <w:pPr>
              <w:pStyle w:val="TAL"/>
            </w:pPr>
            <w:r w:rsidRPr="00424E59">
              <w:rPr>
                <w:b/>
                <w:lang w:eastAsia="ko-KR"/>
              </w:rPr>
              <w:t>MCPTT Info</w:t>
            </w:r>
          </w:p>
        </w:tc>
        <w:tc>
          <w:tcPr>
            <w:tcW w:w="1419" w:type="dxa"/>
            <w:tcBorders>
              <w:top w:val="single" w:sz="4" w:space="0" w:color="auto"/>
              <w:left w:val="single" w:sz="4" w:space="0" w:color="auto"/>
              <w:bottom w:val="single" w:sz="4" w:space="0" w:color="auto"/>
              <w:right w:val="single" w:sz="4" w:space="0" w:color="auto"/>
            </w:tcBorders>
          </w:tcPr>
          <w:p w14:paraId="6EC69E3E"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4B1A530" w14:textId="77777777" w:rsidR="00EB676A" w:rsidRPr="00424E59" w:rsidRDefault="00EB676A" w:rsidP="00BC3F8D">
            <w:pPr>
              <w:pStyle w:val="TAL"/>
            </w:pPr>
          </w:p>
        </w:tc>
      </w:tr>
      <w:tr w:rsidR="00EB676A" w:rsidRPr="00424E59" w14:paraId="1CB3CC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2B3ECD9F" w14:textId="77777777" w:rsidR="00EB676A" w:rsidRPr="00424E59" w:rsidRDefault="00EB676A" w:rsidP="00BC3F8D">
            <w:pPr>
              <w:pStyle w:val="TAL"/>
            </w:pPr>
            <w:r w:rsidRPr="00424E59">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36329E6" w14:textId="77777777" w:rsidR="00EB676A" w:rsidRPr="00424E59" w:rsidRDefault="00EB676A" w:rsidP="00BC3F8D">
            <w:pPr>
              <w:pStyle w:val="TAL"/>
            </w:pPr>
            <w:r w:rsidRPr="00424E59">
              <w:rPr>
                <w:lang w:eastAsia="ko-KR"/>
              </w:rPr>
              <w:t>MCPTT-Info as described in Table 6.2.13.3.3-12A</w:t>
            </w:r>
          </w:p>
        </w:tc>
        <w:tc>
          <w:tcPr>
            <w:tcW w:w="2127" w:type="dxa"/>
            <w:tcBorders>
              <w:top w:val="single" w:sz="4" w:space="0" w:color="auto"/>
              <w:left w:val="single" w:sz="4" w:space="0" w:color="auto"/>
              <w:bottom w:val="single" w:sz="4" w:space="0" w:color="auto"/>
              <w:right w:val="single" w:sz="4" w:space="0" w:color="auto"/>
            </w:tcBorders>
          </w:tcPr>
          <w:p w14:paraId="2E4B2DEE"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52DC0FB"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7511588" w14:textId="77777777" w:rsidR="00EB676A" w:rsidRPr="00424E59" w:rsidRDefault="00EB676A" w:rsidP="00BC3F8D">
            <w:pPr>
              <w:pStyle w:val="TAL"/>
            </w:pPr>
          </w:p>
        </w:tc>
      </w:tr>
    </w:tbl>
    <w:p w14:paraId="38BF4976" w14:textId="77777777" w:rsidR="00EB676A" w:rsidRPr="00424E59" w:rsidRDefault="00EB676A" w:rsidP="00EB676A"/>
    <w:p w14:paraId="1D71F415" w14:textId="77777777" w:rsidR="00EB676A" w:rsidRPr="00424E59" w:rsidRDefault="00EB676A" w:rsidP="00EB676A">
      <w:pPr>
        <w:keepNext/>
        <w:keepLines/>
        <w:spacing w:before="60"/>
        <w:jc w:val="center"/>
        <w:rPr>
          <w:rFonts w:ascii="Arial" w:hAnsi="Arial"/>
          <w:b/>
        </w:rPr>
      </w:pPr>
      <w:r w:rsidRPr="00424E59">
        <w:rPr>
          <w:rFonts w:ascii="Arial" w:hAnsi="Arial"/>
          <w:b/>
        </w:rPr>
        <w:t>Table 6.2.13.3.3-12: SDP Message</w:t>
      </w:r>
      <w:r w:rsidRPr="00424E59">
        <w:rPr>
          <w:rFonts w:ascii="Arial" w:hAnsi="Arial"/>
          <w:b/>
          <w:lang w:eastAsia="ko-KR"/>
        </w:rPr>
        <w:t xml:space="preserve"> in SIP INVITE</w:t>
      </w:r>
      <w:r w:rsidRPr="00424E59">
        <w:rPr>
          <w:rFonts w:ascii="Arial" w:hAnsi="Arial"/>
          <w:b/>
        </w:rPr>
        <w:t xml:space="preserve"> (Table 6.2.13.3.3-11)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9797A6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7AD96A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PRIVATE-CALL, INITIAL_SDP_OFFER, WITHOUT_FLOORCONTROL</w:t>
            </w:r>
          </w:p>
        </w:tc>
      </w:tr>
    </w:tbl>
    <w:p w14:paraId="6458C2CA" w14:textId="77777777" w:rsidR="00EB676A" w:rsidRPr="00424E59" w:rsidRDefault="00EB676A" w:rsidP="00EB676A"/>
    <w:p w14:paraId="3C359A45" w14:textId="77777777" w:rsidR="00EB676A" w:rsidRPr="00424E59" w:rsidRDefault="00EB676A" w:rsidP="00EB676A">
      <w:pPr>
        <w:pStyle w:val="TH"/>
      </w:pPr>
      <w:r w:rsidRPr="00424E59">
        <w:t xml:space="preserve">Table 6.2.13.3.3-12A: </w:t>
      </w:r>
      <w:r w:rsidRPr="00424E59">
        <w:rPr>
          <w:lang w:eastAsia="ko-KR"/>
        </w:rPr>
        <w:t>MCPTT-Info in SIP INVITE</w:t>
      </w:r>
      <w:r w:rsidRPr="00424E59">
        <w:t xml:space="preserve">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469BA19"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6F6C2F91" w14:textId="77777777" w:rsidR="00EB676A" w:rsidRPr="00424E59" w:rsidRDefault="00EB676A" w:rsidP="00BC3F8D">
            <w:pPr>
              <w:pStyle w:val="TAL"/>
            </w:pPr>
            <w:r w:rsidRPr="00424E59">
              <w:t>Derivation Path: TS 36.579-1 [2], Table 5.5.3.2.1-1 condition INVITE_REFER, PRIVATE-CALL</w:t>
            </w:r>
          </w:p>
        </w:tc>
      </w:tr>
    </w:tbl>
    <w:p w14:paraId="071524A2" w14:textId="77777777" w:rsidR="00EB676A" w:rsidRPr="00424E59" w:rsidRDefault="00EB676A" w:rsidP="00EB676A"/>
    <w:p w14:paraId="512AFC45"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6.2.13.3.3-13: </w:t>
      </w:r>
      <w:r w:rsidRPr="00424E59">
        <w:rPr>
          <w:rFonts w:ascii="Arial" w:hAnsi="Arial"/>
          <w:b/>
          <w:lang w:eastAsia="ko-KR"/>
        </w:rPr>
        <w:t>SIP 200 (OK)</w:t>
      </w:r>
      <w:r w:rsidRPr="00424E59">
        <w:rPr>
          <w:rFonts w:ascii="Arial" w:hAnsi="Arial"/>
          <w:b/>
        </w:rPr>
        <w:t xml:space="preserve"> from the SS (Step 10, Table 6.2.13.3.2-1;</w:t>
      </w:r>
      <w:r w:rsidRPr="00424E59">
        <w:rPr>
          <w:rFonts w:ascii="Arial" w:hAnsi="Arial"/>
          <w:b/>
        </w:rPr>
        <w:br/>
        <w:t>step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E99212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1CBD5A" w14:textId="77777777" w:rsidR="00EB676A" w:rsidRPr="00424E59" w:rsidRDefault="00EB676A" w:rsidP="00BC3F8D">
            <w:pPr>
              <w:keepNext/>
              <w:keepLines/>
              <w:tabs>
                <w:tab w:val="left" w:pos="5220"/>
              </w:tabs>
              <w:spacing w:after="0"/>
              <w:rPr>
                <w:rFonts w:ascii="Arial" w:hAnsi="Arial"/>
                <w:sz w:val="18"/>
              </w:rPr>
            </w:pPr>
            <w:r w:rsidRPr="00424E59">
              <w:rPr>
                <w:rFonts w:ascii="Arial" w:hAnsi="Arial"/>
                <w:sz w:val="18"/>
              </w:rPr>
              <w:t>Derivation Path: TS 36.579-1 [2], table 5.5.2.17.1.2-1, condition INVITE-RSP</w:t>
            </w:r>
          </w:p>
        </w:tc>
      </w:tr>
      <w:tr w:rsidR="00EB676A" w:rsidRPr="00424E59" w14:paraId="05F551F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39AA26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540D5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90EC5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7C6C93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0227BD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7845DB2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56B51E" w14:textId="77777777" w:rsidR="00EB676A" w:rsidRPr="00424E59" w:rsidRDefault="00EB676A" w:rsidP="00BC3F8D">
            <w:pPr>
              <w:keepNext/>
              <w:keepLines/>
              <w:spacing w:after="0"/>
              <w:rPr>
                <w:rFonts w:ascii="Arial" w:hAnsi="Arial" w:cs="Arial"/>
                <w:b/>
                <w:bCs/>
                <w:sz w:val="18"/>
                <w:szCs w:val="18"/>
              </w:rPr>
            </w:pPr>
            <w:r w:rsidRPr="00424E59">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C6F1CD0" w14:textId="77777777" w:rsidR="00EB676A" w:rsidRPr="00424E59" w:rsidRDefault="00EB676A" w:rsidP="00BC3F8D">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DB1140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5A40C9"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743C9C" w14:textId="77777777" w:rsidR="00EB676A" w:rsidRPr="00424E59" w:rsidRDefault="00EB676A" w:rsidP="00BC3F8D">
            <w:pPr>
              <w:keepNext/>
              <w:keepLines/>
              <w:spacing w:after="0"/>
              <w:rPr>
                <w:rFonts w:ascii="Arial" w:hAnsi="Arial"/>
                <w:sz w:val="18"/>
              </w:rPr>
            </w:pPr>
          </w:p>
        </w:tc>
      </w:tr>
      <w:tr w:rsidR="00EB676A" w:rsidRPr="00424E59" w14:paraId="19450CA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F44C25"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19E21B" w14:textId="77777777" w:rsidR="00EB676A" w:rsidRPr="00424E59" w:rsidRDefault="00EB676A" w:rsidP="00BC3F8D">
            <w:pPr>
              <w:keepNext/>
              <w:keepLines/>
              <w:spacing w:after="0"/>
              <w:rPr>
                <w:rFonts w:ascii="Arial" w:hAnsi="Arial"/>
                <w:sz w:val="18"/>
              </w:rPr>
            </w:pPr>
            <w:r w:rsidRPr="00424E59">
              <w:rPr>
                <w:rFonts w:ascii="Arial" w:hAnsi="Arial"/>
                <w:sz w:val="18"/>
              </w:rPr>
              <w:t>As described in Table 6.2.13.3.3-14</w:t>
            </w:r>
          </w:p>
        </w:tc>
        <w:tc>
          <w:tcPr>
            <w:tcW w:w="2126" w:type="dxa"/>
            <w:tcBorders>
              <w:top w:val="single" w:sz="4" w:space="0" w:color="auto"/>
              <w:left w:val="single" w:sz="4" w:space="0" w:color="auto"/>
              <w:bottom w:val="single" w:sz="4" w:space="0" w:color="auto"/>
              <w:right w:val="single" w:sz="4" w:space="0" w:color="auto"/>
            </w:tcBorders>
          </w:tcPr>
          <w:p w14:paraId="71042EA0"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7DA40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0AED7A" w14:textId="77777777" w:rsidR="00EB676A" w:rsidRPr="00424E59" w:rsidRDefault="00EB676A" w:rsidP="00BC3F8D">
            <w:pPr>
              <w:keepNext/>
              <w:keepLines/>
              <w:spacing w:after="0"/>
              <w:rPr>
                <w:rFonts w:ascii="Arial" w:hAnsi="Arial"/>
                <w:sz w:val="18"/>
              </w:rPr>
            </w:pPr>
          </w:p>
        </w:tc>
      </w:tr>
    </w:tbl>
    <w:p w14:paraId="090255E2" w14:textId="77777777" w:rsidR="00EB676A" w:rsidRPr="00424E59" w:rsidRDefault="00EB676A" w:rsidP="00EB676A"/>
    <w:p w14:paraId="39A566F7" w14:textId="77777777" w:rsidR="00EB676A" w:rsidRPr="00424E59" w:rsidRDefault="00EB676A" w:rsidP="00EB676A">
      <w:pPr>
        <w:keepNext/>
        <w:keepLines/>
        <w:spacing w:before="60"/>
        <w:jc w:val="center"/>
        <w:rPr>
          <w:rFonts w:ascii="Arial" w:hAnsi="Arial"/>
          <w:b/>
        </w:rPr>
      </w:pPr>
      <w:r w:rsidRPr="00424E59">
        <w:rPr>
          <w:rFonts w:ascii="Arial" w:hAnsi="Arial"/>
          <w:b/>
        </w:rPr>
        <w:t>Table 6.2.13.3.3-14: SDP Message</w:t>
      </w:r>
      <w:r w:rsidRPr="00424E59">
        <w:rPr>
          <w:rFonts w:ascii="Arial" w:hAnsi="Arial"/>
          <w:b/>
          <w:lang w:eastAsia="ko-KR"/>
        </w:rPr>
        <w:t xml:space="preserve"> in SIP 200 (OK)</w:t>
      </w:r>
      <w:r w:rsidRPr="00424E59">
        <w:rPr>
          <w:rFonts w:ascii="Arial" w:hAnsi="Arial"/>
          <w:b/>
        </w:rPr>
        <w:t xml:space="preserve"> (Table 6.2.13.3.3-13)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5A1CAA06"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96BDD7C"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SDP_ANSWER, WITHOUT_FLOORCONTROL</w:t>
            </w:r>
          </w:p>
        </w:tc>
      </w:tr>
    </w:tbl>
    <w:p w14:paraId="18B38911" w14:textId="77777777" w:rsidR="00EB676A" w:rsidRPr="00424E59" w:rsidRDefault="00EB676A" w:rsidP="00EB676A"/>
    <w:p w14:paraId="3A9DFF55"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6.2.13.3.3-15: </w:t>
      </w:r>
      <w:r w:rsidRPr="00424E59">
        <w:rPr>
          <w:rFonts w:ascii="Arial" w:hAnsi="Arial"/>
          <w:b/>
          <w:lang w:eastAsia="ko-KR"/>
        </w:rPr>
        <w:t>Void</w:t>
      </w:r>
    </w:p>
    <w:p w14:paraId="5A593585" w14:textId="77777777" w:rsidR="00EB676A" w:rsidRPr="00424E59" w:rsidRDefault="00EB676A" w:rsidP="00EB676A">
      <w:pPr>
        <w:keepNext/>
        <w:keepLines/>
        <w:spacing w:before="120"/>
        <w:ind w:left="1134" w:hanging="1134"/>
        <w:outlineLvl w:val="2"/>
        <w:rPr>
          <w:rFonts w:ascii="Arial" w:hAnsi="Arial"/>
          <w:sz w:val="28"/>
        </w:rPr>
      </w:pPr>
      <w:bookmarkStart w:id="1346" w:name="_Toc76583167"/>
      <w:bookmarkStart w:id="1347" w:name="_Toc83808719"/>
      <w:bookmarkStart w:id="1348" w:name="_Toc91233548"/>
      <w:bookmarkStart w:id="1349" w:name="_Toc100349027"/>
      <w:bookmarkStart w:id="1350" w:name="_Toc106787183"/>
      <w:r w:rsidRPr="00424E59">
        <w:rPr>
          <w:rFonts w:ascii="Arial" w:hAnsi="Arial"/>
          <w:sz w:val="28"/>
        </w:rPr>
        <w:t>6.2.14</w:t>
      </w:r>
      <w:r w:rsidRPr="00424E59">
        <w:rPr>
          <w:rFonts w:ascii="Arial" w:hAnsi="Arial"/>
          <w:sz w:val="28"/>
        </w:rPr>
        <w:tab/>
        <w:t xml:space="preserve">On-network / Private Call / Ambient listening call / </w:t>
      </w:r>
      <w:r w:rsidRPr="00424E59">
        <w:rPr>
          <w:rFonts w:ascii="Arial" w:hAnsi="Arial"/>
          <w:sz w:val="28"/>
          <w:lang w:eastAsia="zh-CN"/>
        </w:rPr>
        <w:t xml:space="preserve">Remotely initiated </w:t>
      </w:r>
      <w:r w:rsidRPr="00424E59">
        <w:rPr>
          <w:rFonts w:ascii="Arial" w:hAnsi="Arial"/>
          <w:sz w:val="28"/>
        </w:rPr>
        <w:t xml:space="preserve">Ambient listening call / </w:t>
      </w:r>
      <w:r w:rsidRPr="00424E59">
        <w:rPr>
          <w:rFonts w:ascii="Arial" w:hAnsi="Arial"/>
          <w:sz w:val="28"/>
          <w:lang w:eastAsia="zh-CN"/>
        </w:rPr>
        <w:t>Remotely initiated ambient listening call release / Success</w:t>
      </w:r>
      <w:r w:rsidRPr="00424E59">
        <w:rPr>
          <w:rFonts w:ascii="Arial" w:hAnsi="Arial"/>
          <w:sz w:val="28"/>
        </w:rPr>
        <w:t xml:space="preserve"> </w:t>
      </w:r>
      <w:r w:rsidRPr="00424E59">
        <w:rPr>
          <w:rFonts w:ascii="Arial" w:hAnsi="Arial"/>
          <w:sz w:val="28"/>
          <w:lang w:eastAsia="zh-CN"/>
        </w:rPr>
        <w:t xml:space="preserve">/ </w:t>
      </w:r>
      <w:r w:rsidRPr="00424E59">
        <w:rPr>
          <w:rFonts w:ascii="Arial" w:hAnsi="Arial"/>
          <w:sz w:val="28"/>
        </w:rPr>
        <w:t xml:space="preserve">Client Originated (CO) / </w:t>
      </w:r>
      <w:r w:rsidRPr="00424E59">
        <w:rPr>
          <w:rFonts w:ascii="Arial" w:hAnsi="Arial"/>
          <w:sz w:val="28"/>
          <w:lang w:eastAsia="ko-KR"/>
        </w:rPr>
        <w:t>Server initiated ambient call release</w:t>
      </w:r>
      <w:bookmarkEnd w:id="1216"/>
      <w:bookmarkEnd w:id="1217"/>
      <w:bookmarkEnd w:id="1218"/>
      <w:bookmarkEnd w:id="1219"/>
      <w:bookmarkEnd w:id="1220"/>
      <w:bookmarkEnd w:id="1346"/>
      <w:bookmarkEnd w:id="1347"/>
      <w:bookmarkEnd w:id="1348"/>
      <w:bookmarkEnd w:id="1349"/>
      <w:bookmarkEnd w:id="1350"/>
    </w:p>
    <w:p w14:paraId="2B6720C2" w14:textId="77777777" w:rsidR="00EB676A" w:rsidRPr="00424E59" w:rsidRDefault="00EB676A" w:rsidP="00EB676A">
      <w:pPr>
        <w:keepNext/>
        <w:keepLines/>
        <w:spacing w:before="120"/>
        <w:ind w:left="1985" w:hanging="1985"/>
        <w:rPr>
          <w:rFonts w:ascii="Arial" w:hAnsi="Arial"/>
        </w:rPr>
      </w:pPr>
      <w:r w:rsidRPr="00424E59">
        <w:rPr>
          <w:rFonts w:ascii="Arial" w:hAnsi="Arial"/>
        </w:rPr>
        <w:t>6.2.14.1</w:t>
      </w:r>
      <w:r w:rsidRPr="00424E59">
        <w:rPr>
          <w:rFonts w:ascii="Arial" w:hAnsi="Arial"/>
        </w:rPr>
        <w:tab/>
        <w:t>Test Purpose (TP)</w:t>
      </w:r>
    </w:p>
    <w:p w14:paraId="2E608C78"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48F990D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 Remotely initiated ambient listening }</w:t>
      </w:r>
    </w:p>
    <w:p w14:paraId="2936594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50AE19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UE (MCPTT User) requests the establishment of </w:t>
      </w:r>
      <w:r w:rsidRPr="00424E59">
        <w:rPr>
          <w:rFonts w:ascii="Courier New" w:hAnsi="Courier New"/>
          <w:sz w:val="16"/>
          <w:lang w:eastAsia="zh-CN"/>
        </w:rPr>
        <w:t xml:space="preserve">a remotely initiated ambient listening call </w:t>
      </w:r>
      <w:r w:rsidRPr="00424E59">
        <w:rPr>
          <w:rFonts w:ascii="Courier New" w:hAnsi="Courier New"/>
          <w:sz w:val="16"/>
        </w:rPr>
        <w:t>}</w:t>
      </w:r>
    </w:p>
    <w:p w14:paraId="2D7D229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INVITE message (</w:t>
      </w:r>
      <w:r w:rsidRPr="00424E59">
        <w:rPr>
          <w:rFonts w:ascii="Courier New" w:hAnsi="Courier New"/>
          <w:sz w:val="16"/>
          <w:lang w:eastAsia="ko-KR"/>
        </w:rPr>
        <w:t>end-to-end security context provided)</w:t>
      </w:r>
      <w:r w:rsidRPr="00424E59">
        <w:rPr>
          <w:rFonts w:ascii="Courier New" w:hAnsi="Courier New"/>
          <w:sz w:val="16"/>
        </w:rPr>
        <w:t xml:space="preserve"> requesting the establishment of </w:t>
      </w:r>
      <w:r w:rsidRPr="00424E59">
        <w:rPr>
          <w:rFonts w:ascii="Courier New" w:hAnsi="Courier New"/>
          <w:sz w:val="16"/>
          <w:lang w:eastAsia="zh-CN"/>
        </w:rPr>
        <w:t>a remotely initiated ambient listening call</w:t>
      </w:r>
      <w:r w:rsidRPr="00424E59">
        <w:rPr>
          <w:rFonts w:ascii="Courier New" w:hAnsi="Courier New"/>
          <w:sz w:val="16"/>
        </w:rPr>
        <w:t xml:space="preserve">, </w:t>
      </w:r>
      <w:r w:rsidRPr="00424E59">
        <w:rPr>
          <w:rFonts w:ascii="Courier New" w:hAnsi="Courier New"/>
          <w:b/>
          <w:sz w:val="16"/>
        </w:rPr>
        <w:t>and</w:t>
      </w:r>
      <w:r w:rsidRPr="00424E59">
        <w:rPr>
          <w:rFonts w:ascii="Courier New" w:hAnsi="Courier New"/>
          <w:sz w:val="16"/>
        </w:rPr>
        <w:t>, after indication from the MCPTT Server that the call was established notifies the MCPTT user, and does not do any floor request }</w:t>
      </w:r>
    </w:p>
    <w:p w14:paraId="34A3DDC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D810C7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808E6"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570A26F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initiated </w:t>
      </w:r>
      <w:r w:rsidRPr="00424E59">
        <w:rPr>
          <w:rFonts w:ascii="Courier New" w:hAnsi="Courier New"/>
          <w:sz w:val="16"/>
          <w:lang w:eastAsia="zh-CN"/>
        </w:rPr>
        <w:t xml:space="preserve">a remotely initiated ambient listening call, and, having been notified by the server that </w:t>
      </w:r>
      <w:r w:rsidRPr="00424E59">
        <w:rPr>
          <w:rFonts w:ascii="Courier New" w:hAnsi="Courier New"/>
          <w:sz w:val="16"/>
        </w:rPr>
        <w:t>the MCPTT server is capable of receiving a SIP BYE from an MCPTT client to release an ambient-listening call }</w:t>
      </w:r>
    </w:p>
    <w:p w14:paraId="3B85892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0CEC6D1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UE (MCPTT User) wants to release the MCPTT </w:t>
      </w:r>
      <w:r w:rsidRPr="00424E59">
        <w:rPr>
          <w:rFonts w:ascii="Courier New" w:hAnsi="Courier New"/>
          <w:sz w:val="16"/>
          <w:lang w:eastAsia="zh-CN"/>
        </w:rPr>
        <w:t>remotely initiated ambient listening call</w:t>
      </w:r>
      <w:r w:rsidRPr="00424E59">
        <w:rPr>
          <w:rFonts w:ascii="Courier New" w:hAnsi="Courier New"/>
          <w:sz w:val="16"/>
        </w:rPr>
        <w:t xml:space="preserve"> }</w:t>
      </w:r>
    </w:p>
    <w:p w14:paraId="652130B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BYE request and after receiving a SIP 200 (OK) terminates the call }</w:t>
      </w:r>
    </w:p>
    <w:p w14:paraId="4555D86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95AF88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FD0D1E"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63ECE29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initiated </w:t>
      </w:r>
      <w:r w:rsidRPr="00424E59">
        <w:rPr>
          <w:rFonts w:ascii="Courier New" w:hAnsi="Courier New"/>
          <w:sz w:val="16"/>
          <w:lang w:eastAsia="zh-CN"/>
        </w:rPr>
        <w:t>a remotely initiated ambient listening call</w:t>
      </w:r>
      <w:r w:rsidRPr="00424E59">
        <w:rPr>
          <w:rFonts w:ascii="Courier New" w:hAnsi="Courier New"/>
          <w:sz w:val="16"/>
        </w:rPr>
        <w:t xml:space="preserve"> }</w:t>
      </w:r>
    </w:p>
    <w:p w14:paraId="11BE42A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B10ED0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UE (MCPTT client) receives a SIP BYE message </w:t>
      </w:r>
      <w:r w:rsidRPr="00424E59">
        <w:rPr>
          <w:rFonts w:ascii="Courier New" w:hAnsi="Courier New"/>
          <w:sz w:val="16"/>
          <w:lang w:eastAsia="ko-KR"/>
        </w:rPr>
        <w:t xml:space="preserve">including a &lt;release-reason&gt; element set to </w:t>
      </w:r>
      <w:r w:rsidRPr="00424E59">
        <w:rPr>
          <w:rFonts w:ascii="Courier New" w:hAnsi="Courier New"/>
          <w:sz w:val="16"/>
        </w:rPr>
        <w:t>"administrator-action" }</w:t>
      </w:r>
    </w:p>
    <w:p w14:paraId="6362A50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200 (OK) response and terminates the call }</w:t>
      </w:r>
    </w:p>
    <w:p w14:paraId="5A62A65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1593F71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A78D4" w14:textId="77777777" w:rsidR="00EB676A" w:rsidRPr="00424E59" w:rsidRDefault="00EB676A" w:rsidP="00EB676A">
      <w:pPr>
        <w:keepNext/>
        <w:keepLines/>
        <w:spacing w:before="120"/>
        <w:ind w:left="1985" w:hanging="1985"/>
        <w:rPr>
          <w:rFonts w:ascii="Arial" w:hAnsi="Arial"/>
        </w:rPr>
      </w:pPr>
      <w:r w:rsidRPr="00424E59">
        <w:rPr>
          <w:rFonts w:ascii="Arial" w:hAnsi="Arial"/>
        </w:rPr>
        <w:t>6.2.14.2</w:t>
      </w:r>
      <w:r w:rsidRPr="00424E59">
        <w:rPr>
          <w:rFonts w:ascii="Arial" w:hAnsi="Arial"/>
        </w:rPr>
        <w:tab/>
        <w:t>Conformance requirements</w:t>
      </w:r>
    </w:p>
    <w:p w14:paraId="3D7A508E" w14:textId="77777777" w:rsidR="00EB676A" w:rsidRPr="00424E59" w:rsidRDefault="00EB676A" w:rsidP="00EB676A">
      <w:r w:rsidRPr="00424E59">
        <w:t xml:space="preserve">References: The conformance requirements covered in the present TC are specified in: TS 24.379 clauses </w:t>
      </w:r>
      <w:r w:rsidRPr="00424E59">
        <w:rPr>
          <w:lang w:eastAsia="ko-KR"/>
        </w:rPr>
        <w:t xml:space="preserve">11.1.6.2.1.1, 11.1.6.2.1.3, 11.1.6.2.1.4, </w:t>
      </w:r>
      <w:r w:rsidRPr="00424E59">
        <w:t>6.2.1, 6.4, F.1.3. Unless otherwise stated these are Rel-14 requirements.</w:t>
      </w:r>
    </w:p>
    <w:p w14:paraId="187134E0" w14:textId="77777777" w:rsidR="00EB676A" w:rsidRPr="00424E59" w:rsidRDefault="00EB676A" w:rsidP="00EB676A">
      <w:r w:rsidRPr="00424E59">
        <w:t xml:space="preserve">[TS 24.379, clause </w:t>
      </w:r>
      <w:r w:rsidRPr="00424E59">
        <w:rPr>
          <w:lang w:eastAsia="ko-KR"/>
        </w:rPr>
        <w:t>11.1.6.2.1.1</w:t>
      </w:r>
      <w:r w:rsidRPr="00424E59">
        <w:t>]</w:t>
      </w:r>
    </w:p>
    <w:p w14:paraId="4A062E52" w14:textId="77777777" w:rsidR="00EB676A" w:rsidRPr="00424E59" w:rsidRDefault="00EB676A" w:rsidP="00EB676A">
      <w:pPr>
        <w:rPr>
          <w:lang w:eastAsia="ko-KR"/>
        </w:rPr>
      </w:pPr>
      <w:r w:rsidRPr="00424E59">
        <w:t xml:space="preserve">Upon receiving a request from an MCPTT </w:t>
      </w:r>
      <w:r w:rsidRPr="00424E59">
        <w:rPr>
          <w:lang w:eastAsia="ko-KR"/>
        </w:rPr>
        <w:t>u</w:t>
      </w:r>
      <w:r w:rsidRPr="00424E59">
        <w:t xml:space="preserve">ser to establish an MCPTT </w:t>
      </w:r>
      <w:r w:rsidRPr="00424E59">
        <w:rPr>
          <w:lang w:eastAsia="ko-KR"/>
        </w:rPr>
        <w:t>ambient listening</w:t>
      </w:r>
      <w:r w:rsidRPr="00424E59">
        <w:t xml:space="preserve"> </w:t>
      </w:r>
      <w:r w:rsidRPr="00424E59">
        <w:rPr>
          <w:lang w:eastAsia="ko-KR"/>
        </w:rPr>
        <w:t>c</w:t>
      </w:r>
      <w:r w:rsidRPr="00424E59">
        <w:t xml:space="preserve">all that has been authorised successfully by the requesting MCPTT client, </w:t>
      </w:r>
      <w:r w:rsidRPr="00424E59">
        <w:rPr>
          <w:lang w:eastAsia="ko-KR"/>
        </w:rPr>
        <w:t>the MCPTT client shall generate an initial SIP INVITE request by following the UE originating session procedures specified in 3GPP TS 24.229 [4], with the clarifications given below.</w:t>
      </w:r>
    </w:p>
    <w:p w14:paraId="6A2BDB6D" w14:textId="77777777" w:rsidR="00EB676A" w:rsidRPr="00424E59" w:rsidRDefault="00EB676A" w:rsidP="00EB676A">
      <w:pPr>
        <w:rPr>
          <w:lang w:eastAsia="ko-KR"/>
        </w:rPr>
      </w:pPr>
      <w:r w:rsidRPr="00424E59">
        <w:rPr>
          <w:lang w:eastAsia="ko-KR"/>
        </w:rPr>
        <w:t>The MCPTT client:</w:t>
      </w:r>
    </w:p>
    <w:p w14:paraId="2F8DC40F" w14:textId="77777777" w:rsidR="00EB676A" w:rsidRPr="00424E59" w:rsidRDefault="00EB676A" w:rsidP="00EB676A">
      <w:pPr>
        <w:ind w:left="568" w:hanging="284"/>
        <w:rPr>
          <w:lang w:eastAsia="ko-KR"/>
        </w:rPr>
      </w:pPr>
      <w:r w:rsidRPr="00424E59">
        <w:rPr>
          <w:lang w:eastAsia="ko-KR"/>
        </w:rPr>
        <w:t>1)</w:t>
      </w:r>
      <w:r w:rsidRPr="00424E59">
        <w:rPr>
          <w:lang w:eastAsia="ko-KR"/>
        </w:rPr>
        <w:tab/>
        <w:t xml:space="preserve">shall set the Request-URI of the SIP INVITE request to a public service identity </w:t>
      </w:r>
      <w:r w:rsidRPr="00424E59">
        <w:t>of the participating MCPTT function serving the MCPTT user</w:t>
      </w:r>
      <w:r w:rsidRPr="00424E59">
        <w:rPr>
          <w:lang w:eastAsia="ko-KR"/>
        </w:rPr>
        <w:t>;</w:t>
      </w:r>
    </w:p>
    <w:p w14:paraId="6CA736A8" w14:textId="77777777" w:rsidR="00EB676A" w:rsidRPr="00424E59" w:rsidRDefault="00EB676A" w:rsidP="00EB676A">
      <w:pPr>
        <w:ind w:left="568" w:hanging="284"/>
      </w:pPr>
      <w:r w:rsidRPr="00424E59">
        <w:t>2)</w:t>
      </w:r>
      <w:r w:rsidRPr="00424E59">
        <w:tab/>
        <w:t>may include a P-Preferred-Identity header field in the SIP INVITE request containing a public user identity as specified in 3GPP TS 24.229 [4];</w:t>
      </w:r>
    </w:p>
    <w:p w14:paraId="65E8C89C" w14:textId="77777777" w:rsidR="00EB676A" w:rsidRPr="00424E59" w:rsidRDefault="00EB676A" w:rsidP="00EB676A">
      <w:pPr>
        <w:ind w:left="568" w:hanging="284"/>
        <w:rPr>
          <w:lang w:eastAsia="ko-KR"/>
        </w:rPr>
      </w:pPr>
      <w:r w:rsidRPr="00424E59">
        <w:rPr>
          <w:lang w:eastAsia="ko-KR"/>
        </w:rPr>
        <w:t>3)</w:t>
      </w:r>
      <w:r w:rsidRPr="00424E59">
        <w:rPr>
          <w:lang w:eastAsia="ko-KR"/>
        </w:rPr>
        <w:tab/>
        <w:t xml:space="preserve">shall include the g.3gpp.mcptt media feature tag </w:t>
      </w:r>
      <w:r w:rsidRPr="00424E59">
        <w:t xml:space="preserve">and the </w:t>
      </w:r>
      <w:r w:rsidRPr="00424E59">
        <w:rPr>
          <w:lang w:eastAsia="ko-KR"/>
        </w:rPr>
        <w:t>g.3gpp.icsi-ref media feature tag with the value of "urn:urn-7:3gpp-service.ims.icsi.mcptt" in the Contact header field of the SIP INVITE request according to IETF RFC 3840 [16];</w:t>
      </w:r>
    </w:p>
    <w:p w14:paraId="2E64F2FF" w14:textId="77777777" w:rsidR="00EB676A" w:rsidRPr="00424E59" w:rsidRDefault="00EB676A" w:rsidP="00EB676A">
      <w:pPr>
        <w:ind w:left="568" w:hanging="284"/>
        <w:rPr>
          <w:lang w:eastAsia="ko-KR"/>
        </w:rPr>
      </w:pPr>
      <w:r w:rsidRPr="00424E59">
        <w:rPr>
          <w:lang w:eastAsia="ko-KR"/>
        </w:rPr>
        <w:t>4)</w:t>
      </w:r>
      <w:r w:rsidRPr="00424E59">
        <w:rPr>
          <w:lang w:eastAsia="ko-KR"/>
        </w:rPr>
        <w:tab/>
        <w:t>shall include an Accept-Contact header field containing the g.3gpp.mcptt media feature tag along with the "require" and "explicit" header field parameters according to IETF RFC 3841 [6];</w:t>
      </w:r>
    </w:p>
    <w:p w14:paraId="71CAF0CF" w14:textId="77777777" w:rsidR="00EB676A" w:rsidRPr="00424E59" w:rsidRDefault="00EB676A" w:rsidP="00EB676A">
      <w:pPr>
        <w:ind w:left="568" w:hanging="284"/>
        <w:rPr>
          <w:lang w:eastAsia="ko-KR"/>
        </w:rPr>
      </w:pPr>
      <w:r w:rsidRPr="00424E59">
        <w:rPr>
          <w:lang w:eastAsia="ko-KR"/>
        </w:rPr>
        <w:t>5)</w:t>
      </w:r>
      <w:r w:rsidRPr="00424E59">
        <w:rPr>
          <w:lang w:eastAsia="ko-KR"/>
        </w:rPr>
        <w:tab/>
        <w:t>shall include the ICSI value "urn:urn-7:3gpp-service.ims.icsi.mcptt" (coded as specified in 3GPP TS 24.229 [4]), in a P-Preferred-Service header field according to IETF RFC 6050 [9] in the SIP INVITE request;</w:t>
      </w:r>
    </w:p>
    <w:p w14:paraId="11851CAE" w14:textId="77777777" w:rsidR="00EB676A" w:rsidRPr="00424E59" w:rsidRDefault="00EB676A" w:rsidP="00EB676A">
      <w:pPr>
        <w:ind w:left="568" w:hanging="284"/>
        <w:rPr>
          <w:lang w:eastAsia="ko-KR"/>
        </w:rPr>
      </w:pPr>
      <w:r w:rsidRPr="00424E59">
        <w:rPr>
          <w:lang w:eastAsia="ko-KR"/>
        </w:rPr>
        <w:t>6)</w:t>
      </w:r>
      <w:r w:rsidRPr="00424E59">
        <w:rPr>
          <w:lang w:eastAsia="ko-KR"/>
        </w:rPr>
        <w:tab/>
        <w:t>shall include an Accept-Contact header field with the media feature tag g.3gpp.icsi-ref contain with the value of "urn:urn-7:3gpp-service.ims.icsi.mcptt" along with parameters "require" and "explicit" according to IETF RFC 3841 [6];</w:t>
      </w:r>
    </w:p>
    <w:p w14:paraId="3AA9ECD8" w14:textId="77777777" w:rsidR="00EB676A" w:rsidRPr="00424E59" w:rsidRDefault="00EB676A" w:rsidP="00EB676A">
      <w:pPr>
        <w:ind w:left="568" w:hanging="284"/>
      </w:pPr>
      <w:r w:rsidRPr="00424E59">
        <w:rPr>
          <w:lang w:eastAsia="ko-KR"/>
        </w:rPr>
        <w:t>7)</w:t>
      </w:r>
      <w:r w:rsidRPr="00424E59">
        <w:rPr>
          <w:lang w:eastAsia="ko-KR"/>
        </w:rPr>
        <w:tab/>
        <w:t xml:space="preserve">shall include </w:t>
      </w:r>
      <w:r w:rsidRPr="00424E59">
        <w:t>an application/vnd.3gpp.mcptt-info+xml MIME body with the &lt;session-type&gt; element set to a value of "ambient-listening";</w:t>
      </w:r>
    </w:p>
    <w:p w14:paraId="23EFE5B3" w14:textId="77777777" w:rsidR="00EB676A" w:rsidRPr="00424E59" w:rsidRDefault="00EB676A" w:rsidP="00EB676A">
      <w:pPr>
        <w:ind w:left="568" w:hanging="284"/>
      </w:pPr>
      <w:r w:rsidRPr="00424E59">
        <w:t>8)</w:t>
      </w:r>
      <w:r w:rsidRPr="00424E59">
        <w:tab/>
        <w:t>shall include in the application/vnd.3gpp.mcptt-info+xml MIME body an &lt;ambient-listening-type&gt; element set to a value of:</w:t>
      </w:r>
    </w:p>
    <w:p w14:paraId="454BC597" w14:textId="77777777" w:rsidR="00EB676A" w:rsidRPr="00424E59" w:rsidRDefault="00EB676A" w:rsidP="00EB676A">
      <w:pPr>
        <w:ind w:left="851" w:hanging="284"/>
      </w:pPr>
      <w:r w:rsidRPr="00424E59">
        <w:t>...</w:t>
      </w:r>
    </w:p>
    <w:p w14:paraId="06E8093A" w14:textId="77777777" w:rsidR="00EB676A" w:rsidRPr="00424E59" w:rsidRDefault="00EB676A" w:rsidP="00EB676A">
      <w:pPr>
        <w:ind w:left="851" w:hanging="284"/>
        <w:rPr>
          <w:lang w:eastAsia="x-none"/>
        </w:rPr>
      </w:pPr>
      <w:r w:rsidRPr="00424E59">
        <w:t>b)</w:t>
      </w:r>
      <w:r w:rsidRPr="00424E59">
        <w:tab/>
        <w:t>"remote-init", if the MCPTT user has requested a remotely initiated ambient listening call;</w:t>
      </w:r>
    </w:p>
    <w:p w14:paraId="0EB6A19B" w14:textId="77777777" w:rsidR="00EB676A" w:rsidRPr="00424E59" w:rsidRDefault="00EB676A" w:rsidP="00EB676A">
      <w:pPr>
        <w:ind w:left="568" w:hanging="284"/>
        <w:rPr>
          <w:lang w:eastAsia="ko-KR"/>
        </w:rPr>
      </w:pPr>
      <w:r w:rsidRPr="00424E59">
        <w:rPr>
          <w:lang w:eastAsia="ko-KR"/>
        </w:rPr>
        <w:t>9)</w:t>
      </w:r>
      <w:r w:rsidRPr="00424E59">
        <w:rPr>
          <w:lang w:eastAsia="ko-KR"/>
        </w:rPr>
        <w:tab/>
        <w:t>shall insert in the SIP INVITE request a MIME resource-lists body with the MCPTT ID of the targeted MCPTT user, according to rules and procedures of IETF RFC 5366 [20];</w:t>
      </w:r>
    </w:p>
    <w:p w14:paraId="0F627F3E" w14:textId="77777777" w:rsidR="00EB676A" w:rsidRPr="00424E59" w:rsidRDefault="00EB676A" w:rsidP="00EB676A">
      <w:pPr>
        <w:keepLines/>
        <w:ind w:left="1135" w:hanging="851"/>
      </w:pPr>
      <w:r w:rsidRPr="00424E59">
        <w:t>NOTE 1:</w:t>
      </w:r>
      <w:r w:rsidRPr="00424E59">
        <w:tab/>
        <w:t>the targeted MCPTT user is the listened-to MCPTT user in the case of a remotely initiated ambient listening call or the listening MCPTT user in the case of a locally initiated listening call.</w:t>
      </w:r>
    </w:p>
    <w:p w14:paraId="50B82F62" w14:textId="77777777" w:rsidR="00EB676A" w:rsidRPr="00424E59" w:rsidRDefault="00EB676A" w:rsidP="00EB676A">
      <w:pPr>
        <w:ind w:left="568" w:hanging="284"/>
        <w:rPr>
          <w:lang w:eastAsia="ko-KR"/>
        </w:rPr>
      </w:pPr>
      <w:r w:rsidRPr="00424E59">
        <w:rPr>
          <w:lang w:eastAsia="ko-KR"/>
        </w:rPr>
        <w:t>10)</w:t>
      </w:r>
      <w:r w:rsidRPr="00424E59">
        <w:rPr>
          <w:lang w:eastAsia="ko-KR"/>
        </w:rPr>
        <w:tab/>
        <w:t>if an end-to-end security context needs to be established then:</w:t>
      </w:r>
    </w:p>
    <w:p w14:paraId="44FEB5D7" w14:textId="77777777" w:rsidR="00EB676A" w:rsidRPr="00424E59" w:rsidRDefault="00EB676A" w:rsidP="00EB676A">
      <w:pPr>
        <w:ind w:left="851" w:hanging="284"/>
        <w:rPr>
          <w:lang w:eastAsia="ko-KR"/>
        </w:rPr>
      </w:pPr>
      <w:r w:rsidRPr="00424E59">
        <w:rPr>
          <w:lang w:eastAsia="ko-KR"/>
        </w:rPr>
        <w:t>a)</w:t>
      </w:r>
      <w:r w:rsidRPr="00424E59">
        <w:rPr>
          <w:lang w:eastAsia="ko-KR"/>
        </w:rPr>
        <w:tab/>
        <w:t>if necessary, shall instruct the key management client to request keying material from the key management server as described in 3GPP TS 33.180 [78];</w:t>
      </w:r>
    </w:p>
    <w:p w14:paraId="7A92E0E1" w14:textId="77777777" w:rsidR="00EB676A" w:rsidRPr="00424E59" w:rsidRDefault="00EB676A" w:rsidP="00EB676A">
      <w:pPr>
        <w:ind w:left="851" w:hanging="284"/>
        <w:rPr>
          <w:lang w:eastAsia="ko-KR"/>
        </w:rPr>
      </w:pPr>
      <w:r w:rsidRPr="00424E59">
        <w:rPr>
          <w:lang w:eastAsia="ko-KR"/>
        </w:rPr>
        <w:t>b)</w:t>
      </w:r>
      <w:r w:rsidRPr="00424E59">
        <w:rPr>
          <w:lang w:eastAsia="ko-KR"/>
        </w:rPr>
        <w:tab/>
        <w:t>shall use the keying material to generate a PCK as described in 3GPP TS 33.180 [78];</w:t>
      </w:r>
    </w:p>
    <w:p w14:paraId="6FCA0787" w14:textId="77777777" w:rsidR="00EB676A" w:rsidRPr="00424E59" w:rsidRDefault="00EB676A" w:rsidP="00EB676A">
      <w:pPr>
        <w:ind w:left="851" w:hanging="284"/>
        <w:rPr>
          <w:lang w:eastAsia="ko-KR"/>
        </w:rPr>
      </w:pPr>
      <w:r w:rsidRPr="00424E59">
        <w:rPr>
          <w:lang w:eastAsia="ko-KR"/>
        </w:rPr>
        <w:t>c)</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33.180 [78];</w:t>
      </w:r>
    </w:p>
    <w:p w14:paraId="348FC68C" w14:textId="77777777" w:rsidR="00EB676A" w:rsidRPr="00424E59" w:rsidRDefault="00EB676A" w:rsidP="00EB676A">
      <w:pPr>
        <w:ind w:left="851" w:hanging="284"/>
        <w:rPr>
          <w:lang w:eastAsia="ko-KR"/>
        </w:rPr>
      </w:pPr>
      <w:r w:rsidRPr="00424E59">
        <w:rPr>
          <w:lang w:eastAsia="ko-KR"/>
        </w:rPr>
        <w:t>d)</w:t>
      </w:r>
      <w:r w:rsidRPr="00424E59">
        <w:rPr>
          <w:lang w:eastAsia="ko-KR"/>
        </w:rPr>
        <w:tab/>
        <w:t>shall encrypt the PCK to a UID associated to the MCPTT client using the MCPTT ID and KMS URI of the invited user and a time related parameter as described in 3GPP TS 33.180 [78];</w:t>
      </w:r>
    </w:p>
    <w:p w14:paraId="0AC0B01F" w14:textId="77777777" w:rsidR="00EB676A" w:rsidRPr="00424E59" w:rsidRDefault="00EB676A" w:rsidP="00EB676A">
      <w:pPr>
        <w:ind w:left="851" w:hanging="284"/>
      </w:pPr>
      <w:r w:rsidRPr="00424E59">
        <w:t>e)</w:t>
      </w:r>
      <w:r w:rsidRPr="00424E59">
        <w:tab/>
        <w:t>shall generate a MIKEY-SAKKE I_MESSAGE using the encapsulated PCK and PCK-ID as specified in 3GPP TS 33.180 [78];</w:t>
      </w:r>
    </w:p>
    <w:p w14:paraId="1D313EC6" w14:textId="77777777" w:rsidR="00EB676A" w:rsidRPr="00424E59" w:rsidRDefault="00EB676A" w:rsidP="00EB676A">
      <w:pPr>
        <w:ind w:left="851" w:hanging="284"/>
        <w:rPr>
          <w:lang w:eastAsia="ko-KR"/>
        </w:rPr>
      </w:pPr>
      <w:r w:rsidRPr="00424E59">
        <w:rPr>
          <w:lang w:eastAsia="ko-KR"/>
        </w:rPr>
        <w:t>f)</w:t>
      </w:r>
      <w:r w:rsidRPr="00424E59">
        <w:rPr>
          <w:lang w:eastAsia="ko-KR"/>
        </w:rPr>
        <w:tab/>
        <w:t xml:space="preserve">shall add the </w:t>
      </w:r>
      <w:r w:rsidRPr="00424E59">
        <w:t>MCPTT ID of the originating MCPTT to the initiator field (IDRi) of the I_MESSAGE as described in 3GPP TS 33.180 [78]; and</w:t>
      </w:r>
    </w:p>
    <w:p w14:paraId="0541FD89" w14:textId="77777777" w:rsidR="00EB676A" w:rsidRPr="00424E59" w:rsidRDefault="00EB676A" w:rsidP="00EB676A">
      <w:pPr>
        <w:ind w:left="851" w:hanging="284"/>
        <w:rPr>
          <w:lang w:eastAsia="ko-KR"/>
        </w:rPr>
      </w:pPr>
      <w:r w:rsidRPr="00424E59">
        <w:t>g)</w:t>
      </w:r>
      <w:r w:rsidRPr="00424E59">
        <w:tab/>
        <w:t xml:space="preserve">shall sign the MIKEY-SAKKE I_MESSAGE using the originating MCPTT user's signing key provided in the keying material together with a time related parameter, and add this to the MIKEY-SAKKE payload, as </w:t>
      </w:r>
      <w:r w:rsidRPr="00424E59">
        <w:rPr>
          <w:lang w:eastAsia="ko-KR"/>
        </w:rPr>
        <w:t>described in 3GPP TS 33.180 [78];</w:t>
      </w:r>
    </w:p>
    <w:p w14:paraId="4FA82ECF" w14:textId="77777777" w:rsidR="00EB676A" w:rsidRPr="00424E59" w:rsidRDefault="00EB676A" w:rsidP="00EB676A">
      <w:pPr>
        <w:ind w:left="568" w:hanging="284"/>
        <w:rPr>
          <w:lang w:eastAsia="ko-KR"/>
        </w:rPr>
      </w:pPr>
      <w:r w:rsidRPr="00424E59">
        <w:rPr>
          <w:lang w:eastAsia="ko-KR"/>
        </w:rPr>
        <w:t>11)</w:t>
      </w:r>
      <w:r w:rsidRPr="00424E59">
        <w:rPr>
          <w:lang w:eastAsia="ko-KR"/>
        </w:rPr>
        <w:tab/>
        <w:t>shall include an SDP offer according to 3GPP TS 24.229 [4] with the clarification given in subclause 6.2.1 and with a media stream of the offered media-floor control entity;</w:t>
      </w:r>
    </w:p>
    <w:p w14:paraId="0218A454" w14:textId="77777777" w:rsidR="00EB676A" w:rsidRPr="00424E59" w:rsidRDefault="00EB676A" w:rsidP="00EB676A">
      <w:pPr>
        <w:ind w:left="568" w:hanging="284"/>
        <w:rPr>
          <w:lang w:eastAsia="ko-KR"/>
        </w:rPr>
      </w:pPr>
      <w:r w:rsidRPr="00424E59">
        <w:rPr>
          <w:lang w:eastAsia="ko-KR"/>
        </w:rPr>
        <w:t>...</w:t>
      </w:r>
    </w:p>
    <w:p w14:paraId="0664D7ED" w14:textId="77777777" w:rsidR="00EB676A" w:rsidRPr="00424E59" w:rsidRDefault="00EB676A" w:rsidP="00EB676A">
      <w:pPr>
        <w:ind w:left="568" w:hanging="284"/>
        <w:rPr>
          <w:lang w:eastAsia="ko-KR"/>
        </w:rPr>
      </w:pPr>
      <w:r w:rsidRPr="00424E59">
        <w:rPr>
          <w:lang w:eastAsia="ko-KR"/>
        </w:rPr>
        <w:t>13)</w:t>
      </w:r>
      <w:r w:rsidRPr="00424E59">
        <w:rPr>
          <w:lang w:eastAsia="ko-KR"/>
        </w:rPr>
        <w:tab/>
        <w:t xml:space="preserve">if this is a remotely initiated ambient listening call, shall comply with the conditions for an </w:t>
      </w:r>
      <w:r w:rsidRPr="00424E59">
        <w:t>implicit request to grant the floor to the terminating MCPTT client</w:t>
      </w:r>
      <w:r w:rsidRPr="00424E59">
        <w:rPr>
          <w:lang w:eastAsia="ko-KR"/>
        </w:rPr>
        <w:t xml:space="preserve"> as specified in subclause 6.4;</w:t>
      </w:r>
    </w:p>
    <w:p w14:paraId="65BC556C" w14:textId="77777777" w:rsidR="00EB676A" w:rsidRPr="00424E59" w:rsidRDefault="00EB676A" w:rsidP="00EB676A">
      <w:pPr>
        <w:ind w:left="568" w:hanging="284"/>
        <w:rPr>
          <w:lang w:eastAsia="ko-KR"/>
        </w:rPr>
      </w:pPr>
      <w:r w:rsidRPr="00424E59">
        <w:rPr>
          <w:lang w:eastAsia="ko-KR"/>
        </w:rPr>
        <w:t>14) shall include in the SIP INVITE request a Priv-Answer-Mode header field with the value "Auto" according to the rules and procedures of IETF RFC 5373 [18]; and</w:t>
      </w:r>
    </w:p>
    <w:p w14:paraId="0525F528" w14:textId="77777777" w:rsidR="00EB676A" w:rsidRPr="00424E59" w:rsidRDefault="00EB676A" w:rsidP="00EB676A">
      <w:pPr>
        <w:ind w:left="568" w:hanging="284"/>
        <w:rPr>
          <w:lang w:eastAsia="ko-KR"/>
        </w:rPr>
      </w:pPr>
      <w:r w:rsidRPr="00424E59">
        <w:rPr>
          <w:lang w:eastAsia="ko-KR"/>
        </w:rPr>
        <w:t>15)</w:t>
      </w:r>
      <w:r w:rsidRPr="00424E59">
        <w:rPr>
          <w:lang w:eastAsia="ko-KR"/>
        </w:rPr>
        <w:tab/>
        <w:t>shall send the SIP INVITE request towards the participating MCPTT function according to 3GPP TS 24.229 [4].</w:t>
      </w:r>
    </w:p>
    <w:p w14:paraId="1C3ABD6D" w14:textId="77777777" w:rsidR="00EB676A" w:rsidRPr="00424E59" w:rsidRDefault="00EB676A" w:rsidP="00EB676A">
      <w:pPr>
        <w:rPr>
          <w:lang w:eastAsia="ko-KR"/>
        </w:rPr>
      </w:pPr>
      <w:r w:rsidRPr="00424E59">
        <w:rPr>
          <w:lang w:eastAsia="ko-KR"/>
        </w:rPr>
        <w:t>...</w:t>
      </w:r>
    </w:p>
    <w:p w14:paraId="1481B36D" w14:textId="77777777" w:rsidR="00EB676A" w:rsidRPr="00424E59" w:rsidRDefault="00EB676A" w:rsidP="00EB676A">
      <w:pPr>
        <w:rPr>
          <w:lang w:eastAsia="ko-KR"/>
        </w:rPr>
      </w:pPr>
      <w:r w:rsidRPr="00424E59">
        <w:rPr>
          <w:lang w:eastAsia="ko-KR"/>
        </w:rPr>
        <w:t>Upon receiving a SIP 200 (OK) response to the SIP INVITE request the MCPTT client:</w:t>
      </w:r>
    </w:p>
    <w:p w14:paraId="4ECD123F" w14:textId="77777777" w:rsidR="00EB676A" w:rsidRPr="00424E59" w:rsidRDefault="00EB676A" w:rsidP="00EB676A">
      <w:pPr>
        <w:ind w:left="568" w:hanging="284"/>
        <w:rPr>
          <w:lang w:eastAsia="ko-KR"/>
        </w:rPr>
      </w:pPr>
      <w:r w:rsidRPr="00424E59">
        <w:rPr>
          <w:lang w:eastAsia="ko-KR"/>
        </w:rPr>
        <w:t>1)</w:t>
      </w:r>
      <w:r w:rsidRPr="00424E59">
        <w:rPr>
          <w:lang w:eastAsia="ko-KR"/>
        </w:rPr>
        <w:tab/>
        <w:t>shall interact with the media plane as specified in 3GPP TS 24.380 [5];</w:t>
      </w:r>
    </w:p>
    <w:p w14:paraId="2C41D6D3" w14:textId="77777777" w:rsidR="00EB676A" w:rsidRPr="00424E59" w:rsidRDefault="00EB676A" w:rsidP="00EB676A">
      <w:pPr>
        <w:ind w:left="568" w:hanging="284"/>
        <w:rPr>
          <w:lang w:eastAsia="ko-KR"/>
        </w:rPr>
      </w:pPr>
      <w:r w:rsidRPr="00424E59">
        <w:rPr>
          <w:lang w:eastAsia="ko-KR"/>
        </w:rPr>
        <w:t>2)</w:t>
      </w:r>
      <w:r w:rsidRPr="00424E59">
        <w:rPr>
          <w:lang w:eastAsia="ko-KR"/>
        </w:rPr>
        <w:tab/>
        <w:t>if this is a</w:t>
      </w:r>
      <w:r w:rsidRPr="00424E59">
        <w:t xml:space="preserve"> remotely initiated ambient listening call, shall notify the user that the call has been successfully established</w:t>
      </w:r>
      <w:r w:rsidRPr="00424E59">
        <w:rPr>
          <w:lang w:eastAsia="ko-KR"/>
        </w:rPr>
        <w:t>;</w:t>
      </w:r>
    </w:p>
    <w:p w14:paraId="74DB319E" w14:textId="77777777" w:rsidR="00EB676A" w:rsidRPr="00424E59" w:rsidRDefault="00EB676A" w:rsidP="00EB676A">
      <w:r w:rsidRPr="00424E59">
        <w:t xml:space="preserve">[TS 24.379, clause </w:t>
      </w:r>
      <w:r w:rsidRPr="00424E59">
        <w:rPr>
          <w:lang w:eastAsia="ko-KR"/>
        </w:rPr>
        <w:t>11.1.6.2.1.3</w:t>
      </w:r>
      <w:r w:rsidRPr="00424E59">
        <w:t>]</w:t>
      </w:r>
    </w:p>
    <w:p w14:paraId="180B79DB" w14:textId="77777777" w:rsidR="00EB676A" w:rsidRPr="00424E59" w:rsidRDefault="00EB676A" w:rsidP="00EB676A">
      <w:r w:rsidRPr="00424E59">
        <w:t xml:space="preserve">Upon receiving a request from an MCPTT </w:t>
      </w:r>
      <w:r w:rsidRPr="00424E59">
        <w:rPr>
          <w:lang w:eastAsia="ko-KR"/>
        </w:rPr>
        <w:t>u</w:t>
      </w:r>
      <w:r w:rsidRPr="00424E59">
        <w:t xml:space="preserve">ser to release an MCPTT </w:t>
      </w:r>
      <w:r w:rsidRPr="00424E59">
        <w:rPr>
          <w:lang w:eastAsia="ko-KR"/>
        </w:rPr>
        <w:t>ambient listening</w:t>
      </w:r>
      <w:r w:rsidRPr="00424E59">
        <w:t xml:space="preserve"> </w:t>
      </w:r>
      <w:r w:rsidRPr="00424E59">
        <w:rPr>
          <w:lang w:eastAsia="ko-KR"/>
        </w:rPr>
        <w:t>c</w:t>
      </w:r>
      <w:r w:rsidRPr="00424E59">
        <w:t>all:</w:t>
      </w:r>
    </w:p>
    <w:p w14:paraId="0B4E78FD" w14:textId="77777777" w:rsidR="00EB676A" w:rsidRPr="00424E59" w:rsidRDefault="00EB676A" w:rsidP="00EB676A">
      <w:pPr>
        <w:rPr>
          <w:lang w:eastAsia="ko-KR"/>
        </w:rPr>
      </w:pPr>
      <w:r w:rsidRPr="00424E59">
        <w:rPr>
          <w:lang w:eastAsia="ko-KR"/>
        </w:rPr>
        <w:t>The MCPTT client:</w:t>
      </w:r>
    </w:p>
    <w:p w14:paraId="5C843EC0" w14:textId="77777777" w:rsidR="00EB676A" w:rsidRPr="00424E59" w:rsidRDefault="00EB676A" w:rsidP="00EB676A">
      <w:pPr>
        <w:ind w:left="568" w:hanging="284"/>
      </w:pPr>
      <w:r w:rsidRPr="00424E59">
        <w:t>...</w:t>
      </w:r>
    </w:p>
    <w:p w14:paraId="58683878" w14:textId="77777777" w:rsidR="00EB676A" w:rsidRPr="00424E59" w:rsidRDefault="00EB676A" w:rsidP="00EB676A">
      <w:pPr>
        <w:ind w:left="568" w:hanging="284"/>
        <w:rPr>
          <w:lang w:eastAsia="ko-KR"/>
        </w:rPr>
      </w:pPr>
      <w:r w:rsidRPr="00424E59">
        <w:rPr>
          <w:lang w:eastAsia="ko-KR"/>
        </w:rPr>
        <w:t>2)</w:t>
      </w:r>
      <w:r w:rsidRPr="00424E59">
        <w:rPr>
          <w:lang w:eastAsia="ko-KR"/>
        </w:rPr>
        <w:tab/>
        <w:t>s</w:t>
      </w:r>
      <w:r w:rsidRPr="00424E59">
        <w:t xml:space="preserve">hall interact with the </w:t>
      </w:r>
      <w:r w:rsidRPr="00424E59">
        <w:rPr>
          <w:lang w:eastAsia="ko-KR"/>
        </w:rPr>
        <w:t>media plane as specified in 3GPP TS 24.380 [5];</w:t>
      </w:r>
    </w:p>
    <w:p w14:paraId="314B42F0" w14:textId="77777777" w:rsidR="00EB676A" w:rsidRPr="00424E59" w:rsidRDefault="00EB676A" w:rsidP="00EB676A">
      <w:pPr>
        <w:ind w:left="568" w:hanging="284"/>
      </w:pPr>
      <w:r w:rsidRPr="00424E59">
        <w:t>3)</w:t>
      </w:r>
      <w:r w:rsidRPr="00424E59">
        <w:tab/>
        <w:t>shall generate a SIP BYE request according to rules and procedures of 3GPP TS 24.229 [4] and IETF RFC 6086 [64]; and</w:t>
      </w:r>
    </w:p>
    <w:p w14:paraId="2F53C7E2" w14:textId="77777777" w:rsidR="00EB676A" w:rsidRPr="00424E59" w:rsidRDefault="00EB676A" w:rsidP="00EB676A">
      <w:pPr>
        <w:ind w:left="568" w:hanging="284"/>
        <w:rPr>
          <w:lang w:eastAsia="ko-KR"/>
        </w:rPr>
      </w:pPr>
      <w:r w:rsidRPr="00424E59">
        <w:rPr>
          <w:lang w:eastAsia="ko-KR"/>
        </w:rPr>
        <w:t>4)</w:t>
      </w:r>
      <w:r w:rsidRPr="00424E59">
        <w:rPr>
          <w:lang w:eastAsia="ko-KR"/>
        </w:rPr>
        <w:tab/>
        <w:t>shall send the SIP BYE request within the dialog of the MCPTT ambient call session as specified in 3GPP TS 24.229 [4].</w:t>
      </w:r>
    </w:p>
    <w:p w14:paraId="3C27E2A6" w14:textId="77777777" w:rsidR="00EB676A" w:rsidRPr="00424E59" w:rsidRDefault="00EB676A" w:rsidP="00EB676A">
      <w:pPr>
        <w:rPr>
          <w:lang w:eastAsia="ko-KR"/>
        </w:rPr>
      </w:pPr>
      <w:r w:rsidRPr="00424E59">
        <w:rPr>
          <w:lang w:eastAsia="ko-KR"/>
        </w:rPr>
        <w:t>Upon receipt of the SIP 200 (OK) response to the SIP BYE request the MCPTT client:</w:t>
      </w:r>
    </w:p>
    <w:p w14:paraId="612EC0F6" w14:textId="77777777" w:rsidR="00EB676A" w:rsidRPr="00424E59" w:rsidRDefault="00EB676A" w:rsidP="00EB676A">
      <w:pPr>
        <w:ind w:left="568" w:hanging="284"/>
        <w:rPr>
          <w:lang w:eastAsia="ko-KR"/>
        </w:rPr>
      </w:pPr>
      <w:r w:rsidRPr="00424E59">
        <w:t>1)</w:t>
      </w:r>
      <w:r w:rsidRPr="00424E59">
        <w:tab/>
      </w:r>
      <w:r w:rsidRPr="00424E59">
        <w:rPr>
          <w:lang w:eastAsia="ko-KR"/>
        </w:rPr>
        <w:t>shall interact with the media plane as specified in 3GPP TS 24.380 [5];</w:t>
      </w:r>
    </w:p>
    <w:p w14:paraId="59AD8238" w14:textId="77777777" w:rsidR="00EB676A" w:rsidRPr="00424E59" w:rsidRDefault="00EB676A" w:rsidP="00EB676A">
      <w:r w:rsidRPr="00424E59">
        <w:t xml:space="preserve">[TS 24.379, clause </w:t>
      </w:r>
      <w:r w:rsidRPr="00424E59">
        <w:rPr>
          <w:lang w:eastAsia="ko-KR"/>
        </w:rPr>
        <w:t>11.1.6.2.1.4</w:t>
      </w:r>
      <w:r w:rsidRPr="00424E59">
        <w:t>]</w:t>
      </w:r>
    </w:p>
    <w:p w14:paraId="70698AEA" w14:textId="77777777" w:rsidR="00EB676A" w:rsidRPr="00424E59" w:rsidRDefault="00EB676A" w:rsidP="00EB676A">
      <w:pPr>
        <w:rPr>
          <w:lang w:eastAsia="ko-KR"/>
        </w:rPr>
      </w:pPr>
      <w:r w:rsidRPr="00424E59">
        <w:rPr>
          <w:lang w:eastAsia="ko-KR"/>
        </w:rPr>
        <w:t>Upon receipt of a SIP BYE request in the dialog of an ambient listening session, the MCPTT client:</w:t>
      </w:r>
    </w:p>
    <w:p w14:paraId="1C03146B" w14:textId="77777777" w:rsidR="00EB676A" w:rsidRPr="00424E59" w:rsidRDefault="00EB676A" w:rsidP="00EB676A">
      <w:pPr>
        <w:ind w:left="568" w:hanging="284"/>
      </w:pPr>
      <w:r w:rsidRPr="00424E59">
        <w:t>1)</w:t>
      </w:r>
      <w:r w:rsidRPr="00424E59">
        <w:tab/>
        <w:t>shall comply with the procedures of subclause 6.2.6;</w:t>
      </w:r>
    </w:p>
    <w:p w14:paraId="3D330571" w14:textId="77777777" w:rsidR="00EB676A" w:rsidRPr="00424E59" w:rsidRDefault="00EB676A" w:rsidP="00EB676A">
      <w:r w:rsidRPr="00424E59">
        <w:t>[TS 24.379, clause 6.2.1]</w:t>
      </w:r>
    </w:p>
    <w:p w14:paraId="69649F35" w14:textId="77777777" w:rsidR="00EB676A" w:rsidRPr="00424E59" w:rsidRDefault="00EB676A" w:rsidP="00EB676A">
      <w:r w:rsidRPr="00424E59">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43CA851" w14:textId="77777777" w:rsidR="00EB676A" w:rsidRPr="00424E59" w:rsidRDefault="00EB676A" w:rsidP="00EB676A">
      <w:r w:rsidRPr="00424E59">
        <w:t>When composing an SDP offer according to 3GPP TS 24.229 [4] the MCPTT client:</w:t>
      </w:r>
    </w:p>
    <w:p w14:paraId="36121321" w14:textId="77777777" w:rsidR="00EB676A" w:rsidRPr="00424E59" w:rsidRDefault="00EB676A" w:rsidP="00EB676A">
      <w:pPr>
        <w:ind w:left="568" w:hanging="284"/>
      </w:pPr>
      <w:r w:rsidRPr="00424E59">
        <w:t>...</w:t>
      </w:r>
    </w:p>
    <w:p w14:paraId="6E749B72" w14:textId="77777777" w:rsidR="00EB676A" w:rsidRPr="00424E59" w:rsidRDefault="00EB676A" w:rsidP="00EB676A">
      <w:pPr>
        <w:ind w:left="568" w:hanging="284"/>
      </w:pPr>
      <w:r w:rsidRPr="00424E59">
        <w:t>2)</w:t>
      </w:r>
      <w:r w:rsidRPr="00424E59">
        <w:tab/>
        <w:t>shall include an "m=audio" media-level section for the MCPTT media stream consisting of:</w:t>
      </w:r>
    </w:p>
    <w:p w14:paraId="0A7C690A" w14:textId="77777777" w:rsidR="00EB676A" w:rsidRPr="00424E59" w:rsidRDefault="00EB676A" w:rsidP="00EB676A">
      <w:pPr>
        <w:ind w:left="851" w:hanging="284"/>
      </w:pPr>
      <w:r w:rsidRPr="00424E59">
        <w:t>...</w:t>
      </w:r>
    </w:p>
    <w:p w14:paraId="61D66B97" w14:textId="77777777" w:rsidR="00EB676A" w:rsidRPr="00424E59" w:rsidRDefault="00EB676A" w:rsidP="00EB676A">
      <w:pPr>
        <w:ind w:left="851" w:hanging="284"/>
      </w:pPr>
      <w:r w:rsidRPr="00424E59">
        <w:t>c)</w:t>
      </w:r>
      <w:r w:rsidRPr="00424E59">
        <w:tab/>
        <w:t>if the SDP offer is for an ambient listening call:</w:t>
      </w:r>
    </w:p>
    <w:p w14:paraId="79EA5A37" w14:textId="77777777" w:rsidR="00EB676A" w:rsidRPr="00424E59" w:rsidRDefault="00EB676A" w:rsidP="00EB676A">
      <w:pPr>
        <w:ind w:left="1135" w:hanging="284"/>
      </w:pPr>
      <w:r w:rsidRPr="00424E59">
        <w:t>i)</w:t>
      </w:r>
      <w:r w:rsidRPr="00424E59">
        <w:tab/>
        <w:t>if this is a remotely initiated ambient listening call, include an "a=recvonly" attribute; or</w:t>
      </w:r>
    </w:p>
    <w:p w14:paraId="2E93F26F" w14:textId="77777777" w:rsidR="00EB676A" w:rsidRPr="00424E59" w:rsidRDefault="00EB676A" w:rsidP="00EB676A">
      <w:r w:rsidRPr="00424E59">
        <w:t>[TS 24.379, clause 6.4]</w:t>
      </w:r>
    </w:p>
    <w:p w14:paraId="7CC848F0" w14:textId="77777777" w:rsidR="00EB676A" w:rsidRPr="00424E59" w:rsidRDefault="00EB676A" w:rsidP="00EB676A">
      <w:r w:rsidRPr="00424E59">
        <w:t>An initial SIP INVITE request fulfilling the following criteria shall be regarded by the MCPTT server as an implicit request to grant the floor to the terminating MCPTT client when the originating MCPTT client:</w:t>
      </w:r>
    </w:p>
    <w:p w14:paraId="2AA31D5E" w14:textId="77777777" w:rsidR="00EB676A" w:rsidRPr="00424E59" w:rsidRDefault="00EB676A" w:rsidP="00EB676A">
      <w:pPr>
        <w:ind w:left="568" w:hanging="284"/>
      </w:pPr>
      <w:r w:rsidRPr="00424E59">
        <w:t>1)</w:t>
      </w:r>
      <w:r w:rsidRPr="00424E59">
        <w:tab/>
        <w:t>initiates a remotely initiated MCPTT ambient listening call; and</w:t>
      </w:r>
    </w:p>
    <w:p w14:paraId="4EAA747E" w14:textId="77777777" w:rsidR="00EB676A" w:rsidRPr="00424E59" w:rsidRDefault="00EB676A" w:rsidP="00EB676A">
      <w:pPr>
        <w:ind w:left="568" w:hanging="284"/>
      </w:pPr>
      <w:r w:rsidRPr="00424E59">
        <w:t>2)</w:t>
      </w:r>
      <w:r w:rsidRPr="00424E59">
        <w:tab/>
        <w:t>includes the "mc_implicit_request" 'fmtp' attribute in the associated UDP stream for the floor control in the SDP offer/answer as specified in 3GPP TS 24.380 [5] clause 12.</w:t>
      </w:r>
    </w:p>
    <w:p w14:paraId="7C43DB57" w14:textId="77777777" w:rsidR="00EB676A" w:rsidRPr="00424E59" w:rsidRDefault="00EB676A" w:rsidP="00EB676A">
      <w:r w:rsidRPr="00424E59">
        <w:t>[TS 24.379, clause F.1.3]</w:t>
      </w:r>
    </w:p>
    <w:p w14:paraId="52428314" w14:textId="77777777" w:rsidR="00EB676A" w:rsidRPr="00424E59" w:rsidRDefault="00EB676A" w:rsidP="00EB676A">
      <w:r w:rsidRPr="00424E59">
        <w:t>If the &lt;mcpttinfo&gt; contains the &lt;mcptt-Params&gt; element then:</w:t>
      </w:r>
    </w:p>
    <w:p w14:paraId="5CAB7473" w14:textId="77777777" w:rsidR="00EB676A" w:rsidRPr="00424E59" w:rsidRDefault="00EB676A" w:rsidP="00EB676A">
      <w:pPr>
        <w:ind w:left="568" w:hanging="284"/>
      </w:pPr>
      <w:r w:rsidRPr="00424E59">
        <w:t>...</w:t>
      </w:r>
    </w:p>
    <w:p w14:paraId="389F45FB" w14:textId="77777777" w:rsidR="00EB676A" w:rsidRPr="00424E59" w:rsidRDefault="00EB676A" w:rsidP="00EB676A">
      <w:pPr>
        <w:ind w:left="568" w:hanging="284"/>
      </w:pPr>
      <w:r w:rsidRPr="00424E59">
        <w:t>2)</w:t>
      </w:r>
      <w:r w:rsidRPr="00424E59">
        <w:tab/>
        <w:t>the &lt;session-type&gt; can be included with:</w:t>
      </w:r>
    </w:p>
    <w:p w14:paraId="514C7EBB" w14:textId="77777777" w:rsidR="00EB676A" w:rsidRPr="00424E59" w:rsidRDefault="00EB676A" w:rsidP="00EB676A">
      <w:pPr>
        <w:ind w:left="851" w:hanging="284"/>
      </w:pPr>
      <w:r w:rsidRPr="00424E59">
        <w:t>...</w:t>
      </w:r>
    </w:p>
    <w:p w14:paraId="7EA6AFE2" w14:textId="77777777" w:rsidR="00EB676A" w:rsidRPr="00424E59" w:rsidRDefault="00EB676A" w:rsidP="00EB676A">
      <w:pPr>
        <w:ind w:left="851" w:hanging="284"/>
      </w:pPr>
      <w:r w:rsidRPr="00424E59">
        <w:t>e)</w:t>
      </w:r>
      <w:r w:rsidRPr="00424E59">
        <w:tab/>
        <w:t>a value of "ambient-listening" to indicate the MCPTT client wants to make an ambient listening call;</w:t>
      </w:r>
    </w:p>
    <w:p w14:paraId="5BB67D24" w14:textId="77777777" w:rsidR="00EB676A" w:rsidRPr="00424E59" w:rsidRDefault="00EB676A" w:rsidP="00EB676A">
      <w:pPr>
        <w:ind w:left="568" w:hanging="284"/>
      </w:pPr>
      <w:r w:rsidRPr="00424E59">
        <w:t>...</w:t>
      </w:r>
    </w:p>
    <w:p w14:paraId="02EBBAA7" w14:textId="77777777" w:rsidR="00EB676A" w:rsidRPr="00424E59" w:rsidRDefault="00EB676A" w:rsidP="00EB676A">
      <w:pPr>
        <w:ind w:left="568" w:hanging="284"/>
      </w:pPr>
      <w:r w:rsidRPr="00424E59">
        <w:t>19)</w:t>
      </w:r>
      <w:r w:rsidRPr="00424E59">
        <w:tab/>
        <w:t>the &lt;anyExt&gt; can be included with the following elements not declared in the XML schema:</w:t>
      </w:r>
    </w:p>
    <w:p w14:paraId="286453B7" w14:textId="77777777" w:rsidR="00EB676A" w:rsidRPr="00424E59" w:rsidRDefault="00EB676A" w:rsidP="00EB676A">
      <w:pPr>
        <w:ind w:left="851" w:hanging="284"/>
      </w:pPr>
      <w:r w:rsidRPr="00424E59">
        <w:t>a)</w:t>
      </w:r>
      <w:r w:rsidRPr="00424E59">
        <w:tab/>
        <w:t>an &lt;ambient-listening-type&gt; of type "xs:string":</w:t>
      </w:r>
    </w:p>
    <w:p w14:paraId="2BEC4C0E" w14:textId="77777777" w:rsidR="00EB676A" w:rsidRPr="00424E59" w:rsidRDefault="00EB676A" w:rsidP="00EB676A">
      <w:pPr>
        <w:ind w:left="1135" w:hanging="284"/>
      </w:pPr>
      <w:r w:rsidRPr="00424E59">
        <w:t>i)</w:t>
      </w:r>
      <w:r w:rsidRPr="00424E59">
        <w:tab/>
        <w:t>set to a value of "remote-init" when the listening MCPTT user of an ambient listening call initiates the call; or</w:t>
      </w:r>
    </w:p>
    <w:p w14:paraId="232E84E3" w14:textId="77777777" w:rsidR="00EB676A" w:rsidRPr="00424E59" w:rsidRDefault="00EB676A" w:rsidP="00EB676A">
      <w:pPr>
        <w:keepNext/>
        <w:keepLines/>
        <w:spacing w:before="120"/>
        <w:ind w:left="1985" w:hanging="1985"/>
        <w:rPr>
          <w:rFonts w:ascii="Arial" w:hAnsi="Arial"/>
        </w:rPr>
      </w:pPr>
      <w:r w:rsidRPr="00424E59">
        <w:rPr>
          <w:rFonts w:ascii="Arial" w:hAnsi="Arial"/>
        </w:rPr>
        <w:t>6.2.14.3</w:t>
      </w:r>
      <w:r w:rsidRPr="00424E59">
        <w:rPr>
          <w:rFonts w:ascii="Arial" w:hAnsi="Arial"/>
        </w:rPr>
        <w:tab/>
        <w:t>Test description</w:t>
      </w:r>
    </w:p>
    <w:p w14:paraId="4AACBD19" w14:textId="77777777" w:rsidR="00EB676A" w:rsidRPr="00424E59" w:rsidRDefault="00EB676A" w:rsidP="00EB676A">
      <w:pPr>
        <w:keepNext/>
        <w:keepLines/>
        <w:spacing w:before="120"/>
        <w:ind w:left="1985" w:hanging="1985"/>
        <w:rPr>
          <w:rFonts w:ascii="Arial" w:hAnsi="Arial"/>
        </w:rPr>
      </w:pPr>
      <w:r w:rsidRPr="00424E59">
        <w:rPr>
          <w:rFonts w:ascii="Arial" w:hAnsi="Arial"/>
        </w:rPr>
        <w:t>6.2.14.3.1</w:t>
      </w:r>
      <w:r w:rsidRPr="00424E59">
        <w:rPr>
          <w:rFonts w:ascii="Arial" w:hAnsi="Arial"/>
        </w:rPr>
        <w:tab/>
        <w:t>Pre-test conditions</w:t>
      </w:r>
    </w:p>
    <w:p w14:paraId="5FDF509B"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15243310" w14:textId="77777777" w:rsidR="00EB676A" w:rsidRPr="00424E59" w:rsidRDefault="00EB676A" w:rsidP="00EB676A">
      <w:pPr>
        <w:ind w:left="568" w:hanging="284"/>
      </w:pPr>
      <w:r w:rsidRPr="00424E59">
        <w:t>-</w:t>
      </w:r>
      <w:r w:rsidRPr="00424E59">
        <w:tab/>
        <w:t>SS (MCPTT server)</w:t>
      </w:r>
    </w:p>
    <w:p w14:paraId="28C79DBE" w14:textId="77777777" w:rsidR="00EB676A" w:rsidRPr="00424E59" w:rsidRDefault="00EB676A" w:rsidP="00EB676A">
      <w:pPr>
        <w:ind w:left="568" w:hanging="284"/>
      </w:pPr>
      <w:r w:rsidRPr="00424E59">
        <w:t>-</w:t>
      </w:r>
      <w:r w:rsidRPr="00424E5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CFB4CF5"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1FC3F8B2" w14:textId="77777777" w:rsidR="00EB676A" w:rsidRPr="00424E59" w:rsidRDefault="00EB676A" w:rsidP="00EB676A">
      <w:pPr>
        <w:ind w:left="568" w:hanging="284"/>
      </w:pPr>
      <w:r w:rsidRPr="00424E59">
        <w:t>-</w:t>
      </w:r>
      <w:r w:rsidRPr="00424E59">
        <w:tab/>
        <w:t>UE (MCPTT client)</w:t>
      </w:r>
    </w:p>
    <w:p w14:paraId="3C288627" w14:textId="77777777" w:rsidR="00EB676A" w:rsidRPr="00424E59" w:rsidRDefault="00EB676A" w:rsidP="00EB676A">
      <w:pPr>
        <w:ind w:left="568" w:hanging="284"/>
      </w:pPr>
      <w:r w:rsidRPr="00424E59">
        <w:t>-</w:t>
      </w:r>
      <w:r w:rsidRPr="00424E59">
        <w:tab/>
        <w:t>The test USIM set as defined in TS 36.579-1 [2], subclause 5.5.10 is inserted.</w:t>
      </w:r>
    </w:p>
    <w:p w14:paraId="79AF5690"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5698CEB1"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3F3E4A39"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53B23217" w14:textId="77777777" w:rsidR="00EB676A" w:rsidRPr="00424E59" w:rsidRDefault="00EB676A" w:rsidP="00EB676A">
      <w:pPr>
        <w:ind w:left="851" w:hanging="284"/>
      </w:pPr>
      <w:r w:rsidRPr="00424E59">
        <w:t>-</w:t>
      </w:r>
      <w:r w:rsidRPr="00424E59">
        <w:tab/>
        <w:t>The MCPTT User is authorized to initiate Remotely initiated ambient listening: the &lt;</w:t>
      </w:r>
      <w:r w:rsidRPr="00424E59">
        <w:rPr>
          <w:lang w:eastAsia="ko-KR"/>
        </w:rPr>
        <w:t>allow</w:t>
      </w:r>
      <w:r w:rsidRPr="00424E59">
        <w:t>-</w:t>
      </w:r>
      <w:r w:rsidRPr="00424E59">
        <w:rPr>
          <w:lang w:eastAsia="ko-KR"/>
        </w:rPr>
        <w:t>request-remote-initiated-ambient-listening</w:t>
      </w:r>
      <w:r w:rsidRPr="00424E59">
        <w:t>&gt; element of the &lt;ruleset&gt; element is present in the MCPTT user profile document and is set to "true"</w:t>
      </w:r>
    </w:p>
    <w:p w14:paraId="76387DD6" w14:textId="77777777" w:rsidR="00EB676A" w:rsidRPr="00424E59" w:rsidRDefault="00EB676A" w:rsidP="00EB676A">
      <w:pPr>
        <w:ind w:left="568" w:hanging="284"/>
      </w:pPr>
      <w:r w:rsidRPr="00424E59">
        <w:t>-</w:t>
      </w:r>
      <w:r w:rsidRPr="00424E59">
        <w:tab/>
        <w:t>UE States at the end of the preamble</w:t>
      </w:r>
    </w:p>
    <w:p w14:paraId="704060A4" w14:textId="77777777" w:rsidR="00EB676A" w:rsidRPr="00424E59" w:rsidRDefault="00EB676A" w:rsidP="00EB676A">
      <w:pPr>
        <w:ind w:left="851" w:hanging="284"/>
      </w:pPr>
      <w:r w:rsidRPr="00424E59">
        <w:t>-</w:t>
      </w:r>
      <w:r w:rsidRPr="00424E59">
        <w:tab/>
        <w:t>The UE is in E-UTRA Registered, Idle Mode state.</w:t>
      </w:r>
    </w:p>
    <w:p w14:paraId="70C874FA"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553C8F55" w14:textId="77777777" w:rsidR="00EB676A" w:rsidRPr="00424E59" w:rsidRDefault="00EB676A" w:rsidP="00EB676A">
      <w:pPr>
        <w:keepNext/>
        <w:keepLines/>
        <w:spacing w:before="120"/>
        <w:ind w:left="1985" w:hanging="1985"/>
        <w:rPr>
          <w:rFonts w:ascii="Arial" w:hAnsi="Arial"/>
        </w:rPr>
      </w:pPr>
      <w:r w:rsidRPr="00424E59">
        <w:rPr>
          <w:rFonts w:ascii="Arial" w:hAnsi="Arial"/>
        </w:rPr>
        <w:t>6.2.14.3.2</w:t>
      </w:r>
      <w:r w:rsidRPr="00424E59">
        <w:rPr>
          <w:rFonts w:ascii="Arial" w:hAnsi="Arial"/>
        </w:rPr>
        <w:tab/>
        <w:t>Test procedure sequence</w:t>
      </w:r>
    </w:p>
    <w:p w14:paraId="0F539B1B" w14:textId="77777777" w:rsidR="00EB676A" w:rsidRPr="00424E59" w:rsidRDefault="00EB676A" w:rsidP="00EB676A">
      <w:pPr>
        <w:keepNext/>
        <w:keepLines/>
        <w:spacing w:before="60"/>
        <w:jc w:val="center"/>
        <w:rPr>
          <w:rFonts w:ascii="Arial" w:hAnsi="Arial"/>
          <w:b/>
        </w:rPr>
      </w:pPr>
      <w:r w:rsidRPr="00424E59">
        <w:rPr>
          <w:rFonts w:ascii="Arial" w:hAnsi="Arial"/>
          <w:b/>
        </w:rPr>
        <w:t>Table 6.2.14.3.2-1: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42471F0C" w14:textId="77777777" w:rsidTr="00BC3F8D">
        <w:trPr>
          <w:cantSplit/>
        </w:trPr>
        <w:tc>
          <w:tcPr>
            <w:tcW w:w="534" w:type="dxa"/>
            <w:tcBorders>
              <w:top w:val="single" w:sz="4" w:space="0" w:color="auto"/>
              <w:left w:val="single" w:sz="4" w:space="0" w:color="auto"/>
              <w:bottom w:val="nil"/>
              <w:right w:val="single" w:sz="4" w:space="0" w:color="auto"/>
            </w:tcBorders>
            <w:hideMark/>
          </w:tcPr>
          <w:p w14:paraId="15720B8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3307CF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375B3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4B3F38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69236A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4F1B85ED" w14:textId="77777777" w:rsidTr="00BC3F8D">
        <w:trPr>
          <w:cantSplit/>
        </w:trPr>
        <w:tc>
          <w:tcPr>
            <w:tcW w:w="534" w:type="dxa"/>
            <w:tcBorders>
              <w:top w:val="nil"/>
              <w:left w:val="single" w:sz="4" w:space="0" w:color="auto"/>
              <w:bottom w:val="single" w:sz="4" w:space="0" w:color="auto"/>
              <w:right w:val="single" w:sz="4" w:space="0" w:color="auto"/>
            </w:tcBorders>
          </w:tcPr>
          <w:p w14:paraId="3D7EF7A9"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4AEFE23D"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FC721D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56918B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BE694A0"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7E09E09" w14:textId="77777777" w:rsidR="00EB676A" w:rsidRPr="00424E59" w:rsidRDefault="00EB676A" w:rsidP="00BC3F8D">
            <w:pPr>
              <w:keepNext/>
              <w:keepLines/>
              <w:spacing w:after="0"/>
              <w:jc w:val="center"/>
              <w:rPr>
                <w:rFonts w:ascii="Arial" w:hAnsi="Arial"/>
                <w:b/>
                <w:sz w:val="18"/>
              </w:rPr>
            </w:pPr>
          </w:p>
        </w:tc>
      </w:tr>
      <w:tr w:rsidR="00EB676A" w:rsidRPr="00424E59" w14:paraId="5C67574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DEDB9F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4190FF5" w14:textId="77777777" w:rsidR="007C6546" w:rsidRPr="00424E59" w:rsidRDefault="007C6546" w:rsidP="00BC3F8D">
            <w:pPr>
              <w:keepNext/>
              <w:keepLines/>
              <w:spacing w:after="0"/>
              <w:rPr>
                <w:ins w:id="1351" w:author="MCC160" w:date="2022-11-16T22:26:00Z"/>
                <w:rFonts w:ascii="Arial" w:hAnsi="Arial"/>
                <w:sz w:val="18"/>
                <w:rPrChange w:id="1352" w:author="MCC160" w:date="2022-11-16T22:26:00Z">
                  <w:rPr>
                    <w:ins w:id="1353" w:author="MCC160" w:date="2022-11-16T22:26:00Z"/>
                    <w:rFonts w:ascii="Arial" w:hAnsi="Arial"/>
                    <w:sz w:val="18"/>
                  </w:rPr>
                </w:rPrChange>
              </w:rPr>
            </w:pPr>
            <w:ins w:id="1354" w:author="MCC160" w:date="2022-11-16T22:26:00Z">
              <w:r w:rsidRPr="00424E59">
                <w:rPr>
                  <w:rFonts w:ascii="Arial" w:hAnsi="Arial"/>
                  <w:sz w:val="18"/>
                  <w:rPrChange w:id="1355" w:author="MCC160" w:date="2022-11-16T22:26:00Z">
                    <w:rPr>
                      <w:rFonts w:ascii="Arial" w:hAnsi="Arial"/>
                      <w:sz w:val="18"/>
                    </w:rPr>
                  </w:rPrChange>
                </w:rPr>
                <w:t>Make the UE (MCPTT client) request the establishment of a remotely initiated ambient listening call to user B.</w:t>
              </w:r>
            </w:ins>
          </w:p>
          <w:p w14:paraId="54038BD9" w14:textId="16691EFE" w:rsidR="00EB676A" w:rsidRPr="00424E59" w:rsidRDefault="00EB676A" w:rsidP="00BC3F8D">
            <w:pPr>
              <w:keepNext/>
              <w:keepLines/>
              <w:spacing w:after="0"/>
              <w:rPr>
                <w:rFonts w:ascii="Arial" w:hAnsi="Arial"/>
                <w:sz w:val="18"/>
              </w:rPr>
            </w:pPr>
            <w:del w:id="1356" w:author="MCC160" w:date="2022-11-16T22:26:00Z">
              <w:r w:rsidRPr="00424E59" w:rsidDel="007C6546">
                <w:rPr>
                  <w:rFonts w:ascii="Arial" w:hAnsi="Arial"/>
                  <w:sz w:val="18"/>
                  <w:rPrChange w:id="1357" w:author="MCC160" w:date="2022-11-16T22:26:00Z">
                    <w:rPr>
                      <w:rFonts w:ascii="Arial" w:hAnsi="Arial"/>
                      <w:sz w:val="18"/>
                    </w:rPr>
                  </w:rPrChange>
                </w:rPr>
                <w:delText xml:space="preserve">Make the UE (MCPTT User) request the establishment of an MCPTT </w:delText>
              </w:r>
              <w:r w:rsidRPr="00424E59" w:rsidDel="007C6546">
                <w:rPr>
                  <w:rFonts w:ascii="Arial" w:hAnsi="Arial"/>
                  <w:sz w:val="18"/>
                  <w:lang w:eastAsia="zh-CN"/>
                  <w:rPrChange w:id="1358" w:author="MCC160" w:date="2022-11-16T22:26:00Z">
                    <w:rPr>
                      <w:rFonts w:ascii="Arial" w:hAnsi="Arial"/>
                      <w:sz w:val="18"/>
                      <w:lang w:eastAsia="zh-CN"/>
                    </w:rPr>
                  </w:rPrChange>
                </w:rPr>
                <w:delText>remotely initiated ambient listening call</w:delText>
              </w:r>
              <w:r w:rsidRPr="00424E59" w:rsidDel="007C6546">
                <w:rPr>
                  <w:rFonts w:ascii="Arial" w:hAnsi="Arial"/>
                  <w:sz w:val="18"/>
                  <w:rPrChange w:id="1359" w:author="MCC160" w:date="2022-11-16T22:26:00Z">
                    <w:rPr>
                      <w:rFonts w:ascii="Arial" w:hAnsi="Arial"/>
                      <w:sz w:val="18"/>
                    </w:rPr>
                  </w:rPrChange>
                </w:rPr>
                <w:delText>.</w:delText>
              </w:r>
              <w:r w:rsidRPr="00424E59" w:rsidDel="007C6546">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718E55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12213F8"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364C5C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03E4A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83ED5D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38B61D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15357BFB" w14:textId="0716041B" w:rsidR="00EB676A" w:rsidRPr="00424E59" w:rsidRDefault="00EB676A" w:rsidP="00F9425C">
            <w:pPr>
              <w:keepNext/>
              <w:keepLines/>
              <w:spacing w:after="0"/>
              <w:rPr>
                <w:rFonts w:ascii="Arial" w:hAnsi="Arial"/>
                <w:sz w:val="18"/>
              </w:rPr>
            </w:pPr>
            <w:r w:rsidRPr="00424E59">
              <w:rPr>
                <w:rFonts w:ascii="Arial" w:hAnsi="Arial"/>
                <w:sz w:val="18"/>
              </w:rPr>
              <w:t>Check:</w:t>
            </w:r>
            <w:ins w:id="1360" w:author="MCC160" w:date="2022-11-01T16:07:00Z">
              <w:r w:rsidR="00F9425C" w:rsidRPr="00424E59">
                <w:rPr>
                  <w:rFonts w:ascii="Arial" w:hAnsi="Arial"/>
                  <w:sz w:val="18"/>
                </w:rPr>
                <w:t xml:space="preserve"> Does the UE (MCPTT </w:t>
              </w:r>
            </w:ins>
            <w:ins w:id="1361" w:author="MCC160" w:date="2022-11-16T22:28:00Z">
              <w:r w:rsidR="00CF034B" w:rsidRPr="00424E59">
                <w:rPr>
                  <w:rFonts w:ascii="Arial" w:hAnsi="Arial"/>
                  <w:sz w:val="18"/>
                  <w:rPrChange w:id="1362" w:author="MCC160" w:date="2022-11-16T22:28:00Z">
                    <w:rPr>
                      <w:rFonts w:ascii="Arial" w:hAnsi="Arial"/>
                      <w:sz w:val="18"/>
                    </w:rPr>
                  </w:rPrChange>
                </w:rPr>
                <w:t>c</w:t>
              </w:r>
            </w:ins>
            <w:ins w:id="1363" w:author="MCC160" w:date="2022-11-01T16:07:00Z">
              <w:r w:rsidR="00F9425C" w:rsidRPr="00424E59">
                <w:rPr>
                  <w:rFonts w:ascii="Arial" w:hAnsi="Arial"/>
                  <w:sz w:val="18"/>
                </w:rPr>
                <w:t>lient) correctly perform test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ins>
            <w:del w:id="1364" w:author="MCC160" w:date="2022-11-01T16:08:00Z">
              <w:r w:rsidRPr="00424E59" w:rsidDel="00F9425C">
                <w:rPr>
                  <w:rFonts w:ascii="Arial" w:hAnsi="Arial"/>
                  <w:sz w:val="18"/>
                </w:rPr>
                <w:delText xml:space="preserve"> </w:delText>
              </w:r>
            </w:del>
            <w:del w:id="1365" w:author="MCC160" w:date="2022-11-01T12:29:00Z">
              <w:r w:rsidRPr="00424E59" w:rsidDel="00485FAC">
                <w:rPr>
                  <w:rFonts w:ascii="Arial" w:hAnsi="Arial"/>
                  <w:sz w:val="18"/>
                </w:rPr>
                <w:delText>Does the UE (</w:delText>
              </w:r>
              <w:r w:rsidRPr="00424E59" w:rsidDel="00485FAC">
                <w:rPr>
                  <w:rFonts w:ascii="Arial" w:hAnsi="Arial"/>
                  <w:sz w:val="18"/>
                  <w:lang w:eastAsia="ko-KR"/>
                </w:rPr>
                <w:delText xml:space="preserve">MCPTT client) perform the procedure for </w:delText>
              </w:r>
            </w:del>
            <w:del w:id="1366" w:author="MCC160" w:date="2022-11-01T16:08:00Z">
              <w:r w:rsidRPr="00424E59" w:rsidDel="00F9425C">
                <w:rPr>
                  <w:rFonts w:ascii="Arial" w:hAnsi="Arial"/>
                  <w:sz w:val="18"/>
                  <w:lang w:eastAsia="ko-KR"/>
                </w:rPr>
                <w:delText xml:space="preserve">MCPTT CO establishment/modification without provisional responses other than 100 Trying as described in TS 36.579-1 [2] Table 5.3A.1.3-1 </w:delText>
              </w:r>
            </w:del>
            <w:del w:id="1367" w:author="MCC160" w:date="2022-11-01T12:30:00Z">
              <w:r w:rsidRPr="00424E59" w:rsidDel="00485FAC">
                <w:rPr>
                  <w:rFonts w:ascii="Arial" w:hAnsi="Arial"/>
                  <w:sz w:val="18"/>
                  <w:lang w:eastAsia="ko-KR"/>
                </w:rPr>
                <w:delText xml:space="preserve">for) </w:delText>
              </w:r>
              <w:r w:rsidRPr="00424E59" w:rsidDel="00485FAC">
                <w:rPr>
                  <w:rFonts w:ascii="Arial" w:hAnsi="Arial"/>
                  <w:sz w:val="18"/>
                </w:rPr>
                <w:delText>the establishment of</w:delText>
              </w:r>
            </w:del>
            <w:del w:id="1368" w:author="MCC160" w:date="2022-11-01T16:08:00Z">
              <w:r w:rsidRPr="00424E59" w:rsidDel="00F9425C">
                <w:rPr>
                  <w:rFonts w:ascii="Arial" w:hAnsi="Arial"/>
                  <w:sz w:val="18"/>
                </w:rPr>
                <w:delText xml:space="preserve"> an MCPTT </w:delText>
              </w:r>
              <w:r w:rsidRPr="00424E59" w:rsidDel="00F9425C">
                <w:rPr>
                  <w:rFonts w:ascii="Arial" w:hAnsi="Arial"/>
                  <w:sz w:val="18"/>
                  <w:lang w:eastAsia="zh-CN"/>
                </w:rPr>
                <w:delText>remotely initiated ambient listening call</w:delText>
              </w:r>
              <w:r w:rsidRPr="00424E59" w:rsidDel="00F9425C">
                <w:rPr>
                  <w:rFonts w:ascii="Arial" w:hAnsi="Arial"/>
                  <w:sz w:val="18"/>
                  <w:lang w:eastAsia="ko-KR"/>
                </w:rPr>
                <w:delText>?</w:delText>
              </w:r>
            </w:del>
            <w:del w:id="1369" w:author="MCC160" w:date="2022-11-01T12:30:00Z">
              <w:r w:rsidRPr="00424E59" w:rsidDel="00485FAC">
                <w:rPr>
                  <w:rFonts w:ascii="Arial" w:hAnsi="Arial"/>
                  <w:sz w:val="18"/>
                  <w:lang w:eastAsia="ko-KR"/>
                </w:rPr>
                <w:delText xml:space="preserve"> </w:delText>
              </w:r>
            </w:del>
            <w:del w:id="1370" w:author="MCC160" w:date="2022-11-01T16:08:00Z">
              <w:r w:rsidRPr="00424E59" w:rsidDel="00F9425C">
                <w:rPr>
                  <w:rFonts w:ascii="Arial" w:hAnsi="Arial"/>
                  <w:sz w:val="18"/>
                </w:rPr>
                <w:delText xml:space="preserve">Option a in </w:delText>
              </w:r>
              <w:r w:rsidRPr="00424E59" w:rsidDel="00F9425C">
                <w:rPr>
                  <w:rFonts w:ascii="Arial" w:hAnsi="Arial"/>
                  <w:sz w:val="18"/>
                  <w:lang w:eastAsia="ko-KR"/>
                </w:rPr>
                <w:delText>TS 36.579-1 [2] Table 5.3A.1.3-1 is used.</w:delText>
              </w:r>
            </w:del>
          </w:p>
        </w:tc>
        <w:tc>
          <w:tcPr>
            <w:tcW w:w="708" w:type="dxa"/>
            <w:tcBorders>
              <w:top w:val="single" w:sz="4" w:space="0" w:color="auto"/>
              <w:left w:val="single" w:sz="4" w:space="0" w:color="auto"/>
              <w:bottom w:val="single" w:sz="4" w:space="0" w:color="auto"/>
              <w:right w:val="single" w:sz="4" w:space="0" w:color="auto"/>
            </w:tcBorders>
            <w:hideMark/>
          </w:tcPr>
          <w:p w14:paraId="3FE1FDD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BD4CB2B"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83203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A76BD0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4413285"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D9D7AC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D7C2BE9"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FAD810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E3AEAD6"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500E0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36E6C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421A84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43BEF5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5A587F1E"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The SS (MCPTT server) sends a </w:t>
            </w:r>
            <w:r w:rsidRPr="00424E59">
              <w:rPr>
                <w:rFonts w:ascii="Arial" w:hAnsi="Arial"/>
                <w:sz w:val="18"/>
                <w:lang w:eastAsia="ko-KR"/>
              </w:rPr>
              <w:t xml:space="preserve">Floor Taken message, </w:t>
            </w:r>
            <w:r w:rsidRPr="00424E59">
              <w:rPr>
                <w:rFonts w:ascii="Arial" w:hAnsi="Arial"/>
                <w:sz w:val="18"/>
              </w:rPr>
              <w:t>the Permission to Request the Floor field set to '0'</w:t>
            </w:r>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117E7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A2C4EAE"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0D3215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B2959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E64AD6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A41B79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6CCAED0" w14:textId="77777777" w:rsidR="007C6546" w:rsidRPr="00424E59" w:rsidRDefault="007C6546" w:rsidP="00BC3F8D">
            <w:pPr>
              <w:keepNext/>
              <w:keepLines/>
              <w:spacing w:after="0"/>
              <w:rPr>
                <w:ins w:id="1371" w:author="MCC160" w:date="2022-11-16T22:28:00Z"/>
                <w:rFonts w:ascii="Arial" w:hAnsi="Arial"/>
                <w:sz w:val="18"/>
                <w:rPrChange w:id="1372" w:author="MCC160" w:date="2022-11-16T22:28:00Z">
                  <w:rPr>
                    <w:ins w:id="1373" w:author="MCC160" w:date="2022-11-16T22:28:00Z"/>
                    <w:rFonts w:ascii="Arial" w:hAnsi="Arial"/>
                    <w:sz w:val="18"/>
                  </w:rPr>
                </w:rPrChange>
              </w:rPr>
            </w:pPr>
            <w:ins w:id="1374" w:author="MCC160" w:date="2022-11-16T22:28:00Z">
              <w:r w:rsidRPr="00424E59">
                <w:rPr>
                  <w:rFonts w:ascii="Arial" w:hAnsi="Arial"/>
                  <w:sz w:val="18"/>
                  <w:rPrChange w:id="1375" w:author="MCC160" w:date="2022-11-16T22:28:00Z">
                    <w:rPr>
                      <w:rFonts w:ascii="Arial" w:hAnsi="Arial"/>
                      <w:sz w:val="18"/>
                    </w:rPr>
                  </w:rPrChange>
                </w:rPr>
                <w:t>Check: Does the UE (MCPTT client) notify the user that the remotely initiated ambient listening call has been established?</w:t>
              </w:r>
            </w:ins>
          </w:p>
          <w:p w14:paraId="262DB344" w14:textId="0B212E21" w:rsidR="00EB676A" w:rsidRPr="00424E59" w:rsidDel="007C6546" w:rsidRDefault="00EB676A" w:rsidP="00BC3F8D">
            <w:pPr>
              <w:keepNext/>
              <w:keepLines/>
              <w:spacing w:after="0"/>
              <w:rPr>
                <w:del w:id="1376" w:author="MCC160" w:date="2022-11-16T22:28:00Z"/>
                <w:rFonts w:ascii="Arial" w:hAnsi="Arial"/>
                <w:sz w:val="18"/>
              </w:rPr>
            </w:pPr>
            <w:del w:id="1377" w:author="MCC160" w:date="2022-11-16T22:28:00Z">
              <w:r w:rsidRPr="00424E59" w:rsidDel="007C6546">
                <w:rPr>
                  <w:rFonts w:ascii="Arial" w:hAnsi="Arial"/>
                  <w:sz w:val="18"/>
                  <w:rPrChange w:id="1378" w:author="MCC160" w:date="2022-11-16T22:28:00Z">
                    <w:rPr>
                      <w:rFonts w:ascii="Arial" w:hAnsi="Arial"/>
                      <w:sz w:val="18"/>
                    </w:rPr>
                  </w:rPrChange>
                </w:rPr>
                <w:delText>Check: Does the UE (</w:delText>
              </w:r>
              <w:r w:rsidRPr="00424E59" w:rsidDel="007C6546">
                <w:rPr>
                  <w:rFonts w:ascii="Arial" w:hAnsi="Arial"/>
                  <w:sz w:val="18"/>
                  <w:lang w:eastAsia="ko-KR"/>
                  <w:rPrChange w:id="1379" w:author="MCC160" w:date="2022-11-16T22:28:00Z">
                    <w:rPr>
                      <w:rFonts w:ascii="Arial" w:hAnsi="Arial"/>
                      <w:sz w:val="18"/>
                      <w:lang w:eastAsia="ko-KR"/>
                    </w:rPr>
                  </w:rPrChange>
                </w:rPr>
                <w:delText xml:space="preserve">MCPTT client) </w:delText>
              </w:r>
              <w:r w:rsidRPr="00424E59" w:rsidDel="007C6546">
                <w:rPr>
                  <w:rFonts w:ascii="Arial" w:hAnsi="Arial"/>
                  <w:sz w:val="18"/>
                  <w:rPrChange w:id="1380" w:author="MCC160" w:date="2022-11-16T22:28:00Z">
                    <w:rPr>
                      <w:rFonts w:ascii="Arial" w:hAnsi="Arial"/>
                      <w:sz w:val="18"/>
                    </w:rPr>
                  </w:rPrChange>
                </w:rPr>
                <w:delText xml:space="preserve">notify the user that the </w:delText>
              </w:r>
              <w:r w:rsidRPr="00424E59" w:rsidDel="007C6546">
                <w:rPr>
                  <w:rFonts w:ascii="Arial" w:hAnsi="Arial"/>
                  <w:sz w:val="18"/>
                  <w:lang w:eastAsia="zh-CN"/>
                  <w:rPrChange w:id="1381" w:author="MCC160" w:date="2022-11-16T22:28:00Z">
                    <w:rPr>
                      <w:rFonts w:ascii="Arial" w:hAnsi="Arial"/>
                      <w:sz w:val="18"/>
                      <w:lang w:eastAsia="zh-CN"/>
                    </w:rPr>
                  </w:rPrChange>
                </w:rPr>
                <w:delText>remotely initiated ambient listening call</w:delText>
              </w:r>
              <w:r w:rsidRPr="00424E59" w:rsidDel="007C6546">
                <w:rPr>
                  <w:rFonts w:ascii="Arial" w:hAnsi="Arial"/>
                  <w:sz w:val="18"/>
                  <w:rPrChange w:id="1382" w:author="MCC160" w:date="2022-11-16T22:28:00Z">
                    <w:rPr>
                      <w:rFonts w:ascii="Arial" w:hAnsi="Arial"/>
                      <w:sz w:val="18"/>
                    </w:rPr>
                  </w:rPrChange>
                </w:rPr>
                <w:delText xml:space="preserve"> has been successfully established?</w:delText>
              </w:r>
            </w:del>
          </w:p>
          <w:p w14:paraId="4242F824"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E365F0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E7B914"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B3F69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D075C1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3A4E32B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75D3A8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6C6DE079" w14:textId="77777777" w:rsidR="007C6546" w:rsidRPr="00424E59" w:rsidRDefault="007C6546" w:rsidP="00BC3F8D">
            <w:pPr>
              <w:keepNext/>
              <w:keepLines/>
              <w:spacing w:after="0"/>
              <w:rPr>
                <w:ins w:id="1383" w:author="MCC160" w:date="2022-11-16T22:26:00Z"/>
                <w:rFonts w:ascii="Arial" w:hAnsi="Arial"/>
                <w:sz w:val="18"/>
                <w:rPrChange w:id="1384" w:author="MCC160" w:date="2022-11-16T22:27:00Z">
                  <w:rPr>
                    <w:ins w:id="1385" w:author="MCC160" w:date="2022-11-16T22:26:00Z"/>
                    <w:rFonts w:ascii="Arial" w:hAnsi="Arial"/>
                    <w:sz w:val="18"/>
                  </w:rPr>
                </w:rPrChange>
              </w:rPr>
            </w:pPr>
            <w:ins w:id="1386" w:author="MCC160" w:date="2022-11-16T22:26:00Z">
              <w:r w:rsidRPr="00424E59">
                <w:rPr>
                  <w:rFonts w:ascii="Arial" w:hAnsi="Arial"/>
                  <w:sz w:val="18"/>
                  <w:rPrChange w:id="1387" w:author="MCC160" w:date="2022-11-16T22:27:00Z">
                    <w:rPr>
                      <w:rFonts w:ascii="Arial" w:hAnsi="Arial"/>
                      <w:sz w:val="18"/>
                    </w:rPr>
                  </w:rPrChange>
                </w:rPr>
                <w:t>Make the UE (MCPTT client) request the floor.</w:t>
              </w:r>
            </w:ins>
          </w:p>
          <w:p w14:paraId="1E9B65C0" w14:textId="0C072C9F" w:rsidR="00EB676A" w:rsidRPr="00424E59" w:rsidRDefault="00EB676A" w:rsidP="00BC3F8D">
            <w:pPr>
              <w:keepNext/>
              <w:keepLines/>
              <w:spacing w:after="0"/>
              <w:rPr>
                <w:rFonts w:ascii="Arial" w:hAnsi="Arial"/>
                <w:sz w:val="18"/>
              </w:rPr>
            </w:pPr>
            <w:del w:id="1388" w:author="MCC160" w:date="2022-11-16T22:26:00Z">
              <w:r w:rsidRPr="00424E59" w:rsidDel="007C6546">
                <w:rPr>
                  <w:rFonts w:ascii="Arial" w:hAnsi="Arial"/>
                  <w:sz w:val="18"/>
                  <w:rPrChange w:id="1389" w:author="MCC160" w:date="2022-11-16T22:27:00Z">
                    <w:rPr>
                      <w:rFonts w:ascii="Arial" w:hAnsi="Arial"/>
                      <w:sz w:val="18"/>
                    </w:rPr>
                  </w:rPrChange>
                </w:rPr>
                <w:delText>Make the UE (MCPTT User) request to speak (e.g. pressing the PTT button)</w:delText>
              </w:r>
            </w:del>
            <w:del w:id="1390" w:author="MCC160" w:date="2022-11-03T13:43:00Z">
              <w:r w:rsidRPr="00424E59" w:rsidDel="004967DA">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A9B314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BDF896"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8F6682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05D1C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B15F78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4FD35E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6A</w:t>
            </w:r>
          </w:p>
        </w:tc>
        <w:tc>
          <w:tcPr>
            <w:tcW w:w="3968" w:type="dxa"/>
            <w:tcBorders>
              <w:top w:val="single" w:sz="4" w:space="0" w:color="auto"/>
              <w:left w:val="single" w:sz="4" w:space="0" w:color="auto"/>
              <w:bottom w:val="single" w:sz="4" w:space="0" w:color="auto"/>
              <w:right w:val="single" w:sz="4" w:space="0" w:color="auto"/>
            </w:tcBorders>
            <w:hideMark/>
          </w:tcPr>
          <w:p w14:paraId="6109D66D" w14:textId="77777777" w:rsidR="00EB676A" w:rsidRPr="00424E59" w:rsidRDefault="00EB676A" w:rsidP="00BC3F8D">
            <w:pPr>
              <w:keepNext/>
              <w:keepLines/>
              <w:spacing w:after="0"/>
              <w:rPr>
                <w:rFonts w:ascii="Arial" w:hAnsi="Arial"/>
                <w:sz w:val="18"/>
              </w:rPr>
            </w:pPr>
            <w:r w:rsidRPr="00424E59">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517408E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6B87A3E5" w14:textId="77777777" w:rsidR="00EB676A" w:rsidRPr="00424E59" w:rsidRDefault="00EB676A" w:rsidP="00BC3F8D">
            <w:pPr>
              <w:keepNext/>
              <w:keepLines/>
              <w:spacing w:after="0"/>
              <w:rPr>
                <w:rFonts w:ascii="Arial" w:hAnsi="Arial"/>
                <w:sz w:val="18"/>
              </w:rPr>
            </w:pPr>
            <w:r w:rsidRPr="00424E59">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DA777A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CA7593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7A87D37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4C6F05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624DA2F" w14:textId="77777777" w:rsidR="007C6546" w:rsidRPr="00424E59" w:rsidRDefault="007C6546" w:rsidP="00BC3F8D">
            <w:pPr>
              <w:keepNext/>
              <w:keepLines/>
              <w:spacing w:after="0"/>
              <w:rPr>
                <w:ins w:id="1391" w:author="MCC160" w:date="2022-11-16T22:27:00Z"/>
                <w:rFonts w:ascii="Arial" w:hAnsi="Arial"/>
                <w:sz w:val="18"/>
                <w:rPrChange w:id="1392" w:author="MCC160" w:date="2022-11-16T22:27:00Z">
                  <w:rPr>
                    <w:ins w:id="1393" w:author="MCC160" w:date="2022-11-16T22:27:00Z"/>
                    <w:rFonts w:ascii="Arial" w:hAnsi="Arial"/>
                    <w:sz w:val="18"/>
                  </w:rPr>
                </w:rPrChange>
              </w:rPr>
            </w:pPr>
            <w:ins w:id="1394" w:author="MCC160" w:date="2022-11-16T22:27:00Z">
              <w:r w:rsidRPr="00424E59">
                <w:rPr>
                  <w:rFonts w:ascii="Arial" w:hAnsi="Arial"/>
                  <w:sz w:val="18"/>
                  <w:rPrChange w:id="1395" w:author="MCC160" w:date="2022-11-16T22:27:00Z">
                    <w:rPr>
                      <w:rFonts w:ascii="Arial" w:hAnsi="Arial"/>
                      <w:sz w:val="18"/>
                    </w:rPr>
                  </w:rPrChange>
                </w:rPr>
                <w:t>Make the UE (MCPTT client) release the call.</w:t>
              </w:r>
            </w:ins>
          </w:p>
          <w:p w14:paraId="5EFFB0DE" w14:textId="6C7C32E5" w:rsidR="00EB676A" w:rsidRPr="00424E59" w:rsidRDefault="00EB676A" w:rsidP="004967DA">
            <w:pPr>
              <w:keepNext/>
              <w:keepLines/>
              <w:spacing w:after="0"/>
              <w:rPr>
                <w:rFonts w:ascii="Arial" w:hAnsi="Arial"/>
                <w:sz w:val="18"/>
              </w:rPr>
            </w:pPr>
            <w:del w:id="1396" w:author="MCC160" w:date="2022-11-01T17:16:00Z">
              <w:r w:rsidRPr="00424E59" w:rsidDel="00552E8D">
                <w:rPr>
                  <w:rFonts w:ascii="Arial" w:hAnsi="Arial"/>
                  <w:sz w:val="18"/>
                  <w:rPrChange w:id="1397" w:author="MCC160" w:date="2022-11-16T22:27:00Z">
                    <w:rPr>
                      <w:rFonts w:ascii="Arial" w:hAnsi="Arial"/>
                      <w:sz w:val="18"/>
                    </w:rPr>
                  </w:rPrChange>
                </w:rPr>
                <w:delText xml:space="preserve">Make the UE (MCPTT </w:delText>
              </w:r>
            </w:del>
            <w:del w:id="1398" w:author="MCC160" w:date="2022-11-01T17:12:00Z">
              <w:r w:rsidRPr="00424E59" w:rsidDel="00552E8D">
                <w:rPr>
                  <w:rFonts w:ascii="Arial" w:hAnsi="Arial"/>
                  <w:sz w:val="18"/>
                  <w:rPrChange w:id="1399" w:author="MCC160" w:date="2022-11-16T22:27:00Z">
                    <w:rPr>
                      <w:rFonts w:ascii="Arial" w:hAnsi="Arial"/>
                      <w:sz w:val="18"/>
                    </w:rPr>
                  </w:rPrChange>
                </w:rPr>
                <w:delText>User</w:delText>
              </w:r>
            </w:del>
            <w:del w:id="1400" w:author="MCC160" w:date="2022-11-01T17:16:00Z">
              <w:r w:rsidRPr="00424E59" w:rsidDel="00552E8D">
                <w:rPr>
                  <w:rFonts w:ascii="Arial" w:hAnsi="Arial"/>
                  <w:sz w:val="18"/>
                  <w:rPrChange w:id="1401" w:author="MCC160" w:date="2022-11-16T22:27:00Z">
                    <w:rPr>
                      <w:rFonts w:ascii="Arial" w:hAnsi="Arial"/>
                      <w:sz w:val="18"/>
                    </w:rPr>
                  </w:rPrChange>
                </w:rPr>
                <w:delText>) request</w:delText>
              </w:r>
            </w:del>
            <w:del w:id="1402" w:author="MCC160" w:date="2022-11-01T17:13:00Z">
              <w:r w:rsidRPr="00424E59" w:rsidDel="00552E8D">
                <w:rPr>
                  <w:rFonts w:ascii="Arial" w:hAnsi="Arial"/>
                  <w:sz w:val="18"/>
                  <w:rPrChange w:id="1403" w:author="MCC160" w:date="2022-11-16T22:27:00Z">
                    <w:rPr>
                      <w:rFonts w:ascii="Arial" w:hAnsi="Arial"/>
                      <w:sz w:val="18"/>
                    </w:rPr>
                  </w:rPrChange>
                </w:rPr>
                <w:delText xml:space="preserve"> the release of the </w:delText>
              </w:r>
              <w:r w:rsidRPr="00424E59" w:rsidDel="00552E8D">
                <w:rPr>
                  <w:rFonts w:ascii="Arial" w:hAnsi="Arial"/>
                  <w:sz w:val="18"/>
                  <w:lang w:eastAsia="zh-CN"/>
                  <w:rPrChange w:id="1404" w:author="MCC160" w:date="2022-11-16T22:27:00Z">
                    <w:rPr>
                      <w:rFonts w:ascii="Arial" w:hAnsi="Arial"/>
                      <w:sz w:val="18"/>
                      <w:lang w:eastAsia="zh-CN"/>
                    </w:rPr>
                  </w:rPrChange>
                </w:rPr>
                <w:delText>Remotely initiated ambient listening call</w:delText>
              </w:r>
              <w:r w:rsidRPr="00424E59" w:rsidDel="00552E8D">
                <w:rPr>
                  <w:rFonts w:ascii="Arial" w:hAnsi="Arial"/>
                  <w:sz w:val="18"/>
                  <w:rPrChange w:id="1405" w:author="MCC160" w:date="2022-11-16T22:27:00Z">
                    <w:rPr>
                      <w:rFonts w:ascii="Arial" w:hAnsi="Arial"/>
                      <w:sz w:val="18"/>
                    </w:rPr>
                  </w:rPrChange>
                </w:rPr>
                <w:delText>.</w:delText>
              </w:r>
              <w:r w:rsidRPr="00424E59" w:rsidDel="00552E8D">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2311E6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16707AB"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89DE6D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AD970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0E8616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7C75F1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46986C8B" w14:textId="60AA2CF6"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1406" w:author="MCC160" w:date="2022-11-01T12:01:00Z">
              <w:r w:rsidRPr="00424E59" w:rsidDel="001D091D">
                <w:rPr>
                  <w:rFonts w:ascii="Arial" w:hAnsi="Arial"/>
                  <w:sz w:val="18"/>
                </w:rPr>
                <w:delText>Does the UE (</w:delText>
              </w:r>
              <w:r w:rsidRPr="00424E59" w:rsidDel="001D091D">
                <w:rPr>
                  <w:rFonts w:ascii="Arial" w:hAnsi="Arial"/>
                  <w:sz w:val="18"/>
                  <w:lang w:eastAsia="ko-KR"/>
                </w:rPr>
                <w:delText>MCPTT client)</w:delText>
              </w:r>
              <w:r w:rsidRPr="00424E59" w:rsidDel="001D091D">
                <w:rPr>
                  <w:rFonts w:ascii="Arial" w:eastAsia="Calibri" w:hAnsi="Arial"/>
                  <w:sz w:val="18"/>
                </w:rPr>
                <w:delText xml:space="preserve"> perform procedure for </w:delText>
              </w:r>
            </w:del>
            <w:ins w:id="1407" w:author="MCC160" w:date="2022-11-01T12:01:00Z">
              <w:r w:rsidR="001D091D" w:rsidRPr="00424E59">
                <w:rPr>
                  <w:rFonts w:ascii="Arial" w:hAnsi="Arial"/>
                  <w:sz w:val="18"/>
                </w:rPr>
                <w:t xml:space="preserve">Does the UE (MCPTT </w:t>
              </w:r>
            </w:ins>
            <w:ins w:id="1408" w:author="MCC160" w:date="2022-11-16T22:29:00Z">
              <w:r w:rsidR="00CF034B" w:rsidRPr="00424E59">
                <w:rPr>
                  <w:rFonts w:ascii="Arial" w:hAnsi="Arial"/>
                  <w:sz w:val="18"/>
                  <w:rPrChange w:id="1409" w:author="MCC160" w:date="2022-11-16T22:29:00Z">
                    <w:rPr>
                      <w:rFonts w:ascii="Arial" w:hAnsi="Arial"/>
                      <w:sz w:val="18"/>
                    </w:rPr>
                  </w:rPrChange>
                </w:rPr>
                <w:t>c</w:t>
              </w:r>
            </w:ins>
            <w:ins w:id="1410" w:author="MCC160" w:date="2022-11-01T12:01:00Z">
              <w:r w:rsidR="001D091D" w:rsidRPr="00424E59">
                <w:rPr>
                  <w:rFonts w:ascii="Arial" w:hAnsi="Arial"/>
                  <w:sz w:val="18"/>
                </w:rPr>
                <w:t>lient) correctly perform test procedure '</w:t>
              </w:r>
            </w:ins>
            <w:r w:rsidRPr="00424E59">
              <w:rPr>
                <w:rFonts w:ascii="Arial" w:hAnsi="Arial"/>
                <w:sz w:val="18"/>
              </w:rPr>
              <w:t>MCX CO call release</w:t>
            </w:r>
            <w:ins w:id="1411" w:author="MCC160" w:date="2022-11-01T12:31:00Z">
              <w:r w:rsidR="00485FAC"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5.3.10.3-1 </w:t>
            </w:r>
            <w:r w:rsidRPr="00424E59">
              <w:rPr>
                <w:rFonts w:ascii="Arial" w:eastAsia="Calibri" w:hAnsi="Arial"/>
                <w:sz w:val="18"/>
              </w:rPr>
              <w:t xml:space="preserve">to </w:t>
            </w:r>
            <w:del w:id="1412" w:author="MCC160" w:date="2022-11-03T14:10:00Z">
              <w:r w:rsidRPr="00424E59" w:rsidDel="004C404B">
                <w:rPr>
                  <w:rFonts w:ascii="Arial" w:eastAsia="Calibri" w:hAnsi="Arial"/>
                  <w:sz w:val="18"/>
                </w:rPr>
                <w:delText xml:space="preserve">end </w:delText>
              </w:r>
            </w:del>
            <w:ins w:id="1413" w:author="MCC160" w:date="2022-11-03T14:10:00Z">
              <w:r w:rsidR="004C404B" w:rsidRPr="00424E59">
                <w:rPr>
                  <w:rFonts w:ascii="Arial" w:eastAsia="Calibri" w:hAnsi="Arial"/>
                  <w:sz w:val="18"/>
                </w:rPr>
                <w:t xml:space="preserve">release </w:t>
              </w:r>
            </w:ins>
            <w:r w:rsidRPr="00424E59">
              <w:rPr>
                <w:rFonts w:ascii="Arial" w:eastAsia="Calibri" w:hAnsi="Arial"/>
                <w:sz w:val="18"/>
              </w:rPr>
              <w:t>the call?</w:t>
            </w:r>
          </w:p>
        </w:tc>
        <w:tc>
          <w:tcPr>
            <w:tcW w:w="708" w:type="dxa"/>
            <w:tcBorders>
              <w:top w:val="single" w:sz="4" w:space="0" w:color="auto"/>
              <w:left w:val="single" w:sz="4" w:space="0" w:color="auto"/>
              <w:bottom w:val="single" w:sz="4" w:space="0" w:color="auto"/>
              <w:right w:val="single" w:sz="4" w:space="0" w:color="auto"/>
            </w:tcBorders>
            <w:hideMark/>
          </w:tcPr>
          <w:p w14:paraId="6088F34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0E8C787"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3B416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548476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5F4BF39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DEEB47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9-10</w:t>
            </w:r>
          </w:p>
        </w:tc>
        <w:tc>
          <w:tcPr>
            <w:tcW w:w="3968" w:type="dxa"/>
            <w:tcBorders>
              <w:top w:val="single" w:sz="4" w:space="0" w:color="auto"/>
              <w:left w:val="single" w:sz="4" w:space="0" w:color="auto"/>
              <w:bottom w:val="single" w:sz="4" w:space="0" w:color="auto"/>
              <w:right w:val="single" w:sz="4" w:space="0" w:color="auto"/>
            </w:tcBorders>
            <w:hideMark/>
          </w:tcPr>
          <w:p w14:paraId="198D3A14"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9F9E1B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255ECA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645FB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B9C1C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0F40A8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FCDC5B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69CC4627" w14:textId="77777777" w:rsidR="007C6546" w:rsidRPr="00424E59" w:rsidRDefault="007C6546" w:rsidP="00BC3F8D">
            <w:pPr>
              <w:keepNext/>
              <w:keepLines/>
              <w:spacing w:after="0"/>
              <w:rPr>
                <w:ins w:id="1414" w:author="MCC160" w:date="2022-11-16T22:27:00Z"/>
                <w:rFonts w:ascii="Arial" w:hAnsi="Arial"/>
                <w:sz w:val="18"/>
                <w:rPrChange w:id="1415" w:author="MCC160" w:date="2022-11-16T22:28:00Z">
                  <w:rPr>
                    <w:ins w:id="1416" w:author="MCC160" w:date="2022-11-16T22:27:00Z"/>
                    <w:rFonts w:ascii="Arial" w:hAnsi="Arial"/>
                    <w:sz w:val="18"/>
                  </w:rPr>
                </w:rPrChange>
              </w:rPr>
            </w:pPr>
            <w:ins w:id="1417" w:author="MCC160" w:date="2022-11-16T22:27:00Z">
              <w:r w:rsidRPr="00424E59">
                <w:rPr>
                  <w:rFonts w:ascii="Arial" w:hAnsi="Arial"/>
                  <w:sz w:val="18"/>
                  <w:rPrChange w:id="1418" w:author="MCC160" w:date="2022-11-16T22:28:00Z">
                    <w:rPr>
                      <w:rFonts w:ascii="Arial" w:hAnsi="Arial"/>
                      <w:sz w:val="18"/>
                    </w:rPr>
                  </w:rPrChange>
                </w:rPr>
                <w:t>Make the UE (MCPTT client) request the establishment of a remotely initiated ambient listening call to user B.</w:t>
              </w:r>
            </w:ins>
          </w:p>
          <w:p w14:paraId="14261A94" w14:textId="6E61EC93" w:rsidR="00EB676A" w:rsidRPr="00424E59" w:rsidRDefault="00EB676A" w:rsidP="00BC3F8D">
            <w:pPr>
              <w:keepNext/>
              <w:keepLines/>
              <w:spacing w:after="0"/>
              <w:rPr>
                <w:rFonts w:ascii="Arial" w:hAnsi="Arial"/>
                <w:sz w:val="18"/>
              </w:rPr>
            </w:pPr>
            <w:del w:id="1419" w:author="MCC160" w:date="2022-11-16T22:28:00Z">
              <w:r w:rsidRPr="00424E59" w:rsidDel="007C6546">
                <w:rPr>
                  <w:rFonts w:ascii="Arial" w:hAnsi="Arial"/>
                  <w:sz w:val="18"/>
                  <w:rPrChange w:id="1420" w:author="MCC160" w:date="2022-11-16T22:28:00Z">
                    <w:rPr>
                      <w:rFonts w:ascii="Arial" w:hAnsi="Arial"/>
                      <w:sz w:val="18"/>
                    </w:rPr>
                  </w:rPrChange>
                </w:rPr>
                <w:delText xml:space="preserve">Make the UE (MCPTT User) request the establishment of an MCPTT </w:delText>
              </w:r>
              <w:r w:rsidRPr="00424E59" w:rsidDel="007C6546">
                <w:rPr>
                  <w:rFonts w:ascii="Arial" w:hAnsi="Arial"/>
                  <w:sz w:val="18"/>
                  <w:lang w:eastAsia="zh-CN"/>
                  <w:rPrChange w:id="1421" w:author="MCC160" w:date="2022-11-16T22:28:00Z">
                    <w:rPr>
                      <w:rFonts w:ascii="Arial" w:hAnsi="Arial"/>
                      <w:sz w:val="18"/>
                      <w:lang w:eastAsia="zh-CN"/>
                    </w:rPr>
                  </w:rPrChange>
                </w:rPr>
                <w:delText>remotely initiated ambient listening call</w:delText>
              </w:r>
              <w:r w:rsidRPr="00424E59" w:rsidDel="007C6546">
                <w:rPr>
                  <w:rFonts w:ascii="Arial" w:hAnsi="Arial"/>
                  <w:sz w:val="18"/>
                  <w:rPrChange w:id="1422" w:author="MCC160" w:date="2022-11-16T22:28:00Z">
                    <w:rPr>
                      <w:rFonts w:ascii="Arial" w:hAnsi="Arial"/>
                      <w:sz w:val="18"/>
                    </w:rPr>
                  </w:rPrChange>
                </w:rPr>
                <w:delText>.</w:delText>
              </w:r>
            </w:del>
            <w:del w:id="1423" w:author="MCC160" w:date="2022-11-03T13:44:00Z">
              <w:r w:rsidRPr="00424E59" w:rsidDel="004967DA">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4D65C3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9D33AC"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FD4516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44E43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419AFF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D4533F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22E655EE" w14:textId="1C01E6B6" w:rsidR="00EB676A" w:rsidRPr="00424E59" w:rsidRDefault="00EB676A" w:rsidP="002B6035">
            <w:pPr>
              <w:keepNext/>
              <w:keepLines/>
              <w:spacing w:after="0"/>
              <w:rPr>
                <w:rFonts w:ascii="Arial" w:hAnsi="Arial"/>
                <w:sz w:val="18"/>
              </w:rPr>
            </w:pPr>
            <w:r w:rsidRPr="00424E59">
              <w:rPr>
                <w:rFonts w:ascii="Arial" w:hAnsi="Arial"/>
                <w:sz w:val="18"/>
              </w:rPr>
              <w:t>Check:</w:t>
            </w:r>
            <w:ins w:id="1424" w:author="MCC160" w:date="2022-11-01T16:14:00Z">
              <w:r w:rsidR="002B6035" w:rsidRPr="00424E59">
                <w:rPr>
                  <w:rFonts w:ascii="Arial" w:hAnsi="Arial"/>
                  <w:sz w:val="18"/>
                </w:rPr>
                <w:t xml:space="preserve"> Does the UE (MCPTT </w:t>
              </w:r>
            </w:ins>
            <w:ins w:id="1425" w:author="MCC160" w:date="2022-11-16T22:28:00Z">
              <w:r w:rsidR="007C6546" w:rsidRPr="00424E59">
                <w:rPr>
                  <w:rFonts w:ascii="Arial" w:hAnsi="Arial"/>
                  <w:sz w:val="18"/>
                  <w:rPrChange w:id="1426" w:author="MCC160" w:date="2022-11-16T22:28:00Z">
                    <w:rPr>
                      <w:rFonts w:ascii="Arial" w:hAnsi="Arial"/>
                      <w:sz w:val="18"/>
                    </w:rPr>
                  </w:rPrChange>
                </w:rPr>
                <w:t>c</w:t>
              </w:r>
            </w:ins>
            <w:ins w:id="1427" w:author="MCC160" w:date="2022-11-01T16:14:00Z">
              <w:r w:rsidR="002B6035" w:rsidRPr="00424E59">
                <w:rPr>
                  <w:rFonts w:ascii="Arial" w:hAnsi="Arial"/>
                  <w:sz w:val="18"/>
                </w:rPr>
                <w:t>lient) correctly perform test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ins>
            <w:del w:id="1428" w:author="MCC160" w:date="2022-11-01T16:14:00Z">
              <w:r w:rsidRPr="00424E59" w:rsidDel="002B6035">
                <w:rPr>
                  <w:rFonts w:ascii="Arial" w:hAnsi="Arial"/>
                  <w:sz w:val="18"/>
                </w:rPr>
                <w:delText xml:space="preserve"> </w:delText>
              </w:r>
            </w:del>
            <w:del w:id="1429" w:author="MCC160" w:date="2022-11-01T12:32:00Z">
              <w:r w:rsidRPr="00424E59" w:rsidDel="00485FAC">
                <w:rPr>
                  <w:rFonts w:ascii="Arial" w:hAnsi="Arial"/>
                  <w:sz w:val="18"/>
                </w:rPr>
                <w:delText>Does the UE (</w:delText>
              </w:r>
              <w:r w:rsidRPr="00424E59" w:rsidDel="00485FAC">
                <w:rPr>
                  <w:rFonts w:ascii="Arial" w:hAnsi="Arial"/>
                  <w:sz w:val="18"/>
                  <w:lang w:eastAsia="ko-KR"/>
                </w:rPr>
                <w:delText xml:space="preserve">MCPTT client) perform the procedure for </w:delText>
              </w:r>
            </w:del>
            <w:del w:id="1430" w:author="MCC160" w:date="2022-11-01T16:14:00Z">
              <w:r w:rsidRPr="00424E59" w:rsidDel="002B6035">
                <w:rPr>
                  <w:rFonts w:ascii="Arial" w:hAnsi="Arial"/>
                  <w:sz w:val="18"/>
                  <w:lang w:eastAsia="ko-KR"/>
                </w:rPr>
                <w:delText xml:space="preserve">MCPTT CO establishment/modification without provisional responses other than 100 Trying as described in TS 36.579-1 [2] Table 5.3A.1.3-1 </w:delText>
              </w:r>
            </w:del>
            <w:del w:id="1431" w:author="MCC160" w:date="2022-11-01T12:32:00Z">
              <w:r w:rsidRPr="00424E59" w:rsidDel="00485FAC">
                <w:rPr>
                  <w:rFonts w:ascii="Arial" w:hAnsi="Arial"/>
                  <w:sz w:val="18"/>
                  <w:lang w:eastAsia="ko-KR"/>
                </w:rPr>
                <w:delText xml:space="preserve">for </w:delText>
              </w:r>
              <w:r w:rsidRPr="00424E59" w:rsidDel="00485FAC">
                <w:rPr>
                  <w:rFonts w:ascii="Arial" w:hAnsi="Arial"/>
                  <w:sz w:val="18"/>
                </w:rPr>
                <w:delText xml:space="preserve">the establishment of </w:delText>
              </w:r>
            </w:del>
            <w:del w:id="1432" w:author="MCC160" w:date="2022-11-01T16:09:00Z">
              <w:r w:rsidRPr="00424E59" w:rsidDel="00F9425C">
                <w:rPr>
                  <w:rFonts w:ascii="Arial" w:hAnsi="Arial"/>
                  <w:sz w:val="18"/>
                </w:rPr>
                <w:delText>an MCPTT</w:delText>
              </w:r>
            </w:del>
            <w:del w:id="1433" w:author="MCC160" w:date="2022-11-01T16:10:00Z">
              <w:r w:rsidRPr="00424E59" w:rsidDel="00F9425C">
                <w:rPr>
                  <w:rFonts w:ascii="Arial" w:hAnsi="Arial"/>
                  <w:sz w:val="18"/>
                </w:rPr>
                <w:delText xml:space="preserve"> </w:delText>
              </w:r>
            </w:del>
            <w:del w:id="1434" w:author="MCC160" w:date="2022-11-01T16:14:00Z">
              <w:r w:rsidRPr="00424E59" w:rsidDel="002B6035">
                <w:rPr>
                  <w:rFonts w:ascii="Arial" w:hAnsi="Arial"/>
                  <w:sz w:val="18"/>
                  <w:lang w:eastAsia="zh-CN"/>
                </w:rPr>
                <w:delText>remotely initiated ambient listening call</w:delText>
              </w:r>
              <w:r w:rsidRPr="00424E59" w:rsidDel="002B6035">
                <w:rPr>
                  <w:rFonts w:ascii="Arial" w:hAnsi="Arial"/>
                  <w:sz w:val="18"/>
                  <w:lang w:eastAsia="ko-KR"/>
                </w:rPr>
                <w:delText>?</w:delText>
              </w:r>
            </w:del>
            <w:del w:id="1435" w:author="MCC160" w:date="2022-11-01T12:33:00Z">
              <w:r w:rsidRPr="00424E59" w:rsidDel="00485FAC">
                <w:rPr>
                  <w:rFonts w:ascii="Arial" w:hAnsi="Arial"/>
                  <w:sz w:val="18"/>
                  <w:lang w:eastAsia="ko-KR"/>
                </w:rPr>
                <w:delText xml:space="preserve"> </w:delText>
              </w:r>
            </w:del>
            <w:del w:id="1436" w:author="MCC160" w:date="2022-11-01T16:14:00Z">
              <w:r w:rsidRPr="00424E59" w:rsidDel="002B6035">
                <w:rPr>
                  <w:rFonts w:ascii="Arial" w:hAnsi="Arial"/>
                  <w:sz w:val="18"/>
                </w:rPr>
                <w:delText xml:space="preserve">Option a in </w:delText>
              </w:r>
              <w:r w:rsidRPr="00424E59" w:rsidDel="002B6035">
                <w:rPr>
                  <w:rFonts w:ascii="Arial" w:hAnsi="Arial"/>
                  <w:sz w:val="18"/>
                  <w:lang w:eastAsia="ko-KR"/>
                </w:rPr>
                <w:delText>TS 36.579-1 [2] Table 5.3A.1.3-1 is used.</w:delText>
              </w:r>
            </w:del>
          </w:p>
        </w:tc>
        <w:tc>
          <w:tcPr>
            <w:tcW w:w="708" w:type="dxa"/>
            <w:tcBorders>
              <w:top w:val="single" w:sz="4" w:space="0" w:color="auto"/>
              <w:left w:val="single" w:sz="4" w:space="0" w:color="auto"/>
              <w:bottom w:val="single" w:sz="4" w:space="0" w:color="auto"/>
              <w:right w:val="single" w:sz="4" w:space="0" w:color="auto"/>
            </w:tcBorders>
            <w:hideMark/>
          </w:tcPr>
          <w:p w14:paraId="797B59D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32406F"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DEA62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E984EF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5246D73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8819CC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F697CA7"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CDFE92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FFAEB8"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DE9BD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0E510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B932B1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2BB9E9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72BEF9F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The SS (MCPTT server) sends a </w:t>
            </w:r>
            <w:r w:rsidRPr="00424E59">
              <w:rPr>
                <w:rFonts w:ascii="Arial" w:hAnsi="Arial"/>
                <w:sz w:val="18"/>
                <w:lang w:eastAsia="ko-KR"/>
              </w:rPr>
              <w:t xml:space="preserve">Floor Taken message, </w:t>
            </w:r>
            <w:r w:rsidRPr="00424E59">
              <w:rPr>
                <w:rFonts w:ascii="Arial" w:hAnsi="Arial"/>
                <w:sz w:val="18"/>
              </w:rPr>
              <w:t>the Permission to Request the Floor field set to '0'</w:t>
            </w:r>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894C8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549E44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5EC7870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95095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A8BDFB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7E9C45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E1DF80C"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EC1D84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92CF32"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4237BD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53D12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CC29A5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31371A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7BFC4120" w14:textId="047E9450"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1437" w:author="MCC160" w:date="2022-11-01T12:33:00Z">
              <w:r w:rsidRPr="00424E59" w:rsidDel="00485FAC">
                <w:rPr>
                  <w:rFonts w:ascii="Arial" w:eastAsia="Calibri" w:hAnsi="Arial"/>
                  <w:sz w:val="18"/>
                </w:rPr>
                <w:delText xml:space="preserve">Is the procedure for </w:delText>
              </w:r>
            </w:del>
            <w:ins w:id="1438" w:author="MCC160" w:date="2022-11-01T12:33:00Z">
              <w:r w:rsidR="00485FAC" w:rsidRPr="00424E59">
                <w:rPr>
                  <w:rFonts w:ascii="Arial" w:eastAsia="Calibri" w:hAnsi="Arial"/>
                  <w:sz w:val="18"/>
                </w:rPr>
                <w:t xml:space="preserve">Does the UE (MCPTT </w:t>
              </w:r>
            </w:ins>
            <w:ins w:id="1439" w:author="MCC160" w:date="2022-11-16T22:29:00Z">
              <w:r w:rsidR="00CF034B" w:rsidRPr="00424E59">
                <w:rPr>
                  <w:rFonts w:ascii="Arial" w:eastAsia="Calibri" w:hAnsi="Arial"/>
                  <w:sz w:val="18"/>
                  <w:rPrChange w:id="1440" w:author="MCC160" w:date="2022-11-16T22:29:00Z">
                    <w:rPr>
                      <w:rFonts w:ascii="Arial" w:eastAsia="Calibri" w:hAnsi="Arial"/>
                      <w:sz w:val="18"/>
                    </w:rPr>
                  </w:rPrChange>
                </w:rPr>
                <w:t>c</w:t>
              </w:r>
            </w:ins>
            <w:ins w:id="1441" w:author="MCC160" w:date="2022-11-01T12:33:00Z">
              <w:r w:rsidR="00485FAC" w:rsidRPr="00424E59">
                <w:rPr>
                  <w:rFonts w:ascii="Arial" w:eastAsia="Calibri" w:hAnsi="Arial"/>
                  <w:sz w:val="18"/>
                </w:rPr>
                <w:t>lient) correctly perform test procedure '</w:t>
              </w:r>
            </w:ins>
            <w:r w:rsidRPr="00424E59">
              <w:rPr>
                <w:rFonts w:ascii="Arial" w:hAnsi="Arial"/>
                <w:sz w:val="18"/>
              </w:rPr>
              <w:t>MCX CT call release</w:t>
            </w:r>
            <w:ins w:id="1442" w:author="MCC160" w:date="2022-11-01T12:33:00Z">
              <w:r w:rsidR="00485FAC"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5.3.12.3-1 to </w:t>
            </w:r>
            <w:del w:id="1443" w:author="MCC160" w:date="2022-11-01T12:33:00Z">
              <w:r w:rsidRPr="00424E59" w:rsidDel="00485FAC">
                <w:rPr>
                  <w:rFonts w:ascii="Arial" w:hAnsi="Arial"/>
                  <w:sz w:val="18"/>
                </w:rPr>
                <w:delText xml:space="preserve">end </w:delText>
              </w:r>
            </w:del>
            <w:ins w:id="1444" w:author="MCC160" w:date="2022-11-01T12:33:00Z">
              <w:r w:rsidR="00485FAC" w:rsidRPr="00424E59">
                <w:rPr>
                  <w:rFonts w:ascii="Arial" w:hAnsi="Arial"/>
                  <w:sz w:val="18"/>
                </w:rPr>
                <w:t xml:space="preserve">release </w:t>
              </w:r>
            </w:ins>
            <w:r w:rsidRPr="00424E59">
              <w:rPr>
                <w:rFonts w:ascii="Arial" w:hAnsi="Arial"/>
                <w:sz w:val="18"/>
              </w:rPr>
              <w:t>the call</w:t>
            </w:r>
            <w:del w:id="1445" w:author="MCC160" w:date="2022-11-01T12:34:00Z">
              <w:r w:rsidRPr="00424E59" w:rsidDel="00485FAC">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75B559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EEA013"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7FD12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888376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14E255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0A8350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17-18</w:t>
            </w:r>
          </w:p>
        </w:tc>
        <w:tc>
          <w:tcPr>
            <w:tcW w:w="3968" w:type="dxa"/>
            <w:tcBorders>
              <w:top w:val="single" w:sz="4" w:space="0" w:color="auto"/>
              <w:left w:val="single" w:sz="4" w:space="0" w:color="auto"/>
              <w:bottom w:val="single" w:sz="4" w:space="0" w:color="auto"/>
              <w:right w:val="single" w:sz="4" w:space="0" w:color="auto"/>
            </w:tcBorders>
            <w:hideMark/>
          </w:tcPr>
          <w:p w14:paraId="20082312"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33619D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8B398E"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2BE99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ADC43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8ADA717"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DFB31AE"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szCs w:val="22"/>
              </w:rPr>
              <w:t xml:space="preserve">NOTE 1: </w:t>
            </w:r>
            <w:r w:rsidRPr="00424E59">
              <w:rPr>
                <w:rFonts w:ascii="Arial" w:hAnsi="Arial"/>
                <w:sz w:val="18"/>
              </w:rPr>
              <w:t>This is expected to be done via a suitable implementation dependent MMI.</w:t>
            </w:r>
          </w:p>
        </w:tc>
      </w:tr>
    </w:tbl>
    <w:p w14:paraId="38F0171D" w14:textId="77777777" w:rsidR="00EB676A" w:rsidRPr="00424E59" w:rsidRDefault="00EB676A" w:rsidP="00EB676A"/>
    <w:p w14:paraId="6DB393D1" w14:textId="77777777" w:rsidR="00EB676A" w:rsidRPr="00424E59" w:rsidRDefault="00EB676A" w:rsidP="00EB676A">
      <w:pPr>
        <w:keepNext/>
        <w:keepLines/>
        <w:spacing w:before="120"/>
        <w:ind w:left="1985" w:hanging="1985"/>
        <w:rPr>
          <w:rFonts w:ascii="Arial" w:hAnsi="Arial"/>
        </w:rPr>
      </w:pPr>
      <w:r w:rsidRPr="00424E59">
        <w:rPr>
          <w:rFonts w:ascii="Arial" w:hAnsi="Arial"/>
        </w:rPr>
        <w:t>6.2.14.3.3</w:t>
      </w:r>
      <w:r w:rsidRPr="00424E59">
        <w:rPr>
          <w:rFonts w:ascii="Arial" w:hAnsi="Arial"/>
        </w:rPr>
        <w:tab/>
        <w:t>Specific message contents</w:t>
      </w:r>
    </w:p>
    <w:p w14:paraId="1D3AA26D"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6.2.14.3.3-1: </w:t>
      </w:r>
      <w:r w:rsidRPr="00424E59">
        <w:rPr>
          <w:rFonts w:ascii="Arial" w:hAnsi="Arial"/>
          <w:b/>
          <w:lang w:eastAsia="ko-KR"/>
        </w:rPr>
        <w:t>SIP INVITE</w:t>
      </w:r>
      <w:r w:rsidRPr="00424E59">
        <w:rPr>
          <w:rFonts w:ascii="Arial" w:hAnsi="Arial"/>
          <w:b/>
        </w:rPr>
        <w:t xml:space="preserve"> from the UE (Steps 2, 12, Table 6.2.14.3.2-1;</w:t>
      </w:r>
      <w:r w:rsidRPr="00424E59">
        <w:rPr>
          <w:rFonts w:ascii="Arial" w:hAnsi="Arial"/>
          <w:b/>
        </w:rP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2E4EFE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75FFD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5.5.2.5.1-1, condition PRIVATE-CALL</w:t>
            </w:r>
          </w:p>
        </w:tc>
      </w:tr>
      <w:tr w:rsidR="00EB676A" w:rsidRPr="00424E59" w14:paraId="727E933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3D4B3F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08909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9F37A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0281E1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E168F2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AD64DF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CE3CE3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4A6A4D2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B1F784F" w14:textId="77777777" w:rsidR="00EB676A" w:rsidRPr="00424E59"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31575B0C" w14:textId="77777777" w:rsidR="00EB676A" w:rsidRPr="00424E59" w:rsidRDefault="00EB676A" w:rsidP="00BC3F8D">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7F4CA802" w14:textId="77777777" w:rsidR="00EB676A" w:rsidRPr="00424E59" w:rsidRDefault="00EB676A" w:rsidP="00BC3F8D">
            <w:pPr>
              <w:keepNext/>
              <w:keepLines/>
              <w:spacing w:after="0"/>
              <w:jc w:val="center"/>
              <w:rPr>
                <w:rFonts w:ascii="Arial" w:hAnsi="Arial"/>
                <w:b/>
                <w:sz w:val="18"/>
              </w:rPr>
            </w:pPr>
          </w:p>
        </w:tc>
      </w:tr>
      <w:tr w:rsidR="00EB676A" w:rsidRPr="00424E59" w14:paraId="31AB6AF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A79AC4F" w14:textId="77777777" w:rsidR="00EB676A" w:rsidRPr="00424E59" w:rsidRDefault="00EB676A" w:rsidP="00BC3F8D">
            <w:pPr>
              <w:keepNext/>
              <w:keepLines/>
              <w:spacing w:after="0"/>
              <w:rPr>
                <w:rFonts w:ascii="Arial" w:hAnsi="Arial"/>
                <w:sz w:val="18"/>
              </w:rPr>
            </w:pPr>
            <w:r w:rsidRPr="00424E59">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38D439A7"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0B4852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65CA1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06BDC8" w14:textId="77777777" w:rsidR="00EB676A" w:rsidRPr="00424E59" w:rsidRDefault="00EB676A" w:rsidP="00BC3F8D">
            <w:pPr>
              <w:keepNext/>
              <w:keepLines/>
              <w:spacing w:after="0"/>
              <w:rPr>
                <w:rFonts w:ascii="Arial" w:hAnsi="Arial"/>
                <w:sz w:val="18"/>
              </w:rPr>
            </w:pPr>
          </w:p>
        </w:tc>
      </w:tr>
      <w:tr w:rsidR="00EB676A" w:rsidRPr="00424E59" w14:paraId="75FA658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8324564"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5B9CDCC0" w14:textId="77777777" w:rsidR="00EB676A" w:rsidRPr="00424E59" w:rsidRDefault="00EB676A" w:rsidP="00BC3F8D">
            <w:pPr>
              <w:keepNext/>
              <w:keepLines/>
              <w:spacing w:after="0"/>
              <w:rPr>
                <w:rFonts w:ascii="Arial" w:hAnsi="Arial"/>
                <w:sz w:val="18"/>
              </w:rPr>
            </w:pPr>
            <w:r w:rsidRPr="00424E59">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2BCDA04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8A4DD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D8CB41" w14:textId="77777777" w:rsidR="00EB676A" w:rsidRPr="00424E59" w:rsidRDefault="00EB676A" w:rsidP="00BC3F8D">
            <w:pPr>
              <w:keepNext/>
              <w:keepLines/>
              <w:spacing w:after="0"/>
              <w:rPr>
                <w:rFonts w:ascii="Arial" w:hAnsi="Arial"/>
                <w:sz w:val="18"/>
              </w:rPr>
            </w:pPr>
          </w:p>
        </w:tc>
      </w:tr>
      <w:tr w:rsidR="00EB676A" w:rsidRPr="00424E59" w14:paraId="1BB37E6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21537D2"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230B360D" w14:textId="77777777" w:rsidR="00EB676A" w:rsidRPr="00424E59" w:rsidRDefault="00EB676A" w:rsidP="00BC3F8D">
            <w:pPr>
              <w:keepNext/>
              <w:keepLines/>
              <w:spacing w:after="0"/>
              <w:rPr>
                <w:rFonts w:ascii="Arial" w:hAnsi="Arial"/>
                <w:sz w:val="18"/>
              </w:rPr>
            </w:pPr>
            <w:r w:rsidRPr="00424E59">
              <w:rPr>
                <w:rFonts w:ascii="Arial" w:hAnsi="Arial"/>
                <w:iCs/>
                <w:sz w:val="18"/>
              </w:rPr>
              <w:t>“</w:t>
            </w:r>
            <w:r w:rsidRPr="00424E59">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0025647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8D127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0A06CC" w14:textId="77777777" w:rsidR="00EB676A" w:rsidRPr="00424E59" w:rsidRDefault="00EB676A" w:rsidP="00BC3F8D">
            <w:pPr>
              <w:keepNext/>
              <w:keepLines/>
              <w:spacing w:after="0"/>
              <w:rPr>
                <w:rFonts w:ascii="Arial" w:hAnsi="Arial"/>
                <w:sz w:val="18"/>
              </w:rPr>
            </w:pPr>
          </w:p>
        </w:tc>
      </w:tr>
      <w:tr w:rsidR="00EB676A" w:rsidRPr="00424E59" w14:paraId="3536654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004008B"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495A98A"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95F33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9F736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1AC64F" w14:textId="77777777" w:rsidR="00EB676A" w:rsidRPr="00424E59" w:rsidRDefault="00EB676A" w:rsidP="00BC3F8D">
            <w:pPr>
              <w:keepNext/>
              <w:keepLines/>
              <w:spacing w:after="0"/>
              <w:rPr>
                <w:rFonts w:ascii="Arial" w:hAnsi="Arial"/>
                <w:sz w:val="18"/>
              </w:rPr>
            </w:pPr>
          </w:p>
        </w:tc>
      </w:tr>
      <w:tr w:rsidR="00EB676A" w:rsidRPr="00424E59" w14:paraId="7410706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D8C89E"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194FBC3"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B8B41AE" w14:textId="77777777" w:rsidR="00EB676A" w:rsidRPr="00424E59" w:rsidRDefault="00EB676A" w:rsidP="00BC3F8D">
            <w:pPr>
              <w:keepNext/>
              <w:keepLines/>
              <w:spacing w:after="0"/>
              <w:rPr>
                <w:rFonts w:ascii="Arial" w:hAnsi="Arial"/>
                <w:sz w:val="18"/>
              </w:rPr>
            </w:pPr>
            <w:r w:rsidRPr="00424E59">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86398E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ED0CC9" w14:textId="77777777" w:rsidR="00EB676A" w:rsidRPr="00424E59" w:rsidRDefault="00EB676A" w:rsidP="00BC3F8D">
            <w:pPr>
              <w:keepNext/>
              <w:keepLines/>
              <w:spacing w:after="0"/>
              <w:rPr>
                <w:rFonts w:ascii="Arial" w:hAnsi="Arial"/>
                <w:sz w:val="18"/>
              </w:rPr>
            </w:pPr>
          </w:p>
        </w:tc>
      </w:tr>
      <w:tr w:rsidR="00EB676A" w:rsidRPr="00424E59" w14:paraId="698564D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B61E1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ACB152"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14:paraId="4A1B584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166C32"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54169D1" w14:textId="77777777" w:rsidR="00EB676A" w:rsidRPr="00424E59" w:rsidRDefault="00EB676A" w:rsidP="00BC3F8D">
            <w:pPr>
              <w:keepNext/>
              <w:keepLines/>
              <w:spacing w:after="0"/>
              <w:rPr>
                <w:rFonts w:ascii="Arial" w:hAnsi="Arial"/>
                <w:sz w:val="18"/>
              </w:rPr>
            </w:pPr>
          </w:p>
        </w:tc>
      </w:tr>
      <w:tr w:rsidR="00EB676A" w:rsidRPr="00424E59" w14:paraId="136A97B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D7A9E4B"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4176556"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0974FA9" w14:textId="77777777" w:rsidR="00EB676A" w:rsidRPr="00424E59" w:rsidRDefault="00EB676A" w:rsidP="00BC3F8D">
            <w:pPr>
              <w:keepNext/>
              <w:keepLines/>
              <w:spacing w:after="0"/>
              <w:rPr>
                <w:rFonts w:ascii="Arial" w:hAnsi="Arial"/>
                <w:sz w:val="18"/>
              </w:rPr>
            </w:pPr>
            <w:r w:rsidRPr="00424E59">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37D7E1CF"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FE8CC0" w14:textId="77777777" w:rsidR="00EB676A" w:rsidRPr="00424E59" w:rsidRDefault="00EB676A" w:rsidP="00BC3F8D">
            <w:pPr>
              <w:keepNext/>
              <w:keepLines/>
              <w:spacing w:after="0"/>
              <w:rPr>
                <w:rFonts w:ascii="Arial" w:hAnsi="Arial"/>
                <w:sz w:val="18"/>
              </w:rPr>
            </w:pPr>
          </w:p>
        </w:tc>
      </w:tr>
      <w:tr w:rsidR="00EB676A" w:rsidRPr="00424E59" w14:paraId="01E16A3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B4A112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81EE2C"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0A9AED86"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96D17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8EFC83B" w14:textId="77777777" w:rsidR="00EB676A" w:rsidRPr="00424E59" w:rsidRDefault="00EB676A" w:rsidP="00BC3F8D">
            <w:pPr>
              <w:keepNext/>
              <w:keepLines/>
              <w:spacing w:after="0"/>
              <w:rPr>
                <w:rFonts w:ascii="Arial" w:hAnsi="Arial"/>
                <w:sz w:val="18"/>
              </w:rPr>
            </w:pPr>
          </w:p>
        </w:tc>
      </w:tr>
    </w:tbl>
    <w:p w14:paraId="3FB446E0" w14:textId="77777777" w:rsidR="00EB676A" w:rsidRPr="00424E59" w:rsidRDefault="00EB676A" w:rsidP="00EB676A"/>
    <w:p w14:paraId="020FCE22"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6.2.14.3.3-2: </w:t>
      </w:r>
      <w:r w:rsidRPr="00424E59">
        <w:rPr>
          <w:rFonts w:ascii="Arial" w:hAnsi="Arial"/>
          <w:b/>
          <w:lang w:eastAsia="ko-KR"/>
        </w:rPr>
        <w:t>MCPTT-Info in SIP INVITE</w:t>
      </w:r>
      <w:r w:rsidRPr="00424E59">
        <w:rPr>
          <w:rFonts w:ascii="Arial" w:hAnsi="Arial"/>
          <w:b/>
        </w:rPr>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D69F48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638ECC"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PRIVATE-CALL, INVITE_REFER</w:t>
            </w:r>
          </w:p>
        </w:tc>
      </w:tr>
      <w:tr w:rsidR="00EB676A" w:rsidRPr="00424E59" w14:paraId="0721899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4D7271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03E98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23057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C96424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B79B4F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55E76B3"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A8D999"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64B097B3"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B8950D"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3B0A8E"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510ECEF" w14:textId="77777777" w:rsidR="00EB676A" w:rsidRPr="00424E59" w:rsidRDefault="00EB676A" w:rsidP="00BC3F8D">
            <w:pPr>
              <w:keepNext/>
              <w:keepLines/>
              <w:spacing w:after="0"/>
              <w:rPr>
                <w:rFonts w:ascii="Arial" w:hAnsi="Arial"/>
                <w:sz w:val="18"/>
              </w:rPr>
            </w:pPr>
          </w:p>
        </w:tc>
      </w:tr>
      <w:tr w:rsidR="00EB676A" w:rsidRPr="00424E59" w14:paraId="6DCC7CB2"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FC7DD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8740ED2"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69823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B4DEBB"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6D17D9B" w14:textId="77777777" w:rsidR="00EB676A" w:rsidRPr="00424E59" w:rsidRDefault="00EB676A" w:rsidP="00BC3F8D">
            <w:pPr>
              <w:keepNext/>
              <w:keepLines/>
              <w:spacing w:after="0"/>
              <w:rPr>
                <w:rFonts w:ascii="Arial" w:hAnsi="Arial"/>
                <w:sz w:val="18"/>
              </w:rPr>
            </w:pPr>
          </w:p>
        </w:tc>
      </w:tr>
      <w:tr w:rsidR="00EB676A" w:rsidRPr="00424E59" w14:paraId="74BBA007"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58D8AD40"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B7B625F" w14:textId="77777777" w:rsidR="00EB676A" w:rsidRPr="00424E59" w:rsidRDefault="00EB676A" w:rsidP="00BC3F8D">
            <w:pPr>
              <w:keepNext/>
              <w:keepLines/>
              <w:spacing w:after="0"/>
              <w:rPr>
                <w:rFonts w:ascii="Arial" w:hAnsi="Arial"/>
                <w:sz w:val="18"/>
              </w:rPr>
            </w:pPr>
            <w:r w:rsidRPr="00424E59">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17797C2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9BB882"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30227BF" w14:textId="77777777" w:rsidR="00EB676A" w:rsidRPr="00424E59" w:rsidRDefault="00EB676A" w:rsidP="00BC3F8D">
            <w:pPr>
              <w:keepNext/>
              <w:keepLines/>
              <w:spacing w:after="0"/>
              <w:rPr>
                <w:rFonts w:ascii="Arial" w:hAnsi="Arial"/>
                <w:sz w:val="18"/>
              </w:rPr>
            </w:pPr>
          </w:p>
        </w:tc>
      </w:tr>
      <w:tr w:rsidR="00EB676A" w:rsidRPr="00424E59" w14:paraId="326ED80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F71DF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F4626B0"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46F51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366F2A"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5539458" w14:textId="77777777" w:rsidR="00EB676A" w:rsidRPr="00424E59" w:rsidRDefault="00EB676A" w:rsidP="00BC3F8D">
            <w:pPr>
              <w:keepNext/>
              <w:keepLines/>
              <w:spacing w:after="0"/>
              <w:rPr>
                <w:rFonts w:ascii="Arial" w:hAnsi="Arial"/>
                <w:sz w:val="18"/>
              </w:rPr>
            </w:pPr>
          </w:p>
        </w:tc>
      </w:tr>
      <w:tr w:rsidR="00EB676A" w:rsidRPr="00424E59" w14:paraId="63714669"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613E48"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A9F3887" w14:textId="77777777" w:rsidR="00EB676A" w:rsidRPr="00424E59" w:rsidRDefault="00EB676A" w:rsidP="00BC3F8D">
            <w:pPr>
              <w:keepNext/>
              <w:keepLines/>
              <w:spacing w:after="0"/>
              <w:rPr>
                <w:rFonts w:ascii="Arial" w:hAnsi="Arial"/>
                <w:sz w:val="18"/>
              </w:rPr>
            </w:pPr>
            <w:r w:rsidRPr="00424E59">
              <w:rPr>
                <w:rFonts w:ascii="Arial" w:hAnsi="Arial"/>
                <w:sz w:val="18"/>
              </w:rPr>
              <w:t>"remote-init"</w:t>
            </w:r>
          </w:p>
        </w:tc>
        <w:tc>
          <w:tcPr>
            <w:tcW w:w="2126" w:type="dxa"/>
            <w:tcBorders>
              <w:top w:val="single" w:sz="4" w:space="0" w:color="auto"/>
              <w:left w:val="single" w:sz="4" w:space="0" w:color="auto"/>
              <w:bottom w:val="single" w:sz="4" w:space="0" w:color="auto"/>
              <w:right w:val="single" w:sz="4" w:space="0" w:color="auto"/>
            </w:tcBorders>
            <w:hideMark/>
          </w:tcPr>
          <w:p w14:paraId="79489437"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06B07E0"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51A0CFE" w14:textId="77777777" w:rsidR="00EB676A" w:rsidRPr="00424E59" w:rsidRDefault="00EB676A" w:rsidP="00BC3F8D">
            <w:pPr>
              <w:keepNext/>
              <w:keepLines/>
              <w:spacing w:after="0"/>
              <w:rPr>
                <w:rFonts w:ascii="Arial" w:hAnsi="Arial"/>
                <w:sz w:val="18"/>
              </w:rPr>
            </w:pPr>
          </w:p>
        </w:tc>
      </w:tr>
    </w:tbl>
    <w:p w14:paraId="0BA717B1" w14:textId="77777777" w:rsidR="00EB676A" w:rsidRPr="00424E59" w:rsidRDefault="00EB676A" w:rsidP="00EB676A"/>
    <w:p w14:paraId="2444AA35" w14:textId="77777777" w:rsidR="00EB676A" w:rsidRPr="00424E59" w:rsidRDefault="00EB676A" w:rsidP="00EB676A">
      <w:pPr>
        <w:keepNext/>
        <w:keepLines/>
        <w:spacing w:before="60"/>
        <w:jc w:val="center"/>
        <w:rPr>
          <w:rFonts w:ascii="Arial" w:hAnsi="Arial"/>
          <w:b/>
        </w:rPr>
      </w:pPr>
      <w:r w:rsidRPr="00424E59">
        <w:rPr>
          <w:rFonts w:ascii="Arial" w:hAnsi="Arial"/>
          <w:b/>
        </w:rPr>
        <w:t>Table 6.2.14.3.3-3: SDP Message</w:t>
      </w:r>
      <w:r w:rsidRPr="00424E59">
        <w:rPr>
          <w:rFonts w:ascii="Arial" w:hAnsi="Arial"/>
          <w:b/>
          <w:lang w:eastAsia="ko-KR"/>
        </w:rPr>
        <w:t xml:space="preserve"> in SIP INVITE</w:t>
      </w:r>
      <w:r w:rsidRPr="00424E59">
        <w:rPr>
          <w:rFonts w:ascii="Arial" w:hAnsi="Arial"/>
          <w:b/>
        </w:rPr>
        <w:t xml:space="preserve"> (Table 6.2.14.3.3-1)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rsidRPr="00424E59" w14:paraId="07A794DA"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794282F9"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PRIVATE-CALL, INITIAL_SDP_OFFER</w:t>
            </w:r>
          </w:p>
        </w:tc>
      </w:tr>
      <w:tr w:rsidR="00EB676A" w:rsidRPr="00424E59" w14:paraId="6D123AA9"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306358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6041519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44E2FE5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53453C0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221DD21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59660DBB"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6151F7"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3925237" w14:textId="77777777" w:rsidR="00EB676A" w:rsidRPr="00424E59" w:rsidRDefault="00EB676A" w:rsidP="00BC3F8D">
            <w:pPr>
              <w:keepNext/>
              <w:keepLines/>
              <w:spacing w:after="0"/>
              <w:rPr>
                <w:rFonts w:ascii="Arial" w:hAnsi="Arial"/>
                <w:b/>
                <w:bCs/>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F68C799"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11BDF43A" w14:textId="77777777" w:rsidR="00EB676A" w:rsidRPr="00424E59" w:rsidRDefault="00EB676A" w:rsidP="00BC3F8D">
            <w:pPr>
              <w:keepNext/>
              <w:keepLines/>
              <w:spacing w:after="0"/>
              <w:rPr>
                <w:rFonts w:ascii="Arial" w:hAnsi="Arial"/>
                <w:b/>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F4F1F06" w14:textId="77777777" w:rsidR="00EB676A" w:rsidRPr="00424E59" w:rsidRDefault="00EB676A" w:rsidP="00BC3F8D">
            <w:pPr>
              <w:keepNext/>
              <w:keepLines/>
              <w:spacing w:after="0"/>
              <w:rPr>
                <w:rFonts w:ascii="Arial" w:hAnsi="Arial"/>
                <w:b/>
                <w:bCs/>
                <w:sz w:val="18"/>
              </w:rPr>
            </w:pPr>
          </w:p>
        </w:tc>
      </w:tr>
      <w:tr w:rsidR="00EB676A" w:rsidRPr="00424E59" w14:paraId="677E8FD1"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29B5FF" w14:textId="77777777" w:rsidR="00EB676A" w:rsidRPr="00424E59" w:rsidRDefault="00EB676A" w:rsidP="00BC3F8D">
            <w:pPr>
              <w:keepNext/>
              <w:keepLines/>
              <w:spacing w:after="0"/>
              <w:rPr>
                <w:rFonts w:ascii="Arial" w:hAnsi="Arial"/>
                <w:b/>
                <w:sz w:val="18"/>
              </w:rPr>
            </w:pPr>
            <w:r w:rsidRPr="00424E59">
              <w:rPr>
                <w:rFonts w:ascii="Arial" w:hAnsi="Arial"/>
                <w:b/>
                <w:sz w:val="18"/>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A37C32A" w14:textId="77777777" w:rsidR="00EB676A" w:rsidRPr="00424E59"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846FFB1" w14:textId="77777777" w:rsidR="00EB676A" w:rsidRPr="00424E59" w:rsidRDefault="00EB676A" w:rsidP="00BC3F8D">
            <w:pPr>
              <w:keepNext/>
              <w:keepLines/>
              <w:spacing w:after="0"/>
              <w:rPr>
                <w:rFonts w:ascii="Arial" w:hAnsi="Arial"/>
                <w:sz w:val="18"/>
              </w:rPr>
            </w:pPr>
            <w:r w:rsidRPr="00424E59">
              <w:rPr>
                <w:rFonts w:ascii="Arial" w:hAnsi="Arial"/>
                <w:sz w:val="18"/>
              </w:rPr>
              <w:t>a=line</w:t>
            </w:r>
          </w:p>
          <w:p w14:paraId="36CC168C" w14:textId="77777777" w:rsidR="00EB676A" w:rsidRPr="00424E59" w:rsidRDefault="00EB676A" w:rsidP="00BC3F8D">
            <w:pPr>
              <w:keepNext/>
              <w:keepLines/>
              <w:spacing w:after="0"/>
              <w:rPr>
                <w:rFonts w:ascii="Arial" w:hAnsi="Arial"/>
                <w:sz w:val="18"/>
              </w:rPr>
            </w:pPr>
            <w:r w:rsidRPr="00424E59">
              <w:rPr>
                <w:rFonts w:ascii="Arial" w:hAnsi="Arial"/>
                <w:sz w:val="18"/>
              </w:rPr>
              <w:t>attribute=recvonly</w:t>
            </w:r>
          </w:p>
        </w:tc>
        <w:tc>
          <w:tcPr>
            <w:tcW w:w="1418" w:type="dxa"/>
            <w:gridSpan w:val="2"/>
            <w:tcBorders>
              <w:top w:val="single" w:sz="4" w:space="0" w:color="auto"/>
              <w:left w:val="single" w:sz="4" w:space="0" w:color="auto"/>
              <w:bottom w:val="single" w:sz="4" w:space="0" w:color="auto"/>
              <w:right w:val="single" w:sz="4" w:space="0" w:color="auto"/>
            </w:tcBorders>
          </w:tcPr>
          <w:p w14:paraId="4E89CC41" w14:textId="77777777" w:rsidR="00EB676A" w:rsidRPr="00424E59"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176DB9D3" w14:textId="77777777" w:rsidR="00EB676A" w:rsidRPr="00424E59" w:rsidRDefault="00EB676A" w:rsidP="00BC3F8D">
            <w:pPr>
              <w:keepNext/>
              <w:keepLines/>
              <w:spacing w:after="0"/>
              <w:rPr>
                <w:rFonts w:ascii="Arial" w:hAnsi="Arial"/>
                <w:sz w:val="18"/>
              </w:rPr>
            </w:pPr>
          </w:p>
        </w:tc>
      </w:tr>
      <w:tr w:rsidR="00EB676A" w:rsidRPr="00424E59" w14:paraId="4C17D67A"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603FA8"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recvonly</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076FE19" w14:textId="77777777" w:rsidR="00EB676A" w:rsidRPr="00424E59"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1FFEFED8"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835E64" w14:textId="77777777" w:rsidR="00EB676A" w:rsidRPr="00424E59"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0EC8E578" w14:textId="77777777" w:rsidR="00EB676A" w:rsidRPr="00424E59" w:rsidRDefault="00EB676A" w:rsidP="00BC3F8D">
            <w:pPr>
              <w:keepNext/>
              <w:keepLines/>
              <w:spacing w:after="0"/>
              <w:rPr>
                <w:rFonts w:ascii="Arial" w:hAnsi="Arial"/>
                <w:sz w:val="18"/>
              </w:rPr>
            </w:pPr>
          </w:p>
        </w:tc>
      </w:tr>
    </w:tbl>
    <w:p w14:paraId="498BF4C4" w14:textId="77777777" w:rsidR="00EB676A" w:rsidRPr="00424E59" w:rsidRDefault="00EB676A" w:rsidP="00EB676A"/>
    <w:p w14:paraId="1939D301"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6.2.14.3.3-4: </w:t>
      </w:r>
      <w:r w:rsidRPr="00424E59">
        <w:rPr>
          <w:rFonts w:ascii="Arial" w:hAnsi="Arial"/>
          <w:b/>
          <w:lang w:eastAsia="ko-KR"/>
        </w:rPr>
        <w:t>SIP 200 (OK)</w:t>
      </w:r>
      <w:r w:rsidRPr="00424E59">
        <w:rPr>
          <w:rFonts w:ascii="Arial" w:hAnsi="Arial"/>
          <w:b/>
        </w:rPr>
        <w:t xml:space="preserve"> from the SS (Steps 2, 12, Table 6.2.14.3.2-1;</w:t>
      </w:r>
      <w:r w:rsidRPr="00424E59">
        <w:rPr>
          <w:rFonts w:ascii="Arial" w:hAnsi="Arial"/>
          <w:b/>
        </w:rP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5CDCC2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A6091FF"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5.5.2.17.1.2-1 condition INVITE-RSP</w:t>
            </w:r>
          </w:p>
        </w:tc>
      </w:tr>
      <w:tr w:rsidR="00EB676A" w:rsidRPr="00424E59" w14:paraId="4993C3D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31E29A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30763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34A6B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3ED10A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8A3A8E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3806E9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4CDF197"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Feature-Caps</w:t>
            </w:r>
          </w:p>
        </w:tc>
        <w:tc>
          <w:tcPr>
            <w:tcW w:w="2126" w:type="dxa"/>
            <w:tcBorders>
              <w:top w:val="single" w:sz="4" w:space="0" w:color="auto"/>
              <w:left w:val="single" w:sz="4" w:space="0" w:color="auto"/>
              <w:bottom w:val="single" w:sz="4" w:space="0" w:color="auto"/>
              <w:right w:val="single" w:sz="4" w:space="0" w:color="auto"/>
            </w:tcBorders>
          </w:tcPr>
          <w:p w14:paraId="2BBA14CF"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BD12B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83648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B3458F" w14:textId="77777777" w:rsidR="00EB676A" w:rsidRPr="00424E59" w:rsidRDefault="00EB676A" w:rsidP="00BC3F8D">
            <w:pPr>
              <w:keepNext/>
              <w:keepLines/>
              <w:spacing w:after="0"/>
              <w:rPr>
                <w:rFonts w:ascii="Arial" w:hAnsi="Arial"/>
                <w:sz w:val="18"/>
              </w:rPr>
            </w:pPr>
          </w:p>
        </w:tc>
      </w:tr>
      <w:tr w:rsidR="00EB676A" w:rsidRPr="00424E59" w14:paraId="0DD4C6B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11F8992"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fcap-name</w:t>
            </w:r>
          </w:p>
        </w:tc>
        <w:tc>
          <w:tcPr>
            <w:tcW w:w="2126" w:type="dxa"/>
            <w:tcBorders>
              <w:top w:val="single" w:sz="4" w:space="0" w:color="auto"/>
              <w:left w:val="single" w:sz="4" w:space="0" w:color="auto"/>
              <w:bottom w:val="single" w:sz="4" w:space="0" w:color="auto"/>
              <w:right w:val="single" w:sz="4" w:space="0" w:color="auto"/>
            </w:tcBorders>
            <w:hideMark/>
          </w:tcPr>
          <w:p w14:paraId="11ED8367" w14:textId="77777777" w:rsidR="00EB676A" w:rsidRPr="00424E59" w:rsidRDefault="00EB676A" w:rsidP="00BC3F8D">
            <w:pPr>
              <w:keepNext/>
              <w:keepLines/>
              <w:spacing w:after="0"/>
              <w:rPr>
                <w:rFonts w:ascii="Arial" w:hAnsi="Arial"/>
                <w:sz w:val="18"/>
              </w:rPr>
            </w:pPr>
            <w:r w:rsidRPr="00424E59">
              <w:rPr>
                <w:rFonts w:ascii="Arial" w:hAnsi="Arial"/>
                <w:sz w:val="18"/>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5FD6C655" w14:textId="77777777" w:rsidR="00EB676A" w:rsidRPr="00424E59" w:rsidRDefault="00EB676A" w:rsidP="00BC3F8D">
            <w:pPr>
              <w:keepNext/>
              <w:keepLines/>
              <w:spacing w:after="0"/>
              <w:rPr>
                <w:rFonts w:ascii="Arial" w:hAnsi="Arial"/>
                <w:sz w:val="18"/>
              </w:rPr>
            </w:pPr>
            <w:r w:rsidRPr="00424E59">
              <w:rPr>
                <w:rFonts w:ascii="Arial" w:hAnsi="Arial"/>
                <w:sz w:val="18"/>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4D83826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2E3C86" w14:textId="77777777" w:rsidR="00EB676A" w:rsidRPr="00424E59" w:rsidRDefault="00EB676A" w:rsidP="00BC3F8D">
            <w:pPr>
              <w:keepNext/>
              <w:keepLines/>
              <w:spacing w:after="0"/>
              <w:rPr>
                <w:rFonts w:ascii="Arial" w:hAnsi="Arial"/>
                <w:sz w:val="18"/>
              </w:rPr>
            </w:pPr>
          </w:p>
        </w:tc>
      </w:tr>
      <w:tr w:rsidR="00EB676A" w:rsidRPr="00424E59" w14:paraId="1E74A86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6D8DCE9" w14:textId="77777777" w:rsidR="00EB676A" w:rsidRPr="00424E59" w:rsidRDefault="00EB676A" w:rsidP="00BC3F8D">
            <w:pPr>
              <w:keepNext/>
              <w:keepLines/>
              <w:spacing w:after="0"/>
              <w:rPr>
                <w:rFonts w:ascii="Arial" w:hAnsi="Arial"/>
                <w:bCs/>
                <w:sz w:val="18"/>
              </w:rPr>
            </w:pPr>
            <w:r w:rsidRPr="00424E59">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89F9C7A"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42D93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95396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C8E7E3" w14:textId="77777777" w:rsidR="00EB676A" w:rsidRPr="00424E59" w:rsidRDefault="00EB676A" w:rsidP="00BC3F8D">
            <w:pPr>
              <w:keepNext/>
              <w:keepLines/>
              <w:spacing w:after="0"/>
              <w:rPr>
                <w:rFonts w:ascii="Arial" w:hAnsi="Arial"/>
                <w:sz w:val="18"/>
              </w:rPr>
            </w:pPr>
          </w:p>
        </w:tc>
      </w:tr>
      <w:tr w:rsidR="00EB676A" w:rsidRPr="00424E59" w14:paraId="3C532D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C6D9FC7"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14979B1E"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1726914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9F762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83B212" w14:textId="77777777" w:rsidR="00EB676A" w:rsidRPr="00424E59" w:rsidRDefault="00EB676A" w:rsidP="00BC3F8D">
            <w:pPr>
              <w:keepNext/>
              <w:keepLines/>
              <w:spacing w:after="0"/>
              <w:rPr>
                <w:rFonts w:ascii="Arial" w:hAnsi="Arial"/>
                <w:sz w:val="18"/>
              </w:rPr>
            </w:pPr>
          </w:p>
        </w:tc>
      </w:tr>
    </w:tbl>
    <w:p w14:paraId="5E03E84C" w14:textId="77777777" w:rsidR="00EB676A" w:rsidRPr="00424E59" w:rsidRDefault="00EB676A" w:rsidP="00EB676A"/>
    <w:p w14:paraId="56F3A30B" w14:textId="77777777" w:rsidR="00EB676A" w:rsidRPr="00424E59" w:rsidRDefault="00EB676A" w:rsidP="00EB676A">
      <w:pPr>
        <w:keepNext/>
        <w:keepLines/>
        <w:spacing w:before="60"/>
        <w:jc w:val="center"/>
        <w:rPr>
          <w:rFonts w:ascii="Arial" w:hAnsi="Arial"/>
          <w:b/>
        </w:rPr>
      </w:pPr>
      <w:r w:rsidRPr="00424E59">
        <w:rPr>
          <w:rFonts w:ascii="Arial" w:hAnsi="Arial"/>
          <w:b/>
        </w:rPr>
        <w:t>Table 6.2.14.3.3-4A: SDP Message</w:t>
      </w:r>
      <w:r w:rsidRPr="00424E59">
        <w:rPr>
          <w:rFonts w:ascii="Arial" w:hAnsi="Arial"/>
          <w:b/>
          <w:lang w:eastAsia="ko-KR"/>
        </w:rPr>
        <w:t xml:space="preserve"> in SIP 200 OK</w:t>
      </w:r>
      <w:r w:rsidRPr="00424E59">
        <w:rPr>
          <w:rFonts w:ascii="Arial" w:hAnsi="Arial"/>
          <w:b/>
        </w:rPr>
        <w:t xml:space="preserve"> (Table 6.2.14.3.3-4)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rsidRPr="00424E59" w14:paraId="5B009DFA"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5BC2CB5D"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PRIVATE-CALL, SDP_ANSWER</w:t>
            </w:r>
          </w:p>
        </w:tc>
      </w:tr>
      <w:tr w:rsidR="00EB676A" w:rsidRPr="00424E59" w14:paraId="028EC431"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B96EF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1E1D55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4FC2308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67CBFD7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17C8847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56F18786"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09420D"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037B3AF" w14:textId="77777777" w:rsidR="00EB676A" w:rsidRPr="00424E59" w:rsidRDefault="00EB676A" w:rsidP="00BC3F8D">
            <w:pPr>
              <w:keepNext/>
              <w:keepLines/>
              <w:spacing w:after="0"/>
              <w:rPr>
                <w:rFonts w:ascii="Arial" w:hAnsi="Arial"/>
                <w:b/>
                <w:bCs/>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3F50B94"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2AC9FFCA" w14:textId="77777777" w:rsidR="00EB676A" w:rsidRPr="00424E59" w:rsidRDefault="00EB676A" w:rsidP="00BC3F8D">
            <w:pPr>
              <w:keepNext/>
              <w:keepLines/>
              <w:spacing w:after="0"/>
              <w:rPr>
                <w:rFonts w:ascii="Arial" w:hAnsi="Arial"/>
                <w:b/>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2266A5C0" w14:textId="77777777" w:rsidR="00EB676A" w:rsidRPr="00424E59" w:rsidRDefault="00EB676A" w:rsidP="00BC3F8D">
            <w:pPr>
              <w:keepNext/>
              <w:keepLines/>
              <w:spacing w:after="0"/>
              <w:rPr>
                <w:rFonts w:ascii="Arial" w:hAnsi="Arial"/>
                <w:b/>
                <w:bCs/>
                <w:sz w:val="18"/>
              </w:rPr>
            </w:pPr>
          </w:p>
        </w:tc>
      </w:tr>
      <w:tr w:rsidR="00EB676A" w:rsidRPr="00424E59" w14:paraId="6403BAE0"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E8F22E" w14:textId="77777777" w:rsidR="00EB676A" w:rsidRPr="00424E59" w:rsidRDefault="00EB676A" w:rsidP="00BC3F8D">
            <w:pPr>
              <w:keepNext/>
              <w:keepLines/>
              <w:spacing w:after="0"/>
              <w:rPr>
                <w:rFonts w:ascii="Arial" w:hAnsi="Arial"/>
                <w:b/>
                <w:sz w:val="18"/>
              </w:rPr>
            </w:pPr>
            <w:r w:rsidRPr="00424E59">
              <w:rPr>
                <w:rFonts w:ascii="Arial" w:hAnsi="Arial"/>
                <w:b/>
                <w:sz w:val="18"/>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59F81AA" w14:textId="77777777" w:rsidR="00EB676A" w:rsidRPr="00424E59"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33E1E03" w14:textId="77777777" w:rsidR="00EB676A" w:rsidRPr="00424E59" w:rsidRDefault="00EB676A" w:rsidP="00BC3F8D">
            <w:pPr>
              <w:keepNext/>
              <w:keepLines/>
              <w:spacing w:after="0"/>
              <w:rPr>
                <w:rFonts w:ascii="Arial" w:hAnsi="Arial"/>
                <w:sz w:val="18"/>
              </w:rPr>
            </w:pPr>
            <w:r w:rsidRPr="00424E59">
              <w:rPr>
                <w:rFonts w:ascii="Arial" w:hAnsi="Arial"/>
                <w:sz w:val="18"/>
              </w:rPr>
              <w:t>a=line</w:t>
            </w:r>
          </w:p>
          <w:p w14:paraId="31124F54" w14:textId="77777777" w:rsidR="00EB676A" w:rsidRPr="00424E59" w:rsidRDefault="00EB676A" w:rsidP="00BC3F8D">
            <w:pPr>
              <w:keepNext/>
              <w:keepLines/>
              <w:spacing w:after="0"/>
              <w:rPr>
                <w:rFonts w:ascii="Arial" w:hAnsi="Arial"/>
                <w:sz w:val="18"/>
              </w:rPr>
            </w:pPr>
            <w:r w:rsidRPr="00424E59">
              <w:rPr>
                <w:rFonts w:ascii="Arial" w:hAnsi="Arial"/>
                <w:sz w:val="18"/>
              </w:rPr>
              <w:t>attribute=sendonly</w:t>
            </w:r>
          </w:p>
        </w:tc>
        <w:tc>
          <w:tcPr>
            <w:tcW w:w="1418" w:type="dxa"/>
            <w:gridSpan w:val="2"/>
            <w:tcBorders>
              <w:top w:val="single" w:sz="4" w:space="0" w:color="auto"/>
              <w:left w:val="single" w:sz="4" w:space="0" w:color="auto"/>
              <w:bottom w:val="single" w:sz="4" w:space="0" w:color="auto"/>
              <w:right w:val="single" w:sz="4" w:space="0" w:color="auto"/>
            </w:tcBorders>
          </w:tcPr>
          <w:p w14:paraId="267A1545" w14:textId="77777777" w:rsidR="00EB676A" w:rsidRPr="00424E59"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48EC40B" w14:textId="77777777" w:rsidR="00EB676A" w:rsidRPr="00424E59" w:rsidRDefault="00EB676A" w:rsidP="00BC3F8D">
            <w:pPr>
              <w:keepNext/>
              <w:keepLines/>
              <w:spacing w:after="0"/>
              <w:rPr>
                <w:rFonts w:ascii="Arial" w:hAnsi="Arial"/>
                <w:sz w:val="18"/>
              </w:rPr>
            </w:pPr>
          </w:p>
        </w:tc>
      </w:tr>
      <w:tr w:rsidR="00EB676A" w:rsidRPr="00424E59" w14:paraId="0BACC0C3"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251E4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sendonly</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1069F9E" w14:textId="77777777" w:rsidR="00EB676A" w:rsidRPr="00424E59"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262661EB"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9872F0B" w14:textId="77777777" w:rsidR="00EB676A" w:rsidRPr="00424E59"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2247517" w14:textId="77777777" w:rsidR="00EB676A" w:rsidRPr="00424E59" w:rsidRDefault="00EB676A" w:rsidP="00BC3F8D">
            <w:pPr>
              <w:keepNext/>
              <w:keepLines/>
              <w:spacing w:after="0"/>
              <w:rPr>
                <w:rFonts w:ascii="Arial" w:hAnsi="Arial"/>
                <w:sz w:val="18"/>
              </w:rPr>
            </w:pPr>
          </w:p>
        </w:tc>
      </w:tr>
    </w:tbl>
    <w:p w14:paraId="7D6B9E4D" w14:textId="77777777" w:rsidR="00EB676A" w:rsidRPr="00424E59" w:rsidRDefault="00EB676A" w:rsidP="00EB676A"/>
    <w:p w14:paraId="24A4E949" w14:textId="77777777" w:rsidR="00EB676A" w:rsidRPr="00424E59" w:rsidRDefault="00EB676A" w:rsidP="00EB676A">
      <w:pPr>
        <w:keepNext/>
        <w:keepLines/>
        <w:spacing w:before="60"/>
        <w:jc w:val="center"/>
        <w:rPr>
          <w:rFonts w:ascii="Arial" w:hAnsi="Arial"/>
          <w:b/>
        </w:rPr>
      </w:pPr>
      <w:r w:rsidRPr="00424E59">
        <w:rPr>
          <w:rFonts w:ascii="Arial" w:hAnsi="Arial"/>
          <w:b/>
        </w:rPr>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676A" w:rsidRPr="00424E59" w14:paraId="51EE2B22" w14:textId="77777777" w:rsidTr="00BC3F8D">
        <w:tc>
          <w:tcPr>
            <w:tcW w:w="9747" w:type="dxa"/>
            <w:gridSpan w:val="4"/>
            <w:tcBorders>
              <w:top w:val="single" w:sz="4" w:space="0" w:color="auto"/>
              <w:left w:val="single" w:sz="4" w:space="0" w:color="auto"/>
              <w:bottom w:val="single" w:sz="4" w:space="0" w:color="auto"/>
              <w:right w:val="single" w:sz="4" w:space="0" w:color="auto"/>
            </w:tcBorders>
            <w:hideMark/>
          </w:tcPr>
          <w:p w14:paraId="65964BFE"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 xml:space="preserve">Derivation Path: 36.579-1 [2], Table 5.5.6.7-1 </w:t>
            </w:r>
          </w:p>
        </w:tc>
      </w:tr>
      <w:tr w:rsidR="00EB676A" w:rsidRPr="00424E59" w14:paraId="0E885F54"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38F9ABB7" w14:textId="77777777" w:rsidR="00EB676A" w:rsidRPr="00424E59" w:rsidRDefault="00EB676A" w:rsidP="00BC3F8D">
            <w:pPr>
              <w:keepNext/>
              <w:keepLines/>
              <w:spacing w:after="0"/>
              <w:jc w:val="center"/>
              <w:rPr>
                <w:rFonts w:ascii="Arial" w:eastAsia="MS Mincho" w:hAnsi="Arial"/>
                <w:b/>
                <w:sz w:val="18"/>
              </w:rPr>
            </w:pPr>
            <w:r w:rsidRPr="00424E59">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3D68B1" w14:textId="77777777" w:rsidR="00EB676A" w:rsidRPr="00424E59" w:rsidRDefault="00EB676A" w:rsidP="00BC3F8D">
            <w:pPr>
              <w:keepNext/>
              <w:keepLines/>
              <w:spacing w:after="0"/>
              <w:jc w:val="center"/>
              <w:rPr>
                <w:rFonts w:ascii="Arial" w:eastAsia="MS Mincho" w:hAnsi="Arial"/>
                <w:b/>
                <w:sz w:val="18"/>
              </w:rPr>
            </w:pPr>
            <w:r w:rsidRPr="00424E59">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E626A5" w14:textId="77777777" w:rsidR="00EB676A" w:rsidRPr="00424E59" w:rsidRDefault="00EB676A" w:rsidP="00BC3F8D">
            <w:pPr>
              <w:keepNext/>
              <w:keepLines/>
              <w:spacing w:after="0"/>
              <w:jc w:val="center"/>
              <w:rPr>
                <w:rFonts w:ascii="Arial" w:eastAsia="MS Mincho" w:hAnsi="Arial"/>
                <w:b/>
                <w:sz w:val="18"/>
              </w:rPr>
            </w:pPr>
            <w:r w:rsidRPr="00424E59">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654155" w14:textId="77777777" w:rsidR="00EB676A" w:rsidRPr="00424E59" w:rsidRDefault="00EB676A" w:rsidP="00BC3F8D">
            <w:pPr>
              <w:keepNext/>
              <w:keepLines/>
              <w:spacing w:after="0"/>
              <w:jc w:val="center"/>
              <w:rPr>
                <w:rFonts w:ascii="Arial" w:eastAsia="MS Mincho" w:hAnsi="Arial"/>
                <w:b/>
                <w:sz w:val="18"/>
              </w:rPr>
            </w:pPr>
            <w:r w:rsidRPr="00424E59">
              <w:rPr>
                <w:rFonts w:ascii="Arial" w:eastAsia="MS Mincho" w:hAnsi="Arial"/>
                <w:b/>
                <w:sz w:val="18"/>
              </w:rPr>
              <w:t>Condition</w:t>
            </w:r>
          </w:p>
        </w:tc>
      </w:tr>
      <w:tr w:rsidR="00EB676A" w:rsidRPr="00424E59" w14:paraId="559BE944"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20BDE053"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2F539C95" w14:textId="77777777" w:rsidR="00EB676A" w:rsidRPr="00424E59" w:rsidRDefault="00EB676A" w:rsidP="00BC3F8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AABE18" w14:textId="77777777" w:rsidR="00EB676A" w:rsidRPr="00424E59" w:rsidRDefault="00EB676A" w:rsidP="00BC3F8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4B80DF" w14:textId="77777777" w:rsidR="00EB676A" w:rsidRPr="00424E59" w:rsidRDefault="00EB676A" w:rsidP="00BC3F8D">
            <w:pPr>
              <w:keepNext/>
              <w:keepLines/>
              <w:spacing w:after="0"/>
              <w:rPr>
                <w:rFonts w:ascii="Arial" w:eastAsia="MS Mincho" w:hAnsi="Arial"/>
                <w:sz w:val="18"/>
              </w:rPr>
            </w:pPr>
          </w:p>
        </w:tc>
      </w:tr>
      <w:tr w:rsidR="00EB676A" w:rsidRPr="00424E59" w14:paraId="221126BA"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5950B217"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07CCF4C6"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5CD7104B" w14:textId="77777777" w:rsidR="00EB676A" w:rsidRPr="00424E59" w:rsidRDefault="00EB676A" w:rsidP="00BC3F8D">
            <w:pPr>
              <w:keepNext/>
              <w:keepLines/>
              <w:spacing w:after="0"/>
              <w:rPr>
                <w:rFonts w:ascii="Arial" w:eastAsia="MS PGothic" w:hAnsi="Arial"/>
                <w:sz w:val="18"/>
              </w:rPr>
            </w:pPr>
            <w:r w:rsidRPr="00424E59">
              <w:rPr>
                <w:rFonts w:ascii="Arial" w:eastAsia="MS PGothic" w:hAnsi="Arial"/>
                <w:sz w:val="18"/>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4198E836" w14:textId="77777777" w:rsidR="00EB676A" w:rsidRPr="00424E59" w:rsidRDefault="00EB676A" w:rsidP="00BC3F8D">
            <w:pPr>
              <w:keepNext/>
              <w:keepLines/>
              <w:spacing w:after="0"/>
              <w:rPr>
                <w:rFonts w:ascii="Arial" w:eastAsia="MS Mincho" w:hAnsi="Arial"/>
                <w:sz w:val="18"/>
              </w:rPr>
            </w:pPr>
          </w:p>
        </w:tc>
      </w:tr>
    </w:tbl>
    <w:p w14:paraId="07076F83" w14:textId="77777777" w:rsidR="00EB676A" w:rsidRPr="00424E59" w:rsidRDefault="00EB676A" w:rsidP="00EB676A"/>
    <w:p w14:paraId="434DA212" w14:textId="77777777" w:rsidR="00EB676A" w:rsidRPr="00424E59" w:rsidRDefault="00EB676A" w:rsidP="00EB676A">
      <w:pPr>
        <w:keepNext/>
        <w:keepLines/>
        <w:spacing w:before="60"/>
        <w:jc w:val="center"/>
        <w:rPr>
          <w:rFonts w:ascii="Arial" w:hAnsi="Arial"/>
          <w:b/>
        </w:rPr>
      </w:pPr>
      <w:r w:rsidRPr="00424E59">
        <w:rPr>
          <w:rFonts w:ascii="Arial" w:hAnsi="Arial"/>
          <w:b/>
        </w:rPr>
        <w:t>Table 6.2.14.3.3-6: Void</w:t>
      </w:r>
    </w:p>
    <w:p w14:paraId="144F7032" w14:textId="77777777" w:rsidR="00EB676A" w:rsidRPr="00424E59" w:rsidRDefault="00EB676A" w:rsidP="00EB676A">
      <w:pPr>
        <w:keepNext/>
        <w:keepLines/>
        <w:spacing w:before="60"/>
        <w:jc w:val="center"/>
        <w:rPr>
          <w:rFonts w:ascii="Arial" w:hAnsi="Arial"/>
          <w:b/>
        </w:rPr>
      </w:pPr>
      <w:r w:rsidRPr="00424E59">
        <w:rPr>
          <w:rFonts w:ascii="Arial" w:hAnsi="Arial"/>
          <w:b/>
        </w:rPr>
        <w:t>Table 6.2.14.3.3-7: SIP BYE from the SS (Step 16, Table 6.2.14.3.2-1;</w:t>
      </w:r>
      <w:r w:rsidRPr="00424E59">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1C28BBB7"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68FF7F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5.5.2.2.2-1, condition MO_CALL</w:t>
            </w:r>
          </w:p>
        </w:tc>
      </w:tr>
      <w:tr w:rsidR="00EB676A" w:rsidRPr="00424E59" w14:paraId="009E96F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1B60E0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46203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4F358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2C62BF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790FF4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38AFAF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F118C51"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3F40E76E"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7FB2A66"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9650D0"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A71986" w14:textId="77777777" w:rsidR="00EB676A" w:rsidRPr="00424E59" w:rsidRDefault="00EB676A" w:rsidP="00BC3F8D">
            <w:pPr>
              <w:keepNext/>
              <w:keepLines/>
              <w:spacing w:after="0"/>
              <w:rPr>
                <w:rFonts w:ascii="Arial" w:hAnsi="Arial"/>
                <w:sz w:val="18"/>
              </w:rPr>
            </w:pPr>
          </w:p>
        </w:tc>
      </w:tr>
      <w:tr w:rsidR="00EB676A" w:rsidRPr="00424E59" w14:paraId="581DDEA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5CB25BB" w14:textId="77777777" w:rsidR="00EB676A" w:rsidRPr="00424E59" w:rsidRDefault="00EB676A" w:rsidP="00BC3F8D">
            <w:pPr>
              <w:keepNext/>
              <w:keepLines/>
              <w:spacing w:after="0"/>
              <w:rPr>
                <w:rFonts w:ascii="Arial" w:hAnsi="Arial"/>
                <w:bCs/>
                <w:sz w:val="18"/>
              </w:rPr>
            </w:pPr>
            <w:r w:rsidRPr="00424E59">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D7359C4" w14:textId="77777777" w:rsidR="00EB676A" w:rsidRPr="00424E59" w:rsidRDefault="00EB676A" w:rsidP="00BC3F8D">
            <w:pPr>
              <w:keepNext/>
              <w:keepLines/>
              <w:spacing w:after="0"/>
              <w:rPr>
                <w:rFonts w:ascii="Arial" w:hAnsi="Arial"/>
                <w:sz w:val="18"/>
              </w:rPr>
            </w:pPr>
            <w:r w:rsidRPr="00424E59">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0D477E16"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BCC938"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78017CE" w14:textId="77777777" w:rsidR="00EB676A" w:rsidRPr="00424E59" w:rsidRDefault="00EB676A" w:rsidP="00BC3F8D">
            <w:pPr>
              <w:keepNext/>
              <w:keepLines/>
              <w:spacing w:after="0"/>
              <w:rPr>
                <w:rFonts w:ascii="Arial" w:hAnsi="Arial"/>
                <w:sz w:val="18"/>
              </w:rPr>
            </w:pPr>
          </w:p>
        </w:tc>
      </w:tr>
      <w:tr w:rsidR="00EB676A" w:rsidRPr="00424E59" w14:paraId="663D16C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CF28116"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E4EDE1E"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2ABF66C"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1958B0"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96C2E68" w14:textId="77777777" w:rsidR="00EB676A" w:rsidRPr="00424E59" w:rsidRDefault="00EB676A" w:rsidP="00BC3F8D">
            <w:pPr>
              <w:keepNext/>
              <w:keepLines/>
              <w:spacing w:after="0"/>
              <w:rPr>
                <w:rFonts w:ascii="Arial" w:hAnsi="Arial"/>
                <w:sz w:val="18"/>
              </w:rPr>
            </w:pPr>
          </w:p>
        </w:tc>
      </w:tr>
      <w:tr w:rsidR="00EB676A" w:rsidRPr="00424E59" w14:paraId="63EB463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09FF00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C8935D"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3CA2790"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7D5C6B71"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92CDBA" w14:textId="77777777" w:rsidR="00EB676A" w:rsidRPr="00424E59" w:rsidRDefault="00EB676A" w:rsidP="00BC3F8D">
            <w:pPr>
              <w:keepNext/>
              <w:keepLines/>
              <w:spacing w:after="0"/>
              <w:rPr>
                <w:rFonts w:ascii="Arial" w:hAnsi="Arial"/>
                <w:sz w:val="18"/>
              </w:rPr>
            </w:pPr>
          </w:p>
        </w:tc>
      </w:tr>
      <w:tr w:rsidR="00EB676A" w:rsidRPr="00424E59" w14:paraId="50B36D4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3F095A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FAAD973"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864F52E"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41ECED7"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CF1BB83" w14:textId="77777777" w:rsidR="00EB676A" w:rsidRPr="00424E59" w:rsidRDefault="00EB676A" w:rsidP="00BC3F8D">
            <w:pPr>
              <w:keepNext/>
              <w:keepLines/>
              <w:spacing w:after="0"/>
              <w:rPr>
                <w:rFonts w:ascii="Arial" w:hAnsi="Arial"/>
                <w:sz w:val="18"/>
              </w:rPr>
            </w:pPr>
          </w:p>
        </w:tc>
      </w:tr>
      <w:tr w:rsidR="00EB676A" w:rsidRPr="00424E59" w14:paraId="0C0F32B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E740AB9"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CC0B17" w14:textId="77777777" w:rsidR="00EB676A" w:rsidRPr="00424E59" w:rsidRDefault="00EB676A" w:rsidP="00BC3F8D">
            <w:pPr>
              <w:keepNext/>
              <w:keepLines/>
              <w:spacing w:after="0"/>
              <w:rPr>
                <w:rFonts w:ascii="Arial" w:hAnsi="Arial"/>
                <w:sz w:val="18"/>
              </w:rPr>
            </w:pPr>
            <w:r w:rsidRPr="00424E59">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72D22773"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406C87"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90335C" w14:textId="77777777" w:rsidR="00EB676A" w:rsidRPr="00424E59" w:rsidRDefault="00EB676A" w:rsidP="00BC3F8D">
            <w:pPr>
              <w:keepNext/>
              <w:keepLines/>
              <w:spacing w:after="0"/>
              <w:rPr>
                <w:rFonts w:ascii="Arial" w:hAnsi="Arial"/>
                <w:sz w:val="18"/>
              </w:rPr>
            </w:pPr>
          </w:p>
        </w:tc>
      </w:tr>
      <w:tr w:rsidR="00EB676A" w:rsidRPr="00424E59" w14:paraId="2B3EA6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3E1A0667" w14:textId="77777777" w:rsidR="00EB676A" w:rsidRPr="00424E59" w:rsidRDefault="00EB676A" w:rsidP="00BC3F8D">
            <w:pPr>
              <w:keepNext/>
              <w:keepLines/>
              <w:spacing w:after="0"/>
              <w:rPr>
                <w:rFonts w:ascii="Arial" w:hAnsi="Arial"/>
                <w:bCs/>
                <w:sz w:val="18"/>
              </w:rPr>
            </w:pPr>
            <w:r w:rsidRPr="00424E59">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774686D" w14:textId="77777777" w:rsidR="00EB676A" w:rsidRPr="00424E59" w:rsidRDefault="00EB676A" w:rsidP="00BC3F8D">
            <w:pPr>
              <w:keepNext/>
              <w:keepLines/>
              <w:spacing w:after="0"/>
              <w:rPr>
                <w:rFonts w:ascii="Arial" w:hAnsi="Arial"/>
                <w:sz w:val="18"/>
              </w:rPr>
            </w:pPr>
            <w:r w:rsidRPr="00424E59">
              <w:rPr>
                <w:rFonts w:ascii="Arial" w:hAnsi="Arial"/>
                <w:sz w:val="18"/>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17D6CA42"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1A0358"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EFF17BE" w14:textId="77777777" w:rsidR="00EB676A" w:rsidRPr="00424E59" w:rsidRDefault="00EB676A" w:rsidP="00BC3F8D">
            <w:pPr>
              <w:keepNext/>
              <w:keepLines/>
              <w:spacing w:after="0"/>
              <w:rPr>
                <w:rFonts w:ascii="Arial" w:hAnsi="Arial"/>
                <w:sz w:val="18"/>
              </w:rPr>
            </w:pPr>
          </w:p>
        </w:tc>
      </w:tr>
      <w:tr w:rsidR="00EB676A" w:rsidRPr="00424E59" w14:paraId="241503B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D8715A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55AF1B"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14:paraId="0C2B950D"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F01B8F5"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02199C6" w14:textId="77777777" w:rsidR="00EB676A" w:rsidRPr="00424E59" w:rsidRDefault="00EB676A" w:rsidP="00BC3F8D">
            <w:pPr>
              <w:keepNext/>
              <w:keepLines/>
              <w:spacing w:after="0"/>
              <w:rPr>
                <w:rFonts w:ascii="Arial" w:hAnsi="Arial"/>
                <w:sz w:val="18"/>
              </w:rPr>
            </w:pPr>
          </w:p>
        </w:tc>
      </w:tr>
      <w:tr w:rsidR="00EB676A" w:rsidRPr="00424E59" w14:paraId="1FA60CC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3B711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6DAA9C"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E37122A" w14:textId="77777777" w:rsidR="00EB676A" w:rsidRPr="00424E59" w:rsidRDefault="00EB676A" w:rsidP="00BC3F8D">
            <w:pPr>
              <w:keepNext/>
              <w:keepLines/>
              <w:spacing w:after="0"/>
              <w:rPr>
                <w:rFonts w:ascii="Arial" w:hAnsi="Arial"/>
                <w:sz w:val="18"/>
              </w:rPr>
            </w:pPr>
            <w:r w:rsidRPr="00424E59">
              <w:rPr>
                <w:rFonts w:ascii="Arial" w:hAnsi="Arial"/>
                <w:sz w:val="18"/>
              </w:rPr>
              <w:t>Signature</w:t>
            </w:r>
          </w:p>
        </w:tc>
        <w:tc>
          <w:tcPr>
            <w:tcW w:w="1419" w:type="dxa"/>
            <w:tcBorders>
              <w:top w:val="single" w:sz="4" w:space="0" w:color="auto"/>
              <w:left w:val="single" w:sz="4" w:space="0" w:color="auto"/>
              <w:bottom w:val="single" w:sz="4" w:space="0" w:color="auto"/>
              <w:right w:val="single" w:sz="4" w:space="0" w:color="auto"/>
            </w:tcBorders>
          </w:tcPr>
          <w:p w14:paraId="01C0B9E4"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A81121" w14:textId="77777777" w:rsidR="00EB676A" w:rsidRPr="00424E59" w:rsidRDefault="00EB676A" w:rsidP="00BC3F8D">
            <w:pPr>
              <w:keepNext/>
              <w:keepLines/>
              <w:spacing w:after="0"/>
              <w:rPr>
                <w:rFonts w:ascii="Arial" w:hAnsi="Arial"/>
                <w:sz w:val="18"/>
              </w:rPr>
            </w:pPr>
          </w:p>
        </w:tc>
      </w:tr>
      <w:tr w:rsidR="00EB676A" w:rsidRPr="00424E59" w14:paraId="098A7A6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044634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A1EE8B"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1490A1C"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A15B62D"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FACCAB" w14:textId="77777777" w:rsidR="00EB676A" w:rsidRPr="00424E59" w:rsidRDefault="00EB676A" w:rsidP="00BC3F8D">
            <w:pPr>
              <w:keepNext/>
              <w:keepLines/>
              <w:spacing w:after="0"/>
              <w:rPr>
                <w:rFonts w:ascii="Arial" w:hAnsi="Arial"/>
                <w:sz w:val="18"/>
              </w:rPr>
            </w:pPr>
          </w:p>
        </w:tc>
      </w:tr>
      <w:tr w:rsidR="00EB676A" w:rsidRPr="00424E59" w14:paraId="372D549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85FFA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ACB142" w14:textId="77777777" w:rsidR="00EB676A" w:rsidRPr="00424E59" w:rsidRDefault="00EB676A" w:rsidP="00BC3F8D">
            <w:pPr>
              <w:keepNext/>
              <w:keepLines/>
              <w:spacing w:after="0"/>
              <w:rPr>
                <w:rFonts w:ascii="Arial" w:hAnsi="Arial"/>
                <w:sz w:val="18"/>
              </w:rPr>
            </w:pPr>
            <w:r w:rsidRPr="00424E59">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2F190ECA"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591EBE"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8FD442D" w14:textId="77777777" w:rsidR="00EB676A" w:rsidRPr="00424E59" w:rsidRDefault="00EB676A" w:rsidP="00BC3F8D">
            <w:pPr>
              <w:keepNext/>
              <w:keepLines/>
              <w:spacing w:after="0"/>
              <w:rPr>
                <w:rFonts w:ascii="Arial" w:hAnsi="Arial"/>
                <w:sz w:val="18"/>
              </w:rPr>
            </w:pPr>
          </w:p>
        </w:tc>
      </w:tr>
      <w:tr w:rsidR="00EB676A" w:rsidRPr="00424E59" w14:paraId="0B2A8A3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11290A0"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432251" w14:textId="77777777" w:rsidR="00EB676A" w:rsidRPr="00424E59" w:rsidRDefault="00EB676A" w:rsidP="00BC3F8D">
            <w:pPr>
              <w:keepNext/>
              <w:keepLines/>
              <w:spacing w:after="0"/>
              <w:rPr>
                <w:rFonts w:ascii="Arial" w:hAnsi="Arial"/>
                <w:sz w:val="18"/>
              </w:rPr>
            </w:pPr>
            <w:r w:rsidRPr="00424E59">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4A884F3F"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A550B36"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B9C02F6" w14:textId="77777777" w:rsidR="00EB676A" w:rsidRPr="00424E59" w:rsidRDefault="00EB676A" w:rsidP="00BC3F8D">
            <w:pPr>
              <w:keepNext/>
              <w:keepLines/>
              <w:spacing w:after="0"/>
              <w:rPr>
                <w:rFonts w:ascii="Arial" w:hAnsi="Arial"/>
                <w:sz w:val="18"/>
              </w:rPr>
            </w:pPr>
          </w:p>
        </w:tc>
      </w:tr>
    </w:tbl>
    <w:p w14:paraId="7A05E4BA" w14:textId="77777777" w:rsidR="00EB676A" w:rsidRPr="00424E59" w:rsidRDefault="00EB676A" w:rsidP="00EB676A"/>
    <w:p w14:paraId="4F24B7F8"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6.2.14.3.3-8: </w:t>
      </w:r>
      <w:r w:rsidRPr="00424E59">
        <w:rPr>
          <w:rFonts w:ascii="Arial" w:hAnsi="Arial"/>
          <w:b/>
          <w:lang w:eastAsia="ko-KR"/>
        </w:rPr>
        <w:t>MCPTT-Info in SIP BYE</w:t>
      </w:r>
      <w:r w:rsidRPr="00424E59">
        <w:rPr>
          <w:rFonts w:ascii="Arial" w:hAnsi="Arial"/>
          <w:b/>
        </w:rPr>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082EB1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EB27D6F"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w:t>
            </w:r>
          </w:p>
        </w:tc>
      </w:tr>
      <w:tr w:rsidR="00EB676A" w:rsidRPr="00424E59" w14:paraId="4506D58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98163B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DB2A3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EF457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B47C22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AEF9A7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74E9EE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3B4CC7"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7FD3DD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93B43B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A29E8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6A9487C" w14:textId="77777777" w:rsidR="00EB676A" w:rsidRPr="00424E59" w:rsidRDefault="00EB676A" w:rsidP="00BC3F8D">
            <w:pPr>
              <w:keepNext/>
              <w:keepLines/>
              <w:spacing w:after="0"/>
              <w:rPr>
                <w:rFonts w:ascii="Arial" w:hAnsi="Arial"/>
                <w:sz w:val="18"/>
              </w:rPr>
            </w:pPr>
          </w:p>
        </w:tc>
      </w:tr>
      <w:tr w:rsidR="00EB676A" w:rsidRPr="00424E59" w14:paraId="56B3850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32E64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1B9DE69"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2960BBB"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4CD78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BF45026" w14:textId="77777777" w:rsidR="00EB676A" w:rsidRPr="00424E59" w:rsidRDefault="00EB676A" w:rsidP="00BC3F8D">
            <w:pPr>
              <w:keepNext/>
              <w:keepLines/>
              <w:spacing w:after="0"/>
              <w:rPr>
                <w:rFonts w:ascii="Arial" w:hAnsi="Arial"/>
                <w:sz w:val="18"/>
              </w:rPr>
            </w:pPr>
          </w:p>
        </w:tc>
      </w:tr>
      <w:tr w:rsidR="00EB676A" w:rsidRPr="00424E59" w14:paraId="38147C9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02C1AC"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4CCA772"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409096"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F7B1F9"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E734B16" w14:textId="77777777" w:rsidR="00EB676A" w:rsidRPr="00424E59" w:rsidRDefault="00EB676A" w:rsidP="00BC3F8D">
            <w:pPr>
              <w:keepNext/>
              <w:keepLines/>
              <w:spacing w:after="0"/>
              <w:rPr>
                <w:rFonts w:ascii="Arial" w:hAnsi="Arial"/>
                <w:sz w:val="18"/>
              </w:rPr>
            </w:pPr>
          </w:p>
        </w:tc>
      </w:tr>
      <w:tr w:rsidR="00EB676A" w:rsidRPr="00424E59" w14:paraId="3F18E20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FC480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w:t>
            </w:r>
            <w:r w:rsidRPr="00424E59">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5D651873" w14:textId="77777777" w:rsidR="00EB676A" w:rsidRPr="00424E59" w:rsidRDefault="00EB676A" w:rsidP="00BC3F8D">
            <w:pPr>
              <w:keepNext/>
              <w:keepLines/>
              <w:spacing w:after="0"/>
              <w:rPr>
                <w:rFonts w:ascii="Arial" w:hAnsi="Arial"/>
                <w:sz w:val="18"/>
              </w:rPr>
            </w:pPr>
            <w:r w:rsidRPr="00424E59">
              <w:rPr>
                <w:rFonts w:ascii="Arial" w:hAnsi="Arial"/>
                <w:sz w:val="18"/>
              </w:rPr>
              <w:t>"administrator-action"</w:t>
            </w:r>
          </w:p>
        </w:tc>
        <w:tc>
          <w:tcPr>
            <w:tcW w:w="2126" w:type="dxa"/>
            <w:tcBorders>
              <w:top w:val="single" w:sz="4" w:space="0" w:color="auto"/>
              <w:left w:val="single" w:sz="4" w:space="0" w:color="auto"/>
              <w:bottom w:val="single" w:sz="4" w:space="0" w:color="auto"/>
              <w:right w:val="single" w:sz="4" w:space="0" w:color="auto"/>
            </w:tcBorders>
          </w:tcPr>
          <w:p w14:paraId="0A67EC0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D7039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6B0938B" w14:textId="77777777" w:rsidR="00EB676A" w:rsidRPr="00424E59" w:rsidRDefault="00EB676A" w:rsidP="00BC3F8D">
            <w:pPr>
              <w:keepNext/>
              <w:keepLines/>
              <w:spacing w:after="0"/>
              <w:rPr>
                <w:rFonts w:ascii="Arial" w:hAnsi="Arial"/>
                <w:sz w:val="18"/>
              </w:rPr>
            </w:pPr>
          </w:p>
        </w:tc>
      </w:tr>
    </w:tbl>
    <w:p w14:paraId="38A34E81" w14:textId="77777777" w:rsidR="00EB676A" w:rsidRPr="00424E59" w:rsidRDefault="00EB676A" w:rsidP="00EB676A"/>
    <w:p w14:paraId="6C07744A" w14:textId="77777777" w:rsidR="00EB676A" w:rsidRPr="00424E59" w:rsidRDefault="00EB676A" w:rsidP="00EB676A">
      <w:pPr>
        <w:keepNext/>
        <w:keepLines/>
        <w:spacing w:before="120"/>
        <w:ind w:left="1134" w:hanging="1134"/>
        <w:outlineLvl w:val="2"/>
        <w:rPr>
          <w:rFonts w:ascii="Arial" w:hAnsi="Arial"/>
          <w:sz w:val="28"/>
        </w:rPr>
      </w:pPr>
      <w:bookmarkStart w:id="1446" w:name="_Toc21006048"/>
      <w:bookmarkStart w:id="1447" w:name="_Toc36037721"/>
      <w:bookmarkStart w:id="1448" w:name="_Toc43837574"/>
      <w:bookmarkStart w:id="1449" w:name="_Toc60995686"/>
      <w:bookmarkStart w:id="1450" w:name="_Toc69159814"/>
      <w:bookmarkStart w:id="1451" w:name="_Toc76583168"/>
      <w:bookmarkStart w:id="1452" w:name="_Toc83808720"/>
      <w:bookmarkStart w:id="1453" w:name="_Toc91233549"/>
      <w:bookmarkStart w:id="1454" w:name="_Toc100349028"/>
      <w:bookmarkStart w:id="1455" w:name="_Toc106787184"/>
      <w:r w:rsidRPr="00424E59">
        <w:rPr>
          <w:rFonts w:ascii="Arial" w:hAnsi="Arial"/>
          <w:sz w:val="28"/>
        </w:rPr>
        <w:t>6.2.15</w:t>
      </w:r>
      <w:r w:rsidRPr="00424E59">
        <w:rPr>
          <w:rFonts w:ascii="Arial" w:hAnsi="Arial"/>
          <w:sz w:val="28"/>
        </w:rPr>
        <w:tab/>
        <w:t xml:space="preserve">On-network / Private Call / Ambient listening call / </w:t>
      </w:r>
      <w:r w:rsidRPr="00424E59">
        <w:rPr>
          <w:rFonts w:ascii="Arial" w:hAnsi="Arial"/>
          <w:sz w:val="28"/>
          <w:lang w:eastAsia="zh-CN"/>
        </w:rPr>
        <w:t xml:space="preserve">Remotely initiated </w:t>
      </w:r>
      <w:r w:rsidRPr="00424E59">
        <w:rPr>
          <w:rFonts w:ascii="Arial" w:hAnsi="Arial"/>
          <w:sz w:val="28"/>
        </w:rPr>
        <w:t xml:space="preserve">Ambient listening call / </w:t>
      </w:r>
      <w:r w:rsidRPr="00424E59">
        <w:rPr>
          <w:rFonts w:ascii="Arial" w:hAnsi="Arial"/>
          <w:sz w:val="28"/>
          <w:lang w:eastAsia="zh-CN"/>
        </w:rPr>
        <w:t>Remotely initiated ambient listening call release / Success</w:t>
      </w:r>
      <w:r w:rsidRPr="00424E59">
        <w:rPr>
          <w:rFonts w:ascii="Arial" w:hAnsi="Arial"/>
          <w:sz w:val="28"/>
        </w:rPr>
        <w:t xml:space="preserve"> </w:t>
      </w:r>
      <w:r w:rsidRPr="00424E59">
        <w:rPr>
          <w:rFonts w:ascii="Arial" w:hAnsi="Arial"/>
          <w:sz w:val="28"/>
          <w:lang w:eastAsia="zh-CN"/>
        </w:rPr>
        <w:t xml:space="preserve">/ </w:t>
      </w:r>
      <w:r w:rsidRPr="00424E59">
        <w:rPr>
          <w:rFonts w:ascii="Arial" w:hAnsi="Arial"/>
          <w:sz w:val="28"/>
        </w:rPr>
        <w:t>Client Terminated (CT)</w:t>
      </w:r>
      <w:bookmarkEnd w:id="1446"/>
      <w:bookmarkEnd w:id="1447"/>
      <w:bookmarkEnd w:id="1448"/>
      <w:bookmarkEnd w:id="1449"/>
      <w:bookmarkEnd w:id="1450"/>
      <w:bookmarkEnd w:id="1451"/>
      <w:bookmarkEnd w:id="1452"/>
      <w:bookmarkEnd w:id="1453"/>
      <w:bookmarkEnd w:id="1454"/>
      <w:bookmarkEnd w:id="1455"/>
    </w:p>
    <w:p w14:paraId="75053B62" w14:textId="77777777" w:rsidR="00EB676A" w:rsidRPr="00424E59" w:rsidRDefault="00EB676A" w:rsidP="00EB676A">
      <w:pPr>
        <w:keepNext/>
        <w:keepLines/>
        <w:spacing w:before="120"/>
        <w:ind w:left="1985" w:hanging="1985"/>
        <w:rPr>
          <w:rFonts w:ascii="Arial" w:hAnsi="Arial"/>
        </w:rPr>
      </w:pPr>
      <w:r w:rsidRPr="00424E59">
        <w:rPr>
          <w:rFonts w:ascii="Arial" w:hAnsi="Arial"/>
        </w:rPr>
        <w:t>6.2.15.1</w:t>
      </w:r>
      <w:r w:rsidRPr="00424E59">
        <w:rPr>
          <w:rFonts w:ascii="Arial" w:hAnsi="Arial"/>
        </w:rPr>
        <w:tab/>
        <w:t>Test Purpose (TP)</w:t>
      </w:r>
    </w:p>
    <w:p w14:paraId="64C40C38"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5015B6A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receive private calls }</w:t>
      </w:r>
    </w:p>
    <w:p w14:paraId="6C0D1D9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E357D3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the UE (MCPTT Client) receives a request for establishment of an MCPTT </w:t>
      </w:r>
      <w:r w:rsidRPr="00424E59">
        <w:rPr>
          <w:rFonts w:ascii="Courier New" w:hAnsi="Courier New"/>
          <w:sz w:val="16"/>
          <w:lang w:eastAsia="zh-CN"/>
        </w:rPr>
        <w:t xml:space="preserve">remotely initiated ambient listening call </w:t>
      </w:r>
      <w:r w:rsidRPr="00424E59">
        <w:rPr>
          <w:rFonts w:ascii="Courier New" w:hAnsi="Courier New"/>
          <w:sz w:val="16"/>
        </w:rPr>
        <w:t>the SDP offer of the SIP INVITE request contains an "a=key-mgmt" attribute field with a "mikey" attribute value containing a MIKEY-SAKKE I_MESSAGE</w:t>
      </w:r>
      <w:r w:rsidRPr="00424E59">
        <w:rPr>
          <w:rFonts w:ascii="Courier New" w:hAnsi="Courier New"/>
          <w:sz w:val="16"/>
          <w:lang w:eastAsia="zh-CN"/>
        </w:rPr>
        <w:t xml:space="preserve"> </w:t>
      </w:r>
      <w:r w:rsidRPr="00424E59">
        <w:rPr>
          <w:rFonts w:ascii="Courier New" w:hAnsi="Courier New"/>
          <w:sz w:val="16"/>
        </w:rPr>
        <w:t>}</w:t>
      </w:r>
    </w:p>
    <w:p w14:paraId="751203A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hAnsi="Courier New"/>
          <w:sz w:val="16"/>
          <w:lang w:eastAsia="ko-KR"/>
        </w:rPr>
        <w:t xml:space="preserve">SIP 200 (OK) accepting the establishment of the MCPTT </w:t>
      </w:r>
      <w:r w:rsidRPr="00424E59">
        <w:rPr>
          <w:rFonts w:ascii="Courier New" w:hAnsi="Courier New"/>
          <w:sz w:val="16"/>
          <w:lang w:eastAsia="zh-CN"/>
        </w:rPr>
        <w:t>remotely initiated ambient listening call</w:t>
      </w:r>
      <w:r w:rsidRPr="00424E59">
        <w:rPr>
          <w:rFonts w:ascii="Courier New" w:hAnsi="Courier New"/>
          <w:sz w:val="16"/>
          <w:lang w:eastAsia="ko-KR"/>
        </w:rPr>
        <w:t xml:space="preserve"> applying End-to-end communication security</w:t>
      </w:r>
      <w:r w:rsidRPr="00424E59">
        <w:rPr>
          <w:rFonts w:ascii="Courier New" w:hAnsi="Courier New"/>
          <w:sz w:val="16"/>
        </w:rPr>
        <w:t xml:space="preserve">, </w:t>
      </w:r>
      <w:r w:rsidRPr="00424E59">
        <w:rPr>
          <w:rFonts w:ascii="Courier New" w:hAnsi="Courier New"/>
          <w:b/>
          <w:sz w:val="16"/>
        </w:rPr>
        <w:t>and</w:t>
      </w:r>
      <w:r w:rsidRPr="00424E59">
        <w:rPr>
          <w:rFonts w:ascii="Courier New" w:hAnsi="Courier New"/>
          <w:sz w:val="16"/>
        </w:rPr>
        <w:t>, does not notify the user for the call establishment }</w:t>
      </w:r>
    </w:p>
    <w:p w14:paraId="4F22A82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7F99F0D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B9D1BB"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26AFDA9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accepted </w:t>
      </w:r>
      <w:r w:rsidRPr="00424E59">
        <w:rPr>
          <w:rFonts w:ascii="Courier New" w:hAnsi="Courier New"/>
          <w:sz w:val="16"/>
          <w:lang w:eastAsia="zh-CN"/>
        </w:rPr>
        <w:t>a remotely initiated ambient listening call</w:t>
      </w:r>
      <w:r w:rsidRPr="00424E59">
        <w:rPr>
          <w:rFonts w:ascii="Courier New" w:hAnsi="Courier New"/>
          <w:sz w:val="16"/>
        </w:rPr>
        <w:t xml:space="preserve"> }</w:t>
      </w:r>
    </w:p>
    <w:p w14:paraId="436081C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68609E3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w:t>
      </w:r>
      <w:r w:rsidRPr="00424E59">
        <w:rPr>
          <w:rFonts w:ascii="Courier New" w:hAnsi="Courier New"/>
          <w:sz w:val="16"/>
          <w:lang w:eastAsia="ko-KR"/>
        </w:rPr>
        <w:t xml:space="preserve">a SIP BYE request for release of the </w:t>
      </w:r>
      <w:r w:rsidRPr="00424E59">
        <w:rPr>
          <w:rFonts w:ascii="Courier New" w:hAnsi="Courier New"/>
          <w:sz w:val="16"/>
        </w:rPr>
        <w:t xml:space="preserve">MCPTT </w:t>
      </w:r>
      <w:r w:rsidRPr="00424E59">
        <w:rPr>
          <w:rFonts w:ascii="Courier New" w:hAnsi="Courier New"/>
          <w:sz w:val="16"/>
          <w:lang w:eastAsia="zh-CN"/>
        </w:rPr>
        <w:t>remotely initiated ambient listening call</w:t>
      </w:r>
      <w:r w:rsidRPr="00424E59">
        <w:rPr>
          <w:rFonts w:ascii="Courier New" w:hAnsi="Courier New"/>
          <w:sz w:val="16"/>
        </w:rPr>
        <w:t xml:space="preserve"> }</w:t>
      </w:r>
    </w:p>
    <w:p w14:paraId="5DA290C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200 (OK) response and terminates the call, </w:t>
      </w:r>
      <w:r w:rsidRPr="00424E59">
        <w:rPr>
          <w:rFonts w:ascii="Courier New" w:hAnsi="Courier New"/>
          <w:b/>
          <w:sz w:val="16"/>
        </w:rPr>
        <w:t>and</w:t>
      </w:r>
      <w:r w:rsidRPr="00424E59">
        <w:rPr>
          <w:rFonts w:ascii="Courier New" w:hAnsi="Courier New"/>
          <w:sz w:val="16"/>
        </w:rPr>
        <w:t>, does not notify the user for the call release }</w:t>
      </w:r>
    </w:p>
    <w:p w14:paraId="4098F23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4692071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270400" w14:textId="77777777" w:rsidR="00EB676A" w:rsidRPr="00424E59" w:rsidRDefault="00EB676A" w:rsidP="00EB676A">
      <w:pPr>
        <w:keepNext/>
        <w:keepLines/>
        <w:spacing w:before="120"/>
        <w:ind w:left="1985" w:hanging="1985"/>
        <w:rPr>
          <w:rFonts w:ascii="Arial" w:hAnsi="Arial"/>
        </w:rPr>
      </w:pPr>
      <w:r w:rsidRPr="00424E59">
        <w:rPr>
          <w:rFonts w:ascii="Arial" w:hAnsi="Arial"/>
        </w:rPr>
        <w:t>6.2.15.2</w:t>
      </w:r>
      <w:r w:rsidRPr="00424E59">
        <w:rPr>
          <w:rFonts w:ascii="Arial" w:hAnsi="Arial"/>
        </w:rPr>
        <w:tab/>
        <w:t>Conformance requirements</w:t>
      </w:r>
    </w:p>
    <w:p w14:paraId="52D15D80" w14:textId="77777777" w:rsidR="00EB676A" w:rsidRPr="00424E59" w:rsidRDefault="00EB676A" w:rsidP="00EB676A">
      <w:r w:rsidRPr="00424E59">
        <w:t xml:space="preserve">References: The conformance requirements covered in the present TC are specified in: TS 24.379 clauses </w:t>
      </w:r>
      <w:r w:rsidRPr="00424E59">
        <w:rPr>
          <w:lang w:eastAsia="ko-KR"/>
        </w:rPr>
        <w:t xml:space="preserve">11.1.6.2.1.2, 11.1.6.2.1.4, </w:t>
      </w:r>
      <w:r w:rsidRPr="00424E59">
        <w:rPr>
          <w:rFonts w:eastAsia="Malgun Gothic"/>
          <w:lang w:eastAsia="ko-KR"/>
        </w:rPr>
        <w:t>6.2.3.1.1</w:t>
      </w:r>
      <w:r w:rsidRPr="00424E59">
        <w:t>, 6.2.6. Unless otherwise stated these are Rel-14 requirements.</w:t>
      </w:r>
    </w:p>
    <w:p w14:paraId="44FCC7C0" w14:textId="77777777" w:rsidR="00EB676A" w:rsidRPr="00424E59" w:rsidRDefault="00EB676A" w:rsidP="00EB676A">
      <w:r w:rsidRPr="00424E59">
        <w:t xml:space="preserve">[TS 24.379, clause </w:t>
      </w:r>
      <w:r w:rsidRPr="00424E59">
        <w:rPr>
          <w:lang w:eastAsia="ko-KR"/>
        </w:rPr>
        <w:t>11.1.6.2.1.2</w:t>
      </w:r>
      <w:r w:rsidRPr="00424E59">
        <w:t>]</w:t>
      </w:r>
    </w:p>
    <w:p w14:paraId="3087D8D5"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6696332D" w14:textId="77777777" w:rsidR="00EB676A" w:rsidRPr="00424E59" w:rsidRDefault="00EB676A" w:rsidP="00EB676A">
      <w:pPr>
        <w:rPr>
          <w:lang w:eastAsia="ko-KR"/>
        </w:rPr>
      </w:pPr>
      <w:r w:rsidRPr="00424E59">
        <w:rPr>
          <w:lang w:eastAsia="ko-KR"/>
        </w:rPr>
        <w:t>The MCPTT client:</w:t>
      </w:r>
    </w:p>
    <w:p w14:paraId="2B363059" w14:textId="77777777" w:rsidR="00EB676A" w:rsidRPr="00424E59" w:rsidRDefault="00EB676A" w:rsidP="00EB676A">
      <w:pPr>
        <w:ind w:left="568" w:hanging="284"/>
      </w:pPr>
      <w:r w:rsidRPr="00424E59">
        <w:t>...</w:t>
      </w:r>
    </w:p>
    <w:p w14:paraId="58E9887E" w14:textId="77777777" w:rsidR="00EB676A" w:rsidRPr="00424E59" w:rsidRDefault="00EB676A" w:rsidP="00EB676A">
      <w:pPr>
        <w:ind w:left="568" w:hanging="284"/>
      </w:pPr>
      <w:r w:rsidRPr="00424E59">
        <w:t>3)</w:t>
      </w:r>
      <w:r w:rsidRPr="00424E59">
        <w:tab/>
        <w:t>if the SDP offer of the SIP INVITE request contains an "a=key-mgmt" attribute field with a "mikey" attribute value containing a MIKEY-SAKKE I_MESSAGE:</w:t>
      </w:r>
    </w:p>
    <w:p w14:paraId="12263287" w14:textId="77777777" w:rsidR="00EB676A" w:rsidRPr="00424E59" w:rsidRDefault="00EB676A" w:rsidP="00EB676A">
      <w:pPr>
        <w:ind w:left="851" w:hanging="284"/>
      </w:pPr>
      <w:r w:rsidRPr="00424E59">
        <w:rPr>
          <w:lang w:eastAsia="ko-KR"/>
        </w:rPr>
        <w:t>a)</w:t>
      </w:r>
      <w:r w:rsidRPr="00424E59">
        <w:rPr>
          <w:lang w:eastAsia="ko-KR"/>
        </w:rPr>
        <w:tab/>
        <w:t xml:space="preserve">shall extract the </w:t>
      </w:r>
      <w:r w:rsidRPr="00424E59">
        <w:t>MCPTT ID of the originating MCPTT from the initiator field (IDRi) of the I_MESSAGE as described in 3GPP TS 33.180 [78];</w:t>
      </w:r>
    </w:p>
    <w:p w14:paraId="5E6D15F8" w14:textId="77777777" w:rsidR="00EB676A" w:rsidRPr="00424E59" w:rsidRDefault="00EB676A" w:rsidP="00EB676A">
      <w:pPr>
        <w:ind w:left="851" w:hanging="284"/>
      </w:pPr>
      <w:r w:rsidRPr="00424E59">
        <w:t>b)</w:t>
      </w:r>
      <w:r w:rsidRPr="00424E59">
        <w:tab/>
        <w:t>shall convert the MCPTT ID to a UID as described in 3GPP TS 33.180 [78];</w:t>
      </w:r>
    </w:p>
    <w:p w14:paraId="19F0BC63" w14:textId="77777777" w:rsidR="00EB676A" w:rsidRPr="00424E59" w:rsidRDefault="00EB676A" w:rsidP="00EB676A">
      <w:pPr>
        <w:ind w:left="851" w:hanging="284"/>
      </w:pPr>
      <w:r w:rsidRPr="00424E59">
        <w:t>c)</w:t>
      </w:r>
      <w:r w:rsidRPr="00424E59">
        <w:tab/>
        <w:t>shall use the UID to validate the signature of the MIKEY-SAKKE I_MESSAGE as described in 3GPP TS 33.180 [78];</w:t>
      </w:r>
    </w:p>
    <w:p w14:paraId="4377EE04" w14:textId="77777777" w:rsidR="00EB676A" w:rsidRPr="00424E59" w:rsidRDefault="00EB676A" w:rsidP="00EB676A">
      <w:pPr>
        <w:ind w:left="851" w:hanging="284"/>
      </w:pPr>
      <w:r w:rsidRPr="00424E59">
        <w:rPr>
          <w:lang w:eastAsia="ko-KR"/>
        </w:rPr>
        <w:t>d)</w:t>
      </w:r>
      <w:r w:rsidRPr="00424E59">
        <w:rPr>
          <w:lang w:eastAsia="ko-KR"/>
        </w:rPr>
        <w:tab/>
        <w:t xml:space="preserve">if authentication verification of the </w:t>
      </w:r>
      <w:r w:rsidRPr="00424E59">
        <w:t xml:space="preserve">MIKEY-SAKKE I_MESSAGE fails, shall </w:t>
      </w:r>
      <w:r w:rsidRPr="00424E59">
        <w:rPr>
          <w:lang w:eastAsia="ko-KR"/>
        </w:rPr>
        <w:t xml:space="preserve">reject the </w:t>
      </w:r>
      <w:r w:rsidRPr="00424E59">
        <w:t>SIP INVITE request with a SIP 488 (Not Acceptable Here) response as specified in IETF RFC 4567 [47], and include warning text set to "</w:t>
      </w:r>
      <w:r w:rsidRPr="00424E59">
        <w:rPr>
          <w:lang w:eastAsia="ko-KR"/>
        </w:rPr>
        <w:t xml:space="preserve">136 authentication of the MIKEY-SAKKE I_MESSAGE failed" </w:t>
      </w:r>
      <w:r w:rsidRPr="00424E59">
        <w:t xml:space="preserve">in a Warning header field </w:t>
      </w:r>
      <w:r w:rsidRPr="00424E59">
        <w:rPr>
          <w:lang w:eastAsia="ko-KR"/>
        </w:rPr>
        <w:t>as specified in subclause</w:t>
      </w:r>
      <w:r w:rsidRPr="00424E59">
        <w:t> 4.4; and</w:t>
      </w:r>
    </w:p>
    <w:p w14:paraId="6AF2F74D" w14:textId="77777777" w:rsidR="00EB676A" w:rsidRPr="00424E59" w:rsidRDefault="00EB676A" w:rsidP="00EB676A">
      <w:pPr>
        <w:ind w:left="851" w:hanging="284"/>
      </w:pPr>
      <w:r w:rsidRPr="00424E59">
        <w:t>e)</w:t>
      </w:r>
      <w:r w:rsidRPr="00424E59">
        <w:tab/>
        <w:t>if the signature of the MIKEY-SAKKE I_MESSAGE was successfully validated:</w:t>
      </w:r>
    </w:p>
    <w:p w14:paraId="06063BBD" w14:textId="77777777" w:rsidR="00EB676A" w:rsidRPr="00424E59" w:rsidRDefault="00EB676A" w:rsidP="00EB676A">
      <w:pPr>
        <w:ind w:left="1135" w:hanging="284"/>
      </w:pPr>
      <w:r w:rsidRPr="00424E59">
        <w:t>i)</w:t>
      </w:r>
      <w:r w:rsidRPr="00424E59">
        <w:tab/>
        <w:t>shall extract and decrypt the encapsulated PCK using the terminating user's (KMS provisioned) UID key as described in 3GPP TS 33.180 [78]; and</w:t>
      </w:r>
    </w:p>
    <w:p w14:paraId="382E7164" w14:textId="77777777" w:rsidR="00EB676A" w:rsidRPr="00424E59" w:rsidRDefault="00EB676A" w:rsidP="00EB676A">
      <w:pPr>
        <w:ind w:left="1135" w:hanging="284"/>
      </w:pPr>
      <w:r w:rsidRPr="00424E59">
        <w:t>ii)</w:t>
      </w:r>
      <w:r w:rsidRPr="00424E59">
        <w:tab/>
        <w:t>shall extract the PCK-ID, from the payload as specified in 3GPP TS 33.180 [78];</w:t>
      </w:r>
    </w:p>
    <w:p w14:paraId="68C0D7DA" w14:textId="77777777" w:rsidR="00EB676A" w:rsidRPr="00424E59" w:rsidRDefault="00EB676A" w:rsidP="00EB676A">
      <w:pPr>
        <w:keepLines/>
        <w:ind w:left="1135" w:hanging="851"/>
      </w:pPr>
      <w:r w:rsidRPr="00424E59">
        <w:t>NOTE 1:</w:t>
      </w:r>
      <w:r w:rsidRPr="00424E59">
        <w:tab/>
        <w:t>With the PCK successfully shared between the originating MCPTT client and the terminating MCPTT client, both clients are able to use SRTP/SRTCP to create an end-to-end secure session.</w:t>
      </w:r>
    </w:p>
    <w:p w14:paraId="4925ADD2" w14:textId="77777777" w:rsidR="00EB676A" w:rsidRPr="00424E59" w:rsidRDefault="00EB676A" w:rsidP="00EB676A">
      <w:pPr>
        <w:ind w:left="568" w:hanging="284"/>
        <w:rPr>
          <w:lang w:eastAsia="ko-KR"/>
        </w:rPr>
      </w:pPr>
      <w:r w:rsidRPr="00424E59">
        <w:t>...</w:t>
      </w:r>
    </w:p>
    <w:p w14:paraId="458A3325" w14:textId="77777777" w:rsidR="00EB676A" w:rsidRPr="00424E59" w:rsidRDefault="00EB676A" w:rsidP="00EB676A">
      <w:pPr>
        <w:ind w:left="568" w:hanging="284"/>
        <w:rPr>
          <w:lang w:eastAsia="ko-KR"/>
        </w:rPr>
      </w:pPr>
      <w:r w:rsidRPr="00424E59">
        <w:t>6)</w:t>
      </w:r>
      <w:r w:rsidRPr="00424E59">
        <w:tab/>
        <w:t xml:space="preserve">shall perform the automatic commencement procedures specified in </w:t>
      </w:r>
      <w:r w:rsidRPr="00424E59">
        <w:rPr>
          <w:lang w:eastAsia="ko-KR"/>
        </w:rPr>
        <w:t>subclause</w:t>
      </w:r>
      <w:r w:rsidRPr="00424E59">
        <w:t> </w:t>
      </w:r>
      <w:r w:rsidRPr="00424E59">
        <w:rPr>
          <w:lang w:eastAsia="ko-KR"/>
        </w:rPr>
        <w:t>6.2.3.1.1;</w:t>
      </w:r>
    </w:p>
    <w:p w14:paraId="61D8F4D2" w14:textId="77777777" w:rsidR="00EB676A" w:rsidRPr="00424E59" w:rsidRDefault="00EB676A" w:rsidP="00EB676A">
      <w:pPr>
        <w:ind w:left="568" w:hanging="284"/>
        <w:rPr>
          <w:lang w:eastAsia="ko-KR"/>
        </w:rPr>
      </w:pPr>
      <w:r w:rsidRPr="00424E59">
        <w:rPr>
          <w:lang w:eastAsia="ko-KR"/>
        </w:rPr>
        <w:t>...</w:t>
      </w:r>
    </w:p>
    <w:p w14:paraId="5B350915" w14:textId="77777777" w:rsidR="00EB676A" w:rsidRPr="00424E59" w:rsidRDefault="00EB676A" w:rsidP="00EB676A">
      <w:pPr>
        <w:ind w:left="568" w:hanging="284"/>
      </w:pPr>
      <w:r w:rsidRPr="00424E59">
        <w:t>8)</w:t>
      </w:r>
      <w:r w:rsidRPr="00424E59">
        <w:tab/>
        <w:t>if the received SIP INVITE request</w:t>
      </w:r>
      <w:r w:rsidRPr="00424E59">
        <w:rPr>
          <w:lang w:eastAsia="ko-KR"/>
        </w:rPr>
        <w:t xml:space="preserve"> includes an alert-info header field as specified in </w:t>
      </w:r>
      <w:r w:rsidRPr="00424E59">
        <w:t>IETF RFC 3261 [24] and as updated by IETF RFC 7462 [77] set to a value of "&lt;</w:t>
      </w:r>
      <w:r w:rsidRPr="00424E59">
        <w:rPr>
          <w:rFonts w:eastAsia="Malgun Gothic"/>
        </w:rPr>
        <w:t>file:///dev/null</w:t>
      </w:r>
      <w:r w:rsidRPr="00424E59">
        <w:t>&gt;" shall not give any indication of the progress of the call to the MCPTT user;</w:t>
      </w:r>
    </w:p>
    <w:p w14:paraId="1CAA60F1" w14:textId="77777777" w:rsidR="00EB676A" w:rsidRPr="00424E59" w:rsidRDefault="00EB676A" w:rsidP="00EB676A">
      <w:pPr>
        <w:keepLines/>
        <w:ind w:left="1135" w:hanging="851"/>
      </w:pPr>
      <w:r w:rsidRPr="00424E59">
        <w:t>NOTE 3:</w:t>
      </w:r>
      <w:r w:rsidRPr="00424E59">
        <w:tab/>
        <w:t>The alert-info header field having the value of "&lt;</w:t>
      </w:r>
      <w:r w:rsidRPr="00424E59">
        <w:rPr>
          <w:rFonts w:eastAsia="Malgun Gothic"/>
        </w:rPr>
        <w:t>file:///dev/null</w:t>
      </w:r>
      <w:r w:rsidRPr="00424E59">
        <w:t>&gt;" is intended to result in having a "null" alert, i.e. an alert with no content or physical manifestation of any kind.</w:t>
      </w:r>
    </w:p>
    <w:p w14:paraId="4F55D01F" w14:textId="77777777" w:rsidR="00EB676A" w:rsidRPr="00424E59" w:rsidRDefault="00EB676A" w:rsidP="00EB676A">
      <w:r w:rsidRPr="00424E59">
        <w:t xml:space="preserve">[TS 24.379, clause </w:t>
      </w:r>
      <w:r w:rsidRPr="00424E59">
        <w:rPr>
          <w:lang w:eastAsia="ko-KR"/>
        </w:rPr>
        <w:t>11.1.6.2.1.4</w:t>
      </w:r>
      <w:r w:rsidRPr="00424E59">
        <w:t>]</w:t>
      </w:r>
    </w:p>
    <w:p w14:paraId="2A1E158C" w14:textId="77777777" w:rsidR="00EB676A" w:rsidRPr="00424E59" w:rsidRDefault="00EB676A" w:rsidP="00EB676A">
      <w:pPr>
        <w:rPr>
          <w:lang w:eastAsia="ko-KR"/>
        </w:rPr>
      </w:pPr>
      <w:r w:rsidRPr="00424E59">
        <w:rPr>
          <w:lang w:eastAsia="ko-KR"/>
        </w:rPr>
        <w:t>Upon receipt of a SIP BYE request in the dialog of an ambient listening session, the MCPTT client:</w:t>
      </w:r>
    </w:p>
    <w:p w14:paraId="5F2D5EFE" w14:textId="77777777" w:rsidR="00EB676A" w:rsidRPr="00424E59" w:rsidRDefault="00EB676A" w:rsidP="00EB676A">
      <w:pPr>
        <w:ind w:left="568" w:hanging="284"/>
      </w:pPr>
      <w:r w:rsidRPr="00424E59">
        <w:t>1)</w:t>
      </w:r>
      <w:r w:rsidRPr="00424E59">
        <w:tab/>
        <w:t>shall comply with the procedures of subclause 6.2.6;</w:t>
      </w:r>
    </w:p>
    <w:p w14:paraId="6AA22CE2" w14:textId="77777777" w:rsidR="00EB676A" w:rsidRPr="00424E59" w:rsidRDefault="00EB676A" w:rsidP="00EB676A">
      <w:pPr>
        <w:ind w:left="568" w:hanging="284"/>
      </w:pPr>
      <w:r w:rsidRPr="00424E59">
        <w:t>2)</w:t>
      </w:r>
      <w:r w:rsidRPr="00424E59">
        <w:tab/>
        <w:t xml:space="preserve">if the cached </w:t>
      </w:r>
      <w:r w:rsidRPr="00424E59">
        <w:rPr>
          <w:lang w:eastAsia="ko-KR"/>
        </w:rPr>
        <w:t>ambient listening client role</w:t>
      </w:r>
      <w:r w:rsidRPr="00424E59">
        <w:t xml:space="preserve"> is equal to "listened-to MCPTT user", shall provide no indication that an ambient listening call has been terminated;</w:t>
      </w:r>
    </w:p>
    <w:p w14:paraId="6AA0C88B" w14:textId="77777777" w:rsidR="00EB676A" w:rsidRPr="00424E59" w:rsidRDefault="00EB676A" w:rsidP="00EB676A">
      <w:r w:rsidRPr="00424E59">
        <w:t xml:space="preserve">[TS 24.379, clause </w:t>
      </w:r>
      <w:r w:rsidRPr="00424E59">
        <w:rPr>
          <w:rFonts w:eastAsia="Malgun Gothic"/>
          <w:lang w:eastAsia="ko-KR"/>
        </w:rPr>
        <w:t>6.2.3.1.1</w:t>
      </w:r>
      <w:r w:rsidRPr="00424E59">
        <w:t>]</w:t>
      </w:r>
    </w:p>
    <w:p w14:paraId="353A72A9" w14:textId="77777777" w:rsidR="00EB676A" w:rsidRPr="00424E59" w:rsidRDefault="00EB676A" w:rsidP="00EB676A">
      <w:pPr>
        <w:rPr>
          <w:lang w:eastAsia="ko-KR"/>
        </w:rPr>
      </w:pPr>
      <w:r w:rsidRPr="00424E59">
        <w:rPr>
          <w:lang w:eastAsia="ko-KR"/>
        </w:rPr>
        <w:t>When performing the automatic commencement mode procedures, the MCPTT client:</w:t>
      </w:r>
    </w:p>
    <w:p w14:paraId="1E4D8208" w14:textId="77777777" w:rsidR="00EB676A" w:rsidRPr="00424E59" w:rsidRDefault="00EB676A" w:rsidP="00EB676A">
      <w:pPr>
        <w:ind w:left="568" w:hanging="284"/>
      </w:pPr>
      <w:r w:rsidRPr="00424E59">
        <w:t>1</w:t>
      </w:r>
      <w:r w:rsidRPr="00424E59">
        <w:rPr>
          <w:lang w:eastAsia="ko-KR"/>
        </w:rPr>
        <w:t>)</w:t>
      </w:r>
      <w:r w:rsidRPr="00424E59">
        <w:tab/>
        <w:t>shall accept the SIP INVITE request and generate a SIP 200 (OK) response according to rules and procedures of 3GPP TS 24.229 [4];</w:t>
      </w:r>
    </w:p>
    <w:p w14:paraId="1E822F12"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200 (OK) response;</w:t>
      </w:r>
    </w:p>
    <w:p w14:paraId="035487EE" w14:textId="77777777" w:rsidR="00EB676A" w:rsidRPr="00424E59" w:rsidRDefault="00EB676A" w:rsidP="00EB676A">
      <w:pPr>
        <w:ind w:left="568" w:hanging="284"/>
      </w:pPr>
      <w:r w:rsidRPr="00424E59">
        <w:t>3)</w:t>
      </w:r>
      <w:r w:rsidRPr="00424E59">
        <w:tab/>
        <w:t>shall include the g.3gpp.mcptt media feature tag in the Contact header field of the SIP 200 (OK) response;</w:t>
      </w:r>
    </w:p>
    <w:p w14:paraId="5CEF6663" w14:textId="77777777" w:rsidR="00EB676A" w:rsidRPr="00424E59" w:rsidRDefault="00EB676A" w:rsidP="00EB676A">
      <w:pPr>
        <w:ind w:left="568" w:hanging="284"/>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 of the SIP 200 (OK) response;</w:t>
      </w:r>
    </w:p>
    <w:p w14:paraId="6737D542" w14:textId="77777777" w:rsidR="00EB676A" w:rsidRPr="00424E59" w:rsidRDefault="00EB676A" w:rsidP="00EB676A">
      <w:pPr>
        <w:ind w:left="568" w:hanging="284"/>
      </w:pPr>
      <w:r w:rsidRPr="00424E59">
        <w:t>...</w:t>
      </w:r>
    </w:p>
    <w:p w14:paraId="63FD2808" w14:textId="77777777" w:rsidR="00EB676A" w:rsidRPr="00424E59" w:rsidRDefault="00EB676A" w:rsidP="00EB676A">
      <w:pPr>
        <w:ind w:left="568" w:hanging="284"/>
        <w:rPr>
          <w:lang w:eastAsia="ko-KR"/>
        </w:rPr>
      </w:pPr>
      <w:r w:rsidRPr="00424E59">
        <w:rPr>
          <w:lang w:eastAsia="ko-KR"/>
        </w:rPr>
        <w:t>8)</w:t>
      </w:r>
      <w:r w:rsidRPr="00424E59">
        <w:rPr>
          <w:lang w:eastAsia="ko-KR"/>
        </w:rPr>
        <w:tab/>
        <w:t>shall send the SIP 200 (OK) response towards the MCPTT server according to rules and procedures of 3GPP TS 24.229 [4];</w:t>
      </w:r>
    </w:p>
    <w:p w14:paraId="01F599B2" w14:textId="77777777" w:rsidR="00EB676A" w:rsidRPr="00424E59" w:rsidRDefault="00EB676A" w:rsidP="00EB676A">
      <w:pPr>
        <w:ind w:left="568" w:hanging="284"/>
        <w:rPr>
          <w:lang w:eastAsia="ko-KR"/>
        </w:rPr>
      </w:pPr>
      <w:r w:rsidRPr="00424E59">
        <w:rPr>
          <w:lang w:eastAsia="ko-KR"/>
        </w:rPr>
        <w:t>...</w:t>
      </w:r>
    </w:p>
    <w:p w14:paraId="4615EC86" w14:textId="77777777" w:rsidR="00EB676A" w:rsidRPr="00424E59" w:rsidRDefault="00EB676A" w:rsidP="00EB676A">
      <w:pPr>
        <w:ind w:left="568" w:hanging="284"/>
        <w:rPr>
          <w:lang w:eastAsia="ko-KR"/>
        </w:rPr>
      </w:pPr>
      <w:r w:rsidRPr="00424E59">
        <w:rPr>
          <w:lang w:eastAsia="ko-KR"/>
        </w:rPr>
        <w:t>10)</w:t>
      </w:r>
      <w:r w:rsidRPr="00424E59">
        <w:rPr>
          <w:lang w:eastAsia="ko-KR"/>
        </w:rPr>
        <w:tab/>
        <w:t>shall interact with the media plane as specified in 3GPP TS 24.380 [5] subclause 6.2.</w:t>
      </w:r>
    </w:p>
    <w:p w14:paraId="521FA6A0" w14:textId="77777777" w:rsidR="00EB676A" w:rsidRPr="00424E59" w:rsidRDefault="00EB676A" w:rsidP="00EB676A">
      <w:r w:rsidRPr="00424E59">
        <w:t>[TS 24.379, clause 6.2.6]</w:t>
      </w:r>
    </w:p>
    <w:p w14:paraId="23481FB8" w14:textId="77777777" w:rsidR="00EB676A" w:rsidRPr="00424E59" w:rsidRDefault="00EB676A" w:rsidP="00EB676A">
      <w:r w:rsidRPr="00424E59">
        <w:t>Upon receiving a SIP BYE request, the MCPTT client:</w:t>
      </w:r>
    </w:p>
    <w:p w14:paraId="20F59649"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 and</w:t>
      </w:r>
    </w:p>
    <w:p w14:paraId="08932A17" w14:textId="77777777" w:rsidR="00EB676A" w:rsidRPr="00424E59" w:rsidRDefault="00EB676A" w:rsidP="00EB676A">
      <w:pPr>
        <w:ind w:left="568" w:hanging="284"/>
        <w:rPr>
          <w:lang w:eastAsia="ko-KR"/>
        </w:rPr>
      </w:pPr>
      <w:r w:rsidRPr="00424E59">
        <w:rPr>
          <w:lang w:eastAsia="ko-KR"/>
        </w:rPr>
        <w:t>2)</w:t>
      </w:r>
      <w:r w:rsidRPr="00424E59">
        <w:rPr>
          <w:lang w:eastAsia="ko-KR"/>
        </w:rPr>
        <w:tab/>
        <w:t>shall send SIP 200 (OK) response towards MCPTT server according to 3GPP TS 24.229 [4].</w:t>
      </w:r>
    </w:p>
    <w:p w14:paraId="10C27758" w14:textId="77777777" w:rsidR="00EB676A" w:rsidRPr="00424E59" w:rsidRDefault="00EB676A" w:rsidP="00EB676A">
      <w:pPr>
        <w:keepNext/>
        <w:keepLines/>
        <w:spacing w:before="120"/>
        <w:ind w:left="1985" w:hanging="1985"/>
        <w:rPr>
          <w:rFonts w:ascii="Arial" w:hAnsi="Arial"/>
        </w:rPr>
      </w:pPr>
      <w:r w:rsidRPr="00424E59">
        <w:rPr>
          <w:rFonts w:ascii="Arial" w:hAnsi="Arial"/>
        </w:rPr>
        <w:t>6.2.15.3</w:t>
      </w:r>
      <w:r w:rsidRPr="00424E59">
        <w:rPr>
          <w:rFonts w:ascii="Arial" w:hAnsi="Arial"/>
        </w:rPr>
        <w:tab/>
        <w:t>Test description</w:t>
      </w:r>
    </w:p>
    <w:p w14:paraId="0F692D49" w14:textId="77777777" w:rsidR="00EB676A" w:rsidRPr="00424E59" w:rsidRDefault="00EB676A" w:rsidP="00EB676A">
      <w:pPr>
        <w:keepNext/>
        <w:keepLines/>
        <w:spacing w:before="120"/>
        <w:ind w:left="1985" w:hanging="1985"/>
        <w:rPr>
          <w:rFonts w:ascii="Arial" w:hAnsi="Arial"/>
        </w:rPr>
      </w:pPr>
      <w:r w:rsidRPr="00424E59">
        <w:rPr>
          <w:rFonts w:ascii="Arial" w:hAnsi="Arial"/>
        </w:rPr>
        <w:t>6.2.15.3.1</w:t>
      </w:r>
      <w:r w:rsidRPr="00424E59">
        <w:rPr>
          <w:rFonts w:ascii="Arial" w:hAnsi="Arial"/>
        </w:rPr>
        <w:tab/>
        <w:t>Pre-test conditions</w:t>
      </w:r>
    </w:p>
    <w:p w14:paraId="50FAF37B"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465B84BC" w14:textId="77777777" w:rsidR="00EB676A" w:rsidRPr="00424E59" w:rsidRDefault="00EB676A" w:rsidP="00EB676A">
      <w:pPr>
        <w:ind w:left="568" w:hanging="284"/>
      </w:pPr>
      <w:r w:rsidRPr="00424E59">
        <w:t>-</w:t>
      </w:r>
      <w:r w:rsidRPr="00424E59">
        <w:tab/>
        <w:t>SS (MCPTT server)</w:t>
      </w:r>
    </w:p>
    <w:p w14:paraId="3FFFEBFA" w14:textId="77777777" w:rsidR="00EB676A" w:rsidRPr="00424E59" w:rsidRDefault="00EB676A" w:rsidP="00EB676A">
      <w:pPr>
        <w:ind w:left="568" w:hanging="284"/>
      </w:pPr>
      <w:r w:rsidRPr="00424E59">
        <w:t>-</w:t>
      </w:r>
      <w:r w:rsidRPr="00424E5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80C9AD4"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769C9C04" w14:textId="77777777" w:rsidR="00EB676A" w:rsidRPr="00424E59" w:rsidRDefault="00EB676A" w:rsidP="00EB676A">
      <w:pPr>
        <w:ind w:left="568" w:hanging="284"/>
      </w:pPr>
      <w:r w:rsidRPr="00424E59">
        <w:t>-</w:t>
      </w:r>
      <w:r w:rsidRPr="00424E59">
        <w:tab/>
        <w:t>UE (MCPTT client)</w:t>
      </w:r>
    </w:p>
    <w:p w14:paraId="711A3FF5" w14:textId="77777777" w:rsidR="00EB676A" w:rsidRPr="00424E59" w:rsidRDefault="00EB676A" w:rsidP="00EB676A">
      <w:pPr>
        <w:ind w:left="568" w:hanging="284"/>
      </w:pPr>
      <w:r w:rsidRPr="00424E59">
        <w:t>-</w:t>
      </w:r>
      <w:r w:rsidRPr="00424E59">
        <w:tab/>
        <w:t>The test USIM set as defined in TS 36.579-1 [2], subclause 5.5.10 is inserted.</w:t>
      </w:r>
    </w:p>
    <w:p w14:paraId="1714999C"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0C55B60A"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4F35523B"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4BA08EE7" w14:textId="77777777" w:rsidR="00EB676A" w:rsidRPr="00424E59" w:rsidRDefault="00EB676A" w:rsidP="00EB676A">
      <w:pPr>
        <w:ind w:left="568" w:hanging="284"/>
      </w:pPr>
      <w:r w:rsidRPr="00424E59">
        <w:t>-</w:t>
      </w:r>
      <w:r w:rsidRPr="00424E59">
        <w:tab/>
        <w:t>UE States at the end of the preamble</w:t>
      </w:r>
    </w:p>
    <w:p w14:paraId="69971C37" w14:textId="77777777" w:rsidR="00EB676A" w:rsidRPr="00424E59" w:rsidRDefault="00EB676A" w:rsidP="00EB676A">
      <w:pPr>
        <w:ind w:left="851" w:hanging="284"/>
      </w:pPr>
      <w:r w:rsidRPr="00424E59">
        <w:t>-</w:t>
      </w:r>
      <w:r w:rsidRPr="00424E59">
        <w:tab/>
        <w:t>The UE is in E-UTRA Registered, Idle Mode state.</w:t>
      </w:r>
    </w:p>
    <w:p w14:paraId="65226430"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736A6917" w14:textId="77777777" w:rsidR="00EB676A" w:rsidRPr="00424E59" w:rsidRDefault="00EB676A" w:rsidP="00EB676A">
      <w:pPr>
        <w:keepNext/>
        <w:keepLines/>
        <w:spacing w:before="120"/>
        <w:ind w:left="1985" w:hanging="1985"/>
        <w:rPr>
          <w:rFonts w:ascii="Arial" w:hAnsi="Arial"/>
        </w:rPr>
      </w:pPr>
      <w:r w:rsidRPr="00424E59">
        <w:rPr>
          <w:rFonts w:ascii="Arial" w:hAnsi="Arial"/>
        </w:rPr>
        <w:t>6.2.15.3.2</w:t>
      </w:r>
      <w:r w:rsidRPr="00424E59">
        <w:rPr>
          <w:rFonts w:ascii="Arial" w:hAnsi="Arial"/>
        </w:rPr>
        <w:tab/>
        <w:t>Test procedure sequence</w:t>
      </w:r>
    </w:p>
    <w:p w14:paraId="544E8786" w14:textId="77777777" w:rsidR="00EB676A" w:rsidRPr="00424E59" w:rsidRDefault="00EB676A" w:rsidP="00EB676A">
      <w:pPr>
        <w:keepNext/>
        <w:keepLines/>
        <w:spacing w:before="60"/>
        <w:jc w:val="center"/>
        <w:rPr>
          <w:rFonts w:ascii="Arial" w:hAnsi="Arial"/>
          <w:b/>
        </w:rPr>
      </w:pPr>
      <w:r w:rsidRPr="00424E59">
        <w:rPr>
          <w:rFonts w:ascii="Arial" w:hAnsi="Arial"/>
          <w:b/>
        </w:rPr>
        <w:t>Table 6.2.15.3.2-1: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58FCA710" w14:textId="77777777" w:rsidTr="00BC3F8D">
        <w:trPr>
          <w:cantSplit/>
        </w:trPr>
        <w:tc>
          <w:tcPr>
            <w:tcW w:w="534" w:type="dxa"/>
            <w:tcBorders>
              <w:top w:val="single" w:sz="4" w:space="0" w:color="auto"/>
              <w:left w:val="single" w:sz="4" w:space="0" w:color="auto"/>
              <w:bottom w:val="nil"/>
              <w:right w:val="single" w:sz="4" w:space="0" w:color="auto"/>
            </w:tcBorders>
            <w:hideMark/>
          </w:tcPr>
          <w:p w14:paraId="63B1F65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3D457A6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D7647E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DB0DAA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4C231C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5CD25BCB" w14:textId="77777777" w:rsidTr="00BC3F8D">
        <w:trPr>
          <w:cantSplit/>
        </w:trPr>
        <w:tc>
          <w:tcPr>
            <w:tcW w:w="534" w:type="dxa"/>
            <w:tcBorders>
              <w:top w:val="nil"/>
              <w:left w:val="single" w:sz="4" w:space="0" w:color="auto"/>
              <w:bottom w:val="single" w:sz="4" w:space="0" w:color="auto"/>
              <w:right w:val="single" w:sz="4" w:space="0" w:color="auto"/>
            </w:tcBorders>
          </w:tcPr>
          <w:p w14:paraId="6FA1EFBE"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3277518C"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68035B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1F99566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8941AE9"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4D93BA7" w14:textId="77777777" w:rsidR="00EB676A" w:rsidRPr="00424E59" w:rsidRDefault="00EB676A" w:rsidP="00BC3F8D">
            <w:pPr>
              <w:keepNext/>
              <w:keepLines/>
              <w:spacing w:after="0"/>
              <w:jc w:val="center"/>
              <w:rPr>
                <w:rFonts w:ascii="Arial" w:hAnsi="Arial"/>
                <w:b/>
                <w:sz w:val="18"/>
              </w:rPr>
            </w:pPr>
          </w:p>
        </w:tc>
      </w:tr>
      <w:tr w:rsidR="00EB676A" w:rsidRPr="00424E59" w14:paraId="06C4987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D186AB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CC1CA02" w14:textId="74077AD0"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1456" w:author="MCC160" w:date="2022-11-01T12:34:00Z">
              <w:r w:rsidRPr="00424E59" w:rsidDel="00C87EDE">
                <w:rPr>
                  <w:rFonts w:ascii="Arial" w:eastAsia="Calibri" w:hAnsi="Arial"/>
                  <w:sz w:val="18"/>
                </w:rPr>
                <w:delText xml:space="preserve">Is the </w:delText>
              </w:r>
              <w:r w:rsidRPr="00424E59" w:rsidDel="00C87EDE">
                <w:rPr>
                  <w:rFonts w:ascii="Arial" w:eastAsia="Calibri" w:hAnsi="Arial"/>
                  <w:sz w:val="18"/>
                  <w:lang w:eastAsia="ko-KR"/>
                </w:rPr>
                <w:delText xml:space="preserve">procedure for </w:delText>
              </w:r>
            </w:del>
            <w:ins w:id="1457" w:author="MCC160" w:date="2022-11-01T12:34:00Z">
              <w:r w:rsidR="00C87EDE" w:rsidRPr="00424E59">
                <w:rPr>
                  <w:rFonts w:ascii="Arial" w:eastAsia="Calibri" w:hAnsi="Arial"/>
                  <w:sz w:val="18"/>
                  <w:lang w:eastAsia="ko-KR"/>
                </w:rPr>
                <w:t xml:space="preserve">Does the UE (MCPTT </w:t>
              </w:r>
            </w:ins>
            <w:ins w:id="1458" w:author="MCC160" w:date="2022-11-16T22:29:00Z">
              <w:r w:rsidR="002203E6" w:rsidRPr="00424E59">
                <w:rPr>
                  <w:rFonts w:ascii="Arial" w:eastAsia="Calibri" w:hAnsi="Arial"/>
                  <w:sz w:val="18"/>
                  <w:lang w:eastAsia="ko-KR"/>
                  <w:rPrChange w:id="1459" w:author="MCC160" w:date="2022-11-16T22:29:00Z">
                    <w:rPr>
                      <w:rFonts w:ascii="Arial" w:eastAsia="Calibri" w:hAnsi="Arial"/>
                      <w:sz w:val="18"/>
                      <w:lang w:eastAsia="ko-KR"/>
                    </w:rPr>
                  </w:rPrChange>
                </w:rPr>
                <w:t>c</w:t>
              </w:r>
            </w:ins>
            <w:ins w:id="1460" w:author="MCC160" w:date="2022-11-01T12:34:00Z">
              <w:r w:rsidR="00C87EDE" w:rsidRPr="00424E59">
                <w:rPr>
                  <w:rFonts w:ascii="Arial" w:eastAsia="Calibri" w:hAnsi="Arial"/>
                  <w:sz w:val="18"/>
                  <w:lang w:eastAsia="ko-KR"/>
                </w:rPr>
                <w:t>lient) correctly perform test procedure '</w:t>
              </w:r>
            </w:ins>
            <w:r w:rsidRPr="00424E59">
              <w:rPr>
                <w:rFonts w:ascii="Arial" w:hAnsi="Arial"/>
                <w:sz w:val="18"/>
              </w:rPr>
              <w:t>MCX CT session establishment/modification without provisional responses other than 100 Trying</w:t>
            </w:r>
            <w:ins w:id="1461" w:author="MCC160" w:date="2022-11-01T12:34:00Z">
              <w:r w:rsidR="00C87EDE" w:rsidRPr="00424E59">
                <w:rPr>
                  <w:rFonts w:ascii="Arial" w:hAnsi="Arial"/>
                  <w:sz w:val="18"/>
                </w:rPr>
                <w:t>'</w:t>
              </w:r>
            </w:ins>
            <w:r w:rsidRPr="00424E59">
              <w:rPr>
                <w:rFonts w:ascii="Arial" w:hAnsi="Arial"/>
                <w:sz w:val="18"/>
              </w:rPr>
              <w:t xml:space="preserve"> as described in TS 36.579-1 [2] Table </w:t>
            </w:r>
            <w:r w:rsidRPr="00424E59">
              <w:rPr>
                <w:rFonts w:ascii="Arial" w:hAnsi="Arial"/>
                <w:bCs/>
                <w:sz w:val="18"/>
              </w:rPr>
              <w:t xml:space="preserve">5.3.4.3-1 </w:t>
            </w:r>
            <w:r w:rsidRPr="00424E59">
              <w:rPr>
                <w:rFonts w:ascii="Arial" w:hAnsi="Arial"/>
                <w:sz w:val="18"/>
              </w:rPr>
              <w:t xml:space="preserve">to establish </w:t>
            </w:r>
            <w:del w:id="1462" w:author="MCC160" w:date="2022-11-01T16:10:00Z">
              <w:r w:rsidRPr="00424E59" w:rsidDel="00F9425C">
                <w:rPr>
                  <w:rFonts w:ascii="Arial" w:hAnsi="Arial"/>
                  <w:sz w:val="18"/>
                </w:rPr>
                <w:delText xml:space="preserve">an MCPTT </w:delText>
              </w:r>
            </w:del>
            <w:ins w:id="1463" w:author="MCC160" w:date="2022-11-01T16:10:00Z">
              <w:r w:rsidR="00F9425C" w:rsidRPr="00424E59">
                <w:rPr>
                  <w:rFonts w:ascii="Arial" w:hAnsi="Arial"/>
                  <w:sz w:val="18"/>
                </w:rPr>
                <w:t xml:space="preserve">a </w:t>
              </w:r>
            </w:ins>
            <w:r w:rsidRPr="00424E59">
              <w:rPr>
                <w:rFonts w:ascii="Arial" w:hAnsi="Arial"/>
                <w:sz w:val="18"/>
                <w:lang w:eastAsia="zh-CN"/>
              </w:rPr>
              <w:t>remotely initiated ambient listening call</w:t>
            </w:r>
            <w:del w:id="1464" w:author="MCC160" w:date="2022-11-01T12:35:00Z">
              <w:r w:rsidRPr="00424E59" w:rsidDel="00C87EDE">
                <w:rPr>
                  <w:rFonts w:ascii="Arial" w:hAnsi="Arial"/>
                  <w:sz w:val="18"/>
                  <w:lang w:eastAsia="zh-CN"/>
                </w:rPr>
                <w:delText xml:space="preserve"> correctly performed</w:delText>
              </w:r>
            </w:del>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16FBA6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4E7E59"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51E50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CCB854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9969F29"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F19AC0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6E9551E"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073522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23EF2B"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9B43A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7E267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FD29F2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264D25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00E73E43" w14:textId="24D7A731" w:rsidR="00EB676A" w:rsidRPr="00424E59" w:rsidRDefault="00C87EDE" w:rsidP="00BC3F8D">
            <w:pPr>
              <w:keepNext/>
              <w:keepLines/>
              <w:spacing w:after="0"/>
              <w:rPr>
                <w:rFonts w:ascii="Arial" w:hAnsi="Arial"/>
                <w:sz w:val="18"/>
              </w:rPr>
            </w:pPr>
            <w:ins w:id="1465" w:author="MCC160" w:date="2022-11-01T12:35:00Z">
              <w:r w:rsidRPr="00424E59">
                <w:rPr>
                  <w:rFonts w:ascii="Arial" w:hAnsi="Arial"/>
                  <w:sz w:val="18"/>
                </w:rPr>
                <w:t xml:space="preserve">The </w:t>
              </w:r>
            </w:ins>
            <w:r w:rsidR="00EB676A" w:rsidRPr="00424E59">
              <w:rPr>
                <w:rFonts w:ascii="Arial" w:hAnsi="Arial"/>
                <w:sz w:val="18"/>
              </w:rPr>
              <w:t xml:space="preserve">SS (MCPTT server) sends a </w:t>
            </w:r>
            <w:r w:rsidR="00EB676A" w:rsidRPr="00424E59">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424C493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3A1714B"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6383EC9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17317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698775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E30F9C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83EA6A1" w14:textId="77777777" w:rsidR="002203E6" w:rsidRPr="00424E59" w:rsidRDefault="002203E6" w:rsidP="00BC3F8D">
            <w:pPr>
              <w:keepNext/>
              <w:keepLines/>
              <w:spacing w:after="0"/>
              <w:rPr>
                <w:ins w:id="1466" w:author="MCC160" w:date="2022-11-16T22:29:00Z"/>
                <w:rFonts w:ascii="Arial" w:hAnsi="Arial"/>
                <w:sz w:val="18"/>
                <w:rPrChange w:id="1467" w:author="MCC160" w:date="2022-11-16T22:29:00Z">
                  <w:rPr>
                    <w:ins w:id="1468" w:author="MCC160" w:date="2022-11-16T22:29:00Z"/>
                    <w:rFonts w:ascii="Arial" w:hAnsi="Arial"/>
                    <w:sz w:val="18"/>
                  </w:rPr>
                </w:rPrChange>
              </w:rPr>
            </w:pPr>
            <w:ins w:id="1469" w:author="MCC160" w:date="2022-11-16T22:29:00Z">
              <w:r w:rsidRPr="00424E59">
                <w:rPr>
                  <w:rFonts w:ascii="Arial" w:hAnsi="Arial"/>
                  <w:sz w:val="18"/>
                  <w:rPrChange w:id="1470" w:author="MCC160" w:date="2022-11-16T22:29:00Z">
                    <w:rPr>
                      <w:rFonts w:ascii="Arial" w:hAnsi="Arial"/>
                      <w:sz w:val="18"/>
                    </w:rPr>
                  </w:rPrChange>
                </w:rPr>
                <w:t>Check: Does the UE (MCPTT client) notify the user that the remotely initiated ambient listening call has been established?</w:t>
              </w:r>
            </w:ins>
          </w:p>
          <w:p w14:paraId="77EB3A3B" w14:textId="4777021A" w:rsidR="00EB676A" w:rsidRPr="00424E59" w:rsidRDefault="00EB676A" w:rsidP="00BC3F8D">
            <w:pPr>
              <w:keepNext/>
              <w:keepLines/>
              <w:spacing w:after="0"/>
              <w:rPr>
                <w:rFonts w:ascii="Arial" w:hAnsi="Arial"/>
                <w:sz w:val="18"/>
              </w:rPr>
            </w:pPr>
            <w:del w:id="1471" w:author="MCC160" w:date="2022-11-16T22:29:00Z">
              <w:r w:rsidRPr="00424E59" w:rsidDel="002203E6">
                <w:rPr>
                  <w:rFonts w:ascii="Arial" w:hAnsi="Arial"/>
                  <w:sz w:val="18"/>
                  <w:rPrChange w:id="1472" w:author="MCC160" w:date="2022-11-16T22:29:00Z">
                    <w:rPr>
                      <w:rFonts w:ascii="Arial" w:hAnsi="Arial"/>
                      <w:sz w:val="18"/>
                    </w:rPr>
                  </w:rPrChange>
                </w:rPr>
                <w:delText>Check: Does the UE (</w:delText>
              </w:r>
              <w:r w:rsidRPr="00424E59" w:rsidDel="002203E6">
                <w:rPr>
                  <w:rFonts w:ascii="Arial" w:hAnsi="Arial"/>
                  <w:sz w:val="18"/>
                  <w:lang w:eastAsia="ko-KR"/>
                  <w:rPrChange w:id="1473" w:author="MCC160" w:date="2022-11-16T22:29:00Z">
                    <w:rPr>
                      <w:rFonts w:ascii="Arial" w:hAnsi="Arial"/>
                      <w:sz w:val="18"/>
                      <w:lang w:eastAsia="ko-KR"/>
                    </w:rPr>
                  </w:rPrChange>
                </w:rPr>
                <w:delText xml:space="preserve">MCPTT client) </w:delText>
              </w:r>
              <w:r w:rsidRPr="00424E59" w:rsidDel="002203E6">
                <w:rPr>
                  <w:rFonts w:ascii="Arial" w:hAnsi="Arial"/>
                  <w:sz w:val="18"/>
                  <w:rPrChange w:id="1474" w:author="MCC160" w:date="2022-11-16T22:29:00Z">
                    <w:rPr>
                      <w:rFonts w:ascii="Arial" w:hAnsi="Arial"/>
                      <w:sz w:val="18"/>
                    </w:rPr>
                  </w:rPrChange>
                </w:rPr>
                <w:delText xml:space="preserve">notify the user that the </w:delText>
              </w:r>
              <w:r w:rsidRPr="00424E59" w:rsidDel="002203E6">
                <w:rPr>
                  <w:rFonts w:ascii="Arial" w:hAnsi="Arial"/>
                  <w:sz w:val="18"/>
                  <w:lang w:eastAsia="zh-CN"/>
                  <w:rPrChange w:id="1475" w:author="MCC160" w:date="2022-11-16T22:29:00Z">
                    <w:rPr>
                      <w:rFonts w:ascii="Arial" w:hAnsi="Arial"/>
                      <w:sz w:val="18"/>
                      <w:lang w:eastAsia="zh-CN"/>
                    </w:rPr>
                  </w:rPrChange>
                </w:rPr>
                <w:delText>remotely initiated ambient listening call</w:delText>
              </w:r>
              <w:r w:rsidRPr="00424E59" w:rsidDel="002203E6">
                <w:rPr>
                  <w:rFonts w:ascii="Arial" w:hAnsi="Arial"/>
                  <w:sz w:val="18"/>
                  <w:rPrChange w:id="1476" w:author="MCC160" w:date="2022-11-16T22:29:00Z">
                    <w:rPr>
                      <w:rFonts w:ascii="Arial" w:hAnsi="Arial"/>
                      <w:sz w:val="18"/>
                    </w:rPr>
                  </w:rPrChange>
                </w:rPr>
                <w:delText xml:space="preserve"> has been successfully established?</w:delText>
              </w:r>
            </w:del>
            <w:del w:id="1477" w:author="MCC160" w:date="2022-11-01T12:35:00Z">
              <w:r w:rsidRPr="00424E59" w:rsidDel="00C87EDE">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625DBB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56A3C04"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8D451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19F47F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00A687D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2272FA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445CEF6A"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59A11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865C5A"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E91D6D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EBD06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26A0C9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FB4F73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C7D3C8C" w14:textId="7405374B"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1478" w:author="MCC160" w:date="2022-11-01T12:35:00Z">
              <w:r w:rsidRPr="00424E59" w:rsidDel="00C87EDE">
                <w:rPr>
                  <w:rFonts w:ascii="Arial" w:eastAsia="Calibri" w:hAnsi="Arial"/>
                  <w:sz w:val="18"/>
                </w:rPr>
                <w:delText xml:space="preserve">Is the procedure for </w:delText>
              </w:r>
            </w:del>
            <w:ins w:id="1479" w:author="MCC160" w:date="2022-11-01T12:35:00Z">
              <w:r w:rsidR="00C87EDE" w:rsidRPr="00424E59">
                <w:rPr>
                  <w:rFonts w:ascii="Arial" w:eastAsia="Calibri" w:hAnsi="Arial"/>
                  <w:sz w:val="18"/>
                </w:rPr>
                <w:t xml:space="preserve">Does the UE (MCPTT </w:t>
              </w:r>
            </w:ins>
            <w:ins w:id="1480" w:author="MCC160" w:date="2022-11-16T22:30:00Z">
              <w:r w:rsidR="002203E6" w:rsidRPr="00424E59">
                <w:rPr>
                  <w:rFonts w:ascii="Arial" w:eastAsia="Calibri" w:hAnsi="Arial"/>
                  <w:sz w:val="18"/>
                  <w:rPrChange w:id="1481" w:author="MCC160" w:date="2022-11-16T22:30:00Z">
                    <w:rPr>
                      <w:rFonts w:ascii="Arial" w:eastAsia="Calibri" w:hAnsi="Arial"/>
                      <w:sz w:val="18"/>
                    </w:rPr>
                  </w:rPrChange>
                </w:rPr>
                <w:t>c</w:t>
              </w:r>
            </w:ins>
            <w:ins w:id="1482" w:author="MCC160" w:date="2022-11-01T12:35:00Z">
              <w:r w:rsidR="00C87EDE" w:rsidRPr="00424E59">
                <w:rPr>
                  <w:rFonts w:ascii="Arial" w:eastAsia="Calibri" w:hAnsi="Arial"/>
                  <w:sz w:val="18"/>
                </w:rPr>
                <w:t>lient) correctly perform test procedure '</w:t>
              </w:r>
            </w:ins>
            <w:r w:rsidRPr="00424E59">
              <w:rPr>
                <w:rFonts w:ascii="Arial" w:hAnsi="Arial"/>
                <w:sz w:val="18"/>
              </w:rPr>
              <w:t>MCX CT call release</w:t>
            </w:r>
            <w:ins w:id="1483" w:author="MCC160" w:date="2022-11-01T12:35:00Z">
              <w:r w:rsidR="00C87EDE"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5.3.12.3-1 to </w:t>
            </w:r>
            <w:del w:id="1484" w:author="MCC160" w:date="2022-11-01T12:35:00Z">
              <w:r w:rsidRPr="00424E59" w:rsidDel="00C87EDE">
                <w:rPr>
                  <w:rFonts w:ascii="Arial" w:hAnsi="Arial"/>
                  <w:sz w:val="18"/>
                </w:rPr>
                <w:delText xml:space="preserve">end </w:delText>
              </w:r>
            </w:del>
            <w:ins w:id="1485" w:author="MCC160" w:date="2022-11-01T12:35:00Z">
              <w:r w:rsidR="00C87EDE" w:rsidRPr="00424E59">
                <w:rPr>
                  <w:rFonts w:ascii="Arial" w:hAnsi="Arial"/>
                  <w:sz w:val="18"/>
                </w:rPr>
                <w:t xml:space="preserve">release </w:t>
              </w:r>
            </w:ins>
            <w:r w:rsidRPr="00424E59">
              <w:rPr>
                <w:rFonts w:ascii="Arial" w:hAnsi="Arial"/>
                <w:sz w:val="18"/>
              </w:rPr>
              <w:t>the call</w:t>
            </w:r>
            <w:del w:id="1486" w:author="MCC160" w:date="2022-11-01T12:35:00Z">
              <w:r w:rsidRPr="00424E59" w:rsidDel="00C87EDE">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B8888F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FBFDA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3DF5F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1129EF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 xml:space="preserve"> P</w:t>
            </w:r>
          </w:p>
        </w:tc>
      </w:tr>
      <w:tr w:rsidR="00EB676A" w:rsidRPr="00424E59" w14:paraId="00B8F6F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9724EB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11432D29"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9282D7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6561E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9F12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551FF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9697863"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2E640B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52FBEB03" w14:textId="77777777" w:rsidR="002203E6" w:rsidRPr="00424E59" w:rsidRDefault="002203E6" w:rsidP="00BC3F8D">
            <w:pPr>
              <w:keepNext/>
              <w:keepLines/>
              <w:spacing w:after="0"/>
              <w:rPr>
                <w:ins w:id="1487" w:author="MCC160" w:date="2022-11-16T22:30:00Z"/>
                <w:rFonts w:ascii="Arial" w:hAnsi="Arial"/>
                <w:sz w:val="18"/>
                <w:rPrChange w:id="1488" w:author="MCC160" w:date="2022-11-16T22:30:00Z">
                  <w:rPr>
                    <w:ins w:id="1489" w:author="MCC160" w:date="2022-11-16T22:30:00Z"/>
                    <w:rFonts w:ascii="Arial" w:hAnsi="Arial"/>
                    <w:sz w:val="18"/>
                  </w:rPr>
                </w:rPrChange>
              </w:rPr>
            </w:pPr>
            <w:ins w:id="1490" w:author="MCC160" w:date="2022-11-16T22:30:00Z">
              <w:r w:rsidRPr="00424E59">
                <w:rPr>
                  <w:rFonts w:ascii="Arial" w:hAnsi="Arial"/>
                  <w:sz w:val="18"/>
                  <w:rPrChange w:id="1491" w:author="MCC160" w:date="2022-11-16T22:30:00Z">
                    <w:rPr>
                      <w:rFonts w:ascii="Arial" w:hAnsi="Arial"/>
                      <w:sz w:val="18"/>
                    </w:rPr>
                  </w:rPrChange>
                </w:rPr>
                <w:t>Check: Does the UE (MCPTT client) notify the user that the remotely initiated ambient listening call has been released?</w:t>
              </w:r>
            </w:ins>
          </w:p>
          <w:p w14:paraId="664D52B1" w14:textId="5244BFAB" w:rsidR="00EB676A" w:rsidRPr="00424E59" w:rsidDel="002203E6" w:rsidRDefault="00EB676A" w:rsidP="00BC3F8D">
            <w:pPr>
              <w:keepNext/>
              <w:keepLines/>
              <w:spacing w:after="0"/>
              <w:rPr>
                <w:del w:id="1492" w:author="MCC160" w:date="2022-11-16T22:30:00Z"/>
                <w:rFonts w:ascii="Arial" w:hAnsi="Arial"/>
                <w:sz w:val="18"/>
              </w:rPr>
            </w:pPr>
            <w:del w:id="1493" w:author="MCC160" w:date="2022-11-16T22:30:00Z">
              <w:r w:rsidRPr="00424E59" w:rsidDel="002203E6">
                <w:rPr>
                  <w:rFonts w:ascii="Arial" w:hAnsi="Arial"/>
                  <w:sz w:val="18"/>
                  <w:rPrChange w:id="1494" w:author="MCC160" w:date="2022-11-16T22:30:00Z">
                    <w:rPr>
                      <w:rFonts w:ascii="Arial" w:hAnsi="Arial"/>
                      <w:sz w:val="18"/>
                    </w:rPr>
                  </w:rPrChange>
                </w:rPr>
                <w:delText>Check: Does the UE (</w:delText>
              </w:r>
              <w:r w:rsidRPr="00424E59" w:rsidDel="002203E6">
                <w:rPr>
                  <w:rFonts w:ascii="Arial" w:hAnsi="Arial"/>
                  <w:sz w:val="18"/>
                  <w:lang w:eastAsia="ko-KR"/>
                  <w:rPrChange w:id="1495" w:author="MCC160" w:date="2022-11-16T22:30:00Z">
                    <w:rPr>
                      <w:rFonts w:ascii="Arial" w:hAnsi="Arial"/>
                      <w:sz w:val="18"/>
                      <w:lang w:eastAsia="ko-KR"/>
                    </w:rPr>
                  </w:rPrChange>
                </w:rPr>
                <w:delText xml:space="preserve">MCPTT client) </w:delText>
              </w:r>
              <w:r w:rsidRPr="00424E59" w:rsidDel="002203E6">
                <w:rPr>
                  <w:rFonts w:ascii="Arial" w:hAnsi="Arial"/>
                  <w:sz w:val="18"/>
                  <w:rPrChange w:id="1496" w:author="MCC160" w:date="2022-11-16T22:30:00Z">
                    <w:rPr>
                      <w:rFonts w:ascii="Arial" w:hAnsi="Arial"/>
                      <w:sz w:val="18"/>
                    </w:rPr>
                  </w:rPrChange>
                </w:rPr>
                <w:delText xml:space="preserve">notify the user that the </w:delText>
              </w:r>
              <w:r w:rsidRPr="00424E59" w:rsidDel="002203E6">
                <w:rPr>
                  <w:rFonts w:ascii="Arial" w:hAnsi="Arial"/>
                  <w:sz w:val="18"/>
                  <w:lang w:eastAsia="zh-CN"/>
                  <w:rPrChange w:id="1497" w:author="MCC160" w:date="2022-11-16T22:30:00Z">
                    <w:rPr>
                      <w:rFonts w:ascii="Arial" w:hAnsi="Arial"/>
                      <w:sz w:val="18"/>
                      <w:lang w:eastAsia="zh-CN"/>
                    </w:rPr>
                  </w:rPrChange>
                </w:rPr>
                <w:delText>remotely initiated ambient listening call</w:delText>
              </w:r>
              <w:r w:rsidRPr="00424E59" w:rsidDel="002203E6">
                <w:rPr>
                  <w:rFonts w:ascii="Arial" w:hAnsi="Arial"/>
                  <w:sz w:val="18"/>
                  <w:rPrChange w:id="1498" w:author="MCC160" w:date="2022-11-16T22:30:00Z">
                    <w:rPr>
                      <w:rFonts w:ascii="Arial" w:hAnsi="Arial"/>
                      <w:sz w:val="18"/>
                    </w:rPr>
                  </w:rPrChange>
                </w:rPr>
                <w:delText xml:space="preserve"> has been successfully released?</w:delText>
              </w:r>
            </w:del>
          </w:p>
          <w:p w14:paraId="3F6A4E08"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C405AC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BE858C4"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A23F6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A682BE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1C479CBB"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E3C59A2"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szCs w:val="22"/>
              </w:rPr>
              <w:t xml:space="preserve">NOTE 1: </w:t>
            </w:r>
            <w:r w:rsidRPr="00424E59">
              <w:rPr>
                <w:rFonts w:ascii="Arial" w:hAnsi="Arial"/>
                <w:sz w:val="18"/>
              </w:rPr>
              <w:t>This is expected to be done via a suitable implementation dependent MMI.</w:t>
            </w:r>
          </w:p>
        </w:tc>
      </w:tr>
    </w:tbl>
    <w:p w14:paraId="02547599" w14:textId="77777777" w:rsidR="00EB676A" w:rsidRPr="00424E59" w:rsidRDefault="00EB676A" w:rsidP="00EB676A"/>
    <w:p w14:paraId="7D3022E1" w14:textId="77777777" w:rsidR="00EB676A" w:rsidRPr="00424E59" w:rsidRDefault="00EB676A" w:rsidP="00EB676A">
      <w:pPr>
        <w:keepNext/>
        <w:keepLines/>
        <w:spacing w:before="120"/>
        <w:ind w:left="1985" w:hanging="1985"/>
        <w:rPr>
          <w:rFonts w:ascii="Arial" w:hAnsi="Arial"/>
        </w:rPr>
      </w:pPr>
      <w:r w:rsidRPr="00424E59">
        <w:rPr>
          <w:rFonts w:ascii="Arial" w:hAnsi="Arial"/>
        </w:rPr>
        <w:t>6.2.15.3.3</w:t>
      </w:r>
      <w:r w:rsidRPr="00424E59">
        <w:rPr>
          <w:rFonts w:ascii="Arial" w:hAnsi="Arial"/>
        </w:rPr>
        <w:tab/>
        <w:t>Specific message contents</w:t>
      </w:r>
    </w:p>
    <w:p w14:paraId="3AB709B4"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6.2.15.3.3-1: </w:t>
      </w:r>
      <w:r w:rsidRPr="00424E59">
        <w:rPr>
          <w:rFonts w:ascii="Arial" w:hAnsi="Arial"/>
          <w:b/>
          <w:lang w:eastAsia="ko-KR"/>
        </w:rPr>
        <w:t>SIP INVITE</w:t>
      </w:r>
      <w:r w:rsidRPr="00424E59">
        <w:rPr>
          <w:rFonts w:ascii="Arial" w:hAnsi="Arial"/>
          <w:b/>
        </w:rPr>
        <w:t xml:space="preserve"> from the SS (Step 1, Table 6.2.15.3.2-1;</w:t>
      </w:r>
      <w:r w:rsidRPr="00424E59">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0D0886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AFC0174"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w:t>
            </w:r>
          </w:p>
        </w:tc>
      </w:tr>
      <w:tr w:rsidR="00EB676A" w:rsidRPr="00424E59" w14:paraId="49FB06B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B0E636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098F1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C413B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434441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424270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4AA9D48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E3CC6DC" w14:textId="77777777" w:rsidR="00EB676A" w:rsidRPr="00424E59" w:rsidRDefault="00EB676A" w:rsidP="00BC3F8D">
            <w:pPr>
              <w:keepNext/>
              <w:keepLines/>
              <w:spacing w:after="0"/>
              <w:rPr>
                <w:rFonts w:ascii="Arial" w:hAnsi="Arial"/>
                <w:b/>
                <w:sz w:val="18"/>
              </w:rPr>
            </w:pPr>
            <w:r w:rsidRPr="00424E59">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3CA5CADA" w14:textId="77777777" w:rsidR="00EB676A" w:rsidRPr="00424E59" w:rsidRDefault="00EB676A" w:rsidP="00BC3F8D">
            <w:pPr>
              <w:keepNext/>
              <w:keepLines/>
              <w:spacing w:after="0"/>
              <w:rPr>
                <w:rFonts w:ascii="Arial" w:hAnsi="Arial"/>
                <w:b/>
                <w:sz w:val="18"/>
              </w:rPr>
            </w:pPr>
            <w:r w:rsidRPr="00424E59">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F63DA5F" w14:textId="77777777" w:rsidR="00EB676A" w:rsidRPr="00424E59"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74BD4BCB" w14:textId="77777777" w:rsidR="00EB676A" w:rsidRPr="00424E59" w:rsidRDefault="00EB676A" w:rsidP="00BC3F8D">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1D11B06C" w14:textId="77777777" w:rsidR="00EB676A" w:rsidRPr="00424E59" w:rsidRDefault="00EB676A" w:rsidP="00BC3F8D">
            <w:pPr>
              <w:keepNext/>
              <w:keepLines/>
              <w:spacing w:after="0"/>
              <w:jc w:val="center"/>
              <w:rPr>
                <w:rFonts w:ascii="Arial" w:hAnsi="Arial"/>
                <w:b/>
                <w:sz w:val="18"/>
              </w:rPr>
            </w:pPr>
          </w:p>
        </w:tc>
      </w:tr>
      <w:tr w:rsidR="00EB676A" w:rsidRPr="00424E59" w14:paraId="6DB219B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04A5EAF" w14:textId="77777777" w:rsidR="00EB676A" w:rsidRPr="00424E59" w:rsidRDefault="00EB676A" w:rsidP="00BC3F8D">
            <w:pPr>
              <w:keepNext/>
              <w:keepLines/>
              <w:spacing w:after="0"/>
              <w:rPr>
                <w:rFonts w:ascii="Arial" w:hAnsi="Arial"/>
                <w:sz w:val="18"/>
              </w:rPr>
            </w:pPr>
            <w:r w:rsidRPr="00424E59">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701F4925"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460E1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97A01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E53F16" w14:textId="77777777" w:rsidR="00EB676A" w:rsidRPr="00424E59" w:rsidRDefault="00EB676A" w:rsidP="00BC3F8D">
            <w:pPr>
              <w:keepNext/>
              <w:keepLines/>
              <w:spacing w:after="0"/>
              <w:rPr>
                <w:rFonts w:ascii="Arial" w:hAnsi="Arial"/>
                <w:sz w:val="18"/>
              </w:rPr>
            </w:pPr>
          </w:p>
        </w:tc>
      </w:tr>
      <w:tr w:rsidR="00EB676A" w:rsidRPr="00424E59" w14:paraId="0FE9AF2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49067F3"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2F0CE97" w14:textId="77777777" w:rsidR="00EB676A" w:rsidRPr="00424E59" w:rsidRDefault="00EB676A" w:rsidP="00BC3F8D">
            <w:pPr>
              <w:keepNext/>
              <w:keepLines/>
              <w:spacing w:after="0"/>
              <w:rPr>
                <w:rFonts w:ascii="Arial" w:hAnsi="Arial"/>
                <w:sz w:val="18"/>
              </w:rPr>
            </w:pPr>
            <w:r w:rsidRPr="00424E59">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3B322D4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FEEB8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9DAC59" w14:textId="77777777" w:rsidR="00EB676A" w:rsidRPr="00424E59" w:rsidRDefault="00EB676A" w:rsidP="00BC3F8D">
            <w:pPr>
              <w:keepNext/>
              <w:keepLines/>
              <w:spacing w:after="0"/>
              <w:rPr>
                <w:rFonts w:ascii="Arial" w:hAnsi="Arial"/>
                <w:sz w:val="18"/>
              </w:rPr>
            </w:pPr>
          </w:p>
        </w:tc>
      </w:tr>
      <w:tr w:rsidR="00EB676A" w:rsidRPr="00424E59" w14:paraId="53A29EB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2F1E07C"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643DC30C" w14:textId="77777777" w:rsidR="00EB676A" w:rsidRPr="00424E59" w:rsidRDefault="00EB676A" w:rsidP="00BC3F8D">
            <w:pPr>
              <w:keepNext/>
              <w:keepLines/>
              <w:spacing w:after="0"/>
              <w:rPr>
                <w:rFonts w:ascii="Arial" w:hAnsi="Arial"/>
                <w:sz w:val="18"/>
              </w:rPr>
            </w:pPr>
            <w:r w:rsidRPr="00424E59">
              <w:rPr>
                <w:rFonts w:ascii="Arial" w:hAnsi="Arial"/>
                <w:iCs/>
                <w:sz w:val="18"/>
              </w:rPr>
              <w:t>“</w:t>
            </w:r>
            <w:r w:rsidRPr="00424E59">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3070809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01396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031DFF" w14:textId="77777777" w:rsidR="00EB676A" w:rsidRPr="00424E59" w:rsidRDefault="00EB676A" w:rsidP="00BC3F8D">
            <w:pPr>
              <w:keepNext/>
              <w:keepLines/>
              <w:spacing w:after="0"/>
              <w:rPr>
                <w:rFonts w:ascii="Arial" w:hAnsi="Arial"/>
                <w:sz w:val="18"/>
              </w:rPr>
            </w:pPr>
          </w:p>
        </w:tc>
      </w:tr>
      <w:tr w:rsidR="00EB676A" w:rsidRPr="00424E59" w14:paraId="0F75AFF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0AFE5F1" w14:textId="77777777" w:rsidR="00EB676A" w:rsidRPr="00424E59" w:rsidRDefault="00EB676A" w:rsidP="00BC3F8D">
            <w:pPr>
              <w:keepNext/>
              <w:keepLines/>
              <w:spacing w:after="0"/>
              <w:rPr>
                <w:rFonts w:ascii="Arial" w:hAnsi="Arial"/>
                <w:sz w:val="18"/>
              </w:rPr>
            </w:pPr>
            <w:r w:rsidRPr="00424E59">
              <w:rPr>
                <w:rFonts w:ascii="Arial" w:hAnsi="Arial"/>
                <w:b/>
                <w:bCs/>
                <w:sz w:val="18"/>
              </w:rPr>
              <w:t>Alert-Info</w:t>
            </w:r>
          </w:p>
        </w:tc>
        <w:tc>
          <w:tcPr>
            <w:tcW w:w="2126" w:type="dxa"/>
            <w:tcBorders>
              <w:top w:val="single" w:sz="4" w:space="0" w:color="auto"/>
              <w:left w:val="single" w:sz="4" w:space="0" w:color="auto"/>
              <w:bottom w:val="single" w:sz="4" w:space="0" w:color="auto"/>
              <w:right w:val="single" w:sz="4" w:space="0" w:color="auto"/>
            </w:tcBorders>
          </w:tcPr>
          <w:p w14:paraId="17151403"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AD792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0E9522"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7BEE67" w14:textId="77777777" w:rsidR="00EB676A" w:rsidRPr="00424E59" w:rsidRDefault="00EB676A" w:rsidP="00BC3F8D">
            <w:pPr>
              <w:keepNext/>
              <w:keepLines/>
              <w:spacing w:after="0"/>
              <w:rPr>
                <w:rFonts w:ascii="Arial" w:hAnsi="Arial"/>
                <w:sz w:val="18"/>
              </w:rPr>
            </w:pPr>
          </w:p>
        </w:tc>
      </w:tr>
      <w:tr w:rsidR="00EB676A" w:rsidRPr="00424E59" w14:paraId="332CC72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0ECC0AB"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5A83877" w14:textId="77777777" w:rsidR="00EB676A" w:rsidRPr="00424E59" w:rsidRDefault="00EB676A" w:rsidP="00BC3F8D">
            <w:pPr>
              <w:keepNext/>
              <w:keepLines/>
              <w:spacing w:after="0"/>
              <w:rPr>
                <w:rFonts w:ascii="Arial" w:hAnsi="Arial"/>
                <w:sz w:val="18"/>
              </w:rPr>
            </w:pPr>
            <w:r w:rsidRPr="00424E59">
              <w:rPr>
                <w:rFonts w:ascii="Arial" w:hAnsi="Arial"/>
                <w:iCs/>
                <w:sz w:val="18"/>
              </w:rPr>
              <w:t>"&lt;file:///dev/null&gt;"</w:t>
            </w:r>
          </w:p>
        </w:tc>
        <w:tc>
          <w:tcPr>
            <w:tcW w:w="2126" w:type="dxa"/>
            <w:tcBorders>
              <w:top w:val="single" w:sz="4" w:space="0" w:color="auto"/>
              <w:left w:val="single" w:sz="4" w:space="0" w:color="auto"/>
              <w:bottom w:val="single" w:sz="4" w:space="0" w:color="auto"/>
              <w:right w:val="single" w:sz="4" w:space="0" w:color="auto"/>
            </w:tcBorders>
          </w:tcPr>
          <w:p w14:paraId="218AE6A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BE673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8A4959" w14:textId="77777777" w:rsidR="00EB676A" w:rsidRPr="00424E59" w:rsidRDefault="00EB676A" w:rsidP="00BC3F8D">
            <w:pPr>
              <w:keepNext/>
              <w:keepLines/>
              <w:spacing w:after="0"/>
              <w:rPr>
                <w:rFonts w:ascii="Arial" w:hAnsi="Arial"/>
                <w:sz w:val="18"/>
              </w:rPr>
            </w:pPr>
          </w:p>
        </w:tc>
      </w:tr>
      <w:tr w:rsidR="00EB676A" w:rsidRPr="00424E59" w14:paraId="48614B6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7E10BB1"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F8A6E0C"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ACC00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4F247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366F86" w14:textId="77777777" w:rsidR="00EB676A" w:rsidRPr="00424E59" w:rsidRDefault="00EB676A" w:rsidP="00BC3F8D">
            <w:pPr>
              <w:keepNext/>
              <w:keepLines/>
              <w:spacing w:after="0"/>
              <w:rPr>
                <w:rFonts w:ascii="Arial" w:hAnsi="Arial"/>
                <w:sz w:val="18"/>
              </w:rPr>
            </w:pPr>
          </w:p>
        </w:tc>
      </w:tr>
      <w:tr w:rsidR="00EB676A" w:rsidRPr="00424E59" w14:paraId="3F5A929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96CBEB"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F19C8D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3BC5F7" w14:textId="77777777" w:rsidR="00EB676A" w:rsidRPr="00424E59" w:rsidRDefault="00EB676A" w:rsidP="00BC3F8D">
            <w:pPr>
              <w:keepNext/>
              <w:keepLines/>
              <w:spacing w:after="0"/>
              <w:rPr>
                <w:rFonts w:ascii="Arial" w:hAnsi="Arial"/>
                <w:sz w:val="18"/>
              </w:rPr>
            </w:pPr>
            <w:r w:rsidRPr="00424E59">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F265BF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A3C8C8" w14:textId="77777777" w:rsidR="00EB676A" w:rsidRPr="00424E59" w:rsidRDefault="00EB676A" w:rsidP="00BC3F8D">
            <w:pPr>
              <w:keepNext/>
              <w:keepLines/>
              <w:spacing w:after="0"/>
              <w:rPr>
                <w:rFonts w:ascii="Arial" w:hAnsi="Arial"/>
                <w:sz w:val="18"/>
              </w:rPr>
            </w:pPr>
          </w:p>
        </w:tc>
      </w:tr>
      <w:tr w:rsidR="00EB676A" w:rsidRPr="00424E59" w14:paraId="3DF18D2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B7C23E"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A38E40"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4195234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769E7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AA7FB2" w14:textId="77777777" w:rsidR="00EB676A" w:rsidRPr="00424E59" w:rsidRDefault="00EB676A" w:rsidP="00BC3F8D">
            <w:pPr>
              <w:keepNext/>
              <w:keepLines/>
              <w:spacing w:after="0"/>
              <w:rPr>
                <w:rFonts w:ascii="Arial" w:hAnsi="Arial"/>
                <w:sz w:val="18"/>
              </w:rPr>
            </w:pPr>
          </w:p>
        </w:tc>
      </w:tr>
      <w:tr w:rsidR="00EB676A" w:rsidRPr="00424E59" w14:paraId="34D2FBA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C1FC6B"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FD857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AF6E68D" w14:textId="77777777" w:rsidR="00EB676A" w:rsidRPr="00424E59" w:rsidRDefault="00EB676A" w:rsidP="00BC3F8D">
            <w:pPr>
              <w:keepNext/>
              <w:keepLines/>
              <w:spacing w:after="0"/>
              <w:rPr>
                <w:rFonts w:ascii="Arial" w:hAnsi="Arial"/>
                <w:sz w:val="18"/>
              </w:rPr>
            </w:pPr>
            <w:r w:rsidRPr="00424E59">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2CF7766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863CB0" w14:textId="77777777" w:rsidR="00EB676A" w:rsidRPr="00424E59" w:rsidRDefault="00EB676A" w:rsidP="00BC3F8D">
            <w:pPr>
              <w:keepNext/>
              <w:keepLines/>
              <w:spacing w:after="0"/>
              <w:rPr>
                <w:rFonts w:ascii="Arial" w:hAnsi="Arial"/>
                <w:sz w:val="18"/>
              </w:rPr>
            </w:pPr>
          </w:p>
        </w:tc>
      </w:tr>
      <w:tr w:rsidR="00EB676A" w:rsidRPr="00424E59" w14:paraId="7591F3E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0D666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1F29E2"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1496851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7D8459"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34B29DF" w14:textId="77777777" w:rsidR="00EB676A" w:rsidRPr="00424E59" w:rsidRDefault="00EB676A" w:rsidP="00BC3F8D">
            <w:pPr>
              <w:keepNext/>
              <w:keepLines/>
              <w:spacing w:after="0"/>
              <w:rPr>
                <w:rFonts w:ascii="Arial" w:hAnsi="Arial"/>
                <w:sz w:val="18"/>
              </w:rPr>
            </w:pPr>
          </w:p>
        </w:tc>
      </w:tr>
    </w:tbl>
    <w:p w14:paraId="7B46BEFB" w14:textId="77777777" w:rsidR="00EB676A" w:rsidRPr="00424E59" w:rsidRDefault="00EB676A" w:rsidP="00EB676A"/>
    <w:p w14:paraId="6419A0D6"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6.2.15.3.3-2: </w:t>
      </w:r>
      <w:r w:rsidRPr="00424E59">
        <w:rPr>
          <w:rFonts w:ascii="Arial" w:hAnsi="Arial"/>
          <w:b/>
          <w:lang w:eastAsia="ko-KR"/>
        </w:rPr>
        <w:t>MCPTT-Info in SIP INVITE</w:t>
      </w:r>
      <w:r w:rsidRPr="00424E59">
        <w:rPr>
          <w:rFonts w:ascii="Arial" w:hAnsi="Arial"/>
          <w: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C1BBC3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3C231C"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 condition PRIVATE-CALL</w:t>
            </w:r>
          </w:p>
        </w:tc>
      </w:tr>
      <w:tr w:rsidR="00EB676A" w:rsidRPr="00424E59" w14:paraId="5D2A35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F0F878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CF3D2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6AE03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D282A9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8F5EA4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C8C9617"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558185"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6656AB99"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601F61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4A53E1"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280A6D2" w14:textId="77777777" w:rsidR="00EB676A" w:rsidRPr="00424E59" w:rsidRDefault="00EB676A" w:rsidP="00BC3F8D">
            <w:pPr>
              <w:keepNext/>
              <w:keepLines/>
              <w:spacing w:after="0"/>
              <w:rPr>
                <w:rFonts w:ascii="Arial" w:hAnsi="Arial"/>
                <w:sz w:val="18"/>
              </w:rPr>
            </w:pPr>
          </w:p>
        </w:tc>
      </w:tr>
      <w:tr w:rsidR="00EB676A" w:rsidRPr="00424E59" w14:paraId="6B3E36F9"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66B4F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73A3670"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F472926"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027510"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151D3FB" w14:textId="77777777" w:rsidR="00EB676A" w:rsidRPr="00424E59" w:rsidRDefault="00EB676A" w:rsidP="00BC3F8D">
            <w:pPr>
              <w:keepNext/>
              <w:keepLines/>
              <w:spacing w:after="0"/>
              <w:rPr>
                <w:rFonts w:ascii="Arial" w:hAnsi="Arial"/>
                <w:sz w:val="18"/>
              </w:rPr>
            </w:pPr>
          </w:p>
        </w:tc>
      </w:tr>
      <w:tr w:rsidR="00EB676A" w:rsidRPr="00424E59" w14:paraId="1F05A1A3"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4CCFD2C9"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5BD64B40" w14:textId="77777777" w:rsidR="00EB676A" w:rsidRPr="00424E59" w:rsidRDefault="00EB676A" w:rsidP="00BC3F8D">
            <w:pPr>
              <w:keepNext/>
              <w:keepLines/>
              <w:spacing w:after="0"/>
              <w:rPr>
                <w:rFonts w:ascii="Arial" w:hAnsi="Arial"/>
                <w:sz w:val="18"/>
              </w:rPr>
            </w:pPr>
            <w:r w:rsidRPr="00424E59">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4711B51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5DCB5E"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24F809B" w14:textId="77777777" w:rsidR="00EB676A" w:rsidRPr="00424E59" w:rsidRDefault="00EB676A" w:rsidP="00BC3F8D">
            <w:pPr>
              <w:keepNext/>
              <w:keepLines/>
              <w:spacing w:after="0"/>
              <w:rPr>
                <w:rFonts w:ascii="Arial" w:hAnsi="Arial"/>
                <w:sz w:val="18"/>
              </w:rPr>
            </w:pPr>
          </w:p>
        </w:tc>
      </w:tr>
      <w:tr w:rsidR="00EB676A" w:rsidRPr="00424E59" w14:paraId="061292C3"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16B03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1F726108"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0134D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54FA25"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E0D0F58" w14:textId="77777777" w:rsidR="00EB676A" w:rsidRPr="00424E59" w:rsidRDefault="00EB676A" w:rsidP="00BC3F8D">
            <w:pPr>
              <w:keepNext/>
              <w:keepLines/>
              <w:spacing w:after="0"/>
              <w:rPr>
                <w:rFonts w:ascii="Arial" w:hAnsi="Arial"/>
                <w:sz w:val="18"/>
              </w:rPr>
            </w:pPr>
          </w:p>
        </w:tc>
      </w:tr>
      <w:tr w:rsidR="00EB676A" w:rsidRPr="00424E59" w14:paraId="5EDC62F9"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94EF20"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9A65F84" w14:textId="77777777" w:rsidR="00EB676A" w:rsidRPr="00424E59" w:rsidRDefault="00EB676A" w:rsidP="00BC3F8D">
            <w:pPr>
              <w:keepNext/>
              <w:keepLines/>
              <w:spacing w:after="0"/>
              <w:rPr>
                <w:rFonts w:ascii="Arial" w:hAnsi="Arial"/>
                <w:sz w:val="18"/>
              </w:rPr>
            </w:pPr>
            <w:r w:rsidRPr="00424E59">
              <w:rPr>
                <w:rFonts w:ascii="Arial" w:hAnsi="Arial"/>
                <w:sz w:val="18"/>
              </w:rPr>
              <w:t>"remote-init"</w:t>
            </w:r>
          </w:p>
        </w:tc>
        <w:tc>
          <w:tcPr>
            <w:tcW w:w="2126" w:type="dxa"/>
            <w:tcBorders>
              <w:top w:val="single" w:sz="4" w:space="0" w:color="auto"/>
              <w:left w:val="single" w:sz="4" w:space="0" w:color="auto"/>
              <w:bottom w:val="single" w:sz="4" w:space="0" w:color="auto"/>
              <w:right w:val="single" w:sz="4" w:space="0" w:color="auto"/>
            </w:tcBorders>
          </w:tcPr>
          <w:p w14:paraId="1EAB09F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AA3FB8"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85B3A66" w14:textId="77777777" w:rsidR="00EB676A" w:rsidRPr="00424E59" w:rsidRDefault="00EB676A" w:rsidP="00BC3F8D">
            <w:pPr>
              <w:keepNext/>
              <w:keepLines/>
              <w:spacing w:after="0"/>
              <w:rPr>
                <w:rFonts w:ascii="Arial" w:hAnsi="Arial"/>
                <w:sz w:val="18"/>
              </w:rPr>
            </w:pPr>
          </w:p>
        </w:tc>
      </w:tr>
    </w:tbl>
    <w:p w14:paraId="47CDD77A" w14:textId="77777777" w:rsidR="00EB676A" w:rsidRPr="00424E59" w:rsidRDefault="00EB676A" w:rsidP="00EB676A"/>
    <w:p w14:paraId="3ED0482D" w14:textId="77777777" w:rsidR="00EB676A" w:rsidRPr="00424E59" w:rsidRDefault="00EB676A" w:rsidP="00EB676A">
      <w:pPr>
        <w:keepNext/>
        <w:keepLines/>
        <w:spacing w:before="60"/>
        <w:jc w:val="center"/>
        <w:rPr>
          <w:rFonts w:ascii="Arial" w:hAnsi="Arial"/>
          <w:b/>
        </w:rPr>
      </w:pPr>
      <w:r w:rsidRPr="00424E59">
        <w:rPr>
          <w:rFonts w:ascii="Arial" w:hAnsi="Arial"/>
          <w:b/>
        </w:rPr>
        <w:t>Table 6.2.15.3.3-3: SDP Message</w:t>
      </w:r>
      <w:r w:rsidRPr="00424E59">
        <w:rPr>
          <w:rFonts w:ascii="Arial" w:hAnsi="Arial"/>
          <w:b/>
          <w:lang w:eastAsia="ko-KR"/>
        </w:rPr>
        <w:t xml:space="preserve"> in SIP INVITE</w:t>
      </w:r>
      <w:r w:rsidRPr="00424E59">
        <w:rPr>
          <w:rFonts w:ascii="Arial" w:hAnsi="Arial"/>
          <w: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2581A4F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76DAC8E"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PRIVATE-CALL, INITIAL_SDP_OFFER</w:t>
            </w:r>
          </w:p>
        </w:tc>
      </w:tr>
      <w:tr w:rsidR="00EB676A" w:rsidRPr="00424E59" w14:paraId="60D327A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9A3833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ED676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A51B5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F1767B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FF1F86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48E4693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A4761A"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3538DC7"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72C5F6"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92150D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26930F" w14:textId="77777777" w:rsidR="00EB676A" w:rsidRPr="00424E59" w:rsidRDefault="00EB676A" w:rsidP="00BC3F8D">
            <w:pPr>
              <w:keepNext/>
              <w:keepLines/>
              <w:spacing w:after="0"/>
              <w:rPr>
                <w:rFonts w:ascii="Arial" w:hAnsi="Arial"/>
                <w:sz w:val="18"/>
              </w:rPr>
            </w:pPr>
          </w:p>
        </w:tc>
      </w:tr>
      <w:tr w:rsidR="00EB676A" w:rsidRPr="00424E59" w14:paraId="0F0A54A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A51062" w14:textId="77777777" w:rsidR="00EB676A" w:rsidRPr="00424E59" w:rsidRDefault="00EB676A" w:rsidP="00BC3F8D">
            <w:pPr>
              <w:keepNext/>
              <w:keepLines/>
              <w:spacing w:after="0"/>
              <w:rPr>
                <w:rFonts w:ascii="Arial" w:hAnsi="Arial"/>
                <w:b/>
                <w:sz w:val="18"/>
              </w:rPr>
            </w:pPr>
            <w:r w:rsidRPr="00424E59">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07282A7"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40B0EAC" w14:textId="77777777" w:rsidR="00EB676A" w:rsidRPr="00424E59" w:rsidRDefault="00EB676A" w:rsidP="00BC3F8D">
            <w:pPr>
              <w:keepNext/>
              <w:keepLines/>
              <w:spacing w:after="0"/>
              <w:rPr>
                <w:rFonts w:ascii="Arial" w:hAnsi="Arial"/>
                <w:sz w:val="18"/>
              </w:rPr>
            </w:pPr>
            <w:r w:rsidRPr="00424E59">
              <w:rPr>
                <w:rFonts w:ascii="Arial" w:hAnsi="Arial"/>
                <w:sz w:val="18"/>
              </w:rPr>
              <w:t>a=line</w:t>
            </w:r>
          </w:p>
          <w:p w14:paraId="373E9355" w14:textId="77777777" w:rsidR="00EB676A" w:rsidRPr="00424E59" w:rsidRDefault="00EB676A" w:rsidP="00BC3F8D">
            <w:pPr>
              <w:keepNext/>
              <w:keepLines/>
              <w:spacing w:after="0"/>
              <w:rPr>
                <w:rFonts w:ascii="Arial" w:hAnsi="Arial"/>
                <w:sz w:val="18"/>
              </w:rPr>
            </w:pPr>
            <w:r w:rsidRPr="00424E59">
              <w:rPr>
                <w:rFonts w:ascii="Arial" w:hAnsi="Arial"/>
                <w:sz w:val="18"/>
              </w:rPr>
              <w:t>attribute=recvonly</w:t>
            </w:r>
          </w:p>
        </w:tc>
        <w:tc>
          <w:tcPr>
            <w:tcW w:w="1418" w:type="dxa"/>
            <w:tcBorders>
              <w:top w:val="single" w:sz="4" w:space="0" w:color="auto"/>
              <w:left w:val="single" w:sz="4" w:space="0" w:color="auto"/>
              <w:bottom w:val="single" w:sz="4" w:space="0" w:color="auto"/>
              <w:right w:val="single" w:sz="4" w:space="0" w:color="auto"/>
            </w:tcBorders>
          </w:tcPr>
          <w:p w14:paraId="76A6FC3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F26D019" w14:textId="77777777" w:rsidR="00EB676A" w:rsidRPr="00424E59" w:rsidRDefault="00EB676A" w:rsidP="00BC3F8D">
            <w:pPr>
              <w:keepNext/>
              <w:keepLines/>
              <w:spacing w:after="0"/>
              <w:rPr>
                <w:rFonts w:ascii="Arial" w:hAnsi="Arial"/>
                <w:sz w:val="18"/>
              </w:rPr>
            </w:pPr>
          </w:p>
        </w:tc>
      </w:tr>
      <w:tr w:rsidR="00EB676A" w:rsidRPr="00424E59" w14:paraId="4769646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5F6BF5"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59BD5A30"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039C88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CE4B1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22A039" w14:textId="77777777" w:rsidR="00EB676A" w:rsidRPr="00424E59" w:rsidRDefault="00EB676A" w:rsidP="00BC3F8D">
            <w:pPr>
              <w:keepNext/>
              <w:keepLines/>
              <w:spacing w:after="0"/>
              <w:rPr>
                <w:rFonts w:ascii="Arial" w:hAnsi="Arial"/>
                <w:sz w:val="18"/>
              </w:rPr>
            </w:pPr>
          </w:p>
        </w:tc>
      </w:tr>
    </w:tbl>
    <w:p w14:paraId="313D9803" w14:textId="77777777" w:rsidR="00EB676A" w:rsidRPr="00424E59" w:rsidRDefault="00EB676A" w:rsidP="00EB676A"/>
    <w:p w14:paraId="22FD87B4" w14:textId="77777777" w:rsidR="00EB676A" w:rsidRPr="00424E59" w:rsidRDefault="00EB676A" w:rsidP="00EB676A">
      <w:pPr>
        <w:keepNext/>
        <w:keepLines/>
        <w:spacing w:before="60"/>
        <w:jc w:val="center"/>
        <w:rPr>
          <w:rFonts w:ascii="Arial" w:hAnsi="Arial"/>
          <w:b/>
        </w:rPr>
      </w:pPr>
      <w:bookmarkStart w:id="1499" w:name="_Hlk64725421"/>
      <w:bookmarkStart w:id="1500" w:name="_Hlk64726597"/>
      <w:r w:rsidRPr="00424E59">
        <w:rPr>
          <w:rFonts w:ascii="Arial" w:hAnsi="Arial"/>
          <w:b/>
        </w:rPr>
        <w:t xml:space="preserve">Table 6.2.15.3.3-3A: </w:t>
      </w:r>
      <w:r w:rsidRPr="00424E59">
        <w:rPr>
          <w:rFonts w:ascii="Arial" w:hAnsi="Arial"/>
          <w:b/>
          <w:lang w:eastAsia="ko-KR"/>
        </w:rPr>
        <w:t>SIP 200 (OK)</w:t>
      </w:r>
      <w:r w:rsidRPr="00424E59">
        <w:rPr>
          <w:rFonts w:ascii="Arial" w:hAnsi="Arial"/>
          <w:b/>
        </w:rPr>
        <w:t xml:space="preserve"> from the UE (Step 2, Table 6.2.15.3.2-1;</w:t>
      </w:r>
      <w:r w:rsidRPr="00424E59">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DC4EFB2"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34BCB5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 condition INVITE-RSP</w:t>
            </w:r>
          </w:p>
        </w:tc>
      </w:tr>
      <w:tr w:rsidR="00EB676A" w:rsidRPr="00424E59" w14:paraId="769BEA6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72C5BE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CE776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C74CA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AD4C99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04733D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2C1CD5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67D9AEF"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BADB158"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17953BC"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68E3A2C"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95A92E1" w14:textId="77777777" w:rsidR="00EB676A" w:rsidRPr="00424E59" w:rsidRDefault="00EB676A" w:rsidP="00BC3F8D">
            <w:pPr>
              <w:pStyle w:val="TAL"/>
            </w:pPr>
          </w:p>
        </w:tc>
      </w:tr>
      <w:tr w:rsidR="00EB676A" w:rsidRPr="00424E59" w14:paraId="2FDE835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FEEF8A3"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C57F5A"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B3562A"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6FD8B7C"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7DCE233" w14:textId="77777777" w:rsidR="00EB676A" w:rsidRPr="00424E59" w:rsidRDefault="00EB676A" w:rsidP="00BC3F8D">
            <w:pPr>
              <w:pStyle w:val="TAL"/>
            </w:pPr>
          </w:p>
        </w:tc>
      </w:tr>
      <w:tr w:rsidR="00EB676A" w:rsidRPr="00424E59" w14:paraId="2B6B5E0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660642A"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AEF5967" w14:textId="77777777" w:rsidR="00EB676A" w:rsidRPr="00424E59" w:rsidRDefault="00EB676A" w:rsidP="00BC3F8D">
            <w:pPr>
              <w:pStyle w:val="TAL"/>
            </w:pPr>
            <w:r w:rsidRPr="00424E59">
              <w:t>SDP Message as described in Table 6.2.15.3.3-3B</w:t>
            </w:r>
          </w:p>
        </w:tc>
        <w:tc>
          <w:tcPr>
            <w:tcW w:w="2127" w:type="dxa"/>
            <w:tcBorders>
              <w:top w:val="single" w:sz="4" w:space="0" w:color="auto"/>
              <w:left w:val="single" w:sz="4" w:space="0" w:color="auto"/>
              <w:bottom w:val="single" w:sz="4" w:space="0" w:color="auto"/>
              <w:right w:val="single" w:sz="4" w:space="0" w:color="auto"/>
            </w:tcBorders>
          </w:tcPr>
          <w:p w14:paraId="0B459C76"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8901EC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BF89B52" w14:textId="77777777" w:rsidR="00EB676A" w:rsidRPr="00424E59" w:rsidRDefault="00EB676A" w:rsidP="00BC3F8D">
            <w:pPr>
              <w:pStyle w:val="TAL"/>
            </w:pPr>
          </w:p>
        </w:tc>
      </w:tr>
      <w:tr w:rsidR="00EB676A" w:rsidRPr="00424E59" w14:paraId="4715096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102DFB9"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4DAA59"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C8D18FD" w14:textId="77777777" w:rsidR="00EB676A" w:rsidRPr="00424E59" w:rsidRDefault="00EB676A" w:rsidP="00BC3F8D">
            <w:pPr>
              <w:pStyle w:val="TAL"/>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6C0450BD"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C9A50A7" w14:textId="77777777" w:rsidR="00EB676A" w:rsidRPr="00424E59" w:rsidRDefault="00EB676A" w:rsidP="00BC3F8D">
            <w:pPr>
              <w:pStyle w:val="TAL"/>
            </w:pPr>
          </w:p>
        </w:tc>
      </w:tr>
      <w:tr w:rsidR="00EB676A" w:rsidRPr="00424E59" w14:paraId="13219B2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D15D20A" w14:textId="77777777" w:rsidR="00EB676A" w:rsidRPr="00424E59" w:rsidRDefault="00EB676A" w:rsidP="00BC3F8D">
            <w:pPr>
              <w:pStyle w:val="TAL"/>
              <w:rPr>
                <w:b/>
                <w:bCs/>
              </w:rPr>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9279085" w14:textId="77777777" w:rsidR="00EB676A" w:rsidRPr="00424E59" w:rsidRDefault="00EB676A" w:rsidP="00BC3F8D">
            <w:pPr>
              <w:pStyle w:val="TAL"/>
            </w:pPr>
            <w:r w:rsidRPr="00424E59">
              <w:t>MCPTT Info as described in Table 6.2.15.3.3-3C</w:t>
            </w:r>
          </w:p>
        </w:tc>
        <w:tc>
          <w:tcPr>
            <w:tcW w:w="2127" w:type="dxa"/>
            <w:tcBorders>
              <w:top w:val="single" w:sz="4" w:space="0" w:color="auto"/>
              <w:left w:val="single" w:sz="4" w:space="0" w:color="auto"/>
              <w:bottom w:val="single" w:sz="4" w:space="0" w:color="auto"/>
              <w:right w:val="single" w:sz="4" w:space="0" w:color="auto"/>
            </w:tcBorders>
          </w:tcPr>
          <w:p w14:paraId="1DDFEB5A"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254958B"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1F9B1A9" w14:textId="77777777" w:rsidR="00EB676A" w:rsidRPr="00424E59" w:rsidRDefault="00EB676A" w:rsidP="00BC3F8D">
            <w:pPr>
              <w:pStyle w:val="TAL"/>
            </w:pPr>
          </w:p>
        </w:tc>
      </w:tr>
      <w:bookmarkEnd w:id="1499"/>
    </w:tbl>
    <w:p w14:paraId="0B4908D9" w14:textId="77777777" w:rsidR="00EB676A" w:rsidRPr="00424E59" w:rsidRDefault="00EB676A" w:rsidP="00EB676A"/>
    <w:p w14:paraId="0BE527BB" w14:textId="77777777" w:rsidR="00EB676A" w:rsidRPr="00424E59" w:rsidRDefault="00EB676A" w:rsidP="00EB676A">
      <w:pPr>
        <w:keepNext/>
        <w:keepLines/>
        <w:spacing w:before="60"/>
        <w:jc w:val="center"/>
        <w:rPr>
          <w:rFonts w:ascii="Arial" w:hAnsi="Arial"/>
          <w:b/>
        </w:rPr>
      </w:pPr>
      <w:r w:rsidRPr="00424E59">
        <w:rPr>
          <w:rFonts w:ascii="Arial" w:hAnsi="Arial"/>
          <w:b/>
        </w:rPr>
        <w:t>Table 6.2.15.3.3-3B: SDP Message</w:t>
      </w:r>
      <w:r w:rsidRPr="00424E59">
        <w:rPr>
          <w:rFonts w:ascii="Arial" w:hAnsi="Arial"/>
          <w:b/>
          <w:lang w:eastAsia="ko-KR"/>
        </w:rPr>
        <w:t xml:space="preserve"> in SIP 200 OK</w:t>
      </w:r>
      <w:r w:rsidRPr="00424E59">
        <w:rPr>
          <w:rFonts w:ascii="Arial" w:hAnsi="Arial"/>
          <w:b/>
        </w:rPr>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20C13114"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131DB91"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SDP_ANSWER</w:t>
            </w:r>
          </w:p>
        </w:tc>
      </w:tr>
      <w:tr w:rsidR="00EB676A" w:rsidRPr="00424E59" w14:paraId="74CA9C1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E84993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F6C1B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72C1E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584AF4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E44144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9225B0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D31651"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C0BF3ED"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1997E0D"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38857FF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8B900E" w14:textId="77777777" w:rsidR="00EB676A" w:rsidRPr="00424E59" w:rsidRDefault="00EB676A" w:rsidP="00BC3F8D">
            <w:pPr>
              <w:keepNext/>
              <w:keepLines/>
              <w:spacing w:after="0"/>
              <w:rPr>
                <w:rFonts w:ascii="Arial" w:hAnsi="Arial"/>
                <w:sz w:val="18"/>
              </w:rPr>
            </w:pPr>
          </w:p>
        </w:tc>
      </w:tr>
      <w:tr w:rsidR="00EB676A" w:rsidRPr="00424E59" w14:paraId="1CB30F3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0BE634" w14:textId="77777777" w:rsidR="00EB676A" w:rsidRPr="00424E59" w:rsidRDefault="00EB676A" w:rsidP="00BC3F8D">
            <w:pPr>
              <w:keepNext/>
              <w:keepLines/>
              <w:spacing w:after="0"/>
              <w:rPr>
                <w:rFonts w:ascii="Arial" w:hAnsi="Arial"/>
                <w:b/>
                <w:sz w:val="18"/>
              </w:rPr>
            </w:pPr>
            <w:r w:rsidRPr="00424E59">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18B229F"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BBFD69" w14:textId="77777777" w:rsidR="00EB676A" w:rsidRPr="00424E59" w:rsidRDefault="00EB676A" w:rsidP="00BC3F8D">
            <w:pPr>
              <w:keepNext/>
              <w:keepLines/>
              <w:spacing w:after="0"/>
              <w:rPr>
                <w:rFonts w:ascii="Arial" w:hAnsi="Arial"/>
                <w:sz w:val="18"/>
              </w:rPr>
            </w:pPr>
            <w:r w:rsidRPr="00424E59">
              <w:rPr>
                <w:rFonts w:ascii="Arial" w:hAnsi="Arial"/>
                <w:sz w:val="18"/>
              </w:rPr>
              <w:t>a=line</w:t>
            </w:r>
          </w:p>
          <w:p w14:paraId="63F58234" w14:textId="77777777" w:rsidR="00EB676A" w:rsidRPr="00424E59" w:rsidRDefault="00EB676A" w:rsidP="00BC3F8D">
            <w:pPr>
              <w:keepNext/>
              <w:keepLines/>
              <w:spacing w:after="0"/>
              <w:rPr>
                <w:rFonts w:ascii="Arial" w:hAnsi="Arial"/>
                <w:sz w:val="18"/>
              </w:rPr>
            </w:pPr>
            <w:r w:rsidRPr="00424E59">
              <w:rPr>
                <w:rFonts w:ascii="Arial" w:hAnsi="Arial"/>
                <w:sz w:val="18"/>
              </w:rPr>
              <w:t>attribute=sendonly</w:t>
            </w:r>
          </w:p>
        </w:tc>
        <w:tc>
          <w:tcPr>
            <w:tcW w:w="1418" w:type="dxa"/>
            <w:tcBorders>
              <w:top w:val="single" w:sz="4" w:space="0" w:color="auto"/>
              <w:left w:val="single" w:sz="4" w:space="0" w:color="auto"/>
              <w:bottom w:val="single" w:sz="4" w:space="0" w:color="auto"/>
              <w:right w:val="single" w:sz="4" w:space="0" w:color="auto"/>
            </w:tcBorders>
          </w:tcPr>
          <w:p w14:paraId="5C90F5A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02D1608" w14:textId="77777777" w:rsidR="00EB676A" w:rsidRPr="00424E59" w:rsidRDefault="00EB676A" w:rsidP="00BC3F8D">
            <w:pPr>
              <w:keepNext/>
              <w:keepLines/>
              <w:spacing w:after="0"/>
              <w:rPr>
                <w:rFonts w:ascii="Arial" w:hAnsi="Arial"/>
                <w:sz w:val="18"/>
              </w:rPr>
            </w:pPr>
          </w:p>
        </w:tc>
      </w:tr>
      <w:tr w:rsidR="00EB676A" w:rsidRPr="00424E59" w14:paraId="14224E2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C5C8B4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2558D148"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61757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E567C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FCADA37" w14:textId="77777777" w:rsidR="00EB676A" w:rsidRPr="00424E59" w:rsidRDefault="00EB676A" w:rsidP="00BC3F8D">
            <w:pPr>
              <w:keepNext/>
              <w:keepLines/>
              <w:spacing w:after="0"/>
              <w:rPr>
                <w:rFonts w:ascii="Arial" w:hAnsi="Arial"/>
                <w:sz w:val="18"/>
              </w:rPr>
            </w:pPr>
          </w:p>
        </w:tc>
      </w:tr>
    </w:tbl>
    <w:p w14:paraId="031D8777" w14:textId="77777777" w:rsidR="00EB676A" w:rsidRPr="00424E59" w:rsidRDefault="00EB676A" w:rsidP="00EB676A"/>
    <w:bookmarkEnd w:id="1500"/>
    <w:p w14:paraId="1EE28A6B" w14:textId="77777777" w:rsidR="00EB676A" w:rsidRPr="00424E59" w:rsidRDefault="00EB676A" w:rsidP="00EB676A">
      <w:pPr>
        <w:pStyle w:val="TH"/>
      </w:pPr>
      <w:r w:rsidRPr="00424E59">
        <w:t xml:space="preserve">Table 6.2.15.3.3-3C: </w:t>
      </w:r>
      <w:r w:rsidRPr="00424E59">
        <w:rPr>
          <w:lang w:eastAsia="ko-KR"/>
        </w:rPr>
        <w:t xml:space="preserve">MCPTT-Info in SIP 200 (OK) </w:t>
      </w:r>
      <w:r w:rsidRPr="00424E59">
        <w:t>(Table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FB6F38D"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73E4E876" w14:textId="77777777" w:rsidR="00EB676A" w:rsidRPr="00424E59" w:rsidRDefault="00EB676A" w:rsidP="00BC3F8D">
            <w:pPr>
              <w:pStyle w:val="TAL"/>
            </w:pPr>
            <w:r w:rsidRPr="00424E59">
              <w:t>Derivation Path: TS 36.579-1 [2], Table 5.5.3.2.1-1, condition INVITE-RSP</w:t>
            </w:r>
          </w:p>
        </w:tc>
      </w:tr>
    </w:tbl>
    <w:p w14:paraId="18AA254B" w14:textId="77777777" w:rsidR="00EB676A" w:rsidRPr="00424E59" w:rsidRDefault="00EB676A" w:rsidP="00EB676A"/>
    <w:p w14:paraId="52656325" w14:textId="77777777" w:rsidR="00EB676A" w:rsidRPr="00424E59" w:rsidRDefault="00EB676A" w:rsidP="00EB676A">
      <w:pPr>
        <w:keepNext/>
        <w:keepLines/>
        <w:spacing w:before="60"/>
        <w:jc w:val="center"/>
        <w:rPr>
          <w:rFonts w:ascii="Arial" w:hAnsi="Arial"/>
          <w:b/>
        </w:rPr>
      </w:pPr>
      <w:r w:rsidRPr="00424E59">
        <w:rPr>
          <w:rFonts w:ascii="Arial" w:hAnsi="Arial"/>
          <w:b/>
        </w:rPr>
        <w:t>Table 6.2.15.3.3-4..5: Void</w:t>
      </w:r>
    </w:p>
    <w:p w14:paraId="1699656D" w14:textId="77777777" w:rsidR="00EB676A" w:rsidRPr="00424E59" w:rsidRDefault="00EB676A" w:rsidP="00EB676A"/>
    <w:p w14:paraId="15D4B80E" w14:textId="77777777" w:rsidR="00EB676A" w:rsidRPr="00424E59" w:rsidRDefault="00EB676A" w:rsidP="00EB676A">
      <w:pPr>
        <w:keepNext/>
        <w:keepLines/>
        <w:spacing w:before="120"/>
        <w:ind w:left="1134" w:hanging="1134"/>
        <w:outlineLvl w:val="2"/>
        <w:rPr>
          <w:rFonts w:ascii="Arial" w:hAnsi="Arial"/>
          <w:sz w:val="28"/>
        </w:rPr>
      </w:pPr>
      <w:bookmarkStart w:id="1501" w:name="_Toc21006049"/>
      <w:bookmarkStart w:id="1502" w:name="_Toc36037722"/>
      <w:bookmarkStart w:id="1503" w:name="_Toc43837575"/>
      <w:bookmarkStart w:id="1504" w:name="_Toc60995687"/>
      <w:bookmarkStart w:id="1505" w:name="_Toc69159815"/>
      <w:bookmarkStart w:id="1506" w:name="_Toc76583169"/>
      <w:bookmarkStart w:id="1507" w:name="_Toc83808721"/>
      <w:bookmarkStart w:id="1508" w:name="_Toc91233550"/>
      <w:bookmarkStart w:id="1509" w:name="_Toc100349029"/>
      <w:bookmarkStart w:id="1510" w:name="_Toc106787185"/>
      <w:r w:rsidRPr="00424E59">
        <w:rPr>
          <w:rFonts w:ascii="Arial" w:hAnsi="Arial"/>
          <w:sz w:val="28"/>
        </w:rPr>
        <w:t>6.2.16</w:t>
      </w:r>
      <w:r w:rsidRPr="00424E59">
        <w:rPr>
          <w:rFonts w:ascii="Arial" w:hAnsi="Arial"/>
          <w:sz w:val="28"/>
        </w:rPr>
        <w:tab/>
        <w:t>On-network / Private Call / Ambient listening call / Locally</w:t>
      </w:r>
      <w:r w:rsidRPr="00424E59">
        <w:rPr>
          <w:rFonts w:ascii="Arial" w:hAnsi="Arial"/>
          <w:sz w:val="28"/>
          <w:lang w:eastAsia="zh-CN"/>
        </w:rPr>
        <w:t xml:space="preserve"> initiated </w:t>
      </w:r>
      <w:r w:rsidRPr="00424E59">
        <w:rPr>
          <w:rFonts w:ascii="Arial" w:hAnsi="Arial"/>
          <w:sz w:val="28"/>
        </w:rPr>
        <w:t>Ambient listening call / Locally</w:t>
      </w:r>
      <w:r w:rsidRPr="00424E59">
        <w:rPr>
          <w:rFonts w:ascii="Arial" w:hAnsi="Arial"/>
          <w:sz w:val="28"/>
          <w:lang w:eastAsia="zh-CN"/>
        </w:rPr>
        <w:t xml:space="preserve"> initiated ambient listening call release / Success</w:t>
      </w:r>
      <w:r w:rsidRPr="00424E59">
        <w:rPr>
          <w:rFonts w:ascii="Arial" w:hAnsi="Arial"/>
          <w:sz w:val="28"/>
        </w:rPr>
        <w:t xml:space="preserve"> </w:t>
      </w:r>
      <w:r w:rsidRPr="00424E59">
        <w:rPr>
          <w:rFonts w:ascii="Arial" w:hAnsi="Arial"/>
          <w:sz w:val="28"/>
          <w:lang w:eastAsia="zh-CN"/>
        </w:rPr>
        <w:t xml:space="preserve">/ </w:t>
      </w:r>
      <w:r w:rsidRPr="00424E59">
        <w:rPr>
          <w:rFonts w:ascii="Arial" w:hAnsi="Arial"/>
          <w:sz w:val="28"/>
        </w:rPr>
        <w:t xml:space="preserve">Client Originated (CO) / </w:t>
      </w:r>
      <w:r w:rsidRPr="00424E59">
        <w:rPr>
          <w:rFonts w:ascii="Arial" w:hAnsi="Arial"/>
          <w:sz w:val="28"/>
          <w:lang w:eastAsia="ko-KR"/>
        </w:rPr>
        <w:t>Server initiated ambient call release</w:t>
      </w:r>
      <w:bookmarkEnd w:id="1501"/>
      <w:bookmarkEnd w:id="1502"/>
      <w:bookmarkEnd w:id="1503"/>
      <w:bookmarkEnd w:id="1504"/>
      <w:bookmarkEnd w:id="1505"/>
      <w:bookmarkEnd w:id="1506"/>
      <w:bookmarkEnd w:id="1507"/>
      <w:bookmarkEnd w:id="1508"/>
      <w:bookmarkEnd w:id="1509"/>
      <w:bookmarkEnd w:id="1510"/>
    </w:p>
    <w:p w14:paraId="1CA5A012" w14:textId="77777777" w:rsidR="00EB676A" w:rsidRPr="00424E59" w:rsidRDefault="00EB676A" w:rsidP="00EB676A">
      <w:pPr>
        <w:keepNext/>
        <w:keepLines/>
        <w:spacing w:before="120"/>
        <w:ind w:left="1985" w:hanging="1985"/>
        <w:rPr>
          <w:rFonts w:ascii="Arial" w:hAnsi="Arial"/>
        </w:rPr>
      </w:pPr>
      <w:r w:rsidRPr="00424E59">
        <w:rPr>
          <w:rFonts w:ascii="Arial" w:hAnsi="Arial"/>
        </w:rPr>
        <w:t>6.2.16.1</w:t>
      </w:r>
      <w:r w:rsidRPr="00424E59">
        <w:rPr>
          <w:rFonts w:ascii="Arial" w:hAnsi="Arial"/>
        </w:rPr>
        <w:tab/>
        <w:t>Test Purpose (TP)</w:t>
      </w:r>
    </w:p>
    <w:p w14:paraId="18FA81BF"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5D50407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 Locally initiated ambient listening }</w:t>
      </w:r>
    </w:p>
    <w:p w14:paraId="6AC7263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75131E1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the MCPTT User requests the establishment of </w:t>
      </w:r>
      <w:r w:rsidRPr="00424E59">
        <w:rPr>
          <w:rFonts w:ascii="Courier New" w:hAnsi="Courier New"/>
          <w:sz w:val="16"/>
          <w:lang w:eastAsia="zh-CN"/>
        </w:rPr>
        <w:t xml:space="preserve">a MCPTT Locally initiated ambient listening call </w:t>
      </w:r>
      <w:r w:rsidRPr="00424E59">
        <w:rPr>
          <w:rFonts w:ascii="Courier New" w:hAnsi="Courier New"/>
          <w:sz w:val="16"/>
        </w:rPr>
        <w:t>}</w:t>
      </w:r>
    </w:p>
    <w:p w14:paraId="7977600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INVITE message requesting the establishment of </w:t>
      </w:r>
      <w:r w:rsidRPr="00424E59">
        <w:rPr>
          <w:rFonts w:ascii="Courier New" w:hAnsi="Courier New"/>
          <w:sz w:val="16"/>
          <w:lang w:eastAsia="zh-CN"/>
        </w:rPr>
        <w:t>a locally initiated ambient listening call</w:t>
      </w:r>
      <w:r w:rsidRPr="00424E59">
        <w:rPr>
          <w:rFonts w:ascii="Courier New" w:hAnsi="Courier New"/>
          <w:sz w:val="16"/>
        </w:rPr>
        <w:t xml:space="preserve">, </w:t>
      </w:r>
      <w:r w:rsidRPr="00424E59">
        <w:rPr>
          <w:rFonts w:ascii="Courier New" w:hAnsi="Courier New"/>
          <w:b/>
          <w:sz w:val="16"/>
        </w:rPr>
        <w:t>and</w:t>
      </w:r>
      <w:r w:rsidRPr="00424E59">
        <w:rPr>
          <w:rFonts w:ascii="Courier New" w:hAnsi="Courier New"/>
          <w:sz w:val="16"/>
        </w:rPr>
        <w:t>, upon indication from the MCPTT Server for the call progress and that the call was established does not notify the user }</w:t>
      </w:r>
    </w:p>
    <w:p w14:paraId="73AAF0F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7FEBDFA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F08129"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2397B3E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initiated </w:t>
      </w:r>
      <w:r w:rsidRPr="00424E59">
        <w:rPr>
          <w:rFonts w:ascii="Courier New" w:hAnsi="Courier New"/>
          <w:sz w:val="16"/>
          <w:lang w:eastAsia="zh-CN"/>
        </w:rPr>
        <w:t xml:space="preserve">a locally initiated ambient listening call, and, having been notified by the server that </w:t>
      </w:r>
      <w:r w:rsidRPr="00424E59">
        <w:rPr>
          <w:rFonts w:ascii="Courier New" w:hAnsi="Courier New"/>
          <w:sz w:val="16"/>
        </w:rPr>
        <w:t>the MCPTT server is capable of receiving a SIP BYE from an MCPTT client to release an ambient-listening call }</w:t>
      </w:r>
    </w:p>
    <w:p w14:paraId="0DDC51C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5839D1A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MCPTT User wants to release the MCPTT locally</w:t>
      </w:r>
      <w:r w:rsidRPr="00424E59">
        <w:rPr>
          <w:rFonts w:ascii="Courier New" w:hAnsi="Courier New"/>
          <w:sz w:val="16"/>
          <w:lang w:eastAsia="zh-CN"/>
        </w:rPr>
        <w:t xml:space="preserve"> initiated ambient listening call</w:t>
      </w:r>
      <w:r w:rsidRPr="00424E59">
        <w:rPr>
          <w:rFonts w:ascii="Courier New" w:hAnsi="Courier New"/>
          <w:sz w:val="16"/>
        </w:rPr>
        <w:t xml:space="preserve"> }</w:t>
      </w:r>
    </w:p>
    <w:p w14:paraId="3D2CBA6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BYE request and after receiving a SIP 200 (OK) terminates the call }</w:t>
      </w:r>
    </w:p>
    <w:p w14:paraId="77F7C6E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779567D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BCEB96"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1FA69C8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initiated </w:t>
      </w:r>
      <w:r w:rsidRPr="00424E59">
        <w:rPr>
          <w:rFonts w:ascii="Courier New" w:hAnsi="Courier New"/>
          <w:sz w:val="16"/>
          <w:lang w:eastAsia="zh-CN"/>
        </w:rPr>
        <w:t>a locally initiated ambient listening call</w:t>
      </w:r>
      <w:r w:rsidRPr="00424E59">
        <w:rPr>
          <w:rFonts w:ascii="Courier New" w:hAnsi="Courier New"/>
          <w:sz w:val="16"/>
        </w:rPr>
        <w:t xml:space="preserve"> }</w:t>
      </w:r>
    </w:p>
    <w:p w14:paraId="55D0BCD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3EA5CD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SIP BYE message </w:t>
      </w:r>
      <w:r w:rsidRPr="00424E59">
        <w:rPr>
          <w:rFonts w:ascii="Courier New" w:hAnsi="Courier New"/>
          <w:sz w:val="16"/>
          <w:lang w:eastAsia="ko-KR"/>
        </w:rPr>
        <w:t xml:space="preserve">including a &lt;release-reason&gt; element set to </w:t>
      </w:r>
      <w:r w:rsidRPr="00424E59">
        <w:rPr>
          <w:rFonts w:ascii="Courier New" w:hAnsi="Courier New"/>
          <w:sz w:val="16"/>
        </w:rPr>
        <w:t>"administrator-action" }</w:t>
      </w:r>
    </w:p>
    <w:p w14:paraId="10F8E69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200 (OK) response and terminates the call }</w:t>
      </w:r>
    </w:p>
    <w:p w14:paraId="37B429E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15B8F32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546C97" w14:textId="77777777" w:rsidR="00EB676A" w:rsidRPr="00424E59" w:rsidRDefault="00EB676A" w:rsidP="00EB676A">
      <w:pPr>
        <w:keepNext/>
        <w:keepLines/>
        <w:spacing w:before="120"/>
        <w:ind w:left="1985" w:hanging="1985"/>
        <w:rPr>
          <w:rFonts w:ascii="Arial" w:hAnsi="Arial"/>
        </w:rPr>
      </w:pPr>
      <w:r w:rsidRPr="00424E59">
        <w:rPr>
          <w:rFonts w:ascii="Arial" w:hAnsi="Arial"/>
        </w:rPr>
        <w:t>6.2.16.2</w:t>
      </w:r>
      <w:r w:rsidRPr="00424E59">
        <w:rPr>
          <w:rFonts w:ascii="Arial" w:hAnsi="Arial"/>
        </w:rPr>
        <w:tab/>
        <w:t>Conformance requirements</w:t>
      </w:r>
    </w:p>
    <w:p w14:paraId="08D6C5C2" w14:textId="77777777" w:rsidR="00EB676A" w:rsidRPr="00424E59" w:rsidRDefault="00EB676A" w:rsidP="00EB676A">
      <w:r w:rsidRPr="00424E59">
        <w:t xml:space="preserve">References: The conformance requirements covered in the present TC are specified in: TS 24.379 clauses </w:t>
      </w:r>
      <w:r w:rsidRPr="00424E59">
        <w:rPr>
          <w:lang w:eastAsia="ko-KR"/>
        </w:rPr>
        <w:t xml:space="preserve">11.1.6.2.1.1, 11.1.6.2.1.3, 11.1.6.2.1.4, </w:t>
      </w:r>
      <w:r w:rsidRPr="00424E59">
        <w:t>6.2.1, 6.2.4.2.2, 6.4, F.1.3, TS 24.380, clause 12.1.2.2. Unless otherwise stated these are Rel-14 requirements.</w:t>
      </w:r>
    </w:p>
    <w:p w14:paraId="326D6258" w14:textId="77777777" w:rsidR="00EB676A" w:rsidRPr="00424E59" w:rsidRDefault="00EB676A" w:rsidP="00EB676A">
      <w:r w:rsidRPr="00424E59">
        <w:t xml:space="preserve">[TS 24.379, clause </w:t>
      </w:r>
      <w:r w:rsidRPr="00424E59">
        <w:rPr>
          <w:lang w:eastAsia="ko-KR"/>
        </w:rPr>
        <w:t>11.1.6.2.1.1</w:t>
      </w:r>
      <w:r w:rsidRPr="00424E59">
        <w:t>]</w:t>
      </w:r>
    </w:p>
    <w:p w14:paraId="29628CA8" w14:textId="77777777" w:rsidR="00EB676A" w:rsidRPr="00424E59" w:rsidRDefault="00EB676A" w:rsidP="00EB676A">
      <w:pPr>
        <w:rPr>
          <w:lang w:eastAsia="ko-KR"/>
        </w:rPr>
      </w:pPr>
      <w:r w:rsidRPr="00424E59">
        <w:t xml:space="preserve">Upon receiving a request from an MCPTT </w:t>
      </w:r>
      <w:r w:rsidRPr="00424E59">
        <w:rPr>
          <w:lang w:eastAsia="ko-KR"/>
        </w:rPr>
        <w:t>u</w:t>
      </w:r>
      <w:r w:rsidRPr="00424E59">
        <w:t xml:space="preserve">ser to establish an MCPTT </w:t>
      </w:r>
      <w:r w:rsidRPr="00424E59">
        <w:rPr>
          <w:lang w:eastAsia="ko-KR"/>
        </w:rPr>
        <w:t>ambient listening</w:t>
      </w:r>
      <w:r w:rsidRPr="00424E59">
        <w:t xml:space="preserve"> </w:t>
      </w:r>
      <w:r w:rsidRPr="00424E59">
        <w:rPr>
          <w:lang w:eastAsia="ko-KR"/>
        </w:rPr>
        <w:t>c</w:t>
      </w:r>
      <w:r w:rsidRPr="00424E59">
        <w:t xml:space="preserve">all that has been authorised successfully by the requesting MCPTT client, </w:t>
      </w:r>
      <w:r w:rsidRPr="00424E59">
        <w:rPr>
          <w:lang w:eastAsia="ko-KR"/>
        </w:rPr>
        <w:t>the MCPTT client shall generate an initial SIP INVITE request by following the UE originating session procedures specified in 3GPP TS 24.229 [4], with the clarifications given below.</w:t>
      </w:r>
    </w:p>
    <w:p w14:paraId="44BAD5D5" w14:textId="77777777" w:rsidR="00EB676A" w:rsidRPr="00424E59" w:rsidRDefault="00EB676A" w:rsidP="00EB676A">
      <w:pPr>
        <w:rPr>
          <w:lang w:eastAsia="ko-KR"/>
        </w:rPr>
      </w:pPr>
      <w:r w:rsidRPr="00424E59">
        <w:rPr>
          <w:lang w:eastAsia="ko-KR"/>
        </w:rPr>
        <w:t>The MCPTT client:</w:t>
      </w:r>
    </w:p>
    <w:p w14:paraId="4EAA2D30" w14:textId="77777777" w:rsidR="00EB676A" w:rsidRPr="00424E59" w:rsidRDefault="00EB676A" w:rsidP="00EB676A">
      <w:pPr>
        <w:ind w:left="568" w:hanging="284"/>
        <w:rPr>
          <w:lang w:eastAsia="ko-KR"/>
        </w:rPr>
      </w:pPr>
      <w:r w:rsidRPr="00424E59">
        <w:rPr>
          <w:lang w:eastAsia="ko-KR"/>
        </w:rPr>
        <w:t>1)</w:t>
      </w:r>
      <w:r w:rsidRPr="00424E59">
        <w:rPr>
          <w:lang w:eastAsia="ko-KR"/>
        </w:rPr>
        <w:tab/>
        <w:t xml:space="preserve">shall set the Request-URI of the SIP INVITE request to a public service identity </w:t>
      </w:r>
      <w:r w:rsidRPr="00424E59">
        <w:t>of the participating MCPTT function serving the MCPTT user</w:t>
      </w:r>
      <w:r w:rsidRPr="00424E59">
        <w:rPr>
          <w:lang w:eastAsia="ko-KR"/>
        </w:rPr>
        <w:t>;</w:t>
      </w:r>
    </w:p>
    <w:p w14:paraId="719457FC" w14:textId="77777777" w:rsidR="00EB676A" w:rsidRPr="00424E59" w:rsidRDefault="00EB676A" w:rsidP="00EB676A">
      <w:pPr>
        <w:ind w:left="568" w:hanging="284"/>
      </w:pPr>
      <w:r w:rsidRPr="00424E59">
        <w:t>2)</w:t>
      </w:r>
      <w:r w:rsidRPr="00424E59">
        <w:tab/>
        <w:t>may include a P-Preferred-Identity header field in the SIP INVITE request containing a public user identity as specified in 3GPP TS 24.229 [4];</w:t>
      </w:r>
    </w:p>
    <w:p w14:paraId="63005EAC" w14:textId="77777777" w:rsidR="00EB676A" w:rsidRPr="00424E59" w:rsidRDefault="00EB676A" w:rsidP="00EB676A">
      <w:pPr>
        <w:ind w:left="568" w:hanging="284"/>
        <w:rPr>
          <w:lang w:eastAsia="ko-KR"/>
        </w:rPr>
      </w:pPr>
      <w:r w:rsidRPr="00424E59">
        <w:rPr>
          <w:lang w:eastAsia="ko-KR"/>
        </w:rPr>
        <w:t>3)</w:t>
      </w:r>
      <w:r w:rsidRPr="00424E59">
        <w:rPr>
          <w:lang w:eastAsia="ko-KR"/>
        </w:rPr>
        <w:tab/>
        <w:t xml:space="preserve">shall include the g.3gpp.mcptt media feature tag </w:t>
      </w:r>
      <w:r w:rsidRPr="00424E59">
        <w:t xml:space="preserve">and the </w:t>
      </w:r>
      <w:r w:rsidRPr="00424E59">
        <w:rPr>
          <w:lang w:eastAsia="ko-KR"/>
        </w:rPr>
        <w:t>g.3gpp.icsi-ref media feature tag with the value of "urn:urn-7:3gpp-service.ims.icsi.mcptt" in the Contact header field of the SIP INVITE request according to IETF RFC 3840 [16];</w:t>
      </w:r>
    </w:p>
    <w:p w14:paraId="203CDDB4" w14:textId="77777777" w:rsidR="00EB676A" w:rsidRPr="00424E59" w:rsidRDefault="00EB676A" w:rsidP="00EB676A">
      <w:pPr>
        <w:ind w:left="568" w:hanging="284"/>
        <w:rPr>
          <w:lang w:eastAsia="ko-KR"/>
        </w:rPr>
      </w:pPr>
      <w:r w:rsidRPr="00424E59">
        <w:rPr>
          <w:lang w:eastAsia="ko-KR"/>
        </w:rPr>
        <w:t>4)</w:t>
      </w:r>
      <w:r w:rsidRPr="00424E59">
        <w:rPr>
          <w:lang w:eastAsia="ko-KR"/>
        </w:rPr>
        <w:tab/>
        <w:t>shall include an Accept-Contact header field containing the g.3gpp.mcptt media feature tag along with the "require" and "explicit" header field parameters according to IETF RFC 3841 [6];</w:t>
      </w:r>
    </w:p>
    <w:p w14:paraId="5A120779" w14:textId="77777777" w:rsidR="00EB676A" w:rsidRPr="00424E59" w:rsidRDefault="00EB676A" w:rsidP="00EB676A">
      <w:pPr>
        <w:ind w:left="568" w:hanging="284"/>
        <w:rPr>
          <w:lang w:eastAsia="ko-KR"/>
        </w:rPr>
      </w:pPr>
      <w:r w:rsidRPr="00424E59">
        <w:rPr>
          <w:lang w:eastAsia="ko-KR"/>
        </w:rPr>
        <w:t>5)</w:t>
      </w:r>
      <w:r w:rsidRPr="00424E59">
        <w:rPr>
          <w:lang w:eastAsia="ko-KR"/>
        </w:rPr>
        <w:tab/>
        <w:t>shall include the ICSI value "urn:urn-7:3gpp-service.ims.icsi.mcptt" (coded as specified in 3GPP TS 24.229 [4]), in a P-Preferred-Service header field according to IETF RFC 6050 [9] in the SIP INVITE request;</w:t>
      </w:r>
    </w:p>
    <w:p w14:paraId="00B598EF" w14:textId="77777777" w:rsidR="00EB676A" w:rsidRPr="00424E59" w:rsidRDefault="00EB676A" w:rsidP="00EB676A">
      <w:pPr>
        <w:ind w:left="568" w:hanging="284"/>
        <w:rPr>
          <w:lang w:eastAsia="ko-KR"/>
        </w:rPr>
      </w:pPr>
      <w:r w:rsidRPr="00424E59">
        <w:rPr>
          <w:lang w:eastAsia="ko-KR"/>
        </w:rPr>
        <w:t>6)</w:t>
      </w:r>
      <w:r w:rsidRPr="00424E59">
        <w:rPr>
          <w:lang w:eastAsia="ko-KR"/>
        </w:rPr>
        <w:tab/>
        <w:t>shall include an Accept-Contact header field with the media feature tag g.3gpp.icsi-ref contain with the value of "urn:urn-7:3gpp-service.ims.icsi.mcptt" along with parameters "require" and "explicit" according to IETF RFC 3841 [6];</w:t>
      </w:r>
    </w:p>
    <w:p w14:paraId="51B8B27C" w14:textId="77777777" w:rsidR="00EB676A" w:rsidRPr="00424E59" w:rsidRDefault="00EB676A" w:rsidP="00EB676A">
      <w:pPr>
        <w:ind w:left="568" w:hanging="284"/>
      </w:pPr>
      <w:r w:rsidRPr="00424E59">
        <w:rPr>
          <w:lang w:eastAsia="ko-KR"/>
        </w:rPr>
        <w:t>7)</w:t>
      </w:r>
      <w:r w:rsidRPr="00424E59">
        <w:rPr>
          <w:lang w:eastAsia="ko-KR"/>
        </w:rPr>
        <w:tab/>
        <w:t xml:space="preserve">shall include </w:t>
      </w:r>
      <w:r w:rsidRPr="00424E59">
        <w:t>an application/vnd.3gpp.mcptt-info+xml MIME body with the &lt;session-type&gt; element set to a value of "ambient-listening";</w:t>
      </w:r>
    </w:p>
    <w:p w14:paraId="35A41897" w14:textId="77777777" w:rsidR="00EB676A" w:rsidRPr="00424E59" w:rsidRDefault="00EB676A" w:rsidP="00EB676A">
      <w:pPr>
        <w:ind w:left="568" w:hanging="284"/>
      </w:pPr>
      <w:r w:rsidRPr="00424E59">
        <w:t>8)</w:t>
      </w:r>
      <w:r w:rsidRPr="00424E59">
        <w:tab/>
        <w:t>shall include in the application/vnd.3gpp.mcptt-info+xml MIME body an &lt;ambient-listening-type&gt; element set to a value of:</w:t>
      </w:r>
    </w:p>
    <w:p w14:paraId="73501A1D" w14:textId="77777777" w:rsidR="00EB676A" w:rsidRPr="00424E59" w:rsidRDefault="00EB676A" w:rsidP="00EB676A">
      <w:pPr>
        <w:ind w:left="851" w:hanging="284"/>
      </w:pPr>
      <w:r w:rsidRPr="00424E59">
        <w:t>a)</w:t>
      </w:r>
      <w:r w:rsidRPr="00424E59">
        <w:tab/>
        <w:t>"local-init", if the MCPTT user has requested a locally initiated ambient listening call; or</w:t>
      </w:r>
    </w:p>
    <w:p w14:paraId="6306D2C1" w14:textId="77777777" w:rsidR="00EB676A" w:rsidRPr="00424E59" w:rsidRDefault="00EB676A" w:rsidP="00EB676A">
      <w:pPr>
        <w:ind w:left="851" w:hanging="284"/>
      </w:pPr>
      <w:r w:rsidRPr="00424E59">
        <w:t>...</w:t>
      </w:r>
    </w:p>
    <w:p w14:paraId="17D018A6" w14:textId="77777777" w:rsidR="00EB676A" w:rsidRPr="00424E59" w:rsidRDefault="00EB676A" w:rsidP="00EB676A">
      <w:pPr>
        <w:ind w:left="568" w:hanging="284"/>
        <w:rPr>
          <w:lang w:eastAsia="ko-KR"/>
        </w:rPr>
      </w:pPr>
      <w:r w:rsidRPr="00424E59">
        <w:rPr>
          <w:lang w:eastAsia="ko-KR"/>
        </w:rPr>
        <w:t>9)</w:t>
      </w:r>
      <w:r w:rsidRPr="00424E59">
        <w:rPr>
          <w:lang w:eastAsia="ko-KR"/>
        </w:rPr>
        <w:tab/>
        <w:t>shall insert in the SIP INVITE request a MIME resource-lists body with the MCPTT ID of the targeted MCPTT user, according to rules and procedures of IETF RFC 5366 [20];</w:t>
      </w:r>
    </w:p>
    <w:p w14:paraId="254E4650" w14:textId="77777777" w:rsidR="00EB676A" w:rsidRPr="00424E59" w:rsidRDefault="00EB676A" w:rsidP="00EB676A">
      <w:pPr>
        <w:keepLines/>
        <w:ind w:left="1135" w:hanging="851"/>
      </w:pPr>
      <w:r w:rsidRPr="00424E59">
        <w:t>NOTE 1:</w:t>
      </w:r>
      <w:r w:rsidRPr="00424E59">
        <w:tab/>
        <w:t>the targeted MCPTT user is the listened-to MCPTT user in the case of a remotely initiated ambient listening call or the listening MCPTT user in the case of a locally initiated listening call.</w:t>
      </w:r>
    </w:p>
    <w:p w14:paraId="46EC32C5" w14:textId="77777777" w:rsidR="00EB676A" w:rsidRPr="00424E59" w:rsidRDefault="00EB676A" w:rsidP="00EB676A">
      <w:pPr>
        <w:ind w:left="568" w:hanging="284"/>
        <w:rPr>
          <w:lang w:eastAsia="ko-KR"/>
        </w:rPr>
      </w:pPr>
      <w:r w:rsidRPr="00424E59">
        <w:rPr>
          <w:lang w:eastAsia="ko-KR"/>
        </w:rPr>
        <w:t>10)</w:t>
      </w:r>
      <w:r w:rsidRPr="00424E59">
        <w:rPr>
          <w:lang w:eastAsia="ko-KR"/>
        </w:rPr>
        <w:tab/>
        <w:t>if an end-to-end security context needs to be established then:</w:t>
      </w:r>
    </w:p>
    <w:p w14:paraId="6E6482E2" w14:textId="77777777" w:rsidR="00EB676A" w:rsidRPr="00424E59" w:rsidRDefault="00EB676A" w:rsidP="00EB676A">
      <w:pPr>
        <w:ind w:left="851" w:hanging="284"/>
        <w:rPr>
          <w:lang w:eastAsia="ko-KR"/>
        </w:rPr>
      </w:pPr>
      <w:r w:rsidRPr="00424E59">
        <w:rPr>
          <w:lang w:eastAsia="ko-KR"/>
        </w:rPr>
        <w:t>a)</w:t>
      </w:r>
      <w:r w:rsidRPr="00424E59">
        <w:rPr>
          <w:lang w:eastAsia="ko-KR"/>
        </w:rPr>
        <w:tab/>
        <w:t>if necessary, shall instruct the key management client to request keying material from the key management server as described in 3GPP TS 33.180 [78];</w:t>
      </w:r>
    </w:p>
    <w:p w14:paraId="20FE17B5" w14:textId="77777777" w:rsidR="00EB676A" w:rsidRPr="00424E59" w:rsidRDefault="00EB676A" w:rsidP="00EB676A">
      <w:pPr>
        <w:ind w:left="851" w:hanging="284"/>
        <w:rPr>
          <w:lang w:eastAsia="ko-KR"/>
        </w:rPr>
      </w:pPr>
      <w:r w:rsidRPr="00424E59">
        <w:rPr>
          <w:lang w:eastAsia="ko-KR"/>
        </w:rPr>
        <w:t>b)</w:t>
      </w:r>
      <w:r w:rsidRPr="00424E59">
        <w:rPr>
          <w:lang w:eastAsia="ko-KR"/>
        </w:rPr>
        <w:tab/>
        <w:t>shall use the keying material to generate a PCK as described in 3GPP TS 33.180 [78];</w:t>
      </w:r>
    </w:p>
    <w:p w14:paraId="4EE03B1E" w14:textId="77777777" w:rsidR="00EB676A" w:rsidRPr="00424E59" w:rsidRDefault="00EB676A" w:rsidP="00EB676A">
      <w:pPr>
        <w:ind w:left="851" w:hanging="284"/>
        <w:rPr>
          <w:lang w:eastAsia="ko-KR"/>
        </w:rPr>
      </w:pPr>
      <w:r w:rsidRPr="00424E59">
        <w:rPr>
          <w:lang w:eastAsia="ko-KR"/>
        </w:rPr>
        <w:t>c)</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33.180 [78];</w:t>
      </w:r>
    </w:p>
    <w:p w14:paraId="0B48C8DD" w14:textId="77777777" w:rsidR="00EB676A" w:rsidRPr="00424E59" w:rsidRDefault="00EB676A" w:rsidP="00EB676A">
      <w:pPr>
        <w:ind w:left="851" w:hanging="284"/>
        <w:rPr>
          <w:lang w:eastAsia="ko-KR"/>
        </w:rPr>
      </w:pPr>
      <w:r w:rsidRPr="00424E59">
        <w:rPr>
          <w:lang w:eastAsia="ko-KR"/>
        </w:rPr>
        <w:t>d)</w:t>
      </w:r>
      <w:r w:rsidRPr="00424E59">
        <w:rPr>
          <w:lang w:eastAsia="ko-KR"/>
        </w:rPr>
        <w:tab/>
        <w:t>shall encrypt the PCK to a UID associated to the MCPTT client using the MCPTT ID and KMS URI of the invited user and a time related parameter as described in 3GPP TS 33.180 [78];</w:t>
      </w:r>
    </w:p>
    <w:p w14:paraId="024E8D65" w14:textId="77777777" w:rsidR="00EB676A" w:rsidRPr="00424E59" w:rsidRDefault="00EB676A" w:rsidP="00EB676A">
      <w:pPr>
        <w:ind w:left="851" w:hanging="284"/>
      </w:pPr>
      <w:r w:rsidRPr="00424E59">
        <w:t>e)</w:t>
      </w:r>
      <w:r w:rsidRPr="00424E59">
        <w:tab/>
        <w:t>shall generate a MIKEY-SAKKE I_MESSAGE using the encapsulated PCK and PCK-ID as specified in 3GPP TS 33.180 [78];</w:t>
      </w:r>
    </w:p>
    <w:p w14:paraId="1A931DA2" w14:textId="77777777" w:rsidR="00EB676A" w:rsidRPr="00424E59" w:rsidRDefault="00EB676A" w:rsidP="00EB676A">
      <w:pPr>
        <w:ind w:left="851" w:hanging="284"/>
        <w:rPr>
          <w:lang w:eastAsia="ko-KR"/>
        </w:rPr>
      </w:pPr>
      <w:r w:rsidRPr="00424E59">
        <w:rPr>
          <w:lang w:eastAsia="ko-KR"/>
        </w:rPr>
        <w:t>f)</w:t>
      </w:r>
      <w:r w:rsidRPr="00424E59">
        <w:rPr>
          <w:lang w:eastAsia="ko-KR"/>
        </w:rPr>
        <w:tab/>
        <w:t xml:space="preserve">shall add the </w:t>
      </w:r>
      <w:r w:rsidRPr="00424E59">
        <w:t>MCPTT ID of the originating MCPTT to the initiator field (IDRi) of the I_MESSAGE as described in 3GPP TS 33.180 [78]; and</w:t>
      </w:r>
    </w:p>
    <w:p w14:paraId="18E47D57" w14:textId="77777777" w:rsidR="00EB676A" w:rsidRPr="00424E59" w:rsidRDefault="00EB676A" w:rsidP="00EB676A">
      <w:pPr>
        <w:ind w:left="851" w:hanging="284"/>
        <w:rPr>
          <w:lang w:eastAsia="ko-KR"/>
        </w:rPr>
      </w:pPr>
      <w:r w:rsidRPr="00424E59">
        <w:t>g)</w:t>
      </w:r>
      <w:r w:rsidRPr="00424E59">
        <w:tab/>
        <w:t xml:space="preserve">shall sign the MIKEY-SAKKE I_MESSAGE using the originating MCPTT user's signing key provided in the keying material together with a time related parameter, and add this to the MIKEY-SAKKE payload, as </w:t>
      </w:r>
      <w:r w:rsidRPr="00424E59">
        <w:rPr>
          <w:lang w:eastAsia="ko-KR"/>
        </w:rPr>
        <w:t>described in 3GPP TS 33.180 [78];</w:t>
      </w:r>
    </w:p>
    <w:p w14:paraId="10A9208A" w14:textId="77777777" w:rsidR="00EB676A" w:rsidRPr="00424E59" w:rsidRDefault="00EB676A" w:rsidP="00EB676A">
      <w:pPr>
        <w:ind w:left="568" w:hanging="284"/>
        <w:rPr>
          <w:lang w:eastAsia="ko-KR"/>
        </w:rPr>
      </w:pPr>
      <w:r w:rsidRPr="00424E59">
        <w:rPr>
          <w:lang w:eastAsia="ko-KR"/>
        </w:rPr>
        <w:t>11)</w:t>
      </w:r>
      <w:r w:rsidRPr="00424E59">
        <w:rPr>
          <w:lang w:eastAsia="ko-KR"/>
        </w:rPr>
        <w:tab/>
        <w:t>shall include an SDP offer according to 3GPP TS 24.229 [4] with the clarification given in subclause 6.2.1 and with a media stream of the offered media-floor control entity;</w:t>
      </w:r>
    </w:p>
    <w:p w14:paraId="43520EDF" w14:textId="77777777" w:rsidR="00EB676A" w:rsidRPr="00424E59" w:rsidRDefault="00EB676A" w:rsidP="00EB676A">
      <w:pPr>
        <w:ind w:left="568" w:hanging="284"/>
        <w:rPr>
          <w:lang w:eastAsia="ko-KR"/>
        </w:rPr>
      </w:pPr>
      <w:r w:rsidRPr="00424E59">
        <w:rPr>
          <w:lang w:eastAsia="ko-KR"/>
        </w:rPr>
        <w:t>12)</w:t>
      </w:r>
      <w:r w:rsidRPr="00424E59">
        <w:rPr>
          <w:lang w:eastAsia="ko-KR"/>
        </w:rPr>
        <w:tab/>
        <w:t>if this is a locally initiated ambient listening call, shall comply with the conditions for implicit floor control as specified in subclause 6.4;</w:t>
      </w:r>
    </w:p>
    <w:p w14:paraId="3E115874" w14:textId="77777777" w:rsidR="00EB676A" w:rsidRPr="00424E59" w:rsidRDefault="00EB676A" w:rsidP="00EB676A">
      <w:pPr>
        <w:ind w:left="568" w:hanging="284"/>
        <w:rPr>
          <w:lang w:eastAsia="ko-KR"/>
        </w:rPr>
      </w:pPr>
      <w:r w:rsidRPr="00424E59">
        <w:rPr>
          <w:lang w:eastAsia="ko-KR"/>
        </w:rPr>
        <w:t>...</w:t>
      </w:r>
    </w:p>
    <w:p w14:paraId="3A7B3302" w14:textId="77777777" w:rsidR="00EB676A" w:rsidRPr="00424E59" w:rsidRDefault="00EB676A" w:rsidP="00EB676A">
      <w:pPr>
        <w:ind w:left="568" w:hanging="284"/>
        <w:rPr>
          <w:lang w:eastAsia="ko-KR"/>
        </w:rPr>
      </w:pPr>
      <w:r w:rsidRPr="00424E59">
        <w:rPr>
          <w:lang w:eastAsia="ko-KR"/>
        </w:rPr>
        <w:t>14) shall include in the SIP INVITE request a Priv-Answer-Mode header field with the value "Auto" according to the rules and procedures of IETF RFC 5373 [18]; and</w:t>
      </w:r>
    </w:p>
    <w:p w14:paraId="2360978A" w14:textId="77777777" w:rsidR="00EB676A" w:rsidRPr="00424E59" w:rsidRDefault="00EB676A" w:rsidP="00EB676A">
      <w:pPr>
        <w:ind w:left="568" w:hanging="284"/>
        <w:rPr>
          <w:lang w:eastAsia="ko-KR"/>
        </w:rPr>
      </w:pPr>
      <w:r w:rsidRPr="00424E59">
        <w:rPr>
          <w:lang w:eastAsia="ko-KR"/>
        </w:rPr>
        <w:t>15)</w:t>
      </w:r>
      <w:r w:rsidRPr="00424E59">
        <w:rPr>
          <w:lang w:eastAsia="ko-KR"/>
        </w:rPr>
        <w:tab/>
        <w:t>shall send the SIP INVITE request towards the participating MCPTT function according to 3GPP TS 24.229 [4].</w:t>
      </w:r>
    </w:p>
    <w:p w14:paraId="4BA24B5E" w14:textId="77777777" w:rsidR="00EB676A" w:rsidRPr="00424E59" w:rsidRDefault="00EB676A" w:rsidP="00EB676A">
      <w:pPr>
        <w:rPr>
          <w:lang w:eastAsia="ko-KR"/>
        </w:rPr>
      </w:pPr>
      <w:r w:rsidRPr="00424E59">
        <w:rPr>
          <w:lang w:eastAsia="ko-KR"/>
        </w:rPr>
        <w:t>Upon receiving a SIP 183(Session Progress) response to the SIP INVITE request the MCPTT client:</w:t>
      </w:r>
    </w:p>
    <w:p w14:paraId="2C3244DE" w14:textId="77777777" w:rsidR="00EB676A" w:rsidRPr="00424E59" w:rsidRDefault="00EB676A" w:rsidP="00EB676A">
      <w:pPr>
        <w:ind w:left="568" w:hanging="284"/>
      </w:pPr>
      <w:bookmarkStart w:id="1511" w:name="_Hlk83805775"/>
      <w:r w:rsidRPr="00424E59">
        <w:t>1)</w:t>
      </w:r>
      <w:r w:rsidRPr="00424E59">
        <w:tab/>
        <w:t xml:space="preserve">if the </w:t>
      </w:r>
      <w:r w:rsidRPr="00424E59">
        <w:rPr>
          <w:lang w:eastAsia="ko-KR"/>
        </w:rPr>
        <w:t xml:space="preserve">SIP 183(Session Progress) response includes an alert-info header field as specified in </w:t>
      </w:r>
      <w:r w:rsidRPr="00424E59">
        <w:t>IETF RFC 3261 [24] and as updated by IETF RFC 7462 [77] set to a value of "&lt;</w:t>
      </w:r>
      <w:r w:rsidRPr="00424E59">
        <w:rPr>
          <w:rFonts w:eastAsia="SimSun"/>
          <w:color w:val="0000FF"/>
          <w:u w:val="single"/>
        </w:rPr>
        <w:t>D:\dev\null</w:t>
      </w:r>
      <w:hyperlink r:id="rId13" w:history="1">
        <w:r w:rsidRPr="00424E59">
          <w:rPr>
            <w:color w:val="0563C1"/>
            <w:u w:val="single"/>
          </w:rPr>
          <w:t>C:\dev\null</w:t>
        </w:r>
      </w:hyperlink>
      <w:r w:rsidRPr="00424E59">
        <w:rPr>
          <w:rFonts w:eastAsia="Malgun Gothic"/>
        </w:rPr>
        <w:t>file:///dev/null</w:t>
      </w:r>
      <w:r w:rsidRPr="00424E59">
        <w:t>&gt;" shall not give any indication of the progress of the call setup to the MCPTT user; and</w:t>
      </w:r>
    </w:p>
    <w:p w14:paraId="1F88CBD2" w14:textId="77777777" w:rsidR="00EB676A" w:rsidRPr="00424E59" w:rsidRDefault="00EB676A" w:rsidP="00EB676A">
      <w:pPr>
        <w:keepLines/>
        <w:ind w:left="1135" w:hanging="851"/>
      </w:pPr>
      <w:r w:rsidRPr="00424E59">
        <w:t>NOTE 2:</w:t>
      </w:r>
      <w:r w:rsidRPr="00424E59">
        <w:tab/>
        <w:t>The alert-info header field having the value of "&lt;</w:t>
      </w:r>
      <w:r w:rsidRPr="00424E59">
        <w:rPr>
          <w:rFonts w:eastAsia="SimSun"/>
          <w:color w:val="0000FF"/>
          <w:u w:val="single"/>
        </w:rPr>
        <w:t>D:\dev\null</w:t>
      </w:r>
      <w:hyperlink r:id="rId14" w:history="1">
        <w:r w:rsidRPr="00424E59">
          <w:rPr>
            <w:color w:val="0563C1"/>
            <w:u w:val="single"/>
          </w:rPr>
          <w:t>C:\dev\null</w:t>
        </w:r>
      </w:hyperlink>
      <w:r w:rsidRPr="00424E59">
        <w:rPr>
          <w:rFonts w:eastAsia="Malgun Gothic"/>
        </w:rPr>
        <w:t>file:///dev/null</w:t>
      </w:r>
      <w:r w:rsidRPr="00424E59">
        <w:t>&gt;" is intended to result in having a "null" alert, i.e. an alert with no content or physical manifestation of any kind.</w:t>
      </w:r>
    </w:p>
    <w:bookmarkEnd w:id="1511"/>
    <w:p w14:paraId="5E000297" w14:textId="77777777" w:rsidR="00EB676A" w:rsidRPr="00424E59" w:rsidRDefault="00EB676A" w:rsidP="00EB676A">
      <w:pPr>
        <w:ind w:left="568" w:hanging="284"/>
        <w:rPr>
          <w:lang w:eastAsia="ko-KR"/>
        </w:rPr>
      </w:pPr>
      <w:r w:rsidRPr="00424E59">
        <w:rPr>
          <w:lang w:eastAsia="ko-KR"/>
        </w:rPr>
        <w:t>...</w:t>
      </w:r>
    </w:p>
    <w:p w14:paraId="417049C0" w14:textId="77777777" w:rsidR="00EB676A" w:rsidRPr="00424E59" w:rsidRDefault="00EB676A" w:rsidP="00EB676A">
      <w:pPr>
        <w:rPr>
          <w:lang w:eastAsia="ko-KR"/>
        </w:rPr>
      </w:pPr>
      <w:r w:rsidRPr="00424E59">
        <w:rPr>
          <w:lang w:eastAsia="ko-KR"/>
        </w:rPr>
        <w:t>Upon receiving a SIP 200 (OK) response to the SIP INVITE request the MCPTT client:</w:t>
      </w:r>
    </w:p>
    <w:p w14:paraId="0BCA1E00" w14:textId="77777777" w:rsidR="00EB676A" w:rsidRPr="00424E59" w:rsidRDefault="00EB676A" w:rsidP="00EB676A">
      <w:pPr>
        <w:ind w:left="568" w:hanging="284"/>
        <w:rPr>
          <w:lang w:eastAsia="ko-KR"/>
        </w:rPr>
      </w:pPr>
      <w:r w:rsidRPr="00424E59">
        <w:rPr>
          <w:lang w:eastAsia="ko-KR"/>
        </w:rPr>
        <w:t>1)</w:t>
      </w:r>
      <w:r w:rsidRPr="00424E59">
        <w:rPr>
          <w:lang w:eastAsia="ko-KR"/>
        </w:rPr>
        <w:tab/>
        <w:t>shall interact with the media plane as specified in 3GPP TS 24.380 [5];</w:t>
      </w:r>
    </w:p>
    <w:p w14:paraId="63ED91E8" w14:textId="77777777" w:rsidR="00EB676A" w:rsidRPr="00424E59" w:rsidRDefault="00EB676A" w:rsidP="00EB676A">
      <w:pPr>
        <w:ind w:left="568" w:hanging="284"/>
        <w:rPr>
          <w:lang w:eastAsia="ko-KR"/>
        </w:rPr>
      </w:pPr>
      <w:r w:rsidRPr="00424E59">
        <w:rPr>
          <w:lang w:eastAsia="ko-KR"/>
        </w:rPr>
        <w:t>...</w:t>
      </w:r>
    </w:p>
    <w:p w14:paraId="2C035C0E" w14:textId="77777777" w:rsidR="00EB676A" w:rsidRPr="00424E59" w:rsidRDefault="00EB676A" w:rsidP="00EB676A">
      <w:pPr>
        <w:ind w:left="568" w:hanging="284"/>
        <w:rPr>
          <w:lang w:eastAsia="ko-KR"/>
        </w:rPr>
      </w:pPr>
      <w:r w:rsidRPr="00424E59">
        <w:rPr>
          <w:lang w:eastAsia="ko-KR"/>
        </w:rPr>
        <w:t>3)</w:t>
      </w:r>
      <w:r w:rsidRPr="00424E59">
        <w:rPr>
          <w:lang w:eastAsia="ko-KR"/>
        </w:rPr>
        <w:tab/>
        <w:t>if this is a</w:t>
      </w:r>
      <w:r w:rsidRPr="00424E59">
        <w:t xml:space="preserve"> locally initiated ambient listening call, shall not provide any indication to the user that the call has been successfully established</w:t>
      </w:r>
      <w:r w:rsidRPr="00424E59">
        <w:rPr>
          <w:lang w:eastAsia="ko-KR"/>
        </w:rPr>
        <w:t>;</w:t>
      </w:r>
    </w:p>
    <w:p w14:paraId="17EF58B5" w14:textId="77777777" w:rsidR="00EB676A" w:rsidRPr="00424E59" w:rsidRDefault="00EB676A" w:rsidP="00EB676A">
      <w:r w:rsidRPr="00424E59">
        <w:t xml:space="preserve">[TS 24.379, clause </w:t>
      </w:r>
      <w:r w:rsidRPr="00424E59">
        <w:rPr>
          <w:lang w:eastAsia="ko-KR"/>
        </w:rPr>
        <w:t>11.1.6.2.1.3</w:t>
      </w:r>
      <w:r w:rsidRPr="00424E59">
        <w:t>]</w:t>
      </w:r>
    </w:p>
    <w:p w14:paraId="542AE681" w14:textId="77777777" w:rsidR="00EB676A" w:rsidRPr="00424E59" w:rsidRDefault="00EB676A" w:rsidP="00EB676A">
      <w:r w:rsidRPr="00424E59">
        <w:t xml:space="preserve">Upon receiving a request from an MCPTT </w:t>
      </w:r>
      <w:r w:rsidRPr="00424E59">
        <w:rPr>
          <w:lang w:eastAsia="ko-KR"/>
        </w:rPr>
        <w:t>u</w:t>
      </w:r>
      <w:r w:rsidRPr="00424E59">
        <w:t xml:space="preserve">ser to release an MCPTT </w:t>
      </w:r>
      <w:r w:rsidRPr="00424E59">
        <w:rPr>
          <w:lang w:eastAsia="ko-KR"/>
        </w:rPr>
        <w:t>ambient listening</w:t>
      </w:r>
      <w:r w:rsidRPr="00424E59">
        <w:t xml:space="preserve"> </w:t>
      </w:r>
      <w:r w:rsidRPr="00424E59">
        <w:rPr>
          <w:lang w:eastAsia="ko-KR"/>
        </w:rPr>
        <w:t>c</w:t>
      </w:r>
      <w:r w:rsidRPr="00424E59">
        <w:t>all:</w:t>
      </w:r>
    </w:p>
    <w:p w14:paraId="0CD9B909" w14:textId="77777777" w:rsidR="00EB676A" w:rsidRPr="00424E59" w:rsidRDefault="00EB676A" w:rsidP="00EB676A">
      <w:pPr>
        <w:rPr>
          <w:lang w:eastAsia="ko-KR"/>
        </w:rPr>
      </w:pPr>
      <w:r w:rsidRPr="00424E59">
        <w:rPr>
          <w:lang w:eastAsia="ko-KR"/>
        </w:rPr>
        <w:t>The MCPTT client:</w:t>
      </w:r>
    </w:p>
    <w:p w14:paraId="179C3D67" w14:textId="77777777" w:rsidR="00EB676A" w:rsidRPr="00424E59" w:rsidRDefault="00EB676A" w:rsidP="00EB676A">
      <w:pPr>
        <w:ind w:left="568" w:hanging="284"/>
      </w:pPr>
      <w:r w:rsidRPr="00424E59">
        <w:t>...</w:t>
      </w:r>
    </w:p>
    <w:p w14:paraId="5FEC558F" w14:textId="77777777" w:rsidR="00EB676A" w:rsidRPr="00424E59" w:rsidRDefault="00EB676A" w:rsidP="00EB676A">
      <w:pPr>
        <w:ind w:left="568" w:hanging="284"/>
        <w:rPr>
          <w:lang w:eastAsia="ko-KR"/>
        </w:rPr>
      </w:pPr>
      <w:r w:rsidRPr="00424E59">
        <w:rPr>
          <w:lang w:eastAsia="ko-KR"/>
        </w:rPr>
        <w:t>2)</w:t>
      </w:r>
      <w:r w:rsidRPr="00424E59">
        <w:rPr>
          <w:lang w:eastAsia="ko-KR"/>
        </w:rPr>
        <w:tab/>
        <w:t>s</w:t>
      </w:r>
      <w:r w:rsidRPr="00424E59">
        <w:t xml:space="preserve">hall interact with the </w:t>
      </w:r>
      <w:r w:rsidRPr="00424E59">
        <w:rPr>
          <w:lang w:eastAsia="ko-KR"/>
        </w:rPr>
        <w:t>media plane as specified in 3GPP TS 24.380 [5];</w:t>
      </w:r>
    </w:p>
    <w:p w14:paraId="089B312F" w14:textId="77777777" w:rsidR="00EB676A" w:rsidRPr="00424E59" w:rsidRDefault="00EB676A" w:rsidP="00EB676A">
      <w:pPr>
        <w:ind w:left="568" w:hanging="284"/>
      </w:pPr>
      <w:r w:rsidRPr="00424E59">
        <w:t>3)</w:t>
      </w:r>
      <w:r w:rsidRPr="00424E59">
        <w:tab/>
        <w:t>shall generate a SIP BYE request according to rules and procedures of 3GPP TS 24.229 [4] and IETF RFC 6086 [64]; and</w:t>
      </w:r>
    </w:p>
    <w:p w14:paraId="44BA9092" w14:textId="77777777" w:rsidR="00EB676A" w:rsidRPr="00424E59" w:rsidRDefault="00EB676A" w:rsidP="00EB676A">
      <w:pPr>
        <w:ind w:left="568" w:hanging="284"/>
        <w:rPr>
          <w:lang w:eastAsia="ko-KR"/>
        </w:rPr>
      </w:pPr>
      <w:r w:rsidRPr="00424E59">
        <w:rPr>
          <w:lang w:eastAsia="ko-KR"/>
        </w:rPr>
        <w:t>4)</w:t>
      </w:r>
      <w:r w:rsidRPr="00424E59">
        <w:rPr>
          <w:lang w:eastAsia="ko-KR"/>
        </w:rPr>
        <w:tab/>
        <w:t>shall send the SIP BYE request within the dialog of the MCPTT ambient call session as specified in 3GPP TS 24.229 [4].</w:t>
      </w:r>
    </w:p>
    <w:p w14:paraId="4449093B" w14:textId="77777777" w:rsidR="00EB676A" w:rsidRPr="00424E59" w:rsidRDefault="00EB676A" w:rsidP="00EB676A">
      <w:pPr>
        <w:rPr>
          <w:lang w:eastAsia="ko-KR"/>
        </w:rPr>
      </w:pPr>
      <w:r w:rsidRPr="00424E59">
        <w:rPr>
          <w:lang w:eastAsia="ko-KR"/>
        </w:rPr>
        <w:t>Upon receipt of the SIP 200 (OK) response to the SIP BYE request the MCPTT client:</w:t>
      </w:r>
    </w:p>
    <w:p w14:paraId="40F3EE41" w14:textId="77777777" w:rsidR="00EB676A" w:rsidRPr="00424E59" w:rsidRDefault="00EB676A" w:rsidP="00EB676A">
      <w:pPr>
        <w:ind w:left="568" w:hanging="284"/>
        <w:rPr>
          <w:lang w:eastAsia="ko-KR"/>
        </w:rPr>
      </w:pPr>
      <w:r w:rsidRPr="00424E59">
        <w:t>1)</w:t>
      </w:r>
      <w:r w:rsidRPr="00424E59">
        <w:tab/>
      </w:r>
      <w:r w:rsidRPr="00424E59">
        <w:rPr>
          <w:lang w:eastAsia="ko-KR"/>
        </w:rPr>
        <w:t>shall interact with the media plane as specified in 3GPP TS 24.380 [5];</w:t>
      </w:r>
    </w:p>
    <w:p w14:paraId="69081AF0" w14:textId="77777777" w:rsidR="00EB676A" w:rsidRPr="00424E59" w:rsidRDefault="00EB676A" w:rsidP="00EB676A">
      <w:pPr>
        <w:ind w:left="568" w:hanging="284"/>
        <w:rPr>
          <w:lang w:eastAsia="ko-KR"/>
        </w:rPr>
      </w:pPr>
      <w:r w:rsidRPr="00424E59">
        <w:rPr>
          <w:lang w:eastAsia="ko-KR"/>
        </w:rPr>
        <w:t>...</w:t>
      </w:r>
    </w:p>
    <w:p w14:paraId="76FE5588" w14:textId="77777777" w:rsidR="00EB676A" w:rsidRPr="00424E59" w:rsidRDefault="00EB676A" w:rsidP="00EB676A">
      <w:pPr>
        <w:ind w:left="568" w:hanging="284"/>
      </w:pPr>
      <w:r w:rsidRPr="00424E59">
        <w:t>3)</w:t>
      </w:r>
      <w:r w:rsidRPr="00424E59">
        <w:tab/>
        <w:t xml:space="preserve">if the cached </w:t>
      </w:r>
      <w:r w:rsidRPr="00424E59">
        <w:rPr>
          <w:lang w:eastAsia="ko-KR"/>
        </w:rPr>
        <w:t>ambient listening client role</w:t>
      </w:r>
      <w:r w:rsidRPr="00424E59">
        <w:t xml:space="preserve"> is equal to "listening MCPTT user", may provide an indication to the MCPTT user that the ambient listening call has been terminated; and</w:t>
      </w:r>
    </w:p>
    <w:p w14:paraId="16243546" w14:textId="77777777" w:rsidR="00EB676A" w:rsidRPr="00424E59" w:rsidRDefault="00EB676A" w:rsidP="00EB676A">
      <w:r w:rsidRPr="00424E59">
        <w:t xml:space="preserve">[TS 24.379, clause </w:t>
      </w:r>
      <w:r w:rsidRPr="00424E59">
        <w:rPr>
          <w:lang w:eastAsia="ko-KR"/>
        </w:rPr>
        <w:t>11.1.6.2.1.4</w:t>
      </w:r>
      <w:r w:rsidRPr="00424E59">
        <w:t>]</w:t>
      </w:r>
    </w:p>
    <w:p w14:paraId="061C8371" w14:textId="77777777" w:rsidR="00EB676A" w:rsidRPr="00424E59" w:rsidRDefault="00EB676A" w:rsidP="00EB676A">
      <w:pPr>
        <w:rPr>
          <w:lang w:eastAsia="ko-KR"/>
        </w:rPr>
      </w:pPr>
      <w:r w:rsidRPr="00424E59">
        <w:rPr>
          <w:lang w:eastAsia="ko-KR"/>
        </w:rPr>
        <w:t>Upon receipt of a SIP BYE request in the dialog of an ambient listening session, the MCPTT client:</w:t>
      </w:r>
    </w:p>
    <w:p w14:paraId="0EEB44B2" w14:textId="77777777" w:rsidR="00EB676A" w:rsidRPr="00424E59" w:rsidRDefault="00EB676A" w:rsidP="00EB676A">
      <w:pPr>
        <w:ind w:left="568" w:hanging="284"/>
      </w:pPr>
      <w:r w:rsidRPr="00424E59">
        <w:t>1)</w:t>
      </w:r>
      <w:r w:rsidRPr="00424E59">
        <w:tab/>
        <w:t>shall comply with the procedures of subclause 6.2.6;</w:t>
      </w:r>
    </w:p>
    <w:p w14:paraId="72B70E71" w14:textId="77777777" w:rsidR="00EB676A" w:rsidRPr="00424E59" w:rsidRDefault="00EB676A" w:rsidP="00EB676A">
      <w:pPr>
        <w:ind w:left="568" w:hanging="284"/>
      </w:pPr>
      <w:r w:rsidRPr="00424E59">
        <w:t>...</w:t>
      </w:r>
    </w:p>
    <w:p w14:paraId="73B20493" w14:textId="77777777" w:rsidR="00EB676A" w:rsidRPr="00424E59" w:rsidRDefault="00EB676A" w:rsidP="00EB676A">
      <w:pPr>
        <w:ind w:left="568" w:hanging="284"/>
      </w:pPr>
      <w:r w:rsidRPr="00424E59">
        <w:t>3)</w:t>
      </w:r>
      <w:r w:rsidRPr="00424E59">
        <w:tab/>
        <w:t xml:space="preserve">if the cached </w:t>
      </w:r>
      <w:r w:rsidRPr="00424E59">
        <w:rPr>
          <w:lang w:eastAsia="ko-KR"/>
        </w:rPr>
        <w:t>ambient listening client role</w:t>
      </w:r>
      <w:r w:rsidRPr="00424E59">
        <w:t xml:space="preserve"> is equal to "listening MCPTT user", may provide an indication to the MCPTT user that the ambient listening call has been terminated; and</w:t>
      </w:r>
    </w:p>
    <w:p w14:paraId="0F66819A" w14:textId="77777777" w:rsidR="00EB676A" w:rsidRPr="00424E59" w:rsidRDefault="00EB676A" w:rsidP="00EB676A">
      <w:r w:rsidRPr="00424E59">
        <w:t>[TS 24.379, clause 6.2.1]</w:t>
      </w:r>
    </w:p>
    <w:p w14:paraId="6A86B0B5" w14:textId="77777777" w:rsidR="00EB676A" w:rsidRPr="00424E59" w:rsidRDefault="00EB676A" w:rsidP="00EB676A">
      <w:r w:rsidRPr="00424E59">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C35FFB2" w14:textId="77777777" w:rsidR="00EB676A" w:rsidRPr="00424E59" w:rsidRDefault="00EB676A" w:rsidP="00EB676A">
      <w:r w:rsidRPr="00424E59">
        <w:t>When composing an SDP offer according to 3GPP TS 24.229 [4] the MCPTT client:</w:t>
      </w:r>
    </w:p>
    <w:p w14:paraId="4E9F37BD" w14:textId="77777777" w:rsidR="00EB676A" w:rsidRPr="00424E59" w:rsidRDefault="00EB676A" w:rsidP="00EB676A">
      <w:pPr>
        <w:ind w:left="568" w:hanging="284"/>
      </w:pPr>
      <w:r w:rsidRPr="00424E59">
        <w:t>...</w:t>
      </w:r>
    </w:p>
    <w:p w14:paraId="4D2A32F6" w14:textId="77777777" w:rsidR="00EB676A" w:rsidRPr="00424E59" w:rsidRDefault="00EB676A" w:rsidP="00EB676A">
      <w:pPr>
        <w:ind w:left="568" w:hanging="284"/>
      </w:pPr>
      <w:r w:rsidRPr="00424E59">
        <w:t>2)</w:t>
      </w:r>
      <w:r w:rsidRPr="00424E59">
        <w:tab/>
        <w:t>shall include an "m=audio" media-level section for the MCPTT media stream consisting of:</w:t>
      </w:r>
    </w:p>
    <w:p w14:paraId="66F1F762" w14:textId="77777777" w:rsidR="00EB676A" w:rsidRPr="00424E59" w:rsidRDefault="00EB676A" w:rsidP="00EB676A">
      <w:pPr>
        <w:ind w:left="851" w:hanging="284"/>
      </w:pPr>
      <w:r w:rsidRPr="00424E59">
        <w:t>...</w:t>
      </w:r>
    </w:p>
    <w:p w14:paraId="6BAC59A5" w14:textId="77777777" w:rsidR="00EB676A" w:rsidRPr="00424E59" w:rsidRDefault="00EB676A" w:rsidP="00EB676A">
      <w:pPr>
        <w:ind w:left="851" w:hanging="284"/>
      </w:pPr>
      <w:r w:rsidRPr="00424E59">
        <w:t>c)</w:t>
      </w:r>
      <w:r w:rsidRPr="00424E59">
        <w:tab/>
        <w:t>if the SDP offer is for an ambient listening call:</w:t>
      </w:r>
    </w:p>
    <w:p w14:paraId="4DF7F01F" w14:textId="77777777" w:rsidR="00EB676A" w:rsidRPr="00424E59" w:rsidRDefault="00EB676A" w:rsidP="00EB676A">
      <w:pPr>
        <w:ind w:left="1135" w:hanging="284"/>
      </w:pPr>
      <w:r w:rsidRPr="00424E59">
        <w:t>...</w:t>
      </w:r>
    </w:p>
    <w:p w14:paraId="3BC3C5BB" w14:textId="77777777" w:rsidR="00EB676A" w:rsidRPr="00424E59" w:rsidRDefault="00EB676A" w:rsidP="00EB676A">
      <w:pPr>
        <w:ind w:left="1135" w:hanging="284"/>
      </w:pPr>
      <w:r w:rsidRPr="00424E59">
        <w:t>ii)</w:t>
      </w:r>
      <w:r w:rsidRPr="00424E59">
        <w:tab/>
        <w:t>if this is a locally initiated ambient listening call, include an "a=sendonly" attribute; and</w:t>
      </w:r>
    </w:p>
    <w:p w14:paraId="6085630F" w14:textId="77777777" w:rsidR="00EB676A" w:rsidRPr="00424E59" w:rsidRDefault="00EB676A" w:rsidP="00EB676A">
      <w:r w:rsidRPr="00424E59">
        <w:t>[TS 24.379, clause 6.2.4.2.2]</w:t>
      </w:r>
    </w:p>
    <w:p w14:paraId="78362544" w14:textId="77777777" w:rsidR="00EB676A" w:rsidRPr="00424E59" w:rsidRDefault="00EB676A" w:rsidP="00EB676A">
      <w:r w:rsidRPr="00424E59">
        <w:t>When a call is initiated as described in 3GPP TS 24.379 [2], the floor participant:</w:t>
      </w:r>
    </w:p>
    <w:p w14:paraId="50409458" w14:textId="77777777" w:rsidR="00EB676A" w:rsidRPr="00424E59" w:rsidRDefault="00EB676A" w:rsidP="00EB676A">
      <w:pPr>
        <w:ind w:left="568" w:hanging="284"/>
      </w:pPr>
      <w:r w:rsidRPr="00424E59">
        <w:t>1.</w:t>
      </w:r>
      <w:r w:rsidRPr="00424E59">
        <w:tab/>
        <w:t>shall create an instance of the 'Floor participant state transition diagram for basic operation';</w:t>
      </w:r>
    </w:p>
    <w:p w14:paraId="5887CA82" w14:textId="77777777" w:rsidR="00EB676A" w:rsidRPr="00424E59" w:rsidRDefault="00EB676A" w:rsidP="00EB676A">
      <w:pPr>
        <w:ind w:left="568" w:hanging="284"/>
      </w:pPr>
      <w:r w:rsidRPr="00424E59">
        <w:t>...</w:t>
      </w:r>
    </w:p>
    <w:p w14:paraId="6C70D58F" w14:textId="77777777" w:rsidR="00EB676A" w:rsidRPr="00424E59" w:rsidRDefault="00EB676A" w:rsidP="00EB676A">
      <w:pPr>
        <w:ind w:left="568" w:hanging="284"/>
      </w:pPr>
      <w:r w:rsidRPr="00424E59">
        <w:t>4.</w:t>
      </w:r>
      <w:r w:rsidRPr="00424E59">
        <w:tab/>
        <w:t>if for the established MCPTT call the SIP INVITE request is an implicit floor request:</w:t>
      </w:r>
    </w:p>
    <w:p w14:paraId="3FBDC436" w14:textId="77777777" w:rsidR="00EB676A" w:rsidRPr="00424E59" w:rsidRDefault="00EB676A" w:rsidP="00EB676A">
      <w:pPr>
        <w:ind w:left="851" w:hanging="284"/>
      </w:pPr>
      <w:r w:rsidRPr="00424E59">
        <w:t>a.</w:t>
      </w:r>
      <w:r w:rsidRPr="00424E59">
        <w:tab/>
        <w:t>shall start timer T101 (Floor Request) and initialise counter C101 (Floor Request) to 1;</w:t>
      </w:r>
    </w:p>
    <w:p w14:paraId="6E1D2FCB" w14:textId="77777777" w:rsidR="00EB676A" w:rsidRPr="00424E59" w:rsidRDefault="00EB676A" w:rsidP="00EB676A">
      <w:pPr>
        <w:ind w:left="851" w:hanging="284"/>
      </w:pPr>
      <w:r w:rsidRPr="00424E59">
        <w:t>b.</w:t>
      </w:r>
      <w:r w:rsidRPr="00424E59">
        <w:tab/>
        <w:t>shall enter the 'U: pending Request' state; and</w:t>
      </w:r>
    </w:p>
    <w:p w14:paraId="70BF7953" w14:textId="77777777" w:rsidR="00EB676A" w:rsidRPr="00424E59" w:rsidRDefault="00EB676A" w:rsidP="00EB676A">
      <w:r w:rsidRPr="00424E59">
        <w:t xml:space="preserve">[TS 24.379, clause </w:t>
      </w:r>
      <w:r w:rsidRPr="00424E59">
        <w:rPr>
          <w:lang w:eastAsia="ko-KR"/>
        </w:rPr>
        <w:t>6.4</w:t>
      </w:r>
      <w:r w:rsidRPr="00424E59">
        <w:t>]</w:t>
      </w:r>
    </w:p>
    <w:p w14:paraId="7C9E6BA5" w14:textId="77777777" w:rsidR="00EB676A" w:rsidRPr="00424E59" w:rsidRDefault="00EB676A" w:rsidP="00EB676A">
      <w:r w:rsidRPr="00424E59">
        <w:t>An initial SIP INVITE request fulfilling the following criteria shall be regarded by the MCPTT server as an implicit floor request by the originating MCPTT client when the MCPTT client:</w:t>
      </w:r>
    </w:p>
    <w:p w14:paraId="64949AF1" w14:textId="77777777" w:rsidR="00EB676A" w:rsidRPr="00424E59" w:rsidRDefault="00EB676A" w:rsidP="00EB676A">
      <w:pPr>
        <w:ind w:left="568" w:hanging="284"/>
      </w:pPr>
      <w:r w:rsidRPr="00424E59">
        <w:t>1)</w:t>
      </w:r>
      <w:r w:rsidRPr="00424E59">
        <w:tab/>
        <w:t>initiates an MCPTT speech session or initiates a pre-established session that is not used for a remotely initiated MCPTT ambient listening call; and</w:t>
      </w:r>
    </w:p>
    <w:p w14:paraId="3408EF16" w14:textId="77777777" w:rsidR="00EB676A" w:rsidRPr="00424E59" w:rsidRDefault="00EB676A" w:rsidP="00EB676A">
      <w:pPr>
        <w:ind w:left="568" w:hanging="284"/>
      </w:pPr>
      <w:r w:rsidRPr="00424E59">
        <w:t>2)</w:t>
      </w:r>
      <w:r w:rsidRPr="00424E59">
        <w:tab/>
        <w:t>includes the "mc_implicit_request" 'fmtp' attribute in the associated UDP stream for the floor control in the SDP offer/answer as specified in 3GPP TS 24.380 [5] clause 12.</w:t>
      </w:r>
    </w:p>
    <w:p w14:paraId="55C8E92C" w14:textId="77777777" w:rsidR="00EB676A" w:rsidRPr="00424E59" w:rsidRDefault="00EB676A" w:rsidP="00EB676A">
      <w:r w:rsidRPr="00424E59">
        <w:t>[TS 24.380, clause 12.1.2.2]</w:t>
      </w:r>
    </w:p>
    <w:p w14:paraId="17A61015" w14:textId="77777777" w:rsidR="00EB676A" w:rsidRPr="00424E59" w:rsidRDefault="00EB676A" w:rsidP="00EB676A">
      <w:r w:rsidRPr="00424E59">
        <w:t>In an SDP offer, the "mc_granted" fmtp attribute parameter indicates that the offeror supports the procedure where the answerer indicates, using the fmtp attribute in the associated SDP answer, that the floor has been granted to the offeror.</w:t>
      </w:r>
    </w:p>
    <w:p w14:paraId="58C3B9F6" w14:textId="77777777" w:rsidR="00EB676A" w:rsidRPr="00424E59" w:rsidRDefault="00EB676A" w:rsidP="00EB676A">
      <w:pPr>
        <w:keepLines/>
        <w:ind w:left="1135" w:hanging="851"/>
      </w:pPr>
      <w:r w:rsidRPr="00424E59">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67C20561" w14:textId="77777777" w:rsidR="00EB676A" w:rsidRPr="00424E59" w:rsidRDefault="00EB676A" w:rsidP="00EB676A">
      <w:pPr>
        <w:keepLines/>
        <w:ind w:left="1135" w:hanging="851"/>
      </w:pPr>
      <w:r w:rsidRPr="00424E59">
        <w:t>NOTE 3: Once the offeror has been granted the floor, the offeror has the floor until it receives a Floor Revoke message, or until the offeror itself releases the floor by sending a Floor Release message, as described in the present specification.</w:t>
      </w:r>
    </w:p>
    <w:p w14:paraId="1955537A" w14:textId="77777777" w:rsidR="00EB676A" w:rsidRPr="00424E59" w:rsidRDefault="00EB676A" w:rsidP="00EB676A">
      <w:r w:rsidRPr="00424E59">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79701EBF" w14:textId="77777777" w:rsidR="00EB676A" w:rsidRPr="00424E59" w:rsidRDefault="00EB676A" w:rsidP="00EB676A">
      <w:pPr>
        <w:keepLines/>
        <w:ind w:left="1135" w:hanging="851"/>
      </w:pPr>
      <w:r w:rsidRPr="00424E59">
        <w:t>NOTE 4: The usage of the "mc_implicit_request" fmtp attribute in an SDP answer does not mean that the answerer has granted the floor to the offeror, only that the answerer has accepted the implicit floor request.</w:t>
      </w:r>
    </w:p>
    <w:p w14:paraId="5D5884C3" w14:textId="77777777" w:rsidR="00EB676A" w:rsidRPr="00424E59" w:rsidRDefault="00EB676A" w:rsidP="00EB676A">
      <w:r w:rsidRPr="00424E59">
        <w:t>[TS 24.379, clause F.1.3]</w:t>
      </w:r>
    </w:p>
    <w:p w14:paraId="27EA24F4" w14:textId="77777777" w:rsidR="00EB676A" w:rsidRPr="00424E59" w:rsidRDefault="00EB676A" w:rsidP="00EB676A">
      <w:r w:rsidRPr="00424E59">
        <w:t>If the &lt;mcpttinfo&gt; contains the &lt;mcptt-Params&gt; element then:</w:t>
      </w:r>
    </w:p>
    <w:p w14:paraId="5C985EA2" w14:textId="77777777" w:rsidR="00EB676A" w:rsidRPr="00424E59" w:rsidRDefault="00EB676A" w:rsidP="00EB676A">
      <w:pPr>
        <w:ind w:left="568" w:hanging="284"/>
      </w:pPr>
      <w:r w:rsidRPr="00424E59">
        <w:t>...</w:t>
      </w:r>
    </w:p>
    <w:p w14:paraId="5C735D51" w14:textId="77777777" w:rsidR="00EB676A" w:rsidRPr="00424E59" w:rsidRDefault="00EB676A" w:rsidP="00EB676A">
      <w:pPr>
        <w:ind w:left="568" w:hanging="284"/>
      </w:pPr>
      <w:r w:rsidRPr="00424E59">
        <w:t>2)</w:t>
      </w:r>
      <w:r w:rsidRPr="00424E59">
        <w:tab/>
        <w:t>the &lt;session-type&gt; can be included with:</w:t>
      </w:r>
    </w:p>
    <w:p w14:paraId="50CFDEEA" w14:textId="77777777" w:rsidR="00EB676A" w:rsidRPr="00424E59" w:rsidRDefault="00EB676A" w:rsidP="00EB676A">
      <w:pPr>
        <w:ind w:left="851" w:hanging="284"/>
      </w:pPr>
      <w:r w:rsidRPr="00424E59">
        <w:t>...</w:t>
      </w:r>
    </w:p>
    <w:p w14:paraId="51A7A5D3" w14:textId="77777777" w:rsidR="00EB676A" w:rsidRPr="00424E59" w:rsidRDefault="00EB676A" w:rsidP="00EB676A">
      <w:pPr>
        <w:ind w:left="851" w:hanging="284"/>
      </w:pPr>
      <w:r w:rsidRPr="00424E59">
        <w:t>e)</w:t>
      </w:r>
      <w:r w:rsidRPr="00424E59">
        <w:tab/>
        <w:t>a value of "ambient-listening" to indicate the MCPTT client wants to make an ambient listening call;</w:t>
      </w:r>
    </w:p>
    <w:p w14:paraId="2791824B" w14:textId="77777777" w:rsidR="00EB676A" w:rsidRPr="00424E59" w:rsidRDefault="00EB676A" w:rsidP="00EB676A">
      <w:pPr>
        <w:ind w:left="568" w:hanging="284"/>
      </w:pPr>
      <w:r w:rsidRPr="00424E59">
        <w:t>...</w:t>
      </w:r>
    </w:p>
    <w:p w14:paraId="14404DA4" w14:textId="77777777" w:rsidR="00EB676A" w:rsidRPr="00424E59" w:rsidRDefault="00EB676A" w:rsidP="00EB676A">
      <w:pPr>
        <w:ind w:left="568" w:hanging="284"/>
      </w:pPr>
      <w:r w:rsidRPr="00424E59">
        <w:t>19)</w:t>
      </w:r>
      <w:r w:rsidRPr="00424E59">
        <w:tab/>
        <w:t>the &lt;anyExt&gt; can be included with the following elements not declared in the XML schema:</w:t>
      </w:r>
    </w:p>
    <w:p w14:paraId="01EF509E" w14:textId="77777777" w:rsidR="00EB676A" w:rsidRPr="00424E59" w:rsidRDefault="00EB676A" w:rsidP="00EB676A">
      <w:pPr>
        <w:ind w:left="851" w:hanging="284"/>
      </w:pPr>
      <w:r w:rsidRPr="00424E59">
        <w:t>a)</w:t>
      </w:r>
      <w:r w:rsidRPr="00424E59">
        <w:tab/>
        <w:t>an &lt;ambient-listening-type&gt; of type "xs:string":</w:t>
      </w:r>
    </w:p>
    <w:p w14:paraId="54F46E2D" w14:textId="77777777" w:rsidR="00EB676A" w:rsidRPr="00424E59" w:rsidRDefault="00EB676A" w:rsidP="00EB676A">
      <w:pPr>
        <w:ind w:left="1135" w:hanging="284"/>
      </w:pPr>
      <w:r w:rsidRPr="00424E59">
        <w:t>...</w:t>
      </w:r>
    </w:p>
    <w:p w14:paraId="403397B5" w14:textId="77777777" w:rsidR="00EB676A" w:rsidRPr="00424E59" w:rsidRDefault="00EB676A" w:rsidP="00EB676A">
      <w:pPr>
        <w:ind w:left="1135" w:hanging="284"/>
      </w:pPr>
      <w:r w:rsidRPr="00424E59">
        <w:t>ii)</w:t>
      </w:r>
      <w:r w:rsidRPr="00424E59">
        <w:tab/>
        <w:t>set to a value of "local-init" when the listened-to MCPTT user of an ambient listening call initiates the call; and</w:t>
      </w:r>
    </w:p>
    <w:p w14:paraId="164FBFB1" w14:textId="77777777" w:rsidR="00EB676A" w:rsidRPr="00424E59" w:rsidRDefault="00EB676A" w:rsidP="00EB676A">
      <w:pPr>
        <w:keepNext/>
        <w:keepLines/>
        <w:spacing w:before="120"/>
        <w:ind w:left="1985" w:hanging="1985"/>
        <w:rPr>
          <w:rFonts w:ascii="Arial" w:hAnsi="Arial"/>
        </w:rPr>
      </w:pPr>
      <w:r w:rsidRPr="00424E59">
        <w:rPr>
          <w:rFonts w:ascii="Arial" w:hAnsi="Arial"/>
        </w:rPr>
        <w:t>6.2.16.3</w:t>
      </w:r>
      <w:r w:rsidRPr="00424E59">
        <w:rPr>
          <w:rFonts w:ascii="Arial" w:hAnsi="Arial"/>
        </w:rPr>
        <w:tab/>
        <w:t>Test description</w:t>
      </w:r>
    </w:p>
    <w:p w14:paraId="0C79A0FA" w14:textId="77777777" w:rsidR="00EB676A" w:rsidRPr="00424E59" w:rsidRDefault="00EB676A" w:rsidP="00EB676A">
      <w:pPr>
        <w:keepNext/>
        <w:keepLines/>
        <w:spacing w:before="120"/>
        <w:ind w:left="1985" w:hanging="1985"/>
        <w:rPr>
          <w:rFonts w:ascii="Arial" w:hAnsi="Arial"/>
        </w:rPr>
      </w:pPr>
      <w:r w:rsidRPr="00424E59">
        <w:rPr>
          <w:rFonts w:ascii="Arial" w:hAnsi="Arial"/>
        </w:rPr>
        <w:t>6.2.16.3.1</w:t>
      </w:r>
      <w:r w:rsidRPr="00424E59">
        <w:rPr>
          <w:rFonts w:ascii="Arial" w:hAnsi="Arial"/>
        </w:rPr>
        <w:tab/>
        <w:t>Pre-test conditions</w:t>
      </w:r>
    </w:p>
    <w:p w14:paraId="312148B9"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64EFB9FF" w14:textId="77777777" w:rsidR="00EB676A" w:rsidRPr="00424E59" w:rsidRDefault="00EB676A" w:rsidP="00EB676A">
      <w:pPr>
        <w:ind w:left="568" w:hanging="284"/>
      </w:pPr>
      <w:r w:rsidRPr="00424E59">
        <w:t>-</w:t>
      </w:r>
      <w:r w:rsidRPr="00424E59">
        <w:tab/>
        <w:t>SS (MCPTT server)</w:t>
      </w:r>
    </w:p>
    <w:p w14:paraId="5BBF4ED7" w14:textId="77777777" w:rsidR="00EB676A" w:rsidRPr="00424E59" w:rsidRDefault="00EB676A" w:rsidP="00EB676A">
      <w:pPr>
        <w:ind w:left="568" w:hanging="284"/>
      </w:pPr>
      <w:r w:rsidRPr="00424E59">
        <w:t>-</w:t>
      </w:r>
      <w:r w:rsidRPr="00424E5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407AD3"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25B4DFFF" w14:textId="77777777" w:rsidR="00EB676A" w:rsidRPr="00424E59" w:rsidRDefault="00EB676A" w:rsidP="00EB676A">
      <w:pPr>
        <w:ind w:left="568" w:hanging="284"/>
      </w:pPr>
      <w:r w:rsidRPr="00424E59">
        <w:t>-</w:t>
      </w:r>
      <w:r w:rsidRPr="00424E59">
        <w:tab/>
        <w:t>UE (MCPTT client)</w:t>
      </w:r>
    </w:p>
    <w:p w14:paraId="27021055" w14:textId="77777777" w:rsidR="00EB676A" w:rsidRPr="00424E59" w:rsidRDefault="00EB676A" w:rsidP="00EB676A">
      <w:pPr>
        <w:ind w:left="568" w:hanging="284"/>
      </w:pPr>
      <w:r w:rsidRPr="00424E59">
        <w:t>-</w:t>
      </w:r>
      <w:r w:rsidRPr="00424E59">
        <w:tab/>
        <w:t>The test USIM set as defined in TS 36.579-1 [2], subclause 5.5.10 is inserted.</w:t>
      </w:r>
    </w:p>
    <w:p w14:paraId="1539466D"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514F8A41"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7377C477"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54B8F5CD" w14:textId="77777777" w:rsidR="00EB676A" w:rsidRPr="00424E59" w:rsidRDefault="00EB676A" w:rsidP="00EB676A">
      <w:pPr>
        <w:ind w:left="851" w:hanging="284"/>
      </w:pPr>
      <w:r w:rsidRPr="00424E59">
        <w:t>-</w:t>
      </w:r>
      <w:r w:rsidRPr="00424E59">
        <w:tab/>
        <w:t>The MCPTT User is authorized to initiate locally initiated ambient listening call: the &lt;</w:t>
      </w:r>
      <w:r w:rsidRPr="00424E59">
        <w:rPr>
          <w:lang w:eastAsia="ko-KR"/>
        </w:rPr>
        <w:t>allow</w:t>
      </w:r>
      <w:r w:rsidRPr="00424E59">
        <w:t>-</w:t>
      </w:r>
      <w:r w:rsidRPr="00424E59">
        <w:rPr>
          <w:lang w:eastAsia="ko-KR"/>
        </w:rPr>
        <w:t>request-locally-initiated-ambient-listening</w:t>
      </w:r>
      <w:r w:rsidRPr="00424E59">
        <w:t>&gt; element of the &lt;ruleset&gt; element is present in the MCPTT user profile document and is set to "true"</w:t>
      </w:r>
    </w:p>
    <w:p w14:paraId="56BA9AF4" w14:textId="77777777" w:rsidR="00EB676A" w:rsidRPr="00424E59" w:rsidRDefault="00EB676A" w:rsidP="00EB676A">
      <w:pPr>
        <w:ind w:left="568" w:hanging="284"/>
      </w:pPr>
      <w:r w:rsidRPr="00424E59">
        <w:t>-</w:t>
      </w:r>
      <w:r w:rsidRPr="00424E59">
        <w:tab/>
        <w:t>UE States at the end of the preamble</w:t>
      </w:r>
    </w:p>
    <w:p w14:paraId="4FD7688B" w14:textId="77777777" w:rsidR="00EB676A" w:rsidRPr="00424E59" w:rsidRDefault="00EB676A" w:rsidP="00EB676A">
      <w:pPr>
        <w:ind w:left="851" w:hanging="284"/>
      </w:pPr>
      <w:r w:rsidRPr="00424E59">
        <w:t>-</w:t>
      </w:r>
      <w:r w:rsidRPr="00424E59">
        <w:tab/>
        <w:t>The UE is in E-UTRA Registered, Idle Mode state.</w:t>
      </w:r>
    </w:p>
    <w:p w14:paraId="15D27789"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464090D8" w14:textId="77777777" w:rsidR="00EB676A" w:rsidRPr="00424E59" w:rsidRDefault="00EB676A" w:rsidP="00EB676A">
      <w:pPr>
        <w:keepNext/>
        <w:keepLines/>
        <w:spacing w:before="120"/>
        <w:ind w:left="1985" w:hanging="1985"/>
        <w:rPr>
          <w:rFonts w:ascii="Arial" w:hAnsi="Arial"/>
        </w:rPr>
      </w:pPr>
      <w:r w:rsidRPr="00424E59">
        <w:rPr>
          <w:rFonts w:ascii="Arial" w:hAnsi="Arial"/>
        </w:rPr>
        <w:t>6.2.16.3.2</w:t>
      </w:r>
      <w:r w:rsidRPr="00424E59">
        <w:rPr>
          <w:rFonts w:ascii="Arial" w:hAnsi="Arial"/>
        </w:rPr>
        <w:tab/>
        <w:t>Test procedure sequence</w:t>
      </w:r>
    </w:p>
    <w:p w14:paraId="360192A6" w14:textId="77777777" w:rsidR="00EB676A" w:rsidRPr="00424E59" w:rsidRDefault="00EB676A" w:rsidP="00EB676A">
      <w:pPr>
        <w:keepNext/>
        <w:keepLines/>
        <w:spacing w:before="60"/>
        <w:jc w:val="center"/>
        <w:rPr>
          <w:rFonts w:ascii="Arial" w:hAnsi="Arial"/>
          <w:b/>
        </w:rPr>
      </w:pPr>
      <w:r w:rsidRPr="00424E59">
        <w:rPr>
          <w:rFonts w:ascii="Arial" w:hAnsi="Arial"/>
          <w:b/>
        </w:rPr>
        <w:t>Table 6.2.16.3.2-1: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12" w:author="MCC160" w:date="2022-11-01T12:3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1513">
          <w:tblGrid>
            <w:gridCol w:w="533"/>
            <w:gridCol w:w="3967"/>
            <w:gridCol w:w="708"/>
            <w:gridCol w:w="2977"/>
            <w:gridCol w:w="565"/>
            <w:gridCol w:w="850"/>
          </w:tblGrid>
        </w:tblGridChange>
      </w:tblGrid>
      <w:tr w:rsidR="00EB676A" w:rsidRPr="00424E59" w14:paraId="52462D38" w14:textId="77777777" w:rsidTr="008558AA">
        <w:trPr>
          <w:cantSplit/>
          <w:trPrChange w:id="1514" w:author="MCC160" w:date="2022-11-01T12:37:00Z">
            <w:trPr>
              <w:cantSplit/>
            </w:trPr>
          </w:trPrChange>
        </w:trPr>
        <w:tc>
          <w:tcPr>
            <w:tcW w:w="533" w:type="dxa"/>
            <w:tcBorders>
              <w:top w:val="single" w:sz="4" w:space="0" w:color="auto"/>
              <w:left w:val="single" w:sz="4" w:space="0" w:color="auto"/>
              <w:bottom w:val="nil"/>
              <w:right w:val="single" w:sz="4" w:space="0" w:color="auto"/>
            </w:tcBorders>
            <w:hideMark/>
            <w:tcPrChange w:id="1515" w:author="MCC160" w:date="2022-11-01T12:37:00Z">
              <w:tcPr>
                <w:tcW w:w="534" w:type="dxa"/>
                <w:tcBorders>
                  <w:top w:val="single" w:sz="4" w:space="0" w:color="auto"/>
                  <w:left w:val="single" w:sz="4" w:space="0" w:color="auto"/>
                  <w:bottom w:val="nil"/>
                  <w:right w:val="single" w:sz="4" w:space="0" w:color="auto"/>
                </w:tcBorders>
                <w:hideMark/>
              </w:tcPr>
            </w:tcPrChange>
          </w:tcPr>
          <w:p w14:paraId="7563BE8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Change w:id="1516" w:author="MCC160" w:date="2022-11-01T12:37:00Z">
              <w:tcPr>
                <w:tcW w:w="3968" w:type="dxa"/>
                <w:tcBorders>
                  <w:top w:val="single" w:sz="4" w:space="0" w:color="auto"/>
                  <w:left w:val="single" w:sz="4" w:space="0" w:color="auto"/>
                  <w:bottom w:val="nil"/>
                  <w:right w:val="single" w:sz="4" w:space="0" w:color="auto"/>
                </w:tcBorders>
                <w:hideMark/>
              </w:tcPr>
            </w:tcPrChange>
          </w:tcPr>
          <w:p w14:paraId="0E90FAD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1517" w:author="MCC160" w:date="2022-11-01T12:37: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6AF2D93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Change w:id="1518" w:author="MCC160" w:date="2022-11-01T12:37:00Z">
              <w:tcPr>
                <w:tcW w:w="565" w:type="dxa"/>
                <w:tcBorders>
                  <w:top w:val="single" w:sz="4" w:space="0" w:color="auto"/>
                  <w:left w:val="single" w:sz="4" w:space="0" w:color="auto"/>
                  <w:bottom w:val="nil"/>
                  <w:right w:val="single" w:sz="4" w:space="0" w:color="auto"/>
                </w:tcBorders>
                <w:hideMark/>
              </w:tcPr>
            </w:tcPrChange>
          </w:tcPr>
          <w:p w14:paraId="018358F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Change w:id="1519" w:author="MCC160" w:date="2022-11-01T12:37:00Z">
              <w:tcPr>
                <w:tcW w:w="850" w:type="dxa"/>
                <w:tcBorders>
                  <w:top w:val="single" w:sz="4" w:space="0" w:color="auto"/>
                  <w:left w:val="single" w:sz="4" w:space="0" w:color="auto"/>
                  <w:bottom w:val="nil"/>
                  <w:right w:val="single" w:sz="4" w:space="0" w:color="auto"/>
                </w:tcBorders>
                <w:hideMark/>
              </w:tcPr>
            </w:tcPrChange>
          </w:tcPr>
          <w:p w14:paraId="26F9A54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118AE5FE" w14:textId="77777777" w:rsidTr="008558AA">
        <w:trPr>
          <w:cantSplit/>
          <w:trPrChange w:id="1520" w:author="MCC160" w:date="2022-11-01T12:37:00Z">
            <w:trPr>
              <w:cantSplit/>
            </w:trPr>
          </w:trPrChange>
        </w:trPr>
        <w:tc>
          <w:tcPr>
            <w:tcW w:w="533" w:type="dxa"/>
            <w:tcBorders>
              <w:top w:val="nil"/>
              <w:left w:val="single" w:sz="4" w:space="0" w:color="auto"/>
              <w:bottom w:val="single" w:sz="4" w:space="0" w:color="auto"/>
              <w:right w:val="single" w:sz="4" w:space="0" w:color="auto"/>
            </w:tcBorders>
            <w:tcPrChange w:id="1521" w:author="MCC160" w:date="2022-11-01T12:37:00Z">
              <w:tcPr>
                <w:tcW w:w="534" w:type="dxa"/>
                <w:tcBorders>
                  <w:top w:val="nil"/>
                  <w:left w:val="single" w:sz="4" w:space="0" w:color="auto"/>
                  <w:bottom w:val="single" w:sz="4" w:space="0" w:color="auto"/>
                  <w:right w:val="single" w:sz="4" w:space="0" w:color="auto"/>
                </w:tcBorders>
              </w:tcPr>
            </w:tcPrChange>
          </w:tcPr>
          <w:p w14:paraId="6941AAED" w14:textId="77777777" w:rsidR="00EB676A" w:rsidRPr="00424E59" w:rsidRDefault="00EB676A" w:rsidP="00BC3F8D">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1522" w:author="MCC160" w:date="2022-11-01T12:37:00Z">
              <w:tcPr>
                <w:tcW w:w="3968" w:type="dxa"/>
                <w:tcBorders>
                  <w:top w:val="nil"/>
                  <w:left w:val="single" w:sz="4" w:space="0" w:color="auto"/>
                  <w:bottom w:val="single" w:sz="4" w:space="0" w:color="auto"/>
                  <w:right w:val="single" w:sz="4" w:space="0" w:color="auto"/>
                </w:tcBorders>
              </w:tcPr>
            </w:tcPrChange>
          </w:tcPr>
          <w:p w14:paraId="174725B5"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Change w:id="1523"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F7E61E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Change w:id="1524"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E7EA9E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Change w:id="1525" w:author="MCC160" w:date="2022-11-01T12:37:00Z">
              <w:tcPr>
                <w:tcW w:w="565" w:type="dxa"/>
                <w:tcBorders>
                  <w:top w:val="nil"/>
                  <w:left w:val="single" w:sz="4" w:space="0" w:color="auto"/>
                  <w:bottom w:val="single" w:sz="4" w:space="0" w:color="auto"/>
                  <w:right w:val="single" w:sz="4" w:space="0" w:color="auto"/>
                </w:tcBorders>
              </w:tcPr>
            </w:tcPrChange>
          </w:tcPr>
          <w:p w14:paraId="6C487AE6"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1526" w:author="MCC160" w:date="2022-11-01T12:37:00Z">
              <w:tcPr>
                <w:tcW w:w="850" w:type="dxa"/>
                <w:tcBorders>
                  <w:top w:val="nil"/>
                  <w:left w:val="single" w:sz="4" w:space="0" w:color="auto"/>
                  <w:bottom w:val="single" w:sz="4" w:space="0" w:color="auto"/>
                  <w:right w:val="single" w:sz="4" w:space="0" w:color="auto"/>
                </w:tcBorders>
              </w:tcPr>
            </w:tcPrChange>
          </w:tcPr>
          <w:p w14:paraId="339FB90D" w14:textId="77777777" w:rsidR="00EB676A" w:rsidRPr="00424E59" w:rsidRDefault="00EB676A" w:rsidP="00BC3F8D">
            <w:pPr>
              <w:keepNext/>
              <w:keepLines/>
              <w:spacing w:after="0"/>
              <w:jc w:val="center"/>
              <w:rPr>
                <w:rFonts w:ascii="Arial" w:hAnsi="Arial"/>
                <w:b/>
                <w:sz w:val="18"/>
              </w:rPr>
            </w:pPr>
          </w:p>
        </w:tc>
      </w:tr>
      <w:tr w:rsidR="00EB676A" w:rsidRPr="00424E59" w14:paraId="214A2A85" w14:textId="77777777" w:rsidTr="008558AA">
        <w:trPr>
          <w:cantSplit/>
          <w:trPrChange w:id="1527"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28"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18A5F29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Change w:id="1529"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50970C9C" w14:textId="77777777" w:rsidR="00F65DF0" w:rsidRPr="00424E59" w:rsidRDefault="00F65DF0" w:rsidP="00BC3F8D">
            <w:pPr>
              <w:keepNext/>
              <w:keepLines/>
              <w:spacing w:after="0"/>
              <w:rPr>
                <w:ins w:id="1530" w:author="MCC160" w:date="2022-11-16T22:31:00Z"/>
                <w:rFonts w:ascii="Arial" w:hAnsi="Arial"/>
                <w:sz w:val="18"/>
                <w:rPrChange w:id="1531" w:author="MCC160" w:date="2022-11-16T22:31:00Z">
                  <w:rPr>
                    <w:ins w:id="1532" w:author="MCC160" w:date="2022-11-16T22:31:00Z"/>
                    <w:rFonts w:ascii="Arial" w:hAnsi="Arial"/>
                    <w:sz w:val="18"/>
                  </w:rPr>
                </w:rPrChange>
              </w:rPr>
            </w:pPr>
            <w:ins w:id="1533" w:author="MCC160" w:date="2022-11-16T22:31:00Z">
              <w:r w:rsidRPr="00424E59">
                <w:rPr>
                  <w:rFonts w:ascii="Arial" w:hAnsi="Arial"/>
                  <w:sz w:val="18"/>
                  <w:rPrChange w:id="1534" w:author="MCC160" w:date="2022-11-16T22:31:00Z">
                    <w:rPr>
                      <w:rFonts w:ascii="Arial" w:hAnsi="Arial"/>
                      <w:sz w:val="18"/>
                    </w:rPr>
                  </w:rPrChange>
                </w:rPr>
                <w:t>Make the UE (MCPTT client) request the establishment of a locally initiated ambient listening call to user B.</w:t>
              </w:r>
            </w:ins>
          </w:p>
          <w:p w14:paraId="3157DF2C" w14:textId="17D21145" w:rsidR="00EB676A" w:rsidRPr="00424E59" w:rsidRDefault="00EB676A" w:rsidP="00BC3F8D">
            <w:pPr>
              <w:keepNext/>
              <w:keepLines/>
              <w:spacing w:after="0"/>
              <w:rPr>
                <w:rFonts w:ascii="Arial" w:hAnsi="Arial"/>
                <w:sz w:val="18"/>
              </w:rPr>
            </w:pPr>
            <w:del w:id="1535" w:author="MCC160" w:date="2022-11-16T22:31:00Z">
              <w:r w:rsidRPr="00424E59" w:rsidDel="00F65DF0">
                <w:rPr>
                  <w:rFonts w:ascii="Arial" w:hAnsi="Arial"/>
                  <w:sz w:val="18"/>
                  <w:rPrChange w:id="1536" w:author="MCC160" w:date="2022-11-16T22:31:00Z">
                    <w:rPr>
                      <w:rFonts w:ascii="Arial" w:hAnsi="Arial"/>
                      <w:sz w:val="18"/>
                    </w:rPr>
                  </w:rPrChange>
                </w:rPr>
                <w:delText>Make the UE (MCPTT User) request the establishment of an MCPTT locally</w:delText>
              </w:r>
              <w:r w:rsidRPr="00424E59" w:rsidDel="00F65DF0">
                <w:rPr>
                  <w:rFonts w:ascii="Arial" w:hAnsi="Arial"/>
                  <w:sz w:val="18"/>
                  <w:lang w:eastAsia="zh-CN"/>
                  <w:rPrChange w:id="1537" w:author="MCC160" w:date="2022-11-16T22:31:00Z">
                    <w:rPr>
                      <w:rFonts w:ascii="Arial" w:hAnsi="Arial"/>
                      <w:sz w:val="18"/>
                      <w:lang w:eastAsia="zh-CN"/>
                    </w:rPr>
                  </w:rPrChange>
                </w:rPr>
                <w:delText xml:space="preserve"> initiated ambient listening call</w:delText>
              </w:r>
              <w:r w:rsidRPr="00424E59" w:rsidDel="00F65DF0">
                <w:rPr>
                  <w:rFonts w:ascii="Arial" w:hAnsi="Arial"/>
                  <w:sz w:val="18"/>
                  <w:rPrChange w:id="1538" w:author="MCC160" w:date="2022-11-16T22:31:00Z">
                    <w:rPr>
                      <w:rFonts w:ascii="Arial" w:hAnsi="Arial"/>
                      <w:sz w:val="18"/>
                    </w:rPr>
                  </w:rPrChange>
                </w:rPr>
                <w:delText>.</w:delText>
              </w:r>
              <w:r w:rsidRPr="00424E59" w:rsidDel="00F65DF0">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539"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31978C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540"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533BED78"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541"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3D11F9B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542"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75A6F67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882F34A" w14:textId="77777777" w:rsidTr="008558AA">
        <w:trPr>
          <w:cantSplit/>
          <w:trPrChange w:id="1543"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44"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54DEA6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Change w:id="1545"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0925A90A" w14:textId="2C8608DB" w:rsidR="00EB676A" w:rsidRPr="00424E59" w:rsidDel="002B6035" w:rsidRDefault="00EB676A" w:rsidP="002B6035">
            <w:pPr>
              <w:keepNext/>
              <w:keepLines/>
              <w:spacing w:after="0"/>
              <w:rPr>
                <w:del w:id="1546" w:author="MCC160" w:date="2022-11-01T16:17:00Z"/>
                <w:rFonts w:ascii="Arial" w:hAnsi="Arial"/>
                <w:sz w:val="18"/>
                <w:lang w:eastAsia="ko-KR"/>
              </w:rPr>
            </w:pPr>
            <w:r w:rsidRPr="00424E59">
              <w:rPr>
                <w:rFonts w:ascii="Arial" w:hAnsi="Arial"/>
                <w:sz w:val="18"/>
              </w:rPr>
              <w:t xml:space="preserve">Check: </w:t>
            </w:r>
            <w:del w:id="1547" w:author="MCC160" w:date="2022-11-01T12:01:00Z">
              <w:r w:rsidRPr="00424E59" w:rsidDel="001D091D">
                <w:rPr>
                  <w:rFonts w:ascii="Arial" w:hAnsi="Arial"/>
                  <w:sz w:val="18"/>
                </w:rPr>
                <w:delText>Does the UE (</w:delText>
              </w:r>
              <w:r w:rsidRPr="00424E59" w:rsidDel="001D091D">
                <w:rPr>
                  <w:rFonts w:ascii="Arial" w:hAnsi="Arial"/>
                  <w:sz w:val="18"/>
                  <w:lang w:eastAsia="ko-KR"/>
                </w:rPr>
                <w:delText xml:space="preserve">MCPTT client) </w:delText>
              </w:r>
              <w:r w:rsidRPr="00424E59" w:rsidDel="001D091D">
                <w:rPr>
                  <w:rFonts w:ascii="Arial" w:eastAsia="Calibri" w:hAnsi="Arial"/>
                  <w:sz w:val="18"/>
                  <w:lang w:eastAsia="ko-KR"/>
                </w:rPr>
                <w:delText xml:space="preserve">perform procedure for </w:delText>
              </w:r>
            </w:del>
            <w:ins w:id="1548" w:author="MCC160" w:date="2022-11-01T12:01:00Z">
              <w:r w:rsidR="001D091D" w:rsidRPr="00424E59">
                <w:rPr>
                  <w:rFonts w:ascii="Arial" w:hAnsi="Arial"/>
                  <w:sz w:val="18"/>
                </w:rPr>
                <w:t xml:space="preserve">Does the UE (MCPTT </w:t>
              </w:r>
            </w:ins>
            <w:ins w:id="1549" w:author="MCC160" w:date="2022-11-16T22:31:00Z">
              <w:r w:rsidR="00F65DF0" w:rsidRPr="00424E59">
                <w:rPr>
                  <w:rFonts w:ascii="Arial" w:hAnsi="Arial"/>
                  <w:sz w:val="18"/>
                  <w:rPrChange w:id="1550" w:author="MCC160" w:date="2022-11-16T22:31:00Z">
                    <w:rPr>
                      <w:rFonts w:ascii="Arial" w:hAnsi="Arial"/>
                      <w:sz w:val="18"/>
                    </w:rPr>
                  </w:rPrChange>
                </w:rPr>
                <w:t>c</w:t>
              </w:r>
            </w:ins>
            <w:ins w:id="1551" w:author="MCC160" w:date="2022-11-01T12:01:00Z">
              <w:r w:rsidR="001D091D" w:rsidRPr="00424E59">
                <w:rPr>
                  <w:rFonts w:ascii="Arial" w:hAnsi="Arial"/>
                  <w:sz w:val="18"/>
                </w:rPr>
                <w:t>lient) correctly perform test procedure '</w:t>
              </w:r>
            </w:ins>
            <w:r w:rsidRPr="00424E59">
              <w:rPr>
                <w:rFonts w:ascii="Arial" w:hAnsi="Arial"/>
                <w:sz w:val="18"/>
              </w:rPr>
              <w:t>MCPTT CO session establishment/modification without provisional responses other than 100 Trying</w:t>
            </w:r>
            <w:ins w:id="1552" w:author="MCC160" w:date="2022-11-01T12:36:00Z">
              <w:r w:rsidR="008558AA" w:rsidRPr="00424E59">
                <w:rPr>
                  <w:rFonts w:ascii="Arial" w:hAnsi="Arial"/>
                  <w:sz w:val="18"/>
                </w:rPr>
                <w:t>'</w:t>
              </w:r>
            </w:ins>
            <w:r w:rsidRPr="00424E59">
              <w:rPr>
                <w:rFonts w:ascii="Arial" w:hAnsi="Arial"/>
                <w:sz w:val="18"/>
              </w:rPr>
              <w:t xml:space="preserve"> as described in TS 36.579-1 [2] Table </w:t>
            </w:r>
            <w:r w:rsidRPr="00424E59">
              <w:rPr>
                <w:rFonts w:ascii="Arial" w:hAnsi="Arial"/>
                <w:bCs/>
                <w:sz w:val="18"/>
              </w:rPr>
              <w:t xml:space="preserve">5.3A.1.3-1 to </w:t>
            </w:r>
            <w:r w:rsidRPr="00424E59">
              <w:rPr>
                <w:rFonts w:ascii="Arial" w:eastAsia="Calibri" w:hAnsi="Arial"/>
                <w:sz w:val="18"/>
              </w:rPr>
              <w:t xml:space="preserve">establish </w:t>
            </w:r>
            <w:del w:id="1553" w:author="MCC160" w:date="2022-11-01T12:40:00Z">
              <w:r w:rsidRPr="00424E59" w:rsidDel="00C86842">
                <w:rPr>
                  <w:rFonts w:ascii="Arial" w:hAnsi="Arial"/>
                  <w:sz w:val="18"/>
                </w:rPr>
                <w:delText>an MCPTT</w:delText>
              </w:r>
            </w:del>
            <w:ins w:id="1554" w:author="MCC160" w:date="2022-11-01T12:40:00Z">
              <w:r w:rsidR="00C86842" w:rsidRPr="00424E59">
                <w:rPr>
                  <w:rFonts w:ascii="Arial" w:hAnsi="Arial"/>
                  <w:sz w:val="18"/>
                </w:rPr>
                <w:t>a</w:t>
              </w:r>
            </w:ins>
            <w:r w:rsidRPr="00424E59">
              <w:rPr>
                <w:rFonts w:ascii="Arial" w:hAnsi="Arial"/>
                <w:sz w:val="18"/>
              </w:rPr>
              <w:t xml:space="preserve"> locally</w:t>
            </w:r>
            <w:r w:rsidRPr="00424E59">
              <w:rPr>
                <w:rFonts w:ascii="Arial" w:hAnsi="Arial"/>
                <w:sz w:val="18"/>
                <w:lang w:eastAsia="zh-CN"/>
              </w:rPr>
              <w:t xml:space="preserve"> initiated ambient listening call with</w:t>
            </w:r>
            <w:ins w:id="1555" w:author="MCC160" w:date="2022-11-01T16:17:00Z">
              <w:r w:rsidR="002B6035" w:rsidRPr="00424E59">
                <w:rPr>
                  <w:rFonts w:ascii="Arial" w:hAnsi="Arial"/>
                  <w:sz w:val="18"/>
                  <w:lang w:eastAsia="zh-CN"/>
                </w:rPr>
                <w:t xml:space="preserve"> implicit floor control</w:t>
              </w:r>
            </w:ins>
            <w:del w:id="1556" w:author="MCC160" w:date="2022-11-01T16:17:00Z">
              <w:r w:rsidRPr="00424E59" w:rsidDel="002B6035">
                <w:rPr>
                  <w:rFonts w:ascii="Arial" w:hAnsi="Arial"/>
                  <w:sz w:val="18"/>
                  <w:lang w:eastAsia="ko-KR"/>
                </w:rPr>
                <w:delText>.</w:delText>
              </w:r>
            </w:del>
          </w:p>
          <w:p w14:paraId="04D2ACA5" w14:textId="72BBA748" w:rsidR="00EB676A" w:rsidRPr="00424E59" w:rsidRDefault="002B6035" w:rsidP="002B6035">
            <w:pPr>
              <w:keepNext/>
              <w:keepLines/>
              <w:spacing w:after="0"/>
              <w:rPr>
                <w:rFonts w:ascii="Arial" w:hAnsi="Arial"/>
                <w:sz w:val="18"/>
              </w:rPr>
            </w:pPr>
            <w:ins w:id="1557" w:author="MCC160" w:date="2022-11-01T16:17:00Z">
              <w:r w:rsidRPr="00424E59">
                <w:rPr>
                  <w:rFonts w:ascii="Arial" w:eastAsia="Calibri" w:hAnsi="Arial"/>
                  <w:sz w:val="18"/>
                  <w:lang w:eastAsia="ko-KR"/>
                </w:rPr>
                <w:t xml:space="preserve"> according to option</w:t>
              </w:r>
            </w:ins>
            <w:ins w:id="1558" w:author="MCC160" w:date="2022-11-01T16:18:00Z">
              <w:r w:rsidRPr="00424E59">
                <w:rPr>
                  <w:rFonts w:ascii="Arial" w:eastAsia="Calibri" w:hAnsi="Arial"/>
                  <w:sz w:val="18"/>
                  <w:lang w:eastAsia="ko-KR"/>
                </w:rPr>
                <w:t xml:space="preserve"> b.i of NOTE 1 in TS 36.579.1 [2] Table 5.3A.1.3-1?</w:t>
              </w:r>
            </w:ins>
            <w:del w:id="1559" w:author="MCC160" w:date="2022-11-01T16:17:00Z">
              <w:r w:rsidR="00EB676A" w:rsidRPr="00424E59" w:rsidDel="002B6035">
                <w:rPr>
                  <w:rFonts w:ascii="Arial" w:eastAsia="Calibri" w:hAnsi="Arial"/>
                  <w:sz w:val="18"/>
                  <w:lang w:eastAsia="ko-KR"/>
                </w:rPr>
                <w:delText xml:space="preserve">Option </w:delText>
              </w:r>
            </w:del>
            <w:del w:id="1560" w:author="MCC160" w:date="2022-11-01T16:18:00Z">
              <w:r w:rsidR="00EB676A" w:rsidRPr="00424E59" w:rsidDel="002B6035">
                <w:rPr>
                  <w:rFonts w:ascii="Arial" w:eastAsia="Calibri" w:hAnsi="Arial"/>
                  <w:sz w:val="18"/>
                  <w:lang w:eastAsia="ko-KR"/>
                </w:rPr>
                <w:delText xml:space="preserve">b.i in TS 36.579.1 [2] Table </w:delText>
              </w:r>
              <w:r w:rsidR="00EB676A" w:rsidRPr="00424E59" w:rsidDel="002B6035">
                <w:rPr>
                  <w:rFonts w:ascii="Arial" w:hAnsi="Arial"/>
                  <w:bCs/>
                  <w:sz w:val="18"/>
                </w:rPr>
                <w:delText>5.3A.1.3-1</w:delText>
              </w:r>
              <w:r w:rsidR="00EB676A" w:rsidRPr="00424E59" w:rsidDel="002B6035">
                <w:rPr>
                  <w:rFonts w:ascii="Arial" w:eastAsia="Calibri" w:hAnsi="Arial"/>
                  <w:sz w:val="18"/>
                  <w:lang w:eastAsia="ko-KR"/>
                </w:rPr>
                <w:delText xml:space="preserve"> applied?</w:delText>
              </w:r>
            </w:del>
          </w:p>
        </w:tc>
        <w:tc>
          <w:tcPr>
            <w:tcW w:w="708" w:type="dxa"/>
            <w:tcBorders>
              <w:top w:val="single" w:sz="4" w:space="0" w:color="auto"/>
              <w:left w:val="single" w:sz="4" w:space="0" w:color="auto"/>
              <w:bottom w:val="single" w:sz="4" w:space="0" w:color="auto"/>
              <w:right w:val="single" w:sz="4" w:space="0" w:color="auto"/>
            </w:tcBorders>
            <w:hideMark/>
            <w:tcPrChange w:id="1561"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2135D86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562"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29BBFCE7"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563"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2BE1EBB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564"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151C44A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E6720E8" w14:textId="77777777" w:rsidTr="008558AA">
        <w:trPr>
          <w:cantSplit/>
          <w:trPrChange w:id="1565"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66"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52BC4D4D" w14:textId="1E269D90" w:rsidR="00EB676A" w:rsidRPr="00424E59" w:rsidRDefault="00EB676A" w:rsidP="00BC3F8D">
            <w:pPr>
              <w:keepNext/>
              <w:keepLines/>
              <w:spacing w:after="0"/>
              <w:jc w:val="center"/>
              <w:rPr>
                <w:rFonts w:ascii="Arial" w:hAnsi="Arial"/>
                <w:sz w:val="18"/>
              </w:rPr>
            </w:pPr>
            <w:r w:rsidRPr="00424E59">
              <w:rPr>
                <w:rFonts w:ascii="Arial" w:hAnsi="Arial"/>
                <w:sz w:val="18"/>
              </w:rPr>
              <w:t>3</w:t>
            </w:r>
            <w:ins w:id="1567" w:author="MCC160" w:date="2022-11-01T12:37:00Z">
              <w:r w:rsidR="008558AA" w:rsidRPr="00424E59">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hideMark/>
            <w:tcPrChange w:id="1568"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1CEE60B6"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569"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0000E28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570"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3CFE7E80"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571"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0A47D63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572"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0F1917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rsidDel="008558AA" w14:paraId="50BE824D" w14:textId="79403D12" w:rsidTr="008558AA">
        <w:trPr>
          <w:cantSplit/>
          <w:del w:id="1573" w:author="MCC160" w:date="2022-11-01T12:37:00Z"/>
          <w:trPrChange w:id="1574"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75"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65663C79" w14:textId="6C66EB7F" w:rsidR="00EB676A" w:rsidRPr="00424E59" w:rsidDel="008558AA" w:rsidRDefault="00EB676A" w:rsidP="00BC3F8D">
            <w:pPr>
              <w:keepNext/>
              <w:keepLines/>
              <w:spacing w:after="0"/>
              <w:jc w:val="center"/>
              <w:rPr>
                <w:del w:id="1576" w:author="MCC160" w:date="2022-11-01T12:37:00Z"/>
                <w:rFonts w:ascii="Arial" w:hAnsi="Arial"/>
                <w:sz w:val="18"/>
              </w:rPr>
            </w:pPr>
            <w:del w:id="1577" w:author="MCC160" w:date="2022-11-01T12:37:00Z">
              <w:r w:rsidRPr="00424E59" w:rsidDel="008558AA">
                <w:rPr>
                  <w:rFonts w:ascii="Arial" w:hAnsi="Arial"/>
                  <w:sz w:val="18"/>
                </w:rPr>
                <w:delText>4-6</w:delText>
              </w:r>
            </w:del>
          </w:p>
        </w:tc>
        <w:tc>
          <w:tcPr>
            <w:tcW w:w="3967" w:type="dxa"/>
            <w:tcBorders>
              <w:top w:val="single" w:sz="4" w:space="0" w:color="auto"/>
              <w:left w:val="single" w:sz="4" w:space="0" w:color="auto"/>
              <w:bottom w:val="single" w:sz="4" w:space="0" w:color="auto"/>
              <w:right w:val="single" w:sz="4" w:space="0" w:color="auto"/>
            </w:tcBorders>
            <w:hideMark/>
            <w:tcPrChange w:id="1578"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1E2ACB3F" w14:textId="22D2F698" w:rsidR="00EB676A" w:rsidRPr="00424E59" w:rsidDel="008558AA" w:rsidRDefault="00EB676A" w:rsidP="00BC3F8D">
            <w:pPr>
              <w:keepNext/>
              <w:keepLines/>
              <w:spacing w:after="0"/>
              <w:rPr>
                <w:del w:id="1579" w:author="MCC160" w:date="2022-11-01T12:37:00Z"/>
                <w:rFonts w:ascii="Arial" w:hAnsi="Arial"/>
                <w:sz w:val="18"/>
              </w:rPr>
            </w:pPr>
            <w:del w:id="1580" w:author="MCC160" w:date="2022-11-01T12:37:00Z">
              <w:r w:rsidRPr="00424E59" w:rsidDel="008558AA">
                <w:rPr>
                  <w:rFonts w:ascii="Arial" w:hAnsi="Arial"/>
                  <w:sz w:val="18"/>
                  <w:lang w:eastAsia="ko-KR"/>
                </w:rPr>
                <w:delText>Void</w:delText>
              </w:r>
            </w:del>
          </w:p>
        </w:tc>
        <w:tc>
          <w:tcPr>
            <w:tcW w:w="708" w:type="dxa"/>
            <w:tcBorders>
              <w:top w:val="single" w:sz="4" w:space="0" w:color="auto"/>
              <w:left w:val="single" w:sz="4" w:space="0" w:color="auto"/>
              <w:bottom w:val="single" w:sz="4" w:space="0" w:color="auto"/>
              <w:right w:val="single" w:sz="4" w:space="0" w:color="auto"/>
            </w:tcBorders>
            <w:hideMark/>
            <w:tcPrChange w:id="1581"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6AC3E8D4" w14:textId="60E2E2BC" w:rsidR="00EB676A" w:rsidRPr="00424E59" w:rsidDel="008558AA" w:rsidRDefault="00EB676A" w:rsidP="00BC3F8D">
            <w:pPr>
              <w:keepNext/>
              <w:keepLines/>
              <w:spacing w:after="0"/>
              <w:jc w:val="center"/>
              <w:rPr>
                <w:del w:id="1582" w:author="MCC160" w:date="2022-11-01T12:37:00Z"/>
                <w:rFonts w:ascii="Arial" w:hAnsi="Arial"/>
                <w:sz w:val="18"/>
              </w:rPr>
            </w:pPr>
            <w:del w:id="1583" w:author="MCC160" w:date="2022-11-01T12:37:00Z">
              <w:r w:rsidRPr="00424E59" w:rsidDel="008558AA">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1584"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78C80F03" w14:textId="419587FB" w:rsidR="00EB676A" w:rsidRPr="00424E59" w:rsidDel="008558AA" w:rsidRDefault="00EB676A" w:rsidP="00BC3F8D">
            <w:pPr>
              <w:keepNext/>
              <w:keepLines/>
              <w:spacing w:after="0"/>
              <w:rPr>
                <w:del w:id="1585" w:author="MCC160" w:date="2022-11-01T12:37:00Z"/>
                <w:rFonts w:ascii="Arial" w:hAnsi="Arial"/>
                <w:sz w:val="18"/>
              </w:rPr>
            </w:pPr>
            <w:del w:id="1586" w:author="MCC160" w:date="2022-11-01T12:37:00Z">
              <w:r w:rsidRPr="00424E59" w:rsidDel="008558AA">
                <w:rPr>
                  <w:rFonts w:ascii="Arial" w:hAnsi="Arial"/>
                  <w:sz w:val="18"/>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1587"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2DF4EBEA" w14:textId="162A7156" w:rsidR="00EB676A" w:rsidRPr="00424E59" w:rsidDel="008558AA" w:rsidRDefault="00EB676A" w:rsidP="00BC3F8D">
            <w:pPr>
              <w:keepNext/>
              <w:keepLines/>
              <w:spacing w:after="0"/>
              <w:jc w:val="center"/>
              <w:rPr>
                <w:del w:id="1588" w:author="MCC160" w:date="2022-11-01T12:37:00Z"/>
                <w:rFonts w:ascii="Arial" w:hAnsi="Arial"/>
                <w:sz w:val="18"/>
              </w:rPr>
            </w:pPr>
            <w:del w:id="1589" w:author="MCC160" w:date="2022-11-01T12:37:00Z">
              <w:r w:rsidRPr="00424E59" w:rsidDel="008558AA">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590"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280B335F" w14:textId="4EADB687" w:rsidR="00EB676A" w:rsidRPr="00424E59" w:rsidDel="008558AA" w:rsidRDefault="00EB676A" w:rsidP="00BC3F8D">
            <w:pPr>
              <w:keepNext/>
              <w:keepLines/>
              <w:spacing w:after="0"/>
              <w:jc w:val="center"/>
              <w:rPr>
                <w:del w:id="1591" w:author="MCC160" w:date="2022-11-01T12:37:00Z"/>
                <w:rFonts w:ascii="Arial" w:hAnsi="Arial"/>
                <w:sz w:val="18"/>
              </w:rPr>
            </w:pPr>
            <w:del w:id="1592" w:author="MCC160" w:date="2022-11-01T12:37:00Z">
              <w:r w:rsidRPr="00424E59" w:rsidDel="008558AA">
                <w:rPr>
                  <w:rFonts w:ascii="Arial" w:hAnsi="Arial"/>
                  <w:sz w:val="18"/>
                </w:rPr>
                <w:delText>-</w:delText>
              </w:r>
            </w:del>
          </w:p>
        </w:tc>
      </w:tr>
      <w:tr w:rsidR="00EB676A" w:rsidRPr="00424E59" w14:paraId="49F99D02" w14:textId="77777777" w:rsidTr="008558AA">
        <w:trPr>
          <w:cantSplit/>
          <w:trPrChange w:id="1593"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94"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799A60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Change w:id="1595"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2FC52D11" w14:textId="77777777" w:rsidR="00C42B3B" w:rsidRPr="00424E59" w:rsidRDefault="00C42B3B" w:rsidP="00BC3F8D">
            <w:pPr>
              <w:keepNext/>
              <w:keepLines/>
              <w:spacing w:after="0"/>
              <w:rPr>
                <w:ins w:id="1596" w:author="MCC160" w:date="2022-11-16T22:33:00Z"/>
                <w:rFonts w:ascii="Arial" w:hAnsi="Arial"/>
                <w:sz w:val="18"/>
                <w:rPrChange w:id="1597" w:author="MCC160" w:date="2022-11-16T22:33:00Z">
                  <w:rPr>
                    <w:ins w:id="1598" w:author="MCC160" w:date="2022-11-16T22:33:00Z"/>
                    <w:rFonts w:ascii="Arial" w:hAnsi="Arial"/>
                    <w:sz w:val="18"/>
                  </w:rPr>
                </w:rPrChange>
              </w:rPr>
            </w:pPr>
            <w:ins w:id="1599" w:author="MCC160" w:date="2022-11-16T22:33:00Z">
              <w:r w:rsidRPr="00424E59">
                <w:rPr>
                  <w:rFonts w:ascii="Arial" w:hAnsi="Arial"/>
                  <w:sz w:val="18"/>
                  <w:rPrChange w:id="1600" w:author="MCC160" w:date="2022-11-16T22:33:00Z">
                    <w:rPr>
                      <w:rFonts w:ascii="Arial" w:hAnsi="Arial"/>
                      <w:sz w:val="18"/>
                    </w:rPr>
                  </w:rPrChange>
                </w:rPr>
                <w:t>Check: Does the UE (MCPTT client) notify the user that the locally initiated ambient listening call has been established?</w:t>
              </w:r>
            </w:ins>
          </w:p>
          <w:p w14:paraId="1C843803" w14:textId="264FFAED" w:rsidR="00EB676A" w:rsidRPr="00424E59" w:rsidDel="00C42B3B" w:rsidRDefault="00EB676A" w:rsidP="00BC3F8D">
            <w:pPr>
              <w:keepNext/>
              <w:keepLines/>
              <w:spacing w:after="0"/>
              <w:rPr>
                <w:del w:id="1601" w:author="MCC160" w:date="2022-11-16T22:33:00Z"/>
                <w:rFonts w:ascii="Arial" w:hAnsi="Arial"/>
                <w:sz w:val="18"/>
              </w:rPr>
            </w:pPr>
            <w:del w:id="1602" w:author="MCC160" w:date="2022-11-16T22:33:00Z">
              <w:r w:rsidRPr="00424E59" w:rsidDel="00C42B3B">
                <w:rPr>
                  <w:rFonts w:ascii="Arial" w:hAnsi="Arial"/>
                  <w:sz w:val="18"/>
                  <w:rPrChange w:id="1603" w:author="MCC160" w:date="2022-11-16T22:33:00Z">
                    <w:rPr>
                      <w:rFonts w:ascii="Arial" w:hAnsi="Arial"/>
                      <w:sz w:val="18"/>
                    </w:rPr>
                  </w:rPrChange>
                </w:rPr>
                <w:delText>Check: Does the UE (</w:delText>
              </w:r>
              <w:r w:rsidRPr="00424E59" w:rsidDel="00C42B3B">
                <w:rPr>
                  <w:rFonts w:ascii="Arial" w:hAnsi="Arial"/>
                  <w:sz w:val="18"/>
                  <w:lang w:eastAsia="ko-KR"/>
                  <w:rPrChange w:id="1604" w:author="MCC160" w:date="2022-11-16T22:33:00Z">
                    <w:rPr>
                      <w:rFonts w:ascii="Arial" w:hAnsi="Arial"/>
                      <w:sz w:val="18"/>
                      <w:lang w:eastAsia="ko-KR"/>
                    </w:rPr>
                  </w:rPrChange>
                </w:rPr>
                <w:delText xml:space="preserve">MCPTT client) </w:delText>
              </w:r>
              <w:r w:rsidRPr="00424E59" w:rsidDel="00C42B3B">
                <w:rPr>
                  <w:rFonts w:ascii="Arial" w:hAnsi="Arial"/>
                  <w:sz w:val="18"/>
                  <w:rPrChange w:id="1605" w:author="MCC160" w:date="2022-11-16T22:33:00Z">
                    <w:rPr>
                      <w:rFonts w:ascii="Arial" w:hAnsi="Arial"/>
                      <w:sz w:val="18"/>
                    </w:rPr>
                  </w:rPrChange>
                </w:rPr>
                <w:delText>notify the user that the locally</w:delText>
              </w:r>
              <w:r w:rsidRPr="00424E59" w:rsidDel="00C42B3B">
                <w:rPr>
                  <w:rFonts w:ascii="Arial" w:hAnsi="Arial"/>
                  <w:sz w:val="18"/>
                  <w:lang w:eastAsia="zh-CN"/>
                  <w:rPrChange w:id="1606" w:author="MCC160" w:date="2022-11-16T22:33:00Z">
                    <w:rPr>
                      <w:rFonts w:ascii="Arial" w:hAnsi="Arial"/>
                      <w:sz w:val="18"/>
                      <w:lang w:eastAsia="zh-CN"/>
                    </w:rPr>
                  </w:rPrChange>
                </w:rPr>
                <w:delText xml:space="preserve"> initiated ambient listening call</w:delText>
              </w:r>
              <w:r w:rsidRPr="00424E59" w:rsidDel="00C42B3B">
                <w:rPr>
                  <w:rFonts w:ascii="Arial" w:hAnsi="Arial"/>
                  <w:sz w:val="18"/>
                  <w:rPrChange w:id="1607" w:author="MCC160" w:date="2022-11-16T22:33:00Z">
                    <w:rPr>
                      <w:rFonts w:ascii="Arial" w:hAnsi="Arial"/>
                      <w:sz w:val="18"/>
                    </w:rPr>
                  </w:rPrChange>
                </w:rPr>
                <w:delText xml:space="preserve"> has been successfully established?</w:delText>
              </w:r>
            </w:del>
          </w:p>
          <w:p w14:paraId="17658529"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608"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2CB246F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09"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E596019"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10"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55C88E4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611"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A07028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73A42366" w14:textId="77777777" w:rsidTr="008558AA">
        <w:trPr>
          <w:cantSplit/>
          <w:trPrChange w:id="1612"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13"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0809420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Change w:id="1614"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6635BF88"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615"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3701B3D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16"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575C8350"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617"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13266FD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18"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449DC53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A104803" w14:textId="77777777" w:rsidTr="008558AA">
        <w:trPr>
          <w:cantSplit/>
          <w:trPrChange w:id="1619"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20"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7AEEFE6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Change w:id="1621"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349CED12" w14:textId="77777777" w:rsidR="00F65DF0" w:rsidRPr="00424E59" w:rsidRDefault="00F65DF0" w:rsidP="00BC3F8D">
            <w:pPr>
              <w:keepNext/>
              <w:keepLines/>
              <w:spacing w:after="0"/>
              <w:rPr>
                <w:ins w:id="1622" w:author="MCC160" w:date="2022-11-16T22:31:00Z"/>
                <w:rFonts w:ascii="Arial" w:hAnsi="Arial"/>
                <w:sz w:val="18"/>
                <w:rPrChange w:id="1623" w:author="MCC160" w:date="2022-11-16T22:32:00Z">
                  <w:rPr>
                    <w:ins w:id="1624" w:author="MCC160" w:date="2022-11-16T22:31:00Z"/>
                    <w:rFonts w:ascii="Arial" w:hAnsi="Arial"/>
                    <w:sz w:val="18"/>
                  </w:rPr>
                </w:rPrChange>
              </w:rPr>
            </w:pPr>
            <w:ins w:id="1625" w:author="MCC160" w:date="2022-11-16T22:31:00Z">
              <w:r w:rsidRPr="00424E59">
                <w:rPr>
                  <w:rFonts w:ascii="Arial" w:hAnsi="Arial"/>
                  <w:sz w:val="18"/>
                  <w:rPrChange w:id="1626" w:author="MCC160" w:date="2022-11-16T22:32:00Z">
                    <w:rPr>
                      <w:rFonts w:ascii="Arial" w:hAnsi="Arial"/>
                      <w:sz w:val="18"/>
                    </w:rPr>
                  </w:rPrChange>
                </w:rPr>
                <w:t>Make the UE (MCPTT client) release the call.</w:t>
              </w:r>
            </w:ins>
          </w:p>
          <w:p w14:paraId="3DA1D908" w14:textId="2D8DC0DA" w:rsidR="00EB676A" w:rsidRPr="00424E59" w:rsidRDefault="00EB676A" w:rsidP="004C404B">
            <w:pPr>
              <w:keepNext/>
              <w:keepLines/>
              <w:spacing w:after="0"/>
              <w:rPr>
                <w:rFonts w:ascii="Arial" w:hAnsi="Arial"/>
                <w:sz w:val="18"/>
              </w:rPr>
            </w:pPr>
            <w:del w:id="1627" w:author="MCC160" w:date="2022-11-01T17:16:00Z">
              <w:r w:rsidRPr="00424E59" w:rsidDel="00552E8D">
                <w:rPr>
                  <w:rFonts w:ascii="Arial" w:hAnsi="Arial"/>
                  <w:sz w:val="18"/>
                  <w:rPrChange w:id="1628" w:author="MCC160" w:date="2022-11-16T22:32:00Z">
                    <w:rPr>
                      <w:rFonts w:ascii="Arial" w:hAnsi="Arial"/>
                      <w:sz w:val="18"/>
                    </w:rPr>
                  </w:rPrChange>
                </w:rPr>
                <w:delText xml:space="preserve">Make the UE (MCPTT </w:delText>
              </w:r>
            </w:del>
            <w:del w:id="1629" w:author="MCC160" w:date="2022-11-01T17:13:00Z">
              <w:r w:rsidRPr="00424E59" w:rsidDel="00552E8D">
                <w:rPr>
                  <w:rFonts w:ascii="Arial" w:hAnsi="Arial"/>
                  <w:sz w:val="18"/>
                  <w:rPrChange w:id="1630" w:author="MCC160" w:date="2022-11-16T22:32:00Z">
                    <w:rPr>
                      <w:rFonts w:ascii="Arial" w:hAnsi="Arial"/>
                      <w:sz w:val="18"/>
                    </w:rPr>
                  </w:rPrChange>
                </w:rPr>
                <w:delText>User</w:delText>
              </w:r>
            </w:del>
            <w:del w:id="1631" w:author="MCC160" w:date="2022-11-01T17:16:00Z">
              <w:r w:rsidRPr="00424E59" w:rsidDel="00552E8D">
                <w:rPr>
                  <w:rFonts w:ascii="Arial" w:hAnsi="Arial"/>
                  <w:sz w:val="18"/>
                  <w:rPrChange w:id="1632" w:author="MCC160" w:date="2022-11-16T22:32:00Z">
                    <w:rPr>
                      <w:rFonts w:ascii="Arial" w:hAnsi="Arial"/>
                      <w:sz w:val="18"/>
                    </w:rPr>
                  </w:rPrChange>
                </w:rPr>
                <w:delText>) request the release of the Locally</w:delText>
              </w:r>
              <w:r w:rsidRPr="00424E59" w:rsidDel="00552E8D">
                <w:rPr>
                  <w:rFonts w:ascii="Arial" w:hAnsi="Arial"/>
                  <w:sz w:val="18"/>
                  <w:lang w:eastAsia="zh-CN"/>
                  <w:rPrChange w:id="1633" w:author="MCC160" w:date="2022-11-16T22:32:00Z">
                    <w:rPr>
                      <w:rFonts w:ascii="Arial" w:hAnsi="Arial"/>
                      <w:sz w:val="18"/>
                      <w:lang w:eastAsia="zh-CN"/>
                    </w:rPr>
                  </w:rPrChange>
                </w:rPr>
                <w:delText xml:space="preserve"> initiated ambient listening call</w:delText>
              </w:r>
              <w:r w:rsidRPr="00424E59" w:rsidDel="00552E8D">
                <w:rPr>
                  <w:rFonts w:ascii="Arial" w:hAnsi="Arial"/>
                  <w:sz w:val="18"/>
                  <w:rPrChange w:id="1634" w:author="MCC160" w:date="2022-11-16T22:32:00Z">
                    <w:rPr>
                      <w:rFonts w:ascii="Arial" w:hAnsi="Arial"/>
                      <w:sz w:val="18"/>
                    </w:rPr>
                  </w:rPrChange>
                </w:rPr>
                <w:delText>.</w:delText>
              </w:r>
              <w:r w:rsidRPr="00424E59" w:rsidDel="00552E8D">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635"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050FE33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36"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D8DAB79"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637"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4EF814A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38"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1E3D206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ACF7558" w14:textId="77777777" w:rsidTr="008558AA">
        <w:trPr>
          <w:cantSplit/>
          <w:trPrChange w:id="1639"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40"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4DA770F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9A</w:t>
            </w:r>
          </w:p>
        </w:tc>
        <w:tc>
          <w:tcPr>
            <w:tcW w:w="3967" w:type="dxa"/>
            <w:tcBorders>
              <w:top w:val="single" w:sz="4" w:space="0" w:color="auto"/>
              <w:left w:val="single" w:sz="4" w:space="0" w:color="auto"/>
              <w:bottom w:val="single" w:sz="4" w:space="0" w:color="auto"/>
              <w:right w:val="single" w:sz="4" w:space="0" w:color="auto"/>
            </w:tcBorders>
            <w:hideMark/>
            <w:tcPrChange w:id="1641"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2BA546FD"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642"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7EA1258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43"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0729D981"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44"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6B89F08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45"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25DD032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764BB13" w14:textId="77777777" w:rsidTr="008558AA">
        <w:trPr>
          <w:cantSplit/>
          <w:trPrChange w:id="1646"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47"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73D579F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Change w:id="1648"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5FB435F8" w14:textId="42924762"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1649" w:author="MCC160" w:date="2022-11-01T12:01:00Z">
              <w:r w:rsidRPr="00424E59" w:rsidDel="001D091D">
                <w:rPr>
                  <w:rFonts w:ascii="Arial" w:hAnsi="Arial"/>
                  <w:sz w:val="18"/>
                </w:rPr>
                <w:delText>Does the UE (</w:delText>
              </w:r>
              <w:r w:rsidRPr="00424E59" w:rsidDel="001D091D">
                <w:rPr>
                  <w:rFonts w:ascii="Arial" w:hAnsi="Arial"/>
                  <w:sz w:val="18"/>
                  <w:lang w:eastAsia="ko-KR"/>
                </w:rPr>
                <w:delText>MCPTT client)</w:delText>
              </w:r>
              <w:r w:rsidRPr="00424E59" w:rsidDel="001D091D">
                <w:rPr>
                  <w:rFonts w:ascii="Arial" w:eastAsia="Calibri" w:hAnsi="Arial"/>
                  <w:sz w:val="18"/>
                </w:rPr>
                <w:delText xml:space="preserve"> perform procedure for </w:delText>
              </w:r>
            </w:del>
            <w:ins w:id="1650" w:author="MCC160" w:date="2022-11-01T12:01:00Z">
              <w:r w:rsidR="001D091D" w:rsidRPr="00424E59">
                <w:rPr>
                  <w:rFonts w:ascii="Arial" w:hAnsi="Arial"/>
                  <w:sz w:val="18"/>
                </w:rPr>
                <w:t xml:space="preserve">Does the UE (MCPTT </w:t>
              </w:r>
            </w:ins>
            <w:ins w:id="1651" w:author="MCC160" w:date="2022-11-16T22:32:00Z">
              <w:r w:rsidR="00F65DF0" w:rsidRPr="00424E59">
                <w:rPr>
                  <w:rFonts w:ascii="Arial" w:hAnsi="Arial"/>
                  <w:sz w:val="18"/>
                </w:rPr>
                <w:t>c</w:t>
              </w:r>
            </w:ins>
            <w:ins w:id="1652" w:author="MCC160" w:date="2022-11-01T12:01:00Z">
              <w:r w:rsidR="001D091D" w:rsidRPr="00424E59">
                <w:rPr>
                  <w:rFonts w:ascii="Arial" w:hAnsi="Arial"/>
                  <w:sz w:val="18"/>
                </w:rPr>
                <w:t>lient) correctly perform test procedure '</w:t>
              </w:r>
            </w:ins>
            <w:r w:rsidRPr="00424E59">
              <w:rPr>
                <w:rFonts w:ascii="Arial" w:hAnsi="Arial"/>
                <w:sz w:val="18"/>
              </w:rPr>
              <w:t>MCX CO call release</w:t>
            </w:r>
            <w:ins w:id="1653" w:author="MCC160" w:date="2022-11-01T12:37:00Z">
              <w:r w:rsidR="008558AA"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5.3.10.3-1 </w:t>
            </w:r>
            <w:r w:rsidRPr="00424E59">
              <w:rPr>
                <w:rFonts w:ascii="Arial" w:eastAsia="Calibri" w:hAnsi="Arial"/>
                <w:sz w:val="18"/>
              </w:rPr>
              <w:t xml:space="preserve">to </w:t>
            </w:r>
            <w:del w:id="1654" w:author="MCC160" w:date="2022-11-01T12:37:00Z">
              <w:r w:rsidRPr="00424E59" w:rsidDel="008558AA">
                <w:rPr>
                  <w:rFonts w:ascii="Arial" w:eastAsia="Calibri" w:hAnsi="Arial"/>
                  <w:sz w:val="18"/>
                </w:rPr>
                <w:delText xml:space="preserve">end </w:delText>
              </w:r>
            </w:del>
            <w:ins w:id="1655" w:author="MCC160" w:date="2022-11-01T12:37:00Z">
              <w:r w:rsidR="008558AA" w:rsidRPr="00424E59">
                <w:rPr>
                  <w:rFonts w:ascii="Arial" w:eastAsia="Calibri" w:hAnsi="Arial"/>
                  <w:sz w:val="18"/>
                </w:rPr>
                <w:t xml:space="preserve">release </w:t>
              </w:r>
            </w:ins>
            <w:r w:rsidRPr="00424E59">
              <w:rPr>
                <w:rFonts w:ascii="Arial" w:eastAsia="Calibri" w:hAnsi="Arial"/>
                <w:sz w:val="18"/>
              </w:rPr>
              <w:t xml:space="preserve">the call </w:t>
            </w:r>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Change w:id="1656"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F874B1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57"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24580BE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58"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60CD0A8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Change w:id="1659"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351AFCE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9438CCC" w14:textId="77777777" w:rsidTr="008558AA">
        <w:trPr>
          <w:cantSplit/>
          <w:trPrChange w:id="1660"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61"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1E69B89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11-12</w:t>
            </w:r>
          </w:p>
        </w:tc>
        <w:tc>
          <w:tcPr>
            <w:tcW w:w="3967" w:type="dxa"/>
            <w:tcBorders>
              <w:top w:val="single" w:sz="4" w:space="0" w:color="auto"/>
              <w:left w:val="single" w:sz="4" w:space="0" w:color="auto"/>
              <w:bottom w:val="single" w:sz="4" w:space="0" w:color="auto"/>
              <w:right w:val="single" w:sz="4" w:space="0" w:color="auto"/>
            </w:tcBorders>
            <w:hideMark/>
            <w:tcPrChange w:id="1662"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58DB8040"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663"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77D3F9B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64"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1A1F6228"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65"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4105646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66"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6EAD03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BB73652" w14:textId="77777777" w:rsidTr="008558AA">
        <w:trPr>
          <w:cantSplit/>
          <w:trPrChange w:id="1667"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68"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2F7D69B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hideMark/>
            <w:tcPrChange w:id="1669"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1572987B" w14:textId="77777777" w:rsidR="00C42B3B" w:rsidRPr="00424E59" w:rsidRDefault="00C42B3B" w:rsidP="00BC3F8D">
            <w:pPr>
              <w:keepNext/>
              <w:keepLines/>
              <w:spacing w:after="0"/>
              <w:rPr>
                <w:ins w:id="1670" w:author="MCC160" w:date="2022-11-16T22:32:00Z"/>
                <w:rFonts w:ascii="Arial" w:hAnsi="Arial"/>
                <w:sz w:val="18"/>
                <w:rPrChange w:id="1671" w:author="MCC160" w:date="2022-11-16T22:33:00Z">
                  <w:rPr>
                    <w:ins w:id="1672" w:author="MCC160" w:date="2022-11-16T22:32:00Z"/>
                    <w:rFonts w:ascii="Arial" w:hAnsi="Arial"/>
                    <w:sz w:val="18"/>
                  </w:rPr>
                </w:rPrChange>
              </w:rPr>
            </w:pPr>
            <w:ins w:id="1673" w:author="MCC160" w:date="2022-11-16T22:32:00Z">
              <w:r w:rsidRPr="00424E59">
                <w:rPr>
                  <w:rFonts w:ascii="Arial" w:hAnsi="Arial"/>
                  <w:sz w:val="18"/>
                  <w:rPrChange w:id="1674" w:author="MCC160" w:date="2022-11-16T22:33:00Z">
                    <w:rPr>
                      <w:rFonts w:ascii="Arial" w:hAnsi="Arial"/>
                      <w:sz w:val="18"/>
                    </w:rPr>
                  </w:rPrChange>
                </w:rPr>
                <w:t>Make the UE (MCPTT client) request the establishment of a locally initiated ambient listening call to user B.</w:t>
              </w:r>
            </w:ins>
          </w:p>
          <w:p w14:paraId="794E6CC5" w14:textId="1CF15EED" w:rsidR="00EB676A" w:rsidRPr="00424E59" w:rsidRDefault="00EB676A" w:rsidP="00BC3F8D">
            <w:pPr>
              <w:keepNext/>
              <w:keepLines/>
              <w:spacing w:after="0"/>
              <w:rPr>
                <w:rFonts w:ascii="Arial" w:hAnsi="Arial"/>
                <w:sz w:val="18"/>
              </w:rPr>
            </w:pPr>
            <w:del w:id="1675" w:author="MCC160" w:date="2022-11-16T22:32:00Z">
              <w:r w:rsidRPr="00424E59" w:rsidDel="00C42B3B">
                <w:rPr>
                  <w:rFonts w:ascii="Arial" w:hAnsi="Arial"/>
                  <w:sz w:val="18"/>
                  <w:rPrChange w:id="1676" w:author="MCC160" w:date="2022-11-16T22:33:00Z">
                    <w:rPr>
                      <w:rFonts w:ascii="Arial" w:hAnsi="Arial"/>
                      <w:sz w:val="18"/>
                    </w:rPr>
                  </w:rPrChange>
                </w:rPr>
                <w:delText>Make the UE (MCPTT User) request the establishment of an MCPTT locally</w:delText>
              </w:r>
              <w:r w:rsidRPr="00424E59" w:rsidDel="00C42B3B">
                <w:rPr>
                  <w:rFonts w:ascii="Arial" w:hAnsi="Arial"/>
                  <w:sz w:val="18"/>
                  <w:lang w:eastAsia="zh-CN"/>
                  <w:rPrChange w:id="1677" w:author="MCC160" w:date="2022-11-16T22:33:00Z">
                    <w:rPr>
                      <w:rFonts w:ascii="Arial" w:hAnsi="Arial"/>
                      <w:sz w:val="18"/>
                      <w:lang w:eastAsia="zh-CN"/>
                    </w:rPr>
                  </w:rPrChange>
                </w:rPr>
                <w:delText xml:space="preserve"> initiated ambient listening call</w:delText>
              </w:r>
              <w:r w:rsidRPr="00424E59" w:rsidDel="00C42B3B">
                <w:rPr>
                  <w:rFonts w:ascii="Arial" w:hAnsi="Arial"/>
                  <w:sz w:val="18"/>
                  <w:rPrChange w:id="1678" w:author="MCC160" w:date="2022-11-16T22:33:00Z">
                    <w:rPr>
                      <w:rFonts w:ascii="Arial" w:hAnsi="Arial"/>
                      <w:sz w:val="18"/>
                    </w:rPr>
                  </w:rPrChange>
                </w:rPr>
                <w:delText>.</w:delText>
              </w:r>
              <w:r w:rsidRPr="00424E59" w:rsidDel="00C42B3B">
                <w:rPr>
                  <w:rFonts w:ascii="Arial" w:hAnsi="Arial"/>
                  <w:sz w:val="18"/>
                </w:rPr>
                <w:delText xml:space="preserve"> </w:delText>
              </w:r>
            </w:del>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679"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50AFBE1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680"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011C9ABB"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681"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41689CA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682"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654E664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2E1CB7F" w14:textId="77777777" w:rsidTr="008558AA">
        <w:trPr>
          <w:cantSplit/>
          <w:trPrChange w:id="1683"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84"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0EABB0E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hideMark/>
            <w:tcPrChange w:id="1685"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6BAF0BFF" w14:textId="377FB046" w:rsidR="00EB676A" w:rsidRPr="00424E59" w:rsidDel="002B6035" w:rsidRDefault="00EB676A" w:rsidP="002B6035">
            <w:pPr>
              <w:keepNext/>
              <w:keepLines/>
              <w:spacing w:after="0"/>
              <w:rPr>
                <w:del w:id="1686" w:author="MCC160" w:date="2022-11-01T16:21:00Z"/>
                <w:rFonts w:ascii="Arial" w:hAnsi="Arial"/>
                <w:sz w:val="18"/>
                <w:lang w:eastAsia="ko-KR"/>
              </w:rPr>
            </w:pPr>
            <w:r w:rsidRPr="00424E59">
              <w:rPr>
                <w:rFonts w:ascii="Arial" w:hAnsi="Arial"/>
                <w:sz w:val="18"/>
              </w:rPr>
              <w:t xml:space="preserve">Check: </w:t>
            </w:r>
            <w:del w:id="1687" w:author="MCC160" w:date="2022-11-01T12:01:00Z">
              <w:r w:rsidRPr="00424E59" w:rsidDel="001D091D">
                <w:rPr>
                  <w:rFonts w:ascii="Arial" w:hAnsi="Arial"/>
                  <w:sz w:val="18"/>
                </w:rPr>
                <w:delText>Does the UE (</w:delText>
              </w:r>
              <w:r w:rsidRPr="00424E59" w:rsidDel="001D091D">
                <w:rPr>
                  <w:rFonts w:ascii="Arial" w:hAnsi="Arial"/>
                  <w:sz w:val="18"/>
                  <w:lang w:eastAsia="ko-KR"/>
                </w:rPr>
                <w:delText xml:space="preserve">MCPTT client) </w:delText>
              </w:r>
              <w:r w:rsidRPr="00424E59" w:rsidDel="001D091D">
                <w:rPr>
                  <w:rFonts w:ascii="Arial" w:eastAsia="Calibri" w:hAnsi="Arial"/>
                  <w:sz w:val="18"/>
                  <w:lang w:eastAsia="ko-KR"/>
                </w:rPr>
                <w:delText xml:space="preserve">perform procedure for </w:delText>
              </w:r>
            </w:del>
            <w:ins w:id="1688" w:author="MCC160" w:date="2022-11-01T12:01:00Z">
              <w:r w:rsidR="001D091D" w:rsidRPr="00424E59">
                <w:rPr>
                  <w:rFonts w:ascii="Arial" w:hAnsi="Arial"/>
                  <w:sz w:val="18"/>
                </w:rPr>
                <w:t xml:space="preserve">Does the UE (MCPTT </w:t>
              </w:r>
            </w:ins>
            <w:ins w:id="1689" w:author="MCC160" w:date="2022-11-16T22:32:00Z">
              <w:r w:rsidR="00F65DF0" w:rsidRPr="00424E59">
                <w:rPr>
                  <w:rFonts w:ascii="Arial" w:hAnsi="Arial"/>
                  <w:sz w:val="18"/>
                  <w:rPrChange w:id="1690" w:author="MCC160" w:date="2022-11-16T22:32:00Z">
                    <w:rPr>
                      <w:rFonts w:ascii="Arial" w:hAnsi="Arial"/>
                      <w:sz w:val="18"/>
                    </w:rPr>
                  </w:rPrChange>
                </w:rPr>
                <w:t>c</w:t>
              </w:r>
            </w:ins>
            <w:ins w:id="1691" w:author="MCC160" w:date="2022-11-01T12:01:00Z">
              <w:r w:rsidR="001D091D" w:rsidRPr="00424E59">
                <w:rPr>
                  <w:rFonts w:ascii="Arial" w:hAnsi="Arial"/>
                  <w:sz w:val="18"/>
                </w:rPr>
                <w:t>lient) correctly perform test procedure '</w:t>
              </w:r>
            </w:ins>
            <w:r w:rsidRPr="00424E59">
              <w:rPr>
                <w:rFonts w:ascii="Arial" w:hAnsi="Arial"/>
                <w:sz w:val="18"/>
              </w:rPr>
              <w:t>MCPTT CO session establishment/modification without provisional responses other than 100 Trying</w:t>
            </w:r>
            <w:ins w:id="1692" w:author="MCC160" w:date="2022-11-01T12:38:00Z">
              <w:r w:rsidR="008558AA" w:rsidRPr="00424E59">
                <w:rPr>
                  <w:rFonts w:ascii="Arial" w:hAnsi="Arial"/>
                  <w:sz w:val="18"/>
                </w:rPr>
                <w:t>'</w:t>
              </w:r>
            </w:ins>
            <w:r w:rsidRPr="00424E59">
              <w:rPr>
                <w:rFonts w:ascii="Arial" w:hAnsi="Arial"/>
                <w:sz w:val="18"/>
              </w:rPr>
              <w:t xml:space="preserve"> as described in TS 36.579-1 [2] Table </w:t>
            </w:r>
            <w:r w:rsidRPr="00424E59">
              <w:rPr>
                <w:rFonts w:ascii="Arial" w:hAnsi="Arial"/>
                <w:bCs/>
                <w:sz w:val="18"/>
              </w:rPr>
              <w:t>5.3A.1.3-1</w:t>
            </w:r>
            <w:r w:rsidRPr="00424E59">
              <w:rPr>
                <w:rFonts w:ascii="Arial" w:eastAsia="Calibri" w:hAnsi="Arial"/>
                <w:sz w:val="18"/>
              </w:rPr>
              <w:t xml:space="preserve"> </w:t>
            </w:r>
            <w:del w:id="1693" w:author="MCC160" w:date="2022-11-01T12:38:00Z">
              <w:r w:rsidRPr="00424E59" w:rsidDel="008558AA">
                <w:rPr>
                  <w:rFonts w:ascii="Arial" w:hAnsi="Arial"/>
                  <w:sz w:val="18"/>
                </w:rPr>
                <w:delText xml:space="preserve">for the establishment of </w:delText>
              </w:r>
            </w:del>
            <w:del w:id="1694" w:author="MCC160" w:date="2022-11-01T12:41:00Z">
              <w:r w:rsidRPr="00424E59" w:rsidDel="00C86842">
                <w:rPr>
                  <w:rFonts w:ascii="Arial" w:hAnsi="Arial"/>
                  <w:sz w:val="18"/>
                </w:rPr>
                <w:delText>an MCPTT</w:delText>
              </w:r>
            </w:del>
            <w:del w:id="1695" w:author="MCC160" w:date="2022-11-01T16:20:00Z">
              <w:r w:rsidRPr="00424E59" w:rsidDel="002B6035">
                <w:rPr>
                  <w:rFonts w:ascii="Arial" w:hAnsi="Arial"/>
                  <w:sz w:val="18"/>
                </w:rPr>
                <w:delText xml:space="preserve"> </w:delText>
              </w:r>
            </w:del>
            <w:ins w:id="1696" w:author="MCC160" w:date="2022-11-01T12:42:00Z">
              <w:r w:rsidR="00481E65" w:rsidRPr="00424E59">
                <w:rPr>
                  <w:rFonts w:ascii="Arial" w:hAnsi="Arial"/>
                  <w:sz w:val="18"/>
                </w:rPr>
                <w:t xml:space="preserve">to establish a </w:t>
              </w:r>
            </w:ins>
            <w:r w:rsidRPr="00424E59">
              <w:rPr>
                <w:rFonts w:ascii="Arial" w:hAnsi="Arial"/>
                <w:sz w:val="18"/>
              </w:rPr>
              <w:t>locally</w:t>
            </w:r>
            <w:r w:rsidRPr="00424E59">
              <w:rPr>
                <w:rFonts w:ascii="Arial" w:hAnsi="Arial"/>
                <w:sz w:val="18"/>
                <w:lang w:eastAsia="zh-CN"/>
              </w:rPr>
              <w:t xml:space="preserve"> initiated ambient listening call</w:t>
            </w:r>
            <w:ins w:id="1697" w:author="MCC160" w:date="2022-11-01T16:21:00Z">
              <w:r w:rsidR="002B6035" w:rsidRPr="00424E59">
                <w:rPr>
                  <w:rFonts w:ascii="Arial" w:hAnsi="Arial"/>
                  <w:sz w:val="18"/>
                  <w:lang w:eastAsia="zh-CN"/>
                </w:rPr>
                <w:t xml:space="preserve"> with implicit floor control according to option b.i of NOTE 1 in TS 36.579.1 [2] Table 5.3A.1.3-1</w:t>
              </w:r>
            </w:ins>
            <w:r w:rsidRPr="00424E59">
              <w:rPr>
                <w:rFonts w:ascii="Arial" w:hAnsi="Arial"/>
                <w:sz w:val="18"/>
                <w:lang w:eastAsia="zh-CN"/>
              </w:rPr>
              <w:t>?</w:t>
            </w:r>
          </w:p>
          <w:p w14:paraId="356C33AB" w14:textId="68E86856" w:rsidR="00EB676A" w:rsidRPr="00424E59" w:rsidRDefault="00EB676A" w:rsidP="002B6035">
            <w:pPr>
              <w:keepNext/>
              <w:keepLines/>
              <w:spacing w:after="0"/>
              <w:rPr>
                <w:rFonts w:ascii="Arial" w:hAnsi="Arial"/>
                <w:sz w:val="18"/>
              </w:rPr>
            </w:pPr>
            <w:del w:id="1698" w:author="MCC160" w:date="2022-11-01T16:21:00Z">
              <w:r w:rsidRPr="00424E59" w:rsidDel="002B6035">
                <w:rPr>
                  <w:rFonts w:ascii="Arial" w:eastAsia="Calibri" w:hAnsi="Arial"/>
                  <w:sz w:val="18"/>
                  <w:lang w:eastAsia="ko-KR"/>
                </w:rPr>
                <w:delText xml:space="preserve">Option b.i in TS 36.579.1 [2] Table </w:delText>
              </w:r>
              <w:r w:rsidRPr="00424E59" w:rsidDel="002B6035">
                <w:rPr>
                  <w:rFonts w:ascii="Arial" w:hAnsi="Arial"/>
                  <w:bCs/>
                  <w:sz w:val="18"/>
                </w:rPr>
                <w:delText>5.3A.1.3-1</w:delText>
              </w:r>
              <w:r w:rsidRPr="00424E59" w:rsidDel="002B6035">
                <w:rPr>
                  <w:rFonts w:ascii="Arial" w:eastAsia="Calibri" w:hAnsi="Arial"/>
                  <w:sz w:val="18"/>
                  <w:lang w:eastAsia="ko-KR"/>
                </w:rPr>
                <w:delText xml:space="preserve"> is applied.</w:delText>
              </w:r>
            </w:del>
          </w:p>
        </w:tc>
        <w:tc>
          <w:tcPr>
            <w:tcW w:w="708" w:type="dxa"/>
            <w:tcBorders>
              <w:top w:val="single" w:sz="4" w:space="0" w:color="auto"/>
              <w:left w:val="single" w:sz="4" w:space="0" w:color="auto"/>
              <w:bottom w:val="single" w:sz="4" w:space="0" w:color="auto"/>
              <w:right w:val="single" w:sz="4" w:space="0" w:color="auto"/>
            </w:tcBorders>
            <w:hideMark/>
            <w:tcPrChange w:id="1699"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306EEA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700"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0BFF4E99"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01"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5C76FEB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702"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5C15FEE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05E5792" w14:textId="77777777" w:rsidTr="008558AA">
        <w:trPr>
          <w:cantSplit/>
          <w:trPrChange w:id="1703"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704"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B48BB9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15-18</w:t>
            </w:r>
          </w:p>
        </w:tc>
        <w:tc>
          <w:tcPr>
            <w:tcW w:w="3967" w:type="dxa"/>
            <w:tcBorders>
              <w:top w:val="single" w:sz="4" w:space="0" w:color="auto"/>
              <w:left w:val="single" w:sz="4" w:space="0" w:color="auto"/>
              <w:bottom w:val="single" w:sz="4" w:space="0" w:color="auto"/>
              <w:right w:val="single" w:sz="4" w:space="0" w:color="auto"/>
            </w:tcBorders>
            <w:hideMark/>
            <w:tcPrChange w:id="1705"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7050DA94"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706"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68DE5A5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707"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353CE877"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08"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7CAEF8C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709"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5F8B5C3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28EDB93" w14:textId="77777777" w:rsidTr="008558AA">
        <w:trPr>
          <w:cantSplit/>
          <w:trPrChange w:id="1710"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711"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E52337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Change w:id="1712"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728E05C5" w14:textId="5A699B34"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1713" w:author="MCC160" w:date="2022-11-01T12:39:00Z">
              <w:r w:rsidRPr="00424E59" w:rsidDel="008558AA">
                <w:rPr>
                  <w:rFonts w:ascii="Arial" w:eastAsia="Calibri" w:hAnsi="Arial"/>
                  <w:sz w:val="18"/>
                </w:rPr>
                <w:delText xml:space="preserve">Is the procedure for </w:delText>
              </w:r>
            </w:del>
            <w:ins w:id="1714" w:author="MCC160" w:date="2022-11-01T12:39:00Z">
              <w:r w:rsidR="008558AA" w:rsidRPr="00424E59">
                <w:rPr>
                  <w:rFonts w:ascii="Arial" w:eastAsia="Calibri" w:hAnsi="Arial"/>
                  <w:sz w:val="18"/>
                </w:rPr>
                <w:t xml:space="preserve">Does the UE (MCPTT </w:t>
              </w:r>
            </w:ins>
            <w:ins w:id="1715" w:author="MCC160" w:date="2022-11-16T22:32:00Z">
              <w:r w:rsidR="00F65DF0" w:rsidRPr="00424E59">
                <w:rPr>
                  <w:rFonts w:ascii="Arial" w:eastAsia="Calibri" w:hAnsi="Arial"/>
                  <w:sz w:val="18"/>
                  <w:rPrChange w:id="1716" w:author="MCC160" w:date="2022-11-16T22:32:00Z">
                    <w:rPr>
                      <w:rFonts w:ascii="Arial" w:eastAsia="Calibri" w:hAnsi="Arial"/>
                      <w:sz w:val="18"/>
                    </w:rPr>
                  </w:rPrChange>
                </w:rPr>
                <w:t>c</w:t>
              </w:r>
            </w:ins>
            <w:ins w:id="1717" w:author="MCC160" w:date="2022-11-01T12:39:00Z">
              <w:r w:rsidR="008558AA" w:rsidRPr="00424E59">
                <w:rPr>
                  <w:rFonts w:ascii="Arial" w:eastAsia="Calibri" w:hAnsi="Arial"/>
                  <w:sz w:val="18"/>
                </w:rPr>
                <w:t>lient) correctly perform test procedure '</w:t>
              </w:r>
            </w:ins>
            <w:r w:rsidRPr="00424E59">
              <w:rPr>
                <w:rFonts w:ascii="Arial" w:hAnsi="Arial"/>
                <w:sz w:val="18"/>
              </w:rPr>
              <w:t>MCX CT call release</w:t>
            </w:r>
            <w:ins w:id="1718" w:author="MCC160" w:date="2022-11-01T12:39:00Z">
              <w:r w:rsidR="008558AA"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5.3.12.3-1 to </w:t>
            </w:r>
            <w:del w:id="1719" w:author="MCC160" w:date="2022-11-01T12:39:00Z">
              <w:r w:rsidRPr="00424E59" w:rsidDel="008558AA">
                <w:rPr>
                  <w:rFonts w:ascii="Arial" w:hAnsi="Arial"/>
                  <w:sz w:val="18"/>
                </w:rPr>
                <w:delText xml:space="preserve">end </w:delText>
              </w:r>
            </w:del>
            <w:ins w:id="1720" w:author="MCC160" w:date="2022-11-01T12:39:00Z">
              <w:r w:rsidR="008558AA" w:rsidRPr="00424E59">
                <w:rPr>
                  <w:rFonts w:ascii="Arial" w:hAnsi="Arial"/>
                  <w:sz w:val="18"/>
                </w:rPr>
                <w:t xml:space="preserve">release </w:t>
              </w:r>
            </w:ins>
            <w:r w:rsidRPr="00424E59">
              <w:rPr>
                <w:rFonts w:ascii="Arial" w:hAnsi="Arial"/>
                <w:sz w:val="18"/>
              </w:rPr>
              <w:t>the call</w:t>
            </w:r>
            <w:del w:id="1721" w:author="MCC160" w:date="2022-11-01T12:39:00Z">
              <w:r w:rsidRPr="00424E59" w:rsidDel="008558AA">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Change w:id="1722"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4D804A1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723"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DA7CB3E"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24"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392CF6C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725"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D03B6F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72A5017" w14:textId="77777777" w:rsidTr="008558AA">
        <w:trPr>
          <w:cantSplit/>
          <w:trPrChange w:id="1726"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727"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1D8A78E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20-21</w:t>
            </w:r>
          </w:p>
        </w:tc>
        <w:tc>
          <w:tcPr>
            <w:tcW w:w="3967" w:type="dxa"/>
            <w:tcBorders>
              <w:top w:val="single" w:sz="4" w:space="0" w:color="auto"/>
              <w:left w:val="single" w:sz="4" w:space="0" w:color="auto"/>
              <w:bottom w:val="single" w:sz="4" w:space="0" w:color="auto"/>
              <w:right w:val="single" w:sz="4" w:space="0" w:color="auto"/>
            </w:tcBorders>
            <w:hideMark/>
            <w:tcPrChange w:id="1728"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644E3D31"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1729"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288E6ED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730"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7B403454"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31"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69247A1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732"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376DB7A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2BF7177" w14:textId="77777777" w:rsidTr="008558AA">
        <w:trPr>
          <w:cantSplit/>
          <w:trPrChange w:id="1733" w:author="MCC160" w:date="2022-11-01T12:37:00Z">
            <w:trPr>
              <w:cantSplit/>
            </w:trPr>
          </w:trPrChange>
        </w:trPr>
        <w:tc>
          <w:tcPr>
            <w:tcW w:w="9600" w:type="dxa"/>
            <w:gridSpan w:val="6"/>
            <w:tcBorders>
              <w:top w:val="single" w:sz="4" w:space="0" w:color="auto"/>
              <w:left w:val="single" w:sz="4" w:space="0" w:color="auto"/>
              <w:bottom w:val="single" w:sz="4" w:space="0" w:color="auto"/>
              <w:right w:val="single" w:sz="4" w:space="0" w:color="auto"/>
            </w:tcBorders>
            <w:hideMark/>
            <w:tcPrChange w:id="1734" w:author="MCC160" w:date="2022-11-01T12:37: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7D4F4976"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p w14:paraId="65C21C2A"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2:</w:t>
            </w:r>
            <w:r w:rsidRPr="00424E59">
              <w:rPr>
                <w:rFonts w:ascii="Arial" w:hAnsi="Arial"/>
                <w:sz w:val="18"/>
              </w:rPr>
              <w:tab/>
            </w:r>
            <w:r w:rsidRPr="00424E59">
              <w:rPr>
                <w:rFonts w:ascii="Arial" w:hAnsi="Arial"/>
                <w:sz w:val="18"/>
                <w:lang w:eastAsia="ko-KR"/>
              </w:rPr>
              <w:t>Void</w:t>
            </w:r>
          </w:p>
        </w:tc>
      </w:tr>
    </w:tbl>
    <w:p w14:paraId="6570C5E2" w14:textId="77777777" w:rsidR="00EB676A" w:rsidRPr="00424E59" w:rsidRDefault="00EB676A" w:rsidP="00EB676A"/>
    <w:p w14:paraId="32645F45" w14:textId="77777777" w:rsidR="00EB676A" w:rsidRPr="00424E59" w:rsidRDefault="00EB676A" w:rsidP="00EB676A">
      <w:pPr>
        <w:keepNext/>
        <w:keepLines/>
        <w:spacing w:before="120"/>
        <w:ind w:left="1985" w:hanging="1985"/>
        <w:rPr>
          <w:rFonts w:ascii="Arial" w:hAnsi="Arial"/>
        </w:rPr>
      </w:pPr>
      <w:r w:rsidRPr="00424E59">
        <w:rPr>
          <w:rFonts w:ascii="Arial" w:hAnsi="Arial"/>
        </w:rPr>
        <w:t>6.2.16.3.3</w:t>
      </w:r>
      <w:r w:rsidRPr="00424E59">
        <w:rPr>
          <w:rFonts w:ascii="Arial" w:hAnsi="Arial"/>
        </w:rPr>
        <w:tab/>
        <w:t>Specific message contents</w:t>
      </w:r>
    </w:p>
    <w:p w14:paraId="4FA7B0AF"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6.2.16.3.3-1: </w:t>
      </w:r>
      <w:r w:rsidRPr="00424E59">
        <w:rPr>
          <w:rFonts w:ascii="Arial" w:hAnsi="Arial"/>
          <w:b/>
          <w:lang w:eastAsia="ko-KR"/>
        </w:rPr>
        <w:t>SIP INVITE</w:t>
      </w:r>
      <w:r w:rsidRPr="00424E59">
        <w:rPr>
          <w:rFonts w:ascii="Arial" w:hAnsi="Arial"/>
          <w:b/>
        </w:rPr>
        <w:t xml:space="preserve"> from the UE (Steps 2, 14, Table 6.2.16.3.2-1;</w:t>
      </w:r>
      <w:r w:rsidRPr="00424E59">
        <w:rPr>
          <w:rFonts w:ascii="Arial" w:hAnsi="Arial"/>
          <w:b/>
        </w:rP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424E59" w14:paraId="6C974CBB"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320283"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5.5.2.5.1-1, condition PRIVATE-CALL</w:t>
            </w:r>
          </w:p>
        </w:tc>
      </w:tr>
      <w:tr w:rsidR="00EB676A" w:rsidRPr="00424E59" w14:paraId="29C96D35"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0367869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A21A0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CE597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54ADD8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34227AA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B641FAA"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F6F57BB" w14:textId="77777777" w:rsidR="00EB676A" w:rsidRPr="00424E59" w:rsidRDefault="00EB676A" w:rsidP="00BC3F8D">
            <w:pPr>
              <w:keepNext/>
              <w:keepLines/>
              <w:spacing w:after="0"/>
              <w:rPr>
                <w:rFonts w:ascii="Arial" w:hAnsi="Arial"/>
                <w:b/>
                <w:sz w:val="18"/>
              </w:rPr>
            </w:pPr>
            <w:r w:rsidRPr="00424E59">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5D8573BA" w14:textId="77777777" w:rsidR="00EB676A" w:rsidRPr="00424E59" w:rsidRDefault="00EB676A" w:rsidP="00BC3F8D">
            <w:pPr>
              <w:keepNext/>
              <w:keepLines/>
              <w:spacing w:after="0"/>
              <w:rPr>
                <w:rFonts w:ascii="Arial" w:hAnsi="Arial"/>
                <w:b/>
                <w:sz w:val="18"/>
              </w:rPr>
            </w:pPr>
            <w:r w:rsidRPr="00424E59">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3B59BC2" w14:textId="77777777" w:rsidR="00EB676A" w:rsidRPr="00424E59"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49253E9D" w14:textId="77777777" w:rsidR="00EB676A" w:rsidRPr="00424E59" w:rsidRDefault="00EB676A" w:rsidP="00BC3F8D">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34DFDE69" w14:textId="77777777" w:rsidR="00EB676A" w:rsidRPr="00424E59" w:rsidRDefault="00EB676A" w:rsidP="00BC3F8D">
            <w:pPr>
              <w:keepNext/>
              <w:keepLines/>
              <w:spacing w:after="0"/>
              <w:jc w:val="center"/>
              <w:rPr>
                <w:rFonts w:ascii="Arial" w:hAnsi="Arial"/>
                <w:b/>
                <w:sz w:val="18"/>
              </w:rPr>
            </w:pPr>
          </w:p>
        </w:tc>
      </w:tr>
      <w:tr w:rsidR="00EB676A" w:rsidRPr="00424E59" w14:paraId="76A1E978"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B1F751B" w14:textId="77777777" w:rsidR="00EB676A" w:rsidRPr="00424E59" w:rsidRDefault="00EB676A" w:rsidP="00BC3F8D">
            <w:pPr>
              <w:keepNext/>
              <w:keepLines/>
              <w:spacing w:after="0"/>
              <w:rPr>
                <w:rFonts w:ascii="Arial" w:hAnsi="Arial"/>
                <w:sz w:val="18"/>
              </w:rPr>
            </w:pPr>
            <w:r w:rsidRPr="00424E59">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20DC5711"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004DAE0"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4DA9F4"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7DC2AA" w14:textId="77777777" w:rsidR="00EB676A" w:rsidRPr="00424E59" w:rsidRDefault="00EB676A" w:rsidP="00BC3F8D">
            <w:pPr>
              <w:keepNext/>
              <w:keepLines/>
              <w:spacing w:after="0"/>
              <w:rPr>
                <w:rFonts w:ascii="Arial" w:hAnsi="Arial"/>
                <w:sz w:val="18"/>
              </w:rPr>
            </w:pPr>
          </w:p>
        </w:tc>
      </w:tr>
      <w:tr w:rsidR="00EB676A" w:rsidRPr="00424E59" w14:paraId="5C953441"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C868825"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021CE7C" w14:textId="77777777" w:rsidR="00EB676A" w:rsidRPr="00424E59" w:rsidRDefault="00EB676A" w:rsidP="00BC3F8D">
            <w:pPr>
              <w:keepNext/>
              <w:keepLines/>
              <w:spacing w:after="0"/>
              <w:rPr>
                <w:rFonts w:ascii="Arial" w:hAnsi="Arial"/>
                <w:sz w:val="18"/>
              </w:rPr>
            </w:pPr>
            <w:r w:rsidRPr="00424E59">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7BFB12C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0B80A7"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538153" w14:textId="77777777" w:rsidR="00EB676A" w:rsidRPr="00424E59" w:rsidRDefault="00EB676A" w:rsidP="00BC3F8D">
            <w:pPr>
              <w:keepNext/>
              <w:keepLines/>
              <w:spacing w:after="0"/>
              <w:rPr>
                <w:rFonts w:ascii="Arial" w:hAnsi="Arial"/>
                <w:sz w:val="18"/>
              </w:rPr>
            </w:pPr>
          </w:p>
        </w:tc>
      </w:tr>
      <w:tr w:rsidR="00EB676A" w:rsidRPr="00424E59" w14:paraId="17AA5C3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6302790E"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0EAE6F3" w14:textId="77777777" w:rsidR="00EB676A" w:rsidRPr="00424E59" w:rsidRDefault="00EB676A" w:rsidP="00BC3F8D">
            <w:pPr>
              <w:keepNext/>
              <w:keepLines/>
              <w:spacing w:after="0"/>
              <w:rPr>
                <w:rFonts w:ascii="Arial" w:hAnsi="Arial"/>
                <w:iCs/>
                <w:sz w:val="18"/>
              </w:rPr>
            </w:pPr>
            <w:r w:rsidRPr="00424E59">
              <w:rPr>
                <w:rFonts w:ascii="Arial" w:hAnsi="Arial"/>
                <w:iCs/>
                <w:sz w:val="18"/>
              </w:rPr>
              <w:t>“</w:t>
            </w:r>
            <w:r w:rsidRPr="00424E59">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7EAAE27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BE3E73"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296EB88A" w14:textId="77777777" w:rsidR="00EB676A" w:rsidRPr="00424E59" w:rsidRDefault="00EB676A" w:rsidP="00BC3F8D">
            <w:pPr>
              <w:keepNext/>
              <w:keepLines/>
              <w:spacing w:after="0"/>
              <w:rPr>
                <w:rFonts w:ascii="Arial" w:hAnsi="Arial"/>
                <w:sz w:val="18"/>
              </w:rPr>
            </w:pPr>
          </w:p>
        </w:tc>
      </w:tr>
      <w:tr w:rsidR="00EB676A" w:rsidRPr="00424E59" w14:paraId="2B0C800B"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7DA0EB97" w14:textId="77777777" w:rsidR="00EB676A" w:rsidRPr="00424E59" w:rsidRDefault="00EB676A" w:rsidP="00BC3F8D">
            <w:pPr>
              <w:keepNext/>
              <w:keepLines/>
              <w:spacing w:after="0"/>
              <w:rPr>
                <w:rFonts w:ascii="Arial" w:hAnsi="Arial"/>
                <w:sz w:val="18"/>
              </w:rPr>
            </w:pPr>
            <w:r w:rsidRPr="00424E59">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17B0DD9"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CEF96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42A768"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31D0318" w14:textId="77777777" w:rsidR="00EB676A" w:rsidRPr="00424E59" w:rsidRDefault="00EB676A" w:rsidP="00BC3F8D">
            <w:pPr>
              <w:keepNext/>
              <w:keepLines/>
              <w:spacing w:after="0"/>
              <w:rPr>
                <w:rFonts w:ascii="Arial" w:hAnsi="Arial"/>
                <w:sz w:val="18"/>
              </w:rPr>
            </w:pPr>
          </w:p>
        </w:tc>
      </w:tr>
      <w:tr w:rsidR="00EB676A" w:rsidRPr="00424E59" w14:paraId="6BD05398"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98F50C"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FD990A"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AE4D9A4"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687E4D94"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0732146" w14:textId="77777777" w:rsidR="00EB676A" w:rsidRPr="00424E59" w:rsidRDefault="00EB676A" w:rsidP="00BC3F8D">
            <w:pPr>
              <w:keepNext/>
              <w:keepLines/>
              <w:spacing w:after="0"/>
              <w:rPr>
                <w:rFonts w:ascii="Arial" w:hAnsi="Arial"/>
                <w:sz w:val="18"/>
              </w:rPr>
            </w:pPr>
          </w:p>
        </w:tc>
      </w:tr>
      <w:tr w:rsidR="00EB676A" w:rsidRPr="00424E59" w14:paraId="6E6268F6"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23CDE7"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9EEF1C"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4647D6F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0FB599"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6EB69AED" w14:textId="77777777" w:rsidR="00EB676A" w:rsidRPr="00424E59" w:rsidRDefault="00EB676A" w:rsidP="00BC3F8D">
            <w:pPr>
              <w:keepNext/>
              <w:keepLines/>
              <w:spacing w:after="0"/>
              <w:rPr>
                <w:rFonts w:ascii="Arial" w:hAnsi="Arial"/>
                <w:sz w:val="18"/>
              </w:rPr>
            </w:pPr>
          </w:p>
        </w:tc>
      </w:tr>
      <w:tr w:rsidR="00EB676A" w:rsidRPr="00424E59" w14:paraId="0029A48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6190B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FA87BD"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3638C6"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5A2CD8F9"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58CA885" w14:textId="77777777" w:rsidR="00EB676A" w:rsidRPr="00424E59" w:rsidRDefault="00EB676A" w:rsidP="00BC3F8D">
            <w:pPr>
              <w:keepNext/>
              <w:keepLines/>
              <w:spacing w:after="0"/>
              <w:rPr>
                <w:rFonts w:ascii="Arial" w:hAnsi="Arial"/>
                <w:sz w:val="18"/>
              </w:rPr>
            </w:pPr>
          </w:p>
        </w:tc>
      </w:tr>
      <w:tr w:rsidR="00EB676A" w:rsidRPr="00424E59" w14:paraId="55E3090F"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9A6B78"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719C7EB"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731744C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B59DC4" w14:textId="77777777" w:rsidR="00EB676A" w:rsidRPr="00424E59"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78725991" w14:textId="77777777" w:rsidR="00EB676A" w:rsidRPr="00424E59" w:rsidRDefault="00EB676A" w:rsidP="00BC3F8D">
            <w:pPr>
              <w:keepNext/>
              <w:keepLines/>
              <w:spacing w:after="0"/>
              <w:rPr>
                <w:rFonts w:ascii="Arial" w:hAnsi="Arial"/>
                <w:sz w:val="18"/>
              </w:rPr>
            </w:pPr>
          </w:p>
        </w:tc>
      </w:tr>
    </w:tbl>
    <w:p w14:paraId="01DF682F" w14:textId="77777777" w:rsidR="00EB676A" w:rsidRPr="00424E59" w:rsidRDefault="00EB676A" w:rsidP="00EB676A"/>
    <w:p w14:paraId="72AC7D7B"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6.2.16.3.3-2: </w:t>
      </w:r>
      <w:r w:rsidRPr="00424E59">
        <w:rPr>
          <w:rFonts w:ascii="Arial" w:hAnsi="Arial"/>
          <w:b/>
          <w:lang w:eastAsia="ko-KR"/>
        </w:rPr>
        <w:t>MCPTT-Info in SIP INVITE</w:t>
      </w:r>
      <w:r w:rsidRPr="00424E59">
        <w:rPr>
          <w:rFonts w:ascii="Arial" w:hAnsi="Arial"/>
          <w: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38B54D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E56D08B"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PRIVATE-CALL, INVITE_RFEER</w:t>
            </w:r>
          </w:p>
        </w:tc>
      </w:tr>
      <w:tr w:rsidR="00EB676A" w:rsidRPr="00424E59" w14:paraId="0E112CF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341941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DC139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E8A01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5532F9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3563A8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FF4F0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F77964"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07F8D3DD"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E4734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27CBF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C82309" w14:textId="77777777" w:rsidR="00EB676A" w:rsidRPr="00424E59" w:rsidRDefault="00EB676A" w:rsidP="00BC3F8D">
            <w:pPr>
              <w:keepNext/>
              <w:keepLines/>
              <w:spacing w:after="0"/>
              <w:rPr>
                <w:rFonts w:ascii="Arial" w:hAnsi="Arial"/>
                <w:sz w:val="18"/>
              </w:rPr>
            </w:pPr>
          </w:p>
        </w:tc>
      </w:tr>
      <w:tr w:rsidR="00EB676A" w:rsidRPr="00424E59" w14:paraId="3764721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BA5AD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23C3191"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464F6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6035E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40177FA" w14:textId="77777777" w:rsidR="00EB676A" w:rsidRPr="00424E59" w:rsidRDefault="00EB676A" w:rsidP="00BC3F8D">
            <w:pPr>
              <w:keepNext/>
              <w:keepLines/>
              <w:spacing w:after="0"/>
              <w:rPr>
                <w:rFonts w:ascii="Arial" w:hAnsi="Arial"/>
                <w:sz w:val="18"/>
              </w:rPr>
            </w:pPr>
          </w:p>
        </w:tc>
      </w:tr>
      <w:tr w:rsidR="00EB676A" w:rsidRPr="00424E59" w14:paraId="0E470715" w14:textId="77777777" w:rsidTr="00BC3F8D">
        <w:trPr>
          <w:jc w:val="center"/>
        </w:trPr>
        <w:tc>
          <w:tcPr>
            <w:tcW w:w="2835" w:type="dxa"/>
            <w:tcBorders>
              <w:top w:val="single" w:sz="4" w:space="0" w:color="auto"/>
              <w:left w:val="single" w:sz="4" w:space="0" w:color="auto"/>
              <w:bottom w:val="nil"/>
              <w:right w:val="single" w:sz="4" w:space="0" w:color="auto"/>
            </w:tcBorders>
            <w:vAlign w:val="center"/>
            <w:hideMark/>
          </w:tcPr>
          <w:p w14:paraId="237A702B"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B2DECDA" w14:textId="77777777" w:rsidR="00EB676A" w:rsidRPr="00424E59" w:rsidRDefault="00EB676A" w:rsidP="00BC3F8D">
            <w:pPr>
              <w:keepNext/>
              <w:keepLines/>
              <w:spacing w:after="0"/>
              <w:rPr>
                <w:rFonts w:ascii="Arial" w:hAnsi="Arial"/>
                <w:sz w:val="18"/>
              </w:rPr>
            </w:pPr>
            <w:r w:rsidRPr="00424E59">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1BE428C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FC71D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1A83D5D" w14:textId="77777777" w:rsidR="00EB676A" w:rsidRPr="00424E59" w:rsidRDefault="00EB676A" w:rsidP="00BC3F8D">
            <w:pPr>
              <w:keepNext/>
              <w:keepLines/>
              <w:spacing w:after="0"/>
              <w:rPr>
                <w:rFonts w:ascii="Arial" w:hAnsi="Arial"/>
                <w:sz w:val="18"/>
              </w:rPr>
            </w:pPr>
          </w:p>
        </w:tc>
      </w:tr>
      <w:tr w:rsidR="00EB676A" w:rsidRPr="00424E59" w14:paraId="0423A40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E7727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B2018A7"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95E8016" w14:textId="77777777" w:rsidR="00EB676A" w:rsidRPr="00424E59" w:rsidRDefault="00EB676A" w:rsidP="00BC3F8D">
            <w:pPr>
              <w:keepNext/>
              <w:keepLines/>
              <w:spacing w:after="0"/>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9646F1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056C96" w14:textId="77777777" w:rsidR="00EB676A" w:rsidRPr="00424E59" w:rsidRDefault="00EB676A" w:rsidP="00BC3F8D">
            <w:pPr>
              <w:keepNext/>
              <w:keepLines/>
              <w:spacing w:after="0"/>
              <w:rPr>
                <w:rFonts w:ascii="Arial" w:hAnsi="Arial"/>
                <w:sz w:val="18"/>
              </w:rPr>
            </w:pPr>
          </w:p>
        </w:tc>
      </w:tr>
      <w:tr w:rsidR="00EB676A" w:rsidRPr="00424E59" w14:paraId="221E88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58DCB0"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7A172998" w14:textId="77777777" w:rsidR="00EB676A" w:rsidRPr="00424E59" w:rsidRDefault="00EB676A" w:rsidP="00BC3F8D">
            <w:pPr>
              <w:keepNext/>
              <w:keepLines/>
              <w:spacing w:after="0"/>
              <w:rPr>
                <w:rFonts w:ascii="Arial" w:hAnsi="Arial"/>
                <w:sz w:val="18"/>
              </w:rPr>
            </w:pPr>
            <w:r w:rsidRPr="00424E59">
              <w:rPr>
                <w:rFonts w:ascii="Arial" w:hAnsi="Arial"/>
                <w:sz w:val="18"/>
              </w:rPr>
              <w:t>"local-init"</w:t>
            </w:r>
          </w:p>
        </w:tc>
        <w:tc>
          <w:tcPr>
            <w:tcW w:w="2126" w:type="dxa"/>
            <w:tcBorders>
              <w:top w:val="single" w:sz="4" w:space="0" w:color="auto"/>
              <w:left w:val="single" w:sz="4" w:space="0" w:color="auto"/>
              <w:bottom w:val="single" w:sz="4" w:space="0" w:color="auto"/>
              <w:right w:val="single" w:sz="4" w:space="0" w:color="auto"/>
            </w:tcBorders>
          </w:tcPr>
          <w:p w14:paraId="65A3AE5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65399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604AB2" w14:textId="77777777" w:rsidR="00EB676A" w:rsidRPr="00424E59" w:rsidRDefault="00EB676A" w:rsidP="00BC3F8D">
            <w:pPr>
              <w:keepNext/>
              <w:keepLines/>
              <w:spacing w:after="0"/>
              <w:rPr>
                <w:rFonts w:ascii="Arial" w:hAnsi="Arial"/>
                <w:sz w:val="18"/>
              </w:rPr>
            </w:pPr>
          </w:p>
        </w:tc>
      </w:tr>
    </w:tbl>
    <w:p w14:paraId="0875B6BF" w14:textId="77777777" w:rsidR="00EB676A" w:rsidRPr="00424E59" w:rsidRDefault="00EB676A" w:rsidP="00EB676A"/>
    <w:p w14:paraId="26F067CC" w14:textId="77777777" w:rsidR="00EB676A" w:rsidRPr="00424E59" w:rsidRDefault="00EB676A" w:rsidP="00EB676A">
      <w:pPr>
        <w:keepNext/>
        <w:keepLines/>
        <w:spacing w:before="60"/>
        <w:jc w:val="center"/>
        <w:rPr>
          <w:rFonts w:ascii="Arial" w:hAnsi="Arial"/>
          <w:b/>
        </w:rPr>
      </w:pPr>
      <w:r w:rsidRPr="00424E59">
        <w:rPr>
          <w:rFonts w:ascii="Arial" w:hAnsi="Arial"/>
          <w:b/>
        </w:rPr>
        <w:t>Table 6.2.16.3.3-3: SDP Message</w:t>
      </w:r>
      <w:r w:rsidRPr="00424E59">
        <w:rPr>
          <w:rFonts w:ascii="Arial" w:hAnsi="Arial"/>
          <w:b/>
          <w:lang w:eastAsia="ko-KR"/>
        </w:rPr>
        <w:t xml:space="preserve"> in SIP INVITE</w:t>
      </w:r>
      <w:r w:rsidRPr="00424E59">
        <w:rPr>
          <w:rFonts w:ascii="Arial" w:hAnsi="Arial"/>
          <w: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28B469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CACF9A"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PRIVATE-CALL, INITIAL_SDP_OFFER, IMPLICIT_GRANT_REQUESTED</w:t>
            </w:r>
          </w:p>
        </w:tc>
      </w:tr>
      <w:tr w:rsidR="00EB676A" w:rsidRPr="00424E59" w14:paraId="466899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4212F6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23927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B71DE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703CB2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794E6D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D287A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E40310"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7564AB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47E0AE8"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2751C6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CE94A0" w14:textId="77777777" w:rsidR="00EB676A" w:rsidRPr="00424E59" w:rsidRDefault="00EB676A" w:rsidP="00BC3F8D">
            <w:pPr>
              <w:keepNext/>
              <w:keepLines/>
              <w:spacing w:after="0"/>
              <w:rPr>
                <w:rFonts w:ascii="Arial" w:hAnsi="Arial"/>
                <w:sz w:val="18"/>
              </w:rPr>
            </w:pPr>
          </w:p>
        </w:tc>
      </w:tr>
      <w:tr w:rsidR="00EB676A" w:rsidRPr="00424E59" w14:paraId="2E7A0D0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EB437C" w14:textId="77777777" w:rsidR="00EB676A" w:rsidRPr="00424E59" w:rsidRDefault="00EB676A" w:rsidP="00BC3F8D">
            <w:pPr>
              <w:keepNext/>
              <w:keepLines/>
              <w:spacing w:after="0"/>
              <w:rPr>
                <w:rFonts w:ascii="Arial" w:hAnsi="Arial"/>
                <w:b/>
                <w:sz w:val="18"/>
              </w:rPr>
            </w:pPr>
            <w:r w:rsidRPr="00424E59">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088D5FF"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C866B56" w14:textId="77777777" w:rsidR="00EB676A" w:rsidRPr="00424E59" w:rsidRDefault="00EB676A" w:rsidP="00BC3F8D">
            <w:pPr>
              <w:keepNext/>
              <w:keepLines/>
              <w:spacing w:after="0"/>
              <w:rPr>
                <w:rFonts w:ascii="Arial" w:hAnsi="Arial"/>
                <w:sz w:val="18"/>
              </w:rPr>
            </w:pPr>
            <w:r w:rsidRPr="00424E59">
              <w:rPr>
                <w:rFonts w:ascii="Arial" w:hAnsi="Arial"/>
                <w:sz w:val="18"/>
              </w:rPr>
              <w:t>a=line</w:t>
            </w:r>
          </w:p>
          <w:p w14:paraId="1BD07199" w14:textId="77777777" w:rsidR="00EB676A" w:rsidRPr="00424E59" w:rsidRDefault="00EB676A" w:rsidP="00BC3F8D">
            <w:pPr>
              <w:keepNext/>
              <w:keepLines/>
              <w:spacing w:after="0"/>
              <w:rPr>
                <w:rFonts w:ascii="Arial" w:hAnsi="Arial"/>
                <w:sz w:val="18"/>
              </w:rPr>
            </w:pPr>
            <w:r w:rsidRPr="00424E59">
              <w:rPr>
                <w:rFonts w:ascii="Arial" w:hAnsi="Arial"/>
                <w:sz w:val="18"/>
              </w:rPr>
              <w:t>attribute=sendonly</w:t>
            </w:r>
          </w:p>
        </w:tc>
        <w:tc>
          <w:tcPr>
            <w:tcW w:w="1418" w:type="dxa"/>
            <w:tcBorders>
              <w:top w:val="single" w:sz="4" w:space="0" w:color="auto"/>
              <w:left w:val="single" w:sz="4" w:space="0" w:color="auto"/>
              <w:bottom w:val="single" w:sz="4" w:space="0" w:color="auto"/>
              <w:right w:val="single" w:sz="4" w:space="0" w:color="auto"/>
            </w:tcBorders>
          </w:tcPr>
          <w:p w14:paraId="26A2CCA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E91125B" w14:textId="77777777" w:rsidR="00EB676A" w:rsidRPr="00424E59" w:rsidRDefault="00EB676A" w:rsidP="00BC3F8D">
            <w:pPr>
              <w:keepNext/>
              <w:keepLines/>
              <w:spacing w:after="0"/>
              <w:rPr>
                <w:rFonts w:ascii="Arial" w:hAnsi="Arial"/>
                <w:sz w:val="18"/>
              </w:rPr>
            </w:pPr>
          </w:p>
        </w:tc>
      </w:tr>
      <w:tr w:rsidR="00EB676A" w:rsidRPr="00424E59" w14:paraId="257C216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532CA0"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60E3B07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F6BEB9"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F76B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87AAE43" w14:textId="77777777" w:rsidR="00EB676A" w:rsidRPr="00424E59" w:rsidRDefault="00EB676A" w:rsidP="00BC3F8D">
            <w:pPr>
              <w:keepNext/>
              <w:keepLines/>
              <w:spacing w:after="0"/>
              <w:rPr>
                <w:rFonts w:ascii="Arial" w:hAnsi="Arial"/>
                <w:sz w:val="18"/>
              </w:rPr>
            </w:pPr>
          </w:p>
        </w:tc>
      </w:tr>
    </w:tbl>
    <w:p w14:paraId="26191BF8" w14:textId="77777777" w:rsidR="00EB676A" w:rsidRPr="00424E59" w:rsidRDefault="00EB676A" w:rsidP="00EB676A"/>
    <w:p w14:paraId="2C52C67F"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6.2.16.3.3-4: </w:t>
      </w:r>
      <w:r w:rsidRPr="00424E59">
        <w:rPr>
          <w:rFonts w:ascii="Arial" w:hAnsi="Arial"/>
          <w:b/>
          <w:lang w:eastAsia="ko-KR"/>
        </w:rPr>
        <w:t>SIP 200 (OK)</w:t>
      </w:r>
      <w:r w:rsidRPr="00424E59">
        <w:rPr>
          <w:rFonts w:ascii="Arial" w:hAnsi="Arial"/>
          <w:b/>
        </w:rPr>
        <w:t xml:space="preserve"> from the SS (Steps 2, 14, Table 6.2.16.3.2-1;</w:t>
      </w:r>
      <w:r w:rsidRPr="00424E59">
        <w:rPr>
          <w:rFonts w:ascii="Arial" w:hAnsi="Arial"/>
          <w:b/>
        </w:rP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23EF3A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95C1F6"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5.5.2.17.1.2-1 condition INVITE-RSP</w:t>
            </w:r>
          </w:p>
        </w:tc>
      </w:tr>
      <w:tr w:rsidR="00EB676A" w:rsidRPr="00424E59" w14:paraId="725B553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41710A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E7E57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59C7B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94E882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4C9F22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99869D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4E0649D"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Feature-Caps</w:t>
            </w:r>
          </w:p>
        </w:tc>
        <w:tc>
          <w:tcPr>
            <w:tcW w:w="2126" w:type="dxa"/>
            <w:tcBorders>
              <w:top w:val="single" w:sz="4" w:space="0" w:color="auto"/>
              <w:left w:val="single" w:sz="4" w:space="0" w:color="auto"/>
              <w:bottom w:val="single" w:sz="4" w:space="0" w:color="auto"/>
              <w:right w:val="single" w:sz="4" w:space="0" w:color="auto"/>
            </w:tcBorders>
          </w:tcPr>
          <w:p w14:paraId="1F80A1D8"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CDA7E6"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AEE08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E83079" w14:textId="77777777" w:rsidR="00EB676A" w:rsidRPr="00424E59" w:rsidRDefault="00EB676A" w:rsidP="00BC3F8D">
            <w:pPr>
              <w:keepNext/>
              <w:keepLines/>
              <w:spacing w:after="0"/>
              <w:rPr>
                <w:rFonts w:ascii="Arial" w:hAnsi="Arial"/>
                <w:sz w:val="18"/>
              </w:rPr>
            </w:pPr>
          </w:p>
        </w:tc>
      </w:tr>
      <w:tr w:rsidR="00EB676A" w:rsidRPr="00424E59" w14:paraId="5949C7D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721919D"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fcap-name</w:t>
            </w:r>
          </w:p>
        </w:tc>
        <w:tc>
          <w:tcPr>
            <w:tcW w:w="2126" w:type="dxa"/>
            <w:tcBorders>
              <w:top w:val="single" w:sz="4" w:space="0" w:color="auto"/>
              <w:left w:val="single" w:sz="4" w:space="0" w:color="auto"/>
              <w:bottom w:val="single" w:sz="4" w:space="0" w:color="auto"/>
              <w:right w:val="single" w:sz="4" w:space="0" w:color="auto"/>
            </w:tcBorders>
            <w:hideMark/>
          </w:tcPr>
          <w:p w14:paraId="2DDBD71A" w14:textId="77777777" w:rsidR="00EB676A" w:rsidRPr="00424E59" w:rsidRDefault="00EB676A" w:rsidP="00BC3F8D">
            <w:pPr>
              <w:keepNext/>
              <w:keepLines/>
              <w:spacing w:after="0"/>
              <w:rPr>
                <w:rFonts w:ascii="Arial" w:hAnsi="Arial"/>
                <w:sz w:val="18"/>
              </w:rPr>
            </w:pPr>
            <w:r w:rsidRPr="00424E59">
              <w:rPr>
                <w:rFonts w:ascii="Arial" w:hAnsi="Arial"/>
                <w:sz w:val="18"/>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65D7DA95" w14:textId="77777777" w:rsidR="00EB676A" w:rsidRPr="00424E59" w:rsidRDefault="00EB676A" w:rsidP="00BC3F8D">
            <w:pPr>
              <w:keepNext/>
              <w:keepLines/>
              <w:spacing w:after="0"/>
              <w:rPr>
                <w:rFonts w:ascii="Arial" w:hAnsi="Arial"/>
                <w:sz w:val="18"/>
              </w:rPr>
            </w:pPr>
            <w:r w:rsidRPr="00424E59">
              <w:rPr>
                <w:rFonts w:ascii="Arial" w:hAnsi="Arial"/>
                <w:sz w:val="18"/>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24E973A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077CC1" w14:textId="77777777" w:rsidR="00EB676A" w:rsidRPr="00424E59" w:rsidRDefault="00EB676A" w:rsidP="00BC3F8D">
            <w:pPr>
              <w:keepNext/>
              <w:keepLines/>
              <w:spacing w:after="0"/>
              <w:rPr>
                <w:rFonts w:ascii="Arial" w:hAnsi="Arial"/>
                <w:sz w:val="18"/>
              </w:rPr>
            </w:pPr>
          </w:p>
        </w:tc>
      </w:tr>
      <w:tr w:rsidR="00EB676A" w:rsidRPr="00424E59" w14:paraId="010FD4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E8440C5" w14:textId="77777777" w:rsidR="00EB676A" w:rsidRPr="00424E59" w:rsidRDefault="00EB676A" w:rsidP="00BC3F8D">
            <w:pPr>
              <w:keepNext/>
              <w:keepLines/>
              <w:spacing w:after="0"/>
              <w:rPr>
                <w:rFonts w:ascii="Arial" w:hAnsi="Arial"/>
                <w:bCs/>
                <w:sz w:val="18"/>
              </w:rPr>
            </w:pPr>
            <w:r w:rsidRPr="00424E59">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2B5B237"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82AA2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C60FD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5A0F76" w14:textId="77777777" w:rsidR="00EB676A" w:rsidRPr="00424E59" w:rsidRDefault="00EB676A" w:rsidP="00BC3F8D">
            <w:pPr>
              <w:keepNext/>
              <w:keepLines/>
              <w:spacing w:after="0"/>
              <w:rPr>
                <w:rFonts w:ascii="Arial" w:hAnsi="Arial"/>
                <w:sz w:val="18"/>
              </w:rPr>
            </w:pPr>
          </w:p>
        </w:tc>
      </w:tr>
      <w:tr w:rsidR="00EB676A" w:rsidRPr="00424E59" w14:paraId="52FC8AD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7530452"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6D9A664" w14:textId="77777777" w:rsidR="00EB676A" w:rsidRPr="00424E59" w:rsidRDefault="00EB676A" w:rsidP="00BC3F8D">
            <w:pPr>
              <w:keepNext/>
              <w:keepLines/>
              <w:spacing w:after="0"/>
              <w:rPr>
                <w:rFonts w:ascii="Arial" w:hAnsi="Arial"/>
                <w:sz w:val="18"/>
              </w:rPr>
            </w:pPr>
            <w:r w:rsidRPr="00424E59">
              <w:rPr>
                <w:rFonts w:ascii="Arial" w:hAnsi="Arial"/>
                <w:sz w:val="18"/>
              </w:rP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06D11F2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A4BFF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64FAF7" w14:textId="77777777" w:rsidR="00EB676A" w:rsidRPr="00424E59" w:rsidRDefault="00EB676A" w:rsidP="00BC3F8D">
            <w:pPr>
              <w:keepNext/>
              <w:keepLines/>
              <w:spacing w:after="0"/>
              <w:rPr>
                <w:rFonts w:ascii="Arial" w:hAnsi="Arial"/>
                <w:sz w:val="18"/>
              </w:rPr>
            </w:pPr>
          </w:p>
        </w:tc>
      </w:tr>
    </w:tbl>
    <w:p w14:paraId="3D67C515" w14:textId="77777777" w:rsidR="00EB676A" w:rsidRPr="00424E59" w:rsidRDefault="00EB676A" w:rsidP="00EB676A"/>
    <w:p w14:paraId="51008215" w14:textId="77777777" w:rsidR="00EB676A" w:rsidRPr="00424E59" w:rsidRDefault="00EB676A" w:rsidP="00EB676A">
      <w:pPr>
        <w:keepNext/>
        <w:keepLines/>
        <w:spacing w:before="60"/>
        <w:jc w:val="center"/>
        <w:rPr>
          <w:rFonts w:ascii="Arial" w:hAnsi="Arial"/>
          <w:b/>
        </w:rPr>
      </w:pPr>
      <w:r w:rsidRPr="00424E59">
        <w:rPr>
          <w:rFonts w:ascii="Arial" w:hAnsi="Arial"/>
          <w:b/>
        </w:rPr>
        <w:t>Table 6.2.16.3.3-4A: SDP in SIP 200 (OK) (Table 6.2.16.3.3-4)</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2808"/>
        <w:gridCol w:w="2127"/>
        <w:gridCol w:w="2127"/>
        <w:gridCol w:w="1419"/>
        <w:gridCol w:w="1135"/>
      </w:tblGrid>
      <w:tr w:rsidR="00EB676A" w:rsidRPr="00424E59" w14:paraId="46A72816" w14:textId="77777777" w:rsidTr="00BC3F8D">
        <w:trPr>
          <w:gridBefore w:val="1"/>
          <w:wBefore w:w="29" w:type="dxa"/>
        </w:trPr>
        <w:tc>
          <w:tcPr>
            <w:tcW w:w="9616" w:type="dxa"/>
            <w:gridSpan w:val="5"/>
            <w:tcBorders>
              <w:top w:val="single" w:sz="4" w:space="0" w:color="auto"/>
              <w:left w:val="single" w:sz="4" w:space="0" w:color="auto"/>
              <w:bottom w:val="single" w:sz="4" w:space="0" w:color="auto"/>
              <w:right w:val="single" w:sz="4" w:space="0" w:color="auto"/>
            </w:tcBorders>
            <w:hideMark/>
          </w:tcPr>
          <w:p w14:paraId="1B8B3619"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SDP_ANSWER, IMPLICIT_GRANT_REQUESTED, IMPLICIT_FLOOR_GRANTED</w:t>
            </w:r>
          </w:p>
        </w:tc>
      </w:tr>
      <w:tr w:rsidR="00EB676A" w:rsidRPr="00424E59" w14:paraId="555686B5" w14:textId="77777777" w:rsidTr="00BC3F8D">
        <w:tc>
          <w:tcPr>
            <w:tcW w:w="2837" w:type="dxa"/>
            <w:gridSpan w:val="2"/>
            <w:tcBorders>
              <w:top w:val="single" w:sz="4" w:space="0" w:color="auto"/>
              <w:left w:val="single" w:sz="4" w:space="0" w:color="auto"/>
              <w:bottom w:val="single" w:sz="4" w:space="0" w:color="auto"/>
              <w:right w:val="single" w:sz="4" w:space="0" w:color="auto"/>
            </w:tcBorders>
            <w:hideMark/>
          </w:tcPr>
          <w:p w14:paraId="15B9A70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4901D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D7A61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90A864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3CF5E0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CFE1A78" w14:textId="77777777" w:rsidTr="00BC3F8D">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37AC3FD"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description[1]</w:t>
            </w:r>
          </w:p>
        </w:tc>
        <w:tc>
          <w:tcPr>
            <w:tcW w:w="2127" w:type="dxa"/>
            <w:tcBorders>
              <w:top w:val="single" w:sz="4" w:space="0" w:color="auto"/>
              <w:left w:val="single" w:sz="4" w:space="0" w:color="auto"/>
              <w:bottom w:val="single" w:sz="4" w:space="0" w:color="auto"/>
              <w:right w:val="single" w:sz="4" w:space="0" w:color="auto"/>
            </w:tcBorders>
            <w:vAlign w:val="center"/>
          </w:tcPr>
          <w:p w14:paraId="47BDB2E0"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3841FDA"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0EC6DE4B"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4A8C87" w14:textId="77777777" w:rsidR="00EB676A" w:rsidRPr="00424E59" w:rsidRDefault="00EB676A" w:rsidP="00BC3F8D">
            <w:pPr>
              <w:keepNext/>
              <w:keepLines/>
              <w:spacing w:after="0"/>
              <w:rPr>
                <w:rFonts w:ascii="Arial" w:hAnsi="Arial"/>
                <w:sz w:val="18"/>
              </w:rPr>
            </w:pPr>
          </w:p>
        </w:tc>
      </w:tr>
      <w:tr w:rsidR="00EB676A" w:rsidRPr="00424E59" w14:paraId="1C4012BB" w14:textId="77777777" w:rsidTr="00BC3F8D">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B4A3827" w14:textId="77777777" w:rsidR="00EB676A" w:rsidRPr="00424E59" w:rsidRDefault="00EB676A" w:rsidP="00BC3F8D">
            <w:pPr>
              <w:keepNext/>
              <w:keepLines/>
              <w:spacing w:after="0"/>
              <w:rPr>
                <w:rFonts w:ascii="Arial" w:hAnsi="Arial"/>
                <w:b/>
                <w:sz w:val="18"/>
              </w:rPr>
            </w:pPr>
            <w:r w:rsidRPr="00424E59">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vAlign w:val="center"/>
          </w:tcPr>
          <w:p w14:paraId="3958D961"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0983455" w14:textId="77777777" w:rsidR="00EB676A" w:rsidRPr="00424E59" w:rsidRDefault="00EB676A" w:rsidP="00BC3F8D">
            <w:pPr>
              <w:keepNext/>
              <w:keepLines/>
              <w:spacing w:after="0"/>
              <w:rPr>
                <w:rFonts w:ascii="Arial" w:hAnsi="Arial"/>
                <w:sz w:val="18"/>
              </w:rPr>
            </w:pPr>
            <w:r w:rsidRPr="00424E59">
              <w:rPr>
                <w:rFonts w:ascii="Arial" w:hAnsi="Arial"/>
                <w:sz w:val="18"/>
              </w:rPr>
              <w:t>a=line</w:t>
            </w:r>
          </w:p>
          <w:p w14:paraId="0A1C6F68" w14:textId="77777777" w:rsidR="00EB676A" w:rsidRPr="00424E59" w:rsidRDefault="00EB676A" w:rsidP="00BC3F8D">
            <w:pPr>
              <w:keepNext/>
              <w:keepLines/>
              <w:spacing w:after="0"/>
              <w:rPr>
                <w:rFonts w:ascii="Arial" w:hAnsi="Arial"/>
                <w:sz w:val="18"/>
              </w:rPr>
            </w:pPr>
            <w:r w:rsidRPr="00424E59">
              <w:rPr>
                <w:rFonts w:ascii="Arial" w:hAnsi="Arial"/>
                <w:sz w:val="18"/>
              </w:rPr>
              <w:t>attribute=recvonly</w:t>
            </w:r>
          </w:p>
        </w:tc>
        <w:tc>
          <w:tcPr>
            <w:tcW w:w="1419" w:type="dxa"/>
            <w:tcBorders>
              <w:top w:val="single" w:sz="4" w:space="0" w:color="auto"/>
              <w:left w:val="single" w:sz="4" w:space="0" w:color="auto"/>
              <w:bottom w:val="single" w:sz="4" w:space="0" w:color="auto"/>
              <w:right w:val="single" w:sz="4" w:space="0" w:color="auto"/>
            </w:tcBorders>
          </w:tcPr>
          <w:p w14:paraId="7FEAAA0A"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88A49DA" w14:textId="77777777" w:rsidR="00EB676A" w:rsidRPr="00424E59" w:rsidRDefault="00EB676A" w:rsidP="00BC3F8D">
            <w:pPr>
              <w:keepNext/>
              <w:keepLines/>
              <w:spacing w:after="0"/>
              <w:rPr>
                <w:rFonts w:ascii="Arial" w:hAnsi="Arial"/>
                <w:sz w:val="18"/>
              </w:rPr>
            </w:pPr>
          </w:p>
        </w:tc>
      </w:tr>
      <w:tr w:rsidR="00EB676A" w:rsidRPr="00424E59" w14:paraId="1E4F650B" w14:textId="77777777" w:rsidTr="00BC3F8D">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11B3DF0"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recvonly</w:t>
            </w:r>
          </w:p>
        </w:tc>
        <w:tc>
          <w:tcPr>
            <w:tcW w:w="2127" w:type="dxa"/>
            <w:tcBorders>
              <w:top w:val="single" w:sz="4" w:space="0" w:color="auto"/>
              <w:left w:val="single" w:sz="4" w:space="0" w:color="auto"/>
              <w:bottom w:val="single" w:sz="4" w:space="0" w:color="auto"/>
              <w:right w:val="single" w:sz="4" w:space="0" w:color="auto"/>
            </w:tcBorders>
            <w:vAlign w:val="center"/>
          </w:tcPr>
          <w:p w14:paraId="6D240E41"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B43CD4D"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27B5DA"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5782C7B" w14:textId="77777777" w:rsidR="00EB676A" w:rsidRPr="00424E59" w:rsidRDefault="00EB676A" w:rsidP="00BC3F8D">
            <w:pPr>
              <w:keepNext/>
              <w:keepLines/>
              <w:spacing w:after="0"/>
              <w:rPr>
                <w:rFonts w:ascii="Arial" w:hAnsi="Arial"/>
                <w:sz w:val="18"/>
              </w:rPr>
            </w:pPr>
          </w:p>
        </w:tc>
      </w:tr>
    </w:tbl>
    <w:p w14:paraId="66E4224C" w14:textId="77777777" w:rsidR="00EB676A" w:rsidRPr="00424E59" w:rsidRDefault="00EB676A" w:rsidP="00EB676A"/>
    <w:p w14:paraId="5904AC81" w14:textId="77777777" w:rsidR="00EB676A" w:rsidRPr="00424E59" w:rsidRDefault="00EB676A" w:rsidP="00EB676A">
      <w:pPr>
        <w:keepNext/>
        <w:keepLines/>
        <w:spacing w:before="60"/>
        <w:jc w:val="center"/>
        <w:rPr>
          <w:rFonts w:ascii="Arial" w:hAnsi="Arial"/>
          <w:b/>
        </w:rPr>
      </w:pPr>
      <w:r w:rsidRPr="00424E59">
        <w:rPr>
          <w:rFonts w:ascii="Arial" w:hAnsi="Arial"/>
          <w:b/>
        </w:rPr>
        <w:t>Table 6.2.16.3.3-5..6: Void</w:t>
      </w:r>
    </w:p>
    <w:p w14:paraId="235AA41C" w14:textId="77777777" w:rsidR="00EB676A" w:rsidRPr="00424E59" w:rsidRDefault="00EB676A" w:rsidP="00EB676A">
      <w:pPr>
        <w:keepNext/>
        <w:keepLines/>
        <w:spacing w:before="60"/>
        <w:jc w:val="center"/>
        <w:rPr>
          <w:rFonts w:ascii="Arial" w:hAnsi="Arial"/>
          <w:b/>
        </w:rPr>
      </w:pPr>
      <w:r w:rsidRPr="00424E59">
        <w:rPr>
          <w:rFonts w:ascii="Arial" w:hAnsi="Arial"/>
          <w:b/>
        </w:rPr>
        <w:t>Table 6.2.16.3.3-7: SIP BYE from the SS (Step 19, Table 6.2.16.3.2-1;</w:t>
      </w:r>
      <w:r w:rsidRPr="00424E59">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02311D4"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7569871"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5.5.2.2.2-1, condition MO_CALL</w:t>
            </w:r>
          </w:p>
        </w:tc>
      </w:tr>
      <w:tr w:rsidR="00EB676A" w:rsidRPr="00424E59" w14:paraId="67F9285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C6F9F4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3E0F2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D93C4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CE9CD6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079B3F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3930566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C8DCB93"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46C7C029"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823C519"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4D58FB"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55B4344" w14:textId="77777777" w:rsidR="00EB676A" w:rsidRPr="00424E59" w:rsidRDefault="00EB676A" w:rsidP="00BC3F8D">
            <w:pPr>
              <w:keepNext/>
              <w:keepLines/>
              <w:spacing w:after="0"/>
              <w:rPr>
                <w:rFonts w:ascii="Arial" w:hAnsi="Arial"/>
                <w:sz w:val="18"/>
              </w:rPr>
            </w:pPr>
          </w:p>
        </w:tc>
      </w:tr>
      <w:tr w:rsidR="00EB676A" w:rsidRPr="00424E59" w14:paraId="5EF0A7E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E6E9671" w14:textId="77777777" w:rsidR="00EB676A" w:rsidRPr="00424E59" w:rsidRDefault="00EB676A" w:rsidP="00BC3F8D">
            <w:pPr>
              <w:keepNext/>
              <w:keepLines/>
              <w:spacing w:after="0"/>
              <w:rPr>
                <w:rFonts w:ascii="Arial" w:hAnsi="Arial"/>
                <w:bCs/>
                <w:sz w:val="18"/>
              </w:rPr>
            </w:pPr>
            <w:r w:rsidRPr="00424E59">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38E204D" w14:textId="77777777" w:rsidR="00EB676A" w:rsidRPr="00424E59" w:rsidRDefault="00EB676A" w:rsidP="00BC3F8D">
            <w:pPr>
              <w:keepNext/>
              <w:keepLines/>
              <w:spacing w:after="0"/>
              <w:rPr>
                <w:rFonts w:ascii="Arial" w:hAnsi="Arial"/>
                <w:sz w:val="18"/>
              </w:rPr>
            </w:pPr>
            <w:r w:rsidRPr="00424E59">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3E7A0D1A"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B558432"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BD65A1" w14:textId="77777777" w:rsidR="00EB676A" w:rsidRPr="00424E59" w:rsidRDefault="00EB676A" w:rsidP="00BC3F8D">
            <w:pPr>
              <w:keepNext/>
              <w:keepLines/>
              <w:spacing w:after="0"/>
              <w:rPr>
                <w:rFonts w:ascii="Arial" w:hAnsi="Arial"/>
                <w:sz w:val="18"/>
              </w:rPr>
            </w:pPr>
          </w:p>
        </w:tc>
      </w:tr>
      <w:tr w:rsidR="00EB676A" w:rsidRPr="00424E59" w14:paraId="51717C5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1654D23"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64D0EDB"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53FCAEA"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58474E"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4B43C13" w14:textId="77777777" w:rsidR="00EB676A" w:rsidRPr="00424E59" w:rsidRDefault="00EB676A" w:rsidP="00BC3F8D">
            <w:pPr>
              <w:keepNext/>
              <w:keepLines/>
              <w:spacing w:after="0"/>
              <w:rPr>
                <w:rFonts w:ascii="Arial" w:hAnsi="Arial"/>
                <w:sz w:val="18"/>
              </w:rPr>
            </w:pPr>
          </w:p>
        </w:tc>
      </w:tr>
      <w:tr w:rsidR="00EB676A" w:rsidRPr="00424E59" w14:paraId="3500C40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9BC14D6"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F78198E"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D791ED3" w14:textId="77777777" w:rsidR="00EB676A" w:rsidRPr="00424E59" w:rsidRDefault="00EB676A" w:rsidP="00BC3F8D">
            <w:pPr>
              <w:keepNext/>
              <w:keepLines/>
              <w:spacing w:after="0"/>
              <w:rPr>
                <w:rFonts w:ascii="Arial" w:hAnsi="Arial"/>
                <w:sz w:val="18"/>
              </w:rPr>
            </w:pPr>
            <w:r w:rsidRPr="00424E59">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7AA04E01"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2DD75E5" w14:textId="77777777" w:rsidR="00EB676A" w:rsidRPr="00424E59" w:rsidRDefault="00EB676A" w:rsidP="00BC3F8D">
            <w:pPr>
              <w:keepNext/>
              <w:keepLines/>
              <w:spacing w:after="0"/>
              <w:rPr>
                <w:rFonts w:ascii="Arial" w:hAnsi="Arial"/>
                <w:sz w:val="18"/>
              </w:rPr>
            </w:pPr>
          </w:p>
        </w:tc>
      </w:tr>
      <w:tr w:rsidR="00EB676A" w:rsidRPr="00424E59" w14:paraId="4DC169C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6C574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4C5CC40A"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DD982AF" w14:textId="77777777" w:rsidR="00EB676A" w:rsidRPr="00424E59" w:rsidRDefault="00EB676A" w:rsidP="00BC3F8D">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3C773F41"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5C2659F" w14:textId="77777777" w:rsidR="00EB676A" w:rsidRPr="00424E59" w:rsidRDefault="00EB676A" w:rsidP="00BC3F8D">
            <w:pPr>
              <w:keepNext/>
              <w:keepLines/>
              <w:spacing w:after="0"/>
              <w:rPr>
                <w:rFonts w:ascii="Arial" w:hAnsi="Arial"/>
                <w:sz w:val="18"/>
              </w:rPr>
            </w:pPr>
          </w:p>
        </w:tc>
      </w:tr>
      <w:tr w:rsidR="00EB676A" w:rsidRPr="00424E59" w14:paraId="4FEEA63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03585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61277F" w14:textId="77777777" w:rsidR="00EB676A" w:rsidRPr="00424E59" w:rsidRDefault="00EB676A" w:rsidP="00BC3F8D">
            <w:pPr>
              <w:keepNext/>
              <w:keepLines/>
              <w:spacing w:after="0"/>
              <w:rPr>
                <w:rFonts w:ascii="Arial" w:hAnsi="Arial"/>
                <w:sz w:val="18"/>
              </w:rPr>
            </w:pPr>
            <w:r w:rsidRPr="00424E59">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93512D3" w14:textId="77777777" w:rsidR="00EB676A" w:rsidRPr="00424E59" w:rsidRDefault="00EB676A" w:rsidP="00BC3F8D">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541FDA7B"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50D7281" w14:textId="77777777" w:rsidR="00EB676A" w:rsidRPr="00424E59" w:rsidRDefault="00EB676A" w:rsidP="00BC3F8D">
            <w:pPr>
              <w:keepNext/>
              <w:keepLines/>
              <w:spacing w:after="0"/>
              <w:rPr>
                <w:rFonts w:ascii="Arial" w:hAnsi="Arial"/>
                <w:sz w:val="18"/>
              </w:rPr>
            </w:pPr>
          </w:p>
        </w:tc>
      </w:tr>
      <w:tr w:rsidR="00EB676A" w:rsidRPr="00424E59" w14:paraId="26502D8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116A6BC9" w14:textId="77777777" w:rsidR="00EB676A" w:rsidRPr="00424E59" w:rsidRDefault="00EB676A" w:rsidP="00BC3F8D">
            <w:pPr>
              <w:keepNext/>
              <w:keepLines/>
              <w:spacing w:after="0"/>
              <w:rPr>
                <w:rFonts w:ascii="Arial" w:hAnsi="Arial"/>
                <w:sz w:val="18"/>
              </w:rPr>
            </w:pPr>
            <w:r w:rsidRPr="00424E59">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3AB5CA86" w14:textId="77777777" w:rsidR="00EB676A" w:rsidRPr="00424E59" w:rsidRDefault="00EB676A" w:rsidP="00BC3F8D">
            <w:pPr>
              <w:keepNext/>
              <w:keepLines/>
              <w:spacing w:after="0"/>
              <w:rPr>
                <w:rFonts w:ascii="Arial" w:hAnsi="Arial"/>
                <w:sz w:val="18"/>
              </w:rPr>
            </w:pPr>
            <w:r w:rsidRPr="00424E59">
              <w:rPr>
                <w:rFonts w:ascii="Arial" w:hAnsi="Arial"/>
                <w:sz w:val="18"/>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6B273B9D" w14:textId="77777777" w:rsidR="00EB676A" w:rsidRPr="00424E59" w:rsidRDefault="00EB676A" w:rsidP="00BC3F8D">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5B26D412"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BA28EE0" w14:textId="77777777" w:rsidR="00EB676A" w:rsidRPr="00424E59" w:rsidRDefault="00EB676A" w:rsidP="00BC3F8D">
            <w:pPr>
              <w:keepNext/>
              <w:keepLines/>
              <w:spacing w:after="0"/>
              <w:rPr>
                <w:rFonts w:ascii="Arial" w:hAnsi="Arial"/>
                <w:sz w:val="18"/>
              </w:rPr>
            </w:pPr>
          </w:p>
        </w:tc>
      </w:tr>
      <w:tr w:rsidR="00EB676A" w:rsidRPr="00424E59" w14:paraId="1C7F981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CEE405E"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28512F"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6.2.16.3.3-8</w:t>
            </w:r>
          </w:p>
        </w:tc>
        <w:tc>
          <w:tcPr>
            <w:tcW w:w="2127" w:type="dxa"/>
            <w:tcBorders>
              <w:top w:val="single" w:sz="4" w:space="0" w:color="auto"/>
              <w:left w:val="single" w:sz="4" w:space="0" w:color="auto"/>
              <w:bottom w:val="single" w:sz="4" w:space="0" w:color="auto"/>
              <w:right w:val="single" w:sz="4" w:space="0" w:color="auto"/>
            </w:tcBorders>
          </w:tcPr>
          <w:p w14:paraId="24BF3571"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7200D3"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E967125" w14:textId="77777777" w:rsidR="00EB676A" w:rsidRPr="00424E59" w:rsidRDefault="00EB676A" w:rsidP="00BC3F8D">
            <w:pPr>
              <w:keepNext/>
              <w:keepLines/>
              <w:spacing w:after="0"/>
              <w:rPr>
                <w:rFonts w:ascii="Arial" w:hAnsi="Arial"/>
                <w:sz w:val="18"/>
              </w:rPr>
            </w:pPr>
          </w:p>
        </w:tc>
      </w:tr>
      <w:tr w:rsidR="00EB676A" w:rsidRPr="00424E59" w14:paraId="0FE8DBB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5FBA48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E35232"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8D4ED68"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Signature</w:t>
            </w:r>
          </w:p>
        </w:tc>
        <w:tc>
          <w:tcPr>
            <w:tcW w:w="1419" w:type="dxa"/>
            <w:tcBorders>
              <w:top w:val="single" w:sz="4" w:space="0" w:color="auto"/>
              <w:left w:val="single" w:sz="4" w:space="0" w:color="auto"/>
              <w:bottom w:val="single" w:sz="4" w:space="0" w:color="auto"/>
              <w:right w:val="single" w:sz="4" w:space="0" w:color="auto"/>
            </w:tcBorders>
          </w:tcPr>
          <w:p w14:paraId="6BA46CD2"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DEFB469" w14:textId="77777777" w:rsidR="00EB676A" w:rsidRPr="00424E59" w:rsidRDefault="00EB676A" w:rsidP="00BC3F8D">
            <w:pPr>
              <w:keepNext/>
              <w:keepLines/>
              <w:spacing w:after="0"/>
              <w:rPr>
                <w:rFonts w:ascii="Arial" w:hAnsi="Arial"/>
                <w:sz w:val="18"/>
              </w:rPr>
            </w:pPr>
          </w:p>
        </w:tc>
      </w:tr>
      <w:tr w:rsidR="00EB676A" w:rsidRPr="00424E59" w14:paraId="7B2943A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341BE77"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34C3E8"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F4C6BAE"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CBC83B"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CD46FE" w14:textId="77777777" w:rsidR="00EB676A" w:rsidRPr="00424E59" w:rsidRDefault="00EB676A" w:rsidP="00BC3F8D">
            <w:pPr>
              <w:keepNext/>
              <w:keepLines/>
              <w:spacing w:after="0"/>
              <w:rPr>
                <w:rFonts w:ascii="Arial" w:hAnsi="Arial"/>
                <w:sz w:val="18"/>
              </w:rPr>
            </w:pPr>
          </w:p>
        </w:tc>
      </w:tr>
      <w:tr w:rsidR="00EB676A" w:rsidRPr="00424E59" w14:paraId="7651877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15658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E43891" w14:textId="77777777" w:rsidR="00EB676A" w:rsidRPr="00424E59" w:rsidRDefault="00EB676A" w:rsidP="00BC3F8D">
            <w:pPr>
              <w:keepNext/>
              <w:keepLines/>
              <w:spacing w:after="0"/>
              <w:rPr>
                <w:rFonts w:ascii="Arial" w:hAnsi="Arial"/>
                <w:sz w:val="18"/>
              </w:rPr>
            </w:pPr>
            <w:r w:rsidRPr="00424E59">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025AF4C3"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6C8765"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93347E" w14:textId="77777777" w:rsidR="00EB676A" w:rsidRPr="00424E59" w:rsidRDefault="00EB676A" w:rsidP="00BC3F8D">
            <w:pPr>
              <w:keepNext/>
              <w:keepLines/>
              <w:spacing w:after="0"/>
              <w:rPr>
                <w:rFonts w:ascii="Arial" w:hAnsi="Arial"/>
                <w:sz w:val="18"/>
              </w:rPr>
            </w:pPr>
          </w:p>
        </w:tc>
      </w:tr>
      <w:tr w:rsidR="00EB676A" w:rsidRPr="00424E59" w14:paraId="207F50A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0C7855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539759" w14:textId="77777777" w:rsidR="00EB676A" w:rsidRPr="00424E59" w:rsidRDefault="00EB676A" w:rsidP="00BC3F8D">
            <w:pPr>
              <w:keepNext/>
              <w:keepLines/>
              <w:spacing w:after="0"/>
              <w:rPr>
                <w:rFonts w:ascii="Arial" w:hAnsi="Arial"/>
                <w:sz w:val="18"/>
              </w:rPr>
            </w:pPr>
            <w:r w:rsidRPr="00424E59">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2EE22061"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00E435"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13F9D39" w14:textId="77777777" w:rsidR="00EB676A" w:rsidRPr="00424E59" w:rsidRDefault="00EB676A" w:rsidP="00BC3F8D">
            <w:pPr>
              <w:keepNext/>
              <w:keepLines/>
              <w:spacing w:after="0"/>
              <w:rPr>
                <w:rFonts w:ascii="Arial" w:hAnsi="Arial"/>
                <w:sz w:val="18"/>
              </w:rPr>
            </w:pPr>
          </w:p>
        </w:tc>
      </w:tr>
    </w:tbl>
    <w:p w14:paraId="4F44D773" w14:textId="77777777" w:rsidR="00EB676A" w:rsidRPr="00424E59" w:rsidRDefault="00EB676A" w:rsidP="00EB676A"/>
    <w:p w14:paraId="1F0A4201"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6.2.16.3.3-8: </w:t>
      </w:r>
      <w:r w:rsidRPr="00424E59">
        <w:rPr>
          <w:rFonts w:ascii="Arial" w:hAnsi="Arial"/>
          <w:b/>
          <w:lang w:eastAsia="ko-KR"/>
        </w:rPr>
        <w:t>MCPTT-Info in SIP BYE</w:t>
      </w:r>
      <w:r w:rsidRPr="00424E59">
        <w:rPr>
          <w:rFonts w:ascii="Arial" w:hAnsi="Arial"/>
          <w:b/>
        </w:rPr>
        <w:t xml:space="preserve"> (Table 6.2.16.3.3-7)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66B5591"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92D111"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w:t>
            </w:r>
          </w:p>
        </w:tc>
      </w:tr>
      <w:tr w:rsidR="00EB676A" w:rsidRPr="00424E59" w14:paraId="2996E8E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EBE4DB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B8BF4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8FA19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0364B8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DFBA28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A95EFF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71301F"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1A4FDF12"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2D65C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6F5B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52C2BB7" w14:textId="77777777" w:rsidR="00EB676A" w:rsidRPr="00424E59" w:rsidRDefault="00EB676A" w:rsidP="00BC3F8D">
            <w:pPr>
              <w:keepNext/>
              <w:keepLines/>
              <w:spacing w:after="0"/>
              <w:rPr>
                <w:rFonts w:ascii="Arial" w:hAnsi="Arial"/>
                <w:sz w:val="18"/>
              </w:rPr>
            </w:pPr>
          </w:p>
        </w:tc>
      </w:tr>
      <w:tr w:rsidR="00EB676A" w:rsidRPr="00424E59" w14:paraId="4FE5A33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237A1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D0FE0BB"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2D42F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6FFB0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6FE96A2" w14:textId="77777777" w:rsidR="00EB676A" w:rsidRPr="00424E59" w:rsidRDefault="00EB676A" w:rsidP="00BC3F8D">
            <w:pPr>
              <w:keepNext/>
              <w:keepLines/>
              <w:spacing w:after="0"/>
              <w:rPr>
                <w:rFonts w:ascii="Arial" w:hAnsi="Arial"/>
                <w:sz w:val="18"/>
              </w:rPr>
            </w:pPr>
          </w:p>
        </w:tc>
      </w:tr>
      <w:tr w:rsidR="00EB676A" w:rsidRPr="00424E59" w14:paraId="610160C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B23637"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4AD6A449"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769693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F68E5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ABF8941" w14:textId="77777777" w:rsidR="00EB676A" w:rsidRPr="00424E59" w:rsidRDefault="00EB676A" w:rsidP="00BC3F8D">
            <w:pPr>
              <w:keepNext/>
              <w:keepLines/>
              <w:spacing w:after="0"/>
              <w:rPr>
                <w:rFonts w:ascii="Arial" w:hAnsi="Arial"/>
                <w:sz w:val="18"/>
              </w:rPr>
            </w:pPr>
          </w:p>
        </w:tc>
      </w:tr>
      <w:tr w:rsidR="00EB676A" w:rsidRPr="00424E59" w14:paraId="1B0AD88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CEB585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w:t>
            </w:r>
            <w:r w:rsidRPr="00424E59">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3BA7C59C" w14:textId="77777777" w:rsidR="00EB676A" w:rsidRPr="00424E59" w:rsidRDefault="00EB676A" w:rsidP="00BC3F8D">
            <w:pPr>
              <w:keepNext/>
              <w:keepLines/>
              <w:spacing w:after="0"/>
              <w:rPr>
                <w:rFonts w:ascii="Arial" w:hAnsi="Arial"/>
                <w:sz w:val="18"/>
              </w:rPr>
            </w:pPr>
            <w:r w:rsidRPr="00424E59">
              <w:rPr>
                <w:rFonts w:ascii="Arial" w:hAnsi="Arial"/>
                <w:sz w:val="18"/>
              </w:rPr>
              <w:t>"administrator-action"</w:t>
            </w:r>
          </w:p>
        </w:tc>
        <w:tc>
          <w:tcPr>
            <w:tcW w:w="2126" w:type="dxa"/>
            <w:tcBorders>
              <w:top w:val="single" w:sz="4" w:space="0" w:color="auto"/>
              <w:left w:val="single" w:sz="4" w:space="0" w:color="auto"/>
              <w:bottom w:val="single" w:sz="4" w:space="0" w:color="auto"/>
              <w:right w:val="single" w:sz="4" w:space="0" w:color="auto"/>
            </w:tcBorders>
          </w:tcPr>
          <w:p w14:paraId="2E54D5A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9440C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86E4F8" w14:textId="77777777" w:rsidR="00EB676A" w:rsidRPr="00424E59" w:rsidRDefault="00EB676A" w:rsidP="00BC3F8D">
            <w:pPr>
              <w:keepNext/>
              <w:keepLines/>
              <w:spacing w:after="0"/>
              <w:rPr>
                <w:rFonts w:ascii="Arial" w:hAnsi="Arial"/>
                <w:sz w:val="18"/>
              </w:rPr>
            </w:pPr>
          </w:p>
        </w:tc>
      </w:tr>
    </w:tbl>
    <w:p w14:paraId="0A21BC77" w14:textId="77777777" w:rsidR="00EB676A" w:rsidRPr="00424E59" w:rsidRDefault="00EB676A" w:rsidP="00EB676A"/>
    <w:p w14:paraId="4B47D9A7" w14:textId="77777777" w:rsidR="00EB676A" w:rsidRPr="00424E59" w:rsidRDefault="00EB676A" w:rsidP="00EB676A">
      <w:pPr>
        <w:keepNext/>
        <w:keepLines/>
        <w:spacing w:before="120"/>
        <w:ind w:left="1134" w:hanging="1134"/>
        <w:outlineLvl w:val="2"/>
        <w:rPr>
          <w:rFonts w:ascii="Arial" w:hAnsi="Arial"/>
          <w:sz w:val="28"/>
        </w:rPr>
      </w:pPr>
      <w:bookmarkStart w:id="1735" w:name="_Toc21006050"/>
      <w:bookmarkStart w:id="1736" w:name="_Toc36037723"/>
      <w:bookmarkStart w:id="1737" w:name="_Toc43837576"/>
      <w:bookmarkStart w:id="1738" w:name="_Toc60995688"/>
      <w:bookmarkStart w:id="1739" w:name="_Toc69159816"/>
      <w:bookmarkStart w:id="1740" w:name="_Toc76583170"/>
      <w:bookmarkStart w:id="1741" w:name="_Toc83808722"/>
      <w:bookmarkStart w:id="1742" w:name="_Toc91233551"/>
      <w:bookmarkStart w:id="1743" w:name="_Toc100349030"/>
      <w:bookmarkStart w:id="1744" w:name="_Toc106787186"/>
      <w:r w:rsidRPr="00424E59">
        <w:rPr>
          <w:rFonts w:ascii="Arial" w:hAnsi="Arial"/>
          <w:sz w:val="28"/>
        </w:rPr>
        <w:t>6.2.17</w:t>
      </w:r>
      <w:r w:rsidRPr="00424E59">
        <w:rPr>
          <w:rFonts w:ascii="Arial" w:hAnsi="Arial"/>
          <w:sz w:val="28"/>
        </w:rPr>
        <w:tab/>
        <w:t>On-network / Private Call / Ambient listening call / Locally</w:t>
      </w:r>
      <w:r w:rsidRPr="00424E59">
        <w:rPr>
          <w:rFonts w:ascii="Arial" w:hAnsi="Arial"/>
          <w:sz w:val="28"/>
          <w:lang w:eastAsia="zh-CN"/>
        </w:rPr>
        <w:t xml:space="preserve"> initiated </w:t>
      </w:r>
      <w:r w:rsidRPr="00424E59">
        <w:rPr>
          <w:rFonts w:ascii="Arial" w:hAnsi="Arial"/>
          <w:sz w:val="28"/>
        </w:rPr>
        <w:t xml:space="preserve">Ambient listening call / </w:t>
      </w:r>
      <w:r w:rsidRPr="00424E59">
        <w:rPr>
          <w:rFonts w:ascii="Arial" w:hAnsi="Arial"/>
          <w:sz w:val="28"/>
          <w:lang w:eastAsia="zh-CN"/>
        </w:rPr>
        <w:t>Locally initiated ambient listening call release / Success</w:t>
      </w:r>
      <w:r w:rsidRPr="00424E59">
        <w:rPr>
          <w:rFonts w:ascii="Arial" w:hAnsi="Arial"/>
          <w:sz w:val="28"/>
        </w:rPr>
        <w:t xml:space="preserve"> </w:t>
      </w:r>
      <w:r w:rsidRPr="00424E59">
        <w:rPr>
          <w:rFonts w:ascii="Arial" w:hAnsi="Arial"/>
          <w:sz w:val="28"/>
          <w:lang w:eastAsia="zh-CN"/>
        </w:rPr>
        <w:t xml:space="preserve">/ </w:t>
      </w:r>
      <w:r w:rsidRPr="00424E59">
        <w:rPr>
          <w:rFonts w:ascii="Arial" w:hAnsi="Arial"/>
          <w:sz w:val="28"/>
        </w:rPr>
        <w:t>Client Terminated (CT)</w:t>
      </w:r>
      <w:bookmarkEnd w:id="1735"/>
      <w:bookmarkEnd w:id="1736"/>
      <w:bookmarkEnd w:id="1737"/>
      <w:bookmarkEnd w:id="1738"/>
      <w:bookmarkEnd w:id="1739"/>
      <w:bookmarkEnd w:id="1740"/>
      <w:bookmarkEnd w:id="1741"/>
      <w:bookmarkEnd w:id="1742"/>
      <w:bookmarkEnd w:id="1743"/>
      <w:bookmarkEnd w:id="1744"/>
    </w:p>
    <w:p w14:paraId="1E75ACE5" w14:textId="77777777" w:rsidR="00EB676A" w:rsidRPr="00424E59" w:rsidRDefault="00EB676A" w:rsidP="00EB676A">
      <w:pPr>
        <w:keepNext/>
        <w:keepLines/>
        <w:spacing w:before="120"/>
        <w:ind w:left="1985" w:hanging="1985"/>
        <w:rPr>
          <w:rFonts w:ascii="Arial" w:hAnsi="Arial"/>
        </w:rPr>
      </w:pPr>
      <w:r w:rsidRPr="00424E59">
        <w:rPr>
          <w:rFonts w:ascii="Arial" w:hAnsi="Arial"/>
        </w:rPr>
        <w:t>6.2.17.1</w:t>
      </w:r>
      <w:r w:rsidRPr="00424E59">
        <w:rPr>
          <w:rFonts w:ascii="Arial" w:hAnsi="Arial"/>
        </w:rPr>
        <w:tab/>
        <w:t>Test Purpose (TP)</w:t>
      </w:r>
    </w:p>
    <w:p w14:paraId="23767CC6"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139D788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receive private calls }</w:t>
      </w:r>
    </w:p>
    <w:p w14:paraId="1B254FD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01740C6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the UE (MCPTT Client) receives a request for establishment of an MCPTT locally</w:t>
      </w:r>
      <w:r w:rsidRPr="00424E59">
        <w:rPr>
          <w:rFonts w:ascii="Courier New" w:hAnsi="Courier New"/>
          <w:sz w:val="16"/>
          <w:lang w:eastAsia="zh-CN"/>
        </w:rPr>
        <w:t xml:space="preserve"> initiated ambient listening call </w:t>
      </w:r>
      <w:r w:rsidRPr="00424E59">
        <w:rPr>
          <w:rFonts w:ascii="Courier New" w:hAnsi="Courier New"/>
          <w:sz w:val="16"/>
        </w:rPr>
        <w:t>the SDP offer of the SIP INVITE request contains an "a=key-mgmt" attribute field with a "mikey" attribute value containing a MIKEY-SAKKE I_MESSAGE</w:t>
      </w:r>
      <w:r w:rsidRPr="00424E59">
        <w:rPr>
          <w:rFonts w:ascii="Courier New" w:hAnsi="Courier New"/>
          <w:sz w:val="16"/>
          <w:lang w:eastAsia="zh-CN"/>
        </w:rPr>
        <w:t xml:space="preserve"> </w:t>
      </w:r>
      <w:r w:rsidRPr="00424E59">
        <w:rPr>
          <w:rFonts w:ascii="Courier New" w:hAnsi="Courier New"/>
          <w:sz w:val="16"/>
        </w:rPr>
        <w:t>}</w:t>
      </w:r>
    </w:p>
    <w:p w14:paraId="5C0C681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hAnsi="Courier New"/>
          <w:sz w:val="16"/>
          <w:lang w:eastAsia="ko-KR"/>
        </w:rPr>
        <w:t xml:space="preserve">SIP 200 (OK) accepting the establishment of the MCPTT </w:t>
      </w:r>
      <w:r w:rsidRPr="00424E59">
        <w:rPr>
          <w:rFonts w:ascii="Courier New" w:hAnsi="Courier New"/>
          <w:sz w:val="16"/>
          <w:lang w:eastAsia="zh-CN"/>
        </w:rPr>
        <w:t>locally initiated ambient listening call</w:t>
      </w:r>
      <w:r w:rsidRPr="00424E59">
        <w:rPr>
          <w:rFonts w:ascii="Courier New" w:hAnsi="Courier New"/>
          <w:sz w:val="16"/>
          <w:lang w:eastAsia="ko-KR"/>
        </w:rPr>
        <w:t xml:space="preserve"> applying End-to-end communication security</w:t>
      </w:r>
      <w:r w:rsidRPr="00424E59">
        <w:rPr>
          <w:rFonts w:ascii="Courier New" w:hAnsi="Courier New"/>
          <w:sz w:val="16"/>
        </w:rPr>
        <w:t xml:space="preserve"> and does not do any floor request }</w:t>
      </w:r>
    </w:p>
    <w:p w14:paraId="6303102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7908C6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662CA5"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1DCB93C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accepted </w:t>
      </w:r>
      <w:r w:rsidRPr="00424E59">
        <w:rPr>
          <w:rFonts w:ascii="Courier New" w:hAnsi="Courier New"/>
          <w:sz w:val="16"/>
          <w:lang w:eastAsia="zh-CN"/>
        </w:rPr>
        <w:t>a locally initiated ambient listening call</w:t>
      </w:r>
      <w:r w:rsidRPr="00424E59">
        <w:rPr>
          <w:rFonts w:ascii="Courier New" w:hAnsi="Courier New"/>
          <w:sz w:val="16"/>
        </w:rPr>
        <w:t xml:space="preserve"> }</w:t>
      </w:r>
    </w:p>
    <w:p w14:paraId="25F0167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069B051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w:t>
      </w:r>
      <w:r w:rsidRPr="00424E59">
        <w:rPr>
          <w:rFonts w:ascii="Courier New" w:hAnsi="Courier New"/>
          <w:sz w:val="16"/>
          <w:lang w:eastAsia="ko-KR"/>
        </w:rPr>
        <w:t xml:space="preserve">a SIP BYE request for release of the </w:t>
      </w:r>
      <w:r w:rsidRPr="00424E59">
        <w:rPr>
          <w:rFonts w:ascii="Courier New" w:hAnsi="Courier New"/>
          <w:sz w:val="16"/>
        </w:rPr>
        <w:t>MCPTT locally</w:t>
      </w:r>
      <w:r w:rsidRPr="00424E59">
        <w:rPr>
          <w:rFonts w:ascii="Courier New" w:hAnsi="Courier New"/>
          <w:sz w:val="16"/>
          <w:lang w:eastAsia="zh-CN"/>
        </w:rPr>
        <w:t xml:space="preserve"> initiated ambient listening call</w:t>
      </w:r>
      <w:r w:rsidRPr="00424E59">
        <w:rPr>
          <w:rFonts w:ascii="Courier New" w:hAnsi="Courier New"/>
          <w:sz w:val="16"/>
        </w:rPr>
        <w:t xml:space="preserve"> }</w:t>
      </w:r>
    </w:p>
    <w:p w14:paraId="041FE54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200 (OK) response and terminates the call }</w:t>
      </w:r>
    </w:p>
    <w:p w14:paraId="56AABF8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6F82CB3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BA5AF8" w14:textId="77777777" w:rsidR="00EB676A" w:rsidRPr="00424E59" w:rsidRDefault="00EB676A" w:rsidP="00EB676A">
      <w:pPr>
        <w:keepNext/>
        <w:keepLines/>
        <w:spacing w:before="120"/>
        <w:ind w:left="1985" w:hanging="1985"/>
        <w:rPr>
          <w:rFonts w:ascii="Arial" w:hAnsi="Arial"/>
        </w:rPr>
      </w:pPr>
      <w:r w:rsidRPr="00424E59">
        <w:rPr>
          <w:rFonts w:ascii="Arial" w:hAnsi="Arial"/>
        </w:rPr>
        <w:t>6.2.17.2</w:t>
      </w:r>
      <w:r w:rsidRPr="00424E59">
        <w:rPr>
          <w:rFonts w:ascii="Arial" w:hAnsi="Arial"/>
        </w:rPr>
        <w:tab/>
        <w:t>Conformance requirements</w:t>
      </w:r>
    </w:p>
    <w:p w14:paraId="13407DE4" w14:textId="77777777" w:rsidR="00EB676A" w:rsidRPr="00424E59" w:rsidRDefault="00EB676A" w:rsidP="00EB676A">
      <w:r w:rsidRPr="00424E59">
        <w:t xml:space="preserve">References: The conformance requirements covered in the present TC are specified in: TS 24.379 clauses </w:t>
      </w:r>
      <w:r w:rsidRPr="00424E59">
        <w:rPr>
          <w:lang w:eastAsia="ko-KR"/>
        </w:rPr>
        <w:t xml:space="preserve">11.1.6.2.1.2, 11.1.6.2.1.4, </w:t>
      </w:r>
      <w:r w:rsidRPr="00424E59">
        <w:rPr>
          <w:rFonts w:eastAsia="Malgun Gothic"/>
          <w:lang w:eastAsia="ko-KR"/>
        </w:rPr>
        <w:t>6.2.3.1.1</w:t>
      </w:r>
      <w:r w:rsidRPr="00424E59">
        <w:t>, 6.2.6. Unless otherwise stated these are Rel-14 requirements.</w:t>
      </w:r>
    </w:p>
    <w:p w14:paraId="2C2A443C" w14:textId="77777777" w:rsidR="00EB676A" w:rsidRPr="00424E59" w:rsidRDefault="00EB676A" w:rsidP="00EB676A">
      <w:r w:rsidRPr="00424E59">
        <w:t xml:space="preserve">[TS 24.379, clause </w:t>
      </w:r>
      <w:r w:rsidRPr="00424E59">
        <w:rPr>
          <w:lang w:eastAsia="ko-KR"/>
        </w:rPr>
        <w:t>11.1.6.2.1.2</w:t>
      </w:r>
      <w:r w:rsidRPr="00424E59">
        <w:t>]</w:t>
      </w:r>
    </w:p>
    <w:p w14:paraId="6C88724F"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49962999" w14:textId="77777777" w:rsidR="00EB676A" w:rsidRPr="00424E59" w:rsidRDefault="00EB676A" w:rsidP="00EB676A">
      <w:pPr>
        <w:rPr>
          <w:lang w:eastAsia="ko-KR"/>
        </w:rPr>
      </w:pPr>
      <w:r w:rsidRPr="00424E59">
        <w:rPr>
          <w:lang w:eastAsia="ko-KR"/>
        </w:rPr>
        <w:t>The MCPTT client:</w:t>
      </w:r>
    </w:p>
    <w:p w14:paraId="20C6B7D0" w14:textId="77777777" w:rsidR="00EB676A" w:rsidRPr="00424E59" w:rsidRDefault="00EB676A" w:rsidP="00EB676A">
      <w:pPr>
        <w:ind w:left="568" w:hanging="284"/>
      </w:pPr>
      <w:r w:rsidRPr="00424E59">
        <w:t>...</w:t>
      </w:r>
    </w:p>
    <w:p w14:paraId="02866941" w14:textId="77777777" w:rsidR="00EB676A" w:rsidRPr="00424E59" w:rsidRDefault="00EB676A" w:rsidP="00EB676A">
      <w:pPr>
        <w:ind w:left="568" w:hanging="284"/>
      </w:pPr>
      <w:r w:rsidRPr="00424E59">
        <w:t>3)</w:t>
      </w:r>
      <w:r w:rsidRPr="00424E59">
        <w:tab/>
        <w:t>if the SDP offer of the SIP INVITE request contains an "a=key-mgmt" attribute field with a "mikey" attribute value containing a MIKEY-SAKKE I_MESSAGE:</w:t>
      </w:r>
    </w:p>
    <w:p w14:paraId="7980890C" w14:textId="77777777" w:rsidR="00EB676A" w:rsidRPr="00424E59" w:rsidRDefault="00EB676A" w:rsidP="00EB676A">
      <w:pPr>
        <w:ind w:left="851" w:hanging="284"/>
      </w:pPr>
      <w:r w:rsidRPr="00424E59">
        <w:rPr>
          <w:lang w:eastAsia="ko-KR"/>
        </w:rPr>
        <w:t>a)</w:t>
      </w:r>
      <w:r w:rsidRPr="00424E59">
        <w:rPr>
          <w:lang w:eastAsia="ko-KR"/>
        </w:rPr>
        <w:tab/>
        <w:t xml:space="preserve">shall extract the </w:t>
      </w:r>
      <w:r w:rsidRPr="00424E59">
        <w:t>MCPTT ID of the originating MCPTT from the initiator field (IDRi) of the I_MESSAGE as described in 3GPP TS 33.180 [78];</w:t>
      </w:r>
    </w:p>
    <w:p w14:paraId="53169888" w14:textId="77777777" w:rsidR="00EB676A" w:rsidRPr="00424E59" w:rsidRDefault="00EB676A" w:rsidP="00EB676A">
      <w:pPr>
        <w:ind w:left="851" w:hanging="284"/>
      </w:pPr>
      <w:r w:rsidRPr="00424E59">
        <w:t>b)</w:t>
      </w:r>
      <w:r w:rsidRPr="00424E59">
        <w:tab/>
        <w:t>shall convert the MCPTT ID to a UID as described in 3GPP TS 33.180 [78];</w:t>
      </w:r>
    </w:p>
    <w:p w14:paraId="24E67E09" w14:textId="77777777" w:rsidR="00EB676A" w:rsidRPr="00424E59" w:rsidRDefault="00EB676A" w:rsidP="00EB676A">
      <w:pPr>
        <w:ind w:left="851" w:hanging="284"/>
      </w:pPr>
      <w:r w:rsidRPr="00424E59">
        <w:t>c)</w:t>
      </w:r>
      <w:r w:rsidRPr="00424E59">
        <w:tab/>
        <w:t>shall use the UID to validate the signature of the MIKEY-SAKKE I_MESSAGE as described in 3GPP TS 33.180 [78];</w:t>
      </w:r>
    </w:p>
    <w:p w14:paraId="397DF6F0" w14:textId="77777777" w:rsidR="00EB676A" w:rsidRPr="00424E59" w:rsidRDefault="00EB676A" w:rsidP="00EB676A">
      <w:pPr>
        <w:ind w:left="851" w:hanging="284"/>
      </w:pPr>
      <w:r w:rsidRPr="00424E59">
        <w:rPr>
          <w:lang w:eastAsia="ko-KR"/>
        </w:rPr>
        <w:t>d)</w:t>
      </w:r>
      <w:r w:rsidRPr="00424E59">
        <w:rPr>
          <w:lang w:eastAsia="ko-KR"/>
        </w:rPr>
        <w:tab/>
        <w:t xml:space="preserve">if authentication verification of the </w:t>
      </w:r>
      <w:r w:rsidRPr="00424E59">
        <w:t xml:space="preserve">MIKEY-SAKKE I_MESSAGE fails, shall </w:t>
      </w:r>
      <w:r w:rsidRPr="00424E59">
        <w:rPr>
          <w:lang w:eastAsia="ko-KR"/>
        </w:rPr>
        <w:t xml:space="preserve">reject the </w:t>
      </w:r>
      <w:r w:rsidRPr="00424E59">
        <w:t>SIP INVITE request with a SIP 488 (Not Acceptable Here) response as specified in IETF RFC 4567 [47], and include warning text set to "</w:t>
      </w:r>
      <w:r w:rsidRPr="00424E59">
        <w:rPr>
          <w:lang w:eastAsia="ko-KR"/>
        </w:rPr>
        <w:t xml:space="preserve">136 authentication of the MIKEY-SAKKE I_MESSAGE failed" </w:t>
      </w:r>
      <w:r w:rsidRPr="00424E59">
        <w:t xml:space="preserve">in a Warning header field </w:t>
      </w:r>
      <w:r w:rsidRPr="00424E59">
        <w:rPr>
          <w:lang w:eastAsia="ko-KR"/>
        </w:rPr>
        <w:t>as specified in subclause</w:t>
      </w:r>
      <w:r w:rsidRPr="00424E59">
        <w:t> 4.4; and</w:t>
      </w:r>
    </w:p>
    <w:p w14:paraId="30771C98" w14:textId="77777777" w:rsidR="00EB676A" w:rsidRPr="00424E59" w:rsidRDefault="00EB676A" w:rsidP="00EB676A">
      <w:pPr>
        <w:ind w:left="851" w:hanging="284"/>
      </w:pPr>
      <w:r w:rsidRPr="00424E59">
        <w:t>e)</w:t>
      </w:r>
      <w:r w:rsidRPr="00424E59">
        <w:tab/>
        <w:t>if the signature of the MIKEY-SAKKE I_MESSAGE was successfully validated:</w:t>
      </w:r>
    </w:p>
    <w:p w14:paraId="6490D107" w14:textId="77777777" w:rsidR="00EB676A" w:rsidRPr="00424E59" w:rsidRDefault="00EB676A" w:rsidP="00EB676A">
      <w:pPr>
        <w:ind w:left="1135" w:hanging="284"/>
      </w:pPr>
      <w:r w:rsidRPr="00424E59">
        <w:t>i)</w:t>
      </w:r>
      <w:r w:rsidRPr="00424E59">
        <w:tab/>
        <w:t>shall extract and decrypt the encapsulated PCK using the terminating user's (KMS provisioned) UID key as described in 3GPP TS 33.180 [78]; and</w:t>
      </w:r>
    </w:p>
    <w:p w14:paraId="22AFE345" w14:textId="77777777" w:rsidR="00EB676A" w:rsidRPr="00424E59" w:rsidRDefault="00EB676A" w:rsidP="00EB676A">
      <w:pPr>
        <w:ind w:left="1135" w:hanging="284"/>
      </w:pPr>
      <w:r w:rsidRPr="00424E59">
        <w:t>ii)</w:t>
      </w:r>
      <w:r w:rsidRPr="00424E59">
        <w:tab/>
        <w:t>shall extract the PCK-ID, from the payload as specified in 3GPP TS 33.180 [78];</w:t>
      </w:r>
    </w:p>
    <w:p w14:paraId="50AE8CDB" w14:textId="77777777" w:rsidR="00EB676A" w:rsidRPr="00424E59" w:rsidRDefault="00EB676A" w:rsidP="00EB676A">
      <w:pPr>
        <w:keepLines/>
        <w:ind w:left="1135" w:hanging="851"/>
      </w:pPr>
      <w:r w:rsidRPr="00424E59">
        <w:t>NOTE 1:</w:t>
      </w:r>
      <w:r w:rsidRPr="00424E59">
        <w:tab/>
        <w:t>With the PCK successfully shared between the originating MCPTT client and the terminating MCPTT client, both clients are able to use SRTP/SRTCP to create an end-to-end secure session.</w:t>
      </w:r>
    </w:p>
    <w:p w14:paraId="535E8FA4" w14:textId="77777777" w:rsidR="00EB676A" w:rsidRPr="00424E59" w:rsidRDefault="00EB676A" w:rsidP="00EB676A">
      <w:pPr>
        <w:ind w:left="568" w:hanging="284"/>
        <w:rPr>
          <w:lang w:eastAsia="ko-KR"/>
        </w:rPr>
      </w:pPr>
      <w:r w:rsidRPr="00424E59">
        <w:t>...</w:t>
      </w:r>
    </w:p>
    <w:p w14:paraId="6DB95780" w14:textId="77777777" w:rsidR="00EB676A" w:rsidRPr="00424E59" w:rsidRDefault="00EB676A" w:rsidP="00EB676A">
      <w:pPr>
        <w:ind w:left="568" w:hanging="284"/>
        <w:rPr>
          <w:lang w:eastAsia="ko-KR"/>
        </w:rPr>
      </w:pPr>
      <w:r w:rsidRPr="00424E59">
        <w:t>6)</w:t>
      </w:r>
      <w:r w:rsidRPr="00424E59">
        <w:tab/>
        <w:t xml:space="preserve">shall perform the automatic commencement procedures specified in </w:t>
      </w:r>
      <w:r w:rsidRPr="00424E59">
        <w:rPr>
          <w:lang w:eastAsia="ko-KR"/>
        </w:rPr>
        <w:t>subclause</w:t>
      </w:r>
      <w:r w:rsidRPr="00424E59">
        <w:t> </w:t>
      </w:r>
      <w:r w:rsidRPr="00424E59">
        <w:rPr>
          <w:lang w:eastAsia="ko-KR"/>
        </w:rPr>
        <w:t>6.2.3.1.1;</w:t>
      </w:r>
    </w:p>
    <w:p w14:paraId="7A5EA9EE" w14:textId="77777777" w:rsidR="00EB676A" w:rsidRPr="00424E59" w:rsidRDefault="00EB676A" w:rsidP="00EB676A">
      <w:r w:rsidRPr="00424E59">
        <w:t xml:space="preserve">[TS 24.379, clause </w:t>
      </w:r>
      <w:r w:rsidRPr="00424E59">
        <w:rPr>
          <w:lang w:eastAsia="ko-KR"/>
        </w:rPr>
        <w:t>11.1.6.2.1.4</w:t>
      </w:r>
      <w:r w:rsidRPr="00424E59">
        <w:t>]</w:t>
      </w:r>
    </w:p>
    <w:p w14:paraId="1CAA06F9" w14:textId="77777777" w:rsidR="00EB676A" w:rsidRPr="00424E59" w:rsidRDefault="00EB676A" w:rsidP="00EB676A">
      <w:pPr>
        <w:rPr>
          <w:lang w:eastAsia="ko-KR"/>
        </w:rPr>
      </w:pPr>
      <w:r w:rsidRPr="00424E59">
        <w:rPr>
          <w:lang w:eastAsia="ko-KR"/>
        </w:rPr>
        <w:t>Upon receipt of a SIP BYE request in the dialog of an ambient listening session, the MCPTT client:</w:t>
      </w:r>
    </w:p>
    <w:p w14:paraId="41DA4D82" w14:textId="77777777" w:rsidR="00EB676A" w:rsidRPr="00424E59" w:rsidRDefault="00EB676A" w:rsidP="00EB676A">
      <w:pPr>
        <w:ind w:left="568" w:hanging="284"/>
      </w:pPr>
      <w:r w:rsidRPr="00424E59">
        <w:t>1)</w:t>
      </w:r>
      <w:r w:rsidRPr="00424E59">
        <w:tab/>
        <w:t>shall comply with the procedures of subclause 6.2.6;</w:t>
      </w:r>
    </w:p>
    <w:p w14:paraId="6EDC3FE7" w14:textId="77777777" w:rsidR="00EB676A" w:rsidRPr="00424E59" w:rsidRDefault="00EB676A" w:rsidP="00EB676A">
      <w:r w:rsidRPr="00424E59">
        <w:t xml:space="preserve">[TS 24.379, clause </w:t>
      </w:r>
      <w:r w:rsidRPr="00424E59">
        <w:rPr>
          <w:rFonts w:eastAsia="Malgun Gothic"/>
          <w:lang w:eastAsia="ko-KR"/>
        </w:rPr>
        <w:t>6.2.3.1.1</w:t>
      </w:r>
      <w:r w:rsidRPr="00424E59">
        <w:t>]</w:t>
      </w:r>
    </w:p>
    <w:p w14:paraId="128C6C4B" w14:textId="77777777" w:rsidR="00EB676A" w:rsidRPr="00424E59" w:rsidRDefault="00EB676A" w:rsidP="00EB676A">
      <w:pPr>
        <w:rPr>
          <w:lang w:eastAsia="ko-KR"/>
        </w:rPr>
      </w:pPr>
      <w:r w:rsidRPr="00424E59">
        <w:rPr>
          <w:lang w:eastAsia="ko-KR"/>
        </w:rPr>
        <w:t>When performing the automatic commencement mode procedures, the MCPTT client:</w:t>
      </w:r>
    </w:p>
    <w:p w14:paraId="302337F6" w14:textId="77777777" w:rsidR="00EB676A" w:rsidRPr="00424E59" w:rsidRDefault="00EB676A" w:rsidP="00EB676A">
      <w:pPr>
        <w:ind w:left="568" w:hanging="284"/>
      </w:pPr>
      <w:r w:rsidRPr="00424E59">
        <w:t>1</w:t>
      </w:r>
      <w:r w:rsidRPr="00424E59">
        <w:rPr>
          <w:lang w:eastAsia="ko-KR"/>
        </w:rPr>
        <w:t>)</w:t>
      </w:r>
      <w:r w:rsidRPr="00424E59">
        <w:tab/>
        <w:t>shall accept the SIP INVITE request and generate a SIP 200 (OK) response according to rules and procedures of 3GPP TS 24.229 [4];</w:t>
      </w:r>
    </w:p>
    <w:p w14:paraId="5226B37B"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200 (OK) response;</w:t>
      </w:r>
    </w:p>
    <w:p w14:paraId="31C04ABA" w14:textId="77777777" w:rsidR="00EB676A" w:rsidRPr="00424E59" w:rsidRDefault="00EB676A" w:rsidP="00EB676A">
      <w:pPr>
        <w:ind w:left="568" w:hanging="284"/>
      </w:pPr>
      <w:r w:rsidRPr="00424E59">
        <w:t>3)</w:t>
      </w:r>
      <w:r w:rsidRPr="00424E59">
        <w:tab/>
        <w:t>shall include the g.3gpp.mcptt media feature tag in the Contact header field of the SIP 200 (OK) response;</w:t>
      </w:r>
    </w:p>
    <w:p w14:paraId="38FFA1A1" w14:textId="77777777" w:rsidR="00EB676A" w:rsidRPr="00424E59" w:rsidRDefault="00EB676A" w:rsidP="00EB676A">
      <w:pPr>
        <w:ind w:left="568" w:hanging="284"/>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 of the SIP 200 (OK) response;</w:t>
      </w:r>
    </w:p>
    <w:p w14:paraId="41E87215" w14:textId="77777777" w:rsidR="00EB676A" w:rsidRPr="00424E59" w:rsidRDefault="00EB676A" w:rsidP="00EB676A">
      <w:pPr>
        <w:ind w:left="568" w:hanging="284"/>
      </w:pPr>
      <w:r w:rsidRPr="00424E59">
        <w:t>...</w:t>
      </w:r>
    </w:p>
    <w:p w14:paraId="0D6D6C3E" w14:textId="77777777" w:rsidR="00EB676A" w:rsidRPr="00424E59" w:rsidRDefault="00EB676A" w:rsidP="00EB676A">
      <w:pPr>
        <w:ind w:left="568" w:hanging="284"/>
        <w:rPr>
          <w:lang w:eastAsia="ko-KR"/>
        </w:rPr>
      </w:pPr>
      <w:r w:rsidRPr="00424E59">
        <w:rPr>
          <w:lang w:eastAsia="ko-KR"/>
        </w:rPr>
        <w:t>8)</w:t>
      </w:r>
      <w:r w:rsidRPr="00424E59">
        <w:rPr>
          <w:lang w:eastAsia="ko-KR"/>
        </w:rPr>
        <w:tab/>
        <w:t>shall send the SIP 200 (OK) response towards the MCPTT server according to rules and procedures of 3GPP TS 24.229 [4];</w:t>
      </w:r>
    </w:p>
    <w:p w14:paraId="39DE4D7B" w14:textId="77777777" w:rsidR="00EB676A" w:rsidRPr="00424E59" w:rsidRDefault="00EB676A" w:rsidP="00EB676A">
      <w:pPr>
        <w:ind w:left="568" w:hanging="284"/>
        <w:rPr>
          <w:lang w:eastAsia="ko-KR"/>
        </w:rPr>
      </w:pPr>
      <w:r w:rsidRPr="00424E59">
        <w:rPr>
          <w:lang w:eastAsia="ko-KR"/>
        </w:rPr>
        <w:t>...</w:t>
      </w:r>
    </w:p>
    <w:p w14:paraId="204F420D" w14:textId="77777777" w:rsidR="00EB676A" w:rsidRPr="00424E59" w:rsidRDefault="00EB676A" w:rsidP="00EB676A">
      <w:pPr>
        <w:ind w:left="568" w:hanging="284"/>
        <w:rPr>
          <w:lang w:eastAsia="ko-KR"/>
        </w:rPr>
      </w:pPr>
      <w:r w:rsidRPr="00424E59">
        <w:rPr>
          <w:lang w:eastAsia="ko-KR"/>
        </w:rPr>
        <w:t>10)</w:t>
      </w:r>
      <w:r w:rsidRPr="00424E59">
        <w:rPr>
          <w:lang w:eastAsia="ko-KR"/>
        </w:rPr>
        <w:tab/>
        <w:t>shall interact with the media plane as specified in 3GPP TS 24.380 [5] subclause 6.2.</w:t>
      </w:r>
    </w:p>
    <w:p w14:paraId="1BA5A273" w14:textId="77777777" w:rsidR="00EB676A" w:rsidRPr="00424E59" w:rsidRDefault="00EB676A" w:rsidP="00EB676A">
      <w:r w:rsidRPr="00424E59">
        <w:t>[TS 24.379, clause 6.2.4.2.3]</w:t>
      </w:r>
    </w:p>
    <w:p w14:paraId="3C55D252" w14:textId="77777777" w:rsidR="00EB676A" w:rsidRPr="00424E59" w:rsidRDefault="00EB676A" w:rsidP="00EB676A">
      <w:r w:rsidRPr="00424E59">
        <w:t>When an MCPTT call is established, the terminating floor participant:</w:t>
      </w:r>
    </w:p>
    <w:p w14:paraId="437264A3" w14:textId="77777777" w:rsidR="00EB676A" w:rsidRPr="00424E59" w:rsidRDefault="00EB676A" w:rsidP="00EB676A">
      <w:pPr>
        <w:ind w:left="568" w:hanging="284"/>
      </w:pPr>
      <w:r w:rsidRPr="00424E59">
        <w:t>1.</w:t>
      </w:r>
      <w:r w:rsidRPr="00424E59">
        <w:tab/>
        <w:t>shall create an instance of a 'Floor participant state transition diagram for basic operation'; and</w:t>
      </w:r>
    </w:p>
    <w:p w14:paraId="168B9AAF" w14:textId="77777777" w:rsidR="00EB676A" w:rsidRPr="00424E59" w:rsidRDefault="00EB676A" w:rsidP="00EB676A">
      <w:pPr>
        <w:ind w:left="568" w:hanging="284"/>
      </w:pPr>
      <w:r w:rsidRPr="00424E59">
        <w:t>2.</w:t>
      </w:r>
      <w:r w:rsidRPr="00424E59">
        <w:tab/>
        <w:t>shall enter the 'U: has no permission' state.</w:t>
      </w:r>
    </w:p>
    <w:p w14:paraId="04B9DA69" w14:textId="77777777" w:rsidR="00EB676A" w:rsidRPr="00424E59" w:rsidRDefault="00EB676A" w:rsidP="00EB676A">
      <w:pPr>
        <w:keepLines/>
        <w:ind w:left="1135" w:hanging="851"/>
      </w:pPr>
      <w:r w:rsidRPr="00424E59">
        <w:t>NOTE:</w:t>
      </w:r>
      <w:r w:rsidRPr="00424E59">
        <w:tab/>
        <w:t>From a floor participant perspective the MCPTT call is established when the application and signalling plane sends the SIP 200 (OK) response.</w:t>
      </w:r>
    </w:p>
    <w:p w14:paraId="68FC8F69" w14:textId="77777777" w:rsidR="00EB676A" w:rsidRPr="00424E59" w:rsidRDefault="00EB676A" w:rsidP="00EB676A">
      <w:r w:rsidRPr="00424E59">
        <w:t xml:space="preserve"> [TS 24.379, clause 6.2.6]</w:t>
      </w:r>
    </w:p>
    <w:p w14:paraId="3C16A1DC" w14:textId="77777777" w:rsidR="00EB676A" w:rsidRPr="00424E59" w:rsidRDefault="00EB676A" w:rsidP="00EB676A">
      <w:r w:rsidRPr="00424E59">
        <w:t>Upon receiving a SIP BYE request, the MCPTT client:</w:t>
      </w:r>
    </w:p>
    <w:p w14:paraId="4B4C5248"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 and</w:t>
      </w:r>
    </w:p>
    <w:p w14:paraId="49FD7A6F" w14:textId="77777777" w:rsidR="00EB676A" w:rsidRPr="00424E59" w:rsidRDefault="00EB676A" w:rsidP="00EB676A">
      <w:pPr>
        <w:ind w:left="568" w:hanging="284"/>
        <w:rPr>
          <w:lang w:eastAsia="ko-KR"/>
        </w:rPr>
      </w:pPr>
      <w:r w:rsidRPr="00424E59">
        <w:rPr>
          <w:lang w:eastAsia="ko-KR"/>
        </w:rPr>
        <w:t>2)</w:t>
      </w:r>
      <w:r w:rsidRPr="00424E59">
        <w:rPr>
          <w:lang w:eastAsia="ko-KR"/>
        </w:rPr>
        <w:tab/>
        <w:t>shall send SIP 200 (OK) response towards MCPTT server according to 3GPP TS 24.229 [4].</w:t>
      </w:r>
    </w:p>
    <w:p w14:paraId="1C4ECBD8" w14:textId="77777777" w:rsidR="00EB676A" w:rsidRPr="00424E59" w:rsidRDefault="00EB676A" w:rsidP="00EB676A">
      <w:pPr>
        <w:keepNext/>
        <w:keepLines/>
        <w:spacing w:before="120"/>
        <w:ind w:left="1985" w:hanging="1985"/>
        <w:rPr>
          <w:rFonts w:ascii="Arial" w:hAnsi="Arial"/>
        </w:rPr>
      </w:pPr>
      <w:r w:rsidRPr="00424E59">
        <w:rPr>
          <w:rFonts w:ascii="Arial" w:hAnsi="Arial"/>
        </w:rPr>
        <w:t>6.2.17.3</w:t>
      </w:r>
      <w:r w:rsidRPr="00424E59">
        <w:rPr>
          <w:rFonts w:ascii="Arial" w:hAnsi="Arial"/>
        </w:rPr>
        <w:tab/>
        <w:t>Test description</w:t>
      </w:r>
    </w:p>
    <w:p w14:paraId="15EED6F1" w14:textId="77777777" w:rsidR="00EB676A" w:rsidRPr="00424E59" w:rsidRDefault="00EB676A" w:rsidP="00EB676A">
      <w:pPr>
        <w:keepNext/>
        <w:keepLines/>
        <w:spacing w:before="120"/>
        <w:ind w:left="1985" w:hanging="1985"/>
        <w:rPr>
          <w:rFonts w:ascii="Arial" w:hAnsi="Arial"/>
        </w:rPr>
      </w:pPr>
      <w:r w:rsidRPr="00424E59">
        <w:rPr>
          <w:rFonts w:ascii="Arial" w:hAnsi="Arial"/>
        </w:rPr>
        <w:t>6.2.17.3.1</w:t>
      </w:r>
      <w:r w:rsidRPr="00424E59">
        <w:rPr>
          <w:rFonts w:ascii="Arial" w:hAnsi="Arial"/>
        </w:rPr>
        <w:tab/>
        <w:t>Pre-test conditions</w:t>
      </w:r>
    </w:p>
    <w:p w14:paraId="06B89B3E"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73285C22" w14:textId="77777777" w:rsidR="00EB676A" w:rsidRPr="00424E59" w:rsidRDefault="00EB676A" w:rsidP="00EB676A">
      <w:pPr>
        <w:ind w:left="568" w:hanging="284"/>
      </w:pPr>
      <w:r w:rsidRPr="00424E59">
        <w:t>-</w:t>
      </w:r>
      <w:r w:rsidRPr="00424E59">
        <w:tab/>
        <w:t>SS (MCPTT server)</w:t>
      </w:r>
    </w:p>
    <w:p w14:paraId="6E63708C" w14:textId="77777777" w:rsidR="00EB676A" w:rsidRPr="00424E59" w:rsidRDefault="00EB676A" w:rsidP="00EB676A">
      <w:pPr>
        <w:ind w:left="568" w:hanging="284"/>
      </w:pPr>
      <w:r w:rsidRPr="00424E59">
        <w:t>-</w:t>
      </w:r>
      <w:r w:rsidRPr="00424E5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E18FC9"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235605A3" w14:textId="77777777" w:rsidR="00EB676A" w:rsidRPr="00424E59" w:rsidRDefault="00EB676A" w:rsidP="00EB676A">
      <w:pPr>
        <w:ind w:left="568" w:hanging="284"/>
      </w:pPr>
      <w:r w:rsidRPr="00424E59">
        <w:t>-</w:t>
      </w:r>
      <w:r w:rsidRPr="00424E59">
        <w:tab/>
        <w:t>UE (MCPTT client)</w:t>
      </w:r>
    </w:p>
    <w:p w14:paraId="3622FC2E" w14:textId="77777777" w:rsidR="00EB676A" w:rsidRPr="00424E59" w:rsidRDefault="00EB676A" w:rsidP="00EB676A">
      <w:pPr>
        <w:ind w:left="568" w:hanging="284"/>
      </w:pPr>
      <w:r w:rsidRPr="00424E59">
        <w:t>-</w:t>
      </w:r>
      <w:r w:rsidRPr="00424E59">
        <w:tab/>
        <w:t>The test USIM set as defined in TS 36.579-1 [2], subclause 5.5.10 is inserted.</w:t>
      </w:r>
    </w:p>
    <w:p w14:paraId="773152DD"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3A44E68A"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004D1886"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28B27EBC" w14:textId="77777777" w:rsidR="00EB676A" w:rsidRPr="00424E59" w:rsidRDefault="00EB676A" w:rsidP="00EB676A">
      <w:pPr>
        <w:ind w:left="568" w:hanging="284"/>
      </w:pPr>
      <w:r w:rsidRPr="00424E59">
        <w:t>-</w:t>
      </w:r>
      <w:r w:rsidRPr="00424E59">
        <w:tab/>
        <w:t>UE States at the end of the preamble</w:t>
      </w:r>
    </w:p>
    <w:p w14:paraId="62B4B2A9" w14:textId="77777777" w:rsidR="00EB676A" w:rsidRPr="00424E59" w:rsidRDefault="00EB676A" w:rsidP="00EB676A">
      <w:pPr>
        <w:ind w:left="851" w:hanging="284"/>
      </w:pPr>
      <w:r w:rsidRPr="00424E59">
        <w:t>-</w:t>
      </w:r>
      <w:r w:rsidRPr="00424E59">
        <w:tab/>
        <w:t>The UE is in E-UTRA Registered, Idle Mode state.</w:t>
      </w:r>
    </w:p>
    <w:p w14:paraId="4936E6BE"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5A3EEFB2" w14:textId="77777777" w:rsidR="00EB676A" w:rsidRPr="00424E59" w:rsidRDefault="00EB676A" w:rsidP="00EB676A">
      <w:pPr>
        <w:keepNext/>
        <w:keepLines/>
        <w:spacing w:before="120"/>
        <w:ind w:left="1985" w:hanging="1985"/>
        <w:rPr>
          <w:rFonts w:ascii="Arial" w:hAnsi="Arial"/>
        </w:rPr>
      </w:pPr>
      <w:r w:rsidRPr="00424E59">
        <w:rPr>
          <w:rFonts w:ascii="Arial" w:hAnsi="Arial"/>
        </w:rPr>
        <w:t>6.2.17.3.2</w:t>
      </w:r>
      <w:r w:rsidRPr="00424E59">
        <w:rPr>
          <w:rFonts w:ascii="Arial" w:hAnsi="Arial"/>
        </w:rPr>
        <w:tab/>
        <w:t>Test procedure sequence</w:t>
      </w:r>
    </w:p>
    <w:p w14:paraId="3B7E765A" w14:textId="77777777" w:rsidR="00EB676A" w:rsidRPr="00424E59" w:rsidRDefault="00EB676A" w:rsidP="00EB676A">
      <w:pPr>
        <w:keepNext/>
        <w:keepLines/>
        <w:spacing w:before="60"/>
        <w:jc w:val="center"/>
        <w:rPr>
          <w:rFonts w:ascii="Arial" w:hAnsi="Arial"/>
          <w:b/>
        </w:rPr>
      </w:pPr>
      <w:r w:rsidRPr="00424E59">
        <w:rPr>
          <w:rFonts w:ascii="Arial" w:hAnsi="Arial"/>
          <w:b/>
        </w:rPr>
        <w:t>Table 6.2.17.3.2-1: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7EFE7B79" w14:textId="77777777" w:rsidTr="00BC3F8D">
        <w:trPr>
          <w:cantSplit/>
        </w:trPr>
        <w:tc>
          <w:tcPr>
            <w:tcW w:w="534" w:type="dxa"/>
            <w:tcBorders>
              <w:top w:val="single" w:sz="4" w:space="0" w:color="auto"/>
              <w:left w:val="single" w:sz="4" w:space="0" w:color="auto"/>
              <w:bottom w:val="nil"/>
              <w:right w:val="single" w:sz="4" w:space="0" w:color="auto"/>
            </w:tcBorders>
            <w:hideMark/>
          </w:tcPr>
          <w:p w14:paraId="7D8F29B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841501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A9615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907ECE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017E02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08CD7DF7" w14:textId="77777777" w:rsidTr="00BC3F8D">
        <w:trPr>
          <w:cantSplit/>
        </w:trPr>
        <w:tc>
          <w:tcPr>
            <w:tcW w:w="534" w:type="dxa"/>
            <w:tcBorders>
              <w:top w:val="nil"/>
              <w:left w:val="single" w:sz="4" w:space="0" w:color="auto"/>
              <w:bottom w:val="single" w:sz="4" w:space="0" w:color="auto"/>
              <w:right w:val="single" w:sz="4" w:space="0" w:color="auto"/>
            </w:tcBorders>
          </w:tcPr>
          <w:p w14:paraId="03D3CC38"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F4E2C2D"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5019E2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A1D15E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8DE5A05"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5304B81" w14:textId="77777777" w:rsidR="00EB676A" w:rsidRPr="00424E59" w:rsidRDefault="00EB676A" w:rsidP="00BC3F8D">
            <w:pPr>
              <w:keepNext/>
              <w:keepLines/>
              <w:spacing w:after="0"/>
              <w:jc w:val="center"/>
              <w:rPr>
                <w:rFonts w:ascii="Arial" w:hAnsi="Arial"/>
                <w:b/>
                <w:sz w:val="18"/>
              </w:rPr>
            </w:pPr>
          </w:p>
        </w:tc>
      </w:tr>
      <w:tr w:rsidR="00EB676A" w:rsidRPr="00424E59" w14:paraId="45EE4D7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E66280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019557A" w14:textId="71CFC3F4" w:rsidR="00EB676A" w:rsidRPr="00424E59" w:rsidRDefault="00EB676A" w:rsidP="00BC3F8D">
            <w:pPr>
              <w:keepNext/>
              <w:keepLines/>
              <w:spacing w:after="0"/>
              <w:rPr>
                <w:rFonts w:ascii="Arial" w:hAnsi="Arial"/>
                <w:sz w:val="18"/>
              </w:rPr>
            </w:pPr>
            <w:r w:rsidRPr="00424E59">
              <w:rPr>
                <w:rFonts w:ascii="Arial" w:hAnsi="Arial"/>
                <w:sz w:val="18"/>
              </w:rPr>
              <w:t xml:space="preserve">Check: </w:t>
            </w:r>
            <w:del w:id="1745" w:author="MCC160" w:date="2022-11-01T12:43:00Z">
              <w:r w:rsidRPr="00424E59" w:rsidDel="007E4D3A">
                <w:rPr>
                  <w:rFonts w:ascii="Arial" w:hAnsi="Arial"/>
                  <w:sz w:val="18"/>
                </w:rPr>
                <w:delText xml:space="preserve">Is the procedure for </w:delText>
              </w:r>
            </w:del>
            <w:ins w:id="1746" w:author="MCC160" w:date="2022-11-01T12:43:00Z">
              <w:r w:rsidR="007E4D3A" w:rsidRPr="00424E59">
                <w:rPr>
                  <w:rFonts w:ascii="Arial" w:hAnsi="Arial"/>
                  <w:sz w:val="18"/>
                </w:rPr>
                <w:t xml:space="preserve">Does the UE (MCPTT </w:t>
              </w:r>
            </w:ins>
            <w:ins w:id="1747" w:author="MCC160" w:date="2022-11-16T22:34:00Z">
              <w:r w:rsidR="00C42B3B" w:rsidRPr="00424E59">
                <w:rPr>
                  <w:rFonts w:ascii="Arial" w:hAnsi="Arial"/>
                  <w:sz w:val="18"/>
                  <w:rPrChange w:id="1748" w:author="MCC160" w:date="2022-11-16T22:34:00Z">
                    <w:rPr>
                      <w:rFonts w:ascii="Arial" w:hAnsi="Arial"/>
                      <w:sz w:val="18"/>
                    </w:rPr>
                  </w:rPrChange>
                </w:rPr>
                <w:t>c</w:t>
              </w:r>
            </w:ins>
            <w:ins w:id="1749" w:author="MCC160" w:date="2022-11-01T12:43:00Z">
              <w:r w:rsidR="007E4D3A" w:rsidRPr="00424E59">
                <w:rPr>
                  <w:rFonts w:ascii="Arial" w:hAnsi="Arial"/>
                  <w:sz w:val="18"/>
                </w:rPr>
                <w:t>lient) correctly perform test procedure '</w:t>
              </w:r>
            </w:ins>
            <w:r w:rsidRPr="00424E59">
              <w:rPr>
                <w:rFonts w:ascii="Arial" w:hAnsi="Arial"/>
                <w:sz w:val="18"/>
              </w:rPr>
              <w:t>MCPTT CT session establishment/modification without provisional responses other than 100 Trying</w:t>
            </w:r>
            <w:ins w:id="1750" w:author="MCC160" w:date="2022-11-01T12:43:00Z">
              <w:r w:rsidR="007E4D3A" w:rsidRPr="00424E59">
                <w:rPr>
                  <w:rFonts w:ascii="Arial" w:hAnsi="Arial"/>
                  <w:sz w:val="18"/>
                </w:rPr>
                <w:t>'</w:t>
              </w:r>
            </w:ins>
            <w:r w:rsidRPr="00424E59">
              <w:rPr>
                <w:rFonts w:ascii="Arial" w:hAnsi="Arial"/>
                <w:sz w:val="18"/>
              </w:rPr>
              <w:t xml:space="preserve"> as described in TS 36.579-1 [2] table 5.3.4.3-1 to establish a </w:t>
            </w:r>
            <w:del w:id="1751" w:author="MCC160" w:date="2022-11-01T12:43:00Z">
              <w:r w:rsidRPr="00424E59" w:rsidDel="007E4D3A">
                <w:rPr>
                  <w:rFonts w:ascii="Arial" w:hAnsi="Arial"/>
                  <w:sz w:val="18"/>
                </w:rPr>
                <w:delText xml:space="preserve">CT MCPTT </w:delText>
              </w:r>
            </w:del>
            <w:r w:rsidRPr="00424E59">
              <w:rPr>
                <w:rFonts w:ascii="Arial" w:hAnsi="Arial"/>
                <w:sz w:val="18"/>
              </w:rPr>
              <w:t>locally initiated ambient listening call</w:t>
            </w:r>
            <w:del w:id="1752" w:author="MCC160" w:date="2022-11-01T12:43:00Z">
              <w:r w:rsidRPr="00424E59" w:rsidDel="007E4D3A">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26F0FC1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604D9BA"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3216B5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1FE05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7FAF271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21F83C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6E0E9106"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FDE946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8F12689"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660492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E3793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A28FC7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D7ADEC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6DC1D1F5" w14:textId="2567401A" w:rsidR="00EB676A" w:rsidRPr="00424E59" w:rsidRDefault="007E4D3A" w:rsidP="00BC3F8D">
            <w:pPr>
              <w:keepNext/>
              <w:keepLines/>
              <w:spacing w:after="0"/>
              <w:rPr>
                <w:rFonts w:ascii="Arial" w:hAnsi="Arial"/>
                <w:sz w:val="18"/>
              </w:rPr>
            </w:pPr>
            <w:ins w:id="1753" w:author="MCC160" w:date="2022-11-01T12:42:00Z">
              <w:r w:rsidRPr="00424E59">
                <w:rPr>
                  <w:rFonts w:ascii="Arial" w:hAnsi="Arial"/>
                  <w:sz w:val="18"/>
                </w:rPr>
                <w:t xml:space="preserve">The </w:t>
              </w:r>
            </w:ins>
            <w:r w:rsidR="00EB676A" w:rsidRPr="00424E59">
              <w:rPr>
                <w:rFonts w:ascii="Arial" w:hAnsi="Arial"/>
                <w:sz w:val="18"/>
              </w:rPr>
              <w:t xml:space="preserve">SS (MCPTT server) sends a </w:t>
            </w:r>
            <w:r w:rsidR="00EB676A" w:rsidRPr="00424E59">
              <w:rPr>
                <w:rFonts w:ascii="Arial" w:hAnsi="Arial"/>
                <w:sz w:val="18"/>
                <w:lang w:eastAsia="ko-KR"/>
              </w:rPr>
              <w:t xml:space="preserve">Floor Taken message, </w:t>
            </w:r>
            <w:r w:rsidR="00EB676A" w:rsidRPr="00424E59">
              <w:rPr>
                <w:rFonts w:ascii="Arial" w:hAnsi="Arial"/>
                <w:sz w:val="18"/>
              </w:rPr>
              <w:t>the Permission to Request the Floor field set to '0'</w:t>
            </w:r>
            <w:r w:rsidR="00EB676A" w:rsidRPr="00424E59">
              <w:rPr>
                <w:rFonts w:ascii="Arial" w:hAnsi="Arial"/>
                <w:sz w:val="18"/>
                <w:lang w:eastAsia="ko-KR"/>
              </w:rPr>
              <w:t>. (NOTE 1)</w:t>
            </w:r>
          </w:p>
        </w:tc>
        <w:tc>
          <w:tcPr>
            <w:tcW w:w="708" w:type="dxa"/>
            <w:tcBorders>
              <w:top w:val="single" w:sz="4" w:space="0" w:color="auto"/>
              <w:left w:val="single" w:sz="4" w:space="0" w:color="auto"/>
              <w:bottom w:val="single" w:sz="4" w:space="0" w:color="auto"/>
              <w:right w:val="single" w:sz="4" w:space="0" w:color="auto"/>
            </w:tcBorders>
            <w:hideMark/>
          </w:tcPr>
          <w:p w14:paraId="3FA0977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EDFACFD"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5FC29F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E2000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4854885"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1694F5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3A</w:t>
            </w:r>
          </w:p>
        </w:tc>
        <w:tc>
          <w:tcPr>
            <w:tcW w:w="3968" w:type="dxa"/>
            <w:tcBorders>
              <w:top w:val="single" w:sz="4" w:space="0" w:color="auto"/>
              <w:left w:val="single" w:sz="4" w:space="0" w:color="auto"/>
              <w:bottom w:val="single" w:sz="4" w:space="0" w:color="auto"/>
              <w:right w:val="single" w:sz="4" w:space="0" w:color="auto"/>
            </w:tcBorders>
            <w:hideMark/>
          </w:tcPr>
          <w:p w14:paraId="4BF8D7EF" w14:textId="77777777" w:rsidR="00C42B3B" w:rsidRPr="00424E59" w:rsidRDefault="00C42B3B" w:rsidP="00BC3F8D">
            <w:pPr>
              <w:keepNext/>
              <w:keepLines/>
              <w:spacing w:after="0"/>
              <w:rPr>
                <w:ins w:id="1754" w:author="MCC160" w:date="2022-11-16T22:34:00Z"/>
                <w:rFonts w:ascii="Arial" w:hAnsi="Arial"/>
                <w:sz w:val="18"/>
                <w:rPrChange w:id="1755" w:author="MCC160" w:date="2022-11-16T22:34:00Z">
                  <w:rPr>
                    <w:ins w:id="1756" w:author="MCC160" w:date="2022-11-16T22:34:00Z"/>
                    <w:rFonts w:ascii="Arial" w:hAnsi="Arial"/>
                    <w:sz w:val="18"/>
                  </w:rPr>
                </w:rPrChange>
              </w:rPr>
            </w:pPr>
            <w:ins w:id="1757" w:author="MCC160" w:date="2022-11-16T22:33:00Z">
              <w:r w:rsidRPr="00424E59">
                <w:rPr>
                  <w:rFonts w:ascii="Arial" w:hAnsi="Arial"/>
                  <w:sz w:val="18"/>
                  <w:rPrChange w:id="1758" w:author="MCC160" w:date="2022-11-16T22:34:00Z">
                    <w:rPr>
                      <w:rFonts w:ascii="Arial" w:hAnsi="Arial"/>
                      <w:sz w:val="18"/>
                    </w:rPr>
                  </w:rPrChange>
                </w:rPr>
                <w:t>Check: Does the UE (MCPTT client) notify the user that the locally initiated ambient listening call has been established?</w:t>
              </w:r>
            </w:ins>
          </w:p>
          <w:p w14:paraId="0015CA13" w14:textId="49DE3125" w:rsidR="00EB676A" w:rsidRPr="00424E59" w:rsidDel="00C42B3B" w:rsidRDefault="00EB676A" w:rsidP="00BC3F8D">
            <w:pPr>
              <w:keepNext/>
              <w:keepLines/>
              <w:spacing w:after="0"/>
              <w:rPr>
                <w:del w:id="1759" w:author="MCC160" w:date="2022-11-16T22:34:00Z"/>
                <w:rFonts w:ascii="Arial" w:hAnsi="Arial"/>
                <w:sz w:val="18"/>
              </w:rPr>
            </w:pPr>
            <w:del w:id="1760" w:author="MCC160" w:date="2022-11-16T22:34:00Z">
              <w:r w:rsidRPr="00424E59" w:rsidDel="00C42B3B">
                <w:rPr>
                  <w:rFonts w:ascii="Arial" w:hAnsi="Arial"/>
                  <w:sz w:val="18"/>
                  <w:rPrChange w:id="1761" w:author="MCC160" w:date="2022-11-16T22:34:00Z">
                    <w:rPr>
                      <w:rFonts w:ascii="Arial" w:hAnsi="Arial"/>
                      <w:sz w:val="18"/>
                    </w:rPr>
                  </w:rPrChange>
                </w:rPr>
                <w:delText>Check: Does the UE (MCPTT client) notify the user that the locally initiated ambient listening call has been successfully established?</w:delText>
              </w:r>
              <w:r w:rsidRPr="00424E59" w:rsidDel="00C42B3B">
                <w:rPr>
                  <w:rFonts w:ascii="Arial" w:hAnsi="Arial"/>
                  <w:sz w:val="18"/>
                </w:rPr>
                <w:delText xml:space="preserve"> </w:delText>
              </w:r>
            </w:del>
          </w:p>
          <w:p w14:paraId="5EF5EBFB" w14:textId="77777777" w:rsidR="00EB676A" w:rsidRPr="00424E59" w:rsidRDefault="00EB676A" w:rsidP="00BC3F8D">
            <w:pPr>
              <w:keepNext/>
              <w:keepLines/>
              <w:spacing w:after="0"/>
              <w:rPr>
                <w:rFonts w:ascii="Arial" w:hAnsi="Arial"/>
                <w:sz w:val="18"/>
              </w:rPr>
            </w:pPr>
            <w:r w:rsidRPr="00424E5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1B6AD50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7C252B"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AACD7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0994F5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DA432B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83BEB9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230D0F28" w14:textId="77777777" w:rsidR="00C42B3B" w:rsidRPr="00424E59" w:rsidRDefault="00C42B3B" w:rsidP="00BC3F8D">
            <w:pPr>
              <w:keepNext/>
              <w:keepLines/>
              <w:spacing w:after="0"/>
              <w:rPr>
                <w:ins w:id="1762" w:author="MCC160" w:date="2022-11-16T22:34:00Z"/>
                <w:rFonts w:ascii="Arial" w:hAnsi="Arial"/>
                <w:sz w:val="18"/>
                <w:rPrChange w:id="1763" w:author="MCC160" w:date="2022-11-16T22:34:00Z">
                  <w:rPr>
                    <w:ins w:id="1764" w:author="MCC160" w:date="2022-11-16T22:34:00Z"/>
                    <w:rFonts w:ascii="Arial" w:hAnsi="Arial"/>
                    <w:sz w:val="18"/>
                  </w:rPr>
                </w:rPrChange>
              </w:rPr>
            </w:pPr>
            <w:ins w:id="1765" w:author="MCC160" w:date="2022-11-16T22:34:00Z">
              <w:r w:rsidRPr="00424E59">
                <w:rPr>
                  <w:rFonts w:ascii="Arial" w:hAnsi="Arial"/>
                  <w:sz w:val="18"/>
                  <w:rPrChange w:id="1766" w:author="MCC160" w:date="2022-11-16T22:34:00Z">
                    <w:rPr>
                      <w:rFonts w:ascii="Arial" w:hAnsi="Arial"/>
                      <w:sz w:val="18"/>
                    </w:rPr>
                  </w:rPrChange>
                </w:rPr>
                <w:t>Make the UE (MCPTT client) request the floor.</w:t>
              </w:r>
            </w:ins>
          </w:p>
          <w:p w14:paraId="4DC9A817" w14:textId="5D7B6546" w:rsidR="00EB676A" w:rsidRPr="00424E59" w:rsidRDefault="00EB676A" w:rsidP="00BC3F8D">
            <w:pPr>
              <w:keepNext/>
              <w:keepLines/>
              <w:spacing w:after="0"/>
              <w:rPr>
                <w:rFonts w:ascii="Arial" w:hAnsi="Arial"/>
                <w:sz w:val="18"/>
              </w:rPr>
            </w:pPr>
            <w:del w:id="1767" w:author="MCC160" w:date="2022-11-16T22:34:00Z">
              <w:r w:rsidRPr="00424E59" w:rsidDel="00C42B3B">
                <w:rPr>
                  <w:rFonts w:ascii="Arial" w:hAnsi="Arial"/>
                  <w:sz w:val="18"/>
                  <w:rPrChange w:id="1768" w:author="MCC160" w:date="2022-11-16T22:34:00Z">
                    <w:rPr>
                      <w:rFonts w:ascii="Arial" w:hAnsi="Arial"/>
                      <w:sz w:val="18"/>
                    </w:rPr>
                  </w:rPrChange>
                </w:rPr>
                <w:delText>Make the UE (MCPTT User) request to speak (e.g. pressing the PTT button)</w:delText>
              </w:r>
              <w:r w:rsidRPr="00424E59" w:rsidDel="00C42B3B">
                <w:rPr>
                  <w:rFonts w:ascii="Arial" w:hAnsi="Arial"/>
                  <w:sz w:val="18"/>
                </w:rPr>
                <w:delText xml:space="preserve"> </w:delText>
              </w:r>
            </w:del>
            <w:r w:rsidRPr="00424E5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4C4268F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AC11004"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9025D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08B8B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BD18033"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F3B046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hideMark/>
          </w:tcPr>
          <w:p w14:paraId="4623CBEA" w14:textId="77777777" w:rsidR="00EB676A" w:rsidRPr="00424E59" w:rsidRDefault="00EB676A" w:rsidP="00BC3F8D">
            <w:pPr>
              <w:keepNext/>
              <w:keepLines/>
              <w:spacing w:after="0"/>
              <w:rPr>
                <w:rFonts w:ascii="Arial" w:hAnsi="Arial"/>
                <w:sz w:val="18"/>
              </w:rPr>
            </w:pPr>
            <w:r w:rsidRPr="00424E59">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66529F5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0AB84D9D" w14:textId="77777777" w:rsidR="00EB676A" w:rsidRPr="00424E59" w:rsidRDefault="00EB676A" w:rsidP="00BC3F8D">
            <w:pPr>
              <w:keepNext/>
              <w:keepLines/>
              <w:spacing w:after="0"/>
              <w:rPr>
                <w:rFonts w:ascii="Arial" w:hAnsi="Arial"/>
                <w:sz w:val="18"/>
              </w:rPr>
            </w:pPr>
            <w:r w:rsidRPr="00424E59">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5B86348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69B387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F</w:t>
            </w:r>
          </w:p>
        </w:tc>
      </w:tr>
      <w:tr w:rsidR="00EB676A" w:rsidRPr="00424E59" w14:paraId="0721724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F2FF7F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2E49D8D0" w14:textId="7FC3A592" w:rsidR="00EB676A" w:rsidRPr="00424E59" w:rsidRDefault="00EB676A" w:rsidP="00BC3F8D">
            <w:pPr>
              <w:keepNext/>
              <w:keepLines/>
              <w:spacing w:after="0"/>
              <w:rPr>
                <w:rFonts w:ascii="Arial" w:hAnsi="Arial"/>
                <w:sz w:val="18"/>
              </w:rPr>
            </w:pPr>
            <w:r w:rsidRPr="00424E59">
              <w:rPr>
                <w:rFonts w:ascii="Arial" w:eastAsia="Calibri" w:hAnsi="Arial"/>
                <w:sz w:val="18"/>
              </w:rPr>
              <w:t xml:space="preserve">Check: </w:t>
            </w:r>
            <w:del w:id="1769" w:author="MCC160" w:date="2022-11-01T12:44:00Z">
              <w:r w:rsidRPr="00424E59" w:rsidDel="007E4D3A">
                <w:rPr>
                  <w:rFonts w:ascii="Arial" w:eastAsia="Calibri" w:hAnsi="Arial"/>
                  <w:sz w:val="18"/>
                </w:rPr>
                <w:delText xml:space="preserve">Is the procedure for </w:delText>
              </w:r>
            </w:del>
            <w:ins w:id="1770" w:author="MCC160" w:date="2022-11-01T12:44:00Z">
              <w:r w:rsidR="007E4D3A" w:rsidRPr="00424E59">
                <w:rPr>
                  <w:rFonts w:ascii="Arial" w:eastAsia="Calibri" w:hAnsi="Arial"/>
                  <w:sz w:val="18"/>
                </w:rPr>
                <w:t xml:space="preserve">Does the UE (MCPTT </w:t>
              </w:r>
            </w:ins>
            <w:ins w:id="1771" w:author="MCC160" w:date="2022-11-16T22:34:00Z">
              <w:r w:rsidR="00C42B3B" w:rsidRPr="00424E59">
                <w:rPr>
                  <w:rFonts w:ascii="Arial" w:eastAsia="Calibri" w:hAnsi="Arial"/>
                  <w:sz w:val="18"/>
                  <w:rPrChange w:id="1772" w:author="MCC160" w:date="2022-11-16T22:35:00Z">
                    <w:rPr>
                      <w:rFonts w:ascii="Arial" w:eastAsia="Calibri" w:hAnsi="Arial"/>
                      <w:sz w:val="18"/>
                    </w:rPr>
                  </w:rPrChange>
                </w:rPr>
                <w:t>c</w:t>
              </w:r>
            </w:ins>
            <w:ins w:id="1773" w:author="MCC160" w:date="2022-11-01T12:44:00Z">
              <w:r w:rsidR="007E4D3A" w:rsidRPr="00424E59">
                <w:rPr>
                  <w:rFonts w:ascii="Arial" w:eastAsia="Calibri" w:hAnsi="Arial"/>
                  <w:sz w:val="18"/>
                </w:rPr>
                <w:t>lient) correctly perform test procedure '</w:t>
              </w:r>
            </w:ins>
            <w:r w:rsidRPr="00424E59">
              <w:rPr>
                <w:rFonts w:ascii="Arial" w:hAnsi="Arial"/>
                <w:sz w:val="18"/>
              </w:rPr>
              <w:t>MCX CT call release</w:t>
            </w:r>
            <w:ins w:id="1774" w:author="MCC160" w:date="2022-11-01T12:44:00Z">
              <w:r w:rsidR="007E4D3A"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5.3.12.3-1 to </w:t>
            </w:r>
            <w:del w:id="1775" w:author="MCC160" w:date="2022-11-01T12:44:00Z">
              <w:r w:rsidRPr="00424E59" w:rsidDel="007E4D3A">
                <w:rPr>
                  <w:rFonts w:ascii="Arial" w:hAnsi="Arial"/>
                  <w:sz w:val="18"/>
                </w:rPr>
                <w:delText xml:space="preserve">end </w:delText>
              </w:r>
            </w:del>
            <w:ins w:id="1776" w:author="MCC160" w:date="2022-11-01T12:44:00Z">
              <w:r w:rsidR="007E4D3A" w:rsidRPr="00424E59">
                <w:rPr>
                  <w:rFonts w:ascii="Arial" w:hAnsi="Arial"/>
                  <w:sz w:val="18"/>
                </w:rPr>
                <w:t xml:space="preserve">release </w:t>
              </w:r>
            </w:ins>
            <w:r w:rsidRPr="00424E59">
              <w:rPr>
                <w:rFonts w:ascii="Arial" w:hAnsi="Arial"/>
                <w:sz w:val="18"/>
              </w:rPr>
              <w:t>the call</w:t>
            </w:r>
            <w:del w:id="1777" w:author="MCC160" w:date="2022-11-01T12:44:00Z">
              <w:r w:rsidRPr="00424E59" w:rsidDel="007E4D3A">
                <w:rPr>
                  <w:rFonts w:ascii="Arial" w:hAnsi="Arial"/>
                  <w:sz w:val="18"/>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20F81F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FA0234"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33491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38742F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3699C89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92AA2A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63AEC0B9"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224742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B894BDF"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3070F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6AB47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79C4168"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44B12BC3"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The test scenario simulates the floor being given to the originating Client. The floor control server informs all other Clients (including the UE (MCPTT client)) that the floor is taken.</w:t>
            </w:r>
          </w:p>
          <w:p w14:paraId="5BE8A8B0"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2:</w:t>
            </w:r>
            <w:r w:rsidRPr="00424E59">
              <w:rPr>
                <w:rFonts w:ascii="Arial" w:hAnsi="Arial"/>
                <w:sz w:val="18"/>
              </w:rPr>
              <w:tab/>
              <w:t>This is expected to be done via a suitable implementation dependent MMI.</w:t>
            </w:r>
          </w:p>
        </w:tc>
      </w:tr>
    </w:tbl>
    <w:p w14:paraId="1085E19D" w14:textId="77777777" w:rsidR="00EB676A" w:rsidRPr="00424E59" w:rsidRDefault="00EB676A" w:rsidP="00EB676A"/>
    <w:p w14:paraId="7B2D0BAA" w14:textId="77777777" w:rsidR="00EB676A" w:rsidRPr="00424E59" w:rsidRDefault="00EB676A" w:rsidP="00EB676A">
      <w:pPr>
        <w:keepNext/>
        <w:keepLines/>
        <w:spacing w:before="120"/>
        <w:ind w:left="1985" w:hanging="1985"/>
        <w:rPr>
          <w:rFonts w:ascii="Arial" w:hAnsi="Arial"/>
        </w:rPr>
      </w:pPr>
      <w:r w:rsidRPr="00424E59">
        <w:rPr>
          <w:rFonts w:ascii="Arial" w:hAnsi="Arial"/>
        </w:rPr>
        <w:t>6.2.17.3.3</w:t>
      </w:r>
      <w:r w:rsidRPr="00424E59">
        <w:rPr>
          <w:rFonts w:ascii="Arial" w:hAnsi="Arial"/>
        </w:rPr>
        <w:tab/>
        <w:t>Specific message contents</w:t>
      </w:r>
    </w:p>
    <w:p w14:paraId="0A256B7A"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6.2.17.3.3-1: </w:t>
      </w:r>
      <w:r w:rsidRPr="00424E59">
        <w:rPr>
          <w:rFonts w:ascii="Arial" w:hAnsi="Arial"/>
          <w:b/>
          <w:lang w:eastAsia="ko-KR"/>
        </w:rPr>
        <w:t>SIP INVITE</w:t>
      </w:r>
      <w:r w:rsidRPr="00424E59">
        <w:rPr>
          <w:rFonts w:ascii="Arial" w:hAnsi="Arial"/>
          <w:b/>
        </w:rPr>
        <w:t xml:space="preserve"> from the SS (Step 1, Table 6.2.17.3.2-1;</w:t>
      </w:r>
      <w:r w:rsidRPr="00424E59">
        <w:rPr>
          <w:rFonts w:ascii="Arial" w:hAnsi="Arial"/>
          <w:b/>
        </w:rPr>
        <w:br/>
        <w:t xml:space="preserve">step 2, TS 36.579-1 [2], Table </w:t>
      </w:r>
      <w:r w:rsidRPr="00424E59">
        <w:rPr>
          <w:rFonts w:ascii="Arial" w:hAnsi="Arial"/>
          <w:b/>
          <w:lang w:eastAsia="zh-CN"/>
        </w:rPr>
        <w:t>5.3.4</w:t>
      </w:r>
      <w:r w:rsidRPr="00424E59">
        <w:rPr>
          <w:rFonts w:ascii="Arial" w:hAnsi="Arial"/>
          <w:b/>
        </w:rPr>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B988F9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898DE64"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w:t>
            </w:r>
          </w:p>
        </w:tc>
      </w:tr>
      <w:tr w:rsidR="00EB676A" w:rsidRPr="00424E59" w14:paraId="774993F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6C8CDC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8BEB6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D244D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7A7494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7B2894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439C1E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CBE562D" w14:textId="77777777" w:rsidR="00EB676A" w:rsidRPr="00424E59" w:rsidRDefault="00EB676A" w:rsidP="00BC3F8D">
            <w:pPr>
              <w:keepNext/>
              <w:keepLines/>
              <w:spacing w:after="0"/>
              <w:rPr>
                <w:rFonts w:ascii="Arial" w:hAnsi="Arial"/>
                <w:b/>
                <w:sz w:val="18"/>
              </w:rPr>
            </w:pPr>
            <w:r w:rsidRPr="00424E59">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0CFCE879" w14:textId="77777777" w:rsidR="00EB676A" w:rsidRPr="00424E59" w:rsidRDefault="00EB676A" w:rsidP="00BC3F8D">
            <w:pPr>
              <w:keepNext/>
              <w:keepLines/>
              <w:spacing w:after="0"/>
              <w:rPr>
                <w:rFonts w:ascii="Arial" w:hAnsi="Arial"/>
                <w:b/>
                <w:sz w:val="18"/>
              </w:rPr>
            </w:pPr>
            <w:r w:rsidRPr="00424E59">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D6F218D" w14:textId="77777777" w:rsidR="00EB676A" w:rsidRPr="00424E59"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0B6715E3" w14:textId="77777777" w:rsidR="00EB676A" w:rsidRPr="00424E59" w:rsidRDefault="00EB676A" w:rsidP="00BC3F8D">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0CBF5C04" w14:textId="77777777" w:rsidR="00EB676A" w:rsidRPr="00424E59" w:rsidRDefault="00EB676A" w:rsidP="00BC3F8D">
            <w:pPr>
              <w:keepNext/>
              <w:keepLines/>
              <w:spacing w:after="0"/>
              <w:jc w:val="center"/>
              <w:rPr>
                <w:rFonts w:ascii="Arial" w:hAnsi="Arial"/>
                <w:b/>
                <w:sz w:val="18"/>
              </w:rPr>
            </w:pPr>
          </w:p>
        </w:tc>
      </w:tr>
      <w:tr w:rsidR="00EB676A" w:rsidRPr="00424E59" w14:paraId="09178A2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6D1449D" w14:textId="77777777" w:rsidR="00EB676A" w:rsidRPr="00424E59" w:rsidRDefault="00EB676A" w:rsidP="00BC3F8D">
            <w:pPr>
              <w:keepNext/>
              <w:keepLines/>
              <w:spacing w:after="0"/>
              <w:rPr>
                <w:rFonts w:ascii="Arial" w:hAnsi="Arial"/>
                <w:sz w:val="18"/>
              </w:rPr>
            </w:pPr>
            <w:r w:rsidRPr="00424E59">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3542189F"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3B76095"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00FF4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4E4E1D" w14:textId="77777777" w:rsidR="00EB676A" w:rsidRPr="00424E59" w:rsidRDefault="00EB676A" w:rsidP="00BC3F8D">
            <w:pPr>
              <w:keepNext/>
              <w:keepLines/>
              <w:spacing w:after="0"/>
              <w:rPr>
                <w:rFonts w:ascii="Arial" w:hAnsi="Arial"/>
                <w:sz w:val="18"/>
              </w:rPr>
            </w:pPr>
          </w:p>
        </w:tc>
      </w:tr>
      <w:tr w:rsidR="00EB676A" w:rsidRPr="00424E59" w14:paraId="11BF5D5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1C9971"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4F376DA0" w14:textId="77777777" w:rsidR="00EB676A" w:rsidRPr="00424E59" w:rsidRDefault="00EB676A" w:rsidP="00BC3F8D">
            <w:pPr>
              <w:keepNext/>
              <w:keepLines/>
              <w:spacing w:after="0"/>
              <w:rPr>
                <w:rFonts w:ascii="Arial" w:hAnsi="Arial"/>
                <w:sz w:val="18"/>
              </w:rPr>
            </w:pPr>
            <w:r w:rsidRPr="00424E59">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1C756A5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7D75E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21FBA2" w14:textId="77777777" w:rsidR="00EB676A" w:rsidRPr="00424E59" w:rsidRDefault="00EB676A" w:rsidP="00BC3F8D">
            <w:pPr>
              <w:keepNext/>
              <w:keepLines/>
              <w:spacing w:after="0"/>
              <w:rPr>
                <w:rFonts w:ascii="Arial" w:hAnsi="Arial"/>
                <w:sz w:val="18"/>
              </w:rPr>
            </w:pPr>
          </w:p>
        </w:tc>
      </w:tr>
      <w:tr w:rsidR="00EB676A" w:rsidRPr="00424E59" w14:paraId="145D7F8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56C3382"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5300F3D1" w14:textId="77777777" w:rsidR="00EB676A" w:rsidRPr="00424E59" w:rsidRDefault="00EB676A" w:rsidP="00BC3F8D">
            <w:pPr>
              <w:keepNext/>
              <w:keepLines/>
              <w:spacing w:after="0"/>
              <w:rPr>
                <w:rFonts w:ascii="Arial" w:hAnsi="Arial"/>
                <w:sz w:val="18"/>
              </w:rPr>
            </w:pPr>
            <w:r w:rsidRPr="00424E59">
              <w:rPr>
                <w:rFonts w:ascii="Arial" w:hAnsi="Arial"/>
                <w:iCs/>
                <w:sz w:val="18"/>
              </w:rPr>
              <w:t>“</w:t>
            </w:r>
            <w:r w:rsidRPr="00424E59">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669680D9"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DA029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A12035" w14:textId="77777777" w:rsidR="00EB676A" w:rsidRPr="00424E59" w:rsidRDefault="00EB676A" w:rsidP="00BC3F8D">
            <w:pPr>
              <w:keepNext/>
              <w:keepLines/>
              <w:spacing w:after="0"/>
              <w:rPr>
                <w:rFonts w:ascii="Arial" w:hAnsi="Arial"/>
                <w:sz w:val="18"/>
              </w:rPr>
            </w:pPr>
          </w:p>
        </w:tc>
      </w:tr>
      <w:tr w:rsidR="00EB676A" w:rsidRPr="00424E59" w14:paraId="148EE7C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1F30615"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33D46D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D49A6D"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5110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DB13AE" w14:textId="77777777" w:rsidR="00EB676A" w:rsidRPr="00424E59" w:rsidRDefault="00EB676A" w:rsidP="00BC3F8D">
            <w:pPr>
              <w:keepNext/>
              <w:keepLines/>
              <w:spacing w:after="0"/>
              <w:rPr>
                <w:rFonts w:ascii="Arial" w:hAnsi="Arial"/>
                <w:sz w:val="18"/>
              </w:rPr>
            </w:pPr>
          </w:p>
        </w:tc>
      </w:tr>
      <w:tr w:rsidR="00EB676A" w:rsidRPr="00424E59" w14:paraId="3322B63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5DC662"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906D54"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8BEED2F" w14:textId="77777777" w:rsidR="00EB676A" w:rsidRPr="00424E59" w:rsidRDefault="00EB676A" w:rsidP="00BC3F8D">
            <w:pPr>
              <w:keepNext/>
              <w:keepLines/>
              <w:spacing w:after="0"/>
              <w:rPr>
                <w:rFonts w:ascii="Arial" w:hAnsi="Arial"/>
                <w:sz w:val="18"/>
              </w:rPr>
            </w:pPr>
            <w:r w:rsidRPr="00424E59">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6F9DEA5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8348D70" w14:textId="77777777" w:rsidR="00EB676A" w:rsidRPr="00424E59" w:rsidRDefault="00EB676A" w:rsidP="00BC3F8D">
            <w:pPr>
              <w:keepNext/>
              <w:keepLines/>
              <w:spacing w:after="0"/>
              <w:rPr>
                <w:rFonts w:ascii="Arial" w:hAnsi="Arial"/>
                <w:sz w:val="18"/>
              </w:rPr>
            </w:pPr>
          </w:p>
        </w:tc>
      </w:tr>
      <w:tr w:rsidR="00EB676A" w:rsidRPr="00424E59" w14:paraId="2F603B6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B51C1E"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049752"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6B2DF84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99E32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3AC2DA6" w14:textId="77777777" w:rsidR="00EB676A" w:rsidRPr="00424E59" w:rsidRDefault="00EB676A" w:rsidP="00BC3F8D">
            <w:pPr>
              <w:keepNext/>
              <w:keepLines/>
              <w:spacing w:after="0"/>
              <w:rPr>
                <w:rFonts w:ascii="Arial" w:hAnsi="Arial"/>
                <w:sz w:val="18"/>
              </w:rPr>
            </w:pPr>
          </w:p>
        </w:tc>
      </w:tr>
      <w:tr w:rsidR="00EB676A" w:rsidRPr="00424E59" w14:paraId="788309C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D2DEAB"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9B50536"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095C035" w14:textId="77777777" w:rsidR="00EB676A" w:rsidRPr="00424E59" w:rsidRDefault="00EB676A" w:rsidP="00BC3F8D">
            <w:pPr>
              <w:keepNext/>
              <w:keepLines/>
              <w:spacing w:after="0"/>
              <w:rPr>
                <w:rFonts w:ascii="Arial" w:hAnsi="Arial"/>
                <w:sz w:val="18"/>
              </w:rPr>
            </w:pPr>
            <w:r w:rsidRPr="00424E59">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4BFB980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053305" w14:textId="77777777" w:rsidR="00EB676A" w:rsidRPr="00424E59" w:rsidRDefault="00EB676A" w:rsidP="00BC3F8D">
            <w:pPr>
              <w:keepNext/>
              <w:keepLines/>
              <w:spacing w:after="0"/>
              <w:rPr>
                <w:rFonts w:ascii="Arial" w:hAnsi="Arial"/>
                <w:sz w:val="18"/>
              </w:rPr>
            </w:pPr>
          </w:p>
        </w:tc>
      </w:tr>
      <w:tr w:rsidR="00EB676A" w:rsidRPr="00424E59" w14:paraId="355C80D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1BE625"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591035"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7ECF70E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2B623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6632A59" w14:textId="77777777" w:rsidR="00EB676A" w:rsidRPr="00424E59" w:rsidRDefault="00EB676A" w:rsidP="00BC3F8D">
            <w:pPr>
              <w:keepNext/>
              <w:keepLines/>
              <w:spacing w:after="0"/>
              <w:rPr>
                <w:rFonts w:ascii="Arial" w:hAnsi="Arial"/>
                <w:sz w:val="18"/>
              </w:rPr>
            </w:pPr>
          </w:p>
        </w:tc>
      </w:tr>
    </w:tbl>
    <w:p w14:paraId="38C83A4F" w14:textId="77777777" w:rsidR="00EB676A" w:rsidRPr="00424E59" w:rsidRDefault="00EB676A" w:rsidP="00EB676A"/>
    <w:p w14:paraId="7471BFFD"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6.2.17.3.3-2: </w:t>
      </w:r>
      <w:r w:rsidRPr="00424E59">
        <w:rPr>
          <w:rFonts w:ascii="Arial" w:hAnsi="Arial"/>
          <w:b/>
          <w:lang w:eastAsia="ko-KR"/>
        </w:rPr>
        <w:t>MCPTT-Info in SIP INVITE</w:t>
      </w:r>
      <w:r w:rsidRPr="00424E59">
        <w:rPr>
          <w:rFonts w:ascii="Arial" w:hAnsi="Arial"/>
          <w: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1621CF1"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ADF3E3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5.5.3.2.2-1, condition PRIVATE-CALL, </w:t>
            </w:r>
          </w:p>
        </w:tc>
      </w:tr>
      <w:tr w:rsidR="00EB676A" w:rsidRPr="00424E59" w14:paraId="4E9FB6D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BFD316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5D0CF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C743A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67C764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FD161B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2A9380E"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359FC8"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043FA16A"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200640"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9C7535"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0492F52" w14:textId="77777777" w:rsidR="00EB676A" w:rsidRPr="00424E59" w:rsidRDefault="00EB676A" w:rsidP="00BC3F8D">
            <w:pPr>
              <w:keepNext/>
              <w:keepLines/>
              <w:spacing w:after="0"/>
              <w:rPr>
                <w:rFonts w:ascii="Arial" w:hAnsi="Arial"/>
                <w:sz w:val="18"/>
              </w:rPr>
            </w:pPr>
          </w:p>
        </w:tc>
      </w:tr>
      <w:tr w:rsidR="00EB676A" w:rsidRPr="00424E59" w14:paraId="5AEB70E7"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D82DB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05E2A36"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86089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04AB27"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A26BB48" w14:textId="77777777" w:rsidR="00EB676A" w:rsidRPr="00424E59" w:rsidRDefault="00EB676A" w:rsidP="00BC3F8D">
            <w:pPr>
              <w:keepNext/>
              <w:keepLines/>
              <w:spacing w:after="0"/>
              <w:rPr>
                <w:rFonts w:ascii="Arial" w:hAnsi="Arial"/>
                <w:sz w:val="18"/>
              </w:rPr>
            </w:pPr>
          </w:p>
        </w:tc>
      </w:tr>
      <w:tr w:rsidR="00EB676A" w:rsidRPr="00424E59" w14:paraId="44DD0CDF"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15572D28"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4C6C05D6" w14:textId="77777777" w:rsidR="00EB676A" w:rsidRPr="00424E59" w:rsidRDefault="00EB676A" w:rsidP="00BC3F8D">
            <w:pPr>
              <w:keepNext/>
              <w:keepLines/>
              <w:spacing w:after="0"/>
              <w:rPr>
                <w:rFonts w:ascii="Arial" w:hAnsi="Arial"/>
                <w:sz w:val="18"/>
              </w:rPr>
            </w:pPr>
            <w:r w:rsidRPr="00424E59">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6728C65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4D20FE"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3F764A7" w14:textId="77777777" w:rsidR="00EB676A" w:rsidRPr="00424E59" w:rsidRDefault="00EB676A" w:rsidP="00BC3F8D">
            <w:pPr>
              <w:keepNext/>
              <w:keepLines/>
              <w:spacing w:after="0"/>
              <w:rPr>
                <w:rFonts w:ascii="Arial" w:hAnsi="Arial"/>
                <w:sz w:val="18"/>
              </w:rPr>
            </w:pPr>
          </w:p>
        </w:tc>
      </w:tr>
      <w:tr w:rsidR="00EB676A" w:rsidRPr="00424E59" w14:paraId="29BFB73C"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43954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EC3F0C9"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F916E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EF70A2"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7C0C7DA" w14:textId="77777777" w:rsidR="00EB676A" w:rsidRPr="00424E59" w:rsidRDefault="00EB676A" w:rsidP="00BC3F8D">
            <w:pPr>
              <w:keepNext/>
              <w:keepLines/>
              <w:spacing w:after="0"/>
              <w:rPr>
                <w:rFonts w:ascii="Arial" w:hAnsi="Arial"/>
                <w:sz w:val="18"/>
              </w:rPr>
            </w:pPr>
          </w:p>
        </w:tc>
      </w:tr>
      <w:tr w:rsidR="00EB676A" w:rsidRPr="00424E59" w14:paraId="356E360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E545C0"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8B19F22" w14:textId="77777777" w:rsidR="00EB676A" w:rsidRPr="00424E59" w:rsidRDefault="00EB676A" w:rsidP="00BC3F8D">
            <w:pPr>
              <w:keepNext/>
              <w:keepLines/>
              <w:spacing w:after="0"/>
              <w:rPr>
                <w:rFonts w:ascii="Arial" w:hAnsi="Arial"/>
                <w:sz w:val="18"/>
              </w:rPr>
            </w:pPr>
            <w:r w:rsidRPr="00424E59">
              <w:rPr>
                <w:rFonts w:ascii="Arial" w:hAnsi="Arial"/>
                <w:sz w:val="18"/>
              </w:rPr>
              <w:t>"local-init"</w:t>
            </w:r>
          </w:p>
        </w:tc>
        <w:tc>
          <w:tcPr>
            <w:tcW w:w="2126" w:type="dxa"/>
            <w:tcBorders>
              <w:top w:val="single" w:sz="4" w:space="0" w:color="auto"/>
              <w:left w:val="single" w:sz="4" w:space="0" w:color="auto"/>
              <w:bottom w:val="single" w:sz="4" w:space="0" w:color="auto"/>
              <w:right w:val="single" w:sz="4" w:space="0" w:color="auto"/>
            </w:tcBorders>
          </w:tcPr>
          <w:p w14:paraId="2132A0A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4A4DE9"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39BA74D" w14:textId="77777777" w:rsidR="00EB676A" w:rsidRPr="00424E59" w:rsidRDefault="00EB676A" w:rsidP="00BC3F8D">
            <w:pPr>
              <w:keepNext/>
              <w:keepLines/>
              <w:spacing w:after="0"/>
              <w:rPr>
                <w:rFonts w:ascii="Arial" w:hAnsi="Arial"/>
                <w:sz w:val="18"/>
              </w:rPr>
            </w:pPr>
          </w:p>
        </w:tc>
      </w:tr>
    </w:tbl>
    <w:p w14:paraId="601A6FBF" w14:textId="77777777" w:rsidR="00EB676A" w:rsidRPr="00424E59" w:rsidRDefault="00EB676A" w:rsidP="00EB676A"/>
    <w:p w14:paraId="713DD2BE" w14:textId="77777777" w:rsidR="00EB676A" w:rsidRPr="00424E59" w:rsidRDefault="00EB676A" w:rsidP="00EB676A">
      <w:pPr>
        <w:keepNext/>
        <w:keepLines/>
        <w:spacing w:before="60"/>
        <w:jc w:val="center"/>
        <w:rPr>
          <w:rFonts w:ascii="Arial" w:hAnsi="Arial"/>
          <w:b/>
        </w:rPr>
      </w:pPr>
      <w:r w:rsidRPr="00424E59">
        <w:rPr>
          <w:rFonts w:ascii="Arial" w:hAnsi="Arial"/>
          <w:b/>
        </w:rPr>
        <w:t>Table 6.2.17.3.3-3: SDP Message</w:t>
      </w:r>
      <w:r w:rsidRPr="00424E59">
        <w:rPr>
          <w:rFonts w:ascii="Arial" w:hAnsi="Arial"/>
          <w:b/>
          <w:lang w:eastAsia="ko-KR"/>
        </w:rPr>
        <w:t xml:space="preserve"> in SIP INVITE</w:t>
      </w:r>
      <w:r w:rsidRPr="00424E59">
        <w:rPr>
          <w:rFonts w:ascii="Arial" w:hAnsi="Arial"/>
          <w: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A54B4F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CAB37D"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PRIVATE-CALL, INITIAL_SDP_OFFER</w:t>
            </w:r>
          </w:p>
        </w:tc>
      </w:tr>
      <w:tr w:rsidR="00EB676A" w:rsidRPr="00424E59" w14:paraId="5B7040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EAFAA5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25DAE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4C15A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0E78EE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E62B2B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48ADF53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62676E"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6626EEE1"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EA71AC1"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BBA695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67A83C" w14:textId="77777777" w:rsidR="00EB676A" w:rsidRPr="00424E59" w:rsidRDefault="00EB676A" w:rsidP="00BC3F8D">
            <w:pPr>
              <w:keepNext/>
              <w:keepLines/>
              <w:spacing w:after="0"/>
              <w:rPr>
                <w:rFonts w:ascii="Arial" w:hAnsi="Arial"/>
                <w:sz w:val="18"/>
              </w:rPr>
            </w:pPr>
          </w:p>
        </w:tc>
      </w:tr>
      <w:tr w:rsidR="00EB676A" w:rsidRPr="00424E59" w14:paraId="565F1C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A51CA4" w14:textId="77777777" w:rsidR="00EB676A" w:rsidRPr="00424E59" w:rsidRDefault="00EB676A" w:rsidP="00BC3F8D">
            <w:pPr>
              <w:keepNext/>
              <w:keepLines/>
              <w:spacing w:after="0"/>
              <w:rPr>
                <w:rFonts w:ascii="Arial" w:hAnsi="Arial"/>
                <w:b/>
                <w:sz w:val="18"/>
              </w:rPr>
            </w:pPr>
            <w:r w:rsidRPr="00424E59">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5D489B5D"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57D2C2E" w14:textId="77777777" w:rsidR="00EB676A" w:rsidRPr="00424E59" w:rsidRDefault="00EB676A" w:rsidP="00BC3F8D">
            <w:pPr>
              <w:keepNext/>
              <w:keepLines/>
              <w:spacing w:after="0"/>
              <w:rPr>
                <w:rFonts w:ascii="Arial" w:hAnsi="Arial"/>
                <w:sz w:val="18"/>
              </w:rPr>
            </w:pPr>
            <w:r w:rsidRPr="00424E59">
              <w:rPr>
                <w:rFonts w:ascii="Arial" w:hAnsi="Arial"/>
                <w:sz w:val="18"/>
              </w:rPr>
              <w:t>a=line</w:t>
            </w:r>
          </w:p>
          <w:p w14:paraId="6E14C20A" w14:textId="77777777" w:rsidR="00EB676A" w:rsidRPr="00424E59" w:rsidRDefault="00EB676A" w:rsidP="00BC3F8D">
            <w:pPr>
              <w:keepNext/>
              <w:keepLines/>
              <w:spacing w:after="0"/>
              <w:rPr>
                <w:rFonts w:ascii="Arial" w:hAnsi="Arial"/>
                <w:sz w:val="18"/>
              </w:rPr>
            </w:pPr>
            <w:r w:rsidRPr="00424E59">
              <w:rPr>
                <w:rFonts w:ascii="Arial" w:hAnsi="Arial"/>
                <w:sz w:val="18"/>
              </w:rPr>
              <w:t>attribute=sendonly</w:t>
            </w:r>
          </w:p>
        </w:tc>
        <w:tc>
          <w:tcPr>
            <w:tcW w:w="1418" w:type="dxa"/>
            <w:tcBorders>
              <w:top w:val="single" w:sz="4" w:space="0" w:color="auto"/>
              <w:left w:val="single" w:sz="4" w:space="0" w:color="auto"/>
              <w:bottom w:val="single" w:sz="4" w:space="0" w:color="auto"/>
              <w:right w:val="single" w:sz="4" w:space="0" w:color="auto"/>
            </w:tcBorders>
          </w:tcPr>
          <w:p w14:paraId="2D64F7F7"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5897BCD" w14:textId="77777777" w:rsidR="00EB676A" w:rsidRPr="00424E59" w:rsidRDefault="00EB676A" w:rsidP="00BC3F8D">
            <w:pPr>
              <w:keepNext/>
              <w:keepLines/>
              <w:spacing w:after="0"/>
              <w:rPr>
                <w:rFonts w:ascii="Arial" w:hAnsi="Arial"/>
                <w:sz w:val="18"/>
              </w:rPr>
            </w:pPr>
          </w:p>
        </w:tc>
      </w:tr>
      <w:tr w:rsidR="00EB676A" w:rsidRPr="00424E59" w14:paraId="27CB5CE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D04B7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66ECF896"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098E3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A11019"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F35332" w14:textId="77777777" w:rsidR="00EB676A" w:rsidRPr="00424E59" w:rsidRDefault="00EB676A" w:rsidP="00BC3F8D">
            <w:pPr>
              <w:keepNext/>
              <w:keepLines/>
              <w:spacing w:after="0"/>
              <w:rPr>
                <w:rFonts w:ascii="Arial" w:hAnsi="Arial"/>
                <w:sz w:val="18"/>
              </w:rPr>
            </w:pPr>
          </w:p>
        </w:tc>
      </w:tr>
    </w:tbl>
    <w:p w14:paraId="3FB835E1" w14:textId="77777777" w:rsidR="00EB676A" w:rsidRPr="00424E59" w:rsidRDefault="00EB676A" w:rsidP="00EB676A"/>
    <w:p w14:paraId="18F7CD69"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6.2.17.3.3-3A: </w:t>
      </w:r>
      <w:r w:rsidRPr="00424E59">
        <w:rPr>
          <w:rFonts w:ascii="Arial" w:hAnsi="Arial"/>
          <w:b/>
          <w:lang w:eastAsia="ko-KR"/>
        </w:rPr>
        <w:t>SIP 200 (OK)</w:t>
      </w:r>
      <w:r w:rsidRPr="00424E59">
        <w:rPr>
          <w:rFonts w:ascii="Arial" w:hAnsi="Arial"/>
          <w:b/>
        </w:rPr>
        <w:t xml:space="preserve"> from the UE (Step 2, Table 6.2.17.3.2-1;</w:t>
      </w:r>
      <w:r w:rsidRPr="00424E59">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2E519C9F"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58FF25C"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 condition INVITE-RSP</w:t>
            </w:r>
          </w:p>
        </w:tc>
      </w:tr>
      <w:tr w:rsidR="00EB676A" w:rsidRPr="00424E59" w14:paraId="3A438D5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BF25A8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86B91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A768F7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16B0E1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30963B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C624A3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923A57"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0D4FF7D"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65A16C2"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927DAB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8FF1200" w14:textId="77777777" w:rsidR="00EB676A" w:rsidRPr="00424E59" w:rsidRDefault="00EB676A" w:rsidP="00BC3F8D">
            <w:pPr>
              <w:pStyle w:val="TAL"/>
            </w:pPr>
          </w:p>
        </w:tc>
      </w:tr>
      <w:tr w:rsidR="00EB676A" w:rsidRPr="00424E59" w14:paraId="3787C36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1C5ED02"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1223514"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85B0175"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6539A0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048E50B" w14:textId="77777777" w:rsidR="00EB676A" w:rsidRPr="00424E59" w:rsidRDefault="00EB676A" w:rsidP="00BC3F8D">
            <w:pPr>
              <w:pStyle w:val="TAL"/>
            </w:pPr>
          </w:p>
        </w:tc>
      </w:tr>
      <w:tr w:rsidR="00EB676A" w:rsidRPr="00424E59" w14:paraId="4A0836C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E60B36A"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0ECFD7A8" w14:textId="77777777" w:rsidR="00EB676A" w:rsidRPr="00424E59" w:rsidRDefault="00EB676A" w:rsidP="00BC3F8D">
            <w:pPr>
              <w:pStyle w:val="TAL"/>
            </w:pPr>
            <w:r w:rsidRPr="00424E59">
              <w:t>SDP Message as described in Table 6.2.17.3.3-3B</w:t>
            </w:r>
          </w:p>
        </w:tc>
        <w:tc>
          <w:tcPr>
            <w:tcW w:w="2127" w:type="dxa"/>
            <w:tcBorders>
              <w:top w:val="single" w:sz="4" w:space="0" w:color="auto"/>
              <w:left w:val="single" w:sz="4" w:space="0" w:color="auto"/>
              <w:bottom w:val="single" w:sz="4" w:space="0" w:color="auto"/>
              <w:right w:val="single" w:sz="4" w:space="0" w:color="auto"/>
            </w:tcBorders>
          </w:tcPr>
          <w:p w14:paraId="5690FC1B"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247ADE"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98A4F11" w14:textId="77777777" w:rsidR="00EB676A" w:rsidRPr="00424E59" w:rsidRDefault="00EB676A" w:rsidP="00BC3F8D">
            <w:pPr>
              <w:pStyle w:val="TAL"/>
            </w:pPr>
          </w:p>
        </w:tc>
      </w:tr>
      <w:tr w:rsidR="00EB676A" w:rsidRPr="00424E59" w14:paraId="0932B6F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829ACC9"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D65B9C"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785392E" w14:textId="77777777" w:rsidR="00EB676A" w:rsidRPr="00424E59" w:rsidRDefault="00EB676A" w:rsidP="00BC3F8D">
            <w:pPr>
              <w:pStyle w:val="TAL"/>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1CEF5475"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487CF91" w14:textId="77777777" w:rsidR="00EB676A" w:rsidRPr="00424E59" w:rsidRDefault="00EB676A" w:rsidP="00BC3F8D">
            <w:pPr>
              <w:pStyle w:val="TAL"/>
            </w:pPr>
          </w:p>
        </w:tc>
      </w:tr>
      <w:tr w:rsidR="00EB676A" w:rsidRPr="00424E59" w14:paraId="6A93A1B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9A1A134" w14:textId="77777777" w:rsidR="00EB676A" w:rsidRPr="00424E59" w:rsidRDefault="00EB676A" w:rsidP="00BC3F8D">
            <w:pPr>
              <w:pStyle w:val="TAL"/>
              <w:rPr>
                <w:b/>
                <w:bCs/>
              </w:rPr>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8B23DAD" w14:textId="77777777" w:rsidR="00EB676A" w:rsidRPr="00424E59" w:rsidRDefault="00EB676A" w:rsidP="00BC3F8D">
            <w:pPr>
              <w:pStyle w:val="TAL"/>
            </w:pPr>
            <w:r w:rsidRPr="00424E59">
              <w:t>MCPTT Info as described in Table 6.2.17.3.3-3C</w:t>
            </w:r>
          </w:p>
        </w:tc>
        <w:tc>
          <w:tcPr>
            <w:tcW w:w="2127" w:type="dxa"/>
            <w:tcBorders>
              <w:top w:val="single" w:sz="4" w:space="0" w:color="auto"/>
              <w:left w:val="single" w:sz="4" w:space="0" w:color="auto"/>
              <w:bottom w:val="single" w:sz="4" w:space="0" w:color="auto"/>
              <w:right w:val="single" w:sz="4" w:space="0" w:color="auto"/>
            </w:tcBorders>
          </w:tcPr>
          <w:p w14:paraId="78F5045D"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AB560E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B53D809" w14:textId="77777777" w:rsidR="00EB676A" w:rsidRPr="00424E59" w:rsidRDefault="00EB676A" w:rsidP="00BC3F8D">
            <w:pPr>
              <w:pStyle w:val="TAL"/>
            </w:pPr>
          </w:p>
        </w:tc>
      </w:tr>
    </w:tbl>
    <w:p w14:paraId="3CB0D303" w14:textId="77777777" w:rsidR="00EB676A" w:rsidRPr="00424E59" w:rsidRDefault="00EB676A" w:rsidP="00EB676A"/>
    <w:p w14:paraId="669BDD86" w14:textId="77777777" w:rsidR="00EB676A" w:rsidRPr="00424E59" w:rsidRDefault="00EB676A" w:rsidP="00EB676A">
      <w:pPr>
        <w:keepNext/>
        <w:keepLines/>
        <w:spacing w:before="60"/>
        <w:jc w:val="center"/>
        <w:rPr>
          <w:rFonts w:ascii="Arial" w:hAnsi="Arial"/>
          <w:b/>
        </w:rPr>
      </w:pPr>
      <w:r w:rsidRPr="00424E59">
        <w:rPr>
          <w:rFonts w:ascii="Arial" w:hAnsi="Arial"/>
          <w:b/>
        </w:rPr>
        <w:t>Table 6.2.17.3.3-3B: SDP Message</w:t>
      </w:r>
      <w:r w:rsidRPr="00424E59">
        <w:rPr>
          <w:rFonts w:ascii="Arial" w:hAnsi="Arial"/>
          <w:b/>
          <w:lang w:eastAsia="ko-KR"/>
        </w:rPr>
        <w:t xml:space="preserve"> in SIP 200 OK</w:t>
      </w:r>
      <w:r w:rsidRPr="00424E59">
        <w:rPr>
          <w:rFonts w:ascii="Arial" w:hAnsi="Arial"/>
          <w:b/>
        </w:rPr>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1B21B6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48E49CE"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SDP_ANSWER</w:t>
            </w:r>
          </w:p>
        </w:tc>
      </w:tr>
      <w:tr w:rsidR="00EB676A" w:rsidRPr="00424E59" w14:paraId="372D97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8D342A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AFAAA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D336B5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A8CC4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EB2A9E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B0818B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1BEDBD"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297C4C9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094250A"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E5DA9BA"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452E26" w14:textId="77777777" w:rsidR="00EB676A" w:rsidRPr="00424E59" w:rsidRDefault="00EB676A" w:rsidP="00BC3F8D">
            <w:pPr>
              <w:keepNext/>
              <w:keepLines/>
              <w:spacing w:after="0"/>
              <w:rPr>
                <w:rFonts w:ascii="Arial" w:hAnsi="Arial"/>
                <w:sz w:val="18"/>
              </w:rPr>
            </w:pPr>
          </w:p>
        </w:tc>
      </w:tr>
      <w:tr w:rsidR="00EB676A" w:rsidRPr="00424E59" w14:paraId="5C894B5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A9AF3A" w14:textId="77777777" w:rsidR="00EB676A" w:rsidRPr="00424E59" w:rsidRDefault="00EB676A" w:rsidP="00BC3F8D">
            <w:pPr>
              <w:keepNext/>
              <w:keepLines/>
              <w:spacing w:after="0"/>
              <w:rPr>
                <w:rFonts w:ascii="Arial" w:hAnsi="Arial"/>
                <w:b/>
                <w:sz w:val="18"/>
              </w:rPr>
            </w:pPr>
            <w:r w:rsidRPr="00424E59">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8B4101F"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EDB5D1D" w14:textId="77777777" w:rsidR="00EB676A" w:rsidRPr="00424E59" w:rsidRDefault="00EB676A" w:rsidP="00BC3F8D">
            <w:pPr>
              <w:keepNext/>
              <w:keepLines/>
              <w:spacing w:after="0"/>
              <w:rPr>
                <w:rFonts w:ascii="Arial" w:hAnsi="Arial"/>
                <w:sz w:val="18"/>
              </w:rPr>
            </w:pPr>
            <w:r w:rsidRPr="00424E59">
              <w:rPr>
                <w:rFonts w:ascii="Arial" w:hAnsi="Arial"/>
                <w:sz w:val="18"/>
              </w:rPr>
              <w:t>a=line</w:t>
            </w:r>
          </w:p>
          <w:p w14:paraId="308FF216" w14:textId="77777777" w:rsidR="00EB676A" w:rsidRPr="00424E59" w:rsidRDefault="00EB676A" w:rsidP="00BC3F8D">
            <w:pPr>
              <w:keepNext/>
              <w:keepLines/>
              <w:spacing w:after="0"/>
              <w:rPr>
                <w:rFonts w:ascii="Arial" w:hAnsi="Arial"/>
                <w:sz w:val="18"/>
              </w:rPr>
            </w:pPr>
            <w:r w:rsidRPr="00424E59">
              <w:rPr>
                <w:rFonts w:ascii="Arial" w:hAnsi="Arial"/>
                <w:sz w:val="18"/>
              </w:rPr>
              <w:t>attribute=recvonly</w:t>
            </w:r>
          </w:p>
        </w:tc>
        <w:tc>
          <w:tcPr>
            <w:tcW w:w="1418" w:type="dxa"/>
            <w:tcBorders>
              <w:top w:val="single" w:sz="4" w:space="0" w:color="auto"/>
              <w:left w:val="single" w:sz="4" w:space="0" w:color="auto"/>
              <w:bottom w:val="single" w:sz="4" w:space="0" w:color="auto"/>
              <w:right w:val="single" w:sz="4" w:space="0" w:color="auto"/>
            </w:tcBorders>
          </w:tcPr>
          <w:p w14:paraId="1D46F39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5FB80CE" w14:textId="77777777" w:rsidR="00EB676A" w:rsidRPr="00424E59" w:rsidRDefault="00EB676A" w:rsidP="00BC3F8D">
            <w:pPr>
              <w:keepNext/>
              <w:keepLines/>
              <w:spacing w:after="0"/>
              <w:rPr>
                <w:rFonts w:ascii="Arial" w:hAnsi="Arial"/>
                <w:sz w:val="18"/>
              </w:rPr>
            </w:pPr>
          </w:p>
        </w:tc>
      </w:tr>
      <w:tr w:rsidR="00EB676A" w:rsidRPr="00424E59" w14:paraId="385607A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1BD65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38F9C47B"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F3817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BAA9D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118CDF" w14:textId="77777777" w:rsidR="00EB676A" w:rsidRPr="00424E59" w:rsidRDefault="00EB676A" w:rsidP="00BC3F8D">
            <w:pPr>
              <w:keepNext/>
              <w:keepLines/>
              <w:spacing w:after="0"/>
              <w:rPr>
                <w:rFonts w:ascii="Arial" w:hAnsi="Arial"/>
                <w:sz w:val="18"/>
              </w:rPr>
            </w:pPr>
          </w:p>
        </w:tc>
      </w:tr>
    </w:tbl>
    <w:p w14:paraId="57714852" w14:textId="77777777" w:rsidR="00EB676A" w:rsidRPr="00424E59" w:rsidRDefault="00EB676A" w:rsidP="00EB676A"/>
    <w:p w14:paraId="2FF04EC7" w14:textId="77777777" w:rsidR="00EB676A" w:rsidRPr="00424E59" w:rsidRDefault="00EB676A" w:rsidP="00EB676A">
      <w:pPr>
        <w:pStyle w:val="TH"/>
      </w:pPr>
      <w:r w:rsidRPr="00424E59">
        <w:t xml:space="preserve">Table 6.2.17.3.3-3C: </w:t>
      </w:r>
      <w:r w:rsidRPr="00424E59">
        <w:rPr>
          <w:lang w:eastAsia="ko-KR"/>
        </w:rPr>
        <w:t xml:space="preserve">MCPTT-Info in SIP 200 (OK) </w:t>
      </w:r>
      <w:r w:rsidRPr="00424E59">
        <w:t>(Table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B022AB2"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310AEBBB" w14:textId="77777777" w:rsidR="00EB676A" w:rsidRPr="00424E59" w:rsidRDefault="00EB676A" w:rsidP="00BC3F8D">
            <w:pPr>
              <w:pStyle w:val="TAL"/>
            </w:pPr>
            <w:r w:rsidRPr="00424E59">
              <w:t>Derivation Path: TS 36.579-1 [2], Table 5.5.3.2.1-1, condition INVITE-RSP</w:t>
            </w:r>
          </w:p>
        </w:tc>
      </w:tr>
    </w:tbl>
    <w:p w14:paraId="6D2CA642" w14:textId="77777777" w:rsidR="00EB676A" w:rsidRPr="00424E59" w:rsidRDefault="00EB676A" w:rsidP="00EB676A"/>
    <w:p w14:paraId="64F329A3" w14:textId="77777777" w:rsidR="00EB676A" w:rsidRPr="00424E59" w:rsidRDefault="00EB676A" w:rsidP="00EB676A">
      <w:pPr>
        <w:keepNext/>
        <w:keepLines/>
        <w:spacing w:before="60"/>
        <w:jc w:val="center"/>
        <w:rPr>
          <w:rFonts w:ascii="Arial" w:hAnsi="Arial"/>
          <w:b/>
        </w:rPr>
      </w:pPr>
      <w:r w:rsidRPr="00424E59">
        <w:rPr>
          <w:rFonts w:ascii="Arial" w:hAnsi="Arial"/>
          <w:b/>
        </w:rPr>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676A" w:rsidRPr="00424E59" w14:paraId="5FCCA153" w14:textId="77777777" w:rsidTr="00BC3F8D">
        <w:tc>
          <w:tcPr>
            <w:tcW w:w="9747" w:type="dxa"/>
            <w:gridSpan w:val="4"/>
            <w:tcBorders>
              <w:top w:val="single" w:sz="4" w:space="0" w:color="auto"/>
              <w:left w:val="single" w:sz="4" w:space="0" w:color="auto"/>
              <w:bottom w:val="single" w:sz="4" w:space="0" w:color="auto"/>
              <w:right w:val="single" w:sz="4" w:space="0" w:color="auto"/>
            </w:tcBorders>
            <w:hideMark/>
          </w:tcPr>
          <w:p w14:paraId="5F912F33"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5.5.6.3-7.</w:t>
            </w:r>
          </w:p>
        </w:tc>
      </w:tr>
      <w:tr w:rsidR="00EB676A" w:rsidRPr="00424E59" w14:paraId="31793C1A"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4855D946" w14:textId="77777777" w:rsidR="00EB676A" w:rsidRPr="00424E59" w:rsidRDefault="00EB676A" w:rsidP="00BC3F8D">
            <w:pPr>
              <w:keepNext/>
              <w:keepLines/>
              <w:spacing w:after="0"/>
              <w:jc w:val="center"/>
              <w:rPr>
                <w:rFonts w:ascii="Arial" w:eastAsia="MS Mincho" w:hAnsi="Arial"/>
                <w:b/>
                <w:sz w:val="18"/>
              </w:rPr>
            </w:pPr>
            <w:r w:rsidRPr="00424E59">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7D3064" w14:textId="77777777" w:rsidR="00EB676A" w:rsidRPr="00424E59" w:rsidRDefault="00EB676A" w:rsidP="00BC3F8D">
            <w:pPr>
              <w:keepNext/>
              <w:keepLines/>
              <w:spacing w:after="0"/>
              <w:jc w:val="center"/>
              <w:rPr>
                <w:rFonts w:ascii="Arial" w:eastAsia="MS Mincho" w:hAnsi="Arial"/>
                <w:b/>
                <w:sz w:val="18"/>
              </w:rPr>
            </w:pPr>
            <w:r w:rsidRPr="00424E59">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B63D9F" w14:textId="77777777" w:rsidR="00EB676A" w:rsidRPr="00424E59" w:rsidRDefault="00EB676A" w:rsidP="00BC3F8D">
            <w:pPr>
              <w:keepNext/>
              <w:keepLines/>
              <w:spacing w:after="0"/>
              <w:jc w:val="center"/>
              <w:rPr>
                <w:rFonts w:ascii="Arial" w:eastAsia="MS Mincho" w:hAnsi="Arial"/>
                <w:b/>
                <w:sz w:val="18"/>
              </w:rPr>
            </w:pPr>
            <w:r w:rsidRPr="00424E59">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3670009" w14:textId="77777777" w:rsidR="00EB676A" w:rsidRPr="00424E59" w:rsidRDefault="00EB676A" w:rsidP="00BC3F8D">
            <w:pPr>
              <w:keepNext/>
              <w:keepLines/>
              <w:spacing w:after="0"/>
              <w:jc w:val="center"/>
              <w:rPr>
                <w:rFonts w:ascii="Arial" w:eastAsia="MS Mincho" w:hAnsi="Arial"/>
                <w:b/>
                <w:sz w:val="18"/>
              </w:rPr>
            </w:pPr>
            <w:r w:rsidRPr="00424E59">
              <w:rPr>
                <w:rFonts w:ascii="Arial" w:eastAsia="MS Mincho" w:hAnsi="Arial"/>
                <w:b/>
                <w:sz w:val="18"/>
              </w:rPr>
              <w:t>Condition</w:t>
            </w:r>
          </w:p>
        </w:tc>
      </w:tr>
      <w:tr w:rsidR="00EB676A" w:rsidRPr="00424E59" w14:paraId="751032C5"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13037B54"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079EFCBE" w14:textId="77777777" w:rsidR="00EB676A" w:rsidRPr="00424E59" w:rsidRDefault="00EB676A" w:rsidP="00BC3F8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52B37A" w14:textId="77777777" w:rsidR="00EB676A" w:rsidRPr="00424E59" w:rsidRDefault="00EB676A" w:rsidP="00BC3F8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C40D5" w14:textId="77777777" w:rsidR="00EB676A" w:rsidRPr="00424E59" w:rsidRDefault="00EB676A" w:rsidP="00BC3F8D">
            <w:pPr>
              <w:keepNext/>
              <w:keepLines/>
              <w:spacing w:after="0"/>
              <w:rPr>
                <w:rFonts w:ascii="Arial" w:eastAsia="MS Mincho" w:hAnsi="Arial"/>
                <w:sz w:val="18"/>
              </w:rPr>
            </w:pPr>
          </w:p>
        </w:tc>
      </w:tr>
      <w:tr w:rsidR="00EB676A" w:rsidRPr="00424E59" w14:paraId="41E7B847"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0978B877"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77495B4F" w14:textId="77777777" w:rsidR="00EB676A" w:rsidRPr="00424E59" w:rsidRDefault="00EB676A" w:rsidP="00BC3F8D">
            <w:pPr>
              <w:keepNext/>
              <w:keepLines/>
              <w:spacing w:after="0"/>
              <w:rPr>
                <w:rFonts w:ascii="Arial" w:eastAsia="MS Mincho" w:hAnsi="Arial"/>
                <w:sz w:val="18"/>
              </w:rPr>
            </w:pPr>
            <w:r w:rsidRPr="00424E59">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5440DABC" w14:textId="77777777" w:rsidR="00EB676A" w:rsidRPr="00424E59" w:rsidRDefault="00EB676A" w:rsidP="00BC3F8D">
            <w:pPr>
              <w:keepNext/>
              <w:keepLines/>
              <w:spacing w:after="0"/>
              <w:rPr>
                <w:rFonts w:ascii="Arial" w:eastAsia="MS PGothic" w:hAnsi="Arial"/>
                <w:sz w:val="18"/>
              </w:rPr>
            </w:pPr>
            <w:r w:rsidRPr="00424E59">
              <w:rPr>
                <w:rFonts w:ascii="Arial" w:eastAsia="MS PGothic" w:hAnsi="Arial"/>
                <w:sz w:val="18"/>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57145402" w14:textId="77777777" w:rsidR="00EB676A" w:rsidRPr="00424E59" w:rsidRDefault="00EB676A" w:rsidP="00BC3F8D">
            <w:pPr>
              <w:keepNext/>
              <w:keepLines/>
              <w:spacing w:after="0"/>
              <w:rPr>
                <w:rFonts w:ascii="Arial" w:eastAsia="MS Mincho" w:hAnsi="Arial"/>
                <w:sz w:val="18"/>
              </w:rPr>
            </w:pPr>
          </w:p>
        </w:tc>
      </w:tr>
    </w:tbl>
    <w:p w14:paraId="719556AE" w14:textId="77777777" w:rsidR="00EB676A" w:rsidRPr="00424E59" w:rsidRDefault="00EB676A" w:rsidP="00EB676A"/>
    <w:p w14:paraId="092B37B7"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6.2.17.3.3-5: </w:t>
      </w:r>
      <w:r w:rsidRPr="00424E59">
        <w:rPr>
          <w:rFonts w:ascii="Arial" w:hAnsi="Arial"/>
          <w:b/>
          <w:lang w:eastAsia="ko-KR"/>
        </w:rPr>
        <w:t>Void</w:t>
      </w:r>
    </w:p>
    <w:p w14:paraId="5A052D8A" w14:textId="77777777" w:rsidR="00EB676A" w:rsidRPr="00424E59" w:rsidRDefault="00EB676A" w:rsidP="00EB676A"/>
    <w:p w14:paraId="13B0DA9B" w14:textId="77777777" w:rsidR="00EB676A" w:rsidRPr="00424E59" w:rsidRDefault="00EB676A" w:rsidP="00EB676A">
      <w:pPr>
        <w:keepNext/>
        <w:keepLines/>
        <w:spacing w:before="120"/>
        <w:ind w:left="1134" w:hanging="1134"/>
        <w:outlineLvl w:val="2"/>
        <w:rPr>
          <w:rFonts w:ascii="Arial" w:hAnsi="Arial"/>
          <w:sz w:val="28"/>
        </w:rPr>
      </w:pPr>
      <w:bookmarkStart w:id="1778" w:name="_Toc76583171"/>
      <w:bookmarkStart w:id="1779" w:name="_Toc83808723"/>
      <w:bookmarkStart w:id="1780" w:name="_Toc91233552"/>
      <w:bookmarkStart w:id="1781" w:name="_Toc100349031"/>
      <w:bookmarkStart w:id="1782" w:name="_Toc106787187"/>
      <w:r w:rsidRPr="00424E59">
        <w:rPr>
          <w:rFonts w:ascii="Arial" w:hAnsi="Arial"/>
          <w:sz w:val="28"/>
        </w:rPr>
        <w:t>6.2.18</w:t>
      </w:r>
      <w:r w:rsidRPr="00424E59">
        <w:rPr>
          <w:rFonts w:ascii="Arial" w:hAnsi="Arial"/>
          <w:sz w:val="28"/>
        </w:rPr>
        <w:tab/>
        <w:t>On-network / Private call / Ambient listening call / Remote initiated ambient listening call / Pre-established session / Ambient listening call release / Client Originated (CO)</w:t>
      </w:r>
      <w:bookmarkEnd w:id="1778"/>
      <w:bookmarkEnd w:id="1779"/>
      <w:bookmarkEnd w:id="1780"/>
      <w:bookmarkEnd w:id="1781"/>
      <w:bookmarkEnd w:id="1782"/>
    </w:p>
    <w:p w14:paraId="02BF2D20" w14:textId="77777777" w:rsidR="00EB676A" w:rsidRPr="00424E59" w:rsidRDefault="00EB676A" w:rsidP="00EB676A">
      <w:pPr>
        <w:keepNext/>
        <w:keepLines/>
        <w:spacing w:before="120"/>
        <w:ind w:left="1985" w:hanging="1985"/>
        <w:rPr>
          <w:rFonts w:ascii="Arial" w:hAnsi="Arial"/>
        </w:rPr>
      </w:pPr>
      <w:bookmarkStart w:id="1783" w:name="_Toc76583172"/>
      <w:bookmarkStart w:id="1784" w:name="_Toc83808724"/>
      <w:r w:rsidRPr="00424E59">
        <w:rPr>
          <w:rFonts w:ascii="Arial" w:hAnsi="Arial"/>
        </w:rPr>
        <w:t>6.2.18.1</w:t>
      </w:r>
      <w:r w:rsidRPr="00424E59">
        <w:rPr>
          <w:rFonts w:ascii="Arial" w:hAnsi="Arial"/>
        </w:rPr>
        <w:tab/>
        <w:t>Test Purpose (TP)</w:t>
      </w:r>
    </w:p>
    <w:p w14:paraId="7B32DCAB"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6948873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 remotely initiated ambient listening, </w:t>
      </w:r>
      <w:r w:rsidRPr="00424E59">
        <w:rPr>
          <w:rFonts w:ascii="Courier New" w:hAnsi="Courier New"/>
          <w:b/>
          <w:sz w:val="16"/>
        </w:rPr>
        <w:t>and</w:t>
      </w:r>
      <w:r w:rsidRPr="00424E59">
        <w:rPr>
          <w:rFonts w:ascii="Courier New" w:hAnsi="Courier New"/>
          <w:sz w:val="16"/>
        </w:rPr>
        <w:t xml:space="preserve"> having established a pre-established session }</w:t>
      </w:r>
    </w:p>
    <w:p w14:paraId="1E78BDA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190F58C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UE (MCPTT User) requests the establishment of </w:t>
      </w:r>
      <w:r w:rsidRPr="00424E59">
        <w:rPr>
          <w:rFonts w:ascii="Courier New" w:hAnsi="Courier New"/>
          <w:sz w:val="16"/>
          <w:lang w:eastAsia="zh-CN"/>
        </w:rPr>
        <w:t>a remotely initiated ambient listening call within a pre-established session</w:t>
      </w:r>
      <w:r w:rsidRPr="00424E59">
        <w:rPr>
          <w:rFonts w:ascii="Courier New" w:hAnsi="Courier New"/>
          <w:sz w:val="16"/>
        </w:rPr>
        <w:t>}</w:t>
      </w:r>
    </w:p>
    <w:p w14:paraId="7CCD7FD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REFER message requesting the establishment of </w:t>
      </w:r>
      <w:r w:rsidRPr="00424E59">
        <w:rPr>
          <w:rFonts w:ascii="Courier New" w:hAnsi="Courier New"/>
          <w:sz w:val="16"/>
          <w:lang w:eastAsia="zh-CN"/>
        </w:rPr>
        <w:t>a remotely initiated ambient listening call within a pre-established session</w:t>
      </w:r>
      <w:r w:rsidRPr="00424E59">
        <w:rPr>
          <w:rFonts w:ascii="Courier New" w:hAnsi="Courier New"/>
          <w:sz w:val="16"/>
        </w:rPr>
        <w:t xml:space="preserve">, </w:t>
      </w:r>
      <w:r w:rsidRPr="00424E59">
        <w:rPr>
          <w:rFonts w:ascii="Courier New" w:hAnsi="Courier New"/>
          <w:b/>
          <w:sz w:val="16"/>
        </w:rPr>
        <w:t>and</w:t>
      </w:r>
      <w:r w:rsidRPr="00424E59">
        <w:rPr>
          <w:rFonts w:ascii="Courier New" w:hAnsi="Courier New"/>
          <w:sz w:val="16"/>
        </w:rPr>
        <w:t>, after indication from the MCPTT Server that the call was established notifies the MCPTT user }</w:t>
      </w:r>
    </w:p>
    <w:p w14:paraId="72AF3C9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47B552A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301DF2"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5AF9818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initiated </w:t>
      </w:r>
      <w:r w:rsidRPr="00424E59">
        <w:rPr>
          <w:rFonts w:ascii="Courier New" w:hAnsi="Courier New"/>
          <w:sz w:val="16"/>
          <w:lang w:eastAsia="zh-CN"/>
        </w:rPr>
        <w:t xml:space="preserve">a remotely initiated ambient listening call within a pre-established session </w:t>
      </w:r>
      <w:r w:rsidRPr="00424E59">
        <w:rPr>
          <w:rFonts w:ascii="Courier New" w:hAnsi="Courier New"/>
          <w:sz w:val="16"/>
        </w:rPr>
        <w:t>}</w:t>
      </w:r>
    </w:p>
    <w:p w14:paraId="30EA6C1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C4063C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MCPTT User requests to release the MCPTT </w:t>
      </w:r>
      <w:r w:rsidRPr="00424E59">
        <w:rPr>
          <w:rFonts w:ascii="Courier New" w:hAnsi="Courier New"/>
          <w:sz w:val="16"/>
          <w:lang w:eastAsia="zh-CN"/>
        </w:rPr>
        <w:t>remotely initiated ambient listening call</w:t>
      </w:r>
      <w:r w:rsidRPr="00424E59">
        <w:rPr>
          <w:rFonts w:ascii="Courier New" w:hAnsi="Courier New"/>
          <w:sz w:val="16"/>
        </w:rPr>
        <w:t xml:space="preserve"> and keep the pre-established session }</w:t>
      </w:r>
    </w:p>
    <w:p w14:paraId="3D3F909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REFER message with method “BYE” to release the MCPTT session and keep the pre-established session }</w:t>
      </w:r>
    </w:p>
    <w:p w14:paraId="4A9AFAE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36972D2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D1454" w14:textId="77777777" w:rsidR="00EB676A" w:rsidRPr="00424E59" w:rsidRDefault="00EB676A" w:rsidP="00EB676A">
      <w:pPr>
        <w:keepNext/>
        <w:keepLines/>
        <w:spacing w:before="120"/>
        <w:ind w:left="1985" w:hanging="1985"/>
        <w:rPr>
          <w:rFonts w:ascii="Arial" w:hAnsi="Arial"/>
        </w:rPr>
      </w:pPr>
      <w:r w:rsidRPr="00424E59">
        <w:rPr>
          <w:rFonts w:ascii="Arial" w:hAnsi="Arial"/>
        </w:rPr>
        <w:t>6.2.18.2</w:t>
      </w:r>
      <w:r w:rsidRPr="00424E59">
        <w:rPr>
          <w:rFonts w:ascii="Arial" w:hAnsi="Arial"/>
        </w:rPr>
        <w:tab/>
        <w:t>Conformance requirements</w:t>
      </w:r>
    </w:p>
    <w:p w14:paraId="6AF1B374" w14:textId="77777777" w:rsidR="00EB676A" w:rsidRPr="00424E59" w:rsidRDefault="00EB676A" w:rsidP="00EB676A">
      <w:r w:rsidRPr="00424E59">
        <w:t xml:space="preserve">References: The conformance requirements covered in the present TC are specified in: TS 24.379 clauses </w:t>
      </w:r>
      <w:r w:rsidRPr="00424E59">
        <w:rPr>
          <w:lang w:eastAsia="ko-KR"/>
        </w:rPr>
        <w:t>11.1.6.2.2.1, 11.1.6.2.2.3, 6.2.5.2, TS 24.380 clause 9.2.2.3.2</w:t>
      </w:r>
      <w:r w:rsidRPr="00424E59">
        <w:t>. Unless otherwise stated these are Rel-15 requirements.</w:t>
      </w:r>
    </w:p>
    <w:p w14:paraId="557E5A48" w14:textId="77777777" w:rsidR="00EB676A" w:rsidRPr="00424E59" w:rsidRDefault="00EB676A" w:rsidP="00EB676A">
      <w:r w:rsidRPr="00424E59">
        <w:t xml:space="preserve">[TS 24.379, clause </w:t>
      </w:r>
      <w:r w:rsidRPr="00424E59">
        <w:rPr>
          <w:lang w:eastAsia="ko-KR"/>
        </w:rPr>
        <w:t>11.1.6.2.2.1</w:t>
      </w:r>
      <w:r w:rsidRPr="00424E59">
        <w:t>]</w:t>
      </w:r>
    </w:p>
    <w:p w14:paraId="6B5A60C8" w14:textId="77777777" w:rsidR="00EB676A" w:rsidRPr="00424E59" w:rsidRDefault="00EB676A" w:rsidP="00EB676A">
      <w:r w:rsidRPr="00424E59">
        <w:t>Upon receiving a request from the MCPTT user to originate a remote initiated ambient listening call, if the &lt;</w:t>
      </w:r>
      <w:r w:rsidRPr="00424E59">
        <w:rPr>
          <w:lang w:eastAsia="ko-KR"/>
        </w:rPr>
        <w:t>allow</w:t>
      </w:r>
      <w:r w:rsidRPr="00424E59">
        <w:t>-</w:t>
      </w:r>
      <w:r w:rsidRPr="00424E59">
        <w:rPr>
          <w:lang w:eastAsia="ko-KR"/>
        </w:rPr>
        <w:t>request-remote-initiated-ambient-listening</w:t>
      </w:r>
      <w:r w:rsidRPr="00424E59">
        <w:t>&gt; element of the &lt;ruleset&gt; element is not present in the MCPTT user profile document (see the MCPTT user profile document in 3GPP TS 24.484 [50]) or is set to a value of "false", the MCPTT client shall inform the MCPTT user and shall exit this procedure.</w:t>
      </w:r>
    </w:p>
    <w:p w14:paraId="053FD6B1" w14:textId="77777777" w:rsidR="00EB676A" w:rsidRPr="00424E59" w:rsidRDefault="00EB676A" w:rsidP="00EB676A">
      <w:r w:rsidRPr="00424E59">
        <w:t>Upon receiving a request from the MCPTT user to originate a locally initiated ambient listening call, if the &lt;</w:t>
      </w:r>
      <w:r w:rsidRPr="00424E59">
        <w:rPr>
          <w:lang w:eastAsia="ko-KR"/>
        </w:rPr>
        <w:t>allow</w:t>
      </w:r>
      <w:r w:rsidRPr="00424E59">
        <w:t>-</w:t>
      </w:r>
      <w:r w:rsidRPr="00424E59">
        <w:rPr>
          <w:lang w:eastAsia="ko-KR"/>
        </w:rPr>
        <w:t>request-locally-initiated-ambient-listening</w:t>
      </w:r>
      <w:r w:rsidRPr="00424E59">
        <w:t>&gt; element of the &lt;ruleset&gt; element is not present in the MCPTT user profile document (see the MCPTT user profile document in 3GPP TS 24.484 [50]) or is set to a value of "false", the MCPTT client shall inform the MCPTT user and shall exit this procedure.</w:t>
      </w:r>
    </w:p>
    <w:p w14:paraId="7D1BE57E" w14:textId="77777777" w:rsidR="00EB676A" w:rsidRPr="00424E59" w:rsidRDefault="00EB676A" w:rsidP="00EB676A">
      <w:r w:rsidRPr="00424E59">
        <w:t xml:space="preserve">Upon receiving a request from an MCPTT user to establish an MCPTT </w:t>
      </w:r>
      <w:r w:rsidRPr="00424E59">
        <w:rPr>
          <w:lang w:eastAsia="ko-KR"/>
        </w:rPr>
        <w:t>ambient listening</w:t>
      </w:r>
      <w:r w:rsidRPr="00424E59">
        <w:t xml:space="preserve"> </w:t>
      </w:r>
      <w:r w:rsidRPr="00424E59">
        <w:rPr>
          <w:lang w:eastAsia="ko-KR"/>
        </w:rPr>
        <w:t xml:space="preserve">call </w:t>
      </w:r>
      <w:r w:rsidRPr="00424E59">
        <w:t xml:space="preserve">that has been authorised successfully by the requesting MCPTT client </w:t>
      </w:r>
      <w:r w:rsidRPr="00424E59">
        <w:rPr>
          <w:lang w:eastAsia="ko-KR"/>
        </w:rPr>
        <w:t xml:space="preserve">within a pre-established session, the MCPTT client shall generate a SIP REFER request outside a dialog </w:t>
      </w:r>
      <w:r w:rsidRPr="00424E59">
        <w:t xml:space="preserve">in accordance with the procedures specified in 3GPP TS 24.229 [4], IETF RFC 4488 [22] and IETF RFC 3515 [25] as updated by IETF RFC 6665 [26] and </w:t>
      </w:r>
      <w:r w:rsidRPr="00424E59">
        <w:rPr>
          <w:lang w:eastAsia="ko-KR"/>
        </w:rPr>
        <w:t>IETF</w:t>
      </w:r>
      <w:r w:rsidRPr="00424E59">
        <w:t> </w:t>
      </w:r>
      <w:r w:rsidRPr="00424E59">
        <w:rPr>
          <w:lang w:eastAsia="ko-KR"/>
        </w:rPr>
        <w:t>RFC 7647</w:t>
      </w:r>
      <w:r w:rsidRPr="00424E59">
        <w:t> [27], with the clarifications given below.</w:t>
      </w:r>
    </w:p>
    <w:p w14:paraId="323FFE86" w14:textId="77777777" w:rsidR="00EB676A" w:rsidRPr="00424E59" w:rsidRDefault="00EB676A" w:rsidP="00EB676A">
      <w:pPr>
        <w:rPr>
          <w:lang w:eastAsia="ko-KR"/>
        </w:rPr>
      </w:pPr>
      <w:r w:rsidRPr="00424E59">
        <w:rPr>
          <w:lang w:eastAsia="ko-KR"/>
        </w:rPr>
        <w:t>If an end-to-end security context needs to be established the MCPTT client:</w:t>
      </w:r>
    </w:p>
    <w:p w14:paraId="5C1415F2" w14:textId="77777777" w:rsidR="00EB676A" w:rsidRPr="00424E59" w:rsidRDefault="00EB676A" w:rsidP="00EB676A">
      <w:pPr>
        <w:ind w:left="568" w:hanging="284"/>
        <w:rPr>
          <w:lang w:eastAsia="ko-KR"/>
        </w:rPr>
      </w:pPr>
      <w:r w:rsidRPr="00424E59">
        <w:rPr>
          <w:lang w:eastAsia="ko-KR"/>
        </w:rPr>
        <w:t>1)</w:t>
      </w:r>
      <w:r w:rsidRPr="00424E59">
        <w:rPr>
          <w:lang w:eastAsia="ko-KR"/>
        </w:rPr>
        <w:tab/>
        <w:t>if necessary, shall instruct the key management client to request keying material from the key management server as described in 3GPP TS 33.180 [78];</w:t>
      </w:r>
    </w:p>
    <w:p w14:paraId="099AD8C2" w14:textId="77777777" w:rsidR="00EB676A" w:rsidRPr="00424E59" w:rsidRDefault="00EB676A" w:rsidP="00EB676A">
      <w:pPr>
        <w:ind w:left="568" w:hanging="284"/>
        <w:rPr>
          <w:lang w:eastAsia="ko-KR"/>
        </w:rPr>
      </w:pPr>
      <w:r w:rsidRPr="00424E59">
        <w:rPr>
          <w:lang w:eastAsia="ko-KR"/>
        </w:rPr>
        <w:t>2)</w:t>
      </w:r>
      <w:r w:rsidRPr="00424E59">
        <w:rPr>
          <w:lang w:eastAsia="ko-KR"/>
        </w:rPr>
        <w:tab/>
        <w:t>shall use the keying material to generate a PCK as described in 3GPP TS 33.180 [78];</w:t>
      </w:r>
    </w:p>
    <w:p w14:paraId="147A36E9" w14:textId="77777777" w:rsidR="00EB676A" w:rsidRPr="00424E59" w:rsidRDefault="00EB676A" w:rsidP="00EB676A">
      <w:pPr>
        <w:ind w:left="568" w:hanging="284"/>
        <w:rPr>
          <w:lang w:eastAsia="ko-KR"/>
        </w:rPr>
      </w:pPr>
      <w:r w:rsidRPr="00424E59">
        <w:rPr>
          <w:lang w:eastAsia="ko-KR"/>
        </w:rPr>
        <w:t>3)</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33.180 [78];</w:t>
      </w:r>
    </w:p>
    <w:p w14:paraId="2F995778" w14:textId="77777777" w:rsidR="00EB676A" w:rsidRPr="00424E59" w:rsidRDefault="00EB676A" w:rsidP="00EB676A">
      <w:pPr>
        <w:ind w:left="568" w:hanging="284"/>
        <w:rPr>
          <w:lang w:eastAsia="ko-KR"/>
        </w:rPr>
      </w:pPr>
      <w:r w:rsidRPr="00424E59">
        <w:rPr>
          <w:lang w:eastAsia="ko-KR"/>
        </w:rPr>
        <w:t>4)</w:t>
      </w:r>
      <w:r w:rsidRPr="00424E59">
        <w:rPr>
          <w:lang w:eastAsia="ko-KR"/>
        </w:rPr>
        <w:tab/>
        <w:t>shall encrypt the PCK to a UID associated to the MCPTT client using the MCPTT ID of the invited user and a time related parameter as described in 3GPP TS 33.180 [78];</w:t>
      </w:r>
    </w:p>
    <w:p w14:paraId="28BD73BB" w14:textId="77777777" w:rsidR="00EB676A" w:rsidRPr="00424E59" w:rsidRDefault="00EB676A" w:rsidP="00EB676A">
      <w:pPr>
        <w:ind w:left="568" w:hanging="284"/>
      </w:pPr>
      <w:r w:rsidRPr="00424E59">
        <w:t>5)</w:t>
      </w:r>
      <w:r w:rsidRPr="00424E59">
        <w:tab/>
        <w:t>shall generate a MIKEY-SAKKE I_MESSAGE using the encapsulated PCK and PCK-ID as specified in 3GPP TS 33.180 [78];</w:t>
      </w:r>
    </w:p>
    <w:p w14:paraId="070D9E4F" w14:textId="77777777" w:rsidR="00EB676A" w:rsidRPr="00424E59" w:rsidRDefault="00EB676A" w:rsidP="00EB676A">
      <w:pPr>
        <w:ind w:left="568" w:hanging="284"/>
        <w:rPr>
          <w:lang w:eastAsia="ko-KR"/>
        </w:rPr>
      </w:pPr>
      <w:r w:rsidRPr="00424E59">
        <w:rPr>
          <w:lang w:eastAsia="ko-KR"/>
        </w:rPr>
        <w:t>6)</w:t>
      </w:r>
      <w:r w:rsidRPr="00424E59">
        <w:rPr>
          <w:lang w:eastAsia="ko-KR"/>
        </w:rPr>
        <w:tab/>
        <w:t xml:space="preserve">shall add the </w:t>
      </w:r>
      <w:r w:rsidRPr="00424E59">
        <w:t>MCPTT ID of the originating MCPTT to the initiator field (IDRi) of the I_MESSAGE as described in 3GPP TS 33.180 [78]; and</w:t>
      </w:r>
    </w:p>
    <w:p w14:paraId="307EFA37" w14:textId="77777777" w:rsidR="00EB676A" w:rsidRPr="00424E59" w:rsidRDefault="00EB676A" w:rsidP="00EB676A">
      <w:pPr>
        <w:ind w:left="568" w:hanging="284"/>
        <w:rPr>
          <w:lang w:eastAsia="ko-KR"/>
        </w:rPr>
      </w:pPr>
      <w:r w:rsidRPr="00424E59">
        <w:t>7)</w:t>
      </w:r>
      <w:r w:rsidRPr="00424E59">
        <w:tab/>
        <w:t xml:space="preserve">shall sign the MIKEY-SAKKE I_MESSAGE using the originating MCPTT user's signing key provided in the keying material together with a time related parameter, and add this to the MIKEY-SAKKE payload, as </w:t>
      </w:r>
      <w:r w:rsidRPr="00424E59">
        <w:rPr>
          <w:lang w:eastAsia="ko-KR"/>
        </w:rPr>
        <w:t>described in 3GPP TS 33.180 [78].</w:t>
      </w:r>
    </w:p>
    <w:p w14:paraId="1251EEB1" w14:textId="77777777" w:rsidR="00EB676A" w:rsidRPr="00424E59" w:rsidRDefault="00EB676A" w:rsidP="00EB676A">
      <w:pPr>
        <w:rPr>
          <w:lang w:eastAsia="ko-KR"/>
        </w:rPr>
      </w:pPr>
      <w:r w:rsidRPr="00424E59">
        <w:rPr>
          <w:lang w:eastAsia="ko-KR"/>
        </w:rPr>
        <w:t>The MCPTT client populates the SIP REFER request as follows:</w:t>
      </w:r>
    </w:p>
    <w:p w14:paraId="6C3EC68D" w14:textId="77777777" w:rsidR="00EB676A" w:rsidRPr="00424E59" w:rsidRDefault="00EB676A" w:rsidP="00EB676A">
      <w:pPr>
        <w:ind w:left="568" w:hanging="284"/>
        <w:rPr>
          <w:lang w:eastAsia="ko-KR"/>
        </w:rPr>
      </w:pPr>
      <w:r w:rsidRPr="00424E59">
        <w:rPr>
          <w:lang w:eastAsia="ko-KR"/>
        </w:rPr>
        <w:t>1)</w:t>
      </w:r>
      <w:r w:rsidRPr="00424E59">
        <w:rPr>
          <w:lang w:eastAsia="ko-KR"/>
        </w:rPr>
        <w:tab/>
        <w:t>shall include the Request-URI set to the public service identity identifying the pre-established session on the MCPTT server serving the MCPTT user;</w:t>
      </w:r>
    </w:p>
    <w:p w14:paraId="3F540FA6" w14:textId="77777777" w:rsidR="00EB676A" w:rsidRPr="00424E59" w:rsidRDefault="00EB676A" w:rsidP="00EB676A">
      <w:pPr>
        <w:ind w:left="568" w:hanging="284"/>
        <w:rPr>
          <w:lang w:eastAsia="ko-KR"/>
        </w:rPr>
      </w:pPr>
      <w:r w:rsidRPr="00424E59">
        <w:rPr>
          <w:lang w:eastAsia="ko-KR"/>
        </w:rPr>
        <w:t>2)</w:t>
      </w:r>
      <w:r w:rsidRPr="00424E59">
        <w:rPr>
          <w:lang w:eastAsia="ko-KR"/>
        </w:rPr>
        <w:tab/>
        <w:t xml:space="preserve">shall include </w:t>
      </w:r>
      <w:r w:rsidRPr="00424E59">
        <w:t>the Refer-Sub header field with value "false" according to rules and procedures of IETF RFC 4488 [22]</w:t>
      </w:r>
      <w:r w:rsidRPr="00424E59">
        <w:rPr>
          <w:lang w:eastAsia="ko-KR"/>
        </w:rPr>
        <w:t>;</w:t>
      </w:r>
    </w:p>
    <w:p w14:paraId="16E93A09" w14:textId="77777777" w:rsidR="00EB676A" w:rsidRPr="00424E59" w:rsidRDefault="00EB676A" w:rsidP="00EB676A">
      <w:pPr>
        <w:ind w:left="568" w:hanging="284"/>
        <w:rPr>
          <w:lang w:eastAsia="ko-KR"/>
        </w:rPr>
      </w:pPr>
      <w:r w:rsidRPr="00424E59">
        <w:t>3)</w:t>
      </w:r>
      <w:r w:rsidRPr="00424E59">
        <w:tab/>
      </w:r>
      <w:r w:rsidRPr="00424E59">
        <w:rPr>
          <w:lang w:eastAsia="ko-KR"/>
        </w:rPr>
        <w:t xml:space="preserve">shall include </w:t>
      </w:r>
      <w:r w:rsidRPr="00424E59">
        <w:t>the Supported header field with value "norefersub" according to rules and procedures of IETF RFC 4488 [22]</w:t>
      </w:r>
      <w:r w:rsidRPr="00424E59">
        <w:rPr>
          <w:lang w:eastAsia="ko-KR"/>
        </w:rPr>
        <w:t>;</w:t>
      </w:r>
    </w:p>
    <w:p w14:paraId="0C641FDF" w14:textId="77777777" w:rsidR="00EB676A" w:rsidRPr="00424E59" w:rsidRDefault="00EB676A" w:rsidP="00EB676A">
      <w:pPr>
        <w:ind w:left="568" w:hanging="284"/>
      </w:pPr>
      <w:r w:rsidRPr="00424E59">
        <w:t>4)</w:t>
      </w:r>
      <w:r w:rsidRPr="00424E59">
        <w:tab/>
      </w:r>
      <w:r w:rsidRPr="00424E59">
        <w:rPr>
          <w:lang w:eastAsia="ko-KR"/>
        </w:rPr>
        <w:t xml:space="preserve">shall include </w:t>
      </w:r>
      <w:r w:rsidRPr="00424E59">
        <w:t>the option tag "multiple-refer" in the Require header field;</w:t>
      </w:r>
    </w:p>
    <w:p w14:paraId="7827751E" w14:textId="77777777" w:rsidR="00EB676A" w:rsidRPr="00424E59" w:rsidRDefault="00EB676A" w:rsidP="00EB676A">
      <w:pPr>
        <w:ind w:left="568" w:hanging="284"/>
      </w:pPr>
      <w:r w:rsidRPr="00424E59">
        <w:t>5)</w:t>
      </w:r>
      <w:r w:rsidRPr="00424E59">
        <w:tab/>
        <w:t>may include a P-Preferred-Identity header field in the SIP REFER request containing a public user identity as specified in 3GPP TS 24.229 [4];</w:t>
      </w:r>
    </w:p>
    <w:p w14:paraId="1CC4E833" w14:textId="77777777" w:rsidR="00EB676A" w:rsidRPr="00424E59" w:rsidRDefault="00EB676A" w:rsidP="00EB676A">
      <w:pPr>
        <w:ind w:left="568" w:hanging="284"/>
      </w:pPr>
      <w:r w:rsidRPr="00424E59">
        <w:t>6)</w:t>
      </w:r>
      <w:r w:rsidRPr="00424E59">
        <w:tab/>
        <w:t>shall include a P-Preferred-Service header field set to the ICSI value "urn:urn-7:3gpp-service.ims.icsi.mcptt" (coded as specified in 3GPP TS 24.229 [4]), according to IETF RFC 6050 [9];</w:t>
      </w:r>
    </w:p>
    <w:p w14:paraId="490CC05F" w14:textId="77777777" w:rsidR="00EB676A" w:rsidRPr="00424E59" w:rsidRDefault="00EB676A" w:rsidP="00EB676A">
      <w:pPr>
        <w:ind w:left="568" w:hanging="284"/>
      </w:pPr>
      <w:r w:rsidRPr="00424E59">
        <w:t>7)</w:t>
      </w:r>
      <w:r w:rsidRPr="00424E59">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24E59">
        <w:rPr>
          <w:lang w:eastAsia="ko-KR"/>
        </w:rPr>
        <w:t xml:space="preserve">IETF RFC 5366 [20], and </w:t>
      </w:r>
      <w:r w:rsidRPr="00424E59">
        <w:t>with the Content-ID header field set to this "cid" URL;</w:t>
      </w:r>
    </w:p>
    <w:p w14:paraId="093CE02C" w14:textId="77777777" w:rsidR="00EB676A" w:rsidRPr="00424E59" w:rsidRDefault="00EB676A" w:rsidP="00EB676A">
      <w:pPr>
        <w:ind w:left="568" w:hanging="284"/>
      </w:pPr>
      <w:r w:rsidRPr="00424E59">
        <w:t>8)</w:t>
      </w:r>
      <w:r w:rsidRPr="00424E59">
        <w:tab/>
        <w:t>shall include in the application/resource-lists MIME body a single &lt;entry&gt; element containing a "uri" attribute set to the MCPTT ID of the targeted user, extended with hname "body" parameter containing:</w:t>
      </w:r>
    </w:p>
    <w:p w14:paraId="7F709B6C" w14:textId="77777777" w:rsidR="00EB676A" w:rsidRPr="00424E59" w:rsidRDefault="00EB676A" w:rsidP="00EB676A">
      <w:pPr>
        <w:ind w:left="851" w:hanging="284"/>
      </w:pPr>
      <w:r w:rsidRPr="00424E59">
        <w:t>a)</w:t>
      </w:r>
      <w:r w:rsidRPr="00424E59">
        <w:tab/>
        <w:t>an application/vnd.3gpp.mcptt-info MIME body containing:</w:t>
      </w:r>
    </w:p>
    <w:p w14:paraId="1E077B38" w14:textId="77777777" w:rsidR="00EB676A" w:rsidRPr="00424E59" w:rsidRDefault="00EB676A" w:rsidP="00EB676A">
      <w:pPr>
        <w:ind w:left="1135" w:hanging="284"/>
      </w:pPr>
      <w:r w:rsidRPr="00424E59">
        <w:t>i)</w:t>
      </w:r>
      <w:r w:rsidRPr="00424E59">
        <w:tab/>
        <w:t>a &lt;session-type&gt; element set to "ambient-listening";</w:t>
      </w:r>
    </w:p>
    <w:p w14:paraId="200EC5EC" w14:textId="77777777" w:rsidR="00EB676A" w:rsidRPr="00424E59" w:rsidRDefault="00EB676A" w:rsidP="00EB676A">
      <w:pPr>
        <w:ind w:left="1135" w:hanging="284"/>
      </w:pPr>
      <w:r w:rsidRPr="00424E59">
        <w:t>ii)</w:t>
      </w:r>
      <w:r w:rsidRPr="00424E59">
        <w:tab/>
        <w:t>if the MCPTT user has requested a locally initiated ambient listening call, an &lt;ambient-listening-type&gt; element set to a value of "local-init"; or</w:t>
      </w:r>
    </w:p>
    <w:p w14:paraId="71CBB983" w14:textId="77777777" w:rsidR="00EB676A" w:rsidRPr="00424E59" w:rsidRDefault="00EB676A" w:rsidP="00EB676A">
      <w:pPr>
        <w:ind w:left="1135" w:hanging="284"/>
      </w:pPr>
      <w:r w:rsidRPr="00424E59">
        <w:t>iii)</w:t>
      </w:r>
      <w:r w:rsidRPr="00424E59">
        <w:tab/>
        <w:t>if the MCPTT user has requested a remotely initiated ambient listening call, an &lt;ambient-listening-type&gt; element set to a value of "remote-init";</w:t>
      </w:r>
    </w:p>
    <w:p w14:paraId="2F98BB12" w14:textId="77777777" w:rsidR="00EB676A" w:rsidRPr="00424E59" w:rsidRDefault="00EB676A" w:rsidP="00EB676A">
      <w:pPr>
        <w:ind w:left="851" w:hanging="284"/>
      </w:pPr>
      <w:r w:rsidRPr="00424E59">
        <w:t>b)</w:t>
      </w:r>
      <w:r w:rsidRPr="00424E59">
        <w:tab/>
        <w:t>a Priv-Answer-Mode header field with the value "Auto" according to the rules and procedures of IETF RFC 5373 [18];</w:t>
      </w:r>
    </w:p>
    <w:p w14:paraId="114D6B59" w14:textId="77777777" w:rsidR="00EB676A" w:rsidRPr="00424E59" w:rsidRDefault="00EB676A" w:rsidP="00EB676A">
      <w:pPr>
        <w:ind w:left="851" w:hanging="284"/>
        <w:rPr>
          <w:lang w:eastAsia="ko-KR"/>
        </w:rPr>
      </w:pPr>
      <w:r w:rsidRPr="00424E59">
        <w:rPr>
          <w:lang w:eastAsia="ko-KR"/>
        </w:rPr>
        <w:t>c)</w:t>
      </w:r>
      <w:r w:rsidRPr="00424E59">
        <w:rPr>
          <w:lang w:eastAsia="ko-KR"/>
        </w:rPr>
        <w:tab/>
        <w:t>if the SDP parameters of the pre-established session do not contain a media-level section of a media-floor control entity or if end-to-end security is required for the ambient listening call, an application/sdp MIME body</w:t>
      </w:r>
      <w:r w:rsidRPr="00424E59">
        <w:t xml:space="preserve"> </w:t>
      </w:r>
      <w:r w:rsidRPr="00424E59">
        <w:rPr>
          <w:lang w:eastAsia="ko-KR"/>
        </w:rPr>
        <w:t>containing the SDP parameters of the pre-established session according to 3GPP TS 24.229 [4] with the clarification given in clause 6.2.1;</w:t>
      </w:r>
    </w:p>
    <w:p w14:paraId="621BE596" w14:textId="77777777" w:rsidR="00EB676A" w:rsidRPr="00424E59" w:rsidRDefault="00EB676A" w:rsidP="00EB676A">
      <w:pPr>
        <w:ind w:left="851" w:hanging="284"/>
        <w:rPr>
          <w:lang w:eastAsia="ko-KR"/>
        </w:rPr>
      </w:pPr>
      <w:r w:rsidRPr="00424E59">
        <w:rPr>
          <w:lang w:eastAsia="ko-KR"/>
        </w:rPr>
        <w:t>d)</w:t>
      </w:r>
      <w:r w:rsidRPr="00424E59">
        <w:rPr>
          <w:lang w:eastAsia="ko-KR"/>
        </w:rPr>
        <w:tab/>
        <w:t xml:space="preserve">if this is a locally initiated ambient listening call, shall comply with the conditions for implicit floor control as specified in clause 6.4; </w:t>
      </w:r>
    </w:p>
    <w:p w14:paraId="6343846E" w14:textId="77777777" w:rsidR="00EB676A" w:rsidRPr="00424E59" w:rsidRDefault="00EB676A" w:rsidP="00EB676A">
      <w:pPr>
        <w:ind w:left="851" w:hanging="284"/>
        <w:rPr>
          <w:lang w:eastAsia="ko-KR"/>
        </w:rPr>
      </w:pPr>
      <w:r w:rsidRPr="00424E59">
        <w:rPr>
          <w:lang w:eastAsia="ko-KR"/>
        </w:rPr>
        <w:t>e)</w:t>
      </w:r>
      <w:r w:rsidRPr="00424E59">
        <w:rPr>
          <w:lang w:eastAsia="ko-KR"/>
        </w:rPr>
        <w:tab/>
        <w:t>if this is a remotely initiated ambient listening call, shall comply with the conditions for an implicit request to grant the floor to the terminating MCPTT client as specified in clause 6.4; and</w:t>
      </w:r>
    </w:p>
    <w:p w14:paraId="303C611B" w14:textId="77777777" w:rsidR="00EB676A" w:rsidRPr="00424E59" w:rsidRDefault="00EB676A" w:rsidP="00EB676A">
      <w:pPr>
        <w:ind w:left="851" w:hanging="284"/>
        <w:rPr>
          <w:lang w:eastAsia="ko-KR"/>
        </w:rPr>
      </w:pPr>
      <w:r w:rsidRPr="00424E59">
        <w:rPr>
          <w:lang w:eastAsia="ko-KR"/>
        </w:rPr>
        <w:t>f)</w:t>
      </w:r>
      <w:r w:rsidRPr="00424E59">
        <w:rPr>
          <w:lang w:eastAsia="ko-KR"/>
        </w:rPr>
        <w:tab/>
        <w:t>if implicit floor control is to be requested per clause 6.4, then:</w:t>
      </w:r>
    </w:p>
    <w:p w14:paraId="176606ED" w14:textId="77777777" w:rsidR="00EB676A" w:rsidRPr="00424E59" w:rsidRDefault="00EB676A" w:rsidP="00EB676A">
      <w:pPr>
        <w:ind w:left="1135" w:hanging="284"/>
        <w:rPr>
          <w:lang w:eastAsia="ko-KR"/>
        </w:rPr>
      </w:pPr>
      <w:r w:rsidRPr="00424E59">
        <w:t>i)</w:t>
      </w:r>
      <w:r w:rsidRPr="00424E59">
        <w:tab/>
      </w:r>
      <w:r w:rsidRPr="00424E59">
        <w:rPr>
          <w:lang w:eastAsia="ko-KR"/>
        </w:rPr>
        <w:t>the application/sdp MIME body shall contain an implicit floor request as specified in clause 6.4; and</w:t>
      </w:r>
    </w:p>
    <w:p w14:paraId="40247BD4" w14:textId="77777777" w:rsidR="00EB676A" w:rsidRPr="00424E59" w:rsidRDefault="00EB676A" w:rsidP="00EB676A">
      <w:pPr>
        <w:ind w:left="1135" w:hanging="284"/>
      </w:pPr>
      <w:r w:rsidRPr="00424E59">
        <w:t>ii)</w:t>
      </w:r>
      <w:r w:rsidRPr="00424E59">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52AF43AA" w14:textId="77777777" w:rsidR="00EB676A" w:rsidRPr="00424E59" w:rsidRDefault="00EB676A" w:rsidP="00EB676A">
      <w:pPr>
        <w:ind w:left="568" w:hanging="284"/>
      </w:pPr>
      <w:r w:rsidRPr="00424E59">
        <w:rPr>
          <w:lang w:eastAsia="ko-KR"/>
        </w:rPr>
        <w:t>9</w:t>
      </w:r>
      <w:r w:rsidRPr="00424E59">
        <w:t>)</w:t>
      </w:r>
      <w:r w:rsidRPr="00424E59">
        <w:rPr>
          <w:lang w:eastAsia="ko-KR"/>
        </w:rPr>
        <w:tab/>
      </w:r>
      <w:r w:rsidRPr="00424E59">
        <w:t xml:space="preserve">shall include a </w:t>
      </w:r>
      <w:r w:rsidRPr="00424E59">
        <w:rPr>
          <w:lang w:eastAsia="ko-KR"/>
        </w:rPr>
        <w:t>Target-Dialog header field as specified in IETF RFC 4538 [23] identifying the pre-established session.</w:t>
      </w:r>
    </w:p>
    <w:p w14:paraId="28C3ADD2" w14:textId="77777777" w:rsidR="00EB676A" w:rsidRPr="00424E59" w:rsidRDefault="00EB676A" w:rsidP="00EB676A">
      <w:r w:rsidRPr="00424E59">
        <w:t>The MCPTT client shall send the SIP REFER request towards the MCPTT server</w:t>
      </w:r>
      <w:r w:rsidRPr="00424E59">
        <w:rPr>
          <w:lang w:eastAsia="ko-KR"/>
        </w:rPr>
        <w:t xml:space="preserve"> according to 3GPP TS 24.229 [4].</w:t>
      </w:r>
    </w:p>
    <w:p w14:paraId="75F01BB1" w14:textId="77777777" w:rsidR="00EB676A" w:rsidRPr="00424E59" w:rsidRDefault="00EB676A" w:rsidP="00EB676A">
      <w:r w:rsidRPr="00424E59">
        <w:t>Upon receiving a final SIP 2xx response to the SIP REFER request the MCPTT client:</w:t>
      </w:r>
    </w:p>
    <w:p w14:paraId="17633D4E" w14:textId="77777777" w:rsidR="00EB676A" w:rsidRPr="00424E59" w:rsidRDefault="00EB676A" w:rsidP="00EB676A">
      <w:pPr>
        <w:ind w:left="568" w:hanging="284"/>
        <w:rPr>
          <w:lang w:eastAsia="ko-KR"/>
        </w:rPr>
      </w:pPr>
      <w:r w:rsidRPr="00424E59">
        <w:t>1)</w:t>
      </w:r>
      <w:r w:rsidRPr="00424E59">
        <w:tab/>
        <w:t xml:space="preserve">shall interact with </w:t>
      </w:r>
      <w:r w:rsidRPr="00424E59">
        <w:rPr>
          <w:lang w:eastAsia="ko-KR"/>
        </w:rPr>
        <w:t>media plane</w:t>
      </w:r>
      <w:r w:rsidRPr="00424E59">
        <w:t xml:space="preserve"> as specified</w:t>
      </w:r>
      <w:r w:rsidRPr="00424E59">
        <w:rPr>
          <w:lang w:eastAsia="ko-KR"/>
        </w:rPr>
        <w:t xml:space="preserve"> in 3GPP TS 24.380 [5]; and</w:t>
      </w:r>
    </w:p>
    <w:p w14:paraId="5533914E" w14:textId="77777777" w:rsidR="00EB676A" w:rsidRPr="00424E59" w:rsidRDefault="00EB676A" w:rsidP="00EB676A">
      <w:pPr>
        <w:ind w:left="568" w:hanging="284"/>
        <w:rPr>
          <w:lang w:eastAsia="ko-KR"/>
        </w:rPr>
      </w:pPr>
      <w:r w:rsidRPr="00424E59">
        <w:rPr>
          <w:lang w:eastAsia="ko-KR"/>
        </w:rPr>
        <w:t>2)</w:t>
      </w:r>
      <w:r w:rsidRPr="00424E59">
        <w:rPr>
          <w:lang w:eastAsia="ko-KR"/>
        </w:rPr>
        <w:tab/>
        <w:t>if this is a</w:t>
      </w:r>
      <w:r w:rsidRPr="00424E59">
        <w:t xml:space="preserve"> locally initiated ambient listening call, shall not provide any indication to the user that the call setup is in progress</w:t>
      </w:r>
      <w:r w:rsidRPr="00424E59">
        <w:rPr>
          <w:lang w:eastAsia="ko-KR"/>
        </w:rPr>
        <w:t>.</w:t>
      </w:r>
    </w:p>
    <w:p w14:paraId="365A517A" w14:textId="77777777" w:rsidR="00EB676A" w:rsidRPr="00424E59" w:rsidRDefault="00EB676A" w:rsidP="00EB676A">
      <w:r w:rsidRPr="00424E59">
        <w:t>On call establishment by interaction with the media plane as specified in clause 9.2.2 of 3GPP TS 24.380 [5] if the sent SIP REFER request the MCPTT client:</w:t>
      </w:r>
    </w:p>
    <w:p w14:paraId="41F47DA0" w14:textId="77777777" w:rsidR="00EB676A" w:rsidRPr="00424E59" w:rsidRDefault="00EB676A" w:rsidP="00EB676A">
      <w:pPr>
        <w:ind w:left="568" w:hanging="284"/>
        <w:rPr>
          <w:lang w:eastAsia="ko-KR"/>
        </w:rPr>
      </w:pPr>
      <w:r w:rsidRPr="00424E59">
        <w:t>1)</w:t>
      </w:r>
      <w:r w:rsidRPr="00424E59">
        <w:tab/>
        <w:t>if the MCPTT user has requested a locally initiated ambient listening call shall provide no indication to the MCPTT user that the ambient listening call has been successfully established</w:t>
      </w:r>
      <w:r w:rsidRPr="00424E59">
        <w:rPr>
          <w:lang w:eastAsia="ko-KR"/>
        </w:rPr>
        <w:t>; and</w:t>
      </w:r>
    </w:p>
    <w:p w14:paraId="5B8447D4" w14:textId="77777777" w:rsidR="00EB676A" w:rsidRPr="00424E59" w:rsidRDefault="00EB676A" w:rsidP="00EB676A">
      <w:pPr>
        <w:ind w:left="568" w:hanging="284"/>
        <w:rPr>
          <w:lang w:eastAsia="ko-KR"/>
        </w:rPr>
      </w:pPr>
      <w:r w:rsidRPr="00424E59">
        <w:rPr>
          <w:lang w:eastAsia="ko-KR"/>
        </w:rPr>
        <w:t>2)</w:t>
      </w:r>
      <w:r w:rsidRPr="00424E59">
        <w:rPr>
          <w:lang w:eastAsia="ko-KR"/>
        </w:rPr>
        <w:tab/>
        <w:t>if the MCPTT user has requested a remotely initiated ambient listening call shall provide an indication to the MCPTT user that the ambient listening call has been successfully established.</w:t>
      </w:r>
    </w:p>
    <w:p w14:paraId="7CC46EA6" w14:textId="77777777" w:rsidR="00EB676A" w:rsidRPr="00424E59" w:rsidRDefault="00EB676A" w:rsidP="00EB676A">
      <w:pPr>
        <w:ind w:left="568" w:hanging="284"/>
        <w:rPr>
          <w:lang w:eastAsia="ko-KR"/>
        </w:rPr>
      </w:pPr>
      <w:r w:rsidRPr="00424E59">
        <w:rPr>
          <w:lang w:eastAsia="ko-KR"/>
        </w:rPr>
        <w:t>3)</w:t>
      </w:r>
      <w:r w:rsidRPr="00424E59">
        <w:rPr>
          <w:lang w:eastAsia="ko-KR"/>
        </w:rPr>
        <w:tab/>
        <w:t xml:space="preserve">if the </w:t>
      </w:r>
      <w:r w:rsidRPr="00424E59">
        <w:t>&lt;ambient-listening-type&gt; element contained in the application/vnd.3gpp.mcptt-info+xml MIME body in the sent SIP REFER request was set to a value of "local-init":</w:t>
      </w:r>
    </w:p>
    <w:p w14:paraId="16D5BFF5" w14:textId="77777777" w:rsidR="00EB676A" w:rsidRPr="00424E59" w:rsidRDefault="00EB676A" w:rsidP="00EB676A">
      <w:pPr>
        <w:ind w:left="851" w:hanging="284"/>
        <w:rPr>
          <w:lang w:eastAsia="ko-KR"/>
        </w:rPr>
      </w:pPr>
      <w:r w:rsidRPr="00424E59">
        <w:rPr>
          <w:lang w:eastAsia="ko-KR"/>
        </w:rPr>
        <w:t>a)</w:t>
      </w:r>
      <w:r w:rsidRPr="00424E59">
        <w:rPr>
          <w:lang w:eastAsia="ko-KR"/>
        </w:rPr>
        <w:tab/>
        <w:t>shall cache the value of "listened-to MCPTT user" as the ambient listening client role for this call; or</w:t>
      </w:r>
    </w:p>
    <w:p w14:paraId="2131D1FA" w14:textId="77777777" w:rsidR="00EB676A" w:rsidRPr="00424E59" w:rsidRDefault="00EB676A" w:rsidP="00EB676A">
      <w:pPr>
        <w:ind w:left="851" w:hanging="284"/>
      </w:pPr>
      <w:r w:rsidRPr="00424E59">
        <w:rPr>
          <w:lang w:eastAsia="ko-KR"/>
        </w:rPr>
        <w:t>b)</w:t>
      </w:r>
      <w:r w:rsidRPr="00424E59">
        <w:rPr>
          <w:lang w:eastAsia="ko-KR"/>
        </w:rPr>
        <w:tab/>
        <w:t xml:space="preserve">if the </w:t>
      </w:r>
      <w:r w:rsidRPr="00424E59">
        <w:t xml:space="preserve">&lt;ambient-listening-type&gt; element contained in the application/vnd.3gpp.mcptt-info+xml MIME body was set to a value of "remote-init" </w:t>
      </w:r>
      <w:r w:rsidRPr="00424E59">
        <w:rPr>
          <w:lang w:eastAsia="ko-KR"/>
        </w:rPr>
        <w:t>shall cache the value of "listening MCPTT user" as the ambient listening client role for this call; and</w:t>
      </w:r>
    </w:p>
    <w:p w14:paraId="0F513199" w14:textId="77777777" w:rsidR="00EB676A" w:rsidRPr="00424E59" w:rsidRDefault="00EB676A" w:rsidP="00EB676A">
      <w:pPr>
        <w:ind w:left="568" w:hanging="284"/>
        <w:rPr>
          <w:rFonts w:eastAsia="Malgun Gothic"/>
        </w:rPr>
      </w:pPr>
      <w:r w:rsidRPr="00424E59">
        <w:rPr>
          <w:rFonts w:eastAsia="Malgun Gothic"/>
        </w:rPr>
        <w:t>4)</w:t>
      </w:r>
      <w:r w:rsidRPr="00424E59">
        <w:rPr>
          <w:rFonts w:eastAsia="Malgun Gothic"/>
        </w:rPr>
        <w:tab/>
        <w:t xml:space="preserve">shall cache the value contained in the </w:t>
      </w:r>
      <w:r w:rsidRPr="00424E59">
        <w:t xml:space="preserve">&lt;ambient-listening-type&gt; element of the application/vnd.3gpp.mcptt-info+xml MIME body set in step 8) as the </w:t>
      </w:r>
      <w:r w:rsidRPr="00424E59">
        <w:rPr>
          <w:rFonts w:eastAsia="Malgun Gothic"/>
        </w:rPr>
        <w:t>ambient listening type of this call</w:t>
      </w:r>
      <w:r w:rsidRPr="00424E59">
        <w:t>.</w:t>
      </w:r>
    </w:p>
    <w:p w14:paraId="38E882E3" w14:textId="77777777" w:rsidR="00EB676A" w:rsidRPr="00424E59" w:rsidRDefault="00EB676A" w:rsidP="00EB676A">
      <w:r w:rsidRPr="00424E59">
        <w:t xml:space="preserve">[TS 24.379, clause </w:t>
      </w:r>
      <w:r w:rsidRPr="00424E59">
        <w:rPr>
          <w:lang w:eastAsia="ko-KR"/>
        </w:rPr>
        <w:t>11.1.6.2.2.3</w:t>
      </w:r>
      <w:r w:rsidRPr="00424E59">
        <w:t>]</w:t>
      </w:r>
    </w:p>
    <w:p w14:paraId="4AF2232B" w14:textId="77777777" w:rsidR="00EB676A" w:rsidRPr="00424E59" w:rsidRDefault="00EB676A" w:rsidP="00EB676A">
      <w:r w:rsidRPr="00424E59">
        <w:t xml:space="preserve">Upon receiving a request from an MCPTT </w:t>
      </w:r>
      <w:r w:rsidRPr="00424E59">
        <w:rPr>
          <w:lang w:eastAsia="ko-KR"/>
        </w:rPr>
        <w:t>u</w:t>
      </w:r>
      <w:r w:rsidRPr="00424E59">
        <w:t xml:space="preserve">ser to release an MCPTT </w:t>
      </w:r>
      <w:r w:rsidRPr="00424E59">
        <w:rPr>
          <w:lang w:eastAsia="ko-KR"/>
        </w:rPr>
        <w:t>ambient listening</w:t>
      </w:r>
      <w:r w:rsidRPr="00424E59">
        <w:t xml:space="preserve"> </w:t>
      </w:r>
      <w:r w:rsidRPr="00424E59">
        <w:rPr>
          <w:lang w:eastAsia="ko-KR"/>
        </w:rPr>
        <w:t>c</w:t>
      </w:r>
      <w:r w:rsidRPr="00424E59">
        <w:t>all when using a pre-established MCPTT session:</w:t>
      </w:r>
    </w:p>
    <w:p w14:paraId="463C0741" w14:textId="77777777" w:rsidR="00EB676A" w:rsidRPr="00424E59" w:rsidRDefault="00EB676A" w:rsidP="00EB676A">
      <w:pPr>
        <w:rPr>
          <w:lang w:eastAsia="ko-KR"/>
        </w:rPr>
      </w:pPr>
      <w:r w:rsidRPr="00424E59">
        <w:rPr>
          <w:lang w:eastAsia="ko-KR"/>
        </w:rPr>
        <w:t>The MCPTT client:</w:t>
      </w:r>
    </w:p>
    <w:p w14:paraId="07EF3244" w14:textId="77777777" w:rsidR="00EB676A" w:rsidRPr="00424E59" w:rsidRDefault="00EB676A" w:rsidP="00EB676A">
      <w:pPr>
        <w:ind w:left="568" w:hanging="284"/>
      </w:pPr>
      <w:r w:rsidRPr="00424E59">
        <w:t>1)</w:t>
      </w:r>
      <w:r w:rsidRPr="00424E59">
        <w:tab/>
        <w:t>if the MCPTT client has not received a g.3gpp.mcptt.ambient-listening-call-release feature-capability indicator as described in clause D.3 in the Feature-Caps header field according to IETF RFC 6809 [60] in;</w:t>
      </w:r>
    </w:p>
    <w:p w14:paraId="7E681285" w14:textId="77777777" w:rsidR="00EB676A" w:rsidRPr="00424E59" w:rsidRDefault="00EB676A" w:rsidP="00EB676A">
      <w:pPr>
        <w:ind w:left="851" w:hanging="284"/>
      </w:pPr>
      <w:r w:rsidRPr="00424E59">
        <w:t>a)</w:t>
      </w:r>
      <w:r w:rsidRPr="00424E59">
        <w:tab/>
        <w:t xml:space="preserve">a received SIP INVITE request for the ambient listening call; or </w:t>
      </w:r>
    </w:p>
    <w:p w14:paraId="799B84E1" w14:textId="77777777" w:rsidR="00EB676A" w:rsidRPr="00424E59" w:rsidRDefault="00EB676A" w:rsidP="00EB676A">
      <w:pPr>
        <w:ind w:left="851" w:hanging="284"/>
      </w:pPr>
      <w:r w:rsidRPr="00424E59">
        <w:t>b)</w:t>
      </w:r>
      <w:r w:rsidRPr="00424E59">
        <w:tab/>
        <w:t>a received SIP 200 (OK) response to a sent SIP INVITE request or SIP REFER request for the ambient listening call;</w:t>
      </w:r>
    </w:p>
    <w:p w14:paraId="5E45A2A6" w14:textId="77777777" w:rsidR="00EB676A" w:rsidRPr="00424E59" w:rsidRDefault="00EB676A" w:rsidP="00EB676A">
      <w:pPr>
        <w:ind w:left="851" w:hanging="284"/>
      </w:pPr>
      <w:r w:rsidRPr="00424E59">
        <w:t>then shall skip the rest of the steps; and</w:t>
      </w:r>
    </w:p>
    <w:p w14:paraId="307D9E56" w14:textId="77777777" w:rsidR="00EB676A" w:rsidRPr="00424E59" w:rsidRDefault="00EB676A" w:rsidP="00EB676A">
      <w:pPr>
        <w:ind w:left="568" w:hanging="284"/>
        <w:rPr>
          <w:lang w:eastAsia="ko-KR"/>
        </w:rPr>
      </w:pPr>
      <w:r w:rsidRPr="00424E59">
        <w:rPr>
          <w:lang w:eastAsia="ko-KR"/>
        </w:rPr>
        <w:t>2)</w:t>
      </w:r>
      <w:r w:rsidRPr="00424E59">
        <w:rPr>
          <w:lang w:eastAsia="ko-KR"/>
        </w:rPr>
        <w:tab/>
        <w:t>shall perform the actions specified in clause 6.2.5.2.</w:t>
      </w:r>
    </w:p>
    <w:p w14:paraId="5E300F86" w14:textId="77777777" w:rsidR="00EB676A" w:rsidRPr="00424E59" w:rsidRDefault="00EB676A" w:rsidP="00EB676A">
      <w:pPr>
        <w:rPr>
          <w:lang w:eastAsia="ko-KR"/>
        </w:rPr>
      </w:pPr>
      <w:r w:rsidRPr="00424E59">
        <w:rPr>
          <w:lang w:eastAsia="ko-KR"/>
        </w:rPr>
        <w:t>If the procedures of clause 6.2.5.2 were successful:</w:t>
      </w:r>
    </w:p>
    <w:p w14:paraId="74D0700D" w14:textId="77777777" w:rsidR="00EB676A" w:rsidRPr="00424E59" w:rsidRDefault="00EB676A" w:rsidP="00EB676A">
      <w:pPr>
        <w:ind w:left="568" w:hanging="284"/>
      </w:pPr>
      <w:r w:rsidRPr="00424E59">
        <w:t>1)</w:t>
      </w:r>
      <w:r w:rsidRPr="00424E59">
        <w:tab/>
        <w:t xml:space="preserve">if the cached </w:t>
      </w:r>
      <w:r w:rsidRPr="00424E59">
        <w:rPr>
          <w:lang w:eastAsia="ko-KR"/>
        </w:rPr>
        <w:t>ambient listening client role</w:t>
      </w:r>
      <w:r w:rsidRPr="00424E59">
        <w:t xml:space="preserve"> is equal to "listened-to MCPTT user", shall provide no indication that an ambient listening call has been terminated;</w:t>
      </w:r>
    </w:p>
    <w:p w14:paraId="7B67A3E5" w14:textId="77777777" w:rsidR="00EB676A" w:rsidRPr="00424E59" w:rsidRDefault="00EB676A" w:rsidP="00EB676A">
      <w:pPr>
        <w:ind w:left="568" w:hanging="284"/>
      </w:pPr>
      <w:r w:rsidRPr="00424E59">
        <w:t>2)</w:t>
      </w:r>
      <w:r w:rsidRPr="00424E59">
        <w:tab/>
        <w:t xml:space="preserve">if the cached </w:t>
      </w:r>
      <w:r w:rsidRPr="00424E59">
        <w:rPr>
          <w:lang w:eastAsia="ko-KR"/>
        </w:rPr>
        <w:t>ambient listening client role</w:t>
      </w:r>
      <w:r w:rsidRPr="00424E59">
        <w:t xml:space="preserve"> is equal to "listening MCPTT user", may provide an indication to the MCPTT user that the ambient listening call has been terminated; and</w:t>
      </w:r>
    </w:p>
    <w:p w14:paraId="52078E16" w14:textId="77777777" w:rsidR="00EB676A" w:rsidRPr="00424E59" w:rsidRDefault="00EB676A" w:rsidP="00EB676A">
      <w:pPr>
        <w:ind w:left="568" w:hanging="284"/>
        <w:rPr>
          <w:lang w:eastAsia="ko-KR"/>
        </w:rPr>
      </w:pPr>
      <w:r w:rsidRPr="00424E59">
        <w:t>3)</w:t>
      </w:r>
      <w:r w:rsidRPr="00424E59">
        <w:tab/>
      </w:r>
      <w:r w:rsidRPr="00424E59">
        <w:rPr>
          <w:lang w:eastAsia="ko-KR"/>
        </w:rPr>
        <w:t>shall clear the cache of the data stored as:</w:t>
      </w:r>
    </w:p>
    <w:p w14:paraId="06E2D29D" w14:textId="77777777" w:rsidR="00EB676A" w:rsidRPr="00424E59" w:rsidRDefault="00EB676A" w:rsidP="00EB676A">
      <w:pPr>
        <w:ind w:left="851" w:hanging="284"/>
        <w:rPr>
          <w:lang w:eastAsia="ko-KR"/>
        </w:rPr>
      </w:pPr>
      <w:r w:rsidRPr="00424E59">
        <w:rPr>
          <w:lang w:eastAsia="ko-KR"/>
        </w:rPr>
        <w:t>a)</w:t>
      </w:r>
      <w:r w:rsidRPr="00424E59">
        <w:rPr>
          <w:lang w:eastAsia="ko-KR"/>
        </w:rPr>
        <w:tab/>
        <w:t>ambient listening client role; and</w:t>
      </w:r>
    </w:p>
    <w:p w14:paraId="46B684BC" w14:textId="77777777" w:rsidR="00EB676A" w:rsidRPr="00424E59" w:rsidRDefault="00EB676A" w:rsidP="00EB676A">
      <w:pPr>
        <w:ind w:left="851" w:hanging="284"/>
      </w:pPr>
      <w:r w:rsidRPr="00424E59">
        <w:rPr>
          <w:rFonts w:eastAsia="Malgun Gothic"/>
        </w:rPr>
        <w:t>b)</w:t>
      </w:r>
      <w:r w:rsidRPr="00424E59">
        <w:rPr>
          <w:rFonts w:eastAsia="Malgun Gothic"/>
        </w:rPr>
        <w:tab/>
        <w:t>ambient listening type</w:t>
      </w:r>
      <w:r w:rsidRPr="00424E59">
        <w:t>.</w:t>
      </w:r>
    </w:p>
    <w:p w14:paraId="630F06DF" w14:textId="77777777" w:rsidR="00EB676A" w:rsidRPr="00424E59" w:rsidRDefault="00EB676A" w:rsidP="00EB676A">
      <w:r w:rsidRPr="00424E59">
        <w:t xml:space="preserve">[TS 24.379, clause </w:t>
      </w:r>
      <w:r w:rsidRPr="00424E59">
        <w:rPr>
          <w:lang w:eastAsia="ko-KR"/>
        </w:rPr>
        <w:t>6.2.5.2</w:t>
      </w:r>
      <w:r w:rsidRPr="00424E59">
        <w:t>]</w:t>
      </w:r>
    </w:p>
    <w:p w14:paraId="52878C67" w14:textId="77777777" w:rsidR="00EB676A" w:rsidRPr="00424E59" w:rsidRDefault="00EB676A" w:rsidP="00EB676A">
      <w:pPr>
        <w:rPr>
          <w:lang w:eastAsia="ko-KR"/>
        </w:rPr>
      </w:pPr>
      <w:r w:rsidRPr="00424E59">
        <w:rPr>
          <w:lang w:eastAsia="ko-KR"/>
        </w:rPr>
        <w:t>When the MCPTT client wants to release an MCPTT session using a pre-established session, the MCPTT client:</w:t>
      </w:r>
    </w:p>
    <w:p w14:paraId="35221AC5"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w:t>
      </w:r>
    </w:p>
    <w:p w14:paraId="7869B8C0" w14:textId="77777777" w:rsidR="00EB676A" w:rsidRPr="00424E59" w:rsidRDefault="00EB676A" w:rsidP="00EB676A">
      <w:pPr>
        <w:ind w:left="568" w:hanging="284"/>
      </w:pPr>
      <w:r w:rsidRPr="00424E59">
        <w:rPr>
          <w:lang w:eastAsia="ko-KR"/>
        </w:rPr>
        <w:t>2)</w:t>
      </w:r>
      <w:r w:rsidRPr="00424E59">
        <w:rPr>
          <w:lang w:eastAsia="ko-KR"/>
        </w:rPr>
        <w:tab/>
        <w:t xml:space="preserve">shall generate an initial SIP REFER request outside a dialog in accordance with the procedures specified in </w:t>
      </w:r>
      <w:r w:rsidRPr="00424E59">
        <w:t xml:space="preserve">3GPP TS 24.229 [4], IETF RFC 4488 [22] and IETF RFC 3515 [25] as updated by IETF RFC 6665 [26] and </w:t>
      </w:r>
      <w:r w:rsidRPr="00424E59">
        <w:rPr>
          <w:lang w:eastAsia="ko-KR"/>
        </w:rPr>
        <w:t>IETF</w:t>
      </w:r>
      <w:r w:rsidRPr="00424E59">
        <w:t> </w:t>
      </w:r>
      <w:r w:rsidRPr="00424E59">
        <w:rPr>
          <w:lang w:eastAsia="ko-KR"/>
        </w:rPr>
        <w:t>RFC 7647</w:t>
      </w:r>
      <w:r w:rsidRPr="00424E59">
        <w:t> [27]</w:t>
      </w:r>
      <w:r w:rsidRPr="00424E59">
        <w:rPr>
          <w:lang w:eastAsia="ko-KR"/>
        </w:rPr>
        <w:t>;</w:t>
      </w:r>
    </w:p>
    <w:p w14:paraId="0AE19F01" w14:textId="77777777" w:rsidR="00EB676A" w:rsidRPr="00424E59" w:rsidRDefault="00EB676A" w:rsidP="00EB676A">
      <w:pPr>
        <w:ind w:left="568" w:hanging="284"/>
      </w:pPr>
      <w:r w:rsidRPr="00424E59">
        <w:rPr>
          <w:lang w:eastAsia="ko-KR"/>
        </w:rPr>
        <w:t>3)</w:t>
      </w:r>
      <w:r w:rsidRPr="00424E59">
        <w:rPr>
          <w:lang w:eastAsia="ko-KR"/>
        </w:rPr>
        <w:tab/>
        <w:t>shall set the</w:t>
      </w:r>
      <w:r w:rsidRPr="00424E59">
        <w:t xml:space="preserve"> Request-URI of the SIP REFER request to the </w:t>
      </w:r>
      <w:r w:rsidRPr="00424E59">
        <w:rPr>
          <w:lang w:eastAsia="ko-KR"/>
        </w:rPr>
        <w:t>public service identity identifying the pre-established session on the MCPTT server serving the MCPTT user;</w:t>
      </w:r>
    </w:p>
    <w:p w14:paraId="0C9DA995" w14:textId="77777777" w:rsidR="00EB676A" w:rsidRPr="00424E59" w:rsidRDefault="00EB676A" w:rsidP="00EB676A">
      <w:pPr>
        <w:ind w:left="568" w:hanging="284"/>
        <w:rPr>
          <w:lang w:eastAsia="ko-KR"/>
        </w:rPr>
      </w:pPr>
      <w:r w:rsidRPr="00424E59">
        <w:rPr>
          <w:lang w:eastAsia="ko-KR"/>
        </w:rPr>
        <w:t>4)</w:t>
      </w:r>
      <w:r w:rsidRPr="00424E59">
        <w:rPr>
          <w:lang w:eastAsia="ko-KR"/>
        </w:rPr>
        <w:tab/>
        <w:t xml:space="preserve">shall include </w:t>
      </w:r>
      <w:r w:rsidRPr="00424E59">
        <w:t>the Refer-Sub header field with value "false" according to rules and procedures of IETF RFC 4488 [22]</w:t>
      </w:r>
      <w:r w:rsidRPr="00424E59">
        <w:rPr>
          <w:lang w:eastAsia="ko-KR"/>
        </w:rPr>
        <w:t>;</w:t>
      </w:r>
    </w:p>
    <w:p w14:paraId="177F5FCB" w14:textId="77777777" w:rsidR="00EB676A" w:rsidRPr="00424E59" w:rsidRDefault="00EB676A" w:rsidP="00EB676A">
      <w:pPr>
        <w:ind w:left="568" w:hanging="284"/>
        <w:rPr>
          <w:lang w:eastAsia="ko-KR"/>
        </w:rPr>
      </w:pPr>
      <w:r w:rsidRPr="00424E59">
        <w:rPr>
          <w:lang w:eastAsia="ko-KR"/>
        </w:rPr>
        <w:t>5)</w:t>
      </w:r>
      <w:r w:rsidRPr="00424E59">
        <w:rPr>
          <w:lang w:eastAsia="ko-KR"/>
        </w:rPr>
        <w:tab/>
        <w:t xml:space="preserve">shall include </w:t>
      </w:r>
      <w:r w:rsidRPr="00424E59">
        <w:t>the Supported header field with value "norefersub" according to rules and procedures of IETF RFC 4488 [22]</w:t>
      </w:r>
      <w:r w:rsidRPr="00424E59">
        <w:rPr>
          <w:lang w:eastAsia="ko-KR"/>
        </w:rPr>
        <w:t>;</w:t>
      </w:r>
    </w:p>
    <w:p w14:paraId="0C8ABE19" w14:textId="77777777" w:rsidR="00EB676A" w:rsidRPr="00424E59" w:rsidRDefault="00EB676A" w:rsidP="00EB676A">
      <w:pPr>
        <w:ind w:left="568" w:hanging="284"/>
        <w:rPr>
          <w:lang w:eastAsia="ko-KR"/>
        </w:rPr>
      </w:pPr>
      <w:r w:rsidRPr="00424E59">
        <w:rPr>
          <w:lang w:eastAsia="ko-KR"/>
        </w:rPr>
        <w:t>6)</w:t>
      </w:r>
      <w:r w:rsidRPr="00424E59">
        <w:rPr>
          <w:lang w:eastAsia="ko-KR"/>
        </w:rPr>
        <w:tab/>
        <w:t>shall set the Refer-To header field of the SIP REFER request to the MCPTT session identity to release;</w:t>
      </w:r>
    </w:p>
    <w:p w14:paraId="41AB8645" w14:textId="77777777" w:rsidR="00EB676A" w:rsidRPr="00424E59" w:rsidRDefault="00EB676A" w:rsidP="00EB676A">
      <w:pPr>
        <w:ind w:left="568" w:hanging="284"/>
      </w:pPr>
      <w:r w:rsidRPr="00424E59">
        <w:rPr>
          <w:lang w:eastAsia="ko-KR"/>
        </w:rPr>
        <w:t>7)</w:t>
      </w:r>
      <w:r w:rsidRPr="00424E59">
        <w:rPr>
          <w:lang w:eastAsia="ko-KR"/>
        </w:rPr>
        <w:tab/>
        <w:t>shall include the</w:t>
      </w:r>
      <w:r w:rsidRPr="00424E59">
        <w:t xml:space="preserve"> "method" SIP URI parameter with the value "BYE" in the URI in the Refer-To header field</w:t>
      </w:r>
      <w:r w:rsidRPr="00424E59">
        <w:rPr>
          <w:lang w:eastAsia="ko-KR"/>
        </w:rPr>
        <w:t>;</w:t>
      </w:r>
    </w:p>
    <w:p w14:paraId="6C4ADFF4" w14:textId="77777777" w:rsidR="00EB676A" w:rsidRPr="00424E59" w:rsidRDefault="00EB676A" w:rsidP="00EB676A">
      <w:pPr>
        <w:ind w:left="568" w:hanging="284"/>
        <w:rPr>
          <w:lang w:eastAsia="ko-KR"/>
        </w:rPr>
      </w:pPr>
      <w:r w:rsidRPr="00424E59">
        <w:rPr>
          <w:lang w:eastAsia="ko-KR"/>
        </w:rPr>
        <w:t>8)</w:t>
      </w:r>
      <w:r w:rsidRPr="00424E59">
        <w:rPr>
          <w:lang w:eastAsia="ko-KR"/>
        </w:rPr>
        <w:tab/>
        <w:t xml:space="preserve">shall include a Target-Dialog header field as specified in </w:t>
      </w:r>
      <w:r w:rsidRPr="00424E59">
        <w:t>IETF RFC 4538 [23] identifying the pre-established session</w:t>
      </w:r>
      <w:r w:rsidRPr="00424E59">
        <w:rPr>
          <w:lang w:eastAsia="ko-KR"/>
        </w:rPr>
        <w:t>; and</w:t>
      </w:r>
    </w:p>
    <w:p w14:paraId="0F7E7A25" w14:textId="77777777" w:rsidR="00EB676A" w:rsidRPr="00424E59" w:rsidRDefault="00EB676A" w:rsidP="00EB676A">
      <w:pPr>
        <w:ind w:left="568" w:hanging="284"/>
        <w:rPr>
          <w:lang w:eastAsia="ko-KR"/>
        </w:rPr>
      </w:pPr>
      <w:r w:rsidRPr="00424E59">
        <w:rPr>
          <w:lang w:eastAsia="ko-KR"/>
        </w:rPr>
        <w:t>9)</w:t>
      </w:r>
      <w:r w:rsidRPr="00424E59">
        <w:rPr>
          <w:lang w:eastAsia="ko-KR"/>
        </w:rPr>
        <w:tab/>
        <w:t>shall send the SIP REFER request according to 3GPP TS 24.229 [4].</w:t>
      </w:r>
    </w:p>
    <w:p w14:paraId="0220A381" w14:textId="77777777" w:rsidR="00EB676A" w:rsidRPr="00424E59" w:rsidRDefault="00EB676A" w:rsidP="00EB676A">
      <w:pPr>
        <w:rPr>
          <w:lang w:eastAsia="ko-KR"/>
        </w:rPr>
      </w:pPr>
      <w:r w:rsidRPr="00424E59">
        <w:t xml:space="preserve">Upon receiving a SIP 2xx response to the SIP REFER request, the MCPTT </w:t>
      </w:r>
      <w:r w:rsidRPr="00424E59">
        <w:rPr>
          <w:lang w:eastAsia="ko-KR"/>
        </w:rPr>
        <w:t>c</w:t>
      </w:r>
      <w:r w:rsidRPr="00424E59">
        <w:t>lient</w:t>
      </w:r>
      <w:r w:rsidRPr="00424E59">
        <w:rPr>
          <w:lang w:eastAsia="ko-KR"/>
        </w:rPr>
        <w:t xml:space="preserve"> shall interact with media plane as specified in 3GPP TS 24.380 [5].</w:t>
      </w:r>
    </w:p>
    <w:p w14:paraId="392D38F9" w14:textId="77777777" w:rsidR="00EB676A" w:rsidRPr="00424E59" w:rsidRDefault="00EB676A" w:rsidP="00EB676A">
      <w:r w:rsidRPr="00424E59">
        <w:t xml:space="preserve">[TS 24.380, clause </w:t>
      </w:r>
      <w:r w:rsidRPr="00424E59">
        <w:rPr>
          <w:lang w:eastAsia="ko-KR"/>
        </w:rPr>
        <w:t>9.2.2.4.2</w:t>
      </w:r>
      <w:r w:rsidRPr="00424E59">
        <w:t>]</w:t>
      </w:r>
    </w:p>
    <w:p w14:paraId="16EF6946" w14:textId="77777777" w:rsidR="00EB676A" w:rsidRPr="00424E59" w:rsidRDefault="00EB676A" w:rsidP="00EB676A">
      <w:r w:rsidRPr="00424E59">
        <w:t>Upon reception of a Connect message the MCPTT client:</w:t>
      </w:r>
    </w:p>
    <w:p w14:paraId="79A6717A" w14:textId="77777777" w:rsidR="00EB676A" w:rsidRPr="00424E59" w:rsidRDefault="00EB676A" w:rsidP="00EB676A">
      <w:pPr>
        <w:ind w:left="568" w:hanging="284"/>
      </w:pPr>
      <w:r w:rsidRPr="00424E59">
        <w:t>1.</w:t>
      </w:r>
      <w:r w:rsidRPr="00424E59">
        <w:tab/>
        <w:t>if the first bit in the subtype of the Connect message is set to '1' (acknowledgement is required), shall send Acknowledgement message with the Reason Code field set to 'Accepted'; and</w:t>
      </w:r>
    </w:p>
    <w:p w14:paraId="015C475E" w14:textId="77777777" w:rsidR="00EB676A" w:rsidRPr="00424E59" w:rsidRDefault="00EB676A" w:rsidP="00EB676A">
      <w:pPr>
        <w:ind w:left="568" w:hanging="284"/>
      </w:pPr>
      <w:r w:rsidRPr="00424E59">
        <w:t>2.</w:t>
      </w:r>
      <w:r w:rsidRPr="00424E59">
        <w:tab/>
        <w:t>shall remain in the 'U: Pre-established session in use' state.</w:t>
      </w:r>
    </w:p>
    <w:p w14:paraId="4C2A7FF2" w14:textId="77777777" w:rsidR="00EB676A" w:rsidRPr="00424E59" w:rsidRDefault="00EB676A" w:rsidP="00EB676A">
      <w:pPr>
        <w:keepNext/>
        <w:keepLines/>
        <w:spacing w:before="120"/>
        <w:ind w:left="1985" w:hanging="1985"/>
        <w:rPr>
          <w:rFonts w:ascii="Arial" w:hAnsi="Arial"/>
        </w:rPr>
      </w:pPr>
      <w:r w:rsidRPr="00424E59">
        <w:rPr>
          <w:rFonts w:ascii="Arial" w:hAnsi="Arial"/>
        </w:rPr>
        <w:t>6.2.18.3</w:t>
      </w:r>
      <w:r w:rsidRPr="00424E59">
        <w:rPr>
          <w:rFonts w:ascii="Arial" w:hAnsi="Arial"/>
        </w:rPr>
        <w:tab/>
        <w:t>Test description</w:t>
      </w:r>
    </w:p>
    <w:p w14:paraId="157B337F" w14:textId="77777777" w:rsidR="00EB676A" w:rsidRPr="00424E59" w:rsidRDefault="00EB676A" w:rsidP="00EB676A">
      <w:pPr>
        <w:keepNext/>
        <w:keepLines/>
        <w:spacing w:before="120"/>
        <w:ind w:left="1985" w:hanging="1985"/>
        <w:rPr>
          <w:rFonts w:ascii="Arial" w:hAnsi="Arial"/>
        </w:rPr>
      </w:pPr>
      <w:r w:rsidRPr="00424E59">
        <w:rPr>
          <w:rFonts w:ascii="Arial" w:hAnsi="Arial"/>
        </w:rPr>
        <w:t>6.2.18.3.1</w:t>
      </w:r>
      <w:r w:rsidRPr="00424E59">
        <w:rPr>
          <w:rFonts w:ascii="Arial" w:hAnsi="Arial"/>
        </w:rPr>
        <w:tab/>
        <w:t>Pre-test conditions</w:t>
      </w:r>
    </w:p>
    <w:p w14:paraId="32734024"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0A7076FA" w14:textId="77777777" w:rsidR="00EB676A" w:rsidRPr="00424E59" w:rsidRDefault="00EB676A" w:rsidP="00EB676A">
      <w:pPr>
        <w:ind w:left="568" w:hanging="284"/>
      </w:pPr>
      <w:r w:rsidRPr="00424E59">
        <w:t>-</w:t>
      </w:r>
      <w:r w:rsidRPr="00424E59">
        <w:tab/>
        <w:t>SS (MCPTT server)</w:t>
      </w:r>
    </w:p>
    <w:p w14:paraId="17911CC1"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508D9FA"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2F9F18B3" w14:textId="77777777" w:rsidR="00EB676A" w:rsidRPr="00424E59" w:rsidRDefault="00EB676A" w:rsidP="00EB676A">
      <w:pPr>
        <w:ind w:left="568" w:hanging="284"/>
      </w:pPr>
      <w:r w:rsidRPr="00424E59">
        <w:t>-</w:t>
      </w:r>
      <w:r w:rsidRPr="00424E59">
        <w:tab/>
        <w:t>UE (MCPTT client)</w:t>
      </w:r>
    </w:p>
    <w:p w14:paraId="05834C72" w14:textId="77777777" w:rsidR="00EB676A" w:rsidRPr="00424E59" w:rsidRDefault="00EB676A" w:rsidP="00EB676A">
      <w:pPr>
        <w:ind w:left="568" w:hanging="284"/>
      </w:pPr>
      <w:r w:rsidRPr="00424E59">
        <w:t>-</w:t>
      </w:r>
      <w:r w:rsidRPr="00424E59">
        <w:tab/>
        <w:t>The test USIM set as defined in TS 36.579-1 [2], subclause 5.5.10 is inserted.</w:t>
      </w:r>
    </w:p>
    <w:p w14:paraId="1918547C"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556DCCD2"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705781D5"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681CB7A5" w14:textId="77777777" w:rsidR="00EB676A" w:rsidRPr="00424E59" w:rsidRDefault="00EB676A" w:rsidP="00EB676A">
      <w:pPr>
        <w:ind w:left="568" w:hanging="284"/>
      </w:pPr>
      <w:r w:rsidRPr="00424E59">
        <w:t>-</w:t>
      </w:r>
      <w:r w:rsidRPr="00424E59">
        <w:tab/>
        <w:t>The MCPTT User performs the procedure for MCPTT pre-established session establishment CO as specified in TS 36.579-1 [2], subclause 5.3.3.</w:t>
      </w:r>
    </w:p>
    <w:p w14:paraId="30BE2B1B" w14:textId="77777777" w:rsidR="00EB676A" w:rsidRPr="00424E59" w:rsidRDefault="00EB676A" w:rsidP="00EB676A">
      <w:pPr>
        <w:ind w:left="568" w:hanging="284"/>
      </w:pPr>
      <w:r w:rsidRPr="00424E59">
        <w:t>-</w:t>
      </w:r>
      <w:r w:rsidRPr="00424E59">
        <w:tab/>
        <w:t>The MCPTT User is authorized to initiate remotely initiated ambient listening: the &lt;allow-request-remote-initiated-ambient-listening&gt; element of the &lt;ruleset&gt; element is present in the MCPTT user profile document and is set to "true"</w:t>
      </w:r>
    </w:p>
    <w:p w14:paraId="0A886F72" w14:textId="77777777" w:rsidR="00EB676A" w:rsidRPr="00424E59" w:rsidRDefault="00EB676A" w:rsidP="00EB676A">
      <w:pPr>
        <w:ind w:left="568" w:hanging="284"/>
      </w:pPr>
      <w:r w:rsidRPr="00424E59">
        <w:t>-</w:t>
      </w:r>
      <w:r w:rsidRPr="00424E59">
        <w:tab/>
        <w:t>UE States at the end of the preamble</w:t>
      </w:r>
    </w:p>
    <w:p w14:paraId="2F282A94" w14:textId="77777777" w:rsidR="00EB676A" w:rsidRPr="00424E59" w:rsidRDefault="00EB676A" w:rsidP="00EB676A">
      <w:pPr>
        <w:ind w:left="851" w:hanging="284"/>
      </w:pPr>
      <w:r w:rsidRPr="00424E59">
        <w:t>-</w:t>
      </w:r>
      <w:r w:rsidRPr="00424E59">
        <w:tab/>
        <w:t>The UE is in E-UTRA Registered, Idle Mode state.</w:t>
      </w:r>
    </w:p>
    <w:p w14:paraId="32F63227"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29EED976" w14:textId="77777777" w:rsidR="00EB676A" w:rsidRPr="00424E59" w:rsidRDefault="00EB676A" w:rsidP="00EB676A">
      <w:pPr>
        <w:keepNext/>
        <w:keepLines/>
        <w:spacing w:before="120"/>
        <w:ind w:left="1985" w:hanging="1985"/>
        <w:rPr>
          <w:rFonts w:ascii="Arial" w:hAnsi="Arial"/>
        </w:rPr>
      </w:pPr>
      <w:r w:rsidRPr="00424E59">
        <w:rPr>
          <w:rFonts w:ascii="Arial" w:hAnsi="Arial"/>
        </w:rPr>
        <w:t>6.2.18.3.2</w:t>
      </w:r>
      <w:r w:rsidRPr="00424E59">
        <w:rPr>
          <w:rFonts w:ascii="Arial" w:hAnsi="Arial"/>
        </w:rPr>
        <w:tab/>
        <w:t>Test procedure sequence</w:t>
      </w:r>
    </w:p>
    <w:p w14:paraId="4B194ECC" w14:textId="77777777" w:rsidR="00EB676A" w:rsidRPr="00424E59" w:rsidRDefault="00EB676A" w:rsidP="00EB676A">
      <w:pPr>
        <w:keepNext/>
        <w:keepLines/>
        <w:spacing w:before="60"/>
        <w:jc w:val="center"/>
        <w:rPr>
          <w:rFonts w:ascii="Arial" w:hAnsi="Arial"/>
          <w:b/>
        </w:rPr>
      </w:pPr>
      <w:r w:rsidRPr="00424E59">
        <w:rPr>
          <w:rFonts w:ascii="Arial" w:hAnsi="Arial"/>
          <w:b/>
        </w:rPr>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5B57E02F" w14:textId="77777777" w:rsidTr="00BC3F8D">
        <w:tc>
          <w:tcPr>
            <w:tcW w:w="534" w:type="dxa"/>
            <w:tcBorders>
              <w:top w:val="single" w:sz="4" w:space="0" w:color="auto"/>
              <w:left w:val="single" w:sz="4" w:space="0" w:color="auto"/>
              <w:bottom w:val="nil"/>
              <w:right w:val="single" w:sz="4" w:space="0" w:color="auto"/>
            </w:tcBorders>
            <w:hideMark/>
          </w:tcPr>
          <w:p w14:paraId="24F0B42A"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13C70BF"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BE1FC9"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6D6380B"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3309F30"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Verdict</w:t>
            </w:r>
          </w:p>
        </w:tc>
      </w:tr>
      <w:tr w:rsidR="00EB676A" w:rsidRPr="00424E59" w14:paraId="06EE72DB" w14:textId="77777777" w:rsidTr="00BC3F8D">
        <w:tc>
          <w:tcPr>
            <w:tcW w:w="534" w:type="dxa"/>
            <w:tcBorders>
              <w:top w:val="nil"/>
              <w:left w:val="single" w:sz="4" w:space="0" w:color="auto"/>
              <w:bottom w:val="single" w:sz="4" w:space="0" w:color="auto"/>
              <w:right w:val="single" w:sz="4" w:space="0" w:color="auto"/>
            </w:tcBorders>
          </w:tcPr>
          <w:p w14:paraId="55404C8E" w14:textId="77777777" w:rsidR="00EB676A" w:rsidRPr="00424E59" w:rsidRDefault="00EB676A" w:rsidP="00BC3F8D">
            <w:pPr>
              <w:keepNext/>
              <w:keepLines/>
              <w:spacing w:after="0" w:line="254" w:lineRule="auto"/>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EC5C97E" w14:textId="77777777" w:rsidR="00EB676A" w:rsidRPr="00424E59" w:rsidRDefault="00EB676A" w:rsidP="00BC3F8D">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4CF9B73"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B8B58DA"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BDC8760" w14:textId="77777777" w:rsidR="00EB676A" w:rsidRPr="00424E59" w:rsidRDefault="00EB676A" w:rsidP="00BC3F8D">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6424219" w14:textId="77777777" w:rsidR="00EB676A" w:rsidRPr="00424E59" w:rsidRDefault="00EB676A" w:rsidP="00BC3F8D">
            <w:pPr>
              <w:keepNext/>
              <w:keepLines/>
              <w:spacing w:after="0" w:line="254" w:lineRule="auto"/>
              <w:jc w:val="center"/>
              <w:rPr>
                <w:rFonts w:ascii="Arial" w:hAnsi="Arial"/>
                <w:b/>
                <w:sz w:val="18"/>
              </w:rPr>
            </w:pPr>
          </w:p>
        </w:tc>
      </w:tr>
      <w:tr w:rsidR="00EB676A" w:rsidRPr="00424E59" w14:paraId="2202078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4B8F0C3"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D649AA2" w14:textId="77777777" w:rsidR="00C5029A" w:rsidRPr="00424E59" w:rsidRDefault="00C5029A" w:rsidP="00BC3F8D">
            <w:pPr>
              <w:keepNext/>
              <w:keepLines/>
              <w:spacing w:after="0" w:line="254" w:lineRule="auto"/>
              <w:rPr>
                <w:ins w:id="1785" w:author="MCC160" w:date="2022-11-16T22:35:00Z"/>
                <w:rFonts w:ascii="Arial" w:hAnsi="Arial"/>
                <w:sz w:val="18"/>
                <w:rPrChange w:id="1786" w:author="MCC160" w:date="2022-11-16T22:35:00Z">
                  <w:rPr>
                    <w:ins w:id="1787" w:author="MCC160" w:date="2022-11-16T22:35:00Z"/>
                    <w:rFonts w:ascii="Arial" w:hAnsi="Arial"/>
                    <w:sz w:val="18"/>
                  </w:rPr>
                </w:rPrChange>
              </w:rPr>
            </w:pPr>
            <w:ins w:id="1788" w:author="MCC160" w:date="2022-11-16T22:35:00Z">
              <w:r w:rsidRPr="00424E59">
                <w:rPr>
                  <w:rFonts w:ascii="Arial" w:hAnsi="Arial"/>
                  <w:sz w:val="18"/>
                  <w:rPrChange w:id="1789" w:author="MCC160" w:date="2022-11-16T22:35:00Z">
                    <w:rPr>
                      <w:rFonts w:ascii="Arial" w:hAnsi="Arial"/>
                      <w:sz w:val="18"/>
                    </w:rPr>
                  </w:rPrChange>
                </w:rPr>
                <w:t>Make the UE (MCPTT client) request the establishment of a remotely initiated ambient listening call to user B using the pre-established session.</w:t>
              </w:r>
            </w:ins>
          </w:p>
          <w:p w14:paraId="45F91AF8" w14:textId="5FCE16BC" w:rsidR="00EB676A" w:rsidRPr="00424E59" w:rsidDel="00C5029A" w:rsidRDefault="00EB676A" w:rsidP="00BC3F8D">
            <w:pPr>
              <w:keepNext/>
              <w:keepLines/>
              <w:spacing w:after="0" w:line="254" w:lineRule="auto"/>
              <w:rPr>
                <w:del w:id="1790" w:author="MCC160" w:date="2022-11-16T22:35:00Z"/>
                <w:rFonts w:ascii="Arial" w:hAnsi="Arial"/>
                <w:sz w:val="18"/>
              </w:rPr>
            </w:pPr>
            <w:del w:id="1791" w:author="MCC160" w:date="2022-11-16T22:35:00Z">
              <w:r w:rsidRPr="00424E59" w:rsidDel="00C5029A">
                <w:rPr>
                  <w:rFonts w:ascii="Arial" w:hAnsi="Arial"/>
                  <w:sz w:val="18"/>
                  <w:rPrChange w:id="1792" w:author="MCC160" w:date="2022-11-16T22:35:00Z">
                    <w:rPr>
                      <w:rFonts w:ascii="Arial" w:hAnsi="Arial"/>
                      <w:sz w:val="18"/>
                    </w:rPr>
                  </w:rPrChange>
                </w:rPr>
                <w:delText>Make the MCPTT User request the establishment of an MCPTT remotely initiated ambient listening call within a pre-established session.</w:delText>
              </w:r>
            </w:del>
          </w:p>
          <w:p w14:paraId="008C636E"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4CF2371"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98F6D89"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E69EAB0"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5D2FDD"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r>
      <w:tr w:rsidR="00EB676A" w:rsidRPr="00424E59" w14:paraId="629F4A8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2E7A281"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B520E3F" w14:textId="083A572D"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Check: </w:t>
            </w:r>
            <w:del w:id="1793" w:author="MCC160" w:date="2022-11-01T12:01:00Z">
              <w:r w:rsidRPr="00424E59" w:rsidDel="001D091D">
                <w:rPr>
                  <w:rFonts w:ascii="Arial" w:hAnsi="Arial"/>
                  <w:sz w:val="18"/>
                </w:rPr>
                <w:delText>Does the UE (</w:delText>
              </w:r>
              <w:r w:rsidRPr="00424E59" w:rsidDel="001D091D">
                <w:rPr>
                  <w:rFonts w:ascii="Arial" w:hAnsi="Arial"/>
                  <w:sz w:val="18"/>
                  <w:lang w:eastAsia="ko-KR"/>
                </w:rPr>
                <w:delText xml:space="preserve">MCPTT Client) perform procedure for </w:delText>
              </w:r>
            </w:del>
            <w:ins w:id="1794" w:author="MCC160" w:date="2022-11-01T12:01:00Z">
              <w:r w:rsidR="001D091D" w:rsidRPr="00424E59">
                <w:rPr>
                  <w:rFonts w:ascii="Arial" w:hAnsi="Arial"/>
                  <w:sz w:val="18"/>
                </w:rPr>
                <w:t xml:space="preserve">Does the UE (MCPTT </w:t>
              </w:r>
            </w:ins>
            <w:ins w:id="1795" w:author="MCC160" w:date="2022-11-16T22:35:00Z">
              <w:r w:rsidR="00C5029A" w:rsidRPr="00424E59">
                <w:rPr>
                  <w:rFonts w:ascii="Arial" w:hAnsi="Arial"/>
                  <w:sz w:val="18"/>
                  <w:rPrChange w:id="1796" w:author="MCC160" w:date="2022-11-16T22:35:00Z">
                    <w:rPr>
                      <w:rFonts w:ascii="Arial" w:hAnsi="Arial"/>
                      <w:sz w:val="18"/>
                    </w:rPr>
                  </w:rPrChange>
                </w:rPr>
                <w:t>c</w:t>
              </w:r>
            </w:ins>
            <w:ins w:id="1797" w:author="MCC160" w:date="2022-11-01T12:01:00Z">
              <w:r w:rsidR="001D091D" w:rsidRPr="00424E59">
                <w:rPr>
                  <w:rFonts w:ascii="Arial" w:hAnsi="Arial"/>
                  <w:sz w:val="18"/>
                </w:rPr>
                <w:t>lient) correctly perform test procedure '</w:t>
              </w:r>
            </w:ins>
            <w:r w:rsidRPr="00424E59">
              <w:rPr>
                <w:rFonts w:ascii="Arial" w:hAnsi="Arial"/>
                <w:sz w:val="18"/>
                <w:lang w:eastAsia="ko-KR"/>
              </w:rPr>
              <w:t>MCPTT CO call establishment using a pre-established session</w:t>
            </w:r>
            <w:ins w:id="1798" w:author="MCC160" w:date="2022-11-01T12:45:00Z">
              <w:r w:rsidR="000336EF" w:rsidRPr="00424E59">
                <w:rPr>
                  <w:rFonts w:ascii="Arial" w:hAnsi="Arial"/>
                  <w:sz w:val="18"/>
                  <w:lang w:eastAsia="ko-KR"/>
                </w:rPr>
                <w:t>'</w:t>
              </w:r>
            </w:ins>
            <w:r w:rsidRPr="00424E59">
              <w:rPr>
                <w:rFonts w:ascii="Arial" w:hAnsi="Arial"/>
                <w:sz w:val="18"/>
                <w:lang w:eastAsia="ko-KR"/>
              </w:rPr>
              <w:t xml:space="preserve"> as described in TS 36.579-1 [2] table 5.3A.3.3-1 to</w:t>
            </w:r>
            <w:r w:rsidRPr="00424E59">
              <w:rPr>
                <w:rFonts w:ascii="Arial" w:hAnsi="Arial"/>
                <w:sz w:val="18"/>
              </w:rPr>
              <w:t xml:space="preserve"> establish </w:t>
            </w:r>
            <w:del w:id="1799" w:author="MCC160" w:date="2022-11-01T12:45:00Z">
              <w:r w:rsidRPr="00424E59" w:rsidDel="000336EF">
                <w:rPr>
                  <w:rFonts w:ascii="Arial" w:hAnsi="Arial"/>
                  <w:sz w:val="18"/>
                </w:rPr>
                <w:delText xml:space="preserve">an MCPTT </w:delText>
              </w:r>
            </w:del>
            <w:ins w:id="1800" w:author="MCC160" w:date="2022-11-01T12:45:00Z">
              <w:r w:rsidR="000336EF" w:rsidRPr="00424E59">
                <w:rPr>
                  <w:rFonts w:ascii="Arial" w:hAnsi="Arial"/>
                  <w:sz w:val="18"/>
                </w:rPr>
                <w:t xml:space="preserve">a </w:t>
              </w:r>
            </w:ins>
            <w:r w:rsidRPr="00424E59">
              <w:rPr>
                <w:rFonts w:ascii="Arial" w:hAnsi="Arial"/>
                <w:sz w:val="18"/>
              </w:rPr>
              <w:t>remotely initiated ambient listening call within a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25F9697F"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50E21C"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5FF361E"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ACC171B"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r>
      <w:tr w:rsidR="00EB676A" w:rsidRPr="00424E59" w14:paraId="214F48C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3FB60E9"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2DC176C7" w14:textId="7361774D"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The SS (MCPTT </w:t>
            </w:r>
            <w:del w:id="1801" w:author="MCC160" w:date="2022-11-16T22:35:00Z">
              <w:r w:rsidRPr="00424E59" w:rsidDel="00C5029A">
                <w:rPr>
                  <w:rFonts w:ascii="Arial" w:hAnsi="Arial"/>
                  <w:sz w:val="18"/>
                  <w:rPrChange w:id="1802" w:author="MCC160" w:date="2022-11-16T22:35:00Z">
                    <w:rPr>
                      <w:rFonts w:ascii="Arial" w:hAnsi="Arial"/>
                      <w:sz w:val="18"/>
                    </w:rPr>
                  </w:rPrChange>
                </w:rPr>
                <w:delText>S</w:delText>
              </w:r>
            </w:del>
            <w:ins w:id="1803" w:author="MCC160" w:date="2022-11-16T22:35:00Z">
              <w:r w:rsidR="00C5029A" w:rsidRPr="00424E59">
                <w:rPr>
                  <w:rFonts w:ascii="Arial" w:hAnsi="Arial"/>
                  <w:sz w:val="18"/>
                  <w:rPrChange w:id="1804" w:author="MCC160" w:date="2022-11-16T22:35:00Z">
                    <w:rPr>
                      <w:rFonts w:ascii="Arial" w:hAnsi="Arial"/>
                      <w:sz w:val="18"/>
                    </w:rPr>
                  </w:rPrChange>
                </w:rPr>
                <w:t>s</w:t>
              </w:r>
            </w:ins>
            <w:r w:rsidRPr="00424E59">
              <w:rPr>
                <w:rFonts w:ascii="Arial" w:hAnsi="Arial"/>
                <w:sz w:val="18"/>
              </w:rPr>
              <w:t xml:space="preserve">erver) sends a </w:t>
            </w:r>
            <w:r w:rsidRPr="00424E59">
              <w:rPr>
                <w:rFonts w:ascii="Arial" w:hAnsi="Arial"/>
                <w:sz w:val="18"/>
                <w:lang w:eastAsia="ko-KR"/>
              </w:rPr>
              <w:t>Floor Taken message</w:t>
            </w:r>
            <w:del w:id="1805" w:author="MCC160" w:date="2022-11-16T22:36:00Z">
              <w:r w:rsidRPr="00424E59" w:rsidDel="00C5029A">
                <w:rPr>
                  <w:rFonts w:ascii="Arial" w:hAnsi="Arial"/>
                  <w:sz w:val="18"/>
                  <w:lang w:eastAsia="ko-KR"/>
                  <w:rPrChange w:id="1806" w:author="MCC160" w:date="2022-11-16T22:36:00Z">
                    <w:rPr>
                      <w:rFonts w:ascii="Arial" w:hAnsi="Arial"/>
                      <w:sz w:val="18"/>
                      <w:lang w:eastAsia="ko-KR"/>
                    </w:rPr>
                  </w:rPrChange>
                </w:rPr>
                <w:delText xml:space="preserve">, </w:delText>
              </w:r>
              <w:r w:rsidRPr="00424E59" w:rsidDel="00C5029A">
                <w:rPr>
                  <w:rFonts w:ascii="Arial" w:hAnsi="Arial"/>
                  <w:sz w:val="18"/>
                  <w:rPrChange w:id="1807" w:author="MCC160" w:date="2022-11-16T22:36:00Z">
                    <w:rPr>
                      <w:rFonts w:ascii="Arial" w:hAnsi="Arial"/>
                      <w:sz w:val="18"/>
                    </w:rPr>
                  </w:rPrChange>
                </w:rPr>
                <w:delText>the</w:delText>
              </w:r>
            </w:del>
            <w:ins w:id="1808" w:author="MCC160" w:date="2022-11-16T22:36:00Z">
              <w:r w:rsidR="00C5029A" w:rsidRPr="00424E59">
                <w:rPr>
                  <w:rFonts w:ascii="Arial" w:hAnsi="Arial"/>
                  <w:sz w:val="18"/>
                  <w:rPrChange w:id="1809" w:author="MCC160" w:date="2022-11-16T22:36:00Z">
                    <w:rPr>
                      <w:rFonts w:ascii="Arial" w:hAnsi="Arial"/>
                      <w:sz w:val="18"/>
                    </w:rPr>
                  </w:rPrChange>
                </w:rPr>
                <w:t xml:space="preserve"> </w:t>
              </w:r>
              <w:r w:rsidR="00C5029A" w:rsidRPr="00424E59">
                <w:rPr>
                  <w:rFonts w:ascii="Arial" w:hAnsi="Arial"/>
                  <w:sz w:val="18"/>
                  <w:lang w:eastAsia="ko-KR"/>
                  <w:rPrChange w:id="1810" w:author="MCC160" w:date="2022-11-16T22:36:00Z">
                    <w:rPr>
                      <w:rFonts w:ascii="Arial" w:hAnsi="Arial"/>
                      <w:sz w:val="18"/>
                      <w:lang w:eastAsia="ko-KR"/>
                    </w:rPr>
                  </w:rPrChange>
                </w:rPr>
                <w:t>with</w:t>
              </w:r>
            </w:ins>
            <w:r w:rsidRPr="00424E59">
              <w:rPr>
                <w:rFonts w:ascii="Arial" w:hAnsi="Arial"/>
                <w:sz w:val="18"/>
              </w:rPr>
              <w:t xml:space="preserve"> Permission to Request the Floor field set to '0'</w:t>
            </w:r>
            <w:r w:rsidRPr="00424E59">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1F6899B"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1A09ECEE"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09D3366A"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DB2CB8"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r>
      <w:tr w:rsidR="00EB676A" w:rsidRPr="00424E59" w14:paraId="34F61F9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9A74A56"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966F3EF" w14:textId="740A0E34" w:rsidR="00C5029A" w:rsidRPr="00424E59" w:rsidRDefault="00C5029A" w:rsidP="00BC3F8D">
            <w:pPr>
              <w:keepNext/>
              <w:keepLines/>
              <w:spacing w:after="0" w:line="254" w:lineRule="auto"/>
              <w:rPr>
                <w:ins w:id="1811" w:author="MCC160" w:date="2022-11-16T22:36:00Z"/>
                <w:rFonts w:ascii="Arial" w:hAnsi="Arial"/>
                <w:sz w:val="18"/>
                <w:rPrChange w:id="1812" w:author="MCC160" w:date="2022-11-16T22:37:00Z">
                  <w:rPr>
                    <w:ins w:id="1813" w:author="MCC160" w:date="2022-11-16T22:36:00Z"/>
                    <w:rFonts w:ascii="Arial" w:hAnsi="Arial"/>
                    <w:sz w:val="18"/>
                  </w:rPr>
                </w:rPrChange>
              </w:rPr>
            </w:pPr>
            <w:ins w:id="1814" w:author="MCC160" w:date="2022-11-16T22:36:00Z">
              <w:r w:rsidRPr="00424E59">
                <w:rPr>
                  <w:rFonts w:ascii="Arial" w:hAnsi="Arial"/>
                  <w:sz w:val="18"/>
                  <w:rPrChange w:id="1815" w:author="MCC160" w:date="2022-11-16T22:37:00Z">
                    <w:rPr>
                      <w:rFonts w:ascii="Arial" w:hAnsi="Arial"/>
                      <w:sz w:val="18"/>
                    </w:rPr>
                  </w:rPrChange>
                </w:rPr>
                <w:t xml:space="preserve">Check: Does the UE (MCPTT </w:t>
              </w:r>
            </w:ins>
            <w:ins w:id="1816" w:author="MCC160" w:date="2022-11-16T23:00:00Z">
              <w:r w:rsidR="00917D0C" w:rsidRPr="00424E59">
                <w:rPr>
                  <w:rFonts w:ascii="Arial" w:hAnsi="Arial"/>
                  <w:sz w:val="18"/>
                </w:rPr>
                <w:t>c</w:t>
              </w:r>
            </w:ins>
            <w:ins w:id="1817" w:author="MCC160" w:date="2022-11-16T22:36:00Z">
              <w:r w:rsidRPr="00424E59">
                <w:rPr>
                  <w:rFonts w:ascii="Arial" w:hAnsi="Arial"/>
                  <w:sz w:val="18"/>
                  <w:rPrChange w:id="1818" w:author="MCC160" w:date="2022-11-16T22:37:00Z">
                    <w:rPr>
                      <w:rFonts w:ascii="Arial" w:hAnsi="Arial"/>
                      <w:sz w:val="18"/>
                    </w:rPr>
                  </w:rPrChange>
                </w:rPr>
                <w:t>lient) notify the MCPTT User that the remotely initiated ambient listening call has been established?</w:t>
              </w:r>
            </w:ins>
          </w:p>
          <w:p w14:paraId="21DBBBDB" w14:textId="26811B8A" w:rsidR="00EB676A" w:rsidRPr="00424E59" w:rsidDel="00C5029A" w:rsidRDefault="00EB676A" w:rsidP="00BC3F8D">
            <w:pPr>
              <w:keepNext/>
              <w:keepLines/>
              <w:spacing w:after="0" w:line="254" w:lineRule="auto"/>
              <w:rPr>
                <w:del w:id="1819" w:author="MCC160" w:date="2022-11-16T22:36:00Z"/>
                <w:rFonts w:ascii="Arial" w:hAnsi="Arial"/>
                <w:sz w:val="18"/>
              </w:rPr>
            </w:pPr>
            <w:del w:id="1820" w:author="MCC160" w:date="2022-11-16T22:36:00Z">
              <w:r w:rsidRPr="00424E59" w:rsidDel="00C5029A">
                <w:rPr>
                  <w:rFonts w:ascii="Arial" w:hAnsi="Arial"/>
                  <w:sz w:val="18"/>
                  <w:rPrChange w:id="1821" w:author="MCC160" w:date="2022-11-16T22:37:00Z">
                    <w:rPr>
                      <w:rFonts w:ascii="Arial" w:hAnsi="Arial"/>
                      <w:sz w:val="18"/>
                    </w:rPr>
                  </w:rPrChange>
                </w:rPr>
                <w:delText>Check: Does the UE (</w:delText>
              </w:r>
              <w:r w:rsidRPr="00424E59" w:rsidDel="00C5029A">
                <w:rPr>
                  <w:rFonts w:ascii="Arial" w:hAnsi="Arial"/>
                  <w:sz w:val="18"/>
                  <w:lang w:eastAsia="ko-KR"/>
                  <w:rPrChange w:id="1822" w:author="MCC160" w:date="2022-11-16T22:37:00Z">
                    <w:rPr>
                      <w:rFonts w:ascii="Arial" w:hAnsi="Arial"/>
                      <w:sz w:val="18"/>
                      <w:lang w:eastAsia="ko-KR"/>
                    </w:rPr>
                  </w:rPrChange>
                </w:rPr>
                <w:delText xml:space="preserve">MCPTT Client) </w:delText>
              </w:r>
              <w:r w:rsidRPr="00424E59" w:rsidDel="00C5029A">
                <w:rPr>
                  <w:rFonts w:ascii="Arial" w:hAnsi="Arial"/>
                  <w:sz w:val="18"/>
                  <w:rPrChange w:id="1823" w:author="MCC160" w:date="2022-11-16T22:37:00Z">
                    <w:rPr>
                      <w:rFonts w:ascii="Arial" w:hAnsi="Arial"/>
                      <w:sz w:val="18"/>
                    </w:rPr>
                  </w:rPrChange>
                </w:rPr>
                <w:delText xml:space="preserve">notify the MCPTT User that the </w:delText>
              </w:r>
              <w:r w:rsidRPr="00424E59" w:rsidDel="00C5029A">
                <w:rPr>
                  <w:rFonts w:ascii="Arial" w:hAnsi="Arial"/>
                  <w:sz w:val="18"/>
                  <w:lang w:eastAsia="zh-CN"/>
                  <w:rPrChange w:id="1824" w:author="MCC160" w:date="2022-11-16T22:37:00Z">
                    <w:rPr>
                      <w:rFonts w:ascii="Arial" w:hAnsi="Arial"/>
                      <w:sz w:val="18"/>
                      <w:lang w:eastAsia="zh-CN"/>
                    </w:rPr>
                  </w:rPrChange>
                </w:rPr>
                <w:delText>remotely initiated ambient listening call</w:delText>
              </w:r>
              <w:r w:rsidRPr="00424E59" w:rsidDel="00C5029A">
                <w:rPr>
                  <w:rFonts w:ascii="Arial" w:hAnsi="Arial"/>
                  <w:sz w:val="18"/>
                  <w:rPrChange w:id="1825" w:author="MCC160" w:date="2022-11-16T22:37:00Z">
                    <w:rPr>
                      <w:rFonts w:ascii="Arial" w:hAnsi="Arial"/>
                      <w:sz w:val="18"/>
                    </w:rPr>
                  </w:rPrChange>
                </w:rPr>
                <w:delText xml:space="preserve"> has been successfully established?</w:delText>
              </w:r>
            </w:del>
          </w:p>
          <w:p w14:paraId="05C288B8"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303AB40"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ECD76C4"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51FFBC"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3CCDAE4"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P</w:t>
            </w:r>
          </w:p>
        </w:tc>
      </w:tr>
      <w:tr w:rsidR="00EB676A" w:rsidRPr="00424E59" w14:paraId="61B1F43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126B7A0"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F09088B" w14:textId="77777777" w:rsidR="00C5029A" w:rsidRPr="00424E59" w:rsidRDefault="00C5029A" w:rsidP="00BC3F8D">
            <w:pPr>
              <w:keepNext/>
              <w:keepLines/>
              <w:spacing w:after="0" w:line="254" w:lineRule="auto"/>
              <w:rPr>
                <w:ins w:id="1826" w:author="MCC160" w:date="2022-11-16T22:37:00Z"/>
                <w:rFonts w:ascii="Arial" w:hAnsi="Arial"/>
                <w:sz w:val="18"/>
                <w:rPrChange w:id="1827" w:author="MCC160" w:date="2022-11-16T22:37:00Z">
                  <w:rPr>
                    <w:ins w:id="1828" w:author="MCC160" w:date="2022-11-16T22:37:00Z"/>
                    <w:rFonts w:ascii="Arial" w:hAnsi="Arial"/>
                    <w:sz w:val="18"/>
                  </w:rPr>
                </w:rPrChange>
              </w:rPr>
            </w:pPr>
            <w:ins w:id="1829" w:author="MCC160" w:date="2022-11-16T22:37:00Z">
              <w:r w:rsidRPr="00424E59">
                <w:rPr>
                  <w:rFonts w:ascii="Arial" w:hAnsi="Arial"/>
                  <w:sz w:val="18"/>
                  <w:rPrChange w:id="1830" w:author="MCC160" w:date="2022-11-16T22:37:00Z">
                    <w:rPr>
                      <w:rFonts w:ascii="Arial" w:hAnsi="Arial"/>
                      <w:sz w:val="18"/>
                    </w:rPr>
                  </w:rPrChange>
                </w:rPr>
                <w:t>Make the UE (MCPTT client) release the call.</w:t>
              </w:r>
            </w:ins>
          </w:p>
          <w:p w14:paraId="255F51D0" w14:textId="1494923E" w:rsidR="00EB676A" w:rsidRPr="00424E59" w:rsidDel="00C5029A" w:rsidRDefault="00EB676A" w:rsidP="00BC3F8D">
            <w:pPr>
              <w:keepNext/>
              <w:keepLines/>
              <w:spacing w:after="0" w:line="254" w:lineRule="auto"/>
              <w:rPr>
                <w:del w:id="1831" w:author="MCC160" w:date="2022-11-16T22:37:00Z"/>
                <w:rFonts w:ascii="Arial" w:hAnsi="Arial"/>
                <w:sz w:val="18"/>
              </w:rPr>
            </w:pPr>
            <w:del w:id="1832" w:author="MCC160" w:date="2022-11-16T22:37:00Z">
              <w:r w:rsidRPr="00424E59" w:rsidDel="00C5029A">
                <w:rPr>
                  <w:rFonts w:ascii="Arial" w:hAnsi="Arial"/>
                  <w:sz w:val="18"/>
                  <w:rPrChange w:id="1833" w:author="MCC160" w:date="2022-11-16T22:37:00Z">
                    <w:rPr>
                      <w:rFonts w:ascii="Arial" w:hAnsi="Arial"/>
                      <w:sz w:val="18"/>
                    </w:rPr>
                  </w:rPrChange>
                </w:rPr>
                <w:delText xml:space="preserve">Make the MCPTT User request the release of the </w:delText>
              </w:r>
              <w:r w:rsidRPr="00424E59" w:rsidDel="00C5029A">
                <w:rPr>
                  <w:rFonts w:ascii="Arial" w:hAnsi="Arial"/>
                  <w:sz w:val="18"/>
                  <w:lang w:eastAsia="zh-CN"/>
                  <w:rPrChange w:id="1834" w:author="MCC160" w:date="2022-11-16T22:37:00Z">
                    <w:rPr>
                      <w:rFonts w:ascii="Arial" w:hAnsi="Arial"/>
                      <w:sz w:val="18"/>
                      <w:lang w:eastAsia="zh-CN"/>
                    </w:rPr>
                  </w:rPrChange>
                </w:rPr>
                <w:delText>Remotely initiated ambient listening call</w:delText>
              </w:r>
              <w:r w:rsidRPr="00424E59" w:rsidDel="00C5029A">
                <w:rPr>
                  <w:rFonts w:ascii="Arial" w:hAnsi="Arial"/>
                  <w:sz w:val="18"/>
                  <w:rPrChange w:id="1835" w:author="MCC160" w:date="2022-11-16T22:37:00Z">
                    <w:rPr>
                      <w:rFonts w:ascii="Arial" w:hAnsi="Arial"/>
                      <w:sz w:val="18"/>
                    </w:rPr>
                  </w:rPrChange>
                </w:rPr>
                <w:delText>.</w:delText>
              </w:r>
            </w:del>
          </w:p>
          <w:p w14:paraId="54D2667D"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6B29FA8"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A3A622"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A291F5E"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A5621F"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r>
      <w:tr w:rsidR="00EB676A" w:rsidRPr="00424E59" w14:paraId="193ECE4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2F38BC0"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444F215" w14:textId="1A73C36C"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Check: </w:t>
            </w:r>
            <w:del w:id="1836" w:author="MCC160" w:date="2022-11-01T12:01:00Z">
              <w:r w:rsidRPr="00424E59" w:rsidDel="001D091D">
                <w:rPr>
                  <w:rFonts w:ascii="Arial" w:hAnsi="Arial"/>
                  <w:sz w:val="18"/>
                </w:rPr>
                <w:delText>Does the UE (</w:delText>
              </w:r>
              <w:r w:rsidRPr="00424E59" w:rsidDel="001D091D">
                <w:rPr>
                  <w:rFonts w:ascii="Arial" w:hAnsi="Arial"/>
                  <w:sz w:val="18"/>
                  <w:lang w:eastAsia="ko-KR"/>
                </w:rPr>
                <w:delText>MCPTT Client)</w:delText>
              </w:r>
              <w:r w:rsidRPr="00424E59" w:rsidDel="001D091D">
                <w:rPr>
                  <w:rFonts w:ascii="Arial" w:eastAsia="Calibri" w:hAnsi="Arial"/>
                  <w:sz w:val="18"/>
                </w:rPr>
                <w:delText xml:space="preserve"> perform procedure for </w:delText>
              </w:r>
            </w:del>
            <w:ins w:id="1837" w:author="MCC160" w:date="2022-11-01T12:01:00Z">
              <w:r w:rsidR="001D091D" w:rsidRPr="00424E59">
                <w:rPr>
                  <w:rFonts w:ascii="Arial" w:hAnsi="Arial"/>
                  <w:sz w:val="18"/>
                </w:rPr>
                <w:t xml:space="preserve">Does the UE (MCPTT </w:t>
              </w:r>
            </w:ins>
            <w:ins w:id="1838" w:author="MCC160" w:date="2022-11-16T22:37:00Z">
              <w:r w:rsidR="00C5029A" w:rsidRPr="00424E59">
                <w:rPr>
                  <w:rFonts w:ascii="Arial" w:hAnsi="Arial"/>
                  <w:sz w:val="18"/>
                  <w:rPrChange w:id="1839" w:author="MCC160" w:date="2022-11-16T22:37:00Z">
                    <w:rPr>
                      <w:rFonts w:ascii="Arial" w:hAnsi="Arial"/>
                      <w:sz w:val="18"/>
                    </w:rPr>
                  </w:rPrChange>
                </w:rPr>
                <w:t>c</w:t>
              </w:r>
            </w:ins>
            <w:ins w:id="1840" w:author="MCC160" w:date="2022-11-01T12:01:00Z">
              <w:r w:rsidR="001D091D" w:rsidRPr="00424E59">
                <w:rPr>
                  <w:rFonts w:ascii="Arial" w:hAnsi="Arial"/>
                  <w:sz w:val="18"/>
                </w:rPr>
                <w:t>lient) correctly perform test procedure '</w:t>
              </w:r>
            </w:ins>
            <w:r w:rsidRPr="00424E59">
              <w:rPr>
                <w:rFonts w:ascii="Arial" w:eastAsia="Calibri" w:hAnsi="Arial"/>
                <w:sz w:val="18"/>
              </w:rPr>
              <w:t>MCPTT CO call release keeping the pre-established session</w:t>
            </w:r>
            <w:ins w:id="1841" w:author="MCC160" w:date="2022-11-01T12:46:00Z">
              <w:r w:rsidR="000336EF" w:rsidRPr="00424E59">
                <w:rPr>
                  <w:rFonts w:ascii="Arial" w:eastAsia="Calibri"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 xml:space="preserve">TS 36.579-1 [2] Table 5.3A.4.3-1 </w:t>
            </w:r>
            <w:r w:rsidRPr="00424E59">
              <w:rPr>
                <w:rFonts w:ascii="Arial" w:eastAsia="Calibri" w:hAnsi="Arial"/>
                <w:sz w:val="18"/>
              </w:rPr>
              <w:t xml:space="preserve">to </w:t>
            </w:r>
            <w:del w:id="1842" w:author="MCC160" w:date="2022-11-01T12:46:00Z">
              <w:r w:rsidRPr="00424E59" w:rsidDel="000336EF">
                <w:rPr>
                  <w:rFonts w:ascii="Arial" w:eastAsia="Calibri" w:hAnsi="Arial"/>
                  <w:sz w:val="18"/>
                </w:rPr>
                <w:delText xml:space="preserve">end </w:delText>
              </w:r>
            </w:del>
            <w:ins w:id="1843" w:author="MCC160" w:date="2022-11-01T12:46:00Z">
              <w:r w:rsidR="000336EF" w:rsidRPr="00424E59">
                <w:rPr>
                  <w:rFonts w:ascii="Arial" w:eastAsia="Calibri" w:hAnsi="Arial"/>
                  <w:sz w:val="18"/>
                </w:rPr>
                <w:t xml:space="preserve">release </w:t>
              </w:r>
            </w:ins>
            <w:r w:rsidRPr="00424E59">
              <w:rPr>
                <w:rFonts w:ascii="Arial" w:eastAsia="Calibri" w:hAnsi="Arial"/>
                <w:sz w:val="18"/>
              </w:rPr>
              <w:t>the call?</w:t>
            </w:r>
          </w:p>
        </w:tc>
        <w:tc>
          <w:tcPr>
            <w:tcW w:w="708" w:type="dxa"/>
            <w:tcBorders>
              <w:top w:val="single" w:sz="4" w:space="0" w:color="auto"/>
              <w:left w:val="single" w:sz="4" w:space="0" w:color="auto"/>
              <w:bottom w:val="single" w:sz="4" w:space="0" w:color="auto"/>
              <w:right w:val="single" w:sz="4" w:space="0" w:color="auto"/>
            </w:tcBorders>
            <w:hideMark/>
          </w:tcPr>
          <w:p w14:paraId="7407E559"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F67061"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422C8E"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FB40C0A"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r>
      <w:tr w:rsidR="00EB676A" w:rsidRPr="00424E59" w14:paraId="4B5D47B0"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97C29D3" w14:textId="77777777" w:rsidR="00EB676A" w:rsidRPr="00424E59" w:rsidRDefault="00EB676A" w:rsidP="00BC3F8D">
            <w:pPr>
              <w:keepNext/>
              <w:keepLines/>
              <w:spacing w:after="0" w:line="254" w:lineRule="auto"/>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tc>
      </w:tr>
    </w:tbl>
    <w:p w14:paraId="54940214" w14:textId="77777777" w:rsidR="00EB676A" w:rsidRPr="00424E59" w:rsidRDefault="00EB676A" w:rsidP="00EB676A"/>
    <w:p w14:paraId="4D209C9F" w14:textId="77777777" w:rsidR="00EB676A" w:rsidRPr="00424E59" w:rsidRDefault="00EB676A" w:rsidP="00EB676A">
      <w:pPr>
        <w:keepNext/>
        <w:keepLines/>
        <w:spacing w:before="120"/>
        <w:ind w:left="1985" w:hanging="1985"/>
        <w:rPr>
          <w:rFonts w:ascii="Arial" w:hAnsi="Arial"/>
        </w:rPr>
      </w:pPr>
      <w:r w:rsidRPr="00424E59">
        <w:rPr>
          <w:rFonts w:ascii="Arial" w:hAnsi="Arial"/>
        </w:rPr>
        <w:t>6.2.18.3.3</w:t>
      </w:r>
      <w:r w:rsidRPr="00424E59">
        <w:rPr>
          <w:rFonts w:ascii="Arial" w:hAnsi="Arial"/>
        </w:rPr>
        <w:tab/>
        <w:t>Specific message contents</w:t>
      </w:r>
    </w:p>
    <w:p w14:paraId="7725540E"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6.2.18.3.3-1: </w:t>
      </w:r>
      <w:r w:rsidRPr="00424E59">
        <w:rPr>
          <w:rFonts w:ascii="Arial" w:hAnsi="Arial"/>
          <w:b/>
          <w:lang w:eastAsia="ko-KR"/>
        </w:rPr>
        <w:t>SIP REFER</w:t>
      </w:r>
      <w:r w:rsidRPr="00424E59">
        <w:rPr>
          <w:rFonts w:ascii="Arial" w:hAnsi="Arial"/>
          <w:b/>
        </w:rPr>
        <w:t xml:space="preserve"> from the UE (Step 2, Table 6.2.18.3.2-1;</w:t>
      </w:r>
      <w:r w:rsidRPr="00424E59">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0D9FCE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E16842F"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Derivation Path: </w:t>
            </w:r>
            <w:r w:rsidRPr="00424E59">
              <w:rPr>
                <w:rFonts w:ascii="Arial" w:eastAsia="MS Mincho" w:hAnsi="Arial"/>
                <w:sz w:val="18"/>
              </w:rPr>
              <w:t>36.579-1 [2], Table 5.5.2.12-1, condition PRIVATE-CALL</w:t>
            </w:r>
          </w:p>
        </w:tc>
      </w:tr>
      <w:tr w:rsidR="00EB676A" w:rsidRPr="00424E59" w14:paraId="626B759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5C71CAD"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A40A10"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A22F356"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9DDF6E5"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355820F"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Condition</w:t>
            </w:r>
          </w:p>
        </w:tc>
      </w:tr>
      <w:tr w:rsidR="00EB676A" w:rsidRPr="00424E59" w14:paraId="6C8C113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8B9453" w14:textId="77777777" w:rsidR="00EB676A" w:rsidRPr="00424E59" w:rsidRDefault="00EB676A" w:rsidP="00BC3F8D">
            <w:pPr>
              <w:keepNext/>
              <w:keepLines/>
              <w:spacing w:after="0" w:line="254" w:lineRule="auto"/>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8C605E6" w14:textId="77777777" w:rsidR="00EB676A" w:rsidRPr="00424E59" w:rsidRDefault="00EB676A" w:rsidP="00BC3F8D">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DD28EA" w14:textId="77777777" w:rsidR="00EB676A" w:rsidRPr="00424E59"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77631E" w14:textId="77777777" w:rsidR="00EB676A" w:rsidRPr="00424E59"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9221BAA" w14:textId="77777777" w:rsidR="00EB676A" w:rsidRPr="00424E59" w:rsidRDefault="00EB676A" w:rsidP="00BC3F8D">
            <w:pPr>
              <w:keepNext/>
              <w:keepLines/>
              <w:spacing w:after="0" w:line="254" w:lineRule="auto"/>
              <w:rPr>
                <w:rFonts w:ascii="Arial" w:hAnsi="Arial"/>
                <w:sz w:val="18"/>
              </w:rPr>
            </w:pPr>
          </w:p>
        </w:tc>
      </w:tr>
      <w:tr w:rsidR="00EB676A" w:rsidRPr="00424E59" w14:paraId="5590A92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47D4E42"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302DBD" w14:textId="77777777" w:rsidR="00EB676A" w:rsidRPr="00424E59"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1579DD9" w14:textId="77777777" w:rsidR="00EB676A" w:rsidRPr="00424E59" w:rsidRDefault="00EB676A" w:rsidP="00BC3F8D">
            <w:pPr>
              <w:keepNext/>
              <w:keepLines/>
              <w:spacing w:after="0" w:line="254" w:lineRule="auto"/>
              <w:rPr>
                <w:rFonts w:ascii="Arial" w:hAnsi="Arial"/>
                <w:sz w:val="18"/>
              </w:rPr>
            </w:pPr>
            <w:r w:rsidRPr="00424E59">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794F8723" w14:textId="77777777" w:rsidR="00EB676A" w:rsidRPr="00424E59"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004CD6" w14:textId="77777777" w:rsidR="00EB676A" w:rsidRPr="00424E59" w:rsidRDefault="00EB676A" w:rsidP="00BC3F8D">
            <w:pPr>
              <w:keepNext/>
              <w:keepLines/>
              <w:spacing w:after="0" w:line="254" w:lineRule="auto"/>
              <w:rPr>
                <w:rFonts w:ascii="Arial" w:hAnsi="Arial"/>
                <w:sz w:val="18"/>
              </w:rPr>
            </w:pPr>
          </w:p>
        </w:tc>
      </w:tr>
      <w:tr w:rsidR="00EB676A" w:rsidRPr="00424E59" w14:paraId="4E38DDF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9B5F6F0" w14:textId="77777777" w:rsidR="00EB676A" w:rsidRPr="00424E59" w:rsidRDefault="00EB676A" w:rsidP="00BC3F8D">
            <w:pPr>
              <w:keepNext/>
              <w:keepLines/>
              <w:spacing w:after="0" w:line="254" w:lineRule="auto"/>
              <w:rPr>
                <w:rFonts w:ascii="Arial" w:hAnsi="Arial"/>
                <w:b/>
                <w:sz w:val="18"/>
              </w:rPr>
            </w:pPr>
            <w:r w:rsidRPr="00424E59">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CF30C0" w14:textId="77777777" w:rsidR="00EB676A" w:rsidRPr="00424E59" w:rsidRDefault="00EB676A" w:rsidP="00BC3F8D">
            <w:pPr>
              <w:keepNext/>
              <w:keepLines/>
              <w:spacing w:after="0" w:line="254" w:lineRule="auto"/>
              <w:rPr>
                <w:rFonts w:ascii="Arial" w:hAnsi="Arial"/>
                <w:sz w:val="18"/>
              </w:rPr>
            </w:pPr>
            <w:r w:rsidRPr="00424E59">
              <w:rPr>
                <w:rFonts w:ascii="Arial" w:hAnsi="Arial" w:cs="Arial"/>
                <w:sz w:val="18"/>
                <w:szCs w:val="18"/>
              </w:rPr>
              <w:t xml:space="preserve">Resource-lists as described in </w:t>
            </w:r>
            <w:r w:rsidRPr="00424E59">
              <w:rPr>
                <w:rFonts w:ascii="Arial" w:hAnsi="Arial"/>
                <w:sz w:val="18"/>
              </w:rPr>
              <w:t>Table 6.2.18.3.3-1A</w:t>
            </w:r>
          </w:p>
        </w:tc>
        <w:tc>
          <w:tcPr>
            <w:tcW w:w="2126" w:type="dxa"/>
            <w:tcBorders>
              <w:top w:val="single" w:sz="4" w:space="0" w:color="auto"/>
              <w:left w:val="single" w:sz="4" w:space="0" w:color="auto"/>
              <w:bottom w:val="single" w:sz="4" w:space="0" w:color="auto"/>
              <w:right w:val="single" w:sz="4" w:space="0" w:color="auto"/>
            </w:tcBorders>
          </w:tcPr>
          <w:p w14:paraId="5B8E0E3D" w14:textId="77777777" w:rsidR="00EB676A" w:rsidRPr="00424E59"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C527DA" w14:textId="77777777" w:rsidR="00EB676A" w:rsidRPr="00424E59"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96D366" w14:textId="77777777" w:rsidR="00EB676A" w:rsidRPr="00424E59" w:rsidRDefault="00EB676A" w:rsidP="00BC3F8D">
            <w:pPr>
              <w:keepNext/>
              <w:keepLines/>
              <w:spacing w:after="0" w:line="254" w:lineRule="auto"/>
              <w:rPr>
                <w:rFonts w:ascii="Arial" w:hAnsi="Arial"/>
                <w:sz w:val="18"/>
              </w:rPr>
            </w:pPr>
          </w:p>
        </w:tc>
      </w:tr>
    </w:tbl>
    <w:p w14:paraId="76A88547" w14:textId="77777777" w:rsidR="00EB676A" w:rsidRPr="00424E59" w:rsidRDefault="00EB676A" w:rsidP="00EB676A"/>
    <w:p w14:paraId="3A0DDD3E" w14:textId="77777777" w:rsidR="00EB676A" w:rsidRPr="00424E59" w:rsidRDefault="00EB676A" w:rsidP="00EB676A">
      <w:pPr>
        <w:keepNext/>
        <w:keepLines/>
        <w:spacing w:before="60"/>
        <w:jc w:val="center"/>
        <w:rPr>
          <w:rFonts w:ascii="Arial" w:hAnsi="Arial"/>
          <w:b/>
        </w:rPr>
      </w:pPr>
      <w:r w:rsidRPr="00424E59">
        <w:rPr>
          <w:rFonts w:ascii="Arial" w:hAnsi="Arial"/>
          <w:b/>
        </w:rPr>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0BFCC7D" w14:textId="77777777" w:rsidTr="00BC3F8D">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0ED7574" w14:textId="77777777" w:rsidR="00EB676A" w:rsidRPr="00424E59" w:rsidRDefault="00EB676A" w:rsidP="00BC3F8D">
            <w:pPr>
              <w:keepNext/>
              <w:keepLines/>
              <w:spacing w:after="0" w:line="254" w:lineRule="auto"/>
              <w:rPr>
                <w:rFonts w:ascii="Arial" w:hAnsi="Arial" w:cs="Arial"/>
                <w:sz w:val="18"/>
                <w:szCs w:val="18"/>
              </w:rPr>
            </w:pPr>
            <w:r w:rsidRPr="00424E59">
              <w:rPr>
                <w:rFonts w:ascii="Arial" w:hAnsi="Arial" w:cs="Arial"/>
                <w:sz w:val="18"/>
                <w:szCs w:val="18"/>
              </w:rPr>
              <w:t>Derivation Path: TS 36.579-1 [2], Table 5.5.3.3.1-1 condition PRE-ESTABLISH, PRIVATE-CALL with the uri attribute of the entry extended with the SIP URI header fields as specified in Table 6.2.18.3.3-3</w:t>
            </w:r>
          </w:p>
        </w:tc>
      </w:tr>
    </w:tbl>
    <w:p w14:paraId="0914C017" w14:textId="77777777" w:rsidR="00EB676A" w:rsidRPr="00424E59" w:rsidRDefault="00EB676A" w:rsidP="00EB676A"/>
    <w:p w14:paraId="7C19DC63" w14:textId="77777777" w:rsidR="00EB676A" w:rsidRPr="00424E59" w:rsidRDefault="00EB676A" w:rsidP="00EB676A">
      <w:pPr>
        <w:keepNext/>
        <w:keepLines/>
        <w:spacing w:before="60"/>
        <w:jc w:val="center"/>
        <w:rPr>
          <w:rFonts w:ascii="Arial" w:hAnsi="Arial"/>
          <w:b/>
        </w:rPr>
      </w:pPr>
      <w:r w:rsidRPr="00424E59">
        <w:rPr>
          <w:rFonts w:ascii="Arial" w:hAnsi="Arial"/>
          <w:b/>
        </w:rPr>
        <w:t>Table 6.2.18.3.3-3: SIP header fields extending the uri attribute of the resource-lists' single entry</w:t>
      </w:r>
      <w:r w:rsidRPr="00424E59">
        <w:rPr>
          <w:rFonts w:ascii="Arial" w:hAnsi="Arial"/>
          <w:b/>
        </w:rPr>
        <w:br/>
        <w:t>(Table 6.2.18.3.3-2)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6"/>
        <w:gridCol w:w="1417"/>
        <w:gridCol w:w="1137"/>
      </w:tblGrid>
      <w:tr w:rsidR="00EB676A" w:rsidRPr="00424E59" w14:paraId="411B23E4" w14:textId="77777777" w:rsidTr="00BC3F8D">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728BE59" w14:textId="77777777" w:rsidR="00EB676A" w:rsidRPr="00424E59" w:rsidRDefault="00EB676A" w:rsidP="00BC3F8D">
            <w:pPr>
              <w:keepNext/>
              <w:keepLines/>
              <w:spacing w:after="0" w:line="254" w:lineRule="auto"/>
              <w:rPr>
                <w:rFonts w:ascii="Arial" w:hAnsi="Arial" w:cs="Arial"/>
                <w:sz w:val="18"/>
                <w:szCs w:val="18"/>
              </w:rPr>
            </w:pPr>
            <w:r w:rsidRPr="00424E59">
              <w:rPr>
                <w:rFonts w:ascii="Arial" w:hAnsi="Arial" w:cs="Arial"/>
                <w:sz w:val="18"/>
                <w:szCs w:val="18"/>
              </w:rPr>
              <w:t xml:space="preserve">Derivation Path: TS 36.579-1 [2], Table </w:t>
            </w:r>
            <w:r w:rsidRPr="00424E59">
              <w:rPr>
                <w:rFonts w:ascii="Arial" w:hAnsi="Arial"/>
                <w:sz w:val="18"/>
              </w:rPr>
              <w:t xml:space="preserve">5.5.2.12-2: </w:t>
            </w:r>
            <w:r w:rsidRPr="00424E59">
              <w:rPr>
                <w:rFonts w:ascii="Arial" w:hAnsi="Arial" w:cs="Arial"/>
                <w:sz w:val="18"/>
                <w:szCs w:val="18"/>
              </w:rPr>
              <w:t>condition PRIVATE-CALL</w:t>
            </w:r>
          </w:p>
        </w:tc>
      </w:tr>
      <w:tr w:rsidR="00EB676A" w:rsidRPr="00424E59" w14:paraId="0896CCBB"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493CA736" w14:textId="77777777" w:rsidR="00EB676A" w:rsidRPr="00424E59" w:rsidRDefault="00EB676A" w:rsidP="00BC3F8D">
            <w:pPr>
              <w:keepNext/>
              <w:keepLines/>
              <w:spacing w:after="0" w:line="254" w:lineRule="auto"/>
              <w:jc w:val="center"/>
              <w:rPr>
                <w:rFonts w:ascii="Arial" w:hAnsi="Arial"/>
                <w:b/>
                <w:bCs/>
                <w:sz w:val="18"/>
              </w:rPr>
            </w:pPr>
            <w:r w:rsidRPr="00424E59">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E7A41A" w14:textId="77777777" w:rsidR="00EB676A" w:rsidRPr="00424E59" w:rsidRDefault="00EB676A" w:rsidP="00BC3F8D">
            <w:pPr>
              <w:keepNext/>
              <w:keepLines/>
              <w:spacing w:after="0" w:line="254" w:lineRule="auto"/>
              <w:jc w:val="center"/>
              <w:rPr>
                <w:rFonts w:ascii="Arial" w:hAnsi="Arial"/>
                <w:b/>
                <w:bCs/>
                <w:sz w:val="18"/>
              </w:rPr>
            </w:pPr>
            <w:r w:rsidRPr="00424E59">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8F38FB" w14:textId="77777777" w:rsidR="00EB676A" w:rsidRPr="00424E59" w:rsidRDefault="00EB676A" w:rsidP="00BC3F8D">
            <w:pPr>
              <w:keepNext/>
              <w:keepLines/>
              <w:spacing w:after="0" w:line="254" w:lineRule="auto"/>
              <w:jc w:val="center"/>
              <w:rPr>
                <w:rFonts w:ascii="Arial" w:hAnsi="Arial"/>
                <w:b/>
                <w:bCs/>
                <w:sz w:val="18"/>
              </w:rPr>
            </w:pPr>
            <w:r w:rsidRPr="00424E59">
              <w:rPr>
                <w:rFonts w:ascii="Arial" w:hAnsi="Arial"/>
                <w:b/>
                <w:bCs/>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489F695" w14:textId="77777777" w:rsidR="00EB676A" w:rsidRPr="00424E59" w:rsidRDefault="00EB676A" w:rsidP="00BC3F8D">
            <w:pPr>
              <w:keepNext/>
              <w:keepLines/>
              <w:spacing w:after="0" w:line="254" w:lineRule="auto"/>
              <w:jc w:val="center"/>
              <w:rPr>
                <w:rFonts w:ascii="Arial" w:hAnsi="Arial"/>
                <w:b/>
                <w:bCs/>
                <w:sz w:val="18"/>
              </w:rPr>
            </w:pPr>
            <w:r w:rsidRPr="00424E59">
              <w:rPr>
                <w:rFonts w:ascii="Arial" w:hAnsi="Arial"/>
                <w:b/>
                <w:bCs/>
                <w:sz w:val="18"/>
              </w:rPr>
              <w:t>Reference</w:t>
            </w:r>
          </w:p>
        </w:tc>
        <w:tc>
          <w:tcPr>
            <w:tcW w:w="1137" w:type="dxa"/>
            <w:tcBorders>
              <w:top w:val="single" w:sz="4" w:space="0" w:color="auto"/>
              <w:left w:val="single" w:sz="4" w:space="0" w:color="auto"/>
              <w:bottom w:val="single" w:sz="4" w:space="0" w:color="auto"/>
              <w:right w:val="single" w:sz="4" w:space="0" w:color="auto"/>
            </w:tcBorders>
            <w:hideMark/>
          </w:tcPr>
          <w:p w14:paraId="1BC5A6A5" w14:textId="77777777" w:rsidR="00EB676A" w:rsidRPr="00424E59" w:rsidRDefault="00EB676A" w:rsidP="00BC3F8D">
            <w:pPr>
              <w:keepNext/>
              <w:keepLines/>
              <w:spacing w:after="0" w:line="254" w:lineRule="auto"/>
              <w:jc w:val="center"/>
              <w:rPr>
                <w:rFonts w:ascii="Arial" w:hAnsi="Arial"/>
                <w:b/>
                <w:bCs/>
                <w:sz w:val="18"/>
              </w:rPr>
            </w:pPr>
            <w:r w:rsidRPr="00424E59">
              <w:rPr>
                <w:rFonts w:ascii="Arial" w:hAnsi="Arial"/>
                <w:b/>
                <w:bCs/>
                <w:sz w:val="18"/>
              </w:rPr>
              <w:t>Condition</w:t>
            </w:r>
          </w:p>
        </w:tc>
      </w:tr>
      <w:tr w:rsidR="00EB676A" w:rsidRPr="00424E59" w14:paraId="2D22A973"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C38CBAC" w14:textId="77777777" w:rsidR="00EB676A" w:rsidRPr="00424E59" w:rsidRDefault="00EB676A" w:rsidP="00BC3F8D">
            <w:pPr>
              <w:pStyle w:val="TAL"/>
              <w:rPr>
                <w:rFonts w:cs="Arial"/>
                <w:b/>
                <w:szCs w:val="18"/>
              </w:rPr>
            </w:pPr>
            <w:r w:rsidRPr="00424E59">
              <w:t>body</w:t>
            </w:r>
          </w:p>
        </w:tc>
        <w:tc>
          <w:tcPr>
            <w:tcW w:w="2127" w:type="dxa"/>
            <w:tcBorders>
              <w:top w:val="single" w:sz="4" w:space="0" w:color="auto"/>
              <w:left w:val="single" w:sz="4" w:space="0" w:color="auto"/>
              <w:bottom w:val="single" w:sz="4" w:space="0" w:color="auto"/>
              <w:right w:val="single" w:sz="4" w:space="0" w:color="auto"/>
            </w:tcBorders>
          </w:tcPr>
          <w:p w14:paraId="49EA3FA1"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A97DB88" w14:textId="77777777" w:rsidR="00EB676A" w:rsidRPr="00424E59"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6ECDB44A" w14:textId="77777777" w:rsidR="00EB676A" w:rsidRPr="00424E59"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648A6A73" w14:textId="77777777" w:rsidR="00EB676A" w:rsidRPr="00424E59" w:rsidRDefault="00EB676A" w:rsidP="00BC3F8D">
            <w:pPr>
              <w:pStyle w:val="TAL"/>
            </w:pPr>
          </w:p>
        </w:tc>
      </w:tr>
      <w:tr w:rsidR="00EB676A" w:rsidRPr="00424E59" w14:paraId="49C4DB70"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25CB7B4B"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45AFE9"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E7A31F2" w14:textId="77777777" w:rsidR="00EB676A" w:rsidRPr="00424E59" w:rsidRDefault="00EB676A" w:rsidP="00BC3F8D">
            <w:pPr>
              <w:pStyle w:val="TAL"/>
            </w:pPr>
            <w:r w:rsidRPr="00424E59">
              <w:rPr>
                <w:b/>
              </w:rPr>
              <w:t>SDP Message</w:t>
            </w:r>
          </w:p>
        </w:tc>
        <w:tc>
          <w:tcPr>
            <w:tcW w:w="1417" w:type="dxa"/>
            <w:tcBorders>
              <w:top w:val="single" w:sz="4" w:space="0" w:color="auto"/>
              <w:left w:val="single" w:sz="4" w:space="0" w:color="auto"/>
              <w:bottom w:val="single" w:sz="4" w:space="0" w:color="auto"/>
              <w:right w:val="single" w:sz="4" w:space="0" w:color="auto"/>
            </w:tcBorders>
          </w:tcPr>
          <w:p w14:paraId="20DAE283" w14:textId="77777777" w:rsidR="00EB676A" w:rsidRPr="00424E59"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08308E04" w14:textId="77777777" w:rsidR="00EB676A" w:rsidRPr="00424E59" w:rsidRDefault="00EB676A" w:rsidP="00BC3F8D">
            <w:pPr>
              <w:pStyle w:val="TAL"/>
            </w:pPr>
          </w:p>
        </w:tc>
      </w:tr>
      <w:tr w:rsidR="00EB676A" w:rsidRPr="00424E59" w14:paraId="51F98D8B"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20232311" w14:textId="77777777" w:rsidR="00EB676A" w:rsidRPr="00424E59" w:rsidRDefault="00EB676A" w:rsidP="00BC3F8D">
            <w:pPr>
              <w:pStyle w:val="TAL"/>
            </w:pPr>
            <w:r w:rsidRPr="00424E59">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F0512AC"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0AA45FA" w14:textId="77777777" w:rsidR="00EB676A" w:rsidRPr="00424E59"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1F4B341B" w14:textId="77777777" w:rsidR="00EB676A" w:rsidRPr="00424E59"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231AB0B3" w14:textId="77777777" w:rsidR="00EB676A" w:rsidRPr="00424E59" w:rsidRDefault="00EB676A" w:rsidP="00BC3F8D">
            <w:pPr>
              <w:pStyle w:val="TAL"/>
            </w:pPr>
          </w:p>
        </w:tc>
      </w:tr>
      <w:tr w:rsidR="00EB676A" w:rsidRPr="00424E59" w14:paraId="0E99CEA8"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6DB7ECC4" w14:textId="77777777" w:rsidR="00EB676A" w:rsidRPr="00424E59" w:rsidRDefault="00EB676A" w:rsidP="00BC3F8D">
            <w:pPr>
              <w:pStyle w:val="TAL"/>
            </w:pPr>
            <w:r w:rsidRPr="00424E59">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tcPr>
          <w:p w14:paraId="44030680" w14:textId="77777777" w:rsidR="00EB676A" w:rsidRPr="00424E59" w:rsidRDefault="00EB676A" w:rsidP="00BC3F8D">
            <w:pPr>
              <w:pStyle w:val="TAL"/>
            </w:pPr>
            <w:r w:rsidRPr="00424E59">
              <w:t>“application/sdp”</w:t>
            </w:r>
          </w:p>
        </w:tc>
        <w:tc>
          <w:tcPr>
            <w:tcW w:w="2126" w:type="dxa"/>
            <w:tcBorders>
              <w:top w:val="single" w:sz="4" w:space="0" w:color="auto"/>
              <w:left w:val="single" w:sz="4" w:space="0" w:color="auto"/>
              <w:bottom w:val="single" w:sz="4" w:space="0" w:color="auto"/>
              <w:right w:val="single" w:sz="4" w:space="0" w:color="auto"/>
            </w:tcBorders>
          </w:tcPr>
          <w:p w14:paraId="431D3A89" w14:textId="77777777" w:rsidR="00EB676A" w:rsidRPr="00424E59"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535B7209" w14:textId="77777777" w:rsidR="00EB676A" w:rsidRPr="00424E59"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76329C0E" w14:textId="77777777" w:rsidR="00EB676A" w:rsidRPr="00424E59" w:rsidRDefault="00EB676A" w:rsidP="00BC3F8D">
            <w:pPr>
              <w:pStyle w:val="TAL"/>
            </w:pPr>
          </w:p>
        </w:tc>
      </w:tr>
      <w:tr w:rsidR="00EB676A" w:rsidRPr="00424E59" w14:paraId="19B73FC8"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3D99C964"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FCFCA4F" w14:textId="77777777" w:rsidR="00EB676A" w:rsidRPr="00424E59" w:rsidRDefault="00EB676A" w:rsidP="00BC3F8D">
            <w:pPr>
              <w:pStyle w:val="TAL"/>
            </w:pPr>
            <w:r w:rsidRPr="00424E59">
              <w:t xml:space="preserve">SDP Message as described in </w:t>
            </w:r>
            <w:r w:rsidRPr="00424E59">
              <w:rPr>
                <w:bCs/>
              </w:rPr>
              <w:t>Table 6.2.18.3.3-5</w:t>
            </w:r>
          </w:p>
        </w:tc>
        <w:tc>
          <w:tcPr>
            <w:tcW w:w="2126" w:type="dxa"/>
            <w:tcBorders>
              <w:top w:val="single" w:sz="4" w:space="0" w:color="auto"/>
              <w:left w:val="single" w:sz="4" w:space="0" w:color="auto"/>
              <w:bottom w:val="single" w:sz="4" w:space="0" w:color="auto"/>
              <w:right w:val="single" w:sz="4" w:space="0" w:color="auto"/>
            </w:tcBorders>
          </w:tcPr>
          <w:p w14:paraId="71910F63" w14:textId="77777777" w:rsidR="00EB676A" w:rsidRPr="00424E59"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65084F3C" w14:textId="77777777" w:rsidR="00EB676A" w:rsidRPr="00424E59"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0AD49DD2" w14:textId="77777777" w:rsidR="00EB676A" w:rsidRPr="00424E59" w:rsidRDefault="00EB676A" w:rsidP="00BC3F8D">
            <w:pPr>
              <w:pStyle w:val="TAL"/>
            </w:pPr>
          </w:p>
        </w:tc>
      </w:tr>
      <w:tr w:rsidR="00EB676A" w:rsidRPr="00424E59" w14:paraId="5054C62A"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2616A1DE"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D4C7CB1"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58713D" w14:textId="77777777" w:rsidR="00EB676A" w:rsidRPr="00424E59" w:rsidRDefault="00EB676A" w:rsidP="00BC3F8D">
            <w:pPr>
              <w:pStyle w:val="TAL"/>
              <w:rPr>
                <w:b/>
              </w:rPr>
            </w:pPr>
            <w:r w:rsidRPr="00424E59">
              <w:rPr>
                <w:b/>
              </w:rPr>
              <w:t>MCPTT-Info</w:t>
            </w:r>
          </w:p>
        </w:tc>
        <w:tc>
          <w:tcPr>
            <w:tcW w:w="1417" w:type="dxa"/>
            <w:tcBorders>
              <w:top w:val="single" w:sz="4" w:space="0" w:color="auto"/>
              <w:left w:val="single" w:sz="4" w:space="0" w:color="auto"/>
              <w:bottom w:val="single" w:sz="4" w:space="0" w:color="auto"/>
              <w:right w:val="single" w:sz="4" w:space="0" w:color="auto"/>
            </w:tcBorders>
          </w:tcPr>
          <w:p w14:paraId="7DFCE9F4" w14:textId="77777777" w:rsidR="00EB676A" w:rsidRPr="00424E59"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6AA829B4" w14:textId="77777777" w:rsidR="00EB676A" w:rsidRPr="00424E59" w:rsidRDefault="00EB676A" w:rsidP="00BC3F8D">
            <w:pPr>
              <w:pStyle w:val="TAL"/>
            </w:pPr>
          </w:p>
        </w:tc>
      </w:tr>
      <w:tr w:rsidR="00EB676A" w:rsidRPr="00424E59" w14:paraId="018392BE"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5F43290D" w14:textId="77777777" w:rsidR="00EB676A" w:rsidRPr="00424E59" w:rsidRDefault="00EB676A" w:rsidP="00BC3F8D">
            <w:pPr>
              <w:pStyle w:val="TAL"/>
            </w:pPr>
            <w:r w:rsidRPr="00424E59">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E8AB1DD"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9D63278" w14:textId="77777777" w:rsidR="00EB676A" w:rsidRPr="00424E59" w:rsidRDefault="00EB676A" w:rsidP="00BC3F8D">
            <w:pPr>
              <w:pStyle w:val="TAL"/>
              <w:rPr>
                <w:b/>
              </w:rPr>
            </w:pPr>
          </w:p>
        </w:tc>
        <w:tc>
          <w:tcPr>
            <w:tcW w:w="1417" w:type="dxa"/>
            <w:tcBorders>
              <w:top w:val="single" w:sz="4" w:space="0" w:color="auto"/>
              <w:left w:val="single" w:sz="4" w:space="0" w:color="auto"/>
              <w:bottom w:val="single" w:sz="4" w:space="0" w:color="auto"/>
              <w:right w:val="single" w:sz="4" w:space="0" w:color="auto"/>
            </w:tcBorders>
          </w:tcPr>
          <w:p w14:paraId="495AEE80" w14:textId="77777777" w:rsidR="00EB676A" w:rsidRPr="00424E59"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407C7439" w14:textId="77777777" w:rsidR="00EB676A" w:rsidRPr="00424E59" w:rsidRDefault="00EB676A" w:rsidP="00BC3F8D">
            <w:pPr>
              <w:pStyle w:val="TAL"/>
            </w:pPr>
          </w:p>
        </w:tc>
      </w:tr>
      <w:tr w:rsidR="00EB676A" w:rsidRPr="00424E59" w14:paraId="1783D4D9"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2FA122F2" w14:textId="77777777" w:rsidR="00EB676A" w:rsidRPr="00424E59" w:rsidRDefault="00EB676A" w:rsidP="00BC3F8D">
            <w:pPr>
              <w:pStyle w:val="TAL"/>
            </w:pPr>
            <w:r w:rsidRPr="00424E59">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3C65FED" w14:textId="77777777" w:rsidR="00EB676A" w:rsidRPr="00424E59" w:rsidRDefault="00EB676A" w:rsidP="00BC3F8D">
            <w:pPr>
              <w:pStyle w:val="TAL"/>
            </w:pPr>
            <w:r w:rsidRPr="00424E59">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7C5AED69" w14:textId="77777777" w:rsidR="00EB676A" w:rsidRPr="00424E59" w:rsidRDefault="00EB676A" w:rsidP="00BC3F8D">
            <w:pPr>
              <w:pStyle w:val="TAL"/>
              <w:rPr>
                <w:b/>
              </w:rPr>
            </w:pPr>
          </w:p>
        </w:tc>
        <w:tc>
          <w:tcPr>
            <w:tcW w:w="1417" w:type="dxa"/>
            <w:tcBorders>
              <w:top w:val="single" w:sz="4" w:space="0" w:color="auto"/>
              <w:left w:val="single" w:sz="4" w:space="0" w:color="auto"/>
              <w:bottom w:val="single" w:sz="4" w:space="0" w:color="auto"/>
              <w:right w:val="single" w:sz="4" w:space="0" w:color="auto"/>
            </w:tcBorders>
          </w:tcPr>
          <w:p w14:paraId="4752C34A" w14:textId="77777777" w:rsidR="00EB676A" w:rsidRPr="00424E59"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4D1AC852" w14:textId="77777777" w:rsidR="00EB676A" w:rsidRPr="00424E59" w:rsidRDefault="00EB676A" w:rsidP="00BC3F8D">
            <w:pPr>
              <w:pStyle w:val="TAL"/>
            </w:pPr>
          </w:p>
        </w:tc>
      </w:tr>
      <w:tr w:rsidR="00EB676A" w:rsidRPr="00424E59" w14:paraId="46C20DF7"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37894141"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7992BD6" w14:textId="77777777" w:rsidR="00EB676A" w:rsidRPr="00424E59" w:rsidRDefault="00EB676A" w:rsidP="00BC3F8D">
            <w:pPr>
              <w:pStyle w:val="TAL"/>
            </w:pPr>
            <w:r w:rsidRPr="00424E59">
              <w:t xml:space="preserve">SDP Message as described in </w:t>
            </w:r>
            <w:r w:rsidRPr="00424E59">
              <w:rPr>
                <w:bCs/>
              </w:rPr>
              <w:t>Table 6.2.18.3.3-4</w:t>
            </w:r>
          </w:p>
        </w:tc>
        <w:tc>
          <w:tcPr>
            <w:tcW w:w="2126" w:type="dxa"/>
            <w:tcBorders>
              <w:top w:val="single" w:sz="4" w:space="0" w:color="auto"/>
              <w:left w:val="single" w:sz="4" w:space="0" w:color="auto"/>
              <w:bottom w:val="single" w:sz="4" w:space="0" w:color="auto"/>
              <w:right w:val="single" w:sz="4" w:space="0" w:color="auto"/>
            </w:tcBorders>
          </w:tcPr>
          <w:p w14:paraId="3A3386B0" w14:textId="77777777" w:rsidR="00EB676A" w:rsidRPr="00424E59" w:rsidRDefault="00EB676A" w:rsidP="00BC3F8D">
            <w:pPr>
              <w:pStyle w:val="TAL"/>
              <w:rPr>
                <w:b/>
              </w:rPr>
            </w:pPr>
          </w:p>
        </w:tc>
        <w:tc>
          <w:tcPr>
            <w:tcW w:w="1417" w:type="dxa"/>
            <w:tcBorders>
              <w:top w:val="single" w:sz="4" w:space="0" w:color="auto"/>
              <w:left w:val="single" w:sz="4" w:space="0" w:color="auto"/>
              <w:bottom w:val="single" w:sz="4" w:space="0" w:color="auto"/>
              <w:right w:val="single" w:sz="4" w:space="0" w:color="auto"/>
            </w:tcBorders>
          </w:tcPr>
          <w:p w14:paraId="65C2CE86" w14:textId="77777777" w:rsidR="00EB676A" w:rsidRPr="00424E59"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7D79DA8B" w14:textId="77777777" w:rsidR="00EB676A" w:rsidRPr="00424E59" w:rsidRDefault="00EB676A" w:rsidP="00BC3F8D">
            <w:pPr>
              <w:pStyle w:val="TAL"/>
            </w:pPr>
          </w:p>
        </w:tc>
      </w:tr>
    </w:tbl>
    <w:p w14:paraId="1D9EA628" w14:textId="77777777" w:rsidR="00EB676A" w:rsidRPr="00424E59" w:rsidRDefault="00EB676A" w:rsidP="00EB676A"/>
    <w:p w14:paraId="6A5915CF" w14:textId="77777777" w:rsidR="00EB676A" w:rsidRPr="00424E59" w:rsidRDefault="00EB676A" w:rsidP="00EB676A">
      <w:pPr>
        <w:keepNext/>
        <w:keepLines/>
        <w:spacing w:before="60"/>
        <w:jc w:val="center"/>
        <w:rPr>
          <w:rFonts w:ascii="Arial" w:hAnsi="Arial"/>
          <w:b/>
        </w:rPr>
      </w:pPr>
      <w:r w:rsidRPr="00424E59">
        <w:rPr>
          <w:rFonts w:ascii="Arial" w:hAnsi="Arial"/>
          <w:b/>
        </w:rPr>
        <w:t>Table 6.2.18.3.3-4: MCPTT-Info</w:t>
      </w:r>
      <w:r w:rsidRPr="00424E59">
        <w:rPr>
          <w:rFonts w:ascii="Arial" w:hAnsi="Arial"/>
          <w:b/>
          <w:lang w:eastAsia="ko-KR"/>
        </w:rPr>
        <w:t xml:space="preserve"> in SIP REFER</w:t>
      </w:r>
      <w:r w:rsidRPr="00424E59">
        <w:rPr>
          <w:rFonts w:ascii="Arial" w:hAnsi="Arial"/>
          <w: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03F66A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A698C3"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Derivation Path: TS 36.579-1 [2], table 5.5.3.2.1-1, condition PRIVATE-CALL, INVITE_REFER</w:t>
            </w:r>
          </w:p>
        </w:tc>
      </w:tr>
      <w:tr w:rsidR="00EB676A" w:rsidRPr="00424E59" w14:paraId="3B8137D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B50F6A5"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12EEC8"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5F5C7F"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E6C7F6E"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3616C37"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Condition</w:t>
            </w:r>
          </w:p>
        </w:tc>
      </w:tr>
      <w:tr w:rsidR="00EB676A" w:rsidRPr="00424E59" w14:paraId="2094C55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494133"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00571D8B" w14:textId="77777777" w:rsidR="00EB676A" w:rsidRPr="00424E59"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9151312" w14:textId="77777777" w:rsidR="00EB676A" w:rsidRPr="00424E59"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896E83" w14:textId="77777777" w:rsidR="00EB676A" w:rsidRPr="00424E59"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B6158B4" w14:textId="77777777" w:rsidR="00EB676A" w:rsidRPr="00424E59" w:rsidRDefault="00EB676A" w:rsidP="00BC3F8D">
            <w:pPr>
              <w:keepNext/>
              <w:keepLines/>
              <w:spacing w:after="0" w:line="254" w:lineRule="auto"/>
              <w:rPr>
                <w:rFonts w:ascii="Arial" w:hAnsi="Arial"/>
                <w:sz w:val="18"/>
              </w:rPr>
            </w:pPr>
          </w:p>
        </w:tc>
      </w:tr>
      <w:tr w:rsidR="00EB676A" w:rsidRPr="00424E59" w14:paraId="5DBA84CE"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625253"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4FCFFD7" w14:textId="77777777" w:rsidR="00EB676A" w:rsidRPr="00424E59"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EF8BBB" w14:textId="77777777" w:rsidR="00EB676A" w:rsidRPr="00424E59"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D080B8" w14:textId="77777777" w:rsidR="00EB676A" w:rsidRPr="00424E59"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1E6C905" w14:textId="77777777" w:rsidR="00EB676A" w:rsidRPr="00424E59" w:rsidRDefault="00EB676A" w:rsidP="00BC3F8D">
            <w:pPr>
              <w:keepNext/>
              <w:keepLines/>
              <w:spacing w:after="0" w:line="254" w:lineRule="auto"/>
              <w:rPr>
                <w:rFonts w:ascii="Arial" w:hAnsi="Arial"/>
                <w:sz w:val="18"/>
              </w:rPr>
            </w:pPr>
          </w:p>
        </w:tc>
      </w:tr>
      <w:tr w:rsidR="00EB676A" w:rsidRPr="00424E59" w14:paraId="6246115D"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5785B152"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EF07280"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29657EEE" w14:textId="77777777" w:rsidR="00EB676A" w:rsidRPr="00424E59"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C32F8D" w14:textId="77777777" w:rsidR="00EB676A" w:rsidRPr="00424E59"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C040BD1" w14:textId="77777777" w:rsidR="00EB676A" w:rsidRPr="00424E59" w:rsidRDefault="00EB676A" w:rsidP="00BC3F8D">
            <w:pPr>
              <w:keepNext/>
              <w:keepLines/>
              <w:spacing w:after="0" w:line="254" w:lineRule="auto"/>
              <w:rPr>
                <w:rFonts w:ascii="Arial" w:hAnsi="Arial"/>
                <w:sz w:val="18"/>
              </w:rPr>
            </w:pPr>
          </w:p>
        </w:tc>
      </w:tr>
      <w:tr w:rsidR="00EB676A" w:rsidRPr="00424E59" w14:paraId="347F3D36"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14FEB8"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17C9BD5" w14:textId="77777777" w:rsidR="00EB676A" w:rsidRPr="00424E59"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72FCB1" w14:textId="77777777" w:rsidR="00EB676A" w:rsidRPr="00424E59"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54E29F" w14:textId="77777777" w:rsidR="00EB676A" w:rsidRPr="00424E59"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586EEAD" w14:textId="77777777" w:rsidR="00EB676A" w:rsidRPr="00424E59" w:rsidRDefault="00EB676A" w:rsidP="00BC3F8D">
            <w:pPr>
              <w:keepNext/>
              <w:keepLines/>
              <w:spacing w:after="0" w:line="254" w:lineRule="auto"/>
              <w:rPr>
                <w:rFonts w:ascii="Arial" w:hAnsi="Arial"/>
                <w:sz w:val="18"/>
              </w:rPr>
            </w:pPr>
          </w:p>
        </w:tc>
      </w:tr>
      <w:tr w:rsidR="00EB676A" w:rsidRPr="00424E59" w14:paraId="52903683"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5C1CB5"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38C6084C"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"remote-init"</w:t>
            </w:r>
          </w:p>
        </w:tc>
        <w:tc>
          <w:tcPr>
            <w:tcW w:w="2126" w:type="dxa"/>
            <w:tcBorders>
              <w:top w:val="single" w:sz="4" w:space="0" w:color="auto"/>
              <w:left w:val="single" w:sz="4" w:space="0" w:color="auto"/>
              <w:bottom w:val="single" w:sz="4" w:space="0" w:color="auto"/>
              <w:right w:val="single" w:sz="4" w:space="0" w:color="auto"/>
            </w:tcBorders>
            <w:hideMark/>
          </w:tcPr>
          <w:p w14:paraId="20391C76"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A058DF8" w14:textId="77777777" w:rsidR="00EB676A" w:rsidRPr="00424E59"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2243849" w14:textId="77777777" w:rsidR="00EB676A" w:rsidRPr="00424E59" w:rsidRDefault="00EB676A" w:rsidP="00BC3F8D">
            <w:pPr>
              <w:keepNext/>
              <w:keepLines/>
              <w:spacing w:after="0" w:line="254" w:lineRule="auto"/>
              <w:rPr>
                <w:rFonts w:ascii="Arial" w:hAnsi="Arial"/>
                <w:sz w:val="18"/>
              </w:rPr>
            </w:pPr>
          </w:p>
        </w:tc>
      </w:tr>
    </w:tbl>
    <w:p w14:paraId="0188324F" w14:textId="77777777" w:rsidR="00EB676A" w:rsidRPr="00424E59" w:rsidRDefault="00EB676A" w:rsidP="00EB676A"/>
    <w:p w14:paraId="60FEB7B2" w14:textId="77777777" w:rsidR="00EB676A" w:rsidRPr="00424E59" w:rsidRDefault="00EB676A" w:rsidP="00EB676A">
      <w:pPr>
        <w:keepNext/>
        <w:keepLines/>
        <w:spacing w:before="60"/>
        <w:jc w:val="center"/>
        <w:rPr>
          <w:rFonts w:ascii="Arial" w:hAnsi="Arial"/>
          <w:b/>
        </w:rPr>
      </w:pPr>
      <w:r w:rsidRPr="00424E59">
        <w:rPr>
          <w:rFonts w:ascii="Arial" w:hAnsi="Arial"/>
          <w:b/>
        </w:rPr>
        <w:t>Table 6.2.18.3.3-4A: SDP Message</w:t>
      </w:r>
      <w:r w:rsidRPr="00424E59">
        <w:rPr>
          <w:rFonts w:ascii="Arial" w:hAnsi="Arial"/>
          <w:b/>
          <w:lang w:eastAsia="ko-KR"/>
        </w:rPr>
        <w:t xml:space="preserve"> in SIP REFER</w:t>
      </w:r>
      <w:r w:rsidRPr="00424E59">
        <w:rPr>
          <w:rFonts w:ascii="Arial" w:hAnsi="Arial"/>
          <w: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1655B98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6DA0DF2"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Derivation Path: TS 36.579-1 [2], table 5.5.3.1.1-1, condition SDP_OFFER, PRIVATE-CALL, PRE_ESTABLISHED_SESSION</w:t>
            </w:r>
          </w:p>
        </w:tc>
      </w:tr>
      <w:tr w:rsidR="00EB676A" w:rsidRPr="00424E59" w14:paraId="78A6650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1BB6E38"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80560D"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72065D"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D6B0F3B"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F33FE0F"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Condition</w:t>
            </w:r>
          </w:p>
        </w:tc>
      </w:tr>
      <w:tr w:rsidR="00EB676A" w:rsidRPr="00424E59" w14:paraId="26CF19B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27FC199" w14:textId="77777777" w:rsidR="00EB676A" w:rsidRPr="00424E59" w:rsidRDefault="00EB676A" w:rsidP="00BC3F8D">
            <w:pPr>
              <w:keepNext/>
              <w:keepLines/>
              <w:spacing w:after="0" w:line="254" w:lineRule="auto"/>
              <w:rPr>
                <w:rFonts w:ascii="Arial" w:hAnsi="Arial"/>
                <w:sz w:val="18"/>
              </w:rPr>
            </w:pPr>
            <w:r w:rsidRPr="00424E59">
              <w:rPr>
                <w:rFonts w:ascii="Arial" w:hAnsi="Arial"/>
                <w:b/>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1A32D9A2" w14:textId="77777777" w:rsidR="00EB676A" w:rsidRPr="00424E59"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D3E788" w14:textId="77777777" w:rsidR="00EB676A" w:rsidRPr="00424E59" w:rsidRDefault="00EB676A" w:rsidP="00BC3F8D">
            <w:pPr>
              <w:keepNext/>
              <w:keepLines/>
              <w:spacing w:after="0" w:line="254" w:lineRule="auto"/>
              <w:rPr>
                <w:rFonts w:ascii="Arial" w:hAnsi="Arial"/>
                <w:sz w:val="18"/>
              </w:rPr>
            </w:pPr>
            <w:r w:rsidRPr="00424E59">
              <w:rPr>
                <w:rFonts w:ascii="Arial" w:hAnsi="Arial"/>
                <w:b/>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B661169" w14:textId="77777777" w:rsidR="00EB676A" w:rsidRPr="00424E59"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B6F484" w14:textId="77777777" w:rsidR="00EB676A" w:rsidRPr="00424E59" w:rsidRDefault="00EB676A" w:rsidP="00BC3F8D">
            <w:pPr>
              <w:keepNext/>
              <w:keepLines/>
              <w:spacing w:after="0" w:line="254" w:lineRule="auto"/>
              <w:rPr>
                <w:rFonts w:ascii="Arial" w:hAnsi="Arial"/>
                <w:sz w:val="18"/>
              </w:rPr>
            </w:pPr>
          </w:p>
        </w:tc>
      </w:tr>
      <w:tr w:rsidR="00EB676A" w:rsidRPr="00424E59" w14:paraId="069A34A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21B1A75" w14:textId="77777777" w:rsidR="00EB676A" w:rsidRPr="00424E59" w:rsidRDefault="00EB676A" w:rsidP="00BC3F8D">
            <w:pPr>
              <w:keepNext/>
              <w:keepLines/>
              <w:spacing w:after="0" w:line="254" w:lineRule="auto"/>
              <w:rPr>
                <w:rFonts w:ascii="Arial" w:hAnsi="Arial"/>
                <w:sz w:val="18"/>
              </w:rPr>
            </w:pPr>
            <w:r w:rsidRPr="00424E59">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4D3008E" w14:textId="77777777" w:rsidR="00EB676A" w:rsidRPr="00424E59"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C8F969"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a= line</w:t>
            </w:r>
          </w:p>
          <w:p w14:paraId="22152955"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attribute = recvonly</w:t>
            </w:r>
          </w:p>
        </w:tc>
        <w:tc>
          <w:tcPr>
            <w:tcW w:w="1418" w:type="dxa"/>
            <w:tcBorders>
              <w:top w:val="single" w:sz="4" w:space="0" w:color="auto"/>
              <w:left w:val="single" w:sz="4" w:space="0" w:color="auto"/>
              <w:bottom w:val="single" w:sz="4" w:space="0" w:color="auto"/>
              <w:right w:val="single" w:sz="4" w:space="0" w:color="auto"/>
            </w:tcBorders>
          </w:tcPr>
          <w:p w14:paraId="20DF62D8" w14:textId="77777777" w:rsidR="00EB676A" w:rsidRPr="00424E59"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FBE74" w14:textId="77777777" w:rsidR="00EB676A" w:rsidRPr="00424E59" w:rsidRDefault="00EB676A" w:rsidP="00BC3F8D">
            <w:pPr>
              <w:keepNext/>
              <w:keepLines/>
              <w:spacing w:after="0" w:line="254" w:lineRule="auto"/>
              <w:rPr>
                <w:rFonts w:ascii="Arial" w:hAnsi="Arial"/>
                <w:sz w:val="18"/>
              </w:rPr>
            </w:pPr>
          </w:p>
        </w:tc>
      </w:tr>
      <w:tr w:rsidR="00EB676A" w:rsidRPr="00424E59" w14:paraId="5D78CE4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4E262E0"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    recvonly</w:t>
            </w:r>
          </w:p>
        </w:tc>
        <w:tc>
          <w:tcPr>
            <w:tcW w:w="2126" w:type="dxa"/>
            <w:tcBorders>
              <w:top w:val="single" w:sz="4" w:space="0" w:color="auto"/>
              <w:left w:val="single" w:sz="4" w:space="0" w:color="auto"/>
              <w:bottom w:val="single" w:sz="4" w:space="0" w:color="auto"/>
              <w:right w:val="single" w:sz="4" w:space="0" w:color="auto"/>
            </w:tcBorders>
          </w:tcPr>
          <w:p w14:paraId="5BF80969" w14:textId="77777777" w:rsidR="00EB676A" w:rsidRPr="00424E59"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8DD969"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3DDA69EF"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TS 24.379 [9] clause 6.2.1</w:t>
            </w:r>
          </w:p>
        </w:tc>
        <w:tc>
          <w:tcPr>
            <w:tcW w:w="1134" w:type="dxa"/>
            <w:tcBorders>
              <w:top w:val="single" w:sz="4" w:space="0" w:color="auto"/>
              <w:left w:val="single" w:sz="4" w:space="0" w:color="auto"/>
              <w:bottom w:val="single" w:sz="4" w:space="0" w:color="auto"/>
              <w:right w:val="single" w:sz="4" w:space="0" w:color="auto"/>
            </w:tcBorders>
          </w:tcPr>
          <w:p w14:paraId="7F1ED907" w14:textId="77777777" w:rsidR="00EB676A" w:rsidRPr="00424E59" w:rsidRDefault="00EB676A" w:rsidP="00BC3F8D">
            <w:pPr>
              <w:keepNext/>
              <w:keepLines/>
              <w:spacing w:after="0" w:line="254" w:lineRule="auto"/>
              <w:rPr>
                <w:rFonts w:ascii="Arial" w:hAnsi="Arial"/>
                <w:sz w:val="18"/>
              </w:rPr>
            </w:pPr>
          </w:p>
        </w:tc>
      </w:tr>
    </w:tbl>
    <w:p w14:paraId="7E8DCFC1" w14:textId="77777777" w:rsidR="00EB676A" w:rsidRPr="00424E59" w:rsidRDefault="00EB676A" w:rsidP="00EB676A"/>
    <w:p w14:paraId="21682324"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6.2.18.3.3-4B: </w:t>
      </w:r>
      <w:r w:rsidRPr="00424E59">
        <w:rPr>
          <w:rFonts w:ascii="Arial" w:hAnsi="Arial"/>
          <w:b/>
          <w:lang w:eastAsia="ko-KR"/>
        </w:rPr>
        <w:t>SIP 200 (OK)</w:t>
      </w:r>
      <w:r w:rsidRPr="00424E59">
        <w:rPr>
          <w:rFonts w:ascii="Arial" w:hAnsi="Arial"/>
          <w:b/>
        </w:rPr>
        <w:t xml:space="preserve"> from the SS (Step 2, Table 6.2.18.3.2-1;</w:t>
      </w:r>
      <w:r w:rsidRPr="00424E59">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A2FC8A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318D1A7"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Derivation Path: TS 36.579-1 [2], Table 5.5.2.17.1.2-1 condition REFER-RSP</w:t>
            </w:r>
          </w:p>
        </w:tc>
      </w:tr>
      <w:tr w:rsidR="00EB676A" w:rsidRPr="00424E59" w14:paraId="6DBCEFF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630EE4D"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32FF0D"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6F71F6"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F73B4D8"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4EDB170"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Condition</w:t>
            </w:r>
          </w:p>
        </w:tc>
      </w:tr>
      <w:tr w:rsidR="00EB676A" w:rsidRPr="00424E59" w14:paraId="4D839D5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44F1EF1" w14:textId="77777777" w:rsidR="00EB676A" w:rsidRPr="00424E59" w:rsidRDefault="00EB676A" w:rsidP="00BC3F8D">
            <w:pPr>
              <w:pStyle w:val="TAL"/>
              <w:rPr>
                <w:b/>
                <w:bCs/>
                <w:lang w:val="fr-FR"/>
              </w:rPr>
            </w:pPr>
            <w:r w:rsidRPr="00424E59">
              <w:rPr>
                <w:b/>
                <w:bCs/>
                <w:lang w:val="fr-FR"/>
              </w:rPr>
              <w:t>Feature-Caps</w:t>
            </w:r>
          </w:p>
        </w:tc>
        <w:tc>
          <w:tcPr>
            <w:tcW w:w="2127" w:type="dxa"/>
            <w:tcBorders>
              <w:top w:val="single" w:sz="4" w:space="0" w:color="auto"/>
              <w:left w:val="single" w:sz="4" w:space="0" w:color="auto"/>
              <w:bottom w:val="single" w:sz="4" w:space="0" w:color="auto"/>
              <w:right w:val="single" w:sz="4" w:space="0" w:color="auto"/>
            </w:tcBorders>
          </w:tcPr>
          <w:p w14:paraId="6A62C436" w14:textId="77777777" w:rsidR="00EB676A" w:rsidRPr="00424E59"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0E4274"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183921"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546A6C" w14:textId="77777777" w:rsidR="00EB676A" w:rsidRPr="00424E59" w:rsidRDefault="00EB676A" w:rsidP="00BC3F8D">
            <w:pPr>
              <w:pStyle w:val="TAL"/>
              <w:rPr>
                <w:lang w:val="fr-FR"/>
              </w:rPr>
            </w:pPr>
          </w:p>
        </w:tc>
      </w:tr>
      <w:tr w:rsidR="00EB676A" w:rsidRPr="00424E59" w14:paraId="1BB775B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D388A18" w14:textId="77777777" w:rsidR="00EB676A" w:rsidRPr="00424E59" w:rsidRDefault="00EB676A" w:rsidP="00BC3F8D">
            <w:pPr>
              <w:pStyle w:val="TAL"/>
              <w:rPr>
                <w:lang w:val="fr-FR"/>
              </w:rPr>
            </w:pPr>
            <w:r w:rsidRPr="00424E59">
              <w:rPr>
                <w:lang w:val="fr-FR"/>
              </w:rPr>
              <w:t xml:space="preserve">  fcap-name</w:t>
            </w:r>
          </w:p>
        </w:tc>
        <w:tc>
          <w:tcPr>
            <w:tcW w:w="2127" w:type="dxa"/>
            <w:tcBorders>
              <w:top w:val="single" w:sz="4" w:space="0" w:color="auto"/>
              <w:left w:val="single" w:sz="4" w:space="0" w:color="auto"/>
              <w:bottom w:val="single" w:sz="4" w:space="0" w:color="auto"/>
              <w:right w:val="single" w:sz="4" w:space="0" w:color="auto"/>
            </w:tcBorders>
            <w:hideMark/>
          </w:tcPr>
          <w:p w14:paraId="0D1692FD" w14:textId="77777777" w:rsidR="00EB676A" w:rsidRPr="00424E59" w:rsidRDefault="00EB676A" w:rsidP="00BC3F8D">
            <w:pPr>
              <w:pStyle w:val="TAL"/>
              <w:rPr>
                <w:lang w:val="fr-FR"/>
              </w:rPr>
            </w:pPr>
            <w:r w:rsidRPr="00424E59">
              <w:rPr>
                <w:lang w:val="fr-FR"/>
              </w:rPr>
              <w:t>"g.3gpp.mcptt.ambient-listening-call-release"</w:t>
            </w:r>
          </w:p>
        </w:tc>
        <w:tc>
          <w:tcPr>
            <w:tcW w:w="2127" w:type="dxa"/>
            <w:tcBorders>
              <w:top w:val="single" w:sz="4" w:space="0" w:color="auto"/>
              <w:left w:val="single" w:sz="4" w:space="0" w:color="auto"/>
              <w:bottom w:val="single" w:sz="4" w:space="0" w:color="auto"/>
              <w:right w:val="single" w:sz="4" w:space="0" w:color="auto"/>
            </w:tcBorders>
            <w:hideMark/>
          </w:tcPr>
          <w:p w14:paraId="3611A656" w14:textId="77777777" w:rsidR="00EB676A" w:rsidRPr="00424E59" w:rsidRDefault="00EB676A" w:rsidP="00BC3F8D">
            <w:pPr>
              <w:pStyle w:val="TAL"/>
              <w:rPr>
                <w:lang w:val="fr-FR"/>
              </w:rPr>
            </w:pPr>
            <w:r w:rsidRPr="00424E59">
              <w:rPr>
                <w:lang w:val="fr-FR"/>
              </w:rPr>
              <w:t>Indicates that the MCPTT server is capable of receiving a SIP BYE from an MCPTT client to release an ambient-listening call</w:t>
            </w:r>
          </w:p>
        </w:tc>
        <w:tc>
          <w:tcPr>
            <w:tcW w:w="1419" w:type="dxa"/>
            <w:tcBorders>
              <w:top w:val="single" w:sz="4" w:space="0" w:color="auto"/>
              <w:left w:val="single" w:sz="4" w:space="0" w:color="auto"/>
              <w:bottom w:val="single" w:sz="4" w:space="0" w:color="auto"/>
              <w:right w:val="single" w:sz="4" w:space="0" w:color="auto"/>
            </w:tcBorders>
          </w:tcPr>
          <w:p w14:paraId="5E271472"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484623" w14:textId="77777777" w:rsidR="00EB676A" w:rsidRPr="00424E59" w:rsidRDefault="00EB676A" w:rsidP="00BC3F8D">
            <w:pPr>
              <w:pStyle w:val="TAL"/>
              <w:rPr>
                <w:lang w:val="fr-FR"/>
              </w:rPr>
            </w:pPr>
          </w:p>
        </w:tc>
      </w:tr>
      <w:tr w:rsidR="00EB676A" w:rsidRPr="00424E59" w14:paraId="60A1691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82B045B" w14:textId="77777777" w:rsidR="00EB676A" w:rsidRPr="00424E59" w:rsidRDefault="00EB676A" w:rsidP="00BC3F8D">
            <w:pPr>
              <w:pStyle w:val="TAL"/>
              <w:rPr>
                <w:lang w:val="fr-FR"/>
              </w:rPr>
            </w:pPr>
            <w:r w:rsidRPr="00424E59">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5552F6F7" w14:textId="77777777" w:rsidR="00EB676A" w:rsidRPr="00424E59"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D94EC0"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AF009B"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B700AB" w14:textId="77777777" w:rsidR="00EB676A" w:rsidRPr="00424E59" w:rsidRDefault="00EB676A" w:rsidP="00BC3F8D">
            <w:pPr>
              <w:pStyle w:val="TAL"/>
              <w:rPr>
                <w:lang w:val="fr-FR"/>
              </w:rPr>
            </w:pPr>
          </w:p>
        </w:tc>
      </w:tr>
      <w:tr w:rsidR="00EB676A" w:rsidRPr="00424E59" w14:paraId="0640EE9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2B49E124" w14:textId="77777777" w:rsidR="00EB676A" w:rsidRPr="00424E59" w:rsidRDefault="00EB676A" w:rsidP="00BC3F8D">
            <w:pPr>
              <w:pStyle w:val="TAL"/>
              <w:rPr>
                <w:lang w:val="fr-FR"/>
              </w:rPr>
            </w:pPr>
            <w:r w:rsidRPr="00424E59">
              <w:rPr>
                <w:rFonts w:cs="Arial"/>
                <w:szCs w:val="18"/>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C4EDB9F" w14:textId="77777777" w:rsidR="00EB676A" w:rsidRPr="00424E59" w:rsidRDefault="00EB676A" w:rsidP="00BC3F8D">
            <w:pPr>
              <w:pStyle w:val="TAL"/>
              <w:rPr>
                <w:lang w:val="fr-FR"/>
              </w:rPr>
            </w:pPr>
            <w:r w:rsidRPr="00424E59">
              <w:rPr>
                <w:szCs w:val="18"/>
              </w:rPr>
              <w:t>"application/sdp"</w:t>
            </w:r>
          </w:p>
        </w:tc>
        <w:tc>
          <w:tcPr>
            <w:tcW w:w="2127" w:type="dxa"/>
            <w:tcBorders>
              <w:top w:val="single" w:sz="4" w:space="0" w:color="auto"/>
              <w:left w:val="single" w:sz="4" w:space="0" w:color="auto"/>
              <w:bottom w:val="single" w:sz="4" w:space="0" w:color="auto"/>
              <w:right w:val="single" w:sz="4" w:space="0" w:color="auto"/>
            </w:tcBorders>
          </w:tcPr>
          <w:p w14:paraId="084C4FC9"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9D9082"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BDB7CD" w14:textId="77777777" w:rsidR="00EB676A" w:rsidRPr="00424E59" w:rsidRDefault="00EB676A" w:rsidP="00BC3F8D">
            <w:pPr>
              <w:pStyle w:val="TAL"/>
              <w:rPr>
                <w:lang w:val="fr-FR"/>
              </w:rPr>
            </w:pPr>
          </w:p>
        </w:tc>
      </w:tr>
      <w:tr w:rsidR="00EB676A" w:rsidRPr="00424E59" w14:paraId="2E5295B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40DFCC3" w14:textId="77777777" w:rsidR="00EB676A" w:rsidRPr="00424E59" w:rsidRDefault="00EB676A" w:rsidP="00BC3F8D">
            <w:pPr>
              <w:pStyle w:val="TAL"/>
              <w:rPr>
                <w:b/>
                <w:bCs/>
                <w:lang w:val="fr-FR"/>
              </w:rPr>
            </w:pPr>
            <w:r w:rsidRPr="00424E59">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7A67984" w14:textId="77777777" w:rsidR="00EB676A" w:rsidRPr="00424E59"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8908B07"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326FB9"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F4E06D" w14:textId="77777777" w:rsidR="00EB676A" w:rsidRPr="00424E59" w:rsidRDefault="00EB676A" w:rsidP="00BC3F8D">
            <w:pPr>
              <w:pStyle w:val="TAL"/>
              <w:rPr>
                <w:lang w:val="fr-FR"/>
              </w:rPr>
            </w:pPr>
          </w:p>
        </w:tc>
      </w:tr>
      <w:tr w:rsidR="00EB676A" w:rsidRPr="00424E59" w14:paraId="6E6D174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147027F" w14:textId="77777777" w:rsidR="00EB676A" w:rsidRPr="00424E59" w:rsidRDefault="00EB676A" w:rsidP="00BC3F8D">
            <w:pPr>
              <w:pStyle w:val="TAL"/>
              <w:rPr>
                <w:lang w:val="fr-FR"/>
              </w:rPr>
            </w:pPr>
            <w:r w:rsidRPr="00424E59">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C379AA1" w14:textId="77777777" w:rsidR="00EB676A" w:rsidRPr="00424E59" w:rsidRDefault="00EB676A" w:rsidP="00BC3F8D">
            <w:pPr>
              <w:pStyle w:val="TAL"/>
              <w:rPr>
                <w:lang w:val="fr-FR"/>
              </w:rPr>
            </w:pPr>
            <w:r w:rsidRPr="00424E59">
              <w:rPr>
                <w:lang w:val="fr-FR"/>
              </w:rPr>
              <w:t>SDP message as described in Table 6.2.18.3.3-4C</w:t>
            </w:r>
          </w:p>
        </w:tc>
        <w:tc>
          <w:tcPr>
            <w:tcW w:w="2127" w:type="dxa"/>
            <w:tcBorders>
              <w:top w:val="single" w:sz="4" w:space="0" w:color="auto"/>
              <w:left w:val="single" w:sz="4" w:space="0" w:color="auto"/>
              <w:bottom w:val="single" w:sz="4" w:space="0" w:color="auto"/>
              <w:right w:val="single" w:sz="4" w:space="0" w:color="auto"/>
            </w:tcBorders>
          </w:tcPr>
          <w:p w14:paraId="4C33D9D2"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382421"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CEF3D6" w14:textId="77777777" w:rsidR="00EB676A" w:rsidRPr="00424E59" w:rsidRDefault="00EB676A" w:rsidP="00BC3F8D">
            <w:pPr>
              <w:pStyle w:val="TAL"/>
              <w:rPr>
                <w:lang w:val="fr-FR"/>
              </w:rPr>
            </w:pPr>
          </w:p>
        </w:tc>
      </w:tr>
    </w:tbl>
    <w:p w14:paraId="6A23FEE0" w14:textId="77777777" w:rsidR="00EB676A" w:rsidRPr="00424E59" w:rsidRDefault="00EB676A" w:rsidP="00EB676A"/>
    <w:p w14:paraId="01F5B4D1" w14:textId="77777777" w:rsidR="00EB676A" w:rsidRPr="00424E59" w:rsidRDefault="00EB676A" w:rsidP="00EB676A">
      <w:pPr>
        <w:keepNext/>
        <w:keepLines/>
        <w:spacing w:before="60"/>
        <w:jc w:val="center"/>
        <w:rPr>
          <w:rFonts w:ascii="Arial" w:hAnsi="Arial"/>
          <w:b/>
        </w:rPr>
      </w:pPr>
      <w:r w:rsidRPr="00424E59">
        <w:rPr>
          <w:rFonts w:ascii="Arial" w:hAnsi="Arial"/>
          <w:b/>
        </w:rPr>
        <w:t>Table 6.2.18.3.3-4C: SDP Message</w:t>
      </w:r>
      <w:r w:rsidRPr="00424E59">
        <w:rPr>
          <w:rFonts w:ascii="Arial" w:hAnsi="Arial"/>
          <w:b/>
          <w:lang w:eastAsia="ko-KR"/>
        </w:rPr>
        <w:t xml:space="preserve"> in SIP 200 OK</w:t>
      </w:r>
      <w:r w:rsidRPr="00424E59">
        <w:rPr>
          <w:rFonts w:ascii="Arial" w:hAnsi="Arial"/>
          <w:b/>
        </w:rPr>
        <w:t xml:space="preserve"> (Table 6.2.18.3.3-4B)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BCF26D0"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A265672"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Derivation Path: TS 36.579-1 [2], Table 5.5.3.1.1-1, condition PRIVATE-CALL, SDP_ANSWER, PRE_ESTABLISHED_SESSION</w:t>
            </w:r>
          </w:p>
        </w:tc>
      </w:tr>
      <w:tr w:rsidR="00EB676A" w:rsidRPr="00424E59" w14:paraId="2041F2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510CA6A"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31F79C"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F4F0DD"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AC93C47"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1A6282"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Condition</w:t>
            </w:r>
          </w:p>
        </w:tc>
      </w:tr>
      <w:tr w:rsidR="00EB676A" w:rsidRPr="00424E59" w14:paraId="383D183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D072AA4"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b/>
                <w:sz w:val="18"/>
                <w:lang w:val="fr-FR"/>
              </w:rPr>
              <w:t>Media description[1]</w:t>
            </w:r>
          </w:p>
        </w:tc>
        <w:tc>
          <w:tcPr>
            <w:tcW w:w="2127" w:type="dxa"/>
            <w:tcBorders>
              <w:top w:val="single" w:sz="4" w:space="0" w:color="auto"/>
              <w:left w:val="single" w:sz="4" w:space="0" w:color="auto"/>
              <w:bottom w:val="single" w:sz="4" w:space="0" w:color="auto"/>
              <w:right w:val="single" w:sz="4" w:space="0" w:color="auto"/>
            </w:tcBorders>
          </w:tcPr>
          <w:p w14:paraId="36FBA8F9" w14:textId="77777777" w:rsidR="00EB676A" w:rsidRPr="00424E59"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F8E38AA"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b/>
                <w:bCs/>
                <w:sz w:val="18"/>
                <w:lang w:val="fr-FR"/>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3E20B44A"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7B14F55"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653D835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AD5DF01"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b/>
                <w:sz w:val="18"/>
                <w:lang w:val="fr-FR"/>
              </w:rPr>
              <w:t xml:space="preserve">  media attribute</w:t>
            </w:r>
          </w:p>
        </w:tc>
        <w:tc>
          <w:tcPr>
            <w:tcW w:w="2127" w:type="dxa"/>
            <w:tcBorders>
              <w:top w:val="single" w:sz="4" w:space="0" w:color="auto"/>
              <w:left w:val="single" w:sz="4" w:space="0" w:color="auto"/>
              <w:bottom w:val="single" w:sz="4" w:space="0" w:color="auto"/>
              <w:right w:val="single" w:sz="4" w:space="0" w:color="auto"/>
            </w:tcBorders>
          </w:tcPr>
          <w:p w14:paraId="19D8DC9E" w14:textId="77777777" w:rsidR="00EB676A" w:rsidRPr="00424E59"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94562B"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a= line</w:t>
            </w:r>
          </w:p>
          <w:p w14:paraId="68BA6F02"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attribute = sendonly</w:t>
            </w:r>
          </w:p>
        </w:tc>
        <w:tc>
          <w:tcPr>
            <w:tcW w:w="1419" w:type="dxa"/>
            <w:tcBorders>
              <w:top w:val="single" w:sz="4" w:space="0" w:color="auto"/>
              <w:left w:val="single" w:sz="4" w:space="0" w:color="auto"/>
              <w:bottom w:val="single" w:sz="4" w:space="0" w:color="auto"/>
              <w:right w:val="single" w:sz="4" w:space="0" w:color="auto"/>
            </w:tcBorders>
          </w:tcPr>
          <w:p w14:paraId="53419331"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5B8951F"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674E8F7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3E408C8"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sendonly</w:t>
            </w:r>
          </w:p>
        </w:tc>
        <w:tc>
          <w:tcPr>
            <w:tcW w:w="2127" w:type="dxa"/>
            <w:tcBorders>
              <w:top w:val="single" w:sz="4" w:space="0" w:color="auto"/>
              <w:left w:val="single" w:sz="4" w:space="0" w:color="auto"/>
              <w:bottom w:val="single" w:sz="4" w:space="0" w:color="auto"/>
              <w:right w:val="single" w:sz="4" w:space="0" w:color="auto"/>
            </w:tcBorders>
          </w:tcPr>
          <w:p w14:paraId="5E319D46" w14:textId="77777777" w:rsidR="00EB676A" w:rsidRPr="00424E59"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06B5E3F"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No parameters associated with this line</w:t>
            </w:r>
          </w:p>
        </w:tc>
        <w:tc>
          <w:tcPr>
            <w:tcW w:w="1419" w:type="dxa"/>
            <w:tcBorders>
              <w:top w:val="single" w:sz="4" w:space="0" w:color="auto"/>
              <w:left w:val="single" w:sz="4" w:space="0" w:color="auto"/>
              <w:bottom w:val="single" w:sz="4" w:space="0" w:color="auto"/>
              <w:right w:val="single" w:sz="4" w:space="0" w:color="auto"/>
            </w:tcBorders>
            <w:hideMark/>
          </w:tcPr>
          <w:p w14:paraId="220B6C3B"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TS 24.379 [9] clause 6.2.2</w:t>
            </w:r>
          </w:p>
        </w:tc>
        <w:tc>
          <w:tcPr>
            <w:tcW w:w="1135" w:type="dxa"/>
            <w:tcBorders>
              <w:top w:val="single" w:sz="4" w:space="0" w:color="auto"/>
              <w:left w:val="single" w:sz="4" w:space="0" w:color="auto"/>
              <w:bottom w:val="single" w:sz="4" w:space="0" w:color="auto"/>
              <w:right w:val="single" w:sz="4" w:space="0" w:color="auto"/>
            </w:tcBorders>
          </w:tcPr>
          <w:p w14:paraId="2B43E901" w14:textId="77777777" w:rsidR="00EB676A" w:rsidRPr="00424E59" w:rsidRDefault="00EB676A" w:rsidP="00BC3F8D">
            <w:pPr>
              <w:keepNext/>
              <w:keepLines/>
              <w:spacing w:after="0" w:line="252" w:lineRule="auto"/>
              <w:rPr>
                <w:rFonts w:ascii="Arial" w:hAnsi="Arial"/>
                <w:sz w:val="18"/>
                <w:lang w:val="fr-FR"/>
              </w:rPr>
            </w:pPr>
          </w:p>
        </w:tc>
      </w:tr>
    </w:tbl>
    <w:p w14:paraId="4BE2F311" w14:textId="77777777" w:rsidR="00EB676A" w:rsidRPr="00424E59" w:rsidRDefault="00EB676A" w:rsidP="00EB676A"/>
    <w:p w14:paraId="5C93B269"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6.2.18.3.3-5: </w:t>
      </w:r>
      <w:r w:rsidRPr="00424E59">
        <w:rPr>
          <w:rFonts w:ascii="Arial" w:hAnsi="Arial"/>
          <w:b/>
          <w:lang w:eastAsia="ko-KR"/>
        </w:rPr>
        <w:t>Connect</w:t>
      </w:r>
      <w:r w:rsidRPr="00424E59">
        <w:rPr>
          <w:rFonts w:ascii="Arial" w:hAnsi="Arial"/>
          <w:b/>
        </w:rPr>
        <w:t xml:space="preserve"> (Step 2, Table 6.2.18.3.2-1;</w:t>
      </w:r>
      <w:r w:rsidRPr="00424E59">
        <w:rPr>
          <w:rFonts w:ascii="Arial" w:hAnsi="Arial"/>
          <w:b/>
        </w:rPr>
        <w:br/>
        <w:t>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A4D212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303AD1"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Derivation Path: </w:t>
            </w:r>
            <w:r w:rsidRPr="00424E59">
              <w:rPr>
                <w:rFonts w:ascii="Arial" w:eastAsia="MS Mincho" w:hAnsi="Arial"/>
                <w:sz w:val="18"/>
              </w:rPr>
              <w:t>36.579-1 [2], Table 5.5.6.12-1, condition PRIVATE-CALL, ACK</w:t>
            </w:r>
          </w:p>
        </w:tc>
      </w:tr>
      <w:tr w:rsidR="00EB676A" w:rsidRPr="00424E59" w14:paraId="19FA490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BFD4B47"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3DBD87"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9CE2F8"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3BC38E8"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6DFFD03"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Condition</w:t>
            </w:r>
          </w:p>
        </w:tc>
      </w:tr>
      <w:tr w:rsidR="00EB676A" w:rsidRPr="00424E59" w14:paraId="476513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1D0BC28" w14:textId="77777777" w:rsidR="00EB676A" w:rsidRPr="00424E59" w:rsidRDefault="00EB676A" w:rsidP="00BC3F8D">
            <w:pPr>
              <w:keepNext/>
              <w:keepLines/>
              <w:spacing w:after="0" w:line="254" w:lineRule="auto"/>
              <w:rPr>
                <w:rFonts w:ascii="Arial" w:hAnsi="Arial"/>
                <w:b/>
                <w:bCs/>
                <w:sz w:val="18"/>
              </w:rPr>
            </w:pPr>
            <w:r w:rsidRPr="00424E59">
              <w:rPr>
                <w:rFonts w:ascii="Arial" w:eastAsia="MS Mincho" w:hAnsi="Arial"/>
                <w:sz w:val="18"/>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2FCF14DD" w14:textId="77777777" w:rsidR="00EB676A" w:rsidRPr="00424E59" w:rsidRDefault="00EB676A" w:rsidP="00BC3F8D">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601CF4" w14:textId="77777777" w:rsidR="00EB676A" w:rsidRPr="00424E59"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439F19" w14:textId="77777777" w:rsidR="00EB676A" w:rsidRPr="00424E59"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3B4F7B" w14:textId="77777777" w:rsidR="00EB676A" w:rsidRPr="00424E59" w:rsidRDefault="00EB676A" w:rsidP="00BC3F8D">
            <w:pPr>
              <w:keepNext/>
              <w:keepLines/>
              <w:spacing w:after="0" w:line="254" w:lineRule="auto"/>
              <w:rPr>
                <w:rFonts w:ascii="Arial" w:hAnsi="Arial"/>
                <w:sz w:val="18"/>
              </w:rPr>
            </w:pPr>
          </w:p>
        </w:tc>
      </w:tr>
      <w:tr w:rsidR="00EB676A" w:rsidRPr="00424E59" w14:paraId="67026A8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BB84B53" w14:textId="77777777" w:rsidR="00EB676A" w:rsidRPr="00424E59" w:rsidRDefault="00EB676A" w:rsidP="00BC3F8D">
            <w:pPr>
              <w:keepNext/>
              <w:keepLines/>
              <w:spacing w:after="0" w:line="254" w:lineRule="auto"/>
              <w:rPr>
                <w:rFonts w:ascii="Arial" w:hAnsi="Arial"/>
                <w:sz w:val="18"/>
              </w:rPr>
            </w:pPr>
            <w:r w:rsidRPr="00424E59">
              <w:rPr>
                <w:rFonts w:ascii="Arial" w:eastAsia="MS Mincho" w:hAnsi="Arial"/>
                <w:sz w:val="18"/>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382E658D" w14:textId="77777777" w:rsidR="00EB676A" w:rsidRPr="00424E59" w:rsidRDefault="00EB676A" w:rsidP="00BC3F8D">
            <w:pPr>
              <w:keepNext/>
              <w:keepLines/>
              <w:spacing w:after="0" w:line="254" w:lineRule="auto"/>
              <w:rPr>
                <w:rFonts w:ascii="Arial" w:hAnsi="Arial"/>
                <w:sz w:val="18"/>
              </w:rPr>
            </w:pPr>
            <w:r w:rsidRPr="00424E59">
              <w:rPr>
                <w:rFonts w:ascii="Arial" w:eastAsia="MS PGothic" w:hAnsi="Arial"/>
                <w:sz w:val="18"/>
              </w:rPr>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66FAA71D" w14:textId="77777777" w:rsidR="00EB676A" w:rsidRPr="00424E59" w:rsidRDefault="00EB676A" w:rsidP="00BC3F8D">
            <w:pPr>
              <w:keepNext/>
              <w:keepLines/>
              <w:spacing w:after="0" w:line="254" w:lineRule="auto"/>
              <w:rPr>
                <w:rFonts w:ascii="Arial" w:hAnsi="Arial"/>
                <w:sz w:val="18"/>
              </w:rPr>
            </w:pPr>
            <w:r w:rsidRPr="00424E59">
              <w:rPr>
                <w:rFonts w:ascii="Arial" w:eastAsia="MS PGothic" w:hAnsi="Arial"/>
                <w:sz w:val="18"/>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38E9FC05" w14:textId="77777777" w:rsidR="00EB676A" w:rsidRPr="00424E59"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7628A8" w14:textId="77777777" w:rsidR="00EB676A" w:rsidRPr="00424E59" w:rsidRDefault="00EB676A" w:rsidP="00BC3F8D">
            <w:pPr>
              <w:keepNext/>
              <w:keepLines/>
              <w:spacing w:after="0" w:line="254" w:lineRule="auto"/>
              <w:rPr>
                <w:rFonts w:ascii="Arial" w:hAnsi="Arial"/>
                <w:sz w:val="18"/>
              </w:rPr>
            </w:pPr>
          </w:p>
        </w:tc>
      </w:tr>
    </w:tbl>
    <w:p w14:paraId="62BDB168" w14:textId="77777777" w:rsidR="00EB676A" w:rsidRPr="00424E59" w:rsidRDefault="00EB676A" w:rsidP="00EB676A"/>
    <w:p w14:paraId="224BBFFF" w14:textId="77777777" w:rsidR="00EB676A" w:rsidRPr="00424E59" w:rsidRDefault="00EB676A" w:rsidP="00EB676A">
      <w:pPr>
        <w:keepNext/>
        <w:keepLines/>
        <w:spacing w:before="60"/>
        <w:jc w:val="center"/>
        <w:rPr>
          <w:rFonts w:ascii="Arial" w:hAnsi="Arial"/>
          <w:b/>
        </w:rPr>
      </w:pPr>
      <w:r w:rsidRPr="00424E59">
        <w:rPr>
          <w:rFonts w:ascii="Arial" w:hAnsi="Arial"/>
          <w:b/>
        </w:rPr>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58EA5C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F114B9D"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Derivation Path: TS 36.579-1 [2], table 5.5.6.7-1,</w:t>
            </w:r>
          </w:p>
        </w:tc>
      </w:tr>
      <w:tr w:rsidR="00EB676A" w:rsidRPr="00424E59" w14:paraId="036DF15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C7B3BD5"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B3211D"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0A1AFF"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3BA6AB9"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19D1CFE" w14:textId="77777777" w:rsidR="00EB676A" w:rsidRPr="00424E59" w:rsidRDefault="00EB676A" w:rsidP="00BC3F8D">
            <w:pPr>
              <w:keepNext/>
              <w:keepLines/>
              <w:spacing w:after="0" w:line="254" w:lineRule="auto"/>
              <w:jc w:val="center"/>
              <w:rPr>
                <w:rFonts w:ascii="Arial" w:hAnsi="Arial"/>
                <w:b/>
                <w:bCs/>
                <w:color w:val="000000"/>
                <w:sz w:val="18"/>
              </w:rPr>
            </w:pPr>
            <w:r w:rsidRPr="00424E59">
              <w:rPr>
                <w:rFonts w:ascii="Arial" w:hAnsi="Arial"/>
                <w:b/>
                <w:bCs/>
                <w:color w:val="000000"/>
                <w:sz w:val="18"/>
              </w:rPr>
              <w:t>Condition</w:t>
            </w:r>
          </w:p>
        </w:tc>
      </w:tr>
      <w:tr w:rsidR="00EB676A" w:rsidRPr="00424E59" w14:paraId="435B30D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BCFC7B5" w14:textId="77777777" w:rsidR="00EB676A" w:rsidRPr="00424E59" w:rsidRDefault="00EB676A" w:rsidP="00BC3F8D">
            <w:pPr>
              <w:keepNext/>
              <w:keepLines/>
              <w:spacing w:after="0" w:line="254" w:lineRule="auto"/>
              <w:rPr>
                <w:rFonts w:ascii="Arial" w:hAnsi="Arial"/>
                <w:b/>
                <w:bCs/>
                <w:sz w:val="18"/>
              </w:rPr>
            </w:pPr>
            <w:r w:rsidRPr="00424E59">
              <w:rPr>
                <w:rFonts w:ascii="Arial" w:eastAsia="MS Mincho" w:hAnsi="Arial"/>
                <w:sz w:val="18"/>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5D2D45D3" w14:textId="77777777" w:rsidR="00EB676A" w:rsidRPr="00424E59" w:rsidRDefault="00EB676A" w:rsidP="00BC3F8D">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DC8CC1" w14:textId="77777777" w:rsidR="00EB676A" w:rsidRPr="00424E59"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1082DC" w14:textId="77777777" w:rsidR="00EB676A" w:rsidRPr="00424E59"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878F4FC" w14:textId="77777777" w:rsidR="00EB676A" w:rsidRPr="00424E59" w:rsidRDefault="00EB676A" w:rsidP="00BC3F8D">
            <w:pPr>
              <w:keepNext/>
              <w:keepLines/>
              <w:spacing w:after="0" w:line="254" w:lineRule="auto"/>
              <w:rPr>
                <w:rFonts w:ascii="Arial" w:hAnsi="Arial"/>
                <w:sz w:val="18"/>
              </w:rPr>
            </w:pPr>
          </w:p>
        </w:tc>
      </w:tr>
      <w:tr w:rsidR="00EB676A" w:rsidRPr="00424E59" w14:paraId="0061F8C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C6D0138" w14:textId="77777777" w:rsidR="00EB676A" w:rsidRPr="00424E59" w:rsidRDefault="00EB676A" w:rsidP="00BC3F8D">
            <w:pPr>
              <w:keepNext/>
              <w:keepLines/>
              <w:spacing w:after="0" w:line="254" w:lineRule="auto"/>
              <w:rPr>
                <w:rFonts w:ascii="Arial" w:hAnsi="Arial"/>
                <w:sz w:val="18"/>
              </w:rPr>
            </w:pPr>
            <w:r w:rsidRPr="00424E59">
              <w:rPr>
                <w:rFonts w:ascii="Arial" w:eastAsia="MS Mincho" w:hAnsi="Arial"/>
                <w:sz w:val="18"/>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1CD490C5" w14:textId="77777777" w:rsidR="00EB676A" w:rsidRPr="00424E59" w:rsidRDefault="00EB676A" w:rsidP="00BC3F8D">
            <w:pPr>
              <w:keepNext/>
              <w:keepLines/>
              <w:spacing w:after="0" w:line="254" w:lineRule="auto"/>
              <w:rPr>
                <w:rFonts w:ascii="Arial" w:hAnsi="Arial"/>
                <w:sz w:val="18"/>
              </w:rPr>
            </w:pPr>
            <w:r w:rsidRPr="00424E59">
              <w:rPr>
                <w:rFonts w:ascii="Arial" w:eastAsia="MS Mincho"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21C29DB9" w14:textId="77777777" w:rsidR="00EB676A" w:rsidRPr="00424E59" w:rsidRDefault="00EB676A" w:rsidP="00BC3F8D">
            <w:pPr>
              <w:keepNext/>
              <w:keepLines/>
              <w:spacing w:after="0" w:line="254" w:lineRule="auto"/>
              <w:rPr>
                <w:rFonts w:ascii="Arial" w:hAnsi="Arial"/>
                <w:sz w:val="18"/>
              </w:rPr>
            </w:pPr>
            <w:r w:rsidRPr="00424E59">
              <w:rPr>
                <w:rFonts w:ascii="Arial" w:eastAsia="MS PGothic" w:hAnsi="Arial"/>
                <w:sz w:val="18"/>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422998F9" w14:textId="77777777" w:rsidR="00EB676A" w:rsidRPr="00424E59"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DE6F55" w14:textId="77777777" w:rsidR="00EB676A" w:rsidRPr="00424E59" w:rsidRDefault="00EB676A" w:rsidP="00BC3F8D">
            <w:pPr>
              <w:keepNext/>
              <w:keepLines/>
              <w:spacing w:after="0" w:line="254" w:lineRule="auto"/>
              <w:rPr>
                <w:rFonts w:ascii="Arial" w:hAnsi="Arial"/>
                <w:sz w:val="18"/>
              </w:rPr>
            </w:pPr>
          </w:p>
        </w:tc>
      </w:tr>
    </w:tbl>
    <w:p w14:paraId="4991CF85" w14:textId="77777777" w:rsidR="00EB676A" w:rsidRPr="00424E59" w:rsidRDefault="00EB676A" w:rsidP="00EB676A"/>
    <w:p w14:paraId="79D30A5D" w14:textId="77777777" w:rsidR="00EB676A" w:rsidRPr="00424E59" w:rsidRDefault="00EB676A" w:rsidP="00EB676A">
      <w:pPr>
        <w:keepNext/>
        <w:keepLines/>
        <w:spacing w:before="120"/>
        <w:ind w:left="1134" w:hanging="1134"/>
        <w:outlineLvl w:val="2"/>
        <w:rPr>
          <w:rFonts w:ascii="Arial" w:hAnsi="Arial"/>
          <w:sz w:val="28"/>
        </w:rPr>
      </w:pPr>
      <w:bookmarkStart w:id="1844" w:name="_Toc91233553"/>
      <w:bookmarkStart w:id="1845" w:name="_Toc100349032"/>
      <w:bookmarkStart w:id="1846" w:name="_Toc106787188"/>
      <w:r w:rsidRPr="00424E59">
        <w:rPr>
          <w:rFonts w:ascii="Arial" w:hAnsi="Arial"/>
          <w:sz w:val="28"/>
        </w:rPr>
        <w:t>6.2.19</w:t>
      </w:r>
      <w:r w:rsidRPr="00424E59">
        <w:rPr>
          <w:rFonts w:ascii="Arial" w:hAnsi="Arial"/>
          <w:sz w:val="28"/>
        </w:rPr>
        <w:tab/>
        <w:t>On-network / Private call / Ambient listening call / Remote initiated ambient listening call / Pre-established session / Ambient listening call release / Client Terminated (CT)</w:t>
      </w:r>
      <w:bookmarkEnd w:id="1783"/>
      <w:bookmarkEnd w:id="1784"/>
      <w:bookmarkEnd w:id="1844"/>
      <w:bookmarkEnd w:id="1845"/>
      <w:bookmarkEnd w:id="1846"/>
    </w:p>
    <w:p w14:paraId="30419356" w14:textId="77777777" w:rsidR="00EB676A" w:rsidRPr="00424E59" w:rsidRDefault="00EB676A" w:rsidP="00EB676A">
      <w:pPr>
        <w:keepNext/>
        <w:keepLines/>
        <w:spacing w:before="120"/>
        <w:ind w:left="1985" w:hanging="1985"/>
        <w:rPr>
          <w:rFonts w:ascii="Arial" w:hAnsi="Arial"/>
        </w:rPr>
      </w:pPr>
      <w:bookmarkStart w:id="1847" w:name="_Toc76583173"/>
      <w:bookmarkStart w:id="1848" w:name="_Toc83808725"/>
      <w:r w:rsidRPr="00424E59">
        <w:rPr>
          <w:rFonts w:ascii="Arial" w:hAnsi="Arial"/>
        </w:rPr>
        <w:t>6.2.19.1</w:t>
      </w:r>
      <w:r w:rsidRPr="00424E59">
        <w:rPr>
          <w:rFonts w:ascii="Arial" w:hAnsi="Arial"/>
        </w:rPr>
        <w:tab/>
        <w:t>Test Purpose (TP)</w:t>
      </w:r>
    </w:p>
    <w:p w14:paraId="5EBE2654"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3FD1476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receive private calls }</w:t>
      </w:r>
    </w:p>
    <w:p w14:paraId="5AADCB1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5854BE1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the UE (MCPTT Client) receives a request for establishment of an MCPTT </w:t>
      </w:r>
      <w:r w:rsidRPr="00424E59">
        <w:rPr>
          <w:rFonts w:ascii="Courier New" w:hAnsi="Courier New"/>
          <w:sz w:val="16"/>
          <w:lang w:eastAsia="zh-CN"/>
        </w:rPr>
        <w:t xml:space="preserve">remotely initiated ambient listening call within an pre-established session </w:t>
      </w:r>
      <w:r w:rsidRPr="00424E59">
        <w:rPr>
          <w:rFonts w:ascii="Courier New" w:hAnsi="Courier New"/>
          <w:sz w:val="16"/>
        </w:rPr>
        <w:t>}</w:t>
      </w:r>
    </w:p>
    <w:p w14:paraId="460D73E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hAnsi="Courier New"/>
          <w:sz w:val="16"/>
          <w:lang w:eastAsia="ko-KR"/>
        </w:rPr>
        <w:t xml:space="preserve">SIP 200 (OK) accepting the establishment of the MCPTT </w:t>
      </w:r>
      <w:r w:rsidRPr="00424E59">
        <w:rPr>
          <w:rFonts w:ascii="Courier New" w:hAnsi="Courier New"/>
          <w:sz w:val="16"/>
          <w:lang w:eastAsia="zh-CN"/>
        </w:rPr>
        <w:t xml:space="preserve">remotely initiated ambient listening call, </w:t>
      </w:r>
      <w:r w:rsidRPr="00424E59">
        <w:rPr>
          <w:rFonts w:ascii="Courier New" w:hAnsi="Courier New"/>
          <w:sz w:val="16"/>
          <w:lang w:eastAsia="ko-KR"/>
        </w:rPr>
        <w:t>releases the pre-established session</w:t>
      </w:r>
      <w:r w:rsidRPr="00424E59">
        <w:rPr>
          <w:rFonts w:ascii="Courier New" w:hAnsi="Courier New"/>
          <w:sz w:val="16"/>
        </w:rPr>
        <w:t xml:space="preserve">, </w:t>
      </w:r>
      <w:r w:rsidRPr="00424E59">
        <w:rPr>
          <w:rFonts w:ascii="Courier New" w:hAnsi="Courier New"/>
          <w:b/>
          <w:sz w:val="16"/>
        </w:rPr>
        <w:t>and</w:t>
      </w:r>
      <w:r w:rsidRPr="00424E59">
        <w:rPr>
          <w:rFonts w:ascii="Courier New" w:hAnsi="Courier New"/>
          <w:sz w:val="16"/>
        </w:rPr>
        <w:t>, does not notify the user of the call establishment }</w:t>
      </w:r>
    </w:p>
    <w:p w14:paraId="0D249FA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510D22E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01E1D3"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63411B9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having accepted </w:t>
      </w:r>
      <w:r w:rsidRPr="00424E59">
        <w:rPr>
          <w:rFonts w:ascii="Courier New" w:hAnsi="Courier New"/>
          <w:sz w:val="16"/>
          <w:lang w:eastAsia="zh-CN"/>
        </w:rPr>
        <w:t>a remotely initiated ambient listening call</w:t>
      </w:r>
      <w:r w:rsidRPr="00424E59">
        <w:rPr>
          <w:rFonts w:ascii="Courier New" w:hAnsi="Courier New"/>
          <w:sz w:val="16"/>
        </w:rPr>
        <w:t xml:space="preserve"> within a pre-established session }</w:t>
      </w:r>
    </w:p>
    <w:p w14:paraId="53CB613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3C5C827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w:t>
      </w:r>
      <w:r w:rsidRPr="00424E59">
        <w:rPr>
          <w:rFonts w:ascii="Courier New" w:hAnsi="Courier New"/>
          <w:sz w:val="16"/>
          <w:lang w:eastAsia="ko-KR"/>
        </w:rPr>
        <w:t xml:space="preserve">a SIP BYE request for release of the </w:t>
      </w:r>
      <w:r w:rsidRPr="00424E59">
        <w:rPr>
          <w:rFonts w:ascii="Courier New" w:hAnsi="Courier New"/>
          <w:sz w:val="16"/>
        </w:rPr>
        <w:t xml:space="preserve">MCPTT </w:t>
      </w:r>
      <w:r w:rsidRPr="00424E59">
        <w:rPr>
          <w:rFonts w:ascii="Courier New" w:hAnsi="Courier New"/>
          <w:sz w:val="16"/>
          <w:lang w:eastAsia="zh-CN"/>
        </w:rPr>
        <w:t>remotely initiated ambient listening call</w:t>
      </w:r>
      <w:r w:rsidRPr="00424E59">
        <w:rPr>
          <w:rFonts w:ascii="Courier New" w:hAnsi="Courier New"/>
          <w:sz w:val="16"/>
        </w:rPr>
        <w:t xml:space="preserve"> }</w:t>
      </w:r>
    </w:p>
    <w:p w14:paraId="440718F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200 (OK) response and terminates the call, </w:t>
      </w:r>
      <w:r w:rsidRPr="00424E59">
        <w:rPr>
          <w:rFonts w:ascii="Courier New" w:hAnsi="Courier New"/>
          <w:b/>
          <w:sz w:val="16"/>
        </w:rPr>
        <w:t>and</w:t>
      </w:r>
      <w:r w:rsidRPr="00424E59">
        <w:rPr>
          <w:rFonts w:ascii="Courier New" w:hAnsi="Courier New"/>
          <w:sz w:val="16"/>
        </w:rPr>
        <w:t>, does not notify the user for the call release }</w:t>
      </w:r>
    </w:p>
    <w:p w14:paraId="5F561CA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5968A8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4D8F5E" w14:textId="77777777" w:rsidR="00EB676A" w:rsidRPr="00424E59" w:rsidRDefault="00EB676A" w:rsidP="00EB676A">
      <w:pPr>
        <w:keepNext/>
        <w:keepLines/>
        <w:spacing w:before="120"/>
        <w:ind w:left="1985" w:hanging="1985"/>
        <w:rPr>
          <w:rFonts w:ascii="Arial" w:hAnsi="Arial"/>
        </w:rPr>
      </w:pPr>
      <w:r w:rsidRPr="00424E59">
        <w:rPr>
          <w:rFonts w:ascii="Arial" w:hAnsi="Arial"/>
        </w:rPr>
        <w:t>6.2.19.2</w:t>
      </w:r>
      <w:r w:rsidRPr="00424E59">
        <w:rPr>
          <w:rFonts w:ascii="Arial" w:hAnsi="Arial"/>
        </w:rPr>
        <w:tab/>
        <w:t>Conformance requirements</w:t>
      </w:r>
    </w:p>
    <w:p w14:paraId="6982150A" w14:textId="77777777" w:rsidR="00EB676A" w:rsidRPr="00424E59" w:rsidRDefault="00EB676A" w:rsidP="00EB676A">
      <w:r w:rsidRPr="00424E59">
        <w:t xml:space="preserve">References: The conformance requirements covered in the present TC are specified in: TS 24.379 clauses </w:t>
      </w:r>
      <w:r w:rsidRPr="00424E59">
        <w:rPr>
          <w:lang w:eastAsia="ko-KR"/>
        </w:rPr>
        <w:t>11.1.6.2.2.2, 11.1.6.2.1.2, 11.1.6.2.1.4, 11.1.6.2.2.5</w:t>
      </w:r>
      <w:r w:rsidRPr="00424E59">
        <w:t>. Unless otherwise stated these are Rel-15 requirements.</w:t>
      </w:r>
    </w:p>
    <w:p w14:paraId="3E6DFF45" w14:textId="77777777" w:rsidR="00EB676A" w:rsidRPr="00424E59" w:rsidRDefault="00EB676A" w:rsidP="00EB676A">
      <w:r w:rsidRPr="00424E59">
        <w:t xml:space="preserve">[TS 24.379, clause </w:t>
      </w:r>
      <w:r w:rsidRPr="00424E59">
        <w:rPr>
          <w:lang w:eastAsia="ko-KR"/>
        </w:rPr>
        <w:t>11.1.6.2.2.2</w:t>
      </w:r>
      <w:r w:rsidRPr="00424E59">
        <w:t>]</w:t>
      </w:r>
    </w:p>
    <w:p w14:paraId="1CE6BD5B" w14:textId="77777777" w:rsidR="00EB676A" w:rsidRPr="00424E59" w:rsidRDefault="00EB676A" w:rsidP="00EB676A">
      <w:r w:rsidRPr="00424E59">
        <w:t>The MCPTT client shall follow the procedures for termination of multimedia sessions for ambient listening calls as specified in clause 11.1.6.2.1.2.</w:t>
      </w:r>
    </w:p>
    <w:p w14:paraId="5AFB03E1" w14:textId="77777777" w:rsidR="00EB676A" w:rsidRPr="00424E59" w:rsidRDefault="00EB676A" w:rsidP="00EB676A">
      <w:pPr>
        <w:keepLines/>
        <w:ind w:left="1135" w:hanging="851"/>
      </w:pPr>
      <w:r w:rsidRPr="00424E59">
        <w:t>NOTE:</w:t>
      </w:r>
      <w:r w:rsidRPr="00424E59">
        <w:tab/>
        <w:t>The terminating MCPTT client in an ambient listening call receives a SIP INVITE request with Replaces header field when using a pre-established session.</w:t>
      </w:r>
    </w:p>
    <w:p w14:paraId="6AD0B4F0" w14:textId="77777777" w:rsidR="00EB676A" w:rsidRPr="00424E59" w:rsidRDefault="00EB676A" w:rsidP="00EB676A">
      <w:r w:rsidRPr="00424E59">
        <w:t xml:space="preserve">[TS 24.379, clause </w:t>
      </w:r>
      <w:r w:rsidRPr="00424E59">
        <w:rPr>
          <w:lang w:eastAsia="ko-KR"/>
        </w:rPr>
        <w:t>11.1.6.2.1.2</w:t>
      </w:r>
      <w:r w:rsidRPr="00424E59">
        <w:t>]</w:t>
      </w:r>
    </w:p>
    <w:p w14:paraId="63BA5219"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7DEC6D1C" w14:textId="77777777" w:rsidR="00EB676A" w:rsidRPr="00424E59" w:rsidRDefault="00EB676A" w:rsidP="00EB676A">
      <w:pPr>
        <w:rPr>
          <w:lang w:eastAsia="ko-KR"/>
        </w:rPr>
      </w:pPr>
      <w:r w:rsidRPr="00424E59">
        <w:rPr>
          <w:lang w:eastAsia="ko-KR"/>
        </w:rPr>
        <w:t>The MCPTT client:</w:t>
      </w:r>
    </w:p>
    <w:p w14:paraId="7222B7D1" w14:textId="77777777" w:rsidR="00EB676A" w:rsidRPr="00424E59" w:rsidRDefault="00EB676A" w:rsidP="00EB676A">
      <w:pPr>
        <w:ind w:left="568" w:hanging="284"/>
      </w:pPr>
      <w:r w:rsidRPr="00424E59">
        <w:t>1)</w:t>
      </w:r>
      <w:r w:rsidRPr="00424E59">
        <w:tab/>
        <w:t>may reject the SIP INVITE request if either of the conditions in step a) or b) are met:</w:t>
      </w:r>
    </w:p>
    <w:p w14:paraId="38F2B574" w14:textId="77777777" w:rsidR="00EB676A" w:rsidRPr="00424E59" w:rsidRDefault="00EB676A" w:rsidP="00EB676A">
      <w:pPr>
        <w:ind w:left="851" w:hanging="284"/>
        <w:rPr>
          <w:lang w:eastAsia="ko-KR"/>
        </w:rPr>
      </w:pPr>
      <w:r w:rsidRPr="00424E59">
        <w:rPr>
          <w:lang w:eastAsia="ko-KR"/>
        </w:rPr>
        <w:t>a)</w:t>
      </w:r>
      <w:r w:rsidRPr="00424E59">
        <w:rPr>
          <w:lang w:eastAsia="ko-KR"/>
        </w:rPr>
        <w:tab/>
        <w:t>MCPTT client is already occupied in another session and the number of simultaneous sessions exceeds &lt;MaxCall&gt;, the maximum simultaneous MCPTT session for private call, as specified in TS 24.384 [50]; or</w:t>
      </w:r>
    </w:p>
    <w:p w14:paraId="5227E59A" w14:textId="77777777" w:rsidR="00EB676A" w:rsidRPr="00424E59" w:rsidRDefault="00EB676A" w:rsidP="00EB676A">
      <w:pPr>
        <w:ind w:left="851" w:hanging="284"/>
        <w:rPr>
          <w:lang w:eastAsia="ko-KR"/>
        </w:rPr>
      </w:pPr>
      <w:r w:rsidRPr="00424E59">
        <w:rPr>
          <w:lang w:eastAsia="ko-KR"/>
        </w:rPr>
        <w:t>b)</w:t>
      </w:r>
      <w:r w:rsidRPr="00424E59">
        <w:rPr>
          <w:lang w:eastAsia="ko-KR"/>
        </w:rPr>
        <w:tab/>
        <w:t>MCPTT client does not have enough resources to handle the call;</w:t>
      </w:r>
    </w:p>
    <w:p w14:paraId="5FA02334" w14:textId="77777777" w:rsidR="00EB676A" w:rsidRPr="00424E59" w:rsidRDefault="00EB676A" w:rsidP="00EB676A">
      <w:pPr>
        <w:ind w:left="851" w:hanging="284"/>
      </w:pPr>
      <w:r w:rsidRPr="00424E59">
        <w:t>c)</w:t>
      </w:r>
      <w:r w:rsidRPr="00424E59">
        <w:tab/>
        <w:t>if neither condition a) nor b) are met, continue with the rest of the steps;</w:t>
      </w:r>
    </w:p>
    <w:p w14:paraId="1D736F10" w14:textId="77777777" w:rsidR="00EB676A" w:rsidRPr="00424E59" w:rsidRDefault="00EB676A" w:rsidP="00EB676A">
      <w:pPr>
        <w:ind w:left="568" w:hanging="284"/>
        <w:rPr>
          <w:lang w:eastAsia="ko-KR"/>
        </w:rPr>
      </w:pPr>
      <w:r w:rsidRPr="00424E59">
        <w:rPr>
          <w:lang w:eastAsia="ko-KR"/>
        </w:rPr>
        <w:t>2)</w:t>
      </w:r>
      <w:r w:rsidRPr="00424E59">
        <w:rPr>
          <w:lang w:eastAsia="ko-KR"/>
        </w:rPr>
        <w:tab/>
        <w:t>if the SIP INVITE request is rejected in step 1):</w:t>
      </w:r>
    </w:p>
    <w:p w14:paraId="7078853D" w14:textId="77777777" w:rsidR="00EB676A" w:rsidRPr="00424E59" w:rsidRDefault="00EB676A" w:rsidP="00EB676A">
      <w:pPr>
        <w:ind w:left="851" w:hanging="284"/>
      </w:pPr>
      <w:r w:rsidRPr="00424E59">
        <w:t>a)</w:t>
      </w:r>
      <w:r w:rsidRPr="00424E59">
        <w:tab/>
        <w:t>shall respond towards the participating MCPTT function either with:</w:t>
      </w:r>
    </w:p>
    <w:p w14:paraId="5A9C597D" w14:textId="77777777" w:rsidR="00EB676A" w:rsidRPr="00424E59" w:rsidRDefault="00EB676A" w:rsidP="00EB676A">
      <w:pPr>
        <w:ind w:left="1135" w:hanging="284"/>
      </w:pPr>
      <w:r w:rsidRPr="00424E59">
        <w:t>i)</w:t>
      </w:r>
      <w:r w:rsidRPr="00424E59">
        <w:tab/>
        <w:t>an appropriate reject code as specified in 3GPP TS 24.229 [4] and warning texts as specified in clause 4.4.2; or</w:t>
      </w:r>
    </w:p>
    <w:p w14:paraId="3B21F2A4" w14:textId="77777777" w:rsidR="00EB676A" w:rsidRPr="00424E59" w:rsidRDefault="00EB676A" w:rsidP="00EB676A">
      <w:pPr>
        <w:ind w:left="1135" w:hanging="284"/>
      </w:pPr>
      <w:r w:rsidRPr="00424E59">
        <w:t>ii)</w:t>
      </w:r>
      <w:r w:rsidRPr="00424E59">
        <w:tab/>
        <w:t>with a SIP 480 (Temporarily unavailable) response not including warning texts if the user is authorised to restrict the reason for failure according to &lt;allow-failure-restriction&gt; as specified in 3GPP TS 24.384 [50]; and</w:t>
      </w:r>
    </w:p>
    <w:p w14:paraId="20665C71" w14:textId="77777777" w:rsidR="00EB676A" w:rsidRPr="00424E59" w:rsidRDefault="00EB676A" w:rsidP="00EB676A">
      <w:pPr>
        <w:ind w:left="851" w:hanging="284"/>
      </w:pPr>
      <w:r w:rsidRPr="00424E59">
        <w:t>b)</w:t>
      </w:r>
      <w:r w:rsidRPr="00424E59">
        <w:tab/>
        <w:t>skip the rest of the steps of this clause;</w:t>
      </w:r>
    </w:p>
    <w:p w14:paraId="11F50CE2" w14:textId="77777777" w:rsidR="00EB676A" w:rsidRPr="00424E59" w:rsidRDefault="00EB676A" w:rsidP="00EB676A">
      <w:pPr>
        <w:ind w:left="568" w:hanging="284"/>
      </w:pPr>
      <w:r w:rsidRPr="00424E59">
        <w:t>3)</w:t>
      </w:r>
      <w:r w:rsidRPr="00424E59">
        <w:tab/>
        <w:t>if the SDP offer of the SIP INVITE request contains an "a=key-mgmt" attribute field with a "mikey" attribute value containing a MIKEY-SAKKE I_MESSAGE:</w:t>
      </w:r>
    </w:p>
    <w:p w14:paraId="00FBE590" w14:textId="77777777" w:rsidR="00EB676A" w:rsidRPr="00424E59" w:rsidRDefault="00EB676A" w:rsidP="00EB676A">
      <w:pPr>
        <w:ind w:left="851" w:hanging="284"/>
      </w:pPr>
      <w:r w:rsidRPr="00424E59">
        <w:rPr>
          <w:lang w:eastAsia="ko-KR"/>
        </w:rPr>
        <w:t>a)</w:t>
      </w:r>
      <w:r w:rsidRPr="00424E59">
        <w:rPr>
          <w:lang w:eastAsia="ko-KR"/>
        </w:rPr>
        <w:tab/>
        <w:t xml:space="preserve">shall extract the </w:t>
      </w:r>
      <w:r w:rsidRPr="00424E59">
        <w:t>MCPTT ID of the originating MCPTT from the initiator field (IDRi) of the I_MESSAGE as described in 3GPP TS 33.180 [78];</w:t>
      </w:r>
    </w:p>
    <w:p w14:paraId="5AA28646" w14:textId="77777777" w:rsidR="00EB676A" w:rsidRPr="00424E59" w:rsidRDefault="00EB676A" w:rsidP="00EB676A">
      <w:pPr>
        <w:ind w:left="851" w:hanging="284"/>
      </w:pPr>
      <w:r w:rsidRPr="00424E59">
        <w:t>b)</w:t>
      </w:r>
      <w:r w:rsidRPr="00424E59">
        <w:tab/>
        <w:t>shall convert the MCPTT ID to a UID as described in 3GPP TS 33.180 [78];</w:t>
      </w:r>
    </w:p>
    <w:p w14:paraId="280617C7" w14:textId="77777777" w:rsidR="00EB676A" w:rsidRPr="00424E59" w:rsidRDefault="00EB676A" w:rsidP="00EB676A">
      <w:pPr>
        <w:ind w:left="851" w:hanging="284"/>
      </w:pPr>
      <w:r w:rsidRPr="00424E59">
        <w:t>c)</w:t>
      </w:r>
      <w:r w:rsidRPr="00424E59">
        <w:tab/>
        <w:t>shall use the UID to validate the signature of the MIKEY-SAKKE I_MESSAGE as described in 3GPP TS 33.180 [78];</w:t>
      </w:r>
    </w:p>
    <w:p w14:paraId="0CCB0543" w14:textId="77777777" w:rsidR="00EB676A" w:rsidRPr="00424E59" w:rsidRDefault="00EB676A" w:rsidP="00EB676A">
      <w:pPr>
        <w:ind w:left="851" w:hanging="284"/>
      </w:pPr>
      <w:r w:rsidRPr="00424E59">
        <w:rPr>
          <w:lang w:eastAsia="ko-KR"/>
        </w:rPr>
        <w:t>d)</w:t>
      </w:r>
      <w:r w:rsidRPr="00424E59">
        <w:rPr>
          <w:lang w:eastAsia="ko-KR"/>
        </w:rPr>
        <w:tab/>
        <w:t xml:space="preserve">if authentication verification of the </w:t>
      </w:r>
      <w:r w:rsidRPr="00424E59">
        <w:t xml:space="preserve">MIKEY-SAKKE I_MESSAGE fails, shall </w:t>
      </w:r>
      <w:r w:rsidRPr="00424E59">
        <w:rPr>
          <w:lang w:eastAsia="ko-KR"/>
        </w:rPr>
        <w:t xml:space="preserve">reject the </w:t>
      </w:r>
      <w:r w:rsidRPr="00424E59">
        <w:t>SIP INVITE request with a SIP 488 (Not Acceptable Here) response as specified in IETF RFC 4567 [47], and include warning text set to "</w:t>
      </w:r>
      <w:r w:rsidRPr="00424E59">
        <w:rPr>
          <w:lang w:eastAsia="ko-KR"/>
        </w:rPr>
        <w:t xml:space="preserve">136 authentication of the MIKEY-SAKKE I_MESSAGE failed" </w:t>
      </w:r>
      <w:r w:rsidRPr="00424E59">
        <w:t xml:space="preserve">in a Warning header field </w:t>
      </w:r>
      <w:r w:rsidRPr="00424E59">
        <w:rPr>
          <w:lang w:eastAsia="ko-KR"/>
        </w:rPr>
        <w:t>as specified in clause</w:t>
      </w:r>
      <w:r w:rsidRPr="00424E59">
        <w:t> 4.4; and</w:t>
      </w:r>
    </w:p>
    <w:p w14:paraId="63959841" w14:textId="77777777" w:rsidR="00EB676A" w:rsidRPr="00424E59" w:rsidRDefault="00EB676A" w:rsidP="00EB676A">
      <w:pPr>
        <w:ind w:left="851" w:hanging="284"/>
      </w:pPr>
      <w:r w:rsidRPr="00424E59">
        <w:t>e)</w:t>
      </w:r>
      <w:r w:rsidRPr="00424E59">
        <w:tab/>
        <w:t>if the signature of the MIKEY-SAKKE I_MESSAGE was successfully validated:</w:t>
      </w:r>
    </w:p>
    <w:p w14:paraId="7CFEE94D" w14:textId="77777777" w:rsidR="00EB676A" w:rsidRPr="00424E59" w:rsidRDefault="00EB676A" w:rsidP="00EB676A">
      <w:pPr>
        <w:ind w:left="1135" w:hanging="284"/>
      </w:pPr>
      <w:r w:rsidRPr="00424E59">
        <w:t>i)</w:t>
      </w:r>
      <w:r w:rsidRPr="00424E59">
        <w:tab/>
        <w:t>shall extract and decrypt the encapsulated PCK using the terminating user's (KMS provisioned) UID key as described in 3GPP TS 33.180 [78]; and</w:t>
      </w:r>
    </w:p>
    <w:p w14:paraId="5A491A32" w14:textId="77777777" w:rsidR="00EB676A" w:rsidRPr="00424E59" w:rsidRDefault="00EB676A" w:rsidP="00EB676A">
      <w:pPr>
        <w:ind w:left="1135" w:hanging="284"/>
      </w:pPr>
      <w:r w:rsidRPr="00424E59">
        <w:t>ii)</w:t>
      </w:r>
      <w:r w:rsidRPr="00424E59">
        <w:tab/>
        <w:t>shall extract the PCK-ID, from the payload as specified in 3GPP TS 33.180 [78];</w:t>
      </w:r>
    </w:p>
    <w:p w14:paraId="417EC74E" w14:textId="77777777" w:rsidR="00EB676A" w:rsidRPr="00424E59" w:rsidRDefault="00EB676A" w:rsidP="00EB676A">
      <w:pPr>
        <w:keepLines/>
        <w:ind w:left="1135" w:hanging="851"/>
      </w:pPr>
      <w:r w:rsidRPr="00424E59">
        <w:t>NOTE 1:</w:t>
      </w:r>
      <w:r w:rsidRPr="00424E59">
        <w:tab/>
        <w:t>With the PCK successfully shared between the originating MCPTT client and the terminating MCPTT client, both clients are able to use SRTP/SRTCP to create an end-to-end secure session.</w:t>
      </w:r>
    </w:p>
    <w:p w14:paraId="37B0DEB1" w14:textId="77777777" w:rsidR="00EB676A" w:rsidRPr="00424E59" w:rsidRDefault="00EB676A" w:rsidP="00EB676A">
      <w:pPr>
        <w:ind w:left="568" w:hanging="284"/>
        <w:rPr>
          <w:lang w:eastAsia="ko-KR"/>
        </w:rPr>
      </w:pPr>
      <w:r w:rsidRPr="00424E59">
        <w:t>4)</w:t>
      </w:r>
      <w:r w:rsidRPr="00424E59">
        <w:tab/>
        <w:t>may check if a Resource-Priority header field is included in the incoming SIP INVITE request and may perform further actions outside the scope of this specification to act upon an included Resource-Priority header field as specified in 3GPP TS 24.229 [4]</w:t>
      </w:r>
      <w:r w:rsidRPr="00424E59">
        <w:rPr>
          <w:lang w:eastAsia="ko-KR"/>
        </w:rPr>
        <w:t>;</w:t>
      </w:r>
    </w:p>
    <w:p w14:paraId="175C0099" w14:textId="77777777" w:rsidR="00EB676A" w:rsidRPr="00424E59" w:rsidRDefault="00EB676A" w:rsidP="00EB676A">
      <w:pPr>
        <w:ind w:left="568" w:hanging="284"/>
        <w:rPr>
          <w:lang w:eastAsia="ko-KR"/>
        </w:rPr>
      </w:pPr>
      <w:r w:rsidRPr="00424E59">
        <w:t>5)</w:t>
      </w:r>
      <w:r w:rsidRPr="00424E59">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sidRPr="00424E59">
        <w:rPr>
          <w:lang w:eastAsia="ko-KR"/>
        </w:rPr>
        <w:t>u</w:t>
      </w:r>
      <w:r w:rsidRPr="00424E59">
        <w:t xml:space="preserve">ser the MCPTT ID of the </w:t>
      </w:r>
      <w:r w:rsidRPr="00424E59">
        <w:rPr>
          <w:lang w:eastAsia="ko-KR"/>
        </w:rPr>
        <w:t>i</w:t>
      </w:r>
      <w:r w:rsidRPr="00424E59">
        <w:t xml:space="preserve">nviting MCPTT </w:t>
      </w:r>
      <w:r w:rsidRPr="00424E59">
        <w:rPr>
          <w:lang w:eastAsia="ko-KR"/>
        </w:rPr>
        <w:t>u</w:t>
      </w:r>
      <w:r w:rsidRPr="00424E59">
        <w:t>ser</w:t>
      </w:r>
      <w:r w:rsidRPr="00424E59">
        <w:rPr>
          <w:lang w:eastAsia="ko-KR"/>
        </w:rPr>
        <w:t>;</w:t>
      </w:r>
    </w:p>
    <w:p w14:paraId="3F8FAE52" w14:textId="77777777" w:rsidR="00EB676A" w:rsidRPr="00424E59" w:rsidRDefault="00EB676A" w:rsidP="00EB676A">
      <w:pPr>
        <w:ind w:left="568" w:hanging="284"/>
        <w:rPr>
          <w:lang w:eastAsia="ko-KR"/>
        </w:rPr>
      </w:pPr>
      <w:r w:rsidRPr="00424E59">
        <w:t>6)</w:t>
      </w:r>
      <w:r w:rsidRPr="00424E59">
        <w:tab/>
        <w:t xml:space="preserve">shall perform the automatic commencement procedures specified in </w:t>
      </w:r>
      <w:r w:rsidRPr="00424E59">
        <w:rPr>
          <w:lang w:eastAsia="ko-KR"/>
        </w:rPr>
        <w:t>clause</w:t>
      </w:r>
      <w:r w:rsidRPr="00424E59">
        <w:t> </w:t>
      </w:r>
      <w:r w:rsidRPr="00424E59">
        <w:rPr>
          <w:lang w:eastAsia="ko-KR"/>
        </w:rPr>
        <w:t>6.2.3.1.1;</w:t>
      </w:r>
    </w:p>
    <w:p w14:paraId="061F573C" w14:textId="77777777" w:rsidR="00EB676A" w:rsidRPr="00424E59" w:rsidRDefault="00EB676A" w:rsidP="00EB676A">
      <w:pPr>
        <w:keepLines/>
        <w:ind w:left="1135" w:hanging="851"/>
      </w:pPr>
      <w:r w:rsidRPr="00424E59">
        <w:t>NOTE 2:</w:t>
      </w:r>
      <w:r w:rsidRPr="00424E59">
        <w:tab/>
        <w:t>Auto-answer is the commencement mode for both participants in locally initiated and remotely initiated ambient listening calls.</w:t>
      </w:r>
    </w:p>
    <w:p w14:paraId="7B624B4C" w14:textId="77777777" w:rsidR="00EB676A" w:rsidRPr="00424E59" w:rsidRDefault="00EB676A" w:rsidP="00EB676A">
      <w:pPr>
        <w:ind w:left="568" w:hanging="284"/>
        <w:rPr>
          <w:lang w:eastAsia="ko-KR"/>
        </w:rPr>
      </w:pPr>
      <w:r w:rsidRPr="00424E59">
        <w:rPr>
          <w:lang w:eastAsia="ko-KR"/>
        </w:rPr>
        <w:t>7)</w:t>
      </w:r>
      <w:r w:rsidRPr="00424E59">
        <w:rPr>
          <w:lang w:eastAsia="ko-KR"/>
        </w:rPr>
        <w:tab/>
        <w:t xml:space="preserve">if the </w:t>
      </w:r>
      <w:r w:rsidRPr="00424E59">
        <w:t>&lt;ambient-listening-type&gt; element contained in the application/vnd.3gpp.mcptt-info+xml MIME body in the received SIP INVITE request was set to a value of "remote-init":</w:t>
      </w:r>
    </w:p>
    <w:p w14:paraId="04EF8CC9" w14:textId="77777777" w:rsidR="00EB676A" w:rsidRPr="00424E59" w:rsidRDefault="00EB676A" w:rsidP="00EB676A">
      <w:pPr>
        <w:ind w:left="851" w:hanging="284"/>
        <w:rPr>
          <w:lang w:eastAsia="ko-KR"/>
        </w:rPr>
      </w:pPr>
      <w:r w:rsidRPr="00424E59">
        <w:rPr>
          <w:lang w:eastAsia="ko-KR"/>
        </w:rPr>
        <w:t>a)</w:t>
      </w:r>
      <w:r w:rsidRPr="00424E59">
        <w:rPr>
          <w:lang w:eastAsia="ko-KR"/>
        </w:rPr>
        <w:tab/>
        <w:t>shall cache the value of "listened-to MCPTT user" as the ambient listening client role for this call; or;</w:t>
      </w:r>
    </w:p>
    <w:p w14:paraId="74F8BD54" w14:textId="77777777" w:rsidR="00EB676A" w:rsidRPr="00424E59" w:rsidRDefault="00EB676A" w:rsidP="00EB676A">
      <w:pPr>
        <w:ind w:left="851" w:hanging="284"/>
      </w:pPr>
      <w:r w:rsidRPr="00424E59">
        <w:rPr>
          <w:lang w:eastAsia="ko-KR"/>
        </w:rPr>
        <w:t>b)</w:t>
      </w:r>
      <w:r w:rsidRPr="00424E59">
        <w:rPr>
          <w:lang w:eastAsia="ko-KR"/>
        </w:rPr>
        <w:tab/>
        <w:t xml:space="preserve">if the </w:t>
      </w:r>
      <w:r w:rsidRPr="00424E59">
        <w:t xml:space="preserve">&lt;ambient-listening-type&gt; element contained in the application/vnd.3gpp.mcptt-info+xml MIME body was set to a value of "local-init" " </w:t>
      </w:r>
      <w:r w:rsidRPr="00424E59">
        <w:rPr>
          <w:lang w:eastAsia="ko-KR"/>
        </w:rPr>
        <w:t>shall cache the value of "listening MCPTT user" as the ambient listening client role for this call;</w:t>
      </w:r>
    </w:p>
    <w:p w14:paraId="05843635" w14:textId="77777777" w:rsidR="00EB676A" w:rsidRPr="00424E59" w:rsidRDefault="00EB676A" w:rsidP="00EB676A">
      <w:pPr>
        <w:ind w:left="568" w:hanging="284"/>
      </w:pPr>
      <w:r w:rsidRPr="00424E59">
        <w:t>8)</w:t>
      </w:r>
      <w:r w:rsidRPr="00424E59">
        <w:tab/>
        <w:t>if the received SIP INVITE request</w:t>
      </w:r>
      <w:r w:rsidRPr="00424E59">
        <w:rPr>
          <w:lang w:eastAsia="ko-KR"/>
        </w:rPr>
        <w:t xml:space="preserve"> includes an alert-info header field as specified in </w:t>
      </w:r>
      <w:r w:rsidRPr="00424E59">
        <w:t>IETF RFC 3261 [24] and as updated by IETF RFC 7462 [77] set to a value of "&lt;</w:t>
      </w:r>
      <w:hyperlink r:id="rId15" w:history="1">
        <w:r w:rsidRPr="00424E59">
          <w:rPr>
            <w:rFonts w:eastAsia="Malgun Gothic"/>
            <w:color w:val="0563C1"/>
            <w:u w:val="single"/>
          </w:rPr>
          <w:t>file:///dev/null</w:t>
        </w:r>
      </w:hyperlink>
      <w:r w:rsidRPr="00424E59">
        <w:t>&gt;" shall not give any indication of the progress of the call to the MCPTT user;</w:t>
      </w:r>
    </w:p>
    <w:p w14:paraId="3C2037F1" w14:textId="77777777" w:rsidR="00EB676A" w:rsidRPr="00424E59" w:rsidRDefault="00EB676A" w:rsidP="00EB676A">
      <w:pPr>
        <w:keepLines/>
        <w:ind w:left="1135" w:hanging="851"/>
      </w:pPr>
      <w:r w:rsidRPr="00424E59">
        <w:t>NOTE 3:</w:t>
      </w:r>
      <w:r w:rsidRPr="00424E59">
        <w:tab/>
        <w:t>The alert-info header field having the value of "&lt;</w:t>
      </w:r>
      <w:hyperlink r:id="rId16" w:history="1">
        <w:r w:rsidRPr="00424E59">
          <w:rPr>
            <w:rFonts w:eastAsia="Malgun Gothic"/>
            <w:color w:val="0563C1"/>
            <w:u w:val="single"/>
          </w:rPr>
          <w:t>file:///dev/null</w:t>
        </w:r>
      </w:hyperlink>
      <w:r w:rsidRPr="00424E59">
        <w:t>&gt;" is intended to result in having a "null" alert, i.e. an alert with no content or physical manifestation of any kind.</w:t>
      </w:r>
    </w:p>
    <w:p w14:paraId="3B0EE43B" w14:textId="77777777" w:rsidR="00EB676A" w:rsidRPr="00424E59" w:rsidRDefault="00EB676A" w:rsidP="00EB676A">
      <w:pPr>
        <w:ind w:left="568" w:hanging="284"/>
        <w:rPr>
          <w:lang w:eastAsia="ko-KR"/>
        </w:rPr>
      </w:pPr>
      <w:r w:rsidRPr="00424E59">
        <w:rPr>
          <w:lang w:eastAsia="ko-KR"/>
        </w:rPr>
        <w:t>9)</w:t>
      </w:r>
      <w:r w:rsidRPr="00424E59">
        <w:rPr>
          <w:lang w:eastAsia="ko-KR"/>
        </w:rPr>
        <w:tab/>
        <w:t xml:space="preserve">if the </w:t>
      </w:r>
      <w:r w:rsidRPr="00424E59">
        <w:t xml:space="preserve">&lt;ambient-listening-type&gt; element contained in the application/vnd.3gpp.mcptt-info+xml MIME body is set to a value of "local-init", should provide an indication to the MCPTT </w:t>
      </w:r>
      <w:r w:rsidRPr="00424E59">
        <w:rPr>
          <w:lang w:eastAsia="ko-KR"/>
        </w:rPr>
        <w:t>u</w:t>
      </w:r>
      <w:r w:rsidRPr="00424E59">
        <w:t>ser that the ambient listening call is in progress</w:t>
      </w:r>
      <w:r w:rsidRPr="00424E59">
        <w:rPr>
          <w:lang w:eastAsia="ko-KR"/>
        </w:rPr>
        <w:t>; and</w:t>
      </w:r>
    </w:p>
    <w:p w14:paraId="45567071" w14:textId="77777777" w:rsidR="00EB676A" w:rsidRPr="00424E59" w:rsidRDefault="00EB676A" w:rsidP="00EB676A">
      <w:pPr>
        <w:keepLines/>
        <w:ind w:left="1135" w:hanging="851"/>
      </w:pPr>
      <w:r w:rsidRPr="00424E59">
        <w:t>NOTE 4:</w:t>
      </w:r>
      <w:r w:rsidRPr="00424E59">
        <w:tab/>
        <w:t>The terminating user in a remotely initiated ambient listening is the listened-to MCPTT user and is intended to be totally unaware that their microphone is activated and a call is in progress.</w:t>
      </w:r>
    </w:p>
    <w:p w14:paraId="2024840E" w14:textId="77777777" w:rsidR="00EB676A" w:rsidRPr="00424E59" w:rsidRDefault="00EB676A" w:rsidP="00EB676A">
      <w:pPr>
        <w:ind w:left="568" w:hanging="284"/>
      </w:pPr>
      <w:r w:rsidRPr="00424E59">
        <w:rPr>
          <w:rFonts w:eastAsia="Malgun Gothic"/>
        </w:rPr>
        <w:t>10)</w:t>
      </w:r>
      <w:r w:rsidRPr="00424E59">
        <w:rPr>
          <w:rFonts w:eastAsia="Malgun Gothic"/>
        </w:rPr>
        <w:tab/>
        <w:t xml:space="preserve">shall cache as the ambient listening type for the call the value contained in the </w:t>
      </w:r>
      <w:r w:rsidRPr="00424E59">
        <w:t>&lt;ambient-listening-type&gt; element of the application/vnd.3gpp.mcptt-info+xml MIME body contained in the received SIP INVITE request.</w:t>
      </w:r>
    </w:p>
    <w:p w14:paraId="33EAE13B" w14:textId="77777777" w:rsidR="00EB676A" w:rsidRPr="00424E59" w:rsidRDefault="00EB676A" w:rsidP="00EB676A">
      <w:r w:rsidRPr="00424E59">
        <w:t xml:space="preserve">[TS 24.379, clause </w:t>
      </w:r>
      <w:r w:rsidRPr="00424E59">
        <w:rPr>
          <w:lang w:eastAsia="ko-KR"/>
        </w:rPr>
        <w:t>11.1.6.2.1.4</w:t>
      </w:r>
      <w:r w:rsidRPr="00424E59">
        <w:t>]</w:t>
      </w:r>
    </w:p>
    <w:p w14:paraId="54CF6D99" w14:textId="77777777" w:rsidR="00EB676A" w:rsidRPr="00424E59" w:rsidRDefault="00EB676A" w:rsidP="00EB676A">
      <w:r w:rsidRPr="00424E59">
        <w:t>...</w:t>
      </w:r>
    </w:p>
    <w:p w14:paraId="34AC6644" w14:textId="77777777" w:rsidR="00EB676A" w:rsidRPr="00424E59" w:rsidRDefault="00EB676A" w:rsidP="00EB676A">
      <w:pPr>
        <w:rPr>
          <w:lang w:eastAsia="ko-KR"/>
        </w:rPr>
      </w:pPr>
      <w:r w:rsidRPr="00424E59">
        <w:rPr>
          <w:lang w:eastAsia="ko-KR"/>
        </w:rPr>
        <w:t>Upon receipt of a SIP BYE request in the dialog of an ambient listening session, the MCPTT client:</w:t>
      </w:r>
    </w:p>
    <w:p w14:paraId="54DC16D1" w14:textId="77777777" w:rsidR="00EB676A" w:rsidRPr="00424E59" w:rsidRDefault="00EB676A" w:rsidP="00EB676A">
      <w:pPr>
        <w:ind w:left="568" w:hanging="284"/>
      </w:pPr>
      <w:r w:rsidRPr="00424E59">
        <w:t>1)</w:t>
      </w:r>
      <w:r w:rsidRPr="00424E59">
        <w:tab/>
        <w:t>shall comply with the procedures of subclause 6.2.6;</w:t>
      </w:r>
    </w:p>
    <w:p w14:paraId="1A644125" w14:textId="77777777" w:rsidR="00EB676A" w:rsidRPr="00424E59" w:rsidRDefault="00EB676A" w:rsidP="00EB676A">
      <w:pPr>
        <w:ind w:left="568" w:hanging="284"/>
      </w:pPr>
      <w:r w:rsidRPr="00424E59">
        <w:t>2)</w:t>
      </w:r>
      <w:r w:rsidRPr="00424E59">
        <w:tab/>
        <w:t xml:space="preserve">if the cached </w:t>
      </w:r>
      <w:r w:rsidRPr="00424E59">
        <w:rPr>
          <w:lang w:eastAsia="ko-KR"/>
        </w:rPr>
        <w:t>ambient listening client role</w:t>
      </w:r>
      <w:r w:rsidRPr="00424E59">
        <w:t xml:space="preserve"> is equal to "listened-to MCPTT user", shall provide no indication that an ambient listening call has been terminated;</w:t>
      </w:r>
    </w:p>
    <w:p w14:paraId="1323ED87" w14:textId="77777777" w:rsidR="00EB676A" w:rsidRPr="00424E59" w:rsidRDefault="00EB676A" w:rsidP="00EB676A">
      <w:pPr>
        <w:ind w:left="568" w:hanging="284"/>
      </w:pPr>
      <w:r w:rsidRPr="00424E59">
        <w:t>3)</w:t>
      </w:r>
      <w:r w:rsidRPr="00424E59">
        <w:tab/>
        <w:t xml:space="preserve">if the cached </w:t>
      </w:r>
      <w:r w:rsidRPr="00424E59">
        <w:rPr>
          <w:lang w:eastAsia="ko-KR"/>
        </w:rPr>
        <w:t>ambient listening client role</w:t>
      </w:r>
      <w:r w:rsidRPr="00424E59">
        <w:t xml:space="preserve"> is equal to "listening MCPTT user", may provide an indication to the MCPTT user that the ambient listening call has been terminated; and</w:t>
      </w:r>
    </w:p>
    <w:p w14:paraId="645C19A6" w14:textId="77777777" w:rsidR="00EB676A" w:rsidRPr="00424E59" w:rsidRDefault="00EB676A" w:rsidP="00EB676A">
      <w:pPr>
        <w:ind w:left="568" w:hanging="284"/>
        <w:rPr>
          <w:lang w:eastAsia="ko-KR"/>
        </w:rPr>
      </w:pPr>
      <w:r w:rsidRPr="00424E59">
        <w:t>4)</w:t>
      </w:r>
      <w:r w:rsidRPr="00424E59">
        <w:tab/>
      </w:r>
      <w:r w:rsidRPr="00424E59">
        <w:rPr>
          <w:lang w:eastAsia="ko-KR"/>
        </w:rPr>
        <w:t>shall clear the cache of the data stored as:</w:t>
      </w:r>
    </w:p>
    <w:p w14:paraId="3C50EBB1" w14:textId="77777777" w:rsidR="00EB676A" w:rsidRPr="00424E59" w:rsidRDefault="00EB676A" w:rsidP="00EB676A">
      <w:pPr>
        <w:ind w:left="851" w:hanging="284"/>
        <w:rPr>
          <w:lang w:eastAsia="ko-KR"/>
        </w:rPr>
      </w:pPr>
      <w:r w:rsidRPr="00424E59">
        <w:rPr>
          <w:lang w:eastAsia="ko-KR"/>
        </w:rPr>
        <w:t>a)</w:t>
      </w:r>
      <w:r w:rsidRPr="00424E59">
        <w:rPr>
          <w:lang w:eastAsia="ko-KR"/>
        </w:rPr>
        <w:tab/>
        <w:t>ambient listening client role; and</w:t>
      </w:r>
    </w:p>
    <w:p w14:paraId="076EBED8" w14:textId="77777777" w:rsidR="00EB676A" w:rsidRPr="00424E59" w:rsidRDefault="00EB676A" w:rsidP="00EB676A">
      <w:pPr>
        <w:ind w:left="851" w:hanging="284"/>
      </w:pPr>
      <w:r w:rsidRPr="00424E59">
        <w:rPr>
          <w:rFonts w:eastAsia="Malgun Gothic"/>
        </w:rPr>
        <w:t>b)</w:t>
      </w:r>
      <w:r w:rsidRPr="00424E59">
        <w:rPr>
          <w:rFonts w:eastAsia="Malgun Gothic"/>
        </w:rPr>
        <w:tab/>
        <w:t>ambient listening type</w:t>
      </w:r>
      <w:r w:rsidRPr="00424E59">
        <w:t>.</w:t>
      </w:r>
    </w:p>
    <w:p w14:paraId="3E9C1A45" w14:textId="77777777" w:rsidR="00EB676A" w:rsidRPr="00424E59" w:rsidRDefault="00EB676A" w:rsidP="00EB676A">
      <w:r w:rsidRPr="00424E59">
        <w:t xml:space="preserve">[TS 24.379, clause </w:t>
      </w:r>
      <w:r w:rsidRPr="00424E59">
        <w:rPr>
          <w:lang w:eastAsia="ko-KR"/>
        </w:rPr>
        <w:t>11.1.6.2.2.5</w:t>
      </w:r>
      <w:r w:rsidRPr="00424E59">
        <w:t>]</w:t>
      </w:r>
    </w:p>
    <w:p w14:paraId="05A88C95" w14:textId="77777777" w:rsidR="00EB676A" w:rsidRPr="00424E59" w:rsidRDefault="00EB676A" w:rsidP="00EB676A">
      <w:r w:rsidRPr="00424E59">
        <w:t>This clause is referenced from other procedures.</w:t>
      </w:r>
    </w:p>
    <w:p w14:paraId="2E25D67E" w14:textId="77777777" w:rsidR="00EB676A" w:rsidRPr="00424E59" w:rsidRDefault="00EB676A" w:rsidP="00EB676A">
      <w:pPr>
        <w:rPr>
          <w:lang w:eastAsia="ko-KR"/>
        </w:rPr>
      </w:pPr>
      <w:r w:rsidRPr="00424E59">
        <w:rPr>
          <w:lang w:eastAsia="ko-KR"/>
        </w:rPr>
        <w:t>Upon receiving an interaction with the media plane indicating release of the ambient listening call but preservation of the pre-established session as specified in clause 9.2 of 3GPP TS 24.380 [5], the MCPTT client:</w:t>
      </w:r>
    </w:p>
    <w:p w14:paraId="7CA2799C" w14:textId="77777777" w:rsidR="00EB676A" w:rsidRPr="00424E59" w:rsidRDefault="00EB676A" w:rsidP="00EB676A">
      <w:pPr>
        <w:ind w:left="568" w:hanging="284"/>
      </w:pPr>
      <w:r w:rsidRPr="00424E59">
        <w:t>1)</w:t>
      </w:r>
      <w:r w:rsidRPr="00424E59">
        <w:tab/>
        <w:t xml:space="preserve">if the cached </w:t>
      </w:r>
      <w:r w:rsidRPr="00424E59">
        <w:rPr>
          <w:lang w:eastAsia="ko-KR"/>
        </w:rPr>
        <w:t>ambient listening client role</w:t>
      </w:r>
      <w:r w:rsidRPr="00424E59">
        <w:t xml:space="preserve"> is equal to "listened-to MCPTT user", shall provide no indication that an ambient listening call has been terminated;</w:t>
      </w:r>
    </w:p>
    <w:p w14:paraId="00204DB6" w14:textId="77777777" w:rsidR="00EB676A" w:rsidRPr="00424E59" w:rsidRDefault="00EB676A" w:rsidP="00EB676A">
      <w:pPr>
        <w:ind w:left="568" w:hanging="284"/>
      </w:pPr>
      <w:r w:rsidRPr="00424E59">
        <w:t>2)</w:t>
      </w:r>
      <w:r w:rsidRPr="00424E59">
        <w:tab/>
        <w:t xml:space="preserve">if the cached </w:t>
      </w:r>
      <w:r w:rsidRPr="00424E59">
        <w:rPr>
          <w:lang w:eastAsia="ko-KR"/>
        </w:rPr>
        <w:t>ambient listening client role</w:t>
      </w:r>
      <w:r w:rsidRPr="00424E59">
        <w:t xml:space="preserve"> is equal to "listening MCPTT user", may provide an indication to the MCPTT user that the ambient listening call has been terminated; and</w:t>
      </w:r>
    </w:p>
    <w:p w14:paraId="7251F24A" w14:textId="77777777" w:rsidR="00EB676A" w:rsidRPr="00424E59" w:rsidRDefault="00EB676A" w:rsidP="00EB676A">
      <w:pPr>
        <w:ind w:left="568" w:hanging="284"/>
        <w:rPr>
          <w:lang w:eastAsia="ko-KR"/>
        </w:rPr>
      </w:pPr>
      <w:r w:rsidRPr="00424E59">
        <w:t>3)</w:t>
      </w:r>
      <w:r w:rsidRPr="00424E59">
        <w:tab/>
      </w:r>
      <w:r w:rsidRPr="00424E59">
        <w:rPr>
          <w:lang w:eastAsia="ko-KR"/>
        </w:rPr>
        <w:t>shall clear the cache of the data stored as:</w:t>
      </w:r>
    </w:p>
    <w:p w14:paraId="4CC90369" w14:textId="77777777" w:rsidR="00EB676A" w:rsidRPr="00424E59" w:rsidRDefault="00EB676A" w:rsidP="00EB676A">
      <w:pPr>
        <w:ind w:left="851" w:hanging="284"/>
        <w:rPr>
          <w:lang w:eastAsia="ko-KR"/>
        </w:rPr>
      </w:pPr>
      <w:r w:rsidRPr="00424E59">
        <w:rPr>
          <w:lang w:eastAsia="ko-KR"/>
        </w:rPr>
        <w:t>a)</w:t>
      </w:r>
      <w:r w:rsidRPr="00424E59">
        <w:rPr>
          <w:lang w:eastAsia="ko-KR"/>
        </w:rPr>
        <w:tab/>
        <w:t>ambient listening client role; and</w:t>
      </w:r>
    </w:p>
    <w:p w14:paraId="5694A50A" w14:textId="77777777" w:rsidR="00EB676A" w:rsidRPr="00424E59" w:rsidRDefault="00EB676A" w:rsidP="00EB676A">
      <w:pPr>
        <w:ind w:left="851" w:hanging="284"/>
      </w:pPr>
      <w:r w:rsidRPr="00424E59">
        <w:rPr>
          <w:rFonts w:eastAsia="Malgun Gothic"/>
        </w:rPr>
        <w:t>b)</w:t>
      </w:r>
      <w:r w:rsidRPr="00424E59">
        <w:rPr>
          <w:rFonts w:eastAsia="Malgun Gothic"/>
        </w:rPr>
        <w:tab/>
        <w:t>ambient listening type</w:t>
      </w:r>
      <w:r w:rsidRPr="00424E59">
        <w:t>.</w:t>
      </w:r>
    </w:p>
    <w:p w14:paraId="1F8C5EEE" w14:textId="77777777" w:rsidR="00EB676A" w:rsidRPr="00424E59" w:rsidRDefault="00EB676A" w:rsidP="00EB676A">
      <w:pPr>
        <w:keepNext/>
        <w:keepLines/>
        <w:spacing w:before="120"/>
        <w:ind w:left="1985" w:hanging="1985"/>
        <w:rPr>
          <w:rFonts w:ascii="Arial" w:hAnsi="Arial"/>
        </w:rPr>
      </w:pPr>
      <w:r w:rsidRPr="00424E59">
        <w:rPr>
          <w:rFonts w:ascii="Arial" w:hAnsi="Arial"/>
        </w:rPr>
        <w:t>6.2.19.3</w:t>
      </w:r>
      <w:r w:rsidRPr="00424E59">
        <w:rPr>
          <w:rFonts w:ascii="Arial" w:hAnsi="Arial"/>
        </w:rPr>
        <w:tab/>
        <w:t>Test description</w:t>
      </w:r>
    </w:p>
    <w:p w14:paraId="67229252" w14:textId="77777777" w:rsidR="00EB676A" w:rsidRPr="00424E59" w:rsidRDefault="00EB676A" w:rsidP="00EB676A">
      <w:pPr>
        <w:keepNext/>
        <w:keepLines/>
        <w:spacing w:before="120"/>
        <w:ind w:left="1985" w:hanging="1985"/>
        <w:rPr>
          <w:rFonts w:ascii="Arial" w:hAnsi="Arial"/>
        </w:rPr>
      </w:pPr>
      <w:r w:rsidRPr="00424E59">
        <w:rPr>
          <w:rFonts w:ascii="Arial" w:hAnsi="Arial"/>
        </w:rPr>
        <w:t>6.2.19.3.1</w:t>
      </w:r>
      <w:r w:rsidRPr="00424E59">
        <w:rPr>
          <w:rFonts w:ascii="Arial" w:hAnsi="Arial"/>
        </w:rPr>
        <w:tab/>
        <w:t>Pre-test conditions</w:t>
      </w:r>
    </w:p>
    <w:p w14:paraId="34544708"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2035BF52" w14:textId="77777777" w:rsidR="00EB676A" w:rsidRPr="00424E59" w:rsidRDefault="00EB676A" w:rsidP="00EB676A">
      <w:pPr>
        <w:ind w:left="568" w:hanging="284"/>
      </w:pPr>
      <w:r w:rsidRPr="00424E59">
        <w:t>-</w:t>
      </w:r>
      <w:r w:rsidRPr="00424E59">
        <w:tab/>
        <w:t>SS (MCPTT server)</w:t>
      </w:r>
    </w:p>
    <w:p w14:paraId="48F97638"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391C7C"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1B06883B" w14:textId="77777777" w:rsidR="00EB676A" w:rsidRPr="00424E59" w:rsidRDefault="00EB676A" w:rsidP="00EB676A">
      <w:pPr>
        <w:ind w:left="568" w:hanging="284"/>
      </w:pPr>
      <w:r w:rsidRPr="00424E59">
        <w:t>-</w:t>
      </w:r>
      <w:r w:rsidRPr="00424E59">
        <w:tab/>
        <w:t>UE (MCPTT client)</w:t>
      </w:r>
    </w:p>
    <w:p w14:paraId="64A50856" w14:textId="77777777" w:rsidR="00EB676A" w:rsidRPr="00424E59" w:rsidRDefault="00EB676A" w:rsidP="00EB676A">
      <w:pPr>
        <w:ind w:left="568" w:hanging="284"/>
      </w:pPr>
      <w:r w:rsidRPr="00424E59">
        <w:t>-</w:t>
      </w:r>
      <w:r w:rsidRPr="00424E59">
        <w:tab/>
        <w:t>The test USIM set as defined in TS 36.579-1 [2], subclause 5.5.10 is inserted.</w:t>
      </w:r>
    </w:p>
    <w:p w14:paraId="2A3DC155"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1E2E978C"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7C789C24"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3A0AF974" w14:textId="77777777" w:rsidR="00EB676A" w:rsidRPr="00424E59" w:rsidRDefault="00EB676A" w:rsidP="00EB676A">
      <w:pPr>
        <w:ind w:left="568" w:hanging="284"/>
      </w:pPr>
      <w:r w:rsidRPr="00424E59">
        <w:t>-</w:t>
      </w:r>
      <w:r w:rsidRPr="00424E59">
        <w:tab/>
        <w:t>The MCPTT User performs the procedure for MCPTT pre-established session establishment CO as specified in TS 36.579-1 [2], subclause 5.3.3.</w:t>
      </w:r>
    </w:p>
    <w:p w14:paraId="5210B207" w14:textId="77777777" w:rsidR="00EB676A" w:rsidRPr="00424E59" w:rsidRDefault="00EB676A" w:rsidP="00EB676A">
      <w:pPr>
        <w:ind w:left="568" w:hanging="284"/>
      </w:pPr>
      <w:r w:rsidRPr="00424E59">
        <w:t>-</w:t>
      </w:r>
      <w:r w:rsidRPr="00424E59">
        <w:tab/>
        <w:t>UE States at the end of the preamble</w:t>
      </w:r>
    </w:p>
    <w:p w14:paraId="658A9D0B" w14:textId="77777777" w:rsidR="00EB676A" w:rsidRPr="00424E59" w:rsidRDefault="00EB676A" w:rsidP="00EB676A">
      <w:pPr>
        <w:ind w:left="851" w:hanging="284"/>
      </w:pPr>
      <w:r w:rsidRPr="00424E59">
        <w:t>-</w:t>
      </w:r>
      <w:r w:rsidRPr="00424E59">
        <w:tab/>
        <w:t>The UE is in E-UTRA Registered, Idle Mode state.</w:t>
      </w:r>
    </w:p>
    <w:p w14:paraId="11B79B6C"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4BD22B57" w14:textId="77777777" w:rsidR="00EB676A" w:rsidRPr="00424E59" w:rsidRDefault="00EB676A" w:rsidP="00EB676A">
      <w:pPr>
        <w:keepNext/>
        <w:keepLines/>
        <w:spacing w:before="120"/>
        <w:ind w:left="1985" w:hanging="1985"/>
        <w:rPr>
          <w:rFonts w:ascii="Arial" w:hAnsi="Arial"/>
        </w:rPr>
      </w:pPr>
      <w:r w:rsidRPr="00424E59">
        <w:rPr>
          <w:rFonts w:ascii="Arial" w:hAnsi="Arial"/>
        </w:rPr>
        <w:t>6.2.19.3.2</w:t>
      </w:r>
      <w:r w:rsidRPr="00424E59">
        <w:rPr>
          <w:rFonts w:ascii="Arial" w:hAnsi="Arial"/>
        </w:rPr>
        <w:tab/>
        <w:t>Test procedure sequence</w:t>
      </w:r>
    </w:p>
    <w:p w14:paraId="58D58FC8" w14:textId="77777777" w:rsidR="00EB676A" w:rsidRPr="00424E59" w:rsidRDefault="00EB676A" w:rsidP="00EB676A">
      <w:pPr>
        <w:keepNext/>
        <w:keepLines/>
        <w:spacing w:before="60"/>
        <w:jc w:val="center"/>
        <w:rPr>
          <w:rFonts w:ascii="Arial" w:hAnsi="Arial"/>
          <w:b/>
        </w:rPr>
      </w:pPr>
      <w:r w:rsidRPr="00424E59">
        <w:rPr>
          <w:rFonts w:ascii="Arial" w:hAnsi="Arial"/>
          <w:b/>
        </w:rPr>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60DDD4A7" w14:textId="77777777" w:rsidTr="00BC3F8D">
        <w:tc>
          <w:tcPr>
            <w:tcW w:w="534" w:type="dxa"/>
            <w:tcBorders>
              <w:top w:val="single" w:sz="4" w:space="0" w:color="auto"/>
              <w:left w:val="single" w:sz="4" w:space="0" w:color="auto"/>
              <w:bottom w:val="nil"/>
              <w:right w:val="single" w:sz="4" w:space="0" w:color="auto"/>
            </w:tcBorders>
            <w:hideMark/>
          </w:tcPr>
          <w:p w14:paraId="13F9CA12"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0C9C2EB"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7479BEC"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1356B99"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96DB5A1"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Verdict</w:t>
            </w:r>
          </w:p>
        </w:tc>
      </w:tr>
      <w:tr w:rsidR="00EB676A" w:rsidRPr="00424E59" w14:paraId="71A1C74D" w14:textId="77777777" w:rsidTr="00BC3F8D">
        <w:tc>
          <w:tcPr>
            <w:tcW w:w="534" w:type="dxa"/>
            <w:tcBorders>
              <w:top w:val="nil"/>
              <w:left w:val="single" w:sz="4" w:space="0" w:color="auto"/>
              <w:bottom w:val="single" w:sz="4" w:space="0" w:color="auto"/>
              <w:right w:val="single" w:sz="4" w:space="0" w:color="auto"/>
            </w:tcBorders>
          </w:tcPr>
          <w:p w14:paraId="3933EB7A" w14:textId="77777777" w:rsidR="00EB676A" w:rsidRPr="00424E59" w:rsidRDefault="00EB676A" w:rsidP="00BC3F8D">
            <w:pPr>
              <w:keepNext/>
              <w:keepLines/>
              <w:spacing w:after="0" w:line="254" w:lineRule="auto"/>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7DD74E0" w14:textId="77777777" w:rsidR="00EB676A" w:rsidRPr="00424E59" w:rsidRDefault="00EB676A" w:rsidP="00BC3F8D">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5D968C7"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0956500" w14:textId="77777777" w:rsidR="00EB676A" w:rsidRPr="00424E59" w:rsidRDefault="00EB676A" w:rsidP="00BC3F8D">
            <w:pPr>
              <w:keepNext/>
              <w:keepLines/>
              <w:spacing w:after="0" w:line="254" w:lineRule="auto"/>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E506826" w14:textId="77777777" w:rsidR="00EB676A" w:rsidRPr="00424E59" w:rsidRDefault="00EB676A" w:rsidP="00BC3F8D">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DB847A9" w14:textId="77777777" w:rsidR="00EB676A" w:rsidRPr="00424E59" w:rsidRDefault="00EB676A" w:rsidP="00BC3F8D">
            <w:pPr>
              <w:keepNext/>
              <w:keepLines/>
              <w:spacing w:after="0" w:line="254" w:lineRule="auto"/>
              <w:jc w:val="center"/>
              <w:rPr>
                <w:rFonts w:ascii="Arial" w:hAnsi="Arial"/>
                <w:b/>
                <w:sz w:val="18"/>
              </w:rPr>
            </w:pPr>
          </w:p>
        </w:tc>
      </w:tr>
      <w:tr w:rsidR="00EB676A" w:rsidRPr="00424E59" w14:paraId="333E3A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667DBEB"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396CA575" w14:textId="03B30DE5"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Check: </w:t>
            </w:r>
            <w:del w:id="1849" w:author="MCC160" w:date="2022-11-01T12:46:00Z">
              <w:r w:rsidRPr="00424E59" w:rsidDel="000336EF">
                <w:rPr>
                  <w:rFonts w:ascii="Arial" w:hAnsi="Arial"/>
                  <w:sz w:val="18"/>
                </w:rPr>
                <w:delText xml:space="preserve">Is the procedure for </w:delText>
              </w:r>
            </w:del>
            <w:ins w:id="1850" w:author="MCC160" w:date="2022-11-01T12:46:00Z">
              <w:r w:rsidR="000336EF" w:rsidRPr="00424E59">
                <w:rPr>
                  <w:rFonts w:ascii="Arial" w:hAnsi="Arial"/>
                  <w:sz w:val="18"/>
                </w:rPr>
                <w:t xml:space="preserve">Does the UE (MCPTT </w:t>
              </w:r>
            </w:ins>
            <w:ins w:id="1851" w:author="MCC160" w:date="2022-11-16T22:39:00Z">
              <w:r w:rsidR="005B5CE2" w:rsidRPr="00424E59">
                <w:rPr>
                  <w:rFonts w:ascii="Arial" w:hAnsi="Arial"/>
                  <w:sz w:val="18"/>
                  <w:rPrChange w:id="1852" w:author="MCC160" w:date="2022-11-16T22:39:00Z">
                    <w:rPr>
                      <w:rFonts w:ascii="Arial" w:hAnsi="Arial"/>
                      <w:sz w:val="18"/>
                    </w:rPr>
                  </w:rPrChange>
                </w:rPr>
                <w:t>c</w:t>
              </w:r>
            </w:ins>
            <w:ins w:id="1853" w:author="MCC160" w:date="2022-11-01T12:46:00Z">
              <w:r w:rsidR="000336EF" w:rsidRPr="00424E59">
                <w:rPr>
                  <w:rFonts w:ascii="Arial" w:hAnsi="Arial"/>
                  <w:sz w:val="18"/>
                </w:rPr>
                <w:t>lient) correctly perform test procedure '</w:t>
              </w:r>
            </w:ins>
            <w:r w:rsidRPr="00424E59">
              <w:rPr>
                <w:rFonts w:ascii="Arial" w:hAnsi="Arial"/>
                <w:sz w:val="18"/>
              </w:rPr>
              <w:t>MCPTT CT session establishment/modification without provisional responses other than 100 Trying</w:t>
            </w:r>
            <w:ins w:id="1854" w:author="MCC160" w:date="2022-11-01T12:46:00Z">
              <w:r w:rsidR="000336EF" w:rsidRPr="00424E59">
                <w:rPr>
                  <w:rFonts w:ascii="Arial" w:hAnsi="Arial"/>
                  <w:sz w:val="18"/>
                </w:rPr>
                <w:t>'</w:t>
              </w:r>
            </w:ins>
            <w:r w:rsidRPr="00424E59">
              <w:rPr>
                <w:rFonts w:ascii="Arial" w:hAnsi="Arial"/>
                <w:sz w:val="18"/>
              </w:rPr>
              <w:t xml:space="preserve"> as described in TS 36.579-1 [2] table 5.3.4.3-1 to establish</w:t>
            </w:r>
            <w:del w:id="1855" w:author="MCC160" w:date="2022-11-01T12:47:00Z">
              <w:r w:rsidRPr="00424E59" w:rsidDel="000336EF">
                <w:rPr>
                  <w:rFonts w:ascii="Arial" w:hAnsi="Arial"/>
                  <w:sz w:val="18"/>
                </w:rPr>
                <w:delText xml:space="preserve"> an MCPTT</w:delText>
              </w:r>
            </w:del>
            <w:ins w:id="1856" w:author="MCC160" w:date="2022-11-01T12:47:00Z">
              <w:r w:rsidR="000336EF" w:rsidRPr="00424E59">
                <w:rPr>
                  <w:rFonts w:ascii="Arial" w:hAnsi="Arial"/>
                  <w:sz w:val="18"/>
                </w:rPr>
                <w:t xml:space="preserve"> a</w:t>
              </w:r>
            </w:ins>
            <w:r w:rsidRPr="00424E59">
              <w:rPr>
                <w:rFonts w:ascii="Arial" w:hAnsi="Arial"/>
                <w:sz w:val="18"/>
              </w:rPr>
              <w:t xml:space="preserve"> </w:t>
            </w:r>
            <w:r w:rsidRPr="00424E59">
              <w:rPr>
                <w:rFonts w:ascii="Arial" w:hAnsi="Arial"/>
                <w:sz w:val="18"/>
                <w:lang w:eastAsia="zh-CN"/>
              </w:rPr>
              <w:t>remotely initiated ambient listening call</w:t>
            </w:r>
            <w:del w:id="1857" w:author="MCC160" w:date="2022-11-01T12:47:00Z">
              <w:r w:rsidRPr="00424E59" w:rsidDel="000336EF">
                <w:rPr>
                  <w:rFonts w:ascii="Arial" w:hAnsi="Arial"/>
                  <w:sz w:val="18"/>
                  <w:lang w:eastAsia="zh-CN"/>
                </w:rPr>
                <w:delText xml:space="preserve"> 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814403D"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BF1299E"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D67AD9"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33B89D"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r>
      <w:tr w:rsidR="00EB676A" w:rsidRPr="00424E59" w14:paraId="4722D5E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5551854"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C934474" w14:textId="46CA99CE" w:rsidR="00EB676A" w:rsidRPr="00424E59" w:rsidRDefault="00EB676A" w:rsidP="00BC3F8D">
            <w:pPr>
              <w:keepNext/>
              <w:keepLines/>
              <w:spacing w:after="0" w:line="254" w:lineRule="auto"/>
              <w:rPr>
                <w:rFonts w:ascii="Arial" w:hAnsi="Arial"/>
                <w:sz w:val="18"/>
              </w:rPr>
            </w:pPr>
            <w:r w:rsidRPr="00424E59">
              <w:rPr>
                <w:rFonts w:ascii="Arial" w:hAnsi="Arial"/>
                <w:sz w:val="18"/>
              </w:rPr>
              <w:t xml:space="preserve">The SS (MCPTT </w:t>
            </w:r>
            <w:del w:id="1858" w:author="MCC160" w:date="2022-11-16T22:39:00Z">
              <w:r w:rsidRPr="00424E59" w:rsidDel="005B5CE2">
                <w:rPr>
                  <w:rFonts w:ascii="Arial" w:hAnsi="Arial"/>
                  <w:sz w:val="18"/>
                  <w:rPrChange w:id="1859" w:author="MCC160" w:date="2022-11-16T22:39:00Z">
                    <w:rPr>
                      <w:rFonts w:ascii="Arial" w:hAnsi="Arial"/>
                      <w:sz w:val="18"/>
                    </w:rPr>
                  </w:rPrChange>
                </w:rPr>
                <w:delText>S</w:delText>
              </w:r>
            </w:del>
            <w:ins w:id="1860" w:author="MCC160" w:date="2022-11-16T22:39:00Z">
              <w:r w:rsidR="005B5CE2" w:rsidRPr="00424E59">
                <w:rPr>
                  <w:rFonts w:ascii="Arial" w:hAnsi="Arial"/>
                  <w:sz w:val="18"/>
                  <w:rPrChange w:id="1861" w:author="MCC160" w:date="2022-11-16T22:39:00Z">
                    <w:rPr>
                      <w:rFonts w:ascii="Arial" w:hAnsi="Arial"/>
                      <w:sz w:val="18"/>
                    </w:rPr>
                  </w:rPrChange>
                </w:rPr>
                <w:t>s</w:t>
              </w:r>
            </w:ins>
            <w:r w:rsidRPr="00424E59">
              <w:rPr>
                <w:rFonts w:ascii="Arial" w:hAnsi="Arial"/>
                <w:sz w:val="18"/>
              </w:rPr>
              <w:t xml:space="preserve">erver) sends a </w:t>
            </w:r>
            <w:r w:rsidRPr="00424E59">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18B5EC63"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163A4811" w14:textId="77777777" w:rsidR="00EB676A" w:rsidRPr="00424E59" w:rsidRDefault="00EB676A" w:rsidP="00BC3F8D">
            <w:pPr>
              <w:keepNext/>
              <w:keepLines/>
              <w:spacing w:after="0" w:line="254" w:lineRule="auto"/>
              <w:rPr>
                <w:rFonts w:ascii="Arial" w:hAnsi="Arial"/>
                <w:sz w:val="18"/>
                <w:lang w:eastAsia="ko-KR"/>
              </w:rPr>
            </w:pPr>
            <w:r w:rsidRPr="00424E59">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54EB6D32"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C8F9C5"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r>
      <w:tr w:rsidR="00EB676A" w:rsidRPr="00424E59" w14:paraId="65940DC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E74E8DE"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2B9C4D0C" w14:textId="1397C346" w:rsidR="005B5CE2" w:rsidRPr="00424E59" w:rsidRDefault="005B5CE2" w:rsidP="00BC3F8D">
            <w:pPr>
              <w:keepNext/>
              <w:keepLines/>
              <w:spacing w:after="0" w:line="254" w:lineRule="auto"/>
              <w:rPr>
                <w:ins w:id="1862" w:author="MCC160" w:date="2022-11-16T22:39:00Z"/>
                <w:rFonts w:ascii="Arial" w:hAnsi="Arial"/>
                <w:sz w:val="18"/>
                <w:rPrChange w:id="1863" w:author="MCC160" w:date="2022-11-16T22:39:00Z">
                  <w:rPr>
                    <w:ins w:id="1864" w:author="MCC160" w:date="2022-11-16T22:39:00Z"/>
                    <w:rFonts w:ascii="Arial" w:hAnsi="Arial"/>
                    <w:sz w:val="18"/>
                  </w:rPr>
                </w:rPrChange>
              </w:rPr>
            </w:pPr>
            <w:ins w:id="1865" w:author="MCC160" w:date="2022-11-16T22:39:00Z">
              <w:r w:rsidRPr="00424E59">
                <w:rPr>
                  <w:rFonts w:ascii="Arial" w:hAnsi="Arial"/>
                  <w:sz w:val="18"/>
                  <w:rPrChange w:id="1866" w:author="MCC160" w:date="2022-11-16T22:39:00Z">
                    <w:rPr>
                      <w:rFonts w:ascii="Arial" w:hAnsi="Arial"/>
                      <w:sz w:val="18"/>
                    </w:rPr>
                  </w:rPrChange>
                </w:rPr>
                <w:t xml:space="preserve">Check: Does the UE (MCPTT </w:t>
              </w:r>
            </w:ins>
            <w:ins w:id="1867" w:author="MCC160" w:date="2022-11-16T23:01:00Z">
              <w:r w:rsidR="00917D0C" w:rsidRPr="00424E59">
                <w:rPr>
                  <w:rFonts w:ascii="Arial" w:hAnsi="Arial"/>
                  <w:sz w:val="18"/>
                </w:rPr>
                <w:t>c</w:t>
              </w:r>
            </w:ins>
            <w:ins w:id="1868" w:author="MCC160" w:date="2022-11-16T22:39:00Z">
              <w:r w:rsidRPr="00424E59">
                <w:rPr>
                  <w:rFonts w:ascii="Arial" w:hAnsi="Arial"/>
                  <w:sz w:val="18"/>
                  <w:rPrChange w:id="1869" w:author="MCC160" w:date="2022-11-16T22:39:00Z">
                    <w:rPr>
                      <w:rFonts w:ascii="Arial" w:hAnsi="Arial"/>
                      <w:sz w:val="18"/>
                    </w:rPr>
                  </w:rPrChange>
                </w:rPr>
                <w:t>lient) notify the MCPTT User that the remotely initiated ambient listening call has been established?</w:t>
              </w:r>
            </w:ins>
          </w:p>
          <w:p w14:paraId="06166059" w14:textId="5F02F050" w:rsidR="00EB676A" w:rsidRPr="00424E59" w:rsidDel="005B5CE2" w:rsidRDefault="00EB676A" w:rsidP="00BC3F8D">
            <w:pPr>
              <w:keepNext/>
              <w:keepLines/>
              <w:spacing w:after="0" w:line="254" w:lineRule="auto"/>
              <w:rPr>
                <w:del w:id="1870" w:author="MCC160" w:date="2022-11-16T22:39:00Z"/>
                <w:rFonts w:ascii="Arial" w:hAnsi="Arial"/>
                <w:sz w:val="18"/>
              </w:rPr>
            </w:pPr>
            <w:del w:id="1871" w:author="MCC160" w:date="2022-11-16T22:39:00Z">
              <w:r w:rsidRPr="00424E59" w:rsidDel="005B5CE2">
                <w:rPr>
                  <w:rFonts w:ascii="Arial" w:hAnsi="Arial"/>
                  <w:sz w:val="18"/>
                  <w:rPrChange w:id="1872" w:author="MCC160" w:date="2022-11-16T22:39:00Z">
                    <w:rPr>
                      <w:rFonts w:ascii="Arial" w:hAnsi="Arial"/>
                      <w:sz w:val="18"/>
                    </w:rPr>
                  </w:rPrChange>
                </w:rPr>
                <w:delText>Check: Does the UE (</w:delText>
              </w:r>
              <w:r w:rsidRPr="00424E59" w:rsidDel="005B5CE2">
                <w:rPr>
                  <w:rFonts w:ascii="Arial" w:hAnsi="Arial"/>
                  <w:sz w:val="18"/>
                  <w:lang w:eastAsia="ko-KR"/>
                  <w:rPrChange w:id="1873" w:author="MCC160" w:date="2022-11-16T22:39:00Z">
                    <w:rPr>
                      <w:rFonts w:ascii="Arial" w:hAnsi="Arial"/>
                      <w:sz w:val="18"/>
                      <w:lang w:eastAsia="ko-KR"/>
                    </w:rPr>
                  </w:rPrChange>
                </w:rPr>
                <w:delText xml:space="preserve">MCPTT Client) </w:delText>
              </w:r>
              <w:r w:rsidRPr="00424E59" w:rsidDel="005B5CE2">
                <w:rPr>
                  <w:rFonts w:ascii="Arial" w:hAnsi="Arial"/>
                  <w:sz w:val="18"/>
                  <w:rPrChange w:id="1874" w:author="MCC160" w:date="2022-11-16T22:39:00Z">
                    <w:rPr>
                      <w:rFonts w:ascii="Arial" w:hAnsi="Arial"/>
                      <w:sz w:val="18"/>
                    </w:rPr>
                  </w:rPrChange>
                </w:rPr>
                <w:delText xml:space="preserve">notify the MCPTT User that the </w:delText>
              </w:r>
              <w:r w:rsidRPr="00424E59" w:rsidDel="005B5CE2">
                <w:rPr>
                  <w:rFonts w:ascii="Arial" w:hAnsi="Arial"/>
                  <w:sz w:val="18"/>
                  <w:lang w:eastAsia="zh-CN"/>
                  <w:rPrChange w:id="1875" w:author="MCC160" w:date="2022-11-16T22:39:00Z">
                    <w:rPr>
                      <w:rFonts w:ascii="Arial" w:hAnsi="Arial"/>
                      <w:sz w:val="18"/>
                      <w:lang w:eastAsia="zh-CN"/>
                    </w:rPr>
                  </w:rPrChange>
                </w:rPr>
                <w:delText>remotely initiated ambient listening call</w:delText>
              </w:r>
              <w:r w:rsidRPr="00424E59" w:rsidDel="005B5CE2">
                <w:rPr>
                  <w:rFonts w:ascii="Arial" w:hAnsi="Arial"/>
                  <w:sz w:val="18"/>
                  <w:rPrChange w:id="1876" w:author="MCC160" w:date="2022-11-16T22:39:00Z">
                    <w:rPr>
                      <w:rFonts w:ascii="Arial" w:hAnsi="Arial"/>
                      <w:sz w:val="18"/>
                    </w:rPr>
                  </w:rPrChange>
                </w:rPr>
                <w:delText xml:space="preserve"> has been successfully established?</w:delText>
              </w:r>
            </w:del>
          </w:p>
          <w:p w14:paraId="237AE5B0"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CCA62FC"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44336A"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75497E"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8913467"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F</w:t>
            </w:r>
          </w:p>
        </w:tc>
      </w:tr>
      <w:tr w:rsidR="00EB676A" w:rsidRPr="00424E59" w14:paraId="7CF8657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BE1C4F6"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1F4E159E" w14:textId="5BC9C7ED" w:rsidR="00EB676A" w:rsidRPr="00424E59" w:rsidRDefault="00EB676A" w:rsidP="00BC3F8D">
            <w:pPr>
              <w:keepNext/>
              <w:keepLines/>
              <w:spacing w:after="0" w:line="254" w:lineRule="auto"/>
              <w:rPr>
                <w:rFonts w:ascii="Arial" w:hAnsi="Arial"/>
                <w:sz w:val="18"/>
              </w:rPr>
            </w:pPr>
            <w:r w:rsidRPr="00424E59">
              <w:rPr>
                <w:rFonts w:ascii="Arial" w:eastAsia="Calibri" w:hAnsi="Arial"/>
                <w:sz w:val="18"/>
              </w:rPr>
              <w:t xml:space="preserve">Check: </w:t>
            </w:r>
            <w:del w:id="1877" w:author="MCC160" w:date="2022-11-01T12:47:00Z">
              <w:r w:rsidRPr="00424E59" w:rsidDel="000336EF">
                <w:rPr>
                  <w:rFonts w:ascii="Arial" w:eastAsia="Calibri" w:hAnsi="Arial"/>
                  <w:sz w:val="18"/>
                </w:rPr>
                <w:delText xml:space="preserve">Is the procedure for </w:delText>
              </w:r>
            </w:del>
            <w:ins w:id="1878" w:author="MCC160" w:date="2022-11-01T12:47:00Z">
              <w:r w:rsidR="000336EF" w:rsidRPr="00424E59">
                <w:rPr>
                  <w:rFonts w:ascii="Arial" w:eastAsia="Calibri" w:hAnsi="Arial"/>
                  <w:sz w:val="18"/>
                </w:rPr>
                <w:t xml:space="preserve">Does the UE (MCPTT </w:t>
              </w:r>
            </w:ins>
            <w:ins w:id="1879" w:author="MCC160" w:date="2022-11-16T22:39:00Z">
              <w:r w:rsidR="005B5CE2" w:rsidRPr="00424E59">
                <w:rPr>
                  <w:rFonts w:ascii="Arial" w:eastAsia="Calibri" w:hAnsi="Arial"/>
                  <w:sz w:val="18"/>
                  <w:rPrChange w:id="1880" w:author="MCC160" w:date="2022-11-16T22:39:00Z">
                    <w:rPr>
                      <w:rFonts w:ascii="Arial" w:eastAsia="Calibri" w:hAnsi="Arial"/>
                      <w:sz w:val="18"/>
                    </w:rPr>
                  </w:rPrChange>
                </w:rPr>
                <w:t>c</w:t>
              </w:r>
            </w:ins>
            <w:ins w:id="1881" w:author="MCC160" w:date="2022-11-01T12:47:00Z">
              <w:r w:rsidR="000336EF" w:rsidRPr="00424E59">
                <w:rPr>
                  <w:rFonts w:ascii="Arial" w:eastAsia="Calibri" w:hAnsi="Arial"/>
                  <w:sz w:val="18"/>
                </w:rPr>
                <w:t>lient) correctly perform test procedure '</w:t>
              </w:r>
            </w:ins>
            <w:r w:rsidRPr="00424E59">
              <w:rPr>
                <w:rFonts w:ascii="Arial" w:hAnsi="Arial"/>
                <w:sz w:val="18"/>
              </w:rPr>
              <w:t>MCX CT call release</w:t>
            </w:r>
            <w:ins w:id="1882" w:author="MCC160" w:date="2022-11-01T12:47:00Z">
              <w:r w:rsidR="000336EF" w:rsidRPr="00424E59">
                <w:rPr>
                  <w:rFonts w:ascii="Arial" w:hAnsi="Arial"/>
                  <w:sz w:val="18"/>
                </w:rPr>
                <w:t>'</w:t>
              </w:r>
            </w:ins>
            <w:r w:rsidRPr="00424E59">
              <w:rPr>
                <w:rFonts w:ascii="Arial" w:hAnsi="Arial"/>
                <w:sz w:val="18"/>
              </w:rPr>
              <w:t xml:space="preserve"> </w:t>
            </w:r>
            <w:r w:rsidRPr="00424E59">
              <w:rPr>
                <w:rFonts w:ascii="Arial" w:eastAsia="Calibri" w:hAnsi="Arial"/>
                <w:sz w:val="18"/>
              </w:rPr>
              <w:t xml:space="preserve">as described in </w:t>
            </w:r>
            <w:r w:rsidRPr="00424E59">
              <w:rPr>
                <w:rFonts w:ascii="Arial" w:hAnsi="Arial"/>
                <w:sz w:val="18"/>
              </w:rPr>
              <w:t>TS 36.579-1 [2] Table 5.3.12.3-1</w:t>
            </w:r>
            <w:r w:rsidRPr="00424E59">
              <w:rPr>
                <w:rFonts w:ascii="Calibri" w:hAnsi="Calibri" w:cs="Calibri"/>
                <w:sz w:val="18"/>
              </w:rPr>
              <w:t xml:space="preserve"> </w:t>
            </w:r>
            <w:r w:rsidRPr="00424E59">
              <w:rPr>
                <w:rFonts w:ascii="Arial" w:hAnsi="Arial"/>
                <w:sz w:val="18"/>
              </w:rPr>
              <w:t>t</w:t>
            </w:r>
            <w:r w:rsidRPr="00424E59">
              <w:rPr>
                <w:rFonts w:ascii="Arial" w:hAnsi="Arial"/>
                <w:sz w:val="18"/>
                <w:lang w:eastAsia="ko-KR"/>
              </w:rPr>
              <w:t xml:space="preserve">o </w:t>
            </w:r>
            <w:del w:id="1883" w:author="MCC160" w:date="2022-11-01T12:47:00Z">
              <w:r w:rsidRPr="00424E59" w:rsidDel="000336EF">
                <w:rPr>
                  <w:rFonts w:ascii="Arial" w:hAnsi="Arial"/>
                  <w:sz w:val="18"/>
                  <w:lang w:eastAsia="ko-KR"/>
                </w:rPr>
                <w:delText xml:space="preserve">end </w:delText>
              </w:r>
            </w:del>
            <w:ins w:id="1884" w:author="MCC160" w:date="2022-11-01T12:47:00Z">
              <w:r w:rsidR="000336EF" w:rsidRPr="00424E59">
                <w:rPr>
                  <w:rFonts w:ascii="Arial" w:hAnsi="Arial"/>
                  <w:sz w:val="18"/>
                  <w:lang w:eastAsia="ko-KR"/>
                </w:rPr>
                <w:t xml:space="preserve">release </w:t>
              </w:r>
            </w:ins>
            <w:r w:rsidRPr="00424E59">
              <w:rPr>
                <w:rFonts w:ascii="Arial" w:hAnsi="Arial"/>
                <w:sz w:val="18"/>
                <w:lang w:eastAsia="ko-KR"/>
              </w:rPr>
              <w:t xml:space="preserve">the </w:t>
            </w:r>
            <w:del w:id="1885" w:author="MCC160" w:date="2022-11-01T12:47:00Z">
              <w:r w:rsidRPr="00424E59" w:rsidDel="000336EF">
                <w:rPr>
                  <w:rFonts w:ascii="Arial" w:hAnsi="Arial"/>
                  <w:sz w:val="18"/>
                  <w:lang w:eastAsia="zh-CN"/>
                </w:rPr>
                <w:delText xml:space="preserve">remotely initiated ambient listening </w:delText>
              </w:r>
            </w:del>
            <w:r w:rsidRPr="00424E59">
              <w:rPr>
                <w:rFonts w:ascii="Arial" w:hAnsi="Arial"/>
                <w:sz w:val="18"/>
                <w:lang w:eastAsia="zh-CN"/>
              </w:rPr>
              <w:t>call</w:t>
            </w:r>
            <w:del w:id="1886" w:author="MCC160" w:date="2022-11-01T12:48:00Z">
              <w:r w:rsidRPr="00424E59" w:rsidDel="000336EF">
                <w:rPr>
                  <w:rFonts w:ascii="Arial" w:hAnsi="Arial"/>
                  <w:sz w:val="18"/>
                  <w:lang w:eastAsia="zh-CN"/>
                </w:rPr>
                <w:delText xml:space="preserve"> </w:delText>
              </w:r>
              <w:r w:rsidRPr="00424E59" w:rsidDel="000336EF">
                <w:rPr>
                  <w:rFonts w:ascii="Arial" w:hAnsi="Arial"/>
                  <w:sz w:val="18"/>
                </w:rPr>
                <w:delText>correctly performed</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1A018CE" w14:textId="77777777" w:rsidR="00EB676A" w:rsidRPr="00424E59" w:rsidRDefault="00EB676A" w:rsidP="00BC3F8D">
            <w:pPr>
              <w:keepNext/>
              <w:keepLines/>
              <w:spacing w:after="0" w:line="254" w:lineRule="auto"/>
              <w:jc w:val="center"/>
              <w:rPr>
                <w:rFonts w:ascii="Arial" w:hAnsi="Arial"/>
                <w:sz w:val="18"/>
              </w:rPr>
            </w:pPr>
            <w:r w:rsidRPr="00424E59">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45E45879" w14:textId="77777777" w:rsidR="00EB676A" w:rsidRPr="00424E59" w:rsidRDefault="00EB676A" w:rsidP="00BC3F8D">
            <w:pPr>
              <w:keepNext/>
              <w:keepLines/>
              <w:spacing w:after="0" w:line="254" w:lineRule="auto"/>
              <w:rPr>
                <w:rFonts w:ascii="Arial" w:hAnsi="Arial"/>
                <w:sz w:val="18"/>
                <w:lang w:eastAsia="ko-KR"/>
              </w:rPr>
            </w:pPr>
            <w:r w:rsidRPr="00424E59">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422F84A"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C9C2306"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P</w:t>
            </w:r>
          </w:p>
        </w:tc>
      </w:tr>
      <w:tr w:rsidR="00EB676A" w:rsidRPr="00424E59" w14:paraId="4B5B4C8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05A2AC0"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12BAC8ED" w14:textId="5D60FFC2" w:rsidR="005B5CE2" w:rsidRPr="00424E59" w:rsidRDefault="005B5CE2" w:rsidP="00BC3F8D">
            <w:pPr>
              <w:keepNext/>
              <w:keepLines/>
              <w:spacing w:after="0" w:line="254" w:lineRule="auto"/>
              <w:rPr>
                <w:ins w:id="1887" w:author="MCC160" w:date="2022-11-16T22:39:00Z"/>
                <w:rFonts w:ascii="Arial" w:hAnsi="Arial"/>
                <w:sz w:val="18"/>
                <w:rPrChange w:id="1888" w:author="MCC160" w:date="2022-11-16T22:40:00Z">
                  <w:rPr>
                    <w:ins w:id="1889" w:author="MCC160" w:date="2022-11-16T22:39:00Z"/>
                    <w:rFonts w:ascii="Arial" w:hAnsi="Arial"/>
                    <w:sz w:val="18"/>
                  </w:rPr>
                </w:rPrChange>
              </w:rPr>
            </w:pPr>
            <w:ins w:id="1890" w:author="MCC160" w:date="2022-11-16T22:39:00Z">
              <w:r w:rsidRPr="00424E59">
                <w:rPr>
                  <w:rFonts w:ascii="Arial" w:hAnsi="Arial"/>
                  <w:sz w:val="18"/>
                  <w:rPrChange w:id="1891" w:author="MCC160" w:date="2022-11-16T22:40:00Z">
                    <w:rPr>
                      <w:rFonts w:ascii="Arial" w:hAnsi="Arial"/>
                      <w:sz w:val="18"/>
                    </w:rPr>
                  </w:rPrChange>
                </w:rPr>
                <w:t xml:space="preserve">Check: Does the UE (MCPTT </w:t>
              </w:r>
            </w:ins>
            <w:ins w:id="1892" w:author="MCC160" w:date="2022-11-16T23:01:00Z">
              <w:r w:rsidR="00917D0C" w:rsidRPr="00424E59">
                <w:rPr>
                  <w:rFonts w:ascii="Arial" w:hAnsi="Arial"/>
                  <w:sz w:val="18"/>
                </w:rPr>
                <w:t>c</w:t>
              </w:r>
            </w:ins>
            <w:ins w:id="1893" w:author="MCC160" w:date="2022-11-16T22:39:00Z">
              <w:r w:rsidRPr="00424E59">
                <w:rPr>
                  <w:rFonts w:ascii="Arial" w:hAnsi="Arial"/>
                  <w:sz w:val="18"/>
                  <w:rPrChange w:id="1894" w:author="MCC160" w:date="2022-11-16T22:40:00Z">
                    <w:rPr>
                      <w:rFonts w:ascii="Arial" w:hAnsi="Arial"/>
                      <w:sz w:val="18"/>
                    </w:rPr>
                  </w:rPrChange>
                </w:rPr>
                <w:t>lient) notify the MCPTT User that the remotely initiated ambient listening call has been released?</w:t>
              </w:r>
            </w:ins>
          </w:p>
          <w:p w14:paraId="7E26E662" w14:textId="77E0253B" w:rsidR="00EB676A" w:rsidRPr="00424E59" w:rsidDel="005B5CE2" w:rsidRDefault="00EB676A" w:rsidP="00BC3F8D">
            <w:pPr>
              <w:keepNext/>
              <w:keepLines/>
              <w:spacing w:after="0" w:line="254" w:lineRule="auto"/>
              <w:rPr>
                <w:del w:id="1895" w:author="MCC160" w:date="2022-11-16T22:40:00Z"/>
                <w:rFonts w:ascii="Arial" w:hAnsi="Arial"/>
                <w:sz w:val="18"/>
              </w:rPr>
            </w:pPr>
            <w:del w:id="1896" w:author="MCC160" w:date="2022-11-16T22:40:00Z">
              <w:r w:rsidRPr="00424E59" w:rsidDel="005B5CE2">
                <w:rPr>
                  <w:rFonts w:ascii="Arial" w:hAnsi="Arial"/>
                  <w:sz w:val="18"/>
                  <w:rPrChange w:id="1897" w:author="MCC160" w:date="2022-11-16T22:40:00Z">
                    <w:rPr>
                      <w:rFonts w:ascii="Arial" w:hAnsi="Arial"/>
                      <w:sz w:val="18"/>
                    </w:rPr>
                  </w:rPrChange>
                </w:rPr>
                <w:delText>Check: Does the UE (</w:delText>
              </w:r>
              <w:r w:rsidRPr="00424E59" w:rsidDel="005B5CE2">
                <w:rPr>
                  <w:rFonts w:ascii="Arial" w:hAnsi="Arial"/>
                  <w:sz w:val="18"/>
                  <w:lang w:eastAsia="ko-KR"/>
                  <w:rPrChange w:id="1898" w:author="MCC160" w:date="2022-11-16T22:40:00Z">
                    <w:rPr>
                      <w:rFonts w:ascii="Arial" w:hAnsi="Arial"/>
                      <w:sz w:val="18"/>
                      <w:lang w:eastAsia="ko-KR"/>
                    </w:rPr>
                  </w:rPrChange>
                </w:rPr>
                <w:delText xml:space="preserve">MCPTT Client) </w:delText>
              </w:r>
              <w:r w:rsidRPr="00424E59" w:rsidDel="005B5CE2">
                <w:rPr>
                  <w:rFonts w:ascii="Arial" w:hAnsi="Arial"/>
                  <w:sz w:val="18"/>
                  <w:rPrChange w:id="1899" w:author="MCC160" w:date="2022-11-16T22:40:00Z">
                    <w:rPr>
                      <w:rFonts w:ascii="Arial" w:hAnsi="Arial"/>
                      <w:sz w:val="18"/>
                    </w:rPr>
                  </w:rPrChange>
                </w:rPr>
                <w:delText xml:space="preserve">notify the MCPTT User that the </w:delText>
              </w:r>
              <w:r w:rsidRPr="00424E59" w:rsidDel="005B5CE2">
                <w:rPr>
                  <w:rFonts w:ascii="Arial" w:hAnsi="Arial"/>
                  <w:sz w:val="18"/>
                  <w:lang w:eastAsia="zh-CN"/>
                  <w:rPrChange w:id="1900" w:author="MCC160" w:date="2022-11-16T22:40:00Z">
                    <w:rPr>
                      <w:rFonts w:ascii="Arial" w:hAnsi="Arial"/>
                      <w:sz w:val="18"/>
                      <w:lang w:eastAsia="zh-CN"/>
                    </w:rPr>
                  </w:rPrChange>
                </w:rPr>
                <w:delText>remotely initiated ambient listening call</w:delText>
              </w:r>
              <w:r w:rsidRPr="00424E59" w:rsidDel="005B5CE2">
                <w:rPr>
                  <w:rFonts w:ascii="Arial" w:hAnsi="Arial"/>
                  <w:sz w:val="18"/>
                  <w:rPrChange w:id="1901" w:author="MCC160" w:date="2022-11-16T22:40:00Z">
                    <w:rPr>
                      <w:rFonts w:ascii="Arial" w:hAnsi="Arial"/>
                      <w:sz w:val="18"/>
                    </w:rPr>
                  </w:rPrChange>
                </w:rPr>
                <w:delText xml:space="preserve"> has been successfully released?</w:delText>
              </w:r>
            </w:del>
          </w:p>
          <w:p w14:paraId="35612740"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B2BA095"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BC6846" w14:textId="77777777" w:rsidR="00EB676A" w:rsidRPr="00424E59" w:rsidRDefault="00EB676A" w:rsidP="00BC3F8D">
            <w:pPr>
              <w:keepNext/>
              <w:keepLines/>
              <w:spacing w:after="0" w:line="254" w:lineRule="auto"/>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DF8E785"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0D6CBF6" w14:textId="77777777" w:rsidR="00EB676A" w:rsidRPr="00424E59" w:rsidRDefault="00EB676A" w:rsidP="00BC3F8D">
            <w:pPr>
              <w:keepNext/>
              <w:keepLines/>
              <w:spacing w:after="0" w:line="254" w:lineRule="auto"/>
              <w:jc w:val="center"/>
              <w:rPr>
                <w:rFonts w:ascii="Arial" w:hAnsi="Arial"/>
                <w:sz w:val="18"/>
              </w:rPr>
            </w:pPr>
            <w:r w:rsidRPr="00424E59">
              <w:rPr>
                <w:rFonts w:ascii="Arial" w:hAnsi="Arial"/>
                <w:sz w:val="18"/>
              </w:rPr>
              <w:t>F</w:t>
            </w:r>
          </w:p>
        </w:tc>
      </w:tr>
      <w:tr w:rsidR="00EB676A" w:rsidRPr="00424E59" w14:paraId="40868DBE"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089468D6" w14:textId="77777777" w:rsidR="00EB676A" w:rsidRPr="00424E59" w:rsidRDefault="00EB676A" w:rsidP="00BC3F8D">
            <w:pPr>
              <w:keepNext/>
              <w:keepLines/>
              <w:spacing w:after="0" w:line="254" w:lineRule="auto"/>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tc>
      </w:tr>
    </w:tbl>
    <w:p w14:paraId="04F88E1D" w14:textId="77777777" w:rsidR="00EB676A" w:rsidRPr="00424E59" w:rsidRDefault="00EB676A" w:rsidP="00EB676A"/>
    <w:p w14:paraId="4E70AB14" w14:textId="77777777" w:rsidR="00EB676A" w:rsidRPr="00424E59" w:rsidRDefault="00EB676A" w:rsidP="00EB676A">
      <w:pPr>
        <w:keepNext/>
        <w:keepLines/>
        <w:spacing w:before="120"/>
        <w:ind w:left="1985" w:hanging="1985"/>
        <w:rPr>
          <w:rFonts w:ascii="Arial" w:hAnsi="Arial"/>
        </w:rPr>
      </w:pPr>
      <w:r w:rsidRPr="00424E59">
        <w:rPr>
          <w:rFonts w:ascii="Arial" w:hAnsi="Arial"/>
        </w:rPr>
        <w:t>6.2.19.3.3</w:t>
      </w:r>
      <w:r w:rsidRPr="00424E59">
        <w:rPr>
          <w:rFonts w:ascii="Arial" w:hAnsi="Arial"/>
        </w:rPr>
        <w:tab/>
        <w:t>Specific message contents</w:t>
      </w:r>
    </w:p>
    <w:p w14:paraId="535FEF1D"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6.2.19.3.3-1: </w:t>
      </w:r>
      <w:r w:rsidRPr="00424E59">
        <w:rPr>
          <w:rFonts w:ascii="Arial" w:hAnsi="Arial"/>
          <w:b/>
          <w:lang w:eastAsia="ko-KR"/>
        </w:rPr>
        <w:t>SIP INVITE</w:t>
      </w:r>
      <w:r w:rsidRPr="00424E59">
        <w:rPr>
          <w:rFonts w:ascii="Arial" w:hAnsi="Arial"/>
          <w:b/>
        </w:rPr>
        <w:t xml:space="preserve"> from the SS (Step 1, Table 6.2.19.3.2-1;</w:t>
      </w:r>
      <w:r w:rsidRPr="00424E59">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187DA632"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650500"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Derivation Path: </w:t>
            </w:r>
            <w:r w:rsidRPr="00424E59">
              <w:rPr>
                <w:rFonts w:ascii="Arial" w:eastAsia="MS Mincho" w:hAnsi="Arial"/>
                <w:sz w:val="18"/>
                <w:lang w:val="fr-FR"/>
              </w:rPr>
              <w:t>36.579-1 [2], Table 5.5.2.5.2-1</w:t>
            </w:r>
          </w:p>
        </w:tc>
      </w:tr>
      <w:tr w:rsidR="00EB676A" w:rsidRPr="00424E59" w14:paraId="7193DD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75D93CC"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FBC576"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D31D3B"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15205A"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F86CDD8"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Condition</w:t>
            </w:r>
          </w:p>
        </w:tc>
      </w:tr>
      <w:tr w:rsidR="00EB676A" w:rsidRPr="00424E59" w14:paraId="4E99F80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ABBFD0" w14:textId="77777777" w:rsidR="00EB676A" w:rsidRPr="00424E59" w:rsidRDefault="00EB676A" w:rsidP="00BC3F8D">
            <w:pPr>
              <w:keepNext/>
              <w:keepLines/>
              <w:spacing w:after="0" w:line="252" w:lineRule="auto"/>
              <w:rPr>
                <w:rFonts w:ascii="Arial" w:hAnsi="Arial"/>
                <w:b/>
                <w:bCs/>
                <w:sz w:val="18"/>
                <w:lang w:val="fr-FR"/>
              </w:rPr>
            </w:pPr>
            <w:r w:rsidRPr="00424E59">
              <w:rPr>
                <w:rFonts w:ascii="Arial" w:hAnsi="Arial"/>
                <w:b/>
                <w:bCs/>
                <w:sz w:val="18"/>
                <w:lang w:val="fr-FR"/>
              </w:rPr>
              <w:t>Alert-Info</w:t>
            </w:r>
          </w:p>
        </w:tc>
        <w:tc>
          <w:tcPr>
            <w:tcW w:w="2127" w:type="dxa"/>
            <w:tcBorders>
              <w:top w:val="single" w:sz="4" w:space="0" w:color="auto"/>
              <w:left w:val="single" w:sz="4" w:space="0" w:color="auto"/>
              <w:bottom w:val="single" w:sz="4" w:space="0" w:color="auto"/>
              <w:right w:val="single" w:sz="4" w:space="0" w:color="auto"/>
            </w:tcBorders>
            <w:hideMark/>
          </w:tcPr>
          <w:p w14:paraId="67EA6E8B" w14:textId="77777777" w:rsidR="00EB676A" w:rsidRPr="00424E59" w:rsidRDefault="00EB676A" w:rsidP="00BC3F8D">
            <w:pPr>
              <w:keepNext/>
              <w:keepLines/>
              <w:spacing w:after="0" w:line="252" w:lineRule="auto"/>
              <w:rPr>
                <w:rFonts w:ascii="Arial" w:eastAsia="Calibri" w:hAnsi="Arial"/>
                <w:sz w:val="18"/>
                <w:lang w:val="fr-FR"/>
              </w:rPr>
            </w:pPr>
            <w:r w:rsidRPr="00424E59">
              <w:rPr>
                <w:rFonts w:ascii="Arial" w:eastAsia="Calibri" w:hAnsi="Arial"/>
                <w:sz w:val="18"/>
                <w:lang w:val="fr-FR"/>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279FBE7D"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The alert-info header field having the value of "&lt;file:///dev/null&gt;" is intended to result in having a "null" alert, i.e. an alert with no content or physical manifestation of any kind.</w:t>
            </w:r>
          </w:p>
        </w:tc>
        <w:tc>
          <w:tcPr>
            <w:tcW w:w="1419" w:type="dxa"/>
            <w:tcBorders>
              <w:top w:val="single" w:sz="4" w:space="0" w:color="auto"/>
              <w:left w:val="single" w:sz="4" w:space="0" w:color="auto"/>
              <w:bottom w:val="single" w:sz="4" w:space="0" w:color="auto"/>
              <w:right w:val="single" w:sz="4" w:space="0" w:color="auto"/>
            </w:tcBorders>
            <w:hideMark/>
          </w:tcPr>
          <w:p w14:paraId="365B7BC8"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TS 24.379 [9] clause </w:t>
            </w:r>
            <w:r w:rsidRPr="00424E59">
              <w:rPr>
                <w:rFonts w:ascii="Arial" w:hAnsi="Arial"/>
                <w:sz w:val="18"/>
                <w:lang w:val="fr-FR"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6EA86E3C"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71E2A77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CDAEC4" w14:textId="77777777" w:rsidR="00EB676A" w:rsidRPr="00424E59" w:rsidRDefault="00EB676A" w:rsidP="00BC3F8D">
            <w:pPr>
              <w:keepNext/>
              <w:keepLines/>
              <w:spacing w:after="0" w:line="252" w:lineRule="auto"/>
              <w:rPr>
                <w:rFonts w:ascii="Arial" w:hAnsi="Arial"/>
                <w:b/>
                <w:bCs/>
                <w:sz w:val="18"/>
                <w:lang w:val="fr-FR"/>
              </w:rPr>
            </w:pPr>
            <w:r w:rsidRPr="00424E59">
              <w:rPr>
                <w:rFonts w:ascii="Arial" w:hAnsi="Arial"/>
                <w:b/>
                <w:bCs/>
                <w:sz w:val="18"/>
                <w:lang w:val="fr-FR"/>
              </w:rPr>
              <w:t>Replaces</w:t>
            </w:r>
          </w:p>
        </w:tc>
        <w:tc>
          <w:tcPr>
            <w:tcW w:w="2127" w:type="dxa"/>
            <w:tcBorders>
              <w:top w:val="single" w:sz="4" w:space="0" w:color="auto"/>
              <w:left w:val="single" w:sz="4" w:space="0" w:color="auto"/>
              <w:bottom w:val="single" w:sz="4" w:space="0" w:color="auto"/>
              <w:right w:val="single" w:sz="4" w:space="0" w:color="auto"/>
            </w:tcBorders>
          </w:tcPr>
          <w:p w14:paraId="04B656D8" w14:textId="77777777" w:rsidR="00EB676A" w:rsidRPr="00424E59"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22E5470"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6A40D4"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RFC 3891 [117]</w:t>
            </w:r>
            <w:r w:rsidRPr="00424E59">
              <w:rPr>
                <w:rFonts w:ascii="Arial" w:hAnsi="Arial" w:cs="Arial"/>
                <w:sz w:val="18"/>
                <w:szCs w:val="18"/>
                <w:lang w:val="fr-FR"/>
              </w:rPr>
              <w:t xml:space="preserve">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5545CD52"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533DD1B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F406B69" w14:textId="77777777" w:rsidR="00EB676A" w:rsidRPr="00424E59" w:rsidRDefault="00EB676A" w:rsidP="00BC3F8D">
            <w:pPr>
              <w:keepNext/>
              <w:keepLines/>
              <w:spacing w:after="0" w:line="252" w:lineRule="auto"/>
              <w:rPr>
                <w:rFonts w:ascii="Arial" w:hAnsi="Arial"/>
                <w:b/>
                <w:bCs/>
                <w:sz w:val="18"/>
                <w:lang w:val="fr-FR"/>
              </w:rPr>
            </w:pPr>
            <w:r w:rsidRPr="00424E59">
              <w:rPr>
                <w:rFonts w:ascii="Arial" w:hAnsi="Arial"/>
                <w:bCs/>
                <w:sz w:val="18"/>
                <w:lang w:val="fr-FR"/>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05655E82" w14:textId="77777777" w:rsidR="00EB676A" w:rsidRPr="00424E59" w:rsidRDefault="00EB676A" w:rsidP="00BC3F8D">
            <w:pPr>
              <w:keepNext/>
              <w:keepLines/>
              <w:spacing w:after="0" w:line="252" w:lineRule="auto"/>
              <w:rPr>
                <w:rFonts w:ascii="Arial" w:eastAsia="Calibri" w:hAnsi="Arial"/>
                <w:sz w:val="18"/>
                <w:lang w:val="fr-FR"/>
              </w:rPr>
            </w:pPr>
            <w:r w:rsidRPr="00424E59">
              <w:rPr>
                <w:rFonts w:ascii="Arial" w:hAnsi="Arial" w:cs="Arial"/>
                <w:sz w:val="18"/>
                <w:szCs w:val="18"/>
                <w:lang w:val="fr-FR"/>
              </w:rPr>
              <w:t>callid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1CE76005"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35B5B88"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D367B2"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0AC20C3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5A3EA60" w14:textId="77777777" w:rsidR="00EB676A" w:rsidRPr="00424E59" w:rsidRDefault="00EB676A" w:rsidP="00BC3F8D">
            <w:pPr>
              <w:keepNext/>
              <w:keepLines/>
              <w:spacing w:after="0" w:line="252" w:lineRule="auto"/>
              <w:rPr>
                <w:rFonts w:ascii="Arial" w:hAnsi="Arial"/>
                <w:b/>
                <w:bCs/>
                <w:sz w:val="18"/>
                <w:lang w:val="fr-FR"/>
              </w:rPr>
            </w:pPr>
            <w:r w:rsidRPr="00424E59">
              <w:rPr>
                <w:rFonts w:ascii="Arial" w:hAnsi="Arial"/>
                <w:bCs/>
                <w:sz w:val="18"/>
                <w:lang w:val="fr-FR"/>
              </w:rPr>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7C630684" w14:textId="77777777" w:rsidR="00EB676A" w:rsidRPr="00424E59"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7DFDE525"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04CAB90"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5E752C"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162E62F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15BCE7B" w14:textId="77777777" w:rsidR="00EB676A" w:rsidRPr="00424E59" w:rsidRDefault="00EB676A" w:rsidP="00BC3F8D">
            <w:pPr>
              <w:keepNext/>
              <w:keepLines/>
              <w:spacing w:after="0" w:line="252" w:lineRule="auto"/>
              <w:rPr>
                <w:rFonts w:ascii="Arial" w:hAnsi="Arial"/>
                <w:b/>
                <w:bCs/>
                <w:sz w:val="18"/>
                <w:lang w:val="fr-FR"/>
              </w:rPr>
            </w:pPr>
            <w:r w:rsidRPr="00424E59">
              <w:rPr>
                <w:rFonts w:ascii="Arial" w:hAnsi="Arial"/>
                <w:bCs/>
                <w:sz w:val="18"/>
                <w:lang w:val="fr-FR"/>
              </w:rPr>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4A0D347A" w14:textId="77777777" w:rsidR="00EB676A" w:rsidRPr="00424E59" w:rsidRDefault="00EB676A" w:rsidP="00BC3F8D">
            <w:pPr>
              <w:keepNext/>
              <w:keepLines/>
              <w:spacing w:after="0" w:line="252" w:lineRule="auto"/>
              <w:rPr>
                <w:rFonts w:ascii="Arial" w:eastAsia="Calibri" w:hAnsi="Arial"/>
                <w:sz w:val="18"/>
                <w:lang w:val="fr-FR"/>
              </w:rPr>
            </w:pPr>
            <w:r w:rsidRPr="00424E59">
              <w:rPr>
                <w:rFonts w:ascii="Arial" w:hAnsi="Arial" w:cs="Arial"/>
                <w:sz w:val="18"/>
                <w:szCs w:val="18"/>
                <w:lang w:val="fr-FR"/>
              </w:rPr>
              <w:t>to-tag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77A30675"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43BA40D"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114FC7"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0D723A7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C97066E" w14:textId="77777777" w:rsidR="00EB676A" w:rsidRPr="00424E59" w:rsidRDefault="00EB676A" w:rsidP="00BC3F8D">
            <w:pPr>
              <w:keepNext/>
              <w:keepLines/>
              <w:spacing w:after="0" w:line="252" w:lineRule="auto"/>
              <w:rPr>
                <w:rFonts w:ascii="Arial" w:hAnsi="Arial"/>
                <w:b/>
                <w:bCs/>
                <w:sz w:val="18"/>
                <w:lang w:val="fr-FR"/>
              </w:rPr>
            </w:pPr>
            <w:r w:rsidRPr="00424E59">
              <w:rPr>
                <w:rFonts w:ascii="Arial" w:hAnsi="Arial"/>
                <w:bCs/>
                <w:sz w:val="18"/>
                <w:lang w:val="fr-FR"/>
              </w:rPr>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18DE70FF" w14:textId="77777777" w:rsidR="00EB676A" w:rsidRPr="00424E59" w:rsidRDefault="00EB676A" w:rsidP="00BC3F8D">
            <w:pPr>
              <w:keepNext/>
              <w:keepLines/>
              <w:spacing w:after="0" w:line="252" w:lineRule="auto"/>
              <w:rPr>
                <w:rFonts w:ascii="Arial" w:eastAsia="Calibri" w:hAnsi="Arial"/>
                <w:sz w:val="18"/>
                <w:lang w:val="fr-FR"/>
              </w:rPr>
            </w:pPr>
            <w:r w:rsidRPr="00424E59">
              <w:rPr>
                <w:rFonts w:ascii="Arial" w:hAnsi="Arial" w:cs="Arial"/>
                <w:sz w:val="18"/>
                <w:szCs w:val="18"/>
                <w:lang w:val="fr-FR"/>
              </w:rPr>
              <w:t>from-tag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28A1A19B"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BC18F46"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A253B6"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2AFB4CC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238EC45" w14:textId="77777777" w:rsidR="00EB676A" w:rsidRPr="00424E59" w:rsidRDefault="00EB676A" w:rsidP="00BC3F8D">
            <w:pPr>
              <w:keepNext/>
              <w:keepLines/>
              <w:spacing w:after="0" w:line="252" w:lineRule="auto"/>
              <w:rPr>
                <w:rFonts w:ascii="Arial" w:hAnsi="Arial"/>
                <w:b/>
                <w:bCs/>
                <w:sz w:val="18"/>
                <w:lang w:val="fr-FR"/>
              </w:rPr>
            </w:pPr>
            <w:r w:rsidRPr="00424E59">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CCD1080" w14:textId="77777777" w:rsidR="00EB676A" w:rsidRPr="00424E59"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1FEB4AD"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36610D7"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A0C03A"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274E6CD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5BD7B16" w14:textId="77777777" w:rsidR="00EB676A" w:rsidRPr="00424E59" w:rsidRDefault="00EB676A" w:rsidP="00BC3F8D">
            <w:pPr>
              <w:keepNext/>
              <w:keepLines/>
              <w:spacing w:after="0" w:line="252" w:lineRule="auto"/>
              <w:rPr>
                <w:rFonts w:ascii="Arial" w:hAnsi="Arial"/>
                <w:b/>
                <w:bCs/>
                <w:sz w:val="18"/>
                <w:lang w:val="fr-FR"/>
              </w:rPr>
            </w:pPr>
            <w:r w:rsidRPr="00424E59">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27BA15" w14:textId="77777777" w:rsidR="00EB676A" w:rsidRPr="00424E59"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1A8F37"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b/>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1F53E26"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5DF35F"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6BDCA60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6B31C9A" w14:textId="77777777" w:rsidR="00EB676A" w:rsidRPr="00424E59" w:rsidRDefault="00EB676A" w:rsidP="00BC3F8D">
            <w:pPr>
              <w:keepNext/>
              <w:keepLines/>
              <w:spacing w:after="0" w:line="252" w:lineRule="auto"/>
              <w:rPr>
                <w:rFonts w:ascii="Arial" w:hAnsi="Arial"/>
                <w:b/>
                <w:bCs/>
                <w:sz w:val="18"/>
                <w:lang w:val="fr-FR"/>
              </w:rPr>
            </w:pPr>
            <w:r w:rsidRPr="00424E59">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5CE9E8" w14:textId="77777777" w:rsidR="00EB676A" w:rsidRPr="00424E59" w:rsidRDefault="00EB676A" w:rsidP="00BC3F8D">
            <w:pPr>
              <w:keepNext/>
              <w:keepLines/>
              <w:spacing w:after="0" w:line="252" w:lineRule="auto"/>
              <w:rPr>
                <w:rFonts w:ascii="Arial" w:eastAsia="Calibri" w:hAnsi="Arial"/>
                <w:sz w:val="18"/>
                <w:lang w:val="fr-FR"/>
              </w:rPr>
            </w:pPr>
            <w:r w:rsidRPr="00424E59">
              <w:rPr>
                <w:rFonts w:ascii="Arial" w:eastAsia="Calibri" w:hAnsi="Arial"/>
                <w:sz w:val="18"/>
                <w:lang w:val="fr-FR"/>
              </w:rPr>
              <w:t>SDP Message as described in Table 6.2.19.3.3-1A</w:t>
            </w:r>
          </w:p>
        </w:tc>
        <w:tc>
          <w:tcPr>
            <w:tcW w:w="2127" w:type="dxa"/>
            <w:tcBorders>
              <w:top w:val="single" w:sz="4" w:space="0" w:color="auto"/>
              <w:left w:val="single" w:sz="4" w:space="0" w:color="auto"/>
              <w:bottom w:val="single" w:sz="4" w:space="0" w:color="auto"/>
              <w:right w:val="single" w:sz="4" w:space="0" w:color="auto"/>
            </w:tcBorders>
          </w:tcPr>
          <w:p w14:paraId="27863855"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32BE08E"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55292F6"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2E1D359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AD96EE0"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27F3A40" w14:textId="77777777" w:rsidR="00EB676A" w:rsidRPr="00424E59"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5EA8FE6" w14:textId="77777777" w:rsidR="00EB676A" w:rsidRPr="00424E59" w:rsidRDefault="00EB676A" w:rsidP="00BC3F8D">
            <w:pPr>
              <w:keepNext/>
              <w:keepLines/>
              <w:spacing w:after="0" w:line="252" w:lineRule="auto"/>
              <w:rPr>
                <w:rFonts w:ascii="Arial" w:hAnsi="Arial"/>
                <w:b/>
                <w:sz w:val="18"/>
                <w:lang w:val="fr-FR"/>
              </w:rPr>
            </w:pPr>
            <w:r w:rsidRPr="00424E59">
              <w:rPr>
                <w:rFonts w:ascii="Arial" w:hAnsi="Arial"/>
                <w:b/>
                <w:sz w:val="18"/>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429F64EA"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7EF304F"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5094412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19DDB77" w14:textId="77777777" w:rsidR="00EB676A" w:rsidRPr="00424E59" w:rsidRDefault="00EB676A" w:rsidP="00BC3F8D">
            <w:pPr>
              <w:keepNext/>
              <w:keepLines/>
              <w:spacing w:after="0" w:line="252" w:lineRule="auto"/>
              <w:rPr>
                <w:rFonts w:ascii="Arial" w:hAnsi="Arial"/>
                <w:b/>
                <w:sz w:val="18"/>
                <w:lang w:val="fr-FR"/>
              </w:rPr>
            </w:pPr>
            <w:r w:rsidRPr="00424E59">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F93681"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cs="Arial"/>
                <w:sz w:val="18"/>
                <w:szCs w:val="18"/>
                <w:lang w:val="fr-FR"/>
              </w:rPr>
              <w:t xml:space="preserve">MCPTT-Info as described in </w:t>
            </w:r>
            <w:r w:rsidRPr="00424E59">
              <w:rPr>
                <w:rFonts w:ascii="Arial" w:hAnsi="Arial"/>
                <w:sz w:val="18"/>
                <w:lang w:val="fr-FR"/>
              </w:rPr>
              <w:t>Table 6.2.19.3.3-2</w:t>
            </w:r>
          </w:p>
        </w:tc>
        <w:tc>
          <w:tcPr>
            <w:tcW w:w="2127" w:type="dxa"/>
            <w:tcBorders>
              <w:top w:val="single" w:sz="4" w:space="0" w:color="auto"/>
              <w:left w:val="single" w:sz="4" w:space="0" w:color="auto"/>
              <w:bottom w:val="single" w:sz="4" w:space="0" w:color="auto"/>
              <w:right w:val="single" w:sz="4" w:space="0" w:color="auto"/>
            </w:tcBorders>
          </w:tcPr>
          <w:p w14:paraId="66ACB745"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AFFCC0E"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43DD7A" w14:textId="77777777" w:rsidR="00EB676A" w:rsidRPr="00424E59" w:rsidRDefault="00EB676A" w:rsidP="00BC3F8D">
            <w:pPr>
              <w:keepNext/>
              <w:keepLines/>
              <w:spacing w:after="0" w:line="252" w:lineRule="auto"/>
              <w:rPr>
                <w:rFonts w:ascii="Arial" w:hAnsi="Arial"/>
                <w:sz w:val="18"/>
                <w:lang w:val="fr-FR"/>
              </w:rPr>
            </w:pPr>
          </w:p>
        </w:tc>
      </w:tr>
    </w:tbl>
    <w:p w14:paraId="62933E1E" w14:textId="77777777" w:rsidR="00EB676A" w:rsidRPr="00424E59" w:rsidRDefault="00EB676A" w:rsidP="00EB676A"/>
    <w:p w14:paraId="45C2E867" w14:textId="77777777" w:rsidR="00EB676A" w:rsidRPr="00424E59" w:rsidRDefault="00EB676A" w:rsidP="00EB676A">
      <w:pPr>
        <w:keepNext/>
        <w:keepLines/>
        <w:spacing w:before="60"/>
        <w:jc w:val="center"/>
        <w:rPr>
          <w:rFonts w:ascii="Arial" w:hAnsi="Arial"/>
          <w:b/>
        </w:rPr>
      </w:pPr>
      <w:r w:rsidRPr="00424E59">
        <w:rPr>
          <w:rFonts w:ascii="Arial" w:hAnsi="Arial"/>
          <w:b/>
        </w:rPr>
        <w:t>Table 6.2.19.3.3-1A: SDP Message</w:t>
      </w:r>
      <w:r w:rsidRPr="00424E59">
        <w:rPr>
          <w:rFonts w:ascii="Arial" w:hAnsi="Arial"/>
          <w:b/>
          <w:lang w:eastAsia="ko-KR"/>
        </w:rPr>
        <w:t xml:space="preserve"> in SIP INVITE</w:t>
      </w:r>
      <w:r w:rsidRPr="00424E59">
        <w:rPr>
          <w:rFonts w:ascii="Arial" w:hAnsi="Arial"/>
          <w: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BC5542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15A99A6" w14:textId="7FAB0D94" w:rsidR="00EB676A" w:rsidRPr="00424E59" w:rsidRDefault="00EB676A" w:rsidP="00BC3F8D">
            <w:pPr>
              <w:keepNext/>
              <w:keepLines/>
              <w:spacing w:after="0"/>
              <w:rPr>
                <w:rFonts w:ascii="Arial" w:hAnsi="Arial"/>
                <w:sz w:val="18"/>
                <w:lang w:val="fr-FR"/>
              </w:rPr>
            </w:pPr>
            <w:r w:rsidRPr="00424E59">
              <w:rPr>
                <w:rFonts w:ascii="Arial" w:hAnsi="Arial"/>
                <w:sz w:val="18"/>
                <w:lang w:val="fr-FR"/>
              </w:rPr>
              <w:t xml:space="preserve">Derivation Path: TS 36.579-1 [2], table 5.5.3.1.2-1, condition INITIAL_SDP_OFFER, </w:t>
            </w:r>
            <w:ins w:id="1902" w:author="MCC160" w:date="2022-10-20T20:18:00Z">
              <w:r w:rsidR="00B46C5F" w:rsidRPr="00424E59">
                <w:rPr>
                  <w:rFonts w:ascii="Arial" w:hAnsi="Arial"/>
                  <w:sz w:val="18"/>
                  <w:lang w:val="fr-FR"/>
                </w:rPr>
                <w:t xml:space="preserve">PRE_ESTABLISHED_SESSION, </w:t>
              </w:r>
            </w:ins>
            <w:r w:rsidRPr="00424E59">
              <w:rPr>
                <w:rFonts w:ascii="Arial" w:hAnsi="Arial"/>
                <w:sz w:val="18"/>
                <w:lang w:val="fr-FR"/>
              </w:rPr>
              <w:t>PRIVATE-CALL</w:t>
            </w:r>
          </w:p>
        </w:tc>
      </w:tr>
      <w:tr w:rsidR="00EB676A" w:rsidRPr="00424E59" w14:paraId="59B0D47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C3AA774"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36B8AD"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578CC7"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8C09685"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F5B3945"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Condition</w:t>
            </w:r>
          </w:p>
        </w:tc>
      </w:tr>
      <w:tr w:rsidR="00EB676A" w:rsidRPr="00424E59" w14:paraId="748B17F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D30515" w14:textId="77777777" w:rsidR="00EB676A" w:rsidRPr="00424E59" w:rsidRDefault="00EB676A" w:rsidP="00BC3F8D">
            <w:pPr>
              <w:keepNext/>
              <w:keepLines/>
              <w:spacing w:after="0"/>
              <w:rPr>
                <w:rFonts w:ascii="Arial" w:hAnsi="Arial"/>
                <w:b/>
                <w:bCs/>
                <w:sz w:val="18"/>
                <w:lang w:val="fr-FR"/>
              </w:rPr>
            </w:pPr>
            <w:r w:rsidRPr="00424E59">
              <w:rPr>
                <w:rFonts w:ascii="Arial" w:hAnsi="Arial"/>
                <w:b/>
                <w:bCs/>
                <w:sz w:val="18"/>
                <w:lang w:val="fr-FR"/>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0D76F782" w14:textId="77777777" w:rsidR="00EB676A" w:rsidRPr="00424E59"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801F9E3" w14:textId="77777777" w:rsidR="00EB676A" w:rsidRPr="00424E59"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EDC5420"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5944797" w14:textId="77777777" w:rsidR="00EB676A" w:rsidRPr="00424E59" w:rsidRDefault="00EB676A" w:rsidP="00BC3F8D">
            <w:pPr>
              <w:keepNext/>
              <w:keepLines/>
              <w:spacing w:after="0"/>
              <w:rPr>
                <w:rFonts w:ascii="Arial" w:hAnsi="Arial"/>
                <w:sz w:val="18"/>
                <w:lang w:val="fr-FR"/>
              </w:rPr>
            </w:pPr>
          </w:p>
        </w:tc>
      </w:tr>
      <w:tr w:rsidR="00EB676A" w:rsidRPr="00424E59" w14:paraId="7C15986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7241E3A" w14:textId="77777777" w:rsidR="00EB676A" w:rsidRPr="00424E59" w:rsidRDefault="00EB676A" w:rsidP="00BC3F8D">
            <w:pPr>
              <w:keepNext/>
              <w:keepLines/>
              <w:spacing w:after="0"/>
              <w:rPr>
                <w:rFonts w:ascii="Arial" w:hAnsi="Arial"/>
                <w:b/>
                <w:bCs/>
                <w:sz w:val="18"/>
                <w:lang w:val="fr-FR"/>
              </w:rPr>
            </w:pPr>
            <w:r w:rsidRPr="00424E59">
              <w:rPr>
                <w:rFonts w:ascii="Arial" w:hAnsi="Arial"/>
                <w:sz w:val="18"/>
                <w:lang w:val="fr-FR"/>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5FA85E53" w14:textId="77777777" w:rsidR="00EB676A" w:rsidRPr="00424E59"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9378C63" w14:textId="77777777" w:rsidR="00EB676A" w:rsidRPr="00424E59"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311A3EE"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6CAC5DE" w14:textId="77777777" w:rsidR="00EB676A" w:rsidRPr="00424E59" w:rsidRDefault="00EB676A" w:rsidP="00BC3F8D">
            <w:pPr>
              <w:keepNext/>
              <w:keepLines/>
              <w:spacing w:after="0"/>
              <w:rPr>
                <w:rFonts w:ascii="Arial" w:hAnsi="Arial"/>
                <w:sz w:val="18"/>
                <w:lang w:val="fr-FR"/>
              </w:rPr>
            </w:pPr>
          </w:p>
        </w:tc>
      </w:tr>
      <w:tr w:rsidR="00EB676A" w:rsidRPr="00424E59" w14:paraId="054F0E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384C7EA" w14:textId="77777777" w:rsidR="00EB676A" w:rsidRPr="00424E59" w:rsidRDefault="00EB676A" w:rsidP="00BC3F8D">
            <w:pPr>
              <w:keepNext/>
              <w:keepLines/>
              <w:spacing w:after="0"/>
              <w:rPr>
                <w:rFonts w:ascii="Arial" w:hAnsi="Arial"/>
                <w:b/>
                <w:bCs/>
                <w:sz w:val="18"/>
                <w:lang w:val="fr-FR"/>
              </w:rPr>
            </w:pPr>
            <w:r w:rsidRPr="00424E59">
              <w:rPr>
                <w:rFonts w:ascii="Arial" w:hAnsi="Arial"/>
                <w:sz w:val="18"/>
                <w:lang w:val="fr-FR"/>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77F638D7"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3BEF9255"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70CD9507"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9DB18B1" w14:textId="77777777" w:rsidR="00EB676A" w:rsidRPr="00424E59" w:rsidRDefault="00EB676A" w:rsidP="00BC3F8D">
            <w:pPr>
              <w:keepNext/>
              <w:keepLines/>
              <w:spacing w:after="0"/>
              <w:rPr>
                <w:rFonts w:ascii="Arial" w:hAnsi="Arial"/>
                <w:sz w:val="18"/>
                <w:lang w:val="fr-FR"/>
              </w:rPr>
            </w:pPr>
          </w:p>
        </w:tc>
      </w:tr>
      <w:tr w:rsidR="00EB676A" w:rsidRPr="00424E59" w14:paraId="247D902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4EDFF4E" w14:textId="77777777" w:rsidR="00EB676A" w:rsidRPr="00424E59" w:rsidRDefault="00EB676A" w:rsidP="00BC3F8D">
            <w:pPr>
              <w:keepNext/>
              <w:keepLines/>
              <w:spacing w:after="0"/>
              <w:rPr>
                <w:rFonts w:ascii="Arial" w:hAnsi="Arial"/>
                <w:b/>
                <w:bCs/>
                <w:sz w:val="18"/>
                <w:lang w:val="fr-FR"/>
              </w:rPr>
            </w:pPr>
            <w:r w:rsidRPr="00424E59">
              <w:rPr>
                <w:rFonts w:ascii="Arial" w:hAnsi="Arial"/>
                <w:sz w:val="18"/>
                <w:lang w:val="fr-FR"/>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79682322"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2B18BA5A"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6EB1D0DB"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6A64A4F" w14:textId="77777777" w:rsidR="00EB676A" w:rsidRPr="00424E59" w:rsidRDefault="00EB676A" w:rsidP="00BC3F8D">
            <w:pPr>
              <w:keepNext/>
              <w:keepLines/>
              <w:spacing w:after="0"/>
              <w:rPr>
                <w:rFonts w:ascii="Arial" w:hAnsi="Arial"/>
                <w:sz w:val="18"/>
                <w:lang w:val="fr-FR"/>
              </w:rPr>
            </w:pPr>
          </w:p>
        </w:tc>
      </w:tr>
      <w:tr w:rsidR="00EB676A" w:rsidRPr="00424E59" w14:paraId="3CDF6E8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0F8DF3" w14:textId="77777777" w:rsidR="00EB676A" w:rsidRPr="00424E59" w:rsidRDefault="00EB676A" w:rsidP="00BC3F8D">
            <w:pPr>
              <w:keepNext/>
              <w:keepLines/>
              <w:spacing w:after="0"/>
              <w:rPr>
                <w:rFonts w:ascii="Arial" w:hAnsi="Arial"/>
                <w:b/>
                <w:bCs/>
                <w:sz w:val="18"/>
                <w:lang w:val="fr-FR"/>
              </w:rPr>
            </w:pPr>
            <w:r w:rsidRPr="00424E59">
              <w:rPr>
                <w:rFonts w:ascii="Arial" w:hAnsi="Arial"/>
                <w:b/>
                <w:bCs/>
                <w:sz w:val="18"/>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6FC540B9" w14:textId="77777777" w:rsidR="00EB676A" w:rsidRPr="00424E59"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D50E1CE"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2F39958"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64E8208" w14:textId="77777777" w:rsidR="00EB676A" w:rsidRPr="00424E59" w:rsidRDefault="00EB676A" w:rsidP="00BC3F8D">
            <w:pPr>
              <w:keepNext/>
              <w:keepLines/>
              <w:spacing w:after="0"/>
              <w:rPr>
                <w:rFonts w:ascii="Arial" w:hAnsi="Arial"/>
                <w:sz w:val="18"/>
                <w:lang w:val="fr-FR"/>
              </w:rPr>
            </w:pPr>
          </w:p>
        </w:tc>
      </w:tr>
      <w:tr w:rsidR="00EB676A" w:rsidRPr="00424E59" w14:paraId="592E38B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2A03A89"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37F27F86"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6D1304C7" w14:textId="77777777" w:rsidR="00EB676A" w:rsidRPr="00424E59"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DAB42FA"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E352DE2" w14:textId="77777777" w:rsidR="00EB676A" w:rsidRPr="00424E59" w:rsidRDefault="00EB676A" w:rsidP="00BC3F8D">
            <w:pPr>
              <w:keepNext/>
              <w:keepLines/>
              <w:spacing w:after="0"/>
              <w:rPr>
                <w:rFonts w:ascii="Arial" w:hAnsi="Arial"/>
                <w:sz w:val="18"/>
                <w:lang w:val="fr-FR"/>
              </w:rPr>
            </w:pPr>
          </w:p>
        </w:tc>
      </w:tr>
      <w:tr w:rsidR="00EB676A" w:rsidRPr="00424E59" w14:paraId="1E6B6ED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431AB3" w14:textId="77777777" w:rsidR="00EB676A" w:rsidRPr="00424E59" w:rsidRDefault="00EB676A" w:rsidP="00BC3F8D">
            <w:pPr>
              <w:keepNext/>
              <w:keepLines/>
              <w:spacing w:after="0"/>
              <w:rPr>
                <w:rFonts w:ascii="Arial" w:hAnsi="Arial"/>
                <w:b/>
                <w:sz w:val="18"/>
                <w:lang w:val="fr-FR"/>
              </w:rPr>
            </w:pPr>
            <w:r w:rsidRPr="00424E59">
              <w:rPr>
                <w:rFonts w:ascii="Arial" w:hAnsi="Arial"/>
                <w:b/>
                <w:sz w:val="18"/>
                <w:lang w:val="fr-FR"/>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2642AC7" w14:textId="77777777" w:rsidR="00EB676A" w:rsidRPr="00424E59"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7CA07C3"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a=line</w:t>
            </w:r>
          </w:p>
          <w:p w14:paraId="6C9873DE"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attribute=recvonly</w:t>
            </w:r>
          </w:p>
        </w:tc>
        <w:tc>
          <w:tcPr>
            <w:tcW w:w="1418" w:type="dxa"/>
            <w:tcBorders>
              <w:top w:val="single" w:sz="4" w:space="0" w:color="auto"/>
              <w:left w:val="single" w:sz="4" w:space="0" w:color="auto"/>
              <w:bottom w:val="single" w:sz="4" w:space="0" w:color="auto"/>
              <w:right w:val="single" w:sz="4" w:space="0" w:color="auto"/>
            </w:tcBorders>
          </w:tcPr>
          <w:p w14:paraId="2FA1F60C"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3690180" w14:textId="77777777" w:rsidR="00EB676A" w:rsidRPr="00424E59" w:rsidRDefault="00EB676A" w:rsidP="00BC3F8D">
            <w:pPr>
              <w:keepNext/>
              <w:keepLines/>
              <w:spacing w:after="0"/>
              <w:rPr>
                <w:rFonts w:ascii="Arial" w:hAnsi="Arial"/>
                <w:sz w:val="18"/>
                <w:lang w:val="fr-FR"/>
              </w:rPr>
            </w:pPr>
          </w:p>
        </w:tc>
      </w:tr>
      <w:tr w:rsidR="00EB676A" w:rsidRPr="00424E59" w14:paraId="00F1774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889C01"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05D5A10B" w14:textId="77777777" w:rsidR="00EB676A" w:rsidRPr="00424E59"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F8FCBD4" w14:textId="77777777" w:rsidR="00EB676A" w:rsidRPr="00424E59"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A8B83FD"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5538A67" w14:textId="77777777" w:rsidR="00EB676A" w:rsidRPr="00424E59" w:rsidRDefault="00EB676A" w:rsidP="00BC3F8D">
            <w:pPr>
              <w:keepNext/>
              <w:keepLines/>
              <w:spacing w:after="0"/>
              <w:rPr>
                <w:rFonts w:ascii="Arial" w:hAnsi="Arial"/>
                <w:sz w:val="18"/>
                <w:lang w:val="fr-FR"/>
              </w:rPr>
            </w:pPr>
          </w:p>
        </w:tc>
      </w:tr>
    </w:tbl>
    <w:p w14:paraId="4A787FF5" w14:textId="77777777" w:rsidR="00EB676A" w:rsidRPr="00424E59" w:rsidRDefault="00EB676A" w:rsidP="00EB676A"/>
    <w:p w14:paraId="0BD1AC34" w14:textId="77777777" w:rsidR="00EB676A" w:rsidRPr="00424E59" w:rsidRDefault="00EB676A" w:rsidP="00EB676A">
      <w:pPr>
        <w:keepNext/>
        <w:keepLines/>
        <w:spacing w:before="60"/>
        <w:jc w:val="center"/>
        <w:rPr>
          <w:rFonts w:ascii="Arial" w:hAnsi="Arial"/>
          <w:b/>
        </w:rPr>
      </w:pPr>
      <w:r w:rsidRPr="00424E59">
        <w:rPr>
          <w:rFonts w:ascii="Arial" w:hAnsi="Arial"/>
          <w:b/>
        </w:rPr>
        <w:t>Table 6.2.19.3.3-2: MCPTT-Info</w:t>
      </w:r>
      <w:r w:rsidRPr="00424E59">
        <w:rPr>
          <w:rFonts w:ascii="Arial" w:hAnsi="Arial"/>
          <w:b/>
          <w:lang w:eastAsia="ko-KR"/>
        </w:rPr>
        <w:t xml:space="preserve"> in SIP INVITE</w:t>
      </w:r>
      <w:r w:rsidRPr="00424E59">
        <w:rPr>
          <w:rFonts w:ascii="Arial" w:hAnsi="Arial"/>
          <w: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712D4D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5C80FCD"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Derivation Path: TS 36.579-1 [2], table 5.5.3.2.2-1, condition PRIVATE-CALL</w:t>
            </w:r>
          </w:p>
        </w:tc>
      </w:tr>
      <w:tr w:rsidR="00EB676A" w:rsidRPr="00424E59" w14:paraId="221DF4B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87BD368"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6A296E"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C422FA"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F7E8544"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3CB879A"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Condition</w:t>
            </w:r>
          </w:p>
        </w:tc>
      </w:tr>
      <w:tr w:rsidR="00EB676A" w:rsidRPr="00424E59" w14:paraId="543C6BD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42CFAC"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0825F199" w14:textId="77777777" w:rsidR="00EB676A" w:rsidRPr="00424E59"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2B234A7"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99ABBBD" w14:textId="77777777" w:rsidR="00EB676A" w:rsidRPr="00424E59" w:rsidRDefault="00EB676A" w:rsidP="00BC3F8D">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40213008"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65FFC3F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00DA4A"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4C3068D" w14:textId="77777777" w:rsidR="00EB676A" w:rsidRPr="00424E59"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8DF1582"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148DE3D" w14:textId="77777777" w:rsidR="00EB676A" w:rsidRPr="00424E59" w:rsidRDefault="00EB676A" w:rsidP="00BC3F8D">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2382A4FA"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640F6968"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200EB174"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EBA823C"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14:paraId="04232280"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2EF2ECA"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TS 24.379 [9] clause </w:t>
            </w:r>
            <w:r w:rsidRPr="00424E59">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3CE2CE41"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2DB34404"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4B93CC"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7471CADA" w14:textId="77777777" w:rsidR="00EB676A" w:rsidRPr="00424E59"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C8013EA"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888E89F" w14:textId="77777777" w:rsidR="00EB676A" w:rsidRPr="00424E59" w:rsidRDefault="00EB676A" w:rsidP="00BC3F8D">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67511C30"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46E7B87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451A7B"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315B008"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"remote-init"</w:t>
            </w:r>
          </w:p>
        </w:tc>
        <w:tc>
          <w:tcPr>
            <w:tcW w:w="2126" w:type="dxa"/>
            <w:tcBorders>
              <w:top w:val="single" w:sz="4" w:space="0" w:color="auto"/>
              <w:left w:val="single" w:sz="4" w:space="0" w:color="auto"/>
              <w:bottom w:val="single" w:sz="4" w:space="0" w:color="auto"/>
              <w:right w:val="single" w:sz="4" w:space="0" w:color="auto"/>
            </w:tcBorders>
            <w:hideMark/>
          </w:tcPr>
          <w:p w14:paraId="520F0A75"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6110565"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TS 24.379 [9] clause </w:t>
            </w:r>
            <w:r w:rsidRPr="00424E59">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tcPr>
          <w:p w14:paraId="7608B3D4" w14:textId="77777777" w:rsidR="00EB676A" w:rsidRPr="00424E59" w:rsidRDefault="00EB676A" w:rsidP="00BC3F8D">
            <w:pPr>
              <w:keepNext/>
              <w:keepLines/>
              <w:spacing w:after="0" w:line="252" w:lineRule="auto"/>
              <w:rPr>
                <w:rFonts w:ascii="Arial" w:hAnsi="Arial"/>
                <w:sz w:val="18"/>
                <w:lang w:val="fr-FR"/>
              </w:rPr>
            </w:pPr>
          </w:p>
        </w:tc>
      </w:tr>
    </w:tbl>
    <w:p w14:paraId="429B743C" w14:textId="77777777" w:rsidR="00EB676A" w:rsidRPr="00424E59" w:rsidRDefault="00EB676A" w:rsidP="00EB676A"/>
    <w:p w14:paraId="60C6E994"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6.2.19.3.3-2A: </w:t>
      </w:r>
      <w:r w:rsidRPr="00424E59">
        <w:rPr>
          <w:rFonts w:ascii="Arial" w:hAnsi="Arial"/>
          <w:b/>
          <w:lang w:eastAsia="ko-KR"/>
        </w:rPr>
        <w:t>SIP 200 (OK)</w:t>
      </w:r>
      <w:r w:rsidRPr="00424E59">
        <w:rPr>
          <w:rFonts w:ascii="Arial" w:hAnsi="Arial"/>
          <w:b/>
        </w:rPr>
        <w:t xml:space="preserve"> from the UE (Step 2, Table 6.2.19.3.2-1;</w:t>
      </w:r>
      <w:r w:rsidRPr="00424E59">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72AC734"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9FBAD0E"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Derivation Path: TS 36.579-1 [2], table 5.5.2.17.1.1-1 condition INVITE-RSP</w:t>
            </w:r>
          </w:p>
        </w:tc>
      </w:tr>
      <w:tr w:rsidR="00EB676A" w:rsidRPr="00424E59" w14:paraId="7C29B0F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F28FCEB"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7B93D9"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9E3A274"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DC25F2"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A86B4F"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Condition</w:t>
            </w:r>
          </w:p>
        </w:tc>
      </w:tr>
      <w:tr w:rsidR="00EB676A" w:rsidRPr="00424E59" w14:paraId="58620BE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6767933" w14:textId="77777777" w:rsidR="00EB676A" w:rsidRPr="00424E59" w:rsidRDefault="00EB676A" w:rsidP="00BC3F8D">
            <w:pPr>
              <w:pStyle w:val="TAL"/>
              <w:rPr>
                <w:b/>
                <w:bCs/>
                <w:lang w:val="fr-FR"/>
              </w:rPr>
            </w:pPr>
            <w:r w:rsidRPr="00424E59">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A147D68" w14:textId="77777777" w:rsidR="00EB676A" w:rsidRPr="00424E59"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F1BDD7E"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0CF507"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20E79C" w14:textId="77777777" w:rsidR="00EB676A" w:rsidRPr="00424E59" w:rsidRDefault="00EB676A" w:rsidP="00BC3F8D">
            <w:pPr>
              <w:pStyle w:val="TAL"/>
              <w:rPr>
                <w:lang w:val="fr-FR"/>
              </w:rPr>
            </w:pPr>
          </w:p>
        </w:tc>
      </w:tr>
      <w:tr w:rsidR="00EB676A" w:rsidRPr="00424E59" w14:paraId="7F396D3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46ED07E" w14:textId="77777777" w:rsidR="00EB676A" w:rsidRPr="00424E59" w:rsidRDefault="00EB676A" w:rsidP="00BC3F8D">
            <w:pPr>
              <w:pStyle w:val="TAL"/>
              <w:rPr>
                <w:b/>
                <w:bCs/>
                <w:lang w:val="fr-FR"/>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A41411F" w14:textId="77777777" w:rsidR="00EB676A" w:rsidRPr="00424E59"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6C29D0" w14:textId="77777777" w:rsidR="00EB676A" w:rsidRPr="00424E59" w:rsidRDefault="00EB676A" w:rsidP="00BC3F8D">
            <w:pPr>
              <w:pStyle w:val="TAL"/>
              <w:rPr>
                <w:lang w:val="fr-FR"/>
              </w:rPr>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48CEB74"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318147" w14:textId="77777777" w:rsidR="00EB676A" w:rsidRPr="00424E59" w:rsidRDefault="00EB676A" w:rsidP="00BC3F8D">
            <w:pPr>
              <w:pStyle w:val="TAL"/>
              <w:rPr>
                <w:lang w:val="fr-FR"/>
              </w:rPr>
            </w:pPr>
          </w:p>
        </w:tc>
      </w:tr>
      <w:tr w:rsidR="00EB676A" w:rsidRPr="00424E59" w14:paraId="2996571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91FAA73" w14:textId="77777777" w:rsidR="00EB676A" w:rsidRPr="00424E59" w:rsidRDefault="00EB676A" w:rsidP="00BC3F8D">
            <w:pPr>
              <w:pStyle w:val="TAL"/>
              <w:rPr>
                <w:b/>
                <w:bCs/>
                <w:lang w:val="fr-FR"/>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EDAE51B" w14:textId="77777777" w:rsidR="00EB676A" w:rsidRPr="00424E59" w:rsidRDefault="00EB676A" w:rsidP="00BC3F8D">
            <w:pPr>
              <w:pStyle w:val="TAL"/>
              <w:rPr>
                <w:lang w:val="fr-FR"/>
              </w:rPr>
            </w:pPr>
            <w:r w:rsidRPr="00424E59">
              <w:t>SDP Message as described in Table 6.2.19.3.3-2B</w:t>
            </w:r>
          </w:p>
        </w:tc>
        <w:tc>
          <w:tcPr>
            <w:tcW w:w="2127" w:type="dxa"/>
            <w:tcBorders>
              <w:top w:val="single" w:sz="4" w:space="0" w:color="auto"/>
              <w:left w:val="single" w:sz="4" w:space="0" w:color="auto"/>
              <w:bottom w:val="single" w:sz="4" w:space="0" w:color="auto"/>
              <w:right w:val="single" w:sz="4" w:space="0" w:color="auto"/>
            </w:tcBorders>
          </w:tcPr>
          <w:p w14:paraId="1E9402CB"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3BF240"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C94630" w14:textId="77777777" w:rsidR="00EB676A" w:rsidRPr="00424E59" w:rsidRDefault="00EB676A" w:rsidP="00BC3F8D">
            <w:pPr>
              <w:pStyle w:val="TAL"/>
              <w:rPr>
                <w:lang w:val="fr-FR"/>
              </w:rPr>
            </w:pPr>
          </w:p>
        </w:tc>
      </w:tr>
      <w:tr w:rsidR="00EB676A" w:rsidRPr="00424E59" w14:paraId="56FB49B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798A571" w14:textId="77777777" w:rsidR="00EB676A" w:rsidRPr="00424E59" w:rsidRDefault="00EB676A" w:rsidP="00BC3F8D">
            <w:pPr>
              <w:pStyle w:val="TAL"/>
              <w:rPr>
                <w:b/>
                <w:bCs/>
                <w:lang w:val="fr-FR"/>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60F927B" w14:textId="77777777" w:rsidR="00EB676A" w:rsidRPr="00424E59"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E733587" w14:textId="77777777" w:rsidR="00EB676A" w:rsidRPr="00424E59" w:rsidRDefault="00EB676A" w:rsidP="00BC3F8D">
            <w:pPr>
              <w:pStyle w:val="TAL"/>
              <w:rPr>
                <w:lang w:val="fr-FR"/>
              </w:rPr>
            </w:pPr>
            <w:r w:rsidRPr="00424E59">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44D94267"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D53266" w14:textId="77777777" w:rsidR="00EB676A" w:rsidRPr="00424E59" w:rsidRDefault="00EB676A" w:rsidP="00BC3F8D">
            <w:pPr>
              <w:pStyle w:val="TAL"/>
              <w:rPr>
                <w:lang w:val="fr-FR"/>
              </w:rPr>
            </w:pPr>
          </w:p>
        </w:tc>
      </w:tr>
      <w:tr w:rsidR="00EB676A" w:rsidRPr="00424E59" w14:paraId="7E841D2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149044D" w14:textId="77777777" w:rsidR="00EB676A" w:rsidRPr="00424E59" w:rsidRDefault="00EB676A" w:rsidP="00BC3F8D">
            <w:pPr>
              <w:pStyle w:val="TAL"/>
              <w:rPr>
                <w:b/>
                <w:bCs/>
                <w:lang w:val="fr-FR"/>
              </w:rPr>
            </w:pPr>
            <w:r w:rsidRPr="00424E59">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9369E44" w14:textId="77777777" w:rsidR="00EB676A" w:rsidRPr="00424E59" w:rsidRDefault="00EB676A" w:rsidP="00BC3F8D">
            <w:pPr>
              <w:pStyle w:val="TAL"/>
              <w:rPr>
                <w:lang w:val="fr-FR"/>
              </w:rPr>
            </w:pPr>
            <w:r w:rsidRPr="00424E59">
              <w:t>MCPTT Info as described in Table 6.2.19.3.3-2C</w:t>
            </w:r>
          </w:p>
        </w:tc>
        <w:tc>
          <w:tcPr>
            <w:tcW w:w="2127" w:type="dxa"/>
            <w:tcBorders>
              <w:top w:val="single" w:sz="4" w:space="0" w:color="auto"/>
              <w:left w:val="single" w:sz="4" w:space="0" w:color="auto"/>
              <w:bottom w:val="single" w:sz="4" w:space="0" w:color="auto"/>
              <w:right w:val="single" w:sz="4" w:space="0" w:color="auto"/>
            </w:tcBorders>
          </w:tcPr>
          <w:p w14:paraId="6F627B8E"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2AEE9F"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11234C" w14:textId="77777777" w:rsidR="00EB676A" w:rsidRPr="00424E59" w:rsidRDefault="00EB676A" w:rsidP="00BC3F8D">
            <w:pPr>
              <w:pStyle w:val="TAL"/>
              <w:rPr>
                <w:lang w:val="fr-FR"/>
              </w:rPr>
            </w:pPr>
          </w:p>
        </w:tc>
      </w:tr>
    </w:tbl>
    <w:p w14:paraId="2D5E8B60" w14:textId="77777777" w:rsidR="00EB676A" w:rsidRPr="00424E59" w:rsidRDefault="00EB676A" w:rsidP="00EB676A"/>
    <w:p w14:paraId="1F15BC9E" w14:textId="77777777" w:rsidR="00EB676A" w:rsidRPr="00424E59" w:rsidRDefault="00EB676A" w:rsidP="00EB676A">
      <w:pPr>
        <w:keepNext/>
        <w:keepLines/>
        <w:spacing w:before="60"/>
        <w:jc w:val="center"/>
        <w:rPr>
          <w:rFonts w:ascii="Arial" w:hAnsi="Arial"/>
          <w:b/>
        </w:rPr>
      </w:pPr>
      <w:r w:rsidRPr="00424E59">
        <w:rPr>
          <w:rFonts w:ascii="Arial" w:hAnsi="Arial"/>
          <w:b/>
        </w:rPr>
        <w:t>Table 6.2.19.3.3-2B: SDP Message</w:t>
      </w:r>
      <w:r w:rsidRPr="00424E59">
        <w:rPr>
          <w:rFonts w:ascii="Arial" w:hAnsi="Arial"/>
          <w:b/>
          <w:lang w:eastAsia="ko-KR"/>
        </w:rPr>
        <w:t xml:space="preserve"> in SIP 200 OK</w:t>
      </w:r>
      <w:r w:rsidRPr="00424E59">
        <w:rPr>
          <w:rFonts w:ascii="Arial" w:hAnsi="Arial"/>
          <w:b/>
        </w:rPr>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1551014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F1AB9A" w14:textId="5978889C" w:rsidR="00EB676A" w:rsidRPr="00424E59" w:rsidRDefault="00EB676A" w:rsidP="00BC3F8D">
            <w:pPr>
              <w:keepNext/>
              <w:keepLines/>
              <w:spacing w:after="0"/>
              <w:rPr>
                <w:rFonts w:ascii="Arial" w:hAnsi="Arial"/>
                <w:sz w:val="18"/>
                <w:lang w:val="fr-FR"/>
              </w:rPr>
            </w:pPr>
            <w:r w:rsidRPr="00424E59">
              <w:rPr>
                <w:rFonts w:ascii="Arial" w:hAnsi="Arial"/>
                <w:sz w:val="18"/>
                <w:lang w:val="fr-FR"/>
              </w:rPr>
              <w:t>Derivation Path: TS 36.579-1 [2], table 5.5.3.1.1-1, condition SDP_ANSWER</w:t>
            </w:r>
            <w:ins w:id="1903" w:author="MCC160" w:date="2022-10-20T20:18:00Z">
              <w:r w:rsidR="00B46C5F" w:rsidRPr="00424E59">
                <w:rPr>
                  <w:rFonts w:ascii="Arial" w:hAnsi="Arial"/>
                  <w:sz w:val="18"/>
                  <w:lang w:val="fr-FR"/>
                </w:rPr>
                <w:t xml:space="preserve">, </w:t>
              </w:r>
            </w:ins>
            <w:ins w:id="1904" w:author="MCC160" w:date="2022-10-20T20:19:00Z">
              <w:r w:rsidR="00B46C5F" w:rsidRPr="00424E59">
                <w:rPr>
                  <w:rFonts w:ascii="Arial" w:hAnsi="Arial"/>
                  <w:sz w:val="18"/>
                  <w:lang w:val="fr-FR"/>
                </w:rPr>
                <w:t>PRE_ESTABLISHED_SESSION</w:t>
              </w:r>
            </w:ins>
          </w:p>
        </w:tc>
      </w:tr>
      <w:tr w:rsidR="00EB676A" w:rsidRPr="00424E59" w14:paraId="6112001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FA9A09B"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834888"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82444E"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C830EF7"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E2277F" w14:textId="77777777" w:rsidR="00EB676A" w:rsidRPr="00424E59" w:rsidRDefault="00EB676A" w:rsidP="00BC3F8D">
            <w:pPr>
              <w:keepNext/>
              <w:keepLines/>
              <w:spacing w:after="0"/>
              <w:jc w:val="center"/>
              <w:rPr>
                <w:rFonts w:ascii="Arial" w:hAnsi="Arial"/>
                <w:b/>
                <w:sz w:val="18"/>
                <w:lang w:val="fr-FR"/>
              </w:rPr>
            </w:pPr>
            <w:r w:rsidRPr="00424E59">
              <w:rPr>
                <w:rFonts w:ascii="Arial" w:hAnsi="Arial"/>
                <w:b/>
                <w:sz w:val="18"/>
                <w:lang w:val="fr-FR"/>
              </w:rPr>
              <w:t>Condition</w:t>
            </w:r>
          </w:p>
        </w:tc>
      </w:tr>
      <w:tr w:rsidR="00EB676A" w:rsidRPr="00424E59" w14:paraId="1512521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9A3ABD" w14:textId="77777777" w:rsidR="00EB676A" w:rsidRPr="00424E59" w:rsidRDefault="00EB676A" w:rsidP="00BC3F8D">
            <w:pPr>
              <w:keepNext/>
              <w:keepLines/>
              <w:spacing w:after="0"/>
              <w:rPr>
                <w:rFonts w:ascii="Arial" w:hAnsi="Arial"/>
                <w:b/>
                <w:bCs/>
                <w:sz w:val="18"/>
                <w:lang w:val="fr-FR"/>
              </w:rPr>
            </w:pPr>
            <w:r w:rsidRPr="00424E59">
              <w:rPr>
                <w:rFonts w:ascii="Arial" w:hAnsi="Arial"/>
                <w:b/>
                <w:bCs/>
                <w:sz w:val="18"/>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9CC29F8" w14:textId="77777777" w:rsidR="00EB676A" w:rsidRPr="00424E59"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872E99C"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3B78C955"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tcPr>
          <w:p w14:paraId="23D09C8B" w14:textId="77777777" w:rsidR="00EB676A" w:rsidRPr="00424E59" w:rsidRDefault="00EB676A" w:rsidP="00BC3F8D">
            <w:pPr>
              <w:keepNext/>
              <w:keepLines/>
              <w:spacing w:after="0"/>
              <w:rPr>
                <w:rFonts w:ascii="Arial" w:hAnsi="Arial"/>
                <w:sz w:val="18"/>
                <w:lang w:val="fr-FR"/>
              </w:rPr>
            </w:pPr>
          </w:p>
        </w:tc>
      </w:tr>
      <w:tr w:rsidR="00EB676A" w:rsidRPr="00424E59" w14:paraId="7536AA4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E43523" w14:textId="77777777" w:rsidR="00EB676A" w:rsidRPr="00424E59" w:rsidRDefault="00EB676A" w:rsidP="00BC3F8D">
            <w:pPr>
              <w:keepNext/>
              <w:keepLines/>
              <w:spacing w:after="0"/>
              <w:rPr>
                <w:rFonts w:ascii="Arial" w:hAnsi="Arial"/>
                <w:b/>
                <w:sz w:val="18"/>
                <w:lang w:val="fr-FR"/>
              </w:rPr>
            </w:pPr>
            <w:r w:rsidRPr="00424E59">
              <w:rPr>
                <w:rFonts w:ascii="Arial" w:hAnsi="Arial"/>
                <w:b/>
                <w:sz w:val="18"/>
                <w:lang w:val="fr-FR"/>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1FD7786D" w14:textId="77777777" w:rsidR="00EB676A" w:rsidRPr="00424E59"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833B90D"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a=line</w:t>
            </w:r>
          </w:p>
          <w:p w14:paraId="634EFE30"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attribute=sendonly</w:t>
            </w:r>
          </w:p>
        </w:tc>
        <w:tc>
          <w:tcPr>
            <w:tcW w:w="1418" w:type="dxa"/>
            <w:tcBorders>
              <w:top w:val="single" w:sz="4" w:space="0" w:color="auto"/>
              <w:left w:val="single" w:sz="4" w:space="0" w:color="auto"/>
              <w:bottom w:val="single" w:sz="4" w:space="0" w:color="auto"/>
              <w:right w:val="single" w:sz="4" w:space="0" w:color="auto"/>
            </w:tcBorders>
          </w:tcPr>
          <w:p w14:paraId="687A68CD"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1379DB" w14:textId="77777777" w:rsidR="00EB676A" w:rsidRPr="00424E59" w:rsidRDefault="00EB676A" w:rsidP="00BC3F8D">
            <w:pPr>
              <w:keepNext/>
              <w:keepLines/>
              <w:spacing w:after="0"/>
              <w:rPr>
                <w:rFonts w:ascii="Arial" w:hAnsi="Arial"/>
                <w:sz w:val="18"/>
                <w:lang w:val="fr-FR"/>
              </w:rPr>
            </w:pPr>
          </w:p>
        </w:tc>
      </w:tr>
      <w:tr w:rsidR="00EB676A" w:rsidRPr="00424E59" w14:paraId="2171353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2FA9A8" w14:textId="77777777" w:rsidR="00EB676A" w:rsidRPr="00424E59" w:rsidRDefault="00EB676A" w:rsidP="00BC3F8D">
            <w:pPr>
              <w:keepNext/>
              <w:keepLines/>
              <w:spacing w:after="0"/>
              <w:rPr>
                <w:rFonts w:ascii="Arial" w:hAnsi="Arial"/>
                <w:sz w:val="18"/>
                <w:lang w:val="fr-FR"/>
              </w:rPr>
            </w:pPr>
            <w:r w:rsidRPr="00424E59">
              <w:rPr>
                <w:rFonts w:ascii="Arial" w:hAnsi="Arial"/>
                <w:sz w:val="18"/>
                <w:lang w:val="fr-FR"/>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388C64AE" w14:textId="77777777" w:rsidR="00EB676A" w:rsidRPr="00424E59"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CFF2818" w14:textId="77777777" w:rsidR="00EB676A" w:rsidRPr="00424E59"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3B22C75" w14:textId="77777777" w:rsidR="00EB676A" w:rsidRPr="00424E59"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607B91" w14:textId="77777777" w:rsidR="00EB676A" w:rsidRPr="00424E59" w:rsidRDefault="00EB676A" w:rsidP="00BC3F8D">
            <w:pPr>
              <w:keepNext/>
              <w:keepLines/>
              <w:spacing w:after="0"/>
              <w:rPr>
                <w:rFonts w:ascii="Arial" w:hAnsi="Arial"/>
                <w:sz w:val="18"/>
                <w:lang w:val="fr-FR"/>
              </w:rPr>
            </w:pPr>
          </w:p>
        </w:tc>
      </w:tr>
    </w:tbl>
    <w:p w14:paraId="0F12E954" w14:textId="77777777" w:rsidR="00EB676A" w:rsidRPr="00424E59" w:rsidRDefault="00EB676A" w:rsidP="00EB676A"/>
    <w:p w14:paraId="638E0265" w14:textId="77777777" w:rsidR="00EB676A" w:rsidRPr="00424E59" w:rsidRDefault="00EB676A" w:rsidP="00EB676A">
      <w:pPr>
        <w:pStyle w:val="TH"/>
      </w:pPr>
      <w:r w:rsidRPr="00424E59">
        <w:t xml:space="preserve">Table 6.2.19.3.3-2C: </w:t>
      </w:r>
      <w:r w:rsidRPr="00424E59">
        <w:rPr>
          <w:lang w:eastAsia="ko-KR"/>
        </w:rPr>
        <w:t xml:space="preserve">MCPTT-Info in SIP 200 (OK) </w:t>
      </w:r>
      <w:r w:rsidRPr="00424E59">
        <w:t>(Table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075D9FD"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59FED673" w14:textId="77777777" w:rsidR="00EB676A" w:rsidRPr="00424E59" w:rsidRDefault="00EB676A" w:rsidP="00BC3F8D">
            <w:pPr>
              <w:pStyle w:val="TAL"/>
            </w:pPr>
            <w:r w:rsidRPr="00424E59">
              <w:t>Derivation Path: TS 36.579-1 [2], Table 5.5.3.2.1-1, condition INVITE-RSP</w:t>
            </w:r>
          </w:p>
        </w:tc>
      </w:tr>
    </w:tbl>
    <w:p w14:paraId="64387B13" w14:textId="77777777" w:rsidR="00EB676A" w:rsidRPr="00424E59" w:rsidRDefault="00EB676A" w:rsidP="00EB676A"/>
    <w:p w14:paraId="65D682A2" w14:textId="77777777" w:rsidR="00EB676A" w:rsidRPr="00424E59" w:rsidRDefault="00EB676A" w:rsidP="00EB676A">
      <w:pPr>
        <w:keepNext/>
        <w:keepLines/>
        <w:spacing w:before="60"/>
        <w:jc w:val="center"/>
        <w:rPr>
          <w:rFonts w:ascii="Arial" w:hAnsi="Arial"/>
          <w:b/>
        </w:rPr>
      </w:pPr>
      <w:r w:rsidRPr="00424E59">
        <w:rPr>
          <w:rFonts w:ascii="Arial" w:hAnsi="Arial"/>
          <w:b/>
        </w:rPr>
        <w:t>Table 6.2.19.3.3-3: SIP BYE from the SS (Step 4, Table 6.2.19.3.2-1;</w:t>
      </w:r>
      <w:r w:rsidRPr="00424E59">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ED2270E"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15E6EEB"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Derivation Path: TS 36.579-1 [2], table 5.5.2.2.2-1</w:t>
            </w:r>
          </w:p>
        </w:tc>
      </w:tr>
      <w:tr w:rsidR="00EB676A" w:rsidRPr="00424E59" w14:paraId="274B3E9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F311D53"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3EDFCE"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91CB5FA"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D7E375A"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E1E3104" w14:textId="77777777" w:rsidR="00EB676A" w:rsidRPr="00424E59" w:rsidRDefault="00EB676A" w:rsidP="00BC3F8D">
            <w:pPr>
              <w:keepNext/>
              <w:keepLines/>
              <w:spacing w:after="0" w:line="252" w:lineRule="auto"/>
              <w:jc w:val="center"/>
              <w:rPr>
                <w:rFonts w:ascii="Arial" w:hAnsi="Arial"/>
                <w:b/>
                <w:bCs/>
                <w:color w:val="000000"/>
                <w:sz w:val="18"/>
                <w:lang w:val="fr-FR"/>
              </w:rPr>
            </w:pPr>
            <w:r w:rsidRPr="00424E59">
              <w:rPr>
                <w:rFonts w:ascii="Arial" w:hAnsi="Arial"/>
                <w:b/>
                <w:bCs/>
                <w:color w:val="000000"/>
                <w:sz w:val="18"/>
                <w:lang w:val="fr-FR"/>
              </w:rPr>
              <w:t>Condition</w:t>
            </w:r>
          </w:p>
        </w:tc>
      </w:tr>
      <w:tr w:rsidR="00EB676A" w:rsidRPr="00424E59" w14:paraId="4282FC0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CAC31E5"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b/>
                <w:bCs/>
                <w:sz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502E346" w14:textId="77777777" w:rsidR="00EB676A" w:rsidRPr="00424E59"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AD5E067"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A0E9F72"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E078B97"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0E7B666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60B0F54"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157D63E"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iCs/>
                <w:sz w:val="18"/>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01C2E25E"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C72DB75"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D59F0E5"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0F4F838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14FFEC"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3AACD89" w14:textId="77777777" w:rsidR="00EB676A" w:rsidRPr="00424E59"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A9BE193"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929B851"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90D531"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15DE4B5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874C95F"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5E35BA" w14:textId="77777777" w:rsidR="00EB676A" w:rsidRPr="00424E59"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03FEFEB"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b/>
                <w:sz w:val="18"/>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6FE3F1EB"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6C4C5A0"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5B2DDF8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BFD15A3"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733B734" w14:textId="77777777" w:rsidR="00EB676A" w:rsidRPr="00424E59"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6080714"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D046527"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CA96FAC"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09BC129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9E5AAF8"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4ADCACE8"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EE21EB2"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3C0410C"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18C2D8B"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5AFF16A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F216C85"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04CD900"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6F2D8EB1"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1C81742"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4311BAA"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3CB9CA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7160DD2"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1CE762"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cs="Arial"/>
                <w:sz w:val="18"/>
                <w:szCs w:val="18"/>
                <w:lang w:val="fr-FR"/>
              </w:rPr>
              <w:t xml:space="preserve">MCPTT-Info as described in </w:t>
            </w:r>
            <w:r w:rsidRPr="00424E59">
              <w:rPr>
                <w:rFonts w:ascii="Arial" w:hAnsi="Arial"/>
                <w:sz w:val="18"/>
                <w:lang w:val="fr-FR"/>
              </w:rPr>
              <w:t>Table 6.2.19.3.3-4</w:t>
            </w:r>
          </w:p>
        </w:tc>
        <w:tc>
          <w:tcPr>
            <w:tcW w:w="2127" w:type="dxa"/>
            <w:tcBorders>
              <w:top w:val="single" w:sz="4" w:space="0" w:color="auto"/>
              <w:left w:val="single" w:sz="4" w:space="0" w:color="auto"/>
              <w:bottom w:val="single" w:sz="4" w:space="0" w:color="auto"/>
              <w:right w:val="single" w:sz="4" w:space="0" w:color="auto"/>
            </w:tcBorders>
          </w:tcPr>
          <w:p w14:paraId="13E5A05A"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B455903"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E74AA65"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4E653C3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E9B2463"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CFBC29" w14:textId="77777777" w:rsidR="00EB676A" w:rsidRPr="00424E59" w:rsidRDefault="00EB676A" w:rsidP="00BC3F8D">
            <w:pPr>
              <w:keepNext/>
              <w:keepLines/>
              <w:spacing w:after="0" w:line="252" w:lineRule="auto"/>
              <w:rPr>
                <w:rFonts w:ascii="Arial" w:hAnsi="Arial" w:cs="Arial"/>
                <w:sz w:val="18"/>
                <w:szCs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C7254B4"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b/>
                <w:sz w:val="18"/>
                <w:lang w:val="fr-FR"/>
              </w:rPr>
              <w:t>Signature</w:t>
            </w:r>
          </w:p>
        </w:tc>
        <w:tc>
          <w:tcPr>
            <w:tcW w:w="1419" w:type="dxa"/>
            <w:tcBorders>
              <w:top w:val="single" w:sz="4" w:space="0" w:color="auto"/>
              <w:left w:val="single" w:sz="4" w:space="0" w:color="auto"/>
              <w:bottom w:val="single" w:sz="4" w:space="0" w:color="auto"/>
              <w:right w:val="single" w:sz="4" w:space="0" w:color="auto"/>
            </w:tcBorders>
          </w:tcPr>
          <w:p w14:paraId="69282EC4"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59709F1"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2E91ADB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CC4DA43"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F5F79C" w14:textId="77777777" w:rsidR="00EB676A" w:rsidRPr="00424E59" w:rsidRDefault="00EB676A" w:rsidP="00BC3F8D">
            <w:pPr>
              <w:keepNext/>
              <w:keepLines/>
              <w:spacing w:after="0" w:line="252" w:lineRule="auto"/>
              <w:rPr>
                <w:rFonts w:ascii="Arial" w:hAnsi="Arial" w:cs="Arial"/>
                <w:sz w:val="18"/>
                <w:szCs w:val="18"/>
                <w:lang w:val="fr-FR"/>
              </w:rPr>
            </w:pPr>
          </w:p>
        </w:tc>
        <w:tc>
          <w:tcPr>
            <w:tcW w:w="2127" w:type="dxa"/>
            <w:tcBorders>
              <w:top w:val="single" w:sz="4" w:space="0" w:color="auto"/>
              <w:left w:val="single" w:sz="4" w:space="0" w:color="auto"/>
              <w:bottom w:val="single" w:sz="4" w:space="0" w:color="auto"/>
              <w:right w:val="single" w:sz="4" w:space="0" w:color="auto"/>
            </w:tcBorders>
          </w:tcPr>
          <w:p w14:paraId="6528E925"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D852999"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99C7C6"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221D131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5C1A3C4"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10B453B9" w14:textId="77777777" w:rsidR="00EB676A" w:rsidRPr="00424E59" w:rsidRDefault="00EB676A" w:rsidP="00BC3F8D">
            <w:pPr>
              <w:keepNext/>
              <w:keepLines/>
              <w:spacing w:after="0" w:line="252" w:lineRule="auto"/>
              <w:rPr>
                <w:rFonts w:ascii="Arial" w:hAnsi="Arial" w:cs="Arial"/>
                <w:sz w:val="18"/>
                <w:szCs w:val="18"/>
                <w:lang w:val="fr-FR"/>
              </w:rPr>
            </w:pPr>
            <w:r w:rsidRPr="00424E59">
              <w:rPr>
                <w:rFonts w:ascii="Arial" w:hAnsi="Arial" w:cs="Arial"/>
                <w:sz w:val="18"/>
                <w:szCs w:val="18"/>
                <w:lang w:val="fr-FR"/>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70FC988D"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57549D8"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9E973F"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49C5F0F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0716272"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DA7F24" w14:textId="77777777" w:rsidR="00EB676A" w:rsidRPr="00424E59" w:rsidRDefault="00EB676A" w:rsidP="00BC3F8D">
            <w:pPr>
              <w:keepNext/>
              <w:keepLines/>
              <w:spacing w:after="0" w:line="252" w:lineRule="auto"/>
              <w:rPr>
                <w:rFonts w:ascii="Arial" w:hAnsi="Arial" w:cs="Arial"/>
                <w:sz w:val="18"/>
                <w:szCs w:val="18"/>
                <w:lang w:val="fr-FR"/>
              </w:rPr>
            </w:pPr>
            <w:r w:rsidRPr="00424E59">
              <w:rPr>
                <w:rFonts w:ascii="Arial" w:hAnsi="Arial" w:cs="Arial"/>
                <w:sz w:val="18"/>
                <w:szCs w:val="18"/>
                <w:lang w:val="fr-FR"/>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614C45BE" w14:textId="77777777" w:rsidR="00EB676A" w:rsidRPr="00424E59"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61C76AB" w14:textId="77777777" w:rsidR="00EB676A" w:rsidRPr="00424E59"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01667F" w14:textId="77777777" w:rsidR="00EB676A" w:rsidRPr="00424E59" w:rsidRDefault="00EB676A" w:rsidP="00BC3F8D">
            <w:pPr>
              <w:keepNext/>
              <w:keepLines/>
              <w:spacing w:after="0" w:line="252" w:lineRule="auto"/>
              <w:rPr>
                <w:rFonts w:ascii="Arial" w:hAnsi="Arial"/>
                <w:sz w:val="18"/>
                <w:lang w:val="fr-FR"/>
              </w:rPr>
            </w:pPr>
          </w:p>
        </w:tc>
      </w:tr>
    </w:tbl>
    <w:p w14:paraId="49B979D0" w14:textId="77777777" w:rsidR="00EB676A" w:rsidRPr="00424E59" w:rsidRDefault="00EB676A" w:rsidP="00EB676A"/>
    <w:p w14:paraId="6B82EABD" w14:textId="77777777" w:rsidR="00EB676A" w:rsidRPr="00424E59" w:rsidRDefault="00EB676A" w:rsidP="00EB676A">
      <w:pPr>
        <w:keepNext/>
        <w:keepLines/>
        <w:spacing w:before="60"/>
        <w:jc w:val="center"/>
        <w:rPr>
          <w:rFonts w:ascii="Arial" w:hAnsi="Arial"/>
          <w:b/>
        </w:rPr>
      </w:pPr>
      <w:r w:rsidRPr="00424E59">
        <w:rPr>
          <w:rFonts w:ascii="Arial" w:hAnsi="Arial"/>
          <w:b/>
        </w:rPr>
        <w:t>Table 6.2.19.3.3-4: MCPTT-Info</w:t>
      </w:r>
      <w:r w:rsidRPr="00424E59">
        <w:rPr>
          <w:rFonts w:ascii="Arial" w:hAnsi="Arial"/>
          <w:b/>
          <w:lang w:eastAsia="ko-KR"/>
        </w:rPr>
        <w:t xml:space="preserve"> in SIP BYE</w:t>
      </w:r>
      <w:r w:rsidRPr="00424E59">
        <w:rPr>
          <w:rFonts w:ascii="Arial" w:hAnsi="Arial"/>
          <w:b/>
        </w:rPr>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0E5BFAC"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744E1F"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Derivation Path: TS 36.579-1 [2], table 5.5.3.2.2-1, condition PRIVATE-CALL</w:t>
            </w:r>
          </w:p>
        </w:tc>
      </w:tr>
      <w:tr w:rsidR="00EB676A" w:rsidRPr="00424E59" w14:paraId="2CBD4B9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8F6FD1B"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58C38F"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6531B1E"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D442364"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0E96D5" w14:textId="77777777" w:rsidR="00EB676A" w:rsidRPr="00424E59" w:rsidRDefault="00EB676A" w:rsidP="00BC3F8D">
            <w:pPr>
              <w:keepNext/>
              <w:keepLines/>
              <w:spacing w:after="0" w:line="252" w:lineRule="auto"/>
              <w:jc w:val="center"/>
              <w:rPr>
                <w:rFonts w:ascii="Arial" w:hAnsi="Arial"/>
                <w:b/>
                <w:sz w:val="18"/>
                <w:lang w:val="fr-FR"/>
              </w:rPr>
            </w:pPr>
            <w:r w:rsidRPr="00424E59">
              <w:rPr>
                <w:rFonts w:ascii="Arial" w:hAnsi="Arial"/>
                <w:b/>
                <w:sz w:val="18"/>
                <w:lang w:val="fr-FR"/>
              </w:rPr>
              <w:t>Condition</w:t>
            </w:r>
          </w:p>
        </w:tc>
      </w:tr>
      <w:tr w:rsidR="00EB676A" w:rsidRPr="00424E59" w14:paraId="39647A4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0A7E87"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2EA4FF99" w14:textId="77777777" w:rsidR="00EB676A" w:rsidRPr="00424E59"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AEE627B"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644D09D" w14:textId="77777777" w:rsidR="00EB676A" w:rsidRPr="00424E59"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903FF43"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256E812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B457A0"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79280CC" w14:textId="77777777" w:rsidR="00EB676A" w:rsidRPr="00424E59"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A63EC9F"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67979C9" w14:textId="77777777" w:rsidR="00EB676A" w:rsidRPr="00424E59"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D41EEAF"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1C6C029C" w14:textId="77777777" w:rsidTr="00BC3F8D">
        <w:trPr>
          <w:jc w:val="center"/>
        </w:trPr>
        <w:tc>
          <w:tcPr>
            <w:tcW w:w="2835" w:type="dxa"/>
            <w:tcBorders>
              <w:top w:val="single" w:sz="4" w:space="0" w:color="auto"/>
              <w:left w:val="single" w:sz="4" w:space="0" w:color="auto"/>
              <w:bottom w:val="nil"/>
              <w:right w:val="single" w:sz="4" w:space="0" w:color="auto"/>
            </w:tcBorders>
            <w:vAlign w:val="center"/>
            <w:hideMark/>
          </w:tcPr>
          <w:p w14:paraId="1B5E4768"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AE63322"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14:paraId="3C44445E"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1FF99A6" w14:textId="77777777" w:rsidR="00EB676A" w:rsidRPr="00424E59"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5B6446D"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095BCEA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ACDB8F"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06FE253" w14:textId="77777777" w:rsidR="00EB676A" w:rsidRPr="00424E59"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F4A8137"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84BE683" w14:textId="77777777" w:rsidR="00EB676A" w:rsidRPr="00424E59"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2D6E6AB"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53AE637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2133CFA"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571713A8"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"remote-init"</w:t>
            </w:r>
          </w:p>
        </w:tc>
        <w:tc>
          <w:tcPr>
            <w:tcW w:w="2126" w:type="dxa"/>
            <w:tcBorders>
              <w:top w:val="single" w:sz="4" w:space="0" w:color="auto"/>
              <w:left w:val="single" w:sz="4" w:space="0" w:color="auto"/>
              <w:bottom w:val="single" w:sz="4" w:space="0" w:color="auto"/>
              <w:right w:val="single" w:sz="4" w:space="0" w:color="auto"/>
            </w:tcBorders>
          </w:tcPr>
          <w:p w14:paraId="2B5A049D"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76FBE79" w14:textId="77777777" w:rsidR="00EB676A" w:rsidRPr="00424E59"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4EAEDB7" w14:textId="77777777" w:rsidR="00EB676A" w:rsidRPr="00424E59" w:rsidRDefault="00EB676A" w:rsidP="00BC3F8D">
            <w:pPr>
              <w:keepNext/>
              <w:keepLines/>
              <w:spacing w:after="0" w:line="252" w:lineRule="auto"/>
              <w:rPr>
                <w:rFonts w:ascii="Arial" w:hAnsi="Arial"/>
                <w:sz w:val="18"/>
                <w:lang w:val="fr-FR"/>
              </w:rPr>
            </w:pPr>
          </w:p>
        </w:tc>
      </w:tr>
      <w:tr w:rsidR="00EB676A" w:rsidRPr="00424E59" w14:paraId="545C3FB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29B759"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2F6BAE3F"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5108635A" w14:textId="77777777" w:rsidR="00EB676A" w:rsidRPr="00424E59"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9D863F0" w14:textId="77777777" w:rsidR="00EB676A" w:rsidRPr="00424E59" w:rsidRDefault="00EB676A" w:rsidP="00BC3F8D">
            <w:pPr>
              <w:keepNext/>
              <w:keepLines/>
              <w:spacing w:after="0" w:line="252" w:lineRule="auto"/>
              <w:rPr>
                <w:rFonts w:ascii="Arial" w:hAnsi="Arial"/>
                <w:sz w:val="18"/>
                <w:lang w:val="fr-FR"/>
              </w:rPr>
            </w:pPr>
            <w:r w:rsidRPr="00424E59">
              <w:rPr>
                <w:rFonts w:ascii="Arial" w:hAnsi="Arial"/>
                <w:sz w:val="18"/>
                <w:lang w:val="fr-FR"/>
              </w:rPr>
              <w:t xml:space="preserve">TS 24.379 [9] clause </w:t>
            </w:r>
            <w:r w:rsidRPr="00424E59">
              <w:rPr>
                <w:rFonts w:ascii="Arial" w:hAnsi="Arial"/>
                <w:sz w:val="18"/>
                <w:lang w:val="fr-FR" w:eastAsia="ko-KR"/>
              </w:rPr>
              <w:t>11.1.6.4.3</w:t>
            </w:r>
          </w:p>
        </w:tc>
        <w:tc>
          <w:tcPr>
            <w:tcW w:w="1134" w:type="dxa"/>
            <w:tcBorders>
              <w:top w:val="single" w:sz="4" w:space="0" w:color="auto"/>
              <w:left w:val="single" w:sz="4" w:space="0" w:color="auto"/>
              <w:bottom w:val="single" w:sz="4" w:space="0" w:color="auto"/>
              <w:right w:val="single" w:sz="4" w:space="0" w:color="auto"/>
            </w:tcBorders>
          </w:tcPr>
          <w:p w14:paraId="0D7ECBC7" w14:textId="77777777" w:rsidR="00EB676A" w:rsidRPr="00424E59" w:rsidRDefault="00EB676A" w:rsidP="00BC3F8D">
            <w:pPr>
              <w:keepNext/>
              <w:keepLines/>
              <w:spacing w:after="0" w:line="252" w:lineRule="auto"/>
              <w:rPr>
                <w:rFonts w:ascii="Arial" w:hAnsi="Arial"/>
                <w:sz w:val="18"/>
                <w:lang w:val="fr-FR"/>
              </w:rPr>
            </w:pPr>
          </w:p>
        </w:tc>
      </w:tr>
    </w:tbl>
    <w:p w14:paraId="720673E6" w14:textId="77777777" w:rsidR="00EB676A" w:rsidRPr="00424E59" w:rsidRDefault="00EB676A" w:rsidP="00EB676A"/>
    <w:p w14:paraId="7C9945DF" w14:textId="77777777" w:rsidR="00EB676A" w:rsidRPr="00424E59" w:rsidRDefault="00EB676A" w:rsidP="00EB676A">
      <w:pPr>
        <w:keepNext/>
        <w:keepLines/>
        <w:spacing w:before="120"/>
        <w:ind w:left="1134" w:hanging="1134"/>
        <w:outlineLvl w:val="2"/>
        <w:rPr>
          <w:rFonts w:ascii="Arial" w:hAnsi="Arial"/>
          <w:sz w:val="28"/>
        </w:rPr>
      </w:pPr>
      <w:bookmarkStart w:id="1905" w:name="_Toc91233554"/>
      <w:bookmarkStart w:id="1906" w:name="_Toc100349033"/>
      <w:bookmarkStart w:id="1907" w:name="_Toc106787189"/>
      <w:r w:rsidRPr="00424E59">
        <w:rPr>
          <w:rFonts w:ascii="Arial" w:hAnsi="Arial"/>
          <w:sz w:val="28"/>
        </w:rPr>
        <w:t>6.2.20</w:t>
      </w:r>
      <w:r w:rsidRPr="00424E59">
        <w:rPr>
          <w:rFonts w:ascii="Arial" w:hAnsi="Arial"/>
          <w:sz w:val="28"/>
        </w:rPr>
        <w:tab/>
        <w:t>On-network / First-to-answer call / On-demand session / Client Originated (CO)</w:t>
      </w:r>
      <w:bookmarkEnd w:id="1847"/>
      <w:bookmarkEnd w:id="1848"/>
      <w:bookmarkEnd w:id="1905"/>
      <w:bookmarkEnd w:id="1906"/>
      <w:bookmarkEnd w:id="1907"/>
    </w:p>
    <w:p w14:paraId="1F1A7E04" w14:textId="77777777" w:rsidR="00EB676A" w:rsidRPr="00424E59" w:rsidRDefault="00EB676A" w:rsidP="00EB676A">
      <w:pPr>
        <w:keepNext/>
        <w:keepLines/>
        <w:spacing w:before="120"/>
        <w:ind w:left="1985" w:hanging="1985"/>
        <w:rPr>
          <w:rFonts w:ascii="Arial" w:hAnsi="Arial"/>
        </w:rPr>
      </w:pPr>
      <w:r w:rsidRPr="00424E59">
        <w:rPr>
          <w:rFonts w:ascii="Arial" w:hAnsi="Arial"/>
        </w:rPr>
        <w:t>6.2.20.1</w:t>
      </w:r>
      <w:r w:rsidRPr="00424E59">
        <w:rPr>
          <w:rFonts w:ascii="Arial" w:hAnsi="Arial"/>
        </w:rPr>
        <w:tab/>
        <w:t>Test Purpose (TP)</w:t>
      </w:r>
    </w:p>
    <w:p w14:paraId="5661189F"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65FA7C4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 first-to-answer calls }</w:t>
      </w:r>
    </w:p>
    <w:p w14:paraId="557F8F6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19AE59A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UE (MCPTT User) requests the establishment of </w:t>
      </w:r>
      <w:r w:rsidRPr="00424E59">
        <w:rPr>
          <w:rFonts w:ascii="Courier New" w:hAnsi="Courier New"/>
          <w:sz w:val="16"/>
          <w:lang w:eastAsia="zh-CN"/>
        </w:rPr>
        <w:t xml:space="preserve">an on-demand </w:t>
      </w:r>
      <w:r w:rsidRPr="00424E59">
        <w:rPr>
          <w:rFonts w:ascii="Courier New" w:hAnsi="Courier New"/>
          <w:sz w:val="16"/>
        </w:rPr>
        <w:t>first-to-answer call</w:t>
      </w:r>
      <w:r w:rsidRPr="00424E59">
        <w:rPr>
          <w:rFonts w:ascii="Courier New" w:hAnsi="Courier New"/>
          <w:sz w:val="16"/>
          <w:lang w:eastAsia="zh-CN"/>
        </w:rPr>
        <w:t xml:space="preserve"> </w:t>
      </w:r>
      <w:r w:rsidRPr="00424E59">
        <w:rPr>
          <w:rFonts w:ascii="Courier New" w:hAnsi="Courier New"/>
          <w:sz w:val="16"/>
        </w:rPr>
        <w:t>}</w:t>
      </w:r>
    </w:p>
    <w:p w14:paraId="50B2750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hAnsi="Courier New"/>
          <w:sz w:val="16"/>
          <w:lang w:eastAsia="ko-KR"/>
        </w:rPr>
        <w:t>SIP INVITE</w:t>
      </w:r>
      <w:r w:rsidRPr="00424E59">
        <w:rPr>
          <w:rFonts w:ascii="Courier New" w:hAnsi="Courier New"/>
          <w:sz w:val="16"/>
        </w:rPr>
        <w:t xml:space="preserve"> message requesting the establishment of </w:t>
      </w:r>
      <w:r w:rsidRPr="00424E59">
        <w:rPr>
          <w:rFonts w:ascii="Courier New" w:hAnsi="Courier New"/>
          <w:sz w:val="16"/>
          <w:lang w:eastAsia="zh-CN"/>
        </w:rPr>
        <w:t xml:space="preserve">an on-demand </w:t>
      </w:r>
      <w:r w:rsidRPr="00424E59">
        <w:rPr>
          <w:rFonts w:ascii="Courier New" w:hAnsi="Courier New"/>
          <w:sz w:val="16"/>
        </w:rPr>
        <w:t xml:space="preserve">first-to-answer call providing a MIME resource-lists body with the MCPTT IDs of the potential target MCPTT users, </w:t>
      </w:r>
      <w:r w:rsidRPr="00424E59">
        <w:rPr>
          <w:rFonts w:ascii="Courier New" w:hAnsi="Courier New"/>
          <w:b/>
          <w:sz w:val="16"/>
        </w:rPr>
        <w:t>and</w:t>
      </w:r>
      <w:r w:rsidRPr="00424E59">
        <w:rPr>
          <w:rFonts w:ascii="Courier New" w:hAnsi="Courier New"/>
          <w:sz w:val="16"/>
        </w:rPr>
        <w:t>, after indication from the MCPTT Server that the call was established notifies the user }</w:t>
      </w:r>
    </w:p>
    <w:p w14:paraId="6941203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27E4D3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658316" w14:textId="77777777" w:rsidR="00EB676A" w:rsidRPr="00424E59" w:rsidRDefault="00EB676A" w:rsidP="00EB676A">
      <w:pPr>
        <w:keepNext/>
        <w:keepLines/>
        <w:spacing w:before="120"/>
        <w:ind w:left="1985" w:hanging="1985"/>
        <w:rPr>
          <w:rFonts w:ascii="Arial" w:hAnsi="Arial"/>
        </w:rPr>
      </w:pPr>
      <w:r w:rsidRPr="00424E59">
        <w:rPr>
          <w:rFonts w:ascii="Arial" w:hAnsi="Arial"/>
        </w:rPr>
        <w:t>6.2.20.2</w:t>
      </w:r>
      <w:r w:rsidRPr="00424E59">
        <w:rPr>
          <w:rFonts w:ascii="Arial" w:hAnsi="Arial"/>
        </w:rPr>
        <w:tab/>
        <w:t>Conformance requirements</w:t>
      </w:r>
    </w:p>
    <w:p w14:paraId="4B62B4BE" w14:textId="77777777" w:rsidR="00EB676A" w:rsidRPr="00424E59" w:rsidRDefault="00EB676A" w:rsidP="00EB676A">
      <w:r w:rsidRPr="00424E59">
        <w:t xml:space="preserve">References: The conformance requirements covered in the present TC are specified in: TS 24.379 clauses </w:t>
      </w:r>
      <w:r w:rsidRPr="00424E59">
        <w:rPr>
          <w:lang w:eastAsia="ko-KR"/>
        </w:rPr>
        <w:t xml:space="preserve">11.1.1.2.1.1, </w:t>
      </w:r>
      <w:r w:rsidRPr="00424E59">
        <w:rPr>
          <w:rFonts w:eastAsia="Malgun Gothic"/>
        </w:rPr>
        <w:t>6.2.2</w:t>
      </w:r>
      <w:r w:rsidRPr="00424E59">
        <w:t>. Unless otherwise stated these are Rel-15 requirements.</w:t>
      </w:r>
    </w:p>
    <w:p w14:paraId="24BCAE06" w14:textId="77777777" w:rsidR="00EB676A" w:rsidRPr="00424E59" w:rsidRDefault="00EB676A" w:rsidP="00EB676A">
      <w:r w:rsidRPr="00424E59">
        <w:t xml:space="preserve">[TS 24.379, clause </w:t>
      </w:r>
      <w:r w:rsidRPr="00424E59">
        <w:rPr>
          <w:lang w:eastAsia="ko-KR"/>
        </w:rPr>
        <w:t>11.1.1.2.1.1</w:t>
      </w:r>
      <w:r w:rsidRPr="00424E59">
        <w:t>]</w:t>
      </w:r>
    </w:p>
    <w:p w14:paraId="756CDD37" w14:textId="77777777" w:rsidR="00EB676A" w:rsidRPr="00424E59" w:rsidRDefault="00EB676A" w:rsidP="00EB676A">
      <w:pPr>
        <w:rPr>
          <w:lang w:eastAsia="ko-KR"/>
        </w:rPr>
      </w:pPr>
      <w:r w:rsidRPr="00424E59">
        <w:t xml:space="preserve">Upon receiving a request from an MCPTT </w:t>
      </w:r>
      <w:r w:rsidRPr="00424E59">
        <w:rPr>
          <w:lang w:eastAsia="ko-KR"/>
        </w:rPr>
        <w:t>u</w:t>
      </w:r>
      <w:r w:rsidRPr="00424E59">
        <w:t xml:space="preserve">ser to establish an MCPTT </w:t>
      </w:r>
      <w:r w:rsidRPr="00424E59">
        <w:rPr>
          <w:lang w:eastAsia="ko-KR"/>
        </w:rPr>
        <w:t>p</w:t>
      </w:r>
      <w:r w:rsidRPr="00424E59">
        <w:t xml:space="preserve">rivate </w:t>
      </w:r>
      <w:r w:rsidRPr="00424E59">
        <w:rPr>
          <w:lang w:eastAsia="ko-KR"/>
        </w:rPr>
        <w:t>c</w:t>
      </w:r>
      <w:r w:rsidRPr="00424E59">
        <w:t xml:space="preserve">all </w:t>
      </w:r>
      <w:r w:rsidRPr="00424E59">
        <w:rPr>
          <w:lang w:eastAsia="ko-KR"/>
        </w:rPr>
        <w:t>the MCPTT client shall generate an initial SIP INVITE request by following the UE originating session procedures specified in 3GPP TS 24.229 [4], with the clarifications given below.</w:t>
      </w:r>
    </w:p>
    <w:p w14:paraId="6C6F7A4B" w14:textId="77777777" w:rsidR="00EB676A" w:rsidRPr="00424E59" w:rsidRDefault="00EB676A" w:rsidP="00EB676A">
      <w:pPr>
        <w:rPr>
          <w:lang w:eastAsia="ko-KR"/>
        </w:rPr>
      </w:pPr>
      <w:r w:rsidRPr="00424E59">
        <w:rPr>
          <w:lang w:eastAsia="ko-KR"/>
        </w:rPr>
        <w:t>The MCPTT client:</w:t>
      </w:r>
    </w:p>
    <w:p w14:paraId="0BB37E12" w14:textId="77777777" w:rsidR="00EB676A" w:rsidRPr="00424E59" w:rsidRDefault="00EB676A" w:rsidP="00EB676A">
      <w:pPr>
        <w:ind w:left="568" w:hanging="284"/>
        <w:rPr>
          <w:lang w:eastAsia="ko-KR"/>
        </w:rPr>
      </w:pPr>
      <w:r w:rsidRPr="00424E59">
        <w:rPr>
          <w:lang w:eastAsia="ko-KR"/>
        </w:rPr>
        <w:t>1)</w:t>
      </w:r>
      <w:r w:rsidRPr="00424E59">
        <w:rPr>
          <w:lang w:eastAsia="ko-KR"/>
        </w:rPr>
        <w:tab/>
        <w:t xml:space="preserve">shall set the Request-URI of the SIP INVITE request to a public service identity </w:t>
      </w:r>
      <w:r w:rsidRPr="00424E59">
        <w:t>of the participating MCPTT function serving the MCPTT user</w:t>
      </w:r>
      <w:r w:rsidRPr="00424E59">
        <w:rPr>
          <w:lang w:eastAsia="ko-KR"/>
        </w:rPr>
        <w:t>;</w:t>
      </w:r>
    </w:p>
    <w:p w14:paraId="7FF81E86" w14:textId="77777777" w:rsidR="00EB676A" w:rsidRPr="00424E59" w:rsidRDefault="00EB676A" w:rsidP="00EB676A">
      <w:pPr>
        <w:ind w:left="568" w:hanging="284"/>
        <w:rPr>
          <w:lang w:eastAsia="ko-KR"/>
        </w:rPr>
      </w:pPr>
      <w:r w:rsidRPr="00424E59">
        <w:rPr>
          <w:lang w:eastAsia="ko-KR"/>
        </w:rPr>
        <w:t>...</w:t>
      </w:r>
    </w:p>
    <w:p w14:paraId="6CB7FE67" w14:textId="77777777" w:rsidR="00EB676A" w:rsidRPr="00424E59" w:rsidRDefault="00EB676A" w:rsidP="00EB676A">
      <w:pPr>
        <w:ind w:left="568" w:hanging="284"/>
      </w:pPr>
      <w:r w:rsidRPr="00424E59">
        <w:t>4)</w:t>
      </w:r>
      <w:r w:rsidRPr="00424E59">
        <w:tab/>
        <w:t>may include a P-Preferred-Identity header field in the SIP INVITE request containing a public user identity as specified in 3GPP TS 24.229 [4];</w:t>
      </w:r>
    </w:p>
    <w:p w14:paraId="69A79BD8" w14:textId="77777777" w:rsidR="00EB676A" w:rsidRPr="00424E59" w:rsidRDefault="00EB676A" w:rsidP="00EB676A">
      <w:pPr>
        <w:ind w:left="568" w:hanging="284"/>
        <w:rPr>
          <w:lang w:eastAsia="ko-KR"/>
        </w:rPr>
      </w:pPr>
      <w:r w:rsidRPr="00424E59">
        <w:rPr>
          <w:lang w:eastAsia="ko-KR"/>
        </w:rPr>
        <w:t>5)</w:t>
      </w:r>
      <w:r w:rsidRPr="00424E59">
        <w:rPr>
          <w:lang w:eastAsia="ko-KR"/>
        </w:rPr>
        <w:tab/>
        <w:t xml:space="preserve">shall include the g.3gpp.mcptt media feature tag </w:t>
      </w:r>
      <w:r w:rsidRPr="00424E59">
        <w:t xml:space="preserve">and the </w:t>
      </w:r>
      <w:r w:rsidRPr="00424E59">
        <w:rPr>
          <w:lang w:eastAsia="ko-KR"/>
        </w:rPr>
        <w:t>g.3gpp.icsi-ref media feature tag with the value of "urn:urn-7:3gpp-service.ims.icsi.mcptt" in the Contact header field of the SIP INVITE request according to IETF RFC 3840 [16];</w:t>
      </w:r>
    </w:p>
    <w:p w14:paraId="5E1292FF" w14:textId="77777777" w:rsidR="00EB676A" w:rsidRPr="00424E59" w:rsidRDefault="00EB676A" w:rsidP="00EB676A">
      <w:pPr>
        <w:ind w:left="568" w:hanging="284"/>
        <w:rPr>
          <w:lang w:eastAsia="ko-KR"/>
        </w:rPr>
      </w:pPr>
      <w:r w:rsidRPr="00424E59">
        <w:rPr>
          <w:lang w:eastAsia="ko-KR"/>
        </w:rPr>
        <w:t>6)</w:t>
      </w:r>
      <w:r w:rsidRPr="00424E59">
        <w:rPr>
          <w:lang w:eastAsia="ko-KR"/>
        </w:rPr>
        <w:tab/>
        <w:t>shall include an Accept-Contact header field containing the g.3gpp.mcptt media feature tag along with the "require" and "explicit" header field parameters according to IETF RFC 3841 [6];</w:t>
      </w:r>
    </w:p>
    <w:p w14:paraId="099E1F33" w14:textId="77777777" w:rsidR="00EB676A" w:rsidRPr="00424E59" w:rsidRDefault="00EB676A" w:rsidP="00EB676A">
      <w:pPr>
        <w:ind w:left="568" w:hanging="284"/>
        <w:rPr>
          <w:lang w:eastAsia="ko-KR"/>
        </w:rPr>
      </w:pPr>
      <w:r w:rsidRPr="00424E59">
        <w:rPr>
          <w:lang w:eastAsia="ko-KR"/>
        </w:rPr>
        <w:t>7)</w:t>
      </w:r>
      <w:r w:rsidRPr="00424E59">
        <w:rPr>
          <w:lang w:eastAsia="ko-KR"/>
        </w:rPr>
        <w:tab/>
        <w:t>shall include the ICSI value "urn:urn-7:3gpp-service.ims.icsi.mcptt" (coded as specified in 3GPP TS 24.229 [4]), in a P-Preferred-Service header field according to IETF RFC 6050 [9] in the SIP INVITE request;</w:t>
      </w:r>
    </w:p>
    <w:p w14:paraId="121FA3D9" w14:textId="77777777" w:rsidR="00EB676A" w:rsidRPr="00424E59" w:rsidRDefault="00EB676A" w:rsidP="00EB676A">
      <w:pPr>
        <w:ind w:left="568" w:hanging="284"/>
        <w:rPr>
          <w:lang w:eastAsia="ko-KR"/>
        </w:rPr>
      </w:pPr>
      <w:r w:rsidRPr="00424E59">
        <w:rPr>
          <w:lang w:eastAsia="ko-KR"/>
        </w:rPr>
        <w:t>8)</w:t>
      </w:r>
      <w:r w:rsidRPr="00424E59">
        <w:rPr>
          <w:lang w:eastAsia="ko-KR"/>
        </w:rPr>
        <w:tab/>
        <w:t>shall include an Accept-Contact header field with the media feature tag g.3gpp.icsi-ref contain with the value of "urn:urn-7:3gpp-service.ims.icsi.mcptt" along with parameters "require" and "explicit" according to IETF RFC 3841 [6];</w:t>
      </w:r>
    </w:p>
    <w:p w14:paraId="62DD77C6" w14:textId="77777777" w:rsidR="00EB676A" w:rsidRPr="00424E59" w:rsidRDefault="00EB676A" w:rsidP="00EB676A">
      <w:pPr>
        <w:ind w:left="568" w:hanging="284"/>
        <w:rPr>
          <w:lang w:eastAsia="ko-KR"/>
        </w:rPr>
      </w:pPr>
      <w:r w:rsidRPr="00424E59">
        <w:rPr>
          <w:lang w:eastAsia="ko-KR"/>
        </w:rPr>
        <w:t>...</w:t>
      </w:r>
    </w:p>
    <w:p w14:paraId="6548CCC1" w14:textId="77777777" w:rsidR="00EB676A" w:rsidRPr="00424E59" w:rsidRDefault="00EB676A" w:rsidP="00EB676A">
      <w:pPr>
        <w:ind w:left="568" w:hanging="284"/>
        <w:rPr>
          <w:lang w:eastAsia="ko-KR"/>
        </w:rPr>
      </w:pPr>
      <w:r w:rsidRPr="00424E59">
        <w:rPr>
          <w:lang w:eastAsia="ko-KR"/>
        </w:rPr>
        <w:t>10)</w:t>
      </w:r>
      <w:r w:rsidRPr="00424E59">
        <w:rPr>
          <w:lang w:eastAsia="ko-KR"/>
        </w:rPr>
        <w:tab/>
        <w:t>for the establishment of a first-to-answer call shall insert in the SIP INVITE request a MIME resource-lists body with the MCPTT IDs of the potential target MCPTT users, according to rules and procedures of IETF RFC 5366 [20];</w:t>
      </w:r>
    </w:p>
    <w:p w14:paraId="34E4028C" w14:textId="77777777" w:rsidR="00EB676A" w:rsidRPr="00424E59" w:rsidRDefault="00EB676A" w:rsidP="00EB676A">
      <w:pPr>
        <w:ind w:left="568" w:hanging="284"/>
        <w:rPr>
          <w:lang w:eastAsia="ko-KR"/>
        </w:rPr>
      </w:pPr>
      <w:r w:rsidRPr="00424E59">
        <w:rPr>
          <w:lang w:eastAsia="ko-KR"/>
        </w:rPr>
        <w:t>...</w:t>
      </w:r>
    </w:p>
    <w:p w14:paraId="2A42870F" w14:textId="77777777" w:rsidR="00EB676A" w:rsidRPr="00424E59" w:rsidRDefault="00EB676A" w:rsidP="00EB676A">
      <w:pPr>
        <w:ind w:left="568" w:hanging="284"/>
        <w:rPr>
          <w:lang w:eastAsia="ko-KR"/>
        </w:rPr>
      </w:pPr>
      <w:r w:rsidRPr="00424E59">
        <w:rPr>
          <w:lang w:eastAsia="ko-KR"/>
        </w:rPr>
        <w:t>12)</w:t>
      </w:r>
      <w:r w:rsidRPr="00424E59">
        <w:rPr>
          <w:lang w:eastAsia="ko-KR"/>
        </w:rPr>
        <w:tab/>
        <w:t>shall include an SDP offer according to 3GPP TS 24.229 [4] with the clarification given in subclause 6.2.1 and with a media stream of the offered media-floor control entity;</w:t>
      </w:r>
    </w:p>
    <w:p w14:paraId="554407E4" w14:textId="77777777" w:rsidR="00EB676A" w:rsidRPr="00424E59" w:rsidRDefault="00EB676A" w:rsidP="00EB676A">
      <w:pPr>
        <w:ind w:left="568" w:hanging="284"/>
      </w:pPr>
      <w:r w:rsidRPr="00424E59">
        <w:rPr>
          <w:lang w:eastAsia="ko-KR"/>
        </w:rPr>
        <w:t>13)</w:t>
      </w:r>
      <w:r w:rsidRPr="00424E59">
        <w:rPr>
          <w:lang w:eastAsia="ko-KR"/>
        </w:rPr>
        <w:tab/>
        <w:t xml:space="preserve">if implicit floor control is required, shall comply with the conditions specified in subclause 6.4 </w:t>
      </w:r>
      <w:r w:rsidRPr="00424E59">
        <w:t>and:</w:t>
      </w:r>
    </w:p>
    <w:p w14:paraId="2DEF8D92" w14:textId="77777777" w:rsidR="00EB676A" w:rsidRPr="00424E59" w:rsidRDefault="00EB676A" w:rsidP="00EB676A">
      <w:pPr>
        <w:ind w:left="851" w:hanging="284"/>
      </w:pPr>
      <w:r w:rsidRPr="00424E59">
        <w:t>a)</w:t>
      </w:r>
      <w:r w:rsidRPr="00424E59">
        <w:tab/>
        <w:t>if the &lt;allow-location-info-when-talking&gt; element of the &lt;ruleset&gt; element of the MCPTT user profile document identified by the MCPTT ID of the calling MCPTT user (see the MCPTT user profile document in 3GPP TS 24.484 [50]) is set to a value of "true"; and</w:t>
      </w:r>
    </w:p>
    <w:p w14:paraId="5A16E86A" w14:textId="77777777" w:rsidR="00EB676A" w:rsidRPr="00424E59" w:rsidRDefault="00EB676A" w:rsidP="00EB676A">
      <w:pPr>
        <w:ind w:left="851" w:hanging="284"/>
      </w:pPr>
      <w:r w:rsidRPr="00424E59">
        <w:t>b)</w:t>
      </w:r>
      <w:r w:rsidRPr="00424E59">
        <w:tab/>
        <w:t>if location information has not yet been included in the SIP re-INVITE request;</w:t>
      </w:r>
    </w:p>
    <w:p w14:paraId="3BDF0433" w14:textId="77777777" w:rsidR="00EB676A" w:rsidRPr="00424E59" w:rsidRDefault="00EB676A" w:rsidP="00EB676A">
      <w:pPr>
        <w:ind w:left="568" w:hanging="284"/>
        <w:rPr>
          <w:lang w:eastAsia="ko-KR"/>
        </w:rPr>
      </w:pPr>
      <w:r w:rsidRPr="00424E59">
        <w:tab/>
        <w:t>then shall include an application/vnd.3gpp.mcptt-location-info+xml MIME body with a &lt;Report&gt; element included in the &lt;location-info&gt; root element</w:t>
      </w:r>
      <w:r w:rsidRPr="00424E59">
        <w:rPr>
          <w:lang w:eastAsia="ko-KR"/>
        </w:rPr>
        <w:t>;</w:t>
      </w:r>
    </w:p>
    <w:p w14:paraId="75B0DC42" w14:textId="77777777" w:rsidR="00EB676A" w:rsidRPr="00424E59" w:rsidRDefault="00EB676A" w:rsidP="00EB676A">
      <w:pPr>
        <w:ind w:left="568" w:hanging="284"/>
        <w:rPr>
          <w:lang w:eastAsia="ko-KR"/>
        </w:rPr>
      </w:pPr>
      <w:r w:rsidRPr="00424E59">
        <w:rPr>
          <w:lang w:eastAsia="ko-KR"/>
        </w:rPr>
        <w:t>...</w:t>
      </w:r>
    </w:p>
    <w:p w14:paraId="1CFED7F9" w14:textId="77777777" w:rsidR="00EB676A" w:rsidRPr="00424E59" w:rsidRDefault="00EB676A" w:rsidP="00EB676A">
      <w:pPr>
        <w:ind w:left="568" w:hanging="284"/>
        <w:rPr>
          <w:lang w:eastAsia="ko-KR"/>
        </w:rPr>
      </w:pPr>
      <w:r w:rsidRPr="00424E59">
        <w:rPr>
          <w:lang w:eastAsia="ko-KR"/>
        </w:rPr>
        <w:t>15)</w:t>
      </w:r>
      <w:r w:rsidRPr="00424E59">
        <w:rPr>
          <w:lang w:eastAsia="ko-KR"/>
        </w:rPr>
        <w:tab/>
        <w:t>if the MCPTT user is initiating a first-to-answer call shall contain an application/vnd.3gpp.mcptt-info+xml MIME body with the &lt;</w:t>
      </w:r>
      <w:r w:rsidRPr="00424E59">
        <w:t>mcpttinfo</w:t>
      </w:r>
      <w:r w:rsidRPr="00424E59">
        <w:rPr>
          <w:lang w:eastAsia="ko-KR"/>
        </w:rPr>
        <w:t>&gt; element containing the &lt;mcptt-Params&gt; element with the &lt;session-type&gt; element set to a value of "first-to-answer";</w:t>
      </w:r>
    </w:p>
    <w:p w14:paraId="77B03901" w14:textId="77777777" w:rsidR="00EB676A" w:rsidRPr="00424E59" w:rsidRDefault="00EB676A" w:rsidP="00EB676A">
      <w:pPr>
        <w:ind w:left="568" w:hanging="284"/>
        <w:rPr>
          <w:lang w:eastAsia="ko-KR"/>
        </w:rPr>
      </w:pPr>
      <w:r w:rsidRPr="00424E59">
        <w:rPr>
          <w:lang w:eastAsia="ko-KR"/>
        </w:rPr>
        <w:t>...</w:t>
      </w:r>
    </w:p>
    <w:p w14:paraId="3E87DB7E" w14:textId="77777777" w:rsidR="00EB676A" w:rsidRPr="00424E59" w:rsidRDefault="00EB676A" w:rsidP="00EB676A">
      <w:pPr>
        <w:ind w:left="568" w:hanging="284"/>
        <w:rPr>
          <w:lang w:eastAsia="ko-KR"/>
        </w:rPr>
      </w:pPr>
      <w:r w:rsidRPr="00424E59">
        <w:rPr>
          <w:lang w:eastAsia="ko-KR"/>
        </w:rPr>
        <w:t>17)</w:t>
      </w:r>
      <w:r w:rsidRPr="00424E59">
        <w:rPr>
          <w:lang w:eastAsia="ko-KR"/>
        </w:rPr>
        <w:tab/>
        <w:t>shall send SIP INVITE request towards the MCPTT server according to 3GPP TS 24.229 [4].</w:t>
      </w:r>
    </w:p>
    <w:p w14:paraId="7CFC3BA0" w14:textId="77777777" w:rsidR="00EB676A" w:rsidRPr="00424E59" w:rsidRDefault="00EB676A" w:rsidP="00EB676A">
      <w:pPr>
        <w:rPr>
          <w:lang w:eastAsia="ko-KR"/>
        </w:rPr>
      </w:pPr>
      <w:r w:rsidRPr="00424E59">
        <w:rPr>
          <w:lang w:eastAsia="ko-KR"/>
        </w:rPr>
        <w:t>Upon receiving a SIP 183(Session Progress) response to the SIP INVITE request the MCPTT client:</w:t>
      </w:r>
    </w:p>
    <w:p w14:paraId="73885492" w14:textId="77777777" w:rsidR="00EB676A" w:rsidRPr="00424E59" w:rsidRDefault="00EB676A" w:rsidP="00EB676A">
      <w:pPr>
        <w:ind w:left="568" w:hanging="284"/>
      </w:pPr>
      <w:r w:rsidRPr="00424E59">
        <w:t>1)</w:t>
      </w:r>
      <w:r w:rsidRPr="00424E59">
        <w:tab/>
        <w:t>may indicate the progress of the session establishment to the inviting MCPTT user.</w:t>
      </w:r>
    </w:p>
    <w:p w14:paraId="50215129" w14:textId="77777777" w:rsidR="00EB676A" w:rsidRPr="00424E59" w:rsidRDefault="00EB676A" w:rsidP="00EB676A">
      <w:pPr>
        <w:rPr>
          <w:lang w:eastAsia="ko-KR"/>
        </w:rPr>
      </w:pPr>
      <w:r w:rsidRPr="00424E59">
        <w:rPr>
          <w:lang w:eastAsia="ko-KR"/>
        </w:rPr>
        <w:t>Upon receiving a SIP 200 (OK) response to the SIP INVITE request the MCPTT client:</w:t>
      </w:r>
    </w:p>
    <w:p w14:paraId="29336FEE" w14:textId="77777777" w:rsidR="00EB676A" w:rsidRPr="00424E59" w:rsidRDefault="00EB676A" w:rsidP="00EB676A">
      <w:pPr>
        <w:ind w:left="568" w:hanging="284"/>
        <w:rPr>
          <w:lang w:eastAsia="ko-KR"/>
        </w:rPr>
      </w:pPr>
      <w:r w:rsidRPr="00424E59">
        <w:rPr>
          <w:lang w:eastAsia="ko-KR"/>
        </w:rPr>
        <w:t>1)</w:t>
      </w:r>
      <w:r w:rsidRPr="00424E59">
        <w:rPr>
          <w:lang w:eastAsia="ko-KR"/>
        </w:rPr>
        <w:tab/>
        <w:t>shall interact with the media plane as specified in 3GPP TS 24.380 [5];</w:t>
      </w:r>
    </w:p>
    <w:p w14:paraId="3559D5BA" w14:textId="77777777" w:rsidR="00EB676A" w:rsidRPr="00424E59" w:rsidRDefault="00EB676A" w:rsidP="00EB676A">
      <w:pPr>
        <w:ind w:left="568" w:hanging="284"/>
      </w:pPr>
      <w:r w:rsidRPr="00424E59">
        <w:t>2)</w:t>
      </w:r>
      <w:r w:rsidRPr="00424E59">
        <w:tab/>
        <w:t xml:space="preserve">if the sent </w:t>
      </w:r>
      <w:r w:rsidRPr="00424E59">
        <w:rPr>
          <w:lang w:eastAsia="ko-KR"/>
        </w:rPr>
        <w:t xml:space="preserve">SIP INVITE request was for the </w:t>
      </w:r>
      <w:r w:rsidRPr="00424E59">
        <w:t xml:space="preserve">origination of a first-to-answer call and the SDP answer contained in the received SIP </w:t>
      </w:r>
      <w:r w:rsidRPr="00424E59">
        <w:rPr>
          <w:lang w:eastAsia="ko-KR"/>
        </w:rPr>
        <w:t xml:space="preserve">200 (OK) response </w:t>
      </w:r>
      <w:r w:rsidRPr="00424E59">
        <w:t>contains an "a=key-mgmt" attribute field with a "mikey" attribute value containing a MIKEY-SAKKE I_MESSAGE:</w:t>
      </w:r>
    </w:p>
    <w:p w14:paraId="5269195C" w14:textId="77777777" w:rsidR="00EB676A" w:rsidRPr="00424E59" w:rsidRDefault="00EB676A" w:rsidP="00EB676A">
      <w:pPr>
        <w:ind w:left="851" w:hanging="284"/>
      </w:pPr>
      <w:r w:rsidRPr="00424E59">
        <w:rPr>
          <w:lang w:eastAsia="ko-KR"/>
        </w:rPr>
        <w:t>a)</w:t>
      </w:r>
      <w:r w:rsidRPr="00424E59">
        <w:rPr>
          <w:lang w:eastAsia="ko-KR"/>
        </w:rPr>
        <w:tab/>
        <w:t xml:space="preserve">shall extract the </w:t>
      </w:r>
      <w:r w:rsidRPr="00424E59">
        <w:t xml:space="preserve">MCPTT ID of the sender of the SIP </w:t>
      </w:r>
      <w:r w:rsidRPr="00424E59">
        <w:rPr>
          <w:lang w:eastAsia="ko-KR"/>
        </w:rPr>
        <w:t>200 (OK) response</w:t>
      </w:r>
      <w:r w:rsidRPr="00424E59">
        <w:t xml:space="preserve"> from the initiator field (IDRi) of the I_MESSAGE as described in 3GPP TS 33.180 [78];</w:t>
      </w:r>
    </w:p>
    <w:p w14:paraId="24FEC1A1" w14:textId="77777777" w:rsidR="00EB676A" w:rsidRPr="00424E59" w:rsidRDefault="00EB676A" w:rsidP="00EB676A">
      <w:pPr>
        <w:ind w:left="851" w:hanging="284"/>
      </w:pPr>
      <w:r w:rsidRPr="00424E59">
        <w:t>b)</w:t>
      </w:r>
      <w:r w:rsidRPr="00424E59">
        <w:tab/>
        <w:t>shall convert the MCPTT ID to a UID as described in 3GPP TS 33.180 [78];</w:t>
      </w:r>
    </w:p>
    <w:p w14:paraId="5C5703D8" w14:textId="77777777" w:rsidR="00EB676A" w:rsidRPr="00424E59" w:rsidRDefault="00EB676A" w:rsidP="00EB676A">
      <w:pPr>
        <w:ind w:left="851" w:hanging="284"/>
      </w:pPr>
      <w:r w:rsidRPr="00424E59">
        <w:t>c)</w:t>
      </w:r>
      <w:r w:rsidRPr="00424E59">
        <w:tab/>
        <w:t>shall use the UID to validate the signature of the MIKEY-SAKKE I_MESSAGE as described in 3GPP TS 33.180 [78];</w:t>
      </w:r>
    </w:p>
    <w:p w14:paraId="113B64D1" w14:textId="77777777" w:rsidR="00EB676A" w:rsidRPr="00424E59" w:rsidRDefault="00EB676A" w:rsidP="00EB676A">
      <w:pPr>
        <w:ind w:left="851" w:hanging="284"/>
      </w:pPr>
      <w:r w:rsidRPr="00424E59">
        <w:rPr>
          <w:lang w:eastAsia="ko-KR"/>
        </w:rPr>
        <w:t>...</w:t>
      </w:r>
    </w:p>
    <w:p w14:paraId="2E975642" w14:textId="77777777" w:rsidR="00EB676A" w:rsidRPr="00424E59" w:rsidRDefault="00EB676A" w:rsidP="00EB676A">
      <w:pPr>
        <w:ind w:left="851" w:hanging="284"/>
      </w:pPr>
      <w:r w:rsidRPr="00424E59">
        <w:t>e)</w:t>
      </w:r>
      <w:r w:rsidRPr="00424E59">
        <w:tab/>
        <w:t>if the signature of the MIKEY-SAKKE I_MESSAGE was successfully validated:</w:t>
      </w:r>
    </w:p>
    <w:p w14:paraId="7ED4DB85" w14:textId="77777777" w:rsidR="00EB676A" w:rsidRPr="00424E59" w:rsidRDefault="00EB676A" w:rsidP="00EB676A">
      <w:pPr>
        <w:ind w:left="1135" w:hanging="284"/>
      </w:pPr>
      <w:r w:rsidRPr="00424E59">
        <w:t>i)</w:t>
      </w:r>
      <w:r w:rsidRPr="00424E59">
        <w:tab/>
        <w:t>shall extract and decrypt the encapsulated PCK using the originating user's (KMS provisioned) UID key as described in 3GPP TS 33.180 [78]; and</w:t>
      </w:r>
    </w:p>
    <w:p w14:paraId="46F66A56" w14:textId="77777777" w:rsidR="00EB676A" w:rsidRPr="00424E59" w:rsidRDefault="00EB676A" w:rsidP="00EB676A">
      <w:pPr>
        <w:ind w:left="1135" w:hanging="284"/>
      </w:pPr>
      <w:r w:rsidRPr="00424E59">
        <w:t>ii)</w:t>
      </w:r>
      <w:r w:rsidRPr="00424E59">
        <w:tab/>
        <w:t>shall extract the PCK-ID, from the payload as specified in 3GPP TS 33.180 [46];</w:t>
      </w:r>
    </w:p>
    <w:p w14:paraId="765A4A2B" w14:textId="77777777" w:rsidR="00EB676A" w:rsidRPr="00424E59" w:rsidRDefault="00EB676A" w:rsidP="00EB676A">
      <w:pPr>
        <w:keepLines/>
        <w:ind w:left="1135" w:hanging="851"/>
      </w:pPr>
      <w:r w:rsidRPr="00424E59">
        <w:t>NOTE:</w:t>
      </w:r>
      <w:r w:rsidRPr="00424E59">
        <w:tab/>
        <w:t>With the PCK successfully shared between the originating MCPTT client and the terminating MCPTT client, both clients are able to use SRTP/SRTCP to create an end-to-end secure session;</w:t>
      </w:r>
    </w:p>
    <w:p w14:paraId="00DC472A" w14:textId="77777777" w:rsidR="00EB676A" w:rsidRPr="00424E59" w:rsidRDefault="00EB676A" w:rsidP="00EB676A">
      <w:pPr>
        <w:ind w:left="568" w:hanging="284"/>
        <w:rPr>
          <w:lang w:eastAsia="ko-KR"/>
        </w:rPr>
      </w:pPr>
      <w:r w:rsidRPr="00424E59">
        <w:t>...</w:t>
      </w:r>
    </w:p>
    <w:p w14:paraId="1DA2CD55" w14:textId="77777777" w:rsidR="00EB676A" w:rsidRPr="00424E59" w:rsidRDefault="00EB676A" w:rsidP="00EB676A">
      <w:pPr>
        <w:ind w:left="568" w:hanging="284"/>
        <w:rPr>
          <w:rFonts w:eastAsia="Malgun Gothic"/>
          <w:lang w:eastAsia="ko-KR"/>
        </w:rPr>
      </w:pPr>
      <w:r w:rsidRPr="00424E59">
        <w:t>4)</w:t>
      </w:r>
      <w:r w:rsidRPr="00424E59">
        <w:tab/>
        <w:t>shall notify the user that the call has been successfully established</w:t>
      </w:r>
      <w:r w:rsidRPr="00424E59">
        <w:rPr>
          <w:lang w:eastAsia="ko-KR"/>
        </w:rPr>
        <w:t>.</w:t>
      </w:r>
    </w:p>
    <w:p w14:paraId="09ABFCC4" w14:textId="77777777" w:rsidR="00EB676A" w:rsidRPr="00424E59" w:rsidRDefault="00EB676A" w:rsidP="00EB676A">
      <w:r w:rsidRPr="00424E59">
        <w:t xml:space="preserve">[TS 24.379, clause </w:t>
      </w:r>
      <w:r w:rsidRPr="00424E59">
        <w:rPr>
          <w:rFonts w:eastAsia="Malgun Gothic"/>
        </w:rPr>
        <w:t>6.2.2</w:t>
      </w:r>
      <w:r w:rsidRPr="00424E59">
        <w:t>]</w:t>
      </w:r>
    </w:p>
    <w:p w14:paraId="260CA3BD" w14:textId="77777777" w:rsidR="00EB676A" w:rsidRPr="00424E59" w:rsidRDefault="00EB676A" w:rsidP="00EB676A">
      <w:r w:rsidRPr="00424E59">
        <w:t xml:space="preserve">When the MCPTT </w:t>
      </w:r>
      <w:r w:rsidRPr="00424E59">
        <w:rPr>
          <w:lang w:eastAsia="ko-KR"/>
        </w:rPr>
        <w:t>c</w:t>
      </w:r>
      <w:r w:rsidRPr="00424E59">
        <w:t xml:space="preserve">lient receives an initial SDP offer for an MCPTT </w:t>
      </w:r>
      <w:r w:rsidRPr="00424E59">
        <w:rPr>
          <w:lang w:eastAsia="ko-KR"/>
        </w:rPr>
        <w:t>s</w:t>
      </w:r>
      <w:r w:rsidRPr="00424E59">
        <w:t>ession, the MCPTT client shall process the SDP offer and shall compose an SDP answer according to 3GPP TS 24.229 [4].</w:t>
      </w:r>
    </w:p>
    <w:p w14:paraId="4DF25227" w14:textId="77777777" w:rsidR="00EB676A" w:rsidRPr="00424E59" w:rsidRDefault="00EB676A" w:rsidP="00EB676A">
      <w:r w:rsidRPr="00424E59">
        <w:t>When composing an SDP answer, the MCPTT client:</w:t>
      </w:r>
    </w:p>
    <w:p w14:paraId="6446851C" w14:textId="77777777" w:rsidR="00EB676A" w:rsidRPr="00424E59" w:rsidRDefault="00EB676A" w:rsidP="00EB676A">
      <w:pPr>
        <w:ind w:left="568" w:hanging="284"/>
        <w:rPr>
          <w:lang w:eastAsia="ko-KR"/>
        </w:rPr>
      </w:pPr>
      <w:r w:rsidRPr="00424E59">
        <w:t>1)</w:t>
      </w:r>
      <w:r w:rsidRPr="00424E59">
        <w:tab/>
        <w:t xml:space="preserve">shall accept the MCPTT </w:t>
      </w:r>
      <w:r w:rsidRPr="00424E59">
        <w:rPr>
          <w:lang w:eastAsia="ko-KR"/>
        </w:rPr>
        <w:t>s</w:t>
      </w:r>
      <w:r w:rsidRPr="00424E59">
        <w:t>peech media stream in the SDP offer</w:t>
      </w:r>
      <w:r w:rsidRPr="00424E59">
        <w:rPr>
          <w:lang w:eastAsia="ko-KR"/>
        </w:rPr>
        <w:t>;</w:t>
      </w:r>
    </w:p>
    <w:p w14:paraId="006D6ABA" w14:textId="77777777" w:rsidR="00EB676A" w:rsidRPr="00424E59" w:rsidRDefault="00EB676A" w:rsidP="00EB676A">
      <w:pPr>
        <w:ind w:left="568" w:hanging="284"/>
      </w:pPr>
      <w:r w:rsidRPr="00424E59">
        <w:t>2)</w:t>
      </w:r>
      <w:r w:rsidRPr="00424E59">
        <w:tab/>
        <w:t>shall set the IP address of the MCPTT client for the accepted MCPTT speech media stream and, if included in the SDP offer, for the accepted media-floor control entity;</w:t>
      </w:r>
    </w:p>
    <w:p w14:paraId="00A41619" w14:textId="77777777" w:rsidR="00EB676A" w:rsidRPr="00424E59" w:rsidRDefault="00EB676A" w:rsidP="00EB676A">
      <w:pPr>
        <w:keepLines/>
        <w:ind w:left="1135" w:hanging="851"/>
      </w:pPr>
      <w:r w:rsidRPr="00424E59">
        <w:t>NOTE:</w:t>
      </w:r>
      <w:r w:rsidRPr="00424E59">
        <w:tab/>
        <w:t>If the MCPTT client is behind a NAT the IP address and port included in the SDP answer can be a different IP address and port than the actual IP address and port of the MCPTT client depending on the NAT traversal method used by the SIP/IP Core.</w:t>
      </w:r>
    </w:p>
    <w:p w14:paraId="31F07D39" w14:textId="77777777" w:rsidR="00EB676A" w:rsidRPr="00424E59" w:rsidRDefault="00EB676A" w:rsidP="00EB676A">
      <w:pPr>
        <w:ind w:left="568" w:hanging="284"/>
        <w:rPr>
          <w:lang w:eastAsia="ko-KR"/>
        </w:rPr>
      </w:pPr>
      <w:r w:rsidRPr="00424E59">
        <w:rPr>
          <w:lang w:eastAsia="ko-KR"/>
        </w:rPr>
        <w:t>3)</w:t>
      </w:r>
      <w:r w:rsidRPr="00424E59">
        <w:rPr>
          <w:lang w:eastAsia="ko-KR"/>
        </w:rPr>
        <w:tab/>
        <w:t>shall include an "m=audio" media-level section for the accepted MCPTT speech media stream consisting of:</w:t>
      </w:r>
    </w:p>
    <w:p w14:paraId="7200C543" w14:textId="77777777" w:rsidR="00EB676A" w:rsidRPr="00424E59" w:rsidRDefault="00EB676A" w:rsidP="00EB676A">
      <w:pPr>
        <w:ind w:left="851" w:hanging="284"/>
        <w:rPr>
          <w:lang w:eastAsia="ko-KR"/>
        </w:rPr>
      </w:pPr>
      <w:r w:rsidRPr="00424E59">
        <w:rPr>
          <w:lang w:eastAsia="ko-KR"/>
        </w:rPr>
        <w:t>a)</w:t>
      </w:r>
      <w:r w:rsidRPr="00424E59">
        <w:rPr>
          <w:lang w:eastAsia="ko-KR"/>
        </w:rPr>
        <w:tab/>
      </w:r>
      <w:r w:rsidRPr="00424E59">
        <w:t>the port number for the media stream;</w:t>
      </w:r>
    </w:p>
    <w:p w14:paraId="229C8CD2" w14:textId="77777777" w:rsidR="00EB676A" w:rsidRPr="00424E59" w:rsidRDefault="00EB676A" w:rsidP="00EB676A">
      <w:pPr>
        <w:ind w:left="851" w:hanging="284"/>
        <w:rPr>
          <w:lang w:eastAsia="ko-KR"/>
        </w:rPr>
      </w:pPr>
      <w:r w:rsidRPr="00424E59">
        <w:rPr>
          <w:lang w:eastAsia="ko-KR"/>
        </w:rPr>
        <w:t>b)</w:t>
      </w:r>
      <w:r w:rsidRPr="00424E59">
        <w:rPr>
          <w:lang w:eastAsia="ko-KR"/>
        </w:rPr>
        <w:tab/>
        <w:t>media-level attributes as specified in 3GPP TS 24.229 [4];</w:t>
      </w:r>
    </w:p>
    <w:p w14:paraId="6AD31EB1" w14:textId="77777777" w:rsidR="00EB676A" w:rsidRPr="00424E59" w:rsidRDefault="00EB676A" w:rsidP="00EB676A">
      <w:pPr>
        <w:ind w:left="851" w:hanging="284"/>
        <w:rPr>
          <w:lang w:eastAsia="ko-KR"/>
        </w:rPr>
      </w:pPr>
      <w:r w:rsidRPr="00424E59">
        <w:rPr>
          <w:lang w:eastAsia="ko-KR"/>
        </w:rPr>
        <w:t>c)</w:t>
      </w:r>
      <w:r w:rsidRPr="00424E59">
        <w:rPr>
          <w:lang w:eastAsia="ko-KR"/>
        </w:rPr>
        <w:tab/>
        <w:t>if the "a=recvonly" attribute is present in the SDP offer, include an "a=sendonly" attribute;</w:t>
      </w:r>
    </w:p>
    <w:p w14:paraId="404D544D" w14:textId="77777777" w:rsidR="00EB676A" w:rsidRPr="00424E59" w:rsidRDefault="00EB676A" w:rsidP="00EB676A">
      <w:pPr>
        <w:ind w:left="851" w:hanging="284"/>
        <w:rPr>
          <w:lang w:eastAsia="ko-KR"/>
        </w:rPr>
      </w:pPr>
      <w:r w:rsidRPr="00424E59">
        <w:rPr>
          <w:lang w:eastAsia="ko-KR"/>
        </w:rPr>
        <w:t>d)</w:t>
      </w:r>
      <w:r w:rsidRPr="00424E59">
        <w:rPr>
          <w:lang w:eastAsia="ko-KR"/>
        </w:rPr>
        <w:tab/>
        <w:t>if the "a=sendonly" attribute is present in the SDP offer, include an "a=recvonly" attribute; and</w:t>
      </w:r>
    </w:p>
    <w:p w14:paraId="71A7EC4E" w14:textId="77777777" w:rsidR="00EB676A" w:rsidRPr="00424E59" w:rsidRDefault="00EB676A" w:rsidP="00EB676A">
      <w:pPr>
        <w:ind w:left="851" w:hanging="284"/>
      </w:pPr>
      <w:r w:rsidRPr="00424E59">
        <w:t>e)</w:t>
      </w:r>
      <w:r w:rsidRPr="00424E59">
        <w:tab/>
        <w:t>"i=" field set to "speech" according to 3GPP TS 24.229 [4];</w:t>
      </w:r>
    </w:p>
    <w:p w14:paraId="52216079" w14:textId="77777777" w:rsidR="00EB676A" w:rsidRPr="00424E59" w:rsidRDefault="00EB676A" w:rsidP="00EB676A">
      <w:pPr>
        <w:ind w:left="568" w:hanging="284"/>
      </w:pPr>
      <w:r w:rsidRPr="00424E59">
        <w:rPr>
          <w:lang w:eastAsia="ko-KR"/>
        </w:rPr>
        <w:t>4</w:t>
      </w:r>
      <w:r w:rsidRPr="00424E59">
        <w:t>)</w:t>
      </w:r>
      <w:r w:rsidRPr="00424E59">
        <w:tab/>
        <w:t>if included in the SDP offer, shall include the media-level section of the offered media-floor control entity consisting of:</w:t>
      </w:r>
    </w:p>
    <w:p w14:paraId="657EF0C6" w14:textId="77777777" w:rsidR="00EB676A" w:rsidRPr="00424E59" w:rsidRDefault="00EB676A" w:rsidP="00EB676A">
      <w:pPr>
        <w:ind w:left="851" w:hanging="284"/>
      </w:pPr>
      <w:r w:rsidRPr="00424E59">
        <w:t>a)</w:t>
      </w:r>
      <w:r w:rsidRPr="00424E59">
        <w:tab/>
        <w:t>an "m=application" media-level section as specified in 3GPP TS 24.380 [5] clause 12; and</w:t>
      </w:r>
    </w:p>
    <w:p w14:paraId="51E7CE92" w14:textId="77777777" w:rsidR="00EB676A" w:rsidRPr="00424E59" w:rsidRDefault="00EB676A" w:rsidP="00EB676A">
      <w:pPr>
        <w:ind w:left="851" w:hanging="284"/>
      </w:pPr>
      <w:r w:rsidRPr="00424E59">
        <w:t>b)</w:t>
      </w:r>
      <w:r w:rsidRPr="00424E59">
        <w:tab/>
        <w:t>'fmtp' attributes as specified in 3GPP TS 24.380 [5] clause 14; and</w:t>
      </w:r>
    </w:p>
    <w:p w14:paraId="44EC8D6E" w14:textId="77777777" w:rsidR="00EB676A" w:rsidRPr="00424E59" w:rsidRDefault="00EB676A" w:rsidP="00EB676A">
      <w:pPr>
        <w:ind w:left="568" w:hanging="284"/>
      </w:pPr>
      <w:r w:rsidRPr="00424E59">
        <w:t>5)</w:t>
      </w:r>
      <w:r w:rsidRPr="00424E59">
        <w:tab/>
        <w:t xml:space="preserve">if end-to-end security is required for a first-to-answer call, shall include the MIKEY-SAKKE I_MESSAGE in an "a=key-mgmt" attribute as a "mikey" attribute value in the SDP answer as specified in </w:t>
      </w:r>
      <w:r w:rsidRPr="00424E59">
        <w:rPr>
          <w:lang w:eastAsia="ko-KR"/>
        </w:rPr>
        <w:t>3GPP TS 33.180 [78]</w:t>
      </w:r>
      <w:r w:rsidRPr="00424E59">
        <w:t>.</w:t>
      </w:r>
    </w:p>
    <w:p w14:paraId="41FA9F5C" w14:textId="77777777" w:rsidR="00EB676A" w:rsidRPr="00424E59" w:rsidRDefault="00EB676A" w:rsidP="00EB676A">
      <w:pPr>
        <w:keepNext/>
        <w:keepLines/>
        <w:spacing w:before="120"/>
        <w:ind w:left="1985" w:hanging="1985"/>
        <w:rPr>
          <w:rFonts w:ascii="Arial" w:hAnsi="Arial"/>
        </w:rPr>
      </w:pPr>
      <w:r w:rsidRPr="00424E59">
        <w:rPr>
          <w:rFonts w:ascii="Arial" w:hAnsi="Arial"/>
        </w:rPr>
        <w:t>6.2.20.3</w:t>
      </w:r>
      <w:r w:rsidRPr="00424E59">
        <w:rPr>
          <w:rFonts w:ascii="Arial" w:hAnsi="Arial"/>
        </w:rPr>
        <w:tab/>
        <w:t>Test description</w:t>
      </w:r>
    </w:p>
    <w:p w14:paraId="46C06390" w14:textId="77777777" w:rsidR="00EB676A" w:rsidRPr="00424E59" w:rsidRDefault="00EB676A" w:rsidP="00EB676A">
      <w:pPr>
        <w:keepNext/>
        <w:keepLines/>
        <w:spacing w:before="120"/>
        <w:ind w:left="1985" w:hanging="1985"/>
        <w:rPr>
          <w:rFonts w:ascii="Arial" w:hAnsi="Arial"/>
        </w:rPr>
      </w:pPr>
      <w:r w:rsidRPr="00424E59">
        <w:rPr>
          <w:rFonts w:ascii="Arial" w:hAnsi="Arial"/>
        </w:rPr>
        <w:t>6.2.20.3.1</w:t>
      </w:r>
      <w:r w:rsidRPr="00424E59">
        <w:rPr>
          <w:rFonts w:ascii="Arial" w:hAnsi="Arial"/>
        </w:rPr>
        <w:tab/>
        <w:t>Pre-test conditions</w:t>
      </w:r>
    </w:p>
    <w:p w14:paraId="5DB86EAA"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077A6A6B" w14:textId="77777777" w:rsidR="00EB676A" w:rsidRPr="00424E59" w:rsidRDefault="00EB676A" w:rsidP="00EB676A">
      <w:pPr>
        <w:ind w:left="568" w:hanging="284"/>
      </w:pPr>
      <w:r w:rsidRPr="00424E59">
        <w:t>-</w:t>
      </w:r>
      <w:r w:rsidRPr="00424E59">
        <w:tab/>
        <w:t>SS (MCPTT server)</w:t>
      </w:r>
    </w:p>
    <w:p w14:paraId="7E514B9B"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FCE771E"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7EBC6C79" w14:textId="77777777" w:rsidR="00EB676A" w:rsidRPr="00424E59" w:rsidRDefault="00EB676A" w:rsidP="00EB676A">
      <w:pPr>
        <w:ind w:left="568" w:hanging="284"/>
      </w:pPr>
      <w:r w:rsidRPr="00424E59">
        <w:t>-</w:t>
      </w:r>
      <w:r w:rsidRPr="00424E59">
        <w:tab/>
        <w:t>UE (MCPTT client)</w:t>
      </w:r>
    </w:p>
    <w:p w14:paraId="1D9A4F1A" w14:textId="77777777" w:rsidR="00EB676A" w:rsidRPr="00424E59" w:rsidRDefault="00EB676A" w:rsidP="00EB676A">
      <w:pPr>
        <w:ind w:left="568" w:hanging="284"/>
      </w:pPr>
      <w:r w:rsidRPr="00424E59">
        <w:t>-</w:t>
      </w:r>
      <w:r w:rsidRPr="00424E59">
        <w:tab/>
        <w:t>The test USIM set as defined in TS 36.579-1 [2], subclause 5.5.10 is inserted.</w:t>
      </w:r>
    </w:p>
    <w:p w14:paraId="43D956B6"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03E05BCA"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512DF56D"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6B2D3468" w14:textId="77777777" w:rsidR="00EB676A" w:rsidRPr="00424E59" w:rsidRDefault="00EB676A" w:rsidP="00EB676A">
      <w:pPr>
        <w:ind w:left="851" w:hanging="284"/>
      </w:pPr>
      <w:r w:rsidRPr="00424E59">
        <w:t>-</w:t>
      </w:r>
      <w:r w:rsidRPr="00424E59">
        <w:tab/>
        <w:t>The MCPTT User is authorized to initiate first-to-answer call: &lt;allow-request-first-to-answer-call&gt; element of the &lt;ruleset&gt; element</w:t>
      </w:r>
      <w:r w:rsidRPr="00424E59">
        <w:rPr>
          <w:lang w:eastAsia="ko-KR"/>
        </w:rPr>
        <w:t xml:space="preserve"> of the &lt;ruleset&gt; element </w:t>
      </w:r>
      <w:r w:rsidRPr="00424E59">
        <w:t>is present in the MCPTT user profile document and is set to "true".</w:t>
      </w:r>
    </w:p>
    <w:p w14:paraId="40406381" w14:textId="77777777" w:rsidR="00EB676A" w:rsidRPr="00424E59" w:rsidRDefault="00EB676A" w:rsidP="00EB676A">
      <w:pPr>
        <w:ind w:left="568" w:hanging="284"/>
      </w:pPr>
      <w:r w:rsidRPr="00424E59">
        <w:t>-</w:t>
      </w:r>
      <w:r w:rsidRPr="00424E59">
        <w:tab/>
        <w:t>UE States at the end of the preamble</w:t>
      </w:r>
    </w:p>
    <w:p w14:paraId="01363118" w14:textId="77777777" w:rsidR="00EB676A" w:rsidRPr="00424E59" w:rsidRDefault="00EB676A" w:rsidP="00EB676A">
      <w:pPr>
        <w:ind w:left="851" w:hanging="284"/>
      </w:pPr>
      <w:r w:rsidRPr="00424E59">
        <w:t>-</w:t>
      </w:r>
      <w:r w:rsidRPr="00424E59">
        <w:tab/>
        <w:t>The UE is in E-UTRA Registered, Idle Mode state.</w:t>
      </w:r>
    </w:p>
    <w:p w14:paraId="17062868"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6248EA95" w14:textId="77777777" w:rsidR="00EB676A" w:rsidRPr="00424E59" w:rsidRDefault="00EB676A" w:rsidP="00EB676A">
      <w:pPr>
        <w:keepNext/>
        <w:keepLines/>
        <w:spacing w:before="120"/>
        <w:ind w:left="1985" w:hanging="1985"/>
        <w:rPr>
          <w:rFonts w:ascii="Arial" w:hAnsi="Arial"/>
        </w:rPr>
      </w:pPr>
      <w:r w:rsidRPr="00424E59">
        <w:rPr>
          <w:rFonts w:ascii="Arial" w:hAnsi="Arial"/>
        </w:rPr>
        <w:t>6.2.20.3.2</w:t>
      </w:r>
      <w:r w:rsidRPr="00424E59">
        <w:rPr>
          <w:rFonts w:ascii="Arial" w:hAnsi="Arial"/>
        </w:rPr>
        <w:tab/>
        <w:t>Test procedure sequence</w:t>
      </w:r>
    </w:p>
    <w:p w14:paraId="225C4271" w14:textId="77777777" w:rsidR="00EB676A" w:rsidRPr="00424E59" w:rsidRDefault="00EB676A" w:rsidP="00EB676A">
      <w:pPr>
        <w:keepNext/>
        <w:keepLines/>
        <w:spacing w:before="60"/>
        <w:jc w:val="center"/>
        <w:rPr>
          <w:rFonts w:ascii="Arial" w:hAnsi="Arial"/>
          <w:b/>
        </w:rPr>
      </w:pPr>
      <w:r w:rsidRPr="00424E59">
        <w:rPr>
          <w:rFonts w:ascii="Arial" w:hAnsi="Arial"/>
          <w:b/>
        </w:rPr>
        <w:t>Table 6.2.20.3.2-1: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08" w:author="MCC160" w:date="2022-11-01T15:2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1909">
          <w:tblGrid>
            <w:gridCol w:w="533"/>
            <w:gridCol w:w="3967"/>
            <w:gridCol w:w="708"/>
            <w:gridCol w:w="2977"/>
            <w:gridCol w:w="565"/>
            <w:gridCol w:w="850"/>
          </w:tblGrid>
        </w:tblGridChange>
      </w:tblGrid>
      <w:tr w:rsidR="00EB676A" w:rsidRPr="00424E59" w14:paraId="58ED1C15" w14:textId="77777777" w:rsidTr="00615E53">
        <w:tc>
          <w:tcPr>
            <w:tcW w:w="533" w:type="dxa"/>
            <w:tcBorders>
              <w:top w:val="single" w:sz="4" w:space="0" w:color="auto"/>
              <w:left w:val="single" w:sz="4" w:space="0" w:color="auto"/>
              <w:bottom w:val="nil"/>
              <w:right w:val="single" w:sz="4" w:space="0" w:color="auto"/>
            </w:tcBorders>
            <w:hideMark/>
            <w:tcPrChange w:id="1910" w:author="MCC160" w:date="2022-11-01T15:27:00Z">
              <w:tcPr>
                <w:tcW w:w="534" w:type="dxa"/>
                <w:tcBorders>
                  <w:top w:val="single" w:sz="4" w:space="0" w:color="auto"/>
                  <w:left w:val="single" w:sz="4" w:space="0" w:color="auto"/>
                  <w:bottom w:val="nil"/>
                  <w:right w:val="single" w:sz="4" w:space="0" w:color="auto"/>
                </w:tcBorders>
                <w:hideMark/>
              </w:tcPr>
            </w:tcPrChange>
          </w:tcPr>
          <w:p w14:paraId="486D9ED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Change w:id="1911" w:author="MCC160" w:date="2022-11-01T15:27:00Z">
              <w:tcPr>
                <w:tcW w:w="3968" w:type="dxa"/>
                <w:tcBorders>
                  <w:top w:val="single" w:sz="4" w:space="0" w:color="auto"/>
                  <w:left w:val="single" w:sz="4" w:space="0" w:color="auto"/>
                  <w:bottom w:val="nil"/>
                  <w:right w:val="single" w:sz="4" w:space="0" w:color="auto"/>
                </w:tcBorders>
                <w:hideMark/>
              </w:tcPr>
            </w:tcPrChange>
          </w:tcPr>
          <w:p w14:paraId="3073D4B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1912" w:author="MCC160" w:date="2022-11-01T15:27: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66B3F07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Change w:id="1913" w:author="MCC160" w:date="2022-11-01T15:27:00Z">
              <w:tcPr>
                <w:tcW w:w="565" w:type="dxa"/>
                <w:tcBorders>
                  <w:top w:val="single" w:sz="4" w:space="0" w:color="auto"/>
                  <w:left w:val="single" w:sz="4" w:space="0" w:color="auto"/>
                  <w:bottom w:val="nil"/>
                  <w:right w:val="single" w:sz="4" w:space="0" w:color="auto"/>
                </w:tcBorders>
                <w:hideMark/>
              </w:tcPr>
            </w:tcPrChange>
          </w:tcPr>
          <w:p w14:paraId="201D788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Change w:id="1914" w:author="MCC160" w:date="2022-11-01T15:27:00Z">
              <w:tcPr>
                <w:tcW w:w="850" w:type="dxa"/>
                <w:tcBorders>
                  <w:top w:val="single" w:sz="4" w:space="0" w:color="auto"/>
                  <w:left w:val="single" w:sz="4" w:space="0" w:color="auto"/>
                  <w:bottom w:val="nil"/>
                  <w:right w:val="single" w:sz="4" w:space="0" w:color="auto"/>
                </w:tcBorders>
                <w:hideMark/>
              </w:tcPr>
            </w:tcPrChange>
          </w:tcPr>
          <w:p w14:paraId="25A57E5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4453BE1B" w14:textId="77777777" w:rsidTr="00615E53">
        <w:tc>
          <w:tcPr>
            <w:tcW w:w="533" w:type="dxa"/>
            <w:tcBorders>
              <w:top w:val="nil"/>
              <w:left w:val="single" w:sz="4" w:space="0" w:color="auto"/>
              <w:bottom w:val="single" w:sz="4" w:space="0" w:color="auto"/>
              <w:right w:val="single" w:sz="4" w:space="0" w:color="auto"/>
            </w:tcBorders>
            <w:tcPrChange w:id="1915" w:author="MCC160" w:date="2022-11-01T15:27:00Z">
              <w:tcPr>
                <w:tcW w:w="534" w:type="dxa"/>
                <w:tcBorders>
                  <w:top w:val="nil"/>
                  <w:left w:val="single" w:sz="4" w:space="0" w:color="auto"/>
                  <w:bottom w:val="single" w:sz="4" w:space="0" w:color="auto"/>
                  <w:right w:val="single" w:sz="4" w:space="0" w:color="auto"/>
                </w:tcBorders>
              </w:tcPr>
            </w:tcPrChange>
          </w:tcPr>
          <w:p w14:paraId="1B5B4638" w14:textId="77777777" w:rsidR="00EB676A" w:rsidRPr="00424E59" w:rsidRDefault="00EB676A" w:rsidP="00BC3F8D">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1916" w:author="MCC160" w:date="2022-11-01T15:27:00Z">
              <w:tcPr>
                <w:tcW w:w="3968" w:type="dxa"/>
                <w:tcBorders>
                  <w:top w:val="nil"/>
                  <w:left w:val="single" w:sz="4" w:space="0" w:color="auto"/>
                  <w:bottom w:val="single" w:sz="4" w:space="0" w:color="auto"/>
                  <w:right w:val="single" w:sz="4" w:space="0" w:color="auto"/>
                </w:tcBorders>
              </w:tcPr>
            </w:tcPrChange>
          </w:tcPr>
          <w:p w14:paraId="17A19E19"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Change w:id="1917"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2E3AF11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Change w:id="1918"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263EAD5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Change w:id="1919" w:author="MCC160" w:date="2022-11-01T15:27:00Z">
              <w:tcPr>
                <w:tcW w:w="565" w:type="dxa"/>
                <w:tcBorders>
                  <w:top w:val="nil"/>
                  <w:left w:val="single" w:sz="4" w:space="0" w:color="auto"/>
                  <w:bottom w:val="single" w:sz="4" w:space="0" w:color="auto"/>
                  <w:right w:val="single" w:sz="4" w:space="0" w:color="auto"/>
                </w:tcBorders>
              </w:tcPr>
            </w:tcPrChange>
          </w:tcPr>
          <w:p w14:paraId="4D8C6A66"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1920" w:author="MCC160" w:date="2022-11-01T15:27:00Z">
              <w:tcPr>
                <w:tcW w:w="850" w:type="dxa"/>
                <w:tcBorders>
                  <w:top w:val="nil"/>
                  <w:left w:val="single" w:sz="4" w:space="0" w:color="auto"/>
                  <w:bottom w:val="single" w:sz="4" w:space="0" w:color="auto"/>
                  <w:right w:val="single" w:sz="4" w:space="0" w:color="auto"/>
                </w:tcBorders>
              </w:tcPr>
            </w:tcPrChange>
          </w:tcPr>
          <w:p w14:paraId="1EDAA0B3" w14:textId="77777777" w:rsidR="00EB676A" w:rsidRPr="00424E59" w:rsidRDefault="00EB676A" w:rsidP="00BC3F8D">
            <w:pPr>
              <w:keepNext/>
              <w:keepLines/>
              <w:spacing w:after="0"/>
              <w:jc w:val="center"/>
              <w:rPr>
                <w:rFonts w:ascii="Arial" w:hAnsi="Arial"/>
                <w:b/>
                <w:sz w:val="18"/>
              </w:rPr>
            </w:pPr>
          </w:p>
        </w:tc>
      </w:tr>
      <w:tr w:rsidR="00EB676A" w:rsidRPr="00424E59" w14:paraId="774B15DE"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21"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5BB0EBC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Change w:id="1922"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04E96361" w14:textId="77777777" w:rsidR="008D04C1" w:rsidRPr="00424E59" w:rsidRDefault="008D04C1" w:rsidP="00BC3F8D">
            <w:pPr>
              <w:keepNext/>
              <w:keepLines/>
              <w:spacing w:after="0"/>
              <w:rPr>
                <w:ins w:id="1923" w:author="MCC160" w:date="2022-11-16T22:40:00Z"/>
                <w:rFonts w:ascii="Arial" w:hAnsi="Arial"/>
                <w:sz w:val="18"/>
                <w:rPrChange w:id="1924" w:author="MCC160" w:date="2022-11-16T22:40:00Z">
                  <w:rPr>
                    <w:ins w:id="1925" w:author="MCC160" w:date="2022-11-16T22:40:00Z"/>
                    <w:rFonts w:ascii="Arial" w:hAnsi="Arial"/>
                    <w:sz w:val="18"/>
                  </w:rPr>
                </w:rPrChange>
              </w:rPr>
            </w:pPr>
            <w:ins w:id="1926" w:author="MCC160" w:date="2022-11-16T22:40:00Z">
              <w:r w:rsidRPr="00424E59">
                <w:rPr>
                  <w:rFonts w:ascii="Arial" w:hAnsi="Arial"/>
                  <w:sz w:val="18"/>
                  <w:rPrChange w:id="1927" w:author="MCC160" w:date="2022-11-16T22:40:00Z">
                    <w:rPr>
                      <w:rFonts w:ascii="Arial" w:hAnsi="Arial"/>
                      <w:sz w:val="18"/>
                    </w:rPr>
                  </w:rPrChange>
                </w:rPr>
                <w:t>Make the UE (MCPTT User) request the establishment of an first-to-answer call with targeted users B and C.</w:t>
              </w:r>
            </w:ins>
          </w:p>
          <w:p w14:paraId="2D52D0B8" w14:textId="03E676FB" w:rsidR="00EB676A" w:rsidRPr="00424E59" w:rsidDel="008D04C1" w:rsidRDefault="00EB676A" w:rsidP="00BC3F8D">
            <w:pPr>
              <w:keepNext/>
              <w:keepLines/>
              <w:spacing w:after="0"/>
              <w:rPr>
                <w:del w:id="1928" w:author="MCC160" w:date="2022-11-16T22:40:00Z"/>
                <w:rFonts w:ascii="Arial" w:hAnsi="Arial"/>
                <w:sz w:val="18"/>
              </w:rPr>
            </w:pPr>
            <w:del w:id="1929" w:author="MCC160" w:date="2022-11-16T22:40:00Z">
              <w:r w:rsidRPr="00424E59" w:rsidDel="008D04C1">
                <w:rPr>
                  <w:rFonts w:ascii="Arial" w:hAnsi="Arial"/>
                  <w:sz w:val="18"/>
                  <w:rPrChange w:id="1930" w:author="MCC160" w:date="2022-11-16T22:40:00Z">
                    <w:rPr>
                      <w:rFonts w:ascii="Arial" w:hAnsi="Arial"/>
                      <w:sz w:val="18"/>
                    </w:rPr>
                  </w:rPrChange>
                </w:rPr>
                <w:delText xml:space="preserve">Make the UE (MCPTT User) request the establishment of an MCPTT first-to-answer </w:delText>
              </w:r>
              <w:r w:rsidRPr="00424E59" w:rsidDel="008D04C1">
                <w:rPr>
                  <w:rFonts w:ascii="Arial" w:hAnsi="Arial"/>
                  <w:sz w:val="18"/>
                  <w:lang w:eastAsia="ko-KR"/>
                  <w:rPrChange w:id="1931" w:author="MCC160" w:date="2022-11-16T22:40:00Z">
                    <w:rPr>
                      <w:rFonts w:ascii="Arial" w:hAnsi="Arial"/>
                      <w:sz w:val="18"/>
                      <w:lang w:eastAsia="ko-KR"/>
                    </w:rPr>
                  </w:rPrChange>
                </w:rPr>
                <w:delText>c</w:delText>
              </w:r>
              <w:r w:rsidRPr="00424E59" w:rsidDel="008D04C1">
                <w:rPr>
                  <w:rFonts w:ascii="Arial" w:hAnsi="Arial"/>
                  <w:sz w:val="18"/>
                  <w:rPrChange w:id="1932" w:author="MCC160" w:date="2022-11-16T22:40:00Z">
                    <w:rPr>
                      <w:rFonts w:ascii="Arial" w:hAnsi="Arial"/>
                      <w:sz w:val="18"/>
                    </w:rPr>
                  </w:rPrChange>
                </w:rPr>
                <w:delText>all with targeted users B and C.</w:delText>
              </w:r>
            </w:del>
          </w:p>
          <w:p w14:paraId="5D1DF3FD"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933"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6126263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934"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0F9629F6"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935"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0ED48B8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936"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0AF86BC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rsidDel="00615E53" w14:paraId="5FA9F72F" w14:textId="61D29365" w:rsidTr="00615E53">
        <w:trPr>
          <w:del w:id="1937" w:author="MCC160" w:date="2022-11-01T15:27:00Z"/>
        </w:trPr>
        <w:tc>
          <w:tcPr>
            <w:tcW w:w="533" w:type="dxa"/>
            <w:tcBorders>
              <w:top w:val="single" w:sz="4" w:space="0" w:color="auto"/>
              <w:left w:val="single" w:sz="4" w:space="0" w:color="auto"/>
              <w:bottom w:val="single" w:sz="4" w:space="0" w:color="auto"/>
              <w:right w:val="single" w:sz="4" w:space="0" w:color="auto"/>
            </w:tcBorders>
            <w:hideMark/>
            <w:tcPrChange w:id="1938"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1692D36C" w14:textId="55865D7A" w:rsidR="00EB676A" w:rsidRPr="00424E59" w:rsidDel="00615E53" w:rsidRDefault="00EB676A" w:rsidP="00BC3F8D">
            <w:pPr>
              <w:keepNext/>
              <w:keepLines/>
              <w:spacing w:after="0"/>
              <w:jc w:val="center"/>
              <w:rPr>
                <w:del w:id="1939" w:author="MCC160" w:date="2022-11-01T15:27:00Z"/>
                <w:rFonts w:ascii="Arial" w:hAnsi="Arial"/>
                <w:sz w:val="18"/>
              </w:rPr>
            </w:pPr>
            <w:del w:id="1940" w:author="MCC160" w:date="2022-11-01T15:27:00Z">
              <w:r w:rsidRPr="00424E59" w:rsidDel="00615E53">
                <w:rPr>
                  <w:rFonts w:ascii="Arial" w:hAnsi="Arial"/>
                  <w:sz w:val="18"/>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1941"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19C58DC2" w14:textId="23CED83C" w:rsidR="00EB676A" w:rsidRPr="00424E59" w:rsidDel="00615E53" w:rsidRDefault="00EB676A" w:rsidP="00BC3F8D">
            <w:pPr>
              <w:keepNext/>
              <w:keepLines/>
              <w:spacing w:after="0"/>
              <w:rPr>
                <w:del w:id="1942" w:author="MCC160" w:date="2022-11-01T15:27:00Z"/>
                <w:rFonts w:ascii="Arial" w:hAnsi="Arial"/>
                <w:sz w:val="18"/>
              </w:rPr>
            </w:pPr>
            <w:del w:id="1943" w:author="MCC160" w:date="2022-11-01T15:27:00Z">
              <w:r w:rsidRPr="00424E59" w:rsidDel="00615E53">
                <w:rPr>
                  <w:rFonts w:ascii="Arial" w:hAnsi="Arial"/>
                  <w:sz w:val="18"/>
                </w:rPr>
                <w:delText xml:space="preserve">EXCEPTION: Step 2a1 describes behaviour that </w:delText>
              </w:r>
              <w:r w:rsidRPr="00424E59" w:rsidDel="00615E53">
                <w:rPr>
                  <w:rFonts w:ascii="Arial" w:hAnsi="Arial"/>
                  <w:color w:val="000000"/>
                  <w:sz w:val="18"/>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1944"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4ADC15CE" w14:textId="25A82DE5" w:rsidR="00EB676A" w:rsidRPr="00424E59" w:rsidDel="00615E53" w:rsidRDefault="00EB676A" w:rsidP="00BC3F8D">
            <w:pPr>
              <w:keepNext/>
              <w:keepLines/>
              <w:spacing w:after="0"/>
              <w:jc w:val="center"/>
              <w:rPr>
                <w:del w:id="1945" w:author="MCC160" w:date="2022-11-01T15:27:00Z"/>
                <w:rFonts w:ascii="Arial" w:hAnsi="Arial"/>
                <w:sz w:val="18"/>
              </w:rPr>
            </w:pPr>
            <w:del w:id="1946" w:author="MCC160" w:date="2022-11-01T15:27:00Z">
              <w:r w:rsidRPr="00424E59" w:rsidDel="00615E53">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1947"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83D60DD" w14:textId="47DFC3B3" w:rsidR="00EB676A" w:rsidRPr="00424E59" w:rsidDel="00615E53" w:rsidRDefault="00EB676A" w:rsidP="00BC3F8D">
            <w:pPr>
              <w:keepNext/>
              <w:keepLines/>
              <w:spacing w:after="0"/>
              <w:rPr>
                <w:del w:id="1948" w:author="MCC160" w:date="2022-11-01T15:27:00Z"/>
                <w:rFonts w:ascii="Arial" w:hAnsi="Arial"/>
                <w:sz w:val="18"/>
              </w:rPr>
            </w:pPr>
            <w:del w:id="1949" w:author="MCC160" w:date="2022-11-01T15:27:00Z">
              <w:r w:rsidRPr="00424E59" w:rsidDel="00615E53">
                <w:rPr>
                  <w:rFonts w:ascii="Arial" w:hAnsi="Arial"/>
                  <w:sz w:val="18"/>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1950"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65BA071A" w14:textId="7C141E51" w:rsidR="00EB676A" w:rsidRPr="00424E59" w:rsidDel="00615E53" w:rsidRDefault="00EB676A" w:rsidP="00BC3F8D">
            <w:pPr>
              <w:keepNext/>
              <w:keepLines/>
              <w:spacing w:after="0"/>
              <w:jc w:val="center"/>
              <w:rPr>
                <w:del w:id="1951" w:author="MCC160" w:date="2022-11-01T15:27:00Z"/>
                <w:rFonts w:ascii="Arial" w:hAnsi="Arial"/>
                <w:sz w:val="18"/>
              </w:rPr>
            </w:pPr>
            <w:del w:id="1952" w:author="MCC160" w:date="2022-11-01T15:27:00Z">
              <w:r w:rsidRPr="00424E59" w:rsidDel="00615E53">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953"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CAF645C" w14:textId="53B85646" w:rsidR="00EB676A" w:rsidRPr="00424E59" w:rsidDel="00615E53" w:rsidRDefault="00EB676A" w:rsidP="00BC3F8D">
            <w:pPr>
              <w:keepNext/>
              <w:keepLines/>
              <w:spacing w:after="0"/>
              <w:jc w:val="center"/>
              <w:rPr>
                <w:del w:id="1954" w:author="MCC160" w:date="2022-11-01T15:27:00Z"/>
                <w:rFonts w:ascii="Arial" w:hAnsi="Arial"/>
                <w:sz w:val="18"/>
              </w:rPr>
            </w:pPr>
            <w:del w:id="1955" w:author="MCC160" w:date="2022-11-01T15:27:00Z">
              <w:r w:rsidRPr="00424E59" w:rsidDel="00615E53">
                <w:rPr>
                  <w:rFonts w:ascii="Arial" w:hAnsi="Arial"/>
                  <w:sz w:val="18"/>
                </w:rPr>
                <w:delText>-</w:delText>
              </w:r>
            </w:del>
          </w:p>
        </w:tc>
      </w:tr>
      <w:tr w:rsidR="00EB676A" w:rsidRPr="00424E59" w14:paraId="379F75FB"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56"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167CB72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del w:id="1957" w:author="MCC160" w:date="2022-11-01T15:21:00Z">
              <w:r w:rsidRPr="00424E59" w:rsidDel="00C22C32">
                <w:rPr>
                  <w:rFonts w:ascii="Arial" w:hAnsi="Arial"/>
                  <w:sz w:val="18"/>
                </w:rPr>
                <w:delText>a1</w:delText>
              </w:r>
            </w:del>
          </w:p>
        </w:tc>
        <w:tc>
          <w:tcPr>
            <w:tcW w:w="3967" w:type="dxa"/>
            <w:tcBorders>
              <w:top w:val="single" w:sz="4" w:space="0" w:color="auto"/>
              <w:left w:val="single" w:sz="4" w:space="0" w:color="auto"/>
              <w:bottom w:val="single" w:sz="4" w:space="0" w:color="auto"/>
              <w:right w:val="single" w:sz="4" w:space="0" w:color="auto"/>
            </w:tcBorders>
            <w:hideMark/>
            <w:tcPrChange w:id="1958"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498ABD97" w14:textId="513F1D77" w:rsidR="00EB676A" w:rsidRPr="00424E59" w:rsidRDefault="00EB676A" w:rsidP="00BC3F8D">
            <w:pPr>
              <w:keepNext/>
              <w:keepLines/>
              <w:spacing w:after="0"/>
              <w:rPr>
                <w:rFonts w:ascii="Arial" w:hAnsi="Arial"/>
                <w:sz w:val="18"/>
              </w:rPr>
            </w:pPr>
            <w:del w:id="1959" w:author="MCC160" w:date="2022-11-01T15:21:00Z">
              <w:r w:rsidRPr="00424E59" w:rsidDel="00C22C32">
                <w:rPr>
                  <w:rFonts w:ascii="Arial" w:hAnsi="Arial"/>
                  <w:color w:val="000000"/>
                  <w:sz w:val="18"/>
                </w:rPr>
                <w:delText>IF in RRC_IDLE state, t</w:delText>
              </w:r>
              <w:r w:rsidRPr="00424E59" w:rsidDel="00C22C32">
                <w:rPr>
                  <w:rFonts w:ascii="Arial" w:hAnsi="Arial"/>
                  <w:sz w:val="18"/>
                </w:rPr>
                <w:delText xml:space="preserve">he </w:delText>
              </w:r>
            </w:del>
            <w:ins w:id="1960" w:author="MCC160" w:date="2022-11-01T15:21:00Z">
              <w:r w:rsidR="00C22C32" w:rsidRPr="00424E59">
                <w:rPr>
                  <w:rFonts w:ascii="Arial" w:hAnsi="Arial"/>
                  <w:sz w:val="18"/>
                </w:rPr>
                <w:t xml:space="preserve">The </w:t>
              </w:r>
            </w:ins>
            <w:r w:rsidRPr="00424E59">
              <w:rPr>
                <w:rFonts w:ascii="Arial" w:hAnsi="Arial"/>
                <w:sz w:val="18"/>
              </w:rPr>
              <w:t>E-UTRA/EPC actions which are related to the MCPTT call establishment described in clause 5.4.3 'Generic Test Procedure for MCX CO communication in E-UTRA' take place.</w:t>
            </w:r>
          </w:p>
        </w:tc>
        <w:tc>
          <w:tcPr>
            <w:tcW w:w="708" w:type="dxa"/>
            <w:tcBorders>
              <w:top w:val="single" w:sz="4" w:space="0" w:color="auto"/>
              <w:left w:val="single" w:sz="4" w:space="0" w:color="auto"/>
              <w:bottom w:val="single" w:sz="4" w:space="0" w:color="auto"/>
              <w:right w:val="single" w:sz="4" w:space="0" w:color="auto"/>
            </w:tcBorders>
            <w:hideMark/>
            <w:tcPrChange w:id="1961"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6A9817B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962"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67D24A07"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963"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096ECF2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964"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7B0CDDA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80F8223"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65"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7B7DE7D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Change w:id="1966"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2833EBCA" w14:textId="3BC2D1DF" w:rsidR="00EB676A" w:rsidRPr="00424E59" w:rsidRDefault="00EB676A" w:rsidP="00BC3F8D">
            <w:pPr>
              <w:keepNext/>
              <w:keepLines/>
              <w:spacing w:after="0"/>
              <w:rPr>
                <w:rFonts w:ascii="Arial" w:hAnsi="Arial"/>
                <w:sz w:val="18"/>
              </w:rPr>
            </w:pPr>
            <w:r w:rsidRPr="00424E59">
              <w:rPr>
                <w:rFonts w:ascii="Arial" w:hAnsi="Arial"/>
                <w:sz w:val="18"/>
              </w:rPr>
              <w:t xml:space="preserve">Check: Does the UE (MCPTT </w:t>
            </w:r>
            <w:del w:id="1967" w:author="MCC160" w:date="2022-11-16T22:40:00Z">
              <w:r w:rsidRPr="00424E59" w:rsidDel="008D04C1">
                <w:rPr>
                  <w:rFonts w:ascii="Arial" w:hAnsi="Arial"/>
                  <w:sz w:val="18"/>
                  <w:rPrChange w:id="1968" w:author="MCC160" w:date="2022-11-16T22:40:00Z">
                    <w:rPr>
                      <w:rFonts w:ascii="Arial" w:hAnsi="Arial"/>
                      <w:sz w:val="18"/>
                    </w:rPr>
                  </w:rPrChange>
                </w:rPr>
                <w:delText>C</w:delText>
              </w:r>
            </w:del>
            <w:ins w:id="1969" w:author="MCC160" w:date="2022-11-16T22:40:00Z">
              <w:r w:rsidR="008D04C1" w:rsidRPr="00424E59">
                <w:rPr>
                  <w:rFonts w:ascii="Arial" w:hAnsi="Arial"/>
                  <w:sz w:val="18"/>
                  <w:rPrChange w:id="1970" w:author="MCC160" w:date="2022-11-16T22:40:00Z">
                    <w:rPr>
                      <w:rFonts w:ascii="Arial" w:hAnsi="Arial"/>
                      <w:sz w:val="18"/>
                    </w:rPr>
                  </w:rPrChange>
                </w:rPr>
                <w:t>c</w:t>
              </w:r>
            </w:ins>
            <w:r w:rsidRPr="00424E59">
              <w:rPr>
                <w:rFonts w:ascii="Arial" w:hAnsi="Arial"/>
                <w:sz w:val="18"/>
              </w:rPr>
              <w:t>lient) send a SIP INVITE requesting the establishment of an MCPTT first-to-answer call providing a MIME resource-lists body with the MCPTT IDs of the potential target MCPTT users?</w:t>
            </w:r>
          </w:p>
        </w:tc>
        <w:tc>
          <w:tcPr>
            <w:tcW w:w="708" w:type="dxa"/>
            <w:tcBorders>
              <w:top w:val="single" w:sz="4" w:space="0" w:color="auto"/>
              <w:left w:val="single" w:sz="4" w:space="0" w:color="auto"/>
              <w:bottom w:val="single" w:sz="4" w:space="0" w:color="auto"/>
              <w:right w:val="single" w:sz="4" w:space="0" w:color="auto"/>
            </w:tcBorders>
            <w:hideMark/>
            <w:tcPrChange w:id="1971"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6AE95F5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1972"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15FBD7AA" w14:textId="77777777" w:rsidR="00EB676A" w:rsidRPr="00424E59" w:rsidRDefault="00EB676A" w:rsidP="00BC3F8D">
            <w:pPr>
              <w:keepNext/>
              <w:keepLines/>
              <w:spacing w:after="0"/>
              <w:rPr>
                <w:rFonts w:ascii="Arial" w:hAnsi="Arial"/>
                <w:sz w:val="18"/>
              </w:rPr>
            </w:pPr>
            <w:r w:rsidRPr="00424E59">
              <w:rPr>
                <w:rFonts w:ascii="Arial" w:hAnsi="Arial"/>
                <w:sz w:val="18"/>
              </w:rPr>
              <w:t>SIP INVITE</w:t>
            </w:r>
          </w:p>
        </w:tc>
        <w:tc>
          <w:tcPr>
            <w:tcW w:w="565" w:type="dxa"/>
            <w:tcBorders>
              <w:top w:val="single" w:sz="4" w:space="0" w:color="auto"/>
              <w:left w:val="single" w:sz="4" w:space="0" w:color="auto"/>
              <w:bottom w:val="single" w:sz="4" w:space="0" w:color="auto"/>
              <w:right w:val="single" w:sz="4" w:space="0" w:color="auto"/>
            </w:tcBorders>
            <w:hideMark/>
            <w:tcPrChange w:id="1973"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98D51D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974"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3D88E6E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1297D0AD"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75"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16005E7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Change w:id="1976"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2734EEB2" w14:textId="76860BBA" w:rsidR="00EB676A" w:rsidRPr="00424E59" w:rsidRDefault="00EB676A" w:rsidP="00BC3F8D">
            <w:pPr>
              <w:keepNext/>
              <w:keepLines/>
              <w:spacing w:after="0"/>
              <w:rPr>
                <w:rFonts w:ascii="Arial" w:hAnsi="Arial"/>
                <w:sz w:val="18"/>
              </w:rPr>
            </w:pPr>
            <w:r w:rsidRPr="00424E59">
              <w:rPr>
                <w:rFonts w:ascii="Arial" w:hAnsi="Arial"/>
                <w:sz w:val="18"/>
              </w:rPr>
              <w:t>The SS</w:t>
            </w:r>
            <w:ins w:id="1977" w:author="MCC160" w:date="2022-11-16T22:41:00Z">
              <w:r w:rsidR="008D04C1" w:rsidRPr="00424E59">
                <w:rPr>
                  <w:rFonts w:ascii="Arial" w:hAnsi="Arial"/>
                  <w:sz w:val="18"/>
                </w:rPr>
                <w:t xml:space="preserve"> </w:t>
              </w:r>
              <w:r w:rsidR="008D04C1" w:rsidRPr="00424E59">
                <w:rPr>
                  <w:rFonts w:ascii="Arial" w:hAnsi="Arial"/>
                  <w:sz w:val="18"/>
                  <w:rPrChange w:id="1978" w:author="MCC160" w:date="2022-11-16T22:41:00Z">
                    <w:rPr>
                      <w:rFonts w:ascii="Arial" w:hAnsi="Arial"/>
                      <w:sz w:val="18"/>
                    </w:rPr>
                  </w:rPrChange>
                </w:rPr>
                <w:t>(MCPTT server)</w:t>
              </w:r>
            </w:ins>
            <w:r w:rsidRPr="00424E59">
              <w:rPr>
                <w:rFonts w:ascii="Arial" w:hAnsi="Arial"/>
                <w:sz w:val="18"/>
              </w:rPr>
              <w:t xml:space="preserve"> sends SIP 100 Trying.</w:t>
            </w:r>
          </w:p>
        </w:tc>
        <w:tc>
          <w:tcPr>
            <w:tcW w:w="708" w:type="dxa"/>
            <w:tcBorders>
              <w:top w:val="single" w:sz="4" w:space="0" w:color="auto"/>
              <w:left w:val="single" w:sz="4" w:space="0" w:color="auto"/>
              <w:bottom w:val="single" w:sz="4" w:space="0" w:color="auto"/>
              <w:right w:val="single" w:sz="4" w:space="0" w:color="auto"/>
            </w:tcBorders>
            <w:hideMark/>
            <w:tcPrChange w:id="1979"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34B5F8F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1980"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441D989D" w14:textId="77777777" w:rsidR="00EB676A" w:rsidRPr="00424E59" w:rsidRDefault="00EB676A" w:rsidP="00BC3F8D">
            <w:pPr>
              <w:keepNext/>
              <w:keepLines/>
              <w:spacing w:after="0"/>
              <w:rPr>
                <w:rFonts w:ascii="Arial" w:hAnsi="Arial"/>
                <w:sz w:val="18"/>
              </w:rPr>
            </w:pPr>
            <w:r w:rsidRPr="00424E59">
              <w:rPr>
                <w:rFonts w:ascii="Arial" w:hAnsi="Arial"/>
                <w:sz w:val="18"/>
              </w:rPr>
              <w:t>SIP 100 (Trying)</w:t>
            </w:r>
          </w:p>
        </w:tc>
        <w:tc>
          <w:tcPr>
            <w:tcW w:w="565" w:type="dxa"/>
            <w:tcBorders>
              <w:top w:val="single" w:sz="4" w:space="0" w:color="auto"/>
              <w:left w:val="single" w:sz="4" w:space="0" w:color="auto"/>
              <w:bottom w:val="single" w:sz="4" w:space="0" w:color="auto"/>
              <w:right w:val="single" w:sz="4" w:space="0" w:color="auto"/>
            </w:tcBorders>
            <w:hideMark/>
            <w:tcPrChange w:id="1981"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3E749A4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982"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1A50389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AC22716"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83"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652D2BD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Change w:id="1984"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10F73996" w14:textId="5141EC0A" w:rsidR="00EB676A" w:rsidRPr="00424E59" w:rsidRDefault="00EB676A" w:rsidP="00BC3F8D">
            <w:pPr>
              <w:keepNext/>
              <w:keepLines/>
              <w:spacing w:after="0"/>
              <w:rPr>
                <w:rFonts w:ascii="Arial" w:hAnsi="Arial"/>
                <w:sz w:val="18"/>
              </w:rPr>
            </w:pPr>
            <w:r w:rsidRPr="00424E59">
              <w:rPr>
                <w:rFonts w:ascii="Arial" w:hAnsi="Arial"/>
                <w:sz w:val="18"/>
              </w:rPr>
              <w:t>The SS</w:t>
            </w:r>
            <w:ins w:id="1985" w:author="MCC160" w:date="2022-11-16T22:41:00Z">
              <w:r w:rsidR="008D04C1" w:rsidRPr="00424E59">
                <w:rPr>
                  <w:rFonts w:ascii="Arial" w:hAnsi="Arial"/>
                  <w:sz w:val="18"/>
                </w:rPr>
                <w:t xml:space="preserve"> </w:t>
              </w:r>
              <w:r w:rsidR="008D04C1" w:rsidRPr="00424E59">
                <w:rPr>
                  <w:rFonts w:ascii="Arial" w:hAnsi="Arial"/>
                  <w:sz w:val="18"/>
                  <w:rPrChange w:id="1986" w:author="MCC160" w:date="2022-11-16T22:41:00Z">
                    <w:rPr>
                      <w:rFonts w:ascii="Arial" w:hAnsi="Arial"/>
                      <w:sz w:val="18"/>
                    </w:rPr>
                  </w:rPrChange>
                </w:rPr>
                <w:t>(MCPTT server)</w:t>
              </w:r>
            </w:ins>
            <w:r w:rsidRPr="00424E59">
              <w:rPr>
                <w:rFonts w:ascii="Arial" w:hAnsi="Arial"/>
                <w:sz w:val="18"/>
              </w:rPr>
              <w:t xml:space="preserve"> sends SIP</w:t>
            </w:r>
            <w:r w:rsidRPr="00424E59">
              <w:rPr>
                <w:rFonts w:ascii="Arial" w:hAnsi="Arial"/>
                <w:sz w:val="18"/>
                <w:lang w:eastAsia="ko-KR"/>
              </w:rPr>
              <w:t xml:space="preserve"> 183 (Session Progress).</w:t>
            </w:r>
          </w:p>
        </w:tc>
        <w:tc>
          <w:tcPr>
            <w:tcW w:w="708" w:type="dxa"/>
            <w:tcBorders>
              <w:top w:val="single" w:sz="4" w:space="0" w:color="auto"/>
              <w:left w:val="single" w:sz="4" w:space="0" w:color="auto"/>
              <w:bottom w:val="single" w:sz="4" w:space="0" w:color="auto"/>
              <w:right w:val="single" w:sz="4" w:space="0" w:color="auto"/>
            </w:tcBorders>
            <w:hideMark/>
            <w:tcPrChange w:id="1987"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7768F39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1988"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1056390F" w14:textId="77777777" w:rsidR="00EB676A" w:rsidRPr="00424E59" w:rsidRDefault="00EB676A" w:rsidP="00BC3F8D">
            <w:pPr>
              <w:keepNext/>
              <w:keepLines/>
              <w:spacing w:after="0"/>
              <w:rPr>
                <w:rFonts w:ascii="Arial" w:hAnsi="Arial"/>
                <w:sz w:val="18"/>
              </w:rPr>
            </w:pPr>
            <w:r w:rsidRPr="00424E59">
              <w:rPr>
                <w:rFonts w:ascii="Arial" w:hAnsi="Arial"/>
                <w:sz w:val="18"/>
              </w:rPr>
              <w:t>SIP 183 (Session Progress)</w:t>
            </w:r>
          </w:p>
        </w:tc>
        <w:tc>
          <w:tcPr>
            <w:tcW w:w="565" w:type="dxa"/>
            <w:tcBorders>
              <w:top w:val="single" w:sz="4" w:space="0" w:color="auto"/>
              <w:left w:val="single" w:sz="4" w:space="0" w:color="auto"/>
              <w:bottom w:val="single" w:sz="4" w:space="0" w:color="auto"/>
              <w:right w:val="single" w:sz="4" w:space="0" w:color="auto"/>
            </w:tcBorders>
            <w:hideMark/>
            <w:tcPrChange w:id="1989"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56D7AD5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990"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B20F77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E0C6D78"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91"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756239D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Change w:id="1992"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545154C1" w14:textId="77777777" w:rsidR="00EB676A" w:rsidRPr="00424E59" w:rsidRDefault="00EB676A" w:rsidP="00BC3F8D">
            <w:pPr>
              <w:keepNext/>
              <w:keepLines/>
              <w:spacing w:after="0"/>
              <w:rPr>
                <w:rFonts w:ascii="Arial" w:hAnsi="Arial"/>
                <w:sz w:val="18"/>
              </w:rPr>
            </w:pPr>
            <w:r w:rsidRPr="00424E59">
              <w:rPr>
                <w:rFonts w:ascii="Arial" w:hAnsi="Arial"/>
                <w:sz w:val="18"/>
              </w:rPr>
              <w:t>The SS (MCPTT server) responds with a SIP 200 (OK) including a MIKEY-SAKKE I_MESSAGE.</w:t>
            </w:r>
          </w:p>
          <w:p w14:paraId="4F2D48C1" w14:textId="77777777" w:rsidR="00EB676A" w:rsidRPr="00424E59" w:rsidRDefault="00EB676A" w:rsidP="00BC3F8D">
            <w:pPr>
              <w:keepNext/>
              <w:keepLines/>
              <w:spacing w:after="0"/>
              <w:rPr>
                <w:rFonts w:ascii="Arial" w:hAnsi="Arial"/>
                <w:sz w:val="18"/>
              </w:rPr>
            </w:pPr>
            <w:r w:rsidRPr="00424E59">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Change w:id="1993"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174CE96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1994"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CA22333" w14:textId="77777777" w:rsidR="00EB676A" w:rsidRPr="00424E59" w:rsidRDefault="00EB676A" w:rsidP="00BC3F8D">
            <w:pPr>
              <w:keepNext/>
              <w:keepLines/>
              <w:spacing w:after="0"/>
              <w:rPr>
                <w:rFonts w:ascii="Arial" w:hAnsi="Arial"/>
                <w:sz w:val="18"/>
              </w:rPr>
            </w:pPr>
            <w:r w:rsidRPr="00424E59">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Change w:id="1995"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32D4A1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996"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B81650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A54E001" w14:textId="77777777" w:rsidTr="00615E53">
        <w:tc>
          <w:tcPr>
            <w:tcW w:w="533" w:type="dxa"/>
            <w:tcBorders>
              <w:top w:val="single" w:sz="4" w:space="0" w:color="auto"/>
              <w:left w:val="single" w:sz="4" w:space="0" w:color="auto"/>
              <w:bottom w:val="single" w:sz="4" w:space="0" w:color="auto"/>
              <w:right w:val="single" w:sz="4" w:space="0" w:color="auto"/>
            </w:tcBorders>
            <w:hideMark/>
            <w:tcPrChange w:id="1997"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5DD05E7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Change w:id="1998"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1DC5258B" w14:textId="77777777" w:rsidR="00EB676A" w:rsidRPr="00424E59" w:rsidRDefault="00EB676A" w:rsidP="00BC3F8D">
            <w:pPr>
              <w:keepNext/>
              <w:keepLines/>
              <w:spacing w:after="0"/>
              <w:rPr>
                <w:rFonts w:ascii="Arial" w:hAnsi="Arial"/>
                <w:sz w:val="18"/>
              </w:rPr>
            </w:pPr>
            <w:r w:rsidRPr="00424E59">
              <w:rPr>
                <w:rFonts w:ascii="Arial" w:hAnsi="Arial"/>
                <w:sz w:val="18"/>
              </w:rPr>
              <w:t>The UE (MCPTT client) sends a SIP ACK in response to the SIP 200 (OK).</w:t>
            </w:r>
          </w:p>
        </w:tc>
        <w:tc>
          <w:tcPr>
            <w:tcW w:w="708" w:type="dxa"/>
            <w:tcBorders>
              <w:top w:val="single" w:sz="4" w:space="0" w:color="auto"/>
              <w:left w:val="single" w:sz="4" w:space="0" w:color="auto"/>
              <w:bottom w:val="single" w:sz="4" w:space="0" w:color="auto"/>
              <w:right w:val="single" w:sz="4" w:space="0" w:color="auto"/>
            </w:tcBorders>
            <w:hideMark/>
            <w:tcPrChange w:id="1999"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2F3E1A5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2000"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C846093" w14:textId="77777777" w:rsidR="00EB676A" w:rsidRPr="00424E59" w:rsidRDefault="00EB676A" w:rsidP="00BC3F8D">
            <w:pPr>
              <w:keepNext/>
              <w:keepLines/>
              <w:spacing w:after="0"/>
              <w:rPr>
                <w:rFonts w:ascii="Arial" w:hAnsi="Arial"/>
                <w:sz w:val="18"/>
              </w:rPr>
            </w:pPr>
            <w:r w:rsidRPr="00424E59">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Change w:id="2001"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D79EEB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02"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49C80AD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7A8D09D"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03"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4522508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Change w:id="2004"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018B4409" w14:textId="77777777" w:rsidR="008D04C1" w:rsidRPr="00424E59" w:rsidRDefault="008D04C1" w:rsidP="00BC3F8D">
            <w:pPr>
              <w:keepNext/>
              <w:keepLines/>
              <w:spacing w:after="0"/>
              <w:rPr>
                <w:ins w:id="2005" w:author="MCC160" w:date="2022-11-16T22:41:00Z"/>
                <w:rFonts w:ascii="Arial" w:hAnsi="Arial"/>
                <w:sz w:val="18"/>
                <w:rPrChange w:id="2006" w:author="MCC160" w:date="2022-11-16T22:42:00Z">
                  <w:rPr>
                    <w:ins w:id="2007" w:author="MCC160" w:date="2022-11-16T22:41:00Z"/>
                    <w:rFonts w:ascii="Arial" w:hAnsi="Arial"/>
                    <w:sz w:val="18"/>
                  </w:rPr>
                </w:rPrChange>
              </w:rPr>
            </w:pPr>
            <w:ins w:id="2008" w:author="MCC160" w:date="2022-11-16T22:41:00Z">
              <w:r w:rsidRPr="00424E59">
                <w:rPr>
                  <w:rFonts w:ascii="Arial" w:hAnsi="Arial"/>
                  <w:sz w:val="18"/>
                  <w:rPrChange w:id="2009" w:author="MCC160" w:date="2022-11-16T22:42:00Z">
                    <w:rPr>
                      <w:rFonts w:ascii="Arial" w:hAnsi="Arial"/>
                      <w:sz w:val="18"/>
                    </w:rPr>
                  </w:rPrChange>
                </w:rPr>
                <w:t>Check: Does the UE (MCPTT client) notify the user that the call has been established?</w:t>
              </w:r>
            </w:ins>
          </w:p>
          <w:p w14:paraId="5078B797" w14:textId="0A443847" w:rsidR="00EB676A" w:rsidRPr="00424E59" w:rsidDel="008D04C1" w:rsidRDefault="00EB676A" w:rsidP="00BC3F8D">
            <w:pPr>
              <w:keepNext/>
              <w:keepLines/>
              <w:spacing w:after="0"/>
              <w:rPr>
                <w:del w:id="2010" w:author="MCC160" w:date="2022-11-16T22:42:00Z"/>
                <w:rFonts w:ascii="Arial" w:hAnsi="Arial"/>
                <w:sz w:val="18"/>
              </w:rPr>
            </w:pPr>
            <w:del w:id="2011" w:author="MCC160" w:date="2022-11-16T22:42:00Z">
              <w:r w:rsidRPr="00424E59" w:rsidDel="008D04C1">
                <w:rPr>
                  <w:rFonts w:ascii="Arial" w:hAnsi="Arial"/>
                  <w:sz w:val="18"/>
                  <w:rPrChange w:id="2012" w:author="MCC160" w:date="2022-11-16T22:42:00Z">
                    <w:rPr>
                      <w:rFonts w:ascii="Arial" w:hAnsi="Arial"/>
                      <w:sz w:val="18"/>
                    </w:rPr>
                  </w:rPrChange>
                </w:rPr>
                <w:delText>Check: Does the UE (MCPTT Client) notify the User that the call was established?</w:delText>
              </w:r>
            </w:del>
          </w:p>
          <w:p w14:paraId="4228068E"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2013"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1490423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014"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D49F107"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015"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18B095B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2016"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496BCD1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1463E358"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17"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3257F34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7" w:type="dxa"/>
            <w:tcBorders>
              <w:top w:val="single" w:sz="4" w:space="0" w:color="auto"/>
              <w:left w:val="single" w:sz="4" w:space="0" w:color="auto"/>
              <w:bottom w:val="single" w:sz="4" w:space="0" w:color="auto"/>
              <w:right w:val="single" w:sz="4" w:space="0" w:color="auto"/>
            </w:tcBorders>
            <w:hideMark/>
            <w:tcPrChange w:id="2018"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731C8EE8" w14:textId="5D52BED8" w:rsidR="00EB676A" w:rsidRPr="00424E59" w:rsidRDefault="00EB676A" w:rsidP="00BC3F8D">
            <w:pPr>
              <w:keepNext/>
              <w:keepLines/>
              <w:spacing w:after="0"/>
              <w:rPr>
                <w:rFonts w:ascii="Arial" w:hAnsi="Arial"/>
                <w:sz w:val="18"/>
              </w:rPr>
            </w:pPr>
            <w:r w:rsidRPr="00424E59">
              <w:rPr>
                <w:rFonts w:ascii="Arial" w:hAnsi="Arial"/>
                <w:sz w:val="18"/>
              </w:rPr>
              <w:t>EXCEPTION: Step</w:t>
            </w:r>
            <w:del w:id="2019" w:author="MCC160" w:date="2022-11-01T14:49:00Z">
              <w:r w:rsidRPr="00424E59" w:rsidDel="007D453B">
                <w:rPr>
                  <w:rFonts w:ascii="Arial" w:hAnsi="Arial"/>
                  <w:sz w:val="18"/>
                </w:rPr>
                <w:delText>s</w:delText>
              </w:r>
            </w:del>
            <w:r w:rsidRPr="00424E59">
              <w:rPr>
                <w:rFonts w:ascii="Arial" w:hAnsi="Arial"/>
                <w:sz w:val="18"/>
              </w:rPr>
              <w:t xml:space="preserve"> 9a1 describes behaviour that depends on the UE implementation; the "lower case letter" identifies a step sequence that takes place if the UE requests implicit floor control in step 3</w:t>
            </w:r>
            <w:r w:rsidRPr="00424E59">
              <w:rPr>
                <w:rFonts w:ascii="Arial" w:eastAsia="SimSun" w:hAnsi="Arial"/>
                <w:sz w:val="18"/>
                <w:szCs w:val="24"/>
                <w:lang w:eastAsia="zh-CN"/>
              </w:rPr>
              <w:t>.</w:t>
            </w:r>
          </w:p>
        </w:tc>
        <w:tc>
          <w:tcPr>
            <w:tcW w:w="708" w:type="dxa"/>
            <w:tcBorders>
              <w:top w:val="single" w:sz="4" w:space="0" w:color="auto"/>
              <w:left w:val="single" w:sz="4" w:space="0" w:color="auto"/>
              <w:bottom w:val="single" w:sz="4" w:space="0" w:color="auto"/>
              <w:right w:val="single" w:sz="4" w:space="0" w:color="auto"/>
            </w:tcBorders>
            <w:hideMark/>
            <w:tcPrChange w:id="2020"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29A3494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021"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83DF689"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022"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C27E13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23"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0F93B4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390D23B"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24"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5715648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9a1</w:t>
            </w:r>
          </w:p>
        </w:tc>
        <w:tc>
          <w:tcPr>
            <w:tcW w:w="3967" w:type="dxa"/>
            <w:tcBorders>
              <w:top w:val="single" w:sz="4" w:space="0" w:color="auto"/>
              <w:left w:val="single" w:sz="4" w:space="0" w:color="auto"/>
              <w:bottom w:val="single" w:sz="4" w:space="0" w:color="auto"/>
              <w:right w:val="single" w:sz="4" w:space="0" w:color="auto"/>
            </w:tcBorders>
            <w:hideMark/>
            <w:tcPrChange w:id="2025"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6ABFA7A0" w14:textId="7E4D9B68" w:rsidR="00EB676A" w:rsidRPr="00424E59" w:rsidRDefault="00EB676A" w:rsidP="00BC3F8D">
            <w:pPr>
              <w:keepNext/>
              <w:keepLines/>
              <w:spacing w:after="0"/>
              <w:rPr>
                <w:rFonts w:ascii="Arial" w:hAnsi="Arial"/>
                <w:sz w:val="18"/>
              </w:rPr>
            </w:pPr>
            <w:r w:rsidRPr="00424E59">
              <w:rPr>
                <w:rFonts w:ascii="Arial" w:hAnsi="Arial"/>
                <w:sz w:val="18"/>
              </w:rPr>
              <w:t xml:space="preserve">The SS (MCPTT </w:t>
            </w:r>
            <w:del w:id="2026" w:author="MCC160" w:date="2022-11-16T22:42:00Z">
              <w:r w:rsidRPr="00424E59" w:rsidDel="008D04C1">
                <w:rPr>
                  <w:rFonts w:ascii="Arial" w:hAnsi="Arial"/>
                  <w:sz w:val="18"/>
                  <w:rPrChange w:id="2027" w:author="MCC160" w:date="2022-11-16T22:42:00Z">
                    <w:rPr>
                      <w:rFonts w:ascii="Arial" w:hAnsi="Arial"/>
                      <w:sz w:val="18"/>
                    </w:rPr>
                  </w:rPrChange>
                </w:rPr>
                <w:delText>S</w:delText>
              </w:r>
            </w:del>
            <w:ins w:id="2028" w:author="MCC160" w:date="2022-11-16T22:42:00Z">
              <w:r w:rsidR="008D04C1" w:rsidRPr="00424E59">
                <w:rPr>
                  <w:rFonts w:ascii="Arial" w:hAnsi="Arial"/>
                  <w:sz w:val="18"/>
                  <w:rPrChange w:id="2029" w:author="MCC160" w:date="2022-11-16T22:42:00Z">
                    <w:rPr>
                      <w:rFonts w:ascii="Arial" w:hAnsi="Arial"/>
                      <w:sz w:val="18"/>
                    </w:rPr>
                  </w:rPrChange>
                </w:rPr>
                <w:t>s</w:t>
              </w:r>
            </w:ins>
            <w:r w:rsidRPr="00424E59">
              <w:rPr>
                <w:rFonts w:ascii="Arial" w:hAnsi="Arial"/>
                <w:sz w:val="18"/>
              </w:rPr>
              <w:t>erver) sends a Floor Taken message with no acknowledgement required.</w:t>
            </w:r>
          </w:p>
        </w:tc>
        <w:tc>
          <w:tcPr>
            <w:tcW w:w="708" w:type="dxa"/>
            <w:tcBorders>
              <w:top w:val="single" w:sz="4" w:space="0" w:color="auto"/>
              <w:left w:val="single" w:sz="4" w:space="0" w:color="auto"/>
              <w:bottom w:val="single" w:sz="4" w:space="0" w:color="auto"/>
              <w:right w:val="single" w:sz="4" w:space="0" w:color="auto"/>
            </w:tcBorders>
            <w:hideMark/>
            <w:tcPrChange w:id="2030"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558E919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2031"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59755B33"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Change w:id="2032"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0638969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33"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43F5B0E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0F814426"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34"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25DDF76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Change w:id="2035"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34DCC8E1" w14:textId="77777777" w:rsidR="002D5883" w:rsidRPr="00424E59" w:rsidRDefault="002D5883" w:rsidP="00BC3F8D">
            <w:pPr>
              <w:keepNext/>
              <w:keepLines/>
              <w:spacing w:after="0"/>
              <w:rPr>
                <w:ins w:id="2036" w:author="MCC160" w:date="2022-11-16T22:42:00Z"/>
                <w:rFonts w:ascii="Arial" w:hAnsi="Arial"/>
                <w:sz w:val="18"/>
                <w:rPrChange w:id="2037" w:author="MCC160" w:date="2022-11-16T22:43:00Z">
                  <w:rPr>
                    <w:ins w:id="2038" w:author="MCC160" w:date="2022-11-16T22:42:00Z"/>
                    <w:rFonts w:ascii="Arial" w:hAnsi="Arial"/>
                    <w:sz w:val="18"/>
                  </w:rPr>
                </w:rPrChange>
              </w:rPr>
            </w:pPr>
            <w:ins w:id="2039" w:author="MCC160" w:date="2022-11-16T22:42:00Z">
              <w:r w:rsidRPr="00424E59">
                <w:rPr>
                  <w:rFonts w:ascii="Arial" w:hAnsi="Arial"/>
                  <w:sz w:val="18"/>
                  <w:rPrChange w:id="2040" w:author="MCC160" w:date="2022-11-16T22:43:00Z">
                    <w:rPr>
                      <w:rFonts w:ascii="Arial" w:hAnsi="Arial"/>
                      <w:sz w:val="18"/>
                    </w:rPr>
                  </w:rPrChange>
                </w:rPr>
                <w:t>Make the UE (MCPTT client) release the call.</w:t>
              </w:r>
            </w:ins>
          </w:p>
          <w:p w14:paraId="4F6804D3" w14:textId="55552F5A" w:rsidR="00EB676A" w:rsidRPr="00424E59" w:rsidDel="00552E8D" w:rsidRDefault="00EB676A" w:rsidP="00BC3F8D">
            <w:pPr>
              <w:keepNext/>
              <w:keepLines/>
              <w:spacing w:after="0"/>
              <w:rPr>
                <w:del w:id="2041" w:author="MCC160" w:date="2022-11-01T17:17:00Z"/>
                <w:rFonts w:ascii="Arial" w:hAnsi="Arial"/>
                <w:sz w:val="18"/>
              </w:rPr>
            </w:pPr>
            <w:del w:id="2042" w:author="MCC160" w:date="2022-11-01T17:17:00Z">
              <w:r w:rsidRPr="00424E59" w:rsidDel="00552E8D">
                <w:rPr>
                  <w:rFonts w:ascii="Arial" w:hAnsi="Arial"/>
                  <w:sz w:val="18"/>
                  <w:rPrChange w:id="2043" w:author="MCC160" w:date="2022-11-16T22:43:00Z">
                    <w:rPr>
                      <w:rFonts w:ascii="Arial" w:hAnsi="Arial"/>
                      <w:sz w:val="18"/>
                    </w:rPr>
                  </w:rPrChange>
                </w:rPr>
                <w:delText>Make the UE (MCPTT User) request termination of the MCPTT first-to-answer call.</w:delText>
              </w:r>
            </w:del>
          </w:p>
          <w:p w14:paraId="648E0285"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2044"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3703896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045"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1DBBDDA9"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046"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4B3365A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47"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0DD06A0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A88D9A6" w14:textId="77777777" w:rsidTr="00615E53">
        <w:tc>
          <w:tcPr>
            <w:tcW w:w="533" w:type="dxa"/>
            <w:tcBorders>
              <w:top w:val="single" w:sz="4" w:space="0" w:color="auto"/>
              <w:left w:val="single" w:sz="4" w:space="0" w:color="auto"/>
              <w:bottom w:val="single" w:sz="4" w:space="0" w:color="auto"/>
              <w:right w:val="single" w:sz="4" w:space="0" w:color="auto"/>
            </w:tcBorders>
            <w:hideMark/>
            <w:tcPrChange w:id="2048"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6D202DF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Change w:id="2049"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06900D23" w14:textId="1D42E479" w:rsidR="00EB676A" w:rsidRPr="00424E59" w:rsidRDefault="00EB676A" w:rsidP="00BC3F8D">
            <w:pPr>
              <w:keepNext/>
              <w:keepLines/>
              <w:spacing w:after="0"/>
              <w:rPr>
                <w:rFonts w:ascii="Arial" w:hAnsi="Arial"/>
                <w:sz w:val="18"/>
              </w:rPr>
            </w:pPr>
            <w:r w:rsidRPr="00424E59">
              <w:rPr>
                <w:rFonts w:ascii="Arial" w:hAnsi="Arial"/>
                <w:sz w:val="18"/>
              </w:rPr>
              <w:t xml:space="preserve">The UE (MCPTT </w:t>
            </w:r>
            <w:del w:id="2050" w:author="MCC160" w:date="2022-11-16T22:43:00Z">
              <w:r w:rsidRPr="00424E59" w:rsidDel="002D5883">
                <w:rPr>
                  <w:rFonts w:ascii="Arial" w:hAnsi="Arial"/>
                  <w:sz w:val="18"/>
                  <w:rPrChange w:id="2051" w:author="MCC160" w:date="2022-11-16T22:43:00Z">
                    <w:rPr>
                      <w:rFonts w:ascii="Arial" w:hAnsi="Arial"/>
                      <w:sz w:val="18"/>
                    </w:rPr>
                  </w:rPrChange>
                </w:rPr>
                <w:delText>C</w:delText>
              </w:r>
            </w:del>
            <w:ins w:id="2052" w:author="MCC160" w:date="2022-11-16T22:43:00Z">
              <w:r w:rsidR="002D5883" w:rsidRPr="00424E59">
                <w:rPr>
                  <w:rFonts w:ascii="Arial" w:hAnsi="Arial"/>
                  <w:sz w:val="18"/>
                  <w:rPrChange w:id="2053" w:author="MCC160" w:date="2022-11-16T22:43:00Z">
                    <w:rPr>
                      <w:rFonts w:ascii="Arial" w:hAnsi="Arial"/>
                      <w:sz w:val="18"/>
                    </w:rPr>
                  </w:rPrChange>
                </w:rPr>
                <w:t>c</w:t>
              </w:r>
            </w:ins>
            <w:r w:rsidRPr="00424E59">
              <w:rPr>
                <w:rFonts w:ascii="Arial" w:hAnsi="Arial"/>
                <w:sz w:val="18"/>
              </w:rPr>
              <w:t>lient) perform</w:t>
            </w:r>
            <w:ins w:id="2054" w:author="MCC160" w:date="2022-11-01T12:50:00Z">
              <w:r w:rsidR="0051782D" w:rsidRPr="00424E59">
                <w:rPr>
                  <w:rFonts w:ascii="Arial" w:hAnsi="Arial"/>
                  <w:sz w:val="18"/>
                </w:rPr>
                <w:t>s</w:t>
              </w:r>
            </w:ins>
            <w:r w:rsidRPr="00424E59">
              <w:rPr>
                <w:rFonts w:ascii="Arial" w:hAnsi="Arial"/>
                <w:sz w:val="18"/>
              </w:rPr>
              <w:t xml:space="preserve"> </w:t>
            </w:r>
            <w:del w:id="2055" w:author="MCC160" w:date="2022-11-01T12:50:00Z">
              <w:r w:rsidRPr="00424E59" w:rsidDel="0051782D">
                <w:rPr>
                  <w:rFonts w:ascii="Arial" w:hAnsi="Arial"/>
                  <w:sz w:val="18"/>
                </w:rPr>
                <w:delText xml:space="preserve">the </w:delText>
              </w:r>
            </w:del>
            <w:ins w:id="2056" w:author="MCC160" w:date="2022-11-01T12:50:00Z">
              <w:r w:rsidR="0051782D" w:rsidRPr="00424E59">
                <w:rPr>
                  <w:rFonts w:ascii="Arial" w:hAnsi="Arial"/>
                  <w:sz w:val="18"/>
                </w:rPr>
                <w:t xml:space="preserve">test </w:t>
              </w:r>
            </w:ins>
            <w:r w:rsidRPr="00424E59">
              <w:rPr>
                <w:rFonts w:ascii="Arial" w:hAnsi="Arial"/>
                <w:sz w:val="18"/>
              </w:rPr>
              <w:t xml:space="preserve">procedure </w:t>
            </w:r>
            <w:del w:id="2057" w:author="MCC160" w:date="2022-11-01T12:51:00Z">
              <w:r w:rsidRPr="00424E59" w:rsidDel="0051782D">
                <w:rPr>
                  <w:rFonts w:ascii="Arial" w:hAnsi="Arial"/>
                  <w:sz w:val="18"/>
                </w:rPr>
                <w:delText xml:space="preserve">for </w:delText>
              </w:r>
            </w:del>
            <w:ins w:id="2058" w:author="MCC160" w:date="2022-11-01T12:51:00Z">
              <w:r w:rsidR="0051782D" w:rsidRPr="00424E59">
                <w:rPr>
                  <w:rFonts w:ascii="Arial" w:hAnsi="Arial"/>
                  <w:sz w:val="18"/>
                </w:rPr>
                <w:t>'</w:t>
              </w:r>
            </w:ins>
            <w:r w:rsidRPr="00424E59">
              <w:rPr>
                <w:rFonts w:ascii="Arial" w:hAnsi="Arial"/>
                <w:sz w:val="18"/>
              </w:rPr>
              <w:t>MCX CO call release</w:t>
            </w:r>
            <w:ins w:id="2059" w:author="MCC160" w:date="2022-11-01T12:51:00Z">
              <w:r w:rsidR="0051782D" w:rsidRPr="00424E59">
                <w:rPr>
                  <w:rFonts w:ascii="Arial" w:hAnsi="Arial"/>
                  <w:sz w:val="18"/>
                </w:rPr>
                <w:t>'</w:t>
              </w:r>
            </w:ins>
            <w:r w:rsidRPr="00424E59">
              <w:rPr>
                <w:rFonts w:ascii="Arial" w:hAnsi="Arial"/>
                <w:sz w:val="18"/>
              </w:rPr>
              <w:t xml:space="preserve"> as described in TS 36.579-1 [2] Table 5.3.10.3-1 to </w:t>
            </w:r>
            <w:del w:id="2060" w:author="MCC160" w:date="2022-11-01T12:51:00Z">
              <w:r w:rsidRPr="00424E59" w:rsidDel="0051782D">
                <w:rPr>
                  <w:rFonts w:ascii="Arial" w:hAnsi="Arial"/>
                  <w:sz w:val="18"/>
                </w:rPr>
                <w:delText xml:space="preserve">end </w:delText>
              </w:r>
            </w:del>
            <w:ins w:id="2061" w:author="MCC160" w:date="2022-11-01T12:51:00Z">
              <w:r w:rsidR="0051782D" w:rsidRPr="00424E59">
                <w:rPr>
                  <w:rFonts w:ascii="Arial" w:hAnsi="Arial"/>
                  <w:sz w:val="18"/>
                </w:rPr>
                <w:t xml:space="preserve">release </w:t>
              </w:r>
            </w:ins>
            <w:r w:rsidRPr="00424E59">
              <w:rPr>
                <w:rFonts w:ascii="Arial" w:hAnsi="Arial"/>
                <w:sz w:val="18"/>
              </w:rPr>
              <w:t xml:space="preserve">the </w:t>
            </w:r>
            <w:del w:id="2062" w:author="MCC160" w:date="2022-11-01T12:51:00Z">
              <w:r w:rsidRPr="00424E59" w:rsidDel="0051782D">
                <w:rPr>
                  <w:rFonts w:ascii="Arial" w:hAnsi="Arial"/>
                  <w:sz w:val="18"/>
                </w:rPr>
                <w:delText xml:space="preserve">private </w:delText>
              </w:r>
            </w:del>
            <w:r w:rsidRPr="00424E59">
              <w:rPr>
                <w:rFonts w:ascii="Arial" w:hAnsi="Arial"/>
                <w:sz w:val="18"/>
              </w:rPr>
              <w:t>call.</w:t>
            </w:r>
          </w:p>
        </w:tc>
        <w:tc>
          <w:tcPr>
            <w:tcW w:w="708" w:type="dxa"/>
            <w:tcBorders>
              <w:top w:val="single" w:sz="4" w:space="0" w:color="auto"/>
              <w:left w:val="single" w:sz="4" w:space="0" w:color="auto"/>
              <w:bottom w:val="single" w:sz="4" w:space="0" w:color="auto"/>
              <w:right w:val="single" w:sz="4" w:space="0" w:color="auto"/>
            </w:tcBorders>
            <w:hideMark/>
            <w:tcPrChange w:id="2063"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5F54B86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2064"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503231B6"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2065"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30A9F01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2066"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026CFF4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C6FB230" w14:textId="77777777" w:rsidTr="00615E53">
        <w:tc>
          <w:tcPr>
            <w:tcW w:w="9600" w:type="dxa"/>
            <w:gridSpan w:val="6"/>
            <w:tcBorders>
              <w:top w:val="single" w:sz="4" w:space="0" w:color="auto"/>
              <w:left w:val="single" w:sz="4" w:space="0" w:color="auto"/>
              <w:bottom w:val="single" w:sz="4" w:space="0" w:color="auto"/>
              <w:right w:val="single" w:sz="4" w:space="0" w:color="auto"/>
            </w:tcBorders>
            <w:hideMark/>
            <w:tcPrChange w:id="2067" w:author="MCC160" w:date="2022-11-01T15:27: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5F126CE7"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p w14:paraId="60E8C237" w14:textId="07AC5B97" w:rsidR="00EB676A" w:rsidRPr="00424E59" w:rsidRDefault="00EB676A" w:rsidP="00BC3F8D">
            <w:pPr>
              <w:keepNext/>
              <w:keepLines/>
              <w:spacing w:after="0"/>
              <w:ind w:left="851" w:hanging="851"/>
              <w:rPr>
                <w:rFonts w:ascii="Arial" w:hAnsi="Arial"/>
                <w:sz w:val="18"/>
              </w:rPr>
            </w:pPr>
            <w:r w:rsidRPr="00424E59">
              <w:rPr>
                <w:rFonts w:ascii="Arial" w:hAnsi="Arial"/>
                <w:sz w:val="18"/>
              </w:rPr>
              <w:t>NOTE 2:</w:t>
            </w:r>
            <w:r w:rsidRPr="00424E59">
              <w:rPr>
                <w:rFonts w:ascii="Arial" w:hAnsi="Arial"/>
                <w:sz w:val="18"/>
              </w:rPr>
              <w:tab/>
              <w:t xml:space="preserve">The UE (MCPTT </w:t>
            </w:r>
            <w:del w:id="2068" w:author="MCC160" w:date="2022-11-16T22:43:00Z">
              <w:r w:rsidRPr="00424E59" w:rsidDel="002D5883">
                <w:rPr>
                  <w:rFonts w:ascii="Arial" w:hAnsi="Arial"/>
                  <w:sz w:val="18"/>
                  <w:rPrChange w:id="2069" w:author="MCC160" w:date="2022-11-16T22:43:00Z">
                    <w:rPr>
                      <w:rFonts w:ascii="Arial" w:hAnsi="Arial"/>
                      <w:sz w:val="18"/>
                    </w:rPr>
                  </w:rPrChange>
                </w:rPr>
                <w:delText>C</w:delText>
              </w:r>
            </w:del>
            <w:ins w:id="2070" w:author="MCC160" w:date="2022-11-16T22:43:00Z">
              <w:r w:rsidR="002D5883" w:rsidRPr="00424E59">
                <w:rPr>
                  <w:rFonts w:ascii="Arial" w:hAnsi="Arial"/>
                  <w:sz w:val="18"/>
                  <w:rPrChange w:id="2071" w:author="MCC160" w:date="2022-11-16T22:43:00Z">
                    <w:rPr>
                      <w:rFonts w:ascii="Arial" w:hAnsi="Arial"/>
                      <w:sz w:val="18"/>
                    </w:rPr>
                  </w:rPrChange>
                </w:rPr>
                <w:t>c</w:t>
              </w:r>
            </w:ins>
            <w:r w:rsidRPr="00424E59">
              <w:rPr>
                <w:rFonts w:ascii="Arial" w:hAnsi="Arial"/>
                <w:sz w:val="18"/>
              </w:rPr>
              <w:t>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4413BF18" w14:textId="77777777" w:rsidR="00EB676A" w:rsidRPr="00424E59" w:rsidRDefault="00EB676A" w:rsidP="00EB676A"/>
    <w:p w14:paraId="4496C586" w14:textId="77777777" w:rsidR="00EB676A" w:rsidRPr="00424E59" w:rsidRDefault="00EB676A" w:rsidP="00EB676A">
      <w:pPr>
        <w:keepNext/>
        <w:keepLines/>
        <w:spacing w:before="120"/>
        <w:ind w:left="1985" w:hanging="1985"/>
        <w:rPr>
          <w:rFonts w:ascii="Arial" w:hAnsi="Arial"/>
        </w:rPr>
      </w:pPr>
      <w:r w:rsidRPr="00424E59">
        <w:rPr>
          <w:rFonts w:ascii="Arial" w:hAnsi="Arial"/>
        </w:rPr>
        <w:t>6.2.20.3.3</w:t>
      </w:r>
      <w:r w:rsidRPr="00424E59">
        <w:rPr>
          <w:rFonts w:ascii="Arial" w:hAnsi="Arial"/>
        </w:rPr>
        <w:tab/>
        <w:t>Specific message contents</w:t>
      </w:r>
    </w:p>
    <w:p w14:paraId="67247C4B"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6.2.20.3.3-1: </w:t>
      </w:r>
      <w:r w:rsidRPr="00424E59">
        <w:rPr>
          <w:rFonts w:ascii="Arial" w:hAnsi="Arial"/>
          <w:b/>
          <w:lang w:eastAsia="ko-KR"/>
        </w:rPr>
        <w:t>SIP INVITE</w:t>
      </w:r>
      <w:r w:rsidRPr="00424E59">
        <w:rPr>
          <w:rFonts w:ascii="Arial" w:hAnsi="Arial"/>
          <w:b/>
        </w:rPr>
        <w:t xml:space="preserve"> from the UE (Step 2,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B676A" w:rsidRPr="00424E59" w14:paraId="7B0913FF"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C1488C" w14:textId="77777777" w:rsidR="00EB676A" w:rsidRPr="00424E59" w:rsidRDefault="00EB676A" w:rsidP="00BC3F8D">
            <w:pPr>
              <w:keepNext/>
              <w:keepLines/>
              <w:spacing w:after="0"/>
              <w:rPr>
                <w:rFonts w:ascii="Arial" w:hAnsi="Arial" w:cs="Arial"/>
                <w:sz w:val="18"/>
                <w:szCs w:val="18"/>
              </w:rPr>
            </w:pPr>
            <w:r w:rsidRPr="00424E59">
              <w:rPr>
                <w:rFonts w:ascii="Arial" w:hAnsi="Arial"/>
                <w:sz w:val="18"/>
              </w:rPr>
              <w:t>Derivation Path: TS 36.579-1 [2], table 5.5.2.5.1-1, condition PRIVATE-CALL</w:t>
            </w:r>
          </w:p>
        </w:tc>
      </w:tr>
      <w:tr w:rsidR="00EB676A" w:rsidRPr="00424E59" w14:paraId="07A6F2F3"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265128A1"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90803B"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9425CF"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A7B4FE3"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7B4A191"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Condition</w:t>
            </w:r>
          </w:p>
        </w:tc>
      </w:tr>
      <w:tr w:rsidR="00EB676A" w:rsidRPr="00424E59" w14:paraId="49E0BF1E"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2AC2FB64"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Answer-Mode</w:t>
            </w:r>
          </w:p>
        </w:tc>
        <w:tc>
          <w:tcPr>
            <w:tcW w:w="2127" w:type="dxa"/>
            <w:tcBorders>
              <w:top w:val="single" w:sz="4" w:space="0" w:color="auto"/>
              <w:left w:val="single" w:sz="4" w:space="0" w:color="auto"/>
              <w:bottom w:val="single" w:sz="4" w:space="0" w:color="auto"/>
              <w:right w:val="single" w:sz="4" w:space="0" w:color="auto"/>
            </w:tcBorders>
            <w:hideMark/>
          </w:tcPr>
          <w:p w14:paraId="1532FE20" w14:textId="77777777" w:rsidR="00EB676A" w:rsidRPr="00424E59" w:rsidRDefault="00EB676A" w:rsidP="00BC3F8D">
            <w:pPr>
              <w:keepNext/>
              <w:keepLines/>
              <w:spacing w:after="0"/>
              <w:rPr>
                <w:rFonts w:ascii="Arial" w:hAnsi="Arial"/>
                <w:bCs/>
                <w:sz w:val="18"/>
              </w:rPr>
            </w:pPr>
            <w:r w:rsidRPr="00424E59">
              <w:rPr>
                <w:rFonts w:ascii="Arial" w:hAnsi="Arial"/>
                <w:bCs/>
                <w:sz w:val="18"/>
              </w:rPr>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604BE073" w14:textId="77777777" w:rsidR="00EB676A" w:rsidRPr="00424E59" w:rsidRDefault="00EB676A" w:rsidP="00BC3F8D">
            <w:pPr>
              <w:keepNext/>
              <w:keepLines/>
              <w:spacing w:after="0"/>
              <w:rPr>
                <w:rFonts w:ascii="Arial" w:hAnsi="Arial"/>
                <w:bCs/>
                <w:sz w:val="18"/>
              </w:rPr>
            </w:pPr>
            <w:r w:rsidRPr="00424E59">
              <w:rPr>
                <w:rFonts w:ascii="Arial" w:hAnsi="Arial"/>
                <w:sz w:val="18"/>
              </w:rPr>
              <w:t>NOTE 1</w:t>
            </w:r>
          </w:p>
        </w:tc>
        <w:tc>
          <w:tcPr>
            <w:tcW w:w="1418" w:type="dxa"/>
            <w:tcBorders>
              <w:top w:val="single" w:sz="4" w:space="0" w:color="auto"/>
              <w:left w:val="single" w:sz="4" w:space="0" w:color="auto"/>
              <w:bottom w:val="single" w:sz="4" w:space="0" w:color="auto"/>
              <w:right w:val="single" w:sz="4" w:space="0" w:color="auto"/>
            </w:tcBorders>
          </w:tcPr>
          <w:p w14:paraId="59EE78E9" w14:textId="77777777" w:rsidR="00EB676A" w:rsidRPr="00424E59" w:rsidRDefault="00EB676A" w:rsidP="00BC3F8D">
            <w:pPr>
              <w:keepNext/>
              <w:keepLines/>
              <w:spacing w:after="0"/>
              <w:jc w:val="center"/>
              <w:rPr>
                <w:rFonts w:ascii="Arial" w:hAnsi="Arial"/>
                <w:b/>
                <w:bCs/>
                <w:sz w:val="18"/>
              </w:rPr>
            </w:pPr>
          </w:p>
        </w:tc>
        <w:tc>
          <w:tcPr>
            <w:tcW w:w="1135" w:type="dxa"/>
            <w:tcBorders>
              <w:top w:val="single" w:sz="4" w:space="0" w:color="auto"/>
              <w:left w:val="single" w:sz="4" w:space="0" w:color="auto"/>
              <w:bottom w:val="single" w:sz="4" w:space="0" w:color="auto"/>
              <w:right w:val="single" w:sz="4" w:space="0" w:color="auto"/>
            </w:tcBorders>
          </w:tcPr>
          <w:p w14:paraId="2CA17A62" w14:textId="77777777" w:rsidR="00EB676A" w:rsidRPr="00424E59" w:rsidRDefault="00EB676A" w:rsidP="00BC3F8D">
            <w:pPr>
              <w:keepNext/>
              <w:keepLines/>
              <w:spacing w:after="0"/>
              <w:jc w:val="center"/>
              <w:rPr>
                <w:rFonts w:ascii="Arial" w:hAnsi="Arial"/>
                <w:b/>
                <w:bCs/>
                <w:sz w:val="18"/>
              </w:rPr>
            </w:pPr>
          </w:p>
        </w:tc>
      </w:tr>
      <w:tr w:rsidR="00EB676A" w:rsidRPr="00424E59" w14:paraId="42B25FA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10C09B"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3B9EAEC"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766029"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53EB9F"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4830DB9" w14:textId="77777777" w:rsidR="00EB676A" w:rsidRPr="00424E59" w:rsidRDefault="00EB676A" w:rsidP="00BC3F8D">
            <w:pPr>
              <w:keepNext/>
              <w:keepLines/>
              <w:spacing w:after="0"/>
              <w:rPr>
                <w:rFonts w:ascii="Arial" w:hAnsi="Arial"/>
                <w:sz w:val="18"/>
              </w:rPr>
            </w:pPr>
          </w:p>
        </w:tc>
      </w:tr>
      <w:tr w:rsidR="00EB676A" w:rsidRPr="00424E59" w14:paraId="167EDDE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00D582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AFB7DA7"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D102CF6" w14:textId="77777777" w:rsidR="00EB676A" w:rsidRPr="00424E59" w:rsidRDefault="00EB676A" w:rsidP="00BC3F8D">
            <w:pPr>
              <w:keepNext/>
              <w:keepLines/>
              <w:spacing w:after="0"/>
              <w:rPr>
                <w:rFonts w:ascii="Arial" w:hAnsi="Arial"/>
                <w:b/>
                <w:sz w:val="18"/>
              </w:rPr>
            </w:pPr>
            <w:r w:rsidRPr="00424E59">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4099A32C"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15A59A" w14:textId="77777777" w:rsidR="00EB676A" w:rsidRPr="00424E59" w:rsidRDefault="00EB676A" w:rsidP="00BC3F8D">
            <w:pPr>
              <w:keepNext/>
              <w:keepLines/>
              <w:spacing w:after="0"/>
              <w:rPr>
                <w:rFonts w:ascii="Arial" w:hAnsi="Arial"/>
                <w:sz w:val="18"/>
              </w:rPr>
            </w:pPr>
          </w:p>
        </w:tc>
      </w:tr>
      <w:tr w:rsidR="00EB676A" w:rsidRPr="00424E59" w14:paraId="18AE1806"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1C13183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395E701"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6.2.20.3.3-2</w:t>
            </w:r>
          </w:p>
        </w:tc>
        <w:tc>
          <w:tcPr>
            <w:tcW w:w="2126" w:type="dxa"/>
            <w:tcBorders>
              <w:top w:val="single" w:sz="4" w:space="0" w:color="auto"/>
              <w:left w:val="single" w:sz="4" w:space="0" w:color="auto"/>
              <w:bottom w:val="single" w:sz="4" w:space="0" w:color="auto"/>
              <w:right w:val="single" w:sz="4" w:space="0" w:color="auto"/>
            </w:tcBorders>
          </w:tcPr>
          <w:p w14:paraId="48CBDB1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0F75E"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3EAE35" w14:textId="77777777" w:rsidR="00EB676A" w:rsidRPr="00424E59" w:rsidRDefault="00EB676A" w:rsidP="00BC3F8D">
            <w:pPr>
              <w:keepNext/>
              <w:keepLines/>
              <w:spacing w:after="0"/>
              <w:rPr>
                <w:rFonts w:ascii="Arial" w:hAnsi="Arial"/>
                <w:sz w:val="18"/>
              </w:rPr>
            </w:pPr>
          </w:p>
        </w:tc>
      </w:tr>
      <w:tr w:rsidR="00EB676A" w:rsidRPr="00424E59" w14:paraId="0E6095C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DC5FE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579322"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B44902" w14:textId="77777777" w:rsidR="00EB676A" w:rsidRPr="00424E59" w:rsidRDefault="00EB676A" w:rsidP="00BC3F8D">
            <w:pPr>
              <w:keepNext/>
              <w:keepLines/>
              <w:spacing w:after="0"/>
              <w:rPr>
                <w:rFonts w:ascii="Arial" w:hAnsi="Arial"/>
                <w:b/>
                <w:sz w:val="18"/>
              </w:rPr>
            </w:pPr>
            <w:r w:rsidRPr="00424E59">
              <w:rPr>
                <w:rFonts w:ascii="Arial" w:hAnsi="Arial"/>
                <w:b/>
                <w:sz w:val="18"/>
              </w:rPr>
              <w:t>MCPTT Info</w:t>
            </w:r>
          </w:p>
        </w:tc>
        <w:tc>
          <w:tcPr>
            <w:tcW w:w="1418" w:type="dxa"/>
            <w:tcBorders>
              <w:top w:val="single" w:sz="4" w:space="0" w:color="auto"/>
              <w:left w:val="single" w:sz="4" w:space="0" w:color="auto"/>
              <w:bottom w:val="single" w:sz="4" w:space="0" w:color="auto"/>
              <w:right w:val="single" w:sz="4" w:space="0" w:color="auto"/>
            </w:tcBorders>
          </w:tcPr>
          <w:p w14:paraId="27619A69"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6D68F6" w14:textId="77777777" w:rsidR="00EB676A" w:rsidRPr="00424E59" w:rsidRDefault="00EB676A" w:rsidP="00BC3F8D">
            <w:pPr>
              <w:keepNext/>
              <w:keepLines/>
              <w:spacing w:after="0"/>
              <w:rPr>
                <w:rFonts w:ascii="Arial" w:hAnsi="Arial"/>
                <w:sz w:val="18"/>
              </w:rPr>
            </w:pPr>
          </w:p>
        </w:tc>
      </w:tr>
      <w:tr w:rsidR="00EB676A" w:rsidRPr="00424E59" w14:paraId="72CFDCC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5E1F00"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D80F93"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6.2.20.3.3-3</w:t>
            </w:r>
          </w:p>
        </w:tc>
        <w:tc>
          <w:tcPr>
            <w:tcW w:w="2126" w:type="dxa"/>
            <w:tcBorders>
              <w:top w:val="single" w:sz="4" w:space="0" w:color="auto"/>
              <w:left w:val="single" w:sz="4" w:space="0" w:color="auto"/>
              <w:bottom w:val="single" w:sz="4" w:space="0" w:color="auto"/>
              <w:right w:val="single" w:sz="4" w:space="0" w:color="auto"/>
            </w:tcBorders>
          </w:tcPr>
          <w:p w14:paraId="36DA6CAB"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87B61B"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5622FC9" w14:textId="77777777" w:rsidR="00EB676A" w:rsidRPr="00424E59" w:rsidRDefault="00EB676A" w:rsidP="00BC3F8D">
            <w:pPr>
              <w:keepNext/>
              <w:keepLines/>
              <w:spacing w:after="0"/>
              <w:rPr>
                <w:rFonts w:ascii="Arial" w:hAnsi="Arial"/>
                <w:sz w:val="18"/>
              </w:rPr>
            </w:pPr>
          </w:p>
        </w:tc>
      </w:tr>
      <w:tr w:rsidR="00EB676A" w:rsidRPr="00424E59" w14:paraId="036D3E7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B5699D0"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57856C"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CA6574E" w14:textId="77777777" w:rsidR="00EB676A" w:rsidRPr="00424E59" w:rsidRDefault="00EB676A" w:rsidP="00BC3F8D">
            <w:pPr>
              <w:keepNext/>
              <w:keepLines/>
              <w:spacing w:after="0"/>
              <w:rPr>
                <w:rFonts w:ascii="Arial" w:hAnsi="Arial"/>
                <w:b/>
                <w:sz w:val="18"/>
              </w:rPr>
            </w:pPr>
            <w:r w:rsidRPr="00424E59">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3470015C"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F0FED6" w14:textId="77777777" w:rsidR="00EB676A" w:rsidRPr="00424E59" w:rsidRDefault="00EB676A" w:rsidP="00BC3F8D">
            <w:pPr>
              <w:keepNext/>
              <w:keepLines/>
              <w:spacing w:after="0"/>
              <w:rPr>
                <w:rFonts w:ascii="Arial" w:hAnsi="Arial"/>
                <w:sz w:val="18"/>
              </w:rPr>
            </w:pPr>
          </w:p>
        </w:tc>
      </w:tr>
      <w:tr w:rsidR="00EB676A" w:rsidRPr="00424E59" w14:paraId="6A200A5C"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11025C8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2A5A10F" w14:textId="77777777" w:rsidR="00EB676A" w:rsidRPr="00424E59" w:rsidRDefault="00EB676A" w:rsidP="00BC3F8D">
            <w:pPr>
              <w:keepNext/>
              <w:keepLines/>
              <w:spacing w:after="0"/>
              <w:rPr>
                <w:rFonts w:ascii="Arial" w:hAnsi="Arial"/>
                <w:sz w:val="18"/>
              </w:rPr>
            </w:pPr>
            <w:r w:rsidRPr="00424E59">
              <w:rPr>
                <w:rFonts w:ascii="Arial" w:hAnsi="Arial"/>
                <w:sz w:val="18"/>
              </w:rPr>
              <w:t>As described in Table 6.2.20.3.3-4</w:t>
            </w:r>
          </w:p>
        </w:tc>
        <w:tc>
          <w:tcPr>
            <w:tcW w:w="2126" w:type="dxa"/>
            <w:tcBorders>
              <w:top w:val="single" w:sz="4" w:space="0" w:color="auto"/>
              <w:left w:val="single" w:sz="4" w:space="0" w:color="auto"/>
              <w:bottom w:val="single" w:sz="4" w:space="0" w:color="auto"/>
              <w:right w:val="single" w:sz="4" w:space="0" w:color="auto"/>
            </w:tcBorders>
          </w:tcPr>
          <w:p w14:paraId="47207E6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9D6FCF"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D73BDA" w14:textId="77777777" w:rsidR="00EB676A" w:rsidRPr="00424E59" w:rsidRDefault="00EB676A" w:rsidP="00BC3F8D">
            <w:pPr>
              <w:keepNext/>
              <w:keepLines/>
              <w:spacing w:after="0"/>
              <w:rPr>
                <w:rFonts w:ascii="Arial" w:hAnsi="Arial"/>
                <w:sz w:val="18"/>
              </w:rPr>
            </w:pPr>
          </w:p>
        </w:tc>
      </w:tr>
      <w:tr w:rsidR="00EB676A" w:rsidRPr="00424E59" w14:paraId="5DC4105B"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3A6866"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424E59">
              <w:rPr>
                <w:rFonts w:ascii="Arial" w:hAnsi="Arial"/>
                <w:sz w:val="18"/>
              </w:rPr>
              <w:br/>
            </w:r>
            <w:r w:rsidRPr="00424E59">
              <w:rPr>
                <w:rFonts w:ascii="Arial" w:hAnsi="Arial"/>
                <w:sz w:val="18"/>
              </w:rPr>
              <w:sym w:font="Symbol" w:char="F0DE"/>
            </w:r>
            <w:r w:rsidRPr="00424E59">
              <w:rPr>
                <w:rFonts w:ascii="Arial" w:hAnsi="Arial"/>
                <w:sz w:val="18"/>
              </w:rPr>
              <w:t xml:space="preserve"> In general the originating client should not include any Answer-Mode in the INVITE but this is not checked.</w:t>
            </w:r>
          </w:p>
        </w:tc>
      </w:tr>
    </w:tbl>
    <w:p w14:paraId="45B46433" w14:textId="77777777" w:rsidR="00EB676A" w:rsidRPr="00424E59" w:rsidRDefault="00EB676A" w:rsidP="00EB676A"/>
    <w:p w14:paraId="3474DD02" w14:textId="77777777" w:rsidR="00EB676A" w:rsidRPr="00424E59" w:rsidRDefault="00EB676A" w:rsidP="00EB676A">
      <w:pPr>
        <w:keepNext/>
        <w:keepLines/>
        <w:spacing w:before="60"/>
        <w:jc w:val="center"/>
        <w:rPr>
          <w:rFonts w:ascii="Arial" w:hAnsi="Arial"/>
          <w:b/>
        </w:rPr>
      </w:pPr>
      <w:r w:rsidRPr="00424E59">
        <w:rPr>
          <w:rFonts w:ascii="Arial" w:hAnsi="Arial"/>
          <w:b/>
        </w:rPr>
        <w:t>Table 6.2.20.3.3-2: SDP message</w:t>
      </w:r>
      <w:r w:rsidRPr="00424E59">
        <w:rPr>
          <w:rFonts w:ascii="Arial" w:hAnsi="Arial"/>
          <w:b/>
          <w:lang w:eastAsia="ko-KR"/>
        </w:rPr>
        <w:t xml:space="preserve"> in SIP INVITE</w:t>
      </w:r>
      <w:r w:rsidRPr="00424E59">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rsidRPr="00424E59" w14:paraId="3A0DDB27"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24F5F76"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INITIAL_SDP_OFFER, WITHOUT_SECURITY</w:t>
            </w:r>
          </w:p>
        </w:tc>
      </w:tr>
      <w:tr w:rsidR="00EB676A" w:rsidRPr="00424E59" w14:paraId="66608927"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09D443B"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4F6CD7"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0F530A"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CF185DD"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08A96A52"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Condition</w:t>
            </w:r>
          </w:p>
        </w:tc>
      </w:tr>
      <w:tr w:rsidR="00EB676A" w:rsidRPr="00424E59" w14:paraId="57ADE147"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07A944E" w14:textId="77777777" w:rsidR="00EB676A" w:rsidRPr="00424E59" w:rsidRDefault="00EB676A" w:rsidP="00BC3F8D">
            <w:pPr>
              <w:keepNext/>
              <w:keepLines/>
              <w:spacing w:after="0"/>
              <w:rPr>
                <w:rFonts w:ascii="Arial" w:hAnsi="Arial"/>
                <w:sz w:val="18"/>
              </w:rPr>
            </w:pPr>
            <w:r w:rsidRPr="00424E59">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199846D6" w14:textId="77777777" w:rsidR="00EB676A" w:rsidRPr="00424E59" w:rsidRDefault="00EB676A" w:rsidP="00BC3F8D">
            <w:pPr>
              <w:keepNext/>
              <w:keepLines/>
              <w:spacing w:after="0"/>
              <w:rPr>
                <w:rFonts w:ascii="Arial" w:hAnsi="Arial"/>
                <w:sz w:val="18"/>
              </w:rPr>
            </w:pPr>
            <w:r w:rsidRPr="00424E59">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01E232B3" w14:textId="77777777" w:rsidR="00EB676A" w:rsidRPr="00424E59" w:rsidRDefault="00EB676A" w:rsidP="00BC3F8D">
            <w:pPr>
              <w:keepNext/>
              <w:keepLines/>
              <w:spacing w:after="0"/>
              <w:rPr>
                <w:rFonts w:ascii="Arial" w:hAnsi="Arial"/>
                <w:sz w:val="18"/>
              </w:rPr>
            </w:pPr>
            <w:r w:rsidRPr="00424E59">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DBF9DEB"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B1A369D" w14:textId="77777777" w:rsidR="00EB676A" w:rsidRPr="00424E59" w:rsidRDefault="00EB676A" w:rsidP="00BC3F8D">
            <w:pPr>
              <w:keepNext/>
              <w:keepLines/>
              <w:spacing w:after="0"/>
              <w:rPr>
                <w:rFonts w:ascii="Arial" w:hAnsi="Arial"/>
                <w:sz w:val="18"/>
              </w:rPr>
            </w:pPr>
          </w:p>
        </w:tc>
      </w:tr>
      <w:tr w:rsidR="00EB676A" w:rsidRPr="00424E59" w14:paraId="3BAD652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A83C21" w14:textId="77777777" w:rsidR="00EB676A" w:rsidRPr="00424E59" w:rsidRDefault="00EB676A" w:rsidP="00BC3F8D">
            <w:pPr>
              <w:keepNext/>
              <w:keepLines/>
              <w:spacing w:after="0"/>
              <w:rPr>
                <w:rFonts w:ascii="Arial" w:hAnsi="Arial"/>
                <w:bCs/>
                <w:sz w:val="18"/>
              </w:rPr>
            </w:pPr>
            <w:r w:rsidRPr="00424E59">
              <w:rPr>
                <w:rFonts w:ascii="Arial" w:hAnsi="Arial"/>
                <w:bCs/>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517A7F1"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9275E1" w14:textId="77777777" w:rsidR="00EB676A" w:rsidRPr="00424E59" w:rsidRDefault="00EB676A" w:rsidP="00BC3F8D">
            <w:pPr>
              <w:keepNext/>
              <w:keepLines/>
              <w:spacing w:after="0"/>
              <w:rPr>
                <w:rFonts w:ascii="Arial" w:hAnsi="Arial"/>
                <w:sz w:val="18"/>
              </w:rPr>
            </w:pPr>
            <w:r w:rsidRPr="00424E59">
              <w:rPr>
                <w:rFonts w:ascii="Arial" w:hAnsi="Arial"/>
                <w:sz w:val="18"/>
              </w:rPr>
              <w:t>a= line</w:t>
            </w:r>
          </w:p>
          <w:p w14:paraId="48C134D2" w14:textId="77777777" w:rsidR="00EB676A" w:rsidRPr="00424E59" w:rsidRDefault="00EB676A" w:rsidP="00BC3F8D">
            <w:pPr>
              <w:keepNext/>
              <w:keepLines/>
              <w:spacing w:after="0"/>
              <w:rPr>
                <w:rFonts w:ascii="Arial" w:hAnsi="Arial"/>
                <w:sz w:val="18"/>
              </w:rPr>
            </w:pPr>
            <w:r w:rsidRPr="00424E59">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tcPr>
          <w:p w14:paraId="37142E56"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426F1D" w14:textId="77777777" w:rsidR="00EB676A" w:rsidRPr="00424E59" w:rsidRDefault="00EB676A" w:rsidP="00BC3F8D">
            <w:pPr>
              <w:keepNext/>
              <w:keepLines/>
              <w:spacing w:after="0"/>
              <w:rPr>
                <w:rFonts w:ascii="Arial" w:hAnsi="Arial"/>
                <w:sz w:val="18"/>
              </w:rPr>
            </w:pPr>
          </w:p>
        </w:tc>
      </w:tr>
      <w:tr w:rsidR="00EB676A" w:rsidRPr="00424E59" w14:paraId="66B7FFDB"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0E7D29" w14:textId="77777777" w:rsidR="00EB676A" w:rsidRPr="00424E59" w:rsidRDefault="00EB676A" w:rsidP="00BC3F8D">
            <w:pPr>
              <w:keepNext/>
              <w:keepLines/>
              <w:spacing w:after="0"/>
              <w:rPr>
                <w:rFonts w:ascii="Arial" w:hAnsi="Arial"/>
                <w:b/>
                <w:sz w:val="18"/>
              </w:rPr>
            </w:pPr>
            <w:r w:rsidRPr="00424E59">
              <w:rPr>
                <w:rFonts w:ascii="Arial" w:hAnsi="Arial"/>
                <w:bCs/>
                <w:sz w:val="18"/>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74E44843"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B51F48"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7E118D"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744CEC" w14:textId="77777777" w:rsidR="00EB676A" w:rsidRPr="00424E59" w:rsidRDefault="00EB676A" w:rsidP="00BC3F8D">
            <w:pPr>
              <w:keepNext/>
              <w:keepLines/>
              <w:spacing w:after="0"/>
              <w:rPr>
                <w:rFonts w:ascii="Arial" w:hAnsi="Arial"/>
                <w:sz w:val="18"/>
              </w:rPr>
            </w:pPr>
          </w:p>
        </w:tc>
      </w:tr>
      <w:tr w:rsidR="00EB676A" w:rsidRPr="00424E59" w14:paraId="567A7EE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DF53CB" w14:textId="77777777" w:rsidR="00EB676A" w:rsidRPr="00424E59" w:rsidRDefault="00EB676A" w:rsidP="00BC3F8D">
            <w:pPr>
              <w:keepNext/>
              <w:keepLines/>
              <w:spacing w:after="0"/>
              <w:rPr>
                <w:rFonts w:ascii="Arial" w:hAnsi="Arial"/>
                <w:b/>
                <w:sz w:val="18"/>
              </w:rPr>
            </w:pPr>
            <w:r w:rsidRPr="00424E59">
              <w:rPr>
                <w:rFonts w:ascii="Arial" w:hAnsi="Arial"/>
                <w:bCs/>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19E676B"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F23117"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520231"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2AF80A" w14:textId="77777777" w:rsidR="00EB676A" w:rsidRPr="00424E59" w:rsidRDefault="00EB676A" w:rsidP="00BC3F8D">
            <w:pPr>
              <w:keepNext/>
              <w:keepLines/>
              <w:spacing w:after="0"/>
              <w:rPr>
                <w:rFonts w:ascii="Arial" w:hAnsi="Arial"/>
                <w:sz w:val="18"/>
              </w:rPr>
            </w:pPr>
          </w:p>
        </w:tc>
      </w:tr>
      <w:tr w:rsidR="00EB676A" w:rsidRPr="00424E59" w14:paraId="0959C8B7"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62897B"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4341044E" w14:textId="77777777" w:rsidR="00EB676A" w:rsidRPr="00424E59" w:rsidRDefault="00EB676A" w:rsidP="00BC3F8D">
            <w:pPr>
              <w:keepNext/>
              <w:keepLines/>
              <w:spacing w:after="0"/>
              <w:rPr>
                <w:rFonts w:ascii="Arial" w:hAnsi="Arial"/>
                <w:sz w:val="18"/>
              </w:rPr>
            </w:pPr>
            <w:r w:rsidRPr="00424E59">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tcPr>
          <w:p w14:paraId="304F0F4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093888"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0CAA647" w14:textId="77777777" w:rsidR="00EB676A" w:rsidRPr="00424E59" w:rsidRDefault="00EB676A" w:rsidP="00BC3F8D">
            <w:pPr>
              <w:keepNext/>
              <w:keepLines/>
              <w:spacing w:after="0"/>
              <w:rPr>
                <w:rFonts w:ascii="Arial" w:hAnsi="Arial"/>
                <w:sz w:val="18"/>
              </w:rPr>
            </w:pPr>
          </w:p>
        </w:tc>
      </w:tr>
      <w:tr w:rsidR="00EB676A" w:rsidRPr="00424E59" w14:paraId="43CFE755"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75BC91" w14:textId="2B33A331"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 xml:space="preserve">Whether the UE (MCPTT </w:t>
            </w:r>
            <w:del w:id="2072" w:author="MCC160" w:date="2022-11-16T23:01:00Z">
              <w:r w:rsidRPr="00424E59" w:rsidDel="00917D0C">
                <w:rPr>
                  <w:rFonts w:ascii="Arial" w:hAnsi="Arial"/>
                  <w:sz w:val="18"/>
                  <w:rPrChange w:id="2073" w:author="MCC160" w:date="2022-11-16T23:01:00Z">
                    <w:rPr>
                      <w:rFonts w:ascii="Arial" w:hAnsi="Arial"/>
                      <w:sz w:val="18"/>
                    </w:rPr>
                  </w:rPrChange>
                </w:rPr>
                <w:delText>C</w:delText>
              </w:r>
            </w:del>
            <w:ins w:id="2074" w:author="MCC160" w:date="2022-11-16T23:01:00Z">
              <w:r w:rsidR="00917D0C" w:rsidRPr="00424E59">
                <w:rPr>
                  <w:rFonts w:ascii="Arial" w:hAnsi="Arial"/>
                  <w:sz w:val="18"/>
                  <w:rPrChange w:id="2075" w:author="MCC160" w:date="2022-11-16T23:01:00Z">
                    <w:rPr>
                      <w:rFonts w:ascii="Arial" w:hAnsi="Arial"/>
                      <w:sz w:val="18"/>
                    </w:rPr>
                  </w:rPrChange>
                </w:rPr>
                <w:t>c</w:t>
              </w:r>
            </w:ins>
            <w:r w:rsidRPr="00424E59">
              <w:rPr>
                <w:rFonts w:ascii="Arial" w:hAnsi="Arial"/>
                <w:sz w:val="18"/>
              </w:rPr>
              <w:t>lient) requests a call with or without Floor control depends on implementation. The SS shall respect the type of Floor control being requested, if requested (see Table 6.2.20.3.3-6).</w:t>
            </w:r>
          </w:p>
        </w:tc>
      </w:tr>
    </w:tbl>
    <w:p w14:paraId="19EA8DDC" w14:textId="77777777" w:rsidR="00EB676A" w:rsidRPr="00424E59" w:rsidRDefault="00EB676A" w:rsidP="00EB676A"/>
    <w:p w14:paraId="5650EC90"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6.2.20.3.3-3: </w:t>
      </w:r>
      <w:r w:rsidRPr="00424E59">
        <w:rPr>
          <w:rFonts w:ascii="Arial" w:hAnsi="Arial"/>
          <w:b/>
          <w:lang w:eastAsia="ko-KR"/>
        </w:rPr>
        <w:t>MCPTT-Info in SIP INVITE</w:t>
      </w:r>
      <w:r w:rsidRPr="00424E59">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E0C450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99040A0"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INVITE_REFER, FIRST-TO-ANSWER</w:t>
            </w:r>
          </w:p>
        </w:tc>
      </w:tr>
    </w:tbl>
    <w:p w14:paraId="27C187D8" w14:textId="77777777" w:rsidR="00EB676A" w:rsidRPr="00424E59" w:rsidRDefault="00EB676A" w:rsidP="00EB676A"/>
    <w:p w14:paraId="468542EF" w14:textId="77777777" w:rsidR="00EB676A" w:rsidRPr="00424E59" w:rsidRDefault="00EB676A" w:rsidP="00EB676A">
      <w:pPr>
        <w:keepNext/>
        <w:keepLines/>
        <w:spacing w:before="60"/>
        <w:jc w:val="center"/>
        <w:rPr>
          <w:rFonts w:ascii="Arial" w:hAnsi="Arial"/>
          <w:b/>
        </w:rPr>
      </w:pPr>
      <w:r w:rsidRPr="00424E59">
        <w:rPr>
          <w:rFonts w:ascii="Arial" w:hAnsi="Arial"/>
          <w:b/>
        </w:rPr>
        <w:t>Table 6.2.20.3.3-4: Resource list</w:t>
      </w:r>
      <w:r w:rsidRPr="00424E59">
        <w:rPr>
          <w:rFonts w:ascii="Arial" w:hAnsi="Arial"/>
          <w:b/>
          <w:lang w:eastAsia="ko-KR"/>
        </w:rPr>
        <w:t xml:space="preserve"> in SIP INVITE</w:t>
      </w:r>
      <w:r w:rsidRPr="00424E59">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32B8A773"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0165A006"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5.5.3.3.1-1, condition FIRST-TO-ANSWER.</w:t>
            </w:r>
          </w:p>
        </w:tc>
      </w:tr>
    </w:tbl>
    <w:p w14:paraId="70FCB321" w14:textId="77777777" w:rsidR="00EB676A" w:rsidRPr="00424E59" w:rsidRDefault="00EB676A" w:rsidP="00EB676A"/>
    <w:p w14:paraId="2970E1DA" w14:textId="77777777" w:rsidR="00EB676A" w:rsidRPr="00424E59" w:rsidRDefault="00EB676A" w:rsidP="00EB676A">
      <w:pPr>
        <w:keepNext/>
        <w:keepLines/>
        <w:spacing w:before="60"/>
        <w:jc w:val="center"/>
        <w:rPr>
          <w:rFonts w:ascii="Arial" w:hAnsi="Arial"/>
        </w:rPr>
      </w:pPr>
      <w:r w:rsidRPr="00424E59">
        <w:rPr>
          <w:rFonts w:ascii="Arial" w:hAnsi="Arial"/>
          <w:b/>
        </w:rPr>
        <w:t>Table 6.2.20.3.3-4A: SIP 183 (Session Progress) from the SS (step 5,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963F856"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9536CB" w14:textId="77777777" w:rsidR="00EB676A" w:rsidRPr="00424E59" w:rsidRDefault="00EB676A" w:rsidP="00BC3F8D">
            <w:pPr>
              <w:keepNext/>
              <w:keepLines/>
              <w:spacing w:after="0"/>
              <w:rPr>
                <w:rFonts w:ascii="Arial" w:hAnsi="Arial" w:cs="Arial"/>
                <w:sz w:val="18"/>
                <w:szCs w:val="18"/>
              </w:rPr>
            </w:pPr>
            <w:r w:rsidRPr="00424E59">
              <w:rPr>
                <w:rFonts w:ascii="Arial" w:hAnsi="Arial"/>
                <w:sz w:val="18"/>
              </w:rPr>
              <w:t>Derivation Path: TS 36.579-1 [2], Table 5.5.2.16.3.2-1</w:t>
            </w:r>
          </w:p>
        </w:tc>
      </w:tr>
      <w:tr w:rsidR="00EB676A" w:rsidRPr="00424E59" w14:paraId="051097B4"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B3AFF58" w14:textId="77777777" w:rsidR="00EB676A" w:rsidRPr="00424E59" w:rsidRDefault="00EB676A" w:rsidP="00BC3F8D">
            <w:pPr>
              <w:keepNext/>
              <w:keepLines/>
              <w:spacing w:after="0"/>
              <w:jc w:val="center"/>
              <w:rPr>
                <w:rFonts w:ascii="Arial" w:hAnsi="Arial"/>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628F6F" w14:textId="77777777" w:rsidR="00EB676A" w:rsidRPr="00424E59" w:rsidRDefault="00EB676A" w:rsidP="00BC3F8D">
            <w:pPr>
              <w:keepNext/>
              <w:keepLines/>
              <w:spacing w:after="0"/>
              <w:jc w:val="center"/>
              <w:rPr>
                <w:rFonts w:ascii="Arial" w:hAnsi="Arial"/>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258590" w14:textId="77777777" w:rsidR="00EB676A" w:rsidRPr="00424E59" w:rsidRDefault="00EB676A" w:rsidP="00BC3F8D">
            <w:pPr>
              <w:keepNext/>
              <w:keepLines/>
              <w:spacing w:after="0"/>
              <w:jc w:val="center"/>
              <w:rPr>
                <w:rFonts w:ascii="Arial" w:hAnsi="Arial"/>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381E969" w14:textId="77777777" w:rsidR="00EB676A" w:rsidRPr="00424E59" w:rsidRDefault="00EB676A" w:rsidP="00BC3F8D">
            <w:pPr>
              <w:keepNext/>
              <w:keepLines/>
              <w:spacing w:after="0"/>
              <w:jc w:val="center"/>
              <w:rPr>
                <w:rFonts w:ascii="Arial" w:hAnsi="Arial"/>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9E443FA" w14:textId="77777777" w:rsidR="00EB676A" w:rsidRPr="00424E59" w:rsidRDefault="00EB676A" w:rsidP="00BC3F8D">
            <w:pPr>
              <w:keepNext/>
              <w:keepLines/>
              <w:spacing w:after="0"/>
              <w:jc w:val="center"/>
              <w:rPr>
                <w:rFonts w:ascii="Arial" w:hAnsi="Arial"/>
                <w:sz w:val="18"/>
              </w:rPr>
            </w:pPr>
            <w:r w:rsidRPr="00424E59">
              <w:rPr>
                <w:rFonts w:ascii="Arial" w:hAnsi="Arial"/>
                <w:b/>
                <w:sz w:val="18"/>
              </w:rPr>
              <w:t>Condition</w:t>
            </w:r>
          </w:p>
        </w:tc>
      </w:tr>
      <w:tr w:rsidR="00EB676A" w:rsidRPr="00424E59" w14:paraId="1135D6D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988B9C"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hideMark/>
          </w:tcPr>
          <w:p w14:paraId="3F30DADB" w14:textId="77777777" w:rsidR="00EB676A" w:rsidRPr="00424E59" w:rsidRDefault="00EB676A" w:rsidP="00BC3F8D">
            <w:pPr>
              <w:keepNext/>
              <w:keepLines/>
              <w:spacing w:after="0"/>
              <w:rPr>
                <w:rFonts w:ascii="Arial" w:hAnsi="Arial"/>
                <w:sz w:val="18"/>
              </w:rPr>
            </w:pPr>
            <w:r w:rsidRPr="00424E59">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048CEB6"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2EFD14"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AF9D63" w14:textId="77777777" w:rsidR="00EB676A" w:rsidRPr="00424E59" w:rsidRDefault="00EB676A" w:rsidP="00BC3F8D">
            <w:pPr>
              <w:keepNext/>
              <w:keepLines/>
              <w:spacing w:after="0"/>
              <w:rPr>
                <w:rFonts w:ascii="Arial" w:hAnsi="Arial"/>
                <w:sz w:val="18"/>
              </w:rPr>
            </w:pPr>
          </w:p>
        </w:tc>
      </w:tr>
    </w:tbl>
    <w:p w14:paraId="598034A6" w14:textId="77777777" w:rsidR="00EB676A" w:rsidRPr="00424E59" w:rsidRDefault="00EB676A" w:rsidP="00EB676A"/>
    <w:p w14:paraId="26709AC6" w14:textId="77777777" w:rsidR="00EB676A" w:rsidRPr="00424E59" w:rsidRDefault="00EB676A" w:rsidP="00EB676A">
      <w:pPr>
        <w:keepNext/>
        <w:keepLines/>
        <w:spacing w:before="60"/>
        <w:jc w:val="center"/>
        <w:rPr>
          <w:rFonts w:ascii="Arial" w:hAnsi="Arial"/>
          <w:b/>
        </w:rPr>
      </w:pPr>
      <w:r w:rsidRPr="00424E59">
        <w:rPr>
          <w:rFonts w:ascii="Arial" w:hAnsi="Arial"/>
          <w:b/>
        </w:rPr>
        <w:t>Table 6.2.20.3.3-5: SIP 200 (OK) from the SS (step 6,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D3C6BD7"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EE68EF" w14:textId="77777777" w:rsidR="00EB676A" w:rsidRPr="00424E59" w:rsidRDefault="00EB676A" w:rsidP="00BC3F8D">
            <w:pPr>
              <w:keepNext/>
              <w:keepLines/>
              <w:spacing w:after="0"/>
              <w:rPr>
                <w:rFonts w:ascii="Arial" w:hAnsi="Arial" w:cs="Arial"/>
                <w:sz w:val="18"/>
                <w:szCs w:val="18"/>
              </w:rPr>
            </w:pPr>
            <w:r w:rsidRPr="00424E59">
              <w:rPr>
                <w:rFonts w:ascii="Arial" w:hAnsi="Arial"/>
                <w:sz w:val="18"/>
              </w:rPr>
              <w:t>Derivation Path: TS 36.579-1 [2], Table 5.5.2.17.1.2-1 with condition INVITE-RSP</w:t>
            </w:r>
          </w:p>
        </w:tc>
      </w:tr>
      <w:tr w:rsidR="00EB676A" w:rsidRPr="00424E59" w14:paraId="3103B7F1"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2022134"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C0725F"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FF0A657"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E2A2CF3"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30B3BD9"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Condition</w:t>
            </w:r>
          </w:p>
        </w:tc>
      </w:tr>
      <w:tr w:rsidR="00EB676A" w:rsidRPr="00424E59" w14:paraId="0C74817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B476A8" w14:textId="77777777" w:rsidR="00EB676A" w:rsidRPr="00424E59" w:rsidRDefault="00EB676A" w:rsidP="00BC3F8D">
            <w:pPr>
              <w:keepNext/>
              <w:keepLines/>
              <w:spacing w:after="0"/>
              <w:rPr>
                <w:rFonts w:ascii="Arial" w:hAnsi="Arial" w:cs="Arial"/>
                <w:b/>
                <w:sz w:val="18"/>
                <w:szCs w:val="18"/>
              </w:rPr>
            </w:pPr>
            <w:r w:rsidRPr="00424E59">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43910A2"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3FC53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7E52F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424C42" w14:textId="77777777" w:rsidR="00EB676A" w:rsidRPr="00424E59" w:rsidRDefault="00EB676A" w:rsidP="00BC3F8D">
            <w:pPr>
              <w:keepNext/>
              <w:keepLines/>
              <w:spacing w:after="0"/>
              <w:rPr>
                <w:rFonts w:ascii="Arial" w:hAnsi="Arial"/>
                <w:sz w:val="18"/>
              </w:rPr>
            </w:pPr>
          </w:p>
        </w:tc>
      </w:tr>
      <w:tr w:rsidR="00EB676A" w:rsidRPr="00424E59" w14:paraId="6C7EB9A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97142F" w14:textId="77777777" w:rsidR="00EB676A" w:rsidRPr="00424E59" w:rsidRDefault="00EB676A" w:rsidP="00BC3F8D">
            <w:pPr>
              <w:keepNext/>
              <w:keepLines/>
              <w:spacing w:after="0"/>
              <w:rPr>
                <w:rFonts w:ascii="Arial" w:hAnsi="Arial" w:cs="Arial"/>
                <w:sz w:val="18"/>
                <w:szCs w:val="18"/>
              </w:rPr>
            </w:pPr>
            <w:r w:rsidRPr="00424E59">
              <w:rPr>
                <w:rFonts w:ascii="Arial" w:hAnsi="Arial"/>
                <w:sz w:val="18"/>
              </w:rPr>
              <w:t xml:space="preserve">  </w:t>
            </w:r>
            <w:r w:rsidRPr="00424E59">
              <w:rPr>
                <w:rFonts w:ascii="Arial" w:hAnsi="Arial"/>
                <w:b/>
                <w:bCs/>
                <w:sz w:val="18"/>
              </w:rPr>
              <w:t>SDP message</w:t>
            </w:r>
          </w:p>
        </w:tc>
        <w:tc>
          <w:tcPr>
            <w:tcW w:w="2126" w:type="dxa"/>
            <w:tcBorders>
              <w:top w:val="single" w:sz="4" w:space="0" w:color="auto"/>
              <w:left w:val="single" w:sz="4" w:space="0" w:color="auto"/>
              <w:bottom w:val="single" w:sz="4" w:space="0" w:color="auto"/>
              <w:right w:val="single" w:sz="4" w:space="0" w:color="auto"/>
            </w:tcBorders>
            <w:hideMark/>
          </w:tcPr>
          <w:p w14:paraId="7AEE2F21"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6.2.20.3.3-6</w:t>
            </w:r>
          </w:p>
        </w:tc>
        <w:tc>
          <w:tcPr>
            <w:tcW w:w="2126" w:type="dxa"/>
            <w:tcBorders>
              <w:top w:val="single" w:sz="4" w:space="0" w:color="auto"/>
              <w:left w:val="single" w:sz="4" w:space="0" w:color="auto"/>
              <w:bottom w:val="single" w:sz="4" w:space="0" w:color="auto"/>
              <w:right w:val="single" w:sz="4" w:space="0" w:color="auto"/>
            </w:tcBorders>
          </w:tcPr>
          <w:p w14:paraId="1E930019"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78358"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F68CA6" w14:textId="77777777" w:rsidR="00EB676A" w:rsidRPr="00424E59" w:rsidRDefault="00EB676A" w:rsidP="00BC3F8D">
            <w:pPr>
              <w:keepNext/>
              <w:keepLines/>
              <w:spacing w:after="0"/>
              <w:rPr>
                <w:rFonts w:ascii="Arial" w:hAnsi="Arial"/>
                <w:sz w:val="18"/>
              </w:rPr>
            </w:pPr>
          </w:p>
        </w:tc>
      </w:tr>
    </w:tbl>
    <w:p w14:paraId="54A55DE3" w14:textId="77777777" w:rsidR="00EB676A" w:rsidRPr="00424E59" w:rsidRDefault="00EB676A" w:rsidP="00EB676A"/>
    <w:p w14:paraId="670FB10B" w14:textId="77777777" w:rsidR="00EB676A" w:rsidRPr="00424E59" w:rsidRDefault="00EB676A" w:rsidP="00EB676A">
      <w:pPr>
        <w:keepNext/>
        <w:keepLines/>
        <w:spacing w:before="60"/>
        <w:jc w:val="center"/>
        <w:rPr>
          <w:rFonts w:ascii="Arial" w:hAnsi="Arial"/>
          <w:b/>
        </w:rPr>
      </w:pPr>
      <w:r w:rsidRPr="00424E59">
        <w:rPr>
          <w:rFonts w:ascii="Arial" w:hAnsi="Arial"/>
          <w:b/>
        </w:rPr>
        <w:t>Table 6.2.20.3.3-6: SDP Message</w:t>
      </w:r>
      <w:r w:rsidRPr="00424E59">
        <w:rPr>
          <w:rFonts w:ascii="Arial" w:hAnsi="Arial"/>
          <w:b/>
          <w:lang w:eastAsia="ko-KR"/>
        </w:rPr>
        <w:t xml:space="preserve"> in SIP 200 (OK)</w:t>
      </w:r>
      <w:r w:rsidRPr="00424E59">
        <w:rPr>
          <w:rFonts w:ascii="Arial" w:hAnsi="Arial"/>
          <w:b/>
        </w:rPr>
        <w:t xml:space="preserve"> (Table 6.2.20.3.3-5)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rsidRPr="00424E59" w14:paraId="289744E7"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07DC32"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SDP_ANSWER, WITH_SECURITY</w:t>
            </w:r>
          </w:p>
        </w:tc>
      </w:tr>
      <w:tr w:rsidR="00EB676A" w:rsidRPr="00424E59" w14:paraId="6F577E32"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E3B2A7C"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D9A559"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A91A0E"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5952F2"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5CFC8CE"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Condition</w:t>
            </w:r>
          </w:p>
        </w:tc>
      </w:tr>
      <w:tr w:rsidR="00EB676A" w:rsidRPr="00424E59" w14:paraId="6A4599C6"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912B92" w14:textId="77777777" w:rsidR="00EB676A" w:rsidRPr="00424E59" w:rsidRDefault="00EB676A" w:rsidP="00BC3F8D">
            <w:pPr>
              <w:keepNext/>
              <w:keepLines/>
              <w:spacing w:after="0"/>
              <w:rPr>
                <w:rFonts w:ascii="Arial" w:hAnsi="Arial"/>
                <w:sz w:val="18"/>
              </w:rPr>
            </w:pPr>
            <w:r w:rsidRPr="00424E59">
              <w:rPr>
                <w:rFonts w:ascii="Arial" w:hAnsi="Arial"/>
                <w:b/>
                <w:sz w:val="18"/>
              </w:rPr>
              <w:t>Media descriptions</w:t>
            </w:r>
          </w:p>
        </w:tc>
        <w:tc>
          <w:tcPr>
            <w:tcW w:w="2126" w:type="dxa"/>
            <w:tcBorders>
              <w:top w:val="single" w:sz="4" w:space="0" w:color="auto"/>
              <w:left w:val="single" w:sz="4" w:space="0" w:color="auto"/>
              <w:bottom w:val="single" w:sz="4" w:space="0" w:color="auto"/>
              <w:right w:val="single" w:sz="4" w:space="0" w:color="auto"/>
            </w:tcBorders>
          </w:tcPr>
          <w:p w14:paraId="7E4126A0"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73B6D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3B4E79"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3E3A0C" w14:textId="77777777" w:rsidR="00EB676A" w:rsidRPr="00424E59" w:rsidRDefault="00EB676A" w:rsidP="00BC3F8D">
            <w:pPr>
              <w:keepNext/>
              <w:keepLines/>
              <w:spacing w:after="0"/>
              <w:rPr>
                <w:rFonts w:ascii="Arial" w:hAnsi="Arial"/>
                <w:sz w:val="18"/>
              </w:rPr>
            </w:pPr>
          </w:p>
        </w:tc>
      </w:tr>
      <w:tr w:rsidR="00EB676A" w:rsidRPr="00424E59" w14:paraId="55E1B684"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2942B6" w14:textId="77777777" w:rsidR="00EB676A" w:rsidRPr="00424E59" w:rsidRDefault="00EB676A" w:rsidP="00BC3F8D">
            <w:pPr>
              <w:keepNext/>
              <w:keepLines/>
              <w:spacing w:after="0"/>
              <w:rPr>
                <w:rFonts w:ascii="Arial" w:hAnsi="Arial"/>
                <w:sz w:val="18"/>
              </w:rPr>
            </w:pPr>
            <w:r w:rsidRPr="00424E59">
              <w:rPr>
                <w:rFonts w:ascii="Arial" w:hAnsi="Arial"/>
                <w:b/>
                <w:bCs/>
                <w:sz w:val="18"/>
              </w:rPr>
              <w:t>Media description[2]</w:t>
            </w:r>
          </w:p>
        </w:tc>
        <w:tc>
          <w:tcPr>
            <w:tcW w:w="2126" w:type="dxa"/>
            <w:tcBorders>
              <w:top w:val="single" w:sz="4" w:space="0" w:color="auto"/>
              <w:left w:val="single" w:sz="4" w:space="0" w:color="auto"/>
              <w:bottom w:val="single" w:sz="4" w:space="0" w:color="auto"/>
              <w:right w:val="single" w:sz="4" w:space="0" w:color="auto"/>
            </w:tcBorders>
          </w:tcPr>
          <w:p w14:paraId="48F0E44F"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C737A46" w14:textId="77777777" w:rsidR="00EB676A" w:rsidRPr="00424E59" w:rsidRDefault="00EB676A" w:rsidP="00BC3F8D">
            <w:pPr>
              <w:keepNext/>
              <w:keepLines/>
              <w:spacing w:after="0"/>
              <w:rPr>
                <w:rFonts w:ascii="Arial" w:hAnsi="Arial"/>
                <w:sz w:val="18"/>
              </w:rPr>
            </w:pPr>
            <w:r w:rsidRPr="00424E59">
              <w:rPr>
                <w:rFonts w:ascii="Arial" w:hAnsi="Arial"/>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526A585"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6A8D434" w14:textId="77777777" w:rsidR="00EB676A" w:rsidRPr="00424E59" w:rsidRDefault="00EB676A" w:rsidP="00BC3F8D">
            <w:pPr>
              <w:keepNext/>
              <w:keepLines/>
              <w:spacing w:after="0"/>
              <w:rPr>
                <w:rFonts w:ascii="Arial" w:hAnsi="Arial"/>
                <w:sz w:val="18"/>
              </w:rPr>
            </w:pPr>
            <w:r w:rsidRPr="00424E59">
              <w:rPr>
                <w:rFonts w:ascii="Arial" w:hAnsi="Arial"/>
                <w:sz w:val="18"/>
              </w:rPr>
              <w:t>WITH_MEDIACONTROL</w:t>
            </w:r>
          </w:p>
        </w:tc>
      </w:tr>
    </w:tbl>
    <w:p w14:paraId="4F23C7CF" w14:textId="77777777" w:rsidR="00EB676A" w:rsidRPr="00424E59" w:rsidRDefault="00EB676A" w:rsidP="00EB676A"/>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EB676A" w:rsidRPr="00424E59" w14:paraId="48ED1843"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AB53295" w14:textId="77777777" w:rsidR="00EB676A" w:rsidRPr="00424E59" w:rsidRDefault="00EB676A" w:rsidP="00BC3F8D">
            <w:pPr>
              <w:keepNext/>
              <w:keepLines/>
              <w:spacing w:after="0"/>
              <w:jc w:val="center"/>
              <w:rPr>
                <w:rFonts w:ascii="Arial" w:hAnsi="Arial"/>
                <w:sz w:val="18"/>
              </w:rPr>
            </w:pPr>
            <w:r w:rsidRPr="00424E5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4624491" w14:textId="77777777" w:rsidR="00EB676A" w:rsidRPr="00424E59" w:rsidRDefault="00EB676A" w:rsidP="00BC3F8D">
            <w:pPr>
              <w:keepNext/>
              <w:keepLines/>
              <w:spacing w:after="0"/>
              <w:jc w:val="center"/>
              <w:rPr>
                <w:rFonts w:ascii="Arial" w:hAnsi="Arial"/>
                <w:sz w:val="18"/>
              </w:rPr>
            </w:pPr>
            <w:r w:rsidRPr="00424E59">
              <w:rPr>
                <w:rFonts w:ascii="Arial" w:hAnsi="Arial"/>
                <w:b/>
                <w:sz w:val="18"/>
              </w:rPr>
              <w:t>Explanation</w:t>
            </w:r>
          </w:p>
        </w:tc>
      </w:tr>
      <w:tr w:rsidR="00EB676A" w:rsidRPr="00424E59" w14:paraId="281BD4D5"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C894E9" w14:textId="77777777" w:rsidR="00EB676A" w:rsidRPr="00424E59" w:rsidRDefault="00EB676A" w:rsidP="00BC3F8D">
            <w:pPr>
              <w:keepNext/>
              <w:keepLines/>
              <w:spacing w:after="0"/>
              <w:rPr>
                <w:rFonts w:ascii="Arial" w:hAnsi="Arial"/>
                <w:sz w:val="18"/>
              </w:rPr>
            </w:pPr>
            <w:r w:rsidRPr="00424E59">
              <w:rPr>
                <w:rFonts w:ascii="Arial" w:hAnsi="Arial"/>
                <w:sz w:val="18"/>
              </w:rP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0C058EEE" w14:textId="77777777" w:rsidR="00EB676A" w:rsidRPr="00424E59" w:rsidRDefault="00EB676A" w:rsidP="00BC3F8D">
            <w:pPr>
              <w:keepNext/>
              <w:keepLines/>
              <w:spacing w:after="0"/>
              <w:rPr>
                <w:rFonts w:ascii="Arial" w:hAnsi="Arial"/>
                <w:sz w:val="18"/>
              </w:rPr>
            </w:pPr>
            <w:r w:rsidRPr="00424E59">
              <w:rPr>
                <w:rFonts w:ascii="Arial" w:hAnsi="Arial"/>
                <w:sz w:val="18"/>
              </w:rPr>
              <w:t>The SDP offer sent by the UE at step 3 (Table 6.2.20.3.3-2) contains a media description for media control.</w:t>
            </w:r>
          </w:p>
          <w:p w14:paraId="4C490399" w14:textId="77777777" w:rsidR="00EB676A" w:rsidRPr="00424E59" w:rsidRDefault="00EB676A" w:rsidP="00BC3F8D">
            <w:pPr>
              <w:keepNext/>
              <w:keepLines/>
              <w:spacing w:after="0"/>
              <w:rPr>
                <w:rFonts w:ascii="Arial" w:hAnsi="Arial"/>
                <w:sz w:val="18"/>
              </w:rPr>
            </w:pPr>
            <w:r w:rsidRPr="00424E59">
              <w:rPr>
                <w:rFonts w:ascii="Arial" w:hAnsi="Arial"/>
                <w:sz w:val="18"/>
              </w:rPr>
              <w:t>In this case, if the fmtp attribute of the SDP offer contains the mc_implicit_request parameter, conditions IMPLICIT_GRANT_REQUESTED but NOT IMPLICIT_FLOOR_GRANTED shall be applied for the SDP answer.</w:t>
            </w:r>
          </w:p>
        </w:tc>
      </w:tr>
    </w:tbl>
    <w:p w14:paraId="4EC0B776" w14:textId="77777777" w:rsidR="00EB676A" w:rsidRPr="00424E59" w:rsidRDefault="00EB676A" w:rsidP="00EB676A"/>
    <w:p w14:paraId="524AF9AA" w14:textId="77777777" w:rsidR="00EB676A" w:rsidRPr="00424E59" w:rsidRDefault="00EB676A" w:rsidP="00EB676A">
      <w:pPr>
        <w:keepNext/>
        <w:keepLines/>
        <w:spacing w:before="60"/>
        <w:jc w:val="center"/>
        <w:rPr>
          <w:rFonts w:ascii="Arial" w:hAnsi="Arial"/>
          <w:b/>
        </w:rPr>
      </w:pPr>
      <w:r w:rsidRPr="00424E59">
        <w:rPr>
          <w:rFonts w:ascii="Arial" w:hAnsi="Arial"/>
          <w:b/>
        </w:rPr>
        <w:t>Table 6.2.20.3.3-7..8: Void</w:t>
      </w:r>
    </w:p>
    <w:p w14:paraId="2158D9C2" w14:textId="77777777" w:rsidR="00EB676A" w:rsidRPr="00424E59" w:rsidRDefault="00EB676A" w:rsidP="00EB676A"/>
    <w:p w14:paraId="68A6A9A3" w14:textId="77777777" w:rsidR="00EB676A" w:rsidRPr="00424E59" w:rsidRDefault="00EB676A" w:rsidP="00EB676A">
      <w:pPr>
        <w:keepNext/>
        <w:keepLines/>
        <w:spacing w:before="120"/>
        <w:ind w:left="1134" w:hanging="1134"/>
        <w:outlineLvl w:val="2"/>
        <w:rPr>
          <w:rFonts w:ascii="Arial" w:hAnsi="Arial"/>
          <w:sz w:val="28"/>
        </w:rPr>
      </w:pPr>
      <w:bookmarkStart w:id="2076" w:name="_Toc76583174"/>
      <w:bookmarkStart w:id="2077" w:name="_Toc83808726"/>
      <w:bookmarkStart w:id="2078" w:name="_Toc91233555"/>
      <w:bookmarkStart w:id="2079" w:name="_Toc100349034"/>
      <w:bookmarkStart w:id="2080" w:name="_Toc106787190"/>
      <w:r w:rsidRPr="00424E59">
        <w:rPr>
          <w:rFonts w:ascii="Arial" w:hAnsi="Arial"/>
          <w:sz w:val="28"/>
        </w:rPr>
        <w:t>6.2.21</w:t>
      </w:r>
      <w:r w:rsidRPr="00424E59">
        <w:rPr>
          <w:rFonts w:ascii="Arial" w:hAnsi="Arial"/>
          <w:sz w:val="28"/>
        </w:rPr>
        <w:tab/>
        <w:t>On-network / First-to-answer call / On-demand session / Client Terminated (CT)</w:t>
      </w:r>
      <w:bookmarkEnd w:id="2076"/>
      <w:bookmarkEnd w:id="2077"/>
      <w:bookmarkEnd w:id="2078"/>
      <w:bookmarkEnd w:id="2079"/>
      <w:bookmarkEnd w:id="2080"/>
    </w:p>
    <w:p w14:paraId="5CC6BAF7" w14:textId="77777777" w:rsidR="00EB676A" w:rsidRPr="00424E59" w:rsidRDefault="00EB676A" w:rsidP="00EB676A">
      <w:pPr>
        <w:keepNext/>
        <w:keepLines/>
        <w:spacing w:before="120"/>
        <w:ind w:left="1985" w:hanging="1985"/>
        <w:rPr>
          <w:rFonts w:ascii="Arial" w:hAnsi="Arial"/>
        </w:rPr>
      </w:pPr>
      <w:r w:rsidRPr="00424E59">
        <w:rPr>
          <w:rFonts w:ascii="Arial" w:hAnsi="Arial"/>
        </w:rPr>
        <w:t>6.2.21.1</w:t>
      </w:r>
      <w:r w:rsidRPr="00424E59">
        <w:rPr>
          <w:rFonts w:ascii="Arial" w:hAnsi="Arial"/>
        </w:rPr>
        <w:tab/>
        <w:t>Test Purpose (TP)</w:t>
      </w:r>
    </w:p>
    <w:p w14:paraId="4EFF6D05"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38064A1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w:t>
      </w:r>
      <w:r w:rsidRPr="00424E59">
        <w:rPr>
          <w:rFonts w:ascii="Courier New" w:hAnsi="Courier New"/>
          <w:sz w:val="16"/>
          <w:lang w:eastAsia="ko-KR"/>
        </w:rPr>
        <w:t>participate in private calls</w:t>
      </w:r>
      <w:r w:rsidRPr="00424E59">
        <w:rPr>
          <w:rFonts w:ascii="Courier New" w:hAnsi="Courier New"/>
          <w:sz w:val="16"/>
        </w:rPr>
        <w:t xml:space="preserve"> }</w:t>
      </w:r>
    </w:p>
    <w:p w14:paraId="6455E03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4D87D28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UE (MCPTT Client) receives a request for establishment of </w:t>
      </w:r>
      <w:r w:rsidRPr="00424E59">
        <w:rPr>
          <w:rFonts w:ascii="Courier New" w:hAnsi="Courier New"/>
          <w:sz w:val="16"/>
          <w:lang w:eastAsia="zh-CN"/>
        </w:rPr>
        <w:t xml:space="preserve">an on-demand </w:t>
      </w:r>
      <w:r w:rsidRPr="00424E59">
        <w:rPr>
          <w:rFonts w:ascii="Courier New" w:hAnsi="Courier New"/>
          <w:sz w:val="16"/>
        </w:rPr>
        <w:t>first-to-answer-call</w:t>
      </w:r>
      <w:r w:rsidRPr="00424E59">
        <w:rPr>
          <w:rFonts w:ascii="Courier New" w:hAnsi="Courier New"/>
          <w:sz w:val="16"/>
          <w:lang w:eastAsia="zh-CN"/>
        </w:rPr>
        <w:t xml:space="preserve"> </w:t>
      </w:r>
      <w:r w:rsidRPr="00424E59">
        <w:rPr>
          <w:rFonts w:ascii="Courier New" w:hAnsi="Courier New"/>
          <w:sz w:val="16"/>
        </w:rPr>
        <w:t>}</w:t>
      </w:r>
    </w:p>
    <w:p w14:paraId="6EA5885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notifies the User for the incoming call, </w:t>
      </w:r>
      <w:r w:rsidRPr="00424E59">
        <w:rPr>
          <w:rFonts w:ascii="Courier New" w:hAnsi="Courier New"/>
          <w:b/>
          <w:sz w:val="16"/>
        </w:rPr>
        <w:t>and</w:t>
      </w:r>
      <w:r w:rsidRPr="00424E59">
        <w:rPr>
          <w:rFonts w:ascii="Courier New" w:hAnsi="Courier New"/>
          <w:sz w:val="16"/>
        </w:rPr>
        <w:t xml:space="preserve">, responds to the Server with a SIP 180 (Ringing) message, </w:t>
      </w:r>
      <w:r w:rsidRPr="00424E59">
        <w:rPr>
          <w:rFonts w:ascii="Courier New" w:hAnsi="Courier New"/>
          <w:b/>
          <w:sz w:val="16"/>
        </w:rPr>
        <w:t>and</w:t>
      </w:r>
      <w:r w:rsidRPr="00424E59">
        <w:rPr>
          <w:rFonts w:ascii="Courier New" w:hAnsi="Courier New"/>
          <w:sz w:val="16"/>
        </w:rPr>
        <w:t>, after the User accepts the call sends to the Server a SIP 200 (OK) message }</w:t>
      </w:r>
    </w:p>
    <w:p w14:paraId="5F6C9459"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6384084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3D6AFF"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5E3E9A1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w:t>
      </w:r>
      <w:r w:rsidRPr="00424E59">
        <w:rPr>
          <w:rFonts w:ascii="Courier New" w:hAnsi="Courier New"/>
          <w:sz w:val="16"/>
          <w:lang w:eastAsia="ko-KR"/>
        </w:rPr>
        <w:t xml:space="preserve">participate in private calls, having received </w:t>
      </w:r>
      <w:r w:rsidRPr="00424E59">
        <w:rPr>
          <w:rFonts w:ascii="Courier New" w:hAnsi="Courier New"/>
          <w:sz w:val="16"/>
        </w:rPr>
        <w:t xml:space="preserve">a request for establishment of </w:t>
      </w:r>
      <w:r w:rsidRPr="00424E59">
        <w:rPr>
          <w:rFonts w:ascii="Courier New" w:hAnsi="Courier New"/>
          <w:sz w:val="16"/>
          <w:lang w:eastAsia="zh-CN"/>
        </w:rPr>
        <w:t xml:space="preserve">an on-demand </w:t>
      </w:r>
      <w:r w:rsidRPr="00424E59">
        <w:rPr>
          <w:rFonts w:ascii="Courier New" w:hAnsi="Courier New"/>
          <w:sz w:val="16"/>
        </w:rPr>
        <w:t>first-to-answer call</w:t>
      </w:r>
      <w:r w:rsidRPr="00424E59">
        <w:rPr>
          <w:rFonts w:ascii="Courier New" w:hAnsi="Courier New"/>
          <w:sz w:val="16"/>
          <w:lang w:eastAsia="zh-CN"/>
        </w:rPr>
        <w:t>, and, having not yet answered it</w:t>
      </w:r>
      <w:r w:rsidRPr="00424E59">
        <w:rPr>
          <w:rFonts w:ascii="Courier New" w:hAnsi="Courier New"/>
          <w:sz w:val="16"/>
        </w:rPr>
        <w:t xml:space="preserve"> }</w:t>
      </w:r>
    </w:p>
    <w:p w14:paraId="22AB56C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22DD18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UE (MCPTT Client) </w:t>
      </w:r>
      <w:r w:rsidRPr="00424E59">
        <w:rPr>
          <w:rFonts w:ascii="Courier New" w:hAnsi="Courier New"/>
          <w:sz w:val="16"/>
          <w:lang w:eastAsia="zh-CN"/>
        </w:rPr>
        <w:t xml:space="preserve">receives a SIP CANCEL message </w:t>
      </w:r>
      <w:r w:rsidRPr="00424E59">
        <w:rPr>
          <w:rFonts w:ascii="Courier New" w:hAnsi="Courier New"/>
          <w:sz w:val="16"/>
        </w:rPr>
        <w:t>}</w:t>
      </w:r>
    </w:p>
    <w:p w14:paraId="52CB5CA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hAnsi="Courier New"/>
          <w:sz w:val="16"/>
          <w:lang w:eastAsia="ko-KR"/>
        </w:rPr>
        <w:t xml:space="preserve">SIP 200 (OK) to confirm the reception of the </w:t>
      </w:r>
      <w:r w:rsidRPr="00424E59">
        <w:rPr>
          <w:rFonts w:ascii="Courier New" w:hAnsi="Courier New"/>
          <w:sz w:val="16"/>
        </w:rPr>
        <w:t>SIP CANCEL followed by a SIP 487 (Request Terminated) to confirm terminating of the dialog }</w:t>
      </w:r>
    </w:p>
    <w:p w14:paraId="5EAEC9E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7285D06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905EB"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1384BDA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w:t>
      </w:r>
      <w:r w:rsidRPr="00424E59">
        <w:rPr>
          <w:rFonts w:ascii="Courier New" w:hAnsi="Courier New"/>
          <w:sz w:val="16"/>
          <w:lang w:eastAsia="ko-KR"/>
        </w:rPr>
        <w:t xml:space="preserve">participate in private calls, having received </w:t>
      </w:r>
      <w:r w:rsidRPr="00424E59">
        <w:rPr>
          <w:rFonts w:ascii="Courier New" w:hAnsi="Courier New"/>
          <w:sz w:val="16"/>
        </w:rPr>
        <w:t xml:space="preserve">a request for establishment of </w:t>
      </w:r>
      <w:r w:rsidRPr="00424E59">
        <w:rPr>
          <w:rFonts w:ascii="Courier New" w:hAnsi="Courier New"/>
          <w:sz w:val="16"/>
          <w:lang w:eastAsia="zh-CN"/>
        </w:rPr>
        <w:t xml:space="preserve">an on-demand </w:t>
      </w:r>
      <w:r w:rsidRPr="00424E59">
        <w:rPr>
          <w:rFonts w:ascii="Courier New" w:hAnsi="Courier New"/>
          <w:sz w:val="16"/>
        </w:rPr>
        <w:t>first-to-answer call</w:t>
      </w:r>
      <w:r w:rsidRPr="00424E59">
        <w:rPr>
          <w:rFonts w:ascii="Courier New" w:hAnsi="Courier New"/>
          <w:sz w:val="16"/>
          <w:lang w:eastAsia="zh-CN"/>
        </w:rPr>
        <w:t xml:space="preserve">, and, having </w:t>
      </w:r>
      <w:r w:rsidRPr="00424E59">
        <w:rPr>
          <w:rFonts w:ascii="Courier New" w:hAnsi="Courier New"/>
          <w:sz w:val="16"/>
        </w:rPr>
        <w:t xml:space="preserve">send a </w:t>
      </w:r>
      <w:r w:rsidRPr="00424E59">
        <w:rPr>
          <w:rFonts w:ascii="Courier New" w:hAnsi="Courier New"/>
          <w:sz w:val="16"/>
          <w:lang w:eastAsia="ko-KR"/>
        </w:rPr>
        <w:t xml:space="preserve">SIP 200 (OK) accepting the establishment of an MCPTT </w:t>
      </w:r>
      <w:r w:rsidRPr="00424E59">
        <w:rPr>
          <w:rFonts w:ascii="Courier New" w:hAnsi="Courier New"/>
          <w:sz w:val="16"/>
          <w:lang w:eastAsia="zh-CN"/>
        </w:rPr>
        <w:t xml:space="preserve">on-demand </w:t>
      </w:r>
      <w:r w:rsidRPr="00424E59">
        <w:rPr>
          <w:rFonts w:ascii="Courier New" w:hAnsi="Courier New"/>
          <w:sz w:val="16"/>
        </w:rPr>
        <w:t>first to answer-call (due to the User answering the call) }</w:t>
      </w:r>
    </w:p>
    <w:p w14:paraId="666C426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623C2CA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424E59">
        <w:rPr>
          <w:rFonts w:ascii="Courier New" w:hAnsi="Courier New"/>
          <w:b/>
          <w:sz w:val="16"/>
        </w:rPr>
        <w:t>when</w:t>
      </w:r>
      <w:r w:rsidRPr="00424E59">
        <w:rPr>
          <w:rFonts w:ascii="Courier New" w:hAnsi="Courier New"/>
          <w:sz w:val="16"/>
        </w:rPr>
        <w:t xml:space="preserve"> { UE (MCPTT Client) receives a SIP BYE with the &lt;release-reason&gt; element set to a value of "not selected for call" }</w:t>
      </w:r>
    </w:p>
    <w:p w14:paraId="3988F3B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w:t>
      </w:r>
      <w:r w:rsidRPr="00424E59">
        <w:rPr>
          <w:rFonts w:ascii="Courier New" w:hAnsi="Courier New"/>
          <w:sz w:val="16"/>
          <w:lang w:eastAsia="ko-KR"/>
        </w:rPr>
        <w:t>SIP 200 (OK) to confirm termination of the</w:t>
      </w:r>
      <w:r w:rsidRPr="00424E59">
        <w:rPr>
          <w:rFonts w:ascii="Courier New" w:hAnsi="Courier New"/>
          <w:sz w:val="16"/>
        </w:rPr>
        <w:t xml:space="preserve"> MCPTT session }</w:t>
      </w:r>
    </w:p>
    <w:p w14:paraId="55FA2AB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79457EA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18B424" w14:textId="77777777" w:rsidR="00EB676A" w:rsidRPr="00424E59" w:rsidRDefault="00EB676A" w:rsidP="00EB676A">
      <w:pPr>
        <w:keepNext/>
        <w:keepLines/>
        <w:spacing w:before="120"/>
        <w:ind w:left="1985" w:hanging="1985"/>
        <w:rPr>
          <w:rFonts w:ascii="Arial" w:hAnsi="Arial"/>
        </w:rPr>
      </w:pPr>
      <w:r w:rsidRPr="00424E59">
        <w:rPr>
          <w:rFonts w:ascii="Arial" w:hAnsi="Arial"/>
        </w:rPr>
        <w:t>6.2.20.2</w:t>
      </w:r>
      <w:r w:rsidRPr="00424E59">
        <w:rPr>
          <w:rFonts w:ascii="Arial" w:hAnsi="Arial"/>
        </w:rPr>
        <w:tab/>
        <w:t>Conformance requirements</w:t>
      </w:r>
    </w:p>
    <w:p w14:paraId="20C3C370" w14:textId="77777777" w:rsidR="00EB676A" w:rsidRPr="00424E59" w:rsidRDefault="00EB676A" w:rsidP="00EB676A">
      <w:r w:rsidRPr="00424E59">
        <w:t xml:space="preserve">References: The conformance requirements covered in the present TC are specified in: TS 24.379 clauses </w:t>
      </w:r>
      <w:r w:rsidRPr="00424E59">
        <w:rPr>
          <w:lang w:eastAsia="ko-KR"/>
        </w:rPr>
        <w:t xml:space="preserve">11.1.1.2.1.2, </w:t>
      </w:r>
      <w:r w:rsidRPr="00424E59">
        <w:t>11.1.4.2, 6.2.2, 6.2.3.1</w:t>
      </w:r>
      <w:r w:rsidRPr="00424E59">
        <w:rPr>
          <w:lang w:eastAsia="ko-KR"/>
        </w:rPr>
        <w:t xml:space="preserve">.1, 6.2.3.2.1, </w:t>
      </w:r>
      <w:r w:rsidRPr="00424E59">
        <w:t>6.2.6. Unless otherwise stated these are Rel-15 requirements.</w:t>
      </w:r>
    </w:p>
    <w:p w14:paraId="112D6AFE" w14:textId="77777777" w:rsidR="00EB676A" w:rsidRPr="00424E59" w:rsidRDefault="00EB676A" w:rsidP="00EB676A">
      <w:r w:rsidRPr="00424E59">
        <w:t xml:space="preserve">[TS 24.379, clause </w:t>
      </w:r>
      <w:r w:rsidRPr="00424E59">
        <w:rPr>
          <w:lang w:eastAsia="ko-KR"/>
        </w:rPr>
        <w:t>11.1.1.2.1.2</w:t>
      </w:r>
      <w:r w:rsidRPr="00424E59">
        <w:t>]</w:t>
      </w:r>
    </w:p>
    <w:p w14:paraId="166E5ACF"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229E6415" w14:textId="77777777" w:rsidR="00EB676A" w:rsidRPr="00424E59" w:rsidRDefault="00EB676A" w:rsidP="00EB676A">
      <w:pPr>
        <w:rPr>
          <w:lang w:eastAsia="ko-KR"/>
        </w:rPr>
      </w:pPr>
      <w:r w:rsidRPr="00424E59">
        <w:rPr>
          <w:lang w:eastAsia="ko-KR"/>
        </w:rPr>
        <w:t>The MCPTT client:</w:t>
      </w:r>
    </w:p>
    <w:p w14:paraId="31724BE7" w14:textId="77777777" w:rsidR="00EB676A" w:rsidRPr="00424E59" w:rsidRDefault="00EB676A" w:rsidP="00EB676A">
      <w:pPr>
        <w:ind w:left="568" w:hanging="284"/>
      </w:pPr>
      <w:r w:rsidRPr="00424E59">
        <w:t>...</w:t>
      </w:r>
    </w:p>
    <w:p w14:paraId="08D6A155" w14:textId="77777777" w:rsidR="00EB676A" w:rsidRPr="00424E59" w:rsidRDefault="00EB676A" w:rsidP="00EB676A">
      <w:pPr>
        <w:ind w:left="568" w:hanging="284"/>
        <w:rPr>
          <w:lang w:eastAsia="ko-KR"/>
        </w:rPr>
      </w:pPr>
      <w:r w:rsidRPr="00424E59">
        <w:rPr>
          <w:lang w:eastAsia="ko-KR"/>
        </w:rPr>
        <w:t>5)</w:t>
      </w:r>
      <w:r w:rsidRPr="00424E59">
        <w:rPr>
          <w:lang w:eastAsia="ko-KR"/>
        </w:rPr>
        <w:tab/>
        <w:t xml:space="preserve">if an end-to-end security context needs to be established and if the &lt;session-type&gt; in the </w:t>
      </w:r>
      <w:r w:rsidRPr="00424E59">
        <w:t>application/vnd.3gpp.mcptt-info+xml MIME body of the incoming SIP INVITE request is set to "first-to-answer"</w:t>
      </w:r>
      <w:r w:rsidRPr="00424E59">
        <w:rPr>
          <w:lang w:eastAsia="ko-KR"/>
        </w:rPr>
        <w:t xml:space="preserve"> then:</w:t>
      </w:r>
    </w:p>
    <w:p w14:paraId="2CF7E723" w14:textId="77777777" w:rsidR="00EB676A" w:rsidRPr="00424E59" w:rsidRDefault="00EB676A" w:rsidP="00EB676A">
      <w:pPr>
        <w:ind w:left="851" w:hanging="284"/>
        <w:rPr>
          <w:lang w:eastAsia="ko-KR"/>
        </w:rPr>
      </w:pPr>
      <w:r w:rsidRPr="00424E59">
        <w:rPr>
          <w:lang w:eastAsia="ko-KR"/>
        </w:rPr>
        <w:t>a)</w:t>
      </w:r>
      <w:r w:rsidRPr="00424E59">
        <w:rPr>
          <w:lang w:eastAsia="ko-KR"/>
        </w:rPr>
        <w:tab/>
        <w:t>if necessary, shall instruct the key management client to request keying material from the key management server as described in 3GPP TS 33.180 [78];</w:t>
      </w:r>
    </w:p>
    <w:p w14:paraId="3D6AF877" w14:textId="77777777" w:rsidR="00EB676A" w:rsidRPr="00424E59" w:rsidRDefault="00EB676A" w:rsidP="00EB676A">
      <w:pPr>
        <w:ind w:left="851" w:hanging="284"/>
        <w:rPr>
          <w:lang w:eastAsia="ko-KR"/>
        </w:rPr>
      </w:pPr>
      <w:r w:rsidRPr="00424E59">
        <w:rPr>
          <w:lang w:eastAsia="ko-KR"/>
        </w:rPr>
        <w:t>b)</w:t>
      </w:r>
      <w:r w:rsidRPr="00424E59">
        <w:rPr>
          <w:lang w:eastAsia="ko-KR"/>
        </w:rPr>
        <w:tab/>
        <w:t>shall use the keying material to generate a PCK as described in 3GPP TS 33.180 [78];</w:t>
      </w:r>
    </w:p>
    <w:p w14:paraId="4BCAC366" w14:textId="77777777" w:rsidR="00EB676A" w:rsidRPr="00424E59" w:rsidRDefault="00EB676A" w:rsidP="00EB676A">
      <w:pPr>
        <w:ind w:left="851" w:hanging="284"/>
        <w:rPr>
          <w:lang w:eastAsia="ko-KR"/>
        </w:rPr>
      </w:pPr>
      <w:r w:rsidRPr="00424E59">
        <w:rPr>
          <w:lang w:eastAsia="ko-KR"/>
        </w:rPr>
        <w:t>c)</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33.180 [78];</w:t>
      </w:r>
    </w:p>
    <w:p w14:paraId="3CB6F58C" w14:textId="77777777" w:rsidR="00EB676A" w:rsidRPr="00424E59" w:rsidRDefault="00EB676A" w:rsidP="00EB676A">
      <w:pPr>
        <w:ind w:left="851" w:hanging="284"/>
        <w:rPr>
          <w:lang w:eastAsia="ko-KR"/>
        </w:rPr>
      </w:pPr>
      <w:r w:rsidRPr="00424E59">
        <w:rPr>
          <w:lang w:eastAsia="ko-KR"/>
        </w:rPr>
        <w:t>d)</w:t>
      </w:r>
      <w:r w:rsidRPr="00424E59">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51F6DF5D" w14:textId="77777777" w:rsidR="00EB676A" w:rsidRPr="00424E59" w:rsidRDefault="00EB676A" w:rsidP="00EB676A">
      <w:pPr>
        <w:ind w:left="851" w:hanging="284"/>
      </w:pPr>
      <w:r w:rsidRPr="00424E59">
        <w:t>e)</w:t>
      </w:r>
      <w:r w:rsidRPr="00424E59">
        <w:tab/>
        <w:t>shall generate a MIKEY-SAKKE I_MESSAGE using the encapsulated PCK and PCK-ID as specified in 3GPP TS 33.180 [78];</w:t>
      </w:r>
    </w:p>
    <w:p w14:paraId="06E3D505" w14:textId="77777777" w:rsidR="00EB676A" w:rsidRPr="00424E59" w:rsidRDefault="00EB676A" w:rsidP="00EB676A">
      <w:pPr>
        <w:ind w:left="851" w:hanging="284"/>
      </w:pPr>
      <w:r w:rsidRPr="00424E59">
        <w:rPr>
          <w:lang w:eastAsia="ko-KR"/>
        </w:rPr>
        <w:t>f)</w:t>
      </w:r>
      <w:r w:rsidRPr="00424E59">
        <w:rPr>
          <w:lang w:eastAsia="ko-KR"/>
        </w:rPr>
        <w:tab/>
        <w:t xml:space="preserve">shall add the </w:t>
      </w:r>
      <w:r w:rsidRPr="00424E59">
        <w:t>MCPTT ID of the MCPTT user to the initiator field (IDRi) of the I_MESSAGE as described in 3GPP TS 33.180 [78]; and</w:t>
      </w:r>
    </w:p>
    <w:p w14:paraId="6D6FD94F" w14:textId="77777777" w:rsidR="00EB676A" w:rsidRPr="00424E59" w:rsidRDefault="00EB676A" w:rsidP="00EB676A">
      <w:pPr>
        <w:keepLines/>
        <w:ind w:left="1135" w:hanging="851"/>
      </w:pPr>
      <w:r w:rsidRPr="00424E59">
        <w:t>NOTE 4:</w:t>
      </w:r>
      <w:r w:rsidRPr="00424E59">
        <w:tab/>
        <w:t>The initiator of the MIKEY-SAKKE I_MESSAGE is in this case the terminating client from the perspective of the call.</w:t>
      </w:r>
    </w:p>
    <w:p w14:paraId="76F0AA40" w14:textId="77777777" w:rsidR="00EB676A" w:rsidRPr="00424E59" w:rsidRDefault="00EB676A" w:rsidP="00EB676A">
      <w:pPr>
        <w:ind w:left="851" w:hanging="284"/>
        <w:rPr>
          <w:lang w:eastAsia="ko-KR"/>
        </w:rPr>
      </w:pPr>
      <w:r w:rsidRPr="00424E59">
        <w:t>g)</w:t>
      </w:r>
      <w:r w:rsidRPr="00424E59">
        <w:tab/>
        <w:t xml:space="preserve">shall sign the MIKEY-SAKKE I_MESSAGE using the MCPTT user's signing key provided in the keying material together with a time related parameter, and add this to the MIKEY-SAKKE payload, as </w:t>
      </w:r>
      <w:r w:rsidRPr="00424E59">
        <w:rPr>
          <w:lang w:eastAsia="ko-KR"/>
        </w:rPr>
        <w:t>described in 3GPP TS 33.180 [78];</w:t>
      </w:r>
    </w:p>
    <w:p w14:paraId="09C05183" w14:textId="77777777" w:rsidR="00EB676A" w:rsidRPr="00424E59" w:rsidRDefault="00EB676A" w:rsidP="00EB676A">
      <w:pPr>
        <w:ind w:left="568" w:hanging="284"/>
        <w:rPr>
          <w:lang w:eastAsia="ko-KR"/>
        </w:rPr>
      </w:pPr>
      <w:r w:rsidRPr="00424E59">
        <w:t>...</w:t>
      </w:r>
    </w:p>
    <w:p w14:paraId="3203D699" w14:textId="77777777" w:rsidR="00EB676A" w:rsidRPr="00424E59" w:rsidRDefault="00EB676A" w:rsidP="00EB676A">
      <w:pPr>
        <w:ind w:left="568" w:hanging="284"/>
      </w:pPr>
      <w:r w:rsidRPr="00424E59">
        <w:rPr>
          <w:lang w:eastAsia="ko-KR"/>
        </w:rPr>
        <w:t>8)</w:t>
      </w:r>
      <w:r w:rsidRPr="00424E59">
        <w:rPr>
          <w:lang w:eastAsia="ko-KR"/>
        </w:rPr>
        <w:tab/>
        <w:t xml:space="preserve">if the &lt;session-type&gt; in the </w:t>
      </w:r>
      <w:r w:rsidRPr="00424E59">
        <w:t>application/vnd.3gpp.mcptt-info+xml MIME body of the incoming SIP INVITE request is set to "first-to-answer":</w:t>
      </w:r>
    </w:p>
    <w:p w14:paraId="584C7469" w14:textId="77777777" w:rsidR="00EB676A" w:rsidRPr="00424E59" w:rsidRDefault="00EB676A" w:rsidP="00EB676A">
      <w:pPr>
        <w:ind w:left="851" w:hanging="284"/>
        <w:rPr>
          <w:lang w:eastAsia="ko-KR"/>
        </w:rPr>
      </w:pPr>
      <w:r w:rsidRPr="00424E59">
        <w:rPr>
          <w:lang w:eastAsia="ko-KR"/>
        </w:rPr>
        <w:t>a)</w:t>
      </w:r>
      <w:r w:rsidRPr="00424E59">
        <w:rPr>
          <w:lang w:eastAsia="ko-KR"/>
        </w:rPr>
        <w:tab/>
        <w:t>shall notify the user of the incoming call;</w:t>
      </w:r>
    </w:p>
    <w:p w14:paraId="081ACF44" w14:textId="77777777" w:rsidR="00EB676A" w:rsidRPr="00424E59" w:rsidRDefault="00EB676A" w:rsidP="00EB676A">
      <w:pPr>
        <w:ind w:left="851" w:hanging="284"/>
        <w:rPr>
          <w:lang w:eastAsia="ko-KR"/>
        </w:rPr>
      </w:pPr>
      <w:r w:rsidRPr="00424E59">
        <w:rPr>
          <w:lang w:eastAsia="ko-KR"/>
        </w:rPr>
        <w:t>b)</w:t>
      </w:r>
      <w:r w:rsidRPr="00424E59">
        <w:rPr>
          <w:lang w:eastAsia="ko-KR"/>
        </w:rPr>
        <w:tab/>
        <w:t>shall not forward the first-to-answer call;</w:t>
      </w:r>
    </w:p>
    <w:p w14:paraId="078E257E" w14:textId="77777777" w:rsidR="00EB676A" w:rsidRPr="00424E59" w:rsidRDefault="00EB676A" w:rsidP="00EB676A">
      <w:pPr>
        <w:ind w:left="851" w:hanging="284"/>
        <w:rPr>
          <w:lang w:eastAsia="ko-KR"/>
        </w:rPr>
      </w:pPr>
      <w:r w:rsidRPr="00424E59">
        <w:rPr>
          <w:lang w:eastAsia="ko-KR"/>
        </w:rPr>
        <w:t>c)</w:t>
      </w:r>
      <w:r w:rsidRPr="00424E59">
        <w:rPr>
          <w:lang w:eastAsia="ko-KR"/>
        </w:rPr>
        <w:tab/>
        <w:t>if the MCPTT user is busy on another call, shall send a SIP 486 (Busy Here)</w:t>
      </w:r>
      <w:r w:rsidRPr="00424E59">
        <w:t xml:space="preserve"> to the SIP INVITE request according to 3GPP TS 24.229 [4] and not continue with any further steps in this subclause; and</w:t>
      </w:r>
    </w:p>
    <w:p w14:paraId="734118AE" w14:textId="77777777" w:rsidR="00EB676A" w:rsidRPr="00424E59" w:rsidRDefault="00EB676A" w:rsidP="00EB676A">
      <w:pPr>
        <w:ind w:left="851" w:hanging="284"/>
        <w:rPr>
          <w:lang w:eastAsia="ko-KR"/>
        </w:rPr>
      </w:pPr>
      <w:r w:rsidRPr="00424E59">
        <w:rPr>
          <w:lang w:eastAsia="ko-KR"/>
        </w:rPr>
        <w:t>d)</w:t>
      </w:r>
      <w:r w:rsidRPr="00424E59">
        <w:rPr>
          <w:lang w:eastAsia="ko-KR"/>
        </w:rPr>
        <w:tab/>
        <w:t>if the MCPTT user does not answer the call within a time decided by the client implementation, the MCPTT client shall send a SIP 480 (Temporarily Unavailable)</w:t>
      </w:r>
      <w:r w:rsidRPr="00424E59">
        <w:t xml:space="preserve"> to the SIP INVITE request according to 3GPP TS 24.229 [4] and not continue with any further steps in this subclause;</w:t>
      </w:r>
    </w:p>
    <w:p w14:paraId="235CB71C" w14:textId="77777777" w:rsidR="00EB676A" w:rsidRPr="00424E59" w:rsidRDefault="00EB676A" w:rsidP="00EB676A">
      <w:pPr>
        <w:keepLines/>
        <w:ind w:left="1135" w:hanging="851"/>
        <w:rPr>
          <w:lang w:eastAsia="ko-KR"/>
        </w:rPr>
      </w:pPr>
      <w:r w:rsidRPr="00424E59">
        <w:rPr>
          <w:lang w:eastAsia="ko-KR"/>
        </w:rPr>
        <w:t>NOTE 5:</w:t>
      </w:r>
      <w:r w:rsidRPr="00424E59">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36E9763A" w14:textId="77777777" w:rsidR="00EB676A" w:rsidRPr="00424E59" w:rsidRDefault="00EB676A" w:rsidP="00EB676A">
      <w:pPr>
        <w:ind w:left="568" w:hanging="284"/>
      </w:pPr>
      <w:r w:rsidRPr="00424E59">
        <w:t>...</w:t>
      </w:r>
    </w:p>
    <w:p w14:paraId="35696CBB" w14:textId="77777777" w:rsidR="00EB676A" w:rsidRPr="00424E59" w:rsidRDefault="00EB676A" w:rsidP="00EB676A">
      <w:pPr>
        <w:ind w:left="568" w:hanging="284"/>
      </w:pPr>
      <w:r w:rsidRPr="00424E59">
        <w:t>10)</w:t>
      </w:r>
      <w:r w:rsidRPr="00424E59">
        <w:tab/>
        <w:t xml:space="preserve">shall perform the manual commencement procedures specified in </w:t>
      </w:r>
      <w:r w:rsidRPr="00424E59">
        <w:rPr>
          <w:lang w:eastAsia="ko-KR"/>
        </w:rPr>
        <w:t>subclause</w:t>
      </w:r>
      <w:r w:rsidRPr="00424E59">
        <w:t> </w:t>
      </w:r>
      <w:r w:rsidRPr="00424E59">
        <w:rPr>
          <w:lang w:eastAsia="ko-KR"/>
        </w:rPr>
        <w:t>6.2.3.2.1 if either of the following conditions are met:</w:t>
      </w:r>
    </w:p>
    <w:p w14:paraId="287D1DB9" w14:textId="77777777" w:rsidR="00EB676A" w:rsidRPr="00424E59" w:rsidRDefault="00EB676A" w:rsidP="00EB676A">
      <w:pPr>
        <w:ind w:left="568" w:hanging="284"/>
      </w:pPr>
      <w:r w:rsidRPr="00424E59">
        <w:t>...</w:t>
      </w:r>
    </w:p>
    <w:p w14:paraId="62EA093D" w14:textId="77777777" w:rsidR="00EB676A" w:rsidRPr="00424E59" w:rsidRDefault="00EB676A" w:rsidP="00EB676A">
      <w:r w:rsidRPr="00424E59">
        <w:t>Upon receiving the SIP CANCEL request cancelling a SIP INVITE request for which a dialog exists at the MCPTT client and a SIP 200 (OK) response has not yet been sent to the SIP INVITE request then the MCPTT client:</w:t>
      </w:r>
    </w:p>
    <w:p w14:paraId="47714A7E" w14:textId="77777777" w:rsidR="00EB676A" w:rsidRPr="00424E59" w:rsidRDefault="00EB676A" w:rsidP="00EB676A">
      <w:pPr>
        <w:ind w:left="568" w:hanging="284"/>
      </w:pPr>
      <w:r w:rsidRPr="00424E59">
        <w:t>1)</w:t>
      </w:r>
      <w:r w:rsidRPr="00424E59">
        <w:tab/>
        <w:t>if the session was established with a &lt;session-type&gt; of "first-to-answer", may notify the MCPTT user of the cancellation of the call;</w:t>
      </w:r>
    </w:p>
    <w:p w14:paraId="60439BBD" w14:textId="77777777" w:rsidR="00EB676A" w:rsidRPr="00424E59" w:rsidRDefault="00EB676A" w:rsidP="00EB676A">
      <w:pPr>
        <w:ind w:left="568" w:hanging="284"/>
      </w:pPr>
      <w:r w:rsidRPr="00424E59">
        <w:t>...</w:t>
      </w:r>
    </w:p>
    <w:p w14:paraId="1CBA84F1" w14:textId="77777777" w:rsidR="00EB676A" w:rsidRPr="00424E59" w:rsidRDefault="00EB676A" w:rsidP="00EB676A">
      <w:pPr>
        <w:ind w:left="568" w:hanging="284"/>
      </w:pPr>
      <w:r w:rsidRPr="00424E59">
        <w:t>3)</w:t>
      </w:r>
      <w:r w:rsidRPr="00424E59">
        <w:tab/>
        <w:t>shall send a SIP 200 (OK) response to the SIP CANCEL request according to 3GPP TS 24.229 [4]; and</w:t>
      </w:r>
    </w:p>
    <w:p w14:paraId="3A8ADEE1" w14:textId="77777777" w:rsidR="00EB676A" w:rsidRPr="00424E59" w:rsidRDefault="00EB676A" w:rsidP="00EB676A">
      <w:pPr>
        <w:ind w:left="568" w:hanging="284"/>
      </w:pPr>
      <w:r w:rsidRPr="00424E59">
        <w:t>4)</w:t>
      </w:r>
      <w:r w:rsidRPr="00424E59">
        <w:tab/>
        <w:t>shall send a SIP 487 (Request Terminated) response to the SIP INVITE request according to 3GPP TS 24.229 [4].</w:t>
      </w:r>
    </w:p>
    <w:p w14:paraId="7C952298" w14:textId="77777777" w:rsidR="00EB676A" w:rsidRPr="00424E59" w:rsidRDefault="00EB676A" w:rsidP="00EB676A">
      <w:r w:rsidRPr="00424E59">
        <w:t>Upon receiving a SIP BYE request for an established dialog, the MCPTT client:</w:t>
      </w:r>
    </w:p>
    <w:p w14:paraId="005D1EA7" w14:textId="77777777" w:rsidR="00EB676A" w:rsidRPr="00424E59" w:rsidRDefault="00EB676A" w:rsidP="00EB676A">
      <w:pPr>
        <w:ind w:left="568" w:hanging="284"/>
      </w:pPr>
      <w:r w:rsidRPr="00424E59">
        <w:t>...</w:t>
      </w:r>
    </w:p>
    <w:p w14:paraId="0F6DA2D8" w14:textId="77777777" w:rsidR="00EB676A" w:rsidRPr="00424E59" w:rsidRDefault="00EB676A" w:rsidP="00EB676A">
      <w:pPr>
        <w:ind w:left="568" w:hanging="284"/>
      </w:pPr>
      <w:r w:rsidRPr="00424E59">
        <w:t>2)</w:t>
      </w:r>
      <w:r w:rsidRPr="00424E59">
        <w:tab/>
        <w:t>shall follow the procedures in subclause 11.1.4.2.</w:t>
      </w:r>
    </w:p>
    <w:p w14:paraId="7C0CF875" w14:textId="77777777" w:rsidR="00EB676A" w:rsidRPr="00424E59" w:rsidRDefault="00EB676A" w:rsidP="00EB676A">
      <w:pPr>
        <w:keepLines/>
        <w:ind w:left="1135" w:hanging="851"/>
        <w:rPr>
          <w:lang w:eastAsia="ko-KR"/>
        </w:rPr>
      </w:pPr>
      <w:r w:rsidRPr="00424E59">
        <w:t>NOTE 6:</w:t>
      </w:r>
      <w:r w:rsidRPr="00424E59">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18A48D5C" w14:textId="77777777" w:rsidR="00EB676A" w:rsidRPr="00424E59" w:rsidRDefault="00EB676A" w:rsidP="00EB676A">
      <w:pPr>
        <w:rPr>
          <w:lang w:eastAsia="ko-KR"/>
        </w:rPr>
      </w:pPr>
      <w:r w:rsidRPr="00424E59">
        <w:t xml:space="preserve">[TS 24.379, clause </w:t>
      </w:r>
      <w:r w:rsidRPr="00424E59">
        <w:rPr>
          <w:lang w:eastAsia="ko-KR"/>
        </w:rPr>
        <w:t>6.2.3.2.1</w:t>
      </w:r>
      <w:r w:rsidRPr="00424E59">
        <w:t>]</w:t>
      </w:r>
    </w:p>
    <w:p w14:paraId="7BCFBAD7" w14:textId="77777777" w:rsidR="00EB676A" w:rsidRPr="00424E59" w:rsidRDefault="00EB676A" w:rsidP="00EB676A">
      <w:pPr>
        <w:rPr>
          <w:lang w:eastAsia="ko-KR"/>
        </w:rPr>
      </w:pPr>
      <w:r w:rsidRPr="00424E59">
        <w:rPr>
          <w:lang w:eastAsia="ko-KR"/>
        </w:rPr>
        <w:t>When performing the manual commencement mode procedures:</w:t>
      </w:r>
    </w:p>
    <w:p w14:paraId="6B3FC1B0" w14:textId="77777777" w:rsidR="00EB676A" w:rsidRPr="00424E59" w:rsidRDefault="00EB676A" w:rsidP="00EB676A">
      <w:pPr>
        <w:ind w:left="568" w:hanging="284"/>
        <w:rPr>
          <w:lang w:eastAsia="ko-KR"/>
        </w:rPr>
      </w:pPr>
      <w:r w:rsidRPr="00424E59">
        <w:rPr>
          <w:lang w:eastAsia="ko-KR"/>
        </w:rPr>
        <w:t>1)</w:t>
      </w:r>
      <w:r w:rsidRPr="00424E59">
        <w:rPr>
          <w:lang w:eastAsia="ko-KR"/>
        </w:rPr>
        <w:tab/>
        <w:t xml:space="preserve">if the MCPTT user declines the MCPTT session invitation the MCPTT client shall send a SIP 480 (Temporarily Unavailable) response towards the MCPTT server </w:t>
      </w:r>
      <w:r w:rsidRPr="00424E59">
        <w:t xml:space="preserve">with the warning text set to: "110 user declined the call invitation" in a Warning header field as specified in subclause 4.4, </w:t>
      </w:r>
      <w:r w:rsidRPr="00424E59">
        <w:rPr>
          <w:lang w:eastAsia="ko-KR"/>
        </w:rPr>
        <w:t>and not continue with the rest of the steps in this subclause.</w:t>
      </w:r>
    </w:p>
    <w:p w14:paraId="07F6793F" w14:textId="77777777" w:rsidR="00EB676A" w:rsidRPr="00424E59" w:rsidRDefault="00EB676A" w:rsidP="00EB676A">
      <w:pPr>
        <w:rPr>
          <w:lang w:eastAsia="ko-KR"/>
        </w:rPr>
      </w:pPr>
      <w:r w:rsidRPr="00424E59">
        <w:rPr>
          <w:lang w:eastAsia="ko-KR"/>
        </w:rPr>
        <w:t>The MCPTT client:</w:t>
      </w:r>
    </w:p>
    <w:p w14:paraId="1596268E" w14:textId="77777777" w:rsidR="00EB676A" w:rsidRPr="00424E59" w:rsidRDefault="00EB676A" w:rsidP="00EB676A">
      <w:pPr>
        <w:ind w:left="568" w:hanging="284"/>
      </w:pPr>
      <w:r w:rsidRPr="00424E59">
        <w:rPr>
          <w:lang w:eastAsia="ko-KR"/>
        </w:rPr>
        <w:t>1)</w:t>
      </w:r>
      <w:r w:rsidRPr="00424E59">
        <w:rPr>
          <w:lang w:eastAsia="ko-KR"/>
        </w:rPr>
        <w:tab/>
      </w:r>
      <w:r w:rsidRPr="00424E59">
        <w:t xml:space="preserve">shall accept the SIP INVITE request and </w:t>
      </w:r>
      <w:r w:rsidRPr="00424E59">
        <w:rPr>
          <w:lang w:eastAsia="ko-KR"/>
        </w:rPr>
        <w:t xml:space="preserve">generate a SIP 180 (Ringing) response </w:t>
      </w:r>
      <w:r w:rsidRPr="00424E59">
        <w:t>according to rules and procedures of 3GPP TS 24.229 [4];</w:t>
      </w:r>
    </w:p>
    <w:p w14:paraId="3C51BFB2"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180 (Ringing) response;</w:t>
      </w:r>
    </w:p>
    <w:p w14:paraId="2733ECA7" w14:textId="77777777" w:rsidR="00EB676A" w:rsidRPr="00424E59" w:rsidRDefault="00EB676A" w:rsidP="00EB676A">
      <w:pPr>
        <w:ind w:left="568" w:hanging="284"/>
        <w:rPr>
          <w:lang w:eastAsia="ko-KR"/>
        </w:rPr>
      </w:pPr>
      <w:r w:rsidRPr="00424E59">
        <w:t>3)</w:t>
      </w:r>
      <w:r w:rsidRPr="00424E59">
        <w:tab/>
        <w:t>shall include the g.3gpp.mcptt media feature tag in the Contact header field</w:t>
      </w:r>
      <w:r w:rsidRPr="00424E59">
        <w:rPr>
          <w:lang w:eastAsia="ko-KR"/>
        </w:rPr>
        <w:t xml:space="preserve"> of the SIP 180 (Ringing) response</w:t>
      </w:r>
      <w:r w:rsidRPr="00424E59">
        <w:t>;</w:t>
      </w:r>
    </w:p>
    <w:p w14:paraId="0E0A861B" w14:textId="77777777" w:rsidR="00EB676A" w:rsidRPr="00424E59" w:rsidRDefault="00EB676A" w:rsidP="00EB676A">
      <w:pPr>
        <w:ind w:left="568" w:hanging="284"/>
        <w:rPr>
          <w:lang w:eastAsia="ko-KR"/>
        </w:rPr>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w:t>
      </w:r>
      <w:r w:rsidRPr="00424E59">
        <w:rPr>
          <w:lang w:eastAsia="ko-KR"/>
        </w:rPr>
        <w:t xml:space="preserve"> of the SIP 180 (Ringing) response; and</w:t>
      </w:r>
    </w:p>
    <w:p w14:paraId="44C77F91" w14:textId="77777777" w:rsidR="00EB676A" w:rsidRPr="00424E59" w:rsidRDefault="00EB676A" w:rsidP="00EB676A">
      <w:pPr>
        <w:ind w:left="568" w:hanging="284"/>
        <w:rPr>
          <w:lang w:eastAsia="ko-KR"/>
        </w:rPr>
      </w:pPr>
      <w:r w:rsidRPr="00424E59">
        <w:t>5</w:t>
      </w:r>
      <w:r w:rsidRPr="00424E59">
        <w:rPr>
          <w:lang w:eastAsia="ko-KR"/>
        </w:rPr>
        <w:t>)</w:t>
      </w:r>
      <w:r w:rsidRPr="00424E59">
        <w:rPr>
          <w:lang w:eastAsia="ko-KR"/>
        </w:rPr>
        <w:tab/>
      </w:r>
      <w:r w:rsidRPr="00424E59">
        <w:t xml:space="preserve">shall send the SIP 180 (Ringing) response to the MCPTT </w:t>
      </w:r>
      <w:r w:rsidRPr="00424E59">
        <w:rPr>
          <w:lang w:eastAsia="ko-KR"/>
        </w:rPr>
        <w:t>s</w:t>
      </w:r>
      <w:r w:rsidRPr="00424E59">
        <w:t>erver</w:t>
      </w:r>
      <w:r w:rsidRPr="00424E59">
        <w:rPr>
          <w:lang w:eastAsia="ko-KR"/>
        </w:rPr>
        <w:t>.</w:t>
      </w:r>
    </w:p>
    <w:p w14:paraId="3475BBA3" w14:textId="77777777" w:rsidR="00EB676A" w:rsidRPr="00424E59" w:rsidRDefault="00EB676A" w:rsidP="00EB676A">
      <w:pPr>
        <w:rPr>
          <w:lang w:eastAsia="ko-KR"/>
        </w:rPr>
      </w:pPr>
      <w:r w:rsidRPr="00424E59">
        <w:t>When sending the SIP 200 (OK) response to the incoming SIP INVITE request, the MCPTT client shall follow the procedures in subclause 6.2.3.1</w:t>
      </w:r>
      <w:r w:rsidRPr="00424E59">
        <w:rPr>
          <w:lang w:eastAsia="ko-KR"/>
        </w:rPr>
        <w:t>.1.</w:t>
      </w:r>
    </w:p>
    <w:p w14:paraId="23AC2D84" w14:textId="77777777" w:rsidR="00EB676A" w:rsidRPr="00424E59" w:rsidRDefault="00EB676A" w:rsidP="00EB676A">
      <w:r w:rsidRPr="00424E59">
        <w:t>When NAT traversal is supported by the MCPTT client and when the MCPTT client is behind a NAT, generation of SIP responses is done as specified in this subclause and as specified in IETF RFC 5626 [15].</w:t>
      </w:r>
    </w:p>
    <w:p w14:paraId="1F5AD781" w14:textId="77777777" w:rsidR="00EB676A" w:rsidRPr="00424E59" w:rsidRDefault="00EB676A" w:rsidP="00EB676A">
      <w:r w:rsidRPr="00424E59">
        <w:t>[TS 24.379, clause 6.2.3.1</w:t>
      </w:r>
      <w:r w:rsidRPr="00424E59">
        <w:rPr>
          <w:lang w:eastAsia="ko-KR"/>
        </w:rPr>
        <w:t>.1</w:t>
      </w:r>
      <w:r w:rsidRPr="00424E59">
        <w:t>]</w:t>
      </w:r>
    </w:p>
    <w:p w14:paraId="7B0A2C54" w14:textId="77777777" w:rsidR="00EB676A" w:rsidRPr="00424E59" w:rsidRDefault="00EB676A" w:rsidP="00EB676A">
      <w:pPr>
        <w:ind w:left="568" w:hanging="284"/>
      </w:pPr>
      <w:r w:rsidRPr="00424E59">
        <w:t>1</w:t>
      </w:r>
      <w:r w:rsidRPr="00424E59">
        <w:rPr>
          <w:lang w:eastAsia="ko-KR"/>
        </w:rPr>
        <w:t>)</w:t>
      </w:r>
      <w:r w:rsidRPr="00424E59">
        <w:tab/>
        <w:t>shall accept the SIP INVITE request and generate a SIP 200 (OK) response according to rules and procedures of 3GPP TS 24.229 [4];</w:t>
      </w:r>
    </w:p>
    <w:p w14:paraId="505382C2"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200 (OK) response;</w:t>
      </w:r>
    </w:p>
    <w:p w14:paraId="2ECC2A37" w14:textId="77777777" w:rsidR="00EB676A" w:rsidRPr="00424E59" w:rsidRDefault="00EB676A" w:rsidP="00EB676A">
      <w:pPr>
        <w:ind w:left="568" w:hanging="284"/>
      </w:pPr>
      <w:r w:rsidRPr="00424E59">
        <w:t>3)</w:t>
      </w:r>
      <w:r w:rsidRPr="00424E59">
        <w:tab/>
        <w:t>shall include the g.3gpp.mcptt media feature tag in the Contact header field of the SIP 200 (OK) response;</w:t>
      </w:r>
    </w:p>
    <w:p w14:paraId="697C3C5F" w14:textId="77777777" w:rsidR="00EB676A" w:rsidRPr="00424E59" w:rsidRDefault="00EB676A" w:rsidP="00EB676A">
      <w:pPr>
        <w:ind w:left="568" w:hanging="284"/>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 of the SIP 200 (OK) response;</w:t>
      </w:r>
    </w:p>
    <w:p w14:paraId="5E24F1C9" w14:textId="77777777" w:rsidR="00EB676A" w:rsidRPr="00424E59" w:rsidRDefault="00EB676A" w:rsidP="00EB676A">
      <w:pPr>
        <w:ind w:left="568" w:hanging="284"/>
      </w:pPr>
      <w:r w:rsidRPr="00424E59">
        <w:t>5)</w:t>
      </w:r>
      <w:r w:rsidRPr="00424E59">
        <w:tab/>
        <w:t xml:space="preserve">shall include the Session-Expires header field in the SIP 200 (OK) response and start the SIP </w:t>
      </w:r>
      <w:r w:rsidRPr="00424E59">
        <w:rPr>
          <w:lang w:eastAsia="ko-KR"/>
        </w:rPr>
        <w:t>s</w:t>
      </w:r>
      <w:r w:rsidRPr="00424E59">
        <w:t>ession timer according to IETF RFC 4028 [7]. The "refresher" parameter in the Session-Expires header field shall be set to "uas";</w:t>
      </w:r>
    </w:p>
    <w:p w14:paraId="4A5C8DBA" w14:textId="77777777" w:rsidR="00EB676A" w:rsidRPr="00424E59" w:rsidRDefault="00EB676A" w:rsidP="00EB676A">
      <w:pPr>
        <w:ind w:left="568" w:hanging="284"/>
      </w:pPr>
      <w:r w:rsidRPr="00424E59">
        <w:t>...</w:t>
      </w:r>
    </w:p>
    <w:p w14:paraId="5BB5ED03" w14:textId="77777777" w:rsidR="00EB676A" w:rsidRPr="00424E59" w:rsidRDefault="00EB676A" w:rsidP="00EB676A">
      <w:pPr>
        <w:ind w:left="568" w:hanging="284"/>
        <w:rPr>
          <w:lang w:eastAsia="ko-KR"/>
        </w:rPr>
      </w:pPr>
      <w:r w:rsidRPr="00424E59">
        <w:t>7)</w:t>
      </w:r>
      <w:r w:rsidRPr="00424E59">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424E59">
        <w:rPr>
          <w:lang w:eastAsia="ko-KR"/>
        </w:rPr>
        <w:t>;</w:t>
      </w:r>
    </w:p>
    <w:p w14:paraId="6D528120" w14:textId="77777777" w:rsidR="00EB676A" w:rsidRPr="00424E59" w:rsidRDefault="00EB676A" w:rsidP="00EB676A">
      <w:pPr>
        <w:keepLines/>
        <w:ind w:left="1135" w:hanging="851"/>
        <w:rPr>
          <w:lang w:eastAsia="ko-KR"/>
        </w:rPr>
      </w:pPr>
      <w:r w:rsidRPr="00424E59">
        <w:rPr>
          <w:lang w:eastAsia="ko-KR"/>
        </w:rPr>
        <w:t>...</w:t>
      </w:r>
    </w:p>
    <w:p w14:paraId="11309E31" w14:textId="77777777" w:rsidR="00EB676A" w:rsidRPr="00424E59" w:rsidRDefault="00EB676A" w:rsidP="00EB676A">
      <w:pPr>
        <w:ind w:left="568" w:hanging="284"/>
        <w:rPr>
          <w:lang w:eastAsia="ko-KR"/>
        </w:rPr>
      </w:pPr>
      <w:r w:rsidRPr="00424E59">
        <w:rPr>
          <w:lang w:eastAsia="ko-KR"/>
        </w:rPr>
        <w:t>8)</w:t>
      </w:r>
      <w:r w:rsidRPr="00424E59">
        <w:rPr>
          <w:lang w:eastAsia="ko-KR"/>
        </w:rPr>
        <w:tab/>
        <w:t>shall send the SIP 200 (OK) response towards the MCPTT server according to rules and procedures of 3GPP TS 24.229 [4];</w:t>
      </w:r>
    </w:p>
    <w:p w14:paraId="11317121" w14:textId="77777777" w:rsidR="00EB676A" w:rsidRPr="00424E59" w:rsidRDefault="00EB676A" w:rsidP="00EB676A">
      <w:pPr>
        <w:ind w:left="568" w:hanging="284"/>
        <w:rPr>
          <w:lang w:eastAsia="ko-KR"/>
        </w:rPr>
      </w:pPr>
      <w:r w:rsidRPr="00424E59">
        <w:rPr>
          <w:lang w:eastAsia="ko-KR"/>
        </w:rPr>
        <w:t>9)</w:t>
      </w:r>
      <w:r w:rsidRPr="00424E59">
        <w:rPr>
          <w:lang w:eastAsia="ko-KR"/>
        </w:rPr>
        <w:tab/>
      </w:r>
      <w:r w:rsidRPr="00424E59">
        <w:t>shall, if the incoming SIP INVITE request contains a Replaces header field, release the pre-established session identified by the contents of the Replaces header field; and</w:t>
      </w:r>
    </w:p>
    <w:p w14:paraId="30CDC2BA" w14:textId="77777777" w:rsidR="00EB676A" w:rsidRPr="00424E59" w:rsidRDefault="00EB676A" w:rsidP="00EB676A">
      <w:pPr>
        <w:ind w:left="568" w:hanging="284"/>
        <w:rPr>
          <w:lang w:eastAsia="ko-KR"/>
        </w:rPr>
      </w:pPr>
      <w:r w:rsidRPr="00424E59">
        <w:rPr>
          <w:lang w:eastAsia="ko-KR"/>
        </w:rPr>
        <w:t>10)</w:t>
      </w:r>
      <w:r w:rsidRPr="00424E59">
        <w:rPr>
          <w:lang w:eastAsia="ko-KR"/>
        </w:rPr>
        <w:tab/>
        <w:t>shall interact with the media plane as specified in 3GPP TS 24.380 [5] subclause 6.2.</w:t>
      </w:r>
    </w:p>
    <w:p w14:paraId="60B414D6" w14:textId="77777777" w:rsidR="00EB676A" w:rsidRPr="00424E59" w:rsidRDefault="00EB676A" w:rsidP="00EB676A">
      <w:r w:rsidRPr="00424E59">
        <w:t>When NAT traversal is supported by the MCPTT client and when the MCPTT client is behind a NAT, generation of SIP responses is done as specified in this subclause and as specified in IETF RFC 5626 [15].</w:t>
      </w:r>
    </w:p>
    <w:p w14:paraId="77904994" w14:textId="77777777" w:rsidR="00EB676A" w:rsidRPr="00424E59" w:rsidRDefault="00EB676A" w:rsidP="00EB676A">
      <w:r w:rsidRPr="00424E59">
        <w:t>[TS 24.379, clause 6.2.2]</w:t>
      </w:r>
    </w:p>
    <w:p w14:paraId="7563ABEC" w14:textId="77777777" w:rsidR="00EB676A" w:rsidRPr="00424E59" w:rsidRDefault="00EB676A" w:rsidP="00EB676A">
      <w:r w:rsidRPr="00424E59">
        <w:t xml:space="preserve">When the MCPTT </w:t>
      </w:r>
      <w:r w:rsidRPr="00424E59">
        <w:rPr>
          <w:lang w:eastAsia="ko-KR"/>
        </w:rPr>
        <w:t>c</w:t>
      </w:r>
      <w:r w:rsidRPr="00424E59">
        <w:t xml:space="preserve">lient receives an initial SDP offer for an MCPTT </w:t>
      </w:r>
      <w:r w:rsidRPr="00424E59">
        <w:rPr>
          <w:lang w:eastAsia="ko-KR"/>
        </w:rPr>
        <w:t>s</w:t>
      </w:r>
      <w:r w:rsidRPr="00424E59">
        <w:t>ession, the MCPTT client shall process the SDP offer and shall compose an SDP answer according to 3GPP TS 24.229 [4].</w:t>
      </w:r>
    </w:p>
    <w:p w14:paraId="0BC77200" w14:textId="77777777" w:rsidR="00EB676A" w:rsidRPr="00424E59" w:rsidRDefault="00EB676A" w:rsidP="00EB676A">
      <w:r w:rsidRPr="00424E59">
        <w:t>When composing an SDP answer, the MCPTT client:</w:t>
      </w:r>
    </w:p>
    <w:p w14:paraId="7D6D27D0" w14:textId="77777777" w:rsidR="00EB676A" w:rsidRPr="00424E59" w:rsidRDefault="00EB676A" w:rsidP="00EB676A">
      <w:pPr>
        <w:ind w:left="568" w:hanging="284"/>
        <w:rPr>
          <w:lang w:eastAsia="ko-KR"/>
        </w:rPr>
      </w:pPr>
      <w:r w:rsidRPr="00424E59">
        <w:t>1)</w:t>
      </w:r>
      <w:r w:rsidRPr="00424E59">
        <w:tab/>
        <w:t xml:space="preserve">shall accept the MCPTT </w:t>
      </w:r>
      <w:r w:rsidRPr="00424E59">
        <w:rPr>
          <w:lang w:eastAsia="ko-KR"/>
        </w:rPr>
        <w:t>s</w:t>
      </w:r>
      <w:r w:rsidRPr="00424E59">
        <w:t>peech media stream in the SDP offer</w:t>
      </w:r>
      <w:r w:rsidRPr="00424E59">
        <w:rPr>
          <w:lang w:eastAsia="ko-KR"/>
        </w:rPr>
        <w:t>;</w:t>
      </w:r>
    </w:p>
    <w:p w14:paraId="5F9D5125" w14:textId="77777777" w:rsidR="00EB676A" w:rsidRPr="00424E59" w:rsidRDefault="00EB676A" w:rsidP="00EB676A">
      <w:pPr>
        <w:ind w:left="568" w:hanging="284"/>
      </w:pPr>
      <w:r w:rsidRPr="00424E59">
        <w:t>2)</w:t>
      </w:r>
      <w:r w:rsidRPr="00424E59">
        <w:tab/>
        <w:t>shall set the IP address of the MCPTT client for the accepted MCPTT speech media stream and, if included in the SDP offer, for the accepted media-floor control entity;</w:t>
      </w:r>
    </w:p>
    <w:p w14:paraId="313ED893" w14:textId="77777777" w:rsidR="00EB676A" w:rsidRPr="00424E59" w:rsidRDefault="00EB676A" w:rsidP="00EB676A">
      <w:pPr>
        <w:keepLines/>
        <w:ind w:left="1135" w:hanging="851"/>
      </w:pPr>
      <w:r w:rsidRPr="00424E59">
        <w:t>NOTE:</w:t>
      </w:r>
      <w:r w:rsidRPr="00424E59">
        <w:tab/>
        <w:t>If the MCPTT client is behind a NAT the IP address and port included in the SDP answer can be a different IP address and port than the actual IP address and port of the MCPTT client depending on the NAT traversal method used by the SIP/IP Core.</w:t>
      </w:r>
    </w:p>
    <w:p w14:paraId="53075AF7" w14:textId="77777777" w:rsidR="00EB676A" w:rsidRPr="00424E59" w:rsidRDefault="00EB676A" w:rsidP="00EB676A">
      <w:pPr>
        <w:ind w:left="568" w:hanging="284"/>
        <w:rPr>
          <w:lang w:eastAsia="ko-KR"/>
        </w:rPr>
      </w:pPr>
      <w:r w:rsidRPr="00424E59">
        <w:rPr>
          <w:lang w:eastAsia="ko-KR"/>
        </w:rPr>
        <w:t>3)</w:t>
      </w:r>
      <w:r w:rsidRPr="00424E59">
        <w:rPr>
          <w:lang w:eastAsia="ko-KR"/>
        </w:rPr>
        <w:tab/>
        <w:t>shall include an "m=audio" media-level section for the accepted MCPTT speech media stream consisting of:</w:t>
      </w:r>
    </w:p>
    <w:p w14:paraId="5C398E38" w14:textId="77777777" w:rsidR="00EB676A" w:rsidRPr="00424E59" w:rsidRDefault="00EB676A" w:rsidP="00EB676A">
      <w:pPr>
        <w:ind w:left="851" w:hanging="284"/>
        <w:rPr>
          <w:lang w:eastAsia="ko-KR"/>
        </w:rPr>
      </w:pPr>
      <w:r w:rsidRPr="00424E59">
        <w:rPr>
          <w:lang w:eastAsia="ko-KR"/>
        </w:rPr>
        <w:t>a)</w:t>
      </w:r>
      <w:r w:rsidRPr="00424E59">
        <w:rPr>
          <w:lang w:eastAsia="ko-KR"/>
        </w:rPr>
        <w:tab/>
      </w:r>
      <w:r w:rsidRPr="00424E59">
        <w:t>the port number for the media stream;</w:t>
      </w:r>
    </w:p>
    <w:p w14:paraId="2711E80A" w14:textId="77777777" w:rsidR="00EB676A" w:rsidRPr="00424E59" w:rsidRDefault="00EB676A" w:rsidP="00EB676A">
      <w:pPr>
        <w:ind w:left="851" w:hanging="284"/>
        <w:rPr>
          <w:lang w:eastAsia="ko-KR"/>
        </w:rPr>
      </w:pPr>
      <w:r w:rsidRPr="00424E59">
        <w:rPr>
          <w:lang w:eastAsia="ko-KR"/>
        </w:rPr>
        <w:t>b)</w:t>
      </w:r>
      <w:r w:rsidRPr="00424E59">
        <w:rPr>
          <w:lang w:eastAsia="ko-KR"/>
        </w:rPr>
        <w:tab/>
        <w:t>media-level attributes as specified in 3GPP TS 24.229 [4];</w:t>
      </w:r>
    </w:p>
    <w:p w14:paraId="74FF9E79" w14:textId="77777777" w:rsidR="00EB676A" w:rsidRPr="00424E59" w:rsidRDefault="00EB676A" w:rsidP="00EB676A">
      <w:pPr>
        <w:ind w:left="851" w:hanging="284"/>
        <w:rPr>
          <w:lang w:eastAsia="ko-KR"/>
        </w:rPr>
      </w:pPr>
      <w:r w:rsidRPr="00424E59">
        <w:rPr>
          <w:lang w:eastAsia="ko-KR"/>
        </w:rPr>
        <w:t>c)</w:t>
      </w:r>
      <w:r w:rsidRPr="00424E59">
        <w:rPr>
          <w:lang w:eastAsia="ko-KR"/>
        </w:rPr>
        <w:tab/>
        <w:t>if the "a=recvonly" attribute is present in the SDP offer, include an "a=sendonly" attribute;</w:t>
      </w:r>
    </w:p>
    <w:p w14:paraId="0D6F75CE" w14:textId="77777777" w:rsidR="00EB676A" w:rsidRPr="00424E59" w:rsidRDefault="00EB676A" w:rsidP="00EB676A">
      <w:pPr>
        <w:ind w:left="851" w:hanging="284"/>
        <w:rPr>
          <w:lang w:eastAsia="ko-KR"/>
        </w:rPr>
      </w:pPr>
      <w:r w:rsidRPr="00424E59">
        <w:rPr>
          <w:lang w:eastAsia="ko-KR"/>
        </w:rPr>
        <w:t>d)</w:t>
      </w:r>
      <w:r w:rsidRPr="00424E59">
        <w:rPr>
          <w:lang w:eastAsia="ko-KR"/>
        </w:rPr>
        <w:tab/>
        <w:t>if the "a=sendonly" attribute is present in the SDP offer, include an "a=recvonly" attribute; and</w:t>
      </w:r>
    </w:p>
    <w:p w14:paraId="08071E68" w14:textId="77777777" w:rsidR="00EB676A" w:rsidRPr="00424E59" w:rsidRDefault="00EB676A" w:rsidP="00EB676A">
      <w:pPr>
        <w:ind w:left="851" w:hanging="284"/>
      </w:pPr>
      <w:r w:rsidRPr="00424E59">
        <w:t>e)</w:t>
      </w:r>
      <w:r w:rsidRPr="00424E59">
        <w:tab/>
        <w:t>"i=" field set to "speech" according to 3GPP TS 24.229 [4];</w:t>
      </w:r>
    </w:p>
    <w:p w14:paraId="14262299" w14:textId="77777777" w:rsidR="00EB676A" w:rsidRPr="00424E59" w:rsidRDefault="00EB676A" w:rsidP="00EB676A">
      <w:pPr>
        <w:ind w:left="568" w:hanging="284"/>
      </w:pPr>
      <w:r w:rsidRPr="00424E59">
        <w:rPr>
          <w:lang w:eastAsia="ko-KR"/>
        </w:rPr>
        <w:t>4</w:t>
      </w:r>
      <w:r w:rsidRPr="00424E59">
        <w:t>)</w:t>
      </w:r>
      <w:r w:rsidRPr="00424E59">
        <w:tab/>
        <w:t>if included in the SDP offer, shall include the media-level section of the offered media-floor control entity consisting of:</w:t>
      </w:r>
    </w:p>
    <w:p w14:paraId="1609FE82" w14:textId="77777777" w:rsidR="00EB676A" w:rsidRPr="00424E59" w:rsidRDefault="00EB676A" w:rsidP="00EB676A">
      <w:pPr>
        <w:ind w:left="851" w:hanging="284"/>
      </w:pPr>
      <w:r w:rsidRPr="00424E59">
        <w:t>a)</w:t>
      </w:r>
      <w:r w:rsidRPr="00424E59">
        <w:tab/>
        <w:t>an "m=application" media-level section as specified in 3GPP TS 24.380 [5] clause 12; and</w:t>
      </w:r>
    </w:p>
    <w:p w14:paraId="18757A2D" w14:textId="77777777" w:rsidR="00EB676A" w:rsidRPr="00424E59" w:rsidRDefault="00EB676A" w:rsidP="00EB676A">
      <w:pPr>
        <w:ind w:left="851" w:hanging="284"/>
      </w:pPr>
      <w:r w:rsidRPr="00424E59">
        <w:t>b)</w:t>
      </w:r>
      <w:r w:rsidRPr="00424E59">
        <w:tab/>
        <w:t>'fmtp' attributes as specified in 3GPP TS 24.380 [5] clause 14; and</w:t>
      </w:r>
    </w:p>
    <w:p w14:paraId="6DDCC59F" w14:textId="77777777" w:rsidR="00EB676A" w:rsidRPr="00424E59" w:rsidRDefault="00EB676A" w:rsidP="00EB676A">
      <w:pPr>
        <w:ind w:left="851" w:hanging="284"/>
      </w:pPr>
      <w:r w:rsidRPr="00424E59">
        <w:t>5)</w:t>
      </w:r>
      <w:r w:rsidRPr="00424E59">
        <w:tab/>
        <w:t xml:space="preserve">if end-to-end security is required for a first-to-answer call, shall include the MIKEY-SAKKE I_MESSAGE in an "a=key-mgmt" attribute as a "mikey" attribute value in the SDP answer as specified in </w:t>
      </w:r>
      <w:r w:rsidRPr="00424E59">
        <w:rPr>
          <w:lang w:eastAsia="ko-KR"/>
        </w:rPr>
        <w:t>3GPP TS 33.180 [78]</w:t>
      </w:r>
      <w:r w:rsidRPr="00424E59">
        <w:t>.</w:t>
      </w:r>
    </w:p>
    <w:p w14:paraId="49964438" w14:textId="77777777" w:rsidR="00EB676A" w:rsidRPr="00424E59" w:rsidRDefault="00EB676A" w:rsidP="00EB676A">
      <w:r w:rsidRPr="00424E59">
        <w:t>[TS 24.379, clause 11.1.4.2]</w:t>
      </w:r>
    </w:p>
    <w:p w14:paraId="24C40212" w14:textId="77777777" w:rsidR="00EB676A" w:rsidRPr="00424E59" w:rsidRDefault="00EB676A" w:rsidP="00EB676A">
      <w:pPr>
        <w:rPr>
          <w:lang w:eastAsia="ko-KR"/>
        </w:rPr>
      </w:pPr>
      <w:r w:rsidRPr="00424E59">
        <w:t>Upon receiving a SIP BYE request</w:t>
      </w:r>
      <w:r w:rsidRPr="00424E59">
        <w:rPr>
          <w:lang w:eastAsia="ko-KR"/>
        </w:rPr>
        <w:t xml:space="preserve"> for private call session</w:t>
      </w:r>
      <w:r w:rsidRPr="00424E59">
        <w:t xml:space="preserve">, the MCPTT </w:t>
      </w:r>
      <w:r w:rsidRPr="00424E59">
        <w:rPr>
          <w:lang w:eastAsia="ko-KR"/>
        </w:rPr>
        <w:t>c</w:t>
      </w:r>
      <w:r w:rsidRPr="00424E59">
        <w:t>lient</w:t>
      </w:r>
      <w:r w:rsidRPr="00424E59">
        <w:rPr>
          <w:lang w:eastAsia="ko-KR"/>
        </w:rPr>
        <w:t xml:space="preserve"> shall follow the procedures as specified in subclause 6.2.6.</w:t>
      </w:r>
    </w:p>
    <w:p w14:paraId="0E902B55" w14:textId="77777777" w:rsidR="00EB676A" w:rsidRPr="00424E59" w:rsidRDefault="00EB676A" w:rsidP="00EB676A">
      <w:r w:rsidRPr="00424E59">
        <w:t>[TS 24.379, clause 6.2.6]</w:t>
      </w:r>
    </w:p>
    <w:p w14:paraId="4BDB1799" w14:textId="77777777" w:rsidR="00EB676A" w:rsidRPr="00424E59" w:rsidRDefault="00EB676A" w:rsidP="00EB676A">
      <w:r w:rsidRPr="00424E59">
        <w:t>Upon receiving a SIP BYE request, the MCPTT client:</w:t>
      </w:r>
    </w:p>
    <w:p w14:paraId="2F251982" w14:textId="77777777" w:rsidR="00EB676A" w:rsidRPr="00424E59" w:rsidRDefault="00EB676A" w:rsidP="00EB676A">
      <w:pPr>
        <w:ind w:left="568" w:hanging="284"/>
        <w:rPr>
          <w:lang w:eastAsia="ko-KR"/>
        </w:rPr>
      </w:pPr>
      <w:r w:rsidRPr="00424E59">
        <w:rPr>
          <w:lang w:eastAsia="ko-KR"/>
        </w:rPr>
        <w:t>1)</w:t>
      </w:r>
      <w:r w:rsidRPr="00424E59">
        <w:rPr>
          <w:lang w:eastAsia="ko-KR"/>
        </w:rPr>
        <w:tab/>
        <w:t>s</w:t>
      </w:r>
      <w:r w:rsidRPr="00424E59">
        <w:t xml:space="preserve">hall interact with the </w:t>
      </w:r>
      <w:r w:rsidRPr="00424E59">
        <w:rPr>
          <w:lang w:eastAsia="ko-KR"/>
        </w:rPr>
        <w:t>media plane as specified in 3GPP TS 24.380 [5]; and</w:t>
      </w:r>
    </w:p>
    <w:p w14:paraId="3D504A4C" w14:textId="77777777" w:rsidR="00EB676A" w:rsidRPr="00424E59" w:rsidRDefault="00EB676A" w:rsidP="00EB676A">
      <w:pPr>
        <w:ind w:left="568" w:hanging="284"/>
        <w:rPr>
          <w:lang w:eastAsia="ko-KR"/>
        </w:rPr>
      </w:pPr>
      <w:r w:rsidRPr="00424E59">
        <w:rPr>
          <w:lang w:eastAsia="ko-KR"/>
        </w:rPr>
        <w:t>2)</w:t>
      </w:r>
      <w:r w:rsidRPr="00424E59">
        <w:rPr>
          <w:lang w:eastAsia="ko-KR"/>
        </w:rPr>
        <w:tab/>
        <w:t>shall send SIP 200 (OK) response towards MCPTT server according to 3GPP TS 24.229 [4].</w:t>
      </w:r>
    </w:p>
    <w:p w14:paraId="4C3F16AE" w14:textId="77777777" w:rsidR="00EB676A" w:rsidRPr="00424E59" w:rsidRDefault="00EB676A" w:rsidP="00EB676A">
      <w:pPr>
        <w:keepNext/>
        <w:keepLines/>
        <w:spacing w:before="120"/>
        <w:ind w:left="1985" w:hanging="1985"/>
        <w:rPr>
          <w:rFonts w:ascii="Arial" w:hAnsi="Arial"/>
        </w:rPr>
      </w:pPr>
      <w:r w:rsidRPr="00424E59">
        <w:rPr>
          <w:rFonts w:ascii="Arial" w:hAnsi="Arial"/>
        </w:rPr>
        <w:t>6.2.21.3</w:t>
      </w:r>
      <w:r w:rsidRPr="00424E59">
        <w:rPr>
          <w:rFonts w:ascii="Arial" w:hAnsi="Arial"/>
        </w:rPr>
        <w:tab/>
        <w:t>Test description</w:t>
      </w:r>
    </w:p>
    <w:p w14:paraId="2B55FF95" w14:textId="77777777" w:rsidR="00EB676A" w:rsidRPr="00424E59" w:rsidRDefault="00EB676A" w:rsidP="00EB676A">
      <w:pPr>
        <w:keepNext/>
        <w:keepLines/>
        <w:spacing w:before="120"/>
        <w:ind w:left="1985" w:hanging="1985"/>
        <w:rPr>
          <w:rFonts w:ascii="Arial" w:hAnsi="Arial"/>
        </w:rPr>
      </w:pPr>
      <w:r w:rsidRPr="00424E59">
        <w:rPr>
          <w:rFonts w:ascii="Arial" w:hAnsi="Arial"/>
        </w:rPr>
        <w:t>6.2.21.3.1</w:t>
      </w:r>
      <w:r w:rsidRPr="00424E59">
        <w:rPr>
          <w:rFonts w:ascii="Arial" w:hAnsi="Arial"/>
        </w:rPr>
        <w:tab/>
        <w:t>Pre-test conditions</w:t>
      </w:r>
    </w:p>
    <w:p w14:paraId="1D3ABFF6"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71E3091F" w14:textId="77777777" w:rsidR="00EB676A" w:rsidRPr="00424E59" w:rsidRDefault="00EB676A" w:rsidP="00EB676A">
      <w:pPr>
        <w:ind w:left="568" w:hanging="284"/>
      </w:pPr>
      <w:r w:rsidRPr="00424E59">
        <w:t>-</w:t>
      </w:r>
      <w:r w:rsidRPr="00424E59">
        <w:tab/>
        <w:t>SS (MCPTT server)</w:t>
      </w:r>
    </w:p>
    <w:p w14:paraId="2DE1D26A"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B51F291"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21D37826" w14:textId="77777777" w:rsidR="00EB676A" w:rsidRPr="00424E59" w:rsidRDefault="00EB676A" w:rsidP="00EB676A">
      <w:pPr>
        <w:ind w:left="568" w:hanging="284"/>
      </w:pPr>
      <w:r w:rsidRPr="00424E59">
        <w:t>-</w:t>
      </w:r>
      <w:r w:rsidRPr="00424E59">
        <w:tab/>
        <w:t>UE (MCPTT client)</w:t>
      </w:r>
    </w:p>
    <w:p w14:paraId="48B50A9E" w14:textId="77777777" w:rsidR="00EB676A" w:rsidRPr="00424E59" w:rsidRDefault="00EB676A" w:rsidP="00EB676A">
      <w:pPr>
        <w:ind w:left="568" w:hanging="284"/>
      </w:pPr>
      <w:r w:rsidRPr="00424E59">
        <w:t>-</w:t>
      </w:r>
      <w:r w:rsidRPr="00424E59">
        <w:tab/>
        <w:t>The test USIM set as defined in TS 36.579-1 [2], subclause 5.5.10 is inserted.</w:t>
      </w:r>
    </w:p>
    <w:p w14:paraId="64652DCE"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189B32F2"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14FE321A"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76D4CE28" w14:textId="77777777" w:rsidR="00EB676A" w:rsidRPr="00424E59" w:rsidRDefault="00EB676A" w:rsidP="00EB676A">
      <w:pPr>
        <w:ind w:left="851" w:hanging="284"/>
      </w:pPr>
      <w:r w:rsidRPr="00424E59">
        <w:t>-</w:t>
      </w:r>
      <w:r w:rsidRPr="00424E59">
        <w:tab/>
        <w:t xml:space="preserve">The MCPTT User is authorized to </w:t>
      </w:r>
      <w:r w:rsidRPr="00424E59">
        <w:rPr>
          <w:lang w:eastAsia="ko-KR"/>
        </w:rPr>
        <w:t>participate in private calls</w:t>
      </w:r>
      <w:r w:rsidRPr="00424E59">
        <w:t>: the &lt;allow-private-call-participation&gt;</w:t>
      </w:r>
      <w:r w:rsidRPr="00424E59">
        <w:rPr>
          <w:lang w:eastAsia="ko-KR"/>
        </w:rPr>
        <w:t xml:space="preserve"> element of the &lt;ruleset&gt; element </w:t>
      </w:r>
      <w:r w:rsidRPr="00424E59">
        <w:t>is present in the MCPTT user profile document and is set to "true".</w:t>
      </w:r>
    </w:p>
    <w:p w14:paraId="5CF5D602" w14:textId="77777777" w:rsidR="00EB676A" w:rsidRPr="00424E59" w:rsidRDefault="00EB676A" w:rsidP="00EB676A">
      <w:pPr>
        <w:ind w:left="568" w:hanging="284"/>
      </w:pPr>
      <w:r w:rsidRPr="00424E59">
        <w:t>-</w:t>
      </w:r>
      <w:r w:rsidRPr="00424E59">
        <w:tab/>
        <w:t>UE States at the end of the preamble</w:t>
      </w:r>
    </w:p>
    <w:p w14:paraId="5E1FDFC5" w14:textId="77777777" w:rsidR="00EB676A" w:rsidRPr="00424E59" w:rsidRDefault="00EB676A" w:rsidP="00EB676A">
      <w:pPr>
        <w:ind w:left="851" w:hanging="284"/>
      </w:pPr>
      <w:r w:rsidRPr="00424E59">
        <w:t>-</w:t>
      </w:r>
      <w:r w:rsidRPr="00424E59">
        <w:tab/>
        <w:t>The UE is in E-UTRA Registered, Idle Mode state.</w:t>
      </w:r>
    </w:p>
    <w:p w14:paraId="07D868A1"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143296B9" w14:textId="77777777" w:rsidR="00EB676A" w:rsidRPr="00424E59" w:rsidRDefault="00EB676A" w:rsidP="00EB676A">
      <w:pPr>
        <w:keepNext/>
        <w:keepLines/>
        <w:spacing w:before="120"/>
        <w:ind w:left="1985" w:hanging="1985"/>
        <w:rPr>
          <w:rFonts w:ascii="Arial" w:hAnsi="Arial"/>
        </w:rPr>
      </w:pPr>
      <w:r w:rsidRPr="00424E59">
        <w:rPr>
          <w:rFonts w:ascii="Arial" w:hAnsi="Arial"/>
        </w:rPr>
        <w:t>6.2.21.3.2</w:t>
      </w:r>
      <w:r w:rsidRPr="00424E59">
        <w:rPr>
          <w:rFonts w:ascii="Arial" w:hAnsi="Arial"/>
        </w:rPr>
        <w:tab/>
        <w:t>Test procedure sequence</w:t>
      </w:r>
    </w:p>
    <w:p w14:paraId="73CCED74" w14:textId="77777777" w:rsidR="00EB676A" w:rsidRPr="00424E59" w:rsidRDefault="00EB676A" w:rsidP="00EB676A">
      <w:pPr>
        <w:keepNext/>
        <w:keepLines/>
        <w:spacing w:before="60"/>
        <w:jc w:val="center"/>
        <w:rPr>
          <w:rFonts w:ascii="Arial" w:hAnsi="Arial"/>
          <w:b/>
        </w:rPr>
      </w:pPr>
      <w:r w:rsidRPr="00424E59">
        <w:rPr>
          <w:rFonts w:ascii="Arial" w:hAnsi="Arial"/>
          <w:b/>
        </w:rPr>
        <w:t>Table 6.2.21.3.2-1: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079C9434" w14:textId="77777777" w:rsidTr="00BC3F8D">
        <w:tc>
          <w:tcPr>
            <w:tcW w:w="534" w:type="dxa"/>
            <w:tcBorders>
              <w:top w:val="single" w:sz="4" w:space="0" w:color="auto"/>
              <w:left w:val="single" w:sz="4" w:space="0" w:color="auto"/>
              <w:bottom w:val="nil"/>
              <w:right w:val="single" w:sz="4" w:space="0" w:color="auto"/>
            </w:tcBorders>
            <w:hideMark/>
          </w:tcPr>
          <w:p w14:paraId="17BE687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EBA514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CCE006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5F1DB4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A75787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56803A3F" w14:textId="77777777" w:rsidTr="00BC3F8D">
        <w:tc>
          <w:tcPr>
            <w:tcW w:w="534" w:type="dxa"/>
            <w:tcBorders>
              <w:top w:val="nil"/>
              <w:left w:val="single" w:sz="4" w:space="0" w:color="auto"/>
              <w:bottom w:val="single" w:sz="4" w:space="0" w:color="auto"/>
              <w:right w:val="single" w:sz="4" w:space="0" w:color="auto"/>
            </w:tcBorders>
          </w:tcPr>
          <w:p w14:paraId="1CEE504E"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D8B89C3"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D30FE5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B9A3D3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72BAA05"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265464" w14:textId="77777777" w:rsidR="00EB676A" w:rsidRPr="00424E59" w:rsidRDefault="00EB676A" w:rsidP="00BC3F8D">
            <w:pPr>
              <w:keepNext/>
              <w:keepLines/>
              <w:spacing w:after="0"/>
              <w:jc w:val="center"/>
              <w:rPr>
                <w:rFonts w:ascii="Arial" w:hAnsi="Arial"/>
                <w:b/>
                <w:sz w:val="18"/>
              </w:rPr>
            </w:pPr>
          </w:p>
        </w:tc>
      </w:tr>
      <w:tr w:rsidR="00EB676A" w:rsidRPr="00424E59" w14:paraId="1EB516C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0476C6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F15E237" w14:textId="6ACED2B0" w:rsidR="00EB676A" w:rsidRPr="00424E59" w:rsidRDefault="00EB676A" w:rsidP="00BC3F8D">
            <w:pPr>
              <w:keepNext/>
              <w:keepLines/>
              <w:spacing w:after="0"/>
              <w:rPr>
                <w:rFonts w:ascii="Arial" w:hAnsi="Arial"/>
                <w:sz w:val="18"/>
              </w:rPr>
            </w:pPr>
            <w:r w:rsidRPr="00424E59">
              <w:rPr>
                <w:rFonts w:ascii="Arial" w:hAnsi="Arial"/>
                <w:sz w:val="18"/>
              </w:rPr>
              <w:t>Check:</w:t>
            </w:r>
            <w:ins w:id="2081" w:author="MCC160" w:date="2022-11-01T16:27:00Z">
              <w:r w:rsidR="00B86006" w:rsidRPr="00424E59">
                <w:rPr>
                  <w:rFonts w:ascii="Arial" w:hAnsi="Arial"/>
                  <w:sz w:val="18"/>
                </w:rPr>
                <w:t xml:space="preserve"> Does the UE (MCPTT </w:t>
              </w:r>
            </w:ins>
            <w:ins w:id="2082" w:author="MCC160" w:date="2022-11-16T22:43:00Z">
              <w:r w:rsidR="001D3E7D" w:rsidRPr="00424E59">
                <w:rPr>
                  <w:rFonts w:ascii="Arial" w:hAnsi="Arial"/>
                  <w:sz w:val="18"/>
                  <w:rPrChange w:id="2083" w:author="MCC160" w:date="2022-11-16T22:43:00Z">
                    <w:rPr>
                      <w:rFonts w:ascii="Arial" w:hAnsi="Arial"/>
                      <w:sz w:val="18"/>
                    </w:rPr>
                  </w:rPrChange>
                </w:rPr>
                <w:t>c</w:t>
              </w:r>
            </w:ins>
            <w:ins w:id="2084" w:author="MCC160" w:date="2022-11-01T16:27:00Z">
              <w:r w:rsidR="00B86006" w:rsidRPr="00424E59">
                <w:rPr>
                  <w:rFonts w:ascii="Arial" w:hAnsi="Arial"/>
                  <w:sz w:val="18"/>
                </w:rPr>
                <w:t>lient) correctly perform test procedure 'MCX CT private call establishment, manual commencement' as described in TS 36.579-1 [2] Table 5.3.6.3-1 to establish a first-to-answer call?</w:t>
              </w:r>
            </w:ins>
            <w:del w:id="2085" w:author="MCC160" w:date="2022-11-01T16:27:00Z">
              <w:r w:rsidRPr="00424E59" w:rsidDel="00B86006">
                <w:rPr>
                  <w:rFonts w:ascii="Arial" w:hAnsi="Arial"/>
                  <w:sz w:val="18"/>
                </w:rPr>
                <w:delText xml:space="preserve"> Does the UE (</w:delText>
              </w:r>
              <w:r w:rsidRPr="00424E59" w:rsidDel="00B86006">
                <w:rPr>
                  <w:rFonts w:ascii="Arial" w:hAnsi="Arial"/>
                  <w:sz w:val="18"/>
                  <w:lang w:eastAsia="ko-KR"/>
                </w:rPr>
                <w:delText xml:space="preserve">MCPTT client) successfully complete the CT </w:delText>
              </w:r>
              <w:r w:rsidRPr="00424E59" w:rsidDel="00B86006">
                <w:rPr>
                  <w:rFonts w:ascii="Arial" w:hAnsi="Arial"/>
                  <w:sz w:val="18"/>
                </w:rPr>
                <w:delText xml:space="preserve">MCX private call establishment, manual commencement, </w:delText>
              </w:r>
              <w:r w:rsidRPr="00424E59" w:rsidDel="00B86006">
                <w:rPr>
                  <w:rFonts w:ascii="Arial" w:hAnsi="Arial"/>
                  <w:sz w:val="18"/>
                  <w:lang w:eastAsia="zh-CN"/>
                </w:rPr>
                <w:delText xml:space="preserve">as per the step sequence specified in TS 36.579-1 [2], Table </w:delText>
              </w:r>
              <w:r w:rsidRPr="00424E59" w:rsidDel="00B86006">
                <w:rPr>
                  <w:rFonts w:ascii="Arial" w:hAnsi="Arial"/>
                  <w:sz w:val="18"/>
                </w:rPr>
                <w:delText>5.3.6.3-1 with the exception that the SS requests First-to-answer call in the SIP INVITE message</w:delText>
              </w:r>
              <w:r w:rsidRPr="00424E59" w:rsidDel="00B86006">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594201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9ED59D"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75ACA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36E04A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C6FA16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4373B7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75F10B09" w14:textId="5B74BB01" w:rsidR="00EB676A" w:rsidRPr="00424E59" w:rsidRDefault="00B86006" w:rsidP="00BC3F8D">
            <w:pPr>
              <w:keepNext/>
              <w:keepLines/>
              <w:spacing w:after="0"/>
              <w:rPr>
                <w:rFonts w:ascii="Arial" w:hAnsi="Arial"/>
                <w:sz w:val="18"/>
              </w:rPr>
            </w:pPr>
            <w:ins w:id="2086" w:author="MCC160" w:date="2022-11-01T16:29:00Z">
              <w:r w:rsidRPr="00424E59">
                <w:rPr>
                  <w:rFonts w:ascii="Arial" w:hAnsi="Arial"/>
                  <w:sz w:val="18"/>
                  <w:lang w:eastAsia="zh-CN"/>
                </w:rPr>
                <w:t>The test procedure 'MCX CT call release' as described in TS 36.579-1 [2] Table 5.3.12.3-1 is performed to release the call.</w:t>
              </w:r>
            </w:ins>
            <w:del w:id="2087" w:author="MCC160" w:date="2022-11-01T16:29:00Z">
              <w:r w:rsidR="00EB676A" w:rsidRPr="00424E59" w:rsidDel="00B86006">
                <w:rPr>
                  <w:rFonts w:ascii="Arial" w:hAnsi="Arial"/>
                  <w:sz w:val="18"/>
                  <w:lang w:eastAsia="zh-CN"/>
                </w:rPr>
                <w:delText xml:space="preserve">The step sequence specified in TS 36.579-1 [2], subclause </w:delText>
              </w:r>
              <w:r w:rsidR="00EB676A" w:rsidRPr="00424E59" w:rsidDel="00B86006">
                <w:rPr>
                  <w:rFonts w:ascii="Arial" w:hAnsi="Arial"/>
                  <w:sz w:val="18"/>
                </w:rPr>
                <w:delText>5.3.12 procedure for MCX CT call release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3B414B0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2E962C7"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E7F4E7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F169A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FDF931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190F0C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3a1-6A</w:t>
            </w:r>
          </w:p>
        </w:tc>
        <w:tc>
          <w:tcPr>
            <w:tcW w:w="3968" w:type="dxa"/>
            <w:tcBorders>
              <w:top w:val="single" w:sz="4" w:space="0" w:color="auto"/>
              <w:left w:val="single" w:sz="4" w:space="0" w:color="auto"/>
              <w:bottom w:val="single" w:sz="4" w:space="0" w:color="auto"/>
              <w:right w:val="single" w:sz="4" w:space="0" w:color="auto"/>
            </w:tcBorders>
            <w:hideMark/>
          </w:tcPr>
          <w:p w14:paraId="6071A06A" w14:textId="15E79B05" w:rsidR="00EB676A" w:rsidRPr="00424E59" w:rsidRDefault="00B86006" w:rsidP="00BC3F8D">
            <w:pPr>
              <w:keepNext/>
              <w:keepLines/>
              <w:spacing w:after="0"/>
              <w:rPr>
                <w:rFonts w:ascii="Arial" w:hAnsi="Arial"/>
                <w:sz w:val="18"/>
              </w:rPr>
            </w:pPr>
            <w:ins w:id="2088" w:author="MCC160" w:date="2022-11-01T16:32:00Z">
              <w:r w:rsidRPr="00424E59">
                <w:rPr>
                  <w:rFonts w:ascii="Arial" w:hAnsi="Arial"/>
                  <w:sz w:val="18"/>
                </w:rPr>
                <w:t>Steps 1a1-4A of test procedure 'MCX CT private call establishment, manual commencement' as described in TS 36.579-1 [2] Table 5.3.6.3-1</w:t>
              </w:r>
            </w:ins>
            <w:ins w:id="2089" w:author="MCC160" w:date="2022-11-03T14:00:00Z">
              <w:r w:rsidR="00E85701" w:rsidRPr="00424E59">
                <w:rPr>
                  <w:rFonts w:ascii="Arial" w:hAnsi="Arial"/>
                  <w:sz w:val="18"/>
                </w:rPr>
                <w:t xml:space="preserve"> are performed</w:t>
              </w:r>
            </w:ins>
            <w:ins w:id="2090" w:author="MCC160" w:date="2022-11-01T16:32:00Z">
              <w:r w:rsidRPr="00424E59">
                <w:rPr>
                  <w:rFonts w:ascii="Arial" w:hAnsi="Arial"/>
                  <w:sz w:val="18"/>
                </w:rPr>
                <w:t>.</w:t>
              </w:r>
            </w:ins>
            <w:del w:id="2091" w:author="MCC160" w:date="2022-11-01T16:32:00Z">
              <w:r w:rsidR="00EB676A" w:rsidRPr="00424E59" w:rsidDel="00B86006">
                <w:rPr>
                  <w:rFonts w:ascii="Arial" w:hAnsi="Arial"/>
                  <w:sz w:val="18"/>
                </w:rPr>
                <w:delText xml:space="preserve">Steps 1a1-4A from the </w:delText>
              </w:r>
              <w:r w:rsidR="00EB676A" w:rsidRPr="00424E59" w:rsidDel="00B86006">
                <w:rPr>
                  <w:rFonts w:ascii="Arial" w:hAnsi="Arial"/>
                  <w:sz w:val="18"/>
                  <w:lang w:eastAsia="ko-KR"/>
                </w:rPr>
                <w:delText xml:space="preserve">CT </w:delText>
              </w:r>
              <w:r w:rsidR="00EB676A" w:rsidRPr="00424E59" w:rsidDel="00B86006">
                <w:rPr>
                  <w:rFonts w:ascii="Arial" w:hAnsi="Arial"/>
                  <w:sz w:val="18"/>
                </w:rPr>
                <w:delText xml:space="preserve">MCX private call establishment, manual commencement, </w:delText>
              </w:r>
              <w:r w:rsidR="00EB676A" w:rsidRPr="00424E59" w:rsidDel="00B86006">
                <w:rPr>
                  <w:rFonts w:ascii="Arial" w:hAnsi="Arial"/>
                  <w:sz w:val="18"/>
                  <w:lang w:eastAsia="zh-CN"/>
                </w:rPr>
                <w:delText xml:space="preserve">as per the step sequence specified in TS 36.579-1 [2], Table </w:delText>
              </w:r>
              <w:r w:rsidR="00EB676A" w:rsidRPr="00424E59" w:rsidDel="00B86006">
                <w:rPr>
                  <w:rFonts w:ascii="Arial" w:hAnsi="Arial"/>
                  <w:sz w:val="18"/>
                </w:rPr>
                <w:delText>5.3.6.3-1 take place with the exception that the SS requests First-to-answer call in the SIP INVITE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0223DD4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EB9274"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5E3A71"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F4EAC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477EEB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1A6EB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24160D0B" w14:textId="77777777" w:rsidR="00EB676A" w:rsidRPr="00424E59" w:rsidRDefault="00EB676A" w:rsidP="00BC3F8D">
            <w:pPr>
              <w:keepNext/>
              <w:keepLines/>
              <w:spacing w:after="0"/>
              <w:rPr>
                <w:rFonts w:ascii="Arial" w:hAnsi="Arial"/>
                <w:sz w:val="18"/>
              </w:rPr>
            </w:pPr>
            <w:r w:rsidRPr="00424E59">
              <w:rPr>
                <w:rFonts w:ascii="Arial" w:hAnsi="Arial"/>
                <w:sz w:val="18"/>
              </w:rPr>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7CFF191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171723F" w14:textId="77777777" w:rsidR="00EB676A" w:rsidRPr="00424E59" w:rsidRDefault="00EB676A" w:rsidP="00BC3F8D">
            <w:pPr>
              <w:keepNext/>
              <w:keepLines/>
              <w:spacing w:after="0"/>
              <w:rPr>
                <w:rFonts w:ascii="Arial" w:hAnsi="Arial"/>
                <w:sz w:val="18"/>
              </w:rPr>
            </w:pPr>
            <w:r w:rsidRPr="00424E59">
              <w:rPr>
                <w:rFonts w:ascii="Arial" w:hAnsi="Arial"/>
                <w:sz w:val="18"/>
              </w:rPr>
              <w:t>SIP CANCEL</w:t>
            </w:r>
          </w:p>
        </w:tc>
        <w:tc>
          <w:tcPr>
            <w:tcW w:w="565" w:type="dxa"/>
            <w:tcBorders>
              <w:top w:val="single" w:sz="4" w:space="0" w:color="auto"/>
              <w:left w:val="single" w:sz="4" w:space="0" w:color="auto"/>
              <w:bottom w:val="single" w:sz="4" w:space="0" w:color="auto"/>
              <w:right w:val="single" w:sz="4" w:space="0" w:color="auto"/>
            </w:tcBorders>
            <w:hideMark/>
          </w:tcPr>
          <w:p w14:paraId="5838C96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93718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FD9DDD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80E8B3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00FEE265" w14:textId="77777777" w:rsidR="00EB676A" w:rsidRPr="00424E59" w:rsidRDefault="00EB676A" w:rsidP="00BC3F8D">
            <w:pPr>
              <w:keepNext/>
              <w:keepLines/>
              <w:spacing w:after="0"/>
              <w:rPr>
                <w:rFonts w:ascii="Arial" w:hAnsi="Arial"/>
                <w:sz w:val="18"/>
              </w:rPr>
            </w:pPr>
            <w:r w:rsidRPr="00424E59">
              <w:rPr>
                <w:rFonts w:ascii="Arial" w:hAnsi="Arial"/>
                <w:sz w:val="18"/>
              </w:rPr>
              <w:t>Check: Does the UE (MCPTT client) respond with SIP 200 (OK)?</w:t>
            </w:r>
          </w:p>
          <w:p w14:paraId="4D3FFF61"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B34F90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A42E0E8" w14:textId="77777777" w:rsidR="00EB676A" w:rsidRPr="00424E59" w:rsidRDefault="00EB676A" w:rsidP="00BC3F8D">
            <w:pPr>
              <w:keepNext/>
              <w:keepLines/>
              <w:spacing w:after="0"/>
              <w:rPr>
                <w:rFonts w:ascii="Arial" w:hAnsi="Arial"/>
                <w:sz w:val="18"/>
              </w:rPr>
            </w:pPr>
            <w:r w:rsidRPr="00424E59">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
          <w:p w14:paraId="62BAE9D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7A8BFF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6699B9E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420834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2E584203" w14:textId="77777777" w:rsidR="00EB676A" w:rsidRPr="00424E59" w:rsidRDefault="00EB676A" w:rsidP="00BC3F8D">
            <w:pPr>
              <w:keepNext/>
              <w:keepLines/>
              <w:spacing w:after="0"/>
              <w:rPr>
                <w:rFonts w:ascii="Arial" w:hAnsi="Arial"/>
                <w:sz w:val="18"/>
              </w:rPr>
            </w:pPr>
            <w:r w:rsidRPr="00424E59">
              <w:rPr>
                <w:rFonts w:ascii="Arial" w:hAnsi="Arial"/>
                <w:sz w:val="18"/>
              </w:rPr>
              <w:t>Check: Does the UE (MCPTT client) send SIP 487 (Request Terminated) to confirm terminating of the dialog?</w:t>
            </w:r>
          </w:p>
          <w:p w14:paraId="0AE92810"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DB29F6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389A88CA" w14:textId="77777777" w:rsidR="00EB676A" w:rsidRPr="00424E59" w:rsidRDefault="00EB676A" w:rsidP="00BC3F8D">
            <w:pPr>
              <w:keepNext/>
              <w:keepLines/>
              <w:spacing w:after="0"/>
              <w:rPr>
                <w:rFonts w:ascii="Arial" w:hAnsi="Arial"/>
                <w:sz w:val="18"/>
              </w:rPr>
            </w:pPr>
            <w:r w:rsidRPr="00424E59">
              <w:rPr>
                <w:rFonts w:ascii="Arial" w:hAnsi="Arial"/>
                <w:sz w:val="18"/>
              </w:rPr>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1B7E7AB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E365CF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4200D01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27D15D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9A</w:t>
            </w:r>
          </w:p>
        </w:tc>
        <w:tc>
          <w:tcPr>
            <w:tcW w:w="3968" w:type="dxa"/>
            <w:tcBorders>
              <w:top w:val="single" w:sz="4" w:space="0" w:color="auto"/>
              <w:left w:val="single" w:sz="4" w:space="0" w:color="auto"/>
              <w:bottom w:val="single" w:sz="4" w:space="0" w:color="auto"/>
              <w:right w:val="single" w:sz="4" w:space="0" w:color="auto"/>
            </w:tcBorders>
            <w:hideMark/>
          </w:tcPr>
          <w:p w14:paraId="03BC249D" w14:textId="77777777" w:rsidR="00EB676A" w:rsidRPr="00424E59" w:rsidRDefault="00EB676A" w:rsidP="00BC3F8D">
            <w:pPr>
              <w:keepNext/>
              <w:keepLines/>
              <w:spacing w:after="0"/>
              <w:rPr>
                <w:rFonts w:ascii="Arial" w:hAnsi="Arial"/>
                <w:sz w:val="18"/>
              </w:rPr>
            </w:pPr>
            <w:r w:rsidRPr="00424E59">
              <w:rPr>
                <w:rFonts w:ascii="Arial" w:hAnsi="Arial"/>
                <w:sz w:val="18"/>
              </w:rPr>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63D55B6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B203305" w14:textId="77777777" w:rsidR="00EB676A" w:rsidRPr="00424E59" w:rsidRDefault="00EB676A" w:rsidP="00BC3F8D">
            <w:pPr>
              <w:keepNext/>
              <w:keepLines/>
              <w:spacing w:after="0"/>
              <w:rPr>
                <w:rFonts w:ascii="Arial" w:hAnsi="Arial"/>
                <w:sz w:val="18"/>
              </w:rPr>
            </w:pPr>
            <w:r w:rsidRPr="00424E59">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
          <w:p w14:paraId="6D520DE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ECFF0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6FCE92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43CCC44" w14:textId="77777777" w:rsidR="00EB676A" w:rsidRPr="00424E59" w:rsidRDefault="00EB676A" w:rsidP="00BC3F8D">
            <w:pPr>
              <w:keepNext/>
              <w:keepLines/>
              <w:spacing w:after="0"/>
              <w:jc w:val="center"/>
              <w:rPr>
                <w:rFonts w:ascii="Arial" w:hAnsi="Arial"/>
                <w:sz w:val="18"/>
              </w:rPr>
            </w:pPr>
            <w:r w:rsidRPr="00424E59">
              <w:rPr>
                <w:rFonts w:ascii="Arial" w:eastAsia="Calibri" w:hAnsi="Arial"/>
                <w:sz w:val="18"/>
                <w:szCs w:val="22"/>
              </w:rPr>
              <w:t>-</w:t>
            </w:r>
          </w:p>
        </w:tc>
        <w:tc>
          <w:tcPr>
            <w:tcW w:w="3968" w:type="dxa"/>
            <w:tcBorders>
              <w:top w:val="single" w:sz="4" w:space="0" w:color="auto"/>
              <w:left w:val="single" w:sz="4" w:space="0" w:color="auto"/>
              <w:bottom w:val="single" w:sz="4" w:space="0" w:color="auto"/>
              <w:right w:val="single" w:sz="4" w:space="0" w:color="auto"/>
            </w:tcBorders>
            <w:hideMark/>
          </w:tcPr>
          <w:p w14:paraId="1B751D7A" w14:textId="77777777" w:rsidR="00EB676A" w:rsidRPr="00424E59" w:rsidRDefault="00EB676A" w:rsidP="00BC3F8D">
            <w:pPr>
              <w:keepNext/>
              <w:keepLines/>
              <w:spacing w:after="0"/>
              <w:rPr>
                <w:rFonts w:ascii="Arial" w:eastAsia="Calibri" w:hAnsi="Arial"/>
                <w:sz w:val="18"/>
              </w:rPr>
            </w:pPr>
            <w:r w:rsidRPr="00424E59">
              <w:rPr>
                <w:rFonts w:ascii="Arial" w:eastAsia="Calibri" w:hAnsi="Arial"/>
                <w:sz w:val="18"/>
              </w:rPr>
              <w:t>EXCEPTION: The SS waits 2 seconds before the SS deactivates the dedicated EPS bearer and releases the RRC connection.</w:t>
            </w:r>
          </w:p>
          <w:p w14:paraId="76F8A3D0" w14:textId="77777777" w:rsidR="00EB676A" w:rsidRPr="00424E59" w:rsidRDefault="00EB676A" w:rsidP="00BC3F8D">
            <w:pPr>
              <w:keepNext/>
              <w:keepLines/>
              <w:spacing w:after="0"/>
              <w:rPr>
                <w:rFonts w:ascii="Arial" w:hAnsi="Arial"/>
                <w:sz w:val="18"/>
              </w:rPr>
            </w:pPr>
            <w:r w:rsidRPr="00424E59">
              <w:rPr>
                <w:rFonts w:ascii="Arial" w:hAnsi="Arial"/>
                <w:sz w:val="18"/>
              </w:rPr>
              <w:t>NOTE: The specified wait period of 2s shall ensure that lower layer signalling (TCP) is finished and any not allowed behaviour captured.</w:t>
            </w:r>
          </w:p>
        </w:tc>
        <w:tc>
          <w:tcPr>
            <w:tcW w:w="708" w:type="dxa"/>
            <w:tcBorders>
              <w:top w:val="single" w:sz="4" w:space="0" w:color="auto"/>
              <w:left w:val="single" w:sz="4" w:space="0" w:color="auto"/>
              <w:bottom w:val="single" w:sz="4" w:space="0" w:color="auto"/>
              <w:right w:val="single" w:sz="4" w:space="0" w:color="auto"/>
            </w:tcBorders>
            <w:hideMark/>
          </w:tcPr>
          <w:p w14:paraId="3BB1623E" w14:textId="77777777" w:rsidR="00EB676A" w:rsidRPr="00424E59" w:rsidRDefault="00EB676A" w:rsidP="00BC3F8D">
            <w:pPr>
              <w:keepNext/>
              <w:keepLines/>
              <w:spacing w:after="0"/>
              <w:jc w:val="center"/>
              <w:rPr>
                <w:rFonts w:ascii="Arial" w:hAnsi="Arial"/>
                <w:sz w:val="18"/>
              </w:rPr>
            </w:pPr>
            <w:r w:rsidRPr="00424E59">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1F12ABC8" w14:textId="77777777" w:rsidR="00EB676A" w:rsidRPr="00424E59" w:rsidRDefault="00EB676A" w:rsidP="00BC3F8D">
            <w:pPr>
              <w:keepNext/>
              <w:keepLines/>
              <w:spacing w:after="0"/>
              <w:rPr>
                <w:rFonts w:ascii="Arial" w:hAnsi="Arial"/>
                <w:sz w:val="18"/>
              </w:rPr>
            </w:pPr>
            <w:r w:rsidRPr="00424E59">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A54E788" w14:textId="77777777" w:rsidR="00EB676A" w:rsidRPr="00424E59" w:rsidRDefault="00EB676A" w:rsidP="00BC3F8D">
            <w:pPr>
              <w:keepNext/>
              <w:keepLines/>
              <w:spacing w:after="0"/>
              <w:jc w:val="center"/>
              <w:rPr>
                <w:rFonts w:ascii="Arial" w:hAnsi="Arial"/>
                <w:sz w:val="18"/>
              </w:rPr>
            </w:pPr>
            <w:r w:rsidRPr="00424E59">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16431803" w14:textId="77777777" w:rsidR="00EB676A" w:rsidRPr="00424E59" w:rsidRDefault="00EB676A" w:rsidP="00BC3F8D">
            <w:pPr>
              <w:keepNext/>
              <w:keepLines/>
              <w:spacing w:after="0"/>
              <w:jc w:val="center"/>
              <w:rPr>
                <w:rFonts w:ascii="Arial" w:hAnsi="Arial"/>
                <w:sz w:val="18"/>
              </w:rPr>
            </w:pPr>
            <w:r w:rsidRPr="00424E59">
              <w:rPr>
                <w:rFonts w:ascii="Arial" w:eastAsia="Calibri" w:hAnsi="Arial"/>
                <w:sz w:val="18"/>
                <w:szCs w:val="22"/>
              </w:rPr>
              <w:t>-</w:t>
            </w:r>
          </w:p>
        </w:tc>
      </w:tr>
      <w:tr w:rsidR="00EB676A" w:rsidRPr="00424E59" w14:paraId="6E7F6C7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F88801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10a1-15</w:t>
            </w:r>
          </w:p>
        </w:tc>
        <w:tc>
          <w:tcPr>
            <w:tcW w:w="3968" w:type="dxa"/>
            <w:tcBorders>
              <w:top w:val="single" w:sz="4" w:space="0" w:color="auto"/>
              <w:left w:val="single" w:sz="4" w:space="0" w:color="auto"/>
              <w:bottom w:val="single" w:sz="4" w:space="0" w:color="auto"/>
              <w:right w:val="single" w:sz="4" w:space="0" w:color="auto"/>
            </w:tcBorders>
            <w:hideMark/>
          </w:tcPr>
          <w:p w14:paraId="42A7AC4E" w14:textId="0CAED3F0" w:rsidR="00EB676A" w:rsidRPr="00424E59" w:rsidRDefault="00E83782" w:rsidP="00BC3F8D">
            <w:pPr>
              <w:keepNext/>
              <w:keepLines/>
              <w:spacing w:after="0"/>
              <w:rPr>
                <w:rFonts w:ascii="Arial" w:hAnsi="Arial"/>
                <w:sz w:val="18"/>
              </w:rPr>
            </w:pPr>
            <w:ins w:id="2092" w:author="MCC160" w:date="2022-11-01T16:35:00Z">
              <w:r w:rsidRPr="00424E59">
                <w:rPr>
                  <w:rFonts w:ascii="Arial" w:hAnsi="Arial"/>
                  <w:sz w:val="18"/>
                </w:rPr>
                <w:t>Steps 1a1-6 of test procedure 'MCX CT private call establishment, manual commencement' as described in TS 36.579-1 [2] Table 5.3.6.3-1</w:t>
              </w:r>
            </w:ins>
            <w:ins w:id="2093" w:author="MCC160" w:date="2022-11-03T13:59:00Z">
              <w:r w:rsidR="00E85701" w:rsidRPr="00424E59">
                <w:rPr>
                  <w:rFonts w:ascii="Arial" w:hAnsi="Arial"/>
                  <w:sz w:val="18"/>
                </w:rPr>
                <w:t xml:space="preserve"> are performed</w:t>
              </w:r>
            </w:ins>
            <w:ins w:id="2094" w:author="MCC160" w:date="2022-11-01T16:35:00Z">
              <w:r w:rsidRPr="00424E59">
                <w:rPr>
                  <w:rFonts w:ascii="Arial" w:hAnsi="Arial"/>
                  <w:sz w:val="18"/>
                </w:rPr>
                <w:t>.</w:t>
              </w:r>
            </w:ins>
            <w:del w:id="2095" w:author="MCC160" w:date="2022-11-01T16:35:00Z">
              <w:r w:rsidR="00EB676A" w:rsidRPr="00424E59" w:rsidDel="00E83782">
                <w:rPr>
                  <w:rFonts w:ascii="Arial" w:hAnsi="Arial"/>
                  <w:sz w:val="18"/>
                </w:rPr>
                <w:delText xml:space="preserve">Steps 1a1-6 from the </w:delText>
              </w:r>
              <w:r w:rsidR="00EB676A" w:rsidRPr="00424E59" w:rsidDel="00E83782">
                <w:rPr>
                  <w:rFonts w:ascii="Arial" w:hAnsi="Arial"/>
                  <w:sz w:val="18"/>
                  <w:lang w:eastAsia="ko-KR"/>
                </w:rPr>
                <w:delText xml:space="preserve">CT </w:delText>
              </w:r>
              <w:r w:rsidR="00EB676A" w:rsidRPr="00424E59" w:rsidDel="00E83782">
                <w:rPr>
                  <w:rFonts w:ascii="Arial" w:hAnsi="Arial"/>
                  <w:sz w:val="18"/>
                </w:rPr>
                <w:delText xml:space="preserve">MCX private call establishment, manual commencement, </w:delText>
              </w:r>
              <w:r w:rsidR="00EB676A" w:rsidRPr="00424E59" w:rsidDel="00E83782">
                <w:rPr>
                  <w:rFonts w:ascii="Arial" w:hAnsi="Arial"/>
                  <w:sz w:val="18"/>
                  <w:lang w:eastAsia="zh-CN"/>
                </w:rPr>
                <w:delText xml:space="preserve">as per the step sequence specified in TS 36.579-1 [2], Table </w:delText>
              </w:r>
              <w:r w:rsidR="00EB676A" w:rsidRPr="00424E59" w:rsidDel="00E83782">
                <w:rPr>
                  <w:rFonts w:ascii="Arial" w:hAnsi="Arial"/>
                  <w:sz w:val="18"/>
                </w:rPr>
                <w:delText>5.3.6.3-1 take place with the exception that the SS requests First-to-answer call in the SIP INVITE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358A090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B88F91C"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C9570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1D6A2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CADD0E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970A71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61C7B882" w14:textId="0D671895" w:rsidR="00EB676A" w:rsidRPr="00424E59" w:rsidRDefault="00EB676A" w:rsidP="00BC3F8D">
            <w:pPr>
              <w:keepNext/>
              <w:keepLines/>
              <w:spacing w:after="0"/>
              <w:rPr>
                <w:rFonts w:ascii="Arial" w:hAnsi="Arial"/>
                <w:sz w:val="18"/>
              </w:rPr>
            </w:pPr>
            <w:r w:rsidRPr="00424E59">
              <w:rPr>
                <w:rFonts w:ascii="Arial" w:hAnsi="Arial"/>
                <w:sz w:val="18"/>
              </w:rPr>
              <w:t xml:space="preserve">Check: </w:t>
            </w:r>
            <w:ins w:id="2096" w:author="MCC160" w:date="2022-11-01T16:38:00Z">
              <w:r w:rsidR="00E83782" w:rsidRPr="00424E59">
                <w:rPr>
                  <w:rFonts w:ascii="Arial" w:hAnsi="Arial"/>
                  <w:sz w:val="18"/>
                </w:rPr>
                <w:t xml:space="preserve">Does the UE (MCPTT </w:t>
              </w:r>
            </w:ins>
            <w:ins w:id="2097" w:author="MCC160" w:date="2022-11-16T22:44:00Z">
              <w:r w:rsidR="001D3E7D" w:rsidRPr="00424E59">
                <w:rPr>
                  <w:rFonts w:ascii="Arial" w:hAnsi="Arial"/>
                  <w:sz w:val="18"/>
                  <w:rPrChange w:id="2098" w:author="MCC160" w:date="2022-11-16T22:44:00Z">
                    <w:rPr>
                      <w:rFonts w:ascii="Arial" w:hAnsi="Arial"/>
                      <w:sz w:val="18"/>
                    </w:rPr>
                  </w:rPrChange>
                </w:rPr>
                <w:t>c</w:t>
              </w:r>
            </w:ins>
            <w:ins w:id="2099" w:author="MCC160" w:date="2022-11-01T16:38:00Z">
              <w:r w:rsidR="00E83782" w:rsidRPr="00424E59">
                <w:rPr>
                  <w:rFonts w:ascii="Arial" w:hAnsi="Arial"/>
                  <w:sz w:val="18"/>
                </w:rPr>
                <w:t>lient) correctly perform test procedure 'MCX CT call release' as described in TS 36.579-1 [2] Table 5.3.12.3-1 to release the call with the SIP BYE from the SS containing a &lt;release-reason&gt; element set to "not selected for call" (another Client has answered)?</w:t>
              </w:r>
            </w:ins>
            <w:del w:id="2100" w:author="MCC160" w:date="2022-11-01T16:38:00Z">
              <w:r w:rsidRPr="00424E59" w:rsidDel="00E83782">
                <w:rPr>
                  <w:rFonts w:ascii="Arial" w:hAnsi="Arial"/>
                  <w:sz w:val="18"/>
                </w:rPr>
                <w:delText xml:space="preserve">Does the UE (MCPTT client) respond correctly to the SS (MCPTT server) sending a SIP BYE with the &lt;release-reason&gt; element set to a value of "not selected for call" (another Client has answered) as </w:delText>
              </w:r>
              <w:r w:rsidRPr="00424E59" w:rsidDel="00E83782">
                <w:rPr>
                  <w:rFonts w:ascii="Arial" w:hAnsi="Arial"/>
                  <w:sz w:val="18"/>
                  <w:lang w:eastAsia="zh-CN"/>
                </w:rPr>
                <w:delText xml:space="preserve">specified in TS 36.579-1 [2], subclause </w:delText>
              </w:r>
              <w:r w:rsidRPr="00424E59" w:rsidDel="00E83782">
                <w:rPr>
                  <w:rFonts w:ascii="Arial" w:hAnsi="Arial"/>
                  <w:sz w:val="18"/>
                </w:rPr>
                <w:delText>5.3.12 procedure for MCX CT?</w:delText>
              </w:r>
            </w:del>
          </w:p>
        </w:tc>
        <w:tc>
          <w:tcPr>
            <w:tcW w:w="708" w:type="dxa"/>
            <w:tcBorders>
              <w:top w:val="single" w:sz="4" w:space="0" w:color="auto"/>
              <w:left w:val="single" w:sz="4" w:space="0" w:color="auto"/>
              <w:bottom w:val="single" w:sz="4" w:space="0" w:color="auto"/>
              <w:right w:val="single" w:sz="4" w:space="0" w:color="auto"/>
            </w:tcBorders>
            <w:hideMark/>
          </w:tcPr>
          <w:p w14:paraId="45FE3D2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57DBB0B"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37D6AB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7D73C08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A8B5FDB"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3345AC8"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The order of the messages is not checked.</w:t>
            </w:r>
          </w:p>
        </w:tc>
      </w:tr>
    </w:tbl>
    <w:p w14:paraId="2FE92D0D" w14:textId="77777777" w:rsidR="00EB676A" w:rsidRPr="00424E59" w:rsidRDefault="00EB676A" w:rsidP="00EB676A"/>
    <w:p w14:paraId="1F72130F" w14:textId="77777777" w:rsidR="00EB676A" w:rsidRPr="00424E59" w:rsidRDefault="00EB676A" w:rsidP="00EB676A">
      <w:pPr>
        <w:keepNext/>
        <w:keepLines/>
        <w:spacing w:before="120"/>
        <w:ind w:left="1985" w:hanging="1985"/>
        <w:rPr>
          <w:rFonts w:ascii="Arial" w:hAnsi="Arial"/>
        </w:rPr>
      </w:pPr>
      <w:r w:rsidRPr="00424E59">
        <w:rPr>
          <w:rFonts w:ascii="Arial" w:hAnsi="Arial"/>
        </w:rPr>
        <w:t>6.2.21.3.3</w:t>
      </w:r>
      <w:r w:rsidRPr="00424E59">
        <w:rPr>
          <w:rFonts w:ascii="Arial" w:hAnsi="Arial"/>
        </w:rPr>
        <w:tab/>
        <w:t>Specific message contents</w:t>
      </w:r>
    </w:p>
    <w:p w14:paraId="7651D6ED"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6.2.21.3.3-1: </w:t>
      </w:r>
      <w:r w:rsidRPr="00424E59">
        <w:rPr>
          <w:rFonts w:ascii="Arial" w:hAnsi="Arial"/>
          <w:b/>
          <w:lang w:eastAsia="ko-KR"/>
        </w:rPr>
        <w:t>SIP INVITE</w:t>
      </w:r>
      <w:r w:rsidRPr="00424E59">
        <w:rPr>
          <w:rFonts w:ascii="Arial" w:hAnsi="Arial"/>
          <w:b/>
        </w:rPr>
        <w:t xml:space="preserve"> from the SS (Step 1, 4, 11, Table 6.2.21.3.2-1;</w:t>
      </w:r>
      <w:r w:rsidRPr="00424E59">
        <w:rPr>
          <w:rFonts w:ascii="Arial" w:hAnsi="Arial"/>
          <w:b/>
        </w:rP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B676A" w:rsidRPr="00424E59" w14:paraId="27CF157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AF2FF1"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 condition FIRST-TO-ANSWER</w:t>
            </w:r>
          </w:p>
        </w:tc>
      </w:tr>
      <w:tr w:rsidR="00EB676A" w:rsidRPr="00424E59" w14:paraId="056F62E0"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hideMark/>
          </w:tcPr>
          <w:p w14:paraId="4E77DCD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60C13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E0ED9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10688F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2C0B1B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0000AE2"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D30DC3B" w14:textId="77777777" w:rsidR="00EB676A" w:rsidRPr="00424E59" w:rsidRDefault="00EB676A" w:rsidP="00BC3F8D">
            <w:pPr>
              <w:keepNext/>
              <w:keepLines/>
              <w:spacing w:after="0"/>
              <w:rPr>
                <w:rFonts w:ascii="Arial" w:hAnsi="Arial"/>
                <w:sz w:val="18"/>
              </w:rPr>
            </w:pPr>
            <w:r w:rsidRPr="00424E59">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67D8764"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BFFDDD"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AEEEA"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2C4280" w14:textId="77777777" w:rsidR="00EB676A" w:rsidRPr="00424E59" w:rsidRDefault="00EB676A" w:rsidP="00BC3F8D">
            <w:pPr>
              <w:keepNext/>
              <w:keepLines/>
              <w:spacing w:after="0"/>
              <w:rPr>
                <w:rFonts w:ascii="Arial" w:hAnsi="Arial"/>
                <w:sz w:val="18"/>
              </w:rPr>
            </w:pPr>
          </w:p>
        </w:tc>
      </w:tr>
      <w:tr w:rsidR="00EB676A" w:rsidRPr="00424E59" w14:paraId="4ED73125"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6CAE469B" w14:textId="77777777" w:rsidR="00EB676A" w:rsidRPr="00424E59" w:rsidRDefault="00EB676A" w:rsidP="00BC3F8D">
            <w:pPr>
              <w:keepNext/>
              <w:keepLines/>
              <w:spacing w:after="0"/>
              <w:rPr>
                <w:rFonts w:ascii="Arial" w:hAnsi="Arial"/>
                <w:b/>
                <w:bCs/>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4D7A596"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F8604F"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46937111"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658620" w14:textId="77777777" w:rsidR="00EB676A" w:rsidRPr="00424E59" w:rsidRDefault="00EB676A" w:rsidP="00BC3F8D">
            <w:pPr>
              <w:keepNext/>
              <w:keepLines/>
              <w:spacing w:after="0"/>
              <w:rPr>
                <w:rFonts w:ascii="Arial" w:hAnsi="Arial"/>
                <w:sz w:val="18"/>
              </w:rPr>
            </w:pPr>
          </w:p>
        </w:tc>
      </w:tr>
      <w:tr w:rsidR="00EB676A" w:rsidRPr="00424E59" w14:paraId="505E1820"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085492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537E63"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1224580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5304DA"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EDEB05" w14:textId="77777777" w:rsidR="00EB676A" w:rsidRPr="00424E59" w:rsidRDefault="00EB676A" w:rsidP="00BC3F8D">
            <w:pPr>
              <w:keepNext/>
              <w:keepLines/>
              <w:spacing w:after="0"/>
              <w:rPr>
                <w:rFonts w:ascii="Arial" w:hAnsi="Arial"/>
                <w:sz w:val="18"/>
              </w:rPr>
            </w:pPr>
          </w:p>
        </w:tc>
      </w:tr>
      <w:tr w:rsidR="00EB676A" w:rsidRPr="00424E59" w14:paraId="5C5C1186"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D0606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0E8ADD"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DF1EC0C" w14:textId="77777777" w:rsidR="00EB676A" w:rsidRPr="00424E59" w:rsidRDefault="00EB676A" w:rsidP="00BC3F8D">
            <w:pPr>
              <w:keepNext/>
              <w:keepLines/>
              <w:spacing w:after="0"/>
              <w:rPr>
                <w:rFonts w:ascii="Arial" w:hAnsi="Arial"/>
                <w:b/>
                <w:sz w:val="18"/>
              </w:rPr>
            </w:pPr>
            <w:r w:rsidRPr="00424E59">
              <w:rPr>
                <w:rFonts w:ascii="Arial" w:hAnsi="Arial"/>
                <w:b/>
                <w:sz w:val="18"/>
              </w:rPr>
              <w:t>MCPTT Info</w:t>
            </w:r>
          </w:p>
        </w:tc>
        <w:tc>
          <w:tcPr>
            <w:tcW w:w="1418" w:type="dxa"/>
            <w:tcBorders>
              <w:top w:val="single" w:sz="4" w:space="0" w:color="auto"/>
              <w:left w:val="single" w:sz="4" w:space="0" w:color="auto"/>
              <w:bottom w:val="single" w:sz="4" w:space="0" w:color="auto"/>
              <w:right w:val="single" w:sz="4" w:space="0" w:color="auto"/>
            </w:tcBorders>
          </w:tcPr>
          <w:p w14:paraId="14F93ED6"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EC4D3E" w14:textId="77777777" w:rsidR="00EB676A" w:rsidRPr="00424E59" w:rsidRDefault="00EB676A" w:rsidP="00BC3F8D">
            <w:pPr>
              <w:keepNext/>
              <w:keepLines/>
              <w:spacing w:after="0"/>
              <w:rPr>
                <w:rFonts w:ascii="Arial" w:hAnsi="Arial"/>
                <w:sz w:val="18"/>
              </w:rPr>
            </w:pPr>
          </w:p>
        </w:tc>
      </w:tr>
      <w:tr w:rsidR="00EB676A" w:rsidRPr="00424E59" w14:paraId="6F2FDDEC"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3191EE4"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C2E92C"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2177F662"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33C653"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4C24E2" w14:textId="77777777" w:rsidR="00EB676A" w:rsidRPr="00424E59" w:rsidRDefault="00EB676A" w:rsidP="00BC3F8D">
            <w:pPr>
              <w:keepNext/>
              <w:keepLines/>
              <w:spacing w:after="0"/>
              <w:rPr>
                <w:rFonts w:ascii="Arial" w:hAnsi="Arial"/>
                <w:sz w:val="18"/>
              </w:rPr>
            </w:pPr>
          </w:p>
        </w:tc>
      </w:tr>
    </w:tbl>
    <w:p w14:paraId="1A618F30" w14:textId="77777777" w:rsidR="00EB676A" w:rsidRPr="00424E59" w:rsidRDefault="00EB676A" w:rsidP="00EB676A"/>
    <w:p w14:paraId="2BBEE002" w14:textId="77777777" w:rsidR="00EB676A" w:rsidRPr="00424E59" w:rsidRDefault="00EB676A" w:rsidP="00EB676A">
      <w:pPr>
        <w:keepNext/>
        <w:keepLines/>
        <w:spacing w:before="60"/>
        <w:jc w:val="center"/>
        <w:rPr>
          <w:rFonts w:ascii="Arial" w:hAnsi="Arial"/>
          <w:b/>
        </w:rPr>
      </w:pPr>
      <w:r w:rsidRPr="00424E59">
        <w:rPr>
          <w:rFonts w:ascii="Arial" w:hAnsi="Arial"/>
          <w:b/>
        </w:rPr>
        <w:t>Table 6.2.21.3.3-2: SDP Message</w:t>
      </w:r>
      <w:r w:rsidRPr="00424E59">
        <w:rPr>
          <w:rFonts w:ascii="Arial" w:hAnsi="Arial"/>
          <w:b/>
          <w:lang w:eastAsia="ko-KR"/>
        </w:rPr>
        <w:t xml:space="preserve"> in SIP INVITE</w:t>
      </w:r>
      <w:r w:rsidRPr="00424E59">
        <w:rPr>
          <w:rFonts w:ascii="Arial" w:hAnsi="Arial"/>
          <w: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435E81C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4A46FB6" w14:textId="2DBA1A93"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INITIAL_SDP_OFFER,</w:t>
            </w:r>
            <w:ins w:id="2101" w:author="MCC160" w:date="2022-10-20T19:56:00Z">
              <w:r w:rsidR="00165AEB" w:rsidRPr="00424E59">
                <w:rPr>
                  <w:rFonts w:ascii="Arial" w:hAnsi="Arial"/>
                  <w:sz w:val="18"/>
                </w:rPr>
                <w:t xml:space="preserve"> </w:t>
              </w:r>
            </w:ins>
            <w:r w:rsidRPr="00424E59">
              <w:rPr>
                <w:rFonts w:ascii="Arial" w:hAnsi="Arial"/>
                <w:sz w:val="18"/>
              </w:rPr>
              <w:t>WITHOUT_FLOORCONTROL</w:t>
            </w:r>
          </w:p>
        </w:tc>
      </w:tr>
    </w:tbl>
    <w:p w14:paraId="1BA61912" w14:textId="77777777" w:rsidR="00EB676A" w:rsidRPr="00424E59" w:rsidRDefault="00EB676A" w:rsidP="00EB676A"/>
    <w:p w14:paraId="4E1C9696"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6.2.21.3.3-3: </w:t>
      </w:r>
      <w:r w:rsidRPr="00424E59">
        <w:rPr>
          <w:rFonts w:ascii="Arial" w:hAnsi="Arial"/>
          <w:b/>
          <w:lang w:eastAsia="ko-KR"/>
        </w:rPr>
        <w:t>MCPTT-Info in SIP INVITE</w:t>
      </w:r>
      <w:r w:rsidRPr="00424E59">
        <w:rPr>
          <w:rFonts w:ascii="Arial" w:hAnsi="Arial"/>
          <w: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2374EC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9C9EA89"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 condition FIRST-TO-ANSWER</w:t>
            </w:r>
          </w:p>
        </w:tc>
      </w:tr>
    </w:tbl>
    <w:p w14:paraId="6ED60D4B" w14:textId="77777777" w:rsidR="00EB676A" w:rsidRPr="00424E59" w:rsidRDefault="00EB676A" w:rsidP="00EB676A"/>
    <w:p w14:paraId="24C8F0C1" w14:textId="77777777" w:rsidR="00EB676A" w:rsidRPr="00424E59" w:rsidRDefault="00EB676A" w:rsidP="00EB676A">
      <w:pPr>
        <w:keepNext/>
        <w:keepLines/>
        <w:spacing w:before="60"/>
        <w:jc w:val="center"/>
        <w:rPr>
          <w:rFonts w:ascii="Arial" w:hAnsi="Arial"/>
          <w:b/>
        </w:rPr>
      </w:pPr>
      <w:r w:rsidRPr="00424E59">
        <w:rPr>
          <w:rFonts w:ascii="Arial" w:hAnsi="Arial"/>
          <w:b/>
        </w:rPr>
        <w:t>Table 6.2.21.3.3-4: Void</w:t>
      </w:r>
    </w:p>
    <w:p w14:paraId="4BC8F55A"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6.2.21.3.3-5: </w:t>
      </w:r>
      <w:r w:rsidRPr="00424E59">
        <w:rPr>
          <w:rFonts w:ascii="Arial" w:hAnsi="Arial"/>
          <w:b/>
          <w:lang w:eastAsia="ko-KR"/>
        </w:rPr>
        <w:t>SIP 200 (OK)</w:t>
      </w:r>
      <w:r w:rsidRPr="00424E59">
        <w:rPr>
          <w:rFonts w:ascii="Arial" w:hAnsi="Arial"/>
          <w:b/>
        </w:rPr>
        <w:t xml:space="preserve"> from the UE (Step 1, 15, Table 6.2.21.3.2-1;</w:t>
      </w:r>
      <w:r w:rsidRPr="00424E59">
        <w:rPr>
          <w:rFonts w:ascii="Arial" w:hAnsi="Arial"/>
          <w:b/>
        </w:rP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070B7E55"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779645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 with condition INVITE-RSP</w:t>
            </w:r>
          </w:p>
        </w:tc>
      </w:tr>
      <w:tr w:rsidR="00EB676A" w:rsidRPr="00424E59" w14:paraId="3A46676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FA27D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D66BD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F32A8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CB39C0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176166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55A59FF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F9A92B"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DBACCA"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B8096E0"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F28F2E1"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0FA83F7" w14:textId="77777777" w:rsidR="00EB676A" w:rsidRPr="00424E59" w:rsidRDefault="00EB676A" w:rsidP="00BC3F8D">
            <w:pPr>
              <w:pStyle w:val="TAL"/>
            </w:pPr>
          </w:p>
        </w:tc>
      </w:tr>
      <w:tr w:rsidR="00EB676A" w:rsidRPr="00424E59" w14:paraId="3E8D93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DF62BFB"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8021BF0"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3F6CBA4" w14:textId="77777777" w:rsidR="00EB676A" w:rsidRPr="00424E59" w:rsidRDefault="00EB676A" w:rsidP="00BC3F8D">
            <w:pPr>
              <w:pStyle w:val="TAL"/>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DEEF30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2EDF99B" w14:textId="77777777" w:rsidR="00EB676A" w:rsidRPr="00424E59" w:rsidRDefault="00EB676A" w:rsidP="00BC3F8D">
            <w:pPr>
              <w:pStyle w:val="TAL"/>
            </w:pPr>
          </w:p>
        </w:tc>
      </w:tr>
      <w:tr w:rsidR="00EB676A" w:rsidRPr="00424E59" w14:paraId="1F2B62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865B65F"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1123267" w14:textId="77777777" w:rsidR="00EB676A" w:rsidRPr="00424E59" w:rsidRDefault="00EB676A" w:rsidP="00BC3F8D">
            <w:pPr>
              <w:pStyle w:val="TAL"/>
            </w:pPr>
            <w:r w:rsidRPr="00424E59">
              <w:t>SDP message as described in Table 6.2.21.3.3-6</w:t>
            </w:r>
          </w:p>
        </w:tc>
        <w:tc>
          <w:tcPr>
            <w:tcW w:w="2127" w:type="dxa"/>
            <w:tcBorders>
              <w:top w:val="single" w:sz="4" w:space="0" w:color="auto"/>
              <w:left w:val="single" w:sz="4" w:space="0" w:color="auto"/>
              <w:bottom w:val="single" w:sz="4" w:space="0" w:color="auto"/>
              <w:right w:val="single" w:sz="4" w:space="0" w:color="auto"/>
            </w:tcBorders>
          </w:tcPr>
          <w:p w14:paraId="422475BB"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BC5586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DC6C16" w14:textId="77777777" w:rsidR="00EB676A" w:rsidRPr="00424E59" w:rsidRDefault="00EB676A" w:rsidP="00BC3F8D">
            <w:pPr>
              <w:pStyle w:val="TAL"/>
            </w:pPr>
          </w:p>
        </w:tc>
      </w:tr>
      <w:tr w:rsidR="00EB676A" w:rsidRPr="00424E59" w14:paraId="5505279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E71B8C2" w14:textId="77777777" w:rsidR="00EB676A" w:rsidRPr="00424E59" w:rsidRDefault="00EB676A" w:rsidP="00BC3F8D">
            <w:pPr>
              <w:pStyle w:val="TAL"/>
              <w:rPr>
                <w:b/>
                <w:bCs/>
              </w:rPr>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BC9C105"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5FEAECA" w14:textId="77777777" w:rsidR="00EB676A" w:rsidRPr="00424E59" w:rsidRDefault="00EB676A" w:rsidP="00BC3F8D">
            <w:pPr>
              <w:pStyle w:val="TAL"/>
            </w:pPr>
            <w:r w:rsidRPr="00424E59">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66844A48"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C229042" w14:textId="77777777" w:rsidR="00EB676A" w:rsidRPr="00424E59" w:rsidRDefault="00EB676A" w:rsidP="00BC3F8D">
            <w:pPr>
              <w:pStyle w:val="TAL"/>
            </w:pPr>
          </w:p>
        </w:tc>
      </w:tr>
      <w:tr w:rsidR="00EB676A" w:rsidRPr="00424E59" w14:paraId="7A68A9B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1CCB02F" w14:textId="77777777" w:rsidR="00EB676A" w:rsidRPr="00424E59" w:rsidRDefault="00EB676A" w:rsidP="00BC3F8D">
            <w:pPr>
              <w:pStyle w:val="TAL"/>
              <w:rPr>
                <w:b/>
                <w:bCs/>
              </w:rPr>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48FDD3A" w14:textId="77777777" w:rsidR="00EB676A" w:rsidRPr="00424E59" w:rsidRDefault="00EB676A" w:rsidP="00BC3F8D">
            <w:pPr>
              <w:pStyle w:val="TAL"/>
            </w:pPr>
            <w:r w:rsidRPr="00424E59">
              <w:t>MCPTT-Info as described in Table 6.2.21.3.3-6A</w:t>
            </w:r>
          </w:p>
        </w:tc>
        <w:tc>
          <w:tcPr>
            <w:tcW w:w="2127" w:type="dxa"/>
            <w:tcBorders>
              <w:top w:val="single" w:sz="4" w:space="0" w:color="auto"/>
              <w:left w:val="single" w:sz="4" w:space="0" w:color="auto"/>
              <w:bottom w:val="single" w:sz="4" w:space="0" w:color="auto"/>
              <w:right w:val="single" w:sz="4" w:space="0" w:color="auto"/>
            </w:tcBorders>
          </w:tcPr>
          <w:p w14:paraId="7E26F852"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8116477"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47FAAE" w14:textId="77777777" w:rsidR="00EB676A" w:rsidRPr="00424E59" w:rsidRDefault="00EB676A" w:rsidP="00BC3F8D">
            <w:pPr>
              <w:pStyle w:val="TAL"/>
            </w:pPr>
          </w:p>
        </w:tc>
      </w:tr>
    </w:tbl>
    <w:p w14:paraId="1C42EC41" w14:textId="77777777" w:rsidR="00EB676A" w:rsidRPr="00424E59" w:rsidRDefault="00EB676A" w:rsidP="00EB676A"/>
    <w:p w14:paraId="4E6E4451" w14:textId="77777777" w:rsidR="00EB676A" w:rsidRPr="00424E59" w:rsidRDefault="00EB676A" w:rsidP="00EB676A">
      <w:pPr>
        <w:keepNext/>
        <w:keepLines/>
        <w:spacing w:before="60"/>
        <w:jc w:val="center"/>
        <w:rPr>
          <w:rFonts w:ascii="Arial" w:hAnsi="Arial"/>
          <w:b/>
        </w:rPr>
      </w:pPr>
      <w:r w:rsidRPr="00424E59">
        <w:rPr>
          <w:rFonts w:ascii="Arial" w:hAnsi="Arial"/>
          <w:b/>
        </w:rPr>
        <w:t>Table 6.2.21.3.3-6: SDP Message</w:t>
      </w:r>
      <w:r w:rsidRPr="00424E59">
        <w:rPr>
          <w:rFonts w:ascii="Arial" w:hAnsi="Arial"/>
          <w:b/>
          <w:lang w:eastAsia="ko-KR"/>
        </w:rPr>
        <w:t xml:space="preserve"> in SIP 200 (OK)</w:t>
      </w:r>
      <w:r w:rsidRPr="00424E59">
        <w:rPr>
          <w:rFonts w:ascii="Arial" w:hAnsi="Arial"/>
          <w:b/>
        </w:rPr>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620D2909"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73FB4EF" w14:textId="52C8D6EA"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5.5.3.1.1-1 condition WITHOUT_FLOORCONTROL, WITH_SECURITY</w:t>
            </w:r>
          </w:p>
        </w:tc>
      </w:tr>
    </w:tbl>
    <w:p w14:paraId="2DEC33FC" w14:textId="77777777" w:rsidR="00EB676A" w:rsidRPr="00424E59" w:rsidRDefault="00EB676A" w:rsidP="00EB676A"/>
    <w:p w14:paraId="59930BBC" w14:textId="77777777" w:rsidR="00EB676A" w:rsidRPr="00424E59" w:rsidRDefault="00EB676A" w:rsidP="00EB676A">
      <w:pPr>
        <w:pStyle w:val="TH"/>
      </w:pPr>
      <w:r w:rsidRPr="00424E59">
        <w:t xml:space="preserve">Table 6.2.21.3.3-6A: </w:t>
      </w:r>
      <w:r w:rsidRPr="00424E59">
        <w:rPr>
          <w:lang w:eastAsia="ko-KR"/>
        </w:rPr>
        <w:t xml:space="preserve">MCPTT-Info in SIP 200 (OK) </w:t>
      </w:r>
      <w:r w:rsidRPr="00424E59">
        <w:t>(Table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8981F94"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7936062F" w14:textId="77777777" w:rsidR="00EB676A" w:rsidRPr="00424E59" w:rsidRDefault="00EB676A" w:rsidP="00BC3F8D">
            <w:pPr>
              <w:pStyle w:val="TAL"/>
            </w:pPr>
            <w:r w:rsidRPr="00424E59">
              <w:t>Derivation Path: TS 36.579-1 [2], Table 5.5.3.2.1-1, condition INVITE-RSP</w:t>
            </w:r>
          </w:p>
        </w:tc>
      </w:tr>
    </w:tbl>
    <w:p w14:paraId="6F0036D2" w14:textId="77777777" w:rsidR="00EB676A" w:rsidRPr="00424E59" w:rsidRDefault="00EB676A" w:rsidP="00EB676A"/>
    <w:p w14:paraId="7644101F" w14:textId="4ED0971F" w:rsidR="00EB676A" w:rsidRPr="00424E59" w:rsidRDefault="00EB676A" w:rsidP="00EB676A">
      <w:pPr>
        <w:keepNext/>
        <w:keepLines/>
        <w:spacing w:before="60"/>
        <w:jc w:val="center"/>
        <w:rPr>
          <w:rFonts w:ascii="Arial" w:hAnsi="Arial"/>
          <w:b/>
        </w:rPr>
      </w:pPr>
      <w:r w:rsidRPr="00424E59">
        <w:rPr>
          <w:rFonts w:ascii="Arial" w:hAnsi="Arial"/>
          <w:b/>
        </w:rPr>
        <w:t>Table 6.2.21.3.3-7..8:</w:t>
      </w:r>
      <w:ins w:id="2102" w:author="MCC160" w:date="2022-10-21T10:12:00Z">
        <w:r w:rsidR="00476472" w:rsidRPr="00424E59">
          <w:rPr>
            <w:rFonts w:ascii="Arial" w:hAnsi="Arial"/>
            <w:b/>
          </w:rPr>
          <w:t xml:space="preserve"> </w:t>
        </w:r>
      </w:ins>
      <w:r w:rsidRPr="00424E59">
        <w:rPr>
          <w:rFonts w:ascii="Arial" w:hAnsi="Arial"/>
          <w:b/>
        </w:rPr>
        <w:t>Void:</w:t>
      </w:r>
    </w:p>
    <w:p w14:paraId="2C2B5C97" w14:textId="77777777" w:rsidR="00EB676A" w:rsidRPr="00424E59" w:rsidRDefault="00EB676A" w:rsidP="00EB676A">
      <w:pPr>
        <w:keepNext/>
        <w:keepLines/>
        <w:spacing w:before="60"/>
        <w:jc w:val="center"/>
        <w:rPr>
          <w:rFonts w:ascii="Arial" w:hAnsi="Arial"/>
        </w:rPr>
      </w:pPr>
      <w:r w:rsidRPr="00424E59">
        <w:rPr>
          <w:rFonts w:ascii="Arial" w:hAnsi="Arial"/>
          <w:b/>
        </w:rPr>
        <w:t>Table 6.2.21.3.3-8A: SIP ACK from the SS (Step 9A)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D272E7B"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168BD2EB"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5.5.2.1.2-1, condition NON-2XX</w:t>
            </w:r>
          </w:p>
        </w:tc>
      </w:tr>
    </w:tbl>
    <w:p w14:paraId="332EE57F" w14:textId="77777777" w:rsidR="00EB676A" w:rsidRPr="00424E59" w:rsidRDefault="00EB676A" w:rsidP="00EB676A"/>
    <w:p w14:paraId="2927178C" w14:textId="77777777" w:rsidR="00EB676A" w:rsidRPr="00424E59" w:rsidRDefault="00EB676A" w:rsidP="00EB676A">
      <w:pPr>
        <w:keepNext/>
        <w:keepLines/>
        <w:spacing w:before="60"/>
        <w:jc w:val="center"/>
        <w:rPr>
          <w:rFonts w:ascii="Arial" w:hAnsi="Arial"/>
          <w:b/>
        </w:rPr>
      </w:pPr>
      <w:r w:rsidRPr="00424E59">
        <w:rPr>
          <w:rFonts w:ascii="Arial" w:hAnsi="Arial"/>
          <w:b/>
        </w:rPr>
        <w:t>Table 6.2.21.3.3-9: SIP BYE from the SS (Step 16, Table 6.2.21.3.2-1;</w:t>
      </w:r>
      <w:r w:rsidRPr="00424E59">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4FD2407E"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BBF2A9A"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5.5.2.2.2-1</w:t>
            </w:r>
          </w:p>
        </w:tc>
      </w:tr>
      <w:tr w:rsidR="00EB676A" w:rsidRPr="00424E59" w14:paraId="74AD655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00106D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70B44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C20FBE"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7E2CC1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2BC163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430050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B14C1BF"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265996D4"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5FBFFB5"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F8DA18A"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77AFC5B" w14:textId="77777777" w:rsidR="00EB676A" w:rsidRPr="00424E59" w:rsidRDefault="00EB676A" w:rsidP="00BC3F8D">
            <w:pPr>
              <w:keepNext/>
              <w:keepLines/>
              <w:spacing w:after="0"/>
              <w:rPr>
                <w:rFonts w:ascii="Arial" w:hAnsi="Arial"/>
                <w:sz w:val="18"/>
              </w:rPr>
            </w:pPr>
          </w:p>
        </w:tc>
      </w:tr>
      <w:tr w:rsidR="00EB676A" w:rsidRPr="00424E59" w14:paraId="0305BEA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13CB7F4" w14:textId="77777777" w:rsidR="00EB676A" w:rsidRPr="00424E59" w:rsidRDefault="00EB676A" w:rsidP="00BC3F8D">
            <w:pPr>
              <w:keepNext/>
              <w:keepLines/>
              <w:spacing w:after="0"/>
              <w:rPr>
                <w:rFonts w:ascii="Arial" w:hAnsi="Arial"/>
                <w:bCs/>
                <w:sz w:val="18"/>
              </w:rPr>
            </w:pPr>
            <w:r w:rsidRPr="00424E59">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169D525" w14:textId="77777777" w:rsidR="00EB676A" w:rsidRPr="00424E59" w:rsidRDefault="00EB676A" w:rsidP="00BC3F8D">
            <w:pPr>
              <w:keepNext/>
              <w:keepLines/>
              <w:spacing w:after="0"/>
              <w:rPr>
                <w:rFonts w:ascii="Arial" w:hAnsi="Arial"/>
                <w:sz w:val="18"/>
              </w:rPr>
            </w:pPr>
            <w:r w:rsidRPr="00424E59">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6422CD8C"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345D49"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EB82CD" w14:textId="77777777" w:rsidR="00EB676A" w:rsidRPr="00424E59" w:rsidRDefault="00EB676A" w:rsidP="00BC3F8D">
            <w:pPr>
              <w:keepNext/>
              <w:keepLines/>
              <w:spacing w:after="0"/>
              <w:rPr>
                <w:rFonts w:ascii="Arial" w:hAnsi="Arial"/>
                <w:sz w:val="18"/>
              </w:rPr>
            </w:pPr>
          </w:p>
        </w:tc>
      </w:tr>
      <w:tr w:rsidR="00EB676A" w:rsidRPr="00424E59" w14:paraId="06B88E4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E70C246"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6D9BF97"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A97CB43"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5DA726"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E24687" w14:textId="77777777" w:rsidR="00EB676A" w:rsidRPr="00424E59" w:rsidRDefault="00EB676A" w:rsidP="00BC3F8D">
            <w:pPr>
              <w:keepNext/>
              <w:keepLines/>
              <w:spacing w:after="0"/>
              <w:rPr>
                <w:rFonts w:ascii="Arial" w:hAnsi="Arial"/>
                <w:sz w:val="18"/>
              </w:rPr>
            </w:pPr>
          </w:p>
        </w:tc>
      </w:tr>
      <w:tr w:rsidR="00EB676A" w:rsidRPr="00424E59" w14:paraId="6D37D7F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136D61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FC109B3"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B9DF8EA"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4662D72A"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8E53BE6" w14:textId="77777777" w:rsidR="00EB676A" w:rsidRPr="00424E59" w:rsidRDefault="00EB676A" w:rsidP="00BC3F8D">
            <w:pPr>
              <w:keepNext/>
              <w:keepLines/>
              <w:spacing w:after="0"/>
              <w:rPr>
                <w:rFonts w:ascii="Arial" w:hAnsi="Arial"/>
                <w:sz w:val="18"/>
              </w:rPr>
            </w:pPr>
          </w:p>
        </w:tc>
      </w:tr>
      <w:tr w:rsidR="00EB676A" w:rsidRPr="00424E59" w14:paraId="0C392A2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2662BA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4A478CE"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BB7550"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6906F48"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09E23D" w14:textId="77777777" w:rsidR="00EB676A" w:rsidRPr="00424E59" w:rsidRDefault="00EB676A" w:rsidP="00BC3F8D">
            <w:pPr>
              <w:keepNext/>
              <w:keepLines/>
              <w:spacing w:after="0"/>
              <w:rPr>
                <w:rFonts w:ascii="Arial" w:hAnsi="Arial"/>
                <w:sz w:val="18"/>
              </w:rPr>
            </w:pPr>
          </w:p>
        </w:tc>
      </w:tr>
      <w:tr w:rsidR="00EB676A" w:rsidRPr="00424E59" w14:paraId="5AEA5F8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8122A7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F35E49" w14:textId="77777777" w:rsidR="00EB676A" w:rsidRPr="00424E59" w:rsidRDefault="00EB676A" w:rsidP="00BC3F8D">
            <w:pPr>
              <w:keepNext/>
              <w:keepLines/>
              <w:spacing w:after="0"/>
              <w:rPr>
                <w:rFonts w:ascii="Arial" w:hAnsi="Arial"/>
                <w:sz w:val="18"/>
              </w:rPr>
            </w:pPr>
            <w:r w:rsidRPr="00424E59">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274EE90"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F0CE32"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32343BC" w14:textId="77777777" w:rsidR="00EB676A" w:rsidRPr="00424E59" w:rsidRDefault="00EB676A" w:rsidP="00BC3F8D">
            <w:pPr>
              <w:keepNext/>
              <w:keepLines/>
              <w:spacing w:after="0"/>
              <w:rPr>
                <w:rFonts w:ascii="Arial" w:hAnsi="Arial"/>
                <w:sz w:val="18"/>
              </w:rPr>
            </w:pPr>
          </w:p>
        </w:tc>
      </w:tr>
      <w:tr w:rsidR="00EB676A" w:rsidRPr="00424E59" w14:paraId="2575E5E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C5FD53F" w14:textId="77777777" w:rsidR="00EB676A" w:rsidRPr="00424E59" w:rsidRDefault="00EB676A" w:rsidP="00BC3F8D">
            <w:pPr>
              <w:keepNext/>
              <w:keepLines/>
              <w:spacing w:after="0"/>
              <w:rPr>
                <w:rFonts w:ascii="Arial" w:hAnsi="Arial"/>
                <w:b/>
                <w:sz w:val="18"/>
              </w:rPr>
            </w:pPr>
            <w:r w:rsidRPr="00424E59">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3384C0DB" w14:textId="77777777" w:rsidR="00EB676A" w:rsidRPr="00424E59" w:rsidRDefault="00EB676A" w:rsidP="00BC3F8D">
            <w:pPr>
              <w:keepNext/>
              <w:keepLines/>
              <w:spacing w:after="0"/>
              <w:rPr>
                <w:rFonts w:ascii="Arial" w:hAnsi="Arial"/>
                <w:sz w:val="18"/>
              </w:rPr>
            </w:pPr>
            <w:r w:rsidRPr="00424E59">
              <w:rPr>
                <w:rFonts w:ascii="Arial" w:hAnsi="Arial"/>
                <w:sz w:val="18"/>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06E76BDA"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2138F3"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092A94E" w14:textId="77777777" w:rsidR="00EB676A" w:rsidRPr="00424E59" w:rsidRDefault="00EB676A" w:rsidP="00BC3F8D">
            <w:pPr>
              <w:keepNext/>
              <w:keepLines/>
              <w:spacing w:after="0"/>
              <w:rPr>
                <w:rFonts w:ascii="Arial" w:hAnsi="Arial"/>
                <w:sz w:val="18"/>
              </w:rPr>
            </w:pPr>
          </w:p>
        </w:tc>
      </w:tr>
      <w:tr w:rsidR="00EB676A" w:rsidRPr="00424E59" w14:paraId="26FFE07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700F30F"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7945C4"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59763656"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0F5BAF"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33D0545" w14:textId="77777777" w:rsidR="00EB676A" w:rsidRPr="00424E59" w:rsidRDefault="00EB676A" w:rsidP="00BC3F8D">
            <w:pPr>
              <w:keepNext/>
              <w:keepLines/>
              <w:spacing w:after="0"/>
              <w:rPr>
                <w:rFonts w:ascii="Arial" w:hAnsi="Arial"/>
                <w:sz w:val="18"/>
              </w:rPr>
            </w:pPr>
          </w:p>
        </w:tc>
      </w:tr>
      <w:tr w:rsidR="00EB676A" w:rsidRPr="00424E59" w14:paraId="6BC0F30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153ECA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A9D8CB"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DEECAB2"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Signature</w:t>
            </w:r>
          </w:p>
        </w:tc>
        <w:tc>
          <w:tcPr>
            <w:tcW w:w="1419" w:type="dxa"/>
            <w:tcBorders>
              <w:top w:val="single" w:sz="4" w:space="0" w:color="auto"/>
              <w:left w:val="single" w:sz="4" w:space="0" w:color="auto"/>
              <w:bottom w:val="single" w:sz="4" w:space="0" w:color="auto"/>
              <w:right w:val="single" w:sz="4" w:space="0" w:color="auto"/>
            </w:tcBorders>
          </w:tcPr>
          <w:p w14:paraId="5CE2FE88"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4B8884" w14:textId="77777777" w:rsidR="00EB676A" w:rsidRPr="00424E59" w:rsidRDefault="00EB676A" w:rsidP="00BC3F8D">
            <w:pPr>
              <w:keepNext/>
              <w:keepLines/>
              <w:spacing w:after="0"/>
              <w:rPr>
                <w:rFonts w:ascii="Arial" w:hAnsi="Arial"/>
                <w:sz w:val="18"/>
              </w:rPr>
            </w:pPr>
          </w:p>
        </w:tc>
      </w:tr>
      <w:tr w:rsidR="00EB676A" w:rsidRPr="00424E59" w14:paraId="48B94CB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37A9BB"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775DA6" w14:textId="77777777" w:rsidR="00EB676A" w:rsidRPr="00424E59"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5086AA"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4B0E08"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26646DD" w14:textId="77777777" w:rsidR="00EB676A" w:rsidRPr="00424E59" w:rsidRDefault="00EB676A" w:rsidP="00BC3F8D">
            <w:pPr>
              <w:keepNext/>
              <w:keepLines/>
              <w:spacing w:after="0"/>
              <w:rPr>
                <w:rFonts w:ascii="Arial" w:hAnsi="Arial"/>
                <w:sz w:val="18"/>
              </w:rPr>
            </w:pPr>
          </w:p>
        </w:tc>
      </w:tr>
      <w:tr w:rsidR="00EB676A" w:rsidRPr="00424E59" w14:paraId="7B0D8D0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C1372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6D2311" w14:textId="77777777" w:rsidR="00EB676A" w:rsidRPr="00424E59" w:rsidRDefault="00EB676A" w:rsidP="00BC3F8D">
            <w:pPr>
              <w:keepNext/>
              <w:keepLines/>
              <w:spacing w:after="0"/>
              <w:rPr>
                <w:rFonts w:ascii="Arial" w:hAnsi="Arial"/>
                <w:sz w:val="18"/>
              </w:rPr>
            </w:pPr>
            <w:r w:rsidRPr="00424E59">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67E7057C"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4CA5CBC"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254675A" w14:textId="77777777" w:rsidR="00EB676A" w:rsidRPr="00424E59" w:rsidRDefault="00EB676A" w:rsidP="00BC3F8D">
            <w:pPr>
              <w:keepNext/>
              <w:keepLines/>
              <w:spacing w:after="0"/>
              <w:rPr>
                <w:rFonts w:ascii="Arial" w:hAnsi="Arial"/>
                <w:sz w:val="18"/>
              </w:rPr>
            </w:pPr>
          </w:p>
        </w:tc>
      </w:tr>
      <w:tr w:rsidR="00EB676A" w:rsidRPr="00424E59" w14:paraId="00A758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E7711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EAC817" w14:textId="77777777" w:rsidR="00EB676A" w:rsidRPr="00424E59" w:rsidRDefault="00EB676A" w:rsidP="00BC3F8D">
            <w:pPr>
              <w:keepNext/>
              <w:keepLines/>
              <w:spacing w:after="0"/>
              <w:rPr>
                <w:rFonts w:ascii="Arial" w:hAnsi="Arial"/>
                <w:sz w:val="18"/>
              </w:rPr>
            </w:pPr>
            <w:r w:rsidRPr="00424E59">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680AE56E" w14:textId="77777777" w:rsidR="00EB676A" w:rsidRPr="00424E59"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510AD51"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BD5B5AB" w14:textId="77777777" w:rsidR="00EB676A" w:rsidRPr="00424E59" w:rsidRDefault="00EB676A" w:rsidP="00BC3F8D">
            <w:pPr>
              <w:keepNext/>
              <w:keepLines/>
              <w:spacing w:after="0"/>
              <w:rPr>
                <w:rFonts w:ascii="Arial" w:hAnsi="Arial"/>
                <w:sz w:val="18"/>
              </w:rPr>
            </w:pPr>
          </w:p>
        </w:tc>
      </w:tr>
    </w:tbl>
    <w:p w14:paraId="2F000DE7" w14:textId="77777777" w:rsidR="00EB676A" w:rsidRPr="00424E59" w:rsidRDefault="00EB676A" w:rsidP="00EB676A"/>
    <w:p w14:paraId="30222299"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6.2.21.3.3-10: </w:t>
      </w:r>
      <w:r w:rsidRPr="00424E59">
        <w:rPr>
          <w:rFonts w:ascii="Arial" w:hAnsi="Arial"/>
          <w:b/>
          <w:lang w:eastAsia="ko-KR"/>
        </w:rPr>
        <w:t>MCPTT-Info in SIP BYE</w:t>
      </w:r>
      <w:r w:rsidRPr="00424E59">
        <w:rPr>
          <w:rFonts w:ascii="Arial" w:hAnsi="Arial"/>
          <w:b/>
        </w:rPr>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21271E0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961818"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w:t>
            </w:r>
          </w:p>
        </w:tc>
      </w:tr>
      <w:tr w:rsidR="00EB676A" w:rsidRPr="00424E59" w14:paraId="051D8E2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4B7074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9F417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49F4E7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E921C1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64BCDA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AF0129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9E466FB" w14:textId="77777777" w:rsidR="00EB676A" w:rsidRPr="00424E59" w:rsidRDefault="00EB676A" w:rsidP="00BC3F8D">
            <w:pPr>
              <w:keepNext/>
              <w:keepLines/>
              <w:spacing w:after="0"/>
              <w:rPr>
                <w:rFonts w:ascii="Arial" w:hAnsi="Arial"/>
                <w:sz w:val="18"/>
              </w:rPr>
            </w:pPr>
            <w:r w:rsidRPr="00424E59">
              <w:rPr>
                <w:rFonts w:ascii="Arial" w:hAnsi="Arial"/>
                <w:sz w:val="18"/>
              </w:rPr>
              <w:t>mcpttinfo</w:t>
            </w:r>
          </w:p>
        </w:tc>
        <w:tc>
          <w:tcPr>
            <w:tcW w:w="2126" w:type="dxa"/>
            <w:tcBorders>
              <w:top w:val="single" w:sz="4" w:space="0" w:color="auto"/>
              <w:left w:val="single" w:sz="4" w:space="0" w:color="auto"/>
              <w:bottom w:val="single" w:sz="4" w:space="0" w:color="auto"/>
              <w:right w:val="single" w:sz="4" w:space="0" w:color="auto"/>
            </w:tcBorders>
          </w:tcPr>
          <w:p w14:paraId="2A4F9715"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63C9A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3D1C3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0710595" w14:textId="77777777" w:rsidR="00EB676A" w:rsidRPr="00424E59" w:rsidRDefault="00EB676A" w:rsidP="00BC3F8D">
            <w:pPr>
              <w:keepNext/>
              <w:keepLines/>
              <w:spacing w:after="0"/>
              <w:rPr>
                <w:rFonts w:ascii="Arial" w:hAnsi="Arial"/>
                <w:sz w:val="18"/>
              </w:rPr>
            </w:pPr>
          </w:p>
        </w:tc>
      </w:tr>
      <w:tr w:rsidR="00EB676A" w:rsidRPr="00424E59" w14:paraId="5A812DE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7065FE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A9934F3"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910B9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75A9D9"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A019A16" w14:textId="77777777" w:rsidR="00EB676A" w:rsidRPr="00424E59" w:rsidRDefault="00EB676A" w:rsidP="00BC3F8D">
            <w:pPr>
              <w:keepNext/>
              <w:keepLines/>
              <w:spacing w:after="0"/>
              <w:rPr>
                <w:rFonts w:ascii="Arial" w:hAnsi="Arial"/>
                <w:sz w:val="18"/>
              </w:rPr>
            </w:pPr>
          </w:p>
        </w:tc>
      </w:tr>
      <w:tr w:rsidR="00EB676A" w:rsidRPr="00424E59" w14:paraId="585DD9A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CC11E7"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37D789DC"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D0869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C7A47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9FC8A99" w14:textId="77777777" w:rsidR="00EB676A" w:rsidRPr="00424E59" w:rsidRDefault="00EB676A" w:rsidP="00BC3F8D">
            <w:pPr>
              <w:keepNext/>
              <w:keepLines/>
              <w:spacing w:after="0"/>
              <w:rPr>
                <w:rFonts w:ascii="Arial" w:hAnsi="Arial"/>
                <w:sz w:val="18"/>
              </w:rPr>
            </w:pPr>
          </w:p>
        </w:tc>
      </w:tr>
      <w:tr w:rsidR="00EB676A" w:rsidRPr="00424E59" w14:paraId="78BCF35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375011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w:t>
            </w:r>
            <w:r w:rsidRPr="00424E59">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5AB6B1A1" w14:textId="77777777" w:rsidR="00EB676A" w:rsidRPr="00424E59" w:rsidRDefault="00EB676A" w:rsidP="00BC3F8D">
            <w:pPr>
              <w:keepNext/>
              <w:keepLines/>
              <w:spacing w:after="0"/>
              <w:rPr>
                <w:rFonts w:ascii="Arial" w:hAnsi="Arial"/>
                <w:sz w:val="18"/>
              </w:rPr>
            </w:pPr>
            <w:r w:rsidRPr="00424E59">
              <w:rPr>
                <w:rFonts w:ascii="Arial" w:hAnsi="Arial"/>
                <w:sz w:val="18"/>
              </w:rPr>
              <w:t>"not selected for call"</w:t>
            </w:r>
          </w:p>
        </w:tc>
        <w:tc>
          <w:tcPr>
            <w:tcW w:w="2126" w:type="dxa"/>
            <w:tcBorders>
              <w:top w:val="single" w:sz="4" w:space="0" w:color="auto"/>
              <w:left w:val="single" w:sz="4" w:space="0" w:color="auto"/>
              <w:bottom w:val="single" w:sz="4" w:space="0" w:color="auto"/>
              <w:right w:val="single" w:sz="4" w:space="0" w:color="auto"/>
            </w:tcBorders>
          </w:tcPr>
          <w:p w14:paraId="2DC9602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79A862"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3D7BA3" w14:textId="77777777" w:rsidR="00EB676A" w:rsidRPr="00424E59" w:rsidRDefault="00EB676A" w:rsidP="00BC3F8D">
            <w:pPr>
              <w:keepNext/>
              <w:keepLines/>
              <w:spacing w:after="0"/>
              <w:rPr>
                <w:rFonts w:ascii="Arial" w:hAnsi="Arial"/>
                <w:sz w:val="18"/>
              </w:rPr>
            </w:pPr>
          </w:p>
        </w:tc>
      </w:tr>
    </w:tbl>
    <w:p w14:paraId="03D0CD6B" w14:textId="77777777" w:rsidR="00EB676A" w:rsidRPr="00424E59" w:rsidRDefault="00EB676A" w:rsidP="00EB676A"/>
    <w:p w14:paraId="7C652FF3" w14:textId="77777777" w:rsidR="00EB676A" w:rsidRPr="00424E59" w:rsidRDefault="00EB676A" w:rsidP="00EB676A">
      <w:pPr>
        <w:keepNext/>
        <w:keepLines/>
        <w:spacing w:before="120"/>
        <w:ind w:left="1134" w:hanging="1134"/>
        <w:outlineLvl w:val="2"/>
        <w:rPr>
          <w:rFonts w:ascii="Arial" w:hAnsi="Arial"/>
          <w:sz w:val="28"/>
        </w:rPr>
      </w:pPr>
      <w:bookmarkStart w:id="2103" w:name="_Toc76583175"/>
      <w:bookmarkStart w:id="2104" w:name="_Toc83808727"/>
      <w:bookmarkStart w:id="2105" w:name="_Toc91233556"/>
      <w:bookmarkStart w:id="2106" w:name="_Toc100349035"/>
      <w:bookmarkStart w:id="2107" w:name="_Toc106787191"/>
      <w:r w:rsidRPr="00424E59">
        <w:rPr>
          <w:rFonts w:ascii="Arial" w:hAnsi="Arial"/>
          <w:sz w:val="28"/>
        </w:rPr>
        <w:t>6.2.22</w:t>
      </w:r>
      <w:r w:rsidRPr="00424E59">
        <w:rPr>
          <w:rFonts w:ascii="Arial" w:hAnsi="Arial"/>
          <w:sz w:val="28"/>
        </w:rPr>
        <w:tab/>
        <w:t xml:space="preserve">On-network / First-to-answer call / </w:t>
      </w:r>
      <w:r w:rsidRPr="00424E59">
        <w:rPr>
          <w:rFonts w:ascii="Arial" w:hAnsi="Arial"/>
          <w:sz w:val="28"/>
          <w:lang w:eastAsia="ko-KR"/>
        </w:rPr>
        <w:t>Pre-established session</w:t>
      </w:r>
      <w:r w:rsidRPr="00424E59">
        <w:rPr>
          <w:rFonts w:ascii="Arial" w:hAnsi="Arial"/>
          <w:sz w:val="28"/>
        </w:rPr>
        <w:t xml:space="preserve"> / Client Originated (CO)</w:t>
      </w:r>
      <w:bookmarkEnd w:id="2103"/>
      <w:bookmarkEnd w:id="2104"/>
      <w:bookmarkEnd w:id="2105"/>
      <w:bookmarkEnd w:id="2106"/>
      <w:bookmarkEnd w:id="2107"/>
    </w:p>
    <w:p w14:paraId="50ED7251" w14:textId="77777777" w:rsidR="00EB676A" w:rsidRPr="00424E59" w:rsidRDefault="00EB676A" w:rsidP="00EB676A">
      <w:pPr>
        <w:keepNext/>
        <w:keepLines/>
        <w:spacing w:before="120"/>
        <w:ind w:left="1985" w:hanging="1985"/>
        <w:rPr>
          <w:rFonts w:ascii="Arial" w:hAnsi="Arial"/>
        </w:rPr>
      </w:pPr>
      <w:r w:rsidRPr="00424E59">
        <w:rPr>
          <w:rFonts w:ascii="Arial" w:hAnsi="Arial"/>
        </w:rPr>
        <w:t>6.2.22.1</w:t>
      </w:r>
      <w:r w:rsidRPr="00424E59">
        <w:rPr>
          <w:rFonts w:ascii="Arial" w:hAnsi="Arial"/>
        </w:rPr>
        <w:tab/>
        <w:t>Test Purpose (TP)</w:t>
      </w:r>
    </w:p>
    <w:p w14:paraId="40475CC6"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0CBEFF7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 first-to-answer calls, </w:t>
      </w:r>
      <w:r w:rsidRPr="00424E59">
        <w:rPr>
          <w:rFonts w:ascii="Courier New" w:hAnsi="Courier New"/>
          <w:b/>
          <w:sz w:val="16"/>
        </w:rPr>
        <w:t>and</w:t>
      </w:r>
      <w:r w:rsidRPr="00424E59">
        <w:rPr>
          <w:rFonts w:ascii="Courier New" w:hAnsi="Courier New"/>
          <w:sz w:val="16"/>
        </w:rPr>
        <w:t>, having established a pre-established session }</w:t>
      </w:r>
    </w:p>
    <w:p w14:paraId="165BEC9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5F8F838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MCPTT User requests the establishment of an MCPTT first-to-answer call within the pre-established session }</w:t>
      </w:r>
    </w:p>
    <w:p w14:paraId="1FB6318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REFER request outside a dialog requesting an MCPTT first-to-answer call and providing a MIME resource-lists body with the MCPTT IDs of the potential target MCPTT users }</w:t>
      </w:r>
    </w:p>
    <w:p w14:paraId="2B97E80F"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7DAE484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1710C0"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69EA6A7E"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 first-to-answer calls, </w:t>
      </w:r>
      <w:r w:rsidRPr="00424E59">
        <w:rPr>
          <w:rFonts w:ascii="Courier New" w:hAnsi="Courier New"/>
          <w:b/>
          <w:sz w:val="16"/>
        </w:rPr>
        <w:t>and</w:t>
      </w:r>
      <w:r w:rsidRPr="00424E59">
        <w:rPr>
          <w:rFonts w:ascii="Courier New" w:hAnsi="Courier New"/>
          <w:sz w:val="16"/>
        </w:rPr>
        <w:t xml:space="preserve">, having established a pre-established session, </w:t>
      </w:r>
      <w:r w:rsidRPr="00424E59">
        <w:rPr>
          <w:rFonts w:ascii="Courier New" w:hAnsi="Courier New"/>
          <w:b/>
          <w:sz w:val="16"/>
        </w:rPr>
        <w:t>and</w:t>
      </w:r>
      <w:r w:rsidRPr="00424E59">
        <w:rPr>
          <w:rFonts w:ascii="Courier New" w:hAnsi="Courier New"/>
          <w:sz w:val="16"/>
        </w:rPr>
        <w:t>, having send a SIP REFER request outside a dialog requesting an MCPTT first-to-answer call and providing a MIME resource-lists body with the MCPTT IDs of the potential target MCPTT users }</w:t>
      </w:r>
    </w:p>
    <w:p w14:paraId="61044E5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7D3D84D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UE (MCPTT Client) receives a Connect message from the participating MCPTT function }</w:t>
      </w:r>
    </w:p>
    <w:p w14:paraId="3C1F13C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an Acknowledge message indicating that the connection to the pre-established session is accepted }</w:t>
      </w:r>
    </w:p>
    <w:p w14:paraId="0F45F4E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9D0622A"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52937E"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6CF0FF0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 first-to-answer calls, </w:t>
      </w:r>
      <w:r w:rsidRPr="00424E59">
        <w:rPr>
          <w:rFonts w:ascii="Courier New" w:hAnsi="Courier New"/>
          <w:b/>
          <w:sz w:val="16"/>
        </w:rPr>
        <w:t>and</w:t>
      </w:r>
      <w:r w:rsidRPr="00424E59">
        <w:rPr>
          <w:rFonts w:ascii="Courier New" w:hAnsi="Courier New"/>
          <w:sz w:val="16"/>
        </w:rPr>
        <w:t xml:space="preserve">, having established a pre-established session, </w:t>
      </w:r>
      <w:r w:rsidRPr="00424E59">
        <w:rPr>
          <w:rFonts w:ascii="Courier New" w:hAnsi="Courier New"/>
          <w:b/>
          <w:sz w:val="16"/>
        </w:rPr>
        <w:t>and</w:t>
      </w:r>
      <w:r w:rsidRPr="00424E59">
        <w:rPr>
          <w:rFonts w:ascii="Courier New" w:hAnsi="Courier New"/>
          <w:sz w:val="16"/>
        </w:rPr>
        <w:t xml:space="preserve">, having send a SIP REFER request outside a dialog requesting an MCPTT first-to-answer call and providing a MIME resource-lists body with the MCPTT IDs of the potential target MCPTT users, </w:t>
      </w:r>
      <w:r w:rsidRPr="00424E59">
        <w:rPr>
          <w:rFonts w:ascii="Courier New" w:hAnsi="Courier New"/>
          <w:b/>
          <w:sz w:val="16"/>
        </w:rPr>
        <w:t>and</w:t>
      </w:r>
      <w:r w:rsidRPr="00424E59">
        <w:rPr>
          <w:rFonts w:ascii="Courier New" w:hAnsi="Courier New"/>
          <w:sz w:val="16"/>
        </w:rPr>
        <w:t>, having accepted the connection to the pre-established session }</w:t>
      </w:r>
    </w:p>
    <w:p w14:paraId="7474502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2D332928"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UE (MCPTT Client) receives a re-INVITE within the pre-established session }</w:t>
      </w:r>
    </w:p>
    <w:p w14:paraId="1EBEA04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OK confirming the establishment of the first-to-answer call and notifies the user }</w:t>
      </w:r>
    </w:p>
    <w:p w14:paraId="1218695D"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4D8EE1E3"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7C97C7" w14:textId="77777777" w:rsidR="00EB676A" w:rsidRPr="00424E59" w:rsidRDefault="00EB676A" w:rsidP="00EB676A">
      <w:pPr>
        <w:keepNext/>
        <w:keepLines/>
        <w:spacing w:before="120"/>
        <w:ind w:left="1985" w:hanging="1985"/>
        <w:rPr>
          <w:rFonts w:ascii="Arial" w:hAnsi="Arial"/>
        </w:rPr>
      </w:pPr>
      <w:r w:rsidRPr="00424E59">
        <w:rPr>
          <w:rFonts w:ascii="Arial" w:hAnsi="Arial"/>
        </w:rPr>
        <w:t>6.2.22.2</w:t>
      </w:r>
      <w:r w:rsidRPr="00424E59">
        <w:rPr>
          <w:rFonts w:ascii="Arial" w:hAnsi="Arial"/>
        </w:rPr>
        <w:tab/>
        <w:t>Conformance requirements</w:t>
      </w:r>
    </w:p>
    <w:p w14:paraId="2FD7B716" w14:textId="77777777" w:rsidR="00EB676A" w:rsidRPr="00424E59" w:rsidRDefault="00EB676A" w:rsidP="00EB676A">
      <w:r w:rsidRPr="00424E59">
        <w:t xml:space="preserve">References: The conformance requirements covered in the present TC are specified in: TS 24.379 clauses </w:t>
      </w:r>
      <w:r w:rsidRPr="00424E59">
        <w:rPr>
          <w:rFonts w:eastAsia="Malgun Gothic"/>
        </w:rPr>
        <w:t xml:space="preserve">11.1.2.2, </w:t>
      </w:r>
      <w:r w:rsidRPr="00424E59">
        <w:t xml:space="preserve">11.1.1.2.2.1, </w:t>
      </w:r>
      <w:r w:rsidRPr="00424E59">
        <w:rPr>
          <w:lang w:eastAsia="ko-KR"/>
        </w:rPr>
        <w:t xml:space="preserve">11.1.1.2.2.2, </w:t>
      </w:r>
      <w:r w:rsidRPr="00424E59">
        <w:t>TS 24.380 clauses 4.1.2.2, 9.2.2.3.2. Unless otherwise stated these are Rel-15 requirements.</w:t>
      </w:r>
    </w:p>
    <w:p w14:paraId="0197A255" w14:textId="77777777" w:rsidR="00EB676A" w:rsidRPr="00424E59" w:rsidRDefault="00EB676A" w:rsidP="00EB676A">
      <w:r w:rsidRPr="00424E59">
        <w:t xml:space="preserve">[TS 24.379, clause </w:t>
      </w:r>
      <w:r w:rsidRPr="00424E59">
        <w:rPr>
          <w:rFonts w:eastAsia="Malgun Gothic"/>
        </w:rPr>
        <w:t>11.1.2.2</w:t>
      </w:r>
      <w:r w:rsidRPr="00424E59">
        <w:t>]</w:t>
      </w:r>
    </w:p>
    <w:p w14:paraId="313B5A77" w14:textId="77777777" w:rsidR="00EB676A" w:rsidRPr="00424E59" w:rsidRDefault="00EB676A" w:rsidP="00EB676A">
      <w:pPr>
        <w:rPr>
          <w:lang w:eastAsia="ko-KR"/>
        </w:rPr>
      </w:pPr>
      <w:r w:rsidRPr="00424E59">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4D0A5AED" w14:textId="77777777" w:rsidR="00EB676A" w:rsidRPr="00424E59" w:rsidRDefault="00EB676A" w:rsidP="00EB676A">
      <w:pPr>
        <w:ind w:left="568" w:hanging="284"/>
      </w:pPr>
      <w:r w:rsidRPr="00424E59">
        <w:rPr>
          <w:lang w:eastAsia="ko-KR"/>
        </w:rPr>
        <w:t>...</w:t>
      </w:r>
    </w:p>
    <w:p w14:paraId="214F1752" w14:textId="77777777" w:rsidR="00EB676A" w:rsidRPr="00424E59" w:rsidRDefault="00EB676A" w:rsidP="00EB676A">
      <w:pPr>
        <w:ind w:left="568" w:hanging="284"/>
        <w:rPr>
          <w:lang w:eastAsia="ko-KR"/>
        </w:rPr>
      </w:pPr>
      <w:r w:rsidRPr="00424E59">
        <w:rPr>
          <w:lang w:eastAsia="ko-KR"/>
        </w:rPr>
        <w:t>2)</w:t>
      </w:r>
      <w:r w:rsidRPr="00424E59">
        <w:rPr>
          <w:lang w:eastAsia="ko-KR"/>
        </w:rPr>
        <w:tab/>
        <w:t>step 9a) is re-written as: if the SDP parameters of the pre-established session contain a media-level section of a media-floor control entity, an application/sdp MIME body</w:t>
      </w:r>
      <w:r w:rsidRPr="00424E59">
        <w:t xml:space="preserve"> </w:t>
      </w:r>
      <w:r w:rsidRPr="00424E59">
        <w:rPr>
          <w:lang w:eastAsia="ko-KR"/>
        </w:rPr>
        <w:t xml:space="preserve">containing the SDP parameters of the pre-established session according to 3GPP TS 24.229 [4] with the clarifications given in subclause 6.2.1. </w:t>
      </w:r>
      <w:r w:rsidRPr="00424E59">
        <w:t xml:space="preserve">If </w:t>
      </w:r>
      <w:r w:rsidRPr="00424E59">
        <w:rPr>
          <w:lang w:eastAsia="ko-KR"/>
        </w:rPr>
        <w:t>the pre-established session was established with implicit floor control, then the application/sdp MIME body shall not contain the implicit floor request as specified in subclause 6.4.</w:t>
      </w:r>
    </w:p>
    <w:p w14:paraId="723E5F15" w14:textId="77777777" w:rsidR="00EB676A" w:rsidRPr="00424E59" w:rsidRDefault="00EB676A" w:rsidP="00EB676A">
      <w:r w:rsidRPr="00424E59">
        <w:t>[TS 24.379, clause 11.1.1.2.2.1]</w:t>
      </w:r>
    </w:p>
    <w:p w14:paraId="5DD28E9B" w14:textId="77777777" w:rsidR="00EB676A" w:rsidRPr="00424E59" w:rsidRDefault="00EB676A" w:rsidP="00EB676A">
      <w:pPr>
        <w:rPr>
          <w:lang w:eastAsia="ko-KR"/>
        </w:rPr>
      </w:pPr>
      <w:r w:rsidRPr="00424E59">
        <w:t xml:space="preserve">Upon receiving a request from an MCPTT user to establish an MCPTT </w:t>
      </w:r>
      <w:r w:rsidRPr="00424E59">
        <w:rPr>
          <w:lang w:eastAsia="ko-KR"/>
        </w:rPr>
        <w:t xml:space="preserve">private call within a pre-established session the MCPTT client shall generate a SIP REFER request outside a dialog </w:t>
      </w:r>
      <w:r w:rsidRPr="00424E59">
        <w:t xml:space="preserve">in accordance with the procedures specified in 3GPP TS 24.229 [4], IETF RFC 4488 [22] and IETF RFC 3515 [25] as updated by IETF RFC 6665 [26] and </w:t>
      </w:r>
      <w:r w:rsidRPr="00424E59">
        <w:rPr>
          <w:lang w:eastAsia="ko-KR"/>
        </w:rPr>
        <w:t>IETF</w:t>
      </w:r>
      <w:r w:rsidRPr="00424E59">
        <w:t> </w:t>
      </w:r>
      <w:r w:rsidRPr="00424E59">
        <w:rPr>
          <w:lang w:eastAsia="ko-KR"/>
        </w:rPr>
        <w:t>RFC 7647</w:t>
      </w:r>
      <w:r w:rsidRPr="00424E59">
        <w:t> [27], with the clarifications given below.</w:t>
      </w:r>
    </w:p>
    <w:p w14:paraId="71B5B263" w14:textId="77777777" w:rsidR="00EB676A" w:rsidRPr="00424E59" w:rsidRDefault="00EB676A" w:rsidP="00EB676A">
      <w:pPr>
        <w:rPr>
          <w:lang w:eastAsia="ko-KR"/>
        </w:rPr>
      </w:pPr>
      <w:r w:rsidRPr="00424E59">
        <w:rPr>
          <w:lang w:eastAsia="ko-KR"/>
        </w:rPr>
        <w:t>...</w:t>
      </w:r>
    </w:p>
    <w:p w14:paraId="62897740" w14:textId="77777777" w:rsidR="00EB676A" w:rsidRPr="00424E59" w:rsidRDefault="00EB676A" w:rsidP="00EB676A">
      <w:pPr>
        <w:rPr>
          <w:lang w:eastAsia="ko-KR"/>
        </w:rPr>
      </w:pPr>
      <w:r w:rsidRPr="00424E59">
        <w:rPr>
          <w:lang w:eastAsia="ko-KR"/>
        </w:rPr>
        <w:t>The MCPTT client populates the SIP REFER request as follows:</w:t>
      </w:r>
    </w:p>
    <w:p w14:paraId="4EB0B2AF" w14:textId="77777777" w:rsidR="00EB676A" w:rsidRPr="00424E59" w:rsidRDefault="00EB676A" w:rsidP="00EB676A">
      <w:pPr>
        <w:ind w:left="568" w:hanging="284"/>
        <w:rPr>
          <w:lang w:eastAsia="ko-KR"/>
        </w:rPr>
      </w:pPr>
      <w:r w:rsidRPr="00424E59">
        <w:rPr>
          <w:lang w:eastAsia="ko-KR"/>
        </w:rPr>
        <w:t>1)</w:t>
      </w:r>
      <w:r w:rsidRPr="00424E59">
        <w:rPr>
          <w:lang w:eastAsia="ko-KR"/>
        </w:rPr>
        <w:tab/>
        <w:t>shall include the Request-URI set to the public service identity identifying the pre-established session on the MCPTT server serving the MCPTT user;</w:t>
      </w:r>
    </w:p>
    <w:p w14:paraId="6BC3B4A5" w14:textId="77777777" w:rsidR="00EB676A" w:rsidRPr="00424E59" w:rsidRDefault="00EB676A" w:rsidP="00EB676A">
      <w:pPr>
        <w:ind w:left="568" w:hanging="284"/>
        <w:rPr>
          <w:lang w:eastAsia="ko-KR"/>
        </w:rPr>
      </w:pPr>
      <w:r w:rsidRPr="00424E59">
        <w:rPr>
          <w:lang w:eastAsia="ko-KR"/>
        </w:rPr>
        <w:t>2)</w:t>
      </w:r>
      <w:r w:rsidRPr="00424E59">
        <w:rPr>
          <w:lang w:eastAsia="ko-KR"/>
        </w:rPr>
        <w:tab/>
        <w:t xml:space="preserve">shall include </w:t>
      </w:r>
      <w:r w:rsidRPr="00424E59">
        <w:t>the Refer-Sub header field with value "false" according to rules and procedures of IETF RFC 4488 [22]</w:t>
      </w:r>
      <w:r w:rsidRPr="00424E59">
        <w:rPr>
          <w:lang w:eastAsia="ko-KR"/>
        </w:rPr>
        <w:t>;</w:t>
      </w:r>
    </w:p>
    <w:p w14:paraId="4DF60C4F" w14:textId="77777777" w:rsidR="00EB676A" w:rsidRPr="00424E59" w:rsidRDefault="00EB676A" w:rsidP="00EB676A">
      <w:pPr>
        <w:ind w:left="568" w:hanging="284"/>
        <w:rPr>
          <w:lang w:eastAsia="ko-KR"/>
        </w:rPr>
      </w:pPr>
      <w:r w:rsidRPr="00424E59">
        <w:t>3)</w:t>
      </w:r>
      <w:r w:rsidRPr="00424E59">
        <w:tab/>
      </w:r>
      <w:r w:rsidRPr="00424E59">
        <w:rPr>
          <w:lang w:eastAsia="ko-KR"/>
        </w:rPr>
        <w:t xml:space="preserve">shall include </w:t>
      </w:r>
      <w:r w:rsidRPr="00424E59">
        <w:t>the Supported header field with value "norefersub" according to rules and procedures of IETF RFC 4488 [22]</w:t>
      </w:r>
      <w:r w:rsidRPr="00424E59">
        <w:rPr>
          <w:lang w:eastAsia="ko-KR"/>
        </w:rPr>
        <w:t>;</w:t>
      </w:r>
    </w:p>
    <w:p w14:paraId="734321F7" w14:textId="77777777" w:rsidR="00EB676A" w:rsidRPr="00424E59" w:rsidRDefault="00EB676A" w:rsidP="00EB676A">
      <w:pPr>
        <w:ind w:left="568" w:hanging="284"/>
      </w:pPr>
      <w:r w:rsidRPr="00424E59">
        <w:t>4)</w:t>
      </w:r>
      <w:r w:rsidRPr="00424E59">
        <w:tab/>
      </w:r>
      <w:r w:rsidRPr="00424E59">
        <w:rPr>
          <w:lang w:eastAsia="ko-KR"/>
        </w:rPr>
        <w:t xml:space="preserve">shall include </w:t>
      </w:r>
      <w:r w:rsidRPr="00424E59">
        <w:t>the option tag "multiple-refer" in the Require header field;</w:t>
      </w:r>
    </w:p>
    <w:p w14:paraId="717AF6D1" w14:textId="77777777" w:rsidR="00EB676A" w:rsidRPr="00424E59" w:rsidRDefault="00EB676A" w:rsidP="00EB676A">
      <w:pPr>
        <w:ind w:left="568" w:hanging="284"/>
      </w:pPr>
      <w:r w:rsidRPr="00424E59">
        <w:t>5)</w:t>
      </w:r>
      <w:r w:rsidRPr="00424E59">
        <w:tab/>
        <w:t>may include a P-Preferred-Identity header field in the SIP REFER request containing a public user identity as specified in 3GPP TS 24.229 [4];</w:t>
      </w:r>
    </w:p>
    <w:p w14:paraId="155B93F5" w14:textId="77777777" w:rsidR="00EB676A" w:rsidRPr="00424E59" w:rsidRDefault="00EB676A" w:rsidP="00EB676A">
      <w:pPr>
        <w:ind w:left="568" w:hanging="284"/>
      </w:pPr>
      <w:r w:rsidRPr="00424E59">
        <w:t>6)</w:t>
      </w:r>
      <w:r w:rsidRPr="00424E59">
        <w:tab/>
        <w:t>shall include a P-Preferred-Service header field set to the ICSI value "urn:urn-7:3gpp-service.ims.icsi.mcptt" (coded as specified in 3GPP TS 24.229 [4]), according to IETF RFC 6050 [9];</w:t>
      </w:r>
    </w:p>
    <w:p w14:paraId="7547E45C" w14:textId="77777777" w:rsidR="00EB676A" w:rsidRPr="00424E59" w:rsidRDefault="00EB676A" w:rsidP="00EB676A">
      <w:pPr>
        <w:ind w:left="568" w:hanging="284"/>
      </w:pPr>
      <w:r w:rsidRPr="00424E59">
        <w:t>7)</w:t>
      </w:r>
      <w:r w:rsidRPr="00424E59">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24E59">
        <w:rPr>
          <w:lang w:eastAsia="ko-KR"/>
        </w:rPr>
        <w:t xml:space="preserve">IETF RFC 5366 [20], and </w:t>
      </w:r>
      <w:r w:rsidRPr="00424E59">
        <w:t>with the Content-ID header field set to this "cid" URL.</w:t>
      </w:r>
    </w:p>
    <w:p w14:paraId="62108CC3" w14:textId="77777777" w:rsidR="00EB676A" w:rsidRPr="00424E59" w:rsidRDefault="00EB676A" w:rsidP="00EB676A">
      <w:pPr>
        <w:ind w:left="568" w:hanging="284"/>
      </w:pPr>
      <w:r w:rsidRPr="00424E59">
        <w:t>...</w:t>
      </w:r>
    </w:p>
    <w:p w14:paraId="2FF5120C" w14:textId="77777777" w:rsidR="00EB676A" w:rsidRPr="00424E59" w:rsidRDefault="00EB676A" w:rsidP="00EB676A">
      <w:pPr>
        <w:ind w:left="568" w:hanging="284"/>
      </w:pPr>
      <w:r w:rsidRPr="00424E59">
        <w:t>9)</w:t>
      </w:r>
      <w:r w:rsidRPr="00424E59">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14:paraId="67C21DD7" w14:textId="77777777" w:rsidR="00EB676A" w:rsidRPr="00424E59" w:rsidRDefault="00EB676A" w:rsidP="00EB676A">
      <w:pPr>
        <w:keepLines/>
        <w:ind w:left="1135" w:hanging="851"/>
        <w:rPr>
          <w:rFonts w:eastAsia="Malgun Gothic"/>
        </w:rPr>
      </w:pPr>
      <w:r w:rsidRPr="00424E59">
        <w:rPr>
          <w:rFonts w:eastAsia="Malgun Gothic"/>
        </w:rPr>
        <w:t>NOTE 2:</w:t>
      </w:r>
      <w:r w:rsidRPr="00424E59">
        <w:rPr>
          <w:rFonts w:eastAsia="Malgun Gothic"/>
        </w:rPr>
        <w:tab/>
        <w:t>Characters that are not formatted as ASCII characters are escaped in the following URI header fields</w:t>
      </w:r>
    </w:p>
    <w:p w14:paraId="1CFFA5E3" w14:textId="77777777" w:rsidR="00EB676A" w:rsidRPr="00424E59" w:rsidRDefault="00EB676A" w:rsidP="00EB676A">
      <w:pPr>
        <w:ind w:left="851" w:hanging="284"/>
        <w:rPr>
          <w:lang w:eastAsia="ko-KR"/>
        </w:rPr>
      </w:pPr>
      <w:r w:rsidRPr="00424E59">
        <w:rPr>
          <w:lang w:eastAsia="ko-KR"/>
        </w:rPr>
        <w:t>a)</w:t>
      </w:r>
      <w:r w:rsidRPr="00424E59">
        <w:rPr>
          <w:lang w:eastAsia="ko-KR"/>
        </w:rPr>
        <w:tab/>
        <w:t>if the SDP parameters of the pre-established session do not contain a media-level section of a media-floor control entity, an application/sdp MIME body</w:t>
      </w:r>
      <w:r w:rsidRPr="00424E59">
        <w:t xml:space="preserve"> </w:t>
      </w:r>
      <w:r w:rsidRPr="00424E59">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14:paraId="168BB4B5" w14:textId="77777777" w:rsidR="00EB676A" w:rsidRPr="00424E59" w:rsidRDefault="00EB676A" w:rsidP="00EB676A">
      <w:pPr>
        <w:ind w:left="851" w:hanging="284"/>
      </w:pPr>
      <w:r w:rsidRPr="00424E59">
        <w:t>b)</w:t>
      </w:r>
      <w:r w:rsidRPr="00424E59">
        <w:tab/>
        <w:t>an application/vnd.3gpp.mcptt-info MIME body with the &lt;session-type&gt; element set to "first-to-answer";</w:t>
      </w:r>
    </w:p>
    <w:p w14:paraId="08A042EC" w14:textId="77777777" w:rsidR="00EB676A" w:rsidRPr="00424E59" w:rsidRDefault="00EB676A" w:rsidP="00EB676A">
      <w:pPr>
        <w:ind w:left="568" w:hanging="284"/>
        <w:rPr>
          <w:lang w:eastAsia="ko-KR"/>
        </w:rPr>
      </w:pPr>
      <w:r w:rsidRPr="00424E59">
        <w:rPr>
          <w:lang w:eastAsia="ko-KR"/>
        </w:rPr>
        <w:t>...</w:t>
      </w:r>
    </w:p>
    <w:p w14:paraId="07340FEF" w14:textId="77777777" w:rsidR="00EB676A" w:rsidRPr="00424E59" w:rsidRDefault="00EB676A" w:rsidP="00EB676A">
      <w:pPr>
        <w:ind w:left="568" w:hanging="284"/>
        <w:rPr>
          <w:lang w:eastAsia="ko-KR"/>
        </w:rPr>
      </w:pPr>
      <w:r w:rsidRPr="00424E59">
        <w:rPr>
          <w:lang w:eastAsia="ko-KR"/>
        </w:rPr>
        <w:t>12</w:t>
      </w:r>
      <w:r w:rsidRPr="00424E59">
        <w:t>)</w:t>
      </w:r>
      <w:r w:rsidRPr="00424E59">
        <w:rPr>
          <w:lang w:eastAsia="ko-KR"/>
        </w:rPr>
        <w:tab/>
      </w:r>
      <w:r w:rsidRPr="00424E59">
        <w:t xml:space="preserve">shall include a </w:t>
      </w:r>
      <w:r w:rsidRPr="00424E59">
        <w:rPr>
          <w:lang w:eastAsia="ko-KR"/>
        </w:rPr>
        <w:t>Target-Dialog header field as specified in IETF RFC 4538 [23] identifying the pre-established session; and</w:t>
      </w:r>
    </w:p>
    <w:p w14:paraId="73540024" w14:textId="77777777" w:rsidR="00EB676A" w:rsidRPr="00424E59" w:rsidRDefault="00EB676A" w:rsidP="00EB676A">
      <w:pPr>
        <w:ind w:left="568" w:hanging="284"/>
        <w:rPr>
          <w:lang w:eastAsia="ko-KR"/>
        </w:rPr>
      </w:pPr>
      <w:r w:rsidRPr="00424E59">
        <w:rPr>
          <w:lang w:eastAsia="ko-KR"/>
        </w:rPr>
        <w:t>13)</w:t>
      </w:r>
      <w:r w:rsidRPr="00424E59">
        <w:rPr>
          <w:lang w:eastAsia="ko-KR"/>
        </w:rPr>
        <w:tab/>
        <w:t>if:</w:t>
      </w:r>
    </w:p>
    <w:p w14:paraId="78964762" w14:textId="77777777" w:rsidR="00EB676A" w:rsidRPr="00424E59" w:rsidRDefault="00EB676A" w:rsidP="00EB676A">
      <w:pPr>
        <w:ind w:left="851" w:hanging="284"/>
        <w:rPr>
          <w:lang w:eastAsia="ko-KR"/>
        </w:rPr>
      </w:pPr>
      <w:r w:rsidRPr="00424E59">
        <w:rPr>
          <w:lang w:eastAsia="ko-KR"/>
        </w:rPr>
        <w:t>a)</w:t>
      </w:r>
      <w:r w:rsidRPr="00424E59">
        <w:rPr>
          <w:lang w:eastAsia="ko-KR"/>
        </w:rPr>
        <w:tab/>
        <w:t>implicit floor control is required;</w:t>
      </w:r>
    </w:p>
    <w:p w14:paraId="383D606E" w14:textId="77777777" w:rsidR="00EB676A" w:rsidRPr="00424E59" w:rsidRDefault="00EB676A" w:rsidP="00EB676A">
      <w:pPr>
        <w:ind w:left="851" w:hanging="284"/>
        <w:rPr>
          <w:lang w:eastAsia="ko-KR"/>
        </w:rPr>
      </w:pPr>
      <w:r w:rsidRPr="00424E59">
        <w:rPr>
          <w:lang w:eastAsia="ko-KR"/>
        </w:rPr>
        <w:t>b)</w:t>
      </w:r>
      <w:r w:rsidRPr="00424E59">
        <w:rPr>
          <w:lang w:eastAsia="ko-KR"/>
        </w:rPr>
        <w:tab/>
        <w:t>the pre-established session was not established with an implicit floor request; and</w:t>
      </w:r>
    </w:p>
    <w:p w14:paraId="25A9301B" w14:textId="77777777" w:rsidR="00EB676A" w:rsidRPr="00424E59" w:rsidRDefault="00EB676A" w:rsidP="00EB676A">
      <w:pPr>
        <w:ind w:left="851" w:hanging="284"/>
      </w:pPr>
      <w:r w:rsidRPr="00424E59">
        <w:rPr>
          <w:lang w:eastAsia="ko-KR"/>
        </w:rPr>
        <w:t>c)</w:t>
      </w:r>
      <w:r w:rsidRPr="00424E59">
        <w:rPr>
          <w:lang w:eastAsia="ko-KR"/>
        </w:rPr>
        <w:tab/>
      </w:r>
      <w:r w:rsidRPr="00424E59">
        <w:t>location information has not yet been included in the SIP REFER request;</w:t>
      </w:r>
    </w:p>
    <w:p w14:paraId="66A754F9" w14:textId="77777777" w:rsidR="00EB676A" w:rsidRPr="00424E59" w:rsidRDefault="00EB676A" w:rsidP="00EB676A">
      <w:pPr>
        <w:ind w:left="568" w:hanging="284"/>
      </w:pPr>
      <w:r w:rsidRPr="00424E59">
        <w:tab/>
        <w:t>then shall include an application/vnd.3gpp.mcptt-location-info+xml MIME body with a &lt;Report&gt; element included in the &lt;location-info&gt; root element.</w:t>
      </w:r>
    </w:p>
    <w:p w14:paraId="3C73B424" w14:textId="77777777" w:rsidR="00EB676A" w:rsidRPr="00424E59" w:rsidRDefault="00EB676A" w:rsidP="00EB676A">
      <w:r w:rsidRPr="00424E59">
        <w:t>The MCPTT client shall send the SIP REFER request towards the MCPTT server</w:t>
      </w:r>
      <w:r w:rsidRPr="00424E59">
        <w:rPr>
          <w:lang w:eastAsia="ko-KR"/>
        </w:rPr>
        <w:t xml:space="preserve"> according to 3GPP TS 24.229 [4].</w:t>
      </w:r>
    </w:p>
    <w:p w14:paraId="3DD2A132" w14:textId="77777777" w:rsidR="00EB676A" w:rsidRPr="00424E59" w:rsidRDefault="00EB676A" w:rsidP="00EB676A">
      <w:pPr>
        <w:rPr>
          <w:lang w:eastAsia="ko-KR"/>
        </w:rPr>
      </w:pPr>
      <w:r w:rsidRPr="00424E59">
        <w:t xml:space="preserve">Upon receiving a final SIP 2xx response to the SIP REFER request the MCPTT client shall interact with </w:t>
      </w:r>
      <w:r w:rsidRPr="00424E59">
        <w:rPr>
          <w:lang w:eastAsia="ko-KR"/>
        </w:rPr>
        <w:t>media plane</w:t>
      </w:r>
      <w:r w:rsidRPr="00424E59">
        <w:t xml:space="preserve"> as specified</w:t>
      </w:r>
      <w:r w:rsidRPr="00424E59">
        <w:rPr>
          <w:lang w:eastAsia="ko-KR"/>
        </w:rPr>
        <w:t xml:space="preserve"> in 3GPP TS 24.380 [5].</w:t>
      </w:r>
    </w:p>
    <w:p w14:paraId="547EC604" w14:textId="77777777" w:rsidR="00EB676A" w:rsidRPr="00424E59" w:rsidRDefault="00EB676A" w:rsidP="00EB676A">
      <w:r w:rsidRPr="00424E59">
        <w:t>...</w:t>
      </w:r>
    </w:p>
    <w:p w14:paraId="1E7F72E7" w14:textId="77777777" w:rsidR="00EB676A" w:rsidRPr="00424E59" w:rsidRDefault="00EB676A" w:rsidP="00EB676A">
      <w:r w:rsidRPr="00424E59">
        <w:t>Upon receipt of a SIP re-INVITE request within the pre-established session targeted by the sent SIP REFER request, the MCPTT client:</w:t>
      </w:r>
    </w:p>
    <w:p w14:paraId="1A67CD87" w14:textId="77777777" w:rsidR="00EB676A" w:rsidRPr="00424E59" w:rsidRDefault="00EB676A" w:rsidP="00EB676A">
      <w:pPr>
        <w:ind w:left="568" w:hanging="284"/>
      </w:pPr>
      <w:r w:rsidRPr="00424E59">
        <w:t>1)</w:t>
      </w:r>
      <w:r w:rsidRPr="00424E59">
        <w:tab/>
        <w:t>if the sent SIP REFER request was a request to originate a first-to-answer call:</w:t>
      </w:r>
    </w:p>
    <w:p w14:paraId="1B448412" w14:textId="77777777" w:rsidR="00EB676A" w:rsidRPr="00424E59" w:rsidRDefault="00EB676A" w:rsidP="00EB676A">
      <w:pPr>
        <w:ind w:left="851" w:hanging="284"/>
      </w:pPr>
      <w:r w:rsidRPr="00424E59">
        <w:t>a)</w:t>
      </w:r>
      <w:r w:rsidRPr="00424E59">
        <w:tab/>
        <w:t>if the received SIP re-INVITE request contains an SDP offer including an a=key-mgmt attribute field with a "mikey" attribute value containing a MIKEY-SAKKE I_MESSAGE:</w:t>
      </w:r>
    </w:p>
    <w:p w14:paraId="2E8B59B7" w14:textId="77777777" w:rsidR="00EB676A" w:rsidRPr="00424E59" w:rsidRDefault="00EB676A" w:rsidP="00EB676A">
      <w:pPr>
        <w:ind w:left="1135" w:hanging="284"/>
      </w:pPr>
      <w:r w:rsidRPr="00424E59">
        <w:rPr>
          <w:lang w:eastAsia="ko-KR"/>
        </w:rPr>
        <w:t>i)</w:t>
      </w:r>
      <w:r w:rsidRPr="00424E59">
        <w:rPr>
          <w:lang w:eastAsia="ko-KR"/>
        </w:rPr>
        <w:tab/>
        <w:t xml:space="preserve">shall extract the </w:t>
      </w:r>
      <w:r w:rsidRPr="00424E59">
        <w:t xml:space="preserve">MCPTT ID of the sender of the SIP </w:t>
      </w:r>
      <w:r w:rsidRPr="00424E59">
        <w:rPr>
          <w:lang w:eastAsia="ko-KR"/>
        </w:rPr>
        <w:t>200 (OK) response</w:t>
      </w:r>
      <w:r w:rsidRPr="00424E59">
        <w:t xml:space="preserve"> from the initiator field (IDRi) of the I_MESSAGE as described in 3GPP TS 33.180 [78];</w:t>
      </w:r>
    </w:p>
    <w:p w14:paraId="32FD9DA5" w14:textId="77777777" w:rsidR="00EB676A" w:rsidRPr="00424E59" w:rsidRDefault="00EB676A" w:rsidP="00EB676A">
      <w:pPr>
        <w:ind w:left="1135" w:hanging="284"/>
      </w:pPr>
      <w:r w:rsidRPr="00424E59">
        <w:t>ii)</w:t>
      </w:r>
      <w:r w:rsidRPr="00424E59">
        <w:tab/>
        <w:t>shall convert the MCPTT ID to a UID as described in 3GPP TS 33.180 [78];</w:t>
      </w:r>
    </w:p>
    <w:p w14:paraId="46958674" w14:textId="77777777" w:rsidR="00EB676A" w:rsidRPr="00424E59" w:rsidRDefault="00EB676A" w:rsidP="00EB676A">
      <w:pPr>
        <w:ind w:left="1135" w:hanging="284"/>
      </w:pPr>
      <w:r w:rsidRPr="00424E59">
        <w:t>iii)</w:t>
      </w:r>
      <w:r w:rsidRPr="00424E59">
        <w:tab/>
        <w:t>shall use the UID to validate the signature of the MIKEY-SAKKE I_MESSAGE as described in 3GPP TS 33.180 [78];</w:t>
      </w:r>
    </w:p>
    <w:p w14:paraId="7153DCDD" w14:textId="77777777" w:rsidR="00EB676A" w:rsidRPr="00424E59" w:rsidRDefault="00EB676A" w:rsidP="00EB676A">
      <w:pPr>
        <w:ind w:left="1135" w:hanging="284"/>
      </w:pPr>
      <w:r w:rsidRPr="00424E59">
        <w:rPr>
          <w:lang w:eastAsia="ko-KR"/>
        </w:rPr>
        <w:t>...</w:t>
      </w:r>
    </w:p>
    <w:p w14:paraId="394D0A7D" w14:textId="77777777" w:rsidR="00EB676A" w:rsidRPr="00424E59" w:rsidRDefault="00EB676A" w:rsidP="00EB676A">
      <w:pPr>
        <w:ind w:left="1135" w:hanging="284"/>
      </w:pPr>
      <w:r w:rsidRPr="00424E59">
        <w:t>vii)</w:t>
      </w:r>
      <w:r w:rsidRPr="00424E59">
        <w:tab/>
        <w:t>if the signature of the MIKEY-SAKKE I_MESSAGE was successfully validated:</w:t>
      </w:r>
    </w:p>
    <w:p w14:paraId="5B982F28" w14:textId="77777777" w:rsidR="00EB676A" w:rsidRPr="00424E59" w:rsidRDefault="00EB676A" w:rsidP="00EB676A">
      <w:pPr>
        <w:ind w:left="1418" w:hanging="284"/>
      </w:pPr>
      <w:r w:rsidRPr="00424E59">
        <w:t>A)</w:t>
      </w:r>
      <w:r w:rsidRPr="00424E59">
        <w:tab/>
        <w:t>shall extract and decrypt the encapsulated PCK using the originating user's (KMS provisioned) UID key as described in 3GPP TS 33.180 [78]; and</w:t>
      </w:r>
    </w:p>
    <w:p w14:paraId="7855F1E3" w14:textId="77777777" w:rsidR="00EB676A" w:rsidRPr="00424E59" w:rsidRDefault="00EB676A" w:rsidP="00EB676A">
      <w:pPr>
        <w:ind w:left="1418" w:hanging="284"/>
      </w:pPr>
      <w:r w:rsidRPr="00424E59">
        <w:t>B)</w:t>
      </w:r>
      <w:r w:rsidRPr="00424E59">
        <w:tab/>
        <w:t>shall extract the PCK-ID, from the payload as specified in 3GPP TS 33.180 [78];</w:t>
      </w:r>
    </w:p>
    <w:p w14:paraId="142D81EF" w14:textId="77777777" w:rsidR="00EB676A" w:rsidRPr="00424E59" w:rsidRDefault="00EB676A" w:rsidP="00EB676A">
      <w:pPr>
        <w:keepLines/>
        <w:ind w:left="1135" w:hanging="851"/>
      </w:pPr>
      <w:r w:rsidRPr="00424E59">
        <w:t>NOTE 3:</w:t>
      </w:r>
      <w:r w:rsidRPr="00424E59">
        <w:tab/>
        <w:t>With the PCK successfully shared between the originating MCPTT client and the terminating MCPTT client, both clients are able to use SRTP/SRTCP to create an end-to-end secure session;</w:t>
      </w:r>
    </w:p>
    <w:p w14:paraId="30DE7A07" w14:textId="77777777" w:rsidR="00EB676A" w:rsidRPr="00424E59" w:rsidRDefault="00EB676A" w:rsidP="00EB676A">
      <w:pPr>
        <w:ind w:left="568" w:hanging="284"/>
      </w:pPr>
      <w:r w:rsidRPr="00424E59">
        <w:t>...</w:t>
      </w:r>
    </w:p>
    <w:p w14:paraId="61FC2DF7" w14:textId="77777777" w:rsidR="00EB676A" w:rsidRPr="00424E59" w:rsidRDefault="00EB676A" w:rsidP="00EB676A">
      <w:pPr>
        <w:ind w:left="568" w:hanging="284"/>
      </w:pPr>
      <w:r w:rsidRPr="00424E59">
        <w:t>4</w:t>
      </w:r>
      <w:r w:rsidRPr="00424E59">
        <w:rPr>
          <w:lang w:eastAsia="ko-KR"/>
        </w:rPr>
        <w:t>)</w:t>
      </w:r>
      <w:r w:rsidRPr="00424E59">
        <w:rPr>
          <w:lang w:eastAsia="ko-KR"/>
        </w:rPr>
        <w:tab/>
      </w:r>
      <w:r w:rsidRPr="00424E59">
        <w:t>shall accept the SIP re-INVITE request and generate a SIP 200 (OK) response according to rules and procedures of 3GPP TS 24.229 [4];</w:t>
      </w:r>
    </w:p>
    <w:p w14:paraId="227C4B40" w14:textId="77777777" w:rsidR="00EB676A" w:rsidRPr="00424E59" w:rsidRDefault="00EB676A" w:rsidP="00EB676A">
      <w:pPr>
        <w:ind w:left="568" w:hanging="284"/>
        <w:rPr>
          <w:rFonts w:eastAsia="Batang"/>
        </w:rPr>
      </w:pPr>
      <w:r w:rsidRPr="00424E59">
        <w:rPr>
          <w:lang w:eastAsia="ko-KR"/>
        </w:rPr>
        <w:t>5</w:t>
      </w:r>
      <w:r w:rsidRPr="00424E59">
        <w:rPr>
          <w:rFonts w:eastAsia="Batang"/>
        </w:rPr>
        <w:t>)</w:t>
      </w:r>
      <w:r w:rsidRPr="00424E59">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55FAD05" w14:textId="77777777" w:rsidR="00EB676A" w:rsidRPr="00424E59" w:rsidRDefault="00EB676A" w:rsidP="00EB676A">
      <w:pPr>
        <w:ind w:left="568" w:hanging="284"/>
        <w:rPr>
          <w:rFonts w:eastAsia="Batang"/>
        </w:rPr>
      </w:pPr>
      <w:r w:rsidRPr="00424E59">
        <w:rPr>
          <w:rFonts w:eastAsia="Batang"/>
        </w:rPr>
        <w:t>6)</w:t>
      </w:r>
      <w:r w:rsidRPr="00424E59">
        <w:rPr>
          <w:rFonts w:eastAsia="Batang"/>
        </w:rPr>
        <w:tab/>
        <w:t>shall send the SIP 200 (OK) response towards the participating MCPTT function according to rules and procedures of 3GPP TS 24.229 [4].</w:t>
      </w:r>
    </w:p>
    <w:p w14:paraId="127D5955" w14:textId="77777777" w:rsidR="00EB676A" w:rsidRPr="00424E59" w:rsidRDefault="00EB676A" w:rsidP="00EB676A">
      <w:r w:rsidRPr="00424E59">
        <w:t>[TS 24.380, clause 4.1.2.2]</w:t>
      </w:r>
    </w:p>
    <w:p w14:paraId="6DD8D46A" w14:textId="77777777" w:rsidR="00EB676A" w:rsidRPr="00424E59" w:rsidRDefault="00EB676A" w:rsidP="00EB676A">
      <w:r w:rsidRPr="00424E59">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3259CBBD" w14:textId="77777777" w:rsidR="00EB676A" w:rsidRPr="00424E59" w:rsidRDefault="00EB676A" w:rsidP="00EB676A">
      <w:r w:rsidRPr="00424E59">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39E9D46C" w14:textId="77777777" w:rsidR="00EB676A" w:rsidRPr="00424E59" w:rsidRDefault="00EB676A" w:rsidP="00EB676A">
      <w:pPr>
        <w:keepLines/>
        <w:ind w:left="1135" w:hanging="851"/>
      </w:pPr>
      <w:r w:rsidRPr="00424E59">
        <w:t>NOTE:</w:t>
      </w:r>
      <w:r w:rsidRPr="00424E59">
        <w:tab/>
        <w:t>If a terminating client does not have an available pre-established session, the call setup proceeds as in on-demand call setup as specified in 3GPP TS 24.379 [2].</w:t>
      </w:r>
    </w:p>
    <w:p w14:paraId="5A870701" w14:textId="77777777" w:rsidR="00EB676A" w:rsidRPr="00424E59" w:rsidRDefault="00EB676A" w:rsidP="00EB676A">
      <w:r w:rsidRPr="00424E59">
        <w:t>...</w:t>
      </w:r>
    </w:p>
    <w:p w14:paraId="09248E0E" w14:textId="77777777" w:rsidR="00EB676A" w:rsidRPr="00424E59" w:rsidRDefault="00EB676A" w:rsidP="00EB676A">
      <w:r w:rsidRPr="00424E59">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5A6A56A6" w14:textId="77777777" w:rsidR="00EB676A" w:rsidRPr="00424E59" w:rsidRDefault="00EB676A" w:rsidP="00EB676A">
      <w:r w:rsidRPr="00424E59">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3C8AF48C" w14:textId="77777777" w:rsidR="00EB676A" w:rsidRPr="00424E59" w:rsidRDefault="00EB676A" w:rsidP="00EB676A">
      <w:r w:rsidRPr="00424E59">
        <w:t>[TS 24.380, clause 9.2.2.3.2]</w:t>
      </w:r>
    </w:p>
    <w:p w14:paraId="39D47B52" w14:textId="77777777" w:rsidR="00EB676A" w:rsidRPr="00424E59" w:rsidRDefault="00EB676A" w:rsidP="00EB676A">
      <w:r w:rsidRPr="00424E59">
        <w:t>Upon reception of a Connect message:</w:t>
      </w:r>
    </w:p>
    <w:p w14:paraId="278BD82D" w14:textId="77777777" w:rsidR="00EB676A" w:rsidRPr="00424E59" w:rsidRDefault="00EB676A" w:rsidP="00EB676A">
      <w:pPr>
        <w:ind w:left="568" w:hanging="284"/>
      </w:pPr>
      <w:r w:rsidRPr="00424E59">
        <w:t>1.</w:t>
      </w:r>
      <w:r w:rsidRPr="00424E59">
        <w:tab/>
        <w:t>if the MCPTT client accepts the incoming call the MCPTT client:</w:t>
      </w:r>
    </w:p>
    <w:p w14:paraId="3AF0F297" w14:textId="77777777" w:rsidR="00EB676A" w:rsidRPr="00424E59" w:rsidRDefault="00EB676A" w:rsidP="00EB676A">
      <w:pPr>
        <w:ind w:left="851" w:hanging="284"/>
      </w:pPr>
      <w:r w:rsidRPr="00424E59">
        <w:t>a.</w:t>
      </w:r>
      <w:r w:rsidRPr="00424E59">
        <w:tab/>
        <w:t>shall send the Acknowledgement message with Reason Code field set to 'Accepted';</w:t>
      </w:r>
    </w:p>
    <w:p w14:paraId="48976631" w14:textId="77777777" w:rsidR="00EB676A" w:rsidRPr="00424E59" w:rsidRDefault="00EB676A" w:rsidP="00EB676A">
      <w:pPr>
        <w:ind w:left="851" w:hanging="284"/>
      </w:pPr>
      <w:r w:rsidRPr="00424E59">
        <w:t>b.</w:t>
      </w:r>
      <w:r w:rsidRPr="00424E59">
        <w:tab/>
        <w:t>shall use only the media streams of the pre-established session which are indicated as used in the associated call session Media Streams field, if the Connect contains a Media Streams field;</w:t>
      </w:r>
    </w:p>
    <w:p w14:paraId="73384FBF" w14:textId="77777777" w:rsidR="00EB676A" w:rsidRPr="00424E59" w:rsidRDefault="00EB676A" w:rsidP="00EB676A">
      <w:pPr>
        <w:ind w:left="851" w:hanging="284"/>
      </w:pPr>
      <w:r w:rsidRPr="00424E59">
        <w:t>c.</w:t>
      </w:r>
      <w:r w:rsidRPr="00424E59">
        <w:tab/>
        <w:t>shall create an instance of the 'Floor participant state transition diagram for basic operation' as specified in subclause 6.2.4; and</w:t>
      </w:r>
    </w:p>
    <w:p w14:paraId="52584C72" w14:textId="77777777" w:rsidR="00EB676A" w:rsidRPr="00424E59" w:rsidRDefault="00EB676A" w:rsidP="00EB676A">
      <w:pPr>
        <w:ind w:left="851" w:hanging="284"/>
      </w:pPr>
      <w:r w:rsidRPr="00424E59">
        <w:t>d. shall enter the 'U: Pre-established session in use' state; or</w:t>
      </w:r>
    </w:p>
    <w:p w14:paraId="20798736" w14:textId="77777777" w:rsidR="00EB676A" w:rsidRPr="00424E59" w:rsidRDefault="00EB676A" w:rsidP="00EB676A">
      <w:pPr>
        <w:keepNext/>
        <w:keepLines/>
        <w:spacing w:before="120"/>
        <w:ind w:left="1985" w:hanging="1985"/>
        <w:rPr>
          <w:rFonts w:ascii="Arial" w:hAnsi="Arial"/>
        </w:rPr>
      </w:pPr>
      <w:r w:rsidRPr="00424E59">
        <w:rPr>
          <w:rFonts w:ascii="Arial" w:hAnsi="Arial"/>
        </w:rPr>
        <w:t>6.2.22.3</w:t>
      </w:r>
      <w:r w:rsidRPr="00424E59">
        <w:rPr>
          <w:rFonts w:ascii="Arial" w:hAnsi="Arial"/>
        </w:rPr>
        <w:tab/>
        <w:t>Test description</w:t>
      </w:r>
    </w:p>
    <w:p w14:paraId="7144D544" w14:textId="77777777" w:rsidR="00EB676A" w:rsidRPr="00424E59" w:rsidRDefault="00EB676A" w:rsidP="00EB676A">
      <w:pPr>
        <w:keepNext/>
        <w:keepLines/>
        <w:spacing w:before="120"/>
        <w:ind w:left="1985" w:hanging="1985"/>
        <w:rPr>
          <w:rFonts w:ascii="Arial" w:hAnsi="Arial"/>
        </w:rPr>
      </w:pPr>
      <w:r w:rsidRPr="00424E59">
        <w:rPr>
          <w:rFonts w:ascii="Arial" w:hAnsi="Arial"/>
        </w:rPr>
        <w:t>6.2.22.3.1</w:t>
      </w:r>
      <w:r w:rsidRPr="00424E59">
        <w:rPr>
          <w:rFonts w:ascii="Arial" w:hAnsi="Arial"/>
        </w:rPr>
        <w:tab/>
        <w:t>Pre-test conditions</w:t>
      </w:r>
    </w:p>
    <w:p w14:paraId="78B689CF"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0DD1D100" w14:textId="77777777" w:rsidR="00EB676A" w:rsidRPr="00424E59" w:rsidRDefault="00EB676A" w:rsidP="00EB676A">
      <w:pPr>
        <w:ind w:left="568" w:hanging="284"/>
      </w:pPr>
      <w:r w:rsidRPr="00424E59">
        <w:t>-</w:t>
      </w:r>
      <w:r w:rsidRPr="00424E59">
        <w:tab/>
        <w:t>SS (MCPTT server)</w:t>
      </w:r>
    </w:p>
    <w:p w14:paraId="454B97C9"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00AC900"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38CDA359" w14:textId="77777777" w:rsidR="00EB676A" w:rsidRPr="00424E59" w:rsidRDefault="00EB676A" w:rsidP="00EB676A">
      <w:pPr>
        <w:ind w:left="568" w:hanging="284"/>
      </w:pPr>
      <w:r w:rsidRPr="00424E59">
        <w:t>-</w:t>
      </w:r>
      <w:r w:rsidRPr="00424E59">
        <w:tab/>
        <w:t>UE (MCPTT client)</w:t>
      </w:r>
    </w:p>
    <w:p w14:paraId="44005677" w14:textId="77777777" w:rsidR="00EB676A" w:rsidRPr="00424E59" w:rsidRDefault="00EB676A" w:rsidP="00EB676A">
      <w:pPr>
        <w:ind w:left="568" w:hanging="284"/>
      </w:pPr>
      <w:r w:rsidRPr="00424E59">
        <w:t>-</w:t>
      </w:r>
      <w:r w:rsidRPr="00424E59">
        <w:tab/>
        <w:t>The test USIM set as defined in TS 36.579-1 [2], subclause 5.5.10 is inserted.</w:t>
      </w:r>
    </w:p>
    <w:p w14:paraId="5C01DF22"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4ED9F544"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1AA30A59"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7BD0A73C" w14:textId="77777777" w:rsidR="00EB676A" w:rsidRPr="00424E59" w:rsidRDefault="00EB676A" w:rsidP="00EB676A">
      <w:pPr>
        <w:ind w:left="851" w:hanging="284"/>
      </w:pPr>
      <w:r w:rsidRPr="00424E59">
        <w:t>-</w:t>
      </w:r>
      <w:r w:rsidRPr="00424E59">
        <w:tab/>
        <w:t>The MCPTT User is authorized to initiate first-to-answer call: &lt;allow-request-first-to-answer-call&gt; element of the &lt;ruleset&gt; element</w:t>
      </w:r>
      <w:r w:rsidRPr="00424E59">
        <w:rPr>
          <w:lang w:eastAsia="ko-KR"/>
        </w:rPr>
        <w:t xml:space="preserve"> of the &lt;ruleset&gt; element </w:t>
      </w:r>
      <w:r w:rsidRPr="00424E59">
        <w:t>is present in the MCPTT user profile document and is set to "true".</w:t>
      </w:r>
    </w:p>
    <w:p w14:paraId="0EAC9DC3" w14:textId="77777777" w:rsidR="00EB676A" w:rsidRPr="00424E59" w:rsidRDefault="00EB676A" w:rsidP="00EB676A">
      <w:pPr>
        <w:ind w:left="568" w:hanging="284"/>
      </w:pPr>
      <w:r w:rsidRPr="00424E59">
        <w:t>-</w:t>
      </w:r>
      <w:r w:rsidRPr="00424E59">
        <w:tab/>
        <w:t>The MCPTT User performs the procedure for MCPTT pre-established session establishment CO as specified in TS 36.579-1 [2], subclause 5.3.3.</w:t>
      </w:r>
    </w:p>
    <w:p w14:paraId="0F2D0A26" w14:textId="77777777" w:rsidR="00EB676A" w:rsidRPr="00424E59" w:rsidRDefault="00EB676A" w:rsidP="00EB676A">
      <w:pPr>
        <w:ind w:left="568" w:hanging="284"/>
      </w:pPr>
      <w:r w:rsidRPr="00424E59">
        <w:t>-</w:t>
      </w:r>
      <w:r w:rsidRPr="00424E59">
        <w:tab/>
        <w:t>UE States at the end of the preamble</w:t>
      </w:r>
    </w:p>
    <w:p w14:paraId="4DEB1225" w14:textId="77777777" w:rsidR="00EB676A" w:rsidRPr="00424E59" w:rsidRDefault="00EB676A" w:rsidP="00EB676A">
      <w:pPr>
        <w:ind w:left="851" w:hanging="284"/>
      </w:pPr>
      <w:r w:rsidRPr="00424E59">
        <w:t>-</w:t>
      </w:r>
      <w:r w:rsidRPr="00424E59">
        <w:tab/>
        <w:t>The UE is in E-UTRA Registered, Idle Mode state.</w:t>
      </w:r>
    </w:p>
    <w:p w14:paraId="4E23F413"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5457668D" w14:textId="77777777" w:rsidR="00EB676A" w:rsidRPr="00424E59" w:rsidRDefault="00EB676A" w:rsidP="00EB676A">
      <w:pPr>
        <w:keepNext/>
        <w:keepLines/>
        <w:spacing w:before="120"/>
        <w:ind w:left="1985" w:hanging="1985"/>
        <w:rPr>
          <w:rFonts w:ascii="Arial" w:hAnsi="Arial"/>
        </w:rPr>
      </w:pPr>
      <w:r w:rsidRPr="00424E59">
        <w:rPr>
          <w:rFonts w:ascii="Arial" w:hAnsi="Arial"/>
        </w:rPr>
        <w:t>6.2.22.3.2</w:t>
      </w:r>
      <w:r w:rsidRPr="00424E59">
        <w:rPr>
          <w:rFonts w:ascii="Arial" w:hAnsi="Arial"/>
        </w:rPr>
        <w:tab/>
        <w:t>Test procedure sequence</w:t>
      </w:r>
    </w:p>
    <w:p w14:paraId="38060D69" w14:textId="77777777" w:rsidR="00EB676A" w:rsidRPr="00424E59" w:rsidRDefault="00EB676A" w:rsidP="00EB676A">
      <w:pPr>
        <w:keepNext/>
        <w:keepLines/>
        <w:spacing w:before="60"/>
        <w:jc w:val="center"/>
        <w:rPr>
          <w:rFonts w:ascii="Arial" w:hAnsi="Arial"/>
          <w:b/>
        </w:rPr>
      </w:pPr>
      <w:r w:rsidRPr="00424E59">
        <w:rPr>
          <w:rFonts w:ascii="Arial" w:hAnsi="Arial"/>
          <w:b/>
        </w:rPr>
        <w:t>Table 6.2.22.3.2-1: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63CA73C4" w14:textId="77777777" w:rsidTr="00BC3F8D">
        <w:tc>
          <w:tcPr>
            <w:tcW w:w="534" w:type="dxa"/>
            <w:tcBorders>
              <w:top w:val="single" w:sz="4" w:space="0" w:color="auto"/>
              <w:left w:val="single" w:sz="4" w:space="0" w:color="auto"/>
              <w:bottom w:val="nil"/>
              <w:right w:val="single" w:sz="4" w:space="0" w:color="auto"/>
            </w:tcBorders>
            <w:hideMark/>
          </w:tcPr>
          <w:p w14:paraId="5B3D34FB"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626781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DA14A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557F02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9A5416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4259B635" w14:textId="77777777" w:rsidTr="00BC3F8D">
        <w:tc>
          <w:tcPr>
            <w:tcW w:w="534" w:type="dxa"/>
            <w:tcBorders>
              <w:top w:val="nil"/>
              <w:left w:val="single" w:sz="4" w:space="0" w:color="auto"/>
              <w:bottom w:val="single" w:sz="4" w:space="0" w:color="auto"/>
              <w:right w:val="single" w:sz="4" w:space="0" w:color="auto"/>
            </w:tcBorders>
          </w:tcPr>
          <w:p w14:paraId="68C80942"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5D1807C2"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DEE950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4D95CC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1C83F23"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A2B188D" w14:textId="77777777" w:rsidR="00EB676A" w:rsidRPr="00424E59" w:rsidRDefault="00EB676A" w:rsidP="00BC3F8D">
            <w:pPr>
              <w:keepNext/>
              <w:keepLines/>
              <w:spacing w:after="0"/>
              <w:jc w:val="center"/>
              <w:rPr>
                <w:rFonts w:ascii="Arial" w:hAnsi="Arial"/>
                <w:b/>
                <w:sz w:val="18"/>
              </w:rPr>
            </w:pPr>
          </w:p>
        </w:tc>
      </w:tr>
      <w:tr w:rsidR="00EB676A" w:rsidRPr="00424E59" w14:paraId="0757950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6AFF90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34DA996" w14:textId="77777777" w:rsidR="0016031C" w:rsidRPr="00424E59" w:rsidRDefault="0016031C" w:rsidP="00BC3F8D">
            <w:pPr>
              <w:keepNext/>
              <w:keepLines/>
              <w:spacing w:after="0"/>
              <w:rPr>
                <w:ins w:id="2108" w:author="MCC160" w:date="2022-11-16T22:44:00Z"/>
                <w:rFonts w:ascii="Arial" w:hAnsi="Arial"/>
                <w:sz w:val="18"/>
                <w:rPrChange w:id="2109" w:author="MCC160" w:date="2022-11-16T22:44:00Z">
                  <w:rPr>
                    <w:ins w:id="2110" w:author="MCC160" w:date="2022-11-16T22:44:00Z"/>
                    <w:rFonts w:ascii="Arial" w:hAnsi="Arial"/>
                    <w:sz w:val="18"/>
                  </w:rPr>
                </w:rPrChange>
              </w:rPr>
            </w:pPr>
            <w:ins w:id="2111" w:author="MCC160" w:date="2022-11-16T22:44:00Z">
              <w:r w:rsidRPr="00424E59">
                <w:rPr>
                  <w:rFonts w:ascii="Arial" w:hAnsi="Arial"/>
                  <w:sz w:val="18"/>
                  <w:rPrChange w:id="2112" w:author="MCC160" w:date="2022-11-16T22:44:00Z">
                    <w:rPr>
                      <w:rFonts w:ascii="Arial" w:hAnsi="Arial"/>
                      <w:sz w:val="18"/>
                    </w:rPr>
                  </w:rPrChange>
                </w:rPr>
                <w:t>Make the UE (MCPTT client) request the establishment of an MCPTT first-to-answer call with targeted users B and C using the pre-established session.</w:t>
              </w:r>
            </w:ins>
          </w:p>
          <w:p w14:paraId="27F253D9" w14:textId="720D00EF" w:rsidR="00EB676A" w:rsidRPr="00424E59" w:rsidDel="0016031C" w:rsidRDefault="00EB676A" w:rsidP="00BC3F8D">
            <w:pPr>
              <w:keepNext/>
              <w:keepLines/>
              <w:spacing w:after="0"/>
              <w:rPr>
                <w:del w:id="2113" w:author="MCC160" w:date="2022-11-16T22:44:00Z"/>
                <w:rFonts w:ascii="Arial" w:hAnsi="Arial"/>
                <w:sz w:val="18"/>
              </w:rPr>
            </w:pPr>
            <w:del w:id="2114" w:author="MCC160" w:date="2022-11-16T22:44:00Z">
              <w:r w:rsidRPr="00424E59" w:rsidDel="0016031C">
                <w:rPr>
                  <w:rFonts w:ascii="Arial" w:hAnsi="Arial"/>
                  <w:sz w:val="18"/>
                  <w:rPrChange w:id="2115" w:author="MCC160" w:date="2022-11-16T22:44:00Z">
                    <w:rPr>
                      <w:rFonts w:ascii="Arial" w:hAnsi="Arial"/>
                      <w:sz w:val="18"/>
                    </w:rPr>
                  </w:rPrChange>
                </w:rPr>
                <w:delText xml:space="preserve">Make the UE (MCPTT User) request the establishment of an MCPTT first-to-answer </w:delText>
              </w:r>
              <w:r w:rsidRPr="00424E59" w:rsidDel="0016031C">
                <w:rPr>
                  <w:rFonts w:ascii="Arial" w:hAnsi="Arial"/>
                  <w:sz w:val="18"/>
                  <w:lang w:eastAsia="ko-KR"/>
                  <w:rPrChange w:id="2116" w:author="MCC160" w:date="2022-11-16T22:44:00Z">
                    <w:rPr>
                      <w:rFonts w:ascii="Arial" w:hAnsi="Arial"/>
                      <w:sz w:val="18"/>
                      <w:lang w:eastAsia="ko-KR"/>
                    </w:rPr>
                  </w:rPrChange>
                </w:rPr>
                <w:delText>c</w:delText>
              </w:r>
              <w:r w:rsidRPr="00424E59" w:rsidDel="0016031C">
                <w:rPr>
                  <w:rFonts w:ascii="Arial" w:hAnsi="Arial"/>
                  <w:sz w:val="18"/>
                  <w:rPrChange w:id="2117" w:author="MCC160" w:date="2022-11-16T22:44:00Z">
                    <w:rPr>
                      <w:rFonts w:ascii="Arial" w:hAnsi="Arial"/>
                      <w:sz w:val="18"/>
                    </w:rPr>
                  </w:rPrChange>
                </w:rPr>
                <w:delText>all with targeted users B and C, within a pre-established session.</w:delText>
              </w:r>
            </w:del>
          </w:p>
          <w:p w14:paraId="1687636F"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2FE444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F8D74E3"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CA0B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202C7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268757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5FBDAE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2a1-4</w:t>
            </w:r>
          </w:p>
        </w:tc>
        <w:tc>
          <w:tcPr>
            <w:tcW w:w="3968" w:type="dxa"/>
            <w:tcBorders>
              <w:top w:val="single" w:sz="4" w:space="0" w:color="auto"/>
              <w:left w:val="single" w:sz="4" w:space="0" w:color="auto"/>
              <w:bottom w:val="single" w:sz="4" w:space="0" w:color="auto"/>
              <w:right w:val="single" w:sz="4" w:space="0" w:color="auto"/>
            </w:tcBorders>
            <w:hideMark/>
          </w:tcPr>
          <w:p w14:paraId="6A0A52DE" w14:textId="45A2D7A7" w:rsidR="00EB676A" w:rsidRPr="00424E59" w:rsidRDefault="00EB676A" w:rsidP="00BC3F8D">
            <w:pPr>
              <w:keepNext/>
              <w:keepLines/>
              <w:spacing w:after="0"/>
              <w:rPr>
                <w:rFonts w:ascii="Arial" w:hAnsi="Arial"/>
                <w:sz w:val="18"/>
              </w:rPr>
            </w:pPr>
            <w:r w:rsidRPr="00424E59">
              <w:rPr>
                <w:rFonts w:ascii="Arial" w:hAnsi="Arial"/>
                <w:sz w:val="18"/>
              </w:rPr>
              <w:t>Check: Does the UE (</w:t>
            </w:r>
            <w:r w:rsidRPr="00424E59">
              <w:rPr>
                <w:rFonts w:ascii="Arial" w:hAnsi="Arial"/>
                <w:sz w:val="18"/>
                <w:lang w:eastAsia="ko-KR"/>
              </w:rPr>
              <w:t xml:space="preserve">MCPTT client) </w:t>
            </w:r>
            <w:ins w:id="2118" w:author="MCC160" w:date="2022-11-01T16:48:00Z">
              <w:r w:rsidR="005C4395" w:rsidRPr="00424E59">
                <w:rPr>
                  <w:rFonts w:ascii="Arial" w:hAnsi="Arial"/>
                  <w:sz w:val="18"/>
                  <w:lang w:eastAsia="ko-KR"/>
                </w:rPr>
                <w:t>correctly</w:t>
              </w:r>
            </w:ins>
            <w:ins w:id="2119" w:author="MCC160" w:date="2022-11-01T16:49:00Z">
              <w:r w:rsidR="005C4395" w:rsidRPr="00424E59">
                <w:rPr>
                  <w:rFonts w:ascii="Arial" w:hAnsi="Arial"/>
                  <w:sz w:val="18"/>
                  <w:lang w:eastAsia="ko-KR"/>
                </w:rPr>
                <w:t xml:space="preserve"> </w:t>
              </w:r>
            </w:ins>
            <w:r w:rsidRPr="00424E59">
              <w:rPr>
                <w:rFonts w:ascii="Arial" w:hAnsi="Arial"/>
                <w:sz w:val="18"/>
                <w:lang w:eastAsia="ko-KR"/>
              </w:rPr>
              <w:t xml:space="preserve">perform steps 1a1-3 of </w:t>
            </w:r>
            <w:ins w:id="2120" w:author="MCC160" w:date="2022-11-01T16:49:00Z">
              <w:r w:rsidR="005C4395" w:rsidRPr="00424E59">
                <w:rPr>
                  <w:rFonts w:ascii="Arial" w:hAnsi="Arial"/>
                  <w:sz w:val="18"/>
                  <w:lang w:eastAsia="ko-KR"/>
                </w:rPr>
                <w:t>test procedure '</w:t>
              </w:r>
            </w:ins>
            <w:r w:rsidRPr="00424E59">
              <w:rPr>
                <w:rFonts w:ascii="Arial" w:hAnsi="Arial"/>
                <w:sz w:val="18"/>
                <w:lang w:eastAsia="ko-KR"/>
              </w:rPr>
              <w:t>MCPTT CO call establishment using a pre-established session</w:t>
            </w:r>
            <w:ins w:id="2121" w:author="MCC160" w:date="2022-11-01T16:49:00Z">
              <w:r w:rsidR="005C4395" w:rsidRPr="00424E59">
                <w:rPr>
                  <w:rFonts w:ascii="Arial" w:hAnsi="Arial"/>
                  <w:sz w:val="18"/>
                  <w:lang w:eastAsia="ko-KR"/>
                </w:rPr>
                <w:t>'</w:t>
              </w:r>
            </w:ins>
            <w:ins w:id="2122" w:author="MCC160" w:date="2022-11-01T16:50:00Z">
              <w:r w:rsidR="005C4395" w:rsidRPr="00424E59">
                <w:rPr>
                  <w:rFonts w:ascii="Arial" w:hAnsi="Arial"/>
                  <w:sz w:val="18"/>
                  <w:lang w:eastAsia="ko-KR"/>
                </w:rPr>
                <w:t xml:space="preserve"> as described in</w:t>
              </w:r>
            </w:ins>
            <w:del w:id="2123" w:author="MCC160" w:date="2022-11-01T16:50:00Z">
              <w:r w:rsidRPr="00424E59" w:rsidDel="005C4395">
                <w:rPr>
                  <w:rFonts w:ascii="Arial" w:hAnsi="Arial"/>
                  <w:sz w:val="18"/>
                  <w:lang w:eastAsia="ko-KR"/>
                </w:rPr>
                <w:delText xml:space="preserve"> according to</w:delText>
              </w:r>
            </w:del>
            <w:r w:rsidRPr="00424E59">
              <w:rPr>
                <w:rFonts w:ascii="Arial" w:hAnsi="Arial"/>
                <w:sz w:val="18"/>
                <w:lang w:eastAsia="ko-KR"/>
              </w:rPr>
              <w:t xml:space="preserve"> TS 36.579-1 [2]</w:t>
            </w:r>
            <w:del w:id="2124" w:author="MCC160" w:date="2022-11-01T16:51:00Z">
              <w:r w:rsidRPr="00424E59" w:rsidDel="005C4395">
                <w:rPr>
                  <w:rFonts w:ascii="Arial" w:hAnsi="Arial"/>
                  <w:sz w:val="18"/>
                  <w:lang w:eastAsia="ko-KR"/>
                </w:rPr>
                <w:delText>,</w:delText>
              </w:r>
            </w:del>
            <w:r w:rsidRPr="00424E59">
              <w:rPr>
                <w:rFonts w:ascii="Arial" w:hAnsi="Arial"/>
                <w:sz w:val="18"/>
                <w:lang w:eastAsia="ko-KR"/>
              </w:rPr>
              <w:t xml:space="preserve"> </w:t>
            </w:r>
            <w:del w:id="2125" w:author="MCC160" w:date="2022-11-01T16:51:00Z">
              <w:r w:rsidRPr="00424E59" w:rsidDel="005C4395">
                <w:rPr>
                  <w:rFonts w:ascii="Arial" w:hAnsi="Arial"/>
                  <w:sz w:val="18"/>
                  <w:lang w:eastAsia="ko-KR"/>
                </w:rPr>
                <w:delText>t</w:delText>
              </w:r>
            </w:del>
            <w:ins w:id="2126" w:author="MCC160" w:date="2022-11-01T16:51:00Z">
              <w:r w:rsidR="005C4395" w:rsidRPr="00424E59">
                <w:rPr>
                  <w:rFonts w:ascii="Arial" w:hAnsi="Arial"/>
                  <w:sz w:val="18"/>
                  <w:lang w:eastAsia="ko-KR"/>
                </w:rPr>
                <w:t>T</w:t>
              </w:r>
            </w:ins>
            <w:r w:rsidRPr="00424E59">
              <w:rPr>
                <w:rFonts w:ascii="Arial" w:hAnsi="Arial"/>
                <w:sz w:val="18"/>
                <w:lang w:eastAsia="ko-KR"/>
              </w:rPr>
              <w:t>able 5.3A.3.3-1?</w:t>
            </w:r>
            <w:r w:rsidRPr="00424E59">
              <w:rPr>
                <w:rFonts w:ascii="Arial" w:hAnsi="Arial"/>
                <w:sz w:val="18"/>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14:paraId="291A054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48A36B"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BB2360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ECFBBE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F36DE3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C6E58C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5-6</w:t>
            </w:r>
          </w:p>
        </w:tc>
        <w:tc>
          <w:tcPr>
            <w:tcW w:w="3968" w:type="dxa"/>
            <w:tcBorders>
              <w:top w:val="single" w:sz="4" w:space="0" w:color="auto"/>
              <w:left w:val="single" w:sz="4" w:space="0" w:color="auto"/>
              <w:bottom w:val="single" w:sz="4" w:space="0" w:color="auto"/>
              <w:right w:val="single" w:sz="4" w:space="0" w:color="auto"/>
            </w:tcBorders>
            <w:hideMark/>
          </w:tcPr>
          <w:p w14:paraId="405187C4"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D2352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4D2568"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A0C84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2FCF7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A9D766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6F904C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4A3A5596"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 xml:space="preserve">The SS (MCPTT server) sends </w:t>
            </w:r>
            <w:r w:rsidRPr="00424E59">
              <w:rPr>
                <w:rFonts w:ascii="Arial" w:hAnsi="Arial"/>
                <w:sz w:val="18"/>
                <w:lang w:eastAsia="ko-KR"/>
              </w:rPr>
              <w:t>SIP re-INVITE containing the a=key-mgmt attribute.</w:t>
            </w:r>
          </w:p>
          <w:p w14:paraId="3AF233FC"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NOTE: The SS simulates the case when the first-to-answer Client sent a SIP 200 (OK) response containing an SDP answer including an a=key-mgmt "mikey"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14:paraId="78C111E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21D7BB95" w14:textId="77777777" w:rsidR="00EB676A" w:rsidRPr="00424E59" w:rsidRDefault="00EB676A" w:rsidP="00BC3F8D">
            <w:pPr>
              <w:keepNext/>
              <w:keepLines/>
              <w:spacing w:after="0"/>
              <w:rPr>
                <w:rFonts w:ascii="Arial" w:hAnsi="Arial"/>
                <w:sz w:val="18"/>
              </w:rPr>
            </w:pPr>
            <w:r w:rsidRPr="00424E59">
              <w:rPr>
                <w:rFonts w:ascii="Arial" w:hAnsi="Arial"/>
                <w:sz w:val="18"/>
              </w:rPr>
              <w:t>SIP INVITE</w:t>
            </w:r>
          </w:p>
        </w:tc>
        <w:tc>
          <w:tcPr>
            <w:tcW w:w="565" w:type="dxa"/>
            <w:tcBorders>
              <w:top w:val="single" w:sz="4" w:space="0" w:color="auto"/>
              <w:left w:val="single" w:sz="4" w:space="0" w:color="auto"/>
              <w:bottom w:val="single" w:sz="4" w:space="0" w:color="auto"/>
              <w:right w:val="single" w:sz="4" w:space="0" w:color="auto"/>
            </w:tcBorders>
            <w:hideMark/>
          </w:tcPr>
          <w:p w14:paraId="6C440AA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5AC75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6A8B56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5D4DAB7"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1D74B10" w14:textId="6EB38B7C" w:rsidR="00EB676A" w:rsidRPr="00424E59" w:rsidRDefault="00EB676A" w:rsidP="00BC3F8D">
            <w:pPr>
              <w:keepNext/>
              <w:keepLines/>
              <w:spacing w:after="0"/>
              <w:rPr>
                <w:rFonts w:ascii="Arial" w:hAnsi="Arial"/>
                <w:sz w:val="18"/>
              </w:rPr>
            </w:pPr>
            <w:r w:rsidRPr="00424E59">
              <w:rPr>
                <w:rFonts w:ascii="Arial" w:hAnsi="Arial"/>
                <w:sz w:val="18"/>
              </w:rPr>
              <w:t xml:space="preserve">EXCEPTION: Step 8a1 describes behaviour that depends on the UE implementation; the "lower case letter" identifies a step sequence that take place </w:t>
            </w:r>
            <w:del w:id="2127" w:author="MCC160" w:date="2022-11-03T14:02:00Z">
              <w:r w:rsidRPr="00424E59" w:rsidDel="00E85701">
                <w:rPr>
                  <w:rFonts w:ascii="Arial" w:hAnsi="Arial"/>
                  <w:sz w:val="18"/>
                </w:rPr>
                <w:delText xml:space="preserve">if </w:delText>
              </w:r>
            </w:del>
            <w:ins w:id="2128" w:author="MCC160" w:date="2022-11-03T14:02:00Z">
              <w:r w:rsidR="00E85701" w:rsidRPr="00424E59">
                <w:rPr>
                  <w:rFonts w:ascii="Arial" w:hAnsi="Arial"/>
                  <w:sz w:val="18"/>
                </w:rPr>
                <w:t xml:space="preserve">when </w:t>
              </w:r>
            </w:ins>
            <w:r w:rsidRPr="00424E59">
              <w:rPr>
                <w:rFonts w:ascii="Arial" w:hAnsi="Arial"/>
                <w:sz w:val="18"/>
              </w:rPr>
              <w:t xml:space="preserve">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14:paraId="4B67819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E2B94B"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EB6AB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6A64C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B32119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145166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8a1</w:t>
            </w:r>
          </w:p>
        </w:tc>
        <w:tc>
          <w:tcPr>
            <w:tcW w:w="3968" w:type="dxa"/>
            <w:tcBorders>
              <w:top w:val="single" w:sz="4" w:space="0" w:color="auto"/>
              <w:left w:val="single" w:sz="4" w:space="0" w:color="auto"/>
              <w:bottom w:val="single" w:sz="4" w:space="0" w:color="auto"/>
              <w:right w:val="single" w:sz="4" w:space="0" w:color="auto"/>
            </w:tcBorders>
            <w:hideMark/>
          </w:tcPr>
          <w:p w14:paraId="427A28CB" w14:textId="77777777" w:rsidR="00EB676A" w:rsidRPr="00424E59" w:rsidRDefault="00EB676A" w:rsidP="00BC3F8D">
            <w:pPr>
              <w:keepNext/>
              <w:keepLines/>
              <w:spacing w:after="0"/>
              <w:rPr>
                <w:rFonts w:ascii="Arial" w:hAnsi="Arial"/>
                <w:sz w:val="18"/>
              </w:rPr>
            </w:pPr>
            <w:r w:rsidRPr="00424E59">
              <w:rPr>
                <w:rFonts w:ascii="Arial" w:hAnsi="Arial"/>
                <w:sz w:val="18"/>
              </w:rPr>
              <w:t>The UE (MCPTT client) sends SIP 100 (Trying).</w:t>
            </w:r>
          </w:p>
        </w:tc>
        <w:tc>
          <w:tcPr>
            <w:tcW w:w="708" w:type="dxa"/>
            <w:tcBorders>
              <w:top w:val="single" w:sz="4" w:space="0" w:color="auto"/>
              <w:left w:val="single" w:sz="4" w:space="0" w:color="auto"/>
              <w:bottom w:val="single" w:sz="4" w:space="0" w:color="auto"/>
              <w:right w:val="single" w:sz="4" w:space="0" w:color="auto"/>
            </w:tcBorders>
            <w:hideMark/>
          </w:tcPr>
          <w:p w14:paraId="637BBB6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1CD04498" w14:textId="77777777" w:rsidR="00EB676A" w:rsidRPr="00424E59" w:rsidRDefault="00EB676A" w:rsidP="00BC3F8D">
            <w:pPr>
              <w:keepNext/>
              <w:keepLines/>
              <w:spacing w:after="0"/>
              <w:rPr>
                <w:rFonts w:ascii="Arial" w:hAnsi="Arial"/>
                <w:sz w:val="18"/>
                <w:lang w:eastAsia="ko-KR"/>
              </w:rPr>
            </w:pPr>
            <w:r w:rsidRPr="00424E59">
              <w:rPr>
                <w:rFonts w:ascii="Arial" w:hAnsi="Arial"/>
                <w:sz w:val="18"/>
              </w:rPr>
              <w:t>SIP 100 (Trying)</w:t>
            </w:r>
          </w:p>
        </w:tc>
        <w:tc>
          <w:tcPr>
            <w:tcW w:w="565" w:type="dxa"/>
            <w:tcBorders>
              <w:top w:val="single" w:sz="4" w:space="0" w:color="auto"/>
              <w:left w:val="single" w:sz="4" w:space="0" w:color="auto"/>
              <w:bottom w:val="single" w:sz="4" w:space="0" w:color="auto"/>
              <w:right w:val="single" w:sz="4" w:space="0" w:color="auto"/>
            </w:tcBorders>
            <w:hideMark/>
          </w:tcPr>
          <w:p w14:paraId="7CE4323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674E4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576C01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AD8CE7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6A760040" w14:textId="77777777" w:rsidR="00EB676A" w:rsidRPr="00424E59" w:rsidRDefault="00EB676A" w:rsidP="00BC3F8D">
            <w:pPr>
              <w:keepNext/>
              <w:keepLines/>
              <w:spacing w:after="0"/>
              <w:rPr>
                <w:rFonts w:ascii="Arial" w:hAnsi="Arial"/>
                <w:sz w:val="18"/>
              </w:rPr>
            </w:pPr>
            <w:r w:rsidRPr="00424E59">
              <w:rPr>
                <w:rFonts w:ascii="Arial" w:hAnsi="Arial"/>
                <w:sz w:val="18"/>
              </w:rPr>
              <w:t>Check: Does the UE (</w:t>
            </w:r>
            <w:r w:rsidRPr="00424E59">
              <w:rPr>
                <w:rFonts w:ascii="Arial" w:hAnsi="Arial"/>
                <w:sz w:val="18"/>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14:paraId="4BF480A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DF93620" w14:textId="77777777" w:rsidR="00EB676A" w:rsidRPr="00424E59" w:rsidRDefault="00EB676A" w:rsidP="00BC3F8D">
            <w:pPr>
              <w:keepNext/>
              <w:keepLines/>
              <w:spacing w:after="0"/>
              <w:rPr>
                <w:rFonts w:ascii="Arial" w:hAnsi="Arial"/>
                <w:sz w:val="18"/>
              </w:rPr>
            </w:pPr>
            <w:r w:rsidRPr="00424E59">
              <w:rPr>
                <w:rFonts w:ascii="Arial" w:hAnsi="Arial"/>
                <w:sz w:val="18"/>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14:paraId="5C9E5C3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243934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2F83687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B451B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4BB033D2" w14:textId="77777777" w:rsidR="00EB676A" w:rsidRPr="00424E59" w:rsidRDefault="00EB676A" w:rsidP="00BC3F8D">
            <w:pPr>
              <w:keepNext/>
              <w:keepLines/>
              <w:spacing w:after="0"/>
              <w:rPr>
                <w:rFonts w:ascii="Arial" w:hAnsi="Arial"/>
                <w:sz w:val="18"/>
              </w:rPr>
            </w:pPr>
            <w:r w:rsidRPr="00424E59">
              <w:rPr>
                <w:rFonts w:ascii="Arial" w:hAnsi="Arial"/>
                <w:sz w:val="18"/>
              </w:rPr>
              <w:t>The SS (MCPTT server) sends a SIP ACK to acknowledge the session establishment</w:t>
            </w:r>
          </w:p>
        </w:tc>
        <w:tc>
          <w:tcPr>
            <w:tcW w:w="708" w:type="dxa"/>
            <w:tcBorders>
              <w:top w:val="single" w:sz="4" w:space="0" w:color="auto"/>
              <w:left w:val="single" w:sz="4" w:space="0" w:color="auto"/>
              <w:bottom w:val="single" w:sz="4" w:space="0" w:color="auto"/>
              <w:right w:val="single" w:sz="4" w:space="0" w:color="auto"/>
            </w:tcBorders>
            <w:hideMark/>
          </w:tcPr>
          <w:p w14:paraId="41C0E4AB" w14:textId="77777777" w:rsidR="00EB676A" w:rsidRPr="00424E59" w:rsidRDefault="00EB676A" w:rsidP="00BC3F8D">
            <w:pPr>
              <w:keepNext/>
              <w:keepLines/>
              <w:spacing w:after="0"/>
              <w:jc w:val="center"/>
              <w:rPr>
                <w:rFonts w:ascii="Arial" w:hAnsi="Arial"/>
                <w:sz w:val="18"/>
              </w:rPr>
            </w:pPr>
            <w:r w:rsidRPr="00424E59">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201144BF" w14:textId="77777777" w:rsidR="00EB676A" w:rsidRPr="00424E59" w:rsidRDefault="00EB676A" w:rsidP="00BC3F8D">
            <w:pPr>
              <w:keepNext/>
              <w:keepLines/>
              <w:spacing w:after="0"/>
              <w:rPr>
                <w:rFonts w:ascii="Arial" w:hAnsi="Arial"/>
                <w:sz w:val="18"/>
              </w:rPr>
            </w:pPr>
            <w:r w:rsidRPr="00424E59">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
          <w:p w14:paraId="518717F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AE807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DBDD69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4B742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10A-10B</w:t>
            </w:r>
          </w:p>
        </w:tc>
        <w:tc>
          <w:tcPr>
            <w:tcW w:w="3968" w:type="dxa"/>
            <w:tcBorders>
              <w:top w:val="single" w:sz="4" w:space="0" w:color="auto"/>
              <w:left w:val="single" w:sz="4" w:space="0" w:color="auto"/>
              <w:bottom w:val="single" w:sz="4" w:space="0" w:color="auto"/>
              <w:right w:val="single" w:sz="4" w:space="0" w:color="auto"/>
            </w:tcBorders>
            <w:hideMark/>
          </w:tcPr>
          <w:p w14:paraId="6CB3A441" w14:textId="50DCF0FE" w:rsidR="00EB676A" w:rsidRPr="00424E59" w:rsidRDefault="00EB676A" w:rsidP="00BC3F8D">
            <w:pPr>
              <w:keepNext/>
              <w:keepLines/>
              <w:spacing w:after="0"/>
              <w:rPr>
                <w:rFonts w:ascii="Arial" w:hAnsi="Arial"/>
                <w:sz w:val="18"/>
              </w:rPr>
            </w:pPr>
            <w:r w:rsidRPr="00424E59">
              <w:rPr>
                <w:rFonts w:ascii="Arial" w:hAnsi="Arial"/>
                <w:sz w:val="18"/>
              </w:rPr>
              <w:t xml:space="preserve">Check: Does the UE (MCPTT client) </w:t>
            </w:r>
            <w:ins w:id="2129" w:author="MCC160" w:date="2022-11-01T16:52:00Z">
              <w:r w:rsidR="005C4395" w:rsidRPr="00424E59">
                <w:rPr>
                  <w:rFonts w:ascii="Arial" w:hAnsi="Arial"/>
                  <w:sz w:val="18"/>
                </w:rPr>
                <w:t xml:space="preserve">correctly </w:t>
              </w:r>
            </w:ins>
            <w:r w:rsidRPr="00424E59">
              <w:rPr>
                <w:rFonts w:ascii="Arial" w:hAnsi="Arial"/>
                <w:sz w:val="18"/>
              </w:rPr>
              <w:t xml:space="preserve">perform steps 4-5 of </w:t>
            </w:r>
            <w:ins w:id="2130" w:author="MCC160" w:date="2022-11-01T16:52:00Z">
              <w:r w:rsidR="005C4395" w:rsidRPr="00424E59">
                <w:rPr>
                  <w:rFonts w:ascii="Arial" w:hAnsi="Arial"/>
                  <w:sz w:val="18"/>
                </w:rPr>
                <w:t>test procedure '</w:t>
              </w:r>
            </w:ins>
            <w:r w:rsidRPr="00424E59">
              <w:rPr>
                <w:rFonts w:ascii="Arial" w:hAnsi="Arial"/>
                <w:sz w:val="18"/>
              </w:rPr>
              <w:t>MCPTT CO call establishment using a pre-established session</w:t>
            </w:r>
            <w:ins w:id="2131" w:author="MCC160" w:date="2022-11-01T16:52:00Z">
              <w:r w:rsidR="005C4395" w:rsidRPr="00424E59">
                <w:rPr>
                  <w:rFonts w:ascii="Arial" w:hAnsi="Arial"/>
                  <w:sz w:val="18"/>
                </w:rPr>
                <w:t>' as described in</w:t>
              </w:r>
            </w:ins>
            <w:del w:id="2132" w:author="MCC160" w:date="2022-11-01T16:53:00Z">
              <w:r w:rsidRPr="00424E59" w:rsidDel="005C4395">
                <w:rPr>
                  <w:rFonts w:ascii="Arial" w:hAnsi="Arial"/>
                  <w:sz w:val="18"/>
                </w:rPr>
                <w:delText xml:space="preserve"> according to</w:delText>
              </w:r>
            </w:del>
            <w:r w:rsidRPr="00424E59">
              <w:rPr>
                <w:rFonts w:ascii="Arial" w:hAnsi="Arial"/>
                <w:sz w:val="18"/>
              </w:rPr>
              <w:t xml:space="preserve"> TS 36.579-1 [2]</w:t>
            </w:r>
            <w:ins w:id="2133" w:author="MCC160" w:date="2022-11-01T16:53:00Z">
              <w:r w:rsidR="005C4395" w:rsidRPr="00424E59">
                <w:rPr>
                  <w:rFonts w:ascii="Arial" w:hAnsi="Arial"/>
                  <w:sz w:val="18"/>
                </w:rPr>
                <w:t xml:space="preserve"> Table 5.3A.3.3-1</w:t>
              </w:r>
            </w:ins>
            <w:del w:id="2134" w:author="MCC160" w:date="2022-11-01T16:53:00Z">
              <w:r w:rsidRPr="00424E59" w:rsidDel="005C4395">
                <w:rPr>
                  <w:rFonts w:ascii="Arial" w:hAnsi="Arial"/>
                  <w:sz w:val="18"/>
                </w:rPr>
                <w:delText>, clause 5.3A.3</w:delText>
              </w:r>
            </w:del>
            <w:r w:rsidRPr="00424E59">
              <w:rPr>
                <w:rFonts w:ascii="Arial" w:hAnsi="Arial"/>
                <w:sz w:val="18"/>
              </w:rPr>
              <w:t>?</w:t>
            </w:r>
          </w:p>
          <w:p w14:paraId="42B13245" w14:textId="77777777" w:rsidR="00EB676A" w:rsidRPr="00424E59" w:rsidRDefault="00EB676A" w:rsidP="00BC3F8D">
            <w:pPr>
              <w:keepNext/>
              <w:keepLines/>
              <w:spacing w:after="0"/>
              <w:rPr>
                <w:rFonts w:ascii="Arial" w:hAnsi="Arial"/>
                <w:sz w:val="18"/>
              </w:rPr>
            </w:pPr>
            <w:r w:rsidRPr="00424E59">
              <w:rPr>
                <w:rFonts w:ascii="Arial" w:hAnsi="Arial"/>
                <w:sz w:val="18"/>
              </w:rPr>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14:paraId="22E2673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29DB2BE"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6DF0B1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B9A36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23A3723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6DF5A7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42B9DDD1" w14:textId="77777777" w:rsidR="0016031C" w:rsidRPr="00424E59" w:rsidRDefault="0016031C" w:rsidP="00BC3F8D">
            <w:pPr>
              <w:keepNext/>
              <w:keepLines/>
              <w:spacing w:after="0"/>
              <w:rPr>
                <w:ins w:id="2135" w:author="MCC160" w:date="2022-11-16T22:45:00Z"/>
                <w:rFonts w:ascii="Arial" w:hAnsi="Arial"/>
                <w:sz w:val="18"/>
                <w:rPrChange w:id="2136" w:author="MCC160" w:date="2022-11-16T22:45:00Z">
                  <w:rPr>
                    <w:ins w:id="2137" w:author="MCC160" w:date="2022-11-16T22:45:00Z"/>
                    <w:rFonts w:ascii="Arial" w:hAnsi="Arial"/>
                    <w:sz w:val="18"/>
                  </w:rPr>
                </w:rPrChange>
              </w:rPr>
            </w:pPr>
            <w:ins w:id="2138" w:author="MCC160" w:date="2022-11-16T22:45:00Z">
              <w:r w:rsidRPr="00424E59">
                <w:rPr>
                  <w:rFonts w:ascii="Arial" w:hAnsi="Arial"/>
                  <w:sz w:val="18"/>
                  <w:rPrChange w:id="2139" w:author="MCC160" w:date="2022-11-16T22:45:00Z">
                    <w:rPr>
                      <w:rFonts w:ascii="Arial" w:hAnsi="Arial"/>
                      <w:sz w:val="18"/>
                    </w:rPr>
                  </w:rPrChange>
                </w:rPr>
                <w:t>Check: Does the UE (MCPTT client) notify the user that the call has been established?</w:t>
              </w:r>
            </w:ins>
          </w:p>
          <w:p w14:paraId="719D8261" w14:textId="717A5266" w:rsidR="00EB676A" w:rsidRPr="00424E59" w:rsidDel="0016031C" w:rsidRDefault="00EB676A" w:rsidP="00BC3F8D">
            <w:pPr>
              <w:keepNext/>
              <w:keepLines/>
              <w:spacing w:after="0"/>
              <w:rPr>
                <w:del w:id="2140" w:author="MCC160" w:date="2022-11-16T22:45:00Z"/>
                <w:rFonts w:ascii="Arial" w:hAnsi="Arial"/>
                <w:sz w:val="18"/>
              </w:rPr>
            </w:pPr>
            <w:del w:id="2141" w:author="MCC160" w:date="2022-11-16T22:45:00Z">
              <w:r w:rsidRPr="00424E59" w:rsidDel="0016031C">
                <w:rPr>
                  <w:rFonts w:ascii="Arial" w:hAnsi="Arial"/>
                  <w:sz w:val="18"/>
                  <w:rPrChange w:id="2142" w:author="MCC160" w:date="2022-11-16T22:45:00Z">
                    <w:rPr>
                      <w:rFonts w:ascii="Arial" w:hAnsi="Arial"/>
                      <w:sz w:val="18"/>
                    </w:rPr>
                  </w:rPrChange>
                </w:rPr>
                <w:delText>Check: Does the UE (MCPTT Client) notif</w:delText>
              </w:r>
            </w:del>
            <w:del w:id="2143" w:author="MCC160" w:date="2022-11-01T16:54:00Z">
              <w:r w:rsidRPr="00424E59" w:rsidDel="005C4395">
                <w:rPr>
                  <w:rFonts w:ascii="Arial" w:hAnsi="Arial"/>
                  <w:sz w:val="18"/>
                  <w:rPrChange w:id="2144" w:author="MCC160" w:date="2022-11-16T22:45:00Z">
                    <w:rPr>
                      <w:rFonts w:ascii="Arial" w:hAnsi="Arial"/>
                      <w:sz w:val="18"/>
                    </w:rPr>
                  </w:rPrChange>
                </w:rPr>
                <w:delText>ies</w:delText>
              </w:r>
            </w:del>
            <w:del w:id="2145" w:author="MCC160" w:date="2022-11-16T22:45:00Z">
              <w:r w:rsidRPr="00424E59" w:rsidDel="0016031C">
                <w:rPr>
                  <w:rFonts w:ascii="Arial" w:hAnsi="Arial"/>
                  <w:sz w:val="18"/>
                  <w:rPrChange w:id="2146" w:author="MCC160" w:date="2022-11-16T22:45:00Z">
                    <w:rPr>
                      <w:rFonts w:ascii="Arial" w:hAnsi="Arial"/>
                      <w:sz w:val="18"/>
                    </w:rPr>
                  </w:rPrChange>
                </w:rPr>
                <w:delText xml:space="preserve"> the User that the call was established?</w:delText>
              </w:r>
            </w:del>
          </w:p>
          <w:p w14:paraId="429FC1A4"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5D49AE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476017"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53E39D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F3D744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P</w:t>
            </w:r>
          </w:p>
        </w:tc>
      </w:tr>
      <w:tr w:rsidR="00EB676A" w:rsidRPr="00424E59" w14:paraId="0A9E3F4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622D8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505CAAF4" w14:textId="77777777" w:rsidR="0016031C" w:rsidRPr="00424E59" w:rsidRDefault="0016031C" w:rsidP="00BC3F8D">
            <w:pPr>
              <w:keepNext/>
              <w:keepLines/>
              <w:spacing w:after="0"/>
              <w:rPr>
                <w:ins w:id="2147" w:author="MCC160" w:date="2022-11-16T22:45:00Z"/>
                <w:rFonts w:ascii="Arial" w:hAnsi="Arial"/>
                <w:sz w:val="18"/>
                <w:rPrChange w:id="2148" w:author="MCC160" w:date="2022-11-16T22:45:00Z">
                  <w:rPr>
                    <w:ins w:id="2149" w:author="MCC160" w:date="2022-11-16T22:45:00Z"/>
                    <w:rFonts w:ascii="Arial" w:hAnsi="Arial"/>
                    <w:sz w:val="18"/>
                  </w:rPr>
                </w:rPrChange>
              </w:rPr>
            </w:pPr>
            <w:ins w:id="2150" w:author="MCC160" w:date="2022-11-16T22:45:00Z">
              <w:r w:rsidRPr="00424E59">
                <w:rPr>
                  <w:rFonts w:ascii="Arial" w:hAnsi="Arial"/>
                  <w:sz w:val="18"/>
                  <w:rPrChange w:id="2151" w:author="MCC160" w:date="2022-11-16T22:45:00Z">
                    <w:rPr>
                      <w:rFonts w:ascii="Arial" w:hAnsi="Arial"/>
                      <w:sz w:val="18"/>
                    </w:rPr>
                  </w:rPrChange>
                </w:rPr>
                <w:t>Make the UE (MCPTT client) release the call.</w:t>
              </w:r>
            </w:ins>
          </w:p>
          <w:p w14:paraId="617A7E8B" w14:textId="0D77EA17" w:rsidR="00EB676A" w:rsidRPr="00424E59" w:rsidDel="00552E8D" w:rsidRDefault="00EB676A" w:rsidP="00BC3F8D">
            <w:pPr>
              <w:keepNext/>
              <w:keepLines/>
              <w:spacing w:after="0"/>
              <w:rPr>
                <w:del w:id="2152" w:author="MCC160" w:date="2022-11-01T17:17:00Z"/>
                <w:rFonts w:ascii="Arial" w:hAnsi="Arial"/>
                <w:sz w:val="18"/>
              </w:rPr>
            </w:pPr>
            <w:del w:id="2153" w:author="MCC160" w:date="2022-11-01T17:17:00Z">
              <w:r w:rsidRPr="00424E59" w:rsidDel="00552E8D">
                <w:rPr>
                  <w:rFonts w:ascii="Arial" w:hAnsi="Arial"/>
                  <w:sz w:val="18"/>
                  <w:rPrChange w:id="2154" w:author="MCC160" w:date="2022-11-16T22:45:00Z">
                    <w:rPr>
                      <w:rFonts w:ascii="Arial" w:hAnsi="Arial"/>
                      <w:sz w:val="18"/>
                    </w:rPr>
                  </w:rPrChange>
                </w:rPr>
                <w:delText>Make the UE (MCPTT User) request termination of the MCPTT first-to-answer call.</w:delText>
              </w:r>
            </w:del>
          </w:p>
          <w:p w14:paraId="33559228" w14:textId="77777777" w:rsidR="00EB676A" w:rsidRPr="00424E59" w:rsidRDefault="00EB676A" w:rsidP="00BC3F8D">
            <w:pPr>
              <w:keepNext/>
              <w:keepLines/>
              <w:spacing w:after="0"/>
              <w:rPr>
                <w:rFonts w:ascii="Arial" w:hAnsi="Arial"/>
                <w:sz w:val="18"/>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4D4E570"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7302E2"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542620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B897A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1F617AB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3EE526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18DBD119" w14:textId="363A6D48" w:rsidR="00EB676A" w:rsidRPr="00424E59" w:rsidRDefault="00EB676A" w:rsidP="00BC3F8D">
            <w:pPr>
              <w:keepNext/>
              <w:keepLines/>
              <w:spacing w:after="0"/>
              <w:rPr>
                <w:rFonts w:ascii="Arial" w:hAnsi="Arial"/>
                <w:sz w:val="18"/>
              </w:rPr>
            </w:pPr>
            <w:r w:rsidRPr="00424E59">
              <w:rPr>
                <w:rFonts w:ascii="Arial" w:hAnsi="Arial"/>
                <w:sz w:val="18"/>
              </w:rPr>
              <w:t xml:space="preserve">The UE (MCPTT </w:t>
            </w:r>
            <w:del w:id="2155" w:author="MCC160" w:date="2022-11-16T22:45:00Z">
              <w:r w:rsidRPr="00424E59" w:rsidDel="0016031C">
                <w:rPr>
                  <w:rFonts w:ascii="Arial" w:hAnsi="Arial"/>
                  <w:sz w:val="18"/>
                  <w:rPrChange w:id="2156" w:author="MCC160" w:date="2022-11-16T22:46:00Z">
                    <w:rPr>
                      <w:rFonts w:ascii="Arial" w:hAnsi="Arial"/>
                      <w:sz w:val="18"/>
                    </w:rPr>
                  </w:rPrChange>
                </w:rPr>
                <w:delText>C</w:delText>
              </w:r>
            </w:del>
            <w:ins w:id="2157" w:author="MCC160" w:date="2022-11-16T22:45:00Z">
              <w:r w:rsidR="0016031C" w:rsidRPr="00424E59">
                <w:rPr>
                  <w:rFonts w:ascii="Arial" w:hAnsi="Arial"/>
                  <w:sz w:val="18"/>
                  <w:rPrChange w:id="2158" w:author="MCC160" w:date="2022-11-16T22:46:00Z">
                    <w:rPr>
                      <w:rFonts w:ascii="Arial" w:hAnsi="Arial"/>
                      <w:sz w:val="18"/>
                    </w:rPr>
                  </w:rPrChange>
                </w:rPr>
                <w:t>c</w:t>
              </w:r>
            </w:ins>
            <w:r w:rsidRPr="00424E59">
              <w:rPr>
                <w:rFonts w:ascii="Arial" w:hAnsi="Arial"/>
                <w:sz w:val="18"/>
              </w:rPr>
              <w:t xml:space="preserve">lient) performs the </w:t>
            </w:r>
            <w:ins w:id="2159" w:author="MCC160" w:date="2022-11-01T16:54:00Z">
              <w:r w:rsidR="005C4395" w:rsidRPr="00424E59">
                <w:rPr>
                  <w:rFonts w:ascii="Arial" w:hAnsi="Arial"/>
                  <w:sz w:val="18"/>
                </w:rPr>
                <w:t xml:space="preserve">test </w:t>
              </w:r>
            </w:ins>
            <w:r w:rsidRPr="00424E59">
              <w:rPr>
                <w:rFonts w:ascii="Arial" w:hAnsi="Arial"/>
                <w:sz w:val="18"/>
              </w:rPr>
              <w:t xml:space="preserve">procedure </w:t>
            </w:r>
            <w:del w:id="2160" w:author="MCC160" w:date="2022-11-01T16:54:00Z">
              <w:r w:rsidRPr="00424E59" w:rsidDel="005C4395">
                <w:rPr>
                  <w:rFonts w:ascii="Arial" w:hAnsi="Arial"/>
                  <w:sz w:val="18"/>
                </w:rPr>
                <w:delText xml:space="preserve">for </w:delText>
              </w:r>
            </w:del>
            <w:ins w:id="2161" w:author="MCC160" w:date="2022-11-01T16:54:00Z">
              <w:r w:rsidR="005C4395" w:rsidRPr="00424E59">
                <w:rPr>
                  <w:rFonts w:ascii="Arial" w:hAnsi="Arial"/>
                  <w:sz w:val="18"/>
                </w:rPr>
                <w:t>'</w:t>
              </w:r>
            </w:ins>
            <w:r w:rsidRPr="00424E59">
              <w:rPr>
                <w:rFonts w:ascii="Arial" w:hAnsi="Arial"/>
                <w:sz w:val="18"/>
              </w:rPr>
              <w:t>MCX CO call release</w:t>
            </w:r>
            <w:ins w:id="2162" w:author="MCC160" w:date="2022-11-01T16:54:00Z">
              <w:r w:rsidR="005C4395" w:rsidRPr="00424E59">
                <w:rPr>
                  <w:rFonts w:ascii="Arial" w:hAnsi="Arial"/>
                  <w:sz w:val="18"/>
                </w:rPr>
                <w:t>'</w:t>
              </w:r>
            </w:ins>
            <w:r w:rsidRPr="00424E59">
              <w:rPr>
                <w:rFonts w:ascii="Arial" w:hAnsi="Arial"/>
                <w:sz w:val="18"/>
              </w:rPr>
              <w:t xml:space="preserve"> as described in TS 36.579-1 [2] Table 5.3.10.3-1 to </w:t>
            </w:r>
            <w:ins w:id="2163" w:author="MCC160" w:date="2022-11-01T16:54:00Z">
              <w:r w:rsidR="005C4395" w:rsidRPr="00424E59">
                <w:rPr>
                  <w:rFonts w:ascii="Arial" w:hAnsi="Arial"/>
                  <w:sz w:val="18"/>
                </w:rPr>
                <w:t>release</w:t>
              </w:r>
            </w:ins>
            <w:ins w:id="2164" w:author="MCC160" w:date="2022-11-01T16:55:00Z">
              <w:r w:rsidR="005C4395" w:rsidRPr="00424E59">
                <w:rPr>
                  <w:rFonts w:ascii="Arial" w:hAnsi="Arial"/>
                  <w:sz w:val="18"/>
                </w:rPr>
                <w:t xml:space="preserve"> the call</w:t>
              </w:r>
            </w:ins>
            <w:del w:id="2165" w:author="MCC160" w:date="2022-11-01T16:55:00Z">
              <w:r w:rsidRPr="00424E59" w:rsidDel="005C4395">
                <w:rPr>
                  <w:rFonts w:ascii="Arial" w:hAnsi="Arial"/>
                  <w:sz w:val="18"/>
                </w:rPr>
                <w:delText>end the private call</w:delText>
              </w:r>
            </w:del>
            <w:r w:rsidRPr="00424E59">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3F16ED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36283E"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B288D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38BAC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6837F186"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79ADC14D"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p w14:paraId="19DDACB9"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2:</w:t>
            </w:r>
            <w:r w:rsidRPr="00424E59">
              <w:rPr>
                <w:rFonts w:ascii="Arial" w:hAnsi="Arial"/>
                <w:sz w:val="18"/>
              </w:rPr>
              <w:tab/>
              <w:t>The media plane control messages related to call setup/release over a pre-established session are sent over the channel used for media plane control.</w:t>
            </w:r>
          </w:p>
        </w:tc>
      </w:tr>
    </w:tbl>
    <w:p w14:paraId="453983FC" w14:textId="77777777" w:rsidR="00EB676A" w:rsidRPr="00424E59" w:rsidRDefault="00EB676A" w:rsidP="00EB676A"/>
    <w:p w14:paraId="4A894060" w14:textId="77777777" w:rsidR="00EB676A" w:rsidRPr="00424E59" w:rsidRDefault="00EB676A" w:rsidP="00EB676A">
      <w:pPr>
        <w:keepNext/>
        <w:keepLines/>
        <w:spacing w:before="120"/>
        <w:ind w:left="1985" w:hanging="1985"/>
        <w:rPr>
          <w:rFonts w:ascii="Arial" w:hAnsi="Arial"/>
        </w:rPr>
      </w:pPr>
      <w:r w:rsidRPr="00424E59">
        <w:rPr>
          <w:rFonts w:ascii="Arial" w:hAnsi="Arial"/>
        </w:rPr>
        <w:t>6.2.22.3.3</w:t>
      </w:r>
      <w:r w:rsidRPr="00424E59">
        <w:rPr>
          <w:rFonts w:ascii="Arial" w:hAnsi="Arial"/>
        </w:rPr>
        <w:tab/>
        <w:t>Specific message contents</w:t>
      </w:r>
    </w:p>
    <w:p w14:paraId="0E7776F3"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6.2.22.3.3-1: </w:t>
      </w:r>
      <w:r w:rsidRPr="00424E59">
        <w:rPr>
          <w:rFonts w:ascii="Arial" w:hAnsi="Arial"/>
          <w:b/>
          <w:lang w:eastAsia="ko-KR"/>
        </w:rPr>
        <w:t>SIP REFER</w:t>
      </w:r>
      <w:r w:rsidRPr="00424E59">
        <w:rPr>
          <w:rFonts w:ascii="Arial" w:hAnsi="Arial"/>
          <w:b/>
        </w:rPr>
        <w:t xml:space="preserve"> from the UE (Step 3, Table 6.2.22.3.2-1;</w:t>
      </w:r>
      <w:r w:rsidRPr="00424E59">
        <w:rPr>
          <w:rFonts w:ascii="Arial" w:hAnsi="Arial"/>
          <w: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B676A" w:rsidRPr="00424E59" w14:paraId="5D13B9FA"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1AF41D" w14:textId="77777777" w:rsidR="00EB676A" w:rsidRPr="00424E59" w:rsidRDefault="00EB676A" w:rsidP="00BC3F8D">
            <w:pPr>
              <w:keepNext/>
              <w:keepLines/>
              <w:spacing w:after="0"/>
              <w:rPr>
                <w:rFonts w:ascii="Arial" w:hAnsi="Arial" w:cs="Arial"/>
                <w:sz w:val="18"/>
                <w:szCs w:val="18"/>
              </w:rPr>
            </w:pPr>
            <w:r w:rsidRPr="00424E59">
              <w:rPr>
                <w:rFonts w:ascii="Arial" w:hAnsi="Arial"/>
                <w:sz w:val="18"/>
              </w:rPr>
              <w:t xml:space="preserve">Derivation Path: TS 36.579-1 [2], </w:t>
            </w:r>
            <w:r w:rsidRPr="00424E59">
              <w:rPr>
                <w:rFonts w:ascii="Arial" w:eastAsia="MS Mincho" w:hAnsi="Arial"/>
                <w:sz w:val="18"/>
              </w:rPr>
              <w:t>Table 5.5.2.12-1</w:t>
            </w:r>
          </w:p>
        </w:tc>
      </w:tr>
      <w:tr w:rsidR="00EB676A" w:rsidRPr="00424E59" w14:paraId="09187D16"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58D2838F"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0DF9B1"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30AEA0"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4A81A39"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002DE58" w14:textId="77777777" w:rsidR="00EB676A" w:rsidRPr="00424E59" w:rsidRDefault="00EB676A" w:rsidP="00BC3F8D">
            <w:pPr>
              <w:keepNext/>
              <w:keepLines/>
              <w:spacing w:after="0"/>
              <w:jc w:val="center"/>
              <w:rPr>
                <w:rFonts w:ascii="Arial" w:hAnsi="Arial"/>
                <w:b/>
                <w:bCs/>
                <w:sz w:val="18"/>
              </w:rPr>
            </w:pPr>
            <w:r w:rsidRPr="00424E59">
              <w:rPr>
                <w:rFonts w:ascii="Arial" w:hAnsi="Arial"/>
                <w:b/>
                <w:bCs/>
                <w:sz w:val="18"/>
              </w:rPr>
              <w:t>Condition</w:t>
            </w:r>
          </w:p>
        </w:tc>
      </w:tr>
      <w:tr w:rsidR="00EB676A" w:rsidRPr="00424E59" w14:paraId="3BD8F51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83616E"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A3D6F41"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E1FD7F" w14:textId="77777777" w:rsidR="00EB676A" w:rsidRPr="00424E59" w:rsidRDefault="00EB676A" w:rsidP="00BC3F8D">
            <w:pPr>
              <w:keepNext/>
              <w:keepLines/>
              <w:spacing w:after="0"/>
              <w:rPr>
                <w:rFonts w:ascii="Arial" w:hAnsi="Arial"/>
                <w:b/>
                <w:sz w:val="18"/>
              </w:rPr>
            </w:pPr>
            <w:r w:rsidRPr="00424E59">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45C6B0FA"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80375E" w14:textId="77777777" w:rsidR="00EB676A" w:rsidRPr="00424E59" w:rsidRDefault="00EB676A" w:rsidP="00BC3F8D">
            <w:pPr>
              <w:keepNext/>
              <w:keepLines/>
              <w:spacing w:after="0"/>
              <w:rPr>
                <w:rFonts w:ascii="Arial" w:hAnsi="Arial"/>
                <w:sz w:val="18"/>
              </w:rPr>
            </w:pPr>
          </w:p>
        </w:tc>
      </w:tr>
      <w:tr w:rsidR="00EB676A" w:rsidRPr="00424E59" w14:paraId="6D1E659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3FCC47"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38C6D7F" w14:textId="77777777" w:rsidR="00EB676A" w:rsidRPr="00424E59" w:rsidRDefault="00EB676A" w:rsidP="00BC3F8D">
            <w:pPr>
              <w:keepNext/>
              <w:keepLines/>
              <w:spacing w:after="0"/>
              <w:rPr>
                <w:rFonts w:ascii="Arial" w:hAnsi="Arial"/>
                <w:sz w:val="18"/>
              </w:rPr>
            </w:pPr>
            <w:r w:rsidRPr="00424E59">
              <w:rPr>
                <w:rFonts w:ascii="Arial" w:hAnsi="Arial"/>
                <w:sz w:val="18"/>
              </w:rPr>
              <w:t>As described in Table 6.2.22.3.3-2</w:t>
            </w:r>
          </w:p>
        </w:tc>
        <w:tc>
          <w:tcPr>
            <w:tcW w:w="2126" w:type="dxa"/>
            <w:tcBorders>
              <w:top w:val="single" w:sz="4" w:space="0" w:color="auto"/>
              <w:left w:val="single" w:sz="4" w:space="0" w:color="auto"/>
              <w:bottom w:val="single" w:sz="4" w:space="0" w:color="auto"/>
              <w:right w:val="single" w:sz="4" w:space="0" w:color="auto"/>
            </w:tcBorders>
          </w:tcPr>
          <w:p w14:paraId="1D5199B3"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822578" w14:textId="77777777" w:rsidR="00EB676A" w:rsidRPr="00424E59"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E44456" w14:textId="77777777" w:rsidR="00EB676A" w:rsidRPr="00424E59" w:rsidRDefault="00EB676A" w:rsidP="00BC3F8D">
            <w:pPr>
              <w:keepNext/>
              <w:keepLines/>
              <w:spacing w:after="0"/>
              <w:rPr>
                <w:rFonts w:ascii="Arial" w:hAnsi="Arial"/>
                <w:sz w:val="18"/>
              </w:rPr>
            </w:pPr>
          </w:p>
        </w:tc>
      </w:tr>
    </w:tbl>
    <w:p w14:paraId="422D3816" w14:textId="77777777" w:rsidR="00EB676A" w:rsidRPr="00424E59" w:rsidRDefault="00EB676A" w:rsidP="00EB676A"/>
    <w:p w14:paraId="5BCD8E2A" w14:textId="77777777" w:rsidR="00EB676A" w:rsidRPr="00424E59" w:rsidRDefault="00EB676A" w:rsidP="00EB676A">
      <w:pPr>
        <w:keepNext/>
        <w:keepLines/>
        <w:spacing w:before="60"/>
        <w:jc w:val="center"/>
        <w:rPr>
          <w:rFonts w:ascii="Arial" w:hAnsi="Arial"/>
          <w:b/>
        </w:rPr>
      </w:pPr>
      <w:r w:rsidRPr="00424E59">
        <w:rPr>
          <w:rFonts w:ascii="Arial" w:hAnsi="Arial"/>
          <w:b/>
        </w:rPr>
        <w:t>Table 6.2.22.3.3-2: Resource list</w:t>
      </w:r>
      <w:r w:rsidRPr="00424E59">
        <w:rPr>
          <w:rFonts w:ascii="Arial" w:hAnsi="Arial"/>
          <w:b/>
          <w:lang w:eastAsia="ko-KR"/>
        </w:rPr>
        <w:t xml:space="preserve"> in SIP REFER</w:t>
      </w:r>
      <w:r w:rsidRPr="00424E59">
        <w:rPr>
          <w:rFonts w:ascii="Arial" w:hAnsi="Arial"/>
          <w:b/>
        </w:rPr>
        <w:t xml:space="preserve"> (Table 6.2.22.3.3-1)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12F3C64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7D3C9DB"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5.5.3.3.1-1, condition PRE-ESTABLISH AND FIRST-TO-ANSWER with the uri attribute of each entry extended with the SIP URI header fields as specified in Table 6.2.22.3.3-3.</w:t>
            </w:r>
          </w:p>
        </w:tc>
      </w:tr>
    </w:tbl>
    <w:p w14:paraId="2D0A650A" w14:textId="77777777" w:rsidR="00EB676A" w:rsidRPr="00424E59" w:rsidRDefault="00EB676A" w:rsidP="00EB676A"/>
    <w:p w14:paraId="02D302E8" w14:textId="77777777" w:rsidR="00EB676A" w:rsidRPr="00424E59" w:rsidRDefault="00EB676A" w:rsidP="00EB676A">
      <w:pPr>
        <w:keepNext/>
        <w:keepLines/>
        <w:spacing w:before="60"/>
        <w:jc w:val="center"/>
        <w:rPr>
          <w:rFonts w:ascii="Arial" w:hAnsi="Arial"/>
          <w:b/>
        </w:rPr>
      </w:pPr>
      <w:r w:rsidRPr="00424E59">
        <w:rPr>
          <w:rFonts w:ascii="Arial" w:hAnsi="Arial"/>
          <w:b/>
        </w:rPr>
        <w:t>Table 6.2.22.3.3-3: SIP header fields extending the uri attributes of the resource-lists' entries</w:t>
      </w:r>
      <w:r w:rsidRPr="00424E59">
        <w:rPr>
          <w:rFonts w:ascii="Arial" w:hAnsi="Arial"/>
          <w:b/>
        </w:rPr>
        <w:br/>
        <w:t>(Table 6.2.22.3.3-2)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B676A" w:rsidRPr="00424E59" w14:paraId="07C253ED"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742342B0" w14:textId="77777777" w:rsidR="00EB676A" w:rsidRPr="00424E59" w:rsidRDefault="00EB676A" w:rsidP="00BC3F8D">
            <w:pPr>
              <w:keepNext/>
              <w:keepLines/>
              <w:spacing w:after="0"/>
              <w:rPr>
                <w:rFonts w:ascii="Arial" w:hAnsi="Arial"/>
                <w:sz w:val="18"/>
              </w:rPr>
            </w:pPr>
            <w:r w:rsidRPr="00424E59">
              <w:rPr>
                <w:rFonts w:ascii="Arial" w:hAnsi="Arial" w:cs="Arial"/>
                <w:sz w:val="18"/>
                <w:szCs w:val="18"/>
              </w:rPr>
              <w:t>Derivation Path: TS 36.579-1 [2], table 5.5.2.12-2</w:t>
            </w:r>
          </w:p>
        </w:tc>
      </w:tr>
      <w:tr w:rsidR="00EB676A" w:rsidRPr="00424E59" w14:paraId="0F0D4821"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451A6A9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176EA6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3" w:type="dxa"/>
            <w:tcBorders>
              <w:top w:val="single" w:sz="4" w:space="0" w:color="auto"/>
              <w:left w:val="single" w:sz="4" w:space="0" w:color="auto"/>
              <w:bottom w:val="single" w:sz="4" w:space="0" w:color="auto"/>
              <w:right w:val="single" w:sz="4" w:space="0" w:color="auto"/>
            </w:tcBorders>
            <w:hideMark/>
          </w:tcPr>
          <w:p w14:paraId="6A0A83C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6" w:type="dxa"/>
            <w:tcBorders>
              <w:top w:val="single" w:sz="4" w:space="0" w:color="auto"/>
              <w:left w:val="single" w:sz="4" w:space="0" w:color="auto"/>
              <w:bottom w:val="single" w:sz="4" w:space="0" w:color="auto"/>
              <w:right w:val="single" w:sz="4" w:space="0" w:color="auto"/>
            </w:tcBorders>
            <w:hideMark/>
          </w:tcPr>
          <w:p w14:paraId="306F0CE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8" w:type="dxa"/>
            <w:tcBorders>
              <w:top w:val="single" w:sz="4" w:space="0" w:color="auto"/>
              <w:left w:val="single" w:sz="4" w:space="0" w:color="auto"/>
              <w:bottom w:val="single" w:sz="4" w:space="0" w:color="auto"/>
              <w:right w:val="single" w:sz="4" w:space="0" w:color="auto"/>
            </w:tcBorders>
            <w:hideMark/>
          </w:tcPr>
          <w:p w14:paraId="2F4F44C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A170A5D" w14:textId="77777777" w:rsidTr="00BC3F8D">
        <w:tc>
          <w:tcPr>
            <w:tcW w:w="2830" w:type="dxa"/>
            <w:tcBorders>
              <w:top w:val="single" w:sz="4" w:space="0" w:color="auto"/>
              <w:left w:val="single" w:sz="4" w:space="0" w:color="auto"/>
              <w:bottom w:val="single" w:sz="4" w:space="0" w:color="auto"/>
              <w:right w:val="single" w:sz="4" w:space="0" w:color="auto"/>
            </w:tcBorders>
            <w:vAlign w:val="center"/>
            <w:hideMark/>
          </w:tcPr>
          <w:p w14:paraId="0B94CD51" w14:textId="77777777" w:rsidR="00EB676A" w:rsidRPr="00424E59" w:rsidRDefault="00EB676A" w:rsidP="00BC3F8D">
            <w:pPr>
              <w:pStyle w:val="TAL"/>
              <w:rPr>
                <w:b/>
                <w:bCs/>
              </w:rPr>
            </w:pPr>
            <w:r w:rsidRPr="00424E59">
              <w:rPr>
                <w:b/>
                <w:bCs/>
              </w:rPr>
              <w:t>Answer-Mode</w:t>
            </w:r>
          </w:p>
        </w:tc>
        <w:tc>
          <w:tcPr>
            <w:tcW w:w="2123" w:type="dxa"/>
            <w:tcBorders>
              <w:top w:val="single" w:sz="4" w:space="0" w:color="auto"/>
              <w:left w:val="single" w:sz="4" w:space="0" w:color="auto"/>
              <w:bottom w:val="single" w:sz="4" w:space="0" w:color="auto"/>
              <w:right w:val="single" w:sz="4" w:space="0" w:color="auto"/>
            </w:tcBorders>
            <w:hideMark/>
          </w:tcPr>
          <w:p w14:paraId="66956029" w14:textId="77777777" w:rsidR="00EB676A" w:rsidRPr="00424E59" w:rsidRDefault="00EB676A" w:rsidP="00BC3F8D">
            <w:pPr>
              <w:pStyle w:val="TAL"/>
            </w:pPr>
            <w:r w:rsidRPr="00424E59">
              <w:rPr>
                <w:szCs w:val="18"/>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0B96E688" w14:textId="77777777" w:rsidR="00EB676A" w:rsidRPr="00424E59" w:rsidRDefault="00EB676A" w:rsidP="00BC3F8D">
            <w:pPr>
              <w:pStyle w:val="TAL"/>
            </w:pPr>
            <w:r w:rsidRPr="00424E59">
              <w:t>NOTE 1</w:t>
            </w:r>
          </w:p>
        </w:tc>
        <w:tc>
          <w:tcPr>
            <w:tcW w:w="1416" w:type="dxa"/>
            <w:tcBorders>
              <w:top w:val="single" w:sz="4" w:space="0" w:color="auto"/>
              <w:left w:val="single" w:sz="4" w:space="0" w:color="auto"/>
              <w:bottom w:val="single" w:sz="4" w:space="0" w:color="auto"/>
              <w:right w:val="single" w:sz="4" w:space="0" w:color="auto"/>
            </w:tcBorders>
          </w:tcPr>
          <w:p w14:paraId="37169685" w14:textId="77777777" w:rsidR="00EB676A" w:rsidRPr="00424E59"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tcPr>
          <w:p w14:paraId="78993F1C" w14:textId="77777777" w:rsidR="00EB676A" w:rsidRPr="00424E59" w:rsidRDefault="00EB676A" w:rsidP="00BC3F8D">
            <w:pPr>
              <w:pStyle w:val="TAL"/>
            </w:pPr>
          </w:p>
        </w:tc>
      </w:tr>
      <w:tr w:rsidR="00EB676A" w:rsidRPr="00424E59" w14:paraId="65AE31CE" w14:textId="77777777" w:rsidTr="00BC3F8D">
        <w:tc>
          <w:tcPr>
            <w:tcW w:w="2830" w:type="dxa"/>
            <w:tcBorders>
              <w:top w:val="single" w:sz="4" w:space="0" w:color="auto"/>
              <w:left w:val="single" w:sz="4" w:space="0" w:color="auto"/>
              <w:bottom w:val="single" w:sz="4" w:space="0" w:color="auto"/>
              <w:right w:val="single" w:sz="4" w:space="0" w:color="auto"/>
            </w:tcBorders>
            <w:vAlign w:val="center"/>
            <w:hideMark/>
          </w:tcPr>
          <w:p w14:paraId="50F5488F" w14:textId="77777777" w:rsidR="00EB676A" w:rsidRPr="00424E59" w:rsidRDefault="00EB676A" w:rsidP="00BC3F8D">
            <w:pPr>
              <w:pStyle w:val="TAL"/>
              <w:rPr>
                <w:rFonts w:eastAsia="Calibri" w:cs="Arial"/>
                <w:b/>
                <w:bCs/>
                <w:szCs w:val="18"/>
              </w:rPr>
            </w:pPr>
            <w:r w:rsidRPr="00424E59">
              <w:rPr>
                <w:b/>
                <w:bCs/>
              </w:rPr>
              <w:t>body</w:t>
            </w:r>
          </w:p>
        </w:tc>
        <w:tc>
          <w:tcPr>
            <w:tcW w:w="2123" w:type="dxa"/>
            <w:tcBorders>
              <w:top w:val="single" w:sz="4" w:space="0" w:color="auto"/>
              <w:left w:val="single" w:sz="4" w:space="0" w:color="auto"/>
              <w:bottom w:val="single" w:sz="4" w:space="0" w:color="auto"/>
              <w:right w:val="single" w:sz="4" w:space="0" w:color="auto"/>
            </w:tcBorders>
          </w:tcPr>
          <w:p w14:paraId="6CED6752" w14:textId="77777777" w:rsidR="00EB676A" w:rsidRPr="00424E59" w:rsidRDefault="00EB676A" w:rsidP="00BC3F8D">
            <w:pPr>
              <w:pStyle w:val="TAL"/>
              <w:rPr>
                <w:szCs w:val="18"/>
              </w:rPr>
            </w:pPr>
          </w:p>
        </w:tc>
        <w:tc>
          <w:tcPr>
            <w:tcW w:w="2123" w:type="dxa"/>
            <w:tcBorders>
              <w:top w:val="single" w:sz="4" w:space="0" w:color="auto"/>
              <w:left w:val="single" w:sz="4" w:space="0" w:color="auto"/>
              <w:bottom w:val="single" w:sz="4" w:space="0" w:color="auto"/>
              <w:right w:val="single" w:sz="4" w:space="0" w:color="auto"/>
            </w:tcBorders>
          </w:tcPr>
          <w:p w14:paraId="6AA198AB" w14:textId="77777777" w:rsidR="00EB676A" w:rsidRPr="00424E59" w:rsidRDefault="00EB676A" w:rsidP="00BC3F8D">
            <w:pPr>
              <w:pStyle w:val="TAL"/>
            </w:pPr>
          </w:p>
        </w:tc>
        <w:tc>
          <w:tcPr>
            <w:tcW w:w="1416" w:type="dxa"/>
            <w:tcBorders>
              <w:top w:val="single" w:sz="4" w:space="0" w:color="auto"/>
              <w:left w:val="single" w:sz="4" w:space="0" w:color="auto"/>
              <w:bottom w:val="single" w:sz="4" w:space="0" w:color="auto"/>
              <w:right w:val="single" w:sz="4" w:space="0" w:color="auto"/>
            </w:tcBorders>
          </w:tcPr>
          <w:p w14:paraId="546AB6E8" w14:textId="77777777" w:rsidR="00EB676A" w:rsidRPr="00424E59"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CF7B382" w14:textId="77777777" w:rsidR="00EB676A" w:rsidRPr="00424E59" w:rsidRDefault="00EB676A" w:rsidP="00BC3F8D">
            <w:pPr>
              <w:pStyle w:val="TAL"/>
            </w:pPr>
          </w:p>
        </w:tc>
      </w:tr>
      <w:tr w:rsidR="00EB676A" w:rsidRPr="00424E59" w14:paraId="7BC85EA9"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66B992C9" w14:textId="77777777" w:rsidR="00EB676A" w:rsidRPr="00424E59" w:rsidRDefault="00EB676A" w:rsidP="00BC3F8D">
            <w:pPr>
              <w:pStyle w:val="TAL"/>
            </w:pPr>
            <w:r w:rsidRPr="00424E59">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84118E2" w14:textId="77777777" w:rsidR="00EB676A" w:rsidRPr="00424E59" w:rsidRDefault="00EB676A" w:rsidP="00BC3F8D">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74649D92" w14:textId="77777777" w:rsidR="00EB676A" w:rsidRPr="00424E59" w:rsidRDefault="00EB676A" w:rsidP="00BC3F8D">
            <w:pPr>
              <w:pStyle w:val="TAL"/>
              <w:rPr>
                <w:rFonts w:cs="Arial"/>
                <w:b/>
                <w:bCs/>
                <w:szCs w:val="18"/>
              </w:rPr>
            </w:pPr>
            <w:r w:rsidRPr="00424E59">
              <w:rPr>
                <w:b/>
                <w:bCs/>
              </w:rPr>
              <w:t>SDP Message</w:t>
            </w:r>
          </w:p>
        </w:tc>
        <w:tc>
          <w:tcPr>
            <w:tcW w:w="1416" w:type="dxa"/>
            <w:tcBorders>
              <w:top w:val="single" w:sz="4" w:space="0" w:color="auto"/>
              <w:left w:val="single" w:sz="4" w:space="0" w:color="auto"/>
              <w:bottom w:val="single" w:sz="4" w:space="0" w:color="auto"/>
              <w:right w:val="single" w:sz="4" w:space="0" w:color="auto"/>
            </w:tcBorders>
          </w:tcPr>
          <w:p w14:paraId="52FDD376" w14:textId="77777777" w:rsidR="00EB676A" w:rsidRPr="00424E59"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EA64595" w14:textId="77777777" w:rsidR="00EB676A" w:rsidRPr="00424E59" w:rsidRDefault="00EB676A" w:rsidP="00BC3F8D">
            <w:pPr>
              <w:pStyle w:val="TAL"/>
              <w:rPr>
                <w:rFonts w:cs="Arial"/>
                <w:szCs w:val="18"/>
              </w:rPr>
            </w:pPr>
          </w:p>
        </w:tc>
      </w:tr>
      <w:tr w:rsidR="00EB676A" w:rsidRPr="00424E59" w14:paraId="43198CFB" w14:textId="77777777" w:rsidTr="00BC3F8D">
        <w:tc>
          <w:tcPr>
            <w:tcW w:w="2830" w:type="dxa"/>
            <w:tcBorders>
              <w:top w:val="single" w:sz="4" w:space="0" w:color="auto"/>
              <w:left w:val="single" w:sz="4" w:space="0" w:color="auto"/>
              <w:bottom w:val="single" w:sz="4" w:space="0" w:color="auto"/>
              <w:right w:val="single" w:sz="4" w:space="0" w:color="auto"/>
            </w:tcBorders>
          </w:tcPr>
          <w:p w14:paraId="50E46B36" w14:textId="77777777" w:rsidR="00EB676A" w:rsidRPr="00424E59" w:rsidRDefault="00EB676A" w:rsidP="00BC3F8D">
            <w:pPr>
              <w:pStyle w:val="TAL"/>
            </w:pPr>
            <w:r w:rsidRPr="00424E59">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65F1CD28" w14:textId="77777777" w:rsidR="00EB676A" w:rsidRPr="00424E59" w:rsidRDefault="00EB676A" w:rsidP="00BC3F8D">
            <w:pPr>
              <w:pStyle w:val="TAL"/>
            </w:pPr>
          </w:p>
        </w:tc>
        <w:tc>
          <w:tcPr>
            <w:tcW w:w="2123" w:type="dxa"/>
            <w:tcBorders>
              <w:top w:val="single" w:sz="4" w:space="0" w:color="auto"/>
              <w:left w:val="single" w:sz="4" w:space="0" w:color="auto"/>
              <w:bottom w:val="single" w:sz="4" w:space="0" w:color="auto"/>
              <w:right w:val="single" w:sz="4" w:space="0" w:color="auto"/>
            </w:tcBorders>
          </w:tcPr>
          <w:p w14:paraId="08586FDF" w14:textId="77777777" w:rsidR="00EB676A" w:rsidRPr="00424E59" w:rsidRDefault="00EB676A" w:rsidP="00BC3F8D">
            <w:pPr>
              <w:pStyle w:val="TAL"/>
              <w:rPr>
                <w:b/>
                <w:bCs/>
              </w:rPr>
            </w:pPr>
          </w:p>
        </w:tc>
        <w:tc>
          <w:tcPr>
            <w:tcW w:w="1416" w:type="dxa"/>
            <w:tcBorders>
              <w:top w:val="single" w:sz="4" w:space="0" w:color="auto"/>
              <w:left w:val="single" w:sz="4" w:space="0" w:color="auto"/>
              <w:bottom w:val="single" w:sz="4" w:space="0" w:color="auto"/>
              <w:right w:val="single" w:sz="4" w:space="0" w:color="auto"/>
            </w:tcBorders>
          </w:tcPr>
          <w:p w14:paraId="43C8668C" w14:textId="77777777" w:rsidR="00EB676A" w:rsidRPr="00424E59"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A12ECF6" w14:textId="77777777" w:rsidR="00EB676A" w:rsidRPr="00424E59" w:rsidRDefault="00EB676A" w:rsidP="00BC3F8D">
            <w:pPr>
              <w:pStyle w:val="TAL"/>
              <w:rPr>
                <w:rFonts w:cs="Arial"/>
                <w:szCs w:val="18"/>
              </w:rPr>
            </w:pPr>
          </w:p>
        </w:tc>
      </w:tr>
      <w:tr w:rsidR="00EB676A" w:rsidRPr="00424E59" w14:paraId="18023A5B" w14:textId="77777777" w:rsidTr="00BC3F8D">
        <w:tc>
          <w:tcPr>
            <w:tcW w:w="2830" w:type="dxa"/>
            <w:tcBorders>
              <w:top w:val="single" w:sz="4" w:space="0" w:color="auto"/>
              <w:left w:val="single" w:sz="4" w:space="0" w:color="auto"/>
              <w:bottom w:val="single" w:sz="4" w:space="0" w:color="auto"/>
              <w:right w:val="single" w:sz="4" w:space="0" w:color="auto"/>
            </w:tcBorders>
          </w:tcPr>
          <w:p w14:paraId="46425D83" w14:textId="77777777" w:rsidR="00EB676A" w:rsidRPr="00424E59" w:rsidRDefault="00EB676A" w:rsidP="00BC3F8D">
            <w:pPr>
              <w:pStyle w:val="TAL"/>
            </w:pPr>
            <w:r w:rsidRPr="00424E59">
              <w:rPr>
                <w:bCs/>
              </w:rPr>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7B0A4CBE" w14:textId="77777777" w:rsidR="00EB676A" w:rsidRPr="00424E59" w:rsidRDefault="00EB676A" w:rsidP="00BC3F8D">
            <w:pPr>
              <w:pStyle w:val="TAL"/>
            </w:pPr>
            <w:r w:rsidRPr="00424E59">
              <w:t>“application/sdp”</w:t>
            </w:r>
          </w:p>
        </w:tc>
        <w:tc>
          <w:tcPr>
            <w:tcW w:w="2123" w:type="dxa"/>
            <w:tcBorders>
              <w:top w:val="single" w:sz="4" w:space="0" w:color="auto"/>
              <w:left w:val="single" w:sz="4" w:space="0" w:color="auto"/>
              <w:bottom w:val="single" w:sz="4" w:space="0" w:color="auto"/>
              <w:right w:val="single" w:sz="4" w:space="0" w:color="auto"/>
            </w:tcBorders>
          </w:tcPr>
          <w:p w14:paraId="552F1347" w14:textId="77777777" w:rsidR="00EB676A" w:rsidRPr="00424E59" w:rsidRDefault="00EB676A" w:rsidP="00BC3F8D">
            <w:pPr>
              <w:pStyle w:val="TAL"/>
              <w:rPr>
                <w:b/>
                <w:bCs/>
              </w:rPr>
            </w:pPr>
          </w:p>
        </w:tc>
        <w:tc>
          <w:tcPr>
            <w:tcW w:w="1416" w:type="dxa"/>
            <w:tcBorders>
              <w:top w:val="single" w:sz="4" w:space="0" w:color="auto"/>
              <w:left w:val="single" w:sz="4" w:space="0" w:color="auto"/>
              <w:bottom w:val="single" w:sz="4" w:space="0" w:color="auto"/>
              <w:right w:val="single" w:sz="4" w:space="0" w:color="auto"/>
            </w:tcBorders>
          </w:tcPr>
          <w:p w14:paraId="0A03672F" w14:textId="77777777" w:rsidR="00EB676A" w:rsidRPr="00424E59"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F9A2820" w14:textId="77777777" w:rsidR="00EB676A" w:rsidRPr="00424E59" w:rsidRDefault="00EB676A" w:rsidP="00BC3F8D">
            <w:pPr>
              <w:pStyle w:val="TAL"/>
              <w:rPr>
                <w:rFonts w:cs="Arial"/>
                <w:szCs w:val="18"/>
              </w:rPr>
            </w:pPr>
          </w:p>
        </w:tc>
      </w:tr>
      <w:tr w:rsidR="00EB676A" w:rsidRPr="00424E59" w14:paraId="6DBE436E"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88569A9" w14:textId="77777777" w:rsidR="00EB676A" w:rsidRPr="00424E59" w:rsidRDefault="00EB676A" w:rsidP="00BC3F8D">
            <w:pPr>
              <w:pStyle w:val="TAL"/>
            </w:pPr>
            <w:r w:rsidRPr="00424E59">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21333F81" w14:textId="77777777" w:rsidR="00EB676A" w:rsidRPr="00424E59" w:rsidRDefault="00EB676A" w:rsidP="00BC3F8D">
            <w:pPr>
              <w:pStyle w:val="TAL"/>
            </w:pPr>
            <w:r w:rsidRPr="00424E59">
              <w:t>SDP Message as described in Table 6.2.22.3.3-4</w:t>
            </w:r>
          </w:p>
        </w:tc>
        <w:tc>
          <w:tcPr>
            <w:tcW w:w="2123" w:type="dxa"/>
            <w:tcBorders>
              <w:top w:val="single" w:sz="4" w:space="0" w:color="auto"/>
              <w:left w:val="single" w:sz="4" w:space="0" w:color="auto"/>
              <w:bottom w:val="single" w:sz="4" w:space="0" w:color="auto"/>
              <w:right w:val="single" w:sz="4" w:space="0" w:color="auto"/>
            </w:tcBorders>
          </w:tcPr>
          <w:p w14:paraId="4617F9CD" w14:textId="77777777" w:rsidR="00EB676A" w:rsidRPr="00424E59" w:rsidRDefault="00EB676A" w:rsidP="00BC3F8D">
            <w:pPr>
              <w:pStyle w:val="TAL"/>
              <w:rPr>
                <w:rFonts w:cs="Arial"/>
                <w:szCs w:val="18"/>
              </w:rPr>
            </w:pPr>
          </w:p>
        </w:tc>
        <w:tc>
          <w:tcPr>
            <w:tcW w:w="1416" w:type="dxa"/>
            <w:tcBorders>
              <w:top w:val="single" w:sz="4" w:space="0" w:color="auto"/>
              <w:left w:val="single" w:sz="4" w:space="0" w:color="auto"/>
              <w:bottom w:val="single" w:sz="4" w:space="0" w:color="auto"/>
              <w:right w:val="single" w:sz="4" w:space="0" w:color="auto"/>
            </w:tcBorders>
          </w:tcPr>
          <w:p w14:paraId="20D70152" w14:textId="77777777" w:rsidR="00EB676A" w:rsidRPr="00424E59"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35A6414" w14:textId="77777777" w:rsidR="00EB676A" w:rsidRPr="00424E59" w:rsidRDefault="00EB676A" w:rsidP="00BC3F8D">
            <w:pPr>
              <w:pStyle w:val="TAL"/>
              <w:rPr>
                <w:rFonts w:cs="Arial"/>
                <w:szCs w:val="18"/>
              </w:rPr>
            </w:pPr>
          </w:p>
        </w:tc>
      </w:tr>
      <w:tr w:rsidR="00EB676A" w:rsidRPr="00424E59" w14:paraId="7041282F"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372DD004" w14:textId="77777777" w:rsidR="00EB676A" w:rsidRPr="00424E59" w:rsidRDefault="00EB676A" w:rsidP="00BC3F8D">
            <w:pPr>
              <w:pStyle w:val="TAL"/>
            </w:pPr>
            <w:r w:rsidRPr="00424E59">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392096F" w14:textId="77777777" w:rsidR="00EB676A" w:rsidRPr="00424E59" w:rsidRDefault="00EB676A" w:rsidP="00BC3F8D">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4480DB50" w14:textId="77777777" w:rsidR="00EB676A" w:rsidRPr="00424E59" w:rsidRDefault="00EB676A" w:rsidP="00BC3F8D">
            <w:pPr>
              <w:pStyle w:val="TAL"/>
              <w:rPr>
                <w:rFonts w:cs="Arial"/>
                <w:b/>
                <w:bCs/>
                <w:szCs w:val="18"/>
              </w:rPr>
            </w:pPr>
            <w:r w:rsidRPr="00424E59">
              <w:rPr>
                <w:b/>
                <w:bCs/>
              </w:rPr>
              <w:t>MCPTT Info</w:t>
            </w:r>
          </w:p>
        </w:tc>
        <w:tc>
          <w:tcPr>
            <w:tcW w:w="1416" w:type="dxa"/>
            <w:tcBorders>
              <w:top w:val="single" w:sz="4" w:space="0" w:color="auto"/>
              <w:left w:val="single" w:sz="4" w:space="0" w:color="auto"/>
              <w:bottom w:val="single" w:sz="4" w:space="0" w:color="auto"/>
              <w:right w:val="single" w:sz="4" w:space="0" w:color="auto"/>
            </w:tcBorders>
          </w:tcPr>
          <w:p w14:paraId="1E6A6CCC" w14:textId="77777777" w:rsidR="00EB676A" w:rsidRPr="00424E59"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3DC94B0" w14:textId="77777777" w:rsidR="00EB676A" w:rsidRPr="00424E59" w:rsidRDefault="00EB676A" w:rsidP="00BC3F8D">
            <w:pPr>
              <w:pStyle w:val="TAL"/>
              <w:rPr>
                <w:rFonts w:cs="Arial"/>
                <w:szCs w:val="18"/>
              </w:rPr>
            </w:pPr>
          </w:p>
        </w:tc>
      </w:tr>
      <w:tr w:rsidR="00EB676A" w:rsidRPr="00424E59" w14:paraId="4BA87260"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0EAF83D8" w14:textId="77777777" w:rsidR="00EB676A" w:rsidRPr="00424E59" w:rsidRDefault="00EB676A" w:rsidP="00BC3F8D">
            <w:pPr>
              <w:pStyle w:val="TAL"/>
            </w:pPr>
            <w:r w:rsidRPr="00424E59">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E61B72D" w14:textId="77777777" w:rsidR="00EB676A" w:rsidRPr="00424E59" w:rsidRDefault="00EB676A" w:rsidP="00BC3F8D">
            <w:pPr>
              <w:pStyle w:val="TAL"/>
            </w:pPr>
            <w:r w:rsidRPr="00424E59">
              <w:t>MCPTT-Info as described in Table 6.2.22.3.3-5</w:t>
            </w:r>
          </w:p>
        </w:tc>
        <w:tc>
          <w:tcPr>
            <w:tcW w:w="2123" w:type="dxa"/>
            <w:tcBorders>
              <w:top w:val="single" w:sz="4" w:space="0" w:color="auto"/>
              <w:left w:val="single" w:sz="4" w:space="0" w:color="auto"/>
              <w:bottom w:val="single" w:sz="4" w:space="0" w:color="auto"/>
              <w:right w:val="single" w:sz="4" w:space="0" w:color="auto"/>
            </w:tcBorders>
          </w:tcPr>
          <w:p w14:paraId="05BD4505" w14:textId="77777777" w:rsidR="00EB676A" w:rsidRPr="00424E59" w:rsidRDefault="00EB676A" w:rsidP="00BC3F8D">
            <w:pPr>
              <w:pStyle w:val="TAL"/>
              <w:rPr>
                <w:rFonts w:cs="Arial"/>
                <w:szCs w:val="18"/>
              </w:rPr>
            </w:pPr>
          </w:p>
        </w:tc>
        <w:tc>
          <w:tcPr>
            <w:tcW w:w="1416" w:type="dxa"/>
            <w:tcBorders>
              <w:top w:val="single" w:sz="4" w:space="0" w:color="auto"/>
              <w:left w:val="single" w:sz="4" w:space="0" w:color="auto"/>
              <w:bottom w:val="single" w:sz="4" w:space="0" w:color="auto"/>
              <w:right w:val="single" w:sz="4" w:space="0" w:color="auto"/>
            </w:tcBorders>
          </w:tcPr>
          <w:p w14:paraId="490D741B" w14:textId="77777777" w:rsidR="00EB676A" w:rsidRPr="00424E59"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42C1EDB" w14:textId="77777777" w:rsidR="00EB676A" w:rsidRPr="00424E59" w:rsidRDefault="00EB676A" w:rsidP="00BC3F8D">
            <w:pPr>
              <w:pStyle w:val="TAL"/>
              <w:rPr>
                <w:rFonts w:cs="Arial"/>
                <w:szCs w:val="18"/>
              </w:rPr>
            </w:pPr>
          </w:p>
        </w:tc>
      </w:tr>
      <w:tr w:rsidR="00EB676A" w:rsidRPr="00424E59" w14:paraId="53C1C539"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1838BD45"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424E59">
              <w:rPr>
                <w:rFonts w:ascii="Arial" w:hAnsi="Arial"/>
                <w:sz w:val="18"/>
              </w:rPr>
              <w:br/>
            </w:r>
            <w:r w:rsidRPr="00424E59">
              <w:rPr>
                <w:rFonts w:ascii="Arial" w:hAnsi="Arial"/>
                <w:sz w:val="18"/>
              </w:rPr>
              <w:sym w:font="Symbol" w:char="F0DE"/>
            </w:r>
            <w:r w:rsidRPr="00424E59">
              <w:rPr>
                <w:rFonts w:ascii="Arial" w:hAnsi="Arial"/>
                <w:sz w:val="18"/>
              </w:rPr>
              <w:t xml:space="preserve"> In general the originating client should not include any Answer-Mode in the INVITE but this is not checked.</w:t>
            </w:r>
          </w:p>
        </w:tc>
      </w:tr>
    </w:tbl>
    <w:p w14:paraId="4BB80EA6" w14:textId="77777777" w:rsidR="00EB676A" w:rsidRPr="00424E59" w:rsidRDefault="00EB676A" w:rsidP="00EB676A"/>
    <w:p w14:paraId="6F16C234" w14:textId="77777777" w:rsidR="00EB676A" w:rsidRPr="00424E59" w:rsidRDefault="00EB676A" w:rsidP="00EB676A">
      <w:pPr>
        <w:keepNext/>
        <w:keepLines/>
        <w:spacing w:before="60"/>
        <w:jc w:val="center"/>
        <w:rPr>
          <w:rFonts w:ascii="Arial" w:hAnsi="Arial"/>
          <w:b/>
        </w:rPr>
      </w:pPr>
      <w:r w:rsidRPr="00424E59">
        <w:rPr>
          <w:rFonts w:ascii="Arial" w:hAnsi="Arial"/>
          <w:b/>
        </w:rPr>
        <w:t>Table 6.2.22.3.3-4: SDP Message</w:t>
      </w:r>
      <w:r w:rsidRPr="00424E59">
        <w:rPr>
          <w:rFonts w:ascii="Arial" w:hAnsi="Arial"/>
          <w:b/>
          <w:lang w:eastAsia="ko-KR"/>
        </w:rPr>
        <w:t xml:space="preserve"> in SIP REFER </w:t>
      </w:r>
      <w:r w:rsidRPr="00424E59">
        <w:rPr>
          <w:rFonts w:ascii="Arial" w:hAnsi="Arial"/>
          <w:b/>
        </w:rPr>
        <w:t>(Table 6.2.22.3.3-3)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676A" w:rsidRPr="00424E59" w14:paraId="4BDB5B43" w14:textId="77777777" w:rsidTr="00BC3F8D">
        <w:tc>
          <w:tcPr>
            <w:tcW w:w="9630" w:type="dxa"/>
            <w:tcBorders>
              <w:top w:val="single" w:sz="4" w:space="0" w:color="auto"/>
              <w:left w:val="single" w:sz="4" w:space="0" w:color="auto"/>
              <w:bottom w:val="single" w:sz="4" w:space="0" w:color="auto"/>
              <w:right w:val="single" w:sz="4" w:space="0" w:color="auto"/>
            </w:tcBorders>
            <w:hideMark/>
          </w:tcPr>
          <w:p w14:paraId="5725452B" w14:textId="77777777" w:rsidR="00EB676A" w:rsidRPr="00424E59" w:rsidRDefault="00EB676A" w:rsidP="00BC3F8D">
            <w:pPr>
              <w:keepNext/>
              <w:keepLines/>
              <w:spacing w:after="0"/>
              <w:rPr>
                <w:rFonts w:ascii="Arial" w:hAnsi="Arial" w:cs="Arial"/>
                <w:sz w:val="18"/>
                <w:szCs w:val="18"/>
              </w:rPr>
            </w:pPr>
            <w:r w:rsidRPr="00424E59">
              <w:rPr>
                <w:rFonts w:ascii="Arial" w:hAnsi="Arial" w:cs="Arial"/>
                <w:sz w:val="18"/>
                <w:szCs w:val="18"/>
              </w:rPr>
              <w:t>Derivation Path: TS 36.579-1 [2], table 5.5.3.1.1-1 condition SDP_OFFER, PRE_ESTABLISHED_SESSION, WITHOUT_FLOORCONTROL, WITHOUT_SECURITY</w:t>
            </w:r>
          </w:p>
        </w:tc>
      </w:tr>
    </w:tbl>
    <w:p w14:paraId="3948EE9C" w14:textId="77777777" w:rsidR="00EB676A" w:rsidRPr="00424E59" w:rsidRDefault="00EB676A" w:rsidP="00EB676A"/>
    <w:p w14:paraId="3DF6A546"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6.2.22.3.3-5: </w:t>
      </w:r>
      <w:r w:rsidRPr="00424E59">
        <w:rPr>
          <w:rFonts w:ascii="Arial" w:hAnsi="Arial"/>
          <w:b/>
          <w:lang w:eastAsia="ko-KR"/>
        </w:rPr>
        <w:t>MCPTT-Info in SIP REFER</w:t>
      </w:r>
      <w:r w:rsidRPr="00424E59">
        <w:rPr>
          <w:rFonts w:ascii="Arial" w:hAnsi="Arial"/>
          <w:b/>
        </w:rPr>
        <w:t xml:space="preserve"> (Table 6.2.22.3.3-3)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4050CF2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A2F36A9"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5.5.3.2.1-1, condition INVITE_REFER, FIRST-TO-ANSWER</w:t>
            </w:r>
          </w:p>
        </w:tc>
      </w:tr>
    </w:tbl>
    <w:p w14:paraId="772707BE" w14:textId="77777777" w:rsidR="00EB676A" w:rsidRPr="00424E59" w:rsidRDefault="00EB676A" w:rsidP="00EB676A"/>
    <w:p w14:paraId="2F60ED4D" w14:textId="77777777" w:rsidR="00EB676A" w:rsidRPr="00424E59" w:rsidRDefault="00EB676A" w:rsidP="00EB676A">
      <w:pPr>
        <w:pStyle w:val="TH"/>
      </w:pPr>
      <w:r w:rsidRPr="00424E59">
        <w:t>Table 6.2.22.3.3-5A: SIP 200 (OK) from the SS (step 3, Table 6.2.22.3.2-1;</w:t>
      </w:r>
      <w:r w:rsidRPr="00424E59">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223DFDBE"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347C5E64" w14:textId="77777777" w:rsidR="00EB676A" w:rsidRPr="00424E59" w:rsidRDefault="00EB676A" w:rsidP="00BC3F8D">
            <w:pPr>
              <w:pStyle w:val="TAL"/>
            </w:pPr>
            <w:r w:rsidRPr="00424E59">
              <w:t>Derivation Path: TS 36.579-1 [2], Table 5.5.2.17.1.2-1 condition REFER-RSP</w:t>
            </w:r>
          </w:p>
        </w:tc>
      </w:tr>
      <w:tr w:rsidR="00EB676A" w:rsidRPr="00424E59" w14:paraId="4340D3FC"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F3C2C94" w14:textId="77777777" w:rsidR="00EB676A" w:rsidRPr="00424E59" w:rsidRDefault="00EB676A" w:rsidP="00BC3F8D">
            <w:pPr>
              <w:pStyle w:val="TAH"/>
            </w:pPr>
            <w:r w:rsidRPr="00424E5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6F958" w14:textId="77777777" w:rsidR="00EB676A" w:rsidRPr="00424E59" w:rsidRDefault="00EB676A" w:rsidP="00BC3F8D">
            <w:pPr>
              <w:pStyle w:val="TAH"/>
            </w:pPr>
            <w:r w:rsidRPr="00424E59">
              <w:t>Value/remark</w:t>
            </w:r>
          </w:p>
        </w:tc>
        <w:tc>
          <w:tcPr>
            <w:tcW w:w="2126" w:type="dxa"/>
            <w:tcBorders>
              <w:top w:val="single" w:sz="4" w:space="0" w:color="auto"/>
              <w:left w:val="single" w:sz="4" w:space="0" w:color="auto"/>
              <w:bottom w:val="single" w:sz="4" w:space="0" w:color="auto"/>
              <w:right w:val="single" w:sz="4" w:space="0" w:color="auto"/>
            </w:tcBorders>
            <w:hideMark/>
          </w:tcPr>
          <w:p w14:paraId="0F1854B4" w14:textId="77777777" w:rsidR="00EB676A" w:rsidRPr="00424E59" w:rsidRDefault="00EB676A" w:rsidP="00BC3F8D">
            <w:pPr>
              <w:pStyle w:val="TAH"/>
            </w:pPr>
            <w:r w:rsidRPr="00424E59">
              <w:t>Comment</w:t>
            </w:r>
          </w:p>
        </w:tc>
        <w:tc>
          <w:tcPr>
            <w:tcW w:w="1418" w:type="dxa"/>
            <w:tcBorders>
              <w:top w:val="single" w:sz="4" w:space="0" w:color="auto"/>
              <w:left w:val="single" w:sz="4" w:space="0" w:color="auto"/>
              <w:bottom w:val="single" w:sz="4" w:space="0" w:color="auto"/>
              <w:right w:val="single" w:sz="4" w:space="0" w:color="auto"/>
            </w:tcBorders>
            <w:hideMark/>
          </w:tcPr>
          <w:p w14:paraId="3376258E" w14:textId="77777777" w:rsidR="00EB676A" w:rsidRPr="00424E59" w:rsidRDefault="00EB676A" w:rsidP="00BC3F8D">
            <w:pPr>
              <w:pStyle w:val="TAH"/>
            </w:pPr>
            <w:r w:rsidRPr="00424E59">
              <w:t>Reference</w:t>
            </w:r>
          </w:p>
        </w:tc>
        <w:tc>
          <w:tcPr>
            <w:tcW w:w="1134" w:type="dxa"/>
            <w:tcBorders>
              <w:top w:val="single" w:sz="4" w:space="0" w:color="auto"/>
              <w:left w:val="single" w:sz="4" w:space="0" w:color="auto"/>
              <w:bottom w:val="single" w:sz="4" w:space="0" w:color="auto"/>
              <w:right w:val="single" w:sz="4" w:space="0" w:color="auto"/>
            </w:tcBorders>
            <w:hideMark/>
          </w:tcPr>
          <w:p w14:paraId="568B90DA" w14:textId="77777777" w:rsidR="00EB676A" w:rsidRPr="00424E59" w:rsidRDefault="00EB676A" w:rsidP="00BC3F8D">
            <w:pPr>
              <w:pStyle w:val="TAH"/>
            </w:pPr>
            <w:r w:rsidRPr="00424E59">
              <w:t>Condition</w:t>
            </w:r>
          </w:p>
        </w:tc>
      </w:tr>
      <w:tr w:rsidR="00EB676A" w:rsidRPr="00424E59" w14:paraId="08C9A3F7"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29114DC1" w14:textId="77777777" w:rsidR="00EB676A" w:rsidRPr="00424E59" w:rsidRDefault="00EB676A" w:rsidP="00BC3F8D">
            <w:pPr>
              <w:pStyle w:val="TAL"/>
              <w:rPr>
                <w:rFonts w:eastAsia="Calibri" w:cs="Arial"/>
                <w:b/>
                <w:szCs w:val="18"/>
              </w:rPr>
            </w:pPr>
            <w:r w:rsidRPr="00424E59">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17E0AB79" w14:textId="77777777" w:rsidR="00EB676A" w:rsidRPr="00424E59" w:rsidRDefault="00EB676A" w:rsidP="00BC3F8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11F09F0"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ECD12E1"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C5A21A5" w14:textId="77777777" w:rsidR="00EB676A" w:rsidRPr="00424E59" w:rsidRDefault="00EB676A" w:rsidP="00BC3F8D">
            <w:pPr>
              <w:pStyle w:val="TAL"/>
            </w:pPr>
          </w:p>
        </w:tc>
      </w:tr>
      <w:tr w:rsidR="00EB676A" w:rsidRPr="00424E59" w14:paraId="79CFB32F"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AA3F939" w14:textId="77777777" w:rsidR="00EB676A" w:rsidRPr="00424E59" w:rsidRDefault="00EB676A" w:rsidP="00BC3F8D">
            <w:pPr>
              <w:pStyle w:val="TAL"/>
              <w:rPr>
                <w:rFonts w:cs="Arial"/>
                <w:szCs w:val="18"/>
              </w:rPr>
            </w:pPr>
            <w:r w:rsidRPr="00424E59">
              <w:rPr>
                <w:rFonts w:cs="Arial"/>
                <w:szCs w:val="18"/>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3F9CC5EA" w14:textId="77777777" w:rsidR="00EB676A" w:rsidRPr="00424E59" w:rsidRDefault="00EB676A" w:rsidP="00BC3F8D">
            <w:pPr>
              <w:pStyle w:val="TAL"/>
              <w:rPr>
                <w:szCs w:val="18"/>
              </w:rPr>
            </w:pPr>
            <w:r w:rsidRPr="00424E59">
              <w:rPr>
                <w:szCs w:val="18"/>
              </w:rPr>
              <w:t>"application/sdp"</w:t>
            </w:r>
          </w:p>
        </w:tc>
        <w:tc>
          <w:tcPr>
            <w:tcW w:w="2126" w:type="dxa"/>
            <w:tcBorders>
              <w:top w:val="single" w:sz="4" w:space="0" w:color="auto"/>
              <w:left w:val="single" w:sz="4" w:space="0" w:color="auto"/>
              <w:bottom w:val="single" w:sz="4" w:space="0" w:color="auto"/>
              <w:right w:val="single" w:sz="4" w:space="0" w:color="auto"/>
            </w:tcBorders>
          </w:tcPr>
          <w:p w14:paraId="7C618369"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3FB5871"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C7CC64A" w14:textId="77777777" w:rsidR="00EB676A" w:rsidRPr="00424E59" w:rsidRDefault="00EB676A" w:rsidP="00BC3F8D">
            <w:pPr>
              <w:pStyle w:val="TAL"/>
            </w:pPr>
          </w:p>
        </w:tc>
      </w:tr>
      <w:tr w:rsidR="00EB676A" w:rsidRPr="00424E59" w14:paraId="48BBD5F1"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01A1C05" w14:textId="77777777" w:rsidR="00EB676A" w:rsidRPr="00424E59" w:rsidRDefault="00EB676A" w:rsidP="00BC3F8D">
            <w:pPr>
              <w:pStyle w:val="TAL"/>
              <w:rPr>
                <w:rFonts w:cs="Arial"/>
                <w:b/>
                <w:bCs/>
                <w:szCs w:val="18"/>
              </w:rPr>
            </w:pPr>
            <w:r w:rsidRPr="00424E59">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4B1AEB9" w14:textId="77777777" w:rsidR="00EB676A" w:rsidRPr="00424E59" w:rsidRDefault="00EB676A" w:rsidP="00BC3F8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F88F746"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483333D"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85179D5" w14:textId="77777777" w:rsidR="00EB676A" w:rsidRPr="00424E59" w:rsidRDefault="00EB676A" w:rsidP="00BC3F8D">
            <w:pPr>
              <w:pStyle w:val="TAL"/>
            </w:pPr>
          </w:p>
        </w:tc>
      </w:tr>
      <w:tr w:rsidR="00EB676A" w:rsidRPr="00424E59" w14:paraId="6D1844A4"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690B582A" w14:textId="77777777" w:rsidR="00EB676A" w:rsidRPr="00424E59" w:rsidRDefault="00EB676A" w:rsidP="00BC3F8D">
            <w:pPr>
              <w:pStyle w:val="TAL"/>
              <w:rPr>
                <w:rFonts w:cs="Arial"/>
                <w:szCs w:val="18"/>
              </w:rPr>
            </w:pPr>
            <w:r w:rsidRPr="00424E59">
              <w:rPr>
                <w:rFonts w:cs="Arial"/>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73422663" w14:textId="77777777" w:rsidR="00EB676A" w:rsidRPr="00424E59" w:rsidRDefault="00EB676A" w:rsidP="00BC3F8D">
            <w:pPr>
              <w:pStyle w:val="TAL"/>
              <w:rPr>
                <w:szCs w:val="18"/>
              </w:rPr>
            </w:pPr>
            <w:r w:rsidRPr="00424E59">
              <w:rPr>
                <w:szCs w:val="18"/>
              </w:rPr>
              <w:t>SDP message as described in Table 6.2.22.3.3-5B</w:t>
            </w:r>
          </w:p>
        </w:tc>
        <w:tc>
          <w:tcPr>
            <w:tcW w:w="2126" w:type="dxa"/>
            <w:tcBorders>
              <w:top w:val="single" w:sz="4" w:space="0" w:color="auto"/>
              <w:left w:val="single" w:sz="4" w:space="0" w:color="auto"/>
              <w:bottom w:val="single" w:sz="4" w:space="0" w:color="auto"/>
              <w:right w:val="single" w:sz="4" w:space="0" w:color="auto"/>
            </w:tcBorders>
          </w:tcPr>
          <w:p w14:paraId="4BC789B8"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0FB2518"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DCAEDF8" w14:textId="77777777" w:rsidR="00EB676A" w:rsidRPr="00424E59" w:rsidRDefault="00EB676A" w:rsidP="00BC3F8D">
            <w:pPr>
              <w:pStyle w:val="TAL"/>
            </w:pPr>
          </w:p>
        </w:tc>
      </w:tr>
    </w:tbl>
    <w:p w14:paraId="570E4A07" w14:textId="77777777" w:rsidR="00EB676A" w:rsidRPr="00424E59" w:rsidRDefault="00EB676A" w:rsidP="00EB676A"/>
    <w:p w14:paraId="5A3AD186" w14:textId="77777777" w:rsidR="00EB676A" w:rsidRPr="00424E59" w:rsidRDefault="00EB676A" w:rsidP="00EB676A">
      <w:pPr>
        <w:pStyle w:val="TH"/>
        <w:rPr>
          <w:bCs/>
        </w:rPr>
      </w:pPr>
      <w:r w:rsidRPr="00424E59">
        <w:rPr>
          <w:bCs/>
        </w:rPr>
        <w:t xml:space="preserve">Table 6.2.22.3.3-5B: </w:t>
      </w:r>
      <w:r w:rsidRPr="00424E59">
        <w:rPr>
          <w:bCs/>
          <w:lang w:eastAsia="ko-KR"/>
        </w:rPr>
        <w:t>SDP in SIP 200 (OK)</w:t>
      </w:r>
      <w:r w:rsidRPr="00424E59">
        <w:rPr>
          <w:bCs/>
        </w:rPr>
        <w:t xml:space="preserve"> (Table 6.2.22.3.3-5A)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C98B27C"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1D84D980" w14:textId="77777777" w:rsidR="00EB676A" w:rsidRPr="00424E59" w:rsidRDefault="00EB676A" w:rsidP="00BC3F8D">
            <w:pPr>
              <w:pStyle w:val="TAL"/>
            </w:pPr>
            <w:r w:rsidRPr="00424E59">
              <w:t>Derivation Path: TS 36.579-1 [2], Table 5.5.3.1.2-1 condition SDP_ANSWER, PRE_ESTABLISHED_SESSION, WITHOUT_FLOORCONTROL</w:t>
            </w:r>
          </w:p>
        </w:tc>
      </w:tr>
    </w:tbl>
    <w:p w14:paraId="5903EE40" w14:textId="77777777" w:rsidR="00EB676A" w:rsidRPr="00424E59" w:rsidRDefault="00EB676A" w:rsidP="00EB676A"/>
    <w:p w14:paraId="06D7F7BA"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6.2.22.3.3-6: </w:t>
      </w:r>
      <w:r w:rsidRPr="00424E59">
        <w:rPr>
          <w:rFonts w:ascii="Arial" w:hAnsi="Arial"/>
          <w:b/>
          <w:lang w:eastAsia="ko-KR"/>
        </w:rPr>
        <w:t>SIP INVITE</w:t>
      </w:r>
      <w:r w:rsidRPr="00424E59">
        <w:rPr>
          <w:rFonts w:ascii="Arial" w:hAnsi="Arial"/>
          <w:b/>
        </w:rPr>
        <w:t xml:space="preserve"> from the SS (Step 7, Table 6.2.22.3.2-1)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2150"/>
        <w:gridCol w:w="2150"/>
        <w:gridCol w:w="1434"/>
        <w:gridCol w:w="1147"/>
      </w:tblGrid>
      <w:tr w:rsidR="00EB676A" w:rsidRPr="00424E59" w14:paraId="192DCCAA"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6475252"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 condition re_INVITE, MO_CALL</w:t>
            </w:r>
          </w:p>
        </w:tc>
      </w:tr>
      <w:tr w:rsidR="00EB676A" w:rsidRPr="00424E59" w14:paraId="275FA8E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D11441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6CFD6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41CE8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19CEBC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C0E304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2DEB5EC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BDE8E57"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440767D6"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275A7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C6DD1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1C0B53" w14:textId="77777777" w:rsidR="00EB676A" w:rsidRPr="00424E59" w:rsidRDefault="00EB676A" w:rsidP="00BC3F8D">
            <w:pPr>
              <w:keepNext/>
              <w:keepLines/>
              <w:spacing w:after="0"/>
              <w:rPr>
                <w:rFonts w:ascii="Arial" w:hAnsi="Arial"/>
                <w:sz w:val="18"/>
              </w:rPr>
            </w:pPr>
          </w:p>
        </w:tc>
      </w:tr>
      <w:tr w:rsidR="00EB676A" w:rsidRPr="00424E59" w14:paraId="20747BD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9A0847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5E06803A" w14:textId="77777777" w:rsidR="00EB676A" w:rsidRPr="00424E59" w:rsidRDefault="00EB676A" w:rsidP="00BC3F8D">
            <w:pPr>
              <w:keepNext/>
              <w:keepLines/>
              <w:spacing w:after="0"/>
              <w:rPr>
                <w:rFonts w:ascii="Arial" w:hAnsi="Arial"/>
                <w:sz w:val="18"/>
              </w:rPr>
            </w:pPr>
            <w:r w:rsidRPr="00424E59">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3A721759"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F688D9"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ECCCAB" w14:textId="77777777" w:rsidR="00EB676A" w:rsidRPr="00424E59" w:rsidRDefault="00EB676A" w:rsidP="00BC3F8D">
            <w:pPr>
              <w:keepNext/>
              <w:keepLines/>
              <w:spacing w:after="0"/>
              <w:rPr>
                <w:rFonts w:ascii="Arial" w:hAnsi="Arial"/>
                <w:sz w:val="18"/>
              </w:rPr>
            </w:pPr>
          </w:p>
        </w:tc>
      </w:tr>
      <w:tr w:rsidR="00EB676A" w:rsidRPr="00424E59" w14:paraId="3691975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FBE9D2D"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EA08D2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5502A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531AC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363B66" w14:textId="77777777" w:rsidR="00EB676A" w:rsidRPr="00424E59" w:rsidRDefault="00EB676A" w:rsidP="00BC3F8D">
            <w:pPr>
              <w:keepNext/>
              <w:keepLines/>
              <w:spacing w:after="0"/>
              <w:rPr>
                <w:rFonts w:ascii="Arial" w:hAnsi="Arial"/>
                <w:sz w:val="18"/>
              </w:rPr>
            </w:pPr>
          </w:p>
        </w:tc>
      </w:tr>
      <w:tr w:rsidR="00EB676A" w:rsidRPr="00424E59" w14:paraId="15BE8CC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A68A66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6BC55CB1"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6.2.22.3.3-6A</w:t>
            </w:r>
          </w:p>
        </w:tc>
        <w:tc>
          <w:tcPr>
            <w:tcW w:w="2126" w:type="dxa"/>
            <w:tcBorders>
              <w:top w:val="single" w:sz="4" w:space="0" w:color="auto"/>
              <w:left w:val="single" w:sz="4" w:space="0" w:color="auto"/>
              <w:bottom w:val="single" w:sz="4" w:space="0" w:color="auto"/>
              <w:right w:val="single" w:sz="4" w:space="0" w:color="auto"/>
            </w:tcBorders>
          </w:tcPr>
          <w:p w14:paraId="0D81DBE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DCF7A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16260D" w14:textId="77777777" w:rsidR="00EB676A" w:rsidRPr="00424E59" w:rsidRDefault="00EB676A" w:rsidP="00BC3F8D">
            <w:pPr>
              <w:keepNext/>
              <w:keepLines/>
              <w:spacing w:after="0"/>
              <w:rPr>
                <w:rFonts w:ascii="Arial" w:hAnsi="Arial"/>
                <w:sz w:val="18"/>
              </w:rPr>
            </w:pPr>
          </w:p>
        </w:tc>
      </w:tr>
    </w:tbl>
    <w:p w14:paraId="4A2B6FC8" w14:textId="77777777" w:rsidR="00EB676A" w:rsidRPr="00424E59" w:rsidRDefault="00EB676A" w:rsidP="00EB676A"/>
    <w:p w14:paraId="7F6C1C0D" w14:textId="77777777" w:rsidR="00EB676A" w:rsidRPr="00424E59" w:rsidRDefault="00EB676A" w:rsidP="00EB676A">
      <w:pPr>
        <w:keepNext/>
        <w:keepLines/>
        <w:spacing w:before="60"/>
        <w:jc w:val="center"/>
        <w:rPr>
          <w:rFonts w:ascii="Arial" w:hAnsi="Arial"/>
        </w:rPr>
      </w:pPr>
      <w:r w:rsidRPr="00424E59">
        <w:rPr>
          <w:rFonts w:ascii="Arial" w:hAnsi="Arial"/>
          <w:b/>
        </w:rPr>
        <w:t xml:space="preserve">Table 6.2.22.3.3-6A: </w:t>
      </w:r>
      <w:r w:rsidRPr="00424E59">
        <w:rPr>
          <w:rFonts w:ascii="Arial" w:hAnsi="Arial"/>
          <w:b/>
          <w:lang w:eastAsia="ko-KR"/>
        </w:rPr>
        <w:t>SDP Message</w:t>
      </w:r>
      <w:r w:rsidRPr="00424E59">
        <w:rPr>
          <w:rFonts w:ascii="Arial" w:hAnsi="Arial"/>
          <w:b/>
        </w:rPr>
        <w:t xml:space="preserve"> in SIP INVITE (Table 6.2.22.3.3-6)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6785A25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17D1B1A"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5.5.3.1.2-1, condition SDP_ANSWER, PRE_ESTABLISHED_SESSION, WITH_SECURITY, WITHOUT_FLOORCONTROL</w:t>
            </w:r>
          </w:p>
        </w:tc>
      </w:tr>
      <w:tr w:rsidR="00EB676A" w:rsidRPr="00424E59" w14:paraId="0585A9A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CB2B59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EDE3C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476B4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9EA9E6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8CB2CE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022F95B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3CB27F0"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description[2]</w:t>
            </w:r>
          </w:p>
        </w:tc>
        <w:tc>
          <w:tcPr>
            <w:tcW w:w="2126" w:type="dxa"/>
            <w:tcBorders>
              <w:top w:val="single" w:sz="4" w:space="0" w:color="auto"/>
              <w:left w:val="single" w:sz="4" w:space="0" w:color="auto"/>
              <w:bottom w:val="single" w:sz="4" w:space="0" w:color="auto"/>
              <w:right w:val="single" w:sz="4" w:space="0" w:color="auto"/>
            </w:tcBorders>
          </w:tcPr>
          <w:p w14:paraId="53C81713" w14:textId="77777777" w:rsidR="00EB676A" w:rsidRPr="00424E59" w:rsidRDefault="00EB676A" w:rsidP="00BC3F8D">
            <w:pPr>
              <w:keepNext/>
              <w:keepLines/>
              <w:spacing w:after="0"/>
              <w:rPr>
                <w:rFonts w:ascii="Arial" w:hAnsi="Arial"/>
                <w:b/>
                <w:bCs/>
                <w:sz w:val="18"/>
              </w:rPr>
            </w:pPr>
          </w:p>
        </w:tc>
        <w:tc>
          <w:tcPr>
            <w:tcW w:w="2126" w:type="dxa"/>
            <w:tcBorders>
              <w:top w:val="single" w:sz="4" w:space="0" w:color="auto"/>
              <w:left w:val="single" w:sz="4" w:space="0" w:color="auto"/>
              <w:bottom w:val="single" w:sz="4" w:space="0" w:color="auto"/>
              <w:right w:val="single" w:sz="4" w:space="0" w:color="auto"/>
            </w:tcBorders>
            <w:hideMark/>
          </w:tcPr>
          <w:p w14:paraId="3E2A1B87"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06EEBE6"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5CB8EF" w14:textId="77777777" w:rsidR="00EB676A" w:rsidRPr="00424E59" w:rsidRDefault="00EB676A" w:rsidP="00BC3F8D">
            <w:pPr>
              <w:keepNext/>
              <w:keepLines/>
              <w:spacing w:after="0"/>
              <w:rPr>
                <w:rFonts w:ascii="Arial" w:hAnsi="Arial"/>
                <w:sz w:val="18"/>
              </w:rPr>
            </w:pPr>
          </w:p>
        </w:tc>
      </w:tr>
      <w:tr w:rsidR="00EB676A" w:rsidRPr="00424E59" w14:paraId="2C98341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68EA49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94CB694"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F05436C" w14:textId="77777777" w:rsidR="00EB676A" w:rsidRPr="00424E59" w:rsidRDefault="00EB676A" w:rsidP="00BC3F8D">
            <w:pPr>
              <w:keepNext/>
              <w:keepLines/>
              <w:spacing w:after="0"/>
              <w:rPr>
                <w:rFonts w:ascii="Arial" w:hAnsi="Arial"/>
                <w:sz w:val="18"/>
              </w:rPr>
            </w:pPr>
            <w:r w:rsidRPr="00424E59">
              <w:rPr>
                <w:rFonts w:ascii="Arial" w:hAnsi="Arial"/>
                <w:sz w:val="18"/>
              </w:rPr>
              <w:t>a= line</w:t>
            </w:r>
          </w:p>
          <w:p w14:paraId="37F88982" w14:textId="77777777" w:rsidR="00EB676A" w:rsidRPr="00424E59" w:rsidRDefault="00EB676A" w:rsidP="00BC3F8D">
            <w:pPr>
              <w:keepNext/>
              <w:keepLines/>
              <w:spacing w:after="0"/>
              <w:rPr>
                <w:rFonts w:ascii="Arial" w:hAnsi="Arial"/>
                <w:sz w:val="18"/>
              </w:rPr>
            </w:pPr>
            <w:r w:rsidRPr="00424E59">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tcPr>
          <w:p w14:paraId="54C0230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0DC054" w14:textId="77777777" w:rsidR="00EB676A" w:rsidRPr="00424E59" w:rsidRDefault="00EB676A" w:rsidP="00BC3F8D">
            <w:pPr>
              <w:keepNext/>
              <w:keepLines/>
              <w:spacing w:after="0"/>
              <w:rPr>
                <w:rFonts w:ascii="Arial" w:hAnsi="Arial"/>
                <w:sz w:val="18"/>
              </w:rPr>
            </w:pPr>
          </w:p>
        </w:tc>
      </w:tr>
      <w:tr w:rsidR="00EB676A" w:rsidRPr="00424E59" w14:paraId="5B4E38D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6139E4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19AB61DC"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D5EF8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527671"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969E94" w14:textId="77777777" w:rsidR="00EB676A" w:rsidRPr="00424E59" w:rsidRDefault="00EB676A" w:rsidP="00BC3F8D">
            <w:pPr>
              <w:keepNext/>
              <w:keepLines/>
              <w:spacing w:after="0"/>
              <w:rPr>
                <w:rFonts w:ascii="Arial" w:hAnsi="Arial"/>
                <w:sz w:val="18"/>
              </w:rPr>
            </w:pPr>
          </w:p>
        </w:tc>
      </w:tr>
      <w:tr w:rsidR="00EB676A" w:rsidRPr="00424E59" w14:paraId="4C031F8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2E8000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7955D78B" w14:textId="77777777" w:rsidR="00EB676A" w:rsidRPr="00424E59" w:rsidRDefault="00EB676A" w:rsidP="00BC3F8D">
            <w:pPr>
              <w:keepNext/>
              <w:keepLines/>
              <w:spacing w:after="0"/>
              <w:rPr>
                <w:rFonts w:ascii="Arial" w:hAnsi="Arial"/>
                <w:sz w:val="18"/>
              </w:rPr>
            </w:pPr>
            <w:r w:rsidRPr="00424E59">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6D3AE8E1"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04E379"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974371" w14:textId="77777777" w:rsidR="00EB676A" w:rsidRPr="00424E59" w:rsidRDefault="00EB676A" w:rsidP="00BC3F8D">
            <w:pPr>
              <w:keepNext/>
              <w:keepLines/>
              <w:spacing w:after="0"/>
              <w:rPr>
                <w:rFonts w:ascii="Arial" w:hAnsi="Arial"/>
                <w:sz w:val="18"/>
              </w:rPr>
            </w:pPr>
          </w:p>
        </w:tc>
      </w:tr>
      <w:tr w:rsidR="00EB676A" w:rsidRPr="00424E59" w14:paraId="0BBAC67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EDCE02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14:paraId="6A8FD96F" w14:textId="77777777" w:rsidR="00EB676A" w:rsidRPr="00424E59" w:rsidRDefault="00EB676A" w:rsidP="00BC3F8D">
            <w:pPr>
              <w:keepNext/>
              <w:keepLines/>
              <w:spacing w:after="0"/>
              <w:rPr>
                <w:rFonts w:ascii="Arial" w:hAnsi="Arial"/>
                <w:sz w:val="18"/>
              </w:rPr>
            </w:pPr>
            <w:r w:rsidRPr="00424E59">
              <w:rPr>
                <w:rFonts w:ascii="Arial" w:hAnsi="Arial"/>
                <w:sz w:val="18"/>
              </w:rPr>
              <w:t>same parameters as sent to the UE in the SDP answer during establishment of the pre-established session</w:t>
            </w:r>
          </w:p>
          <w:p w14:paraId="2B956A0A" w14:textId="77777777" w:rsidR="00EB676A" w:rsidRPr="00424E59" w:rsidRDefault="00EB676A" w:rsidP="00BC3F8D">
            <w:pPr>
              <w:keepNext/>
              <w:keepLines/>
              <w:spacing w:after="0"/>
              <w:rPr>
                <w:rFonts w:ascii="Arial" w:hAnsi="Arial"/>
                <w:sz w:val="18"/>
              </w:rPr>
            </w:pPr>
            <w:r w:rsidRPr="00424E59">
              <w:rPr>
                <w:rFonts w:ascii="Arial" w:hAnsi="Arial"/>
                <w:sz w:val="18"/>
              </w:rPr>
              <w:t>(step 10 of table 5.3.3.3-1 in TS 36.579-1 [2])</w:t>
            </w:r>
          </w:p>
        </w:tc>
        <w:tc>
          <w:tcPr>
            <w:tcW w:w="2126" w:type="dxa"/>
            <w:tcBorders>
              <w:top w:val="single" w:sz="4" w:space="0" w:color="auto"/>
              <w:left w:val="single" w:sz="4" w:space="0" w:color="auto"/>
              <w:bottom w:val="single" w:sz="4" w:space="0" w:color="auto"/>
              <w:right w:val="single" w:sz="4" w:space="0" w:color="auto"/>
            </w:tcBorders>
          </w:tcPr>
          <w:p w14:paraId="1E11DEFF"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A49C8D"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6A4BC" w14:textId="77777777" w:rsidR="00EB676A" w:rsidRPr="00424E59" w:rsidRDefault="00EB676A" w:rsidP="00BC3F8D">
            <w:pPr>
              <w:keepNext/>
              <w:keepLines/>
              <w:spacing w:after="0"/>
              <w:rPr>
                <w:rFonts w:ascii="Arial" w:hAnsi="Arial"/>
                <w:sz w:val="18"/>
              </w:rPr>
            </w:pPr>
          </w:p>
        </w:tc>
      </w:tr>
    </w:tbl>
    <w:p w14:paraId="175DB5E7" w14:textId="77777777" w:rsidR="00EB676A" w:rsidRPr="00424E59" w:rsidRDefault="00EB676A" w:rsidP="00EB676A"/>
    <w:p w14:paraId="01182880"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6.2.22.3.3-7: </w:t>
      </w:r>
      <w:r w:rsidRPr="00424E59">
        <w:rPr>
          <w:rFonts w:ascii="Arial" w:hAnsi="Arial"/>
          <w:b/>
          <w:lang w:eastAsia="ko-KR"/>
        </w:rPr>
        <w:t>SIP 200 (OK)</w:t>
      </w:r>
      <w:r w:rsidRPr="00424E59">
        <w:rPr>
          <w:rFonts w:ascii="Arial" w:hAnsi="Arial"/>
          <w:b/>
        </w:rPr>
        <w:t xml:space="preserve"> from the UE (Step 9, Table 6.2.22.3.2-1)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CCE94EC"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D67837"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 condition INVITE-RSP</w:t>
            </w:r>
          </w:p>
        </w:tc>
      </w:tr>
      <w:tr w:rsidR="00EB676A" w:rsidRPr="00424E59" w14:paraId="0D7EE62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C33F6E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93603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DE3010"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6E69DB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83E6A3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13BB8A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84F418D"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hideMark/>
          </w:tcPr>
          <w:p w14:paraId="73929596" w14:textId="77777777" w:rsidR="00EB676A" w:rsidRPr="00424E59" w:rsidRDefault="00EB676A" w:rsidP="00BC3F8D">
            <w:pPr>
              <w:keepNext/>
              <w:keepLines/>
              <w:spacing w:after="0"/>
              <w:rPr>
                <w:rFonts w:ascii="Arial" w:hAnsi="Arial"/>
                <w:sz w:val="18"/>
              </w:rPr>
            </w:pPr>
            <w:r w:rsidRPr="00424E59">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98193C0"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0E1B1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333D18" w14:textId="77777777" w:rsidR="00EB676A" w:rsidRPr="00424E59" w:rsidRDefault="00EB676A" w:rsidP="00BC3F8D">
            <w:pPr>
              <w:keepNext/>
              <w:keepLines/>
              <w:spacing w:after="0"/>
              <w:rPr>
                <w:rFonts w:ascii="Arial" w:hAnsi="Arial"/>
                <w:sz w:val="18"/>
              </w:rPr>
            </w:pPr>
          </w:p>
        </w:tc>
      </w:tr>
      <w:tr w:rsidR="00EB676A" w:rsidRPr="00424E59" w14:paraId="2E594625" w14:textId="77777777" w:rsidTr="00BC3F8D">
        <w:trPr>
          <w:trHeight w:val="71"/>
          <w:jc w:val="center"/>
        </w:trPr>
        <w:tc>
          <w:tcPr>
            <w:tcW w:w="2835" w:type="dxa"/>
            <w:tcBorders>
              <w:top w:val="single" w:sz="4" w:space="0" w:color="auto"/>
              <w:left w:val="single" w:sz="4" w:space="0" w:color="auto"/>
              <w:bottom w:val="single" w:sz="4" w:space="0" w:color="auto"/>
              <w:right w:val="single" w:sz="4" w:space="0" w:color="auto"/>
            </w:tcBorders>
            <w:hideMark/>
          </w:tcPr>
          <w:p w14:paraId="1CBC2C1C"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9F4F414" w14:textId="77777777" w:rsidR="00EB676A" w:rsidRPr="00424E59" w:rsidRDefault="00EB676A" w:rsidP="00BC3F8D">
            <w:pPr>
              <w:keepNext/>
              <w:keepLines/>
              <w:spacing w:after="0"/>
              <w:rPr>
                <w:rFonts w:ascii="Arial" w:hAnsi="Arial"/>
                <w:sz w:val="18"/>
              </w:rPr>
            </w:pPr>
            <w:r w:rsidRPr="00424E59">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5448F2A"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35074F"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6665B8" w14:textId="77777777" w:rsidR="00EB676A" w:rsidRPr="00424E59" w:rsidRDefault="00EB676A" w:rsidP="00BC3F8D">
            <w:pPr>
              <w:keepNext/>
              <w:keepLines/>
              <w:spacing w:after="0"/>
              <w:rPr>
                <w:rFonts w:ascii="Arial" w:hAnsi="Arial"/>
                <w:sz w:val="18"/>
              </w:rPr>
            </w:pPr>
          </w:p>
        </w:tc>
      </w:tr>
    </w:tbl>
    <w:p w14:paraId="31E4CE7C" w14:textId="77777777" w:rsidR="00EB676A" w:rsidRPr="00424E59" w:rsidRDefault="00EB676A" w:rsidP="00EB676A"/>
    <w:p w14:paraId="31D24B1B" w14:textId="77777777" w:rsidR="00EB676A" w:rsidRPr="00424E59" w:rsidRDefault="00EB676A" w:rsidP="00EB676A">
      <w:pPr>
        <w:keepNext/>
        <w:keepLines/>
        <w:spacing w:before="60"/>
        <w:jc w:val="center"/>
        <w:rPr>
          <w:rFonts w:ascii="Arial" w:hAnsi="Arial"/>
          <w:b/>
        </w:rPr>
      </w:pPr>
      <w:r w:rsidRPr="00424E59">
        <w:rPr>
          <w:rFonts w:ascii="Arial" w:hAnsi="Arial"/>
          <w:b/>
        </w:rPr>
        <w:t>Table 6.2.22.3.3-8: Void</w:t>
      </w:r>
    </w:p>
    <w:p w14:paraId="6B981F66" w14:textId="77777777" w:rsidR="00EB676A" w:rsidRPr="00424E59" w:rsidRDefault="00EB676A" w:rsidP="00EB676A"/>
    <w:p w14:paraId="45F98F08" w14:textId="77777777" w:rsidR="00EB676A" w:rsidRPr="00424E59" w:rsidRDefault="00EB676A" w:rsidP="00EB676A">
      <w:pPr>
        <w:keepNext/>
        <w:keepLines/>
        <w:spacing w:before="120"/>
        <w:ind w:left="1134" w:hanging="1134"/>
        <w:outlineLvl w:val="2"/>
        <w:rPr>
          <w:rFonts w:ascii="Arial" w:hAnsi="Arial"/>
          <w:sz w:val="28"/>
        </w:rPr>
      </w:pPr>
      <w:bookmarkStart w:id="2166" w:name="_Toc76583176"/>
      <w:bookmarkStart w:id="2167" w:name="_Toc83808728"/>
      <w:bookmarkStart w:id="2168" w:name="_Toc91233557"/>
      <w:bookmarkStart w:id="2169" w:name="_Toc100349036"/>
      <w:bookmarkStart w:id="2170" w:name="_Toc106787192"/>
      <w:r w:rsidRPr="00424E59">
        <w:rPr>
          <w:rFonts w:ascii="Arial" w:hAnsi="Arial"/>
          <w:sz w:val="28"/>
        </w:rPr>
        <w:t>6.2.23</w:t>
      </w:r>
      <w:r w:rsidRPr="00424E59">
        <w:rPr>
          <w:rFonts w:ascii="Arial" w:hAnsi="Arial"/>
          <w:sz w:val="28"/>
        </w:rPr>
        <w:tab/>
        <w:t xml:space="preserve">On-network / First-to-answer call / </w:t>
      </w:r>
      <w:r w:rsidRPr="00424E59">
        <w:rPr>
          <w:rFonts w:ascii="Arial" w:hAnsi="Arial"/>
          <w:sz w:val="28"/>
          <w:lang w:eastAsia="ko-KR"/>
        </w:rPr>
        <w:t>Pre-established session</w:t>
      </w:r>
      <w:r w:rsidRPr="00424E59">
        <w:rPr>
          <w:rFonts w:ascii="Arial" w:hAnsi="Arial"/>
          <w:sz w:val="28"/>
        </w:rPr>
        <w:t xml:space="preserve"> / Client Terminated (CT)</w:t>
      </w:r>
      <w:bookmarkEnd w:id="2166"/>
      <w:bookmarkEnd w:id="2167"/>
      <w:bookmarkEnd w:id="2168"/>
      <w:bookmarkEnd w:id="2169"/>
      <w:bookmarkEnd w:id="2170"/>
    </w:p>
    <w:p w14:paraId="11F0ECDE" w14:textId="77777777" w:rsidR="00EB676A" w:rsidRPr="00424E59" w:rsidRDefault="00EB676A" w:rsidP="00EB676A">
      <w:pPr>
        <w:keepNext/>
        <w:keepLines/>
        <w:spacing w:before="120"/>
        <w:ind w:left="1985" w:hanging="1985"/>
        <w:rPr>
          <w:rFonts w:ascii="Arial" w:hAnsi="Arial"/>
        </w:rPr>
      </w:pPr>
      <w:r w:rsidRPr="00424E59">
        <w:rPr>
          <w:rFonts w:ascii="Arial" w:hAnsi="Arial"/>
        </w:rPr>
        <w:t>6.2.23.1</w:t>
      </w:r>
      <w:r w:rsidRPr="00424E59">
        <w:rPr>
          <w:rFonts w:ascii="Arial" w:hAnsi="Arial"/>
        </w:rPr>
        <w:tab/>
        <w:t>Test Purpose (TP)</w:t>
      </w:r>
    </w:p>
    <w:p w14:paraId="62BBB4A6" w14:textId="77777777" w:rsidR="00EB676A" w:rsidRPr="00424E59" w:rsidRDefault="00EB676A" w:rsidP="00EB676A">
      <w:pPr>
        <w:keepNext/>
        <w:keepLines/>
        <w:spacing w:before="120"/>
        <w:ind w:left="1985" w:hanging="1985"/>
        <w:rPr>
          <w:rFonts w:ascii="Arial" w:hAnsi="Arial"/>
        </w:rPr>
      </w:pPr>
      <w:r w:rsidRPr="00424E59">
        <w:rPr>
          <w:rFonts w:ascii="Arial" w:hAnsi="Arial"/>
        </w:rPr>
        <w:t>(1)</w:t>
      </w:r>
    </w:p>
    <w:p w14:paraId="560E206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receive private calls, </w:t>
      </w:r>
      <w:r w:rsidRPr="00424E59">
        <w:rPr>
          <w:rFonts w:ascii="Courier New" w:hAnsi="Courier New"/>
          <w:b/>
          <w:sz w:val="16"/>
        </w:rPr>
        <w:t>and</w:t>
      </w:r>
      <w:r w:rsidRPr="00424E59">
        <w:rPr>
          <w:rFonts w:ascii="Courier New" w:hAnsi="Courier New"/>
          <w:sz w:val="16"/>
        </w:rPr>
        <w:t>, having established a pre-established session }</w:t>
      </w:r>
    </w:p>
    <w:p w14:paraId="76FD7F3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7606F1A4"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the UE (MCPTT Client) receives a SIP INVITE message as a part of request for establishment of a first-to-answer call }</w:t>
      </w:r>
    </w:p>
    <w:p w14:paraId="0371207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notifies the User for the incoming call, </w:t>
      </w:r>
      <w:r w:rsidRPr="00424E59">
        <w:rPr>
          <w:rFonts w:ascii="Courier New" w:hAnsi="Courier New"/>
          <w:b/>
          <w:sz w:val="16"/>
        </w:rPr>
        <w:t>and</w:t>
      </w:r>
      <w:r w:rsidRPr="00424E59">
        <w:rPr>
          <w:rFonts w:ascii="Courier New" w:hAnsi="Courier New"/>
          <w:sz w:val="16"/>
        </w:rPr>
        <w:t xml:space="preserve">, responds to the Server with a SIP 180 (Ringing) message, </w:t>
      </w:r>
      <w:r w:rsidRPr="00424E59">
        <w:rPr>
          <w:rFonts w:ascii="Courier New" w:hAnsi="Courier New"/>
          <w:b/>
          <w:sz w:val="16"/>
        </w:rPr>
        <w:t>and</w:t>
      </w:r>
      <w:r w:rsidRPr="00424E59">
        <w:rPr>
          <w:rFonts w:ascii="Courier New" w:hAnsi="Courier New"/>
          <w:sz w:val="16"/>
        </w:rPr>
        <w:t>, after the User accepts the call sends to the Server a SIP 200 (OK) message }</w:t>
      </w:r>
    </w:p>
    <w:p w14:paraId="25F7EAEC"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32FC2A37"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EC4897" w14:textId="77777777" w:rsidR="00EB676A" w:rsidRPr="00424E59" w:rsidRDefault="00EB676A" w:rsidP="00EB676A">
      <w:pPr>
        <w:keepNext/>
        <w:keepLines/>
        <w:spacing w:before="120"/>
        <w:ind w:left="1985" w:hanging="1985"/>
        <w:rPr>
          <w:rFonts w:ascii="Arial" w:hAnsi="Arial"/>
        </w:rPr>
      </w:pPr>
      <w:r w:rsidRPr="00424E59">
        <w:rPr>
          <w:rFonts w:ascii="Arial" w:hAnsi="Arial"/>
        </w:rPr>
        <w:t>(2)</w:t>
      </w:r>
    </w:p>
    <w:p w14:paraId="19A97CB5"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Void</w:t>
      </w:r>
    </w:p>
    <w:p w14:paraId="1621F9E8" w14:textId="77777777" w:rsidR="00EB676A" w:rsidRPr="00424E59" w:rsidRDefault="00EB676A" w:rsidP="00EB676A">
      <w:pPr>
        <w:keepNext/>
        <w:keepLines/>
        <w:spacing w:before="120"/>
        <w:ind w:left="1985" w:hanging="1985"/>
        <w:rPr>
          <w:rFonts w:ascii="Arial" w:hAnsi="Arial"/>
        </w:rPr>
      </w:pPr>
      <w:r w:rsidRPr="00424E59">
        <w:rPr>
          <w:rFonts w:ascii="Arial" w:hAnsi="Arial"/>
        </w:rPr>
        <w:t>(3)</w:t>
      </w:r>
    </w:p>
    <w:p w14:paraId="307CFE1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with</w:t>
      </w:r>
      <w:r w:rsidRPr="00424E59">
        <w:rPr>
          <w:rFonts w:ascii="Courier New" w:hAnsi="Courier New"/>
          <w:sz w:val="16"/>
        </w:rPr>
        <w:t xml:space="preserve"> { UE (MCPTT Client) registered and authorized for MCPTT Service, including authorized to initiate first to answer calls, </w:t>
      </w:r>
      <w:r w:rsidRPr="00424E59">
        <w:rPr>
          <w:rFonts w:ascii="Courier New" w:hAnsi="Courier New"/>
          <w:b/>
          <w:sz w:val="16"/>
        </w:rPr>
        <w:t>and</w:t>
      </w:r>
      <w:r w:rsidRPr="00424E59">
        <w:rPr>
          <w:rFonts w:ascii="Courier New" w:hAnsi="Courier New"/>
          <w:sz w:val="16"/>
        </w:rPr>
        <w:t>, having established a CT on-demand session replacing a pre-established session }</w:t>
      </w:r>
    </w:p>
    <w:p w14:paraId="462BA246"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b/>
          <w:sz w:val="16"/>
        </w:rPr>
        <w:t>ensure that</w:t>
      </w:r>
      <w:r w:rsidRPr="00424E59">
        <w:rPr>
          <w:rFonts w:ascii="Courier New" w:hAnsi="Courier New"/>
          <w:sz w:val="16"/>
        </w:rPr>
        <w:t xml:space="preserve"> {</w:t>
      </w:r>
    </w:p>
    <w:p w14:paraId="12FD37F1"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when</w:t>
      </w:r>
      <w:r w:rsidRPr="00424E59">
        <w:rPr>
          <w:rFonts w:ascii="Courier New" w:hAnsi="Courier New"/>
          <w:sz w:val="16"/>
        </w:rPr>
        <w:t xml:space="preserve"> { UE (MCPTT User) wants to release the MCPTT </w:t>
      </w:r>
      <w:r w:rsidRPr="00424E59">
        <w:rPr>
          <w:rFonts w:ascii="Courier New" w:hAnsi="Courier New"/>
          <w:sz w:val="16"/>
          <w:lang w:eastAsia="zh-CN"/>
        </w:rPr>
        <w:t>first-to-answer call</w:t>
      </w:r>
      <w:r w:rsidRPr="00424E59">
        <w:rPr>
          <w:rFonts w:ascii="Courier New" w:hAnsi="Courier New"/>
          <w:sz w:val="16"/>
        </w:rPr>
        <w:t xml:space="preserve"> }</w:t>
      </w:r>
    </w:p>
    <w:p w14:paraId="1757CA3B"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r w:rsidRPr="00424E59">
        <w:rPr>
          <w:rFonts w:ascii="Courier New" w:hAnsi="Courier New"/>
          <w:b/>
          <w:sz w:val="16"/>
        </w:rPr>
        <w:t>then</w:t>
      </w:r>
      <w:r w:rsidRPr="00424E59">
        <w:rPr>
          <w:rFonts w:ascii="Courier New" w:hAnsi="Courier New"/>
          <w:sz w:val="16"/>
        </w:rPr>
        <w:t xml:space="preserve"> { UE (MCPTT Client) sends a SIP BYE request and after receiving a SIP 200 (OK) terminates the call }</w:t>
      </w:r>
    </w:p>
    <w:p w14:paraId="1DF5FD52"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4E59">
        <w:rPr>
          <w:rFonts w:ascii="Courier New" w:hAnsi="Courier New"/>
          <w:sz w:val="16"/>
        </w:rPr>
        <w:t xml:space="preserve">            }</w:t>
      </w:r>
    </w:p>
    <w:p w14:paraId="0103FC00" w14:textId="77777777" w:rsidR="00EB676A" w:rsidRPr="00424E59"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E72AE0" w14:textId="77777777" w:rsidR="00EB676A" w:rsidRPr="00424E59" w:rsidRDefault="00EB676A" w:rsidP="00EB676A">
      <w:pPr>
        <w:keepNext/>
        <w:keepLines/>
        <w:spacing w:before="120"/>
        <w:ind w:left="1985" w:hanging="1985"/>
        <w:rPr>
          <w:rFonts w:ascii="Arial" w:hAnsi="Arial"/>
        </w:rPr>
      </w:pPr>
      <w:r w:rsidRPr="00424E59">
        <w:rPr>
          <w:rFonts w:ascii="Arial" w:hAnsi="Arial"/>
        </w:rPr>
        <w:t>6.2.23.2</w:t>
      </w:r>
      <w:r w:rsidRPr="00424E59">
        <w:rPr>
          <w:rFonts w:ascii="Arial" w:hAnsi="Arial"/>
        </w:rPr>
        <w:tab/>
        <w:t>Conformance requirements</w:t>
      </w:r>
    </w:p>
    <w:p w14:paraId="0F648090" w14:textId="77777777" w:rsidR="00EB676A" w:rsidRPr="00424E59" w:rsidRDefault="00EB676A" w:rsidP="00EB676A">
      <w:r w:rsidRPr="00424E59">
        <w:t xml:space="preserve">References: The conformance requirements covered in the present TC are specified in: TS 24.379 clauses </w:t>
      </w:r>
      <w:r w:rsidRPr="00424E59">
        <w:rPr>
          <w:lang w:eastAsia="ko-KR"/>
        </w:rPr>
        <w:t xml:space="preserve">11.1.1.2.1.2, </w:t>
      </w:r>
      <w:r w:rsidRPr="00424E59">
        <w:t>11.1.1.2.2.2, 6.2.3.1</w:t>
      </w:r>
      <w:r w:rsidRPr="00424E59">
        <w:rPr>
          <w:lang w:eastAsia="ko-KR"/>
        </w:rPr>
        <w:t>.1, 6.2.3.2.1, 6.2.5.1</w:t>
      </w:r>
      <w:r w:rsidRPr="00424E59">
        <w:t>. Unless otherwise stated these are Rel-15 requirements.</w:t>
      </w:r>
    </w:p>
    <w:p w14:paraId="1DA4C13C" w14:textId="77777777" w:rsidR="00EB676A" w:rsidRPr="00424E59" w:rsidRDefault="00EB676A" w:rsidP="00EB676A">
      <w:r w:rsidRPr="00424E59">
        <w:t xml:space="preserve">[TS 24.379, clause </w:t>
      </w:r>
      <w:r w:rsidRPr="00424E59">
        <w:rPr>
          <w:lang w:eastAsia="ko-KR"/>
        </w:rPr>
        <w:t>11.1.1.2.1.2</w:t>
      </w:r>
      <w:r w:rsidRPr="00424E59">
        <w:t>]</w:t>
      </w:r>
    </w:p>
    <w:p w14:paraId="5495DD5F" w14:textId="77777777" w:rsidR="00EB676A" w:rsidRPr="00424E59" w:rsidRDefault="00EB676A" w:rsidP="00EB676A">
      <w:pPr>
        <w:rPr>
          <w:lang w:eastAsia="ko-KR"/>
        </w:rPr>
      </w:pPr>
      <w:r w:rsidRPr="00424E59">
        <w:t>Upon receipt of an initial SIP INVITE request, the MCPTT client shall follow the procedures for termination of multimedia sessions in the IM CN subsystem as specified in 3GPP TS 24.229 [4] with the clarifications below.</w:t>
      </w:r>
    </w:p>
    <w:p w14:paraId="145A5B0C" w14:textId="77777777" w:rsidR="00EB676A" w:rsidRPr="00424E59" w:rsidRDefault="00EB676A" w:rsidP="00EB676A">
      <w:pPr>
        <w:rPr>
          <w:lang w:eastAsia="ko-KR"/>
        </w:rPr>
      </w:pPr>
      <w:r w:rsidRPr="00424E59">
        <w:rPr>
          <w:lang w:eastAsia="ko-KR"/>
        </w:rPr>
        <w:t>The MCPTT client:</w:t>
      </w:r>
    </w:p>
    <w:p w14:paraId="696388C4" w14:textId="77777777" w:rsidR="00EB676A" w:rsidRPr="00424E59" w:rsidRDefault="00EB676A" w:rsidP="00EB676A">
      <w:pPr>
        <w:ind w:left="568" w:hanging="284"/>
      </w:pPr>
      <w:r w:rsidRPr="00424E59">
        <w:t>...</w:t>
      </w:r>
    </w:p>
    <w:p w14:paraId="2A82A3E4" w14:textId="77777777" w:rsidR="00EB676A" w:rsidRPr="00424E59" w:rsidRDefault="00EB676A" w:rsidP="00EB676A">
      <w:pPr>
        <w:ind w:left="568" w:hanging="284"/>
        <w:rPr>
          <w:lang w:eastAsia="ko-KR"/>
        </w:rPr>
      </w:pPr>
      <w:r w:rsidRPr="00424E59">
        <w:rPr>
          <w:lang w:eastAsia="ko-KR"/>
        </w:rPr>
        <w:t>5)</w:t>
      </w:r>
      <w:r w:rsidRPr="00424E59">
        <w:rPr>
          <w:lang w:eastAsia="ko-KR"/>
        </w:rPr>
        <w:tab/>
        <w:t xml:space="preserve">if an end-to-end security context needs to be established and if the &lt;session-type&gt; in the </w:t>
      </w:r>
      <w:r w:rsidRPr="00424E59">
        <w:t>application/vnd.3gpp.mcptt-info+xml MIME body of the incoming SIP INVITE request is set to "first-to-answer"</w:t>
      </w:r>
      <w:r w:rsidRPr="00424E59">
        <w:rPr>
          <w:lang w:eastAsia="ko-KR"/>
        </w:rPr>
        <w:t xml:space="preserve"> then:</w:t>
      </w:r>
    </w:p>
    <w:p w14:paraId="70D62FC0" w14:textId="77777777" w:rsidR="00EB676A" w:rsidRPr="00424E59" w:rsidRDefault="00EB676A" w:rsidP="00EB676A">
      <w:pPr>
        <w:ind w:left="851" w:hanging="284"/>
        <w:rPr>
          <w:lang w:eastAsia="ko-KR"/>
        </w:rPr>
      </w:pPr>
      <w:r w:rsidRPr="00424E59">
        <w:rPr>
          <w:lang w:eastAsia="ko-KR"/>
        </w:rPr>
        <w:t>a)</w:t>
      </w:r>
      <w:r w:rsidRPr="00424E59">
        <w:rPr>
          <w:lang w:eastAsia="ko-KR"/>
        </w:rPr>
        <w:tab/>
        <w:t>if necessary, shall instruct the key management client to request keying material from the key management server as described in 3GPP TS 33.180 [78];</w:t>
      </w:r>
    </w:p>
    <w:p w14:paraId="63F2D55B" w14:textId="77777777" w:rsidR="00EB676A" w:rsidRPr="00424E59" w:rsidRDefault="00EB676A" w:rsidP="00EB676A">
      <w:pPr>
        <w:ind w:left="851" w:hanging="284"/>
        <w:rPr>
          <w:lang w:eastAsia="ko-KR"/>
        </w:rPr>
      </w:pPr>
      <w:r w:rsidRPr="00424E59">
        <w:rPr>
          <w:lang w:eastAsia="ko-KR"/>
        </w:rPr>
        <w:t>b)</w:t>
      </w:r>
      <w:r w:rsidRPr="00424E59">
        <w:rPr>
          <w:lang w:eastAsia="ko-KR"/>
        </w:rPr>
        <w:tab/>
        <w:t>shall use the keying material to generate a PCK as described in 3GPP TS 33.180 [78];</w:t>
      </w:r>
    </w:p>
    <w:p w14:paraId="75EFE098" w14:textId="77777777" w:rsidR="00EB676A" w:rsidRPr="00424E59" w:rsidRDefault="00EB676A" w:rsidP="00EB676A">
      <w:pPr>
        <w:ind w:left="851" w:hanging="284"/>
        <w:rPr>
          <w:lang w:eastAsia="ko-KR"/>
        </w:rPr>
      </w:pPr>
      <w:r w:rsidRPr="00424E59">
        <w:rPr>
          <w:lang w:eastAsia="ko-KR"/>
        </w:rPr>
        <w:t>c)</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33.180 [78];</w:t>
      </w:r>
    </w:p>
    <w:p w14:paraId="0E880D93" w14:textId="77777777" w:rsidR="00EB676A" w:rsidRPr="00424E59" w:rsidRDefault="00EB676A" w:rsidP="00EB676A">
      <w:pPr>
        <w:ind w:left="851" w:hanging="284"/>
        <w:rPr>
          <w:lang w:eastAsia="ko-KR"/>
        </w:rPr>
      </w:pPr>
      <w:r w:rsidRPr="00424E59">
        <w:rPr>
          <w:lang w:eastAsia="ko-KR"/>
        </w:rPr>
        <w:t>d)</w:t>
      </w:r>
      <w:r w:rsidRPr="00424E59">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147D78AD" w14:textId="77777777" w:rsidR="00EB676A" w:rsidRPr="00424E59" w:rsidRDefault="00EB676A" w:rsidP="00EB676A">
      <w:pPr>
        <w:ind w:left="851" w:hanging="284"/>
      </w:pPr>
      <w:r w:rsidRPr="00424E59">
        <w:t>e)</w:t>
      </w:r>
      <w:r w:rsidRPr="00424E59">
        <w:tab/>
        <w:t>shall generate a MIKEY-SAKKE I_MESSAGE using the encapsulated PCK and PCK-ID as specified in 3GPP TS 33.180 [78];</w:t>
      </w:r>
    </w:p>
    <w:p w14:paraId="2C8B4823" w14:textId="77777777" w:rsidR="00EB676A" w:rsidRPr="00424E59" w:rsidRDefault="00EB676A" w:rsidP="00EB676A">
      <w:pPr>
        <w:ind w:left="851" w:hanging="284"/>
      </w:pPr>
      <w:r w:rsidRPr="00424E59">
        <w:rPr>
          <w:lang w:eastAsia="ko-KR"/>
        </w:rPr>
        <w:t>f)</w:t>
      </w:r>
      <w:r w:rsidRPr="00424E59">
        <w:rPr>
          <w:lang w:eastAsia="ko-KR"/>
        </w:rPr>
        <w:tab/>
        <w:t xml:space="preserve">shall add the </w:t>
      </w:r>
      <w:r w:rsidRPr="00424E59">
        <w:t>MCPTT ID of the MCPTT user to the initiator field (IDRi) of the I_MESSAGE as described in 3GPP TS 33.180 [78]; and</w:t>
      </w:r>
    </w:p>
    <w:p w14:paraId="765B1E89" w14:textId="77777777" w:rsidR="00EB676A" w:rsidRPr="00424E59" w:rsidRDefault="00EB676A" w:rsidP="00EB676A">
      <w:pPr>
        <w:keepLines/>
        <w:ind w:left="1135" w:hanging="851"/>
      </w:pPr>
      <w:r w:rsidRPr="00424E59">
        <w:t>NOTE 4:</w:t>
      </w:r>
      <w:r w:rsidRPr="00424E59">
        <w:tab/>
        <w:t>The initiator of the MIKEY-SAKKE I_MESSAGE is in this case the terminating client from the perspective of the call.</w:t>
      </w:r>
    </w:p>
    <w:p w14:paraId="20AF53F9" w14:textId="77777777" w:rsidR="00EB676A" w:rsidRPr="00424E59" w:rsidRDefault="00EB676A" w:rsidP="00EB676A">
      <w:pPr>
        <w:ind w:left="851" w:hanging="284"/>
        <w:rPr>
          <w:lang w:eastAsia="ko-KR"/>
        </w:rPr>
      </w:pPr>
      <w:r w:rsidRPr="00424E59">
        <w:t>g)</w:t>
      </w:r>
      <w:r w:rsidRPr="00424E59">
        <w:tab/>
        <w:t xml:space="preserve">shall sign the MIKEY-SAKKE I_MESSAGE using the MCPTT user's signing key provided in the keying material together with a time related parameter, and add this to the MIKEY-SAKKE payload, as </w:t>
      </w:r>
      <w:r w:rsidRPr="00424E59">
        <w:rPr>
          <w:lang w:eastAsia="ko-KR"/>
        </w:rPr>
        <w:t>described in 3GPP TS 33.180 [78];</w:t>
      </w:r>
    </w:p>
    <w:p w14:paraId="01354802" w14:textId="77777777" w:rsidR="00EB676A" w:rsidRPr="00424E59" w:rsidRDefault="00EB676A" w:rsidP="00EB676A">
      <w:pPr>
        <w:ind w:left="568" w:hanging="284"/>
        <w:rPr>
          <w:lang w:eastAsia="ko-KR"/>
        </w:rPr>
      </w:pPr>
      <w:r w:rsidRPr="00424E59">
        <w:t>...</w:t>
      </w:r>
    </w:p>
    <w:p w14:paraId="74183251" w14:textId="77777777" w:rsidR="00EB676A" w:rsidRPr="00424E59" w:rsidRDefault="00EB676A" w:rsidP="00EB676A">
      <w:pPr>
        <w:ind w:left="568" w:hanging="284"/>
      </w:pPr>
      <w:r w:rsidRPr="00424E59">
        <w:rPr>
          <w:lang w:eastAsia="ko-KR"/>
        </w:rPr>
        <w:t>8)</w:t>
      </w:r>
      <w:r w:rsidRPr="00424E59">
        <w:rPr>
          <w:lang w:eastAsia="ko-KR"/>
        </w:rPr>
        <w:tab/>
        <w:t xml:space="preserve">if the &lt;session-type&gt; in the </w:t>
      </w:r>
      <w:r w:rsidRPr="00424E59">
        <w:t>application/vnd.3gpp.mcptt-info+xml MIME body of the incoming SIP INVITE request is set to "first-to-answer":</w:t>
      </w:r>
    </w:p>
    <w:p w14:paraId="5F4F331A" w14:textId="77777777" w:rsidR="00EB676A" w:rsidRPr="00424E59" w:rsidRDefault="00EB676A" w:rsidP="00EB676A">
      <w:pPr>
        <w:ind w:left="851" w:hanging="284"/>
        <w:rPr>
          <w:lang w:eastAsia="ko-KR"/>
        </w:rPr>
      </w:pPr>
      <w:r w:rsidRPr="00424E59">
        <w:rPr>
          <w:lang w:eastAsia="ko-KR"/>
        </w:rPr>
        <w:t>a)</w:t>
      </w:r>
      <w:r w:rsidRPr="00424E59">
        <w:rPr>
          <w:lang w:eastAsia="ko-KR"/>
        </w:rPr>
        <w:tab/>
        <w:t>shall notify the user of the incoming call;</w:t>
      </w:r>
    </w:p>
    <w:p w14:paraId="7C68648D" w14:textId="77777777" w:rsidR="00EB676A" w:rsidRPr="00424E59" w:rsidRDefault="00EB676A" w:rsidP="00EB676A">
      <w:pPr>
        <w:ind w:left="851" w:hanging="284"/>
        <w:rPr>
          <w:lang w:eastAsia="ko-KR"/>
        </w:rPr>
      </w:pPr>
      <w:r w:rsidRPr="00424E59">
        <w:rPr>
          <w:lang w:eastAsia="ko-KR"/>
        </w:rPr>
        <w:t>b)</w:t>
      </w:r>
      <w:r w:rsidRPr="00424E59">
        <w:rPr>
          <w:lang w:eastAsia="ko-KR"/>
        </w:rPr>
        <w:tab/>
        <w:t>shall not forward the first-to-answer call;</w:t>
      </w:r>
    </w:p>
    <w:p w14:paraId="4BE67BF1" w14:textId="77777777" w:rsidR="00EB676A" w:rsidRPr="00424E59" w:rsidRDefault="00EB676A" w:rsidP="00EB676A">
      <w:pPr>
        <w:ind w:left="851" w:hanging="284"/>
        <w:rPr>
          <w:lang w:eastAsia="ko-KR"/>
        </w:rPr>
      </w:pPr>
      <w:r w:rsidRPr="00424E59">
        <w:rPr>
          <w:lang w:eastAsia="ko-KR"/>
        </w:rPr>
        <w:t>c)</w:t>
      </w:r>
      <w:r w:rsidRPr="00424E59">
        <w:rPr>
          <w:lang w:eastAsia="ko-KR"/>
        </w:rPr>
        <w:tab/>
        <w:t>if the MCPTT user is busy on another call, shall send a SIP 486 (Busy Here)</w:t>
      </w:r>
      <w:r w:rsidRPr="00424E59">
        <w:t xml:space="preserve"> to the SIP INVITE request according to 3GPP TS 24.229 [4] and not continue with any further steps in this subclause; and</w:t>
      </w:r>
    </w:p>
    <w:p w14:paraId="642DBD2B" w14:textId="77777777" w:rsidR="00EB676A" w:rsidRPr="00424E59" w:rsidRDefault="00EB676A" w:rsidP="00EB676A">
      <w:pPr>
        <w:ind w:left="851" w:hanging="284"/>
        <w:rPr>
          <w:lang w:eastAsia="ko-KR"/>
        </w:rPr>
      </w:pPr>
      <w:r w:rsidRPr="00424E59">
        <w:rPr>
          <w:lang w:eastAsia="ko-KR"/>
        </w:rPr>
        <w:t>d)</w:t>
      </w:r>
      <w:r w:rsidRPr="00424E59">
        <w:rPr>
          <w:lang w:eastAsia="ko-KR"/>
        </w:rPr>
        <w:tab/>
        <w:t>if the MCPTT user does not answer the call within a time decided by the client implementation, the MCPTT client shall send a SIP 480 (Temporarily Unavailable)</w:t>
      </w:r>
      <w:r w:rsidRPr="00424E59">
        <w:t xml:space="preserve"> to the SIP INVITE request according to 3GPP TS 24.229 [4] and not continue with any further steps in this subclause;</w:t>
      </w:r>
    </w:p>
    <w:p w14:paraId="49BEF4AF" w14:textId="77777777" w:rsidR="00EB676A" w:rsidRPr="00424E59" w:rsidRDefault="00EB676A" w:rsidP="00EB676A">
      <w:pPr>
        <w:keepLines/>
        <w:ind w:left="1135" w:hanging="851"/>
        <w:rPr>
          <w:lang w:eastAsia="ko-KR"/>
        </w:rPr>
      </w:pPr>
      <w:r w:rsidRPr="00424E59">
        <w:rPr>
          <w:lang w:eastAsia="ko-KR"/>
        </w:rPr>
        <w:t>NOTE 5:</w:t>
      </w:r>
      <w:r w:rsidRPr="00424E59">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3DBDC427" w14:textId="77777777" w:rsidR="00EB676A" w:rsidRPr="00424E59" w:rsidRDefault="00EB676A" w:rsidP="00EB676A">
      <w:pPr>
        <w:ind w:left="568" w:hanging="284"/>
      </w:pPr>
      <w:r w:rsidRPr="00424E59">
        <w:t>...</w:t>
      </w:r>
    </w:p>
    <w:p w14:paraId="341AD932" w14:textId="77777777" w:rsidR="00EB676A" w:rsidRPr="00424E59" w:rsidRDefault="00EB676A" w:rsidP="00EB676A">
      <w:pPr>
        <w:ind w:left="568" w:hanging="284"/>
        <w:rPr>
          <w:lang w:eastAsia="ko-KR"/>
        </w:rPr>
      </w:pPr>
      <w:r w:rsidRPr="00424E59">
        <w:t>10)</w:t>
      </w:r>
      <w:r w:rsidRPr="00424E59">
        <w:tab/>
        <w:t xml:space="preserve">shall perform the manual commencement procedures specified in </w:t>
      </w:r>
      <w:r w:rsidRPr="00424E59">
        <w:rPr>
          <w:lang w:eastAsia="ko-KR"/>
        </w:rPr>
        <w:t>subclause</w:t>
      </w:r>
      <w:r w:rsidRPr="00424E59">
        <w:t> </w:t>
      </w:r>
      <w:r w:rsidRPr="00424E59">
        <w:rPr>
          <w:lang w:eastAsia="ko-KR"/>
        </w:rPr>
        <w:t>6.2.3.2.1 if either of the following conditions are met:</w:t>
      </w:r>
    </w:p>
    <w:p w14:paraId="050B2284" w14:textId="77777777" w:rsidR="00EB676A" w:rsidRPr="00424E59" w:rsidRDefault="00EB676A" w:rsidP="00EB676A">
      <w:pPr>
        <w:ind w:left="568" w:hanging="284"/>
        <w:rPr>
          <w:lang w:eastAsia="ko-KR"/>
        </w:rPr>
      </w:pPr>
      <w:r w:rsidRPr="00424E59">
        <w:rPr>
          <w:lang w:eastAsia="ko-KR"/>
        </w:rPr>
        <w:t>...</w:t>
      </w:r>
    </w:p>
    <w:p w14:paraId="1737E325" w14:textId="77777777" w:rsidR="00EB676A" w:rsidRPr="00424E59" w:rsidRDefault="00EB676A" w:rsidP="00EB676A">
      <w:r w:rsidRPr="00424E59">
        <w:t xml:space="preserve">[TS 24.379, clause </w:t>
      </w:r>
      <w:r w:rsidRPr="00424E59">
        <w:rPr>
          <w:lang w:eastAsia="ko-KR"/>
        </w:rPr>
        <w:t>11.1.1.2.2.2</w:t>
      </w:r>
      <w:r w:rsidRPr="00424E59">
        <w:t>]</w:t>
      </w:r>
    </w:p>
    <w:p w14:paraId="5611B6F7" w14:textId="77777777" w:rsidR="00EB676A" w:rsidRPr="00424E59" w:rsidRDefault="00EB676A" w:rsidP="00EB676A">
      <w:r w:rsidRPr="00424E59">
        <w:t>The MCPTT client shall follow the procedures for termination of multimedia sessions as specified in clause 11.1.1.2.1.2 with the following clarifications:</w:t>
      </w:r>
    </w:p>
    <w:p w14:paraId="00A5083D" w14:textId="77777777" w:rsidR="00EB676A" w:rsidRPr="00424E59" w:rsidRDefault="00EB676A" w:rsidP="00EB676A">
      <w:pPr>
        <w:ind w:left="568" w:hanging="284"/>
      </w:pPr>
      <w:r w:rsidRPr="00424E59">
        <w:t>...</w:t>
      </w:r>
    </w:p>
    <w:p w14:paraId="5639ABDB" w14:textId="77777777" w:rsidR="00EB676A" w:rsidRPr="00424E59" w:rsidRDefault="00EB676A" w:rsidP="00EB676A">
      <w:pPr>
        <w:rPr>
          <w:lang w:eastAsia="ko-KR"/>
        </w:rPr>
      </w:pPr>
      <w:r w:rsidRPr="00424E59">
        <w:t xml:space="preserve">[TS 24.379, clause </w:t>
      </w:r>
      <w:r w:rsidRPr="00424E59">
        <w:rPr>
          <w:lang w:eastAsia="ko-KR"/>
        </w:rPr>
        <w:t>6.2.3.2.1</w:t>
      </w:r>
      <w:r w:rsidRPr="00424E59">
        <w:t>]</w:t>
      </w:r>
    </w:p>
    <w:p w14:paraId="7D82C407" w14:textId="77777777" w:rsidR="00EB676A" w:rsidRPr="00424E59" w:rsidRDefault="00EB676A" w:rsidP="00EB676A">
      <w:pPr>
        <w:rPr>
          <w:lang w:eastAsia="ko-KR"/>
        </w:rPr>
      </w:pPr>
      <w:r w:rsidRPr="00424E59">
        <w:rPr>
          <w:lang w:eastAsia="ko-KR"/>
        </w:rPr>
        <w:t>When performing the manual commencement mode procedures:</w:t>
      </w:r>
    </w:p>
    <w:p w14:paraId="1CA73330" w14:textId="77777777" w:rsidR="00EB676A" w:rsidRPr="00424E59" w:rsidRDefault="00EB676A" w:rsidP="00EB676A">
      <w:pPr>
        <w:ind w:left="568" w:hanging="284"/>
        <w:rPr>
          <w:lang w:eastAsia="ko-KR"/>
        </w:rPr>
      </w:pPr>
      <w:r w:rsidRPr="00424E59">
        <w:rPr>
          <w:lang w:eastAsia="ko-KR"/>
        </w:rPr>
        <w:t>1)</w:t>
      </w:r>
      <w:r w:rsidRPr="00424E59">
        <w:rPr>
          <w:lang w:eastAsia="ko-KR"/>
        </w:rPr>
        <w:tab/>
        <w:t xml:space="preserve">if the MCPTT user declines the MCPTT session invitation the MCPTT client shall send a SIP 480 (Temporarily Unavailable) response towards the MCPTT server </w:t>
      </w:r>
      <w:r w:rsidRPr="00424E59">
        <w:t xml:space="preserve">with the warning text set to: "110 user declined the call invitation" in a Warning header field as specified in subclause 4.4, </w:t>
      </w:r>
      <w:r w:rsidRPr="00424E59">
        <w:rPr>
          <w:lang w:eastAsia="ko-KR"/>
        </w:rPr>
        <w:t>and not continue with the rest of the steps in this subclause.</w:t>
      </w:r>
    </w:p>
    <w:p w14:paraId="5563689E" w14:textId="77777777" w:rsidR="00EB676A" w:rsidRPr="00424E59" w:rsidRDefault="00EB676A" w:rsidP="00EB676A">
      <w:pPr>
        <w:rPr>
          <w:lang w:eastAsia="ko-KR"/>
        </w:rPr>
      </w:pPr>
      <w:r w:rsidRPr="00424E59">
        <w:rPr>
          <w:lang w:eastAsia="ko-KR"/>
        </w:rPr>
        <w:t>The MCPTT client:</w:t>
      </w:r>
    </w:p>
    <w:p w14:paraId="61B1475E" w14:textId="77777777" w:rsidR="00EB676A" w:rsidRPr="00424E59" w:rsidRDefault="00EB676A" w:rsidP="00EB676A">
      <w:pPr>
        <w:ind w:left="568" w:hanging="284"/>
      </w:pPr>
      <w:r w:rsidRPr="00424E59">
        <w:rPr>
          <w:lang w:eastAsia="ko-KR"/>
        </w:rPr>
        <w:t>1)</w:t>
      </w:r>
      <w:r w:rsidRPr="00424E59">
        <w:rPr>
          <w:lang w:eastAsia="ko-KR"/>
        </w:rPr>
        <w:tab/>
      </w:r>
      <w:r w:rsidRPr="00424E59">
        <w:t xml:space="preserve">shall accept the SIP INVITE request and </w:t>
      </w:r>
      <w:r w:rsidRPr="00424E59">
        <w:rPr>
          <w:lang w:eastAsia="ko-KR"/>
        </w:rPr>
        <w:t xml:space="preserve">generate a SIP 180 (Ringing) response </w:t>
      </w:r>
      <w:r w:rsidRPr="00424E59">
        <w:t>according to rules and procedures of 3GPP TS 24.229 [4];</w:t>
      </w:r>
    </w:p>
    <w:p w14:paraId="690BD669"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180 (Ringing) response;</w:t>
      </w:r>
    </w:p>
    <w:p w14:paraId="062D5E41" w14:textId="77777777" w:rsidR="00EB676A" w:rsidRPr="00424E59" w:rsidRDefault="00EB676A" w:rsidP="00EB676A">
      <w:pPr>
        <w:ind w:left="568" w:hanging="284"/>
        <w:rPr>
          <w:lang w:eastAsia="ko-KR"/>
        </w:rPr>
      </w:pPr>
      <w:r w:rsidRPr="00424E59">
        <w:t>3)</w:t>
      </w:r>
      <w:r w:rsidRPr="00424E59">
        <w:tab/>
        <w:t>shall include the g.3gpp.mcptt media feature tag in the Contact header field</w:t>
      </w:r>
      <w:r w:rsidRPr="00424E59">
        <w:rPr>
          <w:lang w:eastAsia="ko-KR"/>
        </w:rPr>
        <w:t xml:space="preserve"> of the SIP 180 (Ringing) response</w:t>
      </w:r>
      <w:r w:rsidRPr="00424E59">
        <w:t>;</w:t>
      </w:r>
    </w:p>
    <w:p w14:paraId="15858A81" w14:textId="77777777" w:rsidR="00EB676A" w:rsidRPr="00424E59" w:rsidRDefault="00EB676A" w:rsidP="00EB676A">
      <w:pPr>
        <w:ind w:left="568" w:hanging="284"/>
        <w:rPr>
          <w:lang w:eastAsia="ko-KR"/>
        </w:rPr>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w:t>
      </w:r>
      <w:r w:rsidRPr="00424E59">
        <w:rPr>
          <w:lang w:eastAsia="ko-KR"/>
        </w:rPr>
        <w:t xml:space="preserve"> of the SIP 180 (Ringing) response; and</w:t>
      </w:r>
    </w:p>
    <w:p w14:paraId="3F1F34C1" w14:textId="77777777" w:rsidR="00EB676A" w:rsidRPr="00424E59" w:rsidRDefault="00EB676A" w:rsidP="00EB676A">
      <w:pPr>
        <w:ind w:left="568" w:hanging="284"/>
        <w:rPr>
          <w:lang w:eastAsia="ko-KR"/>
        </w:rPr>
      </w:pPr>
      <w:r w:rsidRPr="00424E59">
        <w:t>5</w:t>
      </w:r>
      <w:r w:rsidRPr="00424E59">
        <w:rPr>
          <w:lang w:eastAsia="ko-KR"/>
        </w:rPr>
        <w:t>)</w:t>
      </w:r>
      <w:r w:rsidRPr="00424E59">
        <w:rPr>
          <w:lang w:eastAsia="ko-KR"/>
        </w:rPr>
        <w:tab/>
      </w:r>
      <w:r w:rsidRPr="00424E59">
        <w:t xml:space="preserve">shall send the SIP 180 (Ringing) response to the MCPTT </w:t>
      </w:r>
      <w:r w:rsidRPr="00424E59">
        <w:rPr>
          <w:lang w:eastAsia="ko-KR"/>
        </w:rPr>
        <w:t>s</w:t>
      </w:r>
      <w:r w:rsidRPr="00424E59">
        <w:t>erver</w:t>
      </w:r>
      <w:r w:rsidRPr="00424E59">
        <w:rPr>
          <w:lang w:eastAsia="ko-KR"/>
        </w:rPr>
        <w:t>.</w:t>
      </w:r>
    </w:p>
    <w:p w14:paraId="2B37AB4D" w14:textId="77777777" w:rsidR="00EB676A" w:rsidRPr="00424E59" w:rsidRDefault="00EB676A" w:rsidP="00EB676A">
      <w:pPr>
        <w:rPr>
          <w:lang w:eastAsia="ko-KR"/>
        </w:rPr>
      </w:pPr>
      <w:r w:rsidRPr="00424E59">
        <w:t>When sending the SIP 200 (OK) response to the incoming SIP INVITE request, the MCPTT client shall follow the procedures in subclause 6.2.3.1</w:t>
      </w:r>
      <w:r w:rsidRPr="00424E59">
        <w:rPr>
          <w:lang w:eastAsia="ko-KR"/>
        </w:rPr>
        <w:t>.1.</w:t>
      </w:r>
    </w:p>
    <w:p w14:paraId="11B384FD" w14:textId="77777777" w:rsidR="00EB676A" w:rsidRPr="00424E59" w:rsidRDefault="00EB676A" w:rsidP="00EB676A">
      <w:r w:rsidRPr="00424E59">
        <w:t>When NAT traversal is supported by the MCPTT client and when the MCPTT client is behind a NAT, generation of SIP responses is done as specified in this subclause and as specified in IETF RFC 5626 [15].</w:t>
      </w:r>
    </w:p>
    <w:p w14:paraId="2F01937C" w14:textId="77777777" w:rsidR="00EB676A" w:rsidRPr="00424E59" w:rsidRDefault="00EB676A" w:rsidP="00EB676A">
      <w:r w:rsidRPr="00424E59">
        <w:t>[TS 24.379, clause 6.2.3.1</w:t>
      </w:r>
      <w:r w:rsidRPr="00424E59">
        <w:rPr>
          <w:lang w:eastAsia="ko-KR"/>
        </w:rPr>
        <w:t>.1</w:t>
      </w:r>
      <w:r w:rsidRPr="00424E59">
        <w:t>]</w:t>
      </w:r>
    </w:p>
    <w:p w14:paraId="6A83D103" w14:textId="77777777" w:rsidR="00EB676A" w:rsidRPr="00424E59" w:rsidRDefault="00EB676A" w:rsidP="00EB676A">
      <w:pPr>
        <w:ind w:left="568" w:hanging="284"/>
      </w:pPr>
      <w:r w:rsidRPr="00424E59">
        <w:t>1</w:t>
      </w:r>
      <w:r w:rsidRPr="00424E59">
        <w:rPr>
          <w:lang w:eastAsia="ko-KR"/>
        </w:rPr>
        <w:t>)</w:t>
      </w:r>
      <w:r w:rsidRPr="00424E59">
        <w:tab/>
        <w:t>shall accept the SIP INVITE request and generate a SIP 200 (OK) response according to rules and procedures of 3GPP TS 24.229 [4];</w:t>
      </w:r>
    </w:p>
    <w:p w14:paraId="5DF65F8B" w14:textId="77777777" w:rsidR="00EB676A" w:rsidRPr="00424E59" w:rsidRDefault="00EB676A" w:rsidP="00EB676A">
      <w:pPr>
        <w:ind w:left="568" w:hanging="284"/>
        <w:rPr>
          <w:lang w:eastAsia="ko-KR"/>
        </w:rPr>
      </w:pPr>
      <w:r w:rsidRPr="00424E59">
        <w:rPr>
          <w:lang w:eastAsia="ko-KR"/>
        </w:rPr>
        <w:t>2)</w:t>
      </w:r>
      <w:r w:rsidRPr="00424E59">
        <w:rPr>
          <w:lang w:eastAsia="ko-KR"/>
        </w:rPr>
        <w:tab/>
        <w:t>shall include the option tag "timer" in a Require header field of the SIP 200 (OK) response;</w:t>
      </w:r>
    </w:p>
    <w:p w14:paraId="4FBC3036" w14:textId="77777777" w:rsidR="00EB676A" w:rsidRPr="00424E59" w:rsidRDefault="00EB676A" w:rsidP="00EB676A">
      <w:pPr>
        <w:ind w:left="568" w:hanging="284"/>
      </w:pPr>
      <w:r w:rsidRPr="00424E59">
        <w:t>3)</w:t>
      </w:r>
      <w:r w:rsidRPr="00424E59">
        <w:tab/>
        <w:t>shall include the g.3gpp.mcptt media feature tag in the Contact header field of the SIP 200 (OK) response;</w:t>
      </w:r>
    </w:p>
    <w:p w14:paraId="019263DC" w14:textId="77777777" w:rsidR="00EB676A" w:rsidRPr="00424E59" w:rsidRDefault="00EB676A" w:rsidP="00EB676A">
      <w:pPr>
        <w:ind w:left="568" w:hanging="284"/>
      </w:pPr>
      <w:r w:rsidRPr="00424E59">
        <w:t>4)</w:t>
      </w:r>
      <w:r w:rsidRPr="00424E59">
        <w:tab/>
        <w:t xml:space="preserve">shall include the </w:t>
      </w:r>
      <w:r w:rsidRPr="00424E59">
        <w:rPr>
          <w:rFonts w:eastAsia="SimSun"/>
          <w:lang w:eastAsia="zh-CN"/>
        </w:rPr>
        <w:t>g.3gpp.icsi-ref</w:t>
      </w:r>
      <w:r w:rsidRPr="00424E59">
        <w:t xml:space="preserve"> media feature tag containing the value of "urn:urn-7:3gpp-service.ims.icsi.mcptt" in the Contact header field of the SIP 200 (OK) response;</w:t>
      </w:r>
    </w:p>
    <w:p w14:paraId="680D9309" w14:textId="77777777" w:rsidR="00EB676A" w:rsidRPr="00424E59" w:rsidRDefault="00EB676A" w:rsidP="00EB676A">
      <w:pPr>
        <w:ind w:left="568" w:hanging="284"/>
      </w:pPr>
      <w:r w:rsidRPr="00424E59">
        <w:t>5)</w:t>
      </w:r>
      <w:r w:rsidRPr="00424E59">
        <w:tab/>
        <w:t xml:space="preserve">shall include the Session-Expires header field in the SIP 200 (OK) response and start the SIP </w:t>
      </w:r>
      <w:r w:rsidRPr="00424E59">
        <w:rPr>
          <w:lang w:eastAsia="ko-KR"/>
        </w:rPr>
        <w:t>s</w:t>
      </w:r>
      <w:r w:rsidRPr="00424E59">
        <w:t>ession timer according to IETF RFC 4028 [7]. The "refresher" parameter in the Session-Expires header field shall be set to "uas";</w:t>
      </w:r>
    </w:p>
    <w:p w14:paraId="6BCEAF3D" w14:textId="77777777" w:rsidR="00EB676A" w:rsidRPr="00424E59" w:rsidRDefault="00EB676A" w:rsidP="00EB676A">
      <w:pPr>
        <w:ind w:left="568" w:hanging="284"/>
      </w:pPr>
      <w:r w:rsidRPr="00424E59">
        <w:t>6)</w:t>
      </w:r>
      <w:r w:rsidRPr="00424E59">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3259CD6" w14:textId="77777777" w:rsidR="00EB676A" w:rsidRPr="00424E59" w:rsidRDefault="00EB676A" w:rsidP="00EB676A">
      <w:pPr>
        <w:keepLines/>
        <w:ind w:left="1135" w:hanging="851"/>
        <w:rPr>
          <w:lang w:eastAsia="ko-KR"/>
        </w:rPr>
      </w:pPr>
      <w:r w:rsidRPr="00424E59">
        <w:rPr>
          <w:lang w:eastAsia="ko-KR"/>
        </w:rPr>
        <w:t>...</w:t>
      </w:r>
    </w:p>
    <w:p w14:paraId="04FEAA51" w14:textId="77777777" w:rsidR="00EB676A" w:rsidRPr="00424E59" w:rsidRDefault="00EB676A" w:rsidP="00EB676A">
      <w:pPr>
        <w:ind w:left="568" w:hanging="284"/>
        <w:rPr>
          <w:lang w:eastAsia="ko-KR"/>
        </w:rPr>
      </w:pPr>
      <w:r w:rsidRPr="00424E59">
        <w:rPr>
          <w:lang w:eastAsia="ko-KR"/>
        </w:rPr>
        <w:t>8)</w:t>
      </w:r>
      <w:r w:rsidRPr="00424E59">
        <w:rPr>
          <w:lang w:eastAsia="ko-KR"/>
        </w:rPr>
        <w:tab/>
        <w:t>shall send the SIP 200 (OK) response towards the MCPTT server according to rules and procedures of 3GPP TS 24.229 [4];</w:t>
      </w:r>
    </w:p>
    <w:p w14:paraId="38D8A08C" w14:textId="77777777" w:rsidR="00EB676A" w:rsidRPr="00424E59" w:rsidRDefault="00EB676A" w:rsidP="00EB676A">
      <w:pPr>
        <w:ind w:left="568" w:hanging="284"/>
        <w:rPr>
          <w:lang w:eastAsia="ko-KR"/>
        </w:rPr>
      </w:pPr>
      <w:r w:rsidRPr="00424E59">
        <w:rPr>
          <w:lang w:eastAsia="ko-KR"/>
        </w:rPr>
        <w:t>9)</w:t>
      </w:r>
      <w:r w:rsidRPr="00424E59">
        <w:rPr>
          <w:lang w:eastAsia="ko-KR"/>
        </w:rPr>
        <w:tab/>
      </w:r>
      <w:r w:rsidRPr="00424E59">
        <w:t>shall, if the incoming SIP INVITE request contains a Replaces header field, release the pre-established session identified by the contents of the Replaces header field; and</w:t>
      </w:r>
    </w:p>
    <w:p w14:paraId="6993DA65" w14:textId="77777777" w:rsidR="00EB676A" w:rsidRPr="00424E59" w:rsidRDefault="00EB676A" w:rsidP="00EB676A">
      <w:pPr>
        <w:ind w:left="568" w:hanging="284"/>
        <w:rPr>
          <w:lang w:eastAsia="ko-KR"/>
        </w:rPr>
      </w:pPr>
      <w:r w:rsidRPr="00424E59">
        <w:rPr>
          <w:lang w:eastAsia="ko-KR"/>
        </w:rPr>
        <w:t>10)</w:t>
      </w:r>
      <w:r w:rsidRPr="00424E59">
        <w:rPr>
          <w:lang w:eastAsia="ko-KR"/>
        </w:rPr>
        <w:tab/>
        <w:t>shall interact with the media plane as specified in 3GPP TS 24.380 [5] subclause 6.2.</w:t>
      </w:r>
    </w:p>
    <w:p w14:paraId="682E5617" w14:textId="77777777" w:rsidR="00EB676A" w:rsidRPr="00424E59" w:rsidRDefault="00EB676A" w:rsidP="00EB676A">
      <w:r w:rsidRPr="00424E59">
        <w:t>When NAT traversal is supported by the MCPTT client and when the MCPTT client is behind a NAT, generation of SIP responses is done as specified in this subclause and as specified in IETF RFC 5626 [15].</w:t>
      </w:r>
    </w:p>
    <w:p w14:paraId="54A9A4CB" w14:textId="77777777" w:rsidR="00EB676A" w:rsidRPr="00424E59" w:rsidRDefault="00EB676A" w:rsidP="00EB676A">
      <w:r w:rsidRPr="00424E59">
        <w:t>[TS 24.379, clause 6.2.5.1]</w:t>
      </w:r>
    </w:p>
    <w:p w14:paraId="0B23E3EE" w14:textId="77777777" w:rsidR="00EB676A" w:rsidRPr="00424E59" w:rsidRDefault="00EB676A" w:rsidP="00EB676A">
      <w:pPr>
        <w:rPr>
          <w:lang w:eastAsia="ko-KR"/>
        </w:rPr>
      </w:pPr>
      <w:r w:rsidRPr="00424E59">
        <w:rPr>
          <w:lang w:eastAsia="ko-KR"/>
        </w:rPr>
        <w:t>When the MCPTT client wants to release an MCPTT session using on-demand session signalling, the MCPTT client:</w:t>
      </w:r>
    </w:p>
    <w:p w14:paraId="7AEBCF50" w14:textId="77777777" w:rsidR="00EB676A" w:rsidRPr="00424E59" w:rsidRDefault="00EB676A" w:rsidP="00EB676A">
      <w:pPr>
        <w:ind w:left="284"/>
        <w:rPr>
          <w:lang w:eastAsia="ko-KR"/>
        </w:rPr>
      </w:pPr>
      <w:r w:rsidRPr="00424E59">
        <w:rPr>
          <w:lang w:eastAsia="ko-KR"/>
        </w:rPr>
        <w:t>1)</w:t>
      </w:r>
      <w:r w:rsidRPr="00424E59">
        <w:rPr>
          <w:lang w:eastAsia="ko-KR"/>
        </w:rPr>
        <w:tab/>
        <w:t>if the session is in the process of being established, shall send a SIP CANCEL request according to 3GPP TS 24.229 [4] and skip the rest of the steps;</w:t>
      </w:r>
    </w:p>
    <w:p w14:paraId="437D368F" w14:textId="77777777" w:rsidR="00EB676A" w:rsidRPr="00424E59" w:rsidRDefault="00EB676A" w:rsidP="00EB676A">
      <w:pPr>
        <w:ind w:left="568" w:hanging="284"/>
        <w:rPr>
          <w:lang w:eastAsia="ko-KR"/>
        </w:rPr>
      </w:pPr>
      <w:r w:rsidRPr="00424E59">
        <w:rPr>
          <w:lang w:eastAsia="ko-KR"/>
        </w:rPr>
        <w:t>2)</w:t>
      </w:r>
      <w:r w:rsidRPr="00424E59">
        <w:rPr>
          <w:lang w:eastAsia="ko-KR"/>
        </w:rPr>
        <w:tab/>
        <w:t>s</w:t>
      </w:r>
      <w:r w:rsidRPr="00424E59">
        <w:t xml:space="preserve">hall interact with the </w:t>
      </w:r>
      <w:r w:rsidRPr="00424E59">
        <w:rPr>
          <w:lang w:eastAsia="ko-KR"/>
        </w:rPr>
        <w:t>media plane as specified in 3GPP TS 24.380 [5];</w:t>
      </w:r>
    </w:p>
    <w:p w14:paraId="35A2E796" w14:textId="77777777" w:rsidR="00EB676A" w:rsidRPr="00424E59" w:rsidRDefault="00EB676A" w:rsidP="00EB676A">
      <w:pPr>
        <w:ind w:left="568" w:hanging="284"/>
      </w:pPr>
      <w:r w:rsidRPr="00424E59">
        <w:rPr>
          <w:lang w:eastAsia="ko-KR"/>
        </w:rPr>
        <w:t>3)</w:t>
      </w:r>
      <w:r w:rsidRPr="00424E59">
        <w:rPr>
          <w:lang w:eastAsia="ko-KR"/>
        </w:rPr>
        <w:tab/>
        <w:t>shall generate a SIP BYE request according to 3GPP TS 24.229 [4];</w:t>
      </w:r>
    </w:p>
    <w:p w14:paraId="459B44F3" w14:textId="77777777" w:rsidR="00EB676A" w:rsidRPr="00424E59" w:rsidRDefault="00EB676A" w:rsidP="00EB676A">
      <w:pPr>
        <w:ind w:left="568" w:hanging="284"/>
      </w:pPr>
      <w:r w:rsidRPr="00424E59">
        <w:rPr>
          <w:lang w:eastAsia="ko-KR"/>
        </w:rPr>
        <w:t>4)</w:t>
      </w:r>
      <w:r w:rsidRPr="00424E59">
        <w:rPr>
          <w:lang w:eastAsia="ko-KR"/>
        </w:rPr>
        <w:tab/>
        <w:t>shall set the Request-URI to the MCPTT session identity to release; and</w:t>
      </w:r>
    </w:p>
    <w:p w14:paraId="70B107D9" w14:textId="77777777" w:rsidR="00EB676A" w:rsidRPr="00424E59" w:rsidRDefault="00EB676A" w:rsidP="00EB676A">
      <w:pPr>
        <w:ind w:left="568" w:hanging="284"/>
      </w:pPr>
      <w:r w:rsidRPr="00424E59">
        <w:rPr>
          <w:lang w:eastAsia="ko-KR"/>
        </w:rPr>
        <w:t>5)</w:t>
      </w:r>
      <w:r w:rsidRPr="00424E59">
        <w:rPr>
          <w:lang w:eastAsia="ko-KR"/>
        </w:rPr>
        <w:tab/>
        <w:t>shall send a SIP BYE request towards MCPTT server according to 3GPP TS 24.229 [4].</w:t>
      </w:r>
    </w:p>
    <w:p w14:paraId="52870D69" w14:textId="77777777" w:rsidR="00EB676A" w:rsidRPr="00424E59" w:rsidRDefault="00EB676A" w:rsidP="00EB676A">
      <w:pPr>
        <w:keepNext/>
        <w:keepLines/>
        <w:spacing w:before="120"/>
        <w:ind w:left="1985" w:hanging="1985"/>
        <w:rPr>
          <w:rFonts w:ascii="Arial" w:hAnsi="Arial"/>
        </w:rPr>
      </w:pPr>
      <w:r w:rsidRPr="00424E59">
        <w:rPr>
          <w:rFonts w:ascii="Arial" w:hAnsi="Arial"/>
        </w:rPr>
        <w:t>6.2.23.3</w:t>
      </w:r>
      <w:r w:rsidRPr="00424E59">
        <w:rPr>
          <w:rFonts w:ascii="Arial" w:hAnsi="Arial"/>
        </w:rPr>
        <w:tab/>
        <w:t>Test description</w:t>
      </w:r>
    </w:p>
    <w:p w14:paraId="221A5F78" w14:textId="77777777" w:rsidR="00EB676A" w:rsidRPr="00424E59" w:rsidRDefault="00EB676A" w:rsidP="00EB676A">
      <w:pPr>
        <w:keepNext/>
        <w:keepLines/>
        <w:spacing w:before="120"/>
        <w:ind w:left="1985" w:hanging="1985"/>
        <w:rPr>
          <w:rFonts w:ascii="Arial" w:hAnsi="Arial"/>
        </w:rPr>
      </w:pPr>
      <w:r w:rsidRPr="00424E59">
        <w:rPr>
          <w:rFonts w:ascii="Arial" w:hAnsi="Arial"/>
        </w:rPr>
        <w:t>6.2.23.3.1</w:t>
      </w:r>
      <w:r w:rsidRPr="00424E59">
        <w:rPr>
          <w:rFonts w:ascii="Arial" w:hAnsi="Arial"/>
        </w:rPr>
        <w:tab/>
        <w:t>Pre-test conditions</w:t>
      </w:r>
    </w:p>
    <w:p w14:paraId="68CD4EC4" w14:textId="77777777" w:rsidR="00EB676A" w:rsidRPr="00424E59" w:rsidRDefault="00EB676A" w:rsidP="00EB676A">
      <w:pPr>
        <w:keepNext/>
        <w:keepLines/>
        <w:spacing w:before="120"/>
        <w:ind w:left="1985" w:hanging="1985"/>
        <w:rPr>
          <w:rFonts w:ascii="Arial" w:hAnsi="Arial"/>
        </w:rPr>
      </w:pPr>
      <w:r w:rsidRPr="00424E59">
        <w:rPr>
          <w:rFonts w:ascii="Arial" w:hAnsi="Arial"/>
        </w:rPr>
        <w:t>System Simulator:</w:t>
      </w:r>
    </w:p>
    <w:p w14:paraId="27539CAE" w14:textId="77777777" w:rsidR="00EB676A" w:rsidRPr="00424E59" w:rsidRDefault="00EB676A" w:rsidP="00EB676A">
      <w:pPr>
        <w:ind w:left="568" w:hanging="284"/>
      </w:pPr>
      <w:r w:rsidRPr="00424E59">
        <w:t>-</w:t>
      </w:r>
      <w:r w:rsidRPr="00424E59">
        <w:tab/>
        <w:t>SS (MCPTT server)</w:t>
      </w:r>
    </w:p>
    <w:p w14:paraId="4DAE9321" w14:textId="77777777" w:rsidR="00EB676A" w:rsidRPr="00424E59" w:rsidRDefault="00EB676A" w:rsidP="00EB676A">
      <w:pPr>
        <w:ind w:left="568" w:hanging="284"/>
      </w:pPr>
      <w:r w:rsidRPr="00424E59">
        <w:t>-</w:t>
      </w:r>
      <w:r w:rsidRPr="00424E5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D4F439D" w14:textId="77777777" w:rsidR="00EB676A" w:rsidRPr="00424E59" w:rsidRDefault="00EB676A" w:rsidP="00EB676A">
      <w:pPr>
        <w:keepNext/>
        <w:keepLines/>
        <w:spacing w:before="120"/>
        <w:ind w:left="1985" w:hanging="1985"/>
        <w:rPr>
          <w:rFonts w:ascii="Arial" w:hAnsi="Arial"/>
        </w:rPr>
      </w:pPr>
      <w:r w:rsidRPr="00424E59">
        <w:rPr>
          <w:rFonts w:ascii="Arial" w:hAnsi="Arial"/>
        </w:rPr>
        <w:t>IUT:</w:t>
      </w:r>
    </w:p>
    <w:p w14:paraId="24E1A3B8" w14:textId="77777777" w:rsidR="00EB676A" w:rsidRPr="00424E59" w:rsidRDefault="00EB676A" w:rsidP="00EB676A">
      <w:pPr>
        <w:ind w:left="568" w:hanging="284"/>
      </w:pPr>
      <w:r w:rsidRPr="00424E59">
        <w:t>-</w:t>
      </w:r>
      <w:r w:rsidRPr="00424E59">
        <w:tab/>
        <w:t>UE (MCPTT client)</w:t>
      </w:r>
    </w:p>
    <w:p w14:paraId="7F52A0D5" w14:textId="77777777" w:rsidR="00EB676A" w:rsidRPr="00424E59" w:rsidRDefault="00EB676A" w:rsidP="00EB676A">
      <w:pPr>
        <w:ind w:left="568" w:hanging="284"/>
      </w:pPr>
      <w:r w:rsidRPr="00424E59">
        <w:t>-</w:t>
      </w:r>
      <w:r w:rsidRPr="00424E59">
        <w:tab/>
        <w:t>The test USIM set as defined in TS 36.579-1 [2], subclause 5.5.10 is inserted.</w:t>
      </w:r>
    </w:p>
    <w:p w14:paraId="1FF1072A" w14:textId="77777777" w:rsidR="00EB676A" w:rsidRPr="00424E59" w:rsidRDefault="00EB676A" w:rsidP="00EB676A">
      <w:pPr>
        <w:keepNext/>
        <w:keepLines/>
        <w:spacing w:before="120"/>
        <w:ind w:left="1985" w:hanging="1985"/>
        <w:rPr>
          <w:rFonts w:ascii="Arial" w:hAnsi="Arial"/>
        </w:rPr>
      </w:pPr>
      <w:r w:rsidRPr="00424E59">
        <w:rPr>
          <w:rFonts w:ascii="Arial" w:hAnsi="Arial"/>
        </w:rPr>
        <w:t>Preamble:</w:t>
      </w:r>
    </w:p>
    <w:p w14:paraId="7CAC8C6D" w14:textId="77777777" w:rsidR="00EB676A" w:rsidRPr="00424E59" w:rsidRDefault="00EB676A" w:rsidP="00EB676A">
      <w:pPr>
        <w:ind w:left="568" w:hanging="284"/>
      </w:pPr>
      <w:r w:rsidRPr="00424E59">
        <w:t>-</w:t>
      </w:r>
      <w:r w:rsidRPr="00424E59">
        <w:tab/>
        <w:t>The UE has performed the Generic Test Procedure for MCPTT UE registration as specified in TS 36.579-1 [2], subclause 5.4.2.</w:t>
      </w:r>
    </w:p>
    <w:p w14:paraId="02943E51" w14:textId="77777777" w:rsidR="00EB676A" w:rsidRPr="00424E59" w:rsidRDefault="00EB676A" w:rsidP="00EB676A">
      <w:pPr>
        <w:ind w:left="568" w:hanging="284"/>
      </w:pPr>
      <w:r w:rsidRPr="00424E59">
        <w:t>-</w:t>
      </w:r>
      <w:r w:rsidRPr="00424E59">
        <w:tab/>
        <w:t>The MCPTT User performs the procedure for MCPTT Authorization/Configuration and Key Generation as specified in TS 36.579-1 [2], subclause 5.3.2.</w:t>
      </w:r>
    </w:p>
    <w:p w14:paraId="0C2761B3" w14:textId="77777777" w:rsidR="00EB676A" w:rsidRPr="00424E59" w:rsidRDefault="00EB676A" w:rsidP="00EB676A">
      <w:pPr>
        <w:ind w:left="851" w:hanging="284"/>
      </w:pPr>
      <w:r w:rsidRPr="00424E59">
        <w:t>-</w:t>
      </w:r>
      <w:r w:rsidRPr="00424E59">
        <w:tab/>
        <w:t xml:space="preserve">The MCPTT User is authorized to </w:t>
      </w:r>
      <w:r w:rsidRPr="00424E59">
        <w:rPr>
          <w:lang w:eastAsia="ko-KR"/>
        </w:rPr>
        <w:t>participate in private calls</w:t>
      </w:r>
      <w:r w:rsidRPr="00424E59">
        <w:t>: the &lt;allow-private-call-participation&gt;</w:t>
      </w:r>
      <w:r w:rsidRPr="00424E59">
        <w:rPr>
          <w:lang w:eastAsia="ko-KR"/>
        </w:rPr>
        <w:t xml:space="preserve"> element of the &lt;ruleset&gt; element </w:t>
      </w:r>
      <w:r w:rsidRPr="00424E59">
        <w:t>is present in the MCPTT user profile document and is set to "true".</w:t>
      </w:r>
    </w:p>
    <w:p w14:paraId="5DDBD350" w14:textId="77777777" w:rsidR="00EB676A" w:rsidRPr="00424E59" w:rsidRDefault="00EB676A" w:rsidP="00EB676A">
      <w:pPr>
        <w:ind w:left="568" w:hanging="284"/>
      </w:pPr>
      <w:r w:rsidRPr="00424E59">
        <w:t>-</w:t>
      </w:r>
      <w:r w:rsidRPr="00424E59">
        <w:tab/>
        <w:t>The MCPTT User performs the procedure for MCPTT pre-established session establishment CO as specified in TS 36.579-1 [2], subclause 5.3.3.</w:t>
      </w:r>
    </w:p>
    <w:p w14:paraId="5546993D" w14:textId="77777777" w:rsidR="00EB676A" w:rsidRPr="00424E59" w:rsidRDefault="00EB676A" w:rsidP="00EB676A">
      <w:pPr>
        <w:ind w:left="568" w:hanging="284"/>
      </w:pPr>
      <w:r w:rsidRPr="00424E59">
        <w:t>-</w:t>
      </w:r>
      <w:r w:rsidRPr="00424E59">
        <w:tab/>
        <w:t>UE States at the end of the preamble</w:t>
      </w:r>
    </w:p>
    <w:p w14:paraId="1071AD61" w14:textId="77777777" w:rsidR="00EB676A" w:rsidRPr="00424E59" w:rsidRDefault="00EB676A" w:rsidP="00EB676A">
      <w:pPr>
        <w:ind w:left="851" w:hanging="284"/>
      </w:pPr>
      <w:r w:rsidRPr="00424E59">
        <w:t>-</w:t>
      </w:r>
      <w:r w:rsidRPr="00424E59">
        <w:tab/>
        <w:t>The UE is in E-UTRA Registered, Idle Mode state.</w:t>
      </w:r>
    </w:p>
    <w:p w14:paraId="74150B25" w14:textId="77777777" w:rsidR="00EB676A" w:rsidRPr="00424E59" w:rsidRDefault="00EB676A" w:rsidP="00EB676A">
      <w:pPr>
        <w:ind w:left="851" w:hanging="284"/>
      </w:pPr>
      <w:r w:rsidRPr="00424E59">
        <w:t>-</w:t>
      </w:r>
      <w:r w:rsidRPr="00424E59">
        <w:tab/>
        <w:t>The MCPTT Client Application has been activated and User has registered-in as the MCPTT User with the Server as active user at the Client.</w:t>
      </w:r>
    </w:p>
    <w:p w14:paraId="66599163" w14:textId="77777777" w:rsidR="00EB676A" w:rsidRPr="00424E59" w:rsidRDefault="00EB676A" w:rsidP="00EB676A">
      <w:pPr>
        <w:keepNext/>
        <w:keepLines/>
        <w:spacing w:before="120"/>
        <w:ind w:left="1985" w:hanging="1985"/>
        <w:rPr>
          <w:rFonts w:ascii="Arial" w:hAnsi="Arial"/>
        </w:rPr>
      </w:pPr>
      <w:r w:rsidRPr="00424E59">
        <w:rPr>
          <w:rFonts w:ascii="Arial" w:hAnsi="Arial"/>
        </w:rPr>
        <w:t>6.2.23.3.2</w:t>
      </w:r>
      <w:r w:rsidRPr="00424E59">
        <w:rPr>
          <w:rFonts w:ascii="Arial" w:hAnsi="Arial"/>
        </w:rPr>
        <w:tab/>
        <w:t>Test procedure sequence</w:t>
      </w:r>
    </w:p>
    <w:p w14:paraId="152B620D" w14:textId="77777777" w:rsidR="00EB676A" w:rsidRPr="00424E59" w:rsidRDefault="00EB676A" w:rsidP="00EB676A">
      <w:pPr>
        <w:keepNext/>
        <w:keepLines/>
        <w:spacing w:before="60"/>
        <w:jc w:val="center"/>
        <w:rPr>
          <w:rFonts w:ascii="Arial" w:hAnsi="Arial"/>
          <w:b/>
        </w:rPr>
      </w:pPr>
      <w:r w:rsidRPr="00424E59">
        <w:rPr>
          <w:rFonts w:ascii="Arial" w:hAnsi="Arial"/>
          <w:b/>
        </w:rPr>
        <w:t>Table 6.2.23.3.2-1: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7F29032C" w14:textId="77777777" w:rsidTr="00BC3F8D">
        <w:tc>
          <w:tcPr>
            <w:tcW w:w="534" w:type="dxa"/>
            <w:tcBorders>
              <w:top w:val="single" w:sz="4" w:space="0" w:color="auto"/>
              <w:left w:val="single" w:sz="4" w:space="0" w:color="auto"/>
              <w:bottom w:val="nil"/>
              <w:right w:val="single" w:sz="4" w:space="0" w:color="auto"/>
            </w:tcBorders>
            <w:hideMark/>
          </w:tcPr>
          <w:p w14:paraId="3C5D537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35774F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D2EE9D2"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BCCD8B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CA2732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Verdict</w:t>
            </w:r>
          </w:p>
        </w:tc>
      </w:tr>
      <w:tr w:rsidR="00EB676A" w:rsidRPr="00424E59" w14:paraId="7744BBB9" w14:textId="77777777" w:rsidTr="00BC3F8D">
        <w:tc>
          <w:tcPr>
            <w:tcW w:w="534" w:type="dxa"/>
            <w:tcBorders>
              <w:top w:val="nil"/>
              <w:left w:val="single" w:sz="4" w:space="0" w:color="auto"/>
              <w:bottom w:val="single" w:sz="4" w:space="0" w:color="auto"/>
              <w:right w:val="single" w:sz="4" w:space="0" w:color="auto"/>
            </w:tcBorders>
          </w:tcPr>
          <w:p w14:paraId="636BA4FF" w14:textId="77777777" w:rsidR="00EB676A" w:rsidRPr="00424E59"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33A5A7C6" w14:textId="77777777" w:rsidR="00EB676A" w:rsidRPr="00424E59"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522284D"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A70F5D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A948AFB" w14:textId="77777777" w:rsidR="00EB676A" w:rsidRPr="00424E59"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FA49068" w14:textId="77777777" w:rsidR="00EB676A" w:rsidRPr="00424E59" w:rsidRDefault="00EB676A" w:rsidP="00BC3F8D">
            <w:pPr>
              <w:keepNext/>
              <w:keepLines/>
              <w:spacing w:after="0"/>
              <w:jc w:val="center"/>
              <w:rPr>
                <w:rFonts w:ascii="Arial" w:hAnsi="Arial"/>
                <w:b/>
                <w:sz w:val="18"/>
              </w:rPr>
            </w:pPr>
          </w:p>
        </w:tc>
      </w:tr>
      <w:tr w:rsidR="00EB676A" w:rsidRPr="00424E59" w14:paraId="71D35C4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2E28F2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89AE18C" w14:textId="16FB4A91" w:rsidR="00EB676A" w:rsidRPr="00424E59" w:rsidRDefault="00EB676A" w:rsidP="00BC3F8D">
            <w:pPr>
              <w:keepNext/>
              <w:keepLines/>
              <w:spacing w:after="0"/>
              <w:rPr>
                <w:rFonts w:ascii="Arial" w:hAnsi="Arial"/>
                <w:sz w:val="18"/>
              </w:rPr>
            </w:pPr>
            <w:r w:rsidRPr="00424E59">
              <w:rPr>
                <w:rFonts w:ascii="Arial" w:hAnsi="Arial"/>
                <w:sz w:val="18"/>
              </w:rPr>
              <w:t>Check:</w:t>
            </w:r>
            <w:ins w:id="2171" w:author="MCC160" w:date="2022-11-01T17:04:00Z">
              <w:r w:rsidR="00027B25" w:rsidRPr="00424E59">
                <w:rPr>
                  <w:rFonts w:ascii="Arial" w:hAnsi="Arial"/>
                  <w:sz w:val="18"/>
                </w:rPr>
                <w:t xml:space="preserve"> Does the UE (MCPTT </w:t>
              </w:r>
            </w:ins>
            <w:ins w:id="2172" w:author="MCC160" w:date="2022-11-16T22:46:00Z">
              <w:r w:rsidR="0016031C" w:rsidRPr="00424E59">
                <w:rPr>
                  <w:rFonts w:ascii="Arial" w:hAnsi="Arial"/>
                  <w:sz w:val="18"/>
                  <w:rPrChange w:id="2173" w:author="MCC160" w:date="2022-11-16T22:46:00Z">
                    <w:rPr>
                      <w:rFonts w:ascii="Arial" w:hAnsi="Arial"/>
                      <w:sz w:val="18"/>
                    </w:rPr>
                  </w:rPrChange>
                </w:rPr>
                <w:t>c</w:t>
              </w:r>
            </w:ins>
            <w:ins w:id="2174" w:author="MCC160" w:date="2022-11-01T17:04:00Z">
              <w:r w:rsidR="00027B25" w:rsidRPr="00424E59">
                <w:rPr>
                  <w:rFonts w:ascii="Arial" w:hAnsi="Arial"/>
                  <w:sz w:val="18"/>
                </w:rPr>
                <w:t>lient) correctly perform test procedure 'MCX CT private call establishment, manual commencement' as described in TS 36.579-1 [2] Table 5.3.6.3-1 to establish a first-to-answer call?</w:t>
              </w:r>
            </w:ins>
            <w:del w:id="2175" w:author="MCC160" w:date="2022-11-01T17:04:00Z">
              <w:r w:rsidRPr="00424E59" w:rsidDel="00027B25">
                <w:rPr>
                  <w:rFonts w:ascii="Arial" w:hAnsi="Arial"/>
                  <w:sz w:val="18"/>
                </w:rPr>
                <w:delText xml:space="preserve"> Does the UE (</w:delText>
              </w:r>
              <w:r w:rsidRPr="00424E59" w:rsidDel="00027B25">
                <w:rPr>
                  <w:rFonts w:ascii="Arial" w:hAnsi="Arial"/>
                  <w:sz w:val="18"/>
                  <w:lang w:eastAsia="ko-KR"/>
                </w:rPr>
                <w:delText xml:space="preserve">MCPTT client) successfully complete the CT </w:delText>
              </w:r>
              <w:r w:rsidRPr="00424E59" w:rsidDel="00027B25">
                <w:rPr>
                  <w:rFonts w:ascii="Arial" w:hAnsi="Arial"/>
                  <w:sz w:val="18"/>
                </w:rPr>
                <w:delText xml:space="preserve">MCX private call establishment, manual commencement, </w:delText>
              </w:r>
              <w:r w:rsidRPr="00424E59" w:rsidDel="00027B25">
                <w:rPr>
                  <w:rFonts w:ascii="Arial" w:hAnsi="Arial"/>
                  <w:sz w:val="18"/>
                  <w:lang w:eastAsia="zh-CN"/>
                </w:rPr>
                <w:delText xml:space="preserve">as per the step sequence specified in TS 36.579-1 [2], Table </w:delText>
              </w:r>
              <w:r w:rsidRPr="00424E59" w:rsidDel="00027B25">
                <w:rPr>
                  <w:rFonts w:ascii="Arial" w:hAnsi="Arial"/>
                  <w:sz w:val="18"/>
                </w:rPr>
                <w:delText>5.3.6.3-1 with the exception that the SS requests First-to-answer call in the SIP INVITE message</w:delText>
              </w:r>
              <w:r w:rsidRPr="00424E59" w:rsidDel="00027B25">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18CBA6E8"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7CECD19"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9F287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BE0957A"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7F916EA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487426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640ADE40" w14:textId="77777777" w:rsidR="00EB676A" w:rsidRPr="00424E59" w:rsidRDefault="00EB676A" w:rsidP="00BC3F8D">
            <w:pPr>
              <w:keepNext/>
              <w:keepLines/>
              <w:spacing w:after="0"/>
              <w:rPr>
                <w:rFonts w:ascii="Arial" w:hAnsi="Arial"/>
                <w:sz w:val="18"/>
              </w:rPr>
            </w:pPr>
            <w:r w:rsidRPr="00424E59">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FFD3AFC"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0CC8116" w14:textId="77777777" w:rsidR="00EB676A" w:rsidRPr="00424E59" w:rsidRDefault="00EB676A" w:rsidP="00BC3F8D">
            <w:pPr>
              <w:keepNext/>
              <w:keepLines/>
              <w:spacing w:after="0"/>
              <w:rPr>
                <w:rFonts w:ascii="Arial" w:hAnsi="Arial"/>
                <w:sz w:val="18"/>
              </w:rPr>
            </w:pPr>
            <w:r w:rsidRPr="00424E59">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80CA8F"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E7B82D"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3EC25EF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95035B3" w14:textId="77777777" w:rsidR="00EB676A" w:rsidRPr="00424E59" w:rsidRDefault="00EB676A" w:rsidP="00BC3F8D">
            <w:pPr>
              <w:keepNext/>
              <w:keepLines/>
              <w:spacing w:after="0"/>
              <w:jc w:val="center"/>
              <w:rPr>
                <w:rFonts w:ascii="Arial" w:hAnsi="Arial"/>
                <w:sz w:val="18"/>
              </w:rPr>
            </w:pPr>
            <w:r w:rsidRPr="00424E59">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636A10A" w14:textId="77777777" w:rsidR="0016031C" w:rsidRPr="00424E59" w:rsidRDefault="0016031C" w:rsidP="00BC3F8D">
            <w:pPr>
              <w:keepNext/>
              <w:keepLines/>
              <w:spacing w:after="0"/>
              <w:rPr>
                <w:ins w:id="2176" w:author="MCC160" w:date="2022-11-16T22:46:00Z"/>
                <w:rFonts w:ascii="Arial" w:hAnsi="Arial"/>
                <w:sz w:val="18"/>
                <w:rPrChange w:id="2177" w:author="MCC160" w:date="2022-11-16T22:46:00Z">
                  <w:rPr>
                    <w:ins w:id="2178" w:author="MCC160" w:date="2022-11-16T22:46:00Z"/>
                    <w:rFonts w:ascii="Arial" w:hAnsi="Arial"/>
                    <w:sz w:val="18"/>
                  </w:rPr>
                </w:rPrChange>
              </w:rPr>
            </w:pPr>
            <w:ins w:id="2179" w:author="MCC160" w:date="2022-11-16T22:46:00Z">
              <w:r w:rsidRPr="00424E59">
                <w:rPr>
                  <w:rFonts w:ascii="Arial" w:hAnsi="Arial"/>
                  <w:sz w:val="18"/>
                  <w:rPrChange w:id="2180" w:author="MCC160" w:date="2022-11-16T22:46:00Z">
                    <w:rPr>
                      <w:rFonts w:ascii="Arial" w:hAnsi="Arial"/>
                      <w:sz w:val="18"/>
                    </w:rPr>
                  </w:rPrChange>
                </w:rPr>
                <w:t>Make the UE (MCPTT client) release the call.</w:t>
              </w:r>
            </w:ins>
          </w:p>
          <w:p w14:paraId="6528CCE5" w14:textId="54B21C8B" w:rsidR="00EB676A" w:rsidRPr="00424E59" w:rsidDel="00552E8D" w:rsidRDefault="00EB676A" w:rsidP="00BC3F8D">
            <w:pPr>
              <w:keepNext/>
              <w:keepLines/>
              <w:spacing w:after="0"/>
              <w:rPr>
                <w:del w:id="2181" w:author="MCC160" w:date="2022-11-01T17:17:00Z"/>
                <w:rFonts w:ascii="Arial" w:hAnsi="Arial"/>
                <w:sz w:val="18"/>
              </w:rPr>
            </w:pPr>
            <w:del w:id="2182" w:author="MCC160" w:date="2022-11-01T17:17:00Z">
              <w:r w:rsidRPr="00424E59" w:rsidDel="00552E8D">
                <w:rPr>
                  <w:rFonts w:ascii="Arial" w:hAnsi="Arial"/>
                  <w:sz w:val="18"/>
                  <w:rPrChange w:id="2183" w:author="MCC160" w:date="2022-11-16T22:46:00Z">
                    <w:rPr>
                      <w:rFonts w:ascii="Arial" w:hAnsi="Arial"/>
                      <w:sz w:val="18"/>
                    </w:rPr>
                  </w:rPrChange>
                </w:rPr>
                <w:delText>Make the UE (MCPTT User) request termination of the call.</w:delText>
              </w:r>
            </w:del>
          </w:p>
          <w:p w14:paraId="69496839" w14:textId="77777777" w:rsidR="00EB676A" w:rsidRPr="00424E59" w:rsidRDefault="00EB676A" w:rsidP="00BC3F8D">
            <w:pPr>
              <w:keepNext/>
              <w:keepLines/>
              <w:spacing w:after="0"/>
              <w:rPr>
                <w:rFonts w:ascii="Arial" w:hAnsi="Arial"/>
                <w:sz w:val="18"/>
                <w:lang w:eastAsia="zh-CN"/>
              </w:rPr>
            </w:pPr>
            <w:r w:rsidRPr="00424E59">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0303649"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49F77B9"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0A89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1034B2"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40D2B2D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1C1FC74" w14:textId="77777777" w:rsidR="00EB676A" w:rsidRPr="00424E59" w:rsidRDefault="00EB676A" w:rsidP="00BC3F8D">
            <w:pPr>
              <w:keepNext/>
              <w:keepLines/>
              <w:spacing w:after="0"/>
              <w:jc w:val="center"/>
              <w:rPr>
                <w:rFonts w:ascii="Arial" w:hAnsi="Arial"/>
                <w:sz w:val="18"/>
              </w:rPr>
            </w:pPr>
            <w:r w:rsidRPr="00424E59">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49FEB5FF" w14:textId="12F55B46" w:rsidR="00EB676A" w:rsidRPr="00424E59" w:rsidRDefault="00EB676A" w:rsidP="00BC3F8D">
            <w:pPr>
              <w:keepNext/>
              <w:keepLines/>
              <w:spacing w:after="0"/>
              <w:rPr>
                <w:rFonts w:ascii="Arial" w:hAnsi="Arial"/>
                <w:sz w:val="18"/>
                <w:lang w:eastAsia="zh-CN"/>
              </w:rPr>
            </w:pPr>
            <w:r w:rsidRPr="00424E59">
              <w:rPr>
                <w:rFonts w:ascii="Arial" w:hAnsi="Arial"/>
                <w:sz w:val="18"/>
                <w:lang w:eastAsia="zh-CN"/>
              </w:rPr>
              <w:t xml:space="preserve">The UE (MCPTT </w:t>
            </w:r>
            <w:del w:id="2184" w:author="MCC160" w:date="2022-11-16T22:47:00Z">
              <w:r w:rsidRPr="00424E59" w:rsidDel="0016031C">
                <w:rPr>
                  <w:rFonts w:ascii="Arial" w:hAnsi="Arial"/>
                  <w:sz w:val="18"/>
                  <w:lang w:eastAsia="zh-CN"/>
                  <w:rPrChange w:id="2185" w:author="MCC160" w:date="2022-11-16T22:47:00Z">
                    <w:rPr>
                      <w:rFonts w:ascii="Arial" w:hAnsi="Arial"/>
                      <w:sz w:val="18"/>
                      <w:lang w:eastAsia="zh-CN"/>
                    </w:rPr>
                  </w:rPrChange>
                </w:rPr>
                <w:delText>C</w:delText>
              </w:r>
            </w:del>
            <w:ins w:id="2186" w:author="MCC160" w:date="2022-11-16T22:47:00Z">
              <w:r w:rsidR="0016031C" w:rsidRPr="00424E59">
                <w:rPr>
                  <w:rFonts w:ascii="Arial" w:hAnsi="Arial"/>
                  <w:sz w:val="18"/>
                  <w:lang w:eastAsia="zh-CN"/>
                  <w:rPrChange w:id="2187" w:author="MCC160" w:date="2022-11-16T22:47:00Z">
                    <w:rPr>
                      <w:rFonts w:ascii="Arial" w:hAnsi="Arial"/>
                      <w:sz w:val="18"/>
                      <w:lang w:eastAsia="zh-CN"/>
                    </w:rPr>
                  </w:rPrChange>
                </w:rPr>
                <w:t>c</w:t>
              </w:r>
            </w:ins>
            <w:r w:rsidRPr="00424E59">
              <w:rPr>
                <w:rFonts w:ascii="Arial" w:hAnsi="Arial"/>
                <w:sz w:val="18"/>
                <w:lang w:eastAsia="zh-CN"/>
              </w:rPr>
              <w:t xml:space="preserve">lient) performs the </w:t>
            </w:r>
            <w:ins w:id="2188" w:author="MCC160" w:date="2022-11-01T16:59:00Z">
              <w:r w:rsidR="00867AEF" w:rsidRPr="00424E59">
                <w:rPr>
                  <w:rFonts w:ascii="Arial" w:hAnsi="Arial"/>
                  <w:sz w:val="18"/>
                  <w:lang w:eastAsia="zh-CN"/>
                </w:rPr>
                <w:t xml:space="preserve">test </w:t>
              </w:r>
            </w:ins>
            <w:r w:rsidRPr="00424E59">
              <w:rPr>
                <w:rFonts w:ascii="Arial" w:hAnsi="Arial"/>
                <w:sz w:val="18"/>
                <w:lang w:eastAsia="zh-CN"/>
              </w:rPr>
              <w:t xml:space="preserve">procedure </w:t>
            </w:r>
            <w:del w:id="2189" w:author="MCC160" w:date="2022-11-01T16:59:00Z">
              <w:r w:rsidRPr="00424E59" w:rsidDel="00867AEF">
                <w:rPr>
                  <w:rFonts w:ascii="Arial" w:hAnsi="Arial"/>
                  <w:sz w:val="18"/>
                  <w:lang w:eastAsia="zh-CN"/>
                </w:rPr>
                <w:delText xml:space="preserve">for </w:delText>
              </w:r>
            </w:del>
            <w:ins w:id="2190" w:author="MCC160" w:date="2022-11-01T16:59:00Z">
              <w:r w:rsidR="00867AEF" w:rsidRPr="00424E59">
                <w:rPr>
                  <w:rFonts w:ascii="Arial" w:hAnsi="Arial"/>
                  <w:sz w:val="18"/>
                  <w:lang w:eastAsia="zh-CN"/>
                </w:rPr>
                <w:t>'</w:t>
              </w:r>
            </w:ins>
            <w:r w:rsidRPr="00424E59">
              <w:rPr>
                <w:rFonts w:ascii="Arial" w:hAnsi="Arial"/>
                <w:sz w:val="18"/>
                <w:lang w:eastAsia="zh-CN"/>
              </w:rPr>
              <w:t>MCX CO call release</w:t>
            </w:r>
            <w:ins w:id="2191" w:author="MCC160" w:date="2022-11-01T16:59:00Z">
              <w:r w:rsidR="00867AEF" w:rsidRPr="00424E59">
                <w:rPr>
                  <w:rFonts w:ascii="Arial" w:hAnsi="Arial"/>
                  <w:sz w:val="18"/>
                  <w:lang w:eastAsia="zh-CN"/>
                </w:rPr>
                <w:t>'</w:t>
              </w:r>
            </w:ins>
            <w:r w:rsidRPr="00424E59">
              <w:rPr>
                <w:rFonts w:ascii="Arial" w:hAnsi="Arial"/>
                <w:sz w:val="18"/>
                <w:lang w:eastAsia="zh-CN"/>
              </w:rPr>
              <w:t xml:space="preserve"> as described in TS 36.579-1 [2] Table 5.3.10.3-1 to </w:t>
            </w:r>
            <w:del w:id="2192" w:author="MCC160" w:date="2022-11-01T16:59:00Z">
              <w:r w:rsidRPr="00424E59" w:rsidDel="00867AEF">
                <w:rPr>
                  <w:rFonts w:ascii="Arial" w:hAnsi="Arial"/>
                  <w:sz w:val="18"/>
                  <w:lang w:eastAsia="zh-CN"/>
                </w:rPr>
                <w:delText xml:space="preserve">end </w:delText>
              </w:r>
            </w:del>
            <w:ins w:id="2193" w:author="MCC160" w:date="2022-11-01T16:59:00Z">
              <w:r w:rsidR="00867AEF" w:rsidRPr="00424E59">
                <w:rPr>
                  <w:rFonts w:ascii="Arial" w:hAnsi="Arial"/>
                  <w:sz w:val="18"/>
                  <w:lang w:eastAsia="zh-CN"/>
                </w:rPr>
                <w:t xml:space="preserve">release </w:t>
              </w:r>
            </w:ins>
            <w:r w:rsidRPr="00424E59">
              <w:rPr>
                <w:rFonts w:ascii="Arial" w:hAnsi="Arial"/>
                <w:sz w:val="18"/>
                <w:lang w:eastAsia="zh-CN"/>
              </w:rPr>
              <w:t>the call.</w:t>
            </w:r>
          </w:p>
        </w:tc>
        <w:tc>
          <w:tcPr>
            <w:tcW w:w="708" w:type="dxa"/>
            <w:tcBorders>
              <w:top w:val="single" w:sz="4" w:space="0" w:color="auto"/>
              <w:left w:val="single" w:sz="4" w:space="0" w:color="auto"/>
              <w:bottom w:val="single" w:sz="4" w:space="0" w:color="auto"/>
              <w:right w:val="single" w:sz="4" w:space="0" w:color="auto"/>
            </w:tcBorders>
            <w:hideMark/>
          </w:tcPr>
          <w:p w14:paraId="4B98D8E5"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1C59A30"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B90AD6" w14:textId="77777777" w:rsidR="00EB676A" w:rsidRPr="00424E59" w:rsidRDefault="00EB676A" w:rsidP="00BC3F8D">
            <w:pPr>
              <w:keepNext/>
              <w:keepLines/>
              <w:spacing w:after="0"/>
              <w:jc w:val="center"/>
              <w:rPr>
                <w:rFonts w:ascii="Arial" w:hAnsi="Arial"/>
                <w:sz w:val="18"/>
              </w:rPr>
            </w:pPr>
            <w:r w:rsidRPr="00424E59">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9E1A70E" w14:textId="77777777" w:rsidR="00EB676A" w:rsidRPr="00424E59" w:rsidRDefault="00EB676A" w:rsidP="00BC3F8D">
            <w:pPr>
              <w:keepNext/>
              <w:keepLines/>
              <w:spacing w:after="0"/>
              <w:jc w:val="center"/>
              <w:rPr>
                <w:rFonts w:ascii="Arial" w:hAnsi="Arial"/>
                <w:sz w:val="18"/>
              </w:rPr>
            </w:pPr>
            <w:r w:rsidRPr="00424E59">
              <w:rPr>
                <w:rFonts w:ascii="Arial" w:hAnsi="Arial"/>
                <w:sz w:val="18"/>
              </w:rPr>
              <w:t>-</w:t>
            </w:r>
          </w:p>
        </w:tc>
      </w:tr>
      <w:tr w:rsidR="00EB676A" w:rsidRPr="00424E59" w14:paraId="5D5AEC73"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6E235AAF"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This is expected to be done via a suitable implementation dependent MMI.</w:t>
            </w:r>
          </w:p>
        </w:tc>
      </w:tr>
    </w:tbl>
    <w:p w14:paraId="042DE1CE" w14:textId="77777777" w:rsidR="00EB676A" w:rsidRPr="00424E59" w:rsidRDefault="00EB676A" w:rsidP="00EB676A"/>
    <w:p w14:paraId="6F3C5022" w14:textId="77777777" w:rsidR="00EB676A" w:rsidRPr="00424E59" w:rsidRDefault="00EB676A" w:rsidP="00EB676A">
      <w:pPr>
        <w:keepNext/>
        <w:keepLines/>
        <w:spacing w:before="120"/>
        <w:ind w:left="1985" w:hanging="1985"/>
        <w:rPr>
          <w:rFonts w:ascii="Arial" w:hAnsi="Arial"/>
        </w:rPr>
      </w:pPr>
      <w:r w:rsidRPr="00424E59">
        <w:rPr>
          <w:rFonts w:ascii="Arial" w:hAnsi="Arial"/>
        </w:rPr>
        <w:t>6.2.23.3.3</w:t>
      </w:r>
      <w:r w:rsidRPr="00424E59">
        <w:rPr>
          <w:rFonts w:ascii="Arial" w:hAnsi="Arial"/>
        </w:rPr>
        <w:tab/>
        <w:t>Specific message contents</w:t>
      </w:r>
    </w:p>
    <w:p w14:paraId="77DB204F"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6.2.23.3.3-1: </w:t>
      </w:r>
      <w:r w:rsidRPr="00424E59">
        <w:rPr>
          <w:rFonts w:ascii="Arial" w:hAnsi="Arial"/>
          <w:b/>
          <w:lang w:eastAsia="ko-KR"/>
        </w:rPr>
        <w:t>SIP INVITE</w:t>
      </w:r>
      <w:r w:rsidRPr="00424E59">
        <w:rPr>
          <w:rFonts w:ascii="Arial" w:hAnsi="Arial"/>
          <w:b/>
        </w:rPr>
        <w:t xml:space="preserve"> from the SS (Step 1, Table 6.2.23.3.2-1;</w:t>
      </w:r>
      <w:r w:rsidRPr="00424E59">
        <w:rPr>
          <w:rFonts w:ascii="Arial" w:hAnsi="Arial"/>
          <w:b/>
        </w:rPr>
        <w:br/>
        <w:t>step 2, TS 36.579-1 [2], Table 5.3.6.3-1)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19"/>
        <w:gridCol w:w="113"/>
        <w:gridCol w:w="2014"/>
        <w:gridCol w:w="113"/>
        <w:gridCol w:w="2013"/>
        <w:gridCol w:w="113"/>
        <w:gridCol w:w="1305"/>
        <w:gridCol w:w="113"/>
        <w:gridCol w:w="1022"/>
        <w:gridCol w:w="113"/>
      </w:tblGrid>
      <w:tr w:rsidR="00EB676A" w:rsidRPr="00424E59" w14:paraId="638B9A56"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2C736F8F"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5.5.2.5.2-1, condition FIRST-TO-ANSWER</w:t>
            </w:r>
          </w:p>
        </w:tc>
      </w:tr>
      <w:tr w:rsidR="00EB676A" w:rsidRPr="00424E59" w14:paraId="55FB153F"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DACC9D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8C7BC2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189306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712C74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673727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EEED320"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C6AFFCF" w14:textId="77777777" w:rsidR="00EB676A" w:rsidRPr="00424E59" w:rsidRDefault="00EB676A" w:rsidP="00BC3F8D">
            <w:pPr>
              <w:keepNext/>
              <w:keepLines/>
              <w:spacing w:after="0"/>
              <w:rPr>
                <w:rFonts w:ascii="Arial" w:hAnsi="Arial"/>
                <w:sz w:val="18"/>
              </w:rPr>
            </w:pPr>
            <w:r w:rsidRPr="00424E59">
              <w:rPr>
                <w:rFonts w:ascii="Arial" w:hAnsi="Arial"/>
                <w:b/>
                <w:bCs/>
                <w:sz w:val="18"/>
              </w:rPr>
              <w:t>Replaces</w:t>
            </w:r>
          </w:p>
        </w:tc>
        <w:tc>
          <w:tcPr>
            <w:tcW w:w="2127" w:type="dxa"/>
            <w:gridSpan w:val="2"/>
            <w:tcBorders>
              <w:top w:val="single" w:sz="4" w:space="0" w:color="auto"/>
              <w:left w:val="single" w:sz="4" w:space="0" w:color="auto"/>
              <w:bottom w:val="single" w:sz="4" w:space="0" w:color="auto"/>
              <w:right w:val="single" w:sz="4" w:space="0" w:color="auto"/>
            </w:tcBorders>
          </w:tcPr>
          <w:p w14:paraId="4FE46D95" w14:textId="77777777" w:rsidR="00EB676A" w:rsidRPr="00424E59"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94CCE9D"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hideMark/>
          </w:tcPr>
          <w:p w14:paraId="629F1C93" w14:textId="77777777" w:rsidR="00EB676A" w:rsidRPr="00424E59" w:rsidRDefault="00EB676A" w:rsidP="00BC3F8D">
            <w:pPr>
              <w:keepNext/>
              <w:keepLines/>
              <w:spacing w:after="0"/>
              <w:rPr>
                <w:rFonts w:ascii="Arial" w:hAnsi="Arial"/>
                <w:sz w:val="18"/>
              </w:rPr>
            </w:pPr>
            <w:r w:rsidRPr="00424E59">
              <w:rPr>
                <w:rFonts w:ascii="Arial" w:hAnsi="Arial"/>
                <w:sz w:val="18"/>
              </w:rPr>
              <w:t>RFC 3891 [117]</w:t>
            </w:r>
            <w:r w:rsidRPr="00424E59">
              <w:rPr>
                <w:rFonts w:ascii="Arial" w:hAnsi="Arial" w:cs="Arial"/>
                <w:sz w:val="18"/>
                <w:szCs w:val="18"/>
              </w:rPr>
              <w:t xml:space="preserve"> TS 24.379 [9] clause 6.3.2.2</w:t>
            </w:r>
          </w:p>
        </w:tc>
        <w:tc>
          <w:tcPr>
            <w:tcW w:w="1135" w:type="dxa"/>
            <w:gridSpan w:val="2"/>
            <w:tcBorders>
              <w:top w:val="single" w:sz="4" w:space="0" w:color="auto"/>
              <w:left w:val="single" w:sz="4" w:space="0" w:color="auto"/>
              <w:bottom w:val="single" w:sz="4" w:space="0" w:color="auto"/>
              <w:right w:val="single" w:sz="4" w:space="0" w:color="auto"/>
            </w:tcBorders>
          </w:tcPr>
          <w:p w14:paraId="0D180E72" w14:textId="77777777" w:rsidR="00EB676A" w:rsidRPr="00424E59" w:rsidRDefault="00EB676A" w:rsidP="00BC3F8D">
            <w:pPr>
              <w:keepNext/>
              <w:keepLines/>
              <w:spacing w:after="0"/>
              <w:rPr>
                <w:rFonts w:ascii="Arial" w:hAnsi="Arial"/>
                <w:sz w:val="18"/>
              </w:rPr>
            </w:pPr>
          </w:p>
        </w:tc>
      </w:tr>
      <w:tr w:rsidR="00EB676A" w:rsidRPr="00424E59" w14:paraId="1D9DEB81"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B2656CE" w14:textId="77777777" w:rsidR="00EB676A" w:rsidRPr="00424E59" w:rsidRDefault="00EB676A" w:rsidP="00BC3F8D">
            <w:pPr>
              <w:keepNext/>
              <w:keepLines/>
              <w:spacing w:after="0"/>
              <w:rPr>
                <w:rFonts w:ascii="Arial" w:hAnsi="Arial"/>
                <w:b/>
                <w:bCs/>
                <w:sz w:val="18"/>
              </w:rPr>
            </w:pPr>
            <w:r w:rsidRPr="00424E59">
              <w:rPr>
                <w:rFonts w:ascii="Arial" w:hAnsi="Arial"/>
                <w:bCs/>
                <w:sz w:val="18"/>
              </w:rPr>
              <w:t xml:space="preserve">  callid</w:t>
            </w:r>
          </w:p>
        </w:tc>
        <w:tc>
          <w:tcPr>
            <w:tcW w:w="2127" w:type="dxa"/>
            <w:gridSpan w:val="2"/>
            <w:tcBorders>
              <w:top w:val="single" w:sz="4" w:space="0" w:color="auto"/>
              <w:left w:val="single" w:sz="4" w:space="0" w:color="auto"/>
              <w:bottom w:val="single" w:sz="4" w:space="0" w:color="auto"/>
              <w:right w:val="single" w:sz="4" w:space="0" w:color="auto"/>
            </w:tcBorders>
            <w:hideMark/>
          </w:tcPr>
          <w:p w14:paraId="68DCF121" w14:textId="77777777" w:rsidR="00EB676A" w:rsidRPr="00424E59" w:rsidRDefault="00EB676A" w:rsidP="00BC3F8D">
            <w:pPr>
              <w:keepNext/>
              <w:keepLines/>
              <w:spacing w:after="0"/>
              <w:rPr>
                <w:rFonts w:ascii="Arial" w:hAnsi="Arial"/>
                <w:sz w:val="18"/>
              </w:rPr>
            </w:pPr>
            <w:r w:rsidRPr="00424E59">
              <w:rPr>
                <w:rFonts w:ascii="Arial" w:hAnsi="Arial" w:cs="Arial"/>
                <w:sz w:val="18"/>
                <w:szCs w:val="18"/>
              </w:rPr>
              <w:t>callid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7F1B6616"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92857CC" w14:textId="77777777" w:rsidR="00EB676A" w:rsidRPr="00424E59"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7BBD060C" w14:textId="77777777" w:rsidR="00EB676A" w:rsidRPr="00424E59" w:rsidRDefault="00EB676A" w:rsidP="00BC3F8D">
            <w:pPr>
              <w:keepNext/>
              <w:keepLines/>
              <w:spacing w:after="0"/>
              <w:rPr>
                <w:rFonts w:ascii="Arial" w:hAnsi="Arial"/>
                <w:sz w:val="18"/>
              </w:rPr>
            </w:pPr>
          </w:p>
        </w:tc>
      </w:tr>
      <w:tr w:rsidR="00EB676A" w:rsidRPr="00424E59" w14:paraId="46272713"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E607221" w14:textId="77777777" w:rsidR="00EB676A" w:rsidRPr="00424E59" w:rsidRDefault="00EB676A" w:rsidP="00BC3F8D">
            <w:pPr>
              <w:keepNext/>
              <w:keepLines/>
              <w:spacing w:after="0"/>
              <w:rPr>
                <w:rFonts w:ascii="Arial" w:hAnsi="Arial"/>
                <w:b/>
                <w:bCs/>
                <w:sz w:val="18"/>
              </w:rPr>
            </w:pPr>
            <w:r w:rsidRPr="00424E59">
              <w:rPr>
                <w:rFonts w:ascii="Arial" w:hAnsi="Arial"/>
                <w:bCs/>
                <w:sz w:val="18"/>
              </w:rPr>
              <w:t xml:space="preserve">  replaces-params</w:t>
            </w:r>
          </w:p>
        </w:tc>
        <w:tc>
          <w:tcPr>
            <w:tcW w:w="2127" w:type="dxa"/>
            <w:gridSpan w:val="2"/>
            <w:tcBorders>
              <w:top w:val="single" w:sz="4" w:space="0" w:color="auto"/>
              <w:left w:val="single" w:sz="4" w:space="0" w:color="auto"/>
              <w:bottom w:val="single" w:sz="4" w:space="0" w:color="auto"/>
              <w:right w:val="single" w:sz="4" w:space="0" w:color="auto"/>
            </w:tcBorders>
          </w:tcPr>
          <w:p w14:paraId="650733A7" w14:textId="77777777" w:rsidR="00EB676A" w:rsidRPr="00424E59"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60557B70"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6D557F" w14:textId="77777777" w:rsidR="00EB676A" w:rsidRPr="00424E59"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F75D2DC" w14:textId="77777777" w:rsidR="00EB676A" w:rsidRPr="00424E59" w:rsidRDefault="00EB676A" w:rsidP="00BC3F8D">
            <w:pPr>
              <w:keepNext/>
              <w:keepLines/>
              <w:spacing w:after="0"/>
              <w:rPr>
                <w:rFonts w:ascii="Arial" w:hAnsi="Arial"/>
                <w:sz w:val="18"/>
              </w:rPr>
            </w:pPr>
          </w:p>
        </w:tc>
      </w:tr>
      <w:tr w:rsidR="00EB676A" w:rsidRPr="00424E59" w14:paraId="35BF859D"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712E5FB" w14:textId="77777777" w:rsidR="00EB676A" w:rsidRPr="00424E59" w:rsidRDefault="00EB676A" w:rsidP="00BC3F8D">
            <w:pPr>
              <w:keepNext/>
              <w:keepLines/>
              <w:spacing w:after="0"/>
              <w:rPr>
                <w:rFonts w:ascii="Arial" w:hAnsi="Arial"/>
                <w:b/>
                <w:bCs/>
                <w:sz w:val="18"/>
              </w:rPr>
            </w:pPr>
            <w:r w:rsidRPr="00424E59">
              <w:rPr>
                <w:rFonts w:ascii="Arial" w:hAnsi="Arial"/>
                <w:bCs/>
                <w:sz w:val="18"/>
              </w:rPr>
              <w:t xml:space="preserve">    from-tag</w:t>
            </w:r>
          </w:p>
        </w:tc>
        <w:tc>
          <w:tcPr>
            <w:tcW w:w="2127" w:type="dxa"/>
            <w:gridSpan w:val="2"/>
            <w:tcBorders>
              <w:top w:val="single" w:sz="4" w:space="0" w:color="auto"/>
              <w:left w:val="single" w:sz="4" w:space="0" w:color="auto"/>
              <w:bottom w:val="single" w:sz="4" w:space="0" w:color="auto"/>
              <w:right w:val="single" w:sz="4" w:space="0" w:color="auto"/>
            </w:tcBorders>
            <w:hideMark/>
          </w:tcPr>
          <w:p w14:paraId="5B0DC578" w14:textId="77777777" w:rsidR="00EB676A" w:rsidRPr="00424E59" w:rsidRDefault="00EB676A" w:rsidP="00BC3F8D">
            <w:pPr>
              <w:keepNext/>
              <w:keepLines/>
              <w:spacing w:after="0"/>
              <w:rPr>
                <w:rFonts w:ascii="Arial" w:hAnsi="Arial"/>
                <w:sz w:val="18"/>
              </w:rPr>
            </w:pPr>
            <w:r w:rsidRPr="00424E59">
              <w:rPr>
                <w:rFonts w:ascii="Arial" w:hAnsi="Arial" w:cs="Arial"/>
                <w:sz w:val="18"/>
                <w:szCs w:val="18"/>
              </w:rPr>
              <w:t>to-tag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3A5D6D07"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D2C769E" w14:textId="77777777" w:rsidR="00EB676A" w:rsidRPr="00424E59"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1DCF5368" w14:textId="77777777" w:rsidR="00EB676A" w:rsidRPr="00424E59" w:rsidRDefault="00EB676A" w:rsidP="00BC3F8D">
            <w:pPr>
              <w:keepNext/>
              <w:keepLines/>
              <w:spacing w:after="0"/>
              <w:rPr>
                <w:rFonts w:ascii="Arial" w:hAnsi="Arial"/>
                <w:sz w:val="18"/>
              </w:rPr>
            </w:pPr>
          </w:p>
        </w:tc>
      </w:tr>
      <w:tr w:rsidR="00EB676A" w:rsidRPr="00424E59" w14:paraId="671E8AB6"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F75A0CB" w14:textId="77777777" w:rsidR="00EB676A" w:rsidRPr="00424E59" w:rsidRDefault="00EB676A" w:rsidP="00BC3F8D">
            <w:pPr>
              <w:keepNext/>
              <w:keepLines/>
              <w:spacing w:after="0"/>
              <w:rPr>
                <w:rFonts w:ascii="Arial" w:hAnsi="Arial"/>
                <w:b/>
                <w:bCs/>
                <w:sz w:val="18"/>
              </w:rPr>
            </w:pPr>
            <w:r w:rsidRPr="00424E59">
              <w:rPr>
                <w:rFonts w:ascii="Arial" w:hAnsi="Arial"/>
                <w:bCs/>
                <w:sz w:val="18"/>
              </w:rPr>
              <w:t xml:space="preserve">    to-tag</w:t>
            </w:r>
          </w:p>
        </w:tc>
        <w:tc>
          <w:tcPr>
            <w:tcW w:w="2127" w:type="dxa"/>
            <w:gridSpan w:val="2"/>
            <w:tcBorders>
              <w:top w:val="single" w:sz="4" w:space="0" w:color="auto"/>
              <w:left w:val="single" w:sz="4" w:space="0" w:color="auto"/>
              <w:bottom w:val="single" w:sz="4" w:space="0" w:color="auto"/>
              <w:right w:val="single" w:sz="4" w:space="0" w:color="auto"/>
            </w:tcBorders>
            <w:hideMark/>
          </w:tcPr>
          <w:p w14:paraId="2EA64D89" w14:textId="77777777" w:rsidR="00EB676A" w:rsidRPr="00424E59" w:rsidRDefault="00EB676A" w:rsidP="00BC3F8D">
            <w:pPr>
              <w:keepNext/>
              <w:keepLines/>
              <w:spacing w:after="0"/>
              <w:rPr>
                <w:rFonts w:ascii="Arial" w:hAnsi="Arial"/>
                <w:sz w:val="18"/>
              </w:rPr>
            </w:pPr>
            <w:r w:rsidRPr="00424E59">
              <w:rPr>
                <w:rFonts w:ascii="Arial" w:hAnsi="Arial" w:cs="Arial"/>
                <w:sz w:val="18"/>
                <w:szCs w:val="18"/>
              </w:rPr>
              <w:t>from-tag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3CF946AE"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21946BF" w14:textId="77777777" w:rsidR="00EB676A" w:rsidRPr="00424E59"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EBBD671" w14:textId="77777777" w:rsidR="00EB676A" w:rsidRPr="00424E59" w:rsidRDefault="00EB676A" w:rsidP="00BC3F8D">
            <w:pPr>
              <w:keepNext/>
              <w:keepLines/>
              <w:spacing w:after="0"/>
              <w:rPr>
                <w:rFonts w:ascii="Arial" w:hAnsi="Arial"/>
                <w:sz w:val="18"/>
              </w:rPr>
            </w:pPr>
          </w:p>
        </w:tc>
      </w:tr>
      <w:tr w:rsidR="00EB676A" w:rsidRPr="00424E59" w14:paraId="54FDBC63"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9BC43E8"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685E250" w14:textId="77777777" w:rsidR="00EB676A" w:rsidRPr="00424E59"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947F865"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91112A9" w14:textId="77777777" w:rsidR="00EB676A" w:rsidRPr="00424E59"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3F059A50" w14:textId="77777777" w:rsidR="00EB676A" w:rsidRPr="00424E59" w:rsidRDefault="00EB676A" w:rsidP="00BC3F8D">
            <w:pPr>
              <w:keepNext/>
              <w:keepLines/>
              <w:spacing w:after="0"/>
              <w:rPr>
                <w:rFonts w:ascii="Arial" w:hAnsi="Arial"/>
                <w:sz w:val="18"/>
              </w:rPr>
            </w:pPr>
          </w:p>
        </w:tc>
      </w:tr>
      <w:tr w:rsidR="00EB676A" w:rsidRPr="00424E59" w14:paraId="5550FD02"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25310D30" w14:textId="77777777" w:rsidR="00EB676A" w:rsidRPr="00424E59" w:rsidRDefault="00EB676A" w:rsidP="00BC3F8D">
            <w:pPr>
              <w:keepNext/>
              <w:keepLines/>
              <w:spacing w:after="0"/>
              <w:rPr>
                <w:rFonts w:ascii="Arial" w:hAnsi="Arial"/>
                <w:b/>
                <w:bCs/>
                <w:sz w:val="18"/>
              </w:rPr>
            </w:pPr>
            <w:r w:rsidRPr="00424E59">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5D3C181" w14:textId="77777777" w:rsidR="00EB676A" w:rsidRPr="00424E59"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B34E41" w14:textId="77777777" w:rsidR="00EB676A" w:rsidRPr="00424E59" w:rsidRDefault="00EB676A" w:rsidP="00BC3F8D">
            <w:pPr>
              <w:keepNext/>
              <w:keepLines/>
              <w:spacing w:after="0"/>
              <w:rPr>
                <w:rFonts w:ascii="Arial" w:hAnsi="Arial"/>
                <w:b/>
                <w:sz w:val="18"/>
              </w:rPr>
            </w:pPr>
            <w:r w:rsidRPr="00424E59">
              <w:rPr>
                <w:rFonts w:ascii="Arial" w:hAnsi="Arial"/>
                <w:b/>
                <w:sz w:val="18"/>
              </w:rPr>
              <w:t>SDP message</w:t>
            </w:r>
          </w:p>
        </w:tc>
        <w:tc>
          <w:tcPr>
            <w:tcW w:w="1418" w:type="dxa"/>
            <w:gridSpan w:val="2"/>
            <w:tcBorders>
              <w:top w:val="single" w:sz="4" w:space="0" w:color="auto"/>
              <w:left w:val="single" w:sz="4" w:space="0" w:color="auto"/>
              <w:bottom w:val="single" w:sz="4" w:space="0" w:color="auto"/>
              <w:right w:val="single" w:sz="4" w:space="0" w:color="auto"/>
            </w:tcBorders>
          </w:tcPr>
          <w:p w14:paraId="04CDC5AB" w14:textId="77777777" w:rsidR="00EB676A" w:rsidRPr="00424E59"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6524F17C" w14:textId="77777777" w:rsidR="00EB676A" w:rsidRPr="00424E59" w:rsidRDefault="00EB676A" w:rsidP="00BC3F8D">
            <w:pPr>
              <w:keepNext/>
              <w:keepLines/>
              <w:spacing w:after="0"/>
              <w:rPr>
                <w:rFonts w:ascii="Arial" w:hAnsi="Arial"/>
                <w:sz w:val="18"/>
              </w:rPr>
            </w:pPr>
          </w:p>
        </w:tc>
      </w:tr>
      <w:tr w:rsidR="00EB676A" w:rsidRPr="00424E59" w14:paraId="32D0BDC6"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F07233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FDE1D76" w14:textId="77777777" w:rsidR="00EB676A" w:rsidRPr="00424E59" w:rsidRDefault="00EB676A" w:rsidP="00BC3F8D">
            <w:pPr>
              <w:keepNext/>
              <w:keepLines/>
              <w:spacing w:after="0"/>
              <w:rPr>
                <w:rFonts w:ascii="Arial" w:hAnsi="Arial"/>
                <w:sz w:val="18"/>
              </w:rPr>
            </w:pPr>
            <w:r w:rsidRPr="00424E59">
              <w:rPr>
                <w:rFonts w:ascii="Arial" w:hAnsi="Arial"/>
                <w:sz w:val="18"/>
              </w:rPr>
              <w:t>SDP message as described in Table 6.2.23.3.3-2</w:t>
            </w:r>
          </w:p>
        </w:tc>
        <w:tc>
          <w:tcPr>
            <w:tcW w:w="2126" w:type="dxa"/>
            <w:gridSpan w:val="2"/>
            <w:tcBorders>
              <w:top w:val="single" w:sz="4" w:space="0" w:color="auto"/>
              <w:left w:val="single" w:sz="4" w:space="0" w:color="auto"/>
              <w:bottom w:val="single" w:sz="4" w:space="0" w:color="auto"/>
              <w:right w:val="single" w:sz="4" w:space="0" w:color="auto"/>
            </w:tcBorders>
          </w:tcPr>
          <w:p w14:paraId="371D3213"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616E6A1" w14:textId="77777777" w:rsidR="00EB676A" w:rsidRPr="00424E59"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679AA59F" w14:textId="77777777" w:rsidR="00EB676A" w:rsidRPr="00424E59" w:rsidRDefault="00EB676A" w:rsidP="00BC3F8D">
            <w:pPr>
              <w:keepNext/>
              <w:keepLines/>
              <w:spacing w:after="0"/>
              <w:rPr>
                <w:rFonts w:ascii="Arial" w:hAnsi="Arial"/>
                <w:sz w:val="18"/>
              </w:rPr>
            </w:pPr>
          </w:p>
        </w:tc>
      </w:tr>
      <w:tr w:rsidR="00EB676A" w:rsidRPr="00424E59" w14:paraId="42C9E58A" w14:textId="77777777" w:rsidTr="00BC3F8D">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D0D15D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tcPr>
          <w:p w14:paraId="4A0AD84E" w14:textId="77777777" w:rsidR="00EB676A" w:rsidRPr="00424E59"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D18F8F6" w14:textId="77777777" w:rsidR="00EB676A" w:rsidRPr="00424E59" w:rsidRDefault="00EB676A" w:rsidP="00BC3F8D">
            <w:pPr>
              <w:keepNext/>
              <w:keepLines/>
              <w:spacing w:after="0"/>
              <w:rPr>
                <w:rFonts w:ascii="Arial" w:hAnsi="Arial"/>
                <w:b/>
                <w:sz w:val="18"/>
              </w:rPr>
            </w:pPr>
            <w:r w:rsidRPr="00424E59">
              <w:rPr>
                <w:rFonts w:ascii="Arial" w:hAnsi="Arial"/>
                <w:b/>
                <w:sz w:val="18"/>
              </w:rPr>
              <w:t>MCPTT Info</w:t>
            </w:r>
          </w:p>
        </w:tc>
        <w:tc>
          <w:tcPr>
            <w:tcW w:w="1418" w:type="dxa"/>
            <w:gridSpan w:val="2"/>
            <w:tcBorders>
              <w:top w:val="single" w:sz="4" w:space="0" w:color="auto"/>
              <w:left w:val="single" w:sz="4" w:space="0" w:color="auto"/>
              <w:bottom w:val="single" w:sz="4" w:space="0" w:color="auto"/>
              <w:right w:val="single" w:sz="4" w:space="0" w:color="auto"/>
            </w:tcBorders>
          </w:tcPr>
          <w:p w14:paraId="6213B9ED" w14:textId="77777777" w:rsidR="00EB676A" w:rsidRPr="00424E59"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29D09AA8" w14:textId="77777777" w:rsidR="00EB676A" w:rsidRPr="00424E59" w:rsidRDefault="00EB676A" w:rsidP="00BC3F8D">
            <w:pPr>
              <w:keepNext/>
              <w:keepLines/>
              <w:spacing w:after="0"/>
              <w:rPr>
                <w:rFonts w:ascii="Arial" w:hAnsi="Arial"/>
                <w:sz w:val="18"/>
              </w:rPr>
            </w:pPr>
          </w:p>
        </w:tc>
      </w:tr>
      <w:tr w:rsidR="00EB676A" w:rsidRPr="00424E59" w14:paraId="40B2DE2C" w14:textId="77777777" w:rsidTr="00BC3F8D">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677B60C" w14:textId="77777777" w:rsidR="00EB676A" w:rsidRPr="00424E59" w:rsidRDefault="00EB676A" w:rsidP="00BC3F8D">
            <w:pPr>
              <w:keepNext/>
              <w:keepLines/>
              <w:spacing w:after="0"/>
              <w:rPr>
                <w:rFonts w:ascii="Arial" w:hAnsi="Arial"/>
                <w:b/>
                <w:sz w:val="18"/>
              </w:rPr>
            </w:pPr>
            <w:r w:rsidRPr="00424E59">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hideMark/>
          </w:tcPr>
          <w:p w14:paraId="498FDF2C" w14:textId="77777777" w:rsidR="00EB676A" w:rsidRPr="00424E59" w:rsidRDefault="00EB676A" w:rsidP="00BC3F8D">
            <w:pPr>
              <w:keepNext/>
              <w:keepLines/>
              <w:spacing w:after="0"/>
              <w:rPr>
                <w:rFonts w:ascii="Arial" w:hAnsi="Arial"/>
                <w:sz w:val="18"/>
              </w:rPr>
            </w:pPr>
            <w:r w:rsidRPr="00424E59">
              <w:rPr>
                <w:rFonts w:ascii="Arial" w:hAnsi="Arial"/>
                <w:sz w:val="18"/>
              </w:rPr>
              <w:t>MCPTT-Info as described in Table 6.2.23.3.3-3</w:t>
            </w:r>
          </w:p>
        </w:tc>
        <w:tc>
          <w:tcPr>
            <w:tcW w:w="2126" w:type="dxa"/>
            <w:gridSpan w:val="2"/>
            <w:tcBorders>
              <w:top w:val="single" w:sz="4" w:space="0" w:color="auto"/>
              <w:left w:val="single" w:sz="4" w:space="0" w:color="auto"/>
              <w:bottom w:val="single" w:sz="4" w:space="0" w:color="auto"/>
              <w:right w:val="single" w:sz="4" w:space="0" w:color="auto"/>
            </w:tcBorders>
          </w:tcPr>
          <w:p w14:paraId="2F717BA5" w14:textId="77777777" w:rsidR="00EB676A" w:rsidRPr="00424E59"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FA1288F" w14:textId="77777777" w:rsidR="00EB676A" w:rsidRPr="00424E59"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49DB197" w14:textId="77777777" w:rsidR="00EB676A" w:rsidRPr="00424E59" w:rsidRDefault="00EB676A" w:rsidP="00BC3F8D">
            <w:pPr>
              <w:keepNext/>
              <w:keepLines/>
              <w:spacing w:after="0"/>
              <w:rPr>
                <w:rFonts w:ascii="Arial" w:hAnsi="Arial"/>
                <w:sz w:val="18"/>
              </w:rPr>
            </w:pPr>
          </w:p>
        </w:tc>
      </w:tr>
    </w:tbl>
    <w:p w14:paraId="2902228A" w14:textId="77777777" w:rsidR="00EB676A" w:rsidRPr="00424E59" w:rsidRDefault="00EB676A" w:rsidP="00EB676A"/>
    <w:p w14:paraId="51F3D8D4" w14:textId="77777777" w:rsidR="00EB676A" w:rsidRPr="00424E59" w:rsidRDefault="00EB676A" w:rsidP="00EB676A">
      <w:pPr>
        <w:keepNext/>
        <w:keepLines/>
        <w:spacing w:before="60"/>
        <w:jc w:val="center"/>
        <w:rPr>
          <w:rFonts w:ascii="Arial" w:hAnsi="Arial"/>
          <w:b/>
        </w:rPr>
      </w:pPr>
      <w:r w:rsidRPr="00424E59">
        <w:rPr>
          <w:rFonts w:ascii="Arial" w:hAnsi="Arial"/>
          <w:b/>
        </w:rPr>
        <w:t>Table 6.2.23.3.3-2: SDP Message</w:t>
      </w:r>
      <w:r w:rsidRPr="00424E59">
        <w:rPr>
          <w:rFonts w:ascii="Arial" w:hAnsi="Arial"/>
          <w:b/>
          <w:lang w:eastAsia="ko-KR"/>
        </w:rPr>
        <w:t xml:space="preserve"> in SIP INVITE</w:t>
      </w:r>
      <w:r w:rsidRPr="00424E59">
        <w:rPr>
          <w:rFonts w:ascii="Arial" w:hAnsi="Arial"/>
          <w:b/>
        </w:rPr>
        <w:t xml:space="preserve"> (Table 6.2.23.3.3-1)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5"/>
        <w:gridCol w:w="2126"/>
        <w:gridCol w:w="2126"/>
        <w:gridCol w:w="1418"/>
        <w:gridCol w:w="1020"/>
        <w:gridCol w:w="113"/>
      </w:tblGrid>
      <w:tr w:rsidR="00EB676A" w:rsidRPr="00424E59" w14:paraId="245E57B8" w14:textId="77777777" w:rsidTr="00BC3F8D">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12D22EE9" w14:textId="379ED7B8"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5.5.3.1.2-1, condition FIRST_SDP_FROM_SS, </w:t>
            </w:r>
            <w:ins w:id="2194" w:author="MCC160" w:date="2022-10-20T20:19:00Z">
              <w:r w:rsidR="00B46C5F" w:rsidRPr="00424E59">
                <w:rPr>
                  <w:rFonts w:ascii="Arial" w:hAnsi="Arial"/>
                  <w:sz w:val="18"/>
                </w:rPr>
                <w:t xml:space="preserve">PRE_ESTABLISHED_SESSION, </w:t>
              </w:r>
            </w:ins>
            <w:r w:rsidRPr="00424E59">
              <w:rPr>
                <w:rFonts w:ascii="Arial" w:hAnsi="Arial"/>
                <w:sz w:val="18"/>
              </w:rPr>
              <w:t>WITHOUT_FLOORCONTROL (NOTE 1)</w:t>
            </w:r>
          </w:p>
        </w:tc>
      </w:tr>
      <w:tr w:rsidR="00EB676A" w:rsidRPr="00424E59" w14:paraId="596176D6" w14:textId="77777777" w:rsidTr="00BC3F8D">
        <w:trPr>
          <w:gridBefore w:val="1"/>
          <w:wBefore w:w="113" w:type="dxa"/>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257F4BA"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5456F8"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59921F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EB7D6B7"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3" w:type="dxa"/>
            <w:gridSpan w:val="2"/>
            <w:tcBorders>
              <w:top w:val="single" w:sz="4" w:space="0" w:color="auto"/>
              <w:left w:val="single" w:sz="4" w:space="0" w:color="auto"/>
              <w:bottom w:val="single" w:sz="4" w:space="0" w:color="auto"/>
              <w:right w:val="single" w:sz="4" w:space="0" w:color="auto"/>
            </w:tcBorders>
            <w:hideMark/>
          </w:tcPr>
          <w:p w14:paraId="6DB52536"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77902296"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18D114" w14:textId="77777777" w:rsidR="00EB676A" w:rsidRPr="00424E59" w:rsidRDefault="00EB676A" w:rsidP="00BC3F8D">
            <w:pPr>
              <w:keepNext/>
              <w:keepLines/>
              <w:spacing w:after="0"/>
              <w:rPr>
                <w:rFonts w:ascii="Arial" w:hAnsi="Arial"/>
                <w:sz w:val="18"/>
              </w:rPr>
            </w:pPr>
            <w:r w:rsidRPr="00424E59">
              <w:rPr>
                <w:rFonts w:ascii="Arial" w:hAnsi="Arial"/>
                <w:sz w:val="18"/>
              </w:rPr>
              <w:t>Session description:</w:t>
            </w:r>
          </w:p>
        </w:tc>
        <w:tc>
          <w:tcPr>
            <w:tcW w:w="2126" w:type="dxa"/>
            <w:tcBorders>
              <w:top w:val="single" w:sz="4" w:space="0" w:color="auto"/>
              <w:left w:val="single" w:sz="4" w:space="0" w:color="auto"/>
              <w:bottom w:val="single" w:sz="4" w:space="0" w:color="auto"/>
              <w:right w:val="single" w:sz="4" w:space="0" w:color="auto"/>
            </w:tcBorders>
          </w:tcPr>
          <w:p w14:paraId="52199DD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CA30EE"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C3E7C9" w14:textId="77777777" w:rsidR="00EB676A" w:rsidRPr="00424E59"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49FF53E" w14:textId="77777777" w:rsidR="00EB676A" w:rsidRPr="00424E59" w:rsidRDefault="00EB676A" w:rsidP="00BC3F8D">
            <w:pPr>
              <w:keepNext/>
              <w:keepLines/>
              <w:spacing w:after="0"/>
              <w:rPr>
                <w:rFonts w:ascii="Arial" w:hAnsi="Arial"/>
                <w:sz w:val="18"/>
              </w:rPr>
            </w:pPr>
          </w:p>
        </w:tc>
      </w:tr>
      <w:tr w:rsidR="00EB676A" w:rsidRPr="00424E59" w14:paraId="3C80A02F"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8BD73D"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62CD3E03"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D0E6DB"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3563BB" w14:textId="77777777" w:rsidR="00EB676A" w:rsidRPr="00424E59"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63FE6A8" w14:textId="77777777" w:rsidR="00EB676A" w:rsidRPr="00424E59" w:rsidRDefault="00EB676A" w:rsidP="00BC3F8D">
            <w:pPr>
              <w:keepNext/>
              <w:keepLines/>
              <w:spacing w:after="0"/>
              <w:rPr>
                <w:rFonts w:ascii="Arial" w:hAnsi="Arial"/>
                <w:sz w:val="18"/>
              </w:rPr>
            </w:pPr>
          </w:p>
        </w:tc>
      </w:tr>
      <w:tr w:rsidR="00EB676A" w:rsidRPr="00424E59" w14:paraId="326F1959"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8E0D28"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3D9B8874" w14:textId="77777777" w:rsidR="00EB676A" w:rsidRPr="00424E59" w:rsidRDefault="00EB676A" w:rsidP="00BC3F8D">
            <w:pPr>
              <w:keepNext/>
              <w:keepLines/>
              <w:spacing w:after="0"/>
              <w:rPr>
                <w:rFonts w:ascii="Arial" w:hAnsi="Arial"/>
                <w:sz w:val="18"/>
              </w:rPr>
            </w:pPr>
            <w:r w:rsidRPr="00424E59">
              <w:rPr>
                <w:rFonts w:ascii="Arial" w:hAnsi="Arial"/>
                <w:sz w:val="18"/>
              </w:rPr>
              <w:t>"87654321"</w:t>
            </w:r>
          </w:p>
        </w:tc>
        <w:tc>
          <w:tcPr>
            <w:tcW w:w="2126" w:type="dxa"/>
            <w:tcBorders>
              <w:top w:val="single" w:sz="4" w:space="0" w:color="auto"/>
              <w:left w:val="single" w:sz="4" w:space="0" w:color="auto"/>
              <w:bottom w:val="single" w:sz="4" w:space="0" w:color="auto"/>
              <w:right w:val="single" w:sz="4" w:space="0" w:color="auto"/>
            </w:tcBorders>
            <w:hideMark/>
          </w:tcPr>
          <w:p w14:paraId="12CEAA94" w14:textId="77777777" w:rsidR="00EB676A" w:rsidRPr="00424E59" w:rsidRDefault="00EB676A" w:rsidP="00BC3F8D">
            <w:pPr>
              <w:keepNext/>
              <w:keepLines/>
              <w:spacing w:after="0"/>
              <w:rPr>
                <w:rFonts w:ascii="Arial" w:hAnsi="Arial"/>
                <w:sz w:val="18"/>
              </w:rPr>
            </w:pPr>
            <w:r w:rsidRPr="00424E59">
              <w:rPr>
                <w:rFonts w:ascii="Arial" w:hAnsi="Arial"/>
                <w:sz w:val="18"/>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1D729A7A" w14:textId="77777777" w:rsidR="00EB676A" w:rsidRPr="00424E59"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09D0253" w14:textId="77777777" w:rsidR="00EB676A" w:rsidRPr="00424E59" w:rsidRDefault="00EB676A" w:rsidP="00BC3F8D">
            <w:pPr>
              <w:keepNext/>
              <w:keepLines/>
              <w:spacing w:after="0"/>
              <w:rPr>
                <w:rFonts w:ascii="Arial" w:hAnsi="Arial"/>
                <w:sz w:val="18"/>
              </w:rPr>
            </w:pPr>
          </w:p>
        </w:tc>
      </w:tr>
      <w:tr w:rsidR="00EB676A" w:rsidRPr="00424E59" w14:paraId="53971837"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2C341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19D71825" w14:textId="77777777" w:rsidR="00EB676A" w:rsidRPr="00424E59" w:rsidRDefault="00EB676A" w:rsidP="00BC3F8D">
            <w:pPr>
              <w:keepNext/>
              <w:keepLines/>
              <w:spacing w:after="0"/>
              <w:rPr>
                <w:rFonts w:ascii="Arial" w:hAnsi="Arial"/>
                <w:sz w:val="18"/>
              </w:rPr>
            </w:pPr>
            <w:r w:rsidRPr="00424E59">
              <w:rPr>
                <w:rFonts w:ascii="Arial" w:hAnsi="Arial"/>
                <w:sz w:val="18"/>
              </w:rPr>
              <w:t>"87654321"</w:t>
            </w:r>
          </w:p>
        </w:tc>
        <w:tc>
          <w:tcPr>
            <w:tcW w:w="2126" w:type="dxa"/>
            <w:tcBorders>
              <w:top w:val="single" w:sz="4" w:space="0" w:color="auto"/>
              <w:left w:val="single" w:sz="4" w:space="0" w:color="auto"/>
              <w:bottom w:val="single" w:sz="4" w:space="0" w:color="auto"/>
              <w:right w:val="single" w:sz="4" w:space="0" w:color="auto"/>
            </w:tcBorders>
            <w:hideMark/>
          </w:tcPr>
          <w:p w14:paraId="6BC6097F" w14:textId="77777777" w:rsidR="00EB676A" w:rsidRPr="00424E59" w:rsidRDefault="00EB676A" w:rsidP="00BC3F8D">
            <w:pPr>
              <w:keepNext/>
              <w:keepLines/>
              <w:spacing w:after="0"/>
              <w:rPr>
                <w:rFonts w:ascii="Arial" w:hAnsi="Arial"/>
                <w:sz w:val="18"/>
              </w:rPr>
            </w:pPr>
            <w:r w:rsidRPr="00424E59">
              <w:rPr>
                <w:rFonts w:ascii="Arial" w:hAnsi="Arial"/>
                <w:sz w:val="18"/>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76746F9" w14:textId="77777777" w:rsidR="00EB676A" w:rsidRPr="00424E59"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01A7F6C" w14:textId="77777777" w:rsidR="00EB676A" w:rsidRPr="00424E59" w:rsidRDefault="00EB676A" w:rsidP="00BC3F8D">
            <w:pPr>
              <w:keepNext/>
              <w:keepLines/>
              <w:spacing w:after="0"/>
              <w:rPr>
                <w:rFonts w:ascii="Arial" w:hAnsi="Arial"/>
                <w:sz w:val="18"/>
              </w:rPr>
            </w:pPr>
          </w:p>
        </w:tc>
      </w:tr>
      <w:tr w:rsidR="00EB676A" w:rsidRPr="00424E59" w14:paraId="4AC9DD2B"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88E8D8"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2D5991C4"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39EA3D" w14:textId="77777777" w:rsidR="00EB676A" w:rsidRPr="00424E59" w:rsidRDefault="00EB676A" w:rsidP="00BC3F8D">
            <w:pPr>
              <w:keepNext/>
              <w:keepLines/>
              <w:spacing w:after="0"/>
              <w:rPr>
                <w:rFonts w:ascii="Arial" w:hAnsi="Arial"/>
                <w:sz w:val="18"/>
              </w:rPr>
            </w:pPr>
            <w:r w:rsidRPr="00424E59">
              <w:rPr>
                <w:rFonts w:ascii="Arial" w:hAnsi="Arial"/>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8DBFE6D" w14:textId="77777777" w:rsidR="00EB676A" w:rsidRPr="00424E59"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ABC7464" w14:textId="77777777" w:rsidR="00EB676A" w:rsidRPr="00424E59" w:rsidRDefault="00EB676A" w:rsidP="00BC3F8D">
            <w:pPr>
              <w:keepNext/>
              <w:keepLines/>
              <w:spacing w:after="0"/>
              <w:rPr>
                <w:rFonts w:ascii="Arial" w:hAnsi="Arial"/>
                <w:sz w:val="18"/>
              </w:rPr>
            </w:pPr>
          </w:p>
        </w:tc>
      </w:tr>
      <w:tr w:rsidR="00EB676A" w:rsidRPr="00424E59" w14:paraId="53CEDEF8"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36A758"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74BEA3F2"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0A477F8" w14:textId="77777777" w:rsidR="00EB676A" w:rsidRPr="00424E59" w:rsidRDefault="00EB676A" w:rsidP="00BC3F8D">
            <w:pPr>
              <w:keepNext/>
              <w:keepLines/>
              <w:spacing w:after="0"/>
              <w:rPr>
                <w:rFonts w:ascii="Arial" w:hAnsi="Arial"/>
                <w:sz w:val="18"/>
              </w:rPr>
            </w:pPr>
            <w:r w:rsidRPr="00424E59">
              <w:rPr>
                <w:rFonts w:ascii="Arial" w:hAnsi="Arial"/>
                <w:sz w:val="18"/>
              </w:rPr>
              <w:t>m= line</w:t>
            </w:r>
          </w:p>
          <w:p w14:paraId="509B4514" w14:textId="77777777" w:rsidR="00EB676A" w:rsidRPr="00424E59" w:rsidRDefault="00EB676A" w:rsidP="00BC3F8D">
            <w:pPr>
              <w:keepNext/>
              <w:keepLines/>
              <w:spacing w:after="0"/>
              <w:rPr>
                <w:rFonts w:ascii="Arial" w:hAnsi="Arial"/>
                <w:sz w:val="18"/>
              </w:rPr>
            </w:pPr>
            <w:r w:rsidRPr="00424E59">
              <w:rPr>
                <w:rFonts w:ascii="Arial" w:hAnsi="Arial"/>
                <w:sz w:val="18"/>
              </w:rPr>
              <w:t>media = audio</w:t>
            </w:r>
          </w:p>
        </w:tc>
        <w:tc>
          <w:tcPr>
            <w:tcW w:w="1418" w:type="dxa"/>
            <w:tcBorders>
              <w:top w:val="single" w:sz="4" w:space="0" w:color="auto"/>
              <w:left w:val="single" w:sz="4" w:space="0" w:color="auto"/>
              <w:bottom w:val="single" w:sz="4" w:space="0" w:color="auto"/>
              <w:right w:val="single" w:sz="4" w:space="0" w:color="auto"/>
            </w:tcBorders>
          </w:tcPr>
          <w:p w14:paraId="6FB5DDE4" w14:textId="77777777" w:rsidR="00EB676A" w:rsidRPr="00424E59"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F0E5490" w14:textId="77777777" w:rsidR="00EB676A" w:rsidRPr="00424E59" w:rsidRDefault="00EB676A" w:rsidP="00BC3F8D">
            <w:pPr>
              <w:keepNext/>
              <w:keepLines/>
              <w:spacing w:after="0"/>
              <w:rPr>
                <w:rFonts w:ascii="Arial" w:hAnsi="Arial"/>
                <w:sz w:val="18"/>
              </w:rPr>
            </w:pPr>
          </w:p>
        </w:tc>
      </w:tr>
      <w:tr w:rsidR="00EB676A" w:rsidRPr="00424E59" w14:paraId="4D4B3683"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4CB4F3"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13C6947D" w14:textId="77777777" w:rsidR="00EB676A" w:rsidRPr="00424E59" w:rsidRDefault="00EB676A" w:rsidP="00BC3F8D">
            <w:pPr>
              <w:keepNext/>
              <w:keepLines/>
              <w:spacing w:after="0"/>
              <w:rPr>
                <w:rFonts w:ascii="Arial" w:hAnsi="Arial"/>
                <w:sz w:val="18"/>
              </w:rPr>
            </w:pPr>
            <w:r w:rsidRPr="00424E59">
              <w:rPr>
                <w:rFonts w:ascii="Arial" w:hAnsi="Arial"/>
                <w:sz w:val="18"/>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443B3A74"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3E5313" w14:textId="77777777" w:rsidR="00EB676A" w:rsidRPr="00424E59"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505DF11" w14:textId="77777777" w:rsidR="00EB676A" w:rsidRPr="00424E59" w:rsidRDefault="00EB676A" w:rsidP="00BC3F8D">
            <w:pPr>
              <w:keepNext/>
              <w:keepLines/>
              <w:spacing w:after="0"/>
              <w:rPr>
                <w:rFonts w:ascii="Arial" w:hAnsi="Arial"/>
                <w:sz w:val="18"/>
              </w:rPr>
            </w:pPr>
          </w:p>
        </w:tc>
      </w:tr>
      <w:tr w:rsidR="00EB676A" w:rsidRPr="00424E59" w14:paraId="4B2B2AB5" w14:textId="77777777" w:rsidTr="00BC3F8D">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977274A" w14:textId="77777777" w:rsidR="00EB676A" w:rsidRPr="00424E59" w:rsidRDefault="00EB676A" w:rsidP="00BC3F8D">
            <w:pPr>
              <w:keepNext/>
              <w:keepLines/>
              <w:spacing w:after="0"/>
              <w:ind w:left="851" w:hanging="851"/>
              <w:rPr>
                <w:rFonts w:ascii="Arial" w:hAnsi="Arial"/>
                <w:sz w:val="18"/>
              </w:rPr>
            </w:pPr>
            <w:r w:rsidRPr="00424E59">
              <w:rPr>
                <w:rFonts w:ascii="Arial" w:hAnsi="Arial"/>
                <w:sz w:val="18"/>
              </w:rPr>
              <w:t>NOTE 1:</w:t>
            </w:r>
            <w:r w:rsidRPr="00424E59">
              <w:rPr>
                <w:rFonts w:ascii="Arial" w:hAnsi="Arial"/>
                <w:sz w:val="18"/>
              </w:rPr>
              <w:tab/>
              <w:t>Without floor control is chosen for simplifying the test sequence and to check that the client does not copy the media description for media control as negotiated for the pre-established session to the SDP answer for the new session.</w:t>
            </w:r>
          </w:p>
        </w:tc>
      </w:tr>
    </w:tbl>
    <w:p w14:paraId="52124003" w14:textId="77777777" w:rsidR="00EB676A" w:rsidRPr="00424E59" w:rsidRDefault="00EB676A" w:rsidP="00EB676A"/>
    <w:p w14:paraId="212EA043" w14:textId="77777777" w:rsidR="00EB676A" w:rsidRPr="00424E59" w:rsidRDefault="00EB676A" w:rsidP="00EB676A">
      <w:pPr>
        <w:keepNext/>
        <w:keepLines/>
        <w:spacing w:before="60"/>
        <w:jc w:val="center"/>
        <w:rPr>
          <w:rFonts w:ascii="Arial" w:hAnsi="Arial"/>
          <w:b/>
        </w:rPr>
      </w:pPr>
      <w:r w:rsidRPr="00424E59">
        <w:rPr>
          <w:rFonts w:ascii="Arial" w:hAnsi="Arial"/>
          <w:b/>
        </w:rPr>
        <w:t xml:space="preserve">Table 6.2.23.3.3-3: </w:t>
      </w:r>
      <w:r w:rsidRPr="00424E59">
        <w:rPr>
          <w:rFonts w:ascii="Arial" w:hAnsi="Arial"/>
          <w:b/>
          <w:lang w:eastAsia="ko-KR"/>
        </w:rPr>
        <w:t>MCPTT-Info in SIP INVITE</w:t>
      </w:r>
      <w:r w:rsidRPr="00424E59">
        <w:rPr>
          <w:rFonts w:ascii="Arial" w:hAnsi="Arial"/>
          <w:b/>
        </w:rPr>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FF5A189"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4C6F6C5"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5.5.3.2.2-1, condition FIRST-TO-ANSWER</w:t>
            </w:r>
          </w:p>
        </w:tc>
      </w:tr>
    </w:tbl>
    <w:p w14:paraId="7D42C08F" w14:textId="77777777" w:rsidR="00EB676A" w:rsidRPr="00424E59" w:rsidRDefault="00EB676A" w:rsidP="00EB676A"/>
    <w:p w14:paraId="04E22C35" w14:textId="6AFE723F" w:rsidR="00EB676A" w:rsidRPr="00424E59" w:rsidRDefault="00EB676A" w:rsidP="00EB676A">
      <w:pPr>
        <w:keepNext/>
        <w:keepLines/>
        <w:spacing w:before="60"/>
        <w:jc w:val="center"/>
        <w:rPr>
          <w:rFonts w:ascii="Arial" w:hAnsi="Arial"/>
          <w:b/>
        </w:rPr>
      </w:pPr>
      <w:r w:rsidRPr="00424E59">
        <w:rPr>
          <w:rFonts w:ascii="Arial" w:hAnsi="Arial"/>
          <w:b/>
        </w:rPr>
        <w:t>Table 6.2.23.3.3-4:</w:t>
      </w:r>
      <w:ins w:id="2195" w:author="MCC160" w:date="2022-10-21T10:10:00Z">
        <w:r w:rsidR="00476472" w:rsidRPr="00424E59">
          <w:rPr>
            <w:rFonts w:ascii="Arial" w:hAnsi="Arial"/>
            <w:b/>
          </w:rPr>
          <w:t xml:space="preserve"> </w:t>
        </w:r>
      </w:ins>
      <w:r w:rsidRPr="00424E59">
        <w:rPr>
          <w:rFonts w:ascii="Arial" w:hAnsi="Arial"/>
          <w:b/>
        </w:rPr>
        <w:t>Void</w:t>
      </w:r>
    </w:p>
    <w:p w14:paraId="73C6A346" w14:textId="33DE6FDC" w:rsidR="00EB676A" w:rsidRPr="00424E59" w:rsidRDefault="00EB676A" w:rsidP="00EB676A">
      <w:pPr>
        <w:keepNext/>
        <w:keepLines/>
        <w:spacing w:before="60"/>
        <w:jc w:val="center"/>
        <w:rPr>
          <w:rFonts w:ascii="Arial" w:hAnsi="Arial"/>
          <w:b/>
        </w:rPr>
      </w:pPr>
      <w:r w:rsidRPr="00424E59">
        <w:rPr>
          <w:rFonts w:ascii="Arial" w:hAnsi="Arial"/>
          <w:b/>
        </w:rPr>
        <w:t xml:space="preserve">Table 6.2.23.3.3-5: </w:t>
      </w:r>
      <w:r w:rsidRPr="00424E59">
        <w:rPr>
          <w:rFonts w:ascii="Arial" w:hAnsi="Arial"/>
          <w:b/>
          <w:lang w:eastAsia="ko-KR"/>
        </w:rPr>
        <w:t>SIP 200 (OK)</w:t>
      </w:r>
      <w:r w:rsidRPr="00424E59">
        <w:rPr>
          <w:rFonts w:ascii="Arial" w:hAnsi="Arial"/>
          <w:b/>
        </w:rPr>
        <w:t xml:space="preserve"> from the UE (Step 1, Table 6.2.23.3.2-1;</w:t>
      </w:r>
      <w:r w:rsidRPr="00424E59">
        <w:rPr>
          <w:rFonts w:ascii="Arial" w:hAnsi="Arial"/>
          <w:b/>
        </w:rPr>
        <w:br/>
      </w:r>
      <w:ins w:id="2196" w:author="MCC160" w:date="2022-10-20T20:20:00Z">
        <w:r w:rsidR="00B46C5F" w:rsidRPr="00424E59">
          <w:rPr>
            <w:rFonts w:ascii="Arial" w:hAnsi="Arial"/>
            <w:b/>
          </w:rPr>
          <w:t>s</w:t>
        </w:r>
      </w:ins>
      <w:r w:rsidRPr="00424E59">
        <w:rPr>
          <w:rFonts w:ascii="Arial" w:hAnsi="Arial"/>
          <w:b/>
        </w:rPr>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1951DEFC"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672B336" w14:textId="77777777" w:rsidR="00EB676A" w:rsidRPr="00424E59" w:rsidRDefault="00EB676A" w:rsidP="00BC3F8D">
            <w:pPr>
              <w:keepNext/>
              <w:keepLines/>
              <w:spacing w:after="0"/>
              <w:rPr>
                <w:rFonts w:ascii="Arial" w:hAnsi="Arial"/>
                <w:sz w:val="18"/>
              </w:rPr>
            </w:pPr>
            <w:r w:rsidRPr="00424E59">
              <w:rPr>
                <w:rFonts w:ascii="Arial" w:hAnsi="Arial"/>
                <w:sz w:val="18"/>
              </w:rPr>
              <w:t>Derivation Path: TS 36.579-1 [2], table 5.5.2.17.1.1-1</w:t>
            </w:r>
          </w:p>
        </w:tc>
      </w:tr>
      <w:tr w:rsidR="00EB676A" w:rsidRPr="00424E59" w14:paraId="097FE14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4E41E2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E655EE9"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F6F905"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ABC0FB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BB352E4"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502D2D3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9F127B9" w14:textId="77777777" w:rsidR="00EB676A" w:rsidRPr="00424E59" w:rsidRDefault="00EB676A" w:rsidP="00BC3F8D">
            <w:pPr>
              <w:pStyle w:val="TAL"/>
              <w:rPr>
                <w:b/>
                <w:bCs/>
              </w:rPr>
            </w:pPr>
            <w:r w:rsidRPr="00424E5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38DA506"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008F39"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C8378D0"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ABEAE30" w14:textId="77777777" w:rsidR="00EB676A" w:rsidRPr="00424E59" w:rsidRDefault="00EB676A" w:rsidP="00BC3F8D">
            <w:pPr>
              <w:pStyle w:val="TAL"/>
            </w:pPr>
          </w:p>
        </w:tc>
      </w:tr>
      <w:tr w:rsidR="00EB676A" w:rsidRPr="00424E59" w14:paraId="6CBE3E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02BB51F"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D05DEC"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B003B8" w14:textId="77777777" w:rsidR="00EB676A" w:rsidRPr="00424E59" w:rsidRDefault="00EB676A" w:rsidP="00BC3F8D">
            <w:pPr>
              <w:pStyle w:val="TAL"/>
              <w:rPr>
                <w:b/>
                <w:bCs/>
              </w:rPr>
            </w:pPr>
            <w:r w:rsidRPr="00424E59">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4E8B93A4"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BABE6B3" w14:textId="77777777" w:rsidR="00EB676A" w:rsidRPr="00424E59" w:rsidRDefault="00EB676A" w:rsidP="00BC3F8D">
            <w:pPr>
              <w:pStyle w:val="TAL"/>
            </w:pPr>
          </w:p>
        </w:tc>
      </w:tr>
      <w:tr w:rsidR="00EB676A" w:rsidRPr="00424E59" w14:paraId="4FA747C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834135"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696B3E" w14:textId="77777777" w:rsidR="00EB676A" w:rsidRPr="00424E59" w:rsidRDefault="00EB676A" w:rsidP="00BC3F8D">
            <w:pPr>
              <w:pStyle w:val="TAL"/>
            </w:pPr>
            <w:r w:rsidRPr="00424E59">
              <w:t>SDP Message as described in Table 6.2.23.3.3-6</w:t>
            </w:r>
          </w:p>
        </w:tc>
        <w:tc>
          <w:tcPr>
            <w:tcW w:w="2127" w:type="dxa"/>
            <w:tcBorders>
              <w:top w:val="single" w:sz="4" w:space="0" w:color="auto"/>
              <w:left w:val="single" w:sz="4" w:space="0" w:color="auto"/>
              <w:bottom w:val="single" w:sz="4" w:space="0" w:color="auto"/>
              <w:right w:val="single" w:sz="4" w:space="0" w:color="auto"/>
            </w:tcBorders>
          </w:tcPr>
          <w:p w14:paraId="3643ECF6"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6E65F20"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DC2C96" w14:textId="77777777" w:rsidR="00EB676A" w:rsidRPr="00424E59" w:rsidRDefault="00EB676A" w:rsidP="00BC3F8D">
            <w:pPr>
              <w:pStyle w:val="TAL"/>
            </w:pPr>
          </w:p>
        </w:tc>
      </w:tr>
      <w:tr w:rsidR="00EB676A" w:rsidRPr="00424E59" w14:paraId="0D5A5EF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F79ED4B" w14:textId="77777777" w:rsidR="00EB676A" w:rsidRPr="00424E59" w:rsidRDefault="00EB676A" w:rsidP="00BC3F8D">
            <w:pPr>
              <w:pStyle w:val="TAL"/>
            </w:pPr>
            <w:r w:rsidRPr="00424E59">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913913"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5477E25" w14:textId="77777777" w:rsidR="00EB676A" w:rsidRPr="00424E59" w:rsidRDefault="00EB676A" w:rsidP="00BC3F8D">
            <w:pPr>
              <w:pStyle w:val="TAL"/>
            </w:pPr>
            <w:r w:rsidRPr="00424E59">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32BF2F07"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7BF45C" w14:textId="77777777" w:rsidR="00EB676A" w:rsidRPr="00424E59" w:rsidRDefault="00EB676A" w:rsidP="00BC3F8D">
            <w:pPr>
              <w:pStyle w:val="TAL"/>
            </w:pPr>
          </w:p>
        </w:tc>
      </w:tr>
      <w:tr w:rsidR="00EB676A" w:rsidRPr="00424E59" w14:paraId="735CECF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EF8FE38" w14:textId="77777777" w:rsidR="00EB676A" w:rsidRPr="00424E59" w:rsidRDefault="00EB676A" w:rsidP="00BC3F8D">
            <w:pPr>
              <w:pStyle w:val="TAL"/>
            </w:pPr>
            <w:r w:rsidRPr="00424E59">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13D8CCD" w14:textId="77777777" w:rsidR="00EB676A" w:rsidRPr="00424E59" w:rsidRDefault="00EB676A" w:rsidP="00BC3F8D">
            <w:pPr>
              <w:pStyle w:val="TAL"/>
            </w:pPr>
            <w:r w:rsidRPr="00424E59">
              <w:t>MCPTT-Info as described in Table 6.2.23.3.3-6A</w:t>
            </w:r>
          </w:p>
        </w:tc>
        <w:tc>
          <w:tcPr>
            <w:tcW w:w="2127" w:type="dxa"/>
            <w:tcBorders>
              <w:top w:val="single" w:sz="4" w:space="0" w:color="auto"/>
              <w:left w:val="single" w:sz="4" w:space="0" w:color="auto"/>
              <w:bottom w:val="single" w:sz="4" w:space="0" w:color="auto"/>
              <w:right w:val="single" w:sz="4" w:space="0" w:color="auto"/>
            </w:tcBorders>
          </w:tcPr>
          <w:p w14:paraId="014F61E1"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6A9A33"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DAA8FD6" w14:textId="77777777" w:rsidR="00EB676A" w:rsidRPr="00424E59" w:rsidRDefault="00EB676A" w:rsidP="00BC3F8D">
            <w:pPr>
              <w:pStyle w:val="TAL"/>
            </w:pPr>
          </w:p>
        </w:tc>
      </w:tr>
    </w:tbl>
    <w:p w14:paraId="4EFBB2F8" w14:textId="77777777" w:rsidR="00EB676A" w:rsidRPr="00424E59" w:rsidRDefault="00EB676A" w:rsidP="00EB676A"/>
    <w:p w14:paraId="290DBC05" w14:textId="77777777" w:rsidR="00EB676A" w:rsidRPr="00424E59" w:rsidRDefault="00EB676A" w:rsidP="00EB676A">
      <w:pPr>
        <w:keepNext/>
        <w:keepLines/>
        <w:spacing w:before="60"/>
        <w:jc w:val="center"/>
        <w:rPr>
          <w:rFonts w:ascii="Arial" w:hAnsi="Arial"/>
          <w:b/>
        </w:rPr>
      </w:pPr>
      <w:r w:rsidRPr="00424E59">
        <w:rPr>
          <w:rFonts w:ascii="Arial" w:hAnsi="Arial"/>
          <w:b/>
        </w:rPr>
        <w:t>Table 6.2.23.3.3-6: SDP Message</w:t>
      </w:r>
      <w:r w:rsidRPr="00424E59">
        <w:rPr>
          <w:rFonts w:ascii="Arial" w:hAnsi="Arial"/>
          <w:b/>
          <w:lang w:eastAsia="ko-KR"/>
        </w:rPr>
        <w:t xml:space="preserve"> in SIP 200 (OK)</w:t>
      </w:r>
      <w:r w:rsidRPr="00424E59">
        <w:rPr>
          <w:rFonts w:ascii="Arial" w:hAnsi="Arial"/>
          <w:b/>
        </w:rPr>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170253F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F2E330" w14:textId="14F56C4F" w:rsidR="00EB676A" w:rsidRPr="00424E59" w:rsidRDefault="00EB676A" w:rsidP="00BC3F8D">
            <w:pPr>
              <w:keepNext/>
              <w:keepLines/>
              <w:spacing w:after="0"/>
              <w:rPr>
                <w:rFonts w:ascii="Arial" w:hAnsi="Arial"/>
                <w:sz w:val="18"/>
              </w:rPr>
            </w:pPr>
            <w:r w:rsidRPr="00424E59">
              <w:rPr>
                <w:rFonts w:ascii="Arial" w:hAnsi="Arial"/>
                <w:sz w:val="18"/>
              </w:rPr>
              <w:t xml:space="preserve">Derivation Path: TS 36.579-1 [2], table 5.5.3.1.1-1, condition WITH_SECURITY, </w:t>
            </w:r>
            <w:ins w:id="2197" w:author="MCC160" w:date="2022-10-20T20:19:00Z">
              <w:r w:rsidR="00B46C5F" w:rsidRPr="00424E59">
                <w:rPr>
                  <w:rFonts w:ascii="Arial" w:hAnsi="Arial"/>
                  <w:sz w:val="18"/>
                </w:rPr>
                <w:t xml:space="preserve">PRE_ESTABLISHED_SESSION, </w:t>
              </w:r>
            </w:ins>
            <w:r w:rsidRPr="00424E59">
              <w:rPr>
                <w:rFonts w:ascii="Arial" w:hAnsi="Arial"/>
                <w:sz w:val="18"/>
              </w:rPr>
              <w:t>WITHOUT_FLOORCONTROL</w:t>
            </w:r>
          </w:p>
        </w:tc>
      </w:tr>
      <w:tr w:rsidR="00EB676A" w:rsidRPr="00424E59" w14:paraId="17B971A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F5C3F63"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F8A13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4CA1AC"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FE3519F"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EBF30A1" w14:textId="77777777" w:rsidR="00EB676A" w:rsidRPr="00424E59" w:rsidRDefault="00EB676A" w:rsidP="00BC3F8D">
            <w:pPr>
              <w:keepNext/>
              <w:keepLines/>
              <w:spacing w:after="0"/>
              <w:jc w:val="center"/>
              <w:rPr>
                <w:rFonts w:ascii="Arial" w:hAnsi="Arial"/>
                <w:b/>
                <w:sz w:val="18"/>
              </w:rPr>
            </w:pPr>
            <w:r w:rsidRPr="00424E59">
              <w:rPr>
                <w:rFonts w:ascii="Arial" w:hAnsi="Arial"/>
                <w:b/>
                <w:sz w:val="18"/>
              </w:rPr>
              <w:t>Condition</w:t>
            </w:r>
          </w:p>
        </w:tc>
      </w:tr>
      <w:tr w:rsidR="00EB676A" w:rsidRPr="00424E59" w14:paraId="6EEB198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04A9D84" w14:textId="77777777" w:rsidR="00EB676A" w:rsidRPr="00424E59" w:rsidRDefault="00EB676A" w:rsidP="00BC3F8D">
            <w:pPr>
              <w:keepNext/>
              <w:keepLines/>
              <w:spacing w:after="0"/>
              <w:rPr>
                <w:rFonts w:ascii="Arial" w:hAnsi="Arial"/>
                <w:sz w:val="18"/>
              </w:rPr>
            </w:pPr>
            <w:r w:rsidRPr="00424E59">
              <w:rPr>
                <w:rFonts w:ascii="Arial" w:hAnsi="Arial"/>
                <w:sz w:val="18"/>
              </w:rPr>
              <w:t>Session description:</w:t>
            </w:r>
          </w:p>
        </w:tc>
        <w:tc>
          <w:tcPr>
            <w:tcW w:w="2126" w:type="dxa"/>
            <w:tcBorders>
              <w:top w:val="single" w:sz="4" w:space="0" w:color="auto"/>
              <w:left w:val="single" w:sz="4" w:space="0" w:color="auto"/>
              <w:bottom w:val="single" w:sz="4" w:space="0" w:color="auto"/>
              <w:right w:val="single" w:sz="4" w:space="0" w:color="auto"/>
            </w:tcBorders>
          </w:tcPr>
          <w:p w14:paraId="0989961E"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50A31C"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E5B6F"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56B1AD" w14:textId="77777777" w:rsidR="00EB676A" w:rsidRPr="00424E59" w:rsidRDefault="00EB676A" w:rsidP="00BC3F8D">
            <w:pPr>
              <w:keepNext/>
              <w:keepLines/>
              <w:spacing w:after="0"/>
              <w:rPr>
                <w:rFonts w:ascii="Arial" w:hAnsi="Arial"/>
                <w:sz w:val="18"/>
              </w:rPr>
            </w:pPr>
          </w:p>
        </w:tc>
      </w:tr>
      <w:tr w:rsidR="00EB676A" w:rsidRPr="00424E59" w14:paraId="7B8980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C3F4E86"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33B43589"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3768DDB" w14:textId="77777777" w:rsidR="00EB676A" w:rsidRPr="00424E59" w:rsidRDefault="00EB676A" w:rsidP="00BC3F8D">
            <w:pPr>
              <w:keepNext/>
              <w:keepLines/>
              <w:spacing w:after="0"/>
              <w:rPr>
                <w:rFonts w:ascii="Arial" w:hAnsi="Arial"/>
                <w:sz w:val="18"/>
              </w:rPr>
            </w:pPr>
            <w:r w:rsidRPr="00424E59">
              <w:rPr>
                <w:rFonts w:ascii="Arial" w:hAnsi="Arial"/>
                <w:sz w:val="18"/>
              </w:rPr>
              <w:t>o= line</w:t>
            </w:r>
          </w:p>
        </w:tc>
        <w:tc>
          <w:tcPr>
            <w:tcW w:w="1418" w:type="dxa"/>
            <w:tcBorders>
              <w:top w:val="single" w:sz="4" w:space="0" w:color="auto"/>
              <w:left w:val="single" w:sz="4" w:space="0" w:color="auto"/>
              <w:bottom w:val="single" w:sz="4" w:space="0" w:color="auto"/>
              <w:right w:val="single" w:sz="4" w:space="0" w:color="auto"/>
            </w:tcBorders>
          </w:tcPr>
          <w:p w14:paraId="162CD02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3AD1A5" w14:textId="77777777" w:rsidR="00EB676A" w:rsidRPr="00424E59" w:rsidRDefault="00EB676A" w:rsidP="00BC3F8D">
            <w:pPr>
              <w:keepNext/>
              <w:keepLines/>
              <w:spacing w:after="0"/>
              <w:rPr>
                <w:rFonts w:ascii="Arial" w:hAnsi="Arial"/>
                <w:sz w:val="18"/>
              </w:rPr>
            </w:pPr>
          </w:p>
        </w:tc>
      </w:tr>
      <w:tr w:rsidR="00EB676A" w:rsidRPr="00424E59" w14:paraId="5DB9C9E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512CAD8"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1CFCAA7F" w14:textId="77777777" w:rsidR="00EB676A" w:rsidRPr="00424E59" w:rsidRDefault="00EB676A" w:rsidP="00BC3F8D">
            <w:pPr>
              <w:keepNext/>
              <w:keepLines/>
              <w:spacing w:after="0"/>
              <w:rPr>
                <w:rFonts w:ascii="Arial" w:hAnsi="Arial"/>
                <w:sz w:val="18"/>
              </w:rPr>
            </w:pPr>
            <w:r w:rsidRPr="00424E59">
              <w:rPr>
                <w:rFonts w:ascii="Arial" w:hAnsi="Arial"/>
                <w:sz w:val="18"/>
              </w:rPr>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4257E70"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706049"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2AA2F0" w14:textId="77777777" w:rsidR="00EB676A" w:rsidRPr="00424E59" w:rsidRDefault="00EB676A" w:rsidP="00BC3F8D">
            <w:pPr>
              <w:keepNext/>
              <w:keepLines/>
              <w:spacing w:after="0"/>
              <w:rPr>
                <w:rFonts w:ascii="Arial" w:hAnsi="Arial"/>
                <w:sz w:val="18"/>
              </w:rPr>
            </w:pPr>
          </w:p>
        </w:tc>
      </w:tr>
      <w:tr w:rsidR="00EB676A" w:rsidRPr="00424E59" w14:paraId="7A58EE7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B834802"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366E4B32" w14:textId="77777777" w:rsidR="00EB676A" w:rsidRPr="00424E59" w:rsidRDefault="00EB676A" w:rsidP="00BC3F8D">
            <w:pPr>
              <w:keepNext/>
              <w:keepLines/>
              <w:spacing w:after="0"/>
              <w:rPr>
                <w:rFonts w:ascii="Arial" w:hAnsi="Arial"/>
                <w:sz w:val="18"/>
              </w:rPr>
            </w:pPr>
            <w:r w:rsidRPr="00424E59">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4047882B"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3FACA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CEF350" w14:textId="77777777" w:rsidR="00EB676A" w:rsidRPr="00424E59" w:rsidRDefault="00EB676A" w:rsidP="00BC3F8D">
            <w:pPr>
              <w:keepNext/>
              <w:keepLines/>
              <w:spacing w:after="0"/>
              <w:rPr>
                <w:rFonts w:ascii="Arial" w:hAnsi="Arial"/>
                <w:sz w:val="18"/>
              </w:rPr>
            </w:pPr>
          </w:p>
        </w:tc>
      </w:tr>
      <w:tr w:rsidR="00EB676A" w:rsidRPr="00424E59" w14:paraId="5427596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0C16A74"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571DBD87" w14:textId="77777777" w:rsidR="00EB676A" w:rsidRPr="00424E59"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FCD8A2"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10F8A9B"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45284A" w14:textId="77777777" w:rsidR="00EB676A" w:rsidRPr="00424E59" w:rsidRDefault="00EB676A" w:rsidP="00BC3F8D">
            <w:pPr>
              <w:keepNext/>
              <w:keepLines/>
              <w:spacing w:after="0"/>
              <w:rPr>
                <w:rFonts w:ascii="Arial" w:hAnsi="Arial"/>
                <w:sz w:val="18"/>
              </w:rPr>
            </w:pPr>
          </w:p>
        </w:tc>
      </w:tr>
      <w:tr w:rsidR="00EB676A" w:rsidRPr="00424E59" w14:paraId="405B914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49D98F1"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2D0104D5" w14:textId="77777777" w:rsidR="00EB676A" w:rsidRPr="00424E59" w:rsidRDefault="00EB676A" w:rsidP="00BC3F8D">
            <w:pPr>
              <w:keepNext/>
              <w:keepLines/>
              <w:spacing w:after="0"/>
              <w:rPr>
                <w:rFonts w:ascii="Arial" w:hAnsi="Arial"/>
                <w:sz w:val="18"/>
              </w:rPr>
            </w:pPr>
            <w:r w:rsidRPr="00424E59">
              <w:rPr>
                <w:rFonts w:ascii="Arial" w:hAnsi="Arial"/>
                <w:sz w:val="18"/>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1B232A76" w14:textId="77777777" w:rsidR="00EB676A" w:rsidRPr="00424E59" w:rsidRDefault="00EB676A" w:rsidP="00BC3F8D">
            <w:pPr>
              <w:keepNext/>
              <w:keepLines/>
              <w:spacing w:after="0"/>
              <w:rPr>
                <w:rFonts w:ascii="Arial" w:hAnsi="Arial"/>
                <w:sz w:val="18"/>
              </w:rPr>
            </w:pPr>
            <w:r w:rsidRPr="00424E59">
              <w:rPr>
                <w:rFonts w:ascii="Arial" w:hAnsi="Arial"/>
                <w:sz w:val="18"/>
              </w:rPr>
              <w:t>m= line</w:t>
            </w:r>
          </w:p>
          <w:p w14:paraId="2F20A47E" w14:textId="77777777" w:rsidR="00EB676A" w:rsidRPr="00424E59" w:rsidRDefault="00EB676A" w:rsidP="00BC3F8D">
            <w:pPr>
              <w:keepNext/>
              <w:keepLines/>
              <w:spacing w:after="0"/>
              <w:rPr>
                <w:rFonts w:ascii="Arial" w:hAnsi="Arial"/>
                <w:sz w:val="18"/>
              </w:rPr>
            </w:pPr>
            <w:r w:rsidRPr="00424E59">
              <w:rPr>
                <w:rFonts w:ascii="Arial" w:hAnsi="Arial"/>
                <w:sz w:val="18"/>
              </w:rPr>
              <w:t>media = audio</w:t>
            </w:r>
            <w:r w:rsidRPr="00424E59">
              <w:rPr>
                <w:rFonts w:ascii="Arial" w:hAnsi="Arial"/>
                <w:sz w:val="18"/>
              </w:rPr>
              <w:br/>
            </w:r>
          </w:p>
          <w:p w14:paraId="12535563" w14:textId="77777777" w:rsidR="00EB676A" w:rsidRPr="00424E59" w:rsidRDefault="00EB676A" w:rsidP="00BC3F8D">
            <w:pPr>
              <w:keepNext/>
              <w:keepLines/>
              <w:spacing w:after="0"/>
              <w:rPr>
                <w:rFonts w:ascii="Arial" w:hAnsi="Arial"/>
                <w:sz w:val="18"/>
              </w:rPr>
            </w:pPr>
            <w:r w:rsidRPr="00424E59">
              <w:rPr>
                <w:rFonts w:ascii="Arial" w:hAnsi="Arial"/>
                <w:sz w:val="18"/>
              </w:rPr>
              <w:t>Especially port and fmt shall be the same</w:t>
            </w:r>
          </w:p>
        </w:tc>
        <w:tc>
          <w:tcPr>
            <w:tcW w:w="1418" w:type="dxa"/>
            <w:tcBorders>
              <w:top w:val="single" w:sz="4" w:space="0" w:color="auto"/>
              <w:left w:val="single" w:sz="4" w:space="0" w:color="auto"/>
              <w:bottom w:val="single" w:sz="4" w:space="0" w:color="auto"/>
              <w:right w:val="single" w:sz="4" w:space="0" w:color="auto"/>
            </w:tcBorders>
          </w:tcPr>
          <w:p w14:paraId="21FF61C0"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55D1B9" w14:textId="77777777" w:rsidR="00EB676A" w:rsidRPr="00424E59" w:rsidRDefault="00EB676A" w:rsidP="00BC3F8D">
            <w:pPr>
              <w:keepNext/>
              <w:keepLines/>
              <w:spacing w:after="0"/>
              <w:rPr>
                <w:rFonts w:ascii="Arial" w:hAnsi="Arial"/>
                <w:sz w:val="18"/>
              </w:rPr>
            </w:pPr>
          </w:p>
        </w:tc>
      </w:tr>
      <w:tr w:rsidR="00EB676A" w:rsidRPr="00424E59" w14:paraId="77ACECF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3E1404A"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436C1526" w14:textId="77777777" w:rsidR="00EB676A" w:rsidRPr="00424E59" w:rsidRDefault="00EB676A" w:rsidP="00BC3F8D">
            <w:pPr>
              <w:keepNext/>
              <w:keepLines/>
              <w:spacing w:after="0"/>
              <w:rPr>
                <w:rFonts w:ascii="Arial" w:hAnsi="Arial"/>
                <w:sz w:val="18"/>
              </w:rPr>
            </w:pPr>
            <w:r w:rsidRPr="00424E59">
              <w:rPr>
                <w:rFonts w:ascii="Arial" w:hAnsi="Arial"/>
                <w:sz w:val="18"/>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4742A79" w14:textId="77777777" w:rsidR="00EB676A" w:rsidRPr="00424E59"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8E2B5E"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226C98" w14:textId="77777777" w:rsidR="00EB676A" w:rsidRPr="00424E59" w:rsidRDefault="00EB676A" w:rsidP="00BC3F8D">
            <w:pPr>
              <w:keepNext/>
              <w:keepLines/>
              <w:spacing w:after="0"/>
              <w:rPr>
                <w:rFonts w:ascii="Arial" w:hAnsi="Arial"/>
                <w:sz w:val="18"/>
              </w:rPr>
            </w:pPr>
          </w:p>
        </w:tc>
      </w:tr>
      <w:tr w:rsidR="00EB676A" w:rsidRPr="00424E59" w14:paraId="32364A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00ABEB4"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7742E19E" w14:textId="77777777" w:rsidR="00EB676A" w:rsidRPr="00424E59" w:rsidRDefault="00EB676A" w:rsidP="00BC3F8D">
            <w:pPr>
              <w:keepNext/>
              <w:keepLines/>
              <w:spacing w:after="0"/>
              <w:rPr>
                <w:rFonts w:ascii="Arial" w:hAnsi="Arial"/>
                <w:sz w:val="18"/>
              </w:rPr>
            </w:pPr>
            <w:r w:rsidRPr="00424E59">
              <w:rPr>
                <w:rFonts w:ascii="Arial" w:hAnsi="Arial"/>
                <w:sz w:val="18"/>
              </w:rPr>
              <w:t>same rtpmap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BD66F9F" w14:textId="77777777" w:rsidR="00EB676A" w:rsidRPr="00424E59" w:rsidRDefault="00EB676A" w:rsidP="00BC3F8D">
            <w:pPr>
              <w:keepNext/>
              <w:keepLines/>
              <w:spacing w:after="0"/>
              <w:rPr>
                <w:rFonts w:ascii="Arial" w:hAnsi="Arial"/>
                <w:sz w:val="18"/>
              </w:rPr>
            </w:pPr>
            <w:r w:rsidRPr="00424E59">
              <w:rPr>
                <w:rFonts w:ascii="Arial" w:hAnsi="Arial"/>
                <w:sz w:val="18"/>
              </w:rPr>
              <w:t>a= line</w:t>
            </w:r>
          </w:p>
          <w:p w14:paraId="4C84FF1A" w14:textId="77777777" w:rsidR="00EB676A" w:rsidRPr="00424E59" w:rsidRDefault="00EB676A" w:rsidP="00BC3F8D">
            <w:pPr>
              <w:keepNext/>
              <w:keepLines/>
              <w:spacing w:after="0"/>
              <w:rPr>
                <w:rFonts w:ascii="Arial" w:hAnsi="Arial"/>
                <w:sz w:val="18"/>
              </w:rPr>
            </w:pPr>
            <w:r w:rsidRPr="00424E59">
              <w:rPr>
                <w:rFonts w:ascii="Arial" w:hAnsi="Arial"/>
                <w:sz w:val="18"/>
              </w:rPr>
              <w:t>attribute = rtpmap</w:t>
            </w:r>
          </w:p>
        </w:tc>
        <w:tc>
          <w:tcPr>
            <w:tcW w:w="1418" w:type="dxa"/>
            <w:tcBorders>
              <w:top w:val="single" w:sz="4" w:space="0" w:color="auto"/>
              <w:left w:val="single" w:sz="4" w:space="0" w:color="auto"/>
              <w:bottom w:val="single" w:sz="4" w:space="0" w:color="auto"/>
              <w:right w:val="single" w:sz="4" w:space="0" w:color="auto"/>
            </w:tcBorders>
          </w:tcPr>
          <w:p w14:paraId="253B6835"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1971F9" w14:textId="77777777" w:rsidR="00EB676A" w:rsidRPr="00424E59" w:rsidRDefault="00EB676A" w:rsidP="00BC3F8D">
            <w:pPr>
              <w:keepNext/>
              <w:keepLines/>
              <w:spacing w:after="0"/>
              <w:rPr>
                <w:rFonts w:ascii="Arial" w:hAnsi="Arial"/>
                <w:sz w:val="18"/>
              </w:rPr>
            </w:pPr>
          </w:p>
        </w:tc>
      </w:tr>
      <w:tr w:rsidR="00EB676A" w:rsidRPr="00424E59" w14:paraId="602FC3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D6EF0B" w14:textId="77777777" w:rsidR="00EB676A" w:rsidRPr="00424E59" w:rsidRDefault="00EB676A" w:rsidP="00BC3F8D">
            <w:pPr>
              <w:keepNext/>
              <w:keepLines/>
              <w:spacing w:after="0"/>
              <w:rPr>
                <w:rFonts w:ascii="Arial" w:hAnsi="Arial"/>
                <w:sz w:val="18"/>
              </w:rPr>
            </w:pPr>
            <w:r w:rsidRPr="00424E59">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3B9D6172" w14:textId="77777777" w:rsidR="00EB676A" w:rsidRPr="00424E59" w:rsidRDefault="00EB676A" w:rsidP="00BC3F8D">
            <w:pPr>
              <w:keepNext/>
              <w:keepLines/>
              <w:spacing w:after="0"/>
              <w:rPr>
                <w:rFonts w:ascii="Arial" w:hAnsi="Arial"/>
                <w:sz w:val="18"/>
              </w:rPr>
            </w:pPr>
            <w:r w:rsidRPr="00424E59">
              <w:rPr>
                <w:rFonts w:ascii="Arial" w:hAnsi="Arial"/>
                <w:sz w:val="18"/>
              </w:rPr>
              <w:t>same fmtp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1FB03433" w14:textId="77777777" w:rsidR="00EB676A" w:rsidRPr="00424E59" w:rsidRDefault="00EB676A" w:rsidP="00BC3F8D">
            <w:pPr>
              <w:keepNext/>
              <w:keepLines/>
              <w:spacing w:after="0"/>
              <w:rPr>
                <w:rFonts w:ascii="Arial" w:hAnsi="Arial"/>
                <w:sz w:val="18"/>
              </w:rPr>
            </w:pPr>
            <w:r w:rsidRPr="00424E59">
              <w:rPr>
                <w:rFonts w:ascii="Arial" w:hAnsi="Arial"/>
                <w:sz w:val="18"/>
              </w:rPr>
              <w:t>a= line</w:t>
            </w:r>
          </w:p>
          <w:p w14:paraId="45CF3D94" w14:textId="77777777" w:rsidR="00EB676A" w:rsidRPr="00424E59" w:rsidRDefault="00EB676A" w:rsidP="00BC3F8D">
            <w:pPr>
              <w:keepNext/>
              <w:keepLines/>
              <w:spacing w:after="0"/>
              <w:rPr>
                <w:rFonts w:ascii="Arial" w:hAnsi="Arial"/>
                <w:sz w:val="18"/>
              </w:rPr>
            </w:pPr>
            <w:r w:rsidRPr="00424E59">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tcPr>
          <w:p w14:paraId="3A7A2152"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5D165C" w14:textId="77777777" w:rsidR="00EB676A" w:rsidRPr="00424E59" w:rsidRDefault="00EB676A" w:rsidP="00BC3F8D">
            <w:pPr>
              <w:keepNext/>
              <w:keepLines/>
              <w:spacing w:after="0"/>
              <w:rPr>
                <w:rFonts w:ascii="Arial" w:hAnsi="Arial"/>
                <w:sz w:val="18"/>
              </w:rPr>
            </w:pPr>
          </w:p>
        </w:tc>
      </w:tr>
      <w:tr w:rsidR="00EB676A" w:rsidRPr="00424E59" w14:paraId="5728420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37A5D57"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285B9AD7" w14:textId="77777777" w:rsidR="00EB676A" w:rsidRPr="00424E59" w:rsidRDefault="00EB676A" w:rsidP="00BC3F8D">
            <w:pPr>
              <w:keepNext/>
              <w:keepLines/>
              <w:spacing w:after="0"/>
              <w:rPr>
                <w:rFonts w:ascii="Arial" w:hAnsi="Arial"/>
                <w:sz w:val="18"/>
              </w:rPr>
            </w:pPr>
            <w:r w:rsidRPr="00424E59">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D4FE17A" w14:textId="77777777" w:rsidR="00EB676A" w:rsidRPr="00424E59" w:rsidRDefault="00EB676A" w:rsidP="00BC3F8D">
            <w:pPr>
              <w:keepNext/>
              <w:keepLines/>
              <w:spacing w:after="0"/>
              <w:rPr>
                <w:rFonts w:ascii="Arial" w:hAnsi="Arial"/>
                <w:sz w:val="18"/>
              </w:rPr>
            </w:pPr>
            <w:r w:rsidRPr="00424E59">
              <w:rPr>
                <w:rFonts w:ascii="Arial" w:hAnsi="Arial"/>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C89E813" w14:textId="77777777" w:rsidR="00EB676A" w:rsidRPr="00424E59"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990A2E" w14:textId="77777777" w:rsidR="00EB676A" w:rsidRPr="00424E59" w:rsidRDefault="00EB676A" w:rsidP="00BC3F8D">
            <w:pPr>
              <w:keepNext/>
              <w:keepLines/>
              <w:spacing w:after="0"/>
              <w:rPr>
                <w:rFonts w:ascii="Arial" w:hAnsi="Arial"/>
                <w:sz w:val="18"/>
              </w:rPr>
            </w:pPr>
          </w:p>
        </w:tc>
      </w:tr>
    </w:tbl>
    <w:p w14:paraId="3E7AE788" w14:textId="77777777" w:rsidR="00EB676A" w:rsidRPr="00424E59" w:rsidRDefault="00EB676A" w:rsidP="00EB676A"/>
    <w:p w14:paraId="0C111B16" w14:textId="77777777" w:rsidR="00EB676A" w:rsidRPr="00424E59" w:rsidRDefault="00EB676A" w:rsidP="00EB676A">
      <w:pPr>
        <w:pStyle w:val="TH"/>
      </w:pPr>
      <w:r w:rsidRPr="00424E59">
        <w:t xml:space="preserve">Table 6.2.23.3.3-6A: </w:t>
      </w:r>
      <w:r w:rsidRPr="00424E59">
        <w:rPr>
          <w:lang w:eastAsia="ko-KR"/>
        </w:rPr>
        <w:t xml:space="preserve">MCPTT-Info in SIP 200 (OK) </w:t>
      </w:r>
      <w:r w:rsidRPr="00424E59">
        <w:t>(Table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0D8D75A2"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0748C3D5" w14:textId="77777777" w:rsidR="00EB676A" w:rsidRPr="00424E59" w:rsidRDefault="00EB676A" w:rsidP="00BC3F8D">
            <w:pPr>
              <w:pStyle w:val="TAL"/>
            </w:pPr>
            <w:r w:rsidRPr="00424E59">
              <w:t>Derivation Path: TS 36.579-1 [2], Table 5.5.3.2.1-1, condition INVITE-RSP</w:t>
            </w:r>
          </w:p>
        </w:tc>
      </w:tr>
    </w:tbl>
    <w:p w14:paraId="06E6849F" w14:textId="77777777" w:rsidR="00EB676A" w:rsidRPr="00424E59" w:rsidRDefault="00EB676A" w:rsidP="00EB676A"/>
    <w:p w14:paraId="547A8726" w14:textId="77777777" w:rsidR="00EB676A" w:rsidRPr="00424E59" w:rsidRDefault="00EB676A" w:rsidP="00EB676A">
      <w:pPr>
        <w:keepNext/>
        <w:keepLines/>
        <w:spacing w:before="60"/>
        <w:jc w:val="center"/>
        <w:rPr>
          <w:rFonts w:ascii="Arial" w:hAnsi="Arial"/>
          <w:b/>
        </w:rPr>
      </w:pPr>
      <w:r w:rsidRPr="00424E59">
        <w:rPr>
          <w:rFonts w:ascii="Arial" w:hAnsi="Arial"/>
          <w:b/>
        </w:rPr>
        <w:t>Table 6.2.23.3.3-7-8: Void</w:t>
      </w:r>
    </w:p>
    <w:p w14:paraId="7B9FB044" w14:textId="77777777" w:rsidR="00EB676A" w:rsidRPr="00424E59" w:rsidRDefault="00EB676A" w:rsidP="00EB676A">
      <w:bookmarkStart w:id="2198" w:name="_Toc76583177"/>
      <w:bookmarkStart w:id="2199" w:name="_Toc83808729"/>
      <w:bookmarkStart w:id="2200" w:name="_Toc91233558"/>
      <w:bookmarkStart w:id="2201" w:name="_Toc100349037"/>
      <w:bookmarkStart w:id="2202" w:name="_Toc106787193"/>
    </w:p>
    <w:p w14:paraId="383A1D62" w14:textId="77777777" w:rsidR="00EB676A" w:rsidRPr="00424E59" w:rsidRDefault="00EB676A" w:rsidP="00EB676A">
      <w:pPr>
        <w:pStyle w:val="Heading3"/>
      </w:pPr>
      <w:r w:rsidRPr="00424E59">
        <w:t>6.2.24</w:t>
      </w:r>
      <w:r w:rsidRPr="00424E59">
        <w:tab/>
        <w:t>On-network / Private call / Remotely initiated private call / Client Originated (CO)</w:t>
      </w:r>
    </w:p>
    <w:p w14:paraId="28861C08" w14:textId="77777777" w:rsidR="00EB676A" w:rsidRPr="00424E59" w:rsidRDefault="00EB676A" w:rsidP="00EB676A">
      <w:pPr>
        <w:pStyle w:val="H6"/>
      </w:pPr>
      <w:r w:rsidRPr="00424E59">
        <w:t>6.2.24.1</w:t>
      </w:r>
      <w:r w:rsidRPr="00424E59">
        <w:tab/>
        <w:t>Test Purpose (TP)</w:t>
      </w:r>
    </w:p>
    <w:p w14:paraId="3BEE3A2B" w14:textId="77777777" w:rsidR="00EB676A" w:rsidRPr="00424E59" w:rsidRDefault="00EB676A" w:rsidP="00EB676A">
      <w:pPr>
        <w:pStyle w:val="H6"/>
      </w:pPr>
      <w:r w:rsidRPr="00424E59">
        <w:t>(1)</w:t>
      </w:r>
    </w:p>
    <w:p w14:paraId="3D3A669A" w14:textId="77777777" w:rsidR="00EB676A" w:rsidRPr="00424E59" w:rsidRDefault="00EB676A" w:rsidP="00EB676A">
      <w:pPr>
        <w:pStyle w:val="PL"/>
        <w:rPr>
          <w:noProof w:val="0"/>
        </w:rPr>
      </w:pPr>
      <w:r w:rsidRPr="00424E59">
        <w:rPr>
          <w:b/>
          <w:noProof w:val="0"/>
        </w:rPr>
        <w:t>with</w:t>
      </w:r>
      <w:r w:rsidRPr="00424E59">
        <w:rPr>
          <w:noProof w:val="0"/>
        </w:rPr>
        <w:t xml:space="preserve"> { UE (MCPTT Client) registered and authorized for MCPTT Service, including authorized to initiate Remotely initiated private call and to </w:t>
      </w:r>
      <w:r w:rsidRPr="00424E59">
        <w:rPr>
          <w:noProof w:val="0"/>
          <w:lang w:eastAsia="ko-KR"/>
        </w:rPr>
        <w:t>participate in private calls</w:t>
      </w:r>
      <w:r w:rsidRPr="00424E59">
        <w:rPr>
          <w:noProof w:val="0"/>
        </w:rPr>
        <w:t xml:space="preserve"> }</w:t>
      </w:r>
    </w:p>
    <w:p w14:paraId="047EF9C4" w14:textId="77777777" w:rsidR="00EB676A" w:rsidRPr="00424E59" w:rsidRDefault="00EB676A" w:rsidP="00EB676A">
      <w:pPr>
        <w:pStyle w:val="PL"/>
        <w:rPr>
          <w:noProof w:val="0"/>
        </w:rPr>
      </w:pPr>
      <w:r w:rsidRPr="00424E59">
        <w:rPr>
          <w:b/>
          <w:noProof w:val="0"/>
        </w:rPr>
        <w:t>ensure that</w:t>
      </w:r>
      <w:r w:rsidRPr="00424E59">
        <w:rPr>
          <w:noProof w:val="0"/>
        </w:rPr>
        <w:t xml:space="preserve"> {</w:t>
      </w:r>
    </w:p>
    <w:p w14:paraId="16408330" w14:textId="77777777" w:rsidR="00EB676A" w:rsidRPr="00424E59" w:rsidRDefault="00EB676A" w:rsidP="00EB676A">
      <w:pPr>
        <w:pStyle w:val="PL"/>
        <w:ind w:firstLine="200"/>
        <w:rPr>
          <w:noProof w:val="0"/>
        </w:rPr>
      </w:pPr>
      <w:r w:rsidRPr="00424E59">
        <w:rPr>
          <w:b/>
          <w:noProof w:val="0"/>
        </w:rPr>
        <w:t>when</w:t>
      </w:r>
      <w:r w:rsidRPr="00424E59">
        <w:rPr>
          <w:noProof w:val="0"/>
        </w:rPr>
        <w:t xml:space="preserve"> { UE (MCPTT User) requests the establishment of </w:t>
      </w:r>
      <w:r w:rsidRPr="00424E59">
        <w:rPr>
          <w:noProof w:val="0"/>
          <w:lang w:eastAsia="zh-CN"/>
        </w:rPr>
        <w:t xml:space="preserve">a remotely initiated private call to a third party </w:t>
      </w:r>
      <w:r w:rsidRPr="00424E59">
        <w:rPr>
          <w:noProof w:val="0"/>
        </w:rPr>
        <w:t>}</w:t>
      </w:r>
    </w:p>
    <w:p w14:paraId="43F577A4" w14:textId="77777777" w:rsidR="00EB676A" w:rsidRPr="00424E59" w:rsidRDefault="00EB676A" w:rsidP="00EB676A">
      <w:pPr>
        <w:pStyle w:val="PL"/>
        <w:rPr>
          <w:noProof w:val="0"/>
        </w:rPr>
      </w:pPr>
      <w:r w:rsidRPr="00424E59">
        <w:rPr>
          <w:noProof w:val="0"/>
        </w:rPr>
        <w:t xml:space="preserve">    </w:t>
      </w:r>
      <w:r w:rsidRPr="00424E59">
        <w:rPr>
          <w:b/>
          <w:noProof w:val="0"/>
        </w:rPr>
        <w:t>then</w:t>
      </w:r>
      <w:r w:rsidRPr="00424E59">
        <w:rPr>
          <w:noProof w:val="0"/>
        </w:rPr>
        <w:t xml:space="preserve"> { UE (MCPTT Client) sends a SIP MESSAGE message requesting the establishment of </w:t>
      </w:r>
      <w:r w:rsidRPr="00424E59">
        <w:rPr>
          <w:noProof w:val="0"/>
          <w:lang w:eastAsia="zh-CN"/>
        </w:rPr>
        <w:t>a remotely initiated private call</w:t>
      </w:r>
      <w:r w:rsidRPr="00424E59">
        <w:rPr>
          <w:noProof w:val="0"/>
        </w:rPr>
        <w:t xml:space="preserve"> }</w:t>
      </w:r>
    </w:p>
    <w:p w14:paraId="3AFBB90D" w14:textId="77777777" w:rsidR="00EB676A" w:rsidRPr="00424E59" w:rsidRDefault="00EB676A" w:rsidP="00EB676A">
      <w:pPr>
        <w:pStyle w:val="PL"/>
        <w:rPr>
          <w:noProof w:val="0"/>
        </w:rPr>
      </w:pPr>
      <w:r w:rsidRPr="00424E59">
        <w:rPr>
          <w:noProof w:val="0"/>
        </w:rPr>
        <w:t xml:space="preserve">            }</w:t>
      </w:r>
    </w:p>
    <w:p w14:paraId="65F705D5" w14:textId="77777777" w:rsidR="00EB676A" w:rsidRPr="00424E59" w:rsidRDefault="00EB676A" w:rsidP="00EB676A">
      <w:pPr>
        <w:pStyle w:val="PL"/>
        <w:rPr>
          <w:noProof w:val="0"/>
        </w:rPr>
      </w:pPr>
    </w:p>
    <w:p w14:paraId="50A79B9D" w14:textId="77777777" w:rsidR="00EB676A" w:rsidRPr="00424E59" w:rsidRDefault="00EB676A" w:rsidP="00EB676A">
      <w:pPr>
        <w:pStyle w:val="H6"/>
      </w:pPr>
      <w:r w:rsidRPr="00424E59">
        <w:t>(2)</w:t>
      </w:r>
    </w:p>
    <w:p w14:paraId="4909AAB4" w14:textId="77777777" w:rsidR="00EB676A" w:rsidRPr="00424E59" w:rsidRDefault="00EB676A" w:rsidP="00EB676A">
      <w:pPr>
        <w:pStyle w:val="PL"/>
        <w:rPr>
          <w:noProof w:val="0"/>
        </w:rPr>
      </w:pPr>
      <w:r w:rsidRPr="00424E59">
        <w:rPr>
          <w:b/>
          <w:noProof w:val="0"/>
        </w:rPr>
        <w:t>with</w:t>
      </w:r>
      <w:r w:rsidRPr="00424E59">
        <w:rPr>
          <w:noProof w:val="0"/>
        </w:rPr>
        <w:t xml:space="preserve"> { UE (MCPTT Client) registered and authorized for MCPTT Service, including authorized to initiate Remotely initiated private call and to </w:t>
      </w:r>
      <w:r w:rsidRPr="00424E59">
        <w:rPr>
          <w:noProof w:val="0"/>
          <w:lang w:eastAsia="ko-KR"/>
        </w:rPr>
        <w:t xml:space="preserve">participate in private calls, and, having requested </w:t>
      </w:r>
      <w:r w:rsidRPr="00424E59">
        <w:rPr>
          <w:noProof w:val="0"/>
        </w:rPr>
        <w:t xml:space="preserve">the establishment of </w:t>
      </w:r>
      <w:r w:rsidRPr="00424E59">
        <w:rPr>
          <w:noProof w:val="0"/>
          <w:lang w:eastAsia="zh-CN"/>
        </w:rPr>
        <w:t>a remotely initiated private call</w:t>
      </w:r>
      <w:r w:rsidRPr="00424E59">
        <w:rPr>
          <w:noProof w:val="0"/>
        </w:rPr>
        <w:t xml:space="preserve"> }</w:t>
      </w:r>
    </w:p>
    <w:p w14:paraId="12E69EF9" w14:textId="77777777" w:rsidR="00EB676A" w:rsidRPr="00424E59" w:rsidRDefault="00EB676A" w:rsidP="00EB676A">
      <w:pPr>
        <w:pStyle w:val="PL"/>
        <w:rPr>
          <w:noProof w:val="0"/>
        </w:rPr>
      </w:pPr>
      <w:r w:rsidRPr="00424E59">
        <w:rPr>
          <w:b/>
          <w:noProof w:val="0"/>
        </w:rPr>
        <w:t>ensure that</w:t>
      </w:r>
      <w:r w:rsidRPr="00424E59">
        <w:rPr>
          <w:noProof w:val="0"/>
        </w:rPr>
        <w:t xml:space="preserve"> {</w:t>
      </w:r>
    </w:p>
    <w:p w14:paraId="346D794B" w14:textId="77777777" w:rsidR="00EB676A" w:rsidRPr="00424E59" w:rsidRDefault="00EB676A" w:rsidP="00EB676A">
      <w:pPr>
        <w:pStyle w:val="PL"/>
        <w:ind w:firstLine="200"/>
        <w:rPr>
          <w:noProof w:val="0"/>
        </w:rPr>
      </w:pPr>
      <w:r w:rsidRPr="00424E59">
        <w:rPr>
          <w:b/>
          <w:noProof w:val="0"/>
        </w:rPr>
        <w:t>when</w:t>
      </w:r>
      <w:r w:rsidRPr="00424E59">
        <w:rPr>
          <w:noProof w:val="0"/>
        </w:rPr>
        <w:t xml:space="preserve"> { UE (MCPTT User) receives a SIP MESSAGE message indicating the outcome of the requested establishment of </w:t>
      </w:r>
      <w:r w:rsidRPr="00424E59">
        <w:rPr>
          <w:noProof w:val="0"/>
          <w:lang w:eastAsia="zh-CN"/>
        </w:rPr>
        <w:t xml:space="preserve">a remotely initiated private call </w:t>
      </w:r>
      <w:r w:rsidRPr="00424E59">
        <w:rPr>
          <w:noProof w:val="0"/>
        </w:rPr>
        <w:t>}</w:t>
      </w:r>
    </w:p>
    <w:p w14:paraId="66D30CFB" w14:textId="77777777" w:rsidR="00EB676A" w:rsidRPr="00424E59" w:rsidRDefault="00EB676A" w:rsidP="00EB676A">
      <w:pPr>
        <w:pStyle w:val="PL"/>
        <w:rPr>
          <w:noProof w:val="0"/>
        </w:rPr>
      </w:pPr>
      <w:r w:rsidRPr="00424E59">
        <w:rPr>
          <w:noProof w:val="0"/>
        </w:rPr>
        <w:t xml:space="preserve">    </w:t>
      </w:r>
      <w:r w:rsidRPr="00424E59">
        <w:rPr>
          <w:b/>
          <w:noProof w:val="0"/>
        </w:rPr>
        <w:t>then</w:t>
      </w:r>
      <w:r w:rsidRPr="00424E59">
        <w:rPr>
          <w:noProof w:val="0"/>
        </w:rPr>
        <w:t xml:space="preserve"> { UE (MCPTT Client) sends a SIP OK message to confirm the reception of the SIP MESSAGE }</w:t>
      </w:r>
    </w:p>
    <w:p w14:paraId="49A5F81D" w14:textId="77777777" w:rsidR="00EB676A" w:rsidRPr="00424E59" w:rsidRDefault="00EB676A" w:rsidP="00EB676A">
      <w:pPr>
        <w:pStyle w:val="PL"/>
        <w:rPr>
          <w:noProof w:val="0"/>
        </w:rPr>
      </w:pPr>
      <w:r w:rsidRPr="00424E59">
        <w:rPr>
          <w:noProof w:val="0"/>
        </w:rPr>
        <w:t xml:space="preserve">            }</w:t>
      </w:r>
    </w:p>
    <w:p w14:paraId="7F2C3ED5" w14:textId="77777777" w:rsidR="00EB676A" w:rsidRPr="00424E59" w:rsidRDefault="00EB676A" w:rsidP="00EB676A">
      <w:pPr>
        <w:pStyle w:val="PL"/>
        <w:rPr>
          <w:noProof w:val="0"/>
        </w:rPr>
      </w:pPr>
    </w:p>
    <w:p w14:paraId="5F736A76" w14:textId="77777777" w:rsidR="00EB676A" w:rsidRPr="00424E59" w:rsidRDefault="00EB676A" w:rsidP="00EB676A">
      <w:pPr>
        <w:pStyle w:val="H6"/>
      </w:pPr>
      <w:r w:rsidRPr="00424E59">
        <w:t>6.2.24.2</w:t>
      </w:r>
      <w:r w:rsidRPr="00424E59">
        <w:tab/>
        <w:t>Conformance requirements</w:t>
      </w:r>
    </w:p>
    <w:p w14:paraId="69C81F16" w14:textId="77777777" w:rsidR="00EB676A" w:rsidRPr="00424E59" w:rsidRDefault="00EB676A" w:rsidP="00EB676A">
      <w:r w:rsidRPr="00424E59">
        <w:t>References: The conformance requirements covered in the present TC are specified in: TS 24.379 clauses 11.1.7.2.1. Unless otherwise stated these are Rel-15 requirements.</w:t>
      </w:r>
    </w:p>
    <w:p w14:paraId="3D5D7040" w14:textId="77777777" w:rsidR="00EB676A" w:rsidRPr="00424E59" w:rsidRDefault="00EB676A" w:rsidP="00EB676A">
      <w:r w:rsidRPr="00424E59">
        <w:t>[TS 24.379, clause 11.1.7.2.1]</w:t>
      </w:r>
    </w:p>
    <w:p w14:paraId="44A8183F" w14:textId="77777777" w:rsidR="00EB676A" w:rsidRPr="00424E59" w:rsidRDefault="00EB676A" w:rsidP="00EB676A">
      <w:r w:rsidRPr="00424E59">
        <w:t>Upon receiving a request from the MCPTT to send a remotely initiated private call request to the remote MCPTT user to originate a private call to an identified MCPTT user, the MCPTT client:</w:t>
      </w:r>
    </w:p>
    <w:p w14:paraId="7FB71049" w14:textId="77777777" w:rsidR="00EB676A" w:rsidRPr="00424E59" w:rsidRDefault="00EB676A" w:rsidP="00EB676A">
      <w:pPr>
        <w:pStyle w:val="B1"/>
      </w:pPr>
      <w:r w:rsidRPr="00424E59">
        <w:t>1)</w:t>
      </w:r>
      <w:r w:rsidRPr="00424E59">
        <w:tab/>
        <w:t>if:</w:t>
      </w:r>
    </w:p>
    <w:p w14:paraId="2CF8B3D6" w14:textId="77777777" w:rsidR="00EB676A" w:rsidRPr="00424E59" w:rsidRDefault="00EB676A" w:rsidP="00EB676A">
      <w:pPr>
        <w:pStyle w:val="B2"/>
      </w:pPr>
      <w:r w:rsidRPr="00424E59">
        <w:t>a)</w:t>
      </w:r>
      <w:r w:rsidRPr="00424E59">
        <w:tab/>
        <w:t xml:space="preserve">the </w:t>
      </w:r>
      <w:r w:rsidRPr="00424E59">
        <w:rPr>
          <w:lang w:eastAsia="ko-KR"/>
        </w:rPr>
        <w:t>&lt;allow</w:t>
      </w:r>
      <w:r w:rsidRPr="00424E59">
        <w:t>-</w:t>
      </w:r>
      <w:r w:rsidRPr="00424E59">
        <w:rPr>
          <w:lang w:eastAsia="ko-KR"/>
        </w:rPr>
        <w:t xml:space="preserve">request-remote-init-private-call&gt; element of the &lt;ruleset&gt; element is not present in </w:t>
      </w:r>
      <w:r w:rsidRPr="00424E59">
        <w:t xml:space="preserve">the requesting MCPTT user's MCPTT user profile document (see the MCPTT user profile document in 3GPP TS 24.484 [50]) or </w:t>
      </w:r>
      <w:r w:rsidRPr="00424E59">
        <w:rPr>
          <w:lang w:eastAsia="ko-KR"/>
        </w:rPr>
        <w:t>is set to a value of "false"</w:t>
      </w:r>
      <w:r w:rsidRPr="00424E59">
        <w:t>;</w:t>
      </w:r>
    </w:p>
    <w:p w14:paraId="5C17E132" w14:textId="77777777" w:rsidR="00EB676A" w:rsidRPr="00424E59" w:rsidRDefault="00EB676A" w:rsidP="00EB676A">
      <w:pPr>
        <w:pStyle w:val="B2"/>
      </w:pPr>
      <w:r w:rsidRPr="00424E59">
        <w:t>...</w:t>
      </w:r>
    </w:p>
    <w:p w14:paraId="1B272DCF" w14:textId="77777777" w:rsidR="00EB676A" w:rsidRPr="00424E59" w:rsidRDefault="00EB676A" w:rsidP="00EB676A">
      <w:pPr>
        <w:pStyle w:val="B2"/>
      </w:pPr>
      <w:r w:rsidRPr="00424E59">
        <w:t>2)</w:t>
      </w:r>
      <w:r w:rsidRPr="00424E59">
        <w:tab/>
        <w:t xml:space="preserve">shall </w:t>
      </w:r>
      <w:r w:rsidRPr="00424E59">
        <w:rPr>
          <w:rFonts w:eastAsia="SimSun"/>
        </w:rPr>
        <w:t xml:space="preserve">generate a SIP MESSAGE request in accordance with 3GPP TS 24.229 [4] and </w:t>
      </w:r>
      <w:r w:rsidRPr="00424E59">
        <w:rPr>
          <w:lang w:eastAsia="ko-KR"/>
        </w:rPr>
        <w:t xml:space="preserve">IETF RFC 3428 [33] </w:t>
      </w:r>
      <w:r w:rsidRPr="00424E59">
        <w:t>with the following clarifications:</w:t>
      </w:r>
    </w:p>
    <w:p w14:paraId="49150E3A" w14:textId="77777777" w:rsidR="00EB676A" w:rsidRPr="00424E59" w:rsidRDefault="00EB676A" w:rsidP="00EB676A">
      <w:pPr>
        <w:pStyle w:val="B2"/>
      </w:pPr>
      <w:r w:rsidRPr="00424E59">
        <w:t>a)</w:t>
      </w:r>
      <w:r w:rsidRPr="00424E59">
        <w:tab/>
        <w:t>shall include the ICSI value "urn:urn-7:3gpp-service.ims.icsi.mcptt" (</w:t>
      </w:r>
      <w:r w:rsidRPr="00424E59">
        <w:rPr>
          <w:lang w:eastAsia="zh-CN"/>
        </w:rPr>
        <w:t xml:space="preserve">coded as specified in </w:t>
      </w:r>
      <w:r w:rsidRPr="00424E59">
        <w:t>3GPP TS 24.229 [4]</w:t>
      </w:r>
      <w:r w:rsidRPr="00424E59">
        <w:rPr>
          <w:lang w:eastAsia="zh-CN"/>
        </w:rPr>
        <w:t xml:space="preserve">), </w:t>
      </w:r>
      <w:r w:rsidRPr="00424E59">
        <w:t>in a P-Preferred-Service header field according to IETF </w:t>
      </w:r>
      <w:r w:rsidRPr="00424E59">
        <w:rPr>
          <w:rFonts w:eastAsia="MS Mincho"/>
        </w:rPr>
        <w:t xml:space="preserve">RFC 6050 [9] </w:t>
      </w:r>
      <w:r w:rsidRPr="00424E59">
        <w:t>in the SIP MESSAGE request;</w:t>
      </w:r>
    </w:p>
    <w:p w14:paraId="47CFB178" w14:textId="77777777" w:rsidR="00EB676A" w:rsidRPr="00424E59" w:rsidRDefault="00EB676A" w:rsidP="00EB676A">
      <w:pPr>
        <w:pStyle w:val="B2"/>
      </w:pPr>
      <w:r w:rsidRPr="00424E59">
        <w:t>b)</w:t>
      </w:r>
      <w:r w:rsidRPr="00424E59">
        <w:tab/>
        <w:t xml:space="preserve">shall include an Accept-Contact header field with the </w:t>
      </w:r>
      <w:r w:rsidRPr="00424E59">
        <w:rPr>
          <w:rFonts w:eastAsia="SimSun"/>
          <w:lang w:eastAsia="zh-CN"/>
        </w:rPr>
        <w:t>g.3gpp.icsi-ref</w:t>
      </w:r>
      <w:r w:rsidRPr="00424E59">
        <w:t xml:space="preserve"> media feature tag containing the value of "urn:urn-7:3gpp-service.ims.icsi.mcptt" along with the "require" and "explicit" header field parameters according to IETF RFC 3841 [6];</w:t>
      </w:r>
    </w:p>
    <w:p w14:paraId="05D81FBD" w14:textId="77777777" w:rsidR="00EB676A" w:rsidRPr="00424E59" w:rsidRDefault="00EB676A" w:rsidP="00EB676A">
      <w:pPr>
        <w:pStyle w:val="B2"/>
      </w:pPr>
      <w:r w:rsidRPr="00424E59">
        <w:t>c)</w:t>
      </w:r>
      <w:r w:rsidRPr="00424E59">
        <w:tab/>
        <w:t>may include a P-Preferred-Identity header field in the SIP MESSAGE request containing a public user identity as specified in 3GPP TS 24.229 [4];</w:t>
      </w:r>
    </w:p>
    <w:p w14:paraId="4F4652A7" w14:textId="77777777" w:rsidR="00EB676A" w:rsidRPr="00424E59" w:rsidRDefault="00EB676A" w:rsidP="00EB676A">
      <w:pPr>
        <w:pStyle w:val="B2"/>
      </w:pPr>
      <w:r w:rsidRPr="00424E59">
        <w:t>d)</w:t>
      </w:r>
      <w:r w:rsidRPr="00424E59">
        <w:tab/>
        <w:t>shall include an application/vnd.3gpp.mcptt-info+xml MIME body as specified in clause F.1 with the &lt;mcpttinfo&gt; element containing the &lt;mcptt-Params&gt; element containing:</w:t>
      </w:r>
    </w:p>
    <w:p w14:paraId="57DDA4F6" w14:textId="77777777" w:rsidR="00EB676A" w:rsidRPr="00424E59" w:rsidRDefault="00EB676A" w:rsidP="00EB676A">
      <w:pPr>
        <w:pStyle w:val="B3"/>
        <w:rPr>
          <w:noProof/>
        </w:rPr>
      </w:pPr>
      <w:r w:rsidRPr="00424E59">
        <w:t>i)</w:t>
      </w:r>
      <w:r w:rsidRPr="00424E59">
        <w:tab/>
        <w:t xml:space="preserve">the &lt;mcptt-called-party-id&gt; element set to the MCPTT ID of the identified MCPTT user of the remotely </w:t>
      </w:r>
      <w:r w:rsidRPr="00424E59">
        <w:rPr>
          <w:noProof/>
        </w:rPr>
        <w:t xml:space="preserve">initiated </w:t>
      </w:r>
      <w:r w:rsidRPr="00424E59">
        <w:t xml:space="preserve">private </w:t>
      </w:r>
      <w:r w:rsidRPr="00424E59">
        <w:rPr>
          <w:noProof/>
        </w:rPr>
        <w:t>call; and</w:t>
      </w:r>
    </w:p>
    <w:p w14:paraId="6D0E5877" w14:textId="77777777" w:rsidR="00EB676A" w:rsidRPr="00424E59" w:rsidRDefault="00EB676A" w:rsidP="00EB676A">
      <w:pPr>
        <w:pStyle w:val="B3"/>
      </w:pPr>
      <w:r w:rsidRPr="00424E59">
        <w:rPr>
          <w:noProof/>
        </w:rPr>
        <w:t>ii)</w:t>
      </w:r>
      <w:r w:rsidRPr="00424E59">
        <w:rPr>
          <w:noProof/>
        </w:rPr>
        <w:tab/>
        <w:t>an &lt;anyExt&gt; element containing:</w:t>
      </w:r>
    </w:p>
    <w:p w14:paraId="5A64CB09" w14:textId="77777777" w:rsidR="00EB676A" w:rsidRPr="00424E59" w:rsidRDefault="00EB676A" w:rsidP="00EB676A">
      <w:pPr>
        <w:pStyle w:val="B4"/>
      </w:pPr>
      <w:r w:rsidRPr="00424E59">
        <w:t>A)</w:t>
      </w:r>
      <w:r w:rsidRPr="00424E59">
        <w:tab/>
        <w:t>the &lt;</w:t>
      </w:r>
      <w:r w:rsidRPr="00424E59">
        <w:rPr>
          <w:rFonts w:eastAsia="SimSun"/>
        </w:rPr>
        <w:t>request</w:t>
      </w:r>
      <w:r w:rsidRPr="00424E59">
        <w:t>-type&gt; element set to a value of "remotely-initiated-private-call-request</w:t>
      </w:r>
      <w:r w:rsidRPr="00424E59">
        <w:rPr>
          <w:lang w:eastAsia="ko-KR"/>
        </w:rPr>
        <w:t>";</w:t>
      </w:r>
    </w:p>
    <w:p w14:paraId="67CDF135" w14:textId="77777777" w:rsidR="00EB676A" w:rsidRPr="00424E59" w:rsidRDefault="00EB676A" w:rsidP="00EB676A">
      <w:pPr>
        <w:pStyle w:val="B4"/>
      </w:pPr>
      <w:r w:rsidRPr="00424E59">
        <w:t>B)</w:t>
      </w:r>
      <w:r w:rsidRPr="00424E59">
        <w:tab/>
        <w:t>the &lt;notify-remote-user&gt; element set to a value of "true" if the requesting MCPTT user has indicated that the remote MCPTT user be notified of the remotely initiated private call request; and</w:t>
      </w:r>
    </w:p>
    <w:p w14:paraId="62AB6F65" w14:textId="77777777" w:rsidR="00EB676A" w:rsidRPr="00424E59" w:rsidRDefault="00EB676A" w:rsidP="00EB676A">
      <w:pPr>
        <w:pStyle w:val="B4"/>
      </w:pPr>
      <w:r w:rsidRPr="00424E59">
        <w:t>C)</w:t>
      </w:r>
      <w:r w:rsidRPr="00424E59">
        <w:tab/>
        <w:t>the &lt;notify-remote-user&gt; element set to a value of "false" if the requesting MCPTT user has indicated that the remote MCPTT user not be notified of the remotely initiated private call request;</w:t>
      </w:r>
    </w:p>
    <w:p w14:paraId="65DD5A2B" w14:textId="77777777" w:rsidR="00EB676A" w:rsidRPr="00424E59" w:rsidRDefault="00EB676A" w:rsidP="00EB676A">
      <w:pPr>
        <w:pStyle w:val="B2"/>
      </w:pPr>
      <w:r w:rsidRPr="00424E59">
        <w:t>e)</w:t>
      </w:r>
      <w:r w:rsidRPr="00424E59">
        <w:tab/>
        <w:t>shall insert in the SIP MESSAGE request a MIME resource-lists body with the MCPTT ID of the remote MCPTT user, according to rules and procedures of IETF RFC 5366 [20]; and</w:t>
      </w:r>
    </w:p>
    <w:p w14:paraId="77D913B6" w14:textId="77777777" w:rsidR="00EB676A" w:rsidRPr="00424E59" w:rsidRDefault="00EB676A" w:rsidP="00EB676A">
      <w:pPr>
        <w:pStyle w:val="B2"/>
        <w:rPr>
          <w:rFonts w:eastAsia="SimSun"/>
        </w:rPr>
      </w:pPr>
      <w:r w:rsidRPr="00424E59">
        <w:rPr>
          <w:lang w:eastAsia="ko-KR"/>
        </w:rPr>
        <w:t>f)</w:t>
      </w:r>
      <w:r w:rsidRPr="00424E59">
        <w:rPr>
          <w:lang w:eastAsia="ko-KR"/>
        </w:rPr>
        <w:tab/>
      </w:r>
      <w:r w:rsidRPr="00424E59">
        <w:rPr>
          <w:rFonts w:eastAsia="SimSun"/>
        </w:rPr>
        <w:t xml:space="preserve">shall set the Request-URI to the public service identity </w:t>
      </w:r>
      <w:r w:rsidRPr="00424E59">
        <w:t>identifying the participating MCPTT function serving the MCPTT user</w:t>
      </w:r>
      <w:r w:rsidRPr="00424E59">
        <w:rPr>
          <w:rFonts w:eastAsia="SimSun"/>
        </w:rPr>
        <w:t>; and</w:t>
      </w:r>
    </w:p>
    <w:p w14:paraId="5DD62321" w14:textId="77777777" w:rsidR="00EB676A" w:rsidRPr="00424E59" w:rsidRDefault="00EB676A" w:rsidP="00EB676A">
      <w:pPr>
        <w:pStyle w:val="B1"/>
      </w:pPr>
      <w:r w:rsidRPr="00424E59">
        <w:rPr>
          <w:lang w:eastAsia="ko-KR"/>
        </w:rPr>
        <w:t>3)</w:t>
      </w:r>
      <w:r w:rsidRPr="00424E59">
        <w:rPr>
          <w:lang w:eastAsia="ko-KR"/>
        </w:rPr>
        <w:tab/>
        <w:t xml:space="preserve">shall send the </w:t>
      </w:r>
      <w:r w:rsidRPr="00424E59">
        <w:rPr>
          <w:rFonts w:eastAsia="SimSun"/>
        </w:rPr>
        <w:t>SIP MESSAGE request towards the MCPTT server according to rules and procedures of 3GPP TS 24.229 [4].</w:t>
      </w:r>
    </w:p>
    <w:p w14:paraId="7B0E861F" w14:textId="77777777" w:rsidR="00EB676A" w:rsidRPr="00424E59" w:rsidRDefault="00EB676A" w:rsidP="00EB676A">
      <w:r w:rsidRPr="00424E59">
        <w:t>...</w:t>
      </w:r>
    </w:p>
    <w:p w14:paraId="773C4AFE" w14:textId="77777777" w:rsidR="00EB676A" w:rsidRPr="00424E59" w:rsidRDefault="00EB676A" w:rsidP="00EB676A">
      <w:r w:rsidRPr="00424E59">
        <w:t>Upon receiving a "SIP MESSAGE request for remotely initiated private call response for terminating client", the MCPTT client:</w:t>
      </w:r>
    </w:p>
    <w:p w14:paraId="5F15FCAA" w14:textId="77777777" w:rsidR="00EB676A" w:rsidRPr="00424E59" w:rsidRDefault="00EB676A" w:rsidP="00EB676A">
      <w:pPr>
        <w:pStyle w:val="B1"/>
      </w:pPr>
      <w:r w:rsidRPr="00424E59">
        <w:t>1)</w:t>
      </w:r>
      <w:r w:rsidRPr="00424E59">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698AF27A" w14:textId="77777777" w:rsidR="00EB676A" w:rsidRPr="00424E59" w:rsidRDefault="00EB676A" w:rsidP="00EB676A">
      <w:pPr>
        <w:pStyle w:val="B1"/>
      </w:pPr>
      <w:r w:rsidRPr="00424E59">
        <w:t>2)</w:t>
      </w:r>
      <w:r w:rsidRPr="00424E59">
        <w:tab/>
        <w:t>should indicate to the requesting MCPTT user the success or failure of the sent remotely initiated private call request.</w:t>
      </w:r>
    </w:p>
    <w:p w14:paraId="128521AB" w14:textId="77777777" w:rsidR="00EB676A" w:rsidRPr="00424E59" w:rsidRDefault="00EB676A" w:rsidP="00EB676A">
      <w:pPr>
        <w:pStyle w:val="H6"/>
      </w:pPr>
      <w:r w:rsidRPr="00424E59">
        <w:t>6.2.24.3</w:t>
      </w:r>
      <w:r w:rsidRPr="00424E59">
        <w:tab/>
        <w:t>Test description</w:t>
      </w:r>
    </w:p>
    <w:p w14:paraId="18694D74" w14:textId="77777777" w:rsidR="00EB676A" w:rsidRPr="00424E59" w:rsidRDefault="00EB676A" w:rsidP="00EB676A">
      <w:pPr>
        <w:pStyle w:val="H6"/>
      </w:pPr>
      <w:r w:rsidRPr="00424E59">
        <w:t>6.2.24.3.1</w:t>
      </w:r>
      <w:r w:rsidRPr="00424E59">
        <w:tab/>
        <w:t>Pre-test conditions</w:t>
      </w:r>
    </w:p>
    <w:p w14:paraId="1ACD14B0" w14:textId="77777777" w:rsidR="00EB676A" w:rsidRPr="00424E59" w:rsidRDefault="00EB676A" w:rsidP="00EB676A">
      <w:pPr>
        <w:pStyle w:val="H6"/>
      </w:pPr>
      <w:r w:rsidRPr="00424E59">
        <w:t>System Simulator:</w:t>
      </w:r>
    </w:p>
    <w:p w14:paraId="489F6A98" w14:textId="77777777" w:rsidR="00EB676A" w:rsidRPr="00424E59" w:rsidRDefault="00EB676A" w:rsidP="00EB676A">
      <w:pPr>
        <w:pStyle w:val="B1"/>
      </w:pPr>
      <w:r w:rsidRPr="00424E59">
        <w:t>-</w:t>
      </w:r>
      <w:r w:rsidRPr="00424E59">
        <w:tab/>
        <w:t>SS (MCPTT server)</w:t>
      </w:r>
    </w:p>
    <w:p w14:paraId="26C92E13" w14:textId="77777777" w:rsidR="00EB676A" w:rsidRPr="00424E59" w:rsidRDefault="00EB676A" w:rsidP="00EB676A">
      <w:pPr>
        <w:pStyle w:val="B1"/>
      </w:pPr>
      <w:r w:rsidRPr="00424E59">
        <w:t>-</w:t>
      </w:r>
      <w:r w:rsidRPr="00424E5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EF9551D" w14:textId="77777777" w:rsidR="00EB676A" w:rsidRPr="00424E59" w:rsidRDefault="00EB676A" w:rsidP="00EB676A">
      <w:pPr>
        <w:pStyle w:val="H6"/>
      </w:pPr>
      <w:r w:rsidRPr="00424E59">
        <w:t>IUT:</w:t>
      </w:r>
    </w:p>
    <w:p w14:paraId="0E42F495" w14:textId="77777777" w:rsidR="00EB676A" w:rsidRPr="00424E59" w:rsidRDefault="00EB676A" w:rsidP="00EB676A">
      <w:pPr>
        <w:pStyle w:val="B1"/>
      </w:pPr>
      <w:r w:rsidRPr="00424E59">
        <w:t>-</w:t>
      </w:r>
      <w:r w:rsidRPr="00424E59">
        <w:tab/>
        <w:t>UE (MCPTT client)</w:t>
      </w:r>
    </w:p>
    <w:p w14:paraId="39ADB0B3" w14:textId="77777777" w:rsidR="00EB676A" w:rsidRPr="00424E59" w:rsidRDefault="00EB676A" w:rsidP="00EB676A">
      <w:pPr>
        <w:pStyle w:val="B1"/>
      </w:pPr>
      <w:r w:rsidRPr="00424E59">
        <w:t>-</w:t>
      </w:r>
      <w:r w:rsidRPr="00424E59">
        <w:tab/>
        <w:t>The test USIM set as defined in TS 36.579-1 [2], subclause 5.5.10 is inserted.</w:t>
      </w:r>
    </w:p>
    <w:p w14:paraId="5760A22F" w14:textId="77777777" w:rsidR="00EB676A" w:rsidRPr="00424E59" w:rsidRDefault="00EB676A" w:rsidP="00EB676A">
      <w:pPr>
        <w:pStyle w:val="H6"/>
      </w:pPr>
      <w:r w:rsidRPr="00424E59">
        <w:t>Preamble:</w:t>
      </w:r>
    </w:p>
    <w:p w14:paraId="313AD924" w14:textId="77777777" w:rsidR="00EB676A" w:rsidRPr="00424E59" w:rsidRDefault="00EB676A" w:rsidP="00EB676A">
      <w:pPr>
        <w:pStyle w:val="B1"/>
      </w:pPr>
      <w:r w:rsidRPr="00424E59">
        <w:t>-</w:t>
      </w:r>
      <w:r w:rsidRPr="00424E59">
        <w:tab/>
        <w:t>The UE has performed the Generic Test Procedure for MCPTT UE registration as specified in TS 36.579-1 [2], subclause 5.4.2.</w:t>
      </w:r>
    </w:p>
    <w:p w14:paraId="39A8FB6B" w14:textId="77777777" w:rsidR="00EB676A" w:rsidRPr="00424E59" w:rsidRDefault="00EB676A" w:rsidP="00EB676A">
      <w:pPr>
        <w:pStyle w:val="B1"/>
      </w:pPr>
      <w:r w:rsidRPr="00424E59">
        <w:t>-</w:t>
      </w:r>
      <w:r w:rsidRPr="00424E59">
        <w:tab/>
        <w:t>The MCPTT User performs the procedure for MCPTT Authorization/Configuration and Key Generation as specified in TS 36.579-1 [2], subclause 5.3.2.</w:t>
      </w:r>
    </w:p>
    <w:p w14:paraId="22C1FA56" w14:textId="77777777" w:rsidR="00EB676A" w:rsidRPr="00424E59" w:rsidRDefault="00EB676A" w:rsidP="00EB676A">
      <w:pPr>
        <w:pStyle w:val="B2"/>
      </w:pPr>
      <w:r w:rsidRPr="00424E59">
        <w:t>-</w:t>
      </w:r>
      <w:r w:rsidRPr="00424E59">
        <w:tab/>
        <w:t xml:space="preserve">The MCPTT User is authorized to initiate Remotely initiated private call: the </w:t>
      </w:r>
      <w:r w:rsidRPr="00424E59">
        <w:rPr>
          <w:lang w:eastAsia="ko-KR"/>
        </w:rPr>
        <w:t>&lt;allow</w:t>
      </w:r>
      <w:r w:rsidRPr="00424E59">
        <w:t>-</w:t>
      </w:r>
      <w:r w:rsidRPr="00424E59">
        <w:rPr>
          <w:lang w:eastAsia="ko-KR"/>
        </w:rPr>
        <w:t xml:space="preserve">request-remote-init-private-call&gt; element of the &lt;ruleset&gt; element </w:t>
      </w:r>
      <w:r w:rsidRPr="00424E59">
        <w:t>is present in the MCPTT user profile document and is set to "true".</w:t>
      </w:r>
    </w:p>
    <w:p w14:paraId="06AD6D24" w14:textId="77777777" w:rsidR="00EB676A" w:rsidRPr="00424E59" w:rsidRDefault="00EB676A" w:rsidP="00EB676A">
      <w:pPr>
        <w:pStyle w:val="B2"/>
      </w:pPr>
      <w:r w:rsidRPr="00424E59">
        <w:t>-</w:t>
      </w:r>
      <w:r w:rsidRPr="00424E59">
        <w:tab/>
        <w:t xml:space="preserve">The MCPTT User is authorized to </w:t>
      </w:r>
      <w:r w:rsidRPr="00424E59">
        <w:rPr>
          <w:lang w:eastAsia="ko-KR"/>
        </w:rPr>
        <w:t>participate in private calls</w:t>
      </w:r>
      <w:r w:rsidRPr="00424E59">
        <w:t>: the &lt;allow-private-call-participation&gt;</w:t>
      </w:r>
      <w:r w:rsidRPr="00424E59">
        <w:rPr>
          <w:lang w:eastAsia="ko-KR"/>
        </w:rPr>
        <w:t xml:space="preserve"> element of the &lt;ruleset&gt; element </w:t>
      </w:r>
      <w:r w:rsidRPr="00424E59">
        <w:t>is present in the MCPTT user profile document and is set to "true".</w:t>
      </w:r>
    </w:p>
    <w:p w14:paraId="4640C4E3" w14:textId="77777777" w:rsidR="00EB676A" w:rsidRPr="00424E59" w:rsidRDefault="00EB676A" w:rsidP="00EB676A">
      <w:pPr>
        <w:pStyle w:val="B1"/>
      </w:pPr>
      <w:r w:rsidRPr="00424E59">
        <w:t>-</w:t>
      </w:r>
      <w:r w:rsidRPr="00424E59">
        <w:tab/>
        <w:t>UE States at the end of the preamble</w:t>
      </w:r>
    </w:p>
    <w:p w14:paraId="3DCE04E4" w14:textId="77777777" w:rsidR="00EB676A" w:rsidRPr="00424E59" w:rsidRDefault="00EB676A" w:rsidP="00EB676A">
      <w:pPr>
        <w:pStyle w:val="B2"/>
      </w:pPr>
      <w:r w:rsidRPr="00424E59">
        <w:t>-</w:t>
      </w:r>
      <w:r w:rsidRPr="00424E59">
        <w:tab/>
        <w:t>The UE is in E-UTRA Registered, Idle Mode state.</w:t>
      </w:r>
    </w:p>
    <w:p w14:paraId="239E8329" w14:textId="77777777" w:rsidR="00EB676A" w:rsidRPr="00424E59" w:rsidRDefault="00EB676A" w:rsidP="00EB676A">
      <w:pPr>
        <w:pStyle w:val="B2"/>
      </w:pPr>
      <w:r w:rsidRPr="00424E59">
        <w:t>-</w:t>
      </w:r>
      <w:r w:rsidRPr="00424E59">
        <w:tab/>
        <w:t>The MCPTT Client Application has been activated and User has registered-in as the MCPTT User with the Server as active user at the Client.</w:t>
      </w:r>
    </w:p>
    <w:p w14:paraId="131A77B1" w14:textId="77777777" w:rsidR="00EB676A" w:rsidRPr="00424E59" w:rsidRDefault="00EB676A" w:rsidP="00EB676A">
      <w:pPr>
        <w:pStyle w:val="H6"/>
      </w:pPr>
      <w:r w:rsidRPr="00424E59">
        <w:t>6.2.24.3.2</w:t>
      </w:r>
      <w:r w:rsidRPr="00424E59">
        <w:tab/>
        <w:t>Test procedure sequence</w:t>
      </w:r>
    </w:p>
    <w:p w14:paraId="796E72D3" w14:textId="77777777" w:rsidR="00EB676A" w:rsidRPr="00424E59" w:rsidRDefault="00EB676A" w:rsidP="00EB676A">
      <w:pPr>
        <w:pStyle w:val="TH"/>
      </w:pPr>
      <w:r w:rsidRPr="00424E59">
        <w:t>Table 6.2.24.3.2-1: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05C59BAB" w14:textId="77777777" w:rsidTr="00BC3F8D">
        <w:trPr>
          <w:cantSplit/>
        </w:trPr>
        <w:tc>
          <w:tcPr>
            <w:tcW w:w="534" w:type="dxa"/>
            <w:tcBorders>
              <w:top w:val="single" w:sz="4" w:space="0" w:color="auto"/>
              <w:left w:val="single" w:sz="4" w:space="0" w:color="auto"/>
              <w:bottom w:val="nil"/>
              <w:right w:val="single" w:sz="4" w:space="0" w:color="auto"/>
            </w:tcBorders>
            <w:hideMark/>
          </w:tcPr>
          <w:p w14:paraId="1D380B54" w14:textId="77777777" w:rsidR="00EB676A" w:rsidRPr="00424E59" w:rsidRDefault="00EB676A" w:rsidP="00BC3F8D">
            <w:pPr>
              <w:pStyle w:val="TAH"/>
            </w:pPr>
            <w:r w:rsidRPr="00424E59">
              <w:t>St</w:t>
            </w:r>
          </w:p>
        </w:tc>
        <w:tc>
          <w:tcPr>
            <w:tcW w:w="3968" w:type="dxa"/>
            <w:tcBorders>
              <w:top w:val="single" w:sz="4" w:space="0" w:color="auto"/>
              <w:left w:val="single" w:sz="4" w:space="0" w:color="auto"/>
              <w:bottom w:val="nil"/>
              <w:right w:val="single" w:sz="4" w:space="0" w:color="auto"/>
            </w:tcBorders>
            <w:hideMark/>
          </w:tcPr>
          <w:p w14:paraId="0A1766F7" w14:textId="77777777" w:rsidR="00EB676A" w:rsidRPr="00424E59" w:rsidRDefault="00EB676A" w:rsidP="00BC3F8D">
            <w:pPr>
              <w:pStyle w:val="TAH"/>
            </w:pPr>
            <w:r w:rsidRPr="00424E5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D5D637" w14:textId="77777777" w:rsidR="00EB676A" w:rsidRPr="00424E59" w:rsidRDefault="00EB676A" w:rsidP="00BC3F8D">
            <w:pPr>
              <w:pStyle w:val="TAH"/>
            </w:pPr>
            <w:r w:rsidRPr="00424E59">
              <w:t>Message Sequence</w:t>
            </w:r>
          </w:p>
        </w:tc>
        <w:tc>
          <w:tcPr>
            <w:tcW w:w="565" w:type="dxa"/>
            <w:tcBorders>
              <w:top w:val="single" w:sz="4" w:space="0" w:color="auto"/>
              <w:left w:val="single" w:sz="4" w:space="0" w:color="auto"/>
              <w:bottom w:val="nil"/>
              <w:right w:val="single" w:sz="4" w:space="0" w:color="auto"/>
            </w:tcBorders>
            <w:hideMark/>
          </w:tcPr>
          <w:p w14:paraId="2C87D692" w14:textId="77777777" w:rsidR="00EB676A" w:rsidRPr="00424E59" w:rsidRDefault="00EB676A" w:rsidP="00BC3F8D">
            <w:pPr>
              <w:pStyle w:val="TAH"/>
            </w:pPr>
            <w:r w:rsidRPr="00424E59">
              <w:t>TP</w:t>
            </w:r>
          </w:p>
        </w:tc>
        <w:tc>
          <w:tcPr>
            <w:tcW w:w="850" w:type="dxa"/>
            <w:tcBorders>
              <w:top w:val="single" w:sz="4" w:space="0" w:color="auto"/>
              <w:left w:val="single" w:sz="4" w:space="0" w:color="auto"/>
              <w:bottom w:val="nil"/>
              <w:right w:val="single" w:sz="4" w:space="0" w:color="auto"/>
            </w:tcBorders>
            <w:hideMark/>
          </w:tcPr>
          <w:p w14:paraId="723F69AA" w14:textId="77777777" w:rsidR="00EB676A" w:rsidRPr="00424E59" w:rsidRDefault="00EB676A" w:rsidP="00BC3F8D">
            <w:pPr>
              <w:pStyle w:val="TAH"/>
            </w:pPr>
            <w:r w:rsidRPr="00424E59">
              <w:t>Verdict</w:t>
            </w:r>
          </w:p>
        </w:tc>
      </w:tr>
      <w:tr w:rsidR="00EB676A" w:rsidRPr="00424E59" w14:paraId="44972946" w14:textId="77777777" w:rsidTr="00BC3F8D">
        <w:trPr>
          <w:cantSplit/>
        </w:trPr>
        <w:tc>
          <w:tcPr>
            <w:tcW w:w="534" w:type="dxa"/>
            <w:tcBorders>
              <w:top w:val="nil"/>
              <w:left w:val="single" w:sz="4" w:space="0" w:color="auto"/>
              <w:bottom w:val="single" w:sz="4" w:space="0" w:color="auto"/>
              <w:right w:val="single" w:sz="4" w:space="0" w:color="auto"/>
            </w:tcBorders>
          </w:tcPr>
          <w:p w14:paraId="08F19ACF" w14:textId="77777777" w:rsidR="00EB676A" w:rsidRPr="00424E59" w:rsidRDefault="00EB676A" w:rsidP="00BC3F8D">
            <w:pPr>
              <w:pStyle w:val="TAH"/>
            </w:pPr>
          </w:p>
        </w:tc>
        <w:tc>
          <w:tcPr>
            <w:tcW w:w="3968" w:type="dxa"/>
            <w:tcBorders>
              <w:top w:val="nil"/>
              <w:left w:val="single" w:sz="4" w:space="0" w:color="auto"/>
              <w:bottom w:val="single" w:sz="4" w:space="0" w:color="auto"/>
              <w:right w:val="single" w:sz="4" w:space="0" w:color="auto"/>
            </w:tcBorders>
          </w:tcPr>
          <w:p w14:paraId="37CCA6B4" w14:textId="77777777" w:rsidR="00EB676A" w:rsidRPr="00424E59" w:rsidRDefault="00EB676A" w:rsidP="00BC3F8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1242760" w14:textId="77777777" w:rsidR="00EB676A" w:rsidRPr="00424E59" w:rsidRDefault="00EB676A" w:rsidP="00BC3F8D">
            <w:pPr>
              <w:pStyle w:val="TAH"/>
            </w:pPr>
            <w:r w:rsidRPr="00424E59">
              <w:t>U - S</w:t>
            </w:r>
          </w:p>
        </w:tc>
        <w:tc>
          <w:tcPr>
            <w:tcW w:w="2978" w:type="dxa"/>
            <w:tcBorders>
              <w:top w:val="single" w:sz="4" w:space="0" w:color="auto"/>
              <w:left w:val="single" w:sz="4" w:space="0" w:color="auto"/>
              <w:bottom w:val="single" w:sz="4" w:space="0" w:color="auto"/>
              <w:right w:val="single" w:sz="4" w:space="0" w:color="auto"/>
            </w:tcBorders>
            <w:hideMark/>
          </w:tcPr>
          <w:p w14:paraId="23075B81" w14:textId="77777777" w:rsidR="00EB676A" w:rsidRPr="00424E59" w:rsidRDefault="00EB676A" w:rsidP="00BC3F8D">
            <w:pPr>
              <w:pStyle w:val="TAH"/>
            </w:pPr>
            <w:r w:rsidRPr="00424E59">
              <w:t>Message</w:t>
            </w:r>
          </w:p>
        </w:tc>
        <w:tc>
          <w:tcPr>
            <w:tcW w:w="565" w:type="dxa"/>
            <w:tcBorders>
              <w:top w:val="nil"/>
              <w:left w:val="single" w:sz="4" w:space="0" w:color="auto"/>
              <w:bottom w:val="single" w:sz="4" w:space="0" w:color="auto"/>
              <w:right w:val="single" w:sz="4" w:space="0" w:color="auto"/>
            </w:tcBorders>
          </w:tcPr>
          <w:p w14:paraId="6C4E1E3B" w14:textId="77777777" w:rsidR="00EB676A" w:rsidRPr="00424E59" w:rsidRDefault="00EB676A" w:rsidP="00BC3F8D">
            <w:pPr>
              <w:pStyle w:val="TAH"/>
            </w:pPr>
          </w:p>
        </w:tc>
        <w:tc>
          <w:tcPr>
            <w:tcW w:w="850" w:type="dxa"/>
            <w:tcBorders>
              <w:top w:val="nil"/>
              <w:left w:val="single" w:sz="4" w:space="0" w:color="auto"/>
              <w:bottom w:val="single" w:sz="4" w:space="0" w:color="auto"/>
              <w:right w:val="single" w:sz="4" w:space="0" w:color="auto"/>
            </w:tcBorders>
          </w:tcPr>
          <w:p w14:paraId="0BEAAA62" w14:textId="77777777" w:rsidR="00EB676A" w:rsidRPr="00424E59" w:rsidRDefault="00EB676A" w:rsidP="00BC3F8D">
            <w:pPr>
              <w:pStyle w:val="TAH"/>
            </w:pPr>
          </w:p>
        </w:tc>
      </w:tr>
      <w:tr w:rsidR="00EB676A" w:rsidRPr="00424E59" w14:paraId="406BA913"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6173AB1" w14:textId="77777777" w:rsidR="00EB676A" w:rsidRPr="00424E59" w:rsidRDefault="00EB676A" w:rsidP="00BC3F8D">
            <w:pPr>
              <w:pStyle w:val="TAC"/>
            </w:pPr>
            <w:r w:rsidRPr="00424E59">
              <w:t>1</w:t>
            </w:r>
          </w:p>
        </w:tc>
        <w:tc>
          <w:tcPr>
            <w:tcW w:w="3968" w:type="dxa"/>
            <w:tcBorders>
              <w:top w:val="single" w:sz="4" w:space="0" w:color="auto"/>
              <w:left w:val="single" w:sz="4" w:space="0" w:color="auto"/>
              <w:bottom w:val="single" w:sz="4" w:space="0" w:color="auto"/>
              <w:right w:val="single" w:sz="4" w:space="0" w:color="auto"/>
            </w:tcBorders>
            <w:hideMark/>
          </w:tcPr>
          <w:p w14:paraId="08E4CD38" w14:textId="77777777" w:rsidR="0016031C" w:rsidRPr="00424E59" w:rsidRDefault="0016031C" w:rsidP="00BC3F8D">
            <w:pPr>
              <w:pStyle w:val="TAL"/>
              <w:rPr>
                <w:ins w:id="2203" w:author="MCC160" w:date="2022-11-16T22:47:00Z"/>
                <w:rPrChange w:id="2204" w:author="MCC160" w:date="2022-11-16T22:47:00Z">
                  <w:rPr>
                    <w:ins w:id="2205" w:author="MCC160" w:date="2022-11-16T22:47:00Z"/>
                  </w:rPr>
                </w:rPrChange>
              </w:rPr>
            </w:pPr>
            <w:ins w:id="2206" w:author="MCC160" w:date="2022-11-16T22:47:00Z">
              <w:r w:rsidRPr="00424E59">
                <w:rPr>
                  <w:rPrChange w:id="2207" w:author="MCC160" w:date="2022-11-16T22:47:00Z">
                    <w:rPr/>
                  </w:rPrChange>
                </w:rPr>
                <w:t>Make the UE (MCPTT client) request the establishment of a remotely initiated private call from user B to user C.</w:t>
              </w:r>
            </w:ins>
          </w:p>
          <w:p w14:paraId="74339774" w14:textId="5C913AC2" w:rsidR="00EB676A" w:rsidRPr="00424E59" w:rsidRDefault="00EB676A" w:rsidP="00BC3F8D">
            <w:pPr>
              <w:pStyle w:val="TAL"/>
            </w:pPr>
            <w:del w:id="2208" w:author="MCC160" w:date="2022-11-16T22:47:00Z">
              <w:r w:rsidRPr="00424E59" w:rsidDel="0016031C">
                <w:rPr>
                  <w:rPrChange w:id="2209" w:author="MCC160" w:date="2022-11-16T22:47:00Z">
                    <w:rPr/>
                  </w:rPrChange>
                </w:rPr>
                <w:delText xml:space="preserve">Make the UE (MCPTT User) request the establishment of an MCPTT </w:delText>
              </w:r>
              <w:r w:rsidRPr="00424E59" w:rsidDel="0016031C">
                <w:rPr>
                  <w:lang w:eastAsia="zh-CN"/>
                  <w:rPrChange w:id="2210" w:author="MCC160" w:date="2022-11-16T22:47:00Z">
                    <w:rPr>
                      <w:lang w:eastAsia="zh-CN"/>
                    </w:rPr>
                  </w:rPrChange>
                </w:rPr>
                <w:delText>remotely initiated private call to a third party (i.e. not to itself</w:delText>
              </w:r>
              <w:r w:rsidRPr="00424E59" w:rsidDel="0016031C">
                <w:rPr>
                  <w:rPrChange w:id="2211" w:author="MCC160" w:date="2022-11-16T22:47:00Z">
                    <w:rPr/>
                  </w:rPrChange>
                </w:rPr>
                <w:delText>).</w:delText>
              </w:r>
              <w:r w:rsidRPr="00424E59" w:rsidDel="0016031C">
                <w:delText xml:space="preserve"> </w:delText>
              </w:r>
            </w:del>
            <w:r w:rsidRPr="00424E59">
              <w:t>(NOTE 1)</w:t>
            </w:r>
          </w:p>
        </w:tc>
        <w:tc>
          <w:tcPr>
            <w:tcW w:w="708" w:type="dxa"/>
            <w:tcBorders>
              <w:top w:val="single" w:sz="4" w:space="0" w:color="auto"/>
              <w:left w:val="single" w:sz="4" w:space="0" w:color="auto"/>
              <w:bottom w:val="single" w:sz="4" w:space="0" w:color="auto"/>
              <w:right w:val="single" w:sz="4" w:space="0" w:color="auto"/>
            </w:tcBorders>
            <w:hideMark/>
          </w:tcPr>
          <w:p w14:paraId="7A46206B" w14:textId="77777777" w:rsidR="00EB676A" w:rsidRPr="00424E59" w:rsidRDefault="00EB676A" w:rsidP="00BC3F8D">
            <w:pPr>
              <w:pStyle w:val="TAC"/>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6F569CA2" w14:textId="77777777" w:rsidR="00EB676A" w:rsidRPr="00424E59" w:rsidRDefault="00EB676A" w:rsidP="00BC3F8D">
            <w:pPr>
              <w:pStyle w:val="TAL"/>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68C3E51D" w14:textId="77777777" w:rsidR="00EB676A" w:rsidRPr="00424E59" w:rsidRDefault="00EB676A" w:rsidP="00BC3F8D">
            <w:pPr>
              <w:pStyle w:val="TAC"/>
            </w:pPr>
            <w:r w:rsidRPr="00424E59">
              <w:t>-</w:t>
            </w:r>
          </w:p>
        </w:tc>
        <w:tc>
          <w:tcPr>
            <w:tcW w:w="850" w:type="dxa"/>
            <w:tcBorders>
              <w:top w:val="single" w:sz="4" w:space="0" w:color="auto"/>
              <w:left w:val="single" w:sz="4" w:space="0" w:color="auto"/>
              <w:bottom w:val="single" w:sz="4" w:space="0" w:color="auto"/>
              <w:right w:val="single" w:sz="4" w:space="0" w:color="auto"/>
            </w:tcBorders>
            <w:hideMark/>
          </w:tcPr>
          <w:p w14:paraId="3E3989E3" w14:textId="77777777" w:rsidR="00EB676A" w:rsidRPr="00424E59" w:rsidRDefault="00EB676A" w:rsidP="00BC3F8D">
            <w:pPr>
              <w:pStyle w:val="TAC"/>
            </w:pPr>
            <w:r w:rsidRPr="00424E59">
              <w:t>-</w:t>
            </w:r>
          </w:p>
        </w:tc>
      </w:tr>
      <w:tr w:rsidR="00EB676A" w:rsidRPr="00424E59" w14:paraId="7CAF2A8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D420F0C" w14:textId="77777777" w:rsidR="00EB676A" w:rsidRPr="00424E59" w:rsidRDefault="00EB676A" w:rsidP="00BC3F8D">
            <w:pPr>
              <w:pStyle w:val="TAC"/>
            </w:pPr>
            <w:r w:rsidRPr="00424E59">
              <w:t>2-4</w:t>
            </w:r>
          </w:p>
        </w:tc>
        <w:tc>
          <w:tcPr>
            <w:tcW w:w="3968" w:type="dxa"/>
            <w:tcBorders>
              <w:top w:val="single" w:sz="4" w:space="0" w:color="auto"/>
              <w:left w:val="single" w:sz="4" w:space="0" w:color="auto"/>
              <w:bottom w:val="single" w:sz="4" w:space="0" w:color="auto"/>
              <w:right w:val="single" w:sz="4" w:space="0" w:color="auto"/>
            </w:tcBorders>
            <w:hideMark/>
          </w:tcPr>
          <w:p w14:paraId="6A4834B2" w14:textId="0136E36D" w:rsidR="00EB676A" w:rsidRPr="00424E59" w:rsidRDefault="00EB676A" w:rsidP="00BC3F8D">
            <w:pPr>
              <w:pStyle w:val="TAL"/>
            </w:pPr>
            <w:r w:rsidRPr="00424E59">
              <w:t xml:space="preserve">Check: Does the UE (MCPTT </w:t>
            </w:r>
            <w:del w:id="2212" w:author="MCC160" w:date="2022-11-16T22:47:00Z">
              <w:r w:rsidRPr="00424E59" w:rsidDel="0016031C">
                <w:rPr>
                  <w:rPrChange w:id="2213" w:author="MCC160" w:date="2022-11-16T22:47:00Z">
                    <w:rPr/>
                  </w:rPrChange>
                </w:rPr>
                <w:delText>C</w:delText>
              </w:r>
            </w:del>
            <w:ins w:id="2214" w:author="MCC160" w:date="2022-11-16T22:47:00Z">
              <w:r w:rsidR="0016031C" w:rsidRPr="00424E59">
                <w:rPr>
                  <w:rPrChange w:id="2215" w:author="MCC160" w:date="2022-11-16T22:47:00Z">
                    <w:rPr/>
                  </w:rPrChange>
                </w:rPr>
                <w:t>c</w:t>
              </w:r>
            </w:ins>
            <w:r w:rsidRPr="00424E59">
              <w:t>lient) correctly perform steps 1a1</w:t>
            </w:r>
            <w:ins w:id="2216" w:author="MCC160" w:date="2022-11-01T12:56:00Z">
              <w:r w:rsidR="004137B9" w:rsidRPr="00424E59">
                <w:t>-3</w:t>
              </w:r>
            </w:ins>
            <w:del w:id="2217" w:author="MCC160" w:date="2022-11-01T12:56:00Z">
              <w:r w:rsidRPr="00424E59" w:rsidDel="004137B9">
                <w:delText xml:space="preserve"> to 3</w:delText>
              </w:r>
            </w:del>
            <w:r w:rsidRPr="00424E59">
              <w:t xml:space="preserve"> of </w:t>
            </w:r>
            <w:ins w:id="2218" w:author="MCC160" w:date="2022-11-01T12:54:00Z">
              <w:r w:rsidR="004137B9" w:rsidRPr="00424E59">
                <w:t xml:space="preserve">test </w:t>
              </w:r>
            </w:ins>
            <w:r w:rsidRPr="00424E59">
              <w:t xml:space="preserve">procedure </w:t>
            </w:r>
            <w:del w:id="2219" w:author="MCC160" w:date="2022-11-01T12:54:00Z">
              <w:r w:rsidRPr="00424E59" w:rsidDel="004137B9">
                <w:delText xml:space="preserve">for </w:delText>
              </w:r>
            </w:del>
            <w:ins w:id="2220" w:author="MCC160" w:date="2022-11-01T12:54:00Z">
              <w:r w:rsidR="004137B9" w:rsidRPr="00424E59">
                <w:t>'</w:t>
              </w:r>
            </w:ins>
            <w:r w:rsidRPr="00424E59">
              <w:t>MCX SIP MESSAGE CO</w:t>
            </w:r>
            <w:ins w:id="2221" w:author="MCC160" w:date="2022-11-01T12:54:00Z">
              <w:r w:rsidR="004137B9" w:rsidRPr="00424E59">
                <w:t>'</w:t>
              </w:r>
            </w:ins>
            <w:r w:rsidRPr="00424E59">
              <w:t xml:space="preserve"> as described in</w:t>
            </w:r>
            <w:r w:rsidRPr="00424E59">
              <w:rPr>
                <w:szCs w:val="18"/>
              </w:rPr>
              <w:t xml:space="preserve"> TS 36.579-1 [2] Table 5.3.32.3-1</w:t>
            </w:r>
            <w:r w:rsidRPr="00424E59">
              <w:t xml:space="preserve"> to request the establishment of </w:t>
            </w:r>
            <w:del w:id="2222" w:author="MCC160" w:date="2022-11-01T12:56:00Z">
              <w:r w:rsidRPr="00424E59" w:rsidDel="004137B9">
                <w:delText xml:space="preserve">an MCPTT </w:delText>
              </w:r>
            </w:del>
            <w:ins w:id="2223" w:author="MCC160" w:date="2022-11-01T12:56:00Z">
              <w:r w:rsidR="004137B9" w:rsidRPr="00424E59">
                <w:t xml:space="preserve">a </w:t>
              </w:r>
            </w:ins>
            <w:r w:rsidRPr="00424E59">
              <w:rPr>
                <w:lang w:eastAsia="zh-CN"/>
              </w:rPr>
              <w:t>remotely initiated private call</w:t>
            </w:r>
            <w:r w:rsidRPr="00424E59">
              <w:t>?</w:t>
            </w:r>
          </w:p>
        </w:tc>
        <w:tc>
          <w:tcPr>
            <w:tcW w:w="708" w:type="dxa"/>
            <w:tcBorders>
              <w:top w:val="single" w:sz="4" w:space="0" w:color="auto"/>
              <w:left w:val="single" w:sz="4" w:space="0" w:color="auto"/>
              <w:bottom w:val="single" w:sz="4" w:space="0" w:color="auto"/>
              <w:right w:val="single" w:sz="4" w:space="0" w:color="auto"/>
            </w:tcBorders>
            <w:hideMark/>
          </w:tcPr>
          <w:p w14:paraId="6F1A7BE2" w14:textId="77777777" w:rsidR="00EB676A" w:rsidRPr="00424E59" w:rsidRDefault="00EB676A" w:rsidP="00BC3F8D">
            <w:pPr>
              <w:pStyle w:val="TAC"/>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660F8A88" w14:textId="77777777" w:rsidR="00EB676A" w:rsidRPr="00424E59" w:rsidRDefault="00EB676A" w:rsidP="00BC3F8D">
            <w:pPr>
              <w:pStyle w:val="TAL"/>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7D425FF0" w14:textId="77777777" w:rsidR="00EB676A" w:rsidRPr="00424E59" w:rsidRDefault="00EB676A" w:rsidP="00BC3F8D">
            <w:pPr>
              <w:pStyle w:val="TAC"/>
            </w:pPr>
            <w:r w:rsidRPr="00424E59">
              <w:t>1</w:t>
            </w:r>
          </w:p>
        </w:tc>
        <w:tc>
          <w:tcPr>
            <w:tcW w:w="850" w:type="dxa"/>
            <w:tcBorders>
              <w:top w:val="single" w:sz="4" w:space="0" w:color="auto"/>
              <w:left w:val="single" w:sz="4" w:space="0" w:color="auto"/>
              <w:bottom w:val="single" w:sz="4" w:space="0" w:color="auto"/>
              <w:right w:val="single" w:sz="4" w:space="0" w:color="auto"/>
            </w:tcBorders>
            <w:hideMark/>
          </w:tcPr>
          <w:p w14:paraId="766786E6" w14:textId="77777777" w:rsidR="00EB676A" w:rsidRPr="00424E59" w:rsidRDefault="00EB676A" w:rsidP="00BC3F8D">
            <w:pPr>
              <w:pStyle w:val="TAC"/>
            </w:pPr>
            <w:r w:rsidRPr="00424E59">
              <w:t>P</w:t>
            </w:r>
          </w:p>
        </w:tc>
      </w:tr>
      <w:tr w:rsidR="00EB676A" w:rsidRPr="00424E59" w14:paraId="1B5B6289"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7004CF2" w14:textId="77777777" w:rsidR="00EB676A" w:rsidRPr="00424E59" w:rsidRDefault="00EB676A" w:rsidP="00BC3F8D">
            <w:pPr>
              <w:pStyle w:val="TAC"/>
            </w:pPr>
            <w:r w:rsidRPr="00424E59">
              <w:t>5</w:t>
            </w:r>
          </w:p>
        </w:tc>
        <w:tc>
          <w:tcPr>
            <w:tcW w:w="3968" w:type="dxa"/>
            <w:tcBorders>
              <w:top w:val="single" w:sz="4" w:space="0" w:color="auto"/>
              <w:left w:val="single" w:sz="4" w:space="0" w:color="auto"/>
              <w:bottom w:val="single" w:sz="4" w:space="0" w:color="auto"/>
              <w:right w:val="single" w:sz="4" w:space="0" w:color="auto"/>
            </w:tcBorders>
            <w:hideMark/>
          </w:tcPr>
          <w:p w14:paraId="1194C525" w14:textId="77777777" w:rsidR="00EB676A" w:rsidRPr="00424E59" w:rsidRDefault="00EB676A" w:rsidP="00BC3F8D">
            <w:pPr>
              <w:pStyle w:val="TAL"/>
              <w:rPr>
                <w:rFonts w:eastAsia="Calibri"/>
              </w:rPr>
            </w:pPr>
            <w:r w:rsidRPr="00424E59">
              <w:rPr>
                <w:rFonts w:eastAsia="Calibri"/>
              </w:rPr>
              <w:t>Wait for 3 sec (an arbitrary value to simulate the time needed for the establishment of the remote private call).</w:t>
            </w:r>
          </w:p>
        </w:tc>
        <w:tc>
          <w:tcPr>
            <w:tcW w:w="708" w:type="dxa"/>
            <w:tcBorders>
              <w:top w:val="single" w:sz="4" w:space="0" w:color="auto"/>
              <w:left w:val="single" w:sz="4" w:space="0" w:color="auto"/>
              <w:bottom w:val="single" w:sz="4" w:space="0" w:color="auto"/>
              <w:right w:val="single" w:sz="4" w:space="0" w:color="auto"/>
            </w:tcBorders>
            <w:hideMark/>
          </w:tcPr>
          <w:p w14:paraId="135BDF21" w14:textId="77777777" w:rsidR="00EB676A" w:rsidRPr="00424E59" w:rsidRDefault="00EB676A" w:rsidP="00BC3F8D">
            <w:pPr>
              <w:pStyle w:val="TAC"/>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468BC1CA" w14:textId="77777777" w:rsidR="00EB676A" w:rsidRPr="00424E59" w:rsidRDefault="00EB676A" w:rsidP="00BC3F8D">
            <w:pPr>
              <w:pStyle w:val="TAL"/>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7A964330" w14:textId="77777777" w:rsidR="00EB676A" w:rsidRPr="00424E59" w:rsidRDefault="00EB676A" w:rsidP="00BC3F8D">
            <w:pPr>
              <w:pStyle w:val="TAC"/>
            </w:pPr>
            <w:r w:rsidRPr="00424E59">
              <w:t>-</w:t>
            </w:r>
          </w:p>
        </w:tc>
        <w:tc>
          <w:tcPr>
            <w:tcW w:w="850" w:type="dxa"/>
            <w:tcBorders>
              <w:top w:val="single" w:sz="4" w:space="0" w:color="auto"/>
              <w:left w:val="single" w:sz="4" w:space="0" w:color="auto"/>
              <w:bottom w:val="single" w:sz="4" w:space="0" w:color="auto"/>
              <w:right w:val="single" w:sz="4" w:space="0" w:color="auto"/>
            </w:tcBorders>
            <w:hideMark/>
          </w:tcPr>
          <w:p w14:paraId="719C7C59" w14:textId="77777777" w:rsidR="00EB676A" w:rsidRPr="00424E59" w:rsidRDefault="00EB676A" w:rsidP="00BC3F8D">
            <w:pPr>
              <w:pStyle w:val="TAC"/>
            </w:pPr>
            <w:r w:rsidRPr="00424E59">
              <w:t>-</w:t>
            </w:r>
          </w:p>
        </w:tc>
      </w:tr>
      <w:tr w:rsidR="00EB676A" w:rsidRPr="00424E59" w14:paraId="7FB899F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BDFF385" w14:textId="77777777" w:rsidR="00EB676A" w:rsidRPr="00424E59" w:rsidRDefault="00EB676A" w:rsidP="00BC3F8D">
            <w:pPr>
              <w:pStyle w:val="TAC"/>
            </w:pPr>
            <w:r w:rsidRPr="00424E59">
              <w:t>6-8</w:t>
            </w:r>
          </w:p>
        </w:tc>
        <w:tc>
          <w:tcPr>
            <w:tcW w:w="3968" w:type="dxa"/>
            <w:tcBorders>
              <w:top w:val="single" w:sz="4" w:space="0" w:color="auto"/>
              <w:left w:val="single" w:sz="4" w:space="0" w:color="auto"/>
              <w:bottom w:val="single" w:sz="4" w:space="0" w:color="auto"/>
              <w:right w:val="single" w:sz="4" w:space="0" w:color="auto"/>
            </w:tcBorders>
            <w:hideMark/>
          </w:tcPr>
          <w:p w14:paraId="798DEF4F" w14:textId="2DFB13E1" w:rsidR="00EB676A" w:rsidRPr="00424E59" w:rsidRDefault="00EB676A" w:rsidP="00BC3F8D">
            <w:pPr>
              <w:pStyle w:val="TAL"/>
            </w:pPr>
            <w:r w:rsidRPr="00424E59">
              <w:t xml:space="preserve">Check: </w:t>
            </w:r>
            <w:del w:id="2224" w:author="MCC160" w:date="2022-11-01T12:55:00Z">
              <w:r w:rsidRPr="00424E59" w:rsidDel="004137B9">
                <w:delText xml:space="preserve">Are steps 2 to 4 of the procedure for </w:delText>
              </w:r>
            </w:del>
            <w:ins w:id="2225" w:author="MCC160" w:date="2022-11-01T12:54:00Z">
              <w:r w:rsidR="004137B9" w:rsidRPr="00424E59">
                <w:t xml:space="preserve">Does the UE (MCPTT </w:t>
              </w:r>
            </w:ins>
            <w:ins w:id="2226" w:author="MCC160" w:date="2022-11-16T22:48:00Z">
              <w:r w:rsidR="0016031C" w:rsidRPr="00424E59">
                <w:rPr>
                  <w:rPrChange w:id="2227" w:author="MCC160" w:date="2022-11-16T22:48:00Z">
                    <w:rPr/>
                  </w:rPrChange>
                </w:rPr>
                <w:t>c</w:t>
              </w:r>
            </w:ins>
            <w:ins w:id="2228" w:author="MCC160" w:date="2022-11-01T12:54:00Z">
              <w:r w:rsidR="004137B9" w:rsidRPr="00424E59">
                <w:t xml:space="preserve">lient) correctly perform steps </w:t>
              </w:r>
            </w:ins>
            <w:ins w:id="2229" w:author="MCC160" w:date="2022-11-01T12:55:00Z">
              <w:r w:rsidR="004137B9" w:rsidRPr="00424E59">
                <w:t>2-4 of test procedure '</w:t>
              </w:r>
            </w:ins>
            <w:r w:rsidRPr="00424E59">
              <w:t>MCX SIP MESSAGE CT</w:t>
            </w:r>
            <w:ins w:id="2230" w:author="MCC160" w:date="2022-11-01T12:55:00Z">
              <w:r w:rsidR="004137B9" w:rsidRPr="00424E59">
                <w:t>'</w:t>
              </w:r>
            </w:ins>
            <w:r w:rsidRPr="00424E59">
              <w:t xml:space="preserve"> as described in</w:t>
            </w:r>
            <w:r w:rsidRPr="00424E59">
              <w:rPr>
                <w:szCs w:val="18"/>
              </w:rPr>
              <w:t xml:space="preserve"> TS 36.579-1 [2] Table 5.3.33.3-1</w:t>
            </w:r>
            <w:r w:rsidRPr="00424E59">
              <w:t xml:space="preserve"> confirming the progress of the </w:t>
            </w:r>
            <w:del w:id="2231" w:author="MCC160" w:date="2022-11-01T12:55:00Z">
              <w:r w:rsidRPr="00424E59" w:rsidDel="004137B9">
                <w:delText xml:space="preserve">MCPTT </w:delText>
              </w:r>
            </w:del>
            <w:r w:rsidRPr="00424E59">
              <w:rPr>
                <w:lang w:eastAsia="zh-CN"/>
              </w:rPr>
              <w:t>remotely initiated private call</w:t>
            </w:r>
            <w:del w:id="2232" w:author="MCC160" w:date="2022-11-01T12:55:00Z">
              <w:r w:rsidRPr="00424E59" w:rsidDel="004137B9">
                <w:rPr>
                  <w:lang w:eastAsia="zh-CN"/>
                </w:rPr>
                <w:delText>,</w:delText>
              </w:r>
              <w:r w:rsidRPr="00424E59" w:rsidDel="004137B9">
                <w:delText xml:space="preserve"> correctly performed</w:delText>
              </w:r>
            </w:del>
            <w:r w:rsidRPr="00424E59">
              <w:t>? (NOTE 2)</w:t>
            </w:r>
          </w:p>
        </w:tc>
        <w:tc>
          <w:tcPr>
            <w:tcW w:w="708" w:type="dxa"/>
            <w:tcBorders>
              <w:top w:val="single" w:sz="4" w:space="0" w:color="auto"/>
              <w:left w:val="single" w:sz="4" w:space="0" w:color="auto"/>
              <w:bottom w:val="single" w:sz="4" w:space="0" w:color="auto"/>
              <w:right w:val="single" w:sz="4" w:space="0" w:color="auto"/>
            </w:tcBorders>
            <w:hideMark/>
          </w:tcPr>
          <w:p w14:paraId="55229A2A" w14:textId="77777777" w:rsidR="00EB676A" w:rsidRPr="00424E59" w:rsidRDefault="00EB676A" w:rsidP="00BC3F8D">
            <w:pPr>
              <w:pStyle w:val="TAC"/>
            </w:pPr>
            <w:r w:rsidRPr="00424E59">
              <w:t>-</w:t>
            </w:r>
          </w:p>
        </w:tc>
        <w:tc>
          <w:tcPr>
            <w:tcW w:w="2978" w:type="dxa"/>
            <w:tcBorders>
              <w:top w:val="single" w:sz="4" w:space="0" w:color="auto"/>
              <w:left w:val="single" w:sz="4" w:space="0" w:color="auto"/>
              <w:bottom w:val="single" w:sz="4" w:space="0" w:color="auto"/>
              <w:right w:val="single" w:sz="4" w:space="0" w:color="auto"/>
            </w:tcBorders>
            <w:hideMark/>
          </w:tcPr>
          <w:p w14:paraId="2B812FD3" w14:textId="77777777" w:rsidR="00EB676A" w:rsidRPr="00424E59" w:rsidRDefault="00EB676A" w:rsidP="00BC3F8D">
            <w:pPr>
              <w:pStyle w:val="TAL"/>
            </w:pPr>
            <w:r w:rsidRPr="00424E59">
              <w:t>-</w:t>
            </w:r>
          </w:p>
        </w:tc>
        <w:tc>
          <w:tcPr>
            <w:tcW w:w="565" w:type="dxa"/>
            <w:tcBorders>
              <w:top w:val="single" w:sz="4" w:space="0" w:color="auto"/>
              <w:left w:val="single" w:sz="4" w:space="0" w:color="auto"/>
              <w:bottom w:val="single" w:sz="4" w:space="0" w:color="auto"/>
              <w:right w:val="single" w:sz="4" w:space="0" w:color="auto"/>
            </w:tcBorders>
            <w:hideMark/>
          </w:tcPr>
          <w:p w14:paraId="16148114" w14:textId="77777777" w:rsidR="00EB676A" w:rsidRPr="00424E59" w:rsidRDefault="00EB676A" w:rsidP="00BC3F8D">
            <w:pPr>
              <w:pStyle w:val="TAC"/>
            </w:pPr>
            <w:r w:rsidRPr="00424E59">
              <w:t>2</w:t>
            </w:r>
          </w:p>
        </w:tc>
        <w:tc>
          <w:tcPr>
            <w:tcW w:w="850" w:type="dxa"/>
            <w:tcBorders>
              <w:top w:val="single" w:sz="4" w:space="0" w:color="auto"/>
              <w:left w:val="single" w:sz="4" w:space="0" w:color="auto"/>
              <w:bottom w:val="single" w:sz="4" w:space="0" w:color="auto"/>
              <w:right w:val="single" w:sz="4" w:space="0" w:color="auto"/>
            </w:tcBorders>
            <w:hideMark/>
          </w:tcPr>
          <w:p w14:paraId="2BA8A46C" w14:textId="77777777" w:rsidR="00EB676A" w:rsidRPr="00424E59" w:rsidRDefault="00EB676A" w:rsidP="00BC3F8D">
            <w:pPr>
              <w:pStyle w:val="TAC"/>
            </w:pPr>
            <w:r w:rsidRPr="00424E59">
              <w:t>P</w:t>
            </w:r>
          </w:p>
        </w:tc>
      </w:tr>
      <w:tr w:rsidR="00EB676A" w:rsidRPr="00424E59" w14:paraId="62F22C87"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7F8D8E0" w14:textId="77777777" w:rsidR="00EB676A" w:rsidRPr="00424E59" w:rsidRDefault="00EB676A" w:rsidP="00BC3F8D">
            <w:pPr>
              <w:pStyle w:val="TAN"/>
            </w:pPr>
            <w:r w:rsidRPr="00424E59">
              <w:rPr>
                <w:szCs w:val="22"/>
              </w:rPr>
              <w:t>NOTE 1:</w:t>
            </w:r>
            <w:r w:rsidRPr="00424E59">
              <w:rPr>
                <w:szCs w:val="22"/>
              </w:rPr>
              <w:tab/>
            </w:r>
            <w:r w:rsidRPr="00424E59">
              <w:t>This is expected to be done via a suitable implementation dependent MMI.</w:t>
            </w:r>
          </w:p>
          <w:p w14:paraId="50A4F259" w14:textId="77777777" w:rsidR="00EB676A" w:rsidRPr="00424E59" w:rsidRDefault="00EB676A" w:rsidP="00BC3F8D">
            <w:pPr>
              <w:pStyle w:val="TAN"/>
            </w:pPr>
            <w:r w:rsidRPr="00424E59">
              <w:t>NOTE 2:</w:t>
            </w:r>
            <w:r w:rsidRPr="00424E59">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7FA31BF8" w14:textId="77777777" w:rsidR="00EB676A" w:rsidRPr="00424E59" w:rsidRDefault="00EB676A" w:rsidP="00EB676A"/>
    <w:p w14:paraId="2F74ECA2" w14:textId="77777777" w:rsidR="00EB676A" w:rsidRPr="00424E59" w:rsidRDefault="00EB676A" w:rsidP="00EB676A">
      <w:pPr>
        <w:pStyle w:val="H6"/>
      </w:pPr>
      <w:r w:rsidRPr="00424E59">
        <w:t>6.2.24.3.3</w:t>
      </w:r>
      <w:r w:rsidRPr="00424E59">
        <w:tab/>
        <w:t>Specific message contents</w:t>
      </w:r>
    </w:p>
    <w:p w14:paraId="33A6E04A" w14:textId="77777777" w:rsidR="00EB676A" w:rsidRPr="00424E59" w:rsidRDefault="00EB676A" w:rsidP="00EB676A">
      <w:pPr>
        <w:pStyle w:val="TH"/>
      </w:pPr>
      <w:r w:rsidRPr="00424E59">
        <w:t xml:space="preserve">Table 6.2.24.3.3-1: </w:t>
      </w:r>
      <w:r w:rsidRPr="00424E59">
        <w:rPr>
          <w:lang w:eastAsia="ko-KR"/>
        </w:rPr>
        <w:t>SIP MESSAGE</w:t>
      </w:r>
      <w:r w:rsidRPr="00424E59">
        <w:t xml:space="preserve"> from the UE (Step 3, Table 6.2.24.3.2-1;</w:t>
      </w:r>
      <w:r w:rsidRPr="00424E59">
        <w:br/>
        <w:t>Step 2, TS 36.579-1 [2], Table 5.3.32.3-1)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rsidRPr="00424E59" w14:paraId="5F095B99"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23F73DC4" w14:textId="77777777" w:rsidR="00EB676A" w:rsidRPr="00424E59" w:rsidRDefault="00EB676A" w:rsidP="00BC3F8D">
            <w:pPr>
              <w:pStyle w:val="TAL"/>
            </w:pPr>
            <w:r w:rsidRPr="00424E59">
              <w:t>Derivation Path: TS 36.579-1 [2], table 5.5.2.7.1-1 condition RESOURCE_LISTS</w:t>
            </w:r>
          </w:p>
        </w:tc>
      </w:tr>
      <w:tr w:rsidR="00EB676A" w:rsidRPr="00424E59" w14:paraId="6E24FE09"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50BDCCB" w14:textId="77777777" w:rsidR="00EB676A" w:rsidRPr="00424E59" w:rsidRDefault="00EB676A" w:rsidP="00BC3F8D">
            <w:pPr>
              <w:pStyle w:val="TAH"/>
            </w:pPr>
            <w:r w:rsidRPr="00424E59">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332213EA" w14:textId="77777777" w:rsidR="00EB676A" w:rsidRPr="00424E59" w:rsidRDefault="00EB676A" w:rsidP="00BC3F8D">
            <w:pPr>
              <w:pStyle w:val="TAH"/>
            </w:pPr>
            <w:r w:rsidRPr="00424E59">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3D62CC61" w14:textId="77777777" w:rsidR="00EB676A" w:rsidRPr="00424E59" w:rsidRDefault="00EB676A" w:rsidP="00BC3F8D">
            <w:pPr>
              <w:pStyle w:val="TAH"/>
            </w:pPr>
            <w:r w:rsidRPr="00424E59">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2476CF3" w14:textId="77777777" w:rsidR="00EB676A" w:rsidRPr="00424E59" w:rsidRDefault="00EB676A" w:rsidP="00BC3F8D">
            <w:pPr>
              <w:pStyle w:val="TAH"/>
            </w:pPr>
            <w:r w:rsidRPr="00424E59">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592B533C" w14:textId="77777777" w:rsidR="00EB676A" w:rsidRPr="00424E59" w:rsidRDefault="00EB676A" w:rsidP="00BC3F8D">
            <w:pPr>
              <w:pStyle w:val="TAH"/>
            </w:pPr>
            <w:r w:rsidRPr="00424E59">
              <w:t>Condition</w:t>
            </w:r>
          </w:p>
        </w:tc>
      </w:tr>
      <w:tr w:rsidR="00EB676A" w:rsidRPr="00424E59" w14:paraId="5F9F03AA"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C3285EC" w14:textId="77777777" w:rsidR="00EB676A" w:rsidRPr="00424E59" w:rsidRDefault="00EB676A" w:rsidP="00BC3F8D">
            <w:pPr>
              <w:pStyle w:val="TAL"/>
            </w:pPr>
            <w:r w:rsidRPr="00424E59">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594882E1" w14:textId="77777777" w:rsidR="00EB676A" w:rsidRPr="00424E59"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DD1CAE7" w14:textId="77777777" w:rsidR="00EB676A" w:rsidRPr="00424E59"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461DF9B" w14:textId="77777777" w:rsidR="00EB676A" w:rsidRPr="00424E59"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9CBEF10" w14:textId="77777777" w:rsidR="00EB676A" w:rsidRPr="00424E59" w:rsidRDefault="00EB676A" w:rsidP="00BC3F8D">
            <w:pPr>
              <w:pStyle w:val="TAL"/>
            </w:pPr>
          </w:p>
        </w:tc>
      </w:tr>
      <w:tr w:rsidR="00EB676A" w:rsidRPr="00424E59" w14:paraId="615CBBDD"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5C7C34" w14:textId="77777777" w:rsidR="00EB676A" w:rsidRPr="00424E59" w:rsidRDefault="00EB676A" w:rsidP="00BC3F8D">
            <w:pPr>
              <w:pStyle w:val="TAL"/>
            </w:pPr>
            <w:r w:rsidRPr="00424E59">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115C2DC" w14:textId="77777777" w:rsidR="00EB676A" w:rsidRPr="00424E59"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1AE16863" w14:textId="77777777" w:rsidR="00EB676A" w:rsidRPr="00424E59" w:rsidRDefault="00EB676A" w:rsidP="00BC3F8D">
            <w:pPr>
              <w:pStyle w:val="TAL"/>
            </w:pPr>
            <w:r w:rsidRPr="00424E59">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546E581C" w14:textId="77777777" w:rsidR="00EB676A" w:rsidRPr="00424E59"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8370237" w14:textId="77777777" w:rsidR="00EB676A" w:rsidRPr="00424E59" w:rsidRDefault="00EB676A" w:rsidP="00BC3F8D">
            <w:pPr>
              <w:pStyle w:val="TAL"/>
            </w:pPr>
          </w:p>
        </w:tc>
      </w:tr>
      <w:tr w:rsidR="00EB676A" w:rsidRPr="00424E59" w14:paraId="13B83880"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9FFCDB" w14:textId="77777777" w:rsidR="00EB676A" w:rsidRPr="00424E59" w:rsidRDefault="00EB676A" w:rsidP="00BC3F8D">
            <w:pPr>
              <w:pStyle w:val="TAL"/>
            </w:pPr>
            <w:r w:rsidRPr="00424E59">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DB422CB" w14:textId="77777777" w:rsidR="00EB676A" w:rsidRPr="00424E59" w:rsidRDefault="00EB676A" w:rsidP="00BC3F8D">
            <w:pPr>
              <w:pStyle w:val="TAL"/>
            </w:pPr>
            <w:r w:rsidRPr="00424E59">
              <w:t>As described in Table 6.2.24.3.3-2</w:t>
            </w:r>
          </w:p>
        </w:tc>
        <w:tc>
          <w:tcPr>
            <w:tcW w:w="2126" w:type="dxa"/>
            <w:gridSpan w:val="2"/>
            <w:tcBorders>
              <w:top w:val="single" w:sz="4" w:space="0" w:color="auto"/>
              <w:left w:val="single" w:sz="4" w:space="0" w:color="auto"/>
              <w:bottom w:val="single" w:sz="4" w:space="0" w:color="auto"/>
              <w:right w:val="single" w:sz="4" w:space="0" w:color="auto"/>
            </w:tcBorders>
          </w:tcPr>
          <w:p w14:paraId="42A7994B" w14:textId="77777777" w:rsidR="00EB676A" w:rsidRPr="00424E59"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2B09A07" w14:textId="77777777" w:rsidR="00EB676A" w:rsidRPr="00424E59"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C11D8D5" w14:textId="77777777" w:rsidR="00EB676A" w:rsidRPr="00424E59" w:rsidRDefault="00EB676A" w:rsidP="00BC3F8D">
            <w:pPr>
              <w:pStyle w:val="TAL"/>
            </w:pPr>
          </w:p>
        </w:tc>
      </w:tr>
    </w:tbl>
    <w:p w14:paraId="1D5C472A" w14:textId="77777777" w:rsidR="00EB676A" w:rsidRPr="00424E59" w:rsidRDefault="00EB676A" w:rsidP="00EB676A"/>
    <w:p w14:paraId="7822E6BA" w14:textId="77777777" w:rsidR="00EB676A" w:rsidRPr="00424E59" w:rsidRDefault="00EB676A" w:rsidP="00EB676A">
      <w:pPr>
        <w:pStyle w:val="TH"/>
      </w:pPr>
      <w:r w:rsidRPr="00424E59">
        <w:t xml:space="preserve">Table 6.2.24.3.3-2: </w:t>
      </w:r>
      <w:r w:rsidRPr="00424E59">
        <w:rPr>
          <w:lang w:eastAsia="ko-KR"/>
        </w:rPr>
        <w:t>MCPTT-Info in SIP MESSAGE</w:t>
      </w:r>
      <w:r w:rsidRPr="00424E59">
        <w:t xml:space="preserve"> (Table 6.2.24.3.3-1)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3BCAD13F"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DFA70EB" w14:textId="77777777" w:rsidR="00EB676A" w:rsidRPr="00424E59" w:rsidRDefault="00EB676A" w:rsidP="00BC3F8D">
            <w:pPr>
              <w:pStyle w:val="TAL"/>
            </w:pPr>
            <w:r w:rsidRPr="00424E59">
              <w:t>Derivation Path: TS 36.579-1 [2], table 5.5.3.2.1-1, condition PRIVATE-CALL</w:t>
            </w:r>
          </w:p>
        </w:tc>
      </w:tr>
      <w:tr w:rsidR="00EB676A" w:rsidRPr="00424E59" w14:paraId="5468AA7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ECA2AB0" w14:textId="77777777" w:rsidR="00EB676A" w:rsidRPr="00424E59" w:rsidRDefault="00EB676A" w:rsidP="00BC3F8D">
            <w:pPr>
              <w:pStyle w:val="TAH"/>
            </w:pPr>
            <w:r w:rsidRPr="00424E5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D482BE" w14:textId="77777777" w:rsidR="00EB676A" w:rsidRPr="00424E59" w:rsidRDefault="00EB676A" w:rsidP="00BC3F8D">
            <w:pPr>
              <w:pStyle w:val="TAH"/>
            </w:pPr>
            <w:r w:rsidRPr="00424E59">
              <w:t>Value/remark</w:t>
            </w:r>
          </w:p>
        </w:tc>
        <w:tc>
          <w:tcPr>
            <w:tcW w:w="2127" w:type="dxa"/>
            <w:tcBorders>
              <w:top w:val="single" w:sz="4" w:space="0" w:color="auto"/>
              <w:left w:val="single" w:sz="4" w:space="0" w:color="auto"/>
              <w:bottom w:val="single" w:sz="4" w:space="0" w:color="auto"/>
              <w:right w:val="single" w:sz="4" w:space="0" w:color="auto"/>
            </w:tcBorders>
            <w:hideMark/>
          </w:tcPr>
          <w:p w14:paraId="5FA8A6F0" w14:textId="77777777" w:rsidR="00EB676A" w:rsidRPr="00424E59" w:rsidRDefault="00EB676A" w:rsidP="00BC3F8D">
            <w:pPr>
              <w:pStyle w:val="TAH"/>
            </w:pPr>
            <w:r w:rsidRPr="00424E59">
              <w:t>Comment</w:t>
            </w:r>
          </w:p>
        </w:tc>
        <w:tc>
          <w:tcPr>
            <w:tcW w:w="1419" w:type="dxa"/>
            <w:tcBorders>
              <w:top w:val="single" w:sz="4" w:space="0" w:color="auto"/>
              <w:left w:val="single" w:sz="4" w:space="0" w:color="auto"/>
              <w:bottom w:val="single" w:sz="4" w:space="0" w:color="auto"/>
              <w:right w:val="single" w:sz="4" w:space="0" w:color="auto"/>
            </w:tcBorders>
            <w:hideMark/>
          </w:tcPr>
          <w:p w14:paraId="64191EF3" w14:textId="77777777" w:rsidR="00EB676A" w:rsidRPr="00424E59" w:rsidRDefault="00EB676A" w:rsidP="00BC3F8D">
            <w:pPr>
              <w:pStyle w:val="TAH"/>
            </w:pPr>
            <w:r w:rsidRPr="00424E59">
              <w:t>Reference</w:t>
            </w:r>
          </w:p>
        </w:tc>
        <w:tc>
          <w:tcPr>
            <w:tcW w:w="1135" w:type="dxa"/>
            <w:tcBorders>
              <w:top w:val="single" w:sz="4" w:space="0" w:color="auto"/>
              <w:left w:val="single" w:sz="4" w:space="0" w:color="auto"/>
              <w:bottom w:val="single" w:sz="4" w:space="0" w:color="auto"/>
              <w:right w:val="single" w:sz="4" w:space="0" w:color="auto"/>
            </w:tcBorders>
            <w:hideMark/>
          </w:tcPr>
          <w:p w14:paraId="32C54158" w14:textId="77777777" w:rsidR="00EB676A" w:rsidRPr="00424E59" w:rsidRDefault="00EB676A" w:rsidP="00BC3F8D">
            <w:pPr>
              <w:pStyle w:val="TAH"/>
            </w:pPr>
            <w:r w:rsidRPr="00424E59">
              <w:t>Condition</w:t>
            </w:r>
          </w:p>
        </w:tc>
      </w:tr>
      <w:tr w:rsidR="00EB676A" w:rsidRPr="00424E59" w14:paraId="0C5DB3E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E60FE89" w14:textId="77777777" w:rsidR="00EB676A" w:rsidRPr="00424E59" w:rsidRDefault="00EB676A" w:rsidP="00BC3F8D">
            <w:pPr>
              <w:pStyle w:val="TAL"/>
            </w:pPr>
            <w:r w:rsidRPr="00424E59">
              <w:t>mcpttinfo</w:t>
            </w:r>
          </w:p>
        </w:tc>
        <w:tc>
          <w:tcPr>
            <w:tcW w:w="2127" w:type="dxa"/>
            <w:tcBorders>
              <w:top w:val="single" w:sz="4" w:space="0" w:color="auto"/>
              <w:left w:val="single" w:sz="4" w:space="0" w:color="auto"/>
              <w:bottom w:val="single" w:sz="4" w:space="0" w:color="auto"/>
              <w:right w:val="single" w:sz="4" w:space="0" w:color="auto"/>
            </w:tcBorders>
          </w:tcPr>
          <w:p w14:paraId="7A119D0A"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0C28F95"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0AFFD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0614EE" w14:textId="77777777" w:rsidR="00EB676A" w:rsidRPr="00424E59" w:rsidRDefault="00EB676A" w:rsidP="00BC3F8D">
            <w:pPr>
              <w:pStyle w:val="TAL"/>
            </w:pPr>
          </w:p>
        </w:tc>
      </w:tr>
      <w:tr w:rsidR="00EB676A" w:rsidRPr="00424E59" w14:paraId="781FFA2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CC26D3" w14:textId="77777777" w:rsidR="00EB676A" w:rsidRPr="00424E59" w:rsidRDefault="00EB676A" w:rsidP="00BC3F8D">
            <w:pPr>
              <w:pStyle w:val="TAL"/>
            </w:pPr>
            <w:r w:rsidRPr="00424E59">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FFA2813"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AE015F5"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1B71332"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685208" w14:textId="77777777" w:rsidR="00EB676A" w:rsidRPr="00424E59" w:rsidRDefault="00EB676A" w:rsidP="00BC3F8D">
            <w:pPr>
              <w:pStyle w:val="TAL"/>
            </w:pPr>
          </w:p>
        </w:tc>
      </w:tr>
      <w:tr w:rsidR="00EB676A" w:rsidRPr="00424E59" w14:paraId="7DE9618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DCDD1E2" w14:textId="77777777" w:rsidR="00EB676A" w:rsidRPr="00424E59" w:rsidRDefault="00EB676A" w:rsidP="00BC3F8D">
            <w:pPr>
              <w:pStyle w:val="TAL"/>
            </w:pPr>
            <w:r w:rsidRPr="00424E59">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5BF9D232" w14:textId="77777777" w:rsidR="00EB676A" w:rsidRPr="00424E59" w:rsidRDefault="00EB676A" w:rsidP="00BC3F8D">
            <w:pPr>
              <w:pStyle w:val="TAL"/>
            </w:pPr>
            <w:r w:rsidRPr="00424E59">
              <w:t>Encrypted &lt;mcptt-called-party-id&gt;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1A01B530" w14:textId="77777777" w:rsidR="00EB676A" w:rsidRPr="00424E59" w:rsidRDefault="00EB676A" w:rsidP="00BC3F8D">
            <w:pPr>
              <w:pStyle w:val="TAL"/>
            </w:pPr>
            <w:r w:rsidRPr="00424E59">
              <w:rPr>
                <w:lang w:eastAsia="ko-KR"/>
              </w:rPr>
              <w:t>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4E90B0ED"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E060AC" w14:textId="77777777" w:rsidR="00EB676A" w:rsidRPr="00424E59" w:rsidRDefault="00EB676A" w:rsidP="00BC3F8D">
            <w:pPr>
              <w:pStyle w:val="TAL"/>
            </w:pPr>
          </w:p>
        </w:tc>
      </w:tr>
      <w:tr w:rsidR="00EB676A" w:rsidRPr="00424E59" w14:paraId="6E9FA87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4F56F9" w14:textId="77777777" w:rsidR="00EB676A" w:rsidRPr="00424E59" w:rsidRDefault="00EB676A" w:rsidP="00BC3F8D">
            <w:pPr>
              <w:pStyle w:val="TAL"/>
            </w:pPr>
            <w:r w:rsidRPr="00424E59">
              <w:t xml:space="preserve">    anyExt</w:t>
            </w:r>
          </w:p>
        </w:tc>
        <w:tc>
          <w:tcPr>
            <w:tcW w:w="2127" w:type="dxa"/>
            <w:tcBorders>
              <w:top w:val="single" w:sz="4" w:space="0" w:color="auto"/>
              <w:left w:val="single" w:sz="4" w:space="0" w:color="auto"/>
              <w:bottom w:val="single" w:sz="4" w:space="0" w:color="auto"/>
              <w:right w:val="single" w:sz="4" w:space="0" w:color="auto"/>
            </w:tcBorders>
          </w:tcPr>
          <w:p w14:paraId="67C8940D"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E4B1D5" w14:textId="77777777" w:rsidR="00EB676A" w:rsidRPr="00424E59" w:rsidRDefault="00EB676A" w:rsidP="00BC3F8D">
            <w:pPr>
              <w:pStyle w:val="TAL"/>
            </w:pPr>
            <w:r w:rsidRPr="00424E59">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2486FC91"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940563" w14:textId="77777777" w:rsidR="00EB676A" w:rsidRPr="00424E59" w:rsidRDefault="00EB676A" w:rsidP="00BC3F8D">
            <w:pPr>
              <w:pStyle w:val="TAL"/>
            </w:pPr>
          </w:p>
        </w:tc>
      </w:tr>
      <w:tr w:rsidR="00EB676A" w:rsidRPr="00424E59" w14:paraId="73289F8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0DCC17" w14:textId="77777777" w:rsidR="00EB676A" w:rsidRPr="00424E59" w:rsidRDefault="00EB676A" w:rsidP="00BC3F8D">
            <w:pPr>
              <w:pStyle w:val="TAL"/>
            </w:pPr>
            <w:r w:rsidRPr="00424E59">
              <w:t xml:space="preserve">      </w:t>
            </w:r>
            <w:r w:rsidRPr="00424E59">
              <w:rPr>
                <w:rFonts w:eastAsia="SimSun"/>
              </w:rPr>
              <w:t>request</w:t>
            </w:r>
            <w:r w:rsidRPr="00424E59">
              <w:t>-type</w:t>
            </w:r>
          </w:p>
        </w:tc>
        <w:tc>
          <w:tcPr>
            <w:tcW w:w="2127" w:type="dxa"/>
            <w:tcBorders>
              <w:top w:val="single" w:sz="4" w:space="0" w:color="auto"/>
              <w:left w:val="single" w:sz="4" w:space="0" w:color="auto"/>
              <w:bottom w:val="single" w:sz="4" w:space="0" w:color="auto"/>
              <w:right w:val="single" w:sz="4" w:space="0" w:color="auto"/>
            </w:tcBorders>
            <w:hideMark/>
          </w:tcPr>
          <w:p w14:paraId="725B94D9" w14:textId="77777777" w:rsidR="00EB676A" w:rsidRPr="00424E59" w:rsidRDefault="00EB676A" w:rsidP="00BC3F8D">
            <w:pPr>
              <w:pStyle w:val="TAL"/>
            </w:pPr>
            <w:r w:rsidRPr="00424E59">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3E6A4AD5"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EC5ACE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875730" w14:textId="77777777" w:rsidR="00EB676A" w:rsidRPr="00424E59" w:rsidRDefault="00EB676A" w:rsidP="00BC3F8D">
            <w:pPr>
              <w:pStyle w:val="TAL"/>
            </w:pPr>
          </w:p>
        </w:tc>
      </w:tr>
      <w:tr w:rsidR="00EB676A" w:rsidRPr="00424E59" w14:paraId="150F216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7D0F1A" w14:textId="77777777" w:rsidR="00EB676A" w:rsidRPr="00424E59" w:rsidRDefault="00EB676A" w:rsidP="00BC3F8D">
            <w:pPr>
              <w:pStyle w:val="TAL"/>
            </w:pPr>
            <w:r w:rsidRPr="00424E59">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70B94B75" w14:textId="77777777" w:rsidR="00EB676A" w:rsidRPr="00424E59" w:rsidRDefault="00EB676A" w:rsidP="00BC3F8D">
            <w:pPr>
              <w:pStyle w:val="TAL"/>
            </w:pPr>
            <w:r w:rsidRPr="00424E59">
              <w:t>Any allowed value</w:t>
            </w:r>
          </w:p>
        </w:tc>
        <w:tc>
          <w:tcPr>
            <w:tcW w:w="2127" w:type="dxa"/>
            <w:tcBorders>
              <w:top w:val="single" w:sz="4" w:space="0" w:color="auto"/>
              <w:left w:val="single" w:sz="4" w:space="0" w:color="auto"/>
              <w:bottom w:val="single" w:sz="4" w:space="0" w:color="auto"/>
              <w:right w:val="single" w:sz="4" w:space="0" w:color="auto"/>
            </w:tcBorders>
          </w:tcPr>
          <w:p w14:paraId="0F90C0D1"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F41C86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B1CCEA" w14:textId="77777777" w:rsidR="00EB676A" w:rsidRPr="00424E59" w:rsidRDefault="00EB676A" w:rsidP="00BC3F8D">
            <w:pPr>
              <w:pStyle w:val="TAL"/>
            </w:pPr>
          </w:p>
        </w:tc>
      </w:tr>
    </w:tbl>
    <w:p w14:paraId="008016BA" w14:textId="77777777" w:rsidR="00EB676A" w:rsidRPr="00424E59" w:rsidRDefault="00EB676A" w:rsidP="00EB676A"/>
    <w:p w14:paraId="4CF48F8C" w14:textId="77777777" w:rsidR="00EB676A" w:rsidRPr="00424E59" w:rsidRDefault="00EB676A" w:rsidP="00EB676A">
      <w:pPr>
        <w:pStyle w:val="TH"/>
      </w:pPr>
      <w:r w:rsidRPr="00424E59">
        <w:t xml:space="preserve">Table 6.2.24.3.3-3: </w:t>
      </w:r>
      <w:r w:rsidRPr="00424E59">
        <w:rPr>
          <w:lang w:eastAsia="ko-KR"/>
        </w:rPr>
        <w:t>SIP MESSAGE</w:t>
      </w:r>
      <w:r w:rsidRPr="00424E59">
        <w:t xml:space="preserve"> from the SS (Step 6, Table 6.2.24.3.3-1;</w:t>
      </w:r>
      <w:r w:rsidRPr="00424E59">
        <w:br/>
        <w:t>step 2, TS 36.579-1 [2], Table 5.3.33.3-1)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rsidRPr="00424E59" w14:paraId="276410F3"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5D33CD9E" w14:textId="77777777" w:rsidR="00EB676A" w:rsidRPr="00424E59" w:rsidRDefault="00EB676A" w:rsidP="00BC3F8D">
            <w:pPr>
              <w:pStyle w:val="TAL"/>
            </w:pPr>
            <w:r w:rsidRPr="00424E59">
              <w:t>Derivation Path: TS 36.579-1 [2], table 5.5.2.7.2-1 condition ACCEPT-CONTACT-WITH-MEDIA-FEATURE-TAG</w:t>
            </w:r>
          </w:p>
        </w:tc>
      </w:tr>
      <w:tr w:rsidR="00EB676A" w:rsidRPr="00424E59" w14:paraId="378D00A6"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4EAF8FE" w14:textId="77777777" w:rsidR="00EB676A" w:rsidRPr="00424E59" w:rsidRDefault="00EB676A" w:rsidP="00BC3F8D">
            <w:pPr>
              <w:pStyle w:val="TAH"/>
            </w:pPr>
            <w:r w:rsidRPr="00424E59">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55F0364" w14:textId="77777777" w:rsidR="00EB676A" w:rsidRPr="00424E59" w:rsidRDefault="00EB676A" w:rsidP="00BC3F8D">
            <w:pPr>
              <w:pStyle w:val="TAH"/>
            </w:pPr>
            <w:r w:rsidRPr="00424E59">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2911C203" w14:textId="77777777" w:rsidR="00EB676A" w:rsidRPr="00424E59" w:rsidRDefault="00EB676A" w:rsidP="00BC3F8D">
            <w:pPr>
              <w:pStyle w:val="TAH"/>
            </w:pPr>
            <w:r w:rsidRPr="00424E59">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294CA6C9" w14:textId="77777777" w:rsidR="00EB676A" w:rsidRPr="00424E59" w:rsidRDefault="00EB676A" w:rsidP="00BC3F8D">
            <w:pPr>
              <w:pStyle w:val="TAH"/>
            </w:pPr>
            <w:r w:rsidRPr="00424E59">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7CA7419C" w14:textId="77777777" w:rsidR="00EB676A" w:rsidRPr="00424E59" w:rsidRDefault="00EB676A" w:rsidP="00BC3F8D">
            <w:pPr>
              <w:pStyle w:val="TAH"/>
            </w:pPr>
            <w:r w:rsidRPr="00424E59">
              <w:t>Condition</w:t>
            </w:r>
          </w:p>
        </w:tc>
      </w:tr>
      <w:tr w:rsidR="00EB676A" w:rsidRPr="00424E59" w14:paraId="563D98D6"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75EA743" w14:textId="77777777" w:rsidR="00EB676A" w:rsidRPr="00424E59" w:rsidRDefault="00EB676A" w:rsidP="00BC3F8D">
            <w:pPr>
              <w:pStyle w:val="TAL"/>
            </w:pPr>
            <w:r w:rsidRPr="00424E59">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45438FB4" w14:textId="77777777" w:rsidR="00EB676A" w:rsidRPr="00424E59"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BECC87A" w14:textId="77777777" w:rsidR="00EB676A" w:rsidRPr="00424E59"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5D3D33A" w14:textId="77777777" w:rsidR="00EB676A" w:rsidRPr="00424E59"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A5B28EB" w14:textId="77777777" w:rsidR="00EB676A" w:rsidRPr="00424E59" w:rsidRDefault="00EB676A" w:rsidP="00BC3F8D">
            <w:pPr>
              <w:pStyle w:val="TAL"/>
            </w:pPr>
          </w:p>
        </w:tc>
      </w:tr>
      <w:tr w:rsidR="00EB676A" w:rsidRPr="00424E59" w14:paraId="5DF91DBF"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1D1EF0" w14:textId="77777777" w:rsidR="00EB676A" w:rsidRPr="00424E59" w:rsidRDefault="00EB676A" w:rsidP="00BC3F8D">
            <w:pPr>
              <w:pStyle w:val="TAL"/>
            </w:pPr>
            <w:r w:rsidRPr="00424E59">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C38A4D2" w14:textId="77777777" w:rsidR="00EB676A" w:rsidRPr="00424E59"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6417D8A4" w14:textId="77777777" w:rsidR="00EB676A" w:rsidRPr="00424E59" w:rsidRDefault="00EB676A" w:rsidP="00BC3F8D">
            <w:pPr>
              <w:pStyle w:val="TAL"/>
            </w:pPr>
            <w:r w:rsidRPr="00424E59">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01DEE8F1" w14:textId="77777777" w:rsidR="00EB676A" w:rsidRPr="00424E59"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F9B2577" w14:textId="77777777" w:rsidR="00EB676A" w:rsidRPr="00424E59" w:rsidRDefault="00EB676A" w:rsidP="00BC3F8D">
            <w:pPr>
              <w:pStyle w:val="TAL"/>
            </w:pPr>
          </w:p>
        </w:tc>
      </w:tr>
      <w:tr w:rsidR="00EB676A" w:rsidRPr="00424E59" w14:paraId="2FB1A170"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F71F39" w14:textId="77777777" w:rsidR="00EB676A" w:rsidRPr="00424E59" w:rsidRDefault="00EB676A" w:rsidP="00BC3F8D">
            <w:pPr>
              <w:pStyle w:val="TAL"/>
            </w:pPr>
            <w:r w:rsidRPr="00424E59">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B75AAB1" w14:textId="77777777" w:rsidR="00EB676A" w:rsidRPr="00424E59" w:rsidRDefault="00EB676A" w:rsidP="00BC3F8D">
            <w:pPr>
              <w:pStyle w:val="TAL"/>
            </w:pPr>
            <w:r w:rsidRPr="00424E59">
              <w:t>MCPTT-Info as described in Table 6.2.24.3.3-4</w:t>
            </w:r>
          </w:p>
        </w:tc>
        <w:tc>
          <w:tcPr>
            <w:tcW w:w="2126" w:type="dxa"/>
            <w:gridSpan w:val="2"/>
            <w:tcBorders>
              <w:top w:val="single" w:sz="4" w:space="0" w:color="auto"/>
              <w:left w:val="single" w:sz="4" w:space="0" w:color="auto"/>
              <w:bottom w:val="single" w:sz="4" w:space="0" w:color="auto"/>
              <w:right w:val="single" w:sz="4" w:space="0" w:color="auto"/>
            </w:tcBorders>
          </w:tcPr>
          <w:p w14:paraId="6C223219" w14:textId="77777777" w:rsidR="00EB676A" w:rsidRPr="00424E59"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E8D533" w14:textId="77777777" w:rsidR="00EB676A" w:rsidRPr="00424E59"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D4809ED" w14:textId="77777777" w:rsidR="00EB676A" w:rsidRPr="00424E59" w:rsidRDefault="00EB676A" w:rsidP="00BC3F8D">
            <w:pPr>
              <w:pStyle w:val="TAL"/>
            </w:pPr>
          </w:p>
        </w:tc>
      </w:tr>
    </w:tbl>
    <w:p w14:paraId="4C8B2572" w14:textId="77777777" w:rsidR="00EB676A" w:rsidRPr="00424E59" w:rsidRDefault="00EB676A" w:rsidP="00EB676A"/>
    <w:p w14:paraId="11286580" w14:textId="77777777" w:rsidR="00EB676A" w:rsidRPr="00424E59" w:rsidRDefault="00EB676A" w:rsidP="00EB676A">
      <w:pPr>
        <w:pStyle w:val="TH"/>
      </w:pPr>
      <w:r w:rsidRPr="00424E59">
        <w:t xml:space="preserve">Table 6.2.24.3.3-4: </w:t>
      </w:r>
      <w:r w:rsidRPr="00424E59">
        <w:rPr>
          <w:lang w:eastAsia="ko-KR"/>
        </w:rPr>
        <w:t>MCPTT-Info in SIP MESSAGE</w:t>
      </w:r>
      <w:r w:rsidRPr="00424E59">
        <w:t xml:space="preserve"> (Table 6.2.24.3.3-3)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A581141"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5CAA63B" w14:textId="77777777" w:rsidR="00EB676A" w:rsidRPr="00424E59" w:rsidRDefault="00EB676A" w:rsidP="00BC3F8D">
            <w:pPr>
              <w:pStyle w:val="TAL"/>
            </w:pPr>
            <w:r w:rsidRPr="00424E59">
              <w:t>Derivation Path: TS 36.579-1 [2], table 5.5.3.2.2-1, condition PRIVATE-CALL</w:t>
            </w:r>
          </w:p>
        </w:tc>
      </w:tr>
      <w:tr w:rsidR="00EB676A" w:rsidRPr="00424E59" w14:paraId="3A38B53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F9AD30F" w14:textId="77777777" w:rsidR="00EB676A" w:rsidRPr="00424E59" w:rsidRDefault="00EB676A" w:rsidP="00BC3F8D">
            <w:pPr>
              <w:pStyle w:val="TAH"/>
            </w:pPr>
            <w:r w:rsidRPr="00424E59">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9FEE97" w14:textId="77777777" w:rsidR="00EB676A" w:rsidRPr="00424E59" w:rsidRDefault="00EB676A" w:rsidP="00BC3F8D">
            <w:pPr>
              <w:pStyle w:val="TAH"/>
            </w:pPr>
            <w:r w:rsidRPr="00424E59">
              <w:t>Value/remark</w:t>
            </w:r>
          </w:p>
        </w:tc>
        <w:tc>
          <w:tcPr>
            <w:tcW w:w="2127" w:type="dxa"/>
            <w:tcBorders>
              <w:top w:val="single" w:sz="4" w:space="0" w:color="auto"/>
              <w:left w:val="single" w:sz="4" w:space="0" w:color="auto"/>
              <w:bottom w:val="single" w:sz="4" w:space="0" w:color="auto"/>
              <w:right w:val="single" w:sz="4" w:space="0" w:color="auto"/>
            </w:tcBorders>
            <w:hideMark/>
          </w:tcPr>
          <w:p w14:paraId="1F9118B5" w14:textId="77777777" w:rsidR="00EB676A" w:rsidRPr="00424E59" w:rsidRDefault="00EB676A" w:rsidP="00BC3F8D">
            <w:pPr>
              <w:pStyle w:val="TAH"/>
            </w:pPr>
            <w:r w:rsidRPr="00424E59">
              <w:t>Comment</w:t>
            </w:r>
          </w:p>
        </w:tc>
        <w:tc>
          <w:tcPr>
            <w:tcW w:w="1419" w:type="dxa"/>
            <w:tcBorders>
              <w:top w:val="single" w:sz="4" w:space="0" w:color="auto"/>
              <w:left w:val="single" w:sz="4" w:space="0" w:color="auto"/>
              <w:bottom w:val="single" w:sz="4" w:space="0" w:color="auto"/>
              <w:right w:val="single" w:sz="4" w:space="0" w:color="auto"/>
            </w:tcBorders>
            <w:hideMark/>
          </w:tcPr>
          <w:p w14:paraId="1C6DA95A" w14:textId="77777777" w:rsidR="00EB676A" w:rsidRPr="00424E59" w:rsidRDefault="00EB676A" w:rsidP="00BC3F8D">
            <w:pPr>
              <w:pStyle w:val="TAH"/>
            </w:pPr>
            <w:r w:rsidRPr="00424E59">
              <w:t>Reference</w:t>
            </w:r>
          </w:p>
        </w:tc>
        <w:tc>
          <w:tcPr>
            <w:tcW w:w="1135" w:type="dxa"/>
            <w:tcBorders>
              <w:top w:val="single" w:sz="4" w:space="0" w:color="auto"/>
              <w:left w:val="single" w:sz="4" w:space="0" w:color="auto"/>
              <w:bottom w:val="single" w:sz="4" w:space="0" w:color="auto"/>
              <w:right w:val="single" w:sz="4" w:space="0" w:color="auto"/>
            </w:tcBorders>
            <w:hideMark/>
          </w:tcPr>
          <w:p w14:paraId="3606B41E" w14:textId="77777777" w:rsidR="00EB676A" w:rsidRPr="00424E59" w:rsidRDefault="00EB676A" w:rsidP="00BC3F8D">
            <w:pPr>
              <w:pStyle w:val="TAH"/>
            </w:pPr>
            <w:r w:rsidRPr="00424E59">
              <w:t>Condition</w:t>
            </w:r>
          </w:p>
        </w:tc>
      </w:tr>
      <w:tr w:rsidR="00EB676A" w:rsidRPr="00424E59" w14:paraId="0ACFD72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C8DFD44" w14:textId="77777777" w:rsidR="00EB676A" w:rsidRPr="00424E59" w:rsidRDefault="00EB676A" w:rsidP="00BC3F8D">
            <w:pPr>
              <w:pStyle w:val="TAL"/>
            </w:pPr>
            <w:r w:rsidRPr="00424E59">
              <w:t>mcpttinfo</w:t>
            </w:r>
          </w:p>
        </w:tc>
        <w:tc>
          <w:tcPr>
            <w:tcW w:w="2127" w:type="dxa"/>
            <w:tcBorders>
              <w:top w:val="single" w:sz="4" w:space="0" w:color="auto"/>
              <w:left w:val="single" w:sz="4" w:space="0" w:color="auto"/>
              <w:bottom w:val="single" w:sz="4" w:space="0" w:color="auto"/>
              <w:right w:val="single" w:sz="4" w:space="0" w:color="auto"/>
            </w:tcBorders>
          </w:tcPr>
          <w:p w14:paraId="5E39E933"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EB43F03"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E24F1A"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015968" w14:textId="77777777" w:rsidR="00EB676A" w:rsidRPr="00424E59" w:rsidRDefault="00EB676A" w:rsidP="00BC3F8D">
            <w:pPr>
              <w:pStyle w:val="TAL"/>
            </w:pPr>
          </w:p>
        </w:tc>
      </w:tr>
      <w:tr w:rsidR="00EB676A" w:rsidRPr="00424E59" w14:paraId="364B57B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7CD9A3" w14:textId="77777777" w:rsidR="00EB676A" w:rsidRPr="00424E59" w:rsidRDefault="00EB676A" w:rsidP="00BC3F8D">
            <w:pPr>
              <w:pStyle w:val="TAL"/>
            </w:pPr>
            <w:r w:rsidRPr="00424E59">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6AB63B72"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138091"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3383A0E"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17FCD5" w14:textId="77777777" w:rsidR="00EB676A" w:rsidRPr="00424E59" w:rsidRDefault="00EB676A" w:rsidP="00BC3F8D">
            <w:pPr>
              <w:pStyle w:val="TAL"/>
            </w:pPr>
          </w:p>
        </w:tc>
      </w:tr>
      <w:tr w:rsidR="00EB676A" w:rsidRPr="00424E59" w14:paraId="515683E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371B7C5" w14:textId="77777777" w:rsidR="00EB676A" w:rsidRPr="00424E59" w:rsidRDefault="00EB676A" w:rsidP="00BC3F8D">
            <w:pPr>
              <w:pStyle w:val="TAL"/>
            </w:pPr>
            <w:r w:rsidRPr="00424E59">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3CA3A655" w14:textId="77777777" w:rsidR="00EB676A" w:rsidRPr="00424E59" w:rsidRDefault="00EB676A" w:rsidP="00BC3F8D">
            <w:pPr>
              <w:pStyle w:val="TAL"/>
            </w:pPr>
            <w:r w:rsidRPr="00424E59">
              <w:t>Encrypted &lt;mcptt-called-party-id&gt;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6D30D355" w14:textId="77777777" w:rsidR="00EB676A" w:rsidRPr="00424E59" w:rsidRDefault="00EB676A" w:rsidP="00BC3F8D">
            <w:pPr>
              <w:pStyle w:val="TAL"/>
            </w:pPr>
            <w:r w:rsidRPr="00424E59">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5285686"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8C02DB" w14:textId="77777777" w:rsidR="00EB676A" w:rsidRPr="00424E59" w:rsidRDefault="00EB676A" w:rsidP="00BC3F8D">
            <w:pPr>
              <w:pStyle w:val="TAL"/>
            </w:pPr>
          </w:p>
        </w:tc>
      </w:tr>
      <w:tr w:rsidR="00EB676A" w:rsidRPr="00424E59" w14:paraId="794CDE2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F0EB73D" w14:textId="77777777" w:rsidR="00EB676A" w:rsidRPr="00424E59" w:rsidRDefault="00EB676A" w:rsidP="00BC3F8D">
            <w:pPr>
              <w:pStyle w:val="TAL"/>
            </w:pPr>
            <w:r w:rsidRPr="00424E59">
              <w:t xml:space="preserve">    anyExt</w:t>
            </w:r>
          </w:p>
        </w:tc>
        <w:tc>
          <w:tcPr>
            <w:tcW w:w="2127" w:type="dxa"/>
            <w:tcBorders>
              <w:top w:val="single" w:sz="4" w:space="0" w:color="auto"/>
              <w:left w:val="single" w:sz="4" w:space="0" w:color="auto"/>
              <w:bottom w:val="single" w:sz="4" w:space="0" w:color="auto"/>
              <w:right w:val="single" w:sz="4" w:space="0" w:color="auto"/>
            </w:tcBorders>
          </w:tcPr>
          <w:p w14:paraId="72989133" w14:textId="77777777" w:rsidR="00EB676A" w:rsidRPr="00424E59"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2073D0C"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ABDE860"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887DBE" w14:textId="77777777" w:rsidR="00EB676A" w:rsidRPr="00424E59" w:rsidRDefault="00EB676A" w:rsidP="00BC3F8D">
            <w:pPr>
              <w:pStyle w:val="TAL"/>
            </w:pPr>
          </w:p>
        </w:tc>
      </w:tr>
      <w:tr w:rsidR="00EB676A" w:rsidRPr="00424E59" w14:paraId="14ECD1F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F463CE" w14:textId="77777777" w:rsidR="00EB676A" w:rsidRPr="00424E59" w:rsidRDefault="00EB676A" w:rsidP="00BC3F8D">
            <w:pPr>
              <w:pStyle w:val="TAL"/>
            </w:pPr>
            <w:r w:rsidRPr="00424E59">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7EA58842" w14:textId="77777777" w:rsidR="00EB676A" w:rsidRPr="00424E59" w:rsidRDefault="00EB676A" w:rsidP="00BC3F8D">
            <w:pPr>
              <w:pStyle w:val="TAL"/>
            </w:pPr>
            <w:r w:rsidRPr="00424E59">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2F69558C"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703A237"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730752" w14:textId="77777777" w:rsidR="00EB676A" w:rsidRPr="00424E59" w:rsidRDefault="00EB676A" w:rsidP="00BC3F8D">
            <w:pPr>
              <w:pStyle w:val="TAL"/>
            </w:pPr>
          </w:p>
        </w:tc>
      </w:tr>
      <w:tr w:rsidR="00EB676A" w:rsidRPr="00424E59" w14:paraId="78BA2ED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40EB1E" w14:textId="77777777" w:rsidR="00EB676A" w:rsidRPr="00424E59" w:rsidRDefault="00EB676A" w:rsidP="00BC3F8D">
            <w:pPr>
              <w:pStyle w:val="TAL"/>
            </w:pPr>
            <w:r w:rsidRPr="00424E59">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4188C2AD" w14:textId="77777777" w:rsidR="00EB676A" w:rsidRPr="00424E59" w:rsidRDefault="00EB676A" w:rsidP="00BC3F8D">
            <w:pPr>
              <w:pStyle w:val="TAL"/>
            </w:pPr>
            <w:r w:rsidRPr="00424E59">
              <w:t>"success"</w:t>
            </w:r>
          </w:p>
        </w:tc>
        <w:tc>
          <w:tcPr>
            <w:tcW w:w="2127" w:type="dxa"/>
            <w:tcBorders>
              <w:top w:val="single" w:sz="4" w:space="0" w:color="auto"/>
              <w:left w:val="single" w:sz="4" w:space="0" w:color="auto"/>
              <w:bottom w:val="single" w:sz="4" w:space="0" w:color="auto"/>
              <w:right w:val="single" w:sz="4" w:space="0" w:color="auto"/>
            </w:tcBorders>
          </w:tcPr>
          <w:p w14:paraId="36A14C74" w14:textId="77777777" w:rsidR="00EB676A" w:rsidRPr="00424E59"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4FEBD4E" w14:textId="77777777" w:rsidR="00EB676A" w:rsidRPr="00424E59"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B137E6" w14:textId="77777777" w:rsidR="00EB676A" w:rsidRPr="00424E59" w:rsidRDefault="00EB676A" w:rsidP="00BC3F8D">
            <w:pPr>
              <w:pStyle w:val="TAL"/>
            </w:pPr>
          </w:p>
        </w:tc>
      </w:tr>
    </w:tbl>
    <w:p w14:paraId="19A50352" w14:textId="77777777" w:rsidR="00EB676A" w:rsidRPr="00424E59" w:rsidRDefault="00EB676A" w:rsidP="00EB676A"/>
    <w:p w14:paraId="6A7D2040" w14:textId="77777777" w:rsidR="00EB676A" w:rsidRPr="00424E59" w:rsidRDefault="00EB676A" w:rsidP="00EB676A">
      <w:pPr>
        <w:pStyle w:val="Heading3"/>
      </w:pPr>
      <w:bookmarkStart w:id="2233" w:name="_Toc76583178"/>
      <w:bookmarkStart w:id="2234" w:name="_Toc83808730"/>
      <w:bookmarkStart w:id="2235" w:name="_Toc91233559"/>
      <w:bookmarkStart w:id="2236" w:name="_Toc100349038"/>
      <w:bookmarkStart w:id="2237" w:name="_Toc106787194"/>
      <w:bookmarkEnd w:id="2198"/>
      <w:bookmarkEnd w:id="2199"/>
      <w:bookmarkEnd w:id="2200"/>
      <w:bookmarkEnd w:id="2201"/>
      <w:bookmarkEnd w:id="2202"/>
      <w:r w:rsidRPr="00424E59">
        <w:t>6.2.25</w:t>
      </w:r>
      <w:r w:rsidRPr="00424E59">
        <w:tab/>
        <w:t>On-network / Private call / Remotely initiated private call / On-demand session / Client Terminated (CT)</w:t>
      </w:r>
    </w:p>
    <w:p w14:paraId="5D4B31AE" w14:textId="77777777" w:rsidR="00EB676A" w:rsidRPr="00424E59" w:rsidRDefault="00EB676A" w:rsidP="00EB676A">
      <w:pPr>
        <w:pStyle w:val="H6"/>
      </w:pPr>
      <w:r w:rsidRPr="00424E59">
        <w:t>6.2.25.1</w:t>
      </w:r>
      <w:r w:rsidRPr="00424E59">
        <w:tab/>
        <w:t>Test Purpose (TP)</w:t>
      </w:r>
    </w:p>
    <w:p w14:paraId="28BDD8C6" w14:textId="77777777" w:rsidR="00EB676A" w:rsidRPr="00424E59" w:rsidRDefault="00EB676A" w:rsidP="00EB676A">
      <w:pPr>
        <w:pStyle w:val="H6"/>
      </w:pPr>
      <w:r w:rsidRPr="00424E59">
        <w:t>(1)</w:t>
      </w:r>
    </w:p>
    <w:p w14:paraId="1631E160" w14:textId="77777777" w:rsidR="00EB676A" w:rsidRPr="00424E59" w:rsidRDefault="00EB676A" w:rsidP="00EB676A">
      <w:pPr>
        <w:pStyle w:val="PL"/>
        <w:rPr>
          <w:noProof w:val="0"/>
        </w:rPr>
      </w:pPr>
      <w:r w:rsidRPr="00424E59">
        <w:rPr>
          <w:b/>
          <w:noProof w:val="0"/>
        </w:rPr>
        <w:t>with</w:t>
      </w:r>
      <w:r w:rsidRPr="00424E59">
        <w:rPr>
          <w:noProof w:val="0"/>
        </w:rPr>
        <w:t xml:space="preserve"> { UE (MCPTT Client) registered and authorized for MCPTT Service, including authorized to initiate private calls, </w:t>
      </w:r>
      <w:r w:rsidRPr="00424E59">
        <w:rPr>
          <w:b/>
          <w:noProof w:val="0"/>
        </w:rPr>
        <w:t>and</w:t>
      </w:r>
      <w:r w:rsidRPr="00424E59">
        <w:rPr>
          <w:noProof w:val="0"/>
        </w:rPr>
        <w:t>, according to local policy on-demand sessions are to be used for remotely initiated private calls }</w:t>
      </w:r>
    </w:p>
    <w:p w14:paraId="129FD141" w14:textId="77777777" w:rsidR="00EB676A" w:rsidRPr="00424E59" w:rsidRDefault="00EB676A" w:rsidP="00EB676A">
      <w:pPr>
        <w:pStyle w:val="PL"/>
        <w:rPr>
          <w:noProof w:val="0"/>
        </w:rPr>
      </w:pPr>
      <w:r w:rsidRPr="00424E59">
        <w:rPr>
          <w:b/>
          <w:noProof w:val="0"/>
        </w:rPr>
        <w:t>ensure that</w:t>
      </w:r>
      <w:r w:rsidRPr="00424E59">
        <w:rPr>
          <w:noProof w:val="0"/>
        </w:rPr>
        <w:t xml:space="preserve"> {</w:t>
      </w:r>
    </w:p>
    <w:p w14:paraId="182B78FE" w14:textId="77777777" w:rsidR="00EB676A" w:rsidRPr="00424E59" w:rsidRDefault="00EB676A" w:rsidP="00EB676A">
      <w:pPr>
        <w:pStyle w:val="PL"/>
        <w:ind w:firstLine="200"/>
        <w:rPr>
          <w:noProof w:val="0"/>
        </w:rPr>
      </w:pPr>
      <w:r w:rsidRPr="00424E59">
        <w:rPr>
          <w:b/>
          <w:noProof w:val="0"/>
        </w:rPr>
        <w:t>when</w:t>
      </w:r>
      <w:r w:rsidRPr="00424E59">
        <w:rPr>
          <w:noProof w:val="0"/>
        </w:rPr>
        <w:t xml:space="preserve"> { UE (MCPTT Client) receives a request for establishment of an MCPTT </w:t>
      </w:r>
      <w:r w:rsidRPr="00424E59">
        <w:rPr>
          <w:noProof w:val="0"/>
          <w:lang w:eastAsia="zh-CN"/>
        </w:rPr>
        <w:t xml:space="preserve">remotely initiated private call with the </w:t>
      </w:r>
      <w:r w:rsidRPr="00424E59">
        <w:rPr>
          <w:noProof w:val="0"/>
        </w:rPr>
        <w:t xml:space="preserve">MCPTT ID of the identified MCPTT user of the remotely initiated private call set to the ID of the MCPTT user requesting the call initiation, </w:t>
      </w:r>
      <w:r w:rsidRPr="00424E59">
        <w:rPr>
          <w:b/>
          <w:noProof w:val="0"/>
        </w:rPr>
        <w:t>and</w:t>
      </w:r>
      <w:r w:rsidRPr="00424E59">
        <w:rPr>
          <w:noProof w:val="0"/>
        </w:rPr>
        <w:t>, the &lt;notify-remote-user&gt; element contained in the application/vnd.3gpp.mcptt-info+xml MIME body contained in the received SIP MESSAGE request is set to a value of "false"</w:t>
      </w:r>
      <w:r w:rsidRPr="00424E59">
        <w:rPr>
          <w:noProof w:val="0"/>
          <w:lang w:eastAsia="zh-CN"/>
        </w:rPr>
        <w:t xml:space="preserve"> </w:t>
      </w:r>
      <w:r w:rsidRPr="00424E59">
        <w:rPr>
          <w:noProof w:val="0"/>
        </w:rPr>
        <w:t>}</w:t>
      </w:r>
    </w:p>
    <w:p w14:paraId="56CD5B99" w14:textId="77777777" w:rsidR="00EB676A" w:rsidRPr="00424E59" w:rsidRDefault="00EB676A" w:rsidP="00EB676A">
      <w:pPr>
        <w:pStyle w:val="PL"/>
        <w:rPr>
          <w:noProof w:val="0"/>
        </w:rPr>
      </w:pPr>
      <w:r w:rsidRPr="00424E59">
        <w:rPr>
          <w:noProof w:val="0"/>
        </w:rPr>
        <w:t xml:space="preserve">    </w:t>
      </w:r>
      <w:r w:rsidRPr="00424E59">
        <w:rPr>
          <w:b/>
          <w:noProof w:val="0"/>
        </w:rPr>
        <w:t>then</w:t>
      </w:r>
      <w:r w:rsidRPr="00424E59">
        <w:rPr>
          <w:noProof w:val="0"/>
        </w:rPr>
        <w:t xml:space="preserve"> { UE (MCPTT Client) initiates private call establishment to the requesting User using on-demand session, </w:t>
      </w:r>
      <w:r w:rsidRPr="00424E59">
        <w:rPr>
          <w:b/>
          <w:noProof w:val="0"/>
        </w:rPr>
        <w:t>and</w:t>
      </w:r>
      <w:r w:rsidRPr="00424E59">
        <w:rPr>
          <w:noProof w:val="0"/>
        </w:rPr>
        <w:t xml:space="preserve">, does not notify the user that a remotely initiated private call request to call the identified MCPTT user has been received, </w:t>
      </w:r>
      <w:r w:rsidRPr="00424E59">
        <w:rPr>
          <w:b/>
          <w:noProof w:val="0"/>
        </w:rPr>
        <w:t>and</w:t>
      </w:r>
      <w:r w:rsidRPr="00424E59">
        <w:rPr>
          <w:noProof w:val="0"/>
        </w:rPr>
        <w:t xml:space="preserve">, when a SIP 180 (Ringing) response is received to the sent SIP INVITE request, does not give any indication to the remote MCPTT user that the remotely initiated private call origination is in progress, </w:t>
      </w:r>
      <w:r w:rsidRPr="00424E59">
        <w:rPr>
          <w:b/>
          <w:noProof w:val="0"/>
        </w:rPr>
        <w:t>and</w:t>
      </w:r>
      <w:r w:rsidRPr="00424E59">
        <w:rPr>
          <w:noProof w:val="0"/>
        </w:rPr>
        <w:t>, does not sent SIP MESSAGE back to the MCPTT user requesting the call initiation }</w:t>
      </w:r>
    </w:p>
    <w:p w14:paraId="1F3FE6AF" w14:textId="77777777" w:rsidR="00EB676A" w:rsidRPr="00424E59" w:rsidRDefault="00EB676A" w:rsidP="00EB676A">
      <w:pPr>
        <w:pStyle w:val="PL"/>
        <w:rPr>
          <w:noProof w:val="0"/>
        </w:rPr>
      </w:pPr>
      <w:r w:rsidRPr="00424E59">
        <w:rPr>
          <w:noProof w:val="0"/>
        </w:rPr>
        <w:t xml:space="preserve">            }</w:t>
      </w:r>
    </w:p>
    <w:p w14:paraId="718182D7" w14:textId="77777777" w:rsidR="00EB676A" w:rsidRPr="00424E59" w:rsidRDefault="00EB676A" w:rsidP="00EB676A">
      <w:pPr>
        <w:pStyle w:val="PL"/>
        <w:rPr>
          <w:noProof w:val="0"/>
        </w:rPr>
      </w:pPr>
    </w:p>
    <w:p w14:paraId="108565F3" w14:textId="77777777" w:rsidR="00EB676A" w:rsidRPr="00424E59" w:rsidRDefault="00EB676A" w:rsidP="00EB676A">
      <w:pPr>
        <w:pStyle w:val="H6"/>
      </w:pPr>
      <w:r w:rsidRPr="00424E59">
        <w:t>(2)</w:t>
      </w:r>
    </w:p>
    <w:p w14:paraId="68A4C7DC" w14:textId="77777777" w:rsidR="00EB676A" w:rsidRPr="00424E59" w:rsidRDefault="00EB676A" w:rsidP="00EB676A">
      <w:pPr>
        <w:pStyle w:val="PL"/>
        <w:rPr>
          <w:noProof w:val="0"/>
        </w:rPr>
      </w:pPr>
      <w:r w:rsidRPr="00424E59">
        <w:rPr>
          <w:b/>
          <w:noProof w:val="0"/>
        </w:rPr>
        <w:t>with</w:t>
      </w:r>
      <w:r w:rsidRPr="00424E59">
        <w:rPr>
          <w:noProof w:val="0"/>
        </w:rPr>
        <w:t xml:space="preserve"> { UE (MCPTT Client) registered and authorized for MCPTT Service, including authorized to initiate private calls, </w:t>
      </w:r>
      <w:r w:rsidRPr="00424E59">
        <w:rPr>
          <w:b/>
          <w:noProof w:val="0"/>
        </w:rPr>
        <w:t>and</w:t>
      </w:r>
      <w:r w:rsidRPr="00424E59">
        <w:rPr>
          <w:noProof w:val="0"/>
        </w:rPr>
        <w:t>, according to local policy on-demand sessions are to be used for remotely initiated private calls }</w:t>
      </w:r>
    </w:p>
    <w:p w14:paraId="14941FB0" w14:textId="77777777" w:rsidR="00EB676A" w:rsidRPr="00424E59" w:rsidRDefault="00EB676A" w:rsidP="00EB676A">
      <w:pPr>
        <w:pStyle w:val="PL"/>
        <w:rPr>
          <w:noProof w:val="0"/>
        </w:rPr>
      </w:pPr>
      <w:r w:rsidRPr="00424E59">
        <w:rPr>
          <w:b/>
          <w:noProof w:val="0"/>
        </w:rPr>
        <w:t>ensure that</w:t>
      </w:r>
      <w:r w:rsidRPr="00424E59">
        <w:rPr>
          <w:noProof w:val="0"/>
        </w:rPr>
        <w:t xml:space="preserve"> {</w:t>
      </w:r>
    </w:p>
    <w:p w14:paraId="11905179" w14:textId="77777777" w:rsidR="00EB676A" w:rsidRPr="00424E59" w:rsidRDefault="00EB676A" w:rsidP="00EB676A">
      <w:pPr>
        <w:pStyle w:val="PL"/>
        <w:ind w:firstLine="200"/>
        <w:rPr>
          <w:noProof w:val="0"/>
        </w:rPr>
      </w:pPr>
      <w:r w:rsidRPr="00424E59">
        <w:rPr>
          <w:b/>
          <w:noProof w:val="0"/>
        </w:rPr>
        <w:t>when</w:t>
      </w:r>
      <w:r w:rsidRPr="00424E59">
        <w:rPr>
          <w:noProof w:val="0"/>
        </w:rPr>
        <w:t xml:space="preserve"> { UE (MCPTT Client) receives a request for establishment of an MCPTT </w:t>
      </w:r>
      <w:r w:rsidRPr="00424E59">
        <w:rPr>
          <w:noProof w:val="0"/>
          <w:lang w:eastAsia="zh-CN"/>
        </w:rPr>
        <w:t xml:space="preserve">remotely initiated private call with the </w:t>
      </w:r>
      <w:r w:rsidRPr="00424E59">
        <w:rPr>
          <w:noProof w:val="0"/>
        </w:rPr>
        <w:t>MCPTT ID of the identified MCPTT user of the remotely initiated private call set to ID different to the ID of the MCPTT user requesting the call initiation</w:t>
      </w:r>
      <w:r w:rsidRPr="00424E59">
        <w:rPr>
          <w:noProof w:val="0"/>
          <w:lang w:eastAsia="zh-CN"/>
        </w:rPr>
        <w:t xml:space="preserve"> </w:t>
      </w:r>
      <w:r w:rsidRPr="00424E59">
        <w:rPr>
          <w:noProof w:val="0"/>
        </w:rPr>
        <w:t>}</w:t>
      </w:r>
    </w:p>
    <w:p w14:paraId="68923AB7" w14:textId="77777777" w:rsidR="00EB676A" w:rsidRPr="00424E59" w:rsidRDefault="00EB676A" w:rsidP="00EB676A">
      <w:pPr>
        <w:pStyle w:val="PL"/>
        <w:rPr>
          <w:noProof w:val="0"/>
        </w:rPr>
      </w:pPr>
      <w:r w:rsidRPr="00424E59">
        <w:rPr>
          <w:noProof w:val="0"/>
        </w:rPr>
        <w:t xml:space="preserve">    </w:t>
      </w:r>
      <w:r w:rsidRPr="00424E59">
        <w:rPr>
          <w:b/>
          <w:noProof w:val="0"/>
        </w:rPr>
        <w:t>then</w:t>
      </w:r>
      <w:r w:rsidRPr="00424E59">
        <w:rPr>
          <w:noProof w:val="0"/>
        </w:rPr>
        <w:t xml:space="preserve"> { UE (MCPTT Client) initiates private call establishment to the requested identified MCPTT user using on-demand session, </w:t>
      </w:r>
      <w:r w:rsidRPr="00424E59">
        <w:rPr>
          <w:b/>
          <w:noProof w:val="0"/>
        </w:rPr>
        <w:t>and</w:t>
      </w:r>
      <w:r w:rsidRPr="00424E59">
        <w:rPr>
          <w:noProof w:val="0"/>
        </w:rPr>
        <w:t>, sends SIP MESSAGE back to the MCPTT user requesting the call initiation to confirm the private call initiation }</w:t>
      </w:r>
    </w:p>
    <w:p w14:paraId="4CE35B51" w14:textId="77777777" w:rsidR="00EB676A" w:rsidRPr="00424E59" w:rsidRDefault="00EB676A" w:rsidP="00EB676A">
      <w:pPr>
        <w:pStyle w:val="PL"/>
        <w:rPr>
          <w:noProof w:val="0"/>
        </w:rPr>
      </w:pPr>
      <w:r w:rsidRPr="00424E59">
        <w:rPr>
          <w:noProof w:val="0"/>
        </w:rPr>
        <w:t xml:space="preserve">            }</w:t>
      </w:r>
    </w:p>
    <w:p w14:paraId="49330E4A" w14:textId="77777777" w:rsidR="00EB676A" w:rsidRPr="00424E59" w:rsidRDefault="00EB676A" w:rsidP="00EB676A">
      <w:pPr>
        <w:pStyle w:val="PL"/>
        <w:rPr>
          <w:noProof w:val="0"/>
        </w:rPr>
      </w:pPr>
    </w:p>
    <w:p w14:paraId="46B7FAE2" w14:textId="77777777" w:rsidR="00EB676A" w:rsidRPr="00424E59" w:rsidRDefault="00EB676A" w:rsidP="00EB676A">
      <w:pPr>
        <w:pStyle w:val="H6"/>
      </w:pPr>
      <w:r w:rsidRPr="00424E59">
        <w:t>6.2.25.2</w:t>
      </w:r>
      <w:r w:rsidRPr="00424E59">
        <w:tab/>
        <w:t>Conformance requirements</w:t>
      </w:r>
    </w:p>
    <w:p w14:paraId="1B208D51" w14:textId="77777777" w:rsidR="00EB676A" w:rsidRPr="00424E59" w:rsidRDefault="00EB676A" w:rsidP="00EB676A">
      <w:r w:rsidRPr="00424E59">
        <w:t>References: The conformance requirements covered in the present TC are specified in: TS 24.379 clauses 11.1.7.2.2</w:t>
      </w:r>
      <w:r w:rsidRPr="00424E59">
        <w:rPr>
          <w:lang w:eastAsia="ko-KR"/>
        </w:rPr>
        <w:t xml:space="preserve">, </w:t>
      </w:r>
      <w:r w:rsidRPr="00424E59">
        <w:t>11.1.1.2.1.1. Unless otherwise stated these are Rel-15 requirements.</w:t>
      </w:r>
    </w:p>
    <w:p w14:paraId="4ADA0E67" w14:textId="77777777" w:rsidR="00EB676A" w:rsidRPr="00424E59" w:rsidRDefault="00EB676A" w:rsidP="00EB676A">
      <w:r w:rsidRPr="00424E59">
        <w:t>[TS 24.379, clause 11.1.7.2.2]</w:t>
      </w:r>
    </w:p>
    <w:p w14:paraId="2A67652E" w14:textId="77777777" w:rsidR="00EB676A" w:rsidRPr="00424E59" w:rsidRDefault="00EB676A" w:rsidP="00EB676A">
      <w:r w:rsidRPr="00424E59">
        <w:t>Upon receiving a "SIP MESSAGE request for remotely initiated private call request for terminating client", the MCPTT client:</w:t>
      </w:r>
    </w:p>
    <w:p w14:paraId="5BA14E6E" w14:textId="77777777" w:rsidR="00EB676A" w:rsidRPr="00424E59" w:rsidRDefault="00EB676A" w:rsidP="00EB676A">
      <w:pPr>
        <w:pStyle w:val="B1"/>
      </w:pPr>
      <w:r w:rsidRPr="00424E59">
        <w:t>...</w:t>
      </w:r>
    </w:p>
    <w:p w14:paraId="564ABF0E" w14:textId="77777777" w:rsidR="00EB676A" w:rsidRPr="00424E59" w:rsidRDefault="00EB676A" w:rsidP="00EB676A">
      <w:pPr>
        <w:pStyle w:val="B1"/>
      </w:pPr>
      <w:r w:rsidRPr="00424E59">
        <w:t>2)</w:t>
      </w:r>
      <w:r w:rsidRPr="00424E59">
        <w:tab/>
        <w:t>shall extract the MCPTT ID of the identified MCPTT user from the &lt;mcptt-called-party-id&gt; element contained in the &lt;mcptt-Params&gt; element of the &lt;mcpttinfo&gt; element contained in the application/vnd.3gpp.mcptt-info+xml MIME body contained in the received SIP MESSAGE request;</w:t>
      </w:r>
    </w:p>
    <w:p w14:paraId="0C9067E9" w14:textId="77777777" w:rsidR="00EB676A" w:rsidRPr="00424E59" w:rsidRDefault="00EB676A" w:rsidP="00EB676A">
      <w:pPr>
        <w:pStyle w:val="B1"/>
      </w:pPr>
      <w:r w:rsidRPr="00424E59">
        <w:t>3)</w:t>
      </w:r>
      <w:r w:rsidRPr="00424E59">
        <w:tab/>
        <w:t>if according to local policy on-demand sessions are to be used for remotely initiated private calls, shall invoke the procedures of sclause 11.1.1.2.1.1 to originate an MCPTT private call to the identified MCPTT user with the following clarifications:</w:t>
      </w:r>
    </w:p>
    <w:p w14:paraId="1AEF17BC" w14:textId="77777777" w:rsidR="00EB676A" w:rsidRPr="00424E59" w:rsidRDefault="00EB676A" w:rsidP="00EB676A">
      <w:pPr>
        <w:pStyle w:val="B2"/>
      </w:pPr>
      <w:r w:rsidRPr="00424E59">
        <w:t>a)</w:t>
      </w:r>
      <w:r w:rsidRPr="00424E59">
        <w:tab/>
        <w:t>if the &lt;notify-remote-user&gt; element contained in the application/vnd.3gpp.mcptt-info+xml MIME body contained in the received SIP MESSAGE request is set to a value of "false":</w:t>
      </w:r>
    </w:p>
    <w:p w14:paraId="616E42B7" w14:textId="77777777" w:rsidR="00EB676A" w:rsidRPr="00424E59" w:rsidRDefault="00EB676A" w:rsidP="00EB676A">
      <w:pPr>
        <w:pStyle w:val="B3"/>
      </w:pPr>
      <w:r w:rsidRPr="00424E59">
        <w:t>i)</w:t>
      </w:r>
      <w:r w:rsidRPr="00424E59">
        <w:tab/>
        <w:t>shall not indicate to the remote MCPTT user that a remotely initiated private call request to call the identified MCPTT user has been received; and</w:t>
      </w:r>
    </w:p>
    <w:p w14:paraId="5E0241E4" w14:textId="77777777" w:rsidR="00EB676A" w:rsidRPr="00424E59" w:rsidRDefault="00EB676A" w:rsidP="00EB676A">
      <w:pPr>
        <w:pStyle w:val="B3"/>
      </w:pPr>
      <w:r w:rsidRPr="00424E59">
        <w:t>ii)</w:t>
      </w:r>
      <w:r w:rsidRPr="00424E59">
        <w:tab/>
        <w:t>if a SIP 180 (Ringing) response or SIP 183 (Session Progress) response is received to the to the sent SIP INVITE request, shall not give any indication to the remote MCPTT user that the remotely initiated private call origination is in progress; and</w:t>
      </w:r>
    </w:p>
    <w:p w14:paraId="17A6B8BF" w14:textId="77777777" w:rsidR="00EB676A" w:rsidRPr="00424E59" w:rsidRDefault="00EB676A" w:rsidP="00EB676A">
      <w:pPr>
        <w:pStyle w:val="B1"/>
      </w:pPr>
      <w:r w:rsidRPr="00424E59">
        <w:t>...</w:t>
      </w:r>
    </w:p>
    <w:p w14:paraId="720A46F5" w14:textId="77777777" w:rsidR="00EB676A" w:rsidRPr="00424E59" w:rsidRDefault="00EB676A" w:rsidP="00EB676A">
      <w:r w:rsidRPr="00424E59">
        <w:t>Upon completion of the procedures of clause 11.1.1.2.1.1 or clause 11.1.1.2.2.1, the MCPTT client:</w:t>
      </w:r>
    </w:p>
    <w:p w14:paraId="0F512177" w14:textId="77777777" w:rsidR="00EB676A" w:rsidRPr="00424E59" w:rsidRDefault="00EB676A" w:rsidP="00EB676A">
      <w:pPr>
        <w:pStyle w:val="B1"/>
      </w:pPr>
      <w:r w:rsidRPr="00424E59">
        <w:t>1)</w:t>
      </w:r>
      <w:r w:rsidRPr="00424E59">
        <w:tab/>
        <w:t>if:</w:t>
      </w:r>
    </w:p>
    <w:p w14:paraId="367D7A78" w14:textId="77777777" w:rsidR="00EB676A" w:rsidRPr="00424E59" w:rsidRDefault="00EB676A" w:rsidP="00EB676A">
      <w:pPr>
        <w:pStyle w:val="B2"/>
      </w:pPr>
      <w:r w:rsidRPr="00424E59">
        <w:t>a)</w:t>
      </w:r>
      <w:r w:rsidRPr="00424E59">
        <w:tab/>
        <w:t>the MCPTT ID of the identified MCPTT user is identical to the &lt;mcptt-calling-user-id&gt; element contained in the &lt;mcptt-Params&gt; element of the &lt;mcpttinfo&gt; element contained in the application/vnd.3gpp.mcptt-info+xml MIME body contained in the received SIP MESSAGE request: and</w:t>
      </w:r>
    </w:p>
    <w:p w14:paraId="06D015D4" w14:textId="77777777" w:rsidR="00EB676A" w:rsidRPr="00424E59" w:rsidRDefault="00EB676A" w:rsidP="00EB676A">
      <w:pPr>
        <w:pStyle w:val="B2"/>
      </w:pPr>
      <w:r w:rsidRPr="00424E59">
        <w:t>b)</w:t>
      </w:r>
      <w:r w:rsidRPr="00424E59">
        <w:tab/>
        <w:t>the procedures of clause 11.1.1.2.1.1 or clause 11.1.1.2.2.1 were successful in originating an MCPTT private call to the identified MCPTT user;</w:t>
      </w:r>
    </w:p>
    <w:p w14:paraId="77E21D62" w14:textId="77777777" w:rsidR="00EB676A" w:rsidRPr="00424E59" w:rsidRDefault="00EB676A" w:rsidP="00EB676A">
      <w:pPr>
        <w:pStyle w:val="B1"/>
      </w:pPr>
      <w:r w:rsidRPr="00424E59">
        <w:tab/>
        <w:t>then:</w:t>
      </w:r>
    </w:p>
    <w:p w14:paraId="388E41B9" w14:textId="77777777" w:rsidR="00EB676A" w:rsidRPr="00424E59" w:rsidRDefault="00EB676A" w:rsidP="00EB676A">
      <w:pPr>
        <w:pStyle w:val="B2"/>
      </w:pPr>
      <w:r w:rsidRPr="00424E59">
        <w:t>a)</w:t>
      </w:r>
      <w:r w:rsidRPr="00424E59">
        <w:tab/>
        <w:t>shall skip the remaining steps of the current clause;</w:t>
      </w:r>
    </w:p>
    <w:p w14:paraId="447C1945" w14:textId="77777777" w:rsidR="00EB676A" w:rsidRPr="00424E59" w:rsidRDefault="00EB676A" w:rsidP="00EB676A">
      <w:pPr>
        <w:pStyle w:val="NO"/>
      </w:pPr>
      <w:r w:rsidRPr="00424E59">
        <w:t>NOTE:</w:t>
      </w:r>
      <w:r w:rsidRPr="00424E59">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67E23558" w14:textId="77777777" w:rsidR="00EB676A" w:rsidRPr="00424E59" w:rsidRDefault="00EB676A" w:rsidP="00EB676A">
      <w:pPr>
        <w:pStyle w:val="B1"/>
      </w:pPr>
      <w:r w:rsidRPr="00424E59">
        <w:t>2)</w:t>
      </w:r>
      <w:r w:rsidRPr="00424E59">
        <w:tab/>
        <w:t xml:space="preserve">shall </w:t>
      </w:r>
      <w:r w:rsidRPr="00424E59">
        <w:rPr>
          <w:rFonts w:eastAsia="SimSun"/>
        </w:rPr>
        <w:t xml:space="preserve">generate a SIP MESSAGE request in accordance with 3GPP TS 24.229 [4] and </w:t>
      </w:r>
      <w:r w:rsidRPr="00424E59">
        <w:rPr>
          <w:lang w:eastAsia="ko-KR"/>
        </w:rPr>
        <w:t xml:space="preserve">IETF RFC 3428 [33] </w:t>
      </w:r>
      <w:r w:rsidRPr="00424E59">
        <w:t>with the following clarifications:</w:t>
      </w:r>
    </w:p>
    <w:p w14:paraId="6C256388" w14:textId="77777777" w:rsidR="00EB676A" w:rsidRPr="00424E59" w:rsidRDefault="00EB676A" w:rsidP="00EB676A">
      <w:pPr>
        <w:pStyle w:val="B2"/>
      </w:pPr>
      <w:r w:rsidRPr="00424E59">
        <w:t>a)</w:t>
      </w:r>
      <w:r w:rsidRPr="00424E59">
        <w:tab/>
        <w:t>shall include the ICSI value "urn:urn-7:3gpp-service.ims.icsi.mcptt" (</w:t>
      </w:r>
      <w:r w:rsidRPr="00424E59">
        <w:rPr>
          <w:lang w:eastAsia="zh-CN"/>
        </w:rPr>
        <w:t xml:space="preserve">coded as specified in </w:t>
      </w:r>
      <w:r w:rsidRPr="00424E59">
        <w:t>3GPP TS 24.229 [4]</w:t>
      </w:r>
      <w:r w:rsidRPr="00424E59">
        <w:rPr>
          <w:lang w:eastAsia="zh-CN"/>
        </w:rPr>
        <w:t xml:space="preserve">), </w:t>
      </w:r>
      <w:r w:rsidRPr="00424E59">
        <w:t>in a P-Preferred-Service header field according to IETF </w:t>
      </w:r>
      <w:r w:rsidRPr="00424E59">
        <w:rPr>
          <w:rFonts w:eastAsia="MS Mincho"/>
        </w:rPr>
        <w:t xml:space="preserve">RFC 6050 [9] </w:t>
      </w:r>
      <w:r w:rsidRPr="00424E59">
        <w:t>in the SIP MESSAGE request;</w:t>
      </w:r>
    </w:p>
    <w:p w14:paraId="71684E31" w14:textId="77777777" w:rsidR="00EB676A" w:rsidRPr="00424E59" w:rsidRDefault="00EB676A" w:rsidP="00EB676A">
      <w:pPr>
        <w:pStyle w:val="B2"/>
      </w:pPr>
      <w:r w:rsidRPr="00424E59">
        <w:t>b)</w:t>
      </w:r>
      <w:r w:rsidRPr="00424E59">
        <w:tab/>
        <w:t xml:space="preserve">shall include an Accept-Contact header field with the </w:t>
      </w:r>
      <w:r w:rsidRPr="00424E59">
        <w:rPr>
          <w:rFonts w:eastAsia="SimSun"/>
          <w:lang w:eastAsia="zh-CN"/>
        </w:rPr>
        <w:t>g.3gpp.icsi-ref</w:t>
      </w:r>
      <w:r w:rsidRPr="00424E59">
        <w:t xml:space="preserve"> media feature tag containing the value of "urn:urn-7:3gpp-service.ims.icsi.mcptt" along with the "require" and "explicit" header field parameters according to IETF RFC 3841 [6];</w:t>
      </w:r>
    </w:p>
    <w:p w14:paraId="498C9C52" w14:textId="77777777" w:rsidR="00EB676A" w:rsidRPr="00424E59" w:rsidRDefault="00EB676A" w:rsidP="00EB676A">
      <w:pPr>
        <w:pStyle w:val="B2"/>
      </w:pPr>
      <w:r w:rsidRPr="00424E59">
        <w:t>c)</w:t>
      </w:r>
      <w:r w:rsidRPr="00424E59">
        <w:tab/>
        <w:t>may include a P-Preferred-Identity header field in the SIP MESSAGE request containing a public user identity as specified in 3GPP TS 24.229 [4];</w:t>
      </w:r>
    </w:p>
    <w:p w14:paraId="3255CCA2" w14:textId="77777777" w:rsidR="00EB676A" w:rsidRPr="00424E59" w:rsidRDefault="00EB676A" w:rsidP="00EB676A">
      <w:pPr>
        <w:pStyle w:val="B2"/>
      </w:pPr>
      <w:r w:rsidRPr="00424E59">
        <w:t>d)</w:t>
      </w:r>
      <w:r w:rsidRPr="00424E59">
        <w:tab/>
        <w:t>shall include in an application/resource-lists+xml MIME body the MCPTT ID contained in the &lt;mcptt-calling-user-id&gt; element in the application/ vnd.3gpp.mcptt-info+xml MIME body of the received SIP MESSAGE request; and</w:t>
      </w:r>
    </w:p>
    <w:p w14:paraId="20982A56" w14:textId="77777777" w:rsidR="00EB676A" w:rsidRPr="00424E59" w:rsidRDefault="00EB676A" w:rsidP="00EB676A">
      <w:pPr>
        <w:pStyle w:val="B2"/>
      </w:pPr>
      <w:r w:rsidRPr="00424E59">
        <w:t>e)</w:t>
      </w:r>
      <w:r w:rsidRPr="00424E59">
        <w:tab/>
        <w:t>shall include an application/vnd.3gpp.mcptt-info+xml MIME body as specified in clause F.1 with the &lt;mcpttinfo&gt; element containing the &lt;mcptt-Params&gt; element containing:</w:t>
      </w:r>
    </w:p>
    <w:p w14:paraId="089CE3A9" w14:textId="77777777" w:rsidR="00EB676A" w:rsidRPr="00424E59" w:rsidRDefault="00EB676A" w:rsidP="00EB676A">
      <w:pPr>
        <w:pStyle w:val="B3"/>
      </w:pPr>
      <w:r w:rsidRPr="00424E59">
        <w:t>i)</w:t>
      </w:r>
      <w:r w:rsidRPr="00424E59">
        <w:tab/>
        <w:t>the &lt;mcptt-called-party-id&gt; set to the MCPTT ID of the identified MCPTT user called by the remote MCPTT user; and</w:t>
      </w:r>
    </w:p>
    <w:p w14:paraId="05D689A3" w14:textId="77777777" w:rsidR="00EB676A" w:rsidRPr="00424E59" w:rsidRDefault="00EB676A" w:rsidP="00EB676A">
      <w:pPr>
        <w:pStyle w:val="B3"/>
      </w:pPr>
      <w:r w:rsidRPr="00424E59">
        <w:t>ii)</w:t>
      </w:r>
      <w:r w:rsidRPr="00424E59">
        <w:tab/>
        <w:t>an &lt;anyExt&gt; element containing:</w:t>
      </w:r>
    </w:p>
    <w:p w14:paraId="126AF162" w14:textId="77777777" w:rsidR="00EB676A" w:rsidRPr="00424E59" w:rsidRDefault="00EB676A" w:rsidP="00EB676A">
      <w:pPr>
        <w:pStyle w:val="B4"/>
      </w:pPr>
      <w:r w:rsidRPr="00424E59">
        <w:t>A)</w:t>
      </w:r>
      <w:r w:rsidRPr="00424E59">
        <w:tab/>
        <w:t>the &lt;response-type&gt; element set to a value of "remotely-initiated-private-call-response</w:t>
      </w:r>
      <w:r w:rsidRPr="00424E59">
        <w:rPr>
          <w:lang w:eastAsia="ko-KR"/>
        </w:rPr>
        <w:t>"</w:t>
      </w:r>
      <w:r w:rsidRPr="00424E59">
        <w:t>;</w:t>
      </w:r>
    </w:p>
    <w:p w14:paraId="2BBAF4CD" w14:textId="77777777" w:rsidR="00EB676A" w:rsidRPr="00424E59" w:rsidRDefault="00EB676A" w:rsidP="00EB676A">
      <w:pPr>
        <w:pStyle w:val="B4"/>
      </w:pPr>
      <w:r w:rsidRPr="00424E59">
        <w:t>B)</w:t>
      </w:r>
      <w:r w:rsidRPr="00424E59">
        <w:tab/>
        <w:t>if the procedures of clause 11.1.1.2.1.1 or clause 11.1.1.2.2.1 were successful in originating an MCPTT private call to the identified MCPTT user, a &lt;remotely-initiated-call-outcome&gt; element set to a value of "success"; and</w:t>
      </w:r>
    </w:p>
    <w:p w14:paraId="3E4E18CA" w14:textId="77777777" w:rsidR="00EB676A" w:rsidRPr="00424E59" w:rsidRDefault="00EB676A" w:rsidP="00EB676A">
      <w:pPr>
        <w:pStyle w:val="B4"/>
      </w:pPr>
      <w:r w:rsidRPr="00424E59">
        <w:t>...</w:t>
      </w:r>
    </w:p>
    <w:p w14:paraId="5519DFB0" w14:textId="77777777" w:rsidR="00EB676A" w:rsidRPr="00424E59" w:rsidRDefault="00EB676A" w:rsidP="00EB676A">
      <w:pPr>
        <w:pStyle w:val="B1"/>
        <w:rPr>
          <w:rFonts w:eastAsia="SimSun"/>
        </w:rPr>
      </w:pPr>
      <w:r w:rsidRPr="00424E59">
        <w:rPr>
          <w:lang w:eastAsia="ko-KR"/>
        </w:rPr>
        <w:t>3)</w:t>
      </w:r>
      <w:r w:rsidRPr="00424E59">
        <w:rPr>
          <w:lang w:eastAsia="ko-KR"/>
        </w:rPr>
        <w:tab/>
      </w:r>
      <w:r w:rsidRPr="00424E59">
        <w:rPr>
          <w:rFonts w:eastAsia="SimSun"/>
        </w:rPr>
        <w:t xml:space="preserve">shall set the Request-URI to the public service identity </w:t>
      </w:r>
      <w:r w:rsidRPr="00424E59">
        <w:t xml:space="preserve">identifying the participating MCPTT function serving the MCPTT user identified by the MCPTT ID contained in the &lt;mcptt-calling-user-id&gt; element in the application/ vnd.3gpp.mcptt-info+xml MIME body of the received SIP MESSAGE request; </w:t>
      </w:r>
      <w:r w:rsidRPr="00424E59">
        <w:rPr>
          <w:rFonts w:eastAsia="SimSun"/>
        </w:rPr>
        <w:t>and</w:t>
      </w:r>
    </w:p>
    <w:p w14:paraId="5CA748C3" w14:textId="77777777" w:rsidR="00EB676A" w:rsidRPr="00424E59" w:rsidRDefault="00EB676A" w:rsidP="00EB676A">
      <w:pPr>
        <w:pStyle w:val="B1"/>
      </w:pPr>
      <w:r w:rsidRPr="00424E59">
        <w:rPr>
          <w:lang w:eastAsia="ko-KR"/>
        </w:rPr>
        <w:t>4)</w:t>
      </w:r>
      <w:r w:rsidRPr="00424E59">
        <w:rPr>
          <w:lang w:eastAsia="ko-KR"/>
        </w:rPr>
        <w:tab/>
        <w:t xml:space="preserve">shall send the </w:t>
      </w:r>
      <w:r w:rsidRPr="00424E59">
        <w:rPr>
          <w:rFonts w:eastAsia="SimSun"/>
        </w:rPr>
        <w:t>SIP MESSAGE request according to rules and procedures of 3GPP TS 24.229 [4].</w:t>
      </w:r>
    </w:p>
    <w:p w14:paraId="189F5B47" w14:textId="77777777" w:rsidR="00EB676A" w:rsidRPr="00424E59" w:rsidRDefault="00EB676A" w:rsidP="00EB676A">
      <w:r w:rsidRPr="00424E59">
        <w:t xml:space="preserve">[TS 24.379, clause </w:t>
      </w:r>
      <w:r w:rsidRPr="00424E59">
        <w:rPr>
          <w:lang w:eastAsia="ko-KR"/>
        </w:rPr>
        <w:t>11.1.1.2.1.1</w:t>
      </w:r>
      <w:r w:rsidRPr="00424E59">
        <w:t>]</w:t>
      </w:r>
    </w:p>
    <w:p w14:paraId="347D5EA1" w14:textId="77777777" w:rsidR="00EB676A" w:rsidRPr="00424E59" w:rsidRDefault="00EB676A" w:rsidP="00EB676A">
      <w:pPr>
        <w:rPr>
          <w:lang w:eastAsia="ko-KR"/>
        </w:rPr>
      </w:pPr>
      <w:r w:rsidRPr="00424E59">
        <w:t xml:space="preserve">Upon receiving a request from an MCPTT </w:t>
      </w:r>
      <w:r w:rsidRPr="00424E59">
        <w:rPr>
          <w:lang w:eastAsia="ko-KR"/>
        </w:rPr>
        <w:t>u</w:t>
      </w:r>
      <w:r w:rsidRPr="00424E59">
        <w:t xml:space="preserve">ser to establish an MCPTT </w:t>
      </w:r>
      <w:r w:rsidRPr="00424E59">
        <w:rPr>
          <w:lang w:eastAsia="ko-KR"/>
        </w:rPr>
        <w:t>p</w:t>
      </w:r>
      <w:r w:rsidRPr="00424E59">
        <w:t xml:space="preserve">rivate </w:t>
      </w:r>
      <w:r w:rsidRPr="00424E59">
        <w:rPr>
          <w:lang w:eastAsia="ko-KR"/>
        </w:rPr>
        <w:t>c</w:t>
      </w:r>
      <w:r w:rsidRPr="00424E59">
        <w:t xml:space="preserve">all </w:t>
      </w:r>
      <w:r w:rsidRPr="00424E59">
        <w:rPr>
          <w:lang w:eastAsia="ko-KR"/>
        </w:rPr>
        <w:t>the MCPTT client shall generate an initial SIP INVITE request by following the UE originating session procedures specified in 3GPP TS 24.229 [4], with the clarifications given below.</w:t>
      </w:r>
    </w:p>
    <w:p w14:paraId="48A403EE" w14:textId="77777777" w:rsidR="00EB676A" w:rsidRPr="00424E59" w:rsidRDefault="00EB676A" w:rsidP="00EB676A">
      <w:pPr>
        <w:rPr>
          <w:lang w:eastAsia="ko-KR"/>
        </w:rPr>
      </w:pPr>
      <w:r w:rsidRPr="00424E59">
        <w:rPr>
          <w:lang w:eastAsia="ko-KR"/>
        </w:rPr>
        <w:t>The MCPTT client:</w:t>
      </w:r>
    </w:p>
    <w:p w14:paraId="57379933" w14:textId="77777777" w:rsidR="00EB676A" w:rsidRPr="00424E59" w:rsidRDefault="00EB676A" w:rsidP="00EB676A">
      <w:pPr>
        <w:pStyle w:val="B1"/>
        <w:rPr>
          <w:lang w:eastAsia="ko-KR"/>
        </w:rPr>
      </w:pPr>
      <w:r w:rsidRPr="00424E59">
        <w:rPr>
          <w:lang w:eastAsia="ko-KR"/>
        </w:rPr>
        <w:t>1)</w:t>
      </w:r>
      <w:r w:rsidRPr="00424E59">
        <w:rPr>
          <w:lang w:eastAsia="ko-KR"/>
        </w:rPr>
        <w:tab/>
        <w:t xml:space="preserve">shall set the Request-URI of the SIP INVITE request to a public service identity </w:t>
      </w:r>
      <w:r w:rsidRPr="00424E59">
        <w:t>of the participating MCPTT function serving the MCPTT user</w:t>
      </w:r>
      <w:r w:rsidRPr="00424E59">
        <w:rPr>
          <w:lang w:eastAsia="ko-KR"/>
        </w:rPr>
        <w:t>;</w:t>
      </w:r>
    </w:p>
    <w:p w14:paraId="0AFD2E45" w14:textId="77777777" w:rsidR="00EB676A" w:rsidRPr="00424E59" w:rsidRDefault="00EB676A" w:rsidP="00EB676A">
      <w:pPr>
        <w:pStyle w:val="B1"/>
        <w:rPr>
          <w:lang w:eastAsia="ko-KR"/>
        </w:rPr>
      </w:pPr>
      <w:r w:rsidRPr="00424E59">
        <w:rPr>
          <w:lang w:eastAsia="ko-KR"/>
        </w:rPr>
        <w:t>...</w:t>
      </w:r>
    </w:p>
    <w:p w14:paraId="2DE4C065" w14:textId="77777777" w:rsidR="00EB676A" w:rsidRPr="00424E59" w:rsidRDefault="00EB676A" w:rsidP="00EB676A">
      <w:pPr>
        <w:pStyle w:val="B1"/>
      </w:pPr>
      <w:r w:rsidRPr="00424E59">
        <w:t>4)</w:t>
      </w:r>
      <w:r w:rsidRPr="00424E59">
        <w:tab/>
        <w:t>may include a P-Preferred-Identity header field in the SIP INVITE request containing a public user identity as specified in 3GPP TS 24.229 [4];</w:t>
      </w:r>
    </w:p>
    <w:p w14:paraId="3BB5A66D" w14:textId="77777777" w:rsidR="00EB676A" w:rsidRPr="00424E59" w:rsidRDefault="00EB676A" w:rsidP="00EB676A">
      <w:pPr>
        <w:pStyle w:val="B1"/>
        <w:rPr>
          <w:lang w:eastAsia="ko-KR"/>
        </w:rPr>
      </w:pPr>
      <w:r w:rsidRPr="00424E59">
        <w:rPr>
          <w:lang w:eastAsia="ko-KR"/>
        </w:rPr>
        <w:t>5)</w:t>
      </w:r>
      <w:r w:rsidRPr="00424E59">
        <w:rPr>
          <w:lang w:eastAsia="ko-KR"/>
        </w:rPr>
        <w:tab/>
        <w:t xml:space="preserve">shall include the g.3gpp.mcptt media feature tag </w:t>
      </w:r>
      <w:r w:rsidRPr="00424E59">
        <w:t xml:space="preserve">and the </w:t>
      </w:r>
      <w:r w:rsidRPr="00424E59">
        <w:rPr>
          <w:lang w:eastAsia="ko-KR"/>
        </w:rPr>
        <w:t>g.3gpp.icsi-ref media feature tag with the value of "urn:urn-7:3gpp-service.ims.icsi.mcptt" in the Contact header field of the SIP INVITE request according to IETF RFC 3840 [16];</w:t>
      </w:r>
    </w:p>
    <w:p w14:paraId="42BE853B" w14:textId="77777777" w:rsidR="00EB676A" w:rsidRPr="00424E59" w:rsidRDefault="00EB676A" w:rsidP="00EB676A">
      <w:pPr>
        <w:pStyle w:val="B1"/>
        <w:rPr>
          <w:lang w:eastAsia="ko-KR"/>
        </w:rPr>
      </w:pPr>
      <w:r w:rsidRPr="00424E59">
        <w:rPr>
          <w:lang w:eastAsia="ko-KR"/>
        </w:rPr>
        <w:t>6)</w:t>
      </w:r>
      <w:r w:rsidRPr="00424E59">
        <w:rPr>
          <w:lang w:eastAsia="ko-KR"/>
        </w:rPr>
        <w:tab/>
        <w:t>shall include an Accept-Contact header field containing the g.3gpp.mcptt media feature tag along with the "require" and "explicit" header field parameters according to IETF RFC 3841 [6];</w:t>
      </w:r>
    </w:p>
    <w:p w14:paraId="2209F5E9" w14:textId="77777777" w:rsidR="00EB676A" w:rsidRPr="00424E59" w:rsidRDefault="00EB676A" w:rsidP="00EB676A">
      <w:pPr>
        <w:pStyle w:val="B1"/>
        <w:rPr>
          <w:lang w:eastAsia="ko-KR"/>
        </w:rPr>
      </w:pPr>
      <w:r w:rsidRPr="00424E59">
        <w:rPr>
          <w:lang w:eastAsia="ko-KR"/>
        </w:rPr>
        <w:t>7)</w:t>
      </w:r>
      <w:r w:rsidRPr="00424E59">
        <w:rPr>
          <w:lang w:eastAsia="ko-KR"/>
        </w:rPr>
        <w:tab/>
        <w:t>shall include the ICSI value "urn:urn-7:3gpp-service.ims.icsi.mcptt" (coded as specified in 3GPP TS 24.229 [4]), in a P-Preferred-Service header field according to IETF RFC 6050 [9] in the SIP INVITE request;</w:t>
      </w:r>
    </w:p>
    <w:p w14:paraId="732BBE70" w14:textId="77777777" w:rsidR="00EB676A" w:rsidRPr="00424E59" w:rsidRDefault="00EB676A" w:rsidP="00EB676A">
      <w:pPr>
        <w:pStyle w:val="B1"/>
        <w:rPr>
          <w:lang w:eastAsia="ko-KR"/>
        </w:rPr>
      </w:pPr>
      <w:r w:rsidRPr="00424E59">
        <w:rPr>
          <w:lang w:eastAsia="ko-KR"/>
        </w:rPr>
        <w:t>8)</w:t>
      </w:r>
      <w:r w:rsidRPr="00424E59">
        <w:rPr>
          <w:lang w:eastAsia="ko-KR"/>
        </w:rPr>
        <w:tab/>
        <w:t>shall include an Accept-Contact header field with the media feature tag g.3gpp.icsi-ref contain with the value of "urn:urn-7:3gpp-service.ims.icsi.mcptt" along with parameters "require" and "explicit" according to IETF RFC 3841 [6];</w:t>
      </w:r>
    </w:p>
    <w:p w14:paraId="7035C3DF" w14:textId="77777777" w:rsidR="00EB676A" w:rsidRPr="00424E59" w:rsidRDefault="00EB676A" w:rsidP="00EB676A">
      <w:pPr>
        <w:pStyle w:val="B1"/>
        <w:rPr>
          <w:lang w:eastAsia="ko-KR"/>
        </w:rPr>
      </w:pPr>
      <w:r w:rsidRPr="00424E59">
        <w:rPr>
          <w:lang w:eastAsia="ko-KR"/>
        </w:rPr>
        <w:t>9)</w:t>
      </w:r>
      <w:r w:rsidRPr="00424E59">
        <w:rPr>
          <w:lang w:eastAsia="ko-KR"/>
        </w:rPr>
        <w:tab/>
        <w:t>for the establishment of a private call shall insert in the SIP INVITE request a MIME resource-lists body with the MCPTT ID of the invited MCPTT user, according to rules and procedures of IETF RFC 5366 [20];</w:t>
      </w:r>
    </w:p>
    <w:p w14:paraId="59A84582" w14:textId="77777777" w:rsidR="00EB676A" w:rsidRPr="00424E59" w:rsidRDefault="00EB676A" w:rsidP="00EB676A">
      <w:pPr>
        <w:pStyle w:val="B1"/>
        <w:rPr>
          <w:lang w:eastAsia="ko-KR"/>
        </w:rPr>
      </w:pPr>
      <w:r w:rsidRPr="00424E59">
        <w:rPr>
          <w:lang w:eastAsia="ko-KR"/>
        </w:rPr>
        <w:t>...</w:t>
      </w:r>
    </w:p>
    <w:p w14:paraId="277F840A" w14:textId="77777777" w:rsidR="00EB676A" w:rsidRPr="00424E59" w:rsidRDefault="00EB676A" w:rsidP="00EB676A">
      <w:pPr>
        <w:pStyle w:val="B1"/>
        <w:rPr>
          <w:lang w:eastAsia="ko-KR"/>
        </w:rPr>
      </w:pPr>
      <w:r w:rsidRPr="00424E59">
        <w:rPr>
          <w:lang w:eastAsia="ko-KR"/>
        </w:rPr>
        <w:t>11)</w:t>
      </w:r>
      <w:r w:rsidRPr="00424E59">
        <w:rPr>
          <w:lang w:eastAsia="ko-KR"/>
        </w:rPr>
        <w:tab/>
        <w:t>if an end-to-end security context needs to be established and if the MCPTT user is initiating a private call then:</w:t>
      </w:r>
    </w:p>
    <w:p w14:paraId="61F9381E" w14:textId="77777777" w:rsidR="00EB676A" w:rsidRPr="00424E59" w:rsidRDefault="00EB676A" w:rsidP="00EB676A">
      <w:pPr>
        <w:pStyle w:val="B2"/>
        <w:rPr>
          <w:lang w:eastAsia="ko-KR"/>
        </w:rPr>
      </w:pPr>
      <w:r w:rsidRPr="00424E59">
        <w:rPr>
          <w:lang w:eastAsia="ko-KR"/>
        </w:rPr>
        <w:t>a)</w:t>
      </w:r>
      <w:r w:rsidRPr="00424E59">
        <w:rPr>
          <w:lang w:eastAsia="ko-KR"/>
        </w:rPr>
        <w:tab/>
        <w:t>if necessary, shall instruct the key management client to request keying material from the key management server as described in 3GPP TS 33.180 [78];</w:t>
      </w:r>
    </w:p>
    <w:p w14:paraId="30EAB17D" w14:textId="77777777" w:rsidR="00EB676A" w:rsidRPr="00424E59" w:rsidRDefault="00EB676A" w:rsidP="00EB676A">
      <w:pPr>
        <w:pStyle w:val="B2"/>
        <w:rPr>
          <w:lang w:eastAsia="ko-KR"/>
        </w:rPr>
      </w:pPr>
      <w:r w:rsidRPr="00424E59">
        <w:rPr>
          <w:lang w:eastAsia="ko-KR"/>
        </w:rPr>
        <w:t>b)</w:t>
      </w:r>
      <w:r w:rsidRPr="00424E59">
        <w:rPr>
          <w:lang w:eastAsia="ko-KR"/>
        </w:rPr>
        <w:tab/>
        <w:t>shall use the keying material to generate a PCK as described in 3GPP TS 33.180 [78];</w:t>
      </w:r>
    </w:p>
    <w:p w14:paraId="36A7D30A" w14:textId="77777777" w:rsidR="00EB676A" w:rsidRPr="00424E59" w:rsidRDefault="00EB676A" w:rsidP="00EB676A">
      <w:pPr>
        <w:pStyle w:val="B2"/>
        <w:rPr>
          <w:lang w:eastAsia="ko-KR"/>
        </w:rPr>
      </w:pPr>
      <w:r w:rsidRPr="00424E59">
        <w:rPr>
          <w:lang w:eastAsia="ko-KR"/>
        </w:rPr>
        <w:t>c)</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33.180 [78];</w:t>
      </w:r>
    </w:p>
    <w:p w14:paraId="5F57FD2C" w14:textId="77777777" w:rsidR="00EB676A" w:rsidRPr="00424E59" w:rsidRDefault="00EB676A" w:rsidP="00EB676A">
      <w:pPr>
        <w:pStyle w:val="B2"/>
        <w:rPr>
          <w:lang w:eastAsia="ko-KR"/>
        </w:rPr>
      </w:pPr>
      <w:r w:rsidRPr="00424E59">
        <w:rPr>
          <w:lang w:eastAsia="ko-KR"/>
        </w:rPr>
        <w:t>d)</w:t>
      </w:r>
      <w:r w:rsidRPr="00424E59">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D987952" w14:textId="77777777" w:rsidR="00EB676A" w:rsidRPr="00424E59" w:rsidRDefault="00EB676A" w:rsidP="00EB676A">
      <w:pPr>
        <w:pStyle w:val="B2"/>
      </w:pPr>
      <w:r w:rsidRPr="00424E59">
        <w:t>e)</w:t>
      </w:r>
      <w:r w:rsidRPr="00424E59">
        <w:tab/>
        <w:t>shall generate a MIKEY-SAKKE I_MESSAGE using the encapsulated PCK and PCK-ID as specified in 3GPP TS 33.180 [78]; and</w:t>
      </w:r>
    </w:p>
    <w:p w14:paraId="6D730DB0" w14:textId="77777777" w:rsidR="00EB676A" w:rsidRPr="00424E59" w:rsidRDefault="00EB676A" w:rsidP="00EB676A">
      <w:pPr>
        <w:pStyle w:val="B2"/>
        <w:rPr>
          <w:lang w:eastAsia="ko-KR"/>
        </w:rPr>
      </w:pPr>
      <w:r w:rsidRPr="00424E59">
        <w:rPr>
          <w:lang w:eastAsia="ko-KR"/>
        </w:rPr>
        <w:t>g)</w:t>
      </w:r>
      <w:r w:rsidRPr="00424E59">
        <w:rPr>
          <w:lang w:eastAsia="ko-KR"/>
        </w:rPr>
        <w:tab/>
        <w:t xml:space="preserve">shall add the </w:t>
      </w:r>
      <w:r w:rsidRPr="00424E59">
        <w:t>MCPTT ID of the originating MCPTT to the initiator field (IDRi) of the I_MESSAGE as described in 3GPP TS 33.180 [78]; and</w:t>
      </w:r>
    </w:p>
    <w:p w14:paraId="71E0FD0A" w14:textId="77777777" w:rsidR="00EB676A" w:rsidRPr="00424E59" w:rsidRDefault="00EB676A" w:rsidP="00EB676A">
      <w:pPr>
        <w:pStyle w:val="B2"/>
        <w:rPr>
          <w:lang w:eastAsia="ko-KR"/>
        </w:rPr>
      </w:pPr>
      <w:r w:rsidRPr="00424E59">
        <w:t>f)</w:t>
      </w:r>
      <w:r w:rsidRPr="00424E59">
        <w:tab/>
        <w:t xml:space="preserve">shall sign the MIKEY-SAKKE I_MESSAGE using the originating MCPTT user's signing key provided in the keying material together with a time related parameter, and add this to the MIKEY-SAKKE payload, as </w:t>
      </w:r>
      <w:r w:rsidRPr="00424E59">
        <w:rPr>
          <w:lang w:eastAsia="ko-KR"/>
        </w:rPr>
        <w:t>described in 3GPP TS 33.180 [78];</w:t>
      </w:r>
    </w:p>
    <w:p w14:paraId="5F585C3F" w14:textId="77777777" w:rsidR="00EB676A" w:rsidRPr="00424E59" w:rsidRDefault="00EB676A" w:rsidP="00EB676A">
      <w:pPr>
        <w:pStyle w:val="B1"/>
        <w:rPr>
          <w:lang w:eastAsia="ko-KR"/>
        </w:rPr>
      </w:pPr>
      <w:r w:rsidRPr="00424E59">
        <w:rPr>
          <w:lang w:eastAsia="ko-KR"/>
        </w:rPr>
        <w:t>12)</w:t>
      </w:r>
      <w:r w:rsidRPr="00424E59">
        <w:rPr>
          <w:lang w:eastAsia="ko-KR"/>
        </w:rPr>
        <w:tab/>
        <w:t>shall include an SDP offer according to 3GPP TS 24.229 [4] with the clarification given in clause 6.2.1 and with a media stream of the offered media-floor control entity;</w:t>
      </w:r>
    </w:p>
    <w:p w14:paraId="5BD7C137" w14:textId="77777777" w:rsidR="00EB676A" w:rsidRPr="00424E59" w:rsidRDefault="00EB676A" w:rsidP="00EB676A">
      <w:pPr>
        <w:pStyle w:val="B1"/>
      </w:pPr>
      <w:r w:rsidRPr="00424E59">
        <w:rPr>
          <w:lang w:eastAsia="ko-KR"/>
        </w:rPr>
        <w:t>13)</w:t>
      </w:r>
      <w:r w:rsidRPr="00424E59">
        <w:rPr>
          <w:lang w:eastAsia="ko-KR"/>
        </w:rPr>
        <w:tab/>
        <w:t xml:space="preserve">if implicit floor control is required, shall comply with the conditions specified in clause 6.4 </w:t>
      </w:r>
      <w:r w:rsidRPr="00424E59">
        <w:t>and:</w:t>
      </w:r>
    </w:p>
    <w:p w14:paraId="7F1C3D22" w14:textId="77777777" w:rsidR="00EB676A" w:rsidRPr="00424E59" w:rsidRDefault="00EB676A" w:rsidP="00EB676A">
      <w:pPr>
        <w:pStyle w:val="B2"/>
      </w:pPr>
      <w:r w:rsidRPr="00424E59">
        <w:t>a)</w:t>
      </w:r>
      <w:r w:rsidRPr="00424E59">
        <w:tab/>
        <w:t>if the &lt;allow-location-info-when-talking&gt; element of the &lt;ruleset&gt; element of the MCPTT user profile document identified by the MCPTT ID of the calling MCPTT user (see the MCPTT user profile document in 3GPP TS 24.484 [50]) is set to a value of "true"; and</w:t>
      </w:r>
    </w:p>
    <w:p w14:paraId="79623F9A" w14:textId="77777777" w:rsidR="00EB676A" w:rsidRPr="00424E59" w:rsidRDefault="00EB676A" w:rsidP="00EB676A">
      <w:pPr>
        <w:pStyle w:val="B2"/>
      </w:pPr>
      <w:r w:rsidRPr="00424E59">
        <w:t>b)</w:t>
      </w:r>
      <w:r w:rsidRPr="00424E59">
        <w:tab/>
        <w:t>if location information has not yet been included in the SIP re-INVITE request;</w:t>
      </w:r>
    </w:p>
    <w:p w14:paraId="492EF9B2" w14:textId="77777777" w:rsidR="00EB676A" w:rsidRPr="00424E59" w:rsidRDefault="00EB676A" w:rsidP="00EB676A">
      <w:pPr>
        <w:pStyle w:val="B1"/>
        <w:rPr>
          <w:lang w:eastAsia="ko-KR"/>
        </w:rPr>
      </w:pPr>
      <w:r w:rsidRPr="00424E59">
        <w:tab/>
        <w:t>then shall include an application/vnd.3gpp.mcptt-location-info+xml MIME body with a &lt;Report&gt; element included in the &lt;location-info&gt; root element</w:t>
      </w:r>
      <w:r w:rsidRPr="00424E59">
        <w:rPr>
          <w:lang w:eastAsia="ko-KR"/>
        </w:rPr>
        <w:t>;</w:t>
      </w:r>
    </w:p>
    <w:p w14:paraId="2A2DFA28" w14:textId="77777777" w:rsidR="00EB676A" w:rsidRPr="00424E59" w:rsidRDefault="00EB676A" w:rsidP="00EB676A">
      <w:pPr>
        <w:pStyle w:val="B1"/>
        <w:rPr>
          <w:lang w:eastAsia="ko-KR"/>
        </w:rPr>
      </w:pPr>
      <w:r w:rsidRPr="00424E59">
        <w:rPr>
          <w:lang w:eastAsia="ko-KR"/>
        </w:rPr>
        <w:t>14)</w:t>
      </w:r>
      <w:r w:rsidRPr="00424E59">
        <w:rPr>
          <w:lang w:eastAsia="ko-KR"/>
        </w:rPr>
        <w:tab/>
        <w:t>if the MCPTT user is initiating a private call then:</w:t>
      </w:r>
    </w:p>
    <w:p w14:paraId="40E297DD" w14:textId="77777777" w:rsidR="00EB676A" w:rsidRPr="00424E59" w:rsidRDefault="00EB676A" w:rsidP="00EB676A">
      <w:pPr>
        <w:pStyle w:val="B2"/>
        <w:rPr>
          <w:lang w:eastAsia="ko-KR"/>
        </w:rPr>
      </w:pPr>
      <w:r w:rsidRPr="00424E59">
        <w:rPr>
          <w:lang w:eastAsia="ko-KR"/>
        </w:rPr>
        <w:t>a)</w:t>
      </w:r>
      <w:r w:rsidRPr="00424E59">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4FE8D020" w14:textId="77777777" w:rsidR="00EB676A" w:rsidRPr="00424E59" w:rsidRDefault="00EB676A" w:rsidP="00EB676A">
      <w:pPr>
        <w:pStyle w:val="B2"/>
        <w:rPr>
          <w:lang w:eastAsia="ko-KR"/>
        </w:rPr>
      </w:pPr>
      <w:r w:rsidRPr="00424E59">
        <w:rPr>
          <w:lang w:eastAsia="ko-KR"/>
        </w:rPr>
        <w:t>b)</w:t>
      </w:r>
      <w:r w:rsidRPr="00424E59">
        <w:rPr>
          <w:lang w:eastAsia="ko-KR"/>
        </w:rPr>
        <w:tab/>
        <w:t>if force of automatic commencement mode at the invited MCPTT client is not requested by the MCPTT user and:</w:t>
      </w:r>
    </w:p>
    <w:p w14:paraId="31854979" w14:textId="77777777" w:rsidR="00EB676A" w:rsidRPr="00424E59" w:rsidRDefault="00EB676A" w:rsidP="00EB676A">
      <w:pPr>
        <w:pStyle w:val="B3"/>
        <w:rPr>
          <w:lang w:eastAsia="ko-KR"/>
        </w:rPr>
      </w:pPr>
      <w:r w:rsidRPr="00424E59">
        <w:rPr>
          <w:lang w:eastAsia="ko-KR"/>
        </w:rPr>
        <w:t>i)</w:t>
      </w:r>
      <w:r w:rsidRPr="00424E59">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6160655F" w14:textId="77777777" w:rsidR="00EB676A" w:rsidRPr="00424E59" w:rsidRDefault="00EB676A" w:rsidP="00EB676A">
      <w:pPr>
        <w:pStyle w:val="B3"/>
        <w:rPr>
          <w:lang w:eastAsia="ko-KR"/>
        </w:rPr>
      </w:pPr>
      <w:r w:rsidRPr="00424E59">
        <w:rPr>
          <w:lang w:eastAsia="ko-KR"/>
        </w:rPr>
        <w:t>ii)</w:t>
      </w:r>
      <w:r w:rsidRPr="00424E59">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4A1DD31D" w14:textId="77777777" w:rsidR="00EB676A" w:rsidRPr="00424E59" w:rsidRDefault="00EB676A" w:rsidP="00EB676A">
      <w:pPr>
        <w:pStyle w:val="B2"/>
      </w:pPr>
      <w:r w:rsidRPr="00424E59">
        <w:t>c)</w:t>
      </w:r>
      <w:r w:rsidRPr="00424E59">
        <w:tab/>
        <w:t>shall contain an application/vnd.3gpp.mcptt-info+xml MIME body with the &lt;mcpttinfo&gt; element containing the &lt;mcptt-Params&gt; element with the &lt;session-type&gt; element set to a value of "private";</w:t>
      </w:r>
    </w:p>
    <w:p w14:paraId="7538E50F" w14:textId="77777777" w:rsidR="00EB676A" w:rsidRPr="00424E59" w:rsidRDefault="00EB676A" w:rsidP="00EB676A">
      <w:pPr>
        <w:pStyle w:val="B1"/>
        <w:rPr>
          <w:lang w:eastAsia="ko-KR"/>
        </w:rPr>
      </w:pPr>
      <w:r w:rsidRPr="00424E59">
        <w:rPr>
          <w:lang w:eastAsia="ko-KR"/>
        </w:rPr>
        <w:t>...</w:t>
      </w:r>
    </w:p>
    <w:p w14:paraId="22B87560" w14:textId="77777777" w:rsidR="00EB676A" w:rsidRPr="00424E59" w:rsidRDefault="00EB676A" w:rsidP="00EB676A">
      <w:pPr>
        <w:pStyle w:val="B1"/>
        <w:rPr>
          <w:lang w:eastAsia="ko-KR"/>
        </w:rPr>
      </w:pPr>
      <w:r w:rsidRPr="00424E59">
        <w:rPr>
          <w:lang w:eastAsia="ko-KR"/>
        </w:rPr>
        <w:t>17)</w:t>
      </w:r>
      <w:r w:rsidRPr="00424E59">
        <w:rPr>
          <w:lang w:eastAsia="ko-KR"/>
        </w:rPr>
        <w:tab/>
        <w:t>shall send SIP INVITE request towards the MCPTT server according to 3GPP TS 24.229 [4].</w:t>
      </w:r>
    </w:p>
    <w:p w14:paraId="197BA058" w14:textId="77777777" w:rsidR="00EB676A" w:rsidRPr="00424E59" w:rsidRDefault="00EB676A" w:rsidP="00EB676A">
      <w:pPr>
        <w:pStyle w:val="H6"/>
      </w:pPr>
      <w:r w:rsidRPr="00424E59">
        <w:t>6.2.25.3</w:t>
      </w:r>
      <w:r w:rsidRPr="00424E59">
        <w:tab/>
        <w:t>Test description</w:t>
      </w:r>
    </w:p>
    <w:p w14:paraId="36C319D9" w14:textId="77777777" w:rsidR="00EB676A" w:rsidRPr="00424E59" w:rsidRDefault="00EB676A" w:rsidP="00EB676A">
      <w:pPr>
        <w:pStyle w:val="H6"/>
      </w:pPr>
      <w:r w:rsidRPr="00424E59">
        <w:t>6.2.25.3.1</w:t>
      </w:r>
      <w:r w:rsidRPr="00424E59">
        <w:tab/>
        <w:t>Pre-test conditions</w:t>
      </w:r>
    </w:p>
    <w:p w14:paraId="75C3776A" w14:textId="77777777" w:rsidR="00EB676A" w:rsidRPr="00424E59" w:rsidRDefault="00EB676A" w:rsidP="00EB676A">
      <w:pPr>
        <w:pStyle w:val="H6"/>
      </w:pPr>
      <w:r w:rsidRPr="00424E59">
        <w:t>System Simulator:</w:t>
      </w:r>
    </w:p>
    <w:p w14:paraId="66C918B0" w14:textId="77777777" w:rsidR="00EB676A" w:rsidRPr="00424E59" w:rsidRDefault="00EB676A" w:rsidP="00EB676A">
      <w:pPr>
        <w:pStyle w:val="B1"/>
      </w:pPr>
      <w:r w:rsidRPr="00424E59">
        <w:t>-</w:t>
      </w:r>
      <w:r w:rsidRPr="00424E59">
        <w:tab/>
        <w:t>SS (MCPTT server)</w:t>
      </w:r>
    </w:p>
    <w:p w14:paraId="4BC50974" w14:textId="77777777" w:rsidR="00EB676A" w:rsidRPr="00424E59" w:rsidRDefault="00EB676A" w:rsidP="00EB676A">
      <w:pPr>
        <w:pStyle w:val="B1"/>
      </w:pPr>
      <w:r w:rsidRPr="00424E59">
        <w:t>-</w:t>
      </w:r>
      <w:r w:rsidRPr="00424E5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088819" w14:textId="77777777" w:rsidR="00EB676A" w:rsidRPr="00424E59" w:rsidRDefault="00EB676A" w:rsidP="00EB676A">
      <w:pPr>
        <w:pStyle w:val="H6"/>
      </w:pPr>
      <w:r w:rsidRPr="00424E59">
        <w:t>IUT:</w:t>
      </w:r>
    </w:p>
    <w:p w14:paraId="1F5A0292" w14:textId="77777777" w:rsidR="00EB676A" w:rsidRPr="00424E59" w:rsidRDefault="00EB676A" w:rsidP="00EB676A">
      <w:pPr>
        <w:pStyle w:val="B1"/>
      </w:pPr>
      <w:r w:rsidRPr="00424E59">
        <w:t>-</w:t>
      </w:r>
      <w:r w:rsidRPr="00424E59">
        <w:tab/>
        <w:t>UE (MCPTT client)</w:t>
      </w:r>
    </w:p>
    <w:p w14:paraId="5B216C8F" w14:textId="77777777" w:rsidR="00EB676A" w:rsidRPr="00424E59" w:rsidRDefault="00EB676A" w:rsidP="00EB676A">
      <w:pPr>
        <w:pStyle w:val="B1"/>
      </w:pPr>
      <w:r w:rsidRPr="00424E59">
        <w:t>-</w:t>
      </w:r>
      <w:r w:rsidRPr="00424E59">
        <w:tab/>
        <w:t>The test USIM set as defined in TS 36.579-1 [2], subclause 5.5.10 is inserted.</w:t>
      </w:r>
    </w:p>
    <w:p w14:paraId="2C4E9BC4" w14:textId="77777777" w:rsidR="00EB676A" w:rsidRPr="00424E59" w:rsidRDefault="00EB676A" w:rsidP="00EB676A">
      <w:pPr>
        <w:pStyle w:val="H6"/>
      </w:pPr>
      <w:r w:rsidRPr="00424E59">
        <w:t>Preamble:</w:t>
      </w:r>
    </w:p>
    <w:p w14:paraId="5EBA84AB" w14:textId="77777777" w:rsidR="00EB676A" w:rsidRPr="00424E59" w:rsidRDefault="00EB676A" w:rsidP="00EB676A">
      <w:pPr>
        <w:pStyle w:val="B1"/>
      </w:pPr>
      <w:r w:rsidRPr="00424E59">
        <w:t>-</w:t>
      </w:r>
      <w:r w:rsidRPr="00424E59">
        <w:tab/>
        <w:t>The UE has performed the Generic Test Procedure for MCPTT UE registration as specified in TS 36.579-1 [2], subclause 5.4.2.</w:t>
      </w:r>
    </w:p>
    <w:p w14:paraId="3480857D" w14:textId="77777777" w:rsidR="00EB676A" w:rsidRPr="00424E59" w:rsidRDefault="00EB676A" w:rsidP="00EB676A">
      <w:pPr>
        <w:pStyle w:val="B1"/>
      </w:pPr>
      <w:r w:rsidRPr="00424E59">
        <w:t>-</w:t>
      </w:r>
      <w:r w:rsidRPr="00424E59">
        <w:tab/>
        <w:t>The MCPTT User performs the procedure for MCPTT Authorization/Configuration and Key Generation as specified in TS 36.579-1 [2], subclause 5.3.2.</w:t>
      </w:r>
    </w:p>
    <w:p w14:paraId="418DDF6E" w14:textId="77777777" w:rsidR="00EB676A" w:rsidRPr="00424E59" w:rsidRDefault="00EB676A" w:rsidP="00EB676A">
      <w:pPr>
        <w:pStyle w:val="B2"/>
      </w:pPr>
      <w:r w:rsidRPr="00424E59">
        <w:t>-</w:t>
      </w:r>
      <w:r w:rsidRPr="00424E59">
        <w:tab/>
        <w:t>The MCPTT User is authorized to initiate</w:t>
      </w:r>
      <w:r w:rsidRPr="00424E59">
        <w:rPr>
          <w:lang w:eastAsia="ko-KR"/>
        </w:rPr>
        <w:t xml:space="preserve"> private calls</w:t>
      </w:r>
      <w:r w:rsidRPr="00424E59">
        <w:t>: the &lt;allow-private-call&gt;</w:t>
      </w:r>
      <w:r w:rsidRPr="00424E59">
        <w:rPr>
          <w:lang w:eastAsia="ko-KR"/>
        </w:rPr>
        <w:t xml:space="preserve"> element of the &lt;ruleset&gt; element </w:t>
      </w:r>
      <w:r w:rsidRPr="00424E59">
        <w:t>is present in the MCPTT user profile document and is set to "true".</w:t>
      </w:r>
    </w:p>
    <w:p w14:paraId="7AC162B0" w14:textId="77777777" w:rsidR="00EB676A" w:rsidRPr="00424E59" w:rsidRDefault="00EB676A" w:rsidP="00EB676A">
      <w:pPr>
        <w:pStyle w:val="B1"/>
      </w:pPr>
      <w:r w:rsidRPr="00424E59">
        <w:t>-</w:t>
      </w:r>
      <w:r w:rsidRPr="00424E59">
        <w:tab/>
        <w:t>UE States at the end of the preamble</w:t>
      </w:r>
    </w:p>
    <w:p w14:paraId="67F3F112" w14:textId="77777777" w:rsidR="00EB676A" w:rsidRPr="00424E59" w:rsidRDefault="00EB676A" w:rsidP="00EB676A">
      <w:pPr>
        <w:pStyle w:val="B2"/>
      </w:pPr>
      <w:r w:rsidRPr="00424E59">
        <w:t>-</w:t>
      </w:r>
      <w:r w:rsidRPr="00424E59">
        <w:tab/>
        <w:t>The UE is in E-UTRA Registered, Idle Mode state.</w:t>
      </w:r>
    </w:p>
    <w:p w14:paraId="1474388D" w14:textId="77777777" w:rsidR="00EB676A" w:rsidRPr="00424E59" w:rsidRDefault="00EB676A" w:rsidP="00EB676A">
      <w:pPr>
        <w:pStyle w:val="B2"/>
      </w:pPr>
      <w:r w:rsidRPr="00424E59">
        <w:t>-</w:t>
      </w:r>
      <w:r w:rsidRPr="00424E59">
        <w:tab/>
        <w:t>The MCPTT Client Application has been activated and User has registered-in as the MCPTT User with the Server as active user at the Client.</w:t>
      </w:r>
    </w:p>
    <w:p w14:paraId="49AA3A1C" w14:textId="77777777" w:rsidR="00EB676A" w:rsidRPr="00424E59" w:rsidRDefault="00EB676A" w:rsidP="00EB676A">
      <w:pPr>
        <w:pStyle w:val="H6"/>
      </w:pPr>
      <w:r w:rsidRPr="00424E59">
        <w:t>6.2.25.3.2</w:t>
      </w:r>
      <w:r w:rsidRPr="00424E59">
        <w:tab/>
        <w:t>Test procedure sequence</w:t>
      </w:r>
    </w:p>
    <w:p w14:paraId="2284298D" w14:textId="77777777" w:rsidR="00EB676A" w:rsidRPr="00424E59" w:rsidRDefault="00EB676A" w:rsidP="00EB676A">
      <w:pPr>
        <w:pStyle w:val="TH"/>
      </w:pPr>
      <w:r w:rsidRPr="00424E59">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6926FE53" w14:textId="77777777" w:rsidTr="00BC3F8D">
        <w:trPr>
          <w:cantSplit/>
        </w:trPr>
        <w:tc>
          <w:tcPr>
            <w:tcW w:w="533" w:type="dxa"/>
            <w:tcBorders>
              <w:top w:val="single" w:sz="4" w:space="0" w:color="auto"/>
              <w:left w:val="single" w:sz="4" w:space="0" w:color="auto"/>
              <w:bottom w:val="nil"/>
              <w:right w:val="single" w:sz="4" w:space="0" w:color="auto"/>
            </w:tcBorders>
            <w:hideMark/>
          </w:tcPr>
          <w:p w14:paraId="433AD6D8" w14:textId="77777777" w:rsidR="00EB676A" w:rsidRPr="00424E59" w:rsidRDefault="00EB676A" w:rsidP="00BC3F8D">
            <w:pPr>
              <w:pStyle w:val="TAH"/>
              <w:rPr>
                <w:lang w:eastAsia="ko-KR"/>
              </w:rPr>
            </w:pPr>
            <w:r w:rsidRPr="00424E59">
              <w:rPr>
                <w:lang w:eastAsia="ko-KR"/>
              </w:rPr>
              <w:t>St</w:t>
            </w:r>
          </w:p>
        </w:tc>
        <w:tc>
          <w:tcPr>
            <w:tcW w:w="3967" w:type="dxa"/>
            <w:tcBorders>
              <w:top w:val="single" w:sz="4" w:space="0" w:color="auto"/>
              <w:left w:val="single" w:sz="4" w:space="0" w:color="auto"/>
              <w:bottom w:val="nil"/>
              <w:right w:val="single" w:sz="4" w:space="0" w:color="auto"/>
            </w:tcBorders>
            <w:hideMark/>
          </w:tcPr>
          <w:p w14:paraId="43510764" w14:textId="77777777" w:rsidR="00EB676A" w:rsidRPr="00424E59" w:rsidRDefault="00EB676A" w:rsidP="00BC3F8D">
            <w:pPr>
              <w:pStyle w:val="TAH"/>
              <w:rPr>
                <w:lang w:eastAsia="ko-KR"/>
              </w:rPr>
            </w:pPr>
            <w:r w:rsidRPr="00424E59">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69568E3" w14:textId="77777777" w:rsidR="00EB676A" w:rsidRPr="00424E59" w:rsidRDefault="00EB676A" w:rsidP="00BC3F8D">
            <w:pPr>
              <w:pStyle w:val="TAH"/>
              <w:rPr>
                <w:lang w:eastAsia="ko-KR"/>
              </w:rPr>
            </w:pPr>
            <w:r w:rsidRPr="00424E59">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CE592F8" w14:textId="77777777" w:rsidR="00EB676A" w:rsidRPr="00424E59" w:rsidRDefault="00EB676A" w:rsidP="00BC3F8D">
            <w:pPr>
              <w:pStyle w:val="TAH"/>
              <w:rPr>
                <w:lang w:eastAsia="ko-KR"/>
              </w:rPr>
            </w:pPr>
            <w:r w:rsidRPr="00424E59">
              <w:rPr>
                <w:lang w:eastAsia="ko-KR"/>
              </w:rPr>
              <w:t>TP</w:t>
            </w:r>
          </w:p>
        </w:tc>
        <w:tc>
          <w:tcPr>
            <w:tcW w:w="850" w:type="dxa"/>
            <w:tcBorders>
              <w:top w:val="single" w:sz="4" w:space="0" w:color="auto"/>
              <w:left w:val="single" w:sz="4" w:space="0" w:color="auto"/>
              <w:bottom w:val="nil"/>
              <w:right w:val="single" w:sz="4" w:space="0" w:color="auto"/>
            </w:tcBorders>
            <w:hideMark/>
          </w:tcPr>
          <w:p w14:paraId="0E443161" w14:textId="77777777" w:rsidR="00EB676A" w:rsidRPr="00424E59" w:rsidRDefault="00EB676A" w:rsidP="00BC3F8D">
            <w:pPr>
              <w:pStyle w:val="TAH"/>
              <w:rPr>
                <w:lang w:eastAsia="ko-KR"/>
              </w:rPr>
            </w:pPr>
            <w:r w:rsidRPr="00424E59">
              <w:rPr>
                <w:lang w:eastAsia="ko-KR"/>
              </w:rPr>
              <w:t>Verdict</w:t>
            </w:r>
          </w:p>
        </w:tc>
      </w:tr>
      <w:tr w:rsidR="00EB676A" w:rsidRPr="00424E59" w14:paraId="1F5A85ED" w14:textId="77777777" w:rsidTr="00BC3F8D">
        <w:trPr>
          <w:cantSplit/>
        </w:trPr>
        <w:tc>
          <w:tcPr>
            <w:tcW w:w="533" w:type="dxa"/>
            <w:tcBorders>
              <w:top w:val="nil"/>
              <w:left w:val="single" w:sz="4" w:space="0" w:color="auto"/>
              <w:bottom w:val="single" w:sz="4" w:space="0" w:color="auto"/>
              <w:right w:val="single" w:sz="4" w:space="0" w:color="auto"/>
            </w:tcBorders>
          </w:tcPr>
          <w:p w14:paraId="17F796D0" w14:textId="77777777" w:rsidR="00EB676A" w:rsidRPr="00424E59" w:rsidRDefault="00EB676A" w:rsidP="00BC3F8D">
            <w:pPr>
              <w:pStyle w:val="TAH"/>
              <w:rPr>
                <w:lang w:eastAsia="ko-KR"/>
              </w:rPr>
            </w:pPr>
          </w:p>
        </w:tc>
        <w:tc>
          <w:tcPr>
            <w:tcW w:w="3967" w:type="dxa"/>
            <w:tcBorders>
              <w:top w:val="nil"/>
              <w:left w:val="single" w:sz="4" w:space="0" w:color="auto"/>
              <w:bottom w:val="single" w:sz="4" w:space="0" w:color="auto"/>
              <w:right w:val="single" w:sz="4" w:space="0" w:color="auto"/>
            </w:tcBorders>
          </w:tcPr>
          <w:p w14:paraId="1061692E" w14:textId="77777777" w:rsidR="00EB676A" w:rsidRPr="00424E59" w:rsidRDefault="00EB676A" w:rsidP="00BC3F8D">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40CC55C" w14:textId="77777777" w:rsidR="00EB676A" w:rsidRPr="00424E59" w:rsidRDefault="00EB676A" w:rsidP="00BC3F8D">
            <w:pPr>
              <w:pStyle w:val="TAH"/>
              <w:rPr>
                <w:lang w:eastAsia="ko-KR"/>
              </w:rPr>
            </w:pPr>
            <w:r w:rsidRPr="00424E59">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78FBFE02" w14:textId="77777777" w:rsidR="00EB676A" w:rsidRPr="00424E59" w:rsidRDefault="00EB676A" w:rsidP="00BC3F8D">
            <w:pPr>
              <w:pStyle w:val="TAH"/>
              <w:rPr>
                <w:lang w:eastAsia="ko-KR"/>
              </w:rPr>
            </w:pPr>
            <w:r w:rsidRPr="00424E59">
              <w:rPr>
                <w:lang w:eastAsia="ko-KR"/>
              </w:rPr>
              <w:t>Message</w:t>
            </w:r>
          </w:p>
        </w:tc>
        <w:tc>
          <w:tcPr>
            <w:tcW w:w="565" w:type="dxa"/>
            <w:tcBorders>
              <w:top w:val="nil"/>
              <w:left w:val="single" w:sz="4" w:space="0" w:color="auto"/>
              <w:bottom w:val="single" w:sz="4" w:space="0" w:color="auto"/>
              <w:right w:val="single" w:sz="4" w:space="0" w:color="auto"/>
            </w:tcBorders>
          </w:tcPr>
          <w:p w14:paraId="764C9DA4" w14:textId="77777777" w:rsidR="00EB676A" w:rsidRPr="00424E59" w:rsidRDefault="00EB676A" w:rsidP="00BC3F8D">
            <w:pPr>
              <w:pStyle w:val="TAH"/>
              <w:rPr>
                <w:lang w:eastAsia="ko-KR"/>
              </w:rPr>
            </w:pPr>
          </w:p>
        </w:tc>
        <w:tc>
          <w:tcPr>
            <w:tcW w:w="850" w:type="dxa"/>
            <w:tcBorders>
              <w:top w:val="nil"/>
              <w:left w:val="single" w:sz="4" w:space="0" w:color="auto"/>
              <w:bottom w:val="single" w:sz="4" w:space="0" w:color="auto"/>
              <w:right w:val="single" w:sz="4" w:space="0" w:color="auto"/>
            </w:tcBorders>
          </w:tcPr>
          <w:p w14:paraId="744893C9" w14:textId="77777777" w:rsidR="00EB676A" w:rsidRPr="00424E59" w:rsidRDefault="00EB676A" w:rsidP="00BC3F8D">
            <w:pPr>
              <w:pStyle w:val="TAH"/>
              <w:rPr>
                <w:lang w:eastAsia="ko-KR"/>
              </w:rPr>
            </w:pPr>
          </w:p>
        </w:tc>
      </w:tr>
      <w:tr w:rsidR="00EB676A" w:rsidRPr="00424E59" w14:paraId="75608247"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ED08AF8" w14:textId="77777777" w:rsidR="00EB676A" w:rsidRPr="00424E59" w:rsidRDefault="00EB676A" w:rsidP="00BC3F8D">
            <w:pPr>
              <w:pStyle w:val="TAC"/>
              <w:rPr>
                <w:lang w:eastAsia="ko-KR"/>
              </w:rPr>
            </w:pPr>
            <w:r w:rsidRPr="00424E59">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51703CEF" w14:textId="77777777" w:rsidR="00EB676A" w:rsidRPr="00424E59" w:rsidRDefault="00EB676A" w:rsidP="00BC3F8D">
            <w:pPr>
              <w:pStyle w:val="TAL"/>
              <w:rPr>
                <w:lang w:eastAsia="ko-KR"/>
              </w:rPr>
            </w:pPr>
            <w:r w:rsidRPr="00424E59">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9DE8BF1"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9AB84B3"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0EB34C"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3015681" w14:textId="77777777" w:rsidR="00EB676A" w:rsidRPr="00424E59" w:rsidRDefault="00EB676A" w:rsidP="00BC3F8D">
            <w:pPr>
              <w:pStyle w:val="TAC"/>
              <w:rPr>
                <w:lang w:eastAsia="ko-KR"/>
              </w:rPr>
            </w:pPr>
            <w:r w:rsidRPr="00424E59">
              <w:rPr>
                <w:lang w:eastAsia="ko-KR"/>
              </w:rPr>
              <w:t>-</w:t>
            </w:r>
          </w:p>
        </w:tc>
      </w:tr>
      <w:tr w:rsidR="00EB676A" w:rsidRPr="00424E59" w14:paraId="6CD3B3D6"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272E1D2" w14:textId="77777777" w:rsidR="00EB676A" w:rsidRPr="00424E59" w:rsidRDefault="00EB676A" w:rsidP="00BC3F8D">
            <w:pPr>
              <w:pStyle w:val="TAC"/>
              <w:rPr>
                <w:lang w:eastAsia="ko-KR"/>
              </w:rPr>
            </w:pPr>
            <w:r w:rsidRPr="00424E59">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5C4DEADD" w14:textId="62B1775C" w:rsidR="00EB676A" w:rsidRPr="00424E59" w:rsidRDefault="00EB676A" w:rsidP="00BC3F8D">
            <w:pPr>
              <w:pStyle w:val="TAL"/>
              <w:rPr>
                <w:lang w:eastAsia="ko-KR"/>
              </w:rPr>
            </w:pPr>
            <w:r w:rsidRPr="00424E59">
              <w:t>Steps 1a1</w:t>
            </w:r>
            <w:ins w:id="2238" w:author="MCC160" w:date="2022-11-01T14:41:00Z">
              <w:r w:rsidR="002A6697" w:rsidRPr="00424E59">
                <w:t>-3</w:t>
              </w:r>
            </w:ins>
            <w:del w:id="2239" w:author="MCC160" w:date="2022-11-01T14:41:00Z">
              <w:r w:rsidRPr="00424E59" w:rsidDel="002A6697">
                <w:delText xml:space="preserve"> to 3</w:delText>
              </w:r>
            </w:del>
            <w:r w:rsidRPr="00424E59">
              <w:t xml:space="preserve"> of </w:t>
            </w:r>
            <w:del w:id="2240" w:author="MCC160" w:date="2022-11-01T14:41:00Z">
              <w:r w:rsidRPr="00424E59" w:rsidDel="002A6697">
                <w:delText xml:space="preserve">the </w:delText>
              </w:r>
            </w:del>
            <w:ins w:id="2241" w:author="MCC160" w:date="2022-11-01T14:41:00Z">
              <w:r w:rsidR="002A6697" w:rsidRPr="00424E59">
                <w:t xml:space="preserve">test </w:t>
              </w:r>
            </w:ins>
            <w:r w:rsidRPr="00424E59">
              <w:t xml:space="preserve">procedure </w:t>
            </w:r>
            <w:del w:id="2242" w:author="MCC160" w:date="2022-11-01T14:41:00Z">
              <w:r w:rsidRPr="00424E59" w:rsidDel="002A6697">
                <w:delText xml:space="preserve">for </w:delText>
              </w:r>
            </w:del>
            <w:ins w:id="2243" w:author="MCC160" w:date="2022-11-01T14:41:00Z">
              <w:r w:rsidR="002A6697" w:rsidRPr="00424E59">
                <w:t>'</w:t>
              </w:r>
            </w:ins>
            <w:r w:rsidRPr="00424E59">
              <w:t>MCX SIP MESSAGE CT</w:t>
            </w:r>
            <w:ins w:id="2244" w:author="MCC160" w:date="2022-11-01T14:41:00Z">
              <w:r w:rsidR="002A6697" w:rsidRPr="00424E59">
                <w:t>'</w:t>
              </w:r>
            </w:ins>
            <w:r w:rsidRPr="00424E59">
              <w:t xml:space="preserve"> as described in</w:t>
            </w:r>
            <w:r w:rsidRPr="00424E59">
              <w:rPr>
                <w:szCs w:val="18"/>
              </w:rPr>
              <w:t xml:space="preserve"> TS 36.579-1 [2] Table 5.3.33.3-1</w:t>
            </w:r>
            <w:r w:rsidRPr="00424E59">
              <w:rPr>
                <w:lang w:eastAsia="ko-KR"/>
              </w:rPr>
              <w:t xml:space="preserve"> </w:t>
            </w:r>
            <w:ins w:id="2245" w:author="MCC160" w:date="2022-11-01T14:42:00Z">
              <w:r w:rsidR="002A6697" w:rsidRPr="00424E59">
                <w:rPr>
                  <w:lang w:eastAsia="ko-KR"/>
                </w:rPr>
                <w:t xml:space="preserve">are performed </w:t>
              </w:r>
            </w:ins>
            <w:r w:rsidRPr="00424E59">
              <w:rPr>
                <w:lang w:eastAsia="ko-KR"/>
              </w:rPr>
              <w:t>requesting the establishment of MCPTT Remotely initiated private call</w:t>
            </w:r>
            <w:del w:id="2246" w:author="MCC160" w:date="2022-11-01T14:42:00Z">
              <w:r w:rsidRPr="00424E59" w:rsidDel="002A6697">
                <w:rPr>
                  <w:lang w:eastAsia="ko-KR"/>
                </w:rPr>
                <w:delText xml:space="preserve"> are performed</w:delText>
              </w:r>
            </w:del>
            <w:ins w:id="2247" w:author="MCC160" w:date="2022-11-01T14:44:00Z">
              <w:r w:rsidR="002A6697" w:rsidRPr="00424E59">
                <w:rPr>
                  <w:lang w:eastAsia="ko-KR"/>
                </w:rPr>
                <w:t>.</w:t>
              </w:r>
            </w:ins>
            <w:del w:id="2248" w:author="MCC160" w:date="2022-11-01T14:44:00Z">
              <w:r w:rsidRPr="00424E59" w:rsidDel="002A6697">
                <w:rPr>
                  <w:lang w:eastAsia="ko-KR"/>
                </w:rPr>
                <w:delText xml:space="preserve">; </w:delText>
              </w:r>
              <w:r w:rsidRPr="00424E59" w:rsidDel="002A6697">
                <w:rPr>
                  <w:lang w:eastAsia="zh-CN"/>
                </w:rPr>
                <w:delText xml:space="preserve">the </w:delText>
              </w:r>
              <w:r w:rsidRPr="00424E59" w:rsidDel="002A6697">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"false".</w:delText>
              </w:r>
            </w:del>
          </w:p>
        </w:tc>
        <w:tc>
          <w:tcPr>
            <w:tcW w:w="708" w:type="dxa"/>
            <w:tcBorders>
              <w:top w:val="single" w:sz="4" w:space="0" w:color="auto"/>
              <w:left w:val="single" w:sz="4" w:space="0" w:color="auto"/>
              <w:bottom w:val="single" w:sz="4" w:space="0" w:color="auto"/>
              <w:right w:val="single" w:sz="4" w:space="0" w:color="auto"/>
            </w:tcBorders>
            <w:hideMark/>
          </w:tcPr>
          <w:p w14:paraId="3437F541"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1C897B4"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70AD1B"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8ADC10B" w14:textId="77777777" w:rsidR="00EB676A" w:rsidRPr="00424E59" w:rsidRDefault="00EB676A" w:rsidP="00BC3F8D">
            <w:pPr>
              <w:pStyle w:val="TAC"/>
              <w:rPr>
                <w:lang w:eastAsia="ko-KR"/>
              </w:rPr>
            </w:pPr>
            <w:r w:rsidRPr="00424E59">
              <w:rPr>
                <w:lang w:eastAsia="ko-KR"/>
              </w:rPr>
              <w:t>-</w:t>
            </w:r>
          </w:p>
        </w:tc>
      </w:tr>
      <w:tr w:rsidR="00EB676A" w:rsidRPr="00424E59" w14:paraId="11E4B743"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0A707B7" w14:textId="77777777" w:rsidR="00EB676A" w:rsidRPr="00424E59" w:rsidRDefault="00EB676A" w:rsidP="00BC3F8D">
            <w:pPr>
              <w:pStyle w:val="TAC"/>
              <w:rPr>
                <w:lang w:eastAsia="ko-KR"/>
              </w:rPr>
            </w:pPr>
            <w:r w:rsidRPr="00424E59">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72DFAB67" w14:textId="77777777" w:rsidR="00EB676A" w:rsidRPr="00424E59" w:rsidRDefault="00EB676A" w:rsidP="00BC3F8D">
            <w:pPr>
              <w:pStyle w:val="TAL"/>
              <w:rPr>
                <w:lang w:eastAsia="ko-KR"/>
              </w:rPr>
            </w:pPr>
            <w:r w:rsidRPr="00424E59">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9BF89E7"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41A2396"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D3DB9A"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F9C7FEE" w14:textId="77777777" w:rsidR="00EB676A" w:rsidRPr="00424E59" w:rsidRDefault="00EB676A" w:rsidP="00BC3F8D">
            <w:pPr>
              <w:pStyle w:val="TAC"/>
              <w:rPr>
                <w:lang w:eastAsia="ko-KR"/>
              </w:rPr>
            </w:pPr>
            <w:r w:rsidRPr="00424E59">
              <w:rPr>
                <w:lang w:eastAsia="ko-KR"/>
              </w:rPr>
              <w:t>-</w:t>
            </w:r>
          </w:p>
        </w:tc>
      </w:tr>
      <w:tr w:rsidR="00EB676A" w:rsidRPr="00424E59" w14:paraId="5309DE89"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0E574B1A" w14:textId="77777777" w:rsidR="00EB676A" w:rsidRPr="00424E59" w:rsidRDefault="00EB676A" w:rsidP="00BC3F8D">
            <w:pPr>
              <w:pStyle w:val="TAC"/>
              <w:rPr>
                <w:lang w:eastAsia="ko-KR"/>
              </w:rPr>
            </w:pPr>
            <w:r w:rsidRPr="00424E59">
              <w:rPr>
                <w:lang w:eastAsia="ko-KR"/>
              </w:rPr>
              <w:t>5-7</w:t>
            </w:r>
          </w:p>
        </w:tc>
        <w:tc>
          <w:tcPr>
            <w:tcW w:w="3967" w:type="dxa"/>
            <w:tcBorders>
              <w:top w:val="single" w:sz="4" w:space="0" w:color="auto"/>
              <w:left w:val="single" w:sz="4" w:space="0" w:color="auto"/>
              <w:bottom w:val="single" w:sz="4" w:space="0" w:color="auto"/>
              <w:right w:val="single" w:sz="4" w:space="0" w:color="auto"/>
            </w:tcBorders>
          </w:tcPr>
          <w:p w14:paraId="45E8DC0B" w14:textId="733F15A3" w:rsidR="00EB676A" w:rsidRPr="00424E59" w:rsidRDefault="00EB676A" w:rsidP="00BC3F8D">
            <w:pPr>
              <w:pStyle w:val="TAL"/>
              <w:rPr>
                <w:lang w:eastAsia="ko-KR"/>
              </w:rPr>
            </w:pPr>
            <w:r w:rsidRPr="00424E59">
              <w:rPr>
                <w:lang w:eastAsia="ko-KR"/>
              </w:rPr>
              <w:t xml:space="preserve">Check: Does the UE (MCPTT </w:t>
            </w:r>
            <w:del w:id="2249" w:author="MCC160" w:date="2022-11-16T22:48:00Z">
              <w:r w:rsidRPr="00424E59" w:rsidDel="0016031C">
                <w:rPr>
                  <w:lang w:eastAsia="ko-KR"/>
                  <w:rPrChange w:id="2250" w:author="MCC160" w:date="2022-11-16T22:48:00Z">
                    <w:rPr>
                      <w:lang w:eastAsia="ko-KR"/>
                    </w:rPr>
                  </w:rPrChange>
                </w:rPr>
                <w:delText>C</w:delText>
              </w:r>
            </w:del>
            <w:ins w:id="2251" w:author="MCC160" w:date="2022-11-16T22:48:00Z">
              <w:r w:rsidR="0016031C" w:rsidRPr="00424E59">
                <w:rPr>
                  <w:lang w:eastAsia="ko-KR"/>
                  <w:rPrChange w:id="2252" w:author="MCC160" w:date="2022-11-16T22:48:00Z">
                    <w:rPr>
                      <w:lang w:eastAsia="ko-KR"/>
                    </w:rPr>
                  </w:rPrChange>
                </w:rPr>
                <w:t>c</w:t>
              </w:r>
            </w:ins>
            <w:r w:rsidRPr="00424E59">
              <w:rPr>
                <w:lang w:eastAsia="ko-KR"/>
              </w:rPr>
              <w:t xml:space="preserve">lient) </w:t>
            </w:r>
            <w:ins w:id="2253" w:author="MCC160" w:date="2022-11-01T12:58:00Z">
              <w:r w:rsidR="00D51D26" w:rsidRPr="00424E59">
                <w:rPr>
                  <w:lang w:eastAsia="ko-KR"/>
                </w:rPr>
                <w:t xml:space="preserve">correctly </w:t>
              </w:r>
            </w:ins>
            <w:r w:rsidRPr="00424E59">
              <w:rPr>
                <w:lang w:eastAsia="ko-KR"/>
              </w:rPr>
              <w:t>perform steps 2</w:t>
            </w:r>
            <w:del w:id="2254" w:author="MCC160" w:date="2022-11-01T14:51:00Z">
              <w:r w:rsidRPr="00424E59" w:rsidDel="007D453B">
                <w:rPr>
                  <w:lang w:eastAsia="ko-KR"/>
                </w:rPr>
                <w:delText xml:space="preserve"> </w:delText>
              </w:r>
            </w:del>
            <w:r w:rsidRPr="00424E59">
              <w:rPr>
                <w:lang w:eastAsia="ko-KR"/>
              </w:rPr>
              <w:t>–</w:t>
            </w:r>
            <w:del w:id="2255" w:author="MCC160" w:date="2022-11-01T14:51:00Z">
              <w:r w:rsidRPr="00424E59" w:rsidDel="007D453B">
                <w:rPr>
                  <w:lang w:eastAsia="ko-KR"/>
                </w:rPr>
                <w:delText xml:space="preserve"> </w:delText>
              </w:r>
            </w:del>
            <w:r w:rsidRPr="00424E59">
              <w:rPr>
                <w:lang w:eastAsia="ko-KR"/>
              </w:rPr>
              <w:t xml:space="preserve">4 of </w:t>
            </w:r>
            <w:del w:id="2256" w:author="MCC160" w:date="2022-11-01T12:58:00Z">
              <w:r w:rsidRPr="00424E59" w:rsidDel="00D51D26">
                <w:rPr>
                  <w:lang w:eastAsia="ko-KR"/>
                </w:rPr>
                <w:delText xml:space="preserve">the </w:delText>
              </w:r>
            </w:del>
            <w:ins w:id="2257" w:author="MCC160" w:date="2022-11-01T12:58:00Z">
              <w:r w:rsidR="00D51D26" w:rsidRPr="00424E59">
                <w:rPr>
                  <w:lang w:eastAsia="ko-KR"/>
                </w:rPr>
                <w:t xml:space="preserve">test </w:t>
              </w:r>
            </w:ins>
            <w:r w:rsidRPr="00424E59">
              <w:rPr>
                <w:lang w:eastAsia="ko-KR"/>
              </w:rPr>
              <w:t xml:space="preserve">procedure </w:t>
            </w:r>
            <w:del w:id="2258" w:author="MCC160" w:date="2022-11-01T12:58:00Z">
              <w:r w:rsidRPr="00424E59" w:rsidDel="00D51D26">
                <w:rPr>
                  <w:lang w:eastAsia="ko-KR"/>
                </w:rPr>
                <w:delText xml:space="preserve">for </w:delText>
              </w:r>
            </w:del>
            <w:ins w:id="2259" w:author="MCC160" w:date="2022-11-01T12:58:00Z">
              <w:r w:rsidR="00D51D26" w:rsidRPr="00424E59">
                <w:rPr>
                  <w:lang w:eastAsia="ko-KR"/>
                </w:rPr>
                <w:t>'</w:t>
              </w:r>
            </w:ins>
            <w:r w:rsidRPr="00424E59">
              <w:rPr>
                <w:lang w:eastAsia="ko-KR"/>
              </w:rPr>
              <w:t>MCPTT CO private call establishment, manual commencement</w:t>
            </w:r>
            <w:ins w:id="2260" w:author="MCC160" w:date="2022-11-01T12:58:00Z">
              <w:r w:rsidR="00D51D26" w:rsidRPr="00424E59">
                <w:rPr>
                  <w:lang w:eastAsia="ko-KR"/>
                </w:rPr>
                <w:t>'</w:t>
              </w:r>
            </w:ins>
            <w:r w:rsidRPr="00424E59">
              <w:rPr>
                <w:lang w:eastAsia="ko-KR"/>
              </w:rPr>
              <w:t xml:space="preserve"> as described in TS 36.579-1 [2] Table 5.3A.2.3-1 requesting the establishment of </w:t>
            </w:r>
            <w:del w:id="2261" w:author="MCC160" w:date="2022-11-01T12:58:00Z">
              <w:r w:rsidRPr="00424E59" w:rsidDel="00D51D26">
                <w:rPr>
                  <w:lang w:eastAsia="ko-KR"/>
                </w:rPr>
                <w:delText xml:space="preserve">an MCPTT </w:delText>
              </w:r>
            </w:del>
            <w:ins w:id="2262" w:author="MCC160" w:date="2022-11-01T12:58:00Z">
              <w:r w:rsidR="00D51D26" w:rsidRPr="00424E59">
                <w:rPr>
                  <w:lang w:eastAsia="ko-KR"/>
                </w:rPr>
                <w:t xml:space="preserve">a private </w:t>
              </w:r>
            </w:ins>
            <w:r w:rsidRPr="00424E59">
              <w:rPr>
                <w:lang w:eastAsia="ko-KR"/>
              </w:rPr>
              <w:t>call?</w:t>
            </w:r>
          </w:p>
          <w:p w14:paraId="114E634C" w14:textId="77777777" w:rsidR="00EB676A" w:rsidRPr="00424E59" w:rsidRDefault="00EB676A" w:rsidP="00BC3F8D">
            <w:pPr>
              <w:pStyle w:val="TAL"/>
              <w:rPr>
                <w:lang w:eastAsia="ko-KR"/>
              </w:rPr>
            </w:pPr>
          </w:p>
          <w:p w14:paraId="07441129" w14:textId="77777777" w:rsidR="00EB676A" w:rsidRPr="00424E59" w:rsidRDefault="00EB676A" w:rsidP="00BC3F8D">
            <w:pPr>
              <w:pStyle w:val="TAL"/>
              <w:rPr>
                <w:lang w:eastAsia="ko-KR"/>
              </w:rPr>
            </w:pPr>
            <w:r w:rsidRPr="00424E59">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59530E5C" w14:textId="77777777" w:rsidR="00EB676A" w:rsidRPr="00424E59" w:rsidRDefault="00EB676A" w:rsidP="00BC3F8D">
            <w:pPr>
              <w:pStyle w:val="TAC"/>
              <w:rPr>
                <w:lang w:eastAsia="ko-KR"/>
              </w:rPr>
            </w:pPr>
            <w:r w:rsidRPr="00424E59">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625ACFAA" w14:textId="77777777" w:rsidR="00EB676A" w:rsidRPr="00424E59" w:rsidRDefault="00EB676A" w:rsidP="00BC3F8D">
            <w:pPr>
              <w:pStyle w:val="TAL"/>
              <w:rPr>
                <w:lang w:eastAsia="ko-KR"/>
              </w:rPr>
            </w:pPr>
            <w:r w:rsidRPr="00424E59">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50DD8A58" w14:textId="77777777" w:rsidR="00EB676A" w:rsidRPr="00424E59" w:rsidRDefault="00EB676A" w:rsidP="00BC3F8D">
            <w:pPr>
              <w:pStyle w:val="TAC"/>
              <w:rPr>
                <w:lang w:eastAsia="ko-KR"/>
              </w:rPr>
            </w:pPr>
            <w:r w:rsidRPr="00424E59">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E1126C9" w14:textId="77777777" w:rsidR="00EB676A" w:rsidRPr="00424E59" w:rsidRDefault="00EB676A" w:rsidP="00BC3F8D">
            <w:pPr>
              <w:pStyle w:val="TAC"/>
              <w:rPr>
                <w:lang w:eastAsia="ko-KR"/>
              </w:rPr>
            </w:pPr>
            <w:r w:rsidRPr="00424E59">
              <w:rPr>
                <w:lang w:eastAsia="ko-KR"/>
              </w:rPr>
              <w:t>P</w:t>
            </w:r>
          </w:p>
        </w:tc>
      </w:tr>
      <w:tr w:rsidR="00EB676A" w:rsidRPr="00424E59" w14:paraId="7F7A94E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CAB0EBA" w14:textId="77777777" w:rsidR="00EB676A" w:rsidRPr="00424E59" w:rsidRDefault="00EB676A" w:rsidP="00BC3F8D">
            <w:pPr>
              <w:pStyle w:val="TAC"/>
              <w:rPr>
                <w:lang w:eastAsia="ko-KR"/>
              </w:rPr>
            </w:pPr>
            <w:r w:rsidRPr="00424E59">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4D36065C" w14:textId="77777777" w:rsidR="0016031C" w:rsidRPr="00424E59" w:rsidRDefault="0016031C" w:rsidP="00BC3F8D">
            <w:pPr>
              <w:pStyle w:val="TAL"/>
              <w:rPr>
                <w:ins w:id="2263" w:author="MCC160" w:date="2022-11-16T22:48:00Z"/>
                <w:lang w:eastAsia="ko-KR"/>
                <w:rPrChange w:id="2264" w:author="MCC160" w:date="2022-11-16T22:49:00Z">
                  <w:rPr>
                    <w:ins w:id="2265" w:author="MCC160" w:date="2022-11-16T22:48:00Z"/>
                    <w:lang w:eastAsia="ko-KR"/>
                  </w:rPr>
                </w:rPrChange>
              </w:rPr>
            </w:pPr>
            <w:ins w:id="2266" w:author="MCC160" w:date="2022-11-16T22:48:00Z">
              <w:r w:rsidRPr="00424E59">
                <w:rPr>
                  <w:lang w:eastAsia="ko-KR"/>
                  <w:rPrChange w:id="2267" w:author="MCC160" w:date="2022-11-16T22:49:00Z">
                    <w:rPr>
                      <w:lang w:eastAsia="ko-KR"/>
                    </w:rPr>
                  </w:rPrChange>
                </w:rPr>
                <w:t>Check: Does the UE (MCPTT client) notify the user that a remotely initiated call request has been received causing establishment of a remotely initiated private call?</w:t>
              </w:r>
            </w:ins>
          </w:p>
          <w:p w14:paraId="0960D110" w14:textId="3B570DE6" w:rsidR="00EB676A" w:rsidRPr="00424E59" w:rsidRDefault="00EB676A" w:rsidP="00BC3F8D">
            <w:pPr>
              <w:pStyle w:val="TAL"/>
              <w:rPr>
                <w:lang w:eastAsia="ko-KR"/>
              </w:rPr>
            </w:pPr>
            <w:del w:id="2268" w:author="MCC160" w:date="2022-11-16T22:49:00Z">
              <w:r w:rsidRPr="00424E59" w:rsidDel="0016031C">
                <w:rPr>
                  <w:lang w:eastAsia="ko-KR"/>
                  <w:rPrChange w:id="2269" w:author="MCC160" w:date="2022-11-16T22:49:00Z">
                    <w:rPr>
                      <w:lang w:eastAsia="ko-KR"/>
                    </w:rPr>
                  </w:rPrChange>
                </w:rPr>
                <w:delText>Check: Does the UE (MCPTT client) notify the user that a request for a remotely initiated private call has been received or that a remotely initiated private call origination is in progress?</w:delText>
              </w:r>
              <w:r w:rsidRPr="00424E59" w:rsidDel="0016031C">
                <w:rPr>
                  <w:lang w:eastAsia="ko-KR"/>
                </w:rPr>
                <w:delText xml:space="preserve"> </w:delText>
              </w:r>
            </w:del>
            <w:r w:rsidRPr="00424E59">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6240FDF8"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25C04E8"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35351C" w14:textId="77777777" w:rsidR="00EB676A" w:rsidRPr="00424E59" w:rsidRDefault="00EB676A" w:rsidP="00BC3F8D">
            <w:pPr>
              <w:pStyle w:val="TAC"/>
              <w:rPr>
                <w:lang w:eastAsia="ko-KR"/>
              </w:rPr>
            </w:pPr>
            <w:r w:rsidRPr="00424E59">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74364B0" w14:textId="77777777" w:rsidR="00EB676A" w:rsidRPr="00424E59" w:rsidRDefault="00EB676A" w:rsidP="00BC3F8D">
            <w:pPr>
              <w:pStyle w:val="TAC"/>
              <w:rPr>
                <w:lang w:eastAsia="ko-KR"/>
              </w:rPr>
            </w:pPr>
            <w:r w:rsidRPr="00424E59">
              <w:rPr>
                <w:lang w:eastAsia="ko-KR"/>
              </w:rPr>
              <w:t>F</w:t>
            </w:r>
          </w:p>
        </w:tc>
      </w:tr>
      <w:tr w:rsidR="00EB676A" w:rsidRPr="00424E59" w14:paraId="74BC1038"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CAEF0AE" w14:textId="77777777" w:rsidR="00EB676A" w:rsidRPr="00424E59" w:rsidRDefault="00EB676A" w:rsidP="00BC3F8D">
            <w:pPr>
              <w:pStyle w:val="TAC"/>
              <w:rPr>
                <w:lang w:eastAsia="ko-KR"/>
              </w:rPr>
            </w:pPr>
            <w:r w:rsidRPr="00424E59">
              <w:rPr>
                <w:lang w:eastAsia="ko-KR"/>
              </w:rPr>
              <w:t>9-10</w:t>
            </w:r>
          </w:p>
        </w:tc>
        <w:tc>
          <w:tcPr>
            <w:tcW w:w="3967" w:type="dxa"/>
            <w:tcBorders>
              <w:top w:val="single" w:sz="4" w:space="0" w:color="auto"/>
              <w:left w:val="single" w:sz="4" w:space="0" w:color="auto"/>
              <w:bottom w:val="single" w:sz="4" w:space="0" w:color="auto"/>
              <w:right w:val="single" w:sz="4" w:space="0" w:color="auto"/>
            </w:tcBorders>
            <w:hideMark/>
          </w:tcPr>
          <w:p w14:paraId="7E5414CE" w14:textId="08F5F01D" w:rsidR="00EB676A" w:rsidRPr="00424E59" w:rsidRDefault="00EB676A" w:rsidP="00BC3F8D">
            <w:pPr>
              <w:pStyle w:val="TAL"/>
              <w:rPr>
                <w:lang w:eastAsia="ko-KR"/>
              </w:rPr>
            </w:pPr>
            <w:r w:rsidRPr="00424E59">
              <w:rPr>
                <w:lang w:eastAsia="ko-KR"/>
              </w:rPr>
              <w:t xml:space="preserve">Check: Does the UE (MCPTT </w:t>
            </w:r>
            <w:del w:id="2270" w:author="MCC160" w:date="2022-11-16T22:49:00Z">
              <w:r w:rsidRPr="00424E59" w:rsidDel="0016031C">
                <w:rPr>
                  <w:lang w:eastAsia="ko-KR"/>
                  <w:rPrChange w:id="2271" w:author="MCC160" w:date="2022-11-16T22:49:00Z">
                    <w:rPr>
                      <w:lang w:eastAsia="ko-KR"/>
                    </w:rPr>
                  </w:rPrChange>
                </w:rPr>
                <w:delText>C</w:delText>
              </w:r>
            </w:del>
            <w:ins w:id="2272" w:author="MCC160" w:date="2022-11-16T22:49:00Z">
              <w:r w:rsidR="0016031C" w:rsidRPr="00424E59">
                <w:rPr>
                  <w:lang w:eastAsia="ko-KR"/>
                  <w:rPrChange w:id="2273" w:author="MCC160" w:date="2022-11-16T22:49:00Z">
                    <w:rPr>
                      <w:lang w:eastAsia="ko-KR"/>
                    </w:rPr>
                  </w:rPrChange>
                </w:rPr>
                <w:t>c</w:t>
              </w:r>
            </w:ins>
            <w:r w:rsidRPr="00424E59">
              <w:rPr>
                <w:lang w:eastAsia="ko-KR"/>
              </w:rPr>
              <w:t xml:space="preserve">lient) </w:t>
            </w:r>
            <w:ins w:id="2274" w:author="MCC160" w:date="2022-11-01T12:59:00Z">
              <w:r w:rsidR="00D51D26" w:rsidRPr="00424E59">
                <w:rPr>
                  <w:lang w:eastAsia="ko-KR"/>
                </w:rPr>
                <w:t xml:space="preserve">correctly </w:t>
              </w:r>
            </w:ins>
            <w:r w:rsidRPr="00424E59">
              <w:rPr>
                <w:lang w:eastAsia="ko-KR"/>
              </w:rPr>
              <w:t>perform steps 5</w:t>
            </w:r>
            <w:del w:id="2275" w:author="MCC160" w:date="2022-11-01T14:51:00Z">
              <w:r w:rsidRPr="00424E59" w:rsidDel="007D453B">
                <w:rPr>
                  <w:lang w:eastAsia="ko-KR"/>
                </w:rPr>
                <w:delText xml:space="preserve"> </w:delText>
              </w:r>
            </w:del>
            <w:r w:rsidRPr="00424E59">
              <w:rPr>
                <w:lang w:eastAsia="ko-KR"/>
              </w:rPr>
              <w:t>–</w:t>
            </w:r>
            <w:del w:id="2276" w:author="MCC160" w:date="2022-11-01T14:51:00Z">
              <w:r w:rsidRPr="00424E59" w:rsidDel="007D453B">
                <w:rPr>
                  <w:lang w:eastAsia="ko-KR"/>
                </w:rPr>
                <w:delText xml:space="preserve"> </w:delText>
              </w:r>
            </w:del>
            <w:r w:rsidRPr="00424E59">
              <w:rPr>
                <w:lang w:eastAsia="ko-KR"/>
              </w:rPr>
              <w:t xml:space="preserve">6 of </w:t>
            </w:r>
            <w:del w:id="2277" w:author="MCC160" w:date="2022-11-01T12:59:00Z">
              <w:r w:rsidRPr="00424E59" w:rsidDel="00D51D26">
                <w:rPr>
                  <w:lang w:eastAsia="ko-KR"/>
                </w:rPr>
                <w:delText xml:space="preserve">the </w:delText>
              </w:r>
            </w:del>
            <w:ins w:id="2278" w:author="MCC160" w:date="2022-11-01T12:59:00Z">
              <w:r w:rsidR="00D51D26" w:rsidRPr="00424E59">
                <w:rPr>
                  <w:lang w:eastAsia="ko-KR"/>
                </w:rPr>
                <w:t xml:space="preserve">test </w:t>
              </w:r>
            </w:ins>
            <w:r w:rsidRPr="00424E59">
              <w:rPr>
                <w:lang w:eastAsia="ko-KR"/>
              </w:rPr>
              <w:t xml:space="preserve">procedure </w:t>
            </w:r>
            <w:del w:id="2279" w:author="MCC160" w:date="2022-11-01T12:59:00Z">
              <w:r w:rsidRPr="00424E59" w:rsidDel="00D51D26">
                <w:rPr>
                  <w:lang w:eastAsia="ko-KR"/>
                </w:rPr>
                <w:delText xml:space="preserve">for </w:delText>
              </w:r>
            </w:del>
            <w:ins w:id="2280" w:author="MCC160" w:date="2022-11-01T12:59:00Z">
              <w:r w:rsidR="00D51D26" w:rsidRPr="00424E59">
                <w:rPr>
                  <w:lang w:eastAsia="ko-KR"/>
                </w:rPr>
                <w:t>'</w:t>
              </w:r>
            </w:ins>
            <w:r w:rsidRPr="00424E59">
              <w:rPr>
                <w:lang w:eastAsia="ko-KR"/>
              </w:rPr>
              <w:t>MCPTT CO private call establishment, manual commencement</w:t>
            </w:r>
            <w:ins w:id="2281" w:author="MCC160" w:date="2022-11-01T12:59:00Z">
              <w:r w:rsidR="00D51D26" w:rsidRPr="00424E59">
                <w:rPr>
                  <w:lang w:eastAsia="ko-KR"/>
                </w:rPr>
                <w:t>'</w:t>
              </w:r>
            </w:ins>
            <w:r w:rsidRPr="00424E59">
              <w:rPr>
                <w:lang w:eastAsia="ko-KR"/>
              </w:rPr>
              <w:t xml:space="preserve"> as described in TS 36.579-1 [2] Table 5.3A.2.3-1?</w:t>
            </w:r>
          </w:p>
        </w:tc>
        <w:tc>
          <w:tcPr>
            <w:tcW w:w="708" w:type="dxa"/>
            <w:tcBorders>
              <w:top w:val="single" w:sz="4" w:space="0" w:color="auto"/>
              <w:left w:val="single" w:sz="4" w:space="0" w:color="auto"/>
              <w:bottom w:val="single" w:sz="4" w:space="0" w:color="auto"/>
              <w:right w:val="single" w:sz="4" w:space="0" w:color="auto"/>
            </w:tcBorders>
            <w:hideMark/>
          </w:tcPr>
          <w:p w14:paraId="7AAF1B9E"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AC3751C"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707EA0" w14:textId="77777777" w:rsidR="00EB676A" w:rsidRPr="00424E59" w:rsidRDefault="00EB676A" w:rsidP="00BC3F8D">
            <w:pPr>
              <w:pStyle w:val="TAC"/>
              <w:rPr>
                <w:lang w:eastAsia="ko-KR"/>
              </w:rPr>
            </w:pPr>
            <w:r w:rsidRPr="00424E59">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1B69698" w14:textId="77777777" w:rsidR="00EB676A" w:rsidRPr="00424E59" w:rsidRDefault="00EB676A" w:rsidP="00BC3F8D">
            <w:pPr>
              <w:pStyle w:val="TAC"/>
              <w:rPr>
                <w:lang w:eastAsia="ko-KR"/>
              </w:rPr>
            </w:pPr>
            <w:r w:rsidRPr="00424E59">
              <w:rPr>
                <w:lang w:eastAsia="ko-KR"/>
              </w:rPr>
              <w:t>P</w:t>
            </w:r>
          </w:p>
        </w:tc>
      </w:tr>
      <w:tr w:rsidR="00EB676A" w:rsidRPr="00424E59" w14:paraId="61F5733B"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DC72DBA" w14:textId="77777777" w:rsidR="00EB676A" w:rsidRPr="00424E59" w:rsidRDefault="00EB676A" w:rsidP="00BC3F8D">
            <w:pPr>
              <w:pStyle w:val="TAC"/>
              <w:rPr>
                <w:lang w:eastAsia="ko-KR"/>
              </w:rPr>
            </w:pPr>
            <w:r w:rsidRPr="00424E59">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0D321C4E" w14:textId="5B7C1C5E" w:rsidR="00EB676A" w:rsidRPr="00424E59" w:rsidRDefault="00EB676A" w:rsidP="00BC3F8D">
            <w:pPr>
              <w:pStyle w:val="TAL"/>
              <w:rPr>
                <w:lang w:eastAsia="ko-KR"/>
              </w:rPr>
            </w:pPr>
            <w:r w:rsidRPr="00424E59">
              <w:rPr>
                <w:lang w:eastAsia="ko-KR"/>
              </w:rPr>
              <w:t xml:space="preserve">Check: Does, in the next 5 sec, the UE (MCPTT </w:t>
            </w:r>
            <w:del w:id="2282" w:author="MCC160" w:date="2022-11-16T22:49:00Z">
              <w:r w:rsidRPr="00424E59" w:rsidDel="0016031C">
                <w:rPr>
                  <w:lang w:eastAsia="ko-KR"/>
                  <w:rPrChange w:id="2283" w:author="MCC160" w:date="2022-11-16T22:49:00Z">
                    <w:rPr>
                      <w:lang w:eastAsia="ko-KR"/>
                    </w:rPr>
                  </w:rPrChange>
                </w:rPr>
                <w:delText>C</w:delText>
              </w:r>
            </w:del>
            <w:ins w:id="2284" w:author="MCC160" w:date="2022-11-16T22:49:00Z">
              <w:r w:rsidR="0016031C" w:rsidRPr="00424E59">
                <w:rPr>
                  <w:lang w:eastAsia="ko-KR"/>
                  <w:rPrChange w:id="2285" w:author="MCC160" w:date="2022-11-16T22:49:00Z">
                    <w:rPr>
                      <w:lang w:eastAsia="ko-KR"/>
                    </w:rPr>
                  </w:rPrChange>
                </w:rPr>
                <w:t>c</w:t>
              </w:r>
            </w:ins>
            <w:r w:rsidRPr="00424E59">
              <w:rPr>
                <w:lang w:eastAsia="ko-KR"/>
              </w:rPr>
              <w:t xml:space="preserve">lient) send a SIP MESSAGE confirming the progress of the  MCPTT </w:t>
            </w:r>
            <w:r w:rsidRPr="00424E59">
              <w:rPr>
                <w:lang w:eastAsia="zh-CN"/>
              </w:rPr>
              <w:t>remotely initiated private call</w:t>
            </w:r>
            <w:r w:rsidRPr="00424E5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67486D2" w14:textId="77777777" w:rsidR="00EB676A" w:rsidRPr="00424E59" w:rsidRDefault="00EB676A" w:rsidP="00BC3F8D">
            <w:pPr>
              <w:pStyle w:val="TAC"/>
              <w:rPr>
                <w:lang w:eastAsia="ko-KR"/>
              </w:rPr>
            </w:pPr>
            <w:r w:rsidRPr="00424E59">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4F64FFC1" w14:textId="77777777" w:rsidR="00EB676A" w:rsidRPr="00424E59" w:rsidRDefault="00EB676A" w:rsidP="00BC3F8D">
            <w:pPr>
              <w:pStyle w:val="TAL"/>
              <w:rPr>
                <w:lang w:eastAsia="ko-KR"/>
              </w:rPr>
            </w:pPr>
            <w:r w:rsidRPr="00424E59">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70B4644E" w14:textId="77777777" w:rsidR="00EB676A" w:rsidRPr="00424E59" w:rsidRDefault="00EB676A" w:rsidP="00BC3F8D">
            <w:pPr>
              <w:pStyle w:val="TAC"/>
              <w:rPr>
                <w:lang w:eastAsia="ko-KR"/>
              </w:rPr>
            </w:pPr>
            <w:r w:rsidRPr="00424E59">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378F254" w14:textId="77777777" w:rsidR="00EB676A" w:rsidRPr="00424E59" w:rsidRDefault="00EB676A" w:rsidP="00BC3F8D">
            <w:pPr>
              <w:pStyle w:val="TAC"/>
              <w:rPr>
                <w:lang w:eastAsia="ko-KR"/>
              </w:rPr>
            </w:pPr>
            <w:r w:rsidRPr="00424E59">
              <w:rPr>
                <w:lang w:eastAsia="ko-KR"/>
              </w:rPr>
              <w:t>F</w:t>
            </w:r>
          </w:p>
        </w:tc>
      </w:tr>
      <w:tr w:rsidR="00EB676A" w:rsidRPr="00424E59" w14:paraId="210D583C"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20527BCC" w14:textId="77777777" w:rsidR="00EB676A" w:rsidRPr="00424E59" w:rsidRDefault="00EB676A" w:rsidP="00BC3F8D">
            <w:pPr>
              <w:pStyle w:val="TAC"/>
              <w:rPr>
                <w:lang w:eastAsia="ko-KR"/>
              </w:rPr>
            </w:pPr>
            <w:r w:rsidRPr="00424E59">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17640107" w14:textId="00210E56" w:rsidR="00EB676A" w:rsidRPr="00424E59" w:rsidRDefault="00EB676A" w:rsidP="00BC3F8D">
            <w:pPr>
              <w:pStyle w:val="TAL"/>
              <w:rPr>
                <w:lang w:eastAsia="ko-KR"/>
              </w:rPr>
            </w:pPr>
            <w:r w:rsidRPr="00424E59">
              <w:rPr>
                <w:rFonts w:eastAsia="Calibri"/>
                <w:lang w:eastAsia="ko-KR"/>
              </w:rPr>
              <w:t xml:space="preserve">The </w:t>
            </w:r>
            <w:ins w:id="2286" w:author="MCC160" w:date="2022-11-01T14:45:00Z">
              <w:r w:rsidR="002A6697" w:rsidRPr="00424E59">
                <w:rPr>
                  <w:rFonts w:eastAsia="Calibri"/>
                  <w:lang w:eastAsia="ko-KR"/>
                </w:rPr>
                <w:t>t</w:t>
              </w:r>
            </w:ins>
            <w:ins w:id="2287" w:author="MCC160" w:date="2022-11-01T12:59:00Z">
              <w:r w:rsidR="00D51D26" w:rsidRPr="00424E59">
                <w:rPr>
                  <w:rFonts w:eastAsia="Calibri"/>
                  <w:lang w:eastAsia="ko-KR"/>
                </w:rPr>
                <w:t xml:space="preserve">est </w:t>
              </w:r>
            </w:ins>
            <w:r w:rsidRPr="00424E59">
              <w:rPr>
                <w:rFonts w:eastAsia="Calibri"/>
                <w:lang w:eastAsia="ko-KR"/>
              </w:rPr>
              <w:t xml:space="preserve">procedure </w:t>
            </w:r>
            <w:del w:id="2288" w:author="MCC160" w:date="2022-11-01T12:59:00Z">
              <w:r w:rsidRPr="00424E59" w:rsidDel="00D51D26">
                <w:rPr>
                  <w:rFonts w:eastAsia="Calibri"/>
                  <w:lang w:eastAsia="ko-KR"/>
                </w:rPr>
                <w:delText xml:space="preserve">for </w:delText>
              </w:r>
            </w:del>
            <w:ins w:id="2289" w:author="MCC160" w:date="2022-11-01T12:59:00Z">
              <w:r w:rsidR="00D51D26" w:rsidRPr="00424E59">
                <w:rPr>
                  <w:rFonts w:eastAsia="Calibri"/>
                  <w:lang w:eastAsia="ko-KR"/>
                </w:rPr>
                <w:t>'</w:t>
              </w:r>
            </w:ins>
            <w:r w:rsidRPr="00424E59">
              <w:rPr>
                <w:lang w:eastAsia="ko-KR"/>
              </w:rPr>
              <w:t>MCX CT call release</w:t>
            </w:r>
            <w:ins w:id="2290" w:author="MCC160" w:date="2022-11-01T12:59:00Z">
              <w:r w:rsidR="00D51D26" w:rsidRPr="00424E59">
                <w:rPr>
                  <w:lang w:eastAsia="ko-KR"/>
                </w:rPr>
                <w:t>'</w:t>
              </w:r>
            </w:ins>
            <w:r w:rsidRPr="00424E59">
              <w:rPr>
                <w:lang w:eastAsia="ko-KR"/>
              </w:rPr>
              <w:t xml:space="preserve"> </w:t>
            </w:r>
            <w:r w:rsidRPr="00424E59">
              <w:rPr>
                <w:rFonts w:eastAsia="Calibri"/>
                <w:lang w:eastAsia="ko-KR"/>
              </w:rPr>
              <w:t xml:space="preserve">as described in </w:t>
            </w:r>
            <w:r w:rsidRPr="00424E59">
              <w:rPr>
                <w:lang w:eastAsia="ko-KR"/>
              </w:rPr>
              <w:t xml:space="preserve">TS 36.579-1 [2] Table 5.3.12.3-1 </w:t>
            </w:r>
            <w:del w:id="2291" w:author="MCC160" w:date="2022-11-01T13:00:00Z">
              <w:r w:rsidRPr="00424E59" w:rsidDel="00D51D26">
                <w:rPr>
                  <w:lang w:eastAsia="ko-KR"/>
                </w:rPr>
                <w:delText xml:space="preserve">to end the call </w:delText>
              </w:r>
            </w:del>
            <w:r w:rsidRPr="00424E59">
              <w:rPr>
                <w:lang w:eastAsia="ko-KR"/>
              </w:rPr>
              <w:t>is performed</w:t>
            </w:r>
            <w:ins w:id="2292" w:author="MCC160" w:date="2022-11-01T13:00:00Z">
              <w:r w:rsidR="00D51D26" w:rsidRPr="00424E59">
                <w:rPr>
                  <w:lang w:eastAsia="ko-KR"/>
                </w:rPr>
                <w:t xml:space="preserve"> to release the call</w:t>
              </w:r>
            </w:ins>
            <w:r w:rsidRPr="00424E5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881AB1"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A74FE7F"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543444"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A65DE49" w14:textId="77777777" w:rsidR="00EB676A" w:rsidRPr="00424E59" w:rsidRDefault="00EB676A" w:rsidP="00BC3F8D">
            <w:pPr>
              <w:pStyle w:val="TAC"/>
              <w:rPr>
                <w:lang w:eastAsia="ko-KR"/>
              </w:rPr>
            </w:pPr>
            <w:r w:rsidRPr="00424E59">
              <w:rPr>
                <w:lang w:eastAsia="ko-KR"/>
              </w:rPr>
              <w:t>-</w:t>
            </w:r>
          </w:p>
        </w:tc>
      </w:tr>
      <w:tr w:rsidR="00EB676A" w:rsidRPr="00424E59" w14:paraId="1D71E34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7FEB4BD" w14:textId="77777777" w:rsidR="00EB676A" w:rsidRPr="00424E59" w:rsidRDefault="00EB676A" w:rsidP="00BC3F8D">
            <w:pPr>
              <w:pStyle w:val="TAC"/>
              <w:rPr>
                <w:lang w:eastAsia="ko-KR"/>
              </w:rPr>
            </w:pPr>
            <w:r w:rsidRPr="00424E59">
              <w:rPr>
                <w:lang w:eastAsia="ko-KR"/>
              </w:rPr>
              <w:t>13a1-15</w:t>
            </w:r>
          </w:p>
        </w:tc>
        <w:tc>
          <w:tcPr>
            <w:tcW w:w="3967" w:type="dxa"/>
            <w:tcBorders>
              <w:top w:val="single" w:sz="4" w:space="0" w:color="auto"/>
              <w:left w:val="single" w:sz="4" w:space="0" w:color="auto"/>
              <w:bottom w:val="single" w:sz="4" w:space="0" w:color="auto"/>
              <w:right w:val="single" w:sz="4" w:space="0" w:color="auto"/>
            </w:tcBorders>
            <w:hideMark/>
          </w:tcPr>
          <w:p w14:paraId="21688051" w14:textId="16125481" w:rsidR="00EB676A" w:rsidRPr="00424E59" w:rsidDel="007D453B" w:rsidRDefault="00EB676A" w:rsidP="007D453B">
            <w:pPr>
              <w:pStyle w:val="TAL"/>
              <w:rPr>
                <w:del w:id="2293" w:author="MCC160" w:date="2022-11-01T14:55:00Z"/>
                <w:lang w:eastAsia="ko-KR"/>
              </w:rPr>
            </w:pPr>
            <w:r w:rsidRPr="00424E59">
              <w:t>Steps 1a1</w:t>
            </w:r>
            <w:ins w:id="2294" w:author="MCC160" w:date="2022-11-01T13:00:00Z">
              <w:r w:rsidR="006B1F2E" w:rsidRPr="00424E59">
                <w:t>-3</w:t>
              </w:r>
            </w:ins>
            <w:del w:id="2295" w:author="MCC160" w:date="2022-11-01T13:00:00Z">
              <w:r w:rsidRPr="00424E59" w:rsidDel="006B1F2E">
                <w:delText xml:space="preserve"> to 3</w:delText>
              </w:r>
            </w:del>
            <w:r w:rsidRPr="00424E59">
              <w:t xml:space="preserve"> of </w:t>
            </w:r>
            <w:del w:id="2296" w:author="MCC160" w:date="2022-11-01T13:00:00Z">
              <w:r w:rsidRPr="00424E59" w:rsidDel="006B1F2E">
                <w:delText xml:space="preserve">the </w:delText>
              </w:r>
            </w:del>
            <w:ins w:id="2297" w:author="MCC160" w:date="2022-11-01T13:00:00Z">
              <w:r w:rsidR="006B1F2E" w:rsidRPr="00424E59">
                <w:t xml:space="preserve">test </w:t>
              </w:r>
            </w:ins>
            <w:r w:rsidRPr="00424E59">
              <w:t xml:space="preserve">procedure </w:t>
            </w:r>
            <w:del w:id="2298" w:author="MCC160" w:date="2022-11-01T13:00:00Z">
              <w:r w:rsidRPr="00424E59" w:rsidDel="006B1F2E">
                <w:delText xml:space="preserve">for </w:delText>
              </w:r>
            </w:del>
            <w:ins w:id="2299" w:author="MCC160" w:date="2022-11-01T13:00:00Z">
              <w:r w:rsidR="006B1F2E" w:rsidRPr="00424E59">
                <w:t>'</w:t>
              </w:r>
            </w:ins>
            <w:r w:rsidRPr="00424E59">
              <w:t>MCX SIP MESSAGE CT</w:t>
            </w:r>
            <w:ins w:id="2300" w:author="MCC160" w:date="2022-11-01T13:00:00Z">
              <w:r w:rsidR="006B1F2E" w:rsidRPr="00424E59">
                <w:t>'</w:t>
              </w:r>
            </w:ins>
            <w:r w:rsidRPr="00424E59">
              <w:t xml:space="preserve"> as described in</w:t>
            </w:r>
            <w:r w:rsidRPr="00424E59">
              <w:rPr>
                <w:szCs w:val="18"/>
              </w:rPr>
              <w:t xml:space="preserve"> TS 36.579-1 [2] Table 5.3.33.3-1</w:t>
            </w:r>
            <w:ins w:id="2301" w:author="MCC160" w:date="2022-11-01T14:54:00Z">
              <w:r w:rsidR="007D453B" w:rsidRPr="00424E59">
                <w:rPr>
                  <w:szCs w:val="18"/>
                </w:rPr>
                <w:t xml:space="preserve"> are performed</w:t>
              </w:r>
            </w:ins>
            <w:r w:rsidRPr="00424E59">
              <w:rPr>
                <w:lang w:eastAsia="ko-KR"/>
              </w:rPr>
              <w:t xml:space="preserve"> requesting the establishment of </w:t>
            </w:r>
            <w:del w:id="2302" w:author="MCC160" w:date="2022-11-01T15:02:00Z">
              <w:r w:rsidRPr="00424E59" w:rsidDel="00F9603B">
                <w:rPr>
                  <w:lang w:eastAsia="ko-KR"/>
                </w:rPr>
                <w:delText xml:space="preserve">an MCPTT </w:delText>
              </w:r>
            </w:del>
            <w:ins w:id="2303" w:author="MCC160" w:date="2022-11-01T15:02:00Z">
              <w:r w:rsidR="00F9603B" w:rsidRPr="00424E59">
                <w:rPr>
                  <w:lang w:eastAsia="ko-KR"/>
                </w:rPr>
                <w:t xml:space="preserve">a </w:t>
              </w:r>
            </w:ins>
            <w:del w:id="2304" w:author="MCC160" w:date="2022-11-01T15:02:00Z">
              <w:r w:rsidRPr="00424E59" w:rsidDel="00F9603B">
                <w:rPr>
                  <w:lang w:eastAsia="ko-KR"/>
                </w:rPr>
                <w:delText>R</w:delText>
              </w:r>
            </w:del>
            <w:ins w:id="2305" w:author="MCC160" w:date="2022-11-01T15:02:00Z">
              <w:r w:rsidR="00F9603B" w:rsidRPr="00424E59">
                <w:rPr>
                  <w:lang w:eastAsia="ko-KR"/>
                </w:rPr>
                <w:t>r</w:t>
              </w:r>
            </w:ins>
            <w:r w:rsidRPr="00424E59">
              <w:rPr>
                <w:lang w:eastAsia="ko-KR"/>
              </w:rPr>
              <w:t>emotely initiated private call</w:t>
            </w:r>
            <w:del w:id="2306" w:author="MCC160" w:date="2022-11-01T14:54:00Z">
              <w:r w:rsidRPr="00424E59" w:rsidDel="007D453B">
                <w:rPr>
                  <w:lang w:eastAsia="ko-KR"/>
                </w:rPr>
                <w:delText xml:space="preserve"> are performed</w:delText>
              </w:r>
            </w:del>
            <w:ins w:id="2307" w:author="MCC160" w:date="2022-11-01T14:54:00Z">
              <w:r w:rsidR="007D453B" w:rsidRPr="00424E59">
                <w:rPr>
                  <w:lang w:eastAsia="ko-KR"/>
                </w:rPr>
                <w:t>.</w:t>
              </w:r>
            </w:ins>
            <w:del w:id="2308" w:author="MCC160" w:date="2022-11-01T14:55:00Z">
              <w:r w:rsidRPr="00424E59" w:rsidDel="007D453B">
                <w:rPr>
                  <w:lang w:eastAsia="ko-KR"/>
                </w:rPr>
                <w:delText>;</w:delText>
              </w:r>
            </w:del>
          </w:p>
          <w:p w14:paraId="410F6C1B" w14:textId="10AA839F" w:rsidR="00EB676A" w:rsidRPr="00424E59" w:rsidRDefault="00EB676A" w:rsidP="007D453B">
            <w:pPr>
              <w:pStyle w:val="TAL"/>
              <w:rPr>
                <w:lang w:eastAsia="ko-KR"/>
              </w:rPr>
            </w:pPr>
            <w:del w:id="2309" w:author="MCC160" w:date="2022-11-01T14:55:00Z">
              <w:r w:rsidRPr="00424E59" w:rsidDel="007D453B">
                <w:rPr>
                  <w:lang w:eastAsia="zh-CN"/>
                </w:rPr>
                <w:delText xml:space="preserve">the </w:delText>
              </w:r>
              <w:r w:rsidRPr="00424E59" w:rsidDel="007D453B">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"true"Void</w:delText>
              </w:r>
            </w:del>
          </w:p>
        </w:tc>
        <w:tc>
          <w:tcPr>
            <w:tcW w:w="708" w:type="dxa"/>
            <w:tcBorders>
              <w:top w:val="single" w:sz="4" w:space="0" w:color="auto"/>
              <w:left w:val="single" w:sz="4" w:space="0" w:color="auto"/>
              <w:bottom w:val="single" w:sz="4" w:space="0" w:color="auto"/>
              <w:right w:val="single" w:sz="4" w:space="0" w:color="auto"/>
            </w:tcBorders>
            <w:hideMark/>
          </w:tcPr>
          <w:p w14:paraId="07B328FF"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F38624D"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1200F7F"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FF47CA" w14:textId="77777777" w:rsidR="00EB676A" w:rsidRPr="00424E59" w:rsidRDefault="00EB676A" w:rsidP="00BC3F8D">
            <w:pPr>
              <w:pStyle w:val="TAC"/>
              <w:rPr>
                <w:lang w:eastAsia="ko-KR"/>
              </w:rPr>
            </w:pPr>
            <w:r w:rsidRPr="00424E59">
              <w:rPr>
                <w:lang w:eastAsia="ko-KR"/>
              </w:rPr>
              <w:t>-</w:t>
            </w:r>
          </w:p>
        </w:tc>
      </w:tr>
      <w:tr w:rsidR="00EB676A" w:rsidRPr="00424E59" w14:paraId="40EAFD0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5280A68" w14:textId="77777777" w:rsidR="00EB676A" w:rsidRPr="00424E59" w:rsidRDefault="00EB676A" w:rsidP="00BC3F8D">
            <w:pPr>
              <w:pStyle w:val="TAC"/>
              <w:rPr>
                <w:lang w:eastAsia="ko-KR"/>
              </w:rPr>
            </w:pPr>
            <w:r w:rsidRPr="00424E59">
              <w:rPr>
                <w:lang w:eastAsia="ko-KR"/>
              </w:rPr>
              <w:t>16-16C</w:t>
            </w:r>
          </w:p>
        </w:tc>
        <w:tc>
          <w:tcPr>
            <w:tcW w:w="3967" w:type="dxa"/>
            <w:tcBorders>
              <w:top w:val="single" w:sz="4" w:space="0" w:color="auto"/>
              <w:left w:val="single" w:sz="4" w:space="0" w:color="auto"/>
              <w:bottom w:val="single" w:sz="4" w:space="0" w:color="auto"/>
              <w:right w:val="single" w:sz="4" w:space="0" w:color="auto"/>
            </w:tcBorders>
            <w:hideMark/>
          </w:tcPr>
          <w:p w14:paraId="5C2410CB" w14:textId="78B167D3" w:rsidR="00EB676A" w:rsidRPr="00424E59" w:rsidRDefault="00EB676A" w:rsidP="00BC3F8D">
            <w:pPr>
              <w:pStyle w:val="TAL"/>
              <w:rPr>
                <w:lang w:eastAsia="ko-KR"/>
              </w:rPr>
            </w:pPr>
            <w:r w:rsidRPr="00424E59">
              <w:rPr>
                <w:lang w:eastAsia="ko-KR"/>
              </w:rPr>
              <w:t xml:space="preserve">Check: </w:t>
            </w:r>
            <w:r w:rsidRPr="00424E59">
              <w:rPr>
                <w:rFonts w:eastAsia="Calibri"/>
                <w:lang w:eastAsia="ko-KR"/>
              </w:rPr>
              <w:t xml:space="preserve">Does the UE (MCPTT client) </w:t>
            </w:r>
            <w:ins w:id="2310" w:author="MCC160" w:date="2022-11-01T13:01:00Z">
              <w:r w:rsidR="006B1F2E" w:rsidRPr="00424E59">
                <w:rPr>
                  <w:rFonts w:eastAsia="Calibri"/>
                  <w:lang w:eastAsia="ko-KR"/>
                </w:rPr>
                <w:t xml:space="preserve">correctly </w:t>
              </w:r>
            </w:ins>
            <w:r w:rsidRPr="00424E59">
              <w:rPr>
                <w:rFonts w:eastAsia="Calibri"/>
                <w:lang w:eastAsia="ko-KR"/>
              </w:rPr>
              <w:t xml:space="preserve">perform steps 2-5 of </w:t>
            </w:r>
            <w:del w:id="2311" w:author="MCC160" w:date="2022-11-01T13:01:00Z">
              <w:r w:rsidRPr="00424E59" w:rsidDel="006B1F2E">
                <w:rPr>
                  <w:rFonts w:eastAsia="Calibri"/>
                  <w:lang w:eastAsia="ko-KR"/>
                </w:rPr>
                <w:delText xml:space="preserve">the </w:delText>
              </w:r>
            </w:del>
            <w:ins w:id="2312" w:author="MCC160" w:date="2022-11-01T13:01:00Z">
              <w:r w:rsidR="006B1F2E" w:rsidRPr="00424E59">
                <w:rPr>
                  <w:rFonts w:eastAsia="Calibri"/>
                  <w:lang w:eastAsia="ko-KR"/>
                </w:rPr>
                <w:t xml:space="preserve">test </w:t>
              </w:r>
            </w:ins>
            <w:r w:rsidRPr="00424E59">
              <w:rPr>
                <w:rFonts w:eastAsia="Calibri"/>
                <w:lang w:eastAsia="ko-KR"/>
              </w:rPr>
              <w:t xml:space="preserve">procedure </w:t>
            </w:r>
            <w:del w:id="2313" w:author="MCC160" w:date="2022-11-01T13:01:00Z">
              <w:r w:rsidRPr="00424E59" w:rsidDel="006B1F2E">
                <w:rPr>
                  <w:rFonts w:eastAsia="Calibri"/>
                  <w:lang w:eastAsia="ko-KR"/>
                </w:rPr>
                <w:delText xml:space="preserve">for </w:delText>
              </w:r>
            </w:del>
            <w:ins w:id="2314" w:author="MCC160" w:date="2022-11-01T13:01:00Z">
              <w:r w:rsidR="006B1F2E" w:rsidRPr="00424E59">
                <w:rPr>
                  <w:rFonts w:eastAsia="Calibri"/>
                  <w:lang w:eastAsia="ko-KR"/>
                </w:rPr>
                <w:t>'</w:t>
              </w:r>
            </w:ins>
            <w:r w:rsidRPr="00424E59">
              <w:rPr>
                <w:lang w:eastAsia="ko-KR"/>
              </w:rPr>
              <w:t>MCPTT CO session establishment/modification without provisional responses other than 100 Trying</w:t>
            </w:r>
            <w:ins w:id="2315" w:author="MCC160" w:date="2022-11-01T13:01:00Z">
              <w:r w:rsidR="006B1F2E" w:rsidRPr="00424E59">
                <w:rPr>
                  <w:lang w:eastAsia="ko-KR"/>
                </w:rPr>
                <w:t>'</w:t>
              </w:r>
            </w:ins>
            <w:r w:rsidRPr="00424E59">
              <w:rPr>
                <w:lang w:eastAsia="ko-KR"/>
              </w:rPr>
              <w:t xml:space="preserve"> as described in TS 36.579-1 [2] Table </w:t>
            </w:r>
            <w:r w:rsidRPr="00424E59">
              <w:rPr>
                <w:bCs/>
                <w:lang w:eastAsia="ko-KR"/>
              </w:rPr>
              <w:t xml:space="preserve">5.3A.1.3-1 to </w:t>
            </w:r>
            <w:r w:rsidRPr="00424E59">
              <w:rPr>
                <w:rFonts w:eastAsia="Calibri"/>
                <w:lang w:eastAsia="ko-KR"/>
              </w:rPr>
              <w:t>establish</w:t>
            </w:r>
            <w:r w:rsidRPr="00424E59">
              <w:rPr>
                <w:lang w:eastAsia="ko-KR"/>
              </w:rPr>
              <w:t xml:space="preserve"> </w:t>
            </w:r>
            <w:del w:id="2316" w:author="MCC160" w:date="2022-11-01T13:02:00Z">
              <w:r w:rsidRPr="00424E59" w:rsidDel="006B1F2E">
                <w:rPr>
                  <w:lang w:eastAsia="ko-KR"/>
                </w:rPr>
                <w:delText xml:space="preserve">an MCPTT </w:delText>
              </w:r>
            </w:del>
            <w:ins w:id="2317" w:author="MCC160" w:date="2022-11-01T13:02:00Z">
              <w:r w:rsidR="006B1F2E" w:rsidRPr="00424E59">
                <w:rPr>
                  <w:lang w:eastAsia="ko-KR"/>
                </w:rPr>
                <w:t xml:space="preserve">a </w:t>
              </w:r>
            </w:ins>
            <w:r w:rsidRPr="00424E59">
              <w:rPr>
                <w:lang w:eastAsia="ko-KR"/>
              </w:rPr>
              <w:t>private call</w:t>
            </w:r>
            <w:del w:id="2318" w:author="MCC160" w:date="2022-11-01T13:02:00Z">
              <w:r w:rsidRPr="00424E59" w:rsidDel="006B1F2E">
                <w:rPr>
                  <w:lang w:eastAsia="ko-KR"/>
                </w:rPr>
                <w:delText>, on-demand</w:delText>
              </w:r>
            </w:del>
            <w:r w:rsidRPr="00424E5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EA533DB"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2C338EA"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6B59A0" w14:textId="77777777" w:rsidR="00EB676A" w:rsidRPr="00424E59" w:rsidRDefault="00EB676A" w:rsidP="00BC3F8D">
            <w:pPr>
              <w:pStyle w:val="TAC"/>
              <w:rPr>
                <w:lang w:eastAsia="ko-KR"/>
              </w:rPr>
            </w:pPr>
            <w:r w:rsidRPr="00424E59">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F5A292F" w14:textId="77777777" w:rsidR="00EB676A" w:rsidRPr="00424E59" w:rsidRDefault="00EB676A" w:rsidP="00BC3F8D">
            <w:pPr>
              <w:pStyle w:val="TAC"/>
              <w:rPr>
                <w:lang w:eastAsia="ko-KR"/>
              </w:rPr>
            </w:pPr>
            <w:r w:rsidRPr="00424E59">
              <w:rPr>
                <w:lang w:eastAsia="ko-KR"/>
              </w:rPr>
              <w:t>-</w:t>
            </w:r>
          </w:p>
        </w:tc>
      </w:tr>
      <w:tr w:rsidR="00EB676A" w:rsidRPr="00424E59" w14:paraId="03596151"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1F94F8F" w14:textId="77777777" w:rsidR="00EB676A" w:rsidRPr="00424E59" w:rsidRDefault="00EB676A" w:rsidP="00BC3F8D">
            <w:pPr>
              <w:pStyle w:val="TAC"/>
              <w:rPr>
                <w:lang w:eastAsia="ko-KR"/>
              </w:rPr>
            </w:pPr>
            <w:r w:rsidRPr="00424E59">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246DD0E8" w14:textId="108F29A1" w:rsidR="00EB676A" w:rsidRPr="00424E59" w:rsidRDefault="00EB676A" w:rsidP="00BC3F8D">
            <w:pPr>
              <w:pStyle w:val="TAL"/>
              <w:rPr>
                <w:lang w:eastAsia="ko-KR"/>
              </w:rPr>
            </w:pPr>
            <w:r w:rsidRPr="00424E59">
              <w:rPr>
                <w:lang w:eastAsia="ko-KR"/>
              </w:rPr>
              <w:t xml:space="preserve">Check: Does the UE (MCPTT </w:t>
            </w:r>
            <w:del w:id="2319" w:author="MCC160" w:date="2022-11-16T22:50:00Z">
              <w:r w:rsidRPr="00424E59" w:rsidDel="0016031C">
                <w:rPr>
                  <w:lang w:eastAsia="ko-KR"/>
                  <w:rPrChange w:id="2320" w:author="MCC160" w:date="2022-11-16T22:50:00Z">
                    <w:rPr>
                      <w:lang w:eastAsia="ko-KR"/>
                    </w:rPr>
                  </w:rPrChange>
                </w:rPr>
                <w:delText>C</w:delText>
              </w:r>
            </w:del>
            <w:ins w:id="2321" w:author="MCC160" w:date="2022-11-16T22:50:00Z">
              <w:r w:rsidR="0016031C" w:rsidRPr="00424E59">
                <w:rPr>
                  <w:lang w:eastAsia="ko-KR"/>
                  <w:rPrChange w:id="2322" w:author="MCC160" w:date="2022-11-16T22:50:00Z">
                    <w:rPr>
                      <w:lang w:eastAsia="ko-KR"/>
                    </w:rPr>
                  </w:rPrChange>
                </w:rPr>
                <w:t>c</w:t>
              </w:r>
            </w:ins>
            <w:r w:rsidRPr="00424E59">
              <w:rPr>
                <w:lang w:eastAsia="ko-KR"/>
              </w:rPr>
              <w:t xml:space="preserve">lient) </w:t>
            </w:r>
            <w:r w:rsidRPr="00424E59">
              <w:t xml:space="preserve">correctly perform </w:t>
            </w:r>
            <w:ins w:id="2323" w:author="MCC160" w:date="2022-11-01T13:02:00Z">
              <w:r w:rsidR="006B1F2E" w:rsidRPr="00424E59">
                <w:t xml:space="preserve">test </w:t>
              </w:r>
            </w:ins>
            <w:r w:rsidRPr="00424E59">
              <w:t xml:space="preserve">procedure </w:t>
            </w:r>
            <w:del w:id="2324" w:author="MCC160" w:date="2022-11-01T13:02:00Z">
              <w:r w:rsidRPr="00424E59" w:rsidDel="006B1F2E">
                <w:delText xml:space="preserve">for </w:delText>
              </w:r>
            </w:del>
            <w:ins w:id="2325" w:author="MCC160" w:date="2022-11-01T13:02:00Z">
              <w:r w:rsidR="006B1F2E" w:rsidRPr="00424E59">
                <w:t>'</w:t>
              </w:r>
            </w:ins>
            <w:r w:rsidRPr="00424E59">
              <w:t>MCX SIP MESSAGE CO</w:t>
            </w:r>
            <w:ins w:id="2326" w:author="MCC160" w:date="2022-11-01T13:02:00Z">
              <w:r w:rsidR="006B1F2E" w:rsidRPr="00424E59">
                <w:t>'</w:t>
              </w:r>
            </w:ins>
            <w:r w:rsidRPr="00424E59">
              <w:t xml:space="preserve"> as described in</w:t>
            </w:r>
            <w:r w:rsidRPr="00424E59">
              <w:rPr>
                <w:szCs w:val="18"/>
              </w:rPr>
              <w:t xml:space="preserve"> TS 36.579-1 [2] Table 5.3.32.3-1</w:t>
            </w:r>
            <w:r w:rsidRPr="00424E59">
              <w:rPr>
                <w:lang w:eastAsia="ko-KR"/>
              </w:rPr>
              <w:t xml:space="preserve"> confirming the progress of the </w:t>
            </w:r>
            <w:del w:id="2327" w:author="MCC160" w:date="2022-11-01T13:02:00Z">
              <w:r w:rsidRPr="00424E59" w:rsidDel="006B1F2E">
                <w:rPr>
                  <w:lang w:eastAsia="ko-KR"/>
                </w:rPr>
                <w:delText xml:space="preserve">MCPTT </w:delText>
              </w:r>
            </w:del>
            <w:r w:rsidRPr="00424E59">
              <w:rPr>
                <w:lang w:eastAsia="zh-CN"/>
              </w:rPr>
              <w:t>remotely initiated private call</w:t>
            </w:r>
            <w:r w:rsidRPr="00424E5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F4115A"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54A5E98"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1BD032" w14:textId="77777777" w:rsidR="00EB676A" w:rsidRPr="00424E59" w:rsidRDefault="00EB676A" w:rsidP="00BC3F8D">
            <w:pPr>
              <w:pStyle w:val="TAC"/>
              <w:rPr>
                <w:lang w:eastAsia="ko-KR"/>
              </w:rPr>
            </w:pPr>
            <w:r w:rsidRPr="00424E59">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530F0C58" w14:textId="77777777" w:rsidR="00EB676A" w:rsidRPr="00424E59" w:rsidRDefault="00EB676A" w:rsidP="00BC3F8D">
            <w:pPr>
              <w:pStyle w:val="TAC"/>
              <w:rPr>
                <w:lang w:eastAsia="ko-KR"/>
              </w:rPr>
            </w:pPr>
            <w:r w:rsidRPr="00424E59">
              <w:rPr>
                <w:lang w:eastAsia="ko-KR"/>
              </w:rPr>
              <w:t>P</w:t>
            </w:r>
          </w:p>
        </w:tc>
      </w:tr>
      <w:tr w:rsidR="00EB676A" w:rsidRPr="00424E59" w14:paraId="2D83E100"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6F70FA2" w14:textId="77777777" w:rsidR="00EB676A" w:rsidRPr="00424E59" w:rsidRDefault="00EB676A" w:rsidP="00BC3F8D">
            <w:pPr>
              <w:pStyle w:val="TAC"/>
              <w:rPr>
                <w:lang w:eastAsia="ko-KR"/>
              </w:rPr>
            </w:pPr>
            <w:r w:rsidRPr="00424E59">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1F1F7DF7" w14:textId="77777777" w:rsidR="00EB676A" w:rsidRPr="00424E59" w:rsidRDefault="00EB676A" w:rsidP="00BC3F8D">
            <w:pPr>
              <w:pStyle w:val="TAL"/>
              <w:rPr>
                <w:lang w:eastAsia="ko-KR"/>
              </w:rPr>
            </w:pPr>
            <w:r w:rsidRPr="00424E59">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630247B"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FF43B8E"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9D8B41"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1F42032" w14:textId="77777777" w:rsidR="00EB676A" w:rsidRPr="00424E59" w:rsidRDefault="00EB676A" w:rsidP="00BC3F8D">
            <w:pPr>
              <w:pStyle w:val="TAC"/>
              <w:rPr>
                <w:lang w:eastAsia="ko-KR"/>
              </w:rPr>
            </w:pPr>
            <w:r w:rsidRPr="00424E59">
              <w:rPr>
                <w:lang w:eastAsia="ko-KR"/>
              </w:rPr>
              <w:t>-</w:t>
            </w:r>
          </w:p>
        </w:tc>
      </w:tr>
      <w:tr w:rsidR="00EB676A" w:rsidRPr="00424E59" w14:paraId="74FF7518"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75B97BD" w14:textId="77777777" w:rsidR="00EB676A" w:rsidRPr="00424E59" w:rsidRDefault="00EB676A" w:rsidP="00BC3F8D">
            <w:pPr>
              <w:pStyle w:val="TAC"/>
              <w:rPr>
                <w:rFonts w:eastAsia="Calibri"/>
                <w:szCs w:val="22"/>
                <w:lang w:eastAsia="ko-KR"/>
              </w:rPr>
            </w:pPr>
            <w:r w:rsidRPr="00424E59">
              <w:rPr>
                <w:rFonts w:eastAsia="Calibri"/>
                <w:szCs w:val="22"/>
                <w:lang w:eastAsia="ko-KR"/>
              </w:rPr>
              <w:t>19</w:t>
            </w:r>
          </w:p>
        </w:tc>
        <w:tc>
          <w:tcPr>
            <w:tcW w:w="3967" w:type="dxa"/>
            <w:tcBorders>
              <w:top w:val="single" w:sz="4" w:space="0" w:color="auto"/>
              <w:left w:val="single" w:sz="4" w:space="0" w:color="auto"/>
              <w:bottom w:val="single" w:sz="4" w:space="0" w:color="auto"/>
              <w:right w:val="single" w:sz="4" w:space="0" w:color="auto"/>
            </w:tcBorders>
            <w:hideMark/>
          </w:tcPr>
          <w:p w14:paraId="4FD9063A" w14:textId="451EB784" w:rsidR="00EB676A" w:rsidRPr="00424E59" w:rsidRDefault="00EB676A" w:rsidP="00BC3F8D">
            <w:pPr>
              <w:pStyle w:val="TAL"/>
              <w:rPr>
                <w:rFonts w:eastAsia="Calibri"/>
                <w:lang w:eastAsia="ko-KR"/>
              </w:rPr>
            </w:pPr>
            <w:r w:rsidRPr="00424E59">
              <w:rPr>
                <w:rFonts w:eastAsia="Calibri"/>
              </w:rPr>
              <w:t xml:space="preserve">The </w:t>
            </w:r>
            <w:ins w:id="2328" w:author="MCC160" w:date="2022-11-01T14:55:00Z">
              <w:r w:rsidR="007D453B" w:rsidRPr="00424E59">
                <w:rPr>
                  <w:rFonts w:eastAsia="Calibri"/>
                </w:rPr>
                <w:t>t</w:t>
              </w:r>
            </w:ins>
            <w:ins w:id="2329" w:author="MCC160" w:date="2022-11-01T13:02:00Z">
              <w:r w:rsidR="006B1F2E" w:rsidRPr="00424E59">
                <w:rPr>
                  <w:rFonts w:eastAsia="Calibri"/>
                </w:rPr>
                <w:t xml:space="preserve">est </w:t>
              </w:r>
            </w:ins>
            <w:r w:rsidRPr="00424E59">
              <w:rPr>
                <w:rFonts w:eastAsia="Calibri"/>
              </w:rPr>
              <w:t xml:space="preserve">procedure </w:t>
            </w:r>
            <w:del w:id="2330" w:author="MCC160" w:date="2022-11-01T13:02:00Z">
              <w:r w:rsidRPr="00424E59" w:rsidDel="006B1F2E">
                <w:rPr>
                  <w:rFonts w:eastAsia="Calibri"/>
                </w:rPr>
                <w:delText xml:space="preserve">for </w:delText>
              </w:r>
            </w:del>
            <w:ins w:id="2331" w:author="MCC160" w:date="2022-11-01T13:02:00Z">
              <w:r w:rsidR="006B1F2E" w:rsidRPr="00424E59">
                <w:rPr>
                  <w:rFonts w:eastAsia="Calibri"/>
                </w:rPr>
                <w:t>'</w:t>
              </w:r>
            </w:ins>
            <w:r w:rsidRPr="00424E59">
              <w:t>MCX CT call release</w:t>
            </w:r>
            <w:ins w:id="2332" w:author="MCC160" w:date="2022-11-01T13:02:00Z">
              <w:r w:rsidR="006B1F2E" w:rsidRPr="00424E59">
                <w:t>'</w:t>
              </w:r>
            </w:ins>
            <w:r w:rsidRPr="00424E59">
              <w:t xml:space="preserve"> </w:t>
            </w:r>
            <w:r w:rsidRPr="00424E59">
              <w:rPr>
                <w:rFonts w:eastAsia="Calibri"/>
              </w:rPr>
              <w:t xml:space="preserve">as described in </w:t>
            </w:r>
            <w:r w:rsidRPr="00424E59">
              <w:t xml:space="preserve">TS 36.579-1 [2] Table 5.3.12.3-1 </w:t>
            </w:r>
            <w:ins w:id="2333" w:author="MCC160" w:date="2022-11-01T13:03:00Z">
              <w:r w:rsidR="006B1F2E" w:rsidRPr="00424E59">
                <w:t>is performed to release the call.</w:t>
              </w:r>
            </w:ins>
            <w:del w:id="2334" w:author="MCC160" w:date="2022-11-01T13:03:00Z">
              <w:r w:rsidRPr="00424E59" w:rsidDel="006B1F2E">
                <w:delText>to end the private call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53D0AD5F" w14:textId="77777777" w:rsidR="00EB676A" w:rsidRPr="00424E59" w:rsidRDefault="00EB676A" w:rsidP="00BC3F8D">
            <w:pPr>
              <w:pStyle w:val="TAC"/>
              <w:rPr>
                <w:rFonts w:eastAsia="Calibri"/>
                <w:szCs w:val="22"/>
                <w:lang w:eastAsia="ko-KR"/>
              </w:rPr>
            </w:pPr>
            <w:r w:rsidRPr="00424E59">
              <w:rPr>
                <w:rFonts w:eastAsia="Calibri"/>
                <w:szCs w:val="22"/>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797E83C" w14:textId="77777777" w:rsidR="00EB676A" w:rsidRPr="00424E59" w:rsidRDefault="00EB676A" w:rsidP="00BC3F8D">
            <w:pPr>
              <w:pStyle w:val="TAL"/>
              <w:rPr>
                <w:rFonts w:eastAsia="Calibri"/>
                <w:lang w:eastAsia="ko-KR"/>
              </w:rPr>
            </w:pPr>
            <w:r w:rsidRPr="00424E59">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B50DA7" w14:textId="77777777" w:rsidR="00EB676A" w:rsidRPr="00424E59" w:rsidRDefault="00EB676A" w:rsidP="00BC3F8D">
            <w:pPr>
              <w:pStyle w:val="TAC"/>
              <w:rPr>
                <w:rFonts w:eastAsia="Calibri"/>
                <w:szCs w:val="22"/>
                <w:lang w:eastAsia="ko-KR"/>
              </w:rPr>
            </w:pPr>
            <w:r w:rsidRPr="00424E59">
              <w:rPr>
                <w:rFonts w:eastAsia="Calibri"/>
                <w:szCs w:val="22"/>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1D9A0EC" w14:textId="77777777" w:rsidR="00EB676A" w:rsidRPr="00424E59" w:rsidRDefault="00EB676A" w:rsidP="00BC3F8D">
            <w:pPr>
              <w:pStyle w:val="TAC"/>
              <w:rPr>
                <w:rFonts w:eastAsia="Calibri"/>
                <w:szCs w:val="22"/>
                <w:lang w:eastAsia="ko-KR"/>
              </w:rPr>
            </w:pPr>
            <w:r w:rsidRPr="00424E59">
              <w:rPr>
                <w:rFonts w:eastAsia="Calibri"/>
                <w:szCs w:val="22"/>
                <w:lang w:eastAsia="ko-KR"/>
              </w:rPr>
              <w:t>-</w:t>
            </w:r>
          </w:p>
        </w:tc>
      </w:tr>
      <w:tr w:rsidR="00EB676A" w:rsidRPr="00424E59" w14:paraId="2403CF37" w14:textId="77777777" w:rsidTr="00BC3F8D">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073C0120" w14:textId="77777777" w:rsidR="00EB676A" w:rsidRPr="00424E59" w:rsidRDefault="00EB676A" w:rsidP="00BC3F8D">
            <w:pPr>
              <w:pStyle w:val="TAN"/>
              <w:rPr>
                <w:lang w:eastAsia="ko-KR"/>
              </w:rPr>
            </w:pPr>
            <w:r w:rsidRPr="00424E59">
              <w:rPr>
                <w:szCs w:val="22"/>
                <w:lang w:eastAsia="ko-KR"/>
              </w:rPr>
              <w:t>NOTE 1:</w:t>
            </w:r>
            <w:r w:rsidRPr="00424E59">
              <w:rPr>
                <w:szCs w:val="22"/>
                <w:lang w:eastAsia="ko-KR"/>
              </w:rPr>
              <w:tab/>
            </w:r>
            <w:r w:rsidRPr="00424E59">
              <w:rPr>
                <w:lang w:eastAsia="ko-KR"/>
              </w:rPr>
              <w:t>This is expected to be done via a suitable implementation dependent MMI.</w:t>
            </w:r>
          </w:p>
        </w:tc>
      </w:tr>
    </w:tbl>
    <w:p w14:paraId="4131395D" w14:textId="77777777" w:rsidR="00EB676A" w:rsidRPr="00424E59" w:rsidRDefault="00EB676A" w:rsidP="00EB676A"/>
    <w:p w14:paraId="18726A19" w14:textId="77777777" w:rsidR="00EB676A" w:rsidRPr="00424E59" w:rsidRDefault="00EB676A" w:rsidP="00EB676A">
      <w:pPr>
        <w:pStyle w:val="H6"/>
      </w:pPr>
      <w:r w:rsidRPr="00424E59">
        <w:t>6.2.25.3.3</w:t>
      </w:r>
      <w:r w:rsidRPr="00424E59">
        <w:tab/>
        <w:t>Specific message contents</w:t>
      </w:r>
    </w:p>
    <w:p w14:paraId="785CF53B" w14:textId="77777777" w:rsidR="00EB676A" w:rsidRPr="00424E59" w:rsidRDefault="00EB676A" w:rsidP="00EB676A">
      <w:pPr>
        <w:pStyle w:val="TH"/>
      </w:pPr>
      <w:r w:rsidRPr="00424E59">
        <w:t xml:space="preserve">Table 6.2.25.3.3-1: </w:t>
      </w:r>
      <w:r w:rsidRPr="00424E59">
        <w:rPr>
          <w:lang w:eastAsia="ko-KR"/>
        </w:rPr>
        <w:t>SIP MESSAGE</w:t>
      </w:r>
      <w:r w:rsidRPr="00424E59">
        <w:t xml:space="preserve"> from the SS (Step 2, Table 6.2.25.3.2-1;</w:t>
      </w:r>
      <w:r w:rsidRPr="00424E59">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rsidRPr="00424E59" w14:paraId="1988DD3F"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138C276" w14:textId="77777777" w:rsidR="00EB676A" w:rsidRPr="00424E59" w:rsidRDefault="00EB676A" w:rsidP="00BC3F8D">
            <w:pPr>
              <w:pStyle w:val="TAL"/>
              <w:rPr>
                <w:lang w:eastAsia="ko-KR"/>
              </w:rPr>
            </w:pPr>
            <w:r w:rsidRPr="00424E59">
              <w:rPr>
                <w:lang w:eastAsia="ko-KR"/>
              </w:rPr>
              <w:t>Derivation Path: TS 36.579-1 [2], table 5.5.2.7.2-1 condition ACCEPT-CONTACT-WITH-MEDIA-FEATURE-TAG</w:t>
            </w:r>
          </w:p>
        </w:tc>
      </w:tr>
      <w:tr w:rsidR="00EB676A" w:rsidRPr="00424E59" w14:paraId="3BE90EB2"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29C6C17" w14:textId="77777777" w:rsidR="00EB676A" w:rsidRPr="00424E59" w:rsidRDefault="00EB676A" w:rsidP="00BC3F8D">
            <w:pPr>
              <w:pStyle w:val="TAH"/>
              <w:rPr>
                <w:lang w:eastAsia="ko-KR"/>
              </w:rPr>
            </w:pPr>
            <w:r w:rsidRPr="00424E59">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5EB7CA8" w14:textId="77777777" w:rsidR="00EB676A" w:rsidRPr="00424E59" w:rsidRDefault="00EB676A" w:rsidP="00BC3F8D">
            <w:pPr>
              <w:pStyle w:val="TAH"/>
              <w:rPr>
                <w:lang w:eastAsia="ko-KR"/>
              </w:rPr>
            </w:pPr>
            <w:r w:rsidRPr="00424E59">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61A0BC1" w14:textId="77777777" w:rsidR="00EB676A" w:rsidRPr="00424E59" w:rsidRDefault="00EB676A" w:rsidP="00BC3F8D">
            <w:pPr>
              <w:pStyle w:val="TAH"/>
              <w:rPr>
                <w:lang w:eastAsia="ko-KR"/>
              </w:rPr>
            </w:pPr>
            <w:r w:rsidRPr="00424E59">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041B2F8" w14:textId="77777777" w:rsidR="00EB676A" w:rsidRPr="00424E59" w:rsidRDefault="00EB676A" w:rsidP="00BC3F8D">
            <w:pPr>
              <w:pStyle w:val="TAH"/>
              <w:rPr>
                <w:lang w:eastAsia="ko-KR"/>
              </w:rPr>
            </w:pPr>
            <w:r w:rsidRPr="00424E59">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37BB55B" w14:textId="77777777" w:rsidR="00EB676A" w:rsidRPr="00424E59" w:rsidRDefault="00EB676A" w:rsidP="00BC3F8D">
            <w:pPr>
              <w:pStyle w:val="TAH"/>
              <w:rPr>
                <w:lang w:eastAsia="ko-KR"/>
              </w:rPr>
            </w:pPr>
            <w:r w:rsidRPr="00424E59">
              <w:rPr>
                <w:lang w:eastAsia="ko-KR"/>
              </w:rPr>
              <w:t>Condition</w:t>
            </w:r>
          </w:p>
        </w:tc>
      </w:tr>
      <w:tr w:rsidR="00EB676A" w:rsidRPr="00424E59" w14:paraId="169E629B"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6E583B3" w14:textId="77777777" w:rsidR="00EB676A" w:rsidRPr="00424E59" w:rsidRDefault="00EB676A" w:rsidP="00BC3F8D">
            <w:pPr>
              <w:pStyle w:val="TAL"/>
              <w:rPr>
                <w:lang w:eastAsia="ko-KR"/>
              </w:rPr>
            </w:pPr>
            <w:r w:rsidRPr="00424E59">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5DFA5D57"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68DBC16C"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1983EE0"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8B0EDC4" w14:textId="77777777" w:rsidR="00EB676A" w:rsidRPr="00424E59" w:rsidRDefault="00EB676A" w:rsidP="00BC3F8D">
            <w:pPr>
              <w:pStyle w:val="TAL"/>
              <w:rPr>
                <w:lang w:eastAsia="ko-KR"/>
              </w:rPr>
            </w:pPr>
          </w:p>
        </w:tc>
      </w:tr>
      <w:tr w:rsidR="00EB676A" w:rsidRPr="00424E59" w14:paraId="2892DD75"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5398516" w14:textId="77777777" w:rsidR="00EB676A" w:rsidRPr="00424E59" w:rsidRDefault="00EB676A" w:rsidP="00BC3F8D">
            <w:pPr>
              <w:pStyle w:val="TAL"/>
              <w:rPr>
                <w:lang w:eastAsia="ko-KR"/>
              </w:rPr>
            </w:pPr>
            <w:r w:rsidRPr="00424E59">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AB3805A"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34FAAA0" w14:textId="77777777" w:rsidR="00EB676A" w:rsidRPr="00424E59" w:rsidRDefault="00EB676A" w:rsidP="00BC3F8D">
            <w:pPr>
              <w:pStyle w:val="TAL"/>
              <w:rPr>
                <w:lang w:eastAsia="ko-KR"/>
              </w:rPr>
            </w:pPr>
            <w:r w:rsidRPr="00424E59">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251A33A"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0EFBF84" w14:textId="77777777" w:rsidR="00EB676A" w:rsidRPr="00424E59" w:rsidRDefault="00EB676A" w:rsidP="00BC3F8D">
            <w:pPr>
              <w:pStyle w:val="TAL"/>
              <w:rPr>
                <w:lang w:eastAsia="ko-KR"/>
              </w:rPr>
            </w:pPr>
          </w:p>
        </w:tc>
      </w:tr>
      <w:tr w:rsidR="00EB676A" w:rsidRPr="00424E59" w14:paraId="6DFC5EFA"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5469551" w14:textId="77777777" w:rsidR="00EB676A" w:rsidRPr="00424E59" w:rsidRDefault="00EB676A" w:rsidP="00BC3F8D">
            <w:pPr>
              <w:pStyle w:val="TAL"/>
              <w:rPr>
                <w:lang w:eastAsia="ko-KR"/>
              </w:rPr>
            </w:pPr>
            <w:r w:rsidRPr="00424E59">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FDB06AA" w14:textId="77777777" w:rsidR="00EB676A" w:rsidRPr="00424E59" w:rsidRDefault="00EB676A" w:rsidP="00BC3F8D">
            <w:pPr>
              <w:pStyle w:val="TAL"/>
              <w:rPr>
                <w:lang w:eastAsia="ko-KR"/>
              </w:rPr>
            </w:pPr>
            <w:r w:rsidRPr="00424E59">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309B711D"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64F38B4"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83F430F" w14:textId="77777777" w:rsidR="00EB676A" w:rsidRPr="00424E59" w:rsidRDefault="00EB676A" w:rsidP="00BC3F8D">
            <w:pPr>
              <w:pStyle w:val="TAL"/>
              <w:rPr>
                <w:lang w:eastAsia="ko-KR"/>
              </w:rPr>
            </w:pPr>
          </w:p>
        </w:tc>
      </w:tr>
    </w:tbl>
    <w:p w14:paraId="05D4966F" w14:textId="77777777" w:rsidR="00EB676A" w:rsidRPr="00424E59" w:rsidRDefault="00EB676A" w:rsidP="00EB676A"/>
    <w:p w14:paraId="479BCC4F" w14:textId="77777777" w:rsidR="00EB676A" w:rsidRPr="00424E59" w:rsidRDefault="00EB676A" w:rsidP="00EB676A">
      <w:pPr>
        <w:pStyle w:val="TH"/>
      </w:pPr>
      <w:r w:rsidRPr="00424E59">
        <w:t xml:space="preserve">Table 6.2.25.3.3-2: </w:t>
      </w:r>
      <w:r w:rsidRPr="00424E59">
        <w:rPr>
          <w:lang w:eastAsia="ko-KR"/>
        </w:rPr>
        <w:t>MCPTT-Info in SIP MESSAGE</w:t>
      </w:r>
      <w:r w:rsidRPr="00424E59">
        <w:t xml:space="preserve"> (Table 6.2.25.3.3-1)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rsidRPr="00424E59" w14:paraId="0DFDD4C5"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EF9BE14" w14:textId="77777777" w:rsidR="00EB676A" w:rsidRPr="00424E59" w:rsidRDefault="00EB676A" w:rsidP="00BC3F8D">
            <w:pPr>
              <w:pStyle w:val="TAL"/>
              <w:rPr>
                <w:lang w:eastAsia="ko-KR"/>
              </w:rPr>
            </w:pPr>
            <w:r w:rsidRPr="00424E59">
              <w:rPr>
                <w:lang w:eastAsia="ko-KR"/>
              </w:rPr>
              <w:t>Derivation Path: TS 36.579-1 [2], table 5.5.3.2.2-1, condition PRIVATE-CALL</w:t>
            </w:r>
          </w:p>
        </w:tc>
      </w:tr>
      <w:tr w:rsidR="00EB676A" w:rsidRPr="00424E59" w14:paraId="62BB2C91"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DD83253" w14:textId="77777777" w:rsidR="00EB676A" w:rsidRPr="00424E59" w:rsidRDefault="00EB676A" w:rsidP="00BC3F8D">
            <w:pPr>
              <w:pStyle w:val="TAH"/>
              <w:rPr>
                <w:lang w:eastAsia="ko-KR"/>
              </w:rPr>
            </w:pPr>
            <w:r w:rsidRPr="00424E59">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A0F9329" w14:textId="77777777" w:rsidR="00EB676A" w:rsidRPr="00424E59" w:rsidRDefault="00EB676A" w:rsidP="00BC3F8D">
            <w:pPr>
              <w:pStyle w:val="TAH"/>
              <w:rPr>
                <w:lang w:eastAsia="ko-KR"/>
              </w:rPr>
            </w:pPr>
            <w:r w:rsidRPr="00424E59">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528D7325" w14:textId="77777777" w:rsidR="00EB676A" w:rsidRPr="00424E59" w:rsidRDefault="00EB676A" w:rsidP="00BC3F8D">
            <w:pPr>
              <w:pStyle w:val="TAH"/>
              <w:rPr>
                <w:lang w:eastAsia="ko-KR"/>
              </w:rPr>
            </w:pPr>
            <w:r w:rsidRPr="00424E59">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78737D2" w14:textId="77777777" w:rsidR="00EB676A" w:rsidRPr="00424E59" w:rsidRDefault="00EB676A" w:rsidP="00BC3F8D">
            <w:pPr>
              <w:pStyle w:val="TAH"/>
              <w:rPr>
                <w:lang w:eastAsia="ko-KR"/>
              </w:rPr>
            </w:pPr>
            <w:r w:rsidRPr="00424E59">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97543EA" w14:textId="77777777" w:rsidR="00EB676A" w:rsidRPr="00424E59" w:rsidRDefault="00EB676A" w:rsidP="00BC3F8D">
            <w:pPr>
              <w:pStyle w:val="TAH"/>
              <w:rPr>
                <w:lang w:eastAsia="ko-KR"/>
              </w:rPr>
            </w:pPr>
            <w:r w:rsidRPr="00424E59">
              <w:rPr>
                <w:lang w:eastAsia="ko-KR"/>
              </w:rPr>
              <w:t>Condition</w:t>
            </w:r>
          </w:p>
        </w:tc>
      </w:tr>
      <w:tr w:rsidR="00EB676A" w:rsidRPr="00424E59" w14:paraId="0C549A93"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1A9983C" w14:textId="77777777" w:rsidR="00EB676A" w:rsidRPr="00424E59" w:rsidRDefault="00EB676A" w:rsidP="00BC3F8D">
            <w:pPr>
              <w:pStyle w:val="TAL"/>
              <w:rPr>
                <w:lang w:eastAsia="ko-KR"/>
              </w:rPr>
            </w:pPr>
            <w:r w:rsidRPr="00424E59">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2241FC4E"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8791340"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7E47310"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21F0D78" w14:textId="77777777" w:rsidR="00EB676A" w:rsidRPr="00424E59" w:rsidRDefault="00EB676A" w:rsidP="00BC3F8D">
            <w:pPr>
              <w:pStyle w:val="TAL"/>
              <w:rPr>
                <w:lang w:eastAsia="ko-KR"/>
              </w:rPr>
            </w:pPr>
          </w:p>
        </w:tc>
      </w:tr>
      <w:tr w:rsidR="00EB676A" w:rsidRPr="00424E59" w14:paraId="6A9BBA1B"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4BAB50C" w14:textId="77777777" w:rsidR="00EB676A" w:rsidRPr="00424E59" w:rsidRDefault="00EB676A" w:rsidP="00BC3F8D">
            <w:pPr>
              <w:pStyle w:val="TAL"/>
              <w:rPr>
                <w:lang w:eastAsia="ko-KR"/>
              </w:rPr>
            </w:pPr>
            <w:r w:rsidRPr="00424E59">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29C05751"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2E27C9E"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5D38A18"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F65AC9C" w14:textId="77777777" w:rsidR="00EB676A" w:rsidRPr="00424E59" w:rsidRDefault="00EB676A" w:rsidP="00BC3F8D">
            <w:pPr>
              <w:pStyle w:val="TAL"/>
              <w:rPr>
                <w:lang w:eastAsia="ko-KR"/>
              </w:rPr>
            </w:pPr>
          </w:p>
        </w:tc>
      </w:tr>
      <w:tr w:rsidR="00EB676A" w:rsidRPr="00424E59" w14:paraId="6691A2A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733F8B0D" w14:textId="77777777" w:rsidR="00EB676A" w:rsidRPr="00424E59" w:rsidRDefault="00EB676A" w:rsidP="00BC3F8D">
            <w:pPr>
              <w:pStyle w:val="TAL"/>
              <w:rPr>
                <w:lang w:eastAsia="ko-KR"/>
              </w:rPr>
            </w:pPr>
            <w:r w:rsidRPr="00424E59">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67C66B7B" w14:textId="77777777" w:rsidR="00EB676A" w:rsidRPr="00424E59" w:rsidRDefault="00EB676A" w:rsidP="00BC3F8D">
            <w:pPr>
              <w:pStyle w:val="TAL"/>
              <w:rPr>
                <w:lang w:eastAsia="ko-KR"/>
              </w:rPr>
            </w:pPr>
            <w:r w:rsidRPr="00424E59">
              <w:rPr>
                <w:lang w:eastAsia="ko-KR"/>
              </w:rPr>
              <w:t>Encrypted &lt;mcptt-calling-user-id&gt; with mcpttURI set to px_MCPTT_ID_User_B</w:t>
            </w:r>
          </w:p>
        </w:tc>
        <w:tc>
          <w:tcPr>
            <w:tcW w:w="2129" w:type="dxa"/>
            <w:tcBorders>
              <w:top w:val="single" w:sz="4" w:space="0" w:color="auto"/>
              <w:left w:val="single" w:sz="4" w:space="0" w:color="auto"/>
              <w:bottom w:val="single" w:sz="4" w:space="0" w:color="auto"/>
              <w:right w:val="single" w:sz="4" w:space="0" w:color="auto"/>
            </w:tcBorders>
            <w:hideMark/>
          </w:tcPr>
          <w:p w14:paraId="42162DF7" w14:textId="77777777" w:rsidR="00EB676A" w:rsidRPr="00424E59" w:rsidRDefault="00EB676A" w:rsidP="00BC3F8D">
            <w:pPr>
              <w:pStyle w:val="TAL"/>
              <w:rPr>
                <w:lang w:eastAsia="ko-KR"/>
              </w:rPr>
            </w:pPr>
            <w:r w:rsidRPr="00424E59">
              <w:rPr>
                <w:lang w:eastAsia="ko-KR"/>
              </w:rPr>
              <w:t xml:space="preserve">requesting MCPTT user (NOTE 1); </w:t>
            </w:r>
            <w:r w:rsidRPr="00424E59">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67EE463A"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B0915AF" w14:textId="77777777" w:rsidR="00EB676A" w:rsidRPr="00424E59" w:rsidRDefault="00EB676A" w:rsidP="00BC3F8D">
            <w:pPr>
              <w:pStyle w:val="TAL"/>
              <w:rPr>
                <w:lang w:eastAsia="ko-KR"/>
              </w:rPr>
            </w:pPr>
          </w:p>
        </w:tc>
      </w:tr>
      <w:tr w:rsidR="00EB676A" w:rsidRPr="00424E59" w14:paraId="6C0D9953"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7C19D6D4" w14:textId="77777777" w:rsidR="00EB676A" w:rsidRPr="00424E59" w:rsidRDefault="00EB676A" w:rsidP="00BC3F8D">
            <w:pPr>
              <w:pStyle w:val="TAL"/>
              <w:rPr>
                <w:rFonts w:eastAsia="SimSun"/>
                <w:lang w:eastAsia="ko-KR"/>
              </w:rPr>
            </w:pPr>
            <w:r w:rsidRPr="00424E59">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06536E04" w14:textId="77777777" w:rsidR="00EB676A" w:rsidRPr="00424E59" w:rsidRDefault="00EB676A" w:rsidP="00BC3F8D">
            <w:pPr>
              <w:pStyle w:val="TAL"/>
              <w:rPr>
                <w:lang w:eastAsia="ko-KR"/>
              </w:rPr>
            </w:pPr>
            <w:r w:rsidRPr="00424E59">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49B0519D"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identified MCPTT user (NOTE 1);</w:t>
            </w:r>
          </w:p>
          <w:p w14:paraId="0C37DCCA" w14:textId="77777777" w:rsidR="00EB676A" w:rsidRPr="00424E59" w:rsidRDefault="00EB676A" w:rsidP="00BC3F8D">
            <w:pPr>
              <w:pStyle w:val="TAL"/>
              <w:rPr>
                <w:lang w:eastAsia="ko-KR"/>
              </w:rPr>
            </w:pPr>
            <w:r w:rsidRPr="00424E59">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561DE24F"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37FE1FD" w14:textId="77777777" w:rsidR="00EB676A" w:rsidRPr="00424E59" w:rsidRDefault="00EB676A" w:rsidP="00BC3F8D">
            <w:pPr>
              <w:pStyle w:val="TAL"/>
              <w:rPr>
                <w:lang w:eastAsia="ko-KR"/>
              </w:rPr>
            </w:pPr>
          </w:p>
        </w:tc>
      </w:tr>
      <w:tr w:rsidR="00EB676A" w:rsidRPr="00424E59" w14:paraId="55587C6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60BFED00" w14:textId="77777777" w:rsidR="00EB676A" w:rsidRPr="00424E59" w:rsidRDefault="00EB676A" w:rsidP="00BC3F8D">
            <w:pPr>
              <w:pStyle w:val="TAL"/>
              <w:rPr>
                <w:lang w:eastAsia="ko-KR"/>
              </w:rPr>
            </w:pPr>
            <w:r w:rsidRPr="00424E59">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3DF40FE9"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57134199" w14:textId="77777777" w:rsidR="00EB676A" w:rsidRPr="00424E59" w:rsidRDefault="00EB676A" w:rsidP="00BC3F8D">
            <w:pPr>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8C87043"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C878079" w14:textId="77777777" w:rsidR="00EB676A" w:rsidRPr="00424E59" w:rsidRDefault="00EB676A" w:rsidP="00BC3F8D">
            <w:pPr>
              <w:pStyle w:val="TAL"/>
              <w:rPr>
                <w:lang w:eastAsia="ko-KR"/>
              </w:rPr>
            </w:pPr>
          </w:p>
        </w:tc>
      </w:tr>
      <w:tr w:rsidR="00EB676A" w:rsidRPr="00424E59" w14:paraId="1FAEE068"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EA911BF" w14:textId="77777777" w:rsidR="00EB676A" w:rsidRPr="00424E59" w:rsidRDefault="00EB676A" w:rsidP="00BC3F8D">
            <w:pPr>
              <w:pStyle w:val="TAL"/>
              <w:rPr>
                <w:lang w:eastAsia="ko-KR"/>
              </w:rPr>
            </w:pPr>
            <w:r w:rsidRPr="00424E59">
              <w:rPr>
                <w:lang w:eastAsia="ko-KR"/>
              </w:rPr>
              <w:t xml:space="preserve">      </w:t>
            </w:r>
            <w:r w:rsidRPr="00424E59">
              <w:rPr>
                <w:rFonts w:eastAsia="SimSun"/>
                <w:lang w:eastAsia="ko-KR"/>
              </w:rPr>
              <w:t>request</w:t>
            </w:r>
            <w:r w:rsidRPr="00424E59">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771AAB2B" w14:textId="77777777" w:rsidR="00EB676A" w:rsidRPr="00424E59" w:rsidRDefault="00EB676A" w:rsidP="00BC3F8D">
            <w:pPr>
              <w:pStyle w:val="TAL"/>
              <w:rPr>
                <w:lang w:eastAsia="ko-KR"/>
              </w:rPr>
            </w:pPr>
            <w:r w:rsidRPr="00424E59">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55258835"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BE72F33"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F0A781E" w14:textId="77777777" w:rsidR="00EB676A" w:rsidRPr="00424E59" w:rsidRDefault="00EB676A" w:rsidP="00BC3F8D">
            <w:pPr>
              <w:pStyle w:val="TAL"/>
              <w:rPr>
                <w:lang w:eastAsia="ko-KR"/>
              </w:rPr>
            </w:pPr>
          </w:p>
        </w:tc>
      </w:tr>
      <w:tr w:rsidR="00EB676A" w:rsidRPr="00424E59" w14:paraId="46077908"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2E3B087" w14:textId="77777777" w:rsidR="00EB676A" w:rsidRPr="00424E59" w:rsidRDefault="00EB676A" w:rsidP="00BC3F8D">
            <w:pPr>
              <w:pStyle w:val="TAL"/>
              <w:rPr>
                <w:lang w:eastAsia="ko-KR"/>
              </w:rPr>
            </w:pPr>
            <w:r w:rsidRPr="00424E59">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43F7EE1B" w14:textId="77777777" w:rsidR="00EB676A" w:rsidRPr="00424E59" w:rsidRDefault="00EB676A" w:rsidP="00BC3F8D">
            <w:pPr>
              <w:pStyle w:val="TAL"/>
              <w:rPr>
                <w:lang w:eastAsia="ko-KR"/>
              </w:rPr>
            </w:pPr>
            <w:r w:rsidRPr="00424E59">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19764B17"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A2B7D8E"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17CA660" w14:textId="77777777" w:rsidR="00EB676A" w:rsidRPr="00424E59" w:rsidRDefault="00EB676A" w:rsidP="00BC3F8D">
            <w:pPr>
              <w:pStyle w:val="TAL"/>
              <w:rPr>
                <w:lang w:eastAsia="ko-KR"/>
              </w:rPr>
            </w:pPr>
          </w:p>
        </w:tc>
      </w:tr>
      <w:tr w:rsidR="00EB676A" w:rsidRPr="00424E59" w14:paraId="4BC8F35C"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27BAFEAD" w14:textId="73D28581" w:rsidR="00EB676A" w:rsidRPr="00424E59" w:rsidRDefault="00EB676A" w:rsidP="00BC3F8D">
            <w:pPr>
              <w:pStyle w:val="TAN"/>
              <w:rPr>
                <w:lang w:eastAsia="ko-KR"/>
              </w:rPr>
            </w:pPr>
            <w:r w:rsidRPr="00424E59">
              <w:rPr>
                <w:lang w:eastAsia="ko-KR"/>
              </w:rPr>
              <w:t>NOTE 1:</w:t>
            </w:r>
            <w:r w:rsidRPr="00424E59">
              <w:rPr>
                <w:lang w:eastAsia="ko-KR"/>
              </w:rPr>
              <w:tab/>
              <w:t>The MCPTT-Info requests a remotely initiated private call with the following roles terms of TS 24.379 [9] clause 11.1.7.1:</w:t>
            </w:r>
            <w:r w:rsidRPr="00424E59">
              <w:rPr>
                <w:lang w:eastAsia="ko-KR"/>
              </w:rPr>
              <w:br/>
              <w:t>- requesting MCPTT user:</w:t>
            </w:r>
            <w:r w:rsidRPr="00424E59">
              <w:rPr>
                <w:lang w:eastAsia="ko-KR"/>
              </w:rPr>
              <w:tab/>
              <w:t>px_MCPTT_ID_User_B (SS)</w:t>
            </w:r>
            <w:r w:rsidRPr="00424E59">
              <w:rPr>
                <w:lang w:eastAsia="ko-KR"/>
              </w:rPr>
              <w:br/>
              <w:t>- remote MCPTT user:</w:t>
            </w:r>
            <w:r w:rsidRPr="00424E59">
              <w:rPr>
                <w:lang w:eastAsia="ko-KR"/>
              </w:rPr>
              <w:tab/>
            </w:r>
            <w:r w:rsidRPr="00424E59">
              <w:rPr>
                <w:lang w:eastAsia="ko-KR"/>
              </w:rPr>
              <w:tab/>
              <w:t>px_MCPTT_ID_User_A initiating the call (UE)</w:t>
            </w:r>
            <w:r w:rsidRPr="00424E59">
              <w:rPr>
                <w:lang w:eastAsia="ko-KR"/>
              </w:rPr>
              <w:br/>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t>(contained in the &lt;mcptt-request-uri&gt; per default)</w:t>
            </w:r>
            <w:r w:rsidRPr="00424E59">
              <w:rPr>
                <w:lang w:eastAsia="ko-KR"/>
              </w:rPr>
              <w:br/>
              <w:t>- identified MCPTT user:</w:t>
            </w:r>
            <w:r w:rsidRPr="00424E59">
              <w:rPr>
                <w:lang w:eastAsia="ko-KR"/>
              </w:rPr>
              <w:tab/>
            </w:r>
            <w:ins w:id="2335" w:author="MCC160" w:date="2022-11-01T14:43:00Z">
              <w:r w:rsidR="002A6697" w:rsidRPr="00424E59">
                <w:rPr>
                  <w:lang w:eastAsia="ko-KR"/>
                </w:rPr>
                <w:tab/>
              </w:r>
            </w:ins>
            <w:r w:rsidRPr="00424E59">
              <w:rPr>
                <w:lang w:eastAsia="ko-KR"/>
              </w:rPr>
              <w:t>px_MCPTT_ID_User_B (SS; same as requesting MCPTT user)</w:t>
            </w:r>
            <w:r w:rsidRPr="00424E59">
              <w:rPr>
                <w:lang w:eastAsia="ko-KR"/>
              </w:rPr>
              <w:br/>
            </w:r>
            <w:r w:rsidRPr="00424E59">
              <w:rPr>
                <w:lang w:eastAsia="ko-KR"/>
              </w:rPr>
              <w:br/>
              <w:t>As requesting and identified MCPTT user are the same, the UE shall not send a SIP MESSAGE at step 11 (TS 24.379 [9] clause 11.1.7.2.2).</w:t>
            </w:r>
          </w:p>
        </w:tc>
      </w:tr>
    </w:tbl>
    <w:p w14:paraId="772CF952" w14:textId="77777777" w:rsidR="00EB676A" w:rsidRPr="00424E59" w:rsidRDefault="00EB676A" w:rsidP="00EB676A"/>
    <w:p w14:paraId="1365A405" w14:textId="77777777" w:rsidR="00EB676A" w:rsidRPr="00424E59" w:rsidRDefault="00EB676A" w:rsidP="00EB676A">
      <w:pPr>
        <w:pStyle w:val="TH"/>
      </w:pPr>
      <w:r w:rsidRPr="00424E59">
        <w:t xml:space="preserve">Table 6.2.25.3.3-3: </w:t>
      </w:r>
      <w:r w:rsidRPr="00424E59">
        <w:rPr>
          <w:lang w:eastAsia="ko-KR"/>
        </w:rPr>
        <w:t>SIP INVITE</w:t>
      </w:r>
      <w:r w:rsidRPr="00424E59">
        <w:t xml:space="preserve"> from the UE (Step 5, 16, Table 6.2.25.3.2-1;</w:t>
      </w:r>
      <w:r w:rsidRPr="00424E59">
        <w:br/>
        <w:t xml:space="preserve">step 2, TS 36.579-1 [2] Table 5.3A.1.3-1; </w:t>
      </w:r>
      <w:r w:rsidRPr="00424E59">
        <w:br/>
        <w:t>step 2, TS 36.579-1 [2] Table 5.3A.2.3-1)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rsidRPr="00424E59" w14:paraId="1138FF8A" w14:textId="77777777" w:rsidTr="00BC3F8D">
        <w:trPr>
          <w:gridAfter w:val="1"/>
          <w:wAfter w:w="113" w:type="dxa"/>
          <w:cantSplit/>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D521694" w14:textId="77777777" w:rsidR="00EB676A" w:rsidRPr="00424E59" w:rsidRDefault="00EB676A" w:rsidP="00BC3F8D">
            <w:pPr>
              <w:pStyle w:val="TAL"/>
              <w:rPr>
                <w:lang w:eastAsia="ko-KR"/>
              </w:rPr>
            </w:pPr>
            <w:r w:rsidRPr="00424E59">
              <w:rPr>
                <w:lang w:eastAsia="ko-KR"/>
              </w:rPr>
              <w:t xml:space="preserve">Derivation Path: TS 36.579-1 [2], table 5.5.2.5.1-1, condition PRIVATE-CALL </w:t>
            </w:r>
          </w:p>
        </w:tc>
      </w:tr>
      <w:tr w:rsidR="00EB676A" w:rsidRPr="00424E59" w14:paraId="2AE8B7DF"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2B00774" w14:textId="77777777" w:rsidR="00EB676A" w:rsidRPr="00424E59" w:rsidRDefault="00EB676A" w:rsidP="00BC3F8D">
            <w:pPr>
              <w:pStyle w:val="TAH"/>
              <w:rPr>
                <w:lang w:eastAsia="ko-KR"/>
              </w:rPr>
            </w:pPr>
            <w:r w:rsidRPr="00424E59">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61AE16E" w14:textId="77777777" w:rsidR="00EB676A" w:rsidRPr="00424E59" w:rsidRDefault="00EB676A" w:rsidP="00BC3F8D">
            <w:pPr>
              <w:pStyle w:val="TAH"/>
              <w:rPr>
                <w:lang w:eastAsia="ko-KR"/>
              </w:rPr>
            </w:pPr>
            <w:r w:rsidRPr="00424E59">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10470F35" w14:textId="77777777" w:rsidR="00EB676A" w:rsidRPr="00424E59" w:rsidRDefault="00EB676A" w:rsidP="00BC3F8D">
            <w:pPr>
              <w:pStyle w:val="TAH"/>
              <w:rPr>
                <w:lang w:eastAsia="ko-KR"/>
              </w:rPr>
            </w:pPr>
            <w:r w:rsidRPr="00424E59">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11F1A5B" w14:textId="77777777" w:rsidR="00EB676A" w:rsidRPr="00424E59" w:rsidRDefault="00EB676A" w:rsidP="00BC3F8D">
            <w:pPr>
              <w:pStyle w:val="TAH"/>
              <w:rPr>
                <w:lang w:eastAsia="ko-KR"/>
              </w:rPr>
            </w:pPr>
            <w:r w:rsidRPr="00424E59">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7142CE14" w14:textId="77777777" w:rsidR="00EB676A" w:rsidRPr="00424E59" w:rsidRDefault="00EB676A" w:rsidP="00BC3F8D">
            <w:pPr>
              <w:pStyle w:val="TAH"/>
              <w:rPr>
                <w:lang w:eastAsia="ko-KR"/>
              </w:rPr>
            </w:pPr>
            <w:r w:rsidRPr="00424E59">
              <w:rPr>
                <w:lang w:eastAsia="ko-KR"/>
              </w:rPr>
              <w:t>Condition</w:t>
            </w:r>
          </w:p>
        </w:tc>
      </w:tr>
      <w:tr w:rsidR="00EB676A" w:rsidRPr="00424E59" w14:paraId="2854E3F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CE2C15A" w14:textId="77777777" w:rsidR="00EB676A" w:rsidRPr="00424E59" w:rsidRDefault="00EB676A" w:rsidP="00BC3F8D">
            <w:pPr>
              <w:pStyle w:val="TAL"/>
              <w:rPr>
                <w:b/>
                <w:bCs/>
                <w:lang w:eastAsia="ko-KR"/>
              </w:rPr>
            </w:pPr>
            <w:r w:rsidRPr="00424E59">
              <w:rPr>
                <w:b/>
                <w:bCs/>
                <w:lang w:eastAsia="ko-KR"/>
              </w:rPr>
              <w:t>Answer-Mode</w:t>
            </w:r>
          </w:p>
        </w:tc>
        <w:tc>
          <w:tcPr>
            <w:tcW w:w="2129" w:type="dxa"/>
            <w:tcBorders>
              <w:top w:val="single" w:sz="4" w:space="0" w:color="auto"/>
              <w:left w:val="single" w:sz="4" w:space="0" w:color="auto"/>
              <w:bottom w:val="single" w:sz="4" w:space="0" w:color="auto"/>
              <w:right w:val="single" w:sz="4" w:space="0" w:color="auto"/>
            </w:tcBorders>
            <w:hideMark/>
          </w:tcPr>
          <w:p w14:paraId="62205D47" w14:textId="77777777" w:rsidR="00EB676A" w:rsidRPr="00424E59" w:rsidRDefault="00EB676A" w:rsidP="00BC3F8D">
            <w:pPr>
              <w:pStyle w:val="TAL"/>
              <w:rPr>
                <w:lang w:eastAsia="ko-KR"/>
              </w:rPr>
            </w:pPr>
            <w:r w:rsidRPr="00424E59">
              <w:rPr>
                <w:bCs/>
              </w:rPr>
              <w:t>any value if presen</w:t>
            </w:r>
          </w:p>
        </w:tc>
        <w:tc>
          <w:tcPr>
            <w:tcW w:w="2129" w:type="dxa"/>
            <w:tcBorders>
              <w:top w:val="single" w:sz="4" w:space="0" w:color="auto"/>
              <w:left w:val="single" w:sz="4" w:space="0" w:color="auto"/>
              <w:bottom w:val="single" w:sz="4" w:space="0" w:color="auto"/>
              <w:right w:val="single" w:sz="4" w:space="0" w:color="auto"/>
            </w:tcBorders>
            <w:hideMark/>
          </w:tcPr>
          <w:p w14:paraId="0EA766DB" w14:textId="77777777" w:rsidR="00EB676A" w:rsidRPr="00424E59" w:rsidRDefault="00EB676A" w:rsidP="00BC3F8D">
            <w:pPr>
              <w:pStyle w:val="TAL"/>
              <w:rPr>
                <w:lang w:eastAsia="ko-KR"/>
              </w:rPr>
            </w:pPr>
            <w:r w:rsidRPr="00424E59">
              <w:rPr>
                <w:lang w:eastAsia="ko-KR"/>
              </w:rPr>
              <w:t>NOTE 1</w:t>
            </w:r>
          </w:p>
        </w:tc>
        <w:tc>
          <w:tcPr>
            <w:tcW w:w="1420" w:type="dxa"/>
            <w:tcBorders>
              <w:top w:val="single" w:sz="4" w:space="0" w:color="auto"/>
              <w:left w:val="single" w:sz="4" w:space="0" w:color="auto"/>
              <w:bottom w:val="single" w:sz="4" w:space="0" w:color="auto"/>
              <w:right w:val="single" w:sz="4" w:space="0" w:color="auto"/>
            </w:tcBorders>
          </w:tcPr>
          <w:p w14:paraId="47218EEA"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D74790D" w14:textId="77777777" w:rsidR="00EB676A" w:rsidRPr="00424E59" w:rsidRDefault="00EB676A" w:rsidP="00BC3F8D">
            <w:pPr>
              <w:pStyle w:val="TAL"/>
              <w:rPr>
                <w:lang w:eastAsia="ko-KR"/>
              </w:rPr>
            </w:pPr>
          </w:p>
        </w:tc>
      </w:tr>
      <w:tr w:rsidR="00EB676A" w:rsidRPr="00424E59" w14:paraId="082FFC0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BB9E7C6" w14:textId="77777777" w:rsidR="00EB676A" w:rsidRPr="00424E59" w:rsidRDefault="00EB676A" w:rsidP="00BC3F8D">
            <w:pPr>
              <w:pStyle w:val="TAL"/>
              <w:rPr>
                <w:b/>
                <w:bCs/>
                <w:lang w:eastAsia="ko-KR"/>
              </w:rPr>
            </w:pPr>
            <w:r w:rsidRPr="00424E59">
              <w:rPr>
                <w:b/>
                <w:bCs/>
                <w:lang w:eastAsia="ko-KR"/>
              </w:rPr>
              <w:t>Message-body</w:t>
            </w:r>
          </w:p>
        </w:tc>
        <w:tc>
          <w:tcPr>
            <w:tcW w:w="2129" w:type="dxa"/>
            <w:tcBorders>
              <w:top w:val="single" w:sz="4" w:space="0" w:color="auto"/>
              <w:left w:val="single" w:sz="4" w:space="0" w:color="auto"/>
              <w:bottom w:val="single" w:sz="4" w:space="0" w:color="auto"/>
              <w:right w:val="single" w:sz="4" w:space="0" w:color="auto"/>
            </w:tcBorders>
          </w:tcPr>
          <w:p w14:paraId="05FD727F"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671E2443"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A620C0A"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E748C1C" w14:textId="77777777" w:rsidR="00EB676A" w:rsidRPr="00424E59" w:rsidRDefault="00EB676A" w:rsidP="00BC3F8D">
            <w:pPr>
              <w:pStyle w:val="TAL"/>
              <w:rPr>
                <w:lang w:eastAsia="ko-KR"/>
              </w:rPr>
            </w:pPr>
          </w:p>
        </w:tc>
      </w:tr>
      <w:tr w:rsidR="00EB676A" w:rsidRPr="00424E59" w14:paraId="42030F9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3E40A62" w14:textId="77777777" w:rsidR="00EB676A" w:rsidRPr="00424E59" w:rsidRDefault="00EB676A" w:rsidP="00BC3F8D">
            <w:pPr>
              <w:pStyle w:val="TAL"/>
              <w:rPr>
                <w:lang w:eastAsia="ko-KR"/>
              </w:rPr>
            </w:pPr>
            <w:r w:rsidRPr="00424E59">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E6F1EC7"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17FC9595" w14:textId="77777777" w:rsidR="00EB676A" w:rsidRPr="00424E59" w:rsidRDefault="00EB676A" w:rsidP="00BC3F8D">
            <w:pPr>
              <w:pStyle w:val="TAL"/>
              <w:rPr>
                <w:b/>
                <w:lang w:eastAsia="ko-KR"/>
              </w:rPr>
            </w:pPr>
            <w:r w:rsidRPr="00424E59">
              <w:rPr>
                <w:b/>
                <w:lang w:eastAsia="ko-KR"/>
              </w:rPr>
              <w:t>SDP message</w:t>
            </w:r>
          </w:p>
        </w:tc>
        <w:tc>
          <w:tcPr>
            <w:tcW w:w="1420" w:type="dxa"/>
            <w:tcBorders>
              <w:top w:val="single" w:sz="4" w:space="0" w:color="auto"/>
              <w:left w:val="single" w:sz="4" w:space="0" w:color="auto"/>
              <w:bottom w:val="single" w:sz="4" w:space="0" w:color="auto"/>
              <w:right w:val="single" w:sz="4" w:space="0" w:color="auto"/>
            </w:tcBorders>
          </w:tcPr>
          <w:p w14:paraId="50032E13"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250B6A8B" w14:textId="77777777" w:rsidR="00EB676A" w:rsidRPr="00424E59" w:rsidRDefault="00EB676A" w:rsidP="00BC3F8D">
            <w:pPr>
              <w:pStyle w:val="TAL"/>
              <w:rPr>
                <w:lang w:eastAsia="ko-KR"/>
              </w:rPr>
            </w:pPr>
          </w:p>
        </w:tc>
      </w:tr>
      <w:tr w:rsidR="00EB676A" w:rsidRPr="00424E59" w14:paraId="3FAA9D26" w14:textId="77777777" w:rsidTr="00BC3F8D">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A79FD6F" w14:textId="77777777" w:rsidR="00EB676A" w:rsidRPr="00424E59" w:rsidRDefault="00EB676A" w:rsidP="00BC3F8D">
            <w:pPr>
              <w:pStyle w:val="TAL"/>
              <w:rPr>
                <w:lang w:eastAsia="ko-KR"/>
              </w:rPr>
            </w:pPr>
            <w:r w:rsidRPr="00424E59">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4FC3C2E" w14:textId="77777777" w:rsidR="00EB676A" w:rsidRPr="00424E59" w:rsidRDefault="00EB676A" w:rsidP="00BC3F8D">
            <w:pPr>
              <w:pStyle w:val="TAL"/>
              <w:rPr>
                <w:lang w:eastAsia="ko-KR"/>
              </w:rPr>
            </w:pPr>
            <w:r w:rsidRPr="00424E59">
              <w:rPr>
                <w:lang w:eastAsia="ko-KR"/>
              </w:rPr>
              <w:t>SDP Message as described in Table 6.2.25.3.3-3A</w:t>
            </w:r>
          </w:p>
        </w:tc>
        <w:tc>
          <w:tcPr>
            <w:tcW w:w="2129" w:type="dxa"/>
            <w:tcBorders>
              <w:top w:val="single" w:sz="4" w:space="0" w:color="auto"/>
              <w:left w:val="single" w:sz="4" w:space="0" w:color="auto"/>
              <w:bottom w:val="single" w:sz="4" w:space="0" w:color="auto"/>
              <w:right w:val="single" w:sz="4" w:space="0" w:color="auto"/>
            </w:tcBorders>
          </w:tcPr>
          <w:p w14:paraId="5B9D74AB"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291BAA8"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BB2A681" w14:textId="77777777" w:rsidR="00EB676A" w:rsidRPr="00424E59" w:rsidRDefault="00EB676A" w:rsidP="00BC3F8D">
            <w:pPr>
              <w:pStyle w:val="TAL"/>
              <w:rPr>
                <w:lang w:eastAsia="ko-KR"/>
              </w:rPr>
            </w:pPr>
          </w:p>
        </w:tc>
      </w:tr>
      <w:tr w:rsidR="00EB676A" w:rsidRPr="00424E59" w14:paraId="506878B4" w14:textId="77777777" w:rsidTr="00BC3F8D">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0F5B7F11" w14:textId="77777777" w:rsidR="00EB676A" w:rsidRPr="00424E59" w:rsidRDefault="00EB676A" w:rsidP="00BC3F8D">
            <w:pPr>
              <w:pStyle w:val="TAL"/>
              <w:rPr>
                <w:lang w:eastAsia="ko-KR"/>
              </w:rPr>
            </w:pPr>
            <w:r w:rsidRPr="00424E59">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42674DC"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25DF2EB" w14:textId="77777777" w:rsidR="00EB676A" w:rsidRPr="00424E59" w:rsidRDefault="00EB676A" w:rsidP="00BC3F8D">
            <w:pPr>
              <w:pStyle w:val="TAL"/>
              <w:rPr>
                <w:b/>
                <w:lang w:eastAsia="ko-KR"/>
              </w:rPr>
            </w:pPr>
            <w:r w:rsidRPr="00424E59">
              <w:rPr>
                <w:b/>
                <w:lang w:eastAsia="ko-KR"/>
              </w:rPr>
              <w:t>MCPTT Info</w:t>
            </w:r>
          </w:p>
        </w:tc>
        <w:tc>
          <w:tcPr>
            <w:tcW w:w="1420" w:type="dxa"/>
            <w:tcBorders>
              <w:top w:val="single" w:sz="4" w:space="0" w:color="auto"/>
              <w:left w:val="single" w:sz="4" w:space="0" w:color="auto"/>
              <w:bottom w:val="single" w:sz="4" w:space="0" w:color="auto"/>
              <w:right w:val="single" w:sz="4" w:space="0" w:color="auto"/>
            </w:tcBorders>
          </w:tcPr>
          <w:p w14:paraId="393CD06D"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D14C222" w14:textId="77777777" w:rsidR="00EB676A" w:rsidRPr="00424E59" w:rsidRDefault="00EB676A" w:rsidP="00BC3F8D">
            <w:pPr>
              <w:pStyle w:val="TAL"/>
              <w:rPr>
                <w:lang w:eastAsia="ko-KR"/>
              </w:rPr>
            </w:pPr>
          </w:p>
        </w:tc>
      </w:tr>
      <w:tr w:rsidR="00EB676A" w:rsidRPr="00424E59" w14:paraId="7AB848A2" w14:textId="77777777" w:rsidTr="00BC3F8D">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52EB7006" w14:textId="77777777" w:rsidR="00EB676A" w:rsidRPr="00424E59" w:rsidRDefault="00EB676A" w:rsidP="00BC3F8D">
            <w:pPr>
              <w:pStyle w:val="TAL"/>
              <w:rPr>
                <w:lang w:eastAsia="ko-KR"/>
              </w:rPr>
            </w:pPr>
            <w:r w:rsidRPr="00424E59">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2D357FD4" w14:textId="77777777" w:rsidR="00EB676A" w:rsidRPr="00424E59" w:rsidRDefault="00EB676A" w:rsidP="00BC3F8D">
            <w:pPr>
              <w:pStyle w:val="TAL"/>
              <w:rPr>
                <w:lang w:eastAsia="ko-KR"/>
              </w:rPr>
            </w:pPr>
            <w:r w:rsidRPr="00424E59">
              <w:rPr>
                <w:lang w:eastAsia="ko-KR"/>
              </w:rPr>
              <w:t>MCPTT-Info as described in Table 6.2.1.3.3-1B</w:t>
            </w:r>
          </w:p>
        </w:tc>
        <w:tc>
          <w:tcPr>
            <w:tcW w:w="2129" w:type="dxa"/>
            <w:tcBorders>
              <w:top w:val="single" w:sz="4" w:space="0" w:color="auto"/>
              <w:left w:val="single" w:sz="4" w:space="0" w:color="auto"/>
              <w:bottom w:val="single" w:sz="4" w:space="0" w:color="auto"/>
              <w:right w:val="single" w:sz="4" w:space="0" w:color="auto"/>
            </w:tcBorders>
          </w:tcPr>
          <w:p w14:paraId="7875C633"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94178BA"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3FC16E7B" w14:textId="77777777" w:rsidR="00EB676A" w:rsidRPr="00424E59" w:rsidRDefault="00EB676A" w:rsidP="00BC3F8D">
            <w:pPr>
              <w:pStyle w:val="TAL"/>
              <w:rPr>
                <w:lang w:eastAsia="ko-KR"/>
              </w:rPr>
            </w:pPr>
          </w:p>
        </w:tc>
      </w:tr>
      <w:tr w:rsidR="00EB676A" w:rsidRPr="00424E59" w14:paraId="21C26967" w14:textId="77777777" w:rsidTr="00BC3F8D">
        <w:trPr>
          <w:gridBefore w:val="1"/>
          <w:wBefore w:w="112" w:type="dxa"/>
          <w:cantSplit/>
          <w:jc w:val="center"/>
        </w:trPr>
        <w:tc>
          <w:tcPr>
            <w:tcW w:w="9653" w:type="dxa"/>
            <w:gridSpan w:val="6"/>
            <w:tcBorders>
              <w:top w:val="single" w:sz="4" w:space="0" w:color="auto"/>
              <w:left w:val="single" w:sz="4" w:space="0" w:color="auto"/>
              <w:bottom w:val="single" w:sz="4" w:space="0" w:color="auto"/>
              <w:right w:val="single" w:sz="4" w:space="0" w:color="auto"/>
            </w:tcBorders>
            <w:hideMark/>
          </w:tcPr>
          <w:p w14:paraId="0AC77AE5" w14:textId="77777777" w:rsidR="00EB676A" w:rsidRPr="00424E59" w:rsidRDefault="00EB676A" w:rsidP="00BC3F8D">
            <w:pPr>
              <w:pStyle w:val="TAN"/>
              <w:rPr>
                <w:lang w:eastAsia="ko-KR"/>
              </w:rPr>
            </w:pPr>
            <w:r w:rsidRPr="00424E59">
              <w:t>NOTE 1:</w:t>
            </w:r>
            <w:r w:rsidRPr="00424E59">
              <w:tab/>
              <w:t>TS 24.379 [9] clause 11.1.7 does not say anything about the commencement mode to be used for remotely initiated private call</w:t>
            </w:r>
          </w:p>
        </w:tc>
      </w:tr>
    </w:tbl>
    <w:p w14:paraId="3A524F76" w14:textId="77777777" w:rsidR="00EB676A" w:rsidRPr="00424E59" w:rsidRDefault="00EB676A" w:rsidP="00EB676A"/>
    <w:p w14:paraId="02BF40CE" w14:textId="77777777" w:rsidR="00EB676A" w:rsidRPr="00424E59" w:rsidRDefault="00EB676A" w:rsidP="00EB676A">
      <w:pPr>
        <w:pStyle w:val="TH"/>
      </w:pPr>
      <w:r w:rsidRPr="00424E59">
        <w:t>Table 6.2.25.3.3-3A: SDP message</w:t>
      </w:r>
      <w:r w:rsidRPr="00424E59">
        <w:rPr>
          <w:lang w:eastAsia="ko-KR"/>
        </w:rPr>
        <w:t xml:space="preserve"> in SIP INVITE</w:t>
      </w:r>
      <w:r w:rsidRPr="00424E59">
        <w:t xml:space="preserve"> (Table 6.2.25.3.3-3)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rsidRPr="00424E59" w14:paraId="0CCE2F8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25D7A1" w14:textId="77777777" w:rsidR="00EB676A" w:rsidRPr="00424E59" w:rsidRDefault="00EB676A" w:rsidP="00BC3F8D">
            <w:pPr>
              <w:pStyle w:val="TAL"/>
            </w:pPr>
            <w:r w:rsidRPr="00424E59">
              <w:t>Derivation Path: TS 36.579-1 [2], table 5.5.3.1.1-1 condition PRIVATE-CALL, INITIAL_SDP_OFFER</w:t>
            </w:r>
          </w:p>
        </w:tc>
      </w:tr>
      <w:tr w:rsidR="00EB676A" w:rsidRPr="00424E59" w14:paraId="7AEC4FC8"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D0332ED" w14:textId="77777777" w:rsidR="00EB676A" w:rsidRPr="00424E59" w:rsidRDefault="00EB676A" w:rsidP="00BC3F8D">
            <w:pPr>
              <w:pStyle w:val="TAH"/>
            </w:pPr>
            <w:r w:rsidRPr="00424E5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C58DDB" w14:textId="77777777" w:rsidR="00EB676A" w:rsidRPr="00424E59" w:rsidRDefault="00EB676A" w:rsidP="00BC3F8D">
            <w:pPr>
              <w:pStyle w:val="TAH"/>
            </w:pPr>
            <w:r w:rsidRPr="00424E59">
              <w:t>Value/remark</w:t>
            </w:r>
          </w:p>
        </w:tc>
        <w:tc>
          <w:tcPr>
            <w:tcW w:w="2126" w:type="dxa"/>
            <w:tcBorders>
              <w:top w:val="single" w:sz="4" w:space="0" w:color="auto"/>
              <w:left w:val="single" w:sz="4" w:space="0" w:color="auto"/>
              <w:bottom w:val="single" w:sz="4" w:space="0" w:color="auto"/>
              <w:right w:val="single" w:sz="4" w:space="0" w:color="auto"/>
            </w:tcBorders>
            <w:hideMark/>
          </w:tcPr>
          <w:p w14:paraId="5BDFE9A4" w14:textId="77777777" w:rsidR="00EB676A" w:rsidRPr="00424E59" w:rsidRDefault="00EB676A" w:rsidP="00BC3F8D">
            <w:pPr>
              <w:pStyle w:val="TAH"/>
            </w:pPr>
            <w:r w:rsidRPr="00424E59">
              <w:t>Comment</w:t>
            </w:r>
          </w:p>
        </w:tc>
        <w:tc>
          <w:tcPr>
            <w:tcW w:w="1418" w:type="dxa"/>
            <w:tcBorders>
              <w:top w:val="single" w:sz="4" w:space="0" w:color="auto"/>
              <w:left w:val="single" w:sz="4" w:space="0" w:color="auto"/>
              <w:bottom w:val="single" w:sz="4" w:space="0" w:color="auto"/>
              <w:right w:val="single" w:sz="4" w:space="0" w:color="auto"/>
            </w:tcBorders>
            <w:hideMark/>
          </w:tcPr>
          <w:p w14:paraId="381325AD" w14:textId="77777777" w:rsidR="00EB676A" w:rsidRPr="00424E59" w:rsidRDefault="00EB676A" w:rsidP="00BC3F8D">
            <w:pPr>
              <w:pStyle w:val="TAH"/>
            </w:pPr>
            <w:r w:rsidRPr="00424E59">
              <w:t>Reference</w:t>
            </w:r>
          </w:p>
        </w:tc>
        <w:tc>
          <w:tcPr>
            <w:tcW w:w="1133" w:type="dxa"/>
            <w:tcBorders>
              <w:top w:val="single" w:sz="4" w:space="0" w:color="auto"/>
              <w:left w:val="single" w:sz="4" w:space="0" w:color="auto"/>
              <w:bottom w:val="single" w:sz="4" w:space="0" w:color="auto"/>
              <w:right w:val="single" w:sz="4" w:space="0" w:color="auto"/>
            </w:tcBorders>
            <w:hideMark/>
          </w:tcPr>
          <w:p w14:paraId="5199234E" w14:textId="77777777" w:rsidR="00EB676A" w:rsidRPr="00424E59" w:rsidRDefault="00EB676A" w:rsidP="00BC3F8D">
            <w:pPr>
              <w:pStyle w:val="TAH"/>
            </w:pPr>
            <w:r w:rsidRPr="00424E59">
              <w:t>Condition</w:t>
            </w:r>
          </w:p>
        </w:tc>
      </w:tr>
      <w:tr w:rsidR="00EB676A" w:rsidRPr="00424E59" w14:paraId="21AA2B4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BDB3CD" w14:textId="77777777" w:rsidR="00EB676A" w:rsidRPr="00424E59" w:rsidRDefault="00EB676A" w:rsidP="00BC3F8D">
            <w:pPr>
              <w:keepNext/>
              <w:keepLines/>
              <w:spacing w:after="0"/>
              <w:rPr>
                <w:rFonts w:ascii="Arial" w:hAnsi="Arial"/>
                <w:sz w:val="18"/>
              </w:rPr>
            </w:pPr>
            <w:r w:rsidRPr="00424E59">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46A79AF6" w14:textId="77777777" w:rsidR="00EB676A" w:rsidRPr="00424E59" w:rsidRDefault="00EB676A" w:rsidP="00BC3F8D">
            <w:pPr>
              <w:keepNext/>
              <w:keepLines/>
              <w:spacing w:after="0"/>
              <w:rPr>
                <w:rFonts w:ascii="Arial" w:hAnsi="Arial"/>
                <w:sz w:val="18"/>
              </w:rPr>
            </w:pPr>
            <w:r w:rsidRPr="00424E59">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26F0A0E4" w14:textId="77777777" w:rsidR="00EB676A" w:rsidRPr="00424E59" w:rsidRDefault="00EB676A" w:rsidP="00BC3F8D">
            <w:pPr>
              <w:keepNext/>
              <w:keepLines/>
              <w:spacing w:after="0"/>
              <w:rPr>
                <w:rFonts w:ascii="Arial" w:hAnsi="Arial"/>
                <w:b/>
                <w:bCs/>
                <w:sz w:val="18"/>
              </w:rPr>
            </w:pPr>
            <w:r w:rsidRPr="00424E59">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8591647" w14:textId="77777777" w:rsidR="00EB676A" w:rsidRPr="00424E59"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B89EA1" w14:textId="77777777" w:rsidR="00EB676A" w:rsidRPr="00424E59" w:rsidRDefault="00EB676A" w:rsidP="00BC3F8D">
            <w:pPr>
              <w:keepNext/>
              <w:keepLines/>
              <w:spacing w:after="0"/>
              <w:rPr>
                <w:rFonts w:ascii="Arial" w:hAnsi="Arial"/>
                <w:sz w:val="18"/>
              </w:rPr>
            </w:pPr>
          </w:p>
        </w:tc>
      </w:tr>
      <w:tr w:rsidR="00EB676A" w:rsidRPr="00424E59" w14:paraId="3749C2BD"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84B23C1" w14:textId="77777777" w:rsidR="00EB676A" w:rsidRPr="00424E59" w:rsidRDefault="00EB676A" w:rsidP="00BC3F8D">
            <w:pPr>
              <w:pStyle w:val="TAL"/>
            </w:pPr>
            <w:r w:rsidRPr="00424E59">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5A7583E"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F0EDAE" w14:textId="77777777" w:rsidR="00EB676A" w:rsidRPr="00424E59" w:rsidRDefault="00EB676A" w:rsidP="00BC3F8D">
            <w:pPr>
              <w:pStyle w:val="TAL"/>
            </w:pPr>
            <w:r w:rsidRPr="00424E59">
              <w:t>a= line</w:t>
            </w:r>
          </w:p>
          <w:p w14:paraId="68DB1E06" w14:textId="77777777" w:rsidR="00EB676A" w:rsidRPr="00424E59" w:rsidRDefault="00EB676A" w:rsidP="00BC3F8D">
            <w:pPr>
              <w:pStyle w:val="TAL"/>
            </w:pPr>
            <w:r w:rsidRPr="00424E59">
              <w:t>attribute = fmtp</w:t>
            </w:r>
          </w:p>
        </w:tc>
        <w:tc>
          <w:tcPr>
            <w:tcW w:w="1418" w:type="dxa"/>
            <w:tcBorders>
              <w:top w:val="single" w:sz="4" w:space="0" w:color="auto"/>
              <w:left w:val="single" w:sz="4" w:space="0" w:color="auto"/>
              <w:bottom w:val="single" w:sz="4" w:space="0" w:color="auto"/>
              <w:right w:val="single" w:sz="4" w:space="0" w:color="auto"/>
            </w:tcBorders>
          </w:tcPr>
          <w:p w14:paraId="391BC903" w14:textId="77777777" w:rsidR="00EB676A" w:rsidRPr="00424E59"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79FB4317" w14:textId="77777777" w:rsidR="00EB676A" w:rsidRPr="00424E59" w:rsidRDefault="00EB676A" w:rsidP="00BC3F8D">
            <w:pPr>
              <w:pStyle w:val="TAL"/>
            </w:pPr>
          </w:p>
        </w:tc>
      </w:tr>
      <w:tr w:rsidR="00EB676A" w:rsidRPr="00424E59" w14:paraId="70B6993A"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C0B064" w14:textId="77777777" w:rsidR="00EB676A" w:rsidRPr="00424E59" w:rsidRDefault="00EB676A" w:rsidP="00BC3F8D">
            <w:pPr>
              <w:pStyle w:val="TAL"/>
              <w:rPr>
                <w:bCs/>
              </w:rPr>
            </w:pPr>
            <w:r w:rsidRPr="00424E59">
              <w:rPr>
                <w:bCs/>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323BBD1A"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8D260F1"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9DDD6DD" w14:textId="77777777" w:rsidR="00EB676A" w:rsidRPr="00424E59"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4E88C9E8" w14:textId="77777777" w:rsidR="00EB676A" w:rsidRPr="00424E59" w:rsidRDefault="00EB676A" w:rsidP="00BC3F8D">
            <w:pPr>
              <w:pStyle w:val="TAL"/>
            </w:pPr>
          </w:p>
        </w:tc>
      </w:tr>
      <w:tr w:rsidR="00EB676A" w:rsidRPr="00424E59" w14:paraId="1BDEA09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213F02" w14:textId="77777777" w:rsidR="00EB676A" w:rsidRPr="00424E59" w:rsidRDefault="00EB676A" w:rsidP="00BC3F8D">
            <w:pPr>
              <w:pStyle w:val="TAL"/>
              <w:rPr>
                <w:bCs/>
              </w:rPr>
            </w:pPr>
            <w:r w:rsidRPr="00424E59">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1E7AE9CC"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C68082E"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E0EBB14" w14:textId="77777777" w:rsidR="00EB676A" w:rsidRPr="00424E59"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462BDD89" w14:textId="77777777" w:rsidR="00EB676A" w:rsidRPr="00424E59" w:rsidRDefault="00EB676A" w:rsidP="00BC3F8D">
            <w:pPr>
              <w:pStyle w:val="TAL"/>
            </w:pPr>
          </w:p>
        </w:tc>
      </w:tr>
      <w:tr w:rsidR="00EB676A" w:rsidRPr="00424E59" w14:paraId="555FDCC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C2C5AC" w14:textId="77777777" w:rsidR="00EB676A" w:rsidRPr="00424E59" w:rsidRDefault="00EB676A" w:rsidP="00BC3F8D">
            <w:pPr>
              <w:pStyle w:val="TAL"/>
              <w:rPr>
                <w:bCs/>
              </w:rPr>
            </w:pPr>
            <w:r w:rsidRPr="00424E59">
              <w:t xml:space="preserve">       mc_implicit_request</w:t>
            </w:r>
          </w:p>
        </w:tc>
        <w:tc>
          <w:tcPr>
            <w:tcW w:w="2126" w:type="dxa"/>
            <w:tcBorders>
              <w:top w:val="single" w:sz="4" w:space="0" w:color="auto"/>
              <w:left w:val="single" w:sz="4" w:space="0" w:color="auto"/>
              <w:bottom w:val="single" w:sz="4" w:space="0" w:color="auto"/>
              <w:right w:val="single" w:sz="4" w:space="0" w:color="auto"/>
            </w:tcBorders>
            <w:hideMark/>
          </w:tcPr>
          <w:p w14:paraId="39264003" w14:textId="77777777" w:rsidR="00EB676A" w:rsidRPr="00424E59" w:rsidRDefault="00EB676A" w:rsidP="00BC3F8D">
            <w:pPr>
              <w:pStyle w:val="TAL"/>
            </w:pPr>
            <w:r w:rsidRPr="00424E59">
              <w:t>optional (NOTE 1)</w:t>
            </w:r>
          </w:p>
        </w:tc>
        <w:tc>
          <w:tcPr>
            <w:tcW w:w="2126" w:type="dxa"/>
            <w:tcBorders>
              <w:top w:val="single" w:sz="4" w:space="0" w:color="auto"/>
              <w:left w:val="single" w:sz="4" w:space="0" w:color="auto"/>
              <w:bottom w:val="single" w:sz="4" w:space="0" w:color="auto"/>
              <w:right w:val="single" w:sz="4" w:space="0" w:color="auto"/>
            </w:tcBorders>
          </w:tcPr>
          <w:p w14:paraId="0B72757B"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111A09D" w14:textId="77777777" w:rsidR="00EB676A" w:rsidRPr="00424E59"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5C4B71F6" w14:textId="77777777" w:rsidR="00EB676A" w:rsidRPr="00424E59" w:rsidRDefault="00EB676A" w:rsidP="00BC3F8D">
            <w:pPr>
              <w:pStyle w:val="TAL"/>
            </w:pPr>
          </w:p>
        </w:tc>
      </w:tr>
      <w:tr w:rsidR="00EB676A" w:rsidRPr="00424E59" w14:paraId="48A367A0"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9A5CC81" w14:textId="21469ED8" w:rsidR="00EB676A" w:rsidRPr="00424E59" w:rsidRDefault="00EB676A" w:rsidP="00BC3F8D">
            <w:pPr>
              <w:pStyle w:val="TAN"/>
            </w:pPr>
            <w:r w:rsidRPr="00424E59">
              <w:t>NOTE 1:</w:t>
            </w:r>
            <w:r w:rsidRPr="00424E59">
              <w:tab/>
              <w:t xml:space="preserve">Whether the UE (MCPTT </w:t>
            </w:r>
            <w:del w:id="2336" w:author="MCC160" w:date="2022-11-16T23:02:00Z">
              <w:r w:rsidRPr="00424E59" w:rsidDel="00917D0C">
                <w:rPr>
                  <w:rPrChange w:id="2337" w:author="MCC160" w:date="2022-11-16T23:02:00Z">
                    <w:rPr/>
                  </w:rPrChange>
                </w:rPr>
                <w:delText>C</w:delText>
              </w:r>
            </w:del>
            <w:ins w:id="2338" w:author="MCC160" w:date="2022-11-16T23:02:00Z">
              <w:r w:rsidR="00917D0C" w:rsidRPr="00424E59">
                <w:rPr>
                  <w:rPrChange w:id="2339" w:author="MCC160" w:date="2022-11-16T23:02:00Z">
                    <w:rPr/>
                  </w:rPrChange>
                </w:rPr>
                <w:t>c</w:t>
              </w:r>
            </w:ins>
            <w:r w:rsidRPr="00424E59">
              <w:t>lient) requests a call with or without Floor control depends on implementation. The SS shall respect the type of Floor control being requested, if requested (see Table 6.2.25.3.3-3C)</w:t>
            </w:r>
          </w:p>
        </w:tc>
      </w:tr>
    </w:tbl>
    <w:p w14:paraId="3FCB3B25" w14:textId="77777777" w:rsidR="00EB676A" w:rsidRPr="00424E59" w:rsidRDefault="00EB676A" w:rsidP="00EB676A"/>
    <w:p w14:paraId="72A8C1FF" w14:textId="77777777" w:rsidR="00EB676A" w:rsidRPr="00424E59" w:rsidRDefault="00EB676A" w:rsidP="00EB676A">
      <w:pPr>
        <w:pStyle w:val="TH"/>
      </w:pPr>
      <w:r w:rsidRPr="00424E59">
        <w:t xml:space="preserve">Table 6.2.25.3.3-3B: </w:t>
      </w:r>
      <w:r w:rsidRPr="00424E59">
        <w:rPr>
          <w:lang w:eastAsia="ko-KR"/>
        </w:rPr>
        <w:t>MCPTT-Info in SIP INVITE</w:t>
      </w:r>
      <w:r w:rsidRPr="00424E59">
        <w:t xml:space="preserve"> (Table 6.2.25.3.3-3)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2FB7743C"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4F273F62" w14:textId="77777777" w:rsidR="00EB676A" w:rsidRPr="00424E59" w:rsidRDefault="00EB676A" w:rsidP="00BC3F8D">
            <w:pPr>
              <w:pStyle w:val="TAL"/>
            </w:pPr>
            <w:r w:rsidRPr="00424E59">
              <w:t>Derivation Path: TS 36.579-1 [2], Table 5.5.3.2.1-1 condition INVITE_REFER, PRIVATE-CALL</w:t>
            </w:r>
          </w:p>
        </w:tc>
      </w:tr>
    </w:tbl>
    <w:p w14:paraId="2BF2EF46" w14:textId="77777777" w:rsidR="00EB676A" w:rsidRPr="00424E59" w:rsidRDefault="00EB676A" w:rsidP="00EB676A"/>
    <w:p w14:paraId="21D2233A" w14:textId="77777777" w:rsidR="00EB676A" w:rsidRPr="00424E59" w:rsidRDefault="00EB676A" w:rsidP="00EB676A">
      <w:pPr>
        <w:pStyle w:val="TH"/>
      </w:pPr>
      <w:r w:rsidRPr="00424E59">
        <w:t>Table 6.2.25.3.3-3C: SIP 200 (OK) from the SS (Step 9, 16B Table 6.2.25.3.2-1;</w:t>
      </w:r>
      <w:r w:rsidRPr="00424E59">
        <w:br/>
        <w:t xml:space="preserve">step 4, TS 36.579-1 [2] Table 5.3A.1.3-1; </w:t>
      </w:r>
      <w:r w:rsidRPr="00424E59">
        <w:br/>
        <w:t>step 4,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1ACCC53"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9E36E6" w14:textId="77777777" w:rsidR="00EB676A" w:rsidRPr="00424E59" w:rsidRDefault="00EB676A" w:rsidP="00BC3F8D">
            <w:pPr>
              <w:pStyle w:val="TAL"/>
              <w:rPr>
                <w:rFonts w:cs="Arial"/>
                <w:szCs w:val="18"/>
              </w:rPr>
            </w:pPr>
            <w:r w:rsidRPr="00424E59">
              <w:t xml:space="preserve">Derivation Path: TS 36.579-1 [2], Table 5.5.2.17.1.2-1 with condition INVITE-RSP </w:t>
            </w:r>
          </w:p>
        </w:tc>
      </w:tr>
      <w:tr w:rsidR="00EB676A" w:rsidRPr="00424E59" w14:paraId="2F03DF90"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D2783E4" w14:textId="77777777" w:rsidR="00EB676A" w:rsidRPr="00424E59" w:rsidRDefault="00EB676A" w:rsidP="00BC3F8D">
            <w:pPr>
              <w:pStyle w:val="TAH"/>
            </w:pPr>
            <w:r w:rsidRPr="00424E5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FB7F7F" w14:textId="77777777" w:rsidR="00EB676A" w:rsidRPr="00424E59" w:rsidRDefault="00EB676A" w:rsidP="00BC3F8D">
            <w:pPr>
              <w:pStyle w:val="TAH"/>
            </w:pPr>
            <w:r w:rsidRPr="00424E59">
              <w:t>Value/remark</w:t>
            </w:r>
          </w:p>
        </w:tc>
        <w:tc>
          <w:tcPr>
            <w:tcW w:w="2126" w:type="dxa"/>
            <w:tcBorders>
              <w:top w:val="single" w:sz="4" w:space="0" w:color="auto"/>
              <w:left w:val="single" w:sz="4" w:space="0" w:color="auto"/>
              <w:bottom w:val="single" w:sz="4" w:space="0" w:color="auto"/>
              <w:right w:val="single" w:sz="4" w:space="0" w:color="auto"/>
            </w:tcBorders>
            <w:hideMark/>
          </w:tcPr>
          <w:p w14:paraId="2E56F16C" w14:textId="77777777" w:rsidR="00EB676A" w:rsidRPr="00424E59" w:rsidRDefault="00EB676A" w:rsidP="00BC3F8D">
            <w:pPr>
              <w:pStyle w:val="TAH"/>
            </w:pPr>
            <w:r w:rsidRPr="00424E59">
              <w:t>Comment</w:t>
            </w:r>
          </w:p>
        </w:tc>
        <w:tc>
          <w:tcPr>
            <w:tcW w:w="1418" w:type="dxa"/>
            <w:tcBorders>
              <w:top w:val="single" w:sz="4" w:space="0" w:color="auto"/>
              <w:left w:val="single" w:sz="4" w:space="0" w:color="auto"/>
              <w:bottom w:val="single" w:sz="4" w:space="0" w:color="auto"/>
              <w:right w:val="single" w:sz="4" w:space="0" w:color="auto"/>
            </w:tcBorders>
            <w:hideMark/>
          </w:tcPr>
          <w:p w14:paraId="58787E3F" w14:textId="77777777" w:rsidR="00EB676A" w:rsidRPr="00424E59" w:rsidRDefault="00EB676A" w:rsidP="00BC3F8D">
            <w:pPr>
              <w:pStyle w:val="TAH"/>
            </w:pPr>
            <w:r w:rsidRPr="00424E59">
              <w:t>Reference</w:t>
            </w:r>
          </w:p>
        </w:tc>
        <w:tc>
          <w:tcPr>
            <w:tcW w:w="1134" w:type="dxa"/>
            <w:tcBorders>
              <w:top w:val="single" w:sz="4" w:space="0" w:color="auto"/>
              <w:left w:val="single" w:sz="4" w:space="0" w:color="auto"/>
              <w:bottom w:val="single" w:sz="4" w:space="0" w:color="auto"/>
              <w:right w:val="single" w:sz="4" w:space="0" w:color="auto"/>
            </w:tcBorders>
            <w:hideMark/>
          </w:tcPr>
          <w:p w14:paraId="219011B4" w14:textId="77777777" w:rsidR="00EB676A" w:rsidRPr="00424E59" w:rsidRDefault="00EB676A" w:rsidP="00BC3F8D">
            <w:pPr>
              <w:pStyle w:val="TAH"/>
            </w:pPr>
            <w:r w:rsidRPr="00424E59">
              <w:t>Condition</w:t>
            </w:r>
          </w:p>
        </w:tc>
      </w:tr>
      <w:tr w:rsidR="00EB676A" w:rsidRPr="00424E59" w14:paraId="06B6BAA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A4617E" w14:textId="77777777" w:rsidR="00EB676A" w:rsidRPr="00424E59" w:rsidRDefault="00EB676A" w:rsidP="00BC3F8D">
            <w:pPr>
              <w:pStyle w:val="TAL"/>
            </w:pPr>
            <w:r w:rsidRPr="00424E59">
              <w:t>Message-body</w:t>
            </w:r>
          </w:p>
        </w:tc>
        <w:tc>
          <w:tcPr>
            <w:tcW w:w="2126" w:type="dxa"/>
            <w:tcBorders>
              <w:top w:val="single" w:sz="4" w:space="0" w:color="auto"/>
              <w:left w:val="single" w:sz="4" w:space="0" w:color="auto"/>
              <w:bottom w:val="single" w:sz="4" w:space="0" w:color="auto"/>
              <w:right w:val="single" w:sz="4" w:space="0" w:color="auto"/>
            </w:tcBorders>
          </w:tcPr>
          <w:p w14:paraId="373CF1DF"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817BC59"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1A16EFD"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92B8C6B" w14:textId="77777777" w:rsidR="00EB676A" w:rsidRPr="00424E59" w:rsidRDefault="00EB676A" w:rsidP="00BC3F8D">
            <w:pPr>
              <w:pStyle w:val="TAL"/>
            </w:pPr>
          </w:p>
        </w:tc>
      </w:tr>
      <w:tr w:rsidR="00EB676A" w:rsidRPr="00424E59" w14:paraId="5E1F8DC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23F047" w14:textId="77777777" w:rsidR="00EB676A" w:rsidRPr="00424E59" w:rsidRDefault="00EB676A" w:rsidP="00BC3F8D">
            <w:pPr>
              <w:pStyle w:val="TAL"/>
            </w:pPr>
            <w:r w:rsidRPr="00424E59">
              <w:t xml:space="preserve">  </w:t>
            </w:r>
            <w:r w:rsidRPr="00424E59">
              <w:rPr>
                <w:bCs/>
              </w:rPr>
              <w:t>SDP message</w:t>
            </w:r>
          </w:p>
        </w:tc>
        <w:tc>
          <w:tcPr>
            <w:tcW w:w="2126" w:type="dxa"/>
            <w:tcBorders>
              <w:top w:val="single" w:sz="4" w:space="0" w:color="auto"/>
              <w:left w:val="single" w:sz="4" w:space="0" w:color="auto"/>
              <w:bottom w:val="single" w:sz="4" w:space="0" w:color="auto"/>
              <w:right w:val="single" w:sz="4" w:space="0" w:color="auto"/>
            </w:tcBorders>
            <w:hideMark/>
          </w:tcPr>
          <w:p w14:paraId="1CC58DD4" w14:textId="77777777" w:rsidR="00EB676A" w:rsidRPr="00424E59" w:rsidRDefault="00EB676A" w:rsidP="00BC3F8D">
            <w:pPr>
              <w:pStyle w:val="TAL"/>
            </w:pPr>
            <w:r w:rsidRPr="00424E59">
              <w:t>SDP message as described in Table 6.2.25.3.3-3D</w:t>
            </w:r>
          </w:p>
        </w:tc>
        <w:tc>
          <w:tcPr>
            <w:tcW w:w="2126" w:type="dxa"/>
            <w:tcBorders>
              <w:top w:val="single" w:sz="4" w:space="0" w:color="auto"/>
              <w:left w:val="single" w:sz="4" w:space="0" w:color="auto"/>
              <w:bottom w:val="single" w:sz="4" w:space="0" w:color="auto"/>
              <w:right w:val="single" w:sz="4" w:space="0" w:color="auto"/>
            </w:tcBorders>
          </w:tcPr>
          <w:p w14:paraId="61DEB86C" w14:textId="77777777" w:rsidR="00EB676A" w:rsidRPr="00424E59"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855E47C" w14:textId="77777777" w:rsidR="00EB676A" w:rsidRPr="00424E59"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22B31BA" w14:textId="77777777" w:rsidR="00EB676A" w:rsidRPr="00424E59" w:rsidRDefault="00EB676A" w:rsidP="00BC3F8D">
            <w:pPr>
              <w:pStyle w:val="TAL"/>
            </w:pPr>
          </w:p>
        </w:tc>
      </w:tr>
    </w:tbl>
    <w:p w14:paraId="7B8DEF24" w14:textId="77777777" w:rsidR="00EB676A" w:rsidRPr="00424E59" w:rsidRDefault="00EB676A" w:rsidP="00EB676A"/>
    <w:p w14:paraId="0F1C239B" w14:textId="77777777" w:rsidR="00EB676A" w:rsidRPr="00424E59" w:rsidRDefault="00EB676A" w:rsidP="00EB676A">
      <w:pPr>
        <w:pStyle w:val="TH"/>
      </w:pPr>
      <w:r w:rsidRPr="00424E59">
        <w:t>Table 6.2.25.3.3-3D: SDP Message</w:t>
      </w:r>
      <w:r w:rsidRPr="00424E59">
        <w:rPr>
          <w:lang w:eastAsia="ko-KR"/>
        </w:rPr>
        <w:t xml:space="preserve"> in SIP 200 (OK)</w:t>
      </w:r>
      <w:r w:rsidRPr="00424E59">
        <w:t xml:space="preserve"> (Table 6.2.25.3.3-3B)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rsidRPr="00424E59" w14:paraId="0A5A9B7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58E9799" w14:textId="77777777" w:rsidR="00EB676A" w:rsidRPr="00424E59" w:rsidRDefault="00EB676A" w:rsidP="00BC3F8D">
            <w:pPr>
              <w:pStyle w:val="TAL"/>
            </w:pPr>
            <w:r w:rsidRPr="00424E59">
              <w:t>Derivation Path: TS 36.579-1 [2], table 5.5.3.1.2-1 condition SDP_ANSWER</w:t>
            </w:r>
          </w:p>
        </w:tc>
      </w:tr>
      <w:tr w:rsidR="00EB676A" w:rsidRPr="00424E59" w14:paraId="0E36D66E"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10A86EF" w14:textId="77777777" w:rsidR="00EB676A" w:rsidRPr="00424E59" w:rsidRDefault="00EB676A" w:rsidP="00BC3F8D">
            <w:pPr>
              <w:pStyle w:val="TAH"/>
            </w:pPr>
            <w:r w:rsidRPr="00424E5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E757D7" w14:textId="77777777" w:rsidR="00EB676A" w:rsidRPr="00424E59" w:rsidRDefault="00EB676A" w:rsidP="00BC3F8D">
            <w:pPr>
              <w:pStyle w:val="TAH"/>
            </w:pPr>
            <w:r w:rsidRPr="00424E59">
              <w:t>Value/remark</w:t>
            </w:r>
          </w:p>
        </w:tc>
        <w:tc>
          <w:tcPr>
            <w:tcW w:w="2126" w:type="dxa"/>
            <w:tcBorders>
              <w:top w:val="single" w:sz="4" w:space="0" w:color="auto"/>
              <w:left w:val="single" w:sz="4" w:space="0" w:color="auto"/>
              <w:bottom w:val="single" w:sz="4" w:space="0" w:color="auto"/>
              <w:right w:val="single" w:sz="4" w:space="0" w:color="auto"/>
            </w:tcBorders>
            <w:hideMark/>
          </w:tcPr>
          <w:p w14:paraId="1521A4DB" w14:textId="77777777" w:rsidR="00EB676A" w:rsidRPr="00424E59" w:rsidRDefault="00EB676A" w:rsidP="00BC3F8D">
            <w:pPr>
              <w:pStyle w:val="TAH"/>
            </w:pPr>
            <w:r w:rsidRPr="00424E59">
              <w:t>Comment</w:t>
            </w:r>
          </w:p>
        </w:tc>
        <w:tc>
          <w:tcPr>
            <w:tcW w:w="1418" w:type="dxa"/>
            <w:tcBorders>
              <w:top w:val="single" w:sz="4" w:space="0" w:color="auto"/>
              <w:left w:val="single" w:sz="4" w:space="0" w:color="auto"/>
              <w:bottom w:val="single" w:sz="4" w:space="0" w:color="auto"/>
              <w:right w:val="single" w:sz="4" w:space="0" w:color="auto"/>
            </w:tcBorders>
            <w:hideMark/>
          </w:tcPr>
          <w:p w14:paraId="46BE1F8E" w14:textId="77777777" w:rsidR="00EB676A" w:rsidRPr="00424E59" w:rsidRDefault="00EB676A" w:rsidP="00BC3F8D">
            <w:pPr>
              <w:pStyle w:val="TAH"/>
            </w:pPr>
            <w:r w:rsidRPr="00424E59">
              <w:t>Reference</w:t>
            </w:r>
          </w:p>
        </w:tc>
        <w:tc>
          <w:tcPr>
            <w:tcW w:w="1133" w:type="dxa"/>
            <w:tcBorders>
              <w:top w:val="single" w:sz="4" w:space="0" w:color="auto"/>
              <w:left w:val="single" w:sz="4" w:space="0" w:color="auto"/>
              <w:bottom w:val="single" w:sz="4" w:space="0" w:color="auto"/>
              <w:right w:val="single" w:sz="4" w:space="0" w:color="auto"/>
            </w:tcBorders>
            <w:hideMark/>
          </w:tcPr>
          <w:p w14:paraId="06CD54B2" w14:textId="77777777" w:rsidR="00EB676A" w:rsidRPr="00424E59" w:rsidRDefault="00EB676A" w:rsidP="00BC3F8D">
            <w:pPr>
              <w:pStyle w:val="TAH"/>
            </w:pPr>
            <w:r w:rsidRPr="00424E59">
              <w:t>Condition</w:t>
            </w:r>
          </w:p>
        </w:tc>
      </w:tr>
      <w:tr w:rsidR="00EB676A" w:rsidRPr="00424E59" w14:paraId="636B337E"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CD026A" w14:textId="77777777" w:rsidR="00EB676A" w:rsidRPr="00424E59" w:rsidRDefault="00EB676A" w:rsidP="00BC3F8D">
            <w:pPr>
              <w:pStyle w:val="TAL"/>
            </w:pPr>
            <w:r w:rsidRPr="00424E59">
              <w:t>Media description [2]</w:t>
            </w:r>
          </w:p>
        </w:tc>
        <w:tc>
          <w:tcPr>
            <w:tcW w:w="2126" w:type="dxa"/>
            <w:tcBorders>
              <w:top w:val="single" w:sz="4" w:space="0" w:color="auto"/>
              <w:left w:val="single" w:sz="4" w:space="0" w:color="auto"/>
              <w:bottom w:val="single" w:sz="4" w:space="0" w:color="auto"/>
              <w:right w:val="single" w:sz="4" w:space="0" w:color="auto"/>
            </w:tcBorders>
          </w:tcPr>
          <w:p w14:paraId="1BE28F27" w14:textId="77777777" w:rsidR="00EB676A" w:rsidRPr="00424E59"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9A7B32" w14:textId="77777777" w:rsidR="00EB676A" w:rsidRPr="00424E59" w:rsidRDefault="00EB676A" w:rsidP="00BC3F8D">
            <w:pPr>
              <w:pStyle w:val="TAL"/>
            </w:pPr>
            <w:r w:rsidRPr="00424E59">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A751791" w14:textId="77777777" w:rsidR="00EB676A" w:rsidRPr="00424E59"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915C674" w14:textId="77777777" w:rsidR="00EB676A" w:rsidRPr="00424E59" w:rsidRDefault="00EB676A" w:rsidP="00BC3F8D">
            <w:pPr>
              <w:pStyle w:val="TAL"/>
            </w:pPr>
            <w:r w:rsidRPr="00424E59">
              <w:t>WITH_MEDIACONTROL</w:t>
            </w:r>
          </w:p>
        </w:tc>
      </w:tr>
    </w:tbl>
    <w:p w14:paraId="22A3636F" w14:textId="77777777" w:rsidR="00EB676A" w:rsidRPr="00424E59" w:rsidRDefault="00EB676A" w:rsidP="00EB676A"/>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EB676A" w:rsidRPr="00424E59" w14:paraId="7760698D"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12A5A0F" w14:textId="77777777" w:rsidR="00EB676A" w:rsidRPr="00424E59" w:rsidRDefault="00EB676A" w:rsidP="00BC3F8D">
            <w:pPr>
              <w:pStyle w:val="TAH"/>
              <w:rPr>
                <w:b w:val="0"/>
              </w:rPr>
            </w:pPr>
            <w:r w:rsidRPr="00424E59">
              <w:t>Condition</w:t>
            </w:r>
          </w:p>
        </w:tc>
        <w:tc>
          <w:tcPr>
            <w:tcW w:w="5811" w:type="dxa"/>
            <w:tcBorders>
              <w:top w:val="single" w:sz="4" w:space="0" w:color="auto"/>
              <w:left w:val="single" w:sz="4" w:space="0" w:color="auto"/>
              <w:bottom w:val="single" w:sz="4" w:space="0" w:color="auto"/>
              <w:right w:val="single" w:sz="4" w:space="0" w:color="auto"/>
            </w:tcBorders>
            <w:hideMark/>
          </w:tcPr>
          <w:p w14:paraId="00CDEF42" w14:textId="77777777" w:rsidR="00EB676A" w:rsidRPr="00424E59" w:rsidRDefault="00EB676A" w:rsidP="00BC3F8D">
            <w:pPr>
              <w:pStyle w:val="TAH"/>
              <w:rPr>
                <w:b w:val="0"/>
              </w:rPr>
            </w:pPr>
            <w:r w:rsidRPr="00424E59">
              <w:t>Explanation</w:t>
            </w:r>
          </w:p>
        </w:tc>
      </w:tr>
      <w:tr w:rsidR="00EB676A" w:rsidRPr="00424E59" w14:paraId="05FCD985"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8BE375E" w14:textId="77777777" w:rsidR="00EB676A" w:rsidRPr="00424E59" w:rsidRDefault="00EB676A" w:rsidP="00BC3F8D">
            <w:pPr>
              <w:pStyle w:val="TAL"/>
            </w:pPr>
            <w:r w:rsidRPr="00424E59">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445EDACE" w14:textId="77777777" w:rsidR="00EB676A" w:rsidRPr="00424E59" w:rsidRDefault="00EB676A" w:rsidP="00BC3F8D">
            <w:pPr>
              <w:pStyle w:val="TAL"/>
            </w:pPr>
            <w:r w:rsidRPr="00424E59">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50317E22" w14:textId="77777777" w:rsidR="00EB676A" w:rsidRPr="00424E59" w:rsidRDefault="00EB676A" w:rsidP="00EB676A"/>
    <w:p w14:paraId="15C0CEBF" w14:textId="77777777" w:rsidR="00EB676A" w:rsidRPr="00424E59" w:rsidRDefault="00EB676A" w:rsidP="00EB676A">
      <w:pPr>
        <w:pStyle w:val="TH"/>
      </w:pPr>
      <w:r w:rsidRPr="00424E59">
        <w:t xml:space="preserve">Table 6.2.25.3.3-4: </w:t>
      </w:r>
      <w:r w:rsidRPr="00424E59">
        <w:rPr>
          <w:lang w:eastAsia="ko-KR"/>
        </w:rPr>
        <w:t>SIP MESSAGE</w:t>
      </w:r>
      <w:r w:rsidRPr="00424E59">
        <w:t xml:space="preserve"> from the SS (Step 14, Table 6.2.25.3.2-1;</w:t>
      </w:r>
      <w:r w:rsidRPr="00424E59">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rsidRPr="00424E59" w14:paraId="3C7AD970"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0C83A8C" w14:textId="77777777" w:rsidR="00EB676A" w:rsidRPr="00424E59" w:rsidRDefault="00EB676A" w:rsidP="00BC3F8D">
            <w:pPr>
              <w:pStyle w:val="TAL"/>
              <w:rPr>
                <w:lang w:eastAsia="ko-KR"/>
              </w:rPr>
            </w:pPr>
            <w:r w:rsidRPr="00424E59">
              <w:rPr>
                <w:lang w:eastAsia="ko-KR"/>
              </w:rPr>
              <w:t>Derivation Path: TS 36.579-1 [2], table 5.5.2.7.2-1 condition ACCEPT-CONTACT-WITH-MEDIA-FEATURE-TAG</w:t>
            </w:r>
          </w:p>
        </w:tc>
      </w:tr>
      <w:tr w:rsidR="00EB676A" w:rsidRPr="00424E59" w14:paraId="43318E47"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FF46997" w14:textId="77777777" w:rsidR="00EB676A" w:rsidRPr="00424E59" w:rsidRDefault="00EB676A" w:rsidP="00BC3F8D">
            <w:pPr>
              <w:pStyle w:val="TAH"/>
              <w:rPr>
                <w:lang w:eastAsia="ko-KR"/>
              </w:rPr>
            </w:pPr>
            <w:r w:rsidRPr="00424E59">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E839FC4" w14:textId="77777777" w:rsidR="00EB676A" w:rsidRPr="00424E59" w:rsidRDefault="00EB676A" w:rsidP="00BC3F8D">
            <w:pPr>
              <w:pStyle w:val="TAH"/>
              <w:rPr>
                <w:lang w:eastAsia="ko-KR"/>
              </w:rPr>
            </w:pPr>
            <w:r w:rsidRPr="00424E59">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A952135" w14:textId="77777777" w:rsidR="00EB676A" w:rsidRPr="00424E59" w:rsidRDefault="00EB676A" w:rsidP="00BC3F8D">
            <w:pPr>
              <w:pStyle w:val="TAH"/>
              <w:rPr>
                <w:lang w:eastAsia="ko-KR"/>
              </w:rPr>
            </w:pPr>
            <w:r w:rsidRPr="00424E59">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627C399" w14:textId="77777777" w:rsidR="00EB676A" w:rsidRPr="00424E59" w:rsidRDefault="00EB676A" w:rsidP="00BC3F8D">
            <w:pPr>
              <w:pStyle w:val="TAH"/>
              <w:rPr>
                <w:lang w:eastAsia="ko-KR"/>
              </w:rPr>
            </w:pPr>
            <w:r w:rsidRPr="00424E59">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E879A26" w14:textId="77777777" w:rsidR="00EB676A" w:rsidRPr="00424E59" w:rsidRDefault="00EB676A" w:rsidP="00BC3F8D">
            <w:pPr>
              <w:pStyle w:val="TAH"/>
              <w:rPr>
                <w:lang w:eastAsia="ko-KR"/>
              </w:rPr>
            </w:pPr>
            <w:r w:rsidRPr="00424E59">
              <w:rPr>
                <w:lang w:eastAsia="ko-KR"/>
              </w:rPr>
              <w:t>Condition</w:t>
            </w:r>
          </w:p>
        </w:tc>
      </w:tr>
      <w:tr w:rsidR="00EB676A" w:rsidRPr="00424E59" w14:paraId="7078DF84"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F2C17E7" w14:textId="77777777" w:rsidR="00EB676A" w:rsidRPr="00424E59" w:rsidRDefault="00EB676A" w:rsidP="00BC3F8D">
            <w:pPr>
              <w:pStyle w:val="TAL"/>
              <w:rPr>
                <w:lang w:eastAsia="ko-KR"/>
              </w:rPr>
            </w:pPr>
            <w:r w:rsidRPr="00424E59">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399DD827"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77A24D5"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23E40953"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E46780F" w14:textId="77777777" w:rsidR="00EB676A" w:rsidRPr="00424E59" w:rsidRDefault="00EB676A" w:rsidP="00BC3F8D">
            <w:pPr>
              <w:pStyle w:val="TAL"/>
              <w:rPr>
                <w:lang w:eastAsia="ko-KR"/>
              </w:rPr>
            </w:pPr>
          </w:p>
        </w:tc>
      </w:tr>
      <w:tr w:rsidR="00EB676A" w:rsidRPr="00424E59" w14:paraId="76BE6F23"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823C5C2" w14:textId="77777777" w:rsidR="00EB676A" w:rsidRPr="00424E59" w:rsidRDefault="00EB676A" w:rsidP="00BC3F8D">
            <w:pPr>
              <w:pStyle w:val="TAL"/>
              <w:rPr>
                <w:lang w:eastAsia="ko-KR"/>
              </w:rPr>
            </w:pPr>
            <w:r w:rsidRPr="00424E59">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669897"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DF8AF06" w14:textId="77777777" w:rsidR="00EB676A" w:rsidRPr="00424E59" w:rsidRDefault="00EB676A" w:rsidP="00BC3F8D">
            <w:pPr>
              <w:pStyle w:val="TAL"/>
              <w:rPr>
                <w:lang w:eastAsia="ko-KR"/>
              </w:rPr>
            </w:pPr>
            <w:r w:rsidRPr="00424E59">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85F4EAD"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B59FFFD" w14:textId="77777777" w:rsidR="00EB676A" w:rsidRPr="00424E59" w:rsidRDefault="00EB676A" w:rsidP="00BC3F8D">
            <w:pPr>
              <w:pStyle w:val="TAL"/>
              <w:rPr>
                <w:lang w:eastAsia="ko-KR"/>
              </w:rPr>
            </w:pPr>
          </w:p>
        </w:tc>
      </w:tr>
      <w:tr w:rsidR="00EB676A" w:rsidRPr="00424E59" w14:paraId="40333901"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2BA9704" w14:textId="77777777" w:rsidR="00EB676A" w:rsidRPr="00424E59" w:rsidRDefault="00EB676A" w:rsidP="00BC3F8D">
            <w:pPr>
              <w:pStyle w:val="TAL"/>
              <w:rPr>
                <w:lang w:eastAsia="ko-KR"/>
              </w:rPr>
            </w:pPr>
            <w:r w:rsidRPr="00424E59">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B402D53" w14:textId="77777777" w:rsidR="00EB676A" w:rsidRPr="00424E59" w:rsidRDefault="00EB676A" w:rsidP="00BC3F8D">
            <w:pPr>
              <w:pStyle w:val="TAL"/>
              <w:rPr>
                <w:lang w:eastAsia="ko-KR"/>
              </w:rPr>
            </w:pPr>
            <w:r w:rsidRPr="00424E59">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78179DD2"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D0E7BDF"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FB2FA24" w14:textId="77777777" w:rsidR="00EB676A" w:rsidRPr="00424E59" w:rsidRDefault="00EB676A" w:rsidP="00BC3F8D">
            <w:pPr>
              <w:pStyle w:val="TAL"/>
              <w:rPr>
                <w:lang w:eastAsia="ko-KR"/>
              </w:rPr>
            </w:pPr>
          </w:p>
        </w:tc>
      </w:tr>
    </w:tbl>
    <w:p w14:paraId="081EB402" w14:textId="77777777" w:rsidR="00EB676A" w:rsidRPr="00424E59" w:rsidRDefault="00EB676A" w:rsidP="00EB676A"/>
    <w:p w14:paraId="1CEC5FA2" w14:textId="77777777" w:rsidR="00EB676A" w:rsidRPr="00424E59" w:rsidRDefault="00EB676A" w:rsidP="00EB676A">
      <w:pPr>
        <w:pStyle w:val="TH"/>
      </w:pPr>
      <w:r w:rsidRPr="00424E59">
        <w:t xml:space="preserve">Table 6.2.25.3.3-5: </w:t>
      </w:r>
      <w:r w:rsidRPr="00424E59">
        <w:rPr>
          <w:lang w:eastAsia="ko-KR"/>
        </w:rPr>
        <w:t>MCPTT-Info in SIP MESSAGE</w:t>
      </w:r>
      <w:r w:rsidRPr="00424E59">
        <w:t xml:space="preserve"> (Table 6.2.25.3.3-4)</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rsidRPr="00424E59" w14:paraId="116E6260"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31D9874" w14:textId="77777777" w:rsidR="00EB676A" w:rsidRPr="00424E59" w:rsidRDefault="00EB676A" w:rsidP="00BC3F8D">
            <w:pPr>
              <w:pStyle w:val="TAL"/>
              <w:rPr>
                <w:lang w:eastAsia="ko-KR"/>
              </w:rPr>
            </w:pPr>
            <w:r w:rsidRPr="00424E59">
              <w:rPr>
                <w:lang w:eastAsia="ko-KR"/>
              </w:rPr>
              <w:t>Derivation Path: TS 36.579-1 [2], table 5.5.3.2.2-1, condition PRIVATE-CALL</w:t>
            </w:r>
          </w:p>
        </w:tc>
      </w:tr>
      <w:tr w:rsidR="00EB676A" w:rsidRPr="00424E59" w14:paraId="6732E77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2C0B43F" w14:textId="77777777" w:rsidR="00EB676A" w:rsidRPr="00424E59" w:rsidRDefault="00EB676A" w:rsidP="00BC3F8D">
            <w:pPr>
              <w:pStyle w:val="TAH"/>
              <w:rPr>
                <w:lang w:eastAsia="ko-KR"/>
              </w:rPr>
            </w:pPr>
            <w:r w:rsidRPr="00424E59">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5CFB7A4" w14:textId="77777777" w:rsidR="00EB676A" w:rsidRPr="00424E59" w:rsidRDefault="00EB676A" w:rsidP="00BC3F8D">
            <w:pPr>
              <w:pStyle w:val="TAH"/>
              <w:rPr>
                <w:lang w:eastAsia="ko-KR"/>
              </w:rPr>
            </w:pPr>
            <w:r w:rsidRPr="00424E59">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4CC4F7DA" w14:textId="77777777" w:rsidR="00EB676A" w:rsidRPr="00424E59" w:rsidRDefault="00EB676A" w:rsidP="00BC3F8D">
            <w:pPr>
              <w:pStyle w:val="TAH"/>
              <w:rPr>
                <w:lang w:eastAsia="ko-KR"/>
              </w:rPr>
            </w:pPr>
            <w:r w:rsidRPr="00424E59">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3B6547E7" w14:textId="77777777" w:rsidR="00EB676A" w:rsidRPr="00424E59" w:rsidRDefault="00EB676A" w:rsidP="00BC3F8D">
            <w:pPr>
              <w:pStyle w:val="TAH"/>
              <w:rPr>
                <w:lang w:eastAsia="ko-KR"/>
              </w:rPr>
            </w:pPr>
            <w:r w:rsidRPr="00424E59">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7843D5D" w14:textId="77777777" w:rsidR="00EB676A" w:rsidRPr="00424E59" w:rsidRDefault="00EB676A" w:rsidP="00BC3F8D">
            <w:pPr>
              <w:pStyle w:val="TAH"/>
              <w:rPr>
                <w:lang w:eastAsia="ko-KR"/>
              </w:rPr>
            </w:pPr>
            <w:r w:rsidRPr="00424E59">
              <w:rPr>
                <w:lang w:eastAsia="ko-KR"/>
              </w:rPr>
              <w:t>Condition</w:t>
            </w:r>
          </w:p>
        </w:tc>
      </w:tr>
      <w:tr w:rsidR="00EB676A" w:rsidRPr="00424E59" w14:paraId="7D414CBE"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6E66911" w14:textId="77777777" w:rsidR="00EB676A" w:rsidRPr="00424E59" w:rsidRDefault="00EB676A" w:rsidP="00BC3F8D">
            <w:pPr>
              <w:pStyle w:val="TAL"/>
              <w:rPr>
                <w:lang w:eastAsia="ko-KR"/>
              </w:rPr>
            </w:pPr>
            <w:r w:rsidRPr="00424E59">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70598ACA"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362E4A84"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8ED696B"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6F201F1" w14:textId="77777777" w:rsidR="00EB676A" w:rsidRPr="00424E59" w:rsidRDefault="00EB676A" w:rsidP="00BC3F8D">
            <w:pPr>
              <w:pStyle w:val="TAL"/>
              <w:rPr>
                <w:lang w:eastAsia="ko-KR"/>
              </w:rPr>
            </w:pPr>
          </w:p>
        </w:tc>
      </w:tr>
      <w:tr w:rsidR="00EB676A" w:rsidRPr="00424E59" w14:paraId="7974F641"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D2A1F31" w14:textId="77777777" w:rsidR="00EB676A" w:rsidRPr="00424E59" w:rsidRDefault="00EB676A" w:rsidP="00BC3F8D">
            <w:pPr>
              <w:pStyle w:val="TAL"/>
              <w:rPr>
                <w:lang w:eastAsia="ko-KR"/>
              </w:rPr>
            </w:pPr>
            <w:r w:rsidRPr="00424E59">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63FB728A"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40660CDF"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608A0B4"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409DD20" w14:textId="77777777" w:rsidR="00EB676A" w:rsidRPr="00424E59" w:rsidRDefault="00EB676A" w:rsidP="00BC3F8D">
            <w:pPr>
              <w:pStyle w:val="TAL"/>
              <w:rPr>
                <w:lang w:eastAsia="ko-KR"/>
              </w:rPr>
            </w:pPr>
          </w:p>
        </w:tc>
      </w:tr>
      <w:tr w:rsidR="00EB676A" w:rsidRPr="00424E59" w14:paraId="4F81C0AB"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17180F75" w14:textId="77777777" w:rsidR="00EB676A" w:rsidRPr="00424E59" w:rsidRDefault="00EB676A" w:rsidP="00BC3F8D">
            <w:pPr>
              <w:pStyle w:val="TAL"/>
              <w:rPr>
                <w:lang w:eastAsia="ko-KR"/>
              </w:rPr>
            </w:pPr>
            <w:r w:rsidRPr="00424E59">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1115A817" w14:textId="77777777" w:rsidR="00EB676A" w:rsidRPr="00424E59" w:rsidRDefault="00EB676A" w:rsidP="00BC3F8D">
            <w:pPr>
              <w:pStyle w:val="TAL"/>
              <w:rPr>
                <w:lang w:eastAsia="ko-KR"/>
              </w:rPr>
            </w:pPr>
            <w:r w:rsidRPr="00424E59">
              <w:rPr>
                <w:lang w:eastAsia="ko-KR"/>
              </w:rPr>
              <w:t>Encrypted &lt;mcptt-calling-user-id&gt; with mcpttURI set to px_MCPTT_ID_User_C</w:t>
            </w:r>
          </w:p>
        </w:tc>
        <w:tc>
          <w:tcPr>
            <w:tcW w:w="2129" w:type="dxa"/>
            <w:tcBorders>
              <w:top w:val="single" w:sz="4" w:space="0" w:color="auto"/>
              <w:left w:val="single" w:sz="4" w:space="0" w:color="auto"/>
              <w:bottom w:val="single" w:sz="4" w:space="0" w:color="auto"/>
              <w:right w:val="single" w:sz="4" w:space="0" w:color="auto"/>
            </w:tcBorders>
            <w:hideMark/>
          </w:tcPr>
          <w:p w14:paraId="06DE30C2" w14:textId="77777777" w:rsidR="00EB676A" w:rsidRPr="00424E59" w:rsidRDefault="00EB676A" w:rsidP="00BC3F8D">
            <w:pPr>
              <w:pStyle w:val="TAL"/>
              <w:rPr>
                <w:lang w:eastAsia="ko-KR"/>
              </w:rPr>
            </w:pPr>
            <w:r w:rsidRPr="00424E59">
              <w:rPr>
                <w:lang w:eastAsia="ko-KR"/>
              </w:rPr>
              <w:t xml:space="preserve">requesting MCPTT user (NOTE 1); </w:t>
            </w:r>
            <w:r w:rsidRPr="00424E59">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5013103"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9C1EBD9" w14:textId="77777777" w:rsidR="00EB676A" w:rsidRPr="00424E59" w:rsidRDefault="00EB676A" w:rsidP="00BC3F8D">
            <w:pPr>
              <w:pStyle w:val="TAL"/>
              <w:rPr>
                <w:lang w:eastAsia="ko-KR"/>
              </w:rPr>
            </w:pPr>
          </w:p>
        </w:tc>
      </w:tr>
      <w:tr w:rsidR="00EB676A" w:rsidRPr="00424E59" w14:paraId="0595952F"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3FC93BFC" w14:textId="77777777" w:rsidR="00EB676A" w:rsidRPr="00424E59" w:rsidRDefault="00EB676A" w:rsidP="00BC3F8D">
            <w:pPr>
              <w:pStyle w:val="TAL"/>
              <w:rPr>
                <w:rFonts w:eastAsia="SimSun"/>
                <w:lang w:eastAsia="ko-KR"/>
              </w:rPr>
            </w:pPr>
            <w:r w:rsidRPr="00424E59">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260F008D" w14:textId="77777777" w:rsidR="00EB676A" w:rsidRPr="00424E59" w:rsidRDefault="00EB676A" w:rsidP="00BC3F8D">
            <w:pPr>
              <w:pStyle w:val="TAL"/>
              <w:rPr>
                <w:lang w:eastAsia="ko-KR"/>
              </w:rPr>
            </w:pPr>
            <w:r w:rsidRPr="00424E59">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2894D812"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identified MCPTT user (NOTE 1);</w:t>
            </w:r>
          </w:p>
          <w:p w14:paraId="713202E0" w14:textId="77777777" w:rsidR="00EB676A" w:rsidRPr="00424E59" w:rsidRDefault="00EB676A" w:rsidP="00BC3F8D">
            <w:pPr>
              <w:pStyle w:val="TAL"/>
              <w:rPr>
                <w:lang w:eastAsia="ko-KR"/>
              </w:rPr>
            </w:pPr>
            <w:r w:rsidRPr="00424E59">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26A55180"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F34545F" w14:textId="77777777" w:rsidR="00EB676A" w:rsidRPr="00424E59" w:rsidRDefault="00EB676A" w:rsidP="00BC3F8D">
            <w:pPr>
              <w:pStyle w:val="TAL"/>
              <w:rPr>
                <w:lang w:eastAsia="ko-KR"/>
              </w:rPr>
            </w:pPr>
          </w:p>
        </w:tc>
      </w:tr>
      <w:tr w:rsidR="00EB676A" w:rsidRPr="00424E59" w14:paraId="0102707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688E94A" w14:textId="77777777" w:rsidR="00EB676A" w:rsidRPr="00424E59" w:rsidRDefault="00EB676A" w:rsidP="00BC3F8D">
            <w:pPr>
              <w:pStyle w:val="TAL"/>
              <w:rPr>
                <w:lang w:eastAsia="ko-KR"/>
              </w:rPr>
            </w:pPr>
            <w:r w:rsidRPr="00424E59">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5D6AA515"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5F4BF15E" w14:textId="77777777" w:rsidR="00EB676A" w:rsidRPr="00424E59" w:rsidRDefault="00EB676A" w:rsidP="00BC3F8D">
            <w:pPr>
              <w:pStyle w:val="TAL"/>
              <w:rPr>
                <w:lang w:eastAsia="ko-KR"/>
              </w:rPr>
            </w:pPr>
            <w:r w:rsidRPr="00424E59">
              <w:rPr>
                <w:lang w:eastAsia="ko-KR"/>
              </w:rPr>
              <w:t>The anyExt field may contain other values - these need not be checked</w:t>
            </w:r>
          </w:p>
        </w:tc>
        <w:tc>
          <w:tcPr>
            <w:tcW w:w="1420" w:type="dxa"/>
            <w:tcBorders>
              <w:top w:val="single" w:sz="4" w:space="0" w:color="auto"/>
              <w:left w:val="single" w:sz="4" w:space="0" w:color="auto"/>
              <w:bottom w:val="single" w:sz="4" w:space="0" w:color="auto"/>
              <w:right w:val="single" w:sz="4" w:space="0" w:color="auto"/>
            </w:tcBorders>
          </w:tcPr>
          <w:p w14:paraId="7F777BB6"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5D1E9C8" w14:textId="77777777" w:rsidR="00EB676A" w:rsidRPr="00424E59" w:rsidRDefault="00EB676A" w:rsidP="00BC3F8D">
            <w:pPr>
              <w:pStyle w:val="TAL"/>
              <w:rPr>
                <w:lang w:eastAsia="ko-KR"/>
              </w:rPr>
            </w:pPr>
          </w:p>
        </w:tc>
      </w:tr>
      <w:tr w:rsidR="00EB676A" w:rsidRPr="00424E59" w14:paraId="5620442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5A0E0F7" w14:textId="77777777" w:rsidR="00EB676A" w:rsidRPr="00424E59" w:rsidRDefault="00EB676A" w:rsidP="00BC3F8D">
            <w:pPr>
              <w:pStyle w:val="TAL"/>
              <w:rPr>
                <w:lang w:eastAsia="ko-KR"/>
              </w:rPr>
            </w:pPr>
            <w:r w:rsidRPr="00424E59">
              <w:rPr>
                <w:lang w:eastAsia="ko-KR"/>
              </w:rPr>
              <w:t xml:space="preserve">      </w:t>
            </w:r>
            <w:r w:rsidRPr="00424E59">
              <w:rPr>
                <w:rFonts w:eastAsia="SimSun"/>
                <w:lang w:eastAsia="ko-KR"/>
              </w:rPr>
              <w:t>request</w:t>
            </w:r>
            <w:r w:rsidRPr="00424E59">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17E340DF" w14:textId="77777777" w:rsidR="00EB676A" w:rsidRPr="00424E59" w:rsidRDefault="00EB676A" w:rsidP="00BC3F8D">
            <w:pPr>
              <w:pStyle w:val="TAL"/>
              <w:rPr>
                <w:lang w:eastAsia="ko-KR"/>
              </w:rPr>
            </w:pPr>
            <w:r w:rsidRPr="00424E59">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043C617D"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B74ADE9"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64091A5" w14:textId="77777777" w:rsidR="00EB676A" w:rsidRPr="00424E59" w:rsidRDefault="00EB676A" w:rsidP="00BC3F8D">
            <w:pPr>
              <w:pStyle w:val="TAL"/>
              <w:rPr>
                <w:lang w:eastAsia="ko-KR"/>
              </w:rPr>
            </w:pPr>
          </w:p>
        </w:tc>
      </w:tr>
      <w:tr w:rsidR="00EB676A" w:rsidRPr="00424E59" w14:paraId="7429A2B9"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EE36483" w14:textId="77777777" w:rsidR="00EB676A" w:rsidRPr="00424E59" w:rsidRDefault="00EB676A" w:rsidP="00BC3F8D">
            <w:pPr>
              <w:pStyle w:val="TAL"/>
              <w:rPr>
                <w:lang w:eastAsia="ko-KR"/>
              </w:rPr>
            </w:pPr>
            <w:r w:rsidRPr="00424E59">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493AEFC" w14:textId="77777777" w:rsidR="00EB676A" w:rsidRPr="00424E59" w:rsidRDefault="00EB676A" w:rsidP="00BC3F8D">
            <w:pPr>
              <w:pStyle w:val="TAL"/>
              <w:rPr>
                <w:lang w:eastAsia="ko-KR"/>
              </w:rPr>
            </w:pPr>
            <w:r w:rsidRPr="00424E59">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10ACD8A2"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1FF8595"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2B490F3" w14:textId="77777777" w:rsidR="00EB676A" w:rsidRPr="00424E59" w:rsidRDefault="00EB676A" w:rsidP="00BC3F8D">
            <w:pPr>
              <w:pStyle w:val="TAL"/>
              <w:rPr>
                <w:lang w:eastAsia="ko-KR"/>
              </w:rPr>
            </w:pPr>
          </w:p>
        </w:tc>
      </w:tr>
      <w:tr w:rsidR="00EB676A" w:rsidRPr="00424E59" w14:paraId="54D8A72F"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7C549B59" w14:textId="77777777" w:rsidR="00EB676A" w:rsidRPr="00424E59" w:rsidRDefault="00EB676A" w:rsidP="00BC3F8D">
            <w:pPr>
              <w:pStyle w:val="TAN"/>
              <w:rPr>
                <w:lang w:eastAsia="ko-KR"/>
              </w:rPr>
            </w:pPr>
            <w:r w:rsidRPr="00424E59">
              <w:rPr>
                <w:lang w:eastAsia="ko-KR"/>
              </w:rPr>
              <w:t>NOTE 1:</w:t>
            </w:r>
            <w:r w:rsidRPr="00424E59">
              <w:rPr>
                <w:lang w:eastAsia="ko-KR"/>
              </w:rPr>
              <w:tab/>
              <w:t>The MCPTT-Info requests a remotely initiated private call with the following roles terms of TS 24.379 [9] clause 11.1.7.1:</w:t>
            </w:r>
            <w:r w:rsidRPr="00424E59">
              <w:rPr>
                <w:lang w:eastAsia="ko-KR"/>
              </w:rPr>
              <w:br/>
              <w:t>- requesting MCPTT user:</w:t>
            </w:r>
            <w:r w:rsidRPr="00424E59">
              <w:rPr>
                <w:lang w:eastAsia="ko-KR"/>
              </w:rPr>
              <w:tab/>
              <w:t>px_MCPTT_ID_User_C (SS)</w:t>
            </w:r>
            <w:r w:rsidRPr="00424E59">
              <w:rPr>
                <w:lang w:eastAsia="ko-KR"/>
              </w:rPr>
              <w:br/>
              <w:t>- remote MCPTT user:</w:t>
            </w:r>
            <w:r w:rsidRPr="00424E59">
              <w:rPr>
                <w:lang w:eastAsia="ko-KR"/>
              </w:rPr>
              <w:tab/>
            </w:r>
            <w:r w:rsidRPr="00424E59">
              <w:rPr>
                <w:lang w:eastAsia="ko-KR"/>
              </w:rPr>
              <w:tab/>
              <w:t>px_MCPTT_ID_User_A initiating the call (UE)</w:t>
            </w:r>
            <w:r w:rsidRPr="00424E59">
              <w:rPr>
                <w:lang w:eastAsia="ko-KR"/>
              </w:rPr>
              <w:br/>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t>(contained in the &lt;mcptt-request-uri&gt; perdefault)</w:t>
            </w:r>
            <w:r w:rsidRPr="00424E59">
              <w:rPr>
                <w:lang w:eastAsia="ko-KR"/>
              </w:rPr>
              <w:br/>
              <w:t>- identified MCPTT user:</w:t>
            </w:r>
            <w:r w:rsidRPr="00424E59">
              <w:rPr>
                <w:lang w:eastAsia="ko-KR"/>
              </w:rPr>
              <w:tab/>
              <w:t>px_MCPTT_ID_User_B (SS; same as requesting MCPTT user)</w:t>
            </w:r>
            <w:r w:rsidRPr="00424E59">
              <w:rPr>
                <w:lang w:eastAsia="ko-KR"/>
              </w:rPr>
              <w:br/>
              <w:t>As requesting and identified MCPTT user are different, the UE shall send a SIP MESSAGE at step 17 (TS 24.379 [9] clause 11.1.7.2.2)</w:t>
            </w:r>
          </w:p>
        </w:tc>
      </w:tr>
    </w:tbl>
    <w:p w14:paraId="169287AD" w14:textId="77777777" w:rsidR="00EB676A" w:rsidRPr="00424E59" w:rsidRDefault="00EB676A" w:rsidP="00EB676A"/>
    <w:p w14:paraId="0E6BA3E9" w14:textId="77777777" w:rsidR="00EB676A" w:rsidRPr="00424E59" w:rsidRDefault="00EB676A" w:rsidP="00EB676A">
      <w:pPr>
        <w:pStyle w:val="TH"/>
      </w:pPr>
      <w:r w:rsidRPr="00424E59">
        <w:t>Table 6.2.25.3.3-6: Void</w:t>
      </w:r>
    </w:p>
    <w:p w14:paraId="527BCDA0" w14:textId="77777777" w:rsidR="00EB676A" w:rsidRPr="00424E59" w:rsidRDefault="00EB676A" w:rsidP="00EB676A">
      <w:pPr>
        <w:pStyle w:val="TH"/>
      </w:pPr>
      <w:r w:rsidRPr="00424E59">
        <w:t xml:space="preserve">Table 6.2.25.3.3-7: </w:t>
      </w:r>
      <w:r w:rsidRPr="00424E59">
        <w:rPr>
          <w:lang w:eastAsia="ko-KR"/>
        </w:rPr>
        <w:t>SIP MESSAGE</w:t>
      </w:r>
      <w:r w:rsidRPr="00424E59">
        <w:t xml:space="preserve"> from the UE(Step 17, Table 6.2.25.3.2-1;</w:t>
      </w:r>
      <w:r w:rsidRPr="00424E59">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rsidRPr="00424E59" w14:paraId="0F066827"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728C64DD" w14:textId="77777777" w:rsidR="00EB676A" w:rsidRPr="00424E59" w:rsidRDefault="00EB676A" w:rsidP="00BC3F8D">
            <w:pPr>
              <w:pStyle w:val="TAL"/>
              <w:rPr>
                <w:lang w:eastAsia="ko-KR"/>
              </w:rPr>
            </w:pPr>
            <w:r w:rsidRPr="00424E59">
              <w:rPr>
                <w:lang w:eastAsia="ko-KR"/>
              </w:rPr>
              <w:t>Derivation Path: TS 36.579-1 [2], table 5.5.2.7.1-1</w:t>
            </w:r>
          </w:p>
        </w:tc>
      </w:tr>
      <w:tr w:rsidR="00EB676A" w:rsidRPr="00424E59" w14:paraId="66A1740B"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3D64902" w14:textId="77777777" w:rsidR="00EB676A" w:rsidRPr="00424E59" w:rsidRDefault="00EB676A" w:rsidP="00BC3F8D">
            <w:pPr>
              <w:pStyle w:val="TAH"/>
              <w:rPr>
                <w:lang w:eastAsia="ko-KR"/>
              </w:rPr>
            </w:pPr>
            <w:r w:rsidRPr="00424E59">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4EBB84FA" w14:textId="77777777" w:rsidR="00EB676A" w:rsidRPr="00424E59" w:rsidRDefault="00EB676A" w:rsidP="00BC3F8D">
            <w:pPr>
              <w:pStyle w:val="TAH"/>
              <w:rPr>
                <w:lang w:eastAsia="ko-KR"/>
              </w:rPr>
            </w:pPr>
            <w:r w:rsidRPr="00424E59">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0AE94DF4" w14:textId="77777777" w:rsidR="00EB676A" w:rsidRPr="00424E59" w:rsidRDefault="00EB676A" w:rsidP="00BC3F8D">
            <w:pPr>
              <w:pStyle w:val="TAH"/>
              <w:rPr>
                <w:lang w:eastAsia="ko-KR"/>
              </w:rPr>
            </w:pPr>
            <w:r w:rsidRPr="00424E59">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3604908" w14:textId="77777777" w:rsidR="00EB676A" w:rsidRPr="00424E59" w:rsidRDefault="00EB676A" w:rsidP="00BC3F8D">
            <w:pPr>
              <w:pStyle w:val="TAH"/>
              <w:rPr>
                <w:lang w:eastAsia="ko-KR"/>
              </w:rPr>
            </w:pPr>
            <w:r w:rsidRPr="00424E59">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FDE8503" w14:textId="77777777" w:rsidR="00EB676A" w:rsidRPr="00424E59" w:rsidRDefault="00EB676A" w:rsidP="00BC3F8D">
            <w:pPr>
              <w:pStyle w:val="TAH"/>
              <w:rPr>
                <w:lang w:eastAsia="ko-KR"/>
              </w:rPr>
            </w:pPr>
            <w:r w:rsidRPr="00424E59">
              <w:rPr>
                <w:lang w:eastAsia="ko-KR"/>
              </w:rPr>
              <w:t>Condition</w:t>
            </w:r>
          </w:p>
        </w:tc>
      </w:tr>
      <w:tr w:rsidR="00EB676A" w:rsidRPr="00424E59" w14:paraId="6289A809"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AEDAD6D" w14:textId="77777777" w:rsidR="00EB676A" w:rsidRPr="00424E59" w:rsidRDefault="00EB676A" w:rsidP="00BC3F8D">
            <w:pPr>
              <w:pStyle w:val="TAL"/>
              <w:rPr>
                <w:b/>
                <w:bCs/>
                <w:lang w:eastAsia="ko-KR"/>
              </w:rPr>
            </w:pPr>
            <w:r w:rsidRPr="00424E59">
              <w:rPr>
                <w:b/>
                <w:bCs/>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2309DC"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A3E1FE7"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C5AB8CE"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F70B983" w14:textId="77777777" w:rsidR="00EB676A" w:rsidRPr="00424E59" w:rsidRDefault="00EB676A" w:rsidP="00BC3F8D">
            <w:pPr>
              <w:pStyle w:val="TAL"/>
              <w:rPr>
                <w:lang w:eastAsia="ko-KR"/>
              </w:rPr>
            </w:pPr>
          </w:p>
        </w:tc>
      </w:tr>
      <w:tr w:rsidR="00EB676A" w:rsidRPr="00424E59" w14:paraId="22B37190"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6004C1E" w14:textId="77777777" w:rsidR="00EB676A" w:rsidRPr="00424E59" w:rsidRDefault="00EB676A" w:rsidP="00BC3F8D">
            <w:pPr>
              <w:pStyle w:val="TAL"/>
              <w:rPr>
                <w:lang w:eastAsia="ko-KR"/>
              </w:rPr>
            </w:pPr>
            <w:r w:rsidRPr="00424E59">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474F57C"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5FA8709" w14:textId="77777777" w:rsidR="00EB676A" w:rsidRPr="00424E59" w:rsidRDefault="00EB676A" w:rsidP="00BC3F8D">
            <w:pPr>
              <w:pStyle w:val="TAL"/>
              <w:rPr>
                <w:lang w:eastAsia="ko-KR"/>
              </w:rPr>
            </w:pPr>
            <w:r w:rsidRPr="00424E59">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71B612D"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06BCD64" w14:textId="77777777" w:rsidR="00EB676A" w:rsidRPr="00424E59" w:rsidRDefault="00EB676A" w:rsidP="00BC3F8D">
            <w:pPr>
              <w:pStyle w:val="TAL"/>
              <w:rPr>
                <w:lang w:eastAsia="ko-KR"/>
              </w:rPr>
            </w:pPr>
          </w:p>
        </w:tc>
      </w:tr>
      <w:tr w:rsidR="00EB676A" w:rsidRPr="00424E59" w14:paraId="53343A6A"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9185AEE" w14:textId="77777777" w:rsidR="00EB676A" w:rsidRPr="00424E59" w:rsidRDefault="00EB676A" w:rsidP="00BC3F8D">
            <w:pPr>
              <w:pStyle w:val="TAL"/>
              <w:rPr>
                <w:lang w:eastAsia="ko-KR"/>
              </w:rPr>
            </w:pPr>
            <w:r w:rsidRPr="00424E59">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6655074" w14:textId="77777777" w:rsidR="00EB676A" w:rsidRPr="00424E59" w:rsidRDefault="00EB676A" w:rsidP="00BC3F8D">
            <w:pPr>
              <w:pStyle w:val="TAL"/>
              <w:rPr>
                <w:lang w:eastAsia="ko-KR"/>
              </w:rPr>
            </w:pPr>
            <w:r w:rsidRPr="00424E59">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47CC2C82"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ED4642B"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513C9DF" w14:textId="77777777" w:rsidR="00EB676A" w:rsidRPr="00424E59" w:rsidRDefault="00EB676A" w:rsidP="00BC3F8D">
            <w:pPr>
              <w:pStyle w:val="TAL"/>
              <w:rPr>
                <w:lang w:eastAsia="ko-KR"/>
              </w:rPr>
            </w:pPr>
          </w:p>
        </w:tc>
      </w:tr>
    </w:tbl>
    <w:p w14:paraId="15B1DC83" w14:textId="77777777" w:rsidR="00EB676A" w:rsidRPr="00424E59" w:rsidRDefault="00EB676A" w:rsidP="00EB676A"/>
    <w:p w14:paraId="6365458F" w14:textId="77777777" w:rsidR="00EB676A" w:rsidRPr="00424E59" w:rsidRDefault="00EB676A" w:rsidP="00EB676A">
      <w:pPr>
        <w:pStyle w:val="TH"/>
      </w:pPr>
      <w:r w:rsidRPr="00424E59">
        <w:t xml:space="preserve">Table 6.2.25.3.3-8: </w:t>
      </w:r>
      <w:r w:rsidRPr="00424E59">
        <w:rPr>
          <w:lang w:eastAsia="ko-KR"/>
        </w:rPr>
        <w:t>MCPTT-Info in SIP MESSAGE</w:t>
      </w:r>
      <w:r w:rsidRPr="00424E59">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5A8E01A9"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F2A7317" w14:textId="77777777" w:rsidR="00EB676A" w:rsidRPr="00424E59" w:rsidRDefault="00EB676A" w:rsidP="00BC3F8D">
            <w:pPr>
              <w:pStyle w:val="TAL"/>
              <w:rPr>
                <w:lang w:eastAsia="ko-KR"/>
              </w:rPr>
            </w:pPr>
            <w:r w:rsidRPr="00424E59">
              <w:rPr>
                <w:lang w:eastAsia="ko-KR"/>
              </w:rPr>
              <w:t>Derivation Path: TS 36.579-1 [2], table 5.5.3.2.1-1</w:t>
            </w:r>
          </w:p>
        </w:tc>
      </w:tr>
      <w:tr w:rsidR="00EB676A" w:rsidRPr="00424E59" w14:paraId="434DE3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4E2951A" w14:textId="77777777" w:rsidR="00EB676A" w:rsidRPr="00424E59" w:rsidRDefault="00EB676A" w:rsidP="00BC3F8D">
            <w:pPr>
              <w:pStyle w:val="TAH"/>
              <w:rPr>
                <w:lang w:eastAsia="ko-KR"/>
              </w:rPr>
            </w:pPr>
            <w:r w:rsidRPr="00424E59">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7EBEB7" w14:textId="77777777" w:rsidR="00EB676A" w:rsidRPr="00424E59" w:rsidRDefault="00EB676A" w:rsidP="00BC3F8D">
            <w:pPr>
              <w:pStyle w:val="TAH"/>
              <w:rPr>
                <w:lang w:eastAsia="ko-KR"/>
              </w:rPr>
            </w:pPr>
            <w:r w:rsidRPr="00424E59">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675C21" w14:textId="77777777" w:rsidR="00EB676A" w:rsidRPr="00424E59" w:rsidRDefault="00EB676A" w:rsidP="00BC3F8D">
            <w:pPr>
              <w:pStyle w:val="TAH"/>
              <w:rPr>
                <w:lang w:eastAsia="ko-KR"/>
              </w:rPr>
            </w:pPr>
            <w:r w:rsidRPr="00424E59">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58463C2C" w14:textId="77777777" w:rsidR="00EB676A" w:rsidRPr="00424E59" w:rsidRDefault="00EB676A" w:rsidP="00BC3F8D">
            <w:pPr>
              <w:pStyle w:val="TAH"/>
              <w:rPr>
                <w:lang w:eastAsia="ko-KR"/>
              </w:rPr>
            </w:pPr>
            <w:r w:rsidRPr="00424E59">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97F4A30" w14:textId="77777777" w:rsidR="00EB676A" w:rsidRPr="00424E59" w:rsidRDefault="00EB676A" w:rsidP="00BC3F8D">
            <w:pPr>
              <w:pStyle w:val="TAH"/>
              <w:rPr>
                <w:lang w:eastAsia="ko-KR"/>
              </w:rPr>
            </w:pPr>
            <w:r w:rsidRPr="00424E59">
              <w:rPr>
                <w:lang w:eastAsia="ko-KR"/>
              </w:rPr>
              <w:t>Condition</w:t>
            </w:r>
          </w:p>
        </w:tc>
      </w:tr>
      <w:tr w:rsidR="00EB676A" w:rsidRPr="00424E59" w14:paraId="4B0ED10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E301E81" w14:textId="77777777" w:rsidR="00EB676A" w:rsidRPr="00424E59" w:rsidRDefault="00EB676A" w:rsidP="00BC3F8D">
            <w:pPr>
              <w:pStyle w:val="TAL"/>
              <w:rPr>
                <w:lang w:eastAsia="ko-KR"/>
              </w:rPr>
            </w:pPr>
            <w:r w:rsidRPr="00424E59">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370EFA2E" w14:textId="77777777" w:rsidR="00EB676A" w:rsidRPr="00424E59"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54A07CD8" w14:textId="77777777" w:rsidR="00EB676A" w:rsidRPr="00424E59"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BE244E9"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27A5B57" w14:textId="77777777" w:rsidR="00EB676A" w:rsidRPr="00424E59" w:rsidRDefault="00EB676A" w:rsidP="00BC3F8D">
            <w:pPr>
              <w:pStyle w:val="TAL"/>
              <w:rPr>
                <w:lang w:eastAsia="ko-KR"/>
              </w:rPr>
            </w:pPr>
          </w:p>
        </w:tc>
      </w:tr>
      <w:tr w:rsidR="00EB676A" w:rsidRPr="00424E59" w14:paraId="0458907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275CAC5" w14:textId="77777777" w:rsidR="00EB676A" w:rsidRPr="00424E59" w:rsidRDefault="00EB676A" w:rsidP="00BC3F8D">
            <w:pPr>
              <w:pStyle w:val="TAL"/>
              <w:rPr>
                <w:lang w:eastAsia="ko-KR"/>
              </w:rPr>
            </w:pPr>
            <w:r w:rsidRPr="00424E59">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BF09725" w14:textId="77777777" w:rsidR="00EB676A" w:rsidRPr="00424E59"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7E34D64" w14:textId="77777777" w:rsidR="00EB676A" w:rsidRPr="00424E59"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61CE533"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D919045" w14:textId="77777777" w:rsidR="00EB676A" w:rsidRPr="00424E59" w:rsidRDefault="00EB676A" w:rsidP="00BC3F8D">
            <w:pPr>
              <w:pStyle w:val="TAL"/>
              <w:rPr>
                <w:lang w:eastAsia="ko-KR"/>
              </w:rPr>
            </w:pPr>
          </w:p>
        </w:tc>
      </w:tr>
      <w:tr w:rsidR="00EB676A" w:rsidRPr="00424E59" w14:paraId="22FE820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4ABFB21" w14:textId="77777777" w:rsidR="00EB676A" w:rsidRPr="00424E59" w:rsidRDefault="00EB676A" w:rsidP="00BC3F8D">
            <w:pPr>
              <w:pStyle w:val="TAL"/>
              <w:rPr>
                <w:lang w:eastAsia="ko-KR"/>
              </w:rPr>
            </w:pPr>
            <w:r w:rsidRPr="00424E59">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64CDF428" w14:textId="77777777" w:rsidR="00EB676A" w:rsidRPr="00424E59" w:rsidRDefault="00EB676A" w:rsidP="00BC3F8D">
            <w:pPr>
              <w:pStyle w:val="TAL"/>
              <w:rPr>
                <w:lang w:eastAsia="ko-KR"/>
              </w:rPr>
            </w:pPr>
            <w:r w:rsidRPr="00424E59">
              <w:rPr>
                <w:lang w:eastAsia="ko-KR"/>
              </w:rPr>
              <w:t>Encrypted &lt;mcptt-called-party-id&gt;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4C1C9432" w14:textId="77777777" w:rsidR="00EB676A" w:rsidRPr="00424E59" w:rsidRDefault="00EB676A" w:rsidP="00BC3F8D">
            <w:pPr>
              <w:pStyle w:val="TAL"/>
              <w:rPr>
                <w:lang w:eastAsia="ko-KR"/>
              </w:rPr>
            </w:pPr>
            <w:r w:rsidRPr="00424E59">
              <w:rPr>
                <w:lang w:eastAsia="ko-KR"/>
              </w:rPr>
              <w:t>The MCPTT ID of the identified MCPTT user (see NOTE 1, Table 6.2.25.3.3-5);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7F6E310E"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15CDFB2" w14:textId="77777777" w:rsidR="00EB676A" w:rsidRPr="00424E59" w:rsidRDefault="00EB676A" w:rsidP="00BC3F8D">
            <w:pPr>
              <w:pStyle w:val="TAL"/>
              <w:rPr>
                <w:lang w:eastAsia="ko-KR"/>
              </w:rPr>
            </w:pPr>
          </w:p>
        </w:tc>
      </w:tr>
      <w:tr w:rsidR="00EB676A" w:rsidRPr="00424E59" w14:paraId="0E54164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8CE7878" w14:textId="77777777" w:rsidR="00EB676A" w:rsidRPr="00424E59" w:rsidRDefault="00EB676A" w:rsidP="00BC3F8D">
            <w:pPr>
              <w:pStyle w:val="TAL"/>
              <w:rPr>
                <w:lang w:eastAsia="ko-KR"/>
              </w:rPr>
            </w:pPr>
            <w:r w:rsidRPr="00424E59">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43F06318" w14:textId="77777777" w:rsidR="00EB676A" w:rsidRPr="00424E59"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78165ED7" w14:textId="77777777" w:rsidR="00EB676A" w:rsidRPr="00424E59" w:rsidRDefault="00EB676A" w:rsidP="00BC3F8D">
            <w:pPr>
              <w:pStyle w:val="TAL"/>
              <w:rPr>
                <w:lang w:eastAsia="ko-KR"/>
              </w:rPr>
            </w:pPr>
            <w:r w:rsidRPr="00424E59">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0D41571E"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B7DADD" w14:textId="77777777" w:rsidR="00EB676A" w:rsidRPr="00424E59" w:rsidRDefault="00EB676A" w:rsidP="00BC3F8D">
            <w:pPr>
              <w:pStyle w:val="TAL"/>
              <w:rPr>
                <w:lang w:eastAsia="ko-KR"/>
              </w:rPr>
            </w:pPr>
          </w:p>
        </w:tc>
      </w:tr>
      <w:tr w:rsidR="00EB676A" w:rsidRPr="00424E59" w14:paraId="6E6A3C7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AE72191" w14:textId="77777777" w:rsidR="00EB676A" w:rsidRPr="00424E59" w:rsidRDefault="00EB676A" w:rsidP="00BC3F8D">
            <w:pPr>
              <w:pStyle w:val="TAL"/>
              <w:rPr>
                <w:lang w:eastAsia="ko-KR"/>
              </w:rPr>
            </w:pPr>
            <w:r w:rsidRPr="00424E59">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1FFFA2FA" w14:textId="77777777" w:rsidR="00EB676A" w:rsidRPr="00424E59" w:rsidRDefault="00EB676A" w:rsidP="00BC3F8D">
            <w:pPr>
              <w:pStyle w:val="TAL"/>
              <w:rPr>
                <w:lang w:eastAsia="ko-KR"/>
              </w:rPr>
            </w:pPr>
            <w:r w:rsidRPr="00424E59">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2D1C087E" w14:textId="77777777" w:rsidR="00EB676A" w:rsidRPr="00424E59"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77EA20A"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01B326C" w14:textId="77777777" w:rsidR="00EB676A" w:rsidRPr="00424E59" w:rsidRDefault="00EB676A" w:rsidP="00BC3F8D">
            <w:pPr>
              <w:pStyle w:val="TAL"/>
              <w:rPr>
                <w:lang w:eastAsia="ko-KR"/>
              </w:rPr>
            </w:pPr>
          </w:p>
        </w:tc>
      </w:tr>
      <w:tr w:rsidR="00EB676A" w:rsidRPr="00424E59" w14:paraId="0D9F6F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C9D8168" w14:textId="77777777" w:rsidR="00EB676A" w:rsidRPr="00424E59" w:rsidRDefault="00EB676A" w:rsidP="00BC3F8D">
            <w:pPr>
              <w:pStyle w:val="TAL"/>
              <w:rPr>
                <w:lang w:eastAsia="ko-KR"/>
              </w:rPr>
            </w:pPr>
            <w:r w:rsidRPr="00424E59">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417A6233" w14:textId="77777777" w:rsidR="00EB676A" w:rsidRPr="00424E59" w:rsidRDefault="00EB676A" w:rsidP="00BC3F8D">
            <w:pPr>
              <w:pStyle w:val="TAL"/>
              <w:rPr>
                <w:lang w:eastAsia="ko-KR"/>
              </w:rPr>
            </w:pPr>
            <w:r w:rsidRPr="00424E59">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0F161C44" w14:textId="77777777" w:rsidR="00EB676A" w:rsidRPr="00424E59"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E471918"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89A96FE" w14:textId="77777777" w:rsidR="00EB676A" w:rsidRPr="00424E59" w:rsidRDefault="00EB676A" w:rsidP="00BC3F8D">
            <w:pPr>
              <w:pStyle w:val="TAL"/>
              <w:rPr>
                <w:lang w:eastAsia="ko-KR"/>
              </w:rPr>
            </w:pPr>
          </w:p>
        </w:tc>
      </w:tr>
    </w:tbl>
    <w:p w14:paraId="3897C4A1" w14:textId="77777777" w:rsidR="00EB676A" w:rsidRPr="00424E59" w:rsidRDefault="00EB676A" w:rsidP="00EB676A"/>
    <w:p w14:paraId="315F232A" w14:textId="77777777" w:rsidR="00EB676A" w:rsidRPr="00424E59" w:rsidRDefault="00EB676A" w:rsidP="00EB676A">
      <w:pPr>
        <w:pStyle w:val="TH"/>
      </w:pPr>
      <w:bookmarkStart w:id="2340" w:name="_Toc76583179"/>
      <w:bookmarkStart w:id="2341" w:name="_Toc83808731"/>
      <w:bookmarkStart w:id="2342" w:name="_Toc91233560"/>
      <w:bookmarkStart w:id="2343" w:name="_Toc100349039"/>
      <w:bookmarkStart w:id="2344" w:name="_Toc106787195"/>
      <w:bookmarkEnd w:id="2233"/>
      <w:bookmarkEnd w:id="2234"/>
      <w:bookmarkEnd w:id="2235"/>
      <w:bookmarkEnd w:id="2236"/>
      <w:bookmarkEnd w:id="2237"/>
      <w:r w:rsidRPr="00424E59">
        <w:t>Table 6.2.25.3.3-9: SIP BYE from the SS (step 19, Table 6.2.25.3.2-1;</w:t>
      </w:r>
      <w:r w:rsidRPr="00424E59">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64744F1E" w14:textId="77777777" w:rsidTr="00BC3F8D">
        <w:tc>
          <w:tcPr>
            <w:tcW w:w="9645" w:type="dxa"/>
            <w:tcBorders>
              <w:top w:val="single" w:sz="4" w:space="0" w:color="auto"/>
              <w:left w:val="single" w:sz="4" w:space="0" w:color="auto"/>
              <w:bottom w:val="single" w:sz="4" w:space="0" w:color="auto"/>
              <w:right w:val="single" w:sz="4" w:space="0" w:color="auto"/>
            </w:tcBorders>
            <w:hideMark/>
          </w:tcPr>
          <w:p w14:paraId="29D4D175" w14:textId="77777777" w:rsidR="00EB676A" w:rsidRPr="00424E59" w:rsidRDefault="00EB676A" w:rsidP="00BC3F8D">
            <w:pPr>
              <w:pStyle w:val="TAL"/>
            </w:pPr>
            <w:r w:rsidRPr="00424E59">
              <w:t>Derivation Path: TS 36.579-1 [2], Table 5.5.2.2.2-1 condition MO_CALL</w:t>
            </w:r>
          </w:p>
        </w:tc>
      </w:tr>
    </w:tbl>
    <w:p w14:paraId="5D0C1507" w14:textId="77777777" w:rsidR="00EB676A" w:rsidRPr="00424E59" w:rsidRDefault="00EB676A" w:rsidP="00EB676A"/>
    <w:p w14:paraId="338F934C" w14:textId="77777777" w:rsidR="00EB676A" w:rsidRPr="00424E59" w:rsidRDefault="00EB676A" w:rsidP="00EB676A">
      <w:pPr>
        <w:pStyle w:val="Heading3"/>
      </w:pPr>
      <w:r w:rsidRPr="00424E59">
        <w:t>6.2.26</w:t>
      </w:r>
      <w:r w:rsidRPr="00424E59">
        <w:tab/>
        <w:t xml:space="preserve">On-network / Private call / Remotely initiated private call / </w:t>
      </w:r>
      <w:r w:rsidRPr="00424E59">
        <w:rPr>
          <w:lang w:eastAsia="ko-KR"/>
        </w:rPr>
        <w:t>Pre-established session</w:t>
      </w:r>
      <w:r w:rsidRPr="00424E59">
        <w:t xml:space="preserve"> / Client Terminated (CT)</w:t>
      </w:r>
    </w:p>
    <w:p w14:paraId="261297B6" w14:textId="77777777" w:rsidR="00EB676A" w:rsidRPr="00424E59" w:rsidRDefault="00EB676A" w:rsidP="00EB676A">
      <w:pPr>
        <w:pStyle w:val="H6"/>
      </w:pPr>
      <w:r w:rsidRPr="00424E59">
        <w:t>6.2.26.1</w:t>
      </w:r>
      <w:r w:rsidRPr="00424E59">
        <w:tab/>
        <w:t>Test Purpose (TP)</w:t>
      </w:r>
    </w:p>
    <w:p w14:paraId="3252F770" w14:textId="77777777" w:rsidR="00EB676A" w:rsidRPr="00424E59" w:rsidRDefault="00EB676A" w:rsidP="00EB676A">
      <w:pPr>
        <w:pStyle w:val="H6"/>
      </w:pPr>
      <w:r w:rsidRPr="00424E59">
        <w:t>(1)</w:t>
      </w:r>
    </w:p>
    <w:p w14:paraId="33EB40C1" w14:textId="77777777" w:rsidR="00EB676A" w:rsidRPr="00424E59" w:rsidRDefault="00EB676A" w:rsidP="00EB676A">
      <w:pPr>
        <w:pStyle w:val="PL"/>
        <w:rPr>
          <w:noProof w:val="0"/>
        </w:rPr>
      </w:pPr>
      <w:r w:rsidRPr="00424E59">
        <w:rPr>
          <w:b/>
          <w:noProof w:val="0"/>
        </w:rPr>
        <w:t>with</w:t>
      </w:r>
      <w:r w:rsidRPr="00424E59">
        <w:rPr>
          <w:noProof w:val="0"/>
        </w:rPr>
        <w:t xml:space="preserve"> { UE (MCPTT Client) registered and authorized for MCPTT Service, including authorized to initiate private calls, </w:t>
      </w:r>
      <w:r w:rsidRPr="00424E59">
        <w:rPr>
          <w:b/>
          <w:noProof w:val="0"/>
        </w:rPr>
        <w:t>and</w:t>
      </w:r>
      <w:r w:rsidRPr="00424E59">
        <w:rPr>
          <w:noProof w:val="0"/>
        </w:rPr>
        <w:t>, according to local policy pre-established sessions are to be used for remotely initiated private calls }</w:t>
      </w:r>
    </w:p>
    <w:p w14:paraId="63200760" w14:textId="77777777" w:rsidR="00EB676A" w:rsidRPr="00424E59" w:rsidRDefault="00EB676A" w:rsidP="00EB676A">
      <w:pPr>
        <w:pStyle w:val="PL"/>
        <w:rPr>
          <w:noProof w:val="0"/>
        </w:rPr>
      </w:pPr>
      <w:r w:rsidRPr="00424E59">
        <w:rPr>
          <w:b/>
          <w:noProof w:val="0"/>
        </w:rPr>
        <w:t>ensure that</w:t>
      </w:r>
      <w:r w:rsidRPr="00424E59">
        <w:rPr>
          <w:noProof w:val="0"/>
        </w:rPr>
        <w:t xml:space="preserve"> {</w:t>
      </w:r>
    </w:p>
    <w:p w14:paraId="5EC7D0DB" w14:textId="77777777" w:rsidR="00EB676A" w:rsidRPr="00424E59" w:rsidRDefault="00EB676A" w:rsidP="00EB676A">
      <w:pPr>
        <w:pStyle w:val="PL"/>
        <w:ind w:firstLine="200"/>
        <w:rPr>
          <w:noProof w:val="0"/>
        </w:rPr>
      </w:pPr>
      <w:r w:rsidRPr="00424E59">
        <w:rPr>
          <w:b/>
          <w:noProof w:val="0"/>
        </w:rPr>
        <w:t>when</w:t>
      </w:r>
      <w:r w:rsidRPr="00424E59">
        <w:rPr>
          <w:noProof w:val="0"/>
        </w:rPr>
        <w:t xml:space="preserve"> { UE (MCPTT Client) receives a request for establishment of an MCPTT </w:t>
      </w:r>
      <w:r w:rsidRPr="00424E59">
        <w:rPr>
          <w:noProof w:val="0"/>
          <w:lang w:eastAsia="zh-CN"/>
        </w:rPr>
        <w:t xml:space="preserve">remotely initiated private call with the </w:t>
      </w:r>
      <w:r w:rsidRPr="00424E59">
        <w:rPr>
          <w:noProof w:val="0"/>
        </w:rPr>
        <w:t xml:space="preserve">MCPTT ID of the identified MCPTT user of the remotely initiated private call set to the ID of the MCPTT user requesting the call initiation, </w:t>
      </w:r>
      <w:r w:rsidRPr="00424E59">
        <w:rPr>
          <w:b/>
          <w:noProof w:val="0"/>
        </w:rPr>
        <w:t>and</w:t>
      </w:r>
      <w:r w:rsidRPr="00424E59">
        <w:rPr>
          <w:noProof w:val="0"/>
        </w:rPr>
        <w:t xml:space="preserve">, a pre-established session to this User available, </w:t>
      </w:r>
      <w:r w:rsidRPr="00424E59">
        <w:rPr>
          <w:b/>
          <w:noProof w:val="0"/>
        </w:rPr>
        <w:t>and</w:t>
      </w:r>
      <w:r w:rsidRPr="00424E59">
        <w:rPr>
          <w:noProof w:val="0"/>
        </w:rPr>
        <w:t>, the &lt;notify-remote-user&gt; element contained in the application/vnd.3gpp.mcptt-info+xml MIME body contained in the received SIP MESSAGE request is set to a value of "false"</w:t>
      </w:r>
      <w:r w:rsidRPr="00424E59">
        <w:rPr>
          <w:noProof w:val="0"/>
          <w:lang w:eastAsia="zh-CN"/>
        </w:rPr>
        <w:t xml:space="preserve"> </w:t>
      </w:r>
      <w:r w:rsidRPr="00424E59">
        <w:rPr>
          <w:noProof w:val="0"/>
        </w:rPr>
        <w:t>}</w:t>
      </w:r>
    </w:p>
    <w:p w14:paraId="32A43960" w14:textId="77777777" w:rsidR="00EB676A" w:rsidRPr="00424E59" w:rsidRDefault="00EB676A" w:rsidP="00EB676A">
      <w:pPr>
        <w:pStyle w:val="PL"/>
        <w:rPr>
          <w:noProof w:val="0"/>
        </w:rPr>
      </w:pPr>
      <w:r w:rsidRPr="00424E59">
        <w:rPr>
          <w:noProof w:val="0"/>
        </w:rPr>
        <w:t xml:space="preserve">    </w:t>
      </w:r>
      <w:r w:rsidRPr="00424E59">
        <w:rPr>
          <w:b/>
          <w:noProof w:val="0"/>
        </w:rPr>
        <w:t>then</w:t>
      </w:r>
      <w:r w:rsidRPr="00424E59">
        <w:rPr>
          <w:noProof w:val="0"/>
        </w:rPr>
        <w:t xml:space="preserve"> { UE (MCPTT Client) initiates private call establishment to the requesting User using the pre-established session, </w:t>
      </w:r>
      <w:r w:rsidRPr="00424E59">
        <w:rPr>
          <w:b/>
          <w:noProof w:val="0"/>
        </w:rPr>
        <w:t>and</w:t>
      </w:r>
      <w:r w:rsidRPr="00424E59">
        <w:rPr>
          <w:noProof w:val="0"/>
        </w:rPr>
        <w:t xml:space="preserve">, does not notify the user that a remotely initiated private call request to call the identified MCPTT user has been received, </w:t>
      </w:r>
      <w:r w:rsidRPr="00424E59">
        <w:rPr>
          <w:b/>
          <w:noProof w:val="0"/>
        </w:rPr>
        <w:t>and</w:t>
      </w:r>
      <w:r w:rsidRPr="00424E59">
        <w:rPr>
          <w:noProof w:val="0"/>
        </w:rPr>
        <w:t xml:space="preserve">, does not give any indication to the remote MCPTT user that the remotely initiated private call origination is in progress, </w:t>
      </w:r>
      <w:r w:rsidRPr="00424E59">
        <w:rPr>
          <w:b/>
          <w:noProof w:val="0"/>
        </w:rPr>
        <w:t>and</w:t>
      </w:r>
      <w:r w:rsidRPr="00424E59">
        <w:rPr>
          <w:noProof w:val="0"/>
        </w:rPr>
        <w:t>, does not sent SIP MESSAGE back to the MCPTT user requesting the call initiation }</w:t>
      </w:r>
    </w:p>
    <w:p w14:paraId="6139ED37" w14:textId="77777777" w:rsidR="00EB676A" w:rsidRPr="00424E59" w:rsidRDefault="00EB676A" w:rsidP="00EB676A">
      <w:pPr>
        <w:pStyle w:val="PL"/>
        <w:rPr>
          <w:noProof w:val="0"/>
        </w:rPr>
      </w:pPr>
      <w:r w:rsidRPr="00424E59">
        <w:rPr>
          <w:noProof w:val="0"/>
        </w:rPr>
        <w:t xml:space="preserve">            }</w:t>
      </w:r>
    </w:p>
    <w:p w14:paraId="064E52EA" w14:textId="77777777" w:rsidR="00EB676A" w:rsidRPr="00424E59" w:rsidRDefault="00EB676A" w:rsidP="00EB676A">
      <w:pPr>
        <w:pStyle w:val="PL"/>
        <w:rPr>
          <w:noProof w:val="0"/>
        </w:rPr>
      </w:pPr>
    </w:p>
    <w:p w14:paraId="05CF9F1F" w14:textId="77777777" w:rsidR="00EB676A" w:rsidRPr="00424E59" w:rsidRDefault="00EB676A" w:rsidP="00EB676A">
      <w:pPr>
        <w:pStyle w:val="H6"/>
      </w:pPr>
      <w:r w:rsidRPr="00424E59">
        <w:t>(2)</w:t>
      </w:r>
    </w:p>
    <w:p w14:paraId="09182003" w14:textId="77777777" w:rsidR="00EB676A" w:rsidRPr="00424E59" w:rsidRDefault="00EB676A" w:rsidP="00EB676A">
      <w:pPr>
        <w:pStyle w:val="PL"/>
        <w:rPr>
          <w:noProof w:val="0"/>
        </w:rPr>
      </w:pPr>
      <w:r w:rsidRPr="00424E59">
        <w:rPr>
          <w:b/>
          <w:noProof w:val="0"/>
        </w:rPr>
        <w:t>with</w:t>
      </w:r>
      <w:r w:rsidRPr="00424E59">
        <w:rPr>
          <w:noProof w:val="0"/>
        </w:rPr>
        <w:t xml:space="preserve"> { UE (MCPTT Client) registered and authorized for MCPTT Service, including authorized to initiate private calls, </w:t>
      </w:r>
      <w:r w:rsidRPr="00424E59">
        <w:rPr>
          <w:b/>
          <w:noProof w:val="0"/>
        </w:rPr>
        <w:t>and</w:t>
      </w:r>
      <w:r w:rsidRPr="00424E59">
        <w:rPr>
          <w:noProof w:val="0"/>
        </w:rPr>
        <w:t>, according to local policy pre-established sessions are to be used for remotely initiated private calls }</w:t>
      </w:r>
    </w:p>
    <w:p w14:paraId="7D90CBF5" w14:textId="77777777" w:rsidR="00EB676A" w:rsidRPr="00424E59" w:rsidRDefault="00EB676A" w:rsidP="00EB676A">
      <w:pPr>
        <w:pStyle w:val="PL"/>
        <w:rPr>
          <w:noProof w:val="0"/>
        </w:rPr>
      </w:pPr>
      <w:r w:rsidRPr="00424E59">
        <w:rPr>
          <w:b/>
          <w:noProof w:val="0"/>
        </w:rPr>
        <w:t>ensure that</w:t>
      </w:r>
      <w:r w:rsidRPr="00424E59">
        <w:rPr>
          <w:noProof w:val="0"/>
        </w:rPr>
        <w:t xml:space="preserve"> {</w:t>
      </w:r>
    </w:p>
    <w:p w14:paraId="36ED7109" w14:textId="77777777" w:rsidR="00EB676A" w:rsidRPr="00424E59" w:rsidRDefault="00EB676A" w:rsidP="00EB676A">
      <w:pPr>
        <w:pStyle w:val="PL"/>
        <w:ind w:firstLine="200"/>
        <w:rPr>
          <w:noProof w:val="0"/>
        </w:rPr>
      </w:pPr>
      <w:r w:rsidRPr="00424E59">
        <w:rPr>
          <w:b/>
          <w:noProof w:val="0"/>
        </w:rPr>
        <w:t>when</w:t>
      </w:r>
      <w:r w:rsidRPr="00424E59">
        <w:rPr>
          <w:noProof w:val="0"/>
        </w:rPr>
        <w:t xml:space="preserve"> { UE (MCPTT Client) receives a request for establishment of an MCPTT </w:t>
      </w:r>
      <w:r w:rsidRPr="00424E59">
        <w:rPr>
          <w:noProof w:val="0"/>
          <w:lang w:eastAsia="zh-CN"/>
        </w:rPr>
        <w:t xml:space="preserve">remotely initiated private call with the </w:t>
      </w:r>
      <w:r w:rsidRPr="00424E59">
        <w:rPr>
          <w:noProof w:val="0"/>
        </w:rPr>
        <w:t xml:space="preserve">MCPTT ID of the identified MCPTT user of the remotely initiated private call set to ID different to the ID of the MCPTT user requesting the call initiation, </w:t>
      </w:r>
      <w:r w:rsidRPr="00424E59">
        <w:rPr>
          <w:b/>
          <w:noProof w:val="0"/>
        </w:rPr>
        <w:t>and</w:t>
      </w:r>
      <w:r w:rsidRPr="00424E59">
        <w:rPr>
          <w:noProof w:val="0"/>
        </w:rPr>
        <w:t>, a pre-established session to this User available</w:t>
      </w:r>
      <w:r w:rsidRPr="00424E59">
        <w:rPr>
          <w:noProof w:val="0"/>
          <w:lang w:eastAsia="zh-CN"/>
        </w:rPr>
        <w:t xml:space="preserve"> </w:t>
      </w:r>
      <w:r w:rsidRPr="00424E59">
        <w:rPr>
          <w:noProof w:val="0"/>
        </w:rPr>
        <w:t>}</w:t>
      </w:r>
    </w:p>
    <w:p w14:paraId="4E164A00" w14:textId="77777777" w:rsidR="00EB676A" w:rsidRPr="00424E59" w:rsidRDefault="00EB676A" w:rsidP="00EB676A">
      <w:pPr>
        <w:pStyle w:val="PL"/>
        <w:rPr>
          <w:noProof w:val="0"/>
        </w:rPr>
      </w:pPr>
      <w:r w:rsidRPr="00424E59">
        <w:rPr>
          <w:noProof w:val="0"/>
        </w:rPr>
        <w:t xml:space="preserve">    </w:t>
      </w:r>
      <w:r w:rsidRPr="00424E59">
        <w:rPr>
          <w:b/>
          <w:noProof w:val="0"/>
        </w:rPr>
        <w:t>then</w:t>
      </w:r>
      <w:r w:rsidRPr="00424E59">
        <w:rPr>
          <w:noProof w:val="0"/>
        </w:rPr>
        <w:t xml:space="preserve"> { UE (MCPTT Client) initiates private call establishment to the requested identified MCPTT user using the pre-established session, </w:t>
      </w:r>
      <w:r w:rsidRPr="00424E59">
        <w:rPr>
          <w:b/>
          <w:noProof w:val="0"/>
        </w:rPr>
        <w:t>and</w:t>
      </w:r>
      <w:r w:rsidRPr="00424E59">
        <w:rPr>
          <w:noProof w:val="0"/>
        </w:rPr>
        <w:t>, sends SIP MESSAGE back to the MCPTT user requesting the call initiation to confirm the private call initiation }</w:t>
      </w:r>
    </w:p>
    <w:p w14:paraId="4821B2C6" w14:textId="77777777" w:rsidR="00EB676A" w:rsidRPr="00424E59" w:rsidRDefault="00EB676A" w:rsidP="00EB676A">
      <w:pPr>
        <w:pStyle w:val="PL"/>
        <w:rPr>
          <w:noProof w:val="0"/>
        </w:rPr>
      </w:pPr>
      <w:r w:rsidRPr="00424E59">
        <w:rPr>
          <w:noProof w:val="0"/>
        </w:rPr>
        <w:t xml:space="preserve">            }</w:t>
      </w:r>
    </w:p>
    <w:p w14:paraId="4FD4286D" w14:textId="77777777" w:rsidR="00EB676A" w:rsidRPr="00424E59" w:rsidRDefault="00EB676A" w:rsidP="00EB676A">
      <w:pPr>
        <w:pStyle w:val="PL"/>
        <w:rPr>
          <w:noProof w:val="0"/>
        </w:rPr>
      </w:pPr>
    </w:p>
    <w:p w14:paraId="191FB6EA" w14:textId="77777777" w:rsidR="00EB676A" w:rsidRPr="00424E59" w:rsidRDefault="00EB676A" w:rsidP="00EB676A">
      <w:pPr>
        <w:pStyle w:val="H6"/>
      </w:pPr>
      <w:r w:rsidRPr="00424E59">
        <w:t>6.2.26.2</w:t>
      </w:r>
      <w:r w:rsidRPr="00424E59">
        <w:tab/>
        <w:t>Conformance requirements</w:t>
      </w:r>
    </w:p>
    <w:p w14:paraId="70B8F643" w14:textId="77777777" w:rsidR="00EB676A" w:rsidRPr="00424E59" w:rsidRDefault="00EB676A" w:rsidP="00EB676A">
      <w:r w:rsidRPr="00424E59">
        <w:t>References: The conformance requirements covered in the present TC are specified in: TS 24.379 clauses 11.1.7.2.2</w:t>
      </w:r>
      <w:r w:rsidRPr="00424E59">
        <w:rPr>
          <w:lang w:eastAsia="ko-KR"/>
        </w:rPr>
        <w:t xml:space="preserve">, </w:t>
      </w:r>
      <w:r w:rsidRPr="00424E59">
        <w:t>11.1.1.2.2.1. Unless otherwise stated these are Rel-15 requirements.</w:t>
      </w:r>
    </w:p>
    <w:p w14:paraId="02CC5E95" w14:textId="77777777" w:rsidR="00EB676A" w:rsidRPr="00424E59" w:rsidRDefault="00EB676A" w:rsidP="00EB676A">
      <w:r w:rsidRPr="00424E59">
        <w:t>[TS 24.379, clause 11.1.7.2.2]</w:t>
      </w:r>
    </w:p>
    <w:p w14:paraId="75551F84" w14:textId="77777777" w:rsidR="00EB676A" w:rsidRPr="00424E59" w:rsidRDefault="00EB676A" w:rsidP="00EB676A">
      <w:r w:rsidRPr="00424E59">
        <w:t>Upon receiving a "SIP MESSAGE request for remotely initiated private call request for terminating client", the MCPTT client:</w:t>
      </w:r>
    </w:p>
    <w:p w14:paraId="5DA6FD4B" w14:textId="77777777" w:rsidR="00EB676A" w:rsidRPr="00424E59" w:rsidRDefault="00EB676A" w:rsidP="00EB676A">
      <w:pPr>
        <w:pStyle w:val="B1"/>
      </w:pPr>
      <w:r w:rsidRPr="00424E59">
        <w:t>...</w:t>
      </w:r>
    </w:p>
    <w:p w14:paraId="6A501E34" w14:textId="77777777" w:rsidR="00EB676A" w:rsidRPr="00424E59" w:rsidRDefault="00EB676A" w:rsidP="00EB676A">
      <w:pPr>
        <w:pStyle w:val="B1"/>
      </w:pPr>
      <w:r w:rsidRPr="00424E59">
        <w:t>2)</w:t>
      </w:r>
      <w:r w:rsidRPr="00424E59">
        <w:tab/>
        <w:t>shall extract the MCPTT ID of the identified MCPTT user from the &lt;mcptt-called-party-id&gt; element contained in the &lt;mcptt-Params&gt; element of the &lt;mcpttinfo&gt; element contained in the application/vnd.3gpp.mcptt-info+xml MIME body contained in the received SIP MESSAGE request;</w:t>
      </w:r>
    </w:p>
    <w:p w14:paraId="1EA3A9AD" w14:textId="77777777" w:rsidR="00EB676A" w:rsidRPr="00424E59" w:rsidRDefault="00EB676A" w:rsidP="00EB676A">
      <w:pPr>
        <w:pStyle w:val="B1"/>
      </w:pPr>
      <w:r w:rsidRPr="00424E59">
        <w:t>...</w:t>
      </w:r>
    </w:p>
    <w:p w14:paraId="07B12433" w14:textId="77777777" w:rsidR="00EB676A" w:rsidRPr="00424E59" w:rsidRDefault="00EB676A" w:rsidP="00EB676A">
      <w:pPr>
        <w:pStyle w:val="B1"/>
      </w:pPr>
      <w:r w:rsidRPr="00424E59">
        <w:t>4)</w:t>
      </w:r>
      <w:r w:rsidRPr="00424E59">
        <w:tab/>
        <w:t>if according to local policy pre-established sessions are to be used for remotely initiated private calls and a pre-established session is available, shall invoke the procedures of clause 11.1.1.2.2.1 to originate an MCPTT private call to the identified MCPTT user with the following clarifications:</w:t>
      </w:r>
    </w:p>
    <w:p w14:paraId="31C65D8B" w14:textId="77777777" w:rsidR="00EB676A" w:rsidRPr="00424E59" w:rsidRDefault="00EB676A" w:rsidP="00EB676A">
      <w:pPr>
        <w:pStyle w:val="B2"/>
      </w:pPr>
      <w:r w:rsidRPr="00424E59">
        <w:t>a)</w:t>
      </w:r>
      <w:r w:rsidRPr="00424E59">
        <w:tab/>
        <w:t>if the &lt;notify-remote-user&gt; element contained in the application/vnd.3gpp.mcptt-info+xml MIME body contained in the received SIP MESSAGE request is set to a value of "false":</w:t>
      </w:r>
    </w:p>
    <w:p w14:paraId="21FF6CFF" w14:textId="77777777" w:rsidR="00EB676A" w:rsidRPr="00424E59" w:rsidRDefault="00EB676A" w:rsidP="00EB676A">
      <w:pPr>
        <w:pStyle w:val="B3"/>
      </w:pPr>
      <w:r w:rsidRPr="00424E59">
        <w:t>i)</w:t>
      </w:r>
      <w:r w:rsidRPr="00424E59">
        <w:tab/>
        <w:t>shall not indicate to the remote MCPTT user that a remotely initiated private call request to call the identified MCPTT user has been received; and</w:t>
      </w:r>
    </w:p>
    <w:p w14:paraId="5F0541C2" w14:textId="77777777" w:rsidR="00EB676A" w:rsidRPr="00424E59" w:rsidRDefault="00EB676A" w:rsidP="00EB676A">
      <w:pPr>
        <w:pStyle w:val="B3"/>
      </w:pPr>
      <w:r w:rsidRPr="00424E59">
        <w:t>ii)</w:t>
      </w:r>
      <w:r w:rsidRPr="00424E59">
        <w:tab/>
        <w:t>shall not give any indication to the remote MCPTT user that the remotely initiated private call origination is in progress.</w:t>
      </w:r>
    </w:p>
    <w:p w14:paraId="67B8A87C" w14:textId="77777777" w:rsidR="00EB676A" w:rsidRPr="00424E59" w:rsidRDefault="00EB676A" w:rsidP="00EB676A">
      <w:r w:rsidRPr="00424E59">
        <w:t>Upon completion of the procedures of clause 11.1.1.2.1.1 or clause 11.1.1.2.2.1, the MCPTT client:</w:t>
      </w:r>
    </w:p>
    <w:p w14:paraId="3224844D" w14:textId="77777777" w:rsidR="00EB676A" w:rsidRPr="00424E59" w:rsidRDefault="00EB676A" w:rsidP="00EB676A">
      <w:pPr>
        <w:pStyle w:val="B1"/>
      </w:pPr>
      <w:r w:rsidRPr="00424E59">
        <w:t>1)</w:t>
      </w:r>
      <w:r w:rsidRPr="00424E59">
        <w:tab/>
        <w:t>if:</w:t>
      </w:r>
    </w:p>
    <w:p w14:paraId="3DF43CFD" w14:textId="77777777" w:rsidR="00EB676A" w:rsidRPr="00424E59" w:rsidRDefault="00EB676A" w:rsidP="00EB676A">
      <w:pPr>
        <w:pStyle w:val="B2"/>
      </w:pPr>
      <w:r w:rsidRPr="00424E59">
        <w:t>a)</w:t>
      </w:r>
      <w:r w:rsidRPr="00424E59">
        <w:tab/>
        <w:t>the MCPTT ID of the identified MCPTT user is identical to the &lt;mcptt-calling-user-id&gt; element contained in the &lt;mcptt-Params&gt; element of the &lt;mcpttinfo&gt; element contained in the application/vnd.3gpp.mcptt-info+xml MIME body contained in the received SIP MESSAGE request: and</w:t>
      </w:r>
    </w:p>
    <w:p w14:paraId="5DD48688" w14:textId="77777777" w:rsidR="00EB676A" w:rsidRPr="00424E59" w:rsidRDefault="00EB676A" w:rsidP="00EB676A">
      <w:pPr>
        <w:pStyle w:val="B2"/>
      </w:pPr>
      <w:r w:rsidRPr="00424E59">
        <w:t>b)</w:t>
      </w:r>
      <w:r w:rsidRPr="00424E59">
        <w:tab/>
        <w:t>the procedures of clause 11.1.1.2.1.1 or clause 11.1.1.2.2.1 were successful in originating an MCPTT private call to the identified MCPTT user;</w:t>
      </w:r>
    </w:p>
    <w:p w14:paraId="3D39FA54" w14:textId="77777777" w:rsidR="00EB676A" w:rsidRPr="00424E59" w:rsidRDefault="00EB676A" w:rsidP="00EB676A">
      <w:pPr>
        <w:pStyle w:val="B1"/>
      </w:pPr>
      <w:r w:rsidRPr="00424E59">
        <w:tab/>
        <w:t>then:</w:t>
      </w:r>
    </w:p>
    <w:p w14:paraId="74454A12" w14:textId="77777777" w:rsidR="00EB676A" w:rsidRPr="00424E59" w:rsidRDefault="00EB676A" w:rsidP="00EB676A">
      <w:pPr>
        <w:pStyle w:val="B2"/>
      </w:pPr>
      <w:r w:rsidRPr="00424E59">
        <w:t>a)</w:t>
      </w:r>
      <w:r w:rsidRPr="00424E59">
        <w:tab/>
        <w:t>shall skip the remaining steps of the current clause;</w:t>
      </w:r>
    </w:p>
    <w:p w14:paraId="21378169" w14:textId="77777777" w:rsidR="00EB676A" w:rsidRPr="00424E59" w:rsidRDefault="00EB676A" w:rsidP="00EB676A">
      <w:pPr>
        <w:pStyle w:val="NO"/>
      </w:pPr>
      <w:r w:rsidRPr="00424E59">
        <w:t>NOTE:</w:t>
      </w:r>
      <w:r w:rsidRPr="00424E59">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696C7022" w14:textId="77777777" w:rsidR="00EB676A" w:rsidRPr="00424E59" w:rsidRDefault="00EB676A" w:rsidP="00EB676A">
      <w:pPr>
        <w:pStyle w:val="B1"/>
      </w:pPr>
      <w:r w:rsidRPr="00424E59">
        <w:t>2)</w:t>
      </w:r>
      <w:r w:rsidRPr="00424E59">
        <w:tab/>
        <w:t xml:space="preserve">shall </w:t>
      </w:r>
      <w:r w:rsidRPr="00424E59">
        <w:rPr>
          <w:rFonts w:eastAsia="SimSun"/>
        </w:rPr>
        <w:t xml:space="preserve">generate a SIP MESSAGE request in accordance with 3GPP TS 24.229 [4] and </w:t>
      </w:r>
      <w:r w:rsidRPr="00424E59">
        <w:rPr>
          <w:lang w:eastAsia="ko-KR"/>
        </w:rPr>
        <w:t xml:space="preserve">IETF RFC 3428 [33] </w:t>
      </w:r>
      <w:r w:rsidRPr="00424E59">
        <w:t>with the following clarifications:</w:t>
      </w:r>
    </w:p>
    <w:p w14:paraId="0016C423" w14:textId="77777777" w:rsidR="00EB676A" w:rsidRPr="00424E59" w:rsidRDefault="00EB676A" w:rsidP="00EB676A">
      <w:pPr>
        <w:pStyle w:val="B2"/>
      </w:pPr>
      <w:r w:rsidRPr="00424E59">
        <w:t>a)</w:t>
      </w:r>
      <w:r w:rsidRPr="00424E59">
        <w:tab/>
        <w:t>shall include the ICSI value "urn:urn-7:3gpp-service.ims.icsi.mcptt" (</w:t>
      </w:r>
      <w:r w:rsidRPr="00424E59">
        <w:rPr>
          <w:lang w:eastAsia="zh-CN"/>
        </w:rPr>
        <w:t xml:space="preserve">coded as specified in </w:t>
      </w:r>
      <w:r w:rsidRPr="00424E59">
        <w:t>3GPP TS 24.229 [4]</w:t>
      </w:r>
      <w:r w:rsidRPr="00424E59">
        <w:rPr>
          <w:lang w:eastAsia="zh-CN"/>
        </w:rPr>
        <w:t xml:space="preserve">), </w:t>
      </w:r>
      <w:r w:rsidRPr="00424E59">
        <w:t>in a P-Preferred-Service header field according to IETF </w:t>
      </w:r>
      <w:r w:rsidRPr="00424E59">
        <w:rPr>
          <w:rFonts w:eastAsia="MS Mincho"/>
        </w:rPr>
        <w:t xml:space="preserve">RFC 6050 [9] </w:t>
      </w:r>
      <w:r w:rsidRPr="00424E59">
        <w:t>in the SIP MESSAGE request;</w:t>
      </w:r>
    </w:p>
    <w:p w14:paraId="046F28E4" w14:textId="77777777" w:rsidR="00EB676A" w:rsidRPr="00424E59" w:rsidRDefault="00EB676A" w:rsidP="00EB676A">
      <w:pPr>
        <w:pStyle w:val="B2"/>
      </w:pPr>
      <w:r w:rsidRPr="00424E59">
        <w:t>b)</w:t>
      </w:r>
      <w:r w:rsidRPr="00424E59">
        <w:tab/>
        <w:t xml:space="preserve">shall include an Accept-Contact header field with the </w:t>
      </w:r>
      <w:r w:rsidRPr="00424E59">
        <w:rPr>
          <w:rFonts w:eastAsia="SimSun"/>
          <w:lang w:eastAsia="zh-CN"/>
        </w:rPr>
        <w:t>g.3gpp.icsi-ref</w:t>
      </w:r>
      <w:r w:rsidRPr="00424E59">
        <w:t xml:space="preserve"> media feature tag containing the value of "urn:urn-7:3gpp-service.ims.icsi.mcptt" along with the "require" and "explicit" header field parameters according to IETF RFC 3841 [6];</w:t>
      </w:r>
    </w:p>
    <w:p w14:paraId="378072D2" w14:textId="77777777" w:rsidR="00EB676A" w:rsidRPr="00424E59" w:rsidRDefault="00EB676A" w:rsidP="00EB676A">
      <w:pPr>
        <w:pStyle w:val="B2"/>
      </w:pPr>
      <w:r w:rsidRPr="00424E59">
        <w:t>c)</w:t>
      </w:r>
      <w:r w:rsidRPr="00424E59">
        <w:tab/>
        <w:t>may include a P-Preferred-Identity header field in the SIP MESSAGE request containing a public user identity as specified in 3GPP TS 24.229 [4];</w:t>
      </w:r>
    </w:p>
    <w:p w14:paraId="55C1A811" w14:textId="77777777" w:rsidR="00EB676A" w:rsidRPr="00424E59" w:rsidRDefault="00EB676A" w:rsidP="00EB676A">
      <w:pPr>
        <w:pStyle w:val="B2"/>
      </w:pPr>
      <w:r w:rsidRPr="00424E59">
        <w:t>d)</w:t>
      </w:r>
      <w:r w:rsidRPr="00424E59">
        <w:tab/>
        <w:t>shall include in an application/resource-lists+xml MIME body the MCPTT ID contained in the &lt;mcptt-calling-user-id&gt; element in the application/ vnd.3gpp.mcptt-info+xml MIME body of the received SIP MESSAGE request; and</w:t>
      </w:r>
    </w:p>
    <w:p w14:paraId="01596A46" w14:textId="77777777" w:rsidR="00EB676A" w:rsidRPr="00424E59" w:rsidRDefault="00EB676A" w:rsidP="00EB676A">
      <w:pPr>
        <w:pStyle w:val="B2"/>
      </w:pPr>
      <w:r w:rsidRPr="00424E59">
        <w:t>e)</w:t>
      </w:r>
      <w:r w:rsidRPr="00424E59">
        <w:tab/>
        <w:t>shall include an application/vnd.3gpp.mcptt-info+xml MIME body as specified in clause F.1 with the &lt;mcpttinfo&gt; element containing the &lt;mcptt-Params&gt; element containing:</w:t>
      </w:r>
    </w:p>
    <w:p w14:paraId="5E4EA797" w14:textId="77777777" w:rsidR="00EB676A" w:rsidRPr="00424E59" w:rsidRDefault="00EB676A" w:rsidP="00EB676A">
      <w:pPr>
        <w:pStyle w:val="B3"/>
      </w:pPr>
      <w:r w:rsidRPr="00424E59">
        <w:t>i)</w:t>
      </w:r>
      <w:r w:rsidRPr="00424E59">
        <w:tab/>
        <w:t>the &lt;mcptt-called-party-id&gt; set to the MCPTT ID of the identified MCPTT user called by the remote MCPTT user; and</w:t>
      </w:r>
    </w:p>
    <w:p w14:paraId="0A80337C" w14:textId="77777777" w:rsidR="00EB676A" w:rsidRPr="00424E59" w:rsidRDefault="00EB676A" w:rsidP="00EB676A">
      <w:pPr>
        <w:pStyle w:val="B3"/>
      </w:pPr>
      <w:r w:rsidRPr="00424E59">
        <w:t>ii)</w:t>
      </w:r>
      <w:r w:rsidRPr="00424E59">
        <w:tab/>
        <w:t>an &lt;anyExt&gt; element containing:</w:t>
      </w:r>
    </w:p>
    <w:p w14:paraId="7343E300" w14:textId="77777777" w:rsidR="00EB676A" w:rsidRPr="00424E59" w:rsidRDefault="00EB676A" w:rsidP="00EB676A">
      <w:pPr>
        <w:pStyle w:val="B4"/>
      </w:pPr>
      <w:r w:rsidRPr="00424E59">
        <w:t>A)</w:t>
      </w:r>
      <w:r w:rsidRPr="00424E59">
        <w:tab/>
        <w:t>the &lt;response-type&gt; element set to a value of "remotely-initiated-private-call-response</w:t>
      </w:r>
      <w:r w:rsidRPr="00424E59">
        <w:rPr>
          <w:lang w:eastAsia="ko-KR"/>
        </w:rPr>
        <w:t>"</w:t>
      </w:r>
      <w:r w:rsidRPr="00424E59">
        <w:t>;</w:t>
      </w:r>
    </w:p>
    <w:p w14:paraId="0E6877BB" w14:textId="77777777" w:rsidR="00EB676A" w:rsidRPr="00424E59" w:rsidRDefault="00EB676A" w:rsidP="00EB676A">
      <w:pPr>
        <w:pStyle w:val="B4"/>
      </w:pPr>
      <w:r w:rsidRPr="00424E59">
        <w:t>B)</w:t>
      </w:r>
      <w:r w:rsidRPr="00424E59">
        <w:tab/>
        <w:t>if the procedures of clause 11.1.1.2.1.1 or clause 11.1.1.2.2.1 were successful in originating an MCPTT private call to the identified MCPTT user, a &lt;remotely-initiated-call-outcome&gt; element set to a value of "success"; and</w:t>
      </w:r>
    </w:p>
    <w:p w14:paraId="58C5F6CE" w14:textId="77777777" w:rsidR="00EB676A" w:rsidRPr="00424E59" w:rsidRDefault="00EB676A" w:rsidP="00EB676A">
      <w:pPr>
        <w:pStyle w:val="B4"/>
      </w:pPr>
      <w:r w:rsidRPr="00424E59">
        <w:t>…</w:t>
      </w:r>
    </w:p>
    <w:p w14:paraId="3D9A2DAE" w14:textId="77777777" w:rsidR="00EB676A" w:rsidRPr="00424E59" w:rsidRDefault="00EB676A" w:rsidP="00EB676A">
      <w:pPr>
        <w:pStyle w:val="B1"/>
        <w:rPr>
          <w:rFonts w:eastAsia="SimSun"/>
        </w:rPr>
      </w:pPr>
      <w:r w:rsidRPr="00424E59">
        <w:rPr>
          <w:lang w:eastAsia="ko-KR"/>
        </w:rPr>
        <w:t>3)</w:t>
      </w:r>
      <w:r w:rsidRPr="00424E59">
        <w:rPr>
          <w:lang w:eastAsia="ko-KR"/>
        </w:rPr>
        <w:tab/>
      </w:r>
      <w:r w:rsidRPr="00424E59">
        <w:rPr>
          <w:rFonts w:eastAsia="SimSun"/>
        </w:rPr>
        <w:t xml:space="preserve">shall set the Request-URI to the public service identity </w:t>
      </w:r>
      <w:r w:rsidRPr="00424E59">
        <w:t xml:space="preserve">identifying the participating MCPTT function serving the MCPTT user identified by the MCPTT ID contained in the &lt;mcptt-calling-user-id&gt; element in the application/ vnd.3gpp.mcptt-info+xml MIME body of the received SIP MESSAGE request; </w:t>
      </w:r>
      <w:r w:rsidRPr="00424E59">
        <w:rPr>
          <w:rFonts w:eastAsia="SimSun"/>
        </w:rPr>
        <w:t>and</w:t>
      </w:r>
    </w:p>
    <w:p w14:paraId="5ED734D1" w14:textId="77777777" w:rsidR="00EB676A" w:rsidRPr="00424E59" w:rsidRDefault="00EB676A" w:rsidP="00EB676A">
      <w:pPr>
        <w:pStyle w:val="B1"/>
      </w:pPr>
      <w:r w:rsidRPr="00424E59">
        <w:rPr>
          <w:lang w:eastAsia="ko-KR"/>
        </w:rPr>
        <w:t>4)</w:t>
      </w:r>
      <w:r w:rsidRPr="00424E59">
        <w:rPr>
          <w:lang w:eastAsia="ko-KR"/>
        </w:rPr>
        <w:tab/>
        <w:t xml:space="preserve">shall send the </w:t>
      </w:r>
      <w:r w:rsidRPr="00424E59">
        <w:rPr>
          <w:rFonts w:eastAsia="SimSun"/>
        </w:rPr>
        <w:t>SIP MESSAGE request according to rules and procedures of 3GPP TS 24.229 [4].</w:t>
      </w:r>
    </w:p>
    <w:p w14:paraId="01121025" w14:textId="77777777" w:rsidR="00EB676A" w:rsidRPr="00424E59" w:rsidRDefault="00EB676A" w:rsidP="00EB676A">
      <w:r w:rsidRPr="00424E59">
        <w:t xml:space="preserve">[TS 24.379, clause </w:t>
      </w:r>
      <w:r w:rsidRPr="00424E59">
        <w:rPr>
          <w:lang w:eastAsia="ko-KR"/>
        </w:rPr>
        <w:t>11.1.1.2.2.1</w:t>
      </w:r>
      <w:r w:rsidRPr="00424E59">
        <w:t>]</w:t>
      </w:r>
    </w:p>
    <w:p w14:paraId="2D02033B" w14:textId="77777777" w:rsidR="00EB676A" w:rsidRPr="00424E59" w:rsidRDefault="00EB676A" w:rsidP="00EB676A">
      <w:pPr>
        <w:rPr>
          <w:lang w:eastAsia="ko-KR"/>
        </w:rPr>
      </w:pPr>
      <w:r w:rsidRPr="00424E59">
        <w:t xml:space="preserve">Upon receiving a request from an MCPTT user to establish an MCPTT </w:t>
      </w:r>
      <w:r w:rsidRPr="00424E59">
        <w:rPr>
          <w:lang w:eastAsia="ko-KR"/>
        </w:rPr>
        <w:t xml:space="preserve">private call within a pre-established session the MCPTT client shall generate a SIP REFER request outside a dialog </w:t>
      </w:r>
      <w:r w:rsidRPr="00424E59">
        <w:t xml:space="preserve">in accordance with the procedures specified in 3GPP TS 24.229 [4], IETF RFC 4488 [22] and IETF RFC 3515 [25] as updated by IETF RFC 6665 [26] and </w:t>
      </w:r>
      <w:r w:rsidRPr="00424E59">
        <w:rPr>
          <w:lang w:eastAsia="ko-KR"/>
        </w:rPr>
        <w:t>IETF</w:t>
      </w:r>
      <w:r w:rsidRPr="00424E59">
        <w:t> </w:t>
      </w:r>
      <w:r w:rsidRPr="00424E59">
        <w:rPr>
          <w:lang w:eastAsia="ko-KR"/>
        </w:rPr>
        <w:t>RFC 7647</w:t>
      </w:r>
      <w:r w:rsidRPr="00424E59">
        <w:t> [27], with the clarifications given below.</w:t>
      </w:r>
    </w:p>
    <w:p w14:paraId="4142B338" w14:textId="77777777" w:rsidR="00EB676A" w:rsidRPr="00424E59" w:rsidRDefault="00EB676A" w:rsidP="00EB676A">
      <w:pPr>
        <w:rPr>
          <w:lang w:eastAsia="ko-KR"/>
        </w:rPr>
      </w:pPr>
      <w:r w:rsidRPr="00424E59">
        <w:rPr>
          <w:lang w:eastAsia="ko-KR"/>
        </w:rPr>
        <w:t>If the MCPTT user is initiating a private call and an end-to-end security context needs to be established the MCPTT client:</w:t>
      </w:r>
    </w:p>
    <w:p w14:paraId="36E246F2" w14:textId="77777777" w:rsidR="00EB676A" w:rsidRPr="00424E59" w:rsidRDefault="00EB676A" w:rsidP="00EB676A">
      <w:pPr>
        <w:pStyle w:val="B1"/>
        <w:rPr>
          <w:lang w:eastAsia="ko-KR"/>
        </w:rPr>
      </w:pPr>
      <w:r w:rsidRPr="00424E59">
        <w:rPr>
          <w:lang w:eastAsia="ko-KR"/>
        </w:rPr>
        <w:t>1)</w:t>
      </w:r>
      <w:r w:rsidRPr="00424E59">
        <w:rPr>
          <w:lang w:eastAsia="ko-KR"/>
        </w:rPr>
        <w:tab/>
        <w:t>if necessary, shall instruct the key management client to request keying material from the key management server as described in 3GPP TS 33.180 [78];</w:t>
      </w:r>
    </w:p>
    <w:p w14:paraId="21C87ABF" w14:textId="77777777" w:rsidR="00EB676A" w:rsidRPr="00424E59" w:rsidRDefault="00EB676A" w:rsidP="00EB676A">
      <w:pPr>
        <w:pStyle w:val="B1"/>
        <w:rPr>
          <w:lang w:eastAsia="ko-KR"/>
        </w:rPr>
      </w:pPr>
      <w:r w:rsidRPr="00424E59">
        <w:rPr>
          <w:lang w:eastAsia="ko-KR"/>
        </w:rPr>
        <w:t>2)</w:t>
      </w:r>
      <w:r w:rsidRPr="00424E59">
        <w:rPr>
          <w:lang w:eastAsia="ko-KR"/>
        </w:rPr>
        <w:tab/>
        <w:t>shall use the keying material to generate a PCK as described in 3GPP TS 33.180 [78];</w:t>
      </w:r>
    </w:p>
    <w:p w14:paraId="2319BA25" w14:textId="77777777" w:rsidR="00EB676A" w:rsidRPr="00424E59" w:rsidRDefault="00EB676A" w:rsidP="00EB676A">
      <w:pPr>
        <w:pStyle w:val="B1"/>
        <w:rPr>
          <w:lang w:eastAsia="ko-KR"/>
        </w:rPr>
      </w:pPr>
      <w:r w:rsidRPr="00424E59">
        <w:rPr>
          <w:lang w:eastAsia="ko-KR"/>
        </w:rPr>
        <w:t>3)</w:t>
      </w:r>
      <w:r w:rsidRPr="00424E59">
        <w:rPr>
          <w:lang w:eastAsia="ko-KR"/>
        </w:rPr>
        <w:tab/>
        <w:t xml:space="preserve">shall use the PCK to generate a PCK-ID with the four most significant bits set to "0001" to indicate that the </w:t>
      </w:r>
      <w:r w:rsidRPr="00424E59">
        <w:t xml:space="preserve">purpose of the PCK is to protect private call communications and with the remaining twenty eight bits being randomly generated as </w:t>
      </w:r>
      <w:r w:rsidRPr="00424E59">
        <w:rPr>
          <w:lang w:eastAsia="ko-KR"/>
        </w:rPr>
        <w:t>described in 3GPP TS 33.180 [78];</w:t>
      </w:r>
    </w:p>
    <w:p w14:paraId="2D06DF3B" w14:textId="77777777" w:rsidR="00EB676A" w:rsidRPr="00424E59" w:rsidRDefault="00EB676A" w:rsidP="00EB676A">
      <w:pPr>
        <w:pStyle w:val="B1"/>
        <w:rPr>
          <w:lang w:eastAsia="ko-KR"/>
        </w:rPr>
      </w:pPr>
      <w:r w:rsidRPr="00424E59">
        <w:rPr>
          <w:lang w:eastAsia="ko-KR"/>
        </w:rPr>
        <w:t>4)</w:t>
      </w:r>
      <w:r w:rsidRPr="00424E59">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BAEA057" w14:textId="77777777" w:rsidR="00EB676A" w:rsidRPr="00424E59" w:rsidRDefault="00EB676A" w:rsidP="00EB676A">
      <w:pPr>
        <w:pStyle w:val="B1"/>
      </w:pPr>
      <w:r w:rsidRPr="00424E59">
        <w:t>5)</w:t>
      </w:r>
      <w:r w:rsidRPr="00424E59">
        <w:tab/>
        <w:t>shall generate a MIKEY-SAKKE I_MESSAGE using the encapsulated PCK and PCK-ID as specified in 3GPP TS </w:t>
      </w:r>
      <w:r w:rsidRPr="00424E59">
        <w:rPr>
          <w:lang w:eastAsia="ko-KR"/>
        </w:rPr>
        <w:t>33.180 [78]</w:t>
      </w:r>
      <w:r w:rsidRPr="00424E59">
        <w:t>;</w:t>
      </w:r>
    </w:p>
    <w:p w14:paraId="754A1580" w14:textId="77777777" w:rsidR="00EB676A" w:rsidRPr="00424E59" w:rsidRDefault="00EB676A" w:rsidP="00EB676A">
      <w:pPr>
        <w:pStyle w:val="B1"/>
        <w:rPr>
          <w:lang w:eastAsia="ko-KR"/>
        </w:rPr>
      </w:pPr>
      <w:r w:rsidRPr="00424E59">
        <w:rPr>
          <w:lang w:eastAsia="ko-KR"/>
        </w:rPr>
        <w:t>6)</w:t>
      </w:r>
      <w:r w:rsidRPr="00424E59">
        <w:rPr>
          <w:lang w:eastAsia="ko-KR"/>
        </w:rPr>
        <w:tab/>
        <w:t xml:space="preserve">shall add the </w:t>
      </w:r>
      <w:r w:rsidRPr="00424E59">
        <w:t>MCPTT ID of the originating MCPTT to the initiator field (IDRi) of the I_MESSAGE as described in 3GPP TS </w:t>
      </w:r>
      <w:r w:rsidRPr="00424E59">
        <w:rPr>
          <w:lang w:eastAsia="ko-KR"/>
        </w:rPr>
        <w:t>33.180 [78]</w:t>
      </w:r>
      <w:r w:rsidRPr="00424E59">
        <w:t>; and</w:t>
      </w:r>
    </w:p>
    <w:p w14:paraId="3627BEEB" w14:textId="77777777" w:rsidR="00EB676A" w:rsidRPr="00424E59" w:rsidRDefault="00EB676A" w:rsidP="00EB676A">
      <w:pPr>
        <w:pStyle w:val="B1"/>
        <w:rPr>
          <w:lang w:eastAsia="ko-KR"/>
        </w:rPr>
      </w:pPr>
      <w:r w:rsidRPr="00424E59">
        <w:t>7)</w:t>
      </w:r>
      <w:r w:rsidRPr="00424E59">
        <w:tab/>
        <w:t xml:space="preserve">shall sign the MIKEY-SAKKE I_MESSAGE using the originating MCPTT user's signing key provided in the keying material together with a time related parameter, and add this to the MIKEY-SAKKE payload, as </w:t>
      </w:r>
      <w:r w:rsidRPr="00424E59">
        <w:rPr>
          <w:lang w:eastAsia="ko-KR"/>
        </w:rPr>
        <w:t>described in 3GPP TS 33.180 [78].</w:t>
      </w:r>
    </w:p>
    <w:p w14:paraId="2DD41B1C" w14:textId="77777777" w:rsidR="00EB676A" w:rsidRPr="00424E59" w:rsidRDefault="00EB676A" w:rsidP="00EB676A">
      <w:pPr>
        <w:rPr>
          <w:lang w:eastAsia="ko-KR"/>
        </w:rPr>
      </w:pPr>
      <w:r w:rsidRPr="00424E59">
        <w:rPr>
          <w:lang w:eastAsia="ko-KR"/>
        </w:rPr>
        <w:t>The MCPTT client populates the SIP REFER request as follows:</w:t>
      </w:r>
    </w:p>
    <w:p w14:paraId="3D20BD91" w14:textId="77777777" w:rsidR="00EB676A" w:rsidRPr="00424E59" w:rsidRDefault="00EB676A" w:rsidP="00EB676A">
      <w:pPr>
        <w:pStyle w:val="B1"/>
        <w:rPr>
          <w:lang w:eastAsia="ko-KR"/>
        </w:rPr>
      </w:pPr>
      <w:r w:rsidRPr="00424E59">
        <w:rPr>
          <w:lang w:eastAsia="ko-KR"/>
        </w:rPr>
        <w:t>1)</w:t>
      </w:r>
      <w:r w:rsidRPr="00424E59">
        <w:rPr>
          <w:lang w:eastAsia="ko-KR"/>
        </w:rPr>
        <w:tab/>
        <w:t>shall include the Request-URI set to the public service identity identifying the pre-established session on the MCPTT server serving the MCPTT user;</w:t>
      </w:r>
    </w:p>
    <w:p w14:paraId="2C152697" w14:textId="77777777" w:rsidR="00EB676A" w:rsidRPr="00424E59" w:rsidRDefault="00EB676A" w:rsidP="00EB676A">
      <w:pPr>
        <w:pStyle w:val="B1"/>
        <w:rPr>
          <w:lang w:eastAsia="ko-KR"/>
        </w:rPr>
      </w:pPr>
      <w:r w:rsidRPr="00424E59">
        <w:rPr>
          <w:lang w:eastAsia="ko-KR"/>
        </w:rPr>
        <w:t>2)</w:t>
      </w:r>
      <w:r w:rsidRPr="00424E59">
        <w:rPr>
          <w:lang w:eastAsia="ko-KR"/>
        </w:rPr>
        <w:tab/>
        <w:t xml:space="preserve">shall include </w:t>
      </w:r>
      <w:r w:rsidRPr="00424E59">
        <w:t>the Refer-Sub header field with value "false" according to rules and procedures of IETF RFC 4488 [22]</w:t>
      </w:r>
      <w:r w:rsidRPr="00424E59">
        <w:rPr>
          <w:lang w:eastAsia="ko-KR"/>
        </w:rPr>
        <w:t>;</w:t>
      </w:r>
    </w:p>
    <w:p w14:paraId="42762A33" w14:textId="77777777" w:rsidR="00EB676A" w:rsidRPr="00424E59" w:rsidRDefault="00EB676A" w:rsidP="00EB676A">
      <w:pPr>
        <w:pStyle w:val="B1"/>
        <w:rPr>
          <w:lang w:eastAsia="ko-KR"/>
        </w:rPr>
      </w:pPr>
      <w:r w:rsidRPr="00424E59">
        <w:t>3)</w:t>
      </w:r>
      <w:r w:rsidRPr="00424E59">
        <w:tab/>
      </w:r>
      <w:r w:rsidRPr="00424E59">
        <w:rPr>
          <w:lang w:eastAsia="ko-KR"/>
        </w:rPr>
        <w:t xml:space="preserve">shall include </w:t>
      </w:r>
      <w:r w:rsidRPr="00424E59">
        <w:t>the Supported header field with value "norefersub" according to rules and procedures of IETF RFC 4488 [22]</w:t>
      </w:r>
      <w:r w:rsidRPr="00424E59">
        <w:rPr>
          <w:lang w:eastAsia="ko-KR"/>
        </w:rPr>
        <w:t>;</w:t>
      </w:r>
    </w:p>
    <w:p w14:paraId="4A3DBAF9" w14:textId="77777777" w:rsidR="00EB676A" w:rsidRPr="00424E59" w:rsidRDefault="00EB676A" w:rsidP="00EB676A">
      <w:pPr>
        <w:pStyle w:val="B1"/>
      </w:pPr>
      <w:r w:rsidRPr="00424E59">
        <w:t>4)</w:t>
      </w:r>
      <w:r w:rsidRPr="00424E59">
        <w:tab/>
      </w:r>
      <w:r w:rsidRPr="00424E59">
        <w:rPr>
          <w:lang w:eastAsia="ko-KR"/>
        </w:rPr>
        <w:t xml:space="preserve">shall include </w:t>
      </w:r>
      <w:r w:rsidRPr="00424E59">
        <w:t>the option tag "multiple-refer" in the Require header field;</w:t>
      </w:r>
    </w:p>
    <w:p w14:paraId="3D3AB122" w14:textId="77777777" w:rsidR="00EB676A" w:rsidRPr="00424E59" w:rsidRDefault="00EB676A" w:rsidP="00EB676A">
      <w:pPr>
        <w:pStyle w:val="B1"/>
      </w:pPr>
      <w:r w:rsidRPr="00424E59">
        <w:t>5)</w:t>
      </w:r>
      <w:r w:rsidRPr="00424E59">
        <w:tab/>
        <w:t>may include a P-Preferred-Identity header field in the SIP REFER request containing a public user identity as specified in 3GPP TS 24.229 [4];</w:t>
      </w:r>
    </w:p>
    <w:p w14:paraId="0FAA348E" w14:textId="77777777" w:rsidR="00EB676A" w:rsidRPr="00424E59" w:rsidRDefault="00EB676A" w:rsidP="00EB676A">
      <w:pPr>
        <w:pStyle w:val="B1"/>
      </w:pPr>
      <w:r w:rsidRPr="00424E59">
        <w:t>6)</w:t>
      </w:r>
      <w:r w:rsidRPr="00424E59">
        <w:tab/>
        <w:t>shall include a P-Preferred-Service header field set to the ICSI value "urn:urn-7:3gpp-service.ims.icsi.mcptt" (coded as specified in 3GPP TS 24.229 [4]), according to IETF RFC 6050 [9];</w:t>
      </w:r>
    </w:p>
    <w:p w14:paraId="0FAEDED7" w14:textId="77777777" w:rsidR="00EB676A" w:rsidRPr="00424E59" w:rsidRDefault="00EB676A" w:rsidP="00EB676A">
      <w:pPr>
        <w:pStyle w:val="B1"/>
      </w:pPr>
      <w:r w:rsidRPr="00424E59">
        <w:t>7)</w:t>
      </w:r>
      <w:r w:rsidRPr="00424E59">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424E59">
        <w:rPr>
          <w:lang w:eastAsia="ko-KR"/>
        </w:rPr>
        <w:t xml:space="preserve">IETF RFC 5366 [20], and </w:t>
      </w:r>
      <w:r w:rsidRPr="00424E59">
        <w:t>with the Content-ID header field set to this "cid" URL.</w:t>
      </w:r>
    </w:p>
    <w:p w14:paraId="42A79ADF" w14:textId="77777777" w:rsidR="00EB676A" w:rsidRPr="00424E59" w:rsidRDefault="00EB676A" w:rsidP="00EB676A">
      <w:pPr>
        <w:pStyle w:val="B1"/>
      </w:pPr>
      <w:r w:rsidRPr="00424E59">
        <w:t>8)</w:t>
      </w:r>
      <w:r w:rsidRPr="00424E59">
        <w:tab/>
        <w:t>for the initiation of a private call, shall include in the application/resource-lists MIME body a single &lt;entry&gt; element containing a "uri" attribute set to the MCPTT ID of the called user, extended with the following URI header fields:</w:t>
      </w:r>
    </w:p>
    <w:p w14:paraId="32ED42C4" w14:textId="77777777" w:rsidR="00EB676A" w:rsidRPr="00424E59" w:rsidRDefault="00EB676A" w:rsidP="00EB676A">
      <w:pPr>
        <w:pStyle w:val="NO"/>
        <w:rPr>
          <w:rFonts w:eastAsia="Malgun Gothic"/>
        </w:rPr>
      </w:pPr>
      <w:r w:rsidRPr="00424E59">
        <w:rPr>
          <w:rFonts w:eastAsia="Malgun Gothic"/>
        </w:rPr>
        <w:t>NOTE 1:</w:t>
      </w:r>
      <w:r w:rsidRPr="00424E59">
        <w:rPr>
          <w:rFonts w:eastAsia="Malgun Gothic"/>
        </w:rPr>
        <w:tab/>
        <w:t>Characters that are not formatted as ASCII characters are escaped in the following URI header fields</w:t>
      </w:r>
    </w:p>
    <w:p w14:paraId="5327264E" w14:textId="77777777" w:rsidR="00EB676A" w:rsidRPr="00424E59" w:rsidRDefault="00EB676A" w:rsidP="00EB676A">
      <w:pPr>
        <w:pStyle w:val="B2"/>
        <w:rPr>
          <w:lang w:eastAsia="ko-KR"/>
        </w:rPr>
      </w:pPr>
      <w:r w:rsidRPr="00424E59">
        <w:rPr>
          <w:lang w:eastAsia="ko-KR"/>
        </w:rPr>
        <w:t>a)</w:t>
      </w:r>
      <w:r w:rsidRPr="00424E59">
        <w:rPr>
          <w:lang w:eastAsia="ko-KR"/>
        </w:rPr>
        <w:tab/>
        <w:t>if force of automatic commencement mode at the invited MCPTT client is requested by the MCPTT user, shall include a Priv-Answer-Mode header field with the value "Auto" according to the rules and procedures of IETF RFC 5373 [18];</w:t>
      </w:r>
    </w:p>
    <w:p w14:paraId="1FF554A8" w14:textId="77777777" w:rsidR="00EB676A" w:rsidRPr="00424E59" w:rsidRDefault="00EB676A" w:rsidP="00EB676A">
      <w:pPr>
        <w:pStyle w:val="B2"/>
        <w:rPr>
          <w:lang w:eastAsia="ko-KR"/>
        </w:rPr>
      </w:pPr>
      <w:r w:rsidRPr="00424E59">
        <w:rPr>
          <w:lang w:eastAsia="ko-KR"/>
        </w:rPr>
        <w:t>b)</w:t>
      </w:r>
      <w:r w:rsidRPr="00424E59">
        <w:rPr>
          <w:lang w:eastAsia="ko-KR"/>
        </w:rPr>
        <w:tab/>
        <w:t>if force of automatic commencement mode at the invited MCPTT client is not requested by the MCPTT user and:</w:t>
      </w:r>
    </w:p>
    <w:p w14:paraId="21BD6E1A" w14:textId="77777777" w:rsidR="00EB676A" w:rsidRPr="00424E59" w:rsidRDefault="00EB676A" w:rsidP="00EB676A">
      <w:pPr>
        <w:pStyle w:val="B3"/>
      </w:pPr>
      <w:r w:rsidRPr="00424E59">
        <w:t>i)</w:t>
      </w:r>
      <w:r w:rsidRPr="00424E59">
        <w:tab/>
        <w:t>if automatic commencement mode at the invited MCPTT client is requested</w:t>
      </w:r>
      <w:r w:rsidRPr="00424E59">
        <w:rPr>
          <w:lang w:eastAsia="ko-KR"/>
        </w:rPr>
        <w:t xml:space="preserve"> by the MCPTT user</w:t>
      </w:r>
      <w:r w:rsidRPr="00424E59">
        <w:t>, shall include an Answer-Mode header field with the value "Automatic" according to rules and procedures of IETF RFC 5373 [18]; and</w:t>
      </w:r>
    </w:p>
    <w:p w14:paraId="7B359057" w14:textId="77777777" w:rsidR="00EB676A" w:rsidRPr="00424E59" w:rsidRDefault="00EB676A" w:rsidP="00EB676A">
      <w:pPr>
        <w:pStyle w:val="B3"/>
      </w:pPr>
      <w:r w:rsidRPr="00424E59">
        <w:t>ii)</w:t>
      </w:r>
      <w:r w:rsidRPr="00424E59">
        <w:tab/>
        <w:t>if manual commencement mode at the invited MCPTT client is requested</w:t>
      </w:r>
      <w:r w:rsidRPr="00424E59">
        <w:rPr>
          <w:lang w:eastAsia="ko-KR"/>
        </w:rPr>
        <w:t xml:space="preserve"> by the MCPTT user</w:t>
      </w:r>
      <w:r w:rsidRPr="00424E59">
        <w:t>, shall include an Answer-Mode header field with the value "Manual" according to rules and procedures of IETF RFC 5373 [18]; and</w:t>
      </w:r>
    </w:p>
    <w:p w14:paraId="50EF62F3" w14:textId="77777777" w:rsidR="00EB676A" w:rsidRPr="00424E59" w:rsidRDefault="00EB676A" w:rsidP="00EB676A">
      <w:pPr>
        <w:pStyle w:val="B2"/>
      </w:pPr>
      <w:r w:rsidRPr="00424E59">
        <w:rPr>
          <w:lang w:eastAsia="ko-KR"/>
        </w:rPr>
        <w:t>c)</w:t>
      </w:r>
      <w:r w:rsidRPr="00424E59">
        <w:rPr>
          <w:lang w:eastAsia="ko-KR"/>
        </w:rPr>
        <w:tab/>
      </w:r>
      <w:r w:rsidRPr="00424E59">
        <w:t>shall include in a hname "body" URI header field:</w:t>
      </w:r>
    </w:p>
    <w:p w14:paraId="0AB3DC2C" w14:textId="77777777" w:rsidR="00EB676A" w:rsidRPr="00424E59" w:rsidRDefault="00EB676A" w:rsidP="00EB676A">
      <w:pPr>
        <w:pStyle w:val="B3"/>
        <w:rPr>
          <w:lang w:eastAsia="ko-KR"/>
        </w:rPr>
      </w:pPr>
      <w:r w:rsidRPr="00424E59">
        <w:rPr>
          <w:lang w:eastAsia="ko-KR"/>
        </w:rPr>
        <w:t>i)</w:t>
      </w:r>
      <w:r w:rsidRPr="00424E59">
        <w:rPr>
          <w:lang w:eastAsia="ko-KR"/>
        </w:rPr>
        <w:tab/>
        <w:t>if the SDP parameters of the pre-established session do not contain a media-level section of a media-floor control entity or if end-to-end security is required for the private call, an application/sdp MIME body</w:t>
      </w:r>
      <w:r w:rsidRPr="00424E59">
        <w:t xml:space="preserve"> </w:t>
      </w:r>
      <w:r w:rsidRPr="00424E59">
        <w:rPr>
          <w:lang w:eastAsia="ko-KR"/>
        </w:rPr>
        <w:t>containing the SDP parameters of the pre-established session according to 3GPP TS 24.229 [4] with the clarifications given in clause 6.2.1. If implicit floor control is required and the pre-established session was not established with an implicit floor request, then the application/sdp MIME body shall contain an implicit floor request as specified in clause 6.4; and</w:t>
      </w:r>
    </w:p>
    <w:p w14:paraId="311239EF" w14:textId="77777777" w:rsidR="00EB676A" w:rsidRPr="00424E59" w:rsidRDefault="00EB676A" w:rsidP="00EB676A">
      <w:pPr>
        <w:pStyle w:val="B3"/>
      </w:pPr>
      <w:r w:rsidRPr="00424E59">
        <w:t>ii)</w:t>
      </w:r>
      <w:r w:rsidRPr="00424E59">
        <w:tab/>
        <w:t>an application/vnd.3gpp.mcptt-info MIME body with the &lt;session-type&gt; element set to "private";</w:t>
      </w:r>
    </w:p>
    <w:p w14:paraId="23455746" w14:textId="77777777" w:rsidR="00EB676A" w:rsidRPr="00424E59" w:rsidRDefault="00EB676A" w:rsidP="00EB676A">
      <w:pPr>
        <w:pStyle w:val="B1"/>
        <w:rPr>
          <w:rFonts w:eastAsia="Malgun Gothic"/>
        </w:rPr>
      </w:pPr>
      <w:r w:rsidRPr="00424E59">
        <w:t>...</w:t>
      </w:r>
    </w:p>
    <w:p w14:paraId="3631DCEA" w14:textId="77777777" w:rsidR="00EB676A" w:rsidRPr="00424E59" w:rsidRDefault="00EB676A" w:rsidP="00EB676A">
      <w:pPr>
        <w:pStyle w:val="B1"/>
        <w:rPr>
          <w:lang w:eastAsia="ko-KR"/>
        </w:rPr>
      </w:pPr>
      <w:r w:rsidRPr="00424E59">
        <w:rPr>
          <w:lang w:eastAsia="ko-KR"/>
        </w:rPr>
        <w:t>12</w:t>
      </w:r>
      <w:r w:rsidRPr="00424E59">
        <w:t>)</w:t>
      </w:r>
      <w:r w:rsidRPr="00424E59">
        <w:rPr>
          <w:lang w:eastAsia="ko-KR"/>
        </w:rPr>
        <w:tab/>
      </w:r>
      <w:r w:rsidRPr="00424E59">
        <w:t xml:space="preserve">shall include a </w:t>
      </w:r>
      <w:r w:rsidRPr="00424E59">
        <w:rPr>
          <w:lang w:eastAsia="ko-KR"/>
        </w:rPr>
        <w:t>Target-Dialog header field as specified in IETF RFC 4538 [23] identifying the pre-established session; and</w:t>
      </w:r>
    </w:p>
    <w:p w14:paraId="31F4D799" w14:textId="77777777" w:rsidR="00EB676A" w:rsidRPr="00424E59" w:rsidRDefault="00EB676A" w:rsidP="00EB676A">
      <w:pPr>
        <w:pStyle w:val="B1"/>
        <w:rPr>
          <w:lang w:eastAsia="ko-KR"/>
        </w:rPr>
      </w:pPr>
      <w:r w:rsidRPr="00424E59">
        <w:rPr>
          <w:lang w:eastAsia="ko-KR"/>
        </w:rPr>
        <w:t>13)</w:t>
      </w:r>
      <w:r w:rsidRPr="00424E59">
        <w:rPr>
          <w:lang w:eastAsia="ko-KR"/>
        </w:rPr>
        <w:tab/>
        <w:t>if:</w:t>
      </w:r>
    </w:p>
    <w:p w14:paraId="18FFD337" w14:textId="77777777" w:rsidR="00EB676A" w:rsidRPr="00424E59" w:rsidRDefault="00EB676A" w:rsidP="00EB676A">
      <w:pPr>
        <w:pStyle w:val="B2"/>
        <w:rPr>
          <w:lang w:eastAsia="ko-KR"/>
        </w:rPr>
      </w:pPr>
      <w:r w:rsidRPr="00424E59">
        <w:rPr>
          <w:lang w:eastAsia="ko-KR"/>
        </w:rPr>
        <w:t>a)</w:t>
      </w:r>
      <w:r w:rsidRPr="00424E59">
        <w:rPr>
          <w:lang w:eastAsia="ko-KR"/>
        </w:rPr>
        <w:tab/>
        <w:t>implicit floor control is required;</w:t>
      </w:r>
    </w:p>
    <w:p w14:paraId="29569529" w14:textId="77777777" w:rsidR="00EB676A" w:rsidRPr="00424E59" w:rsidRDefault="00EB676A" w:rsidP="00EB676A">
      <w:pPr>
        <w:pStyle w:val="B2"/>
        <w:rPr>
          <w:lang w:eastAsia="ko-KR"/>
        </w:rPr>
      </w:pPr>
      <w:r w:rsidRPr="00424E59">
        <w:rPr>
          <w:lang w:eastAsia="ko-KR"/>
        </w:rPr>
        <w:t>b)</w:t>
      </w:r>
      <w:r w:rsidRPr="00424E59">
        <w:rPr>
          <w:lang w:eastAsia="ko-KR"/>
        </w:rPr>
        <w:tab/>
        <w:t>the pre-established session was not established with an implicit floor request; and</w:t>
      </w:r>
    </w:p>
    <w:p w14:paraId="79A517DD" w14:textId="77777777" w:rsidR="00EB676A" w:rsidRPr="00424E59" w:rsidRDefault="00EB676A" w:rsidP="00EB676A">
      <w:pPr>
        <w:pStyle w:val="B2"/>
      </w:pPr>
      <w:r w:rsidRPr="00424E59">
        <w:rPr>
          <w:lang w:eastAsia="ko-KR"/>
        </w:rPr>
        <w:t>c)</w:t>
      </w:r>
      <w:r w:rsidRPr="00424E59">
        <w:rPr>
          <w:lang w:eastAsia="ko-KR"/>
        </w:rPr>
        <w:tab/>
      </w:r>
      <w:r w:rsidRPr="00424E59">
        <w:t>location information has not yet been included in the SIP REFER request;</w:t>
      </w:r>
    </w:p>
    <w:p w14:paraId="4D916E8C" w14:textId="77777777" w:rsidR="00EB676A" w:rsidRPr="00424E59" w:rsidRDefault="00EB676A" w:rsidP="00EB676A">
      <w:pPr>
        <w:pStyle w:val="B1"/>
      </w:pPr>
      <w:r w:rsidRPr="00424E59">
        <w:tab/>
        <w:t>then shall include an application/vnd.3gpp.mcptt-location-info+xml MIME body with a &lt;Report&gt; element included in the &lt;location-info&gt; root element.</w:t>
      </w:r>
    </w:p>
    <w:p w14:paraId="5F4AD509" w14:textId="77777777" w:rsidR="00EB676A" w:rsidRPr="00424E59" w:rsidRDefault="00EB676A" w:rsidP="00EB676A">
      <w:r w:rsidRPr="00424E59">
        <w:t>The MCPTT client shall send the SIP REFER request towards the MCPTT server</w:t>
      </w:r>
      <w:r w:rsidRPr="00424E59">
        <w:rPr>
          <w:lang w:eastAsia="ko-KR"/>
        </w:rPr>
        <w:t xml:space="preserve"> according to 3GPP TS 24.229 [4].</w:t>
      </w:r>
    </w:p>
    <w:p w14:paraId="54DBB4DA" w14:textId="77777777" w:rsidR="00EB676A" w:rsidRPr="00424E59" w:rsidRDefault="00EB676A" w:rsidP="00EB676A">
      <w:pPr>
        <w:pStyle w:val="H6"/>
      </w:pPr>
      <w:r w:rsidRPr="00424E59">
        <w:t>6.2.26.3</w:t>
      </w:r>
      <w:r w:rsidRPr="00424E59">
        <w:tab/>
        <w:t>Test description</w:t>
      </w:r>
    </w:p>
    <w:p w14:paraId="0BB5EF55" w14:textId="77777777" w:rsidR="00EB676A" w:rsidRPr="00424E59" w:rsidRDefault="00EB676A" w:rsidP="00EB676A">
      <w:pPr>
        <w:pStyle w:val="H6"/>
      </w:pPr>
      <w:r w:rsidRPr="00424E59">
        <w:t>6.2.26.3.1</w:t>
      </w:r>
      <w:r w:rsidRPr="00424E59">
        <w:tab/>
        <w:t>Pre-test conditions</w:t>
      </w:r>
    </w:p>
    <w:p w14:paraId="5DAB4514" w14:textId="77777777" w:rsidR="00EB676A" w:rsidRPr="00424E59" w:rsidRDefault="00EB676A" w:rsidP="00EB676A">
      <w:pPr>
        <w:pStyle w:val="H6"/>
      </w:pPr>
      <w:r w:rsidRPr="00424E59">
        <w:t>System Simulator:</w:t>
      </w:r>
    </w:p>
    <w:p w14:paraId="0E85E8C2" w14:textId="77777777" w:rsidR="00EB676A" w:rsidRPr="00424E59" w:rsidRDefault="00EB676A" w:rsidP="00EB676A">
      <w:pPr>
        <w:pStyle w:val="B1"/>
      </w:pPr>
      <w:r w:rsidRPr="00424E59">
        <w:t>-</w:t>
      </w:r>
      <w:r w:rsidRPr="00424E59">
        <w:tab/>
        <w:t>SS (MCPTT server)</w:t>
      </w:r>
    </w:p>
    <w:p w14:paraId="423F21CF" w14:textId="77777777" w:rsidR="00EB676A" w:rsidRPr="00424E59" w:rsidRDefault="00EB676A" w:rsidP="00EB676A">
      <w:pPr>
        <w:pStyle w:val="B1"/>
      </w:pPr>
      <w:r w:rsidRPr="00424E59">
        <w:t>-</w:t>
      </w:r>
      <w:r w:rsidRPr="00424E59">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00D90B" w14:textId="77777777" w:rsidR="00EB676A" w:rsidRPr="00424E59" w:rsidRDefault="00EB676A" w:rsidP="00EB676A">
      <w:pPr>
        <w:pStyle w:val="H6"/>
      </w:pPr>
      <w:r w:rsidRPr="00424E59">
        <w:t>IUT:</w:t>
      </w:r>
    </w:p>
    <w:p w14:paraId="3A93427A" w14:textId="77777777" w:rsidR="00EB676A" w:rsidRPr="00424E59" w:rsidRDefault="00EB676A" w:rsidP="00EB676A">
      <w:pPr>
        <w:pStyle w:val="B1"/>
      </w:pPr>
      <w:r w:rsidRPr="00424E59">
        <w:t>-</w:t>
      </w:r>
      <w:r w:rsidRPr="00424E59">
        <w:tab/>
        <w:t>UE (MCPTT client)</w:t>
      </w:r>
    </w:p>
    <w:p w14:paraId="3E6A2719" w14:textId="77777777" w:rsidR="00EB676A" w:rsidRPr="00424E59" w:rsidRDefault="00EB676A" w:rsidP="00EB676A">
      <w:pPr>
        <w:pStyle w:val="B1"/>
      </w:pPr>
      <w:r w:rsidRPr="00424E59">
        <w:t>-</w:t>
      </w:r>
      <w:r w:rsidRPr="00424E59">
        <w:tab/>
        <w:t>The test USIM set as defined in TS 36.579-1 [2], subclause 5.5.10 is inserted.</w:t>
      </w:r>
    </w:p>
    <w:p w14:paraId="096ACFB0" w14:textId="77777777" w:rsidR="00EB676A" w:rsidRPr="00424E59" w:rsidRDefault="00EB676A" w:rsidP="00EB676A">
      <w:pPr>
        <w:pStyle w:val="H6"/>
      </w:pPr>
      <w:r w:rsidRPr="00424E59">
        <w:t>Preamble:</w:t>
      </w:r>
    </w:p>
    <w:p w14:paraId="61AE521A" w14:textId="77777777" w:rsidR="00EB676A" w:rsidRPr="00424E59" w:rsidRDefault="00EB676A" w:rsidP="00EB676A">
      <w:pPr>
        <w:pStyle w:val="B1"/>
      </w:pPr>
      <w:r w:rsidRPr="00424E59">
        <w:t>-</w:t>
      </w:r>
      <w:r w:rsidRPr="00424E59">
        <w:tab/>
        <w:t>The UE has performed the Generic Test Procedure for MCPTT UE registration as specified in TS 36.579-1 [2], subclause 5.4.2.</w:t>
      </w:r>
    </w:p>
    <w:p w14:paraId="77908E00" w14:textId="77777777" w:rsidR="00EB676A" w:rsidRPr="00424E59" w:rsidRDefault="00EB676A" w:rsidP="00EB676A">
      <w:pPr>
        <w:pStyle w:val="B1"/>
      </w:pPr>
      <w:r w:rsidRPr="00424E59">
        <w:t>-</w:t>
      </w:r>
      <w:r w:rsidRPr="00424E59">
        <w:tab/>
        <w:t>The MCPTT User performs the procedure for MCPTT Authorization/Configuration and Key Generation as specified in TS 36.579-1 [2], subclause 5.3.2.</w:t>
      </w:r>
    </w:p>
    <w:p w14:paraId="7FA49F0A" w14:textId="77777777" w:rsidR="00EB676A" w:rsidRPr="00424E59" w:rsidRDefault="00EB676A" w:rsidP="00EB676A">
      <w:pPr>
        <w:pStyle w:val="B2"/>
      </w:pPr>
      <w:r w:rsidRPr="00424E59">
        <w:t>-</w:t>
      </w:r>
      <w:r w:rsidRPr="00424E59">
        <w:tab/>
        <w:t>The MCPTT User is authorized to initiate</w:t>
      </w:r>
      <w:r w:rsidRPr="00424E59">
        <w:rPr>
          <w:lang w:eastAsia="ko-KR"/>
        </w:rPr>
        <w:t xml:space="preserve"> private calls</w:t>
      </w:r>
      <w:r w:rsidRPr="00424E59">
        <w:t>: the &lt;allow-private-call&gt;</w:t>
      </w:r>
      <w:r w:rsidRPr="00424E59">
        <w:rPr>
          <w:lang w:eastAsia="ko-KR"/>
        </w:rPr>
        <w:t xml:space="preserve"> element of the &lt;ruleset&gt; element </w:t>
      </w:r>
      <w:r w:rsidRPr="00424E59">
        <w:t>is present in the MCPTT user profile document and is set to "true".</w:t>
      </w:r>
    </w:p>
    <w:p w14:paraId="69764B60" w14:textId="77777777" w:rsidR="00EB676A" w:rsidRPr="00424E59" w:rsidRDefault="00EB676A" w:rsidP="00EB676A"/>
    <w:p w14:paraId="7A368EBE" w14:textId="77777777" w:rsidR="00EB676A" w:rsidRPr="00424E59" w:rsidRDefault="00EB676A" w:rsidP="00EB676A">
      <w:pPr>
        <w:pStyle w:val="B1"/>
      </w:pPr>
      <w:r w:rsidRPr="00424E59">
        <w:t>-</w:t>
      </w:r>
      <w:r w:rsidRPr="00424E59">
        <w:tab/>
        <w:t>The MCPTT User performs the procedure for MCPTT pre-established session establishment CO as specified in TS 36.579-1 [2], subclause 5.3.3.</w:t>
      </w:r>
    </w:p>
    <w:p w14:paraId="1A0F0C4E" w14:textId="77777777" w:rsidR="00EB676A" w:rsidRPr="00424E59" w:rsidRDefault="00EB676A" w:rsidP="00EB676A">
      <w:pPr>
        <w:pStyle w:val="B1"/>
      </w:pPr>
      <w:r w:rsidRPr="00424E59">
        <w:t>-</w:t>
      </w:r>
      <w:r w:rsidRPr="00424E59">
        <w:tab/>
        <w:t>UE States at the end of the preamble</w:t>
      </w:r>
    </w:p>
    <w:p w14:paraId="4E57DAC9" w14:textId="77777777" w:rsidR="00EB676A" w:rsidRPr="00424E59" w:rsidRDefault="00EB676A" w:rsidP="00EB676A">
      <w:pPr>
        <w:pStyle w:val="B2"/>
      </w:pPr>
      <w:r w:rsidRPr="00424E59">
        <w:t>-</w:t>
      </w:r>
      <w:r w:rsidRPr="00424E59">
        <w:tab/>
        <w:t>The UE is in E-UTRA Registered, Idle Mode state.</w:t>
      </w:r>
    </w:p>
    <w:p w14:paraId="1B7131AE" w14:textId="77777777" w:rsidR="00EB676A" w:rsidRPr="00424E59" w:rsidRDefault="00EB676A" w:rsidP="00EB676A">
      <w:pPr>
        <w:pStyle w:val="B2"/>
      </w:pPr>
      <w:r w:rsidRPr="00424E59">
        <w:t>-</w:t>
      </w:r>
      <w:r w:rsidRPr="00424E59">
        <w:tab/>
        <w:t>The MCPTT Client Application has been activated and User has registered-in as the MCPTT User with the Server as active user at the Client.</w:t>
      </w:r>
    </w:p>
    <w:p w14:paraId="608B9FD3" w14:textId="77777777" w:rsidR="00EB676A" w:rsidRPr="00424E59" w:rsidRDefault="00EB676A" w:rsidP="00EB676A">
      <w:pPr>
        <w:pStyle w:val="H6"/>
      </w:pPr>
      <w:r w:rsidRPr="00424E59">
        <w:t>6.2.26.3.2</w:t>
      </w:r>
      <w:r w:rsidRPr="00424E59">
        <w:tab/>
        <w:t>Test procedure sequence</w:t>
      </w:r>
    </w:p>
    <w:p w14:paraId="677F43A8" w14:textId="77777777" w:rsidR="00EB676A" w:rsidRPr="00424E59" w:rsidRDefault="00EB676A" w:rsidP="00EB676A">
      <w:pPr>
        <w:pStyle w:val="TH"/>
      </w:pPr>
      <w:r w:rsidRPr="00424E59">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424E59" w14:paraId="5FE20862" w14:textId="77777777" w:rsidTr="00BC3F8D">
        <w:trPr>
          <w:cantSplit/>
        </w:trPr>
        <w:tc>
          <w:tcPr>
            <w:tcW w:w="533" w:type="dxa"/>
            <w:tcBorders>
              <w:top w:val="single" w:sz="4" w:space="0" w:color="auto"/>
              <w:left w:val="single" w:sz="4" w:space="0" w:color="auto"/>
              <w:bottom w:val="nil"/>
              <w:right w:val="single" w:sz="4" w:space="0" w:color="auto"/>
            </w:tcBorders>
            <w:hideMark/>
          </w:tcPr>
          <w:p w14:paraId="1853745A" w14:textId="77777777" w:rsidR="00EB676A" w:rsidRPr="00424E59" w:rsidRDefault="00EB676A" w:rsidP="00BC3F8D">
            <w:pPr>
              <w:pStyle w:val="TAH"/>
              <w:rPr>
                <w:lang w:eastAsia="ko-KR"/>
              </w:rPr>
            </w:pPr>
            <w:r w:rsidRPr="00424E59">
              <w:rPr>
                <w:lang w:eastAsia="ko-KR"/>
              </w:rPr>
              <w:t>St</w:t>
            </w:r>
          </w:p>
        </w:tc>
        <w:tc>
          <w:tcPr>
            <w:tcW w:w="3967" w:type="dxa"/>
            <w:tcBorders>
              <w:top w:val="single" w:sz="4" w:space="0" w:color="auto"/>
              <w:left w:val="single" w:sz="4" w:space="0" w:color="auto"/>
              <w:bottom w:val="nil"/>
              <w:right w:val="single" w:sz="4" w:space="0" w:color="auto"/>
            </w:tcBorders>
            <w:hideMark/>
          </w:tcPr>
          <w:p w14:paraId="54A35EE3" w14:textId="77777777" w:rsidR="00EB676A" w:rsidRPr="00424E59" w:rsidRDefault="00EB676A" w:rsidP="00BC3F8D">
            <w:pPr>
              <w:pStyle w:val="TAH"/>
              <w:rPr>
                <w:lang w:eastAsia="ko-KR"/>
              </w:rPr>
            </w:pPr>
            <w:r w:rsidRPr="00424E59">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A7BFB2A" w14:textId="77777777" w:rsidR="00EB676A" w:rsidRPr="00424E59" w:rsidRDefault="00EB676A" w:rsidP="00BC3F8D">
            <w:pPr>
              <w:pStyle w:val="TAH"/>
              <w:rPr>
                <w:lang w:eastAsia="ko-KR"/>
              </w:rPr>
            </w:pPr>
            <w:r w:rsidRPr="00424E59">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215F45CA" w14:textId="77777777" w:rsidR="00EB676A" w:rsidRPr="00424E59" w:rsidRDefault="00EB676A" w:rsidP="00BC3F8D">
            <w:pPr>
              <w:pStyle w:val="TAH"/>
              <w:rPr>
                <w:lang w:eastAsia="ko-KR"/>
              </w:rPr>
            </w:pPr>
            <w:r w:rsidRPr="00424E59">
              <w:rPr>
                <w:lang w:eastAsia="ko-KR"/>
              </w:rPr>
              <w:t>TP</w:t>
            </w:r>
          </w:p>
        </w:tc>
        <w:tc>
          <w:tcPr>
            <w:tcW w:w="850" w:type="dxa"/>
            <w:tcBorders>
              <w:top w:val="single" w:sz="4" w:space="0" w:color="auto"/>
              <w:left w:val="single" w:sz="4" w:space="0" w:color="auto"/>
              <w:bottom w:val="nil"/>
              <w:right w:val="single" w:sz="4" w:space="0" w:color="auto"/>
            </w:tcBorders>
            <w:hideMark/>
          </w:tcPr>
          <w:p w14:paraId="5F050D74" w14:textId="77777777" w:rsidR="00EB676A" w:rsidRPr="00424E59" w:rsidRDefault="00EB676A" w:rsidP="00BC3F8D">
            <w:pPr>
              <w:pStyle w:val="TAH"/>
              <w:rPr>
                <w:lang w:eastAsia="ko-KR"/>
              </w:rPr>
            </w:pPr>
            <w:r w:rsidRPr="00424E59">
              <w:rPr>
                <w:lang w:eastAsia="ko-KR"/>
              </w:rPr>
              <w:t>Verdict</w:t>
            </w:r>
          </w:p>
        </w:tc>
      </w:tr>
      <w:tr w:rsidR="00EB676A" w:rsidRPr="00424E59" w14:paraId="136EAE15" w14:textId="77777777" w:rsidTr="00BC3F8D">
        <w:trPr>
          <w:cantSplit/>
        </w:trPr>
        <w:tc>
          <w:tcPr>
            <w:tcW w:w="533" w:type="dxa"/>
            <w:tcBorders>
              <w:top w:val="nil"/>
              <w:left w:val="single" w:sz="4" w:space="0" w:color="auto"/>
              <w:bottom w:val="single" w:sz="4" w:space="0" w:color="auto"/>
              <w:right w:val="single" w:sz="4" w:space="0" w:color="auto"/>
            </w:tcBorders>
          </w:tcPr>
          <w:p w14:paraId="7D68915B" w14:textId="77777777" w:rsidR="00EB676A" w:rsidRPr="00424E59" w:rsidRDefault="00EB676A" w:rsidP="00BC3F8D">
            <w:pPr>
              <w:pStyle w:val="TAH"/>
              <w:rPr>
                <w:lang w:eastAsia="ko-KR"/>
              </w:rPr>
            </w:pPr>
          </w:p>
        </w:tc>
        <w:tc>
          <w:tcPr>
            <w:tcW w:w="3967" w:type="dxa"/>
            <w:tcBorders>
              <w:top w:val="nil"/>
              <w:left w:val="single" w:sz="4" w:space="0" w:color="auto"/>
              <w:bottom w:val="single" w:sz="4" w:space="0" w:color="auto"/>
              <w:right w:val="single" w:sz="4" w:space="0" w:color="auto"/>
            </w:tcBorders>
          </w:tcPr>
          <w:p w14:paraId="2F9D56A2" w14:textId="77777777" w:rsidR="00EB676A" w:rsidRPr="00424E59" w:rsidRDefault="00EB676A" w:rsidP="00BC3F8D">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2114105" w14:textId="77777777" w:rsidR="00EB676A" w:rsidRPr="00424E59" w:rsidRDefault="00EB676A" w:rsidP="00BC3F8D">
            <w:pPr>
              <w:pStyle w:val="TAH"/>
              <w:rPr>
                <w:lang w:eastAsia="ko-KR"/>
              </w:rPr>
            </w:pPr>
            <w:r w:rsidRPr="00424E59">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2AF83130" w14:textId="77777777" w:rsidR="00EB676A" w:rsidRPr="00424E59" w:rsidRDefault="00EB676A" w:rsidP="00BC3F8D">
            <w:pPr>
              <w:pStyle w:val="TAH"/>
              <w:rPr>
                <w:lang w:eastAsia="ko-KR"/>
              </w:rPr>
            </w:pPr>
            <w:r w:rsidRPr="00424E59">
              <w:rPr>
                <w:lang w:eastAsia="ko-KR"/>
              </w:rPr>
              <w:t>Message</w:t>
            </w:r>
          </w:p>
        </w:tc>
        <w:tc>
          <w:tcPr>
            <w:tcW w:w="565" w:type="dxa"/>
            <w:tcBorders>
              <w:top w:val="nil"/>
              <w:left w:val="single" w:sz="4" w:space="0" w:color="auto"/>
              <w:bottom w:val="single" w:sz="4" w:space="0" w:color="auto"/>
              <w:right w:val="single" w:sz="4" w:space="0" w:color="auto"/>
            </w:tcBorders>
          </w:tcPr>
          <w:p w14:paraId="0E83C626" w14:textId="77777777" w:rsidR="00EB676A" w:rsidRPr="00424E59" w:rsidRDefault="00EB676A" w:rsidP="00BC3F8D">
            <w:pPr>
              <w:pStyle w:val="TAH"/>
              <w:rPr>
                <w:lang w:eastAsia="ko-KR"/>
              </w:rPr>
            </w:pPr>
          </w:p>
        </w:tc>
        <w:tc>
          <w:tcPr>
            <w:tcW w:w="850" w:type="dxa"/>
            <w:tcBorders>
              <w:top w:val="nil"/>
              <w:left w:val="single" w:sz="4" w:space="0" w:color="auto"/>
              <w:bottom w:val="single" w:sz="4" w:space="0" w:color="auto"/>
              <w:right w:val="single" w:sz="4" w:space="0" w:color="auto"/>
            </w:tcBorders>
          </w:tcPr>
          <w:p w14:paraId="70554CC2" w14:textId="77777777" w:rsidR="00EB676A" w:rsidRPr="00424E59" w:rsidRDefault="00EB676A" w:rsidP="00BC3F8D">
            <w:pPr>
              <w:pStyle w:val="TAH"/>
              <w:rPr>
                <w:lang w:eastAsia="ko-KR"/>
              </w:rPr>
            </w:pPr>
          </w:p>
        </w:tc>
      </w:tr>
      <w:tr w:rsidR="00EB676A" w:rsidRPr="00424E59" w14:paraId="71838C7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8191BFF" w14:textId="67EC8C3A" w:rsidR="00EB676A" w:rsidRPr="00424E59" w:rsidRDefault="00EB676A" w:rsidP="00BC3F8D">
            <w:pPr>
              <w:pStyle w:val="TAC"/>
              <w:rPr>
                <w:lang w:eastAsia="ko-KR"/>
              </w:rPr>
            </w:pPr>
            <w:r w:rsidRPr="00424E59">
              <w:rPr>
                <w:lang w:eastAsia="ko-KR"/>
              </w:rPr>
              <w:t>1</w:t>
            </w:r>
            <w:del w:id="2345" w:author="MCC160" w:date="2022-11-03T14:07:00Z">
              <w:r w:rsidRPr="00424E59" w:rsidDel="00E85701">
                <w:rPr>
                  <w:lang w:eastAsia="ko-KR"/>
                </w:rPr>
                <w:delText>a1</w:delText>
              </w:r>
            </w:del>
          </w:p>
        </w:tc>
        <w:tc>
          <w:tcPr>
            <w:tcW w:w="3967" w:type="dxa"/>
            <w:tcBorders>
              <w:top w:val="single" w:sz="4" w:space="0" w:color="auto"/>
              <w:left w:val="single" w:sz="4" w:space="0" w:color="auto"/>
              <w:bottom w:val="single" w:sz="4" w:space="0" w:color="auto"/>
              <w:right w:val="single" w:sz="4" w:space="0" w:color="auto"/>
            </w:tcBorders>
            <w:hideMark/>
          </w:tcPr>
          <w:p w14:paraId="1653BA3D" w14:textId="77777777" w:rsidR="00EB676A" w:rsidRPr="00424E59" w:rsidRDefault="00EB676A" w:rsidP="00BC3F8D">
            <w:pPr>
              <w:pStyle w:val="TAL"/>
              <w:rPr>
                <w:lang w:eastAsia="ko-KR"/>
              </w:rPr>
            </w:pPr>
            <w:r w:rsidRPr="00424E59">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51C7D45"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FE8201"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CE3435"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7B5B8E8" w14:textId="77777777" w:rsidR="00EB676A" w:rsidRPr="00424E59" w:rsidRDefault="00EB676A" w:rsidP="00BC3F8D">
            <w:pPr>
              <w:pStyle w:val="TAC"/>
              <w:rPr>
                <w:lang w:eastAsia="ko-KR"/>
              </w:rPr>
            </w:pPr>
            <w:r w:rsidRPr="00424E59">
              <w:rPr>
                <w:lang w:eastAsia="ko-KR"/>
              </w:rPr>
              <w:t>-</w:t>
            </w:r>
          </w:p>
        </w:tc>
      </w:tr>
      <w:tr w:rsidR="00EB676A" w:rsidRPr="00424E59" w14:paraId="6B4F958B"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5EAFEE65" w14:textId="77777777" w:rsidR="00EB676A" w:rsidRPr="00424E59" w:rsidRDefault="00EB676A" w:rsidP="00BC3F8D">
            <w:pPr>
              <w:pStyle w:val="TAC"/>
              <w:rPr>
                <w:lang w:eastAsia="ko-KR"/>
              </w:rPr>
            </w:pPr>
            <w:r w:rsidRPr="00424E59">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1E5971A2" w14:textId="0A80644A" w:rsidR="00EB676A" w:rsidRPr="00424E59" w:rsidDel="00F9603B" w:rsidRDefault="00EB676A" w:rsidP="00F9603B">
            <w:pPr>
              <w:pStyle w:val="TAL"/>
              <w:rPr>
                <w:del w:id="2346" w:author="MCC160" w:date="2022-11-01T15:05:00Z"/>
                <w:lang w:eastAsia="ko-KR"/>
              </w:rPr>
            </w:pPr>
            <w:r w:rsidRPr="00424E59">
              <w:t xml:space="preserve">Steps 1a1-3 of </w:t>
            </w:r>
            <w:del w:id="2347" w:author="MCC160" w:date="2022-11-01T15:04:00Z">
              <w:r w:rsidRPr="00424E59" w:rsidDel="00F9603B">
                <w:delText xml:space="preserve">the </w:delText>
              </w:r>
            </w:del>
            <w:ins w:id="2348" w:author="MCC160" w:date="2022-11-01T15:04:00Z">
              <w:r w:rsidR="00F9603B" w:rsidRPr="00424E59">
                <w:t xml:space="preserve">test </w:t>
              </w:r>
            </w:ins>
            <w:r w:rsidRPr="00424E59">
              <w:t xml:space="preserve">procedure </w:t>
            </w:r>
            <w:del w:id="2349" w:author="MCC160" w:date="2022-11-01T15:04:00Z">
              <w:r w:rsidRPr="00424E59" w:rsidDel="00F9603B">
                <w:delText xml:space="preserve">for </w:delText>
              </w:r>
            </w:del>
            <w:ins w:id="2350" w:author="MCC160" w:date="2022-11-01T15:04:00Z">
              <w:r w:rsidR="00F9603B" w:rsidRPr="00424E59">
                <w:t>'</w:t>
              </w:r>
            </w:ins>
            <w:r w:rsidRPr="00424E59">
              <w:t>MCX SIP MESSAGE CT</w:t>
            </w:r>
            <w:ins w:id="2351" w:author="MCC160" w:date="2022-11-01T15:04:00Z">
              <w:r w:rsidR="00F9603B" w:rsidRPr="00424E59">
                <w:t>'</w:t>
              </w:r>
            </w:ins>
            <w:r w:rsidRPr="00424E59">
              <w:t xml:space="preserve"> as described in</w:t>
            </w:r>
            <w:r w:rsidRPr="00424E59">
              <w:rPr>
                <w:szCs w:val="18"/>
              </w:rPr>
              <w:t xml:space="preserve"> TS 36.579-1 [2] Table 5.3.33.3-1</w:t>
            </w:r>
            <w:ins w:id="2352" w:author="MCC160" w:date="2022-11-01T15:05:00Z">
              <w:r w:rsidR="00F9603B" w:rsidRPr="00424E59">
                <w:rPr>
                  <w:szCs w:val="18"/>
                </w:rPr>
                <w:t xml:space="preserve"> are performed</w:t>
              </w:r>
            </w:ins>
            <w:r w:rsidRPr="00424E59">
              <w:rPr>
                <w:lang w:eastAsia="ko-KR"/>
              </w:rPr>
              <w:t xml:space="preserve"> requesting the establishment of </w:t>
            </w:r>
            <w:ins w:id="2353" w:author="MCC160" w:date="2022-11-01T15:05:00Z">
              <w:r w:rsidR="00F9603B" w:rsidRPr="00424E59">
                <w:rPr>
                  <w:lang w:eastAsia="ko-KR"/>
                </w:rPr>
                <w:t>a</w:t>
              </w:r>
            </w:ins>
            <w:del w:id="2354" w:author="MCC160" w:date="2022-11-01T15:05:00Z">
              <w:r w:rsidRPr="00424E59" w:rsidDel="00F9603B">
                <w:rPr>
                  <w:lang w:eastAsia="ko-KR"/>
                </w:rPr>
                <w:delText>MCPTT</w:delText>
              </w:r>
            </w:del>
            <w:r w:rsidRPr="00424E59">
              <w:rPr>
                <w:lang w:eastAsia="ko-KR"/>
              </w:rPr>
              <w:t xml:space="preserve"> </w:t>
            </w:r>
            <w:del w:id="2355" w:author="MCC160" w:date="2022-11-01T15:05:00Z">
              <w:r w:rsidRPr="00424E59" w:rsidDel="00F9603B">
                <w:rPr>
                  <w:lang w:eastAsia="ko-KR"/>
                </w:rPr>
                <w:delText>R</w:delText>
              </w:r>
            </w:del>
            <w:ins w:id="2356" w:author="MCC160" w:date="2022-11-01T15:05:00Z">
              <w:r w:rsidR="00F9603B" w:rsidRPr="00424E59">
                <w:rPr>
                  <w:lang w:eastAsia="ko-KR"/>
                </w:rPr>
                <w:t>r</w:t>
              </w:r>
            </w:ins>
            <w:r w:rsidRPr="00424E59">
              <w:rPr>
                <w:lang w:eastAsia="ko-KR"/>
              </w:rPr>
              <w:t>emotely initiated private call</w:t>
            </w:r>
            <w:del w:id="2357" w:author="MCC160" w:date="2022-11-01T15:05:00Z">
              <w:r w:rsidRPr="00424E59" w:rsidDel="00F9603B">
                <w:rPr>
                  <w:lang w:eastAsia="ko-KR"/>
                </w:rPr>
                <w:delText xml:space="preserve"> are performed</w:delText>
              </w:r>
            </w:del>
            <w:ins w:id="2358" w:author="MCC160" w:date="2022-11-01T15:05:00Z">
              <w:r w:rsidR="00F9603B" w:rsidRPr="00424E59">
                <w:rPr>
                  <w:lang w:eastAsia="ko-KR"/>
                </w:rPr>
                <w:t>.</w:t>
              </w:r>
            </w:ins>
            <w:del w:id="2359" w:author="MCC160" w:date="2022-11-01T15:05:00Z">
              <w:r w:rsidRPr="00424E59" w:rsidDel="00F9603B">
                <w:rPr>
                  <w:lang w:eastAsia="ko-KR"/>
                </w:rPr>
                <w:delText>;</w:delText>
              </w:r>
            </w:del>
          </w:p>
          <w:p w14:paraId="68691EA1" w14:textId="2240DE53" w:rsidR="00EB676A" w:rsidRPr="00424E59" w:rsidRDefault="00EB676A" w:rsidP="00F9603B">
            <w:pPr>
              <w:pStyle w:val="TAL"/>
              <w:rPr>
                <w:lang w:eastAsia="ko-KR"/>
              </w:rPr>
            </w:pPr>
            <w:del w:id="2360" w:author="MCC160" w:date="2022-11-01T15:05:00Z">
              <w:r w:rsidRPr="00424E59" w:rsidDel="00F9603B">
                <w:rPr>
                  <w:lang w:eastAsia="zh-CN"/>
                </w:rPr>
                <w:delText xml:space="preserve">the </w:delText>
              </w:r>
              <w:r w:rsidRPr="00424E59" w:rsidDel="00F9603B">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"false".</w:delText>
              </w:r>
            </w:del>
          </w:p>
        </w:tc>
        <w:tc>
          <w:tcPr>
            <w:tcW w:w="708" w:type="dxa"/>
            <w:tcBorders>
              <w:top w:val="single" w:sz="4" w:space="0" w:color="auto"/>
              <w:left w:val="single" w:sz="4" w:space="0" w:color="auto"/>
              <w:bottom w:val="single" w:sz="4" w:space="0" w:color="auto"/>
              <w:right w:val="single" w:sz="4" w:space="0" w:color="auto"/>
            </w:tcBorders>
            <w:hideMark/>
          </w:tcPr>
          <w:p w14:paraId="23C8EAF8"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DEAF5D2"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E56F4D"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1EBBA1C" w14:textId="77777777" w:rsidR="00EB676A" w:rsidRPr="00424E59" w:rsidRDefault="00EB676A" w:rsidP="00BC3F8D">
            <w:pPr>
              <w:pStyle w:val="TAC"/>
              <w:rPr>
                <w:lang w:eastAsia="ko-KR"/>
              </w:rPr>
            </w:pPr>
            <w:r w:rsidRPr="00424E59">
              <w:rPr>
                <w:lang w:eastAsia="ko-KR"/>
              </w:rPr>
              <w:t>-</w:t>
            </w:r>
          </w:p>
        </w:tc>
      </w:tr>
      <w:tr w:rsidR="00EB676A" w:rsidRPr="00424E59" w14:paraId="5C35FF3F"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728D960" w14:textId="77777777" w:rsidR="00EB676A" w:rsidRPr="00424E59" w:rsidRDefault="00EB676A" w:rsidP="00BC3F8D">
            <w:pPr>
              <w:pStyle w:val="TAC"/>
              <w:rPr>
                <w:lang w:eastAsia="ko-KR"/>
              </w:rPr>
            </w:pPr>
            <w:r w:rsidRPr="00424E59">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252816A9" w14:textId="77777777" w:rsidR="00EB676A" w:rsidRPr="00424E59" w:rsidRDefault="00EB676A" w:rsidP="00BC3F8D">
            <w:pPr>
              <w:pStyle w:val="TAL"/>
              <w:rPr>
                <w:lang w:eastAsia="ko-KR"/>
              </w:rPr>
            </w:pPr>
            <w:r w:rsidRPr="00424E59">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DFA229F"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0EDD57"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4E398E"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502EC75" w14:textId="77777777" w:rsidR="00EB676A" w:rsidRPr="00424E59" w:rsidRDefault="00EB676A" w:rsidP="00BC3F8D">
            <w:pPr>
              <w:pStyle w:val="TAC"/>
              <w:rPr>
                <w:lang w:eastAsia="ko-KR"/>
              </w:rPr>
            </w:pPr>
            <w:r w:rsidRPr="00424E59">
              <w:rPr>
                <w:lang w:eastAsia="ko-KR"/>
              </w:rPr>
              <w:t>-</w:t>
            </w:r>
          </w:p>
        </w:tc>
      </w:tr>
      <w:tr w:rsidR="00EB676A" w:rsidRPr="00424E59" w14:paraId="33547F8A"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E8DFD50" w14:textId="77777777" w:rsidR="00EB676A" w:rsidRPr="00424E59" w:rsidRDefault="00EB676A" w:rsidP="00BC3F8D">
            <w:pPr>
              <w:pStyle w:val="TAC"/>
              <w:rPr>
                <w:lang w:eastAsia="ko-KR"/>
              </w:rPr>
            </w:pPr>
            <w:r w:rsidRPr="00424E59">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483BAF58" w14:textId="30C2C105" w:rsidR="00EB676A" w:rsidRPr="00424E59" w:rsidRDefault="00EB676A" w:rsidP="00BC3F8D">
            <w:pPr>
              <w:pStyle w:val="TAL"/>
              <w:rPr>
                <w:lang w:eastAsia="ko-KR"/>
              </w:rPr>
            </w:pPr>
            <w:r w:rsidRPr="00424E59">
              <w:rPr>
                <w:lang w:eastAsia="ko-KR"/>
              </w:rPr>
              <w:t xml:space="preserve">Check: </w:t>
            </w:r>
            <w:r w:rsidRPr="00424E59">
              <w:rPr>
                <w:rFonts w:eastAsia="Calibri"/>
                <w:lang w:eastAsia="ko-KR"/>
              </w:rPr>
              <w:t xml:space="preserve">Does the UE (MCPTT client) </w:t>
            </w:r>
            <w:ins w:id="2361" w:author="MCC160" w:date="2022-11-01T15:05:00Z">
              <w:r w:rsidR="00F9603B" w:rsidRPr="00424E59">
                <w:rPr>
                  <w:rFonts w:eastAsia="Calibri"/>
                  <w:lang w:eastAsia="ko-KR"/>
                </w:rPr>
                <w:t xml:space="preserve">correctly </w:t>
              </w:r>
            </w:ins>
            <w:r w:rsidRPr="00424E59">
              <w:rPr>
                <w:lang w:eastAsia="ko-KR"/>
              </w:rPr>
              <w:t xml:space="preserve">perform steps 2-5 of </w:t>
            </w:r>
            <w:del w:id="2362" w:author="MCC160" w:date="2022-11-01T15:06:00Z">
              <w:r w:rsidRPr="00424E59" w:rsidDel="00F9603B">
                <w:rPr>
                  <w:lang w:eastAsia="ko-KR"/>
                </w:rPr>
                <w:delText xml:space="preserve">the </w:delText>
              </w:r>
            </w:del>
            <w:ins w:id="2363" w:author="MCC160" w:date="2022-11-01T15:06:00Z">
              <w:r w:rsidR="00F9603B" w:rsidRPr="00424E59">
                <w:rPr>
                  <w:lang w:eastAsia="ko-KR"/>
                </w:rPr>
                <w:t xml:space="preserve">test </w:t>
              </w:r>
            </w:ins>
            <w:r w:rsidRPr="00424E59">
              <w:rPr>
                <w:lang w:eastAsia="ko-KR"/>
              </w:rPr>
              <w:t xml:space="preserve">procedure </w:t>
            </w:r>
            <w:del w:id="2364" w:author="MCC160" w:date="2022-11-01T15:06:00Z">
              <w:r w:rsidRPr="00424E59" w:rsidDel="00F9603B">
                <w:rPr>
                  <w:lang w:eastAsia="ko-KR"/>
                </w:rPr>
                <w:delText xml:space="preserve">for </w:delText>
              </w:r>
            </w:del>
            <w:ins w:id="2365" w:author="MCC160" w:date="2022-11-01T15:06:00Z">
              <w:r w:rsidR="00F9603B" w:rsidRPr="00424E59">
                <w:rPr>
                  <w:lang w:eastAsia="ko-KR"/>
                </w:rPr>
                <w:t>'</w:t>
              </w:r>
            </w:ins>
            <w:r w:rsidRPr="00424E59">
              <w:rPr>
                <w:lang w:eastAsia="ko-KR"/>
              </w:rPr>
              <w:t>MCPTT CO call establishment using a pre-established session</w:t>
            </w:r>
            <w:ins w:id="2366" w:author="MCC160" w:date="2022-11-01T15:06:00Z">
              <w:r w:rsidR="00F9603B" w:rsidRPr="00424E59">
                <w:rPr>
                  <w:lang w:eastAsia="ko-KR"/>
                </w:rPr>
                <w:t>'</w:t>
              </w:r>
            </w:ins>
            <w:r w:rsidRPr="00424E59">
              <w:rPr>
                <w:lang w:eastAsia="ko-KR"/>
              </w:rPr>
              <w:t xml:space="preserve"> as described in TS 36.579-1 [2] table 5.3A.3.3-1 to establish a remotely initiated </w:t>
            </w:r>
            <w:del w:id="2367" w:author="MCC160" w:date="2022-11-01T15:06:00Z">
              <w:r w:rsidRPr="00424E59" w:rsidDel="00F9603B">
                <w:rPr>
                  <w:lang w:eastAsia="ko-KR"/>
                </w:rPr>
                <w:delText xml:space="preserve">MCPTT </w:delText>
              </w:r>
            </w:del>
            <w:r w:rsidRPr="00424E59">
              <w:rPr>
                <w:lang w:eastAsia="ko-KR"/>
              </w:rPr>
              <w:t>private call?</w:t>
            </w:r>
          </w:p>
        </w:tc>
        <w:tc>
          <w:tcPr>
            <w:tcW w:w="708" w:type="dxa"/>
            <w:tcBorders>
              <w:top w:val="single" w:sz="4" w:space="0" w:color="auto"/>
              <w:left w:val="single" w:sz="4" w:space="0" w:color="auto"/>
              <w:bottom w:val="single" w:sz="4" w:space="0" w:color="auto"/>
              <w:right w:val="single" w:sz="4" w:space="0" w:color="auto"/>
            </w:tcBorders>
            <w:hideMark/>
          </w:tcPr>
          <w:p w14:paraId="34C28F2C"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6FB5A69"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C8364E" w14:textId="77777777" w:rsidR="00EB676A" w:rsidRPr="00424E59" w:rsidRDefault="00EB676A" w:rsidP="00BC3F8D">
            <w:pPr>
              <w:pStyle w:val="TAC"/>
              <w:rPr>
                <w:lang w:eastAsia="ko-KR"/>
              </w:rPr>
            </w:pPr>
            <w:r w:rsidRPr="00424E59">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02D7FEBE" w14:textId="77777777" w:rsidR="00EB676A" w:rsidRPr="00424E59" w:rsidRDefault="00EB676A" w:rsidP="00BC3F8D">
            <w:pPr>
              <w:pStyle w:val="TAC"/>
              <w:rPr>
                <w:lang w:eastAsia="ko-KR"/>
              </w:rPr>
            </w:pPr>
            <w:r w:rsidRPr="00424E59">
              <w:rPr>
                <w:lang w:eastAsia="ko-KR"/>
              </w:rPr>
              <w:t>-</w:t>
            </w:r>
          </w:p>
        </w:tc>
      </w:tr>
      <w:tr w:rsidR="00EB676A" w:rsidRPr="00424E59" w14:paraId="367CD6CE"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4BAD93AC" w14:textId="77777777" w:rsidR="00EB676A" w:rsidRPr="00424E59" w:rsidRDefault="00EB676A" w:rsidP="00BC3F8D">
            <w:pPr>
              <w:pStyle w:val="TAC"/>
              <w:rPr>
                <w:lang w:eastAsia="ko-KR"/>
              </w:rPr>
            </w:pPr>
            <w:r w:rsidRPr="00424E59">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5D07035A" w14:textId="57D9EFA4" w:rsidR="00EB676A" w:rsidRPr="00424E59" w:rsidRDefault="00EB676A" w:rsidP="00BC3F8D">
            <w:pPr>
              <w:pStyle w:val="TAL"/>
              <w:rPr>
                <w:lang w:eastAsia="ko-KR"/>
              </w:rPr>
            </w:pPr>
            <w:r w:rsidRPr="00424E59">
              <w:rPr>
                <w:lang w:eastAsia="ko-KR"/>
              </w:rPr>
              <w:t xml:space="preserve">Check: Does, in the next 5 sec, the UE (MCPTT </w:t>
            </w:r>
            <w:del w:id="2368" w:author="MCC160" w:date="2022-11-16T22:50:00Z">
              <w:r w:rsidRPr="00424E59" w:rsidDel="001A0DC3">
                <w:rPr>
                  <w:lang w:eastAsia="ko-KR"/>
                  <w:rPrChange w:id="2369" w:author="MCC160" w:date="2022-11-16T22:50:00Z">
                    <w:rPr>
                      <w:lang w:eastAsia="ko-KR"/>
                    </w:rPr>
                  </w:rPrChange>
                </w:rPr>
                <w:delText>C</w:delText>
              </w:r>
            </w:del>
            <w:ins w:id="2370" w:author="MCC160" w:date="2022-11-16T22:50:00Z">
              <w:r w:rsidR="001A0DC3" w:rsidRPr="00424E59">
                <w:rPr>
                  <w:lang w:eastAsia="ko-KR"/>
                  <w:rPrChange w:id="2371" w:author="MCC160" w:date="2022-11-16T22:50:00Z">
                    <w:rPr>
                      <w:lang w:eastAsia="ko-KR"/>
                    </w:rPr>
                  </w:rPrChange>
                </w:rPr>
                <w:t>c</w:t>
              </w:r>
            </w:ins>
            <w:r w:rsidRPr="00424E59">
              <w:rPr>
                <w:lang w:eastAsia="ko-KR"/>
              </w:rPr>
              <w:t xml:space="preserve">lient) send a SIP MESSAGE confirming the progress of the MCPTT </w:t>
            </w:r>
            <w:r w:rsidRPr="00424E59">
              <w:rPr>
                <w:lang w:eastAsia="zh-CN"/>
              </w:rPr>
              <w:t>remotely initiated private call</w:t>
            </w:r>
            <w:r w:rsidRPr="00424E5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11873AD" w14:textId="77777777" w:rsidR="00EB676A" w:rsidRPr="00424E59" w:rsidRDefault="00EB676A" w:rsidP="00BC3F8D">
            <w:pPr>
              <w:pStyle w:val="TAC"/>
              <w:rPr>
                <w:lang w:eastAsia="ko-KR"/>
              </w:rPr>
            </w:pPr>
            <w:r w:rsidRPr="00424E59">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521AA7D6" w14:textId="77777777" w:rsidR="00EB676A" w:rsidRPr="00424E59" w:rsidRDefault="00EB676A" w:rsidP="00BC3F8D">
            <w:pPr>
              <w:pStyle w:val="TAL"/>
              <w:rPr>
                <w:lang w:eastAsia="ko-KR"/>
              </w:rPr>
            </w:pPr>
            <w:r w:rsidRPr="00424E59">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63A59D79" w14:textId="77777777" w:rsidR="00EB676A" w:rsidRPr="00424E59" w:rsidRDefault="00EB676A" w:rsidP="00BC3F8D">
            <w:pPr>
              <w:pStyle w:val="TAC"/>
              <w:rPr>
                <w:lang w:eastAsia="ko-KR"/>
              </w:rPr>
            </w:pPr>
            <w:r w:rsidRPr="00424E59">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39717E7" w14:textId="77777777" w:rsidR="00EB676A" w:rsidRPr="00424E59" w:rsidRDefault="00EB676A" w:rsidP="00BC3F8D">
            <w:pPr>
              <w:pStyle w:val="TAC"/>
              <w:rPr>
                <w:lang w:eastAsia="ko-KR"/>
              </w:rPr>
            </w:pPr>
            <w:r w:rsidRPr="00424E59">
              <w:rPr>
                <w:lang w:eastAsia="ko-KR"/>
              </w:rPr>
              <w:t>F</w:t>
            </w:r>
          </w:p>
        </w:tc>
      </w:tr>
      <w:tr w:rsidR="00EB676A" w:rsidRPr="00424E59" w14:paraId="02B37A5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E49672A" w14:textId="77777777" w:rsidR="00EB676A" w:rsidRPr="00424E59" w:rsidRDefault="00EB676A" w:rsidP="00BC3F8D">
            <w:pPr>
              <w:pStyle w:val="TAC"/>
              <w:rPr>
                <w:lang w:eastAsia="ko-KR"/>
              </w:rPr>
            </w:pPr>
            <w:r w:rsidRPr="00424E59">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05557AD3" w14:textId="77777777" w:rsidR="00E85701" w:rsidRPr="00424E59" w:rsidRDefault="00EB676A" w:rsidP="00BC3F8D">
            <w:pPr>
              <w:pStyle w:val="TAL"/>
              <w:rPr>
                <w:ins w:id="2372" w:author="MCC160" w:date="2022-11-03T14:08:00Z"/>
                <w:lang w:eastAsia="ko-KR"/>
              </w:rPr>
            </w:pPr>
            <w:r w:rsidRPr="00424E59">
              <w:rPr>
                <w:lang w:eastAsia="ko-KR"/>
              </w:rPr>
              <w:t>Check: Has there been any notification that a request for a remotely initiated private call has been received or that a remotely initiated private call is in progress?</w:t>
            </w:r>
            <w:del w:id="2373" w:author="MCC160" w:date="2022-11-03T14:08:00Z">
              <w:r w:rsidRPr="00424E59" w:rsidDel="00E85701">
                <w:rPr>
                  <w:lang w:eastAsia="ko-KR"/>
                </w:rPr>
                <w:delText xml:space="preserve"> </w:delText>
              </w:r>
            </w:del>
          </w:p>
          <w:p w14:paraId="1107974B" w14:textId="34784756" w:rsidR="00EB676A" w:rsidRPr="00424E59" w:rsidRDefault="00EB676A" w:rsidP="00BC3F8D">
            <w:pPr>
              <w:pStyle w:val="TAL"/>
              <w:rPr>
                <w:lang w:eastAsia="ko-KR"/>
              </w:rPr>
            </w:pPr>
            <w:r w:rsidRPr="00424E59">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6B43D469"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38BAE1"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661199" w14:textId="77777777" w:rsidR="00EB676A" w:rsidRPr="00424E59" w:rsidRDefault="00EB676A" w:rsidP="00BC3F8D">
            <w:pPr>
              <w:pStyle w:val="TAC"/>
              <w:rPr>
                <w:lang w:eastAsia="ko-KR"/>
              </w:rPr>
            </w:pPr>
            <w:r w:rsidRPr="00424E59">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9BDD579" w14:textId="77777777" w:rsidR="00EB676A" w:rsidRPr="00424E59" w:rsidRDefault="00EB676A" w:rsidP="00BC3F8D">
            <w:pPr>
              <w:pStyle w:val="TAC"/>
              <w:rPr>
                <w:lang w:eastAsia="ko-KR"/>
              </w:rPr>
            </w:pPr>
            <w:r w:rsidRPr="00424E59">
              <w:rPr>
                <w:lang w:eastAsia="ko-KR"/>
              </w:rPr>
              <w:t>F</w:t>
            </w:r>
          </w:p>
        </w:tc>
      </w:tr>
      <w:tr w:rsidR="00EB676A" w:rsidRPr="00424E59" w14:paraId="7260E847"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A685CE7" w14:textId="77777777" w:rsidR="00EB676A" w:rsidRPr="00424E59" w:rsidRDefault="00EB676A" w:rsidP="00BC3F8D">
            <w:pPr>
              <w:pStyle w:val="TAC"/>
              <w:rPr>
                <w:lang w:eastAsia="ko-KR"/>
              </w:rPr>
            </w:pPr>
            <w:r w:rsidRPr="00424E59">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0056D334" w14:textId="77777777" w:rsidR="001A0DC3" w:rsidRPr="00424E59" w:rsidRDefault="001A0DC3" w:rsidP="00BC3F8D">
            <w:pPr>
              <w:pStyle w:val="TAL"/>
              <w:rPr>
                <w:ins w:id="2374" w:author="MCC160" w:date="2022-11-16T22:51:00Z"/>
                <w:lang w:eastAsia="ko-KR"/>
                <w:rPrChange w:id="2375" w:author="MCC160" w:date="2022-11-16T22:51:00Z">
                  <w:rPr>
                    <w:ins w:id="2376" w:author="MCC160" w:date="2022-11-16T22:51:00Z"/>
                    <w:lang w:eastAsia="ko-KR"/>
                  </w:rPr>
                </w:rPrChange>
              </w:rPr>
            </w:pPr>
            <w:ins w:id="2377" w:author="MCC160" w:date="2022-11-16T22:51:00Z">
              <w:r w:rsidRPr="00424E59">
                <w:rPr>
                  <w:lang w:eastAsia="ko-KR"/>
                  <w:rPrChange w:id="2378" w:author="MCC160" w:date="2022-11-16T22:51:00Z">
                    <w:rPr>
                      <w:lang w:eastAsia="ko-KR"/>
                    </w:rPr>
                  </w:rPrChange>
                </w:rPr>
                <w:t>Make the UE (MCPTT client) leave the session.</w:t>
              </w:r>
            </w:ins>
          </w:p>
          <w:p w14:paraId="50C0DDD7" w14:textId="7D37FAA1" w:rsidR="00EB676A" w:rsidRPr="00424E59" w:rsidRDefault="00EB676A" w:rsidP="00BC3F8D">
            <w:pPr>
              <w:pStyle w:val="TAL"/>
              <w:rPr>
                <w:lang w:eastAsia="ko-KR"/>
              </w:rPr>
            </w:pPr>
            <w:del w:id="2379" w:author="MCC160" w:date="2022-11-16T22:51:00Z">
              <w:r w:rsidRPr="00424E59" w:rsidDel="001A0DC3">
                <w:rPr>
                  <w:lang w:eastAsia="ko-KR"/>
                  <w:rPrChange w:id="2380" w:author="MCC160" w:date="2022-11-16T22:51:00Z">
                    <w:rPr>
                      <w:lang w:eastAsia="ko-KR"/>
                    </w:rPr>
                  </w:rPrChange>
                </w:rPr>
                <w:delText>Make the MCPTT User leave the MCPTT session.</w:delText>
              </w:r>
            </w:del>
            <w:del w:id="2381" w:author="MCC160" w:date="2022-11-03T14:08:00Z">
              <w:r w:rsidRPr="00424E59" w:rsidDel="00E85701">
                <w:rPr>
                  <w:lang w:eastAsia="ko-KR"/>
                </w:rPr>
                <w:delText xml:space="preserve"> </w:delText>
              </w:r>
            </w:del>
            <w:r w:rsidRPr="00424E59">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120B5C5F"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8E36521"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AB7ACE"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B93062F" w14:textId="77777777" w:rsidR="00EB676A" w:rsidRPr="00424E59" w:rsidRDefault="00EB676A" w:rsidP="00BC3F8D">
            <w:pPr>
              <w:pStyle w:val="TAC"/>
              <w:rPr>
                <w:lang w:eastAsia="ko-KR"/>
              </w:rPr>
            </w:pPr>
            <w:r w:rsidRPr="00424E59">
              <w:rPr>
                <w:lang w:eastAsia="ko-KR"/>
              </w:rPr>
              <w:t>-</w:t>
            </w:r>
          </w:p>
        </w:tc>
      </w:tr>
      <w:tr w:rsidR="00EB676A" w:rsidRPr="00424E59" w14:paraId="124BDA4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0ABBD645" w14:textId="77777777" w:rsidR="00EB676A" w:rsidRPr="00424E59" w:rsidRDefault="00EB676A" w:rsidP="00BC3F8D">
            <w:pPr>
              <w:pStyle w:val="TAC"/>
              <w:rPr>
                <w:lang w:eastAsia="ko-KR"/>
              </w:rPr>
            </w:pPr>
            <w:r w:rsidRPr="00424E59">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6317CCE3" w14:textId="5A0EDCD3" w:rsidR="00EB676A" w:rsidRPr="00424E59" w:rsidRDefault="00EB676A" w:rsidP="00BC3F8D">
            <w:pPr>
              <w:pStyle w:val="TAL"/>
              <w:rPr>
                <w:lang w:eastAsia="ko-KR"/>
              </w:rPr>
            </w:pPr>
            <w:r w:rsidRPr="00424E59">
              <w:rPr>
                <w:lang w:eastAsia="ko-KR"/>
              </w:rPr>
              <w:t xml:space="preserve">The UE (MCPTT </w:t>
            </w:r>
            <w:del w:id="2382" w:author="MCC160" w:date="2022-11-16T22:51:00Z">
              <w:r w:rsidRPr="00424E59" w:rsidDel="001A0DC3">
                <w:rPr>
                  <w:lang w:eastAsia="ko-KR"/>
                  <w:rPrChange w:id="2383" w:author="MCC160" w:date="2022-11-16T22:51:00Z">
                    <w:rPr>
                      <w:lang w:eastAsia="ko-KR"/>
                    </w:rPr>
                  </w:rPrChange>
                </w:rPr>
                <w:delText>C</w:delText>
              </w:r>
            </w:del>
            <w:ins w:id="2384" w:author="MCC160" w:date="2022-11-16T22:51:00Z">
              <w:r w:rsidR="001A0DC3" w:rsidRPr="00424E59">
                <w:rPr>
                  <w:lang w:eastAsia="ko-KR"/>
                  <w:rPrChange w:id="2385" w:author="MCC160" w:date="2022-11-16T22:51:00Z">
                    <w:rPr>
                      <w:lang w:eastAsia="ko-KR"/>
                    </w:rPr>
                  </w:rPrChange>
                </w:rPr>
                <w:t>c</w:t>
              </w:r>
            </w:ins>
            <w:r w:rsidRPr="00424E59">
              <w:rPr>
                <w:lang w:eastAsia="ko-KR"/>
              </w:rPr>
              <w:t xml:space="preserve">lient) performs </w:t>
            </w:r>
            <w:ins w:id="2386" w:author="MCC160" w:date="2022-11-01T15:09:00Z">
              <w:r w:rsidR="00D328A1" w:rsidRPr="00424E59">
                <w:rPr>
                  <w:lang w:eastAsia="ko-KR"/>
                </w:rPr>
                <w:t xml:space="preserve">test </w:t>
              </w:r>
            </w:ins>
            <w:r w:rsidRPr="00424E59">
              <w:rPr>
                <w:lang w:eastAsia="ko-KR"/>
              </w:rPr>
              <w:t xml:space="preserve">procedure </w:t>
            </w:r>
            <w:del w:id="2387" w:author="MCC160" w:date="2022-11-01T15:09:00Z">
              <w:r w:rsidRPr="00424E59" w:rsidDel="00D328A1">
                <w:rPr>
                  <w:lang w:eastAsia="ko-KR"/>
                </w:rPr>
                <w:delText xml:space="preserve">for </w:delText>
              </w:r>
            </w:del>
            <w:ins w:id="2388" w:author="MCC160" w:date="2022-11-01T15:09:00Z">
              <w:r w:rsidR="00D328A1" w:rsidRPr="00424E59">
                <w:rPr>
                  <w:lang w:eastAsia="ko-KR"/>
                </w:rPr>
                <w:t>'</w:t>
              </w:r>
            </w:ins>
            <w:r w:rsidRPr="00424E59">
              <w:rPr>
                <w:lang w:eastAsia="ko-KR"/>
              </w:rPr>
              <w:t>MCPTT CO call release keeping the pre-established session</w:t>
            </w:r>
            <w:ins w:id="2389" w:author="MCC160" w:date="2022-11-01T15:09:00Z">
              <w:r w:rsidR="00D328A1" w:rsidRPr="00424E59">
                <w:rPr>
                  <w:lang w:eastAsia="ko-KR"/>
                </w:rPr>
                <w:t>'</w:t>
              </w:r>
            </w:ins>
            <w:r w:rsidRPr="00424E59">
              <w:rPr>
                <w:lang w:eastAsia="ko-KR"/>
              </w:rPr>
              <w:t xml:space="preserve"> as described in TS 36.579-1 [2] table 5.3A.4.3-1 to</w:t>
            </w:r>
            <w:ins w:id="2390" w:author="MCC160" w:date="2022-11-01T15:10:00Z">
              <w:r w:rsidR="00D328A1" w:rsidRPr="00424E59">
                <w:rPr>
                  <w:lang w:eastAsia="ko-KR"/>
                </w:rPr>
                <w:t xml:space="preserve"> release the call</w:t>
              </w:r>
            </w:ins>
            <w:del w:id="2391" w:author="MCC160" w:date="2022-11-01T15:10:00Z">
              <w:r w:rsidRPr="00424E59" w:rsidDel="00D328A1">
                <w:rPr>
                  <w:lang w:eastAsia="ko-KR"/>
                </w:rPr>
                <w:delText xml:space="preserve"> end the remotely initiated private call</w:delText>
              </w:r>
            </w:del>
            <w:r w:rsidRPr="00424E5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1C06AB"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5389EAC"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2BEA13"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7BFC094" w14:textId="77777777" w:rsidR="00EB676A" w:rsidRPr="00424E59" w:rsidRDefault="00EB676A" w:rsidP="00BC3F8D">
            <w:pPr>
              <w:pStyle w:val="TAC"/>
              <w:rPr>
                <w:lang w:eastAsia="ko-KR"/>
              </w:rPr>
            </w:pPr>
            <w:r w:rsidRPr="00424E59">
              <w:rPr>
                <w:lang w:eastAsia="ko-KR"/>
              </w:rPr>
              <w:t>-</w:t>
            </w:r>
          </w:p>
        </w:tc>
      </w:tr>
      <w:tr w:rsidR="00EB676A" w:rsidRPr="00424E59" w14:paraId="2F3EDED9"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030116C8" w14:textId="77777777" w:rsidR="00EB676A" w:rsidRPr="00424E59" w:rsidRDefault="00EB676A" w:rsidP="00BC3F8D">
            <w:pPr>
              <w:pStyle w:val="TAC"/>
              <w:rPr>
                <w:lang w:eastAsia="ko-KR"/>
              </w:rPr>
            </w:pPr>
            <w:r w:rsidRPr="00424E59">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5BD3B359" w14:textId="630E43AC" w:rsidR="00EB676A" w:rsidRPr="00424E59" w:rsidDel="00D328A1" w:rsidRDefault="00EB676A" w:rsidP="00D328A1">
            <w:pPr>
              <w:pStyle w:val="TAL"/>
              <w:rPr>
                <w:del w:id="2392" w:author="MCC160" w:date="2022-11-01T15:11:00Z"/>
                <w:lang w:eastAsia="ko-KR"/>
              </w:rPr>
            </w:pPr>
            <w:r w:rsidRPr="00424E59">
              <w:t>Steps 1a1</w:t>
            </w:r>
            <w:ins w:id="2393" w:author="MCC160" w:date="2022-11-01T15:10:00Z">
              <w:r w:rsidR="00D328A1" w:rsidRPr="00424E59">
                <w:t>-3</w:t>
              </w:r>
            </w:ins>
            <w:del w:id="2394" w:author="MCC160" w:date="2022-11-01T15:10:00Z">
              <w:r w:rsidRPr="00424E59" w:rsidDel="00D328A1">
                <w:delText xml:space="preserve"> to 3</w:delText>
              </w:r>
            </w:del>
            <w:r w:rsidRPr="00424E59">
              <w:t xml:space="preserve"> of </w:t>
            </w:r>
            <w:del w:id="2395" w:author="MCC160" w:date="2022-11-01T15:10:00Z">
              <w:r w:rsidRPr="00424E59" w:rsidDel="00D328A1">
                <w:delText xml:space="preserve">the </w:delText>
              </w:r>
            </w:del>
            <w:ins w:id="2396" w:author="MCC160" w:date="2022-11-01T15:10:00Z">
              <w:r w:rsidR="00D328A1" w:rsidRPr="00424E59">
                <w:t xml:space="preserve">test </w:t>
              </w:r>
            </w:ins>
            <w:r w:rsidRPr="00424E59">
              <w:t xml:space="preserve">procedure </w:t>
            </w:r>
            <w:del w:id="2397" w:author="MCC160" w:date="2022-11-01T15:10:00Z">
              <w:r w:rsidRPr="00424E59" w:rsidDel="00D328A1">
                <w:delText xml:space="preserve">for </w:delText>
              </w:r>
            </w:del>
            <w:ins w:id="2398" w:author="MCC160" w:date="2022-11-01T15:10:00Z">
              <w:r w:rsidR="00D328A1" w:rsidRPr="00424E59">
                <w:t>'</w:t>
              </w:r>
            </w:ins>
            <w:r w:rsidRPr="00424E59">
              <w:t>MCX SIP MESSAGE CT</w:t>
            </w:r>
            <w:ins w:id="2399" w:author="MCC160" w:date="2022-11-01T15:10:00Z">
              <w:r w:rsidR="00D328A1" w:rsidRPr="00424E59">
                <w:t>'</w:t>
              </w:r>
            </w:ins>
            <w:r w:rsidRPr="00424E59">
              <w:t xml:space="preserve"> as described in</w:t>
            </w:r>
            <w:r w:rsidRPr="00424E59">
              <w:rPr>
                <w:szCs w:val="18"/>
              </w:rPr>
              <w:t xml:space="preserve"> TS 36.579-1 [2] Table 5.3.33.3-1</w:t>
            </w:r>
            <w:ins w:id="2400" w:author="MCC160" w:date="2022-11-01T15:11:00Z">
              <w:r w:rsidR="00D328A1" w:rsidRPr="00424E59">
                <w:rPr>
                  <w:szCs w:val="18"/>
                </w:rPr>
                <w:t xml:space="preserve"> are performed</w:t>
              </w:r>
            </w:ins>
            <w:r w:rsidRPr="00424E59">
              <w:rPr>
                <w:lang w:eastAsia="ko-KR"/>
              </w:rPr>
              <w:t xml:space="preserve"> requesting the establishment of </w:t>
            </w:r>
            <w:ins w:id="2401" w:author="MCC160" w:date="2022-11-01T15:11:00Z">
              <w:r w:rsidR="00D328A1" w:rsidRPr="00424E59">
                <w:rPr>
                  <w:lang w:eastAsia="ko-KR"/>
                </w:rPr>
                <w:t xml:space="preserve">a </w:t>
              </w:r>
            </w:ins>
            <w:del w:id="2402" w:author="MCC160" w:date="2022-11-01T15:11:00Z">
              <w:r w:rsidRPr="00424E59" w:rsidDel="00D328A1">
                <w:rPr>
                  <w:lang w:eastAsia="ko-KR"/>
                </w:rPr>
                <w:delText>MCPTT R</w:delText>
              </w:r>
            </w:del>
            <w:ins w:id="2403" w:author="MCC160" w:date="2022-11-01T15:11:00Z">
              <w:r w:rsidR="00D328A1" w:rsidRPr="00424E59">
                <w:rPr>
                  <w:lang w:eastAsia="ko-KR"/>
                </w:rPr>
                <w:t>r</w:t>
              </w:r>
            </w:ins>
            <w:r w:rsidRPr="00424E59">
              <w:rPr>
                <w:lang w:eastAsia="ko-KR"/>
              </w:rPr>
              <w:t>emotely initiated private call</w:t>
            </w:r>
            <w:del w:id="2404" w:author="MCC160" w:date="2022-11-01T15:11:00Z">
              <w:r w:rsidRPr="00424E59" w:rsidDel="00D328A1">
                <w:rPr>
                  <w:lang w:eastAsia="ko-KR"/>
                </w:rPr>
                <w:delText xml:space="preserve"> are performed</w:delText>
              </w:r>
            </w:del>
            <w:ins w:id="2405" w:author="MCC160" w:date="2022-11-01T15:11:00Z">
              <w:r w:rsidR="00D328A1" w:rsidRPr="00424E59">
                <w:rPr>
                  <w:lang w:eastAsia="ko-KR"/>
                </w:rPr>
                <w:t>.</w:t>
              </w:r>
            </w:ins>
            <w:del w:id="2406" w:author="MCC160" w:date="2022-11-01T15:11:00Z">
              <w:r w:rsidRPr="00424E59" w:rsidDel="00D328A1">
                <w:rPr>
                  <w:lang w:eastAsia="ko-KR"/>
                </w:rPr>
                <w:delText xml:space="preserve">; </w:delText>
              </w:r>
            </w:del>
          </w:p>
          <w:p w14:paraId="63943C1E" w14:textId="2EE0E36D" w:rsidR="00EB676A" w:rsidRPr="00424E59" w:rsidRDefault="00EB676A" w:rsidP="00D328A1">
            <w:pPr>
              <w:pStyle w:val="TAL"/>
              <w:rPr>
                <w:lang w:eastAsia="ko-KR"/>
              </w:rPr>
            </w:pPr>
            <w:del w:id="2407" w:author="MCC160" w:date="2022-11-01T15:11:00Z">
              <w:r w:rsidRPr="00424E59" w:rsidDel="00D328A1">
                <w:rPr>
                  <w:lang w:eastAsia="zh-CN"/>
                </w:rPr>
                <w:delText xml:space="preserve">the </w:delText>
              </w:r>
              <w:r w:rsidRPr="00424E59" w:rsidDel="00D328A1">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"true".</w:delText>
              </w:r>
            </w:del>
          </w:p>
        </w:tc>
        <w:tc>
          <w:tcPr>
            <w:tcW w:w="708" w:type="dxa"/>
            <w:tcBorders>
              <w:top w:val="single" w:sz="4" w:space="0" w:color="auto"/>
              <w:left w:val="single" w:sz="4" w:space="0" w:color="auto"/>
              <w:bottom w:val="single" w:sz="4" w:space="0" w:color="auto"/>
              <w:right w:val="single" w:sz="4" w:space="0" w:color="auto"/>
            </w:tcBorders>
            <w:hideMark/>
          </w:tcPr>
          <w:p w14:paraId="48D33320"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95D1F80"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8E5947"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403C239" w14:textId="77777777" w:rsidR="00EB676A" w:rsidRPr="00424E59" w:rsidRDefault="00EB676A" w:rsidP="00BC3F8D">
            <w:pPr>
              <w:pStyle w:val="TAC"/>
              <w:rPr>
                <w:lang w:eastAsia="ko-KR"/>
              </w:rPr>
            </w:pPr>
            <w:r w:rsidRPr="00424E59">
              <w:rPr>
                <w:lang w:eastAsia="ko-KR"/>
              </w:rPr>
              <w:t>-</w:t>
            </w:r>
          </w:p>
        </w:tc>
      </w:tr>
      <w:tr w:rsidR="00EB676A" w:rsidRPr="00424E59" w14:paraId="6D4AC079"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9F7F204" w14:textId="77777777" w:rsidR="00EB676A" w:rsidRPr="00424E59" w:rsidRDefault="00EB676A" w:rsidP="00BC3F8D">
            <w:pPr>
              <w:pStyle w:val="TAC"/>
              <w:rPr>
                <w:lang w:eastAsia="ko-KR"/>
              </w:rPr>
            </w:pPr>
            <w:r w:rsidRPr="00424E59">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580C4C5B" w14:textId="7B988DA3" w:rsidR="00EB676A" w:rsidRPr="00424E59" w:rsidRDefault="00EB676A" w:rsidP="00BC3F8D">
            <w:pPr>
              <w:pStyle w:val="TAL"/>
              <w:rPr>
                <w:lang w:eastAsia="ko-KR"/>
              </w:rPr>
            </w:pPr>
            <w:r w:rsidRPr="00424E59">
              <w:rPr>
                <w:lang w:eastAsia="ko-KR"/>
              </w:rPr>
              <w:t xml:space="preserve">Check: </w:t>
            </w:r>
            <w:r w:rsidRPr="00424E59">
              <w:rPr>
                <w:rFonts w:eastAsia="Calibri"/>
                <w:lang w:eastAsia="ko-KR"/>
              </w:rPr>
              <w:t xml:space="preserve">Does the UE (MCPTT client) </w:t>
            </w:r>
            <w:ins w:id="2408" w:author="MCC160" w:date="2022-11-01T15:12:00Z">
              <w:r w:rsidR="00D328A1" w:rsidRPr="00424E59">
                <w:rPr>
                  <w:rFonts w:eastAsia="Calibri"/>
                  <w:lang w:eastAsia="ko-KR"/>
                </w:rPr>
                <w:t xml:space="preserve">correctly </w:t>
              </w:r>
            </w:ins>
            <w:r w:rsidRPr="00424E59">
              <w:rPr>
                <w:lang w:eastAsia="ko-KR"/>
              </w:rPr>
              <w:t xml:space="preserve">perform steps 2-5 of </w:t>
            </w:r>
            <w:del w:id="2409" w:author="MCC160" w:date="2022-11-01T15:12:00Z">
              <w:r w:rsidRPr="00424E59" w:rsidDel="00D328A1">
                <w:rPr>
                  <w:lang w:eastAsia="ko-KR"/>
                </w:rPr>
                <w:delText xml:space="preserve">the </w:delText>
              </w:r>
            </w:del>
            <w:ins w:id="2410" w:author="MCC160" w:date="2022-11-01T15:12:00Z">
              <w:r w:rsidR="00D328A1" w:rsidRPr="00424E59">
                <w:rPr>
                  <w:lang w:eastAsia="ko-KR"/>
                </w:rPr>
                <w:t xml:space="preserve">test </w:t>
              </w:r>
            </w:ins>
            <w:r w:rsidRPr="00424E59">
              <w:rPr>
                <w:lang w:eastAsia="ko-KR"/>
              </w:rPr>
              <w:t xml:space="preserve">procedure </w:t>
            </w:r>
            <w:del w:id="2411" w:author="MCC160" w:date="2022-11-01T15:12:00Z">
              <w:r w:rsidRPr="00424E59" w:rsidDel="00D328A1">
                <w:rPr>
                  <w:lang w:eastAsia="ko-KR"/>
                </w:rPr>
                <w:delText xml:space="preserve">for </w:delText>
              </w:r>
            </w:del>
            <w:ins w:id="2412" w:author="MCC160" w:date="2022-11-01T15:12:00Z">
              <w:r w:rsidR="00D328A1" w:rsidRPr="00424E59">
                <w:rPr>
                  <w:lang w:eastAsia="ko-KR"/>
                </w:rPr>
                <w:t>'</w:t>
              </w:r>
            </w:ins>
            <w:r w:rsidRPr="00424E59">
              <w:rPr>
                <w:lang w:eastAsia="ko-KR"/>
              </w:rPr>
              <w:t>MCPTT CO call establishment using a pre-established session</w:t>
            </w:r>
            <w:ins w:id="2413" w:author="MCC160" w:date="2022-11-01T15:12:00Z">
              <w:r w:rsidR="00D328A1" w:rsidRPr="00424E59">
                <w:rPr>
                  <w:lang w:eastAsia="ko-KR"/>
                </w:rPr>
                <w:t>'</w:t>
              </w:r>
            </w:ins>
            <w:r w:rsidRPr="00424E59">
              <w:rPr>
                <w:lang w:eastAsia="ko-KR"/>
              </w:rPr>
              <w:t xml:space="preserve"> as described in TS 36.579-1 [2] table 5.3A.3.3-1 to establish a remotely initiated </w:t>
            </w:r>
            <w:del w:id="2414" w:author="MCC160" w:date="2022-11-01T15:12:00Z">
              <w:r w:rsidRPr="00424E59" w:rsidDel="00D328A1">
                <w:rPr>
                  <w:lang w:eastAsia="ko-KR"/>
                </w:rPr>
                <w:delText xml:space="preserve">MCPTT </w:delText>
              </w:r>
            </w:del>
            <w:r w:rsidRPr="00424E59">
              <w:rPr>
                <w:lang w:eastAsia="ko-KR"/>
              </w:rPr>
              <w:t>private call?</w:t>
            </w:r>
          </w:p>
        </w:tc>
        <w:tc>
          <w:tcPr>
            <w:tcW w:w="708" w:type="dxa"/>
            <w:tcBorders>
              <w:top w:val="single" w:sz="4" w:space="0" w:color="auto"/>
              <w:left w:val="single" w:sz="4" w:space="0" w:color="auto"/>
              <w:bottom w:val="single" w:sz="4" w:space="0" w:color="auto"/>
              <w:right w:val="single" w:sz="4" w:space="0" w:color="auto"/>
            </w:tcBorders>
            <w:hideMark/>
          </w:tcPr>
          <w:p w14:paraId="6ADA3525"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35B078"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BFD851" w14:textId="77777777" w:rsidR="00EB676A" w:rsidRPr="00424E59" w:rsidRDefault="00EB676A" w:rsidP="00BC3F8D">
            <w:pPr>
              <w:pStyle w:val="TAC"/>
              <w:rPr>
                <w:lang w:eastAsia="ko-KR"/>
              </w:rPr>
            </w:pPr>
            <w:r w:rsidRPr="00424E59">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8DA6467" w14:textId="77777777" w:rsidR="00EB676A" w:rsidRPr="00424E59" w:rsidRDefault="00EB676A" w:rsidP="00BC3F8D">
            <w:pPr>
              <w:pStyle w:val="TAC"/>
              <w:rPr>
                <w:lang w:eastAsia="ko-KR"/>
              </w:rPr>
            </w:pPr>
            <w:r w:rsidRPr="00424E59">
              <w:rPr>
                <w:lang w:eastAsia="ko-KR"/>
              </w:rPr>
              <w:t>-</w:t>
            </w:r>
          </w:p>
        </w:tc>
      </w:tr>
      <w:tr w:rsidR="00EB676A" w:rsidRPr="00424E59" w14:paraId="0B22389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7C6C1F0" w14:textId="77777777" w:rsidR="00EB676A" w:rsidRPr="00424E59" w:rsidRDefault="00EB676A" w:rsidP="00BC3F8D">
            <w:pPr>
              <w:pStyle w:val="TAC"/>
              <w:rPr>
                <w:lang w:eastAsia="ko-KR"/>
              </w:rPr>
            </w:pPr>
            <w:r w:rsidRPr="00424E59">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4F0B0840" w14:textId="59DFDC36" w:rsidR="00EB676A" w:rsidRPr="00424E59" w:rsidRDefault="00EB676A" w:rsidP="00BC3F8D">
            <w:pPr>
              <w:pStyle w:val="TAL"/>
              <w:rPr>
                <w:lang w:eastAsia="ko-KR"/>
              </w:rPr>
            </w:pPr>
            <w:r w:rsidRPr="00424E59">
              <w:rPr>
                <w:lang w:eastAsia="ko-KR"/>
              </w:rPr>
              <w:t xml:space="preserve">Check: Does the UE (MCPTT </w:t>
            </w:r>
            <w:del w:id="2415" w:author="MCC160" w:date="2022-11-16T22:52:00Z">
              <w:r w:rsidRPr="00424E59" w:rsidDel="001A0DC3">
                <w:rPr>
                  <w:lang w:eastAsia="ko-KR"/>
                  <w:rPrChange w:id="2416" w:author="MCC160" w:date="2022-11-16T22:52:00Z">
                    <w:rPr>
                      <w:lang w:eastAsia="ko-KR"/>
                    </w:rPr>
                  </w:rPrChange>
                </w:rPr>
                <w:delText>C</w:delText>
              </w:r>
            </w:del>
            <w:ins w:id="2417" w:author="MCC160" w:date="2022-11-16T22:52:00Z">
              <w:r w:rsidR="001A0DC3" w:rsidRPr="00424E59">
                <w:rPr>
                  <w:lang w:eastAsia="ko-KR"/>
                  <w:rPrChange w:id="2418" w:author="MCC160" w:date="2022-11-16T22:52:00Z">
                    <w:rPr>
                      <w:lang w:eastAsia="ko-KR"/>
                    </w:rPr>
                  </w:rPrChange>
                </w:rPr>
                <w:t>c</w:t>
              </w:r>
            </w:ins>
            <w:r w:rsidRPr="00424E59">
              <w:rPr>
                <w:lang w:eastAsia="ko-KR"/>
              </w:rPr>
              <w:t xml:space="preserve">lient) </w:t>
            </w:r>
            <w:r w:rsidRPr="00424E59">
              <w:t xml:space="preserve">correctly perform </w:t>
            </w:r>
            <w:ins w:id="2419" w:author="MCC160" w:date="2022-11-01T15:12:00Z">
              <w:r w:rsidR="00D328A1" w:rsidRPr="00424E59">
                <w:t xml:space="preserve">test </w:t>
              </w:r>
            </w:ins>
            <w:r w:rsidRPr="00424E59">
              <w:t xml:space="preserve">procedure </w:t>
            </w:r>
            <w:del w:id="2420" w:author="MCC160" w:date="2022-11-01T15:12:00Z">
              <w:r w:rsidRPr="00424E59" w:rsidDel="00D328A1">
                <w:delText xml:space="preserve">for </w:delText>
              </w:r>
            </w:del>
            <w:ins w:id="2421" w:author="MCC160" w:date="2022-11-01T15:12:00Z">
              <w:r w:rsidR="00D328A1" w:rsidRPr="00424E59">
                <w:t>'</w:t>
              </w:r>
            </w:ins>
            <w:r w:rsidRPr="00424E59">
              <w:t>MCX SIP MESSAGE CO</w:t>
            </w:r>
            <w:ins w:id="2422" w:author="MCC160" w:date="2022-11-01T15:12:00Z">
              <w:r w:rsidR="00D328A1" w:rsidRPr="00424E59">
                <w:t>'</w:t>
              </w:r>
            </w:ins>
            <w:r w:rsidRPr="00424E59">
              <w:t xml:space="preserve"> as described in</w:t>
            </w:r>
            <w:r w:rsidRPr="00424E59">
              <w:rPr>
                <w:szCs w:val="18"/>
              </w:rPr>
              <w:t xml:space="preserve"> TS 36.579-1 [2] Table 5.3.32.3-1</w:t>
            </w:r>
            <w:r w:rsidRPr="00424E59">
              <w:rPr>
                <w:lang w:eastAsia="ko-KR"/>
              </w:rPr>
              <w:t xml:space="preserve"> confirming the progress of the MCPTT </w:t>
            </w:r>
            <w:r w:rsidRPr="00424E59">
              <w:rPr>
                <w:lang w:eastAsia="zh-CN"/>
              </w:rPr>
              <w:t>remotely initiated private call</w:t>
            </w:r>
            <w:r w:rsidRPr="00424E5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54866F3"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5A26119"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7400C7" w14:textId="77777777" w:rsidR="00EB676A" w:rsidRPr="00424E59" w:rsidRDefault="00EB676A" w:rsidP="00BC3F8D">
            <w:pPr>
              <w:pStyle w:val="TAC"/>
              <w:rPr>
                <w:lang w:eastAsia="ko-KR"/>
              </w:rPr>
            </w:pPr>
            <w:r w:rsidRPr="00424E59">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A4EC683" w14:textId="77777777" w:rsidR="00EB676A" w:rsidRPr="00424E59" w:rsidRDefault="00EB676A" w:rsidP="00BC3F8D">
            <w:pPr>
              <w:pStyle w:val="TAC"/>
              <w:rPr>
                <w:lang w:eastAsia="ko-KR"/>
              </w:rPr>
            </w:pPr>
            <w:r w:rsidRPr="00424E59">
              <w:rPr>
                <w:lang w:eastAsia="ko-KR"/>
              </w:rPr>
              <w:t>P</w:t>
            </w:r>
          </w:p>
        </w:tc>
      </w:tr>
      <w:tr w:rsidR="00EB676A" w:rsidRPr="00424E59" w14:paraId="0B5F5B9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AE146F4" w14:textId="77777777" w:rsidR="00EB676A" w:rsidRPr="00424E59" w:rsidRDefault="00EB676A" w:rsidP="00BC3F8D">
            <w:pPr>
              <w:pStyle w:val="TAC"/>
              <w:rPr>
                <w:lang w:eastAsia="ko-KR"/>
              </w:rPr>
            </w:pPr>
            <w:r w:rsidRPr="00424E59">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6F6BD987" w14:textId="77777777" w:rsidR="00EB676A" w:rsidRPr="00424E59" w:rsidRDefault="00EB676A" w:rsidP="00BC3F8D">
            <w:pPr>
              <w:pStyle w:val="TAL"/>
              <w:rPr>
                <w:lang w:eastAsia="ko-KR"/>
              </w:rPr>
            </w:pPr>
            <w:r w:rsidRPr="00424E59">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784F68C"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2F31EEA"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F5F0D8"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D254F48" w14:textId="77777777" w:rsidR="00EB676A" w:rsidRPr="00424E59" w:rsidRDefault="00EB676A" w:rsidP="00BC3F8D">
            <w:pPr>
              <w:pStyle w:val="TAC"/>
              <w:rPr>
                <w:lang w:eastAsia="ko-KR"/>
              </w:rPr>
            </w:pPr>
            <w:r w:rsidRPr="00424E59">
              <w:rPr>
                <w:lang w:eastAsia="ko-KR"/>
              </w:rPr>
              <w:t>-</w:t>
            </w:r>
          </w:p>
        </w:tc>
      </w:tr>
      <w:tr w:rsidR="00EB676A" w:rsidRPr="00424E59" w14:paraId="6DD735A1"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4489E6B" w14:textId="77777777" w:rsidR="00EB676A" w:rsidRPr="00424E59" w:rsidRDefault="00EB676A" w:rsidP="00BC3F8D">
            <w:pPr>
              <w:pStyle w:val="TAC"/>
              <w:rPr>
                <w:lang w:eastAsia="ko-KR"/>
              </w:rPr>
            </w:pPr>
            <w:r w:rsidRPr="00424E59">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528E9FEF" w14:textId="77777777" w:rsidR="001A0DC3" w:rsidRPr="00424E59" w:rsidRDefault="001A0DC3" w:rsidP="00BC3F8D">
            <w:pPr>
              <w:pStyle w:val="TAL"/>
              <w:rPr>
                <w:ins w:id="2423" w:author="MCC160" w:date="2022-11-16T22:52:00Z"/>
                <w:lang w:eastAsia="ko-KR"/>
                <w:rPrChange w:id="2424" w:author="MCC160" w:date="2022-11-16T22:52:00Z">
                  <w:rPr>
                    <w:ins w:id="2425" w:author="MCC160" w:date="2022-11-16T22:52:00Z"/>
                    <w:lang w:eastAsia="ko-KR"/>
                  </w:rPr>
                </w:rPrChange>
              </w:rPr>
            </w:pPr>
            <w:ins w:id="2426" w:author="MCC160" w:date="2022-11-16T22:52:00Z">
              <w:r w:rsidRPr="00424E59">
                <w:rPr>
                  <w:lang w:eastAsia="ko-KR"/>
                  <w:rPrChange w:id="2427" w:author="MCC160" w:date="2022-11-16T22:52:00Z">
                    <w:rPr>
                      <w:lang w:eastAsia="ko-KR"/>
                    </w:rPr>
                  </w:rPrChange>
                </w:rPr>
                <w:t>Make the UE (MCPTT client) leave the session.</w:t>
              </w:r>
            </w:ins>
          </w:p>
          <w:p w14:paraId="50F2596B" w14:textId="2D2BED4B" w:rsidR="00EB676A" w:rsidRPr="00424E59" w:rsidRDefault="00EB676A" w:rsidP="00BC3F8D">
            <w:pPr>
              <w:pStyle w:val="TAL"/>
              <w:rPr>
                <w:lang w:eastAsia="ko-KR"/>
              </w:rPr>
            </w:pPr>
            <w:del w:id="2428" w:author="MCC160" w:date="2022-11-16T22:52:00Z">
              <w:r w:rsidRPr="00424E59" w:rsidDel="001A0DC3">
                <w:rPr>
                  <w:lang w:eastAsia="ko-KR"/>
                  <w:rPrChange w:id="2429" w:author="MCC160" w:date="2022-11-16T22:52:00Z">
                    <w:rPr>
                      <w:lang w:eastAsia="ko-KR"/>
                    </w:rPr>
                  </w:rPrChange>
                </w:rPr>
                <w:delText>Make the MCPTT User leave the MCPTT session.</w:delText>
              </w:r>
            </w:del>
            <w:del w:id="2430" w:author="MCC160" w:date="2022-11-03T14:08:00Z">
              <w:r w:rsidRPr="00424E59" w:rsidDel="00E85701">
                <w:rPr>
                  <w:lang w:eastAsia="ko-KR"/>
                </w:rPr>
                <w:delText xml:space="preserve"> </w:delText>
              </w:r>
            </w:del>
            <w:r w:rsidRPr="00424E59">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7C5D42F2"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0DE3F64"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32B460"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93E8091" w14:textId="77777777" w:rsidR="00EB676A" w:rsidRPr="00424E59" w:rsidRDefault="00EB676A" w:rsidP="00BC3F8D">
            <w:pPr>
              <w:pStyle w:val="TAC"/>
              <w:rPr>
                <w:lang w:eastAsia="ko-KR"/>
              </w:rPr>
            </w:pPr>
            <w:r w:rsidRPr="00424E59">
              <w:rPr>
                <w:lang w:eastAsia="ko-KR"/>
              </w:rPr>
              <w:t>-</w:t>
            </w:r>
          </w:p>
        </w:tc>
      </w:tr>
      <w:tr w:rsidR="00EB676A" w:rsidRPr="00424E59" w14:paraId="0518E2A0"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74316489" w14:textId="77777777" w:rsidR="00EB676A" w:rsidRPr="00424E59" w:rsidRDefault="00EB676A" w:rsidP="00BC3F8D">
            <w:pPr>
              <w:pStyle w:val="TAC"/>
              <w:rPr>
                <w:lang w:eastAsia="ko-KR"/>
              </w:rPr>
            </w:pPr>
            <w:r w:rsidRPr="00424E59">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25EAD023" w14:textId="47056282" w:rsidR="00EB676A" w:rsidRPr="00424E59" w:rsidRDefault="00EB676A" w:rsidP="00BC3F8D">
            <w:pPr>
              <w:pStyle w:val="TAL"/>
              <w:rPr>
                <w:lang w:eastAsia="ko-KR"/>
              </w:rPr>
            </w:pPr>
            <w:r w:rsidRPr="00424E59">
              <w:rPr>
                <w:lang w:eastAsia="ko-KR"/>
              </w:rPr>
              <w:t xml:space="preserve">The UE (MCPTT </w:t>
            </w:r>
            <w:del w:id="2431" w:author="MCC160" w:date="2022-11-16T22:52:00Z">
              <w:r w:rsidRPr="00424E59" w:rsidDel="001A0DC3">
                <w:rPr>
                  <w:lang w:eastAsia="ko-KR"/>
                  <w:rPrChange w:id="2432" w:author="MCC160" w:date="2022-11-16T22:52:00Z">
                    <w:rPr>
                      <w:lang w:eastAsia="ko-KR"/>
                    </w:rPr>
                  </w:rPrChange>
                </w:rPr>
                <w:delText>C</w:delText>
              </w:r>
            </w:del>
            <w:ins w:id="2433" w:author="MCC160" w:date="2022-11-16T22:52:00Z">
              <w:r w:rsidR="001A0DC3" w:rsidRPr="00424E59">
                <w:rPr>
                  <w:lang w:eastAsia="ko-KR"/>
                  <w:rPrChange w:id="2434" w:author="MCC160" w:date="2022-11-16T22:52:00Z">
                    <w:rPr>
                      <w:lang w:eastAsia="ko-KR"/>
                    </w:rPr>
                  </w:rPrChange>
                </w:rPr>
                <w:t>c</w:t>
              </w:r>
            </w:ins>
            <w:r w:rsidRPr="00424E59">
              <w:rPr>
                <w:lang w:eastAsia="ko-KR"/>
              </w:rPr>
              <w:t>lient) perform</w:t>
            </w:r>
            <w:ins w:id="2435" w:author="MCC160" w:date="2022-11-01T15:13:00Z">
              <w:r w:rsidR="00D328A1" w:rsidRPr="00424E59">
                <w:rPr>
                  <w:lang w:eastAsia="ko-KR"/>
                </w:rPr>
                <w:t>s test</w:t>
              </w:r>
            </w:ins>
            <w:r w:rsidRPr="00424E59">
              <w:rPr>
                <w:lang w:eastAsia="ko-KR"/>
              </w:rPr>
              <w:t xml:space="preserve"> procedure </w:t>
            </w:r>
            <w:del w:id="2436" w:author="MCC160" w:date="2022-11-01T15:13:00Z">
              <w:r w:rsidRPr="00424E59" w:rsidDel="00D328A1">
                <w:rPr>
                  <w:lang w:eastAsia="ko-KR"/>
                </w:rPr>
                <w:delText xml:space="preserve">for </w:delText>
              </w:r>
            </w:del>
            <w:ins w:id="2437" w:author="MCC160" w:date="2022-11-01T15:13:00Z">
              <w:r w:rsidR="00D328A1" w:rsidRPr="00424E59">
                <w:rPr>
                  <w:lang w:eastAsia="ko-KR"/>
                </w:rPr>
                <w:t>'</w:t>
              </w:r>
            </w:ins>
            <w:r w:rsidRPr="00424E59">
              <w:rPr>
                <w:lang w:eastAsia="ko-KR"/>
              </w:rPr>
              <w:t>MCPTT CO call release keeping the pre-established session</w:t>
            </w:r>
            <w:ins w:id="2438" w:author="MCC160" w:date="2022-11-01T15:13:00Z">
              <w:r w:rsidR="00D328A1" w:rsidRPr="00424E59">
                <w:rPr>
                  <w:lang w:eastAsia="ko-KR"/>
                </w:rPr>
                <w:t>'</w:t>
              </w:r>
            </w:ins>
            <w:r w:rsidRPr="00424E59">
              <w:rPr>
                <w:lang w:eastAsia="ko-KR"/>
              </w:rPr>
              <w:t xml:space="preserve"> as described in TS 36.579-1 [2] table 5.3A.4.3-1 to </w:t>
            </w:r>
            <w:ins w:id="2439" w:author="MCC160" w:date="2022-11-01T15:13:00Z">
              <w:r w:rsidR="00D328A1" w:rsidRPr="00424E59">
                <w:rPr>
                  <w:lang w:eastAsia="ko-KR"/>
                </w:rPr>
                <w:t xml:space="preserve">release </w:t>
              </w:r>
            </w:ins>
            <w:ins w:id="2440" w:author="MCC160" w:date="2022-11-01T15:14:00Z">
              <w:r w:rsidR="00D328A1" w:rsidRPr="00424E59">
                <w:rPr>
                  <w:lang w:eastAsia="ko-KR"/>
                </w:rPr>
                <w:t>the call.</w:t>
              </w:r>
            </w:ins>
            <w:del w:id="2441" w:author="MCC160" w:date="2022-11-01T15:14:00Z">
              <w:r w:rsidRPr="00424E59" w:rsidDel="00D328A1">
                <w:rPr>
                  <w:lang w:eastAsia="ko-KR"/>
                </w:rPr>
                <w:delText>end the remotely initiated private call.</w:delText>
              </w:r>
            </w:del>
          </w:p>
        </w:tc>
        <w:tc>
          <w:tcPr>
            <w:tcW w:w="708" w:type="dxa"/>
            <w:tcBorders>
              <w:top w:val="single" w:sz="4" w:space="0" w:color="auto"/>
              <w:left w:val="single" w:sz="4" w:space="0" w:color="auto"/>
              <w:bottom w:val="single" w:sz="4" w:space="0" w:color="auto"/>
              <w:right w:val="single" w:sz="4" w:space="0" w:color="auto"/>
            </w:tcBorders>
            <w:hideMark/>
          </w:tcPr>
          <w:p w14:paraId="3C3F85A3" w14:textId="77777777" w:rsidR="00EB676A" w:rsidRPr="00424E59" w:rsidRDefault="00EB676A" w:rsidP="00BC3F8D">
            <w:pPr>
              <w:pStyle w:val="TAC"/>
              <w:rPr>
                <w:lang w:eastAsia="ko-KR"/>
              </w:rPr>
            </w:pPr>
            <w:r w:rsidRPr="00424E59">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BF69D85" w14:textId="77777777" w:rsidR="00EB676A" w:rsidRPr="00424E59" w:rsidRDefault="00EB676A" w:rsidP="00BC3F8D">
            <w:pPr>
              <w:pStyle w:val="TAL"/>
              <w:rPr>
                <w:lang w:eastAsia="ko-KR"/>
              </w:rPr>
            </w:pPr>
            <w:r w:rsidRPr="00424E5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05F950" w14:textId="77777777" w:rsidR="00EB676A" w:rsidRPr="00424E59" w:rsidRDefault="00EB676A" w:rsidP="00BC3F8D">
            <w:pPr>
              <w:pStyle w:val="TAC"/>
              <w:rPr>
                <w:lang w:eastAsia="ko-KR"/>
              </w:rPr>
            </w:pPr>
            <w:r w:rsidRPr="00424E59">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33A77F5" w14:textId="77777777" w:rsidR="00EB676A" w:rsidRPr="00424E59" w:rsidRDefault="00EB676A" w:rsidP="00BC3F8D">
            <w:pPr>
              <w:pStyle w:val="TAC"/>
              <w:rPr>
                <w:lang w:eastAsia="ko-KR"/>
              </w:rPr>
            </w:pPr>
            <w:r w:rsidRPr="00424E59">
              <w:rPr>
                <w:lang w:eastAsia="ko-KR"/>
              </w:rPr>
              <w:t>-</w:t>
            </w:r>
          </w:p>
        </w:tc>
      </w:tr>
      <w:tr w:rsidR="00EB676A" w:rsidRPr="00424E59" w14:paraId="6690D03A" w14:textId="77777777" w:rsidTr="00BC3F8D">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26BAC7D4" w14:textId="77777777" w:rsidR="00EB676A" w:rsidRPr="00424E59" w:rsidRDefault="00EB676A" w:rsidP="00BC3F8D">
            <w:pPr>
              <w:pStyle w:val="TAN"/>
              <w:rPr>
                <w:lang w:eastAsia="ko-KR"/>
              </w:rPr>
            </w:pPr>
            <w:r w:rsidRPr="00424E59">
              <w:rPr>
                <w:szCs w:val="22"/>
                <w:lang w:eastAsia="ko-KR"/>
              </w:rPr>
              <w:t>NOTE 1:</w:t>
            </w:r>
            <w:r w:rsidRPr="00424E59">
              <w:rPr>
                <w:szCs w:val="22"/>
                <w:lang w:eastAsia="ko-KR"/>
              </w:rPr>
              <w:tab/>
            </w:r>
            <w:r w:rsidRPr="00424E59">
              <w:rPr>
                <w:lang w:eastAsia="ko-KR"/>
              </w:rPr>
              <w:t>This is expected to be done via a suitable implementation dependent MMI.</w:t>
            </w:r>
          </w:p>
        </w:tc>
      </w:tr>
    </w:tbl>
    <w:p w14:paraId="5C913475" w14:textId="77777777" w:rsidR="00EB676A" w:rsidRPr="00424E59" w:rsidRDefault="00EB676A" w:rsidP="00EB676A"/>
    <w:p w14:paraId="49966237" w14:textId="77777777" w:rsidR="00EB676A" w:rsidRPr="00424E59" w:rsidRDefault="00EB676A" w:rsidP="00EB676A">
      <w:pPr>
        <w:pStyle w:val="TH"/>
      </w:pPr>
      <w:r w:rsidRPr="00424E59">
        <w:t>Table 6.2.26.3.2-2: Void</w:t>
      </w:r>
    </w:p>
    <w:p w14:paraId="2942BF88" w14:textId="77777777" w:rsidR="00EB676A" w:rsidRPr="00424E59" w:rsidRDefault="00EB676A" w:rsidP="00EB676A"/>
    <w:p w14:paraId="00BA9F4C" w14:textId="77777777" w:rsidR="00EB676A" w:rsidRPr="00424E59" w:rsidRDefault="00EB676A" w:rsidP="00EB676A">
      <w:pPr>
        <w:pStyle w:val="H6"/>
      </w:pPr>
      <w:r w:rsidRPr="00424E59">
        <w:t>6.2.26.3.3</w:t>
      </w:r>
      <w:r w:rsidRPr="00424E59">
        <w:tab/>
        <w:t>Specific message contents</w:t>
      </w:r>
    </w:p>
    <w:p w14:paraId="127DE6C0" w14:textId="77777777" w:rsidR="00EB676A" w:rsidRPr="00424E59" w:rsidRDefault="00EB676A" w:rsidP="00EB676A">
      <w:pPr>
        <w:pStyle w:val="TH"/>
      </w:pPr>
      <w:r w:rsidRPr="00424E59">
        <w:t xml:space="preserve">Table 6.2.26.3.3-1: </w:t>
      </w:r>
      <w:r w:rsidRPr="00424E59">
        <w:rPr>
          <w:lang w:eastAsia="ko-KR"/>
        </w:rPr>
        <w:t>SIP MESSAGE</w:t>
      </w:r>
      <w:r w:rsidRPr="00424E59">
        <w:t xml:space="preserve"> from the SS (Step 2, Table 6.2.26.3.2-1;</w:t>
      </w:r>
      <w:r w:rsidRPr="00424E59">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rsidRPr="00424E59" w14:paraId="358CF92C"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30A19D0" w14:textId="77777777" w:rsidR="00EB676A" w:rsidRPr="00424E59" w:rsidRDefault="00EB676A" w:rsidP="00BC3F8D">
            <w:pPr>
              <w:pStyle w:val="TAL"/>
              <w:rPr>
                <w:lang w:eastAsia="ko-KR"/>
              </w:rPr>
            </w:pPr>
            <w:r w:rsidRPr="00424E59">
              <w:rPr>
                <w:lang w:eastAsia="ko-KR"/>
              </w:rPr>
              <w:t>Derivation Path: TS 36.579-1 [2], table 5.5.2.7.2-1 condition ACCEPT-CONTACT-WITH-MEDIA-FEATURE-TAG</w:t>
            </w:r>
          </w:p>
        </w:tc>
      </w:tr>
      <w:tr w:rsidR="00EB676A" w:rsidRPr="00424E59" w14:paraId="0CB04267"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C3FDC72" w14:textId="77777777" w:rsidR="00EB676A" w:rsidRPr="00424E59" w:rsidRDefault="00EB676A" w:rsidP="00BC3F8D">
            <w:pPr>
              <w:pStyle w:val="TAH"/>
              <w:rPr>
                <w:lang w:eastAsia="ko-KR"/>
              </w:rPr>
            </w:pPr>
            <w:r w:rsidRPr="00424E59">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8F8F734" w14:textId="77777777" w:rsidR="00EB676A" w:rsidRPr="00424E59" w:rsidRDefault="00EB676A" w:rsidP="00BC3F8D">
            <w:pPr>
              <w:pStyle w:val="TAH"/>
              <w:rPr>
                <w:lang w:eastAsia="ko-KR"/>
              </w:rPr>
            </w:pPr>
            <w:r w:rsidRPr="00424E59">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2304E0C" w14:textId="77777777" w:rsidR="00EB676A" w:rsidRPr="00424E59" w:rsidRDefault="00EB676A" w:rsidP="00BC3F8D">
            <w:pPr>
              <w:pStyle w:val="TAH"/>
              <w:rPr>
                <w:lang w:eastAsia="ko-KR"/>
              </w:rPr>
            </w:pPr>
            <w:r w:rsidRPr="00424E59">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22EF920" w14:textId="77777777" w:rsidR="00EB676A" w:rsidRPr="00424E59" w:rsidRDefault="00EB676A" w:rsidP="00BC3F8D">
            <w:pPr>
              <w:pStyle w:val="TAH"/>
              <w:rPr>
                <w:lang w:eastAsia="ko-KR"/>
              </w:rPr>
            </w:pPr>
            <w:r w:rsidRPr="00424E59">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F182780" w14:textId="77777777" w:rsidR="00EB676A" w:rsidRPr="00424E59" w:rsidRDefault="00EB676A" w:rsidP="00BC3F8D">
            <w:pPr>
              <w:pStyle w:val="TAH"/>
              <w:rPr>
                <w:lang w:eastAsia="ko-KR"/>
              </w:rPr>
            </w:pPr>
            <w:r w:rsidRPr="00424E59">
              <w:rPr>
                <w:lang w:eastAsia="ko-KR"/>
              </w:rPr>
              <w:t>Condition</w:t>
            </w:r>
          </w:p>
        </w:tc>
      </w:tr>
      <w:tr w:rsidR="00EB676A" w:rsidRPr="00424E59" w14:paraId="248304AE"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0F02848" w14:textId="77777777" w:rsidR="00EB676A" w:rsidRPr="00424E59" w:rsidRDefault="00EB676A" w:rsidP="00BC3F8D">
            <w:pPr>
              <w:pStyle w:val="TAL"/>
              <w:rPr>
                <w:lang w:eastAsia="ko-KR"/>
              </w:rPr>
            </w:pPr>
            <w:r w:rsidRPr="00424E59">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8463B34"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95A2D0E"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37F52F8"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69EC89D" w14:textId="77777777" w:rsidR="00EB676A" w:rsidRPr="00424E59" w:rsidRDefault="00EB676A" w:rsidP="00BC3F8D">
            <w:pPr>
              <w:pStyle w:val="TAL"/>
              <w:rPr>
                <w:lang w:eastAsia="ko-KR"/>
              </w:rPr>
            </w:pPr>
          </w:p>
        </w:tc>
      </w:tr>
      <w:tr w:rsidR="00EB676A" w:rsidRPr="00424E59" w14:paraId="63AADD78"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157524A" w14:textId="77777777" w:rsidR="00EB676A" w:rsidRPr="00424E59" w:rsidRDefault="00EB676A" w:rsidP="00BC3F8D">
            <w:pPr>
              <w:pStyle w:val="TAL"/>
              <w:rPr>
                <w:lang w:eastAsia="ko-KR"/>
              </w:rPr>
            </w:pPr>
            <w:r w:rsidRPr="00424E59">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DFCBAE0"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0399DCA0" w14:textId="77777777" w:rsidR="00EB676A" w:rsidRPr="00424E59" w:rsidRDefault="00EB676A" w:rsidP="00BC3F8D">
            <w:pPr>
              <w:pStyle w:val="TAL"/>
              <w:rPr>
                <w:lang w:eastAsia="ko-KR"/>
              </w:rPr>
            </w:pPr>
            <w:r w:rsidRPr="00424E59">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40B190E9"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711099E" w14:textId="77777777" w:rsidR="00EB676A" w:rsidRPr="00424E59" w:rsidRDefault="00EB676A" w:rsidP="00BC3F8D">
            <w:pPr>
              <w:pStyle w:val="TAL"/>
              <w:rPr>
                <w:lang w:eastAsia="ko-KR"/>
              </w:rPr>
            </w:pPr>
          </w:p>
        </w:tc>
      </w:tr>
      <w:tr w:rsidR="00EB676A" w:rsidRPr="00424E59" w14:paraId="422E70A2"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CFF342A" w14:textId="77777777" w:rsidR="00EB676A" w:rsidRPr="00424E59" w:rsidRDefault="00EB676A" w:rsidP="00BC3F8D">
            <w:pPr>
              <w:pStyle w:val="TAL"/>
              <w:rPr>
                <w:lang w:eastAsia="ko-KR"/>
              </w:rPr>
            </w:pPr>
            <w:r w:rsidRPr="00424E59">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580F47E" w14:textId="77777777" w:rsidR="00EB676A" w:rsidRPr="00424E59" w:rsidRDefault="00EB676A" w:rsidP="00BC3F8D">
            <w:pPr>
              <w:pStyle w:val="TAL"/>
              <w:rPr>
                <w:lang w:eastAsia="ko-KR"/>
              </w:rPr>
            </w:pPr>
            <w:r w:rsidRPr="00424E59">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4F305951"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CDF6693"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16EC953" w14:textId="77777777" w:rsidR="00EB676A" w:rsidRPr="00424E59" w:rsidRDefault="00EB676A" w:rsidP="00BC3F8D">
            <w:pPr>
              <w:pStyle w:val="TAL"/>
              <w:rPr>
                <w:lang w:eastAsia="ko-KR"/>
              </w:rPr>
            </w:pPr>
          </w:p>
        </w:tc>
      </w:tr>
    </w:tbl>
    <w:p w14:paraId="0AA3DDE2" w14:textId="77777777" w:rsidR="00EB676A" w:rsidRPr="00424E59" w:rsidRDefault="00EB676A" w:rsidP="00EB676A"/>
    <w:p w14:paraId="4B83D136" w14:textId="77777777" w:rsidR="00EB676A" w:rsidRPr="00424E59" w:rsidRDefault="00EB676A" w:rsidP="00EB676A">
      <w:pPr>
        <w:pStyle w:val="TH"/>
      </w:pPr>
      <w:r w:rsidRPr="00424E59">
        <w:t xml:space="preserve">Table 6.2.26.3.3-2: </w:t>
      </w:r>
      <w:r w:rsidRPr="00424E59">
        <w:rPr>
          <w:lang w:eastAsia="ko-KR"/>
        </w:rPr>
        <w:t>MCPTT-Info in SIP MESSAGE</w:t>
      </w:r>
      <w:r w:rsidRPr="00424E59">
        <w:t xml:space="preserve"> (Table 6.2.26.3.3-1)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rsidRPr="00424E59" w14:paraId="18C4BABF"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1AFDE19B" w14:textId="77777777" w:rsidR="00EB676A" w:rsidRPr="00424E59" w:rsidRDefault="00EB676A" w:rsidP="00BC3F8D">
            <w:pPr>
              <w:pStyle w:val="TAL"/>
              <w:rPr>
                <w:lang w:eastAsia="ko-KR"/>
              </w:rPr>
            </w:pPr>
            <w:r w:rsidRPr="00424E59">
              <w:rPr>
                <w:lang w:eastAsia="ko-KR"/>
              </w:rPr>
              <w:t>Derivation Path: TS 36.579-1 [2], table 5.5.3.2.2-1, condition PRIVATE-CALL</w:t>
            </w:r>
          </w:p>
        </w:tc>
      </w:tr>
      <w:tr w:rsidR="00EB676A" w:rsidRPr="00424E59" w14:paraId="307BE6C6"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E3CF725" w14:textId="77777777" w:rsidR="00EB676A" w:rsidRPr="00424E59" w:rsidRDefault="00EB676A" w:rsidP="00BC3F8D">
            <w:pPr>
              <w:pStyle w:val="TAH"/>
              <w:rPr>
                <w:lang w:eastAsia="ko-KR"/>
              </w:rPr>
            </w:pPr>
            <w:r w:rsidRPr="00424E59">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3E22468" w14:textId="77777777" w:rsidR="00EB676A" w:rsidRPr="00424E59" w:rsidRDefault="00EB676A" w:rsidP="00BC3F8D">
            <w:pPr>
              <w:pStyle w:val="TAH"/>
              <w:rPr>
                <w:lang w:eastAsia="ko-KR"/>
              </w:rPr>
            </w:pPr>
            <w:r w:rsidRPr="00424E59">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659B54B7" w14:textId="77777777" w:rsidR="00EB676A" w:rsidRPr="00424E59" w:rsidRDefault="00EB676A" w:rsidP="00BC3F8D">
            <w:pPr>
              <w:pStyle w:val="TAH"/>
              <w:rPr>
                <w:lang w:eastAsia="ko-KR"/>
              </w:rPr>
            </w:pPr>
            <w:r w:rsidRPr="00424E59">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30DCD65" w14:textId="77777777" w:rsidR="00EB676A" w:rsidRPr="00424E59" w:rsidRDefault="00EB676A" w:rsidP="00BC3F8D">
            <w:pPr>
              <w:pStyle w:val="TAH"/>
              <w:rPr>
                <w:lang w:eastAsia="ko-KR"/>
              </w:rPr>
            </w:pPr>
            <w:r w:rsidRPr="00424E59">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138D5829" w14:textId="77777777" w:rsidR="00EB676A" w:rsidRPr="00424E59" w:rsidRDefault="00EB676A" w:rsidP="00BC3F8D">
            <w:pPr>
              <w:pStyle w:val="TAH"/>
              <w:rPr>
                <w:lang w:eastAsia="ko-KR"/>
              </w:rPr>
            </w:pPr>
            <w:r w:rsidRPr="00424E59">
              <w:rPr>
                <w:lang w:eastAsia="ko-KR"/>
              </w:rPr>
              <w:t>Condition</w:t>
            </w:r>
          </w:p>
        </w:tc>
      </w:tr>
      <w:tr w:rsidR="00EB676A" w:rsidRPr="00424E59" w14:paraId="26156999"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C511785" w14:textId="77777777" w:rsidR="00EB676A" w:rsidRPr="00424E59" w:rsidRDefault="00EB676A" w:rsidP="00BC3F8D">
            <w:pPr>
              <w:pStyle w:val="TAL"/>
              <w:rPr>
                <w:lang w:eastAsia="ko-KR"/>
              </w:rPr>
            </w:pPr>
            <w:r w:rsidRPr="00424E59">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6DFFF7C5"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0FD13216"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77B30A9"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C06A5D9" w14:textId="77777777" w:rsidR="00EB676A" w:rsidRPr="00424E59" w:rsidRDefault="00EB676A" w:rsidP="00BC3F8D">
            <w:pPr>
              <w:pStyle w:val="TAL"/>
              <w:rPr>
                <w:lang w:eastAsia="ko-KR"/>
              </w:rPr>
            </w:pPr>
          </w:p>
        </w:tc>
      </w:tr>
      <w:tr w:rsidR="00EB676A" w:rsidRPr="00424E59" w14:paraId="4B718864"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E80DE7D" w14:textId="77777777" w:rsidR="00EB676A" w:rsidRPr="00424E59" w:rsidRDefault="00EB676A" w:rsidP="00BC3F8D">
            <w:pPr>
              <w:pStyle w:val="TAL"/>
              <w:rPr>
                <w:lang w:eastAsia="ko-KR"/>
              </w:rPr>
            </w:pPr>
            <w:r w:rsidRPr="00424E59">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50E414F6"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904FA02"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EF7F3FF"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9584C3C" w14:textId="77777777" w:rsidR="00EB676A" w:rsidRPr="00424E59" w:rsidRDefault="00EB676A" w:rsidP="00BC3F8D">
            <w:pPr>
              <w:pStyle w:val="TAL"/>
              <w:rPr>
                <w:lang w:eastAsia="ko-KR"/>
              </w:rPr>
            </w:pPr>
          </w:p>
        </w:tc>
      </w:tr>
      <w:tr w:rsidR="00EB676A" w:rsidRPr="00424E59" w14:paraId="5CFEADF2"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D8A4210" w14:textId="77777777" w:rsidR="00EB676A" w:rsidRPr="00424E59" w:rsidRDefault="00EB676A" w:rsidP="00BC3F8D">
            <w:pPr>
              <w:pStyle w:val="TAL"/>
              <w:rPr>
                <w:lang w:eastAsia="ko-KR"/>
              </w:rPr>
            </w:pPr>
            <w:r w:rsidRPr="00424E59">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1C154292" w14:textId="77777777" w:rsidR="00EB676A" w:rsidRPr="00424E59" w:rsidRDefault="00EB676A" w:rsidP="00BC3F8D">
            <w:pPr>
              <w:pStyle w:val="TAL"/>
              <w:rPr>
                <w:lang w:eastAsia="ko-KR"/>
              </w:rPr>
            </w:pPr>
            <w:r w:rsidRPr="00424E59">
              <w:rPr>
                <w:lang w:eastAsia="ko-KR"/>
              </w:rPr>
              <w:t>Encrypted &lt;mcptt-calling-user-id&gt; with mcpttURI set to px_MCPTT_ID_User_B</w:t>
            </w:r>
          </w:p>
        </w:tc>
        <w:tc>
          <w:tcPr>
            <w:tcW w:w="2129" w:type="dxa"/>
            <w:tcBorders>
              <w:top w:val="single" w:sz="4" w:space="0" w:color="auto"/>
              <w:left w:val="single" w:sz="4" w:space="0" w:color="auto"/>
              <w:bottom w:val="single" w:sz="4" w:space="0" w:color="auto"/>
              <w:right w:val="single" w:sz="4" w:space="0" w:color="auto"/>
            </w:tcBorders>
            <w:hideMark/>
          </w:tcPr>
          <w:p w14:paraId="76A79DF2" w14:textId="77777777" w:rsidR="00EB676A" w:rsidRPr="00424E59" w:rsidRDefault="00EB676A" w:rsidP="00BC3F8D">
            <w:pPr>
              <w:pStyle w:val="TAL"/>
              <w:rPr>
                <w:lang w:eastAsia="ko-KR"/>
              </w:rPr>
            </w:pPr>
            <w:r w:rsidRPr="00424E59">
              <w:rPr>
                <w:lang w:eastAsia="ko-KR"/>
              </w:rPr>
              <w:t xml:space="preserve">requesting MCPTT user (NOTE 1); </w:t>
            </w:r>
            <w:r w:rsidRPr="00424E59">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76354FD"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8C01BFD" w14:textId="77777777" w:rsidR="00EB676A" w:rsidRPr="00424E59" w:rsidRDefault="00EB676A" w:rsidP="00BC3F8D">
            <w:pPr>
              <w:pStyle w:val="TAL"/>
              <w:rPr>
                <w:lang w:eastAsia="ko-KR"/>
              </w:rPr>
            </w:pPr>
          </w:p>
        </w:tc>
      </w:tr>
      <w:tr w:rsidR="00EB676A" w:rsidRPr="00424E59" w14:paraId="1955AA3F"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3164127A" w14:textId="77777777" w:rsidR="00EB676A" w:rsidRPr="00424E59" w:rsidRDefault="00EB676A" w:rsidP="00BC3F8D">
            <w:pPr>
              <w:pStyle w:val="TAL"/>
              <w:rPr>
                <w:rFonts w:eastAsia="SimSun"/>
                <w:lang w:eastAsia="ko-KR"/>
              </w:rPr>
            </w:pPr>
            <w:r w:rsidRPr="00424E59">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6725ABEF" w14:textId="77777777" w:rsidR="00EB676A" w:rsidRPr="00424E59" w:rsidRDefault="00EB676A" w:rsidP="00BC3F8D">
            <w:pPr>
              <w:pStyle w:val="TAL"/>
              <w:rPr>
                <w:lang w:eastAsia="ko-KR"/>
              </w:rPr>
            </w:pPr>
            <w:r w:rsidRPr="00424E59">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2B41D2F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identified MCPTT user (NOTE 1);</w:t>
            </w:r>
          </w:p>
          <w:p w14:paraId="1746C065" w14:textId="77777777" w:rsidR="00EB676A" w:rsidRPr="00424E59" w:rsidRDefault="00EB676A" w:rsidP="00BC3F8D">
            <w:pPr>
              <w:pStyle w:val="TAL"/>
              <w:rPr>
                <w:lang w:eastAsia="ko-KR"/>
              </w:rPr>
            </w:pPr>
            <w:r w:rsidRPr="00424E59">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04FAFCC"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C17D510" w14:textId="77777777" w:rsidR="00EB676A" w:rsidRPr="00424E59" w:rsidRDefault="00EB676A" w:rsidP="00BC3F8D">
            <w:pPr>
              <w:pStyle w:val="TAL"/>
              <w:rPr>
                <w:lang w:eastAsia="ko-KR"/>
              </w:rPr>
            </w:pPr>
          </w:p>
        </w:tc>
      </w:tr>
      <w:tr w:rsidR="00EB676A" w:rsidRPr="00424E59" w14:paraId="4CDA7C53"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670E7CA" w14:textId="77777777" w:rsidR="00EB676A" w:rsidRPr="00424E59" w:rsidRDefault="00EB676A" w:rsidP="00BC3F8D">
            <w:pPr>
              <w:pStyle w:val="TAL"/>
              <w:rPr>
                <w:lang w:eastAsia="ko-KR"/>
              </w:rPr>
            </w:pPr>
            <w:r w:rsidRPr="00424E59">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3478ED00"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E28F0D1"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3AB5745"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F3FC7A2" w14:textId="77777777" w:rsidR="00EB676A" w:rsidRPr="00424E59" w:rsidRDefault="00EB676A" w:rsidP="00BC3F8D">
            <w:pPr>
              <w:pStyle w:val="TAL"/>
              <w:rPr>
                <w:lang w:eastAsia="ko-KR"/>
              </w:rPr>
            </w:pPr>
          </w:p>
        </w:tc>
      </w:tr>
      <w:tr w:rsidR="00EB676A" w:rsidRPr="00424E59" w14:paraId="280141BA"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74E05A56" w14:textId="77777777" w:rsidR="00EB676A" w:rsidRPr="00424E59" w:rsidRDefault="00EB676A" w:rsidP="00BC3F8D">
            <w:pPr>
              <w:pStyle w:val="TAL"/>
              <w:rPr>
                <w:lang w:eastAsia="ko-KR"/>
              </w:rPr>
            </w:pPr>
            <w:r w:rsidRPr="00424E59">
              <w:rPr>
                <w:lang w:eastAsia="ko-KR"/>
              </w:rPr>
              <w:t xml:space="preserve">      </w:t>
            </w:r>
            <w:r w:rsidRPr="00424E59">
              <w:rPr>
                <w:rFonts w:eastAsia="SimSun"/>
                <w:lang w:eastAsia="ko-KR"/>
              </w:rPr>
              <w:t>request</w:t>
            </w:r>
            <w:r w:rsidRPr="00424E59">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5DF67B71" w14:textId="77777777" w:rsidR="00EB676A" w:rsidRPr="00424E59" w:rsidRDefault="00EB676A" w:rsidP="00BC3F8D">
            <w:pPr>
              <w:pStyle w:val="TAL"/>
              <w:rPr>
                <w:lang w:eastAsia="ko-KR"/>
              </w:rPr>
            </w:pPr>
            <w:r w:rsidRPr="00424E59">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53EA94F6"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9618552"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D448077" w14:textId="77777777" w:rsidR="00EB676A" w:rsidRPr="00424E59" w:rsidRDefault="00EB676A" w:rsidP="00BC3F8D">
            <w:pPr>
              <w:pStyle w:val="TAL"/>
              <w:rPr>
                <w:lang w:eastAsia="ko-KR"/>
              </w:rPr>
            </w:pPr>
          </w:p>
        </w:tc>
      </w:tr>
      <w:tr w:rsidR="00EB676A" w:rsidRPr="00424E59" w14:paraId="0DB8277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3435702" w14:textId="77777777" w:rsidR="00EB676A" w:rsidRPr="00424E59" w:rsidRDefault="00EB676A" w:rsidP="00BC3F8D">
            <w:pPr>
              <w:pStyle w:val="TAL"/>
              <w:rPr>
                <w:lang w:eastAsia="ko-KR"/>
              </w:rPr>
            </w:pPr>
            <w:r w:rsidRPr="00424E59">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596DCAC8" w14:textId="77777777" w:rsidR="00EB676A" w:rsidRPr="00424E59" w:rsidRDefault="00EB676A" w:rsidP="00BC3F8D">
            <w:pPr>
              <w:pStyle w:val="TAL"/>
              <w:rPr>
                <w:lang w:eastAsia="ko-KR"/>
              </w:rPr>
            </w:pPr>
            <w:r w:rsidRPr="00424E59">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64093970"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0ED7546"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0B8D45F" w14:textId="77777777" w:rsidR="00EB676A" w:rsidRPr="00424E59" w:rsidRDefault="00EB676A" w:rsidP="00BC3F8D">
            <w:pPr>
              <w:pStyle w:val="TAL"/>
              <w:rPr>
                <w:lang w:eastAsia="ko-KR"/>
              </w:rPr>
            </w:pPr>
          </w:p>
        </w:tc>
      </w:tr>
      <w:tr w:rsidR="00EB676A" w:rsidRPr="00424E59" w14:paraId="541E1267"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6CCEC9BC" w14:textId="77777777" w:rsidR="00EB676A" w:rsidRPr="00424E59" w:rsidRDefault="00EB676A" w:rsidP="00BC3F8D">
            <w:pPr>
              <w:pStyle w:val="TAN"/>
              <w:rPr>
                <w:lang w:eastAsia="ko-KR"/>
              </w:rPr>
            </w:pPr>
            <w:r w:rsidRPr="00424E59">
              <w:rPr>
                <w:lang w:eastAsia="ko-KR"/>
              </w:rPr>
              <w:t>NOTE 1:</w:t>
            </w:r>
            <w:r w:rsidRPr="00424E59">
              <w:rPr>
                <w:lang w:eastAsia="ko-KR"/>
              </w:rPr>
              <w:tab/>
              <w:t>The MCPTT-Info requests a remotely initiated private call with the following roles terms of TS 24.379 [9] clause 11.1.7.1:</w:t>
            </w:r>
            <w:r w:rsidRPr="00424E59">
              <w:rPr>
                <w:lang w:eastAsia="ko-KR"/>
              </w:rPr>
              <w:br/>
              <w:t>- requesting MCPTT user:</w:t>
            </w:r>
            <w:r w:rsidRPr="00424E59">
              <w:rPr>
                <w:lang w:eastAsia="ko-KR"/>
              </w:rPr>
              <w:tab/>
              <w:t>px_MCPTT_ID_User_B (SS)</w:t>
            </w:r>
            <w:r w:rsidRPr="00424E59">
              <w:rPr>
                <w:lang w:eastAsia="ko-KR"/>
              </w:rPr>
              <w:br/>
              <w:t>- remote MCPTT user:</w:t>
            </w:r>
            <w:r w:rsidRPr="00424E59">
              <w:rPr>
                <w:lang w:eastAsia="ko-KR"/>
              </w:rPr>
              <w:tab/>
            </w:r>
            <w:r w:rsidRPr="00424E59">
              <w:rPr>
                <w:lang w:eastAsia="ko-KR"/>
              </w:rPr>
              <w:tab/>
              <w:t>px_MCPTT_ID_User_A initiating the call (UE)</w:t>
            </w:r>
            <w:r w:rsidRPr="00424E59">
              <w:rPr>
                <w:lang w:eastAsia="ko-KR"/>
              </w:rPr>
              <w:br/>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t>(contained in the &lt;mcptt-request-uri&gt; perdefault)</w:t>
            </w:r>
            <w:r w:rsidRPr="00424E59">
              <w:rPr>
                <w:lang w:eastAsia="ko-KR"/>
              </w:rPr>
              <w:br/>
              <w:t>- identified MCPTT user:</w:t>
            </w:r>
            <w:r w:rsidRPr="00424E59">
              <w:rPr>
                <w:lang w:eastAsia="ko-KR"/>
              </w:rPr>
              <w:tab/>
              <w:t>px_MCPTT_ID_User_B (SS; same as requesting MCPTT user)</w:t>
            </w:r>
            <w:r w:rsidRPr="00424E59">
              <w:rPr>
                <w:lang w:eastAsia="ko-KR"/>
              </w:rPr>
              <w:br/>
              <w:t>As requesting and identified MCPTT user are the same, the UE shall not send a SIP MESSAGE at step 11 (TS 24.379 [9] clause 11.1.7.2.2).</w:t>
            </w:r>
          </w:p>
        </w:tc>
      </w:tr>
    </w:tbl>
    <w:p w14:paraId="20B4E2D8" w14:textId="77777777" w:rsidR="00EB676A" w:rsidRPr="00424E59" w:rsidRDefault="00EB676A" w:rsidP="00EB676A"/>
    <w:p w14:paraId="566F41BF" w14:textId="77777777" w:rsidR="00EB676A" w:rsidRPr="00424E59" w:rsidRDefault="00EB676A" w:rsidP="00EB676A">
      <w:pPr>
        <w:pStyle w:val="TH"/>
      </w:pPr>
      <w:r w:rsidRPr="00424E59">
        <w:t xml:space="preserve">Table 6.2.26.3.3-3: </w:t>
      </w:r>
      <w:r w:rsidRPr="00424E59">
        <w:rPr>
          <w:lang w:eastAsia="ko-KR"/>
        </w:rPr>
        <w:t>SIP MESSAGE</w:t>
      </w:r>
      <w:r w:rsidRPr="00424E59">
        <w:t xml:space="preserve"> from the SS (Step 10, Table 6.2.26.3.2-1;</w:t>
      </w:r>
      <w:r w:rsidRPr="00424E59">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rsidRPr="00424E59" w14:paraId="24281611"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53A2EF5" w14:textId="77777777" w:rsidR="00EB676A" w:rsidRPr="00424E59" w:rsidRDefault="00EB676A" w:rsidP="00BC3F8D">
            <w:pPr>
              <w:pStyle w:val="TAL"/>
              <w:rPr>
                <w:lang w:eastAsia="ko-KR"/>
              </w:rPr>
            </w:pPr>
            <w:r w:rsidRPr="00424E59">
              <w:rPr>
                <w:lang w:eastAsia="ko-KR"/>
              </w:rPr>
              <w:t>Derivation Path: TS 36.579-1 [2], table 5.5.2.7.2-1 condition ACCEPT-CONTACT-WITH-MEDIA-FEATURE-TAG</w:t>
            </w:r>
          </w:p>
        </w:tc>
      </w:tr>
      <w:tr w:rsidR="00EB676A" w:rsidRPr="00424E59" w14:paraId="5DC4CEC9"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0E35255" w14:textId="77777777" w:rsidR="00EB676A" w:rsidRPr="00424E59" w:rsidRDefault="00EB676A" w:rsidP="00BC3F8D">
            <w:pPr>
              <w:pStyle w:val="TAH"/>
              <w:rPr>
                <w:lang w:eastAsia="ko-KR"/>
              </w:rPr>
            </w:pPr>
            <w:r w:rsidRPr="00424E59">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1BDA5DA6" w14:textId="77777777" w:rsidR="00EB676A" w:rsidRPr="00424E59" w:rsidRDefault="00EB676A" w:rsidP="00BC3F8D">
            <w:pPr>
              <w:pStyle w:val="TAH"/>
              <w:rPr>
                <w:lang w:eastAsia="ko-KR"/>
              </w:rPr>
            </w:pPr>
            <w:r w:rsidRPr="00424E59">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34769D2" w14:textId="77777777" w:rsidR="00EB676A" w:rsidRPr="00424E59" w:rsidRDefault="00EB676A" w:rsidP="00BC3F8D">
            <w:pPr>
              <w:pStyle w:val="TAH"/>
              <w:rPr>
                <w:lang w:eastAsia="ko-KR"/>
              </w:rPr>
            </w:pPr>
            <w:r w:rsidRPr="00424E59">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5B35FD4" w14:textId="77777777" w:rsidR="00EB676A" w:rsidRPr="00424E59" w:rsidRDefault="00EB676A" w:rsidP="00BC3F8D">
            <w:pPr>
              <w:pStyle w:val="TAH"/>
              <w:rPr>
                <w:lang w:eastAsia="ko-KR"/>
              </w:rPr>
            </w:pPr>
            <w:r w:rsidRPr="00424E59">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D7006E1" w14:textId="77777777" w:rsidR="00EB676A" w:rsidRPr="00424E59" w:rsidRDefault="00EB676A" w:rsidP="00BC3F8D">
            <w:pPr>
              <w:pStyle w:val="TAH"/>
              <w:rPr>
                <w:lang w:eastAsia="ko-KR"/>
              </w:rPr>
            </w:pPr>
            <w:r w:rsidRPr="00424E59">
              <w:rPr>
                <w:lang w:eastAsia="ko-KR"/>
              </w:rPr>
              <w:t>Condition</w:t>
            </w:r>
          </w:p>
        </w:tc>
      </w:tr>
      <w:tr w:rsidR="00EB676A" w:rsidRPr="00424E59" w14:paraId="2F50C6F2"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23DE82F" w14:textId="77777777" w:rsidR="00EB676A" w:rsidRPr="00424E59" w:rsidRDefault="00EB676A" w:rsidP="00BC3F8D">
            <w:pPr>
              <w:pStyle w:val="TAL"/>
              <w:rPr>
                <w:lang w:eastAsia="ko-KR"/>
              </w:rPr>
            </w:pPr>
            <w:r w:rsidRPr="00424E59">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C0133E1"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53032A7"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5140A82"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CE3EEE6" w14:textId="77777777" w:rsidR="00EB676A" w:rsidRPr="00424E59" w:rsidRDefault="00EB676A" w:rsidP="00BC3F8D">
            <w:pPr>
              <w:pStyle w:val="TAL"/>
              <w:rPr>
                <w:lang w:eastAsia="ko-KR"/>
              </w:rPr>
            </w:pPr>
          </w:p>
        </w:tc>
      </w:tr>
      <w:tr w:rsidR="00EB676A" w:rsidRPr="00424E59" w14:paraId="1DB5102F"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8ED0024" w14:textId="77777777" w:rsidR="00EB676A" w:rsidRPr="00424E59" w:rsidRDefault="00EB676A" w:rsidP="00BC3F8D">
            <w:pPr>
              <w:pStyle w:val="TAL"/>
              <w:rPr>
                <w:lang w:eastAsia="ko-KR"/>
              </w:rPr>
            </w:pPr>
            <w:r w:rsidRPr="00424E59">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72B30D5"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EFD275B" w14:textId="77777777" w:rsidR="00EB676A" w:rsidRPr="00424E59" w:rsidRDefault="00EB676A" w:rsidP="00BC3F8D">
            <w:pPr>
              <w:pStyle w:val="TAL"/>
              <w:rPr>
                <w:lang w:eastAsia="ko-KR"/>
              </w:rPr>
            </w:pPr>
            <w:r w:rsidRPr="00424E59">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0DBAEF1"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6D32811" w14:textId="77777777" w:rsidR="00EB676A" w:rsidRPr="00424E59" w:rsidRDefault="00EB676A" w:rsidP="00BC3F8D">
            <w:pPr>
              <w:pStyle w:val="TAL"/>
              <w:rPr>
                <w:lang w:eastAsia="ko-KR"/>
              </w:rPr>
            </w:pPr>
          </w:p>
        </w:tc>
      </w:tr>
      <w:tr w:rsidR="00EB676A" w:rsidRPr="00424E59" w14:paraId="71520FF9"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63AA63A" w14:textId="77777777" w:rsidR="00EB676A" w:rsidRPr="00424E59" w:rsidRDefault="00EB676A" w:rsidP="00BC3F8D">
            <w:pPr>
              <w:pStyle w:val="TAL"/>
              <w:rPr>
                <w:lang w:eastAsia="ko-KR"/>
              </w:rPr>
            </w:pPr>
            <w:r w:rsidRPr="00424E59">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307E007" w14:textId="77777777" w:rsidR="00EB676A" w:rsidRPr="00424E59" w:rsidRDefault="00EB676A" w:rsidP="00BC3F8D">
            <w:pPr>
              <w:pStyle w:val="TAL"/>
              <w:rPr>
                <w:lang w:eastAsia="ko-KR"/>
              </w:rPr>
            </w:pPr>
            <w:r w:rsidRPr="00424E59">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702A4807"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211A2C6E"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427436B" w14:textId="77777777" w:rsidR="00EB676A" w:rsidRPr="00424E59" w:rsidRDefault="00EB676A" w:rsidP="00BC3F8D">
            <w:pPr>
              <w:pStyle w:val="TAL"/>
              <w:rPr>
                <w:lang w:eastAsia="ko-KR"/>
              </w:rPr>
            </w:pPr>
          </w:p>
        </w:tc>
      </w:tr>
    </w:tbl>
    <w:p w14:paraId="743BB4D2" w14:textId="77777777" w:rsidR="00EB676A" w:rsidRPr="00424E59" w:rsidRDefault="00EB676A" w:rsidP="00EB676A"/>
    <w:p w14:paraId="3194D5C0" w14:textId="77777777" w:rsidR="00EB676A" w:rsidRPr="00424E59" w:rsidRDefault="00EB676A" w:rsidP="00EB676A">
      <w:pPr>
        <w:pStyle w:val="TH"/>
      </w:pPr>
      <w:r w:rsidRPr="00424E59">
        <w:t xml:space="preserve">Table 6.2.26.3.3-4: </w:t>
      </w:r>
      <w:r w:rsidRPr="00424E59">
        <w:rPr>
          <w:lang w:eastAsia="ko-KR"/>
        </w:rPr>
        <w:t>MCPTT-Info in SIP MESSAGE</w:t>
      </w:r>
      <w:r w:rsidRPr="00424E59">
        <w:t xml:space="preserve"> (Table 6.2.26.3.3-3)</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rsidRPr="00424E59" w14:paraId="5DC25783"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5D8EB29" w14:textId="77777777" w:rsidR="00EB676A" w:rsidRPr="00424E59" w:rsidRDefault="00EB676A" w:rsidP="00BC3F8D">
            <w:pPr>
              <w:pStyle w:val="TAL"/>
              <w:rPr>
                <w:lang w:eastAsia="ko-KR"/>
              </w:rPr>
            </w:pPr>
            <w:r w:rsidRPr="00424E59">
              <w:rPr>
                <w:lang w:eastAsia="ko-KR"/>
              </w:rPr>
              <w:t>Derivation Path: TS 36.579-1 [2], table 5.5.3.2.2-1, condition PRIVATE-CALL</w:t>
            </w:r>
          </w:p>
        </w:tc>
      </w:tr>
      <w:tr w:rsidR="00EB676A" w:rsidRPr="00424E59" w14:paraId="5AE8A2DC"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3A431B5" w14:textId="77777777" w:rsidR="00EB676A" w:rsidRPr="00424E59" w:rsidRDefault="00EB676A" w:rsidP="00BC3F8D">
            <w:pPr>
              <w:pStyle w:val="TAH"/>
              <w:rPr>
                <w:lang w:eastAsia="ko-KR"/>
              </w:rPr>
            </w:pPr>
            <w:r w:rsidRPr="00424E59">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D139C8F" w14:textId="77777777" w:rsidR="00EB676A" w:rsidRPr="00424E59" w:rsidRDefault="00EB676A" w:rsidP="00BC3F8D">
            <w:pPr>
              <w:pStyle w:val="TAH"/>
              <w:rPr>
                <w:lang w:eastAsia="ko-KR"/>
              </w:rPr>
            </w:pPr>
            <w:r w:rsidRPr="00424E59">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0469EF72" w14:textId="77777777" w:rsidR="00EB676A" w:rsidRPr="00424E59" w:rsidRDefault="00EB676A" w:rsidP="00BC3F8D">
            <w:pPr>
              <w:pStyle w:val="TAH"/>
              <w:rPr>
                <w:lang w:eastAsia="ko-KR"/>
              </w:rPr>
            </w:pPr>
            <w:r w:rsidRPr="00424E59">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6F13A58E" w14:textId="77777777" w:rsidR="00EB676A" w:rsidRPr="00424E59" w:rsidRDefault="00EB676A" w:rsidP="00BC3F8D">
            <w:pPr>
              <w:pStyle w:val="TAH"/>
              <w:rPr>
                <w:lang w:eastAsia="ko-KR"/>
              </w:rPr>
            </w:pPr>
            <w:r w:rsidRPr="00424E59">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5FC31AD1" w14:textId="77777777" w:rsidR="00EB676A" w:rsidRPr="00424E59" w:rsidRDefault="00EB676A" w:rsidP="00BC3F8D">
            <w:pPr>
              <w:pStyle w:val="TAH"/>
              <w:rPr>
                <w:lang w:eastAsia="ko-KR"/>
              </w:rPr>
            </w:pPr>
            <w:r w:rsidRPr="00424E59">
              <w:rPr>
                <w:lang w:eastAsia="ko-KR"/>
              </w:rPr>
              <w:t>Condition</w:t>
            </w:r>
          </w:p>
        </w:tc>
      </w:tr>
      <w:tr w:rsidR="00EB676A" w:rsidRPr="00424E59" w14:paraId="65139AC2"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9BCB115" w14:textId="77777777" w:rsidR="00EB676A" w:rsidRPr="00424E59" w:rsidRDefault="00EB676A" w:rsidP="00BC3F8D">
            <w:pPr>
              <w:pStyle w:val="TAL"/>
              <w:rPr>
                <w:lang w:eastAsia="ko-KR"/>
              </w:rPr>
            </w:pPr>
            <w:r w:rsidRPr="00424E59">
              <w:rPr>
                <w:lang w:eastAsia="ko-KR"/>
              </w:rPr>
              <w:t>mcpttinfo</w:t>
            </w:r>
          </w:p>
        </w:tc>
        <w:tc>
          <w:tcPr>
            <w:tcW w:w="2129" w:type="dxa"/>
            <w:tcBorders>
              <w:top w:val="single" w:sz="4" w:space="0" w:color="auto"/>
              <w:left w:val="single" w:sz="4" w:space="0" w:color="auto"/>
              <w:bottom w:val="single" w:sz="4" w:space="0" w:color="auto"/>
              <w:right w:val="single" w:sz="4" w:space="0" w:color="auto"/>
            </w:tcBorders>
          </w:tcPr>
          <w:p w14:paraId="46E24054"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70CABE37"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CF02CCF"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4F3B92C" w14:textId="77777777" w:rsidR="00EB676A" w:rsidRPr="00424E59" w:rsidRDefault="00EB676A" w:rsidP="00BC3F8D">
            <w:pPr>
              <w:pStyle w:val="TAL"/>
              <w:rPr>
                <w:lang w:eastAsia="ko-KR"/>
              </w:rPr>
            </w:pPr>
          </w:p>
        </w:tc>
      </w:tr>
      <w:tr w:rsidR="00EB676A" w:rsidRPr="00424E59" w14:paraId="582533D2"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C24F325" w14:textId="77777777" w:rsidR="00EB676A" w:rsidRPr="00424E59" w:rsidRDefault="00EB676A" w:rsidP="00BC3F8D">
            <w:pPr>
              <w:pStyle w:val="TAL"/>
              <w:rPr>
                <w:lang w:eastAsia="ko-KR"/>
              </w:rPr>
            </w:pPr>
            <w:r w:rsidRPr="00424E59">
              <w:rPr>
                <w:lang w:eastAsia="ko-KR"/>
              </w:rPr>
              <w:t xml:space="preserve">  mcptt-Params</w:t>
            </w:r>
          </w:p>
        </w:tc>
        <w:tc>
          <w:tcPr>
            <w:tcW w:w="2129" w:type="dxa"/>
            <w:tcBorders>
              <w:top w:val="single" w:sz="4" w:space="0" w:color="auto"/>
              <w:left w:val="single" w:sz="4" w:space="0" w:color="auto"/>
              <w:bottom w:val="single" w:sz="4" w:space="0" w:color="auto"/>
              <w:right w:val="single" w:sz="4" w:space="0" w:color="auto"/>
            </w:tcBorders>
          </w:tcPr>
          <w:p w14:paraId="7090B724"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7ACEE513"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E36F3A0"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D2D265A" w14:textId="77777777" w:rsidR="00EB676A" w:rsidRPr="00424E59" w:rsidRDefault="00EB676A" w:rsidP="00BC3F8D">
            <w:pPr>
              <w:pStyle w:val="TAL"/>
              <w:rPr>
                <w:lang w:eastAsia="ko-KR"/>
              </w:rPr>
            </w:pPr>
          </w:p>
        </w:tc>
      </w:tr>
      <w:tr w:rsidR="00EB676A" w:rsidRPr="00424E59" w14:paraId="30D90949"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2641D310" w14:textId="77777777" w:rsidR="00EB676A" w:rsidRPr="00424E59" w:rsidRDefault="00EB676A" w:rsidP="00BC3F8D">
            <w:pPr>
              <w:pStyle w:val="TAL"/>
              <w:rPr>
                <w:lang w:eastAsia="ko-KR"/>
              </w:rPr>
            </w:pPr>
            <w:r w:rsidRPr="00424E59">
              <w:rPr>
                <w:rFonts w:eastAsia="SimSun"/>
                <w:lang w:eastAsia="ko-KR"/>
              </w:rPr>
              <w:t xml:space="preserve">    mcptt-calling-user-id</w:t>
            </w:r>
          </w:p>
        </w:tc>
        <w:tc>
          <w:tcPr>
            <w:tcW w:w="2129" w:type="dxa"/>
            <w:tcBorders>
              <w:top w:val="single" w:sz="4" w:space="0" w:color="auto"/>
              <w:left w:val="single" w:sz="4" w:space="0" w:color="auto"/>
              <w:bottom w:val="single" w:sz="4" w:space="0" w:color="auto"/>
              <w:right w:val="single" w:sz="4" w:space="0" w:color="auto"/>
            </w:tcBorders>
            <w:hideMark/>
          </w:tcPr>
          <w:p w14:paraId="464AC323" w14:textId="77777777" w:rsidR="00EB676A" w:rsidRPr="00424E59" w:rsidRDefault="00EB676A" w:rsidP="00BC3F8D">
            <w:pPr>
              <w:pStyle w:val="TAL"/>
              <w:rPr>
                <w:lang w:eastAsia="ko-KR"/>
              </w:rPr>
            </w:pPr>
            <w:r w:rsidRPr="00424E59">
              <w:rPr>
                <w:lang w:eastAsia="ko-KR"/>
              </w:rPr>
              <w:t>Encrypted &lt;mcptt-calling-user-id&gt; with mcpttURI set to px_MCPTT_ID_User_C</w:t>
            </w:r>
          </w:p>
        </w:tc>
        <w:tc>
          <w:tcPr>
            <w:tcW w:w="2129" w:type="dxa"/>
            <w:tcBorders>
              <w:top w:val="single" w:sz="4" w:space="0" w:color="auto"/>
              <w:left w:val="single" w:sz="4" w:space="0" w:color="auto"/>
              <w:bottom w:val="single" w:sz="4" w:space="0" w:color="auto"/>
              <w:right w:val="single" w:sz="4" w:space="0" w:color="auto"/>
            </w:tcBorders>
            <w:hideMark/>
          </w:tcPr>
          <w:p w14:paraId="3D2CE3A4" w14:textId="77777777" w:rsidR="00EB676A" w:rsidRPr="00424E59" w:rsidRDefault="00EB676A" w:rsidP="00BC3F8D">
            <w:pPr>
              <w:pStyle w:val="TAL"/>
              <w:rPr>
                <w:lang w:eastAsia="ko-KR"/>
              </w:rPr>
            </w:pPr>
            <w:r w:rsidRPr="00424E59">
              <w:rPr>
                <w:lang w:eastAsia="ko-KR"/>
              </w:rPr>
              <w:t xml:space="preserve">requesting MCPTT user (NOTE 1); </w:t>
            </w:r>
            <w:r w:rsidRPr="00424E59">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7E25E0D1"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E2EB4C1" w14:textId="77777777" w:rsidR="00EB676A" w:rsidRPr="00424E59" w:rsidRDefault="00EB676A" w:rsidP="00BC3F8D">
            <w:pPr>
              <w:pStyle w:val="TAL"/>
              <w:rPr>
                <w:lang w:eastAsia="ko-KR"/>
              </w:rPr>
            </w:pPr>
          </w:p>
        </w:tc>
      </w:tr>
      <w:tr w:rsidR="00EB676A" w:rsidRPr="00424E59" w14:paraId="170067F4"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1145FFB4" w14:textId="77777777" w:rsidR="00EB676A" w:rsidRPr="00424E59" w:rsidRDefault="00EB676A" w:rsidP="00BC3F8D">
            <w:pPr>
              <w:pStyle w:val="TAL"/>
              <w:rPr>
                <w:rFonts w:eastAsia="SimSun"/>
                <w:lang w:eastAsia="ko-KR"/>
              </w:rPr>
            </w:pPr>
            <w:r w:rsidRPr="00424E59">
              <w:rPr>
                <w:lang w:eastAsia="ko-KR"/>
              </w:rPr>
              <w:t xml:space="preserve">    mcptt-called-party-id</w:t>
            </w:r>
          </w:p>
        </w:tc>
        <w:tc>
          <w:tcPr>
            <w:tcW w:w="2129" w:type="dxa"/>
            <w:tcBorders>
              <w:top w:val="single" w:sz="4" w:space="0" w:color="auto"/>
              <w:left w:val="single" w:sz="4" w:space="0" w:color="auto"/>
              <w:bottom w:val="single" w:sz="4" w:space="0" w:color="auto"/>
              <w:right w:val="single" w:sz="4" w:space="0" w:color="auto"/>
            </w:tcBorders>
          </w:tcPr>
          <w:p w14:paraId="456F491F" w14:textId="77777777" w:rsidR="00EB676A" w:rsidRPr="00424E59" w:rsidRDefault="00EB676A" w:rsidP="00BC3F8D">
            <w:pPr>
              <w:pStyle w:val="TAL"/>
              <w:rPr>
                <w:lang w:eastAsia="ko-KR"/>
              </w:rPr>
            </w:pPr>
            <w:r w:rsidRPr="00424E59">
              <w:rPr>
                <w:lang w:eastAsia="ko-KR"/>
              </w:rPr>
              <w:t>Encrypted &lt;mcptt-called-party-id&gt; with mcpttURI set to px_MCPTT_ID_User_B</w:t>
            </w:r>
          </w:p>
        </w:tc>
        <w:tc>
          <w:tcPr>
            <w:tcW w:w="2129" w:type="dxa"/>
            <w:tcBorders>
              <w:top w:val="single" w:sz="4" w:space="0" w:color="auto"/>
              <w:left w:val="single" w:sz="4" w:space="0" w:color="auto"/>
              <w:bottom w:val="single" w:sz="4" w:space="0" w:color="auto"/>
              <w:right w:val="single" w:sz="4" w:space="0" w:color="auto"/>
            </w:tcBorders>
          </w:tcPr>
          <w:p w14:paraId="595514F5" w14:textId="77777777" w:rsidR="00EB676A" w:rsidRPr="00424E59" w:rsidRDefault="00EB676A" w:rsidP="00BC3F8D">
            <w:pPr>
              <w:keepNext/>
              <w:keepLines/>
              <w:spacing w:after="0"/>
              <w:rPr>
                <w:rFonts w:ascii="Arial" w:hAnsi="Arial"/>
                <w:sz w:val="18"/>
                <w:lang w:eastAsia="ko-KR"/>
              </w:rPr>
            </w:pPr>
            <w:r w:rsidRPr="00424E59">
              <w:rPr>
                <w:rFonts w:ascii="Arial" w:hAnsi="Arial"/>
                <w:sz w:val="18"/>
                <w:lang w:eastAsia="ko-KR"/>
              </w:rPr>
              <w:t>identified MCPTT user (NOTE 1);</w:t>
            </w:r>
          </w:p>
          <w:p w14:paraId="3011EE05" w14:textId="77777777" w:rsidR="00EB676A" w:rsidRPr="00424E59" w:rsidRDefault="00EB676A" w:rsidP="00BC3F8D">
            <w:pPr>
              <w:pStyle w:val="TAL"/>
              <w:rPr>
                <w:lang w:eastAsia="ko-KR"/>
              </w:rPr>
            </w:pPr>
            <w:r w:rsidRPr="00424E59">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3AE508B0"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F8B1DBA" w14:textId="77777777" w:rsidR="00EB676A" w:rsidRPr="00424E59" w:rsidRDefault="00EB676A" w:rsidP="00BC3F8D">
            <w:pPr>
              <w:pStyle w:val="TAL"/>
              <w:rPr>
                <w:lang w:eastAsia="ko-KR"/>
              </w:rPr>
            </w:pPr>
          </w:p>
        </w:tc>
      </w:tr>
      <w:tr w:rsidR="00EB676A" w:rsidRPr="00424E59" w14:paraId="1B3E4BC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5A0A707" w14:textId="77777777" w:rsidR="00EB676A" w:rsidRPr="00424E59" w:rsidRDefault="00EB676A" w:rsidP="00BC3F8D">
            <w:pPr>
              <w:pStyle w:val="TAL"/>
              <w:rPr>
                <w:lang w:eastAsia="ko-KR"/>
              </w:rPr>
            </w:pPr>
            <w:r w:rsidRPr="00424E59">
              <w:rPr>
                <w:lang w:eastAsia="ko-KR"/>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7F347189" w14:textId="77777777" w:rsidR="00EB676A" w:rsidRPr="00424E59"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9F4853D"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4A8415C"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5E05C35" w14:textId="77777777" w:rsidR="00EB676A" w:rsidRPr="00424E59" w:rsidRDefault="00EB676A" w:rsidP="00BC3F8D">
            <w:pPr>
              <w:pStyle w:val="TAL"/>
              <w:rPr>
                <w:lang w:eastAsia="ko-KR"/>
              </w:rPr>
            </w:pPr>
          </w:p>
        </w:tc>
      </w:tr>
      <w:tr w:rsidR="00EB676A" w:rsidRPr="00424E59" w14:paraId="53811438"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FEDC1B2" w14:textId="77777777" w:rsidR="00EB676A" w:rsidRPr="00424E59" w:rsidRDefault="00EB676A" w:rsidP="00BC3F8D">
            <w:pPr>
              <w:pStyle w:val="TAL"/>
              <w:rPr>
                <w:lang w:eastAsia="ko-KR"/>
              </w:rPr>
            </w:pPr>
            <w:r w:rsidRPr="00424E59">
              <w:rPr>
                <w:lang w:eastAsia="ko-KR"/>
              </w:rPr>
              <w:t xml:space="preserve">      </w:t>
            </w:r>
            <w:r w:rsidRPr="00424E59">
              <w:rPr>
                <w:rFonts w:eastAsia="SimSun"/>
                <w:lang w:eastAsia="ko-KR"/>
              </w:rPr>
              <w:t>request</w:t>
            </w:r>
            <w:r w:rsidRPr="00424E59">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1F2CB08B" w14:textId="77777777" w:rsidR="00EB676A" w:rsidRPr="00424E59" w:rsidRDefault="00EB676A" w:rsidP="00BC3F8D">
            <w:pPr>
              <w:pStyle w:val="TAL"/>
              <w:rPr>
                <w:lang w:eastAsia="ko-KR"/>
              </w:rPr>
            </w:pPr>
            <w:r w:rsidRPr="00424E59">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107D8709"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AB22323"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EFAB866" w14:textId="77777777" w:rsidR="00EB676A" w:rsidRPr="00424E59" w:rsidRDefault="00EB676A" w:rsidP="00BC3F8D">
            <w:pPr>
              <w:pStyle w:val="TAL"/>
              <w:rPr>
                <w:lang w:eastAsia="ko-KR"/>
              </w:rPr>
            </w:pPr>
          </w:p>
        </w:tc>
      </w:tr>
      <w:tr w:rsidR="00EB676A" w:rsidRPr="00424E59" w14:paraId="75A44CD0"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9F18927" w14:textId="77777777" w:rsidR="00EB676A" w:rsidRPr="00424E59" w:rsidRDefault="00EB676A" w:rsidP="00BC3F8D">
            <w:pPr>
              <w:pStyle w:val="TAL"/>
              <w:rPr>
                <w:lang w:eastAsia="ko-KR"/>
              </w:rPr>
            </w:pPr>
            <w:r w:rsidRPr="00424E59">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2276AB8" w14:textId="77777777" w:rsidR="00EB676A" w:rsidRPr="00424E59" w:rsidRDefault="00EB676A" w:rsidP="00BC3F8D">
            <w:pPr>
              <w:pStyle w:val="TAL"/>
              <w:rPr>
                <w:lang w:eastAsia="ko-KR"/>
              </w:rPr>
            </w:pPr>
            <w:r w:rsidRPr="00424E59">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1D35EE9C" w14:textId="77777777" w:rsidR="00EB676A" w:rsidRPr="00424E59"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90FA160" w14:textId="77777777" w:rsidR="00EB676A" w:rsidRPr="00424E59"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7AEBD63" w14:textId="77777777" w:rsidR="00EB676A" w:rsidRPr="00424E59" w:rsidRDefault="00EB676A" w:rsidP="00BC3F8D">
            <w:pPr>
              <w:pStyle w:val="TAL"/>
              <w:rPr>
                <w:lang w:eastAsia="ko-KR"/>
              </w:rPr>
            </w:pPr>
          </w:p>
        </w:tc>
      </w:tr>
      <w:tr w:rsidR="00EB676A" w:rsidRPr="00424E59" w14:paraId="651E2E42"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3B23BD33" w14:textId="77777777" w:rsidR="00EB676A" w:rsidRPr="00424E59" w:rsidRDefault="00EB676A" w:rsidP="00BC3F8D">
            <w:pPr>
              <w:pStyle w:val="TAN"/>
              <w:rPr>
                <w:lang w:eastAsia="ko-KR"/>
              </w:rPr>
            </w:pPr>
            <w:r w:rsidRPr="00424E59">
              <w:rPr>
                <w:lang w:eastAsia="ko-KR"/>
              </w:rPr>
              <w:t>NOTE 1:</w:t>
            </w:r>
            <w:r w:rsidRPr="00424E59">
              <w:rPr>
                <w:lang w:eastAsia="ko-KR"/>
              </w:rPr>
              <w:tab/>
              <w:t>The MCPTT-Info requests a remotely initiated private call with the following roles terms of TS 24.379 [9] clause 11.1.7.1:</w:t>
            </w:r>
            <w:r w:rsidRPr="00424E59">
              <w:rPr>
                <w:lang w:eastAsia="ko-KR"/>
              </w:rPr>
              <w:br/>
              <w:t>- requesting MCPTT user:</w:t>
            </w:r>
            <w:r w:rsidRPr="00424E59">
              <w:rPr>
                <w:lang w:eastAsia="ko-KR"/>
              </w:rPr>
              <w:tab/>
              <w:t>px_MCPTT_ID_User_C (SS)</w:t>
            </w:r>
            <w:r w:rsidRPr="00424E59">
              <w:rPr>
                <w:lang w:eastAsia="ko-KR"/>
              </w:rPr>
              <w:br/>
              <w:t>- remote MCPTT user:</w:t>
            </w:r>
            <w:r w:rsidRPr="00424E59">
              <w:rPr>
                <w:lang w:eastAsia="ko-KR"/>
              </w:rPr>
              <w:tab/>
            </w:r>
            <w:r w:rsidRPr="00424E59">
              <w:rPr>
                <w:lang w:eastAsia="ko-KR"/>
              </w:rPr>
              <w:tab/>
              <w:t>px_MCPTT_ID_User_A initiating the call (UE)</w:t>
            </w:r>
            <w:r w:rsidRPr="00424E59">
              <w:rPr>
                <w:lang w:eastAsia="ko-KR"/>
              </w:rPr>
              <w:br/>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r>
            <w:r w:rsidRPr="00424E59">
              <w:rPr>
                <w:lang w:eastAsia="ko-KR"/>
              </w:rPr>
              <w:tab/>
              <w:t>(contained in the &lt;mcptt-request-uri&gt; perdefault)</w:t>
            </w:r>
            <w:r w:rsidRPr="00424E59">
              <w:rPr>
                <w:lang w:eastAsia="ko-KR"/>
              </w:rPr>
              <w:br/>
              <w:t>- identified MCPTT user:</w:t>
            </w:r>
            <w:r w:rsidRPr="00424E59">
              <w:rPr>
                <w:lang w:eastAsia="ko-KR"/>
              </w:rPr>
              <w:tab/>
              <w:t>px_MCPTT_ID_User_B (SS; same as requesting MCPTT user)</w:t>
            </w:r>
            <w:r w:rsidRPr="00424E59">
              <w:rPr>
                <w:lang w:eastAsia="ko-KR"/>
              </w:rPr>
              <w:br/>
              <w:t>As requesting and identified MCPTT user are different, the UE shall send a SIP MESSAGE at step 17 (TS 24.379 [9] clause 11.1.7.2.2)</w:t>
            </w:r>
          </w:p>
        </w:tc>
      </w:tr>
    </w:tbl>
    <w:p w14:paraId="51E186EC" w14:textId="77777777" w:rsidR="00EB676A" w:rsidRPr="00424E59" w:rsidRDefault="00EB676A" w:rsidP="00EB676A"/>
    <w:p w14:paraId="5401E99E" w14:textId="77777777" w:rsidR="00EB676A" w:rsidRPr="00424E59" w:rsidRDefault="00EB676A" w:rsidP="00EB676A">
      <w:pPr>
        <w:pStyle w:val="TH"/>
      </w:pPr>
      <w:r w:rsidRPr="00424E59">
        <w:t xml:space="preserve">Table 6.2.26.3.3-5: </w:t>
      </w:r>
      <w:r w:rsidRPr="00424E59">
        <w:rPr>
          <w:lang w:eastAsia="ko-KR"/>
        </w:rPr>
        <w:t>SIP MESSAGE</w:t>
      </w:r>
      <w:r w:rsidRPr="00424E59">
        <w:t xml:space="preserve"> from the UE (Step 13, Table 6.2.26.3.3-3;</w:t>
      </w:r>
      <w:r w:rsidRPr="00424E59">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rsidRPr="00424E59" w14:paraId="1C56AA64"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86C4317" w14:textId="77777777" w:rsidR="00EB676A" w:rsidRPr="00424E59" w:rsidRDefault="00EB676A" w:rsidP="00BC3F8D">
            <w:pPr>
              <w:pStyle w:val="TAL"/>
              <w:rPr>
                <w:lang w:eastAsia="ko-KR"/>
              </w:rPr>
            </w:pPr>
            <w:r w:rsidRPr="00424E59">
              <w:rPr>
                <w:lang w:eastAsia="ko-KR"/>
              </w:rPr>
              <w:t>Derivation Path: TS 36.579-1 [2], table 5.5.2.7.1-1</w:t>
            </w:r>
          </w:p>
        </w:tc>
      </w:tr>
      <w:tr w:rsidR="00EB676A" w:rsidRPr="00424E59" w14:paraId="1DA3A6F5"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3D37A6C" w14:textId="77777777" w:rsidR="00EB676A" w:rsidRPr="00424E59" w:rsidRDefault="00EB676A" w:rsidP="00BC3F8D">
            <w:pPr>
              <w:pStyle w:val="TAH"/>
              <w:rPr>
                <w:lang w:eastAsia="ko-KR"/>
              </w:rPr>
            </w:pPr>
            <w:r w:rsidRPr="00424E59">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30C4EA3" w14:textId="77777777" w:rsidR="00EB676A" w:rsidRPr="00424E59" w:rsidRDefault="00EB676A" w:rsidP="00BC3F8D">
            <w:pPr>
              <w:pStyle w:val="TAH"/>
              <w:rPr>
                <w:lang w:eastAsia="ko-KR"/>
              </w:rPr>
            </w:pPr>
            <w:r w:rsidRPr="00424E59">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A318F0B" w14:textId="77777777" w:rsidR="00EB676A" w:rsidRPr="00424E59" w:rsidRDefault="00EB676A" w:rsidP="00BC3F8D">
            <w:pPr>
              <w:pStyle w:val="TAH"/>
              <w:rPr>
                <w:lang w:eastAsia="ko-KR"/>
              </w:rPr>
            </w:pPr>
            <w:r w:rsidRPr="00424E59">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4A496BF1" w14:textId="77777777" w:rsidR="00EB676A" w:rsidRPr="00424E59" w:rsidRDefault="00EB676A" w:rsidP="00BC3F8D">
            <w:pPr>
              <w:pStyle w:val="TAH"/>
              <w:rPr>
                <w:lang w:eastAsia="ko-KR"/>
              </w:rPr>
            </w:pPr>
            <w:r w:rsidRPr="00424E59">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DBED94F" w14:textId="77777777" w:rsidR="00EB676A" w:rsidRPr="00424E59" w:rsidRDefault="00EB676A" w:rsidP="00BC3F8D">
            <w:pPr>
              <w:pStyle w:val="TAH"/>
              <w:rPr>
                <w:lang w:eastAsia="ko-KR"/>
              </w:rPr>
            </w:pPr>
            <w:r w:rsidRPr="00424E59">
              <w:rPr>
                <w:lang w:eastAsia="ko-KR"/>
              </w:rPr>
              <w:t>Condition</w:t>
            </w:r>
          </w:p>
        </w:tc>
      </w:tr>
      <w:tr w:rsidR="00EB676A" w:rsidRPr="00424E59" w14:paraId="7C8A3A83"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A48D734" w14:textId="77777777" w:rsidR="00EB676A" w:rsidRPr="00424E59" w:rsidRDefault="00EB676A" w:rsidP="00BC3F8D">
            <w:pPr>
              <w:pStyle w:val="TAL"/>
              <w:rPr>
                <w:lang w:eastAsia="ko-KR"/>
              </w:rPr>
            </w:pPr>
            <w:r w:rsidRPr="00424E59">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774A355"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60AACB9E"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3526124"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A655567" w14:textId="77777777" w:rsidR="00EB676A" w:rsidRPr="00424E59" w:rsidRDefault="00EB676A" w:rsidP="00BC3F8D">
            <w:pPr>
              <w:pStyle w:val="TAL"/>
              <w:rPr>
                <w:lang w:eastAsia="ko-KR"/>
              </w:rPr>
            </w:pPr>
          </w:p>
        </w:tc>
      </w:tr>
      <w:tr w:rsidR="00EB676A" w:rsidRPr="00424E59" w14:paraId="7F2B6172"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DF3BB95" w14:textId="77777777" w:rsidR="00EB676A" w:rsidRPr="00424E59" w:rsidRDefault="00EB676A" w:rsidP="00BC3F8D">
            <w:pPr>
              <w:pStyle w:val="TAL"/>
              <w:rPr>
                <w:lang w:eastAsia="ko-KR"/>
              </w:rPr>
            </w:pPr>
            <w:r w:rsidRPr="00424E59">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A70370A" w14:textId="77777777" w:rsidR="00EB676A" w:rsidRPr="00424E59"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DFC7AC2" w14:textId="77777777" w:rsidR="00EB676A" w:rsidRPr="00424E59" w:rsidRDefault="00EB676A" w:rsidP="00BC3F8D">
            <w:pPr>
              <w:pStyle w:val="TAL"/>
              <w:rPr>
                <w:lang w:eastAsia="ko-KR"/>
              </w:rPr>
            </w:pPr>
            <w:r w:rsidRPr="00424E59">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09FE558C"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D249314" w14:textId="77777777" w:rsidR="00EB676A" w:rsidRPr="00424E59" w:rsidRDefault="00EB676A" w:rsidP="00BC3F8D">
            <w:pPr>
              <w:pStyle w:val="TAL"/>
              <w:rPr>
                <w:lang w:eastAsia="ko-KR"/>
              </w:rPr>
            </w:pPr>
          </w:p>
        </w:tc>
      </w:tr>
      <w:tr w:rsidR="00EB676A" w:rsidRPr="00424E59" w14:paraId="06DEF6DC"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4643EE" w14:textId="77777777" w:rsidR="00EB676A" w:rsidRPr="00424E59" w:rsidRDefault="00EB676A" w:rsidP="00BC3F8D">
            <w:pPr>
              <w:pStyle w:val="TAL"/>
              <w:rPr>
                <w:lang w:eastAsia="ko-KR"/>
              </w:rPr>
            </w:pPr>
            <w:r w:rsidRPr="00424E59">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8A8E27F" w14:textId="77777777" w:rsidR="00EB676A" w:rsidRPr="00424E59" w:rsidRDefault="00EB676A" w:rsidP="00BC3F8D">
            <w:pPr>
              <w:pStyle w:val="TAL"/>
              <w:rPr>
                <w:lang w:eastAsia="ko-KR"/>
              </w:rPr>
            </w:pPr>
            <w:r w:rsidRPr="00424E59">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7205DE3A" w14:textId="77777777" w:rsidR="00EB676A" w:rsidRPr="00424E59"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62B4AD5" w14:textId="77777777" w:rsidR="00EB676A" w:rsidRPr="00424E59"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5E2BFA5" w14:textId="77777777" w:rsidR="00EB676A" w:rsidRPr="00424E59" w:rsidRDefault="00EB676A" w:rsidP="00BC3F8D">
            <w:pPr>
              <w:pStyle w:val="TAL"/>
              <w:rPr>
                <w:lang w:eastAsia="ko-KR"/>
              </w:rPr>
            </w:pPr>
          </w:p>
        </w:tc>
      </w:tr>
    </w:tbl>
    <w:p w14:paraId="32B10833" w14:textId="77777777" w:rsidR="00EB676A" w:rsidRPr="00424E59" w:rsidRDefault="00EB676A" w:rsidP="00EB676A"/>
    <w:p w14:paraId="4C9461CC" w14:textId="77777777" w:rsidR="00EB676A" w:rsidRPr="00424E59" w:rsidRDefault="00EB676A" w:rsidP="00EB676A">
      <w:pPr>
        <w:pStyle w:val="TH"/>
      </w:pPr>
      <w:r w:rsidRPr="00424E59">
        <w:t xml:space="preserve">Table 6.2.26.3.3-6: </w:t>
      </w:r>
      <w:r w:rsidRPr="00424E59">
        <w:rPr>
          <w:lang w:eastAsia="ko-KR"/>
        </w:rPr>
        <w:t>MCPTT-Info in SIP MESSAGE</w:t>
      </w:r>
      <w:r w:rsidRPr="00424E59">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75471758"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3789DB5" w14:textId="77777777" w:rsidR="00EB676A" w:rsidRPr="00424E59" w:rsidRDefault="00EB676A" w:rsidP="00BC3F8D">
            <w:pPr>
              <w:pStyle w:val="TAL"/>
              <w:rPr>
                <w:lang w:eastAsia="ko-KR"/>
              </w:rPr>
            </w:pPr>
            <w:r w:rsidRPr="00424E59">
              <w:rPr>
                <w:lang w:eastAsia="ko-KR"/>
              </w:rPr>
              <w:t>Derivation Path: TS 36.579-1 [2], table 5.5.3.2.1-1</w:t>
            </w:r>
          </w:p>
        </w:tc>
      </w:tr>
      <w:tr w:rsidR="00EB676A" w:rsidRPr="00424E59" w14:paraId="7EED6B1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3578F11" w14:textId="77777777" w:rsidR="00EB676A" w:rsidRPr="00424E59" w:rsidRDefault="00EB676A" w:rsidP="00BC3F8D">
            <w:pPr>
              <w:pStyle w:val="TAH"/>
              <w:rPr>
                <w:lang w:eastAsia="ko-KR"/>
              </w:rPr>
            </w:pPr>
            <w:r w:rsidRPr="00424E59">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186202" w14:textId="77777777" w:rsidR="00EB676A" w:rsidRPr="00424E59" w:rsidRDefault="00EB676A" w:rsidP="00BC3F8D">
            <w:pPr>
              <w:pStyle w:val="TAH"/>
              <w:rPr>
                <w:lang w:eastAsia="ko-KR"/>
              </w:rPr>
            </w:pPr>
            <w:r w:rsidRPr="00424E59">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74B09A" w14:textId="77777777" w:rsidR="00EB676A" w:rsidRPr="00424E59" w:rsidRDefault="00EB676A" w:rsidP="00BC3F8D">
            <w:pPr>
              <w:pStyle w:val="TAH"/>
              <w:rPr>
                <w:lang w:eastAsia="ko-KR"/>
              </w:rPr>
            </w:pPr>
            <w:r w:rsidRPr="00424E59">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6AA807E4" w14:textId="77777777" w:rsidR="00EB676A" w:rsidRPr="00424E59" w:rsidRDefault="00EB676A" w:rsidP="00BC3F8D">
            <w:pPr>
              <w:pStyle w:val="TAH"/>
              <w:rPr>
                <w:lang w:eastAsia="ko-KR"/>
              </w:rPr>
            </w:pPr>
            <w:r w:rsidRPr="00424E59">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43B116" w14:textId="77777777" w:rsidR="00EB676A" w:rsidRPr="00424E59" w:rsidRDefault="00EB676A" w:rsidP="00BC3F8D">
            <w:pPr>
              <w:pStyle w:val="TAH"/>
              <w:rPr>
                <w:lang w:eastAsia="ko-KR"/>
              </w:rPr>
            </w:pPr>
            <w:r w:rsidRPr="00424E59">
              <w:rPr>
                <w:lang w:eastAsia="ko-KR"/>
              </w:rPr>
              <w:t>Condition</w:t>
            </w:r>
          </w:p>
        </w:tc>
      </w:tr>
      <w:tr w:rsidR="00EB676A" w:rsidRPr="00424E59" w14:paraId="678D26B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33145E" w14:textId="77777777" w:rsidR="00EB676A" w:rsidRPr="00424E59" w:rsidRDefault="00EB676A" w:rsidP="00BC3F8D">
            <w:pPr>
              <w:pStyle w:val="TAL"/>
              <w:rPr>
                <w:lang w:eastAsia="ko-KR"/>
              </w:rPr>
            </w:pPr>
            <w:r w:rsidRPr="00424E59">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43A15C73" w14:textId="77777777" w:rsidR="00EB676A" w:rsidRPr="00424E59"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20647CD3" w14:textId="77777777" w:rsidR="00EB676A" w:rsidRPr="00424E59"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A156459"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1B77EED" w14:textId="77777777" w:rsidR="00EB676A" w:rsidRPr="00424E59" w:rsidRDefault="00EB676A" w:rsidP="00BC3F8D">
            <w:pPr>
              <w:pStyle w:val="TAL"/>
              <w:rPr>
                <w:lang w:eastAsia="ko-KR"/>
              </w:rPr>
            </w:pPr>
          </w:p>
        </w:tc>
      </w:tr>
      <w:tr w:rsidR="00EB676A" w:rsidRPr="00424E59" w14:paraId="2B7E506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D12DB13" w14:textId="77777777" w:rsidR="00EB676A" w:rsidRPr="00424E59" w:rsidRDefault="00EB676A" w:rsidP="00BC3F8D">
            <w:pPr>
              <w:pStyle w:val="TAL"/>
              <w:rPr>
                <w:lang w:eastAsia="ko-KR"/>
              </w:rPr>
            </w:pPr>
            <w:r w:rsidRPr="00424E59">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76B4244" w14:textId="77777777" w:rsidR="00EB676A" w:rsidRPr="00424E59"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8DA06C9" w14:textId="77777777" w:rsidR="00EB676A" w:rsidRPr="00424E59"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F435649"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5225BB" w14:textId="77777777" w:rsidR="00EB676A" w:rsidRPr="00424E59" w:rsidRDefault="00EB676A" w:rsidP="00BC3F8D">
            <w:pPr>
              <w:pStyle w:val="TAL"/>
              <w:rPr>
                <w:lang w:eastAsia="ko-KR"/>
              </w:rPr>
            </w:pPr>
          </w:p>
        </w:tc>
      </w:tr>
      <w:tr w:rsidR="00EB676A" w:rsidRPr="00424E59" w14:paraId="64400AC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7DF2E40" w14:textId="77777777" w:rsidR="00EB676A" w:rsidRPr="00424E59" w:rsidRDefault="00EB676A" w:rsidP="00BC3F8D">
            <w:pPr>
              <w:pStyle w:val="TAL"/>
              <w:rPr>
                <w:lang w:eastAsia="ko-KR"/>
              </w:rPr>
            </w:pPr>
            <w:r w:rsidRPr="00424E59">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tcPr>
          <w:p w14:paraId="37FE14E2" w14:textId="77777777" w:rsidR="00EB676A" w:rsidRPr="00424E59" w:rsidRDefault="00EB676A" w:rsidP="00BC3F8D">
            <w:pPr>
              <w:pStyle w:val="TAL"/>
              <w:rPr>
                <w:lang w:eastAsia="ko-KR"/>
              </w:rPr>
            </w:pPr>
            <w:r w:rsidRPr="00424E59">
              <w:rPr>
                <w:lang w:eastAsia="ko-KR"/>
              </w:rPr>
              <w:t>Encrypted &lt;mcptt-called-party-id&gt;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2973EE75" w14:textId="77777777" w:rsidR="00EB676A" w:rsidRPr="00424E59" w:rsidRDefault="00EB676A" w:rsidP="00BC3F8D">
            <w:pPr>
              <w:pStyle w:val="TAL"/>
              <w:rPr>
                <w:lang w:eastAsia="ko-KR"/>
              </w:rPr>
            </w:pPr>
            <w:r w:rsidRPr="00424E59">
              <w:rPr>
                <w:lang w:eastAsia="ko-KR"/>
              </w:rPr>
              <w:t>The MCPTT ID of the identified MCPTT user (see NOTE 1, Table 6.2.26.3.3-4);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5F8FB580"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732D5C7" w14:textId="77777777" w:rsidR="00EB676A" w:rsidRPr="00424E59" w:rsidRDefault="00EB676A" w:rsidP="00BC3F8D">
            <w:pPr>
              <w:pStyle w:val="TAL"/>
              <w:rPr>
                <w:lang w:eastAsia="ko-KR"/>
              </w:rPr>
            </w:pPr>
          </w:p>
        </w:tc>
      </w:tr>
      <w:tr w:rsidR="00EB676A" w:rsidRPr="00424E59" w14:paraId="722D15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EB8709" w14:textId="77777777" w:rsidR="00EB676A" w:rsidRPr="00424E59" w:rsidRDefault="00EB676A" w:rsidP="00BC3F8D">
            <w:pPr>
              <w:pStyle w:val="TAL"/>
              <w:rPr>
                <w:lang w:eastAsia="ko-KR"/>
              </w:rPr>
            </w:pPr>
            <w:r w:rsidRPr="00424E59">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71A823F5" w14:textId="77777777" w:rsidR="00EB676A" w:rsidRPr="00424E59"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A7856FA" w14:textId="77777777" w:rsidR="00EB676A" w:rsidRPr="00424E59" w:rsidRDefault="00EB676A" w:rsidP="00BC3F8D">
            <w:pPr>
              <w:pStyle w:val="TAL"/>
              <w:rPr>
                <w:lang w:eastAsia="ko-KR"/>
              </w:rPr>
            </w:pPr>
            <w:r w:rsidRPr="00424E59">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55ADA117"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109DB42" w14:textId="77777777" w:rsidR="00EB676A" w:rsidRPr="00424E59" w:rsidRDefault="00EB676A" w:rsidP="00BC3F8D">
            <w:pPr>
              <w:pStyle w:val="TAL"/>
              <w:rPr>
                <w:lang w:eastAsia="ko-KR"/>
              </w:rPr>
            </w:pPr>
          </w:p>
        </w:tc>
      </w:tr>
      <w:tr w:rsidR="00EB676A" w:rsidRPr="00424E59" w14:paraId="365775C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A51EC8" w14:textId="77777777" w:rsidR="00EB676A" w:rsidRPr="00424E59" w:rsidRDefault="00EB676A" w:rsidP="00BC3F8D">
            <w:pPr>
              <w:pStyle w:val="TAL"/>
              <w:rPr>
                <w:lang w:eastAsia="ko-KR"/>
              </w:rPr>
            </w:pPr>
            <w:r w:rsidRPr="00424E59">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479AC5FB" w14:textId="77777777" w:rsidR="00EB676A" w:rsidRPr="00424E59" w:rsidRDefault="00EB676A" w:rsidP="00BC3F8D">
            <w:pPr>
              <w:pStyle w:val="TAL"/>
              <w:rPr>
                <w:lang w:eastAsia="ko-KR"/>
              </w:rPr>
            </w:pPr>
            <w:r w:rsidRPr="00424E59">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17AA1A88" w14:textId="77777777" w:rsidR="00EB676A" w:rsidRPr="00424E59"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3C89FE8"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2AB7293" w14:textId="77777777" w:rsidR="00EB676A" w:rsidRPr="00424E59" w:rsidRDefault="00EB676A" w:rsidP="00BC3F8D">
            <w:pPr>
              <w:pStyle w:val="TAL"/>
              <w:rPr>
                <w:lang w:eastAsia="ko-KR"/>
              </w:rPr>
            </w:pPr>
          </w:p>
        </w:tc>
      </w:tr>
      <w:tr w:rsidR="00EB676A" w:rsidRPr="00424E59" w14:paraId="3368C5D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44F11D0" w14:textId="77777777" w:rsidR="00EB676A" w:rsidRPr="00424E59" w:rsidRDefault="00EB676A" w:rsidP="00BC3F8D">
            <w:pPr>
              <w:pStyle w:val="TAL"/>
              <w:rPr>
                <w:lang w:eastAsia="ko-KR"/>
              </w:rPr>
            </w:pPr>
            <w:r w:rsidRPr="00424E59">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786B3851" w14:textId="77777777" w:rsidR="00EB676A" w:rsidRPr="00424E59" w:rsidRDefault="00EB676A" w:rsidP="00BC3F8D">
            <w:pPr>
              <w:pStyle w:val="TAL"/>
              <w:rPr>
                <w:lang w:eastAsia="ko-KR"/>
              </w:rPr>
            </w:pPr>
            <w:r w:rsidRPr="00424E59">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445C80E0" w14:textId="77777777" w:rsidR="00EB676A" w:rsidRPr="00424E59"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BC8D82F" w14:textId="77777777" w:rsidR="00EB676A" w:rsidRPr="00424E59"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31A4F80" w14:textId="77777777" w:rsidR="00EB676A" w:rsidRPr="00424E59" w:rsidRDefault="00EB676A" w:rsidP="00BC3F8D">
            <w:pPr>
              <w:pStyle w:val="TAL"/>
              <w:rPr>
                <w:lang w:eastAsia="ko-KR"/>
              </w:rPr>
            </w:pPr>
          </w:p>
        </w:tc>
      </w:tr>
    </w:tbl>
    <w:p w14:paraId="557A382C" w14:textId="77777777" w:rsidR="00EB676A" w:rsidRPr="00424E59" w:rsidRDefault="00EB676A" w:rsidP="00EB676A"/>
    <w:p w14:paraId="4CC9C7E0" w14:textId="77777777" w:rsidR="00EB676A" w:rsidRPr="00424E59" w:rsidRDefault="00EB676A" w:rsidP="00EB676A">
      <w:pPr>
        <w:pStyle w:val="TH"/>
      </w:pPr>
      <w:r w:rsidRPr="00424E59">
        <w:t>Table 6.2.26.3.3-7: SIP REFER from the UE (steps 5, 12, Table 6.2.26.3.3-1;</w:t>
      </w:r>
      <w:r w:rsidRPr="00424E59">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B676A" w:rsidRPr="00424E59" w14:paraId="1A8B0963" w14:textId="77777777" w:rsidTr="00BC3F8D">
        <w:tc>
          <w:tcPr>
            <w:tcW w:w="9634" w:type="dxa"/>
            <w:gridSpan w:val="5"/>
            <w:tcBorders>
              <w:top w:val="single" w:sz="4" w:space="0" w:color="auto"/>
              <w:left w:val="single" w:sz="4" w:space="0" w:color="auto"/>
              <w:bottom w:val="single" w:sz="4" w:space="0" w:color="auto"/>
              <w:right w:val="single" w:sz="4" w:space="0" w:color="auto"/>
            </w:tcBorders>
            <w:hideMark/>
          </w:tcPr>
          <w:p w14:paraId="7405B8AF" w14:textId="77777777" w:rsidR="00EB676A" w:rsidRPr="00424E59" w:rsidRDefault="00EB676A" w:rsidP="00BC3F8D">
            <w:pPr>
              <w:pStyle w:val="TAL"/>
              <w:rPr>
                <w:lang w:eastAsia="ko-KR"/>
              </w:rPr>
            </w:pPr>
            <w:r w:rsidRPr="00424E59">
              <w:rPr>
                <w:lang w:eastAsia="ko-KR"/>
              </w:rPr>
              <w:t xml:space="preserve">Derivation Path: TS 36.579-1 [2], table 5.5.2.12-1, condition </w:t>
            </w:r>
            <w:r w:rsidRPr="00424E59">
              <w:rPr>
                <w:rFonts w:eastAsia="MS Mincho"/>
                <w:lang w:eastAsia="ko-KR"/>
              </w:rPr>
              <w:t>PRIVATE-CALL</w:t>
            </w:r>
          </w:p>
        </w:tc>
      </w:tr>
      <w:tr w:rsidR="00EB676A" w:rsidRPr="00424E59" w14:paraId="018EA64A" w14:textId="77777777" w:rsidTr="00BC3F8D">
        <w:tc>
          <w:tcPr>
            <w:tcW w:w="2831" w:type="dxa"/>
            <w:tcBorders>
              <w:top w:val="single" w:sz="4" w:space="0" w:color="auto"/>
              <w:left w:val="single" w:sz="4" w:space="0" w:color="auto"/>
              <w:bottom w:val="single" w:sz="4" w:space="0" w:color="auto"/>
              <w:right w:val="single" w:sz="4" w:space="0" w:color="auto"/>
            </w:tcBorders>
            <w:hideMark/>
          </w:tcPr>
          <w:p w14:paraId="62F3DF86" w14:textId="77777777" w:rsidR="00EB676A" w:rsidRPr="00424E59" w:rsidRDefault="00EB676A" w:rsidP="00BC3F8D">
            <w:pPr>
              <w:pStyle w:val="TAH"/>
              <w:rPr>
                <w:lang w:eastAsia="ko-KR"/>
              </w:rPr>
            </w:pPr>
            <w:r w:rsidRPr="00424E59">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40D2F93D" w14:textId="77777777" w:rsidR="00EB676A" w:rsidRPr="00424E59" w:rsidRDefault="00EB676A" w:rsidP="00BC3F8D">
            <w:pPr>
              <w:pStyle w:val="TAH"/>
              <w:rPr>
                <w:lang w:eastAsia="ko-KR"/>
              </w:rPr>
            </w:pPr>
            <w:r w:rsidRPr="00424E59">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78B05FAA" w14:textId="77777777" w:rsidR="00EB676A" w:rsidRPr="00424E59" w:rsidRDefault="00EB676A" w:rsidP="00BC3F8D">
            <w:pPr>
              <w:pStyle w:val="TAH"/>
              <w:rPr>
                <w:lang w:eastAsia="ko-KR"/>
              </w:rPr>
            </w:pPr>
            <w:r w:rsidRPr="00424E59">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2152FA0A" w14:textId="77777777" w:rsidR="00EB676A" w:rsidRPr="00424E59" w:rsidRDefault="00EB676A" w:rsidP="00BC3F8D">
            <w:pPr>
              <w:pStyle w:val="TAH"/>
              <w:rPr>
                <w:lang w:eastAsia="ko-KR"/>
              </w:rPr>
            </w:pPr>
            <w:r w:rsidRPr="00424E59">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074F2016" w14:textId="77777777" w:rsidR="00EB676A" w:rsidRPr="00424E59" w:rsidRDefault="00EB676A" w:rsidP="00BC3F8D">
            <w:pPr>
              <w:pStyle w:val="TAH"/>
              <w:rPr>
                <w:lang w:eastAsia="ko-KR"/>
              </w:rPr>
            </w:pPr>
            <w:r w:rsidRPr="00424E59">
              <w:rPr>
                <w:lang w:eastAsia="ko-KR"/>
              </w:rPr>
              <w:t>Condition</w:t>
            </w:r>
          </w:p>
        </w:tc>
      </w:tr>
      <w:tr w:rsidR="00EB676A" w:rsidRPr="00424E59" w14:paraId="66A6580B" w14:textId="77777777" w:rsidTr="00BC3F8D">
        <w:tc>
          <w:tcPr>
            <w:tcW w:w="2831" w:type="dxa"/>
            <w:tcBorders>
              <w:top w:val="single" w:sz="4" w:space="0" w:color="auto"/>
              <w:left w:val="single" w:sz="4" w:space="0" w:color="auto"/>
              <w:bottom w:val="single" w:sz="4" w:space="0" w:color="auto"/>
              <w:right w:val="single" w:sz="4" w:space="0" w:color="auto"/>
            </w:tcBorders>
            <w:vAlign w:val="center"/>
            <w:hideMark/>
          </w:tcPr>
          <w:p w14:paraId="588E247F" w14:textId="77777777" w:rsidR="00EB676A" w:rsidRPr="00424E59" w:rsidRDefault="00EB676A" w:rsidP="00BC3F8D">
            <w:pPr>
              <w:pStyle w:val="TAL"/>
              <w:rPr>
                <w:rFonts w:eastAsia="Calibri" w:cs="Arial"/>
                <w:b/>
                <w:szCs w:val="18"/>
                <w:lang w:eastAsia="ko-KR"/>
              </w:rPr>
            </w:pPr>
            <w:r w:rsidRPr="00424E59">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601AFE24" w14:textId="77777777" w:rsidR="00EB676A" w:rsidRPr="00424E59" w:rsidRDefault="00EB676A" w:rsidP="00BC3F8D">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0694A6DD" w14:textId="77777777" w:rsidR="00EB676A" w:rsidRPr="00424E59" w:rsidRDefault="00EB676A" w:rsidP="00BC3F8D">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0FD22276"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B80C8DC" w14:textId="77777777" w:rsidR="00EB676A" w:rsidRPr="00424E59" w:rsidRDefault="00EB676A" w:rsidP="00BC3F8D">
            <w:pPr>
              <w:pStyle w:val="TAL"/>
              <w:rPr>
                <w:lang w:eastAsia="ko-KR"/>
              </w:rPr>
            </w:pPr>
          </w:p>
        </w:tc>
      </w:tr>
      <w:tr w:rsidR="00EB676A" w:rsidRPr="00424E59" w14:paraId="40D896C8" w14:textId="77777777" w:rsidTr="00BC3F8D">
        <w:tc>
          <w:tcPr>
            <w:tcW w:w="2831" w:type="dxa"/>
            <w:tcBorders>
              <w:top w:val="single" w:sz="4" w:space="0" w:color="auto"/>
              <w:left w:val="single" w:sz="4" w:space="0" w:color="auto"/>
              <w:bottom w:val="single" w:sz="4" w:space="0" w:color="auto"/>
              <w:right w:val="single" w:sz="4" w:space="0" w:color="auto"/>
            </w:tcBorders>
            <w:vAlign w:val="center"/>
            <w:hideMark/>
          </w:tcPr>
          <w:p w14:paraId="168C79B6" w14:textId="77777777" w:rsidR="00EB676A" w:rsidRPr="00424E59" w:rsidRDefault="00EB676A" w:rsidP="00BC3F8D">
            <w:pPr>
              <w:pStyle w:val="TAL"/>
              <w:rPr>
                <w:b/>
                <w:bCs/>
                <w:lang w:eastAsia="ko-KR"/>
              </w:rPr>
            </w:pPr>
            <w:r w:rsidRPr="00424E59">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2625FB2F" w14:textId="77777777" w:rsidR="00EB676A" w:rsidRPr="00424E59" w:rsidRDefault="00EB676A" w:rsidP="00BC3F8D">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1A21F92B" w14:textId="77777777" w:rsidR="00EB676A" w:rsidRPr="00424E59" w:rsidRDefault="00EB676A" w:rsidP="00BC3F8D">
            <w:pPr>
              <w:pStyle w:val="TAL"/>
              <w:rPr>
                <w:rFonts w:cs="Arial"/>
                <w:szCs w:val="18"/>
                <w:lang w:eastAsia="ko-KR"/>
              </w:rPr>
            </w:pPr>
            <w:r w:rsidRPr="00424E59">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246097DA"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8AE46A3" w14:textId="77777777" w:rsidR="00EB676A" w:rsidRPr="00424E59" w:rsidRDefault="00EB676A" w:rsidP="00BC3F8D">
            <w:pPr>
              <w:pStyle w:val="TAL"/>
              <w:rPr>
                <w:rFonts w:cs="Arial"/>
                <w:szCs w:val="18"/>
                <w:lang w:eastAsia="ko-KR"/>
              </w:rPr>
            </w:pPr>
          </w:p>
        </w:tc>
      </w:tr>
      <w:tr w:rsidR="00EB676A" w:rsidRPr="00424E59" w14:paraId="0F9ED837" w14:textId="77777777" w:rsidTr="00BC3F8D">
        <w:tc>
          <w:tcPr>
            <w:tcW w:w="2831" w:type="dxa"/>
            <w:tcBorders>
              <w:top w:val="single" w:sz="4" w:space="0" w:color="auto"/>
              <w:left w:val="single" w:sz="4" w:space="0" w:color="auto"/>
              <w:bottom w:val="single" w:sz="4" w:space="0" w:color="auto"/>
              <w:right w:val="single" w:sz="4" w:space="0" w:color="auto"/>
            </w:tcBorders>
            <w:vAlign w:val="center"/>
            <w:hideMark/>
          </w:tcPr>
          <w:p w14:paraId="501D6001" w14:textId="77777777" w:rsidR="00EB676A" w:rsidRPr="00424E59" w:rsidRDefault="00EB676A" w:rsidP="00BC3F8D">
            <w:pPr>
              <w:pStyle w:val="TAL"/>
              <w:rPr>
                <w:b/>
                <w:bCs/>
                <w:lang w:eastAsia="ko-KR"/>
              </w:rPr>
            </w:pPr>
            <w:r w:rsidRPr="00424E59">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11F8EF0B" w14:textId="77777777" w:rsidR="00EB676A" w:rsidRPr="00424E59" w:rsidRDefault="00EB676A" w:rsidP="00BC3F8D">
            <w:pPr>
              <w:pStyle w:val="TAL"/>
              <w:rPr>
                <w:rFonts w:cs="Arial"/>
                <w:szCs w:val="18"/>
                <w:lang w:eastAsia="ko-KR"/>
              </w:rPr>
            </w:pPr>
            <w:r w:rsidRPr="00424E59">
              <w:rPr>
                <w:rFonts w:cs="Arial"/>
                <w:szCs w:val="18"/>
                <w:lang w:eastAsia="ko-KR"/>
              </w:rPr>
              <w:t xml:space="preserve">Resource-lists as described in </w:t>
            </w:r>
            <w:r w:rsidRPr="00424E59">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15F722F5" w14:textId="77777777" w:rsidR="00EB676A" w:rsidRPr="00424E59" w:rsidRDefault="00EB676A" w:rsidP="00BC3F8D">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504E00E"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71444C3" w14:textId="77777777" w:rsidR="00EB676A" w:rsidRPr="00424E59" w:rsidRDefault="00EB676A" w:rsidP="00BC3F8D">
            <w:pPr>
              <w:pStyle w:val="TAL"/>
              <w:rPr>
                <w:rFonts w:cs="Arial"/>
                <w:szCs w:val="18"/>
                <w:lang w:eastAsia="ko-KR"/>
              </w:rPr>
            </w:pPr>
          </w:p>
        </w:tc>
      </w:tr>
    </w:tbl>
    <w:p w14:paraId="5BD9749F" w14:textId="77777777" w:rsidR="00EB676A" w:rsidRPr="00424E59" w:rsidRDefault="00EB676A" w:rsidP="00EB676A"/>
    <w:p w14:paraId="405BCBE8" w14:textId="77777777" w:rsidR="00EB676A" w:rsidRPr="00424E59" w:rsidRDefault="00EB676A" w:rsidP="00EB676A">
      <w:pPr>
        <w:pStyle w:val="TH"/>
      </w:pPr>
      <w:r w:rsidRPr="00424E59">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4EA96119" w14:textId="77777777" w:rsidTr="00BC3F8D">
        <w:trPr>
          <w:cantSplit/>
        </w:trPr>
        <w:tc>
          <w:tcPr>
            <w:tcW w:w="9639" w:type="dxa"/>
            <w:tcBorders>
              <w:top w:val="single" w:sz="4" w:space="0" w:color="auto"/>
              <w:left w:val="single" w:sz="4" w:space="0" w:color="auto"/>
              <w:bottom w:val="single" w:sz="4" w:space="0" w:color="auto"/>
              <w:right w:val="single" w:sz="4" w:space="0" w:color="auto"/>
            </w:tcBorders>
            <w:hideMark/>
          </w:tcPr>
          <w:p w14:paraId="1CAA5C73" w14:textId="77777777" w:rsidR="00EB676A" w:rsidRPr="00424E59" w:rsidRDefault="00EB676A" w:rsidP="00BC3F8D">
            <w:pPr>
              <w:pStyle w:val="TAL"/>
              <w:rPr>
                <w:rFonts w:cs="Arial"/>
                <w:szCs w:val="18"/>
                <w:lang w:eastAsia="ko-KR"/>
              </w:rPr>
            </w:pPr>
            <w:r w:rsidRPr="00424E59">
              <w:rPr>
                <w:rFonts w:cs="Arial"/>
                <w:szCs w:val="18"/>
                <w:lang w:eastAsia="ko-KR"/>
              </w:rPr>
              <w:t xml:space="preserve">Derivation Path: TS 36.579-1 [2], table 5.5.3.2.1-1, condition </w:t>
            </w:r>
            <w:r w:rsidRPr="00424E59">
              <w:rPr>
                <w:lang w:eastAsia="ko-KR"/>
              </w:rPr>
              <w:t>PRE-ESTABLISH, PRIVATE-CALL with the uri attribute of the entry extended with the SIP URI header fields as specified in Table 6.2.26.3.3-9</w:t>
            </w:r>
          </w:p>
        </w:tc>
      </w:tr>
    </w:tbl>
    <w:p w14:paraId="52FED432" w14:textId="77777777" w:rsidR="00EB676A" w:rsidRPr="00424E59" w:rsidRDefault="00EB676A" w:rsidP="00EB676A"/>
    <w:p w14:paraId="151F7362" w14:textId="77777777" w:rsidR="00EB676A" w:rsidRPr="00424E59" w:rsidRDefault="00EB676A" w:rsidP="00EB676A">
      <w:pPr>
        <w:pStyle w:val="TH"/>
      </w:pPr>
      <w:r w:rsidRPr="00424E59">
        <w:t>Table 6.2.26.3.3-9: SIP header fields extending the uri attribute of the resource-lists' single entry (Table 6.2.26.3.3-8)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B676A" w:rsidRPr="00424E59" w14:paraId="21F0948C"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729A3BAF" w14:textId="77777777" w:rsidR="00EB676A" w:rsidRPr="00424E59" w:rsidRDefault="00EB676A" w:rsidP="00BC3F8D">
            <w:pPr>
              <w:pStyle w:val="TAL"/>
              <w:rPr>
                <w:lang w:eastAsia="ko-KR"/>
              </w:rPr>
            </w:pPr>
            <w:r w:rsidRPr="00424E59">
              <w:rPr>
                <w:rFonts w:cs="Arial"/>
                <w:szCs w:val="18"/>
                <w:lang w:eastAsia="ko-KR"/>
              </w:rPr>
              <w:t xml:space="preserve">Derivation Path: TS 36.579-1 [2], table </w:t>
            </w:r>
            <w:r w:rsidRPr="00424E59">
              <w:rPr>
                <w:lang w:eastAsia="ko-KR"/>
              </w:rPr>
              <w:t xml:space="preserve">5.5.2.12-2 </w:t>
            </w:r>
            <w:r w:rsidRPr="00424E59">
              <w:rPr>
                <w:rFonts w:cs="Arial"/>
                <w:szCs w:val="18"/>
                <w:lang w:eastAsia="ko-KR"/>
              </w:rPr>
              <w:t>condition PRIVATE-CALL</w:t>
            </w:r>
          </w:p>
        </w:tc>
      </w:tr>
      <w:tr w:rsidR="00EB676A" w:rsidRPr="00424E59" w14:paraId="415BCCE2"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57F8EF6" w14:textId="77777777" w:rsidR="00EB676A" w:rsidRPr="00424E59" w:rsidRDefault="00EB676A" w:rsidP="00BC3F8D">
            <w:pPr>
              <w:pStyle w:val="TAH"/>
              <w:rPr>
                <w:lang w:eastAsia="ko-KR"/>
              </w:rPr>
            </w:pPr>
            <w:r w:rsidRPr="00424E59">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99C2D83" w14:textId="77777777" w:rsidR="00EB676A" w:rsidRPr="00424E59" w:rsidRDefault="00EB676A" w:rsidP="00BC3F8D">
            <w:pPr>
              <w:pStyle w:val="TAH"/>
              <w:rPr>
                <w:lang w:eastAsia="ko-KR"/>
              </w:rPr>
            </w:pPr>
            <w:r w:rsidRPr="00424E59">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678AD2A1" w14:textId="77777777" w:rsidR="00EB676A" w:rsidRPr="00424E59" w:rsidRDefault="00EB676A" w:rsidP="00BC3F8D">
            <w:pPr>
              <w:pStyle w:val="TAH"/>
              <w:rPr>
                <w:lang w:eastAsia="ko-KR"/>
              </w:rPr>
            </w:pPr>
            <w:r w:rsidRPr="00424E59">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53BF54BC" w14:textId="77777777" w:rsidR="00EB676A" w:rsidRPr="00424E59" w:rsidRDefault="00EB676A" w:rsidP="00BC3F8D">
            <w:pPr>
              <w:pStyle w:val="TAH"/>
              <w:rPr>
                <w:lang w:eastAsia="ko-KR"/>
              </w:rPr>
            </w:pPr>
            <w:r w:rsidRPr="00424E59">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E229FDD" w14:textId="77777777" w:rsidR="00EB676A" w:rsidRPr="00424E59" w:rsidRDefault="00EB676A" w:rsidP="00BC3F8D">
            <w:pPr>
              <w:pStyle w:val="TAH"/>
              <w:rPr>
                <w:lang w:eastAsia="ko-KR"/>
              </w:rPr>
            </w:pPr>
            <w:r w:rsidRPr="00424E59">
              <w:rPr>
                <w:lang w:eastAsia="ko-KR"/>
              </w:rPr>
              <w:t>Condition</w:t>
            </w:r>
          </w:p>
        </w:tc>
      </w:tr>
      <w:tr w:rsidR="00EB676A" w:rsidRPr="00424E59" w14:paraId="4640D375"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79CFCDA5" w14:textId="77777777" w:rsidR="00EB676A" w:rsidRPr="00424E59" w:rsidRDefault="00EB676A" w:rsidP="00BC3F8D">
            <w:pPr>
              <w:pStyle w:val="TAL"/>
              <w:rPr>
                <w:lang w:eastAsia="ko-KR"/>
              </w:rPr>
            </w:pPr>
            <w:r w:rsidRPr="00424E59">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hideMark/>
          </w:tcPr>
          <w:p w14:paraId="34112116" w14:textId="77777777" w:rsidR="00EB676A" w:rsidRPr="00424E59" w:rsidRDefault="00EB676A" w:rsidP="00BC3F8D">
            <w:pPr>
              <w:pStyle w:val="TAL"/>
              <w:rPr>
                <w:szCs w:val="18"/>
                <w:lang w:eastAsia="ko-KR"/>
              </w:rPr>
            </w:pPr>
            <w:r w:rsidRPr="00424E59">
              <w:rPr>
                <w:bCs/>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102F236F" w14:textId="77777777" w:rsidR="00EB676A" w:rsidRPr="00424E59" w:rsidRDefault="00EB676A" w:rsidP="00BC3F8D">
            <w:pPr>
              <w:pStyle w:val="TAL"/>
              <w:rPr>
                <w:lang w:eastAsia="ko-KR"/>
              </w:rPr>
            </w:pPr>
            <w:r w:rsidRPr="00424E59">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7B6F1603"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FAC763C" w14:textId="77777777" w:rsidR="00EB676A" w:rsidRPr="00424E59" w:rsidRDefault="00EB676A" w:rsidP="00BC3F8D">
            <w:pPr>
              <w:pStyle w:val="TAL"/>
              <w:rPr>
                <w:lang w:eastAsia="ko-KR"/>
              </w:rPr>
            </w:pPr>
          </w:p>
        </w:tc>
      </w:tr>
      <w:tr w:rsidR="00EB676A" w:rsidRPr="00424E59" w14:paraId="0011358C" w14:textId="77777777" w:rsidTr="00BC3F8D">
        <w:tc>
          <w:tcPr>
            <w:tcW w:w="2830" w:type="dxa"/>
            <w:tcBorders>
              <w:top w:val="single" w:sz="4" w:space="0" w:color="auto"/>
              <w:left w:val="single" w:sz="4" w:space="0" w:color="auto"/>
              <w:bottom w:val="single" w:sz="4" w:space="0" w:color="auto"/>
              <w:right w:val="single" w:sz="4" w:space="0" w:color="auto"/>
            </w:tcBorders>
            <w:vAlign w:val="center"/>
            <w:hideMark/>
          </w:tcPr>
          <w:p w14:paraId="3FFD0C7E" w14:textId="77777777" w:rsidR="00EB676A" w:rsidRPr="00424E59" w:rsidRDefault="00EB676A" w:rsidP="00BC3F8D">
            <w:pPr>
              <w:pStyle w:val="TAL"/>
              <w:rPr>
                <w:rFonts w:eastAsia="Calibri" w:cs="Arial"/>
                <w:b/>
                <w:szCs w:val="18"/>
                <w:lang w:eastAsia="ko-KR"/>
              </w:rPr>
            </w:pPr>
            <w:r w:rsidRPr="00424E59">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69D50135" w14:textId="77777777" w:rsidR="00EB676A" w:rsidRPr="00424E59" w:rsidRDefault="00EB676A" w:rsidP="00BC3F8D">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2B9C3A61" w14:textId="77777777" w:rsidR="00EB676A" w:rsidRPr="00424E59" w:rsidRDefault="00EB676A" w:rsidP="00BC3F8D">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237852D6"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A0EAD0A" w14:textId="77777777" w:rsidR="00EB676A" w:rsidRPr="00424E59" w:rsidRDefault="00EB676A" w:rsidP="00BC3F8D">
            <w:pPr>
              <w:pStyle w:val="TAL"/>
              <w:rPr>
                <w:lang w:eastAsia="ko-KR"/>
              </w:rPr>
            </w:pPr>
          </w:p>
        </w:tc>
      </w:tr>
      <w:tr w:rsidR="00EB676A" w:rsidRPr="00424E59" w14:paraId="59F4114C"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F3FF854" w14:textId="77777777" w:rsidR="00EB676A" w:rsidRPr="00424E59" w:rsidRDefault="00EB676A" w:rsidP="00BC3F8D">
            <w:pPr>
              <w:pStyle w:val="TAL"/>
              <w:rPr>
                <w:b/>
                <w:bCs/>
                <w:lang w:eastAsia="ko-KR"/>
              </w:rPr>
            </w:pPr>
            <w:r w:rsidRPr="00424E59">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44267865" w14:textId="77777777" w:rsidR="00EB676A" w:rsidRPr="00424E59" w:rsidRDefault="00EB676A" w:rsidP="00BC3F8D">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12E5A5EB" w14:textId="77777777" w:rsidR="00EB676A" w:rsidRPr="00424E59" w:rsidRDefault="00EB676A" w:rsidP="00BC3F8D">
            <w:pPr>
              <w:pStyle w:val="TAL"/>
              <w:rPr>
                <w:rFonts w:cs="Arial"/>
                <w:szCs w:val="18"/>
                <w:lang w:eastAsia="ko-KR"/>
              </w:rPr>
            </w:pPr>
            <w:r w:rsidRPr="00424E59">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0F1AD914"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4068A4B" w14:textId="77777777" w:rsidR="00EB676A" w:rsidRPr="00424E59" w:rsidRDefault="00EB676A" w:rsidP="00BC3F8D">
            <w:pPr>
              <w:pStyle w:val="TAL"/>
              <w:rPr>
                <w:rFonts w:cs="Arial"/>
                <w:szCs w:val="18"/>
                <w:lang w:eastAsia="ko-KR"/>
              </w:rPr>
            </w:pPr>
          </w:p>
        </w:tc>
      </w:tr>
      <w:tr w:rsidR="00EB676A" w:rsidRPr="00424E59" w14:paraId="05E2E5D1" w14:textId="77777777" w:rsidTr="00BC3F8D">
        <w:tc>
          <w:tcPr>
            <w:tcW w:w="2830" w:type="dxa"/>
            <w:tcBorders>
              <w:top w:val="single" w:sz="4" w:space="0" w:color="auto"/>
              <w:left w:val="single" w:sz="4" w:space="0" w:color="auto"/>
              <w:bottom w:val="single" w:sz="4" w:space="0" w:color="auto"/>
              <w:right w:val="single" w:sz="4" w:space="0" w:color="auto"/>
            </w:tcBorders>
          </w:tcPr>
          <w:p w14:paraId="03487757" w14:textId="77777777" w:rsidR="00EB676A" w:rsidRPr="00424E59" w:rsidRDefault="00EB676A" w:rsidP="00BC3F8D">
            <w:pPr>
              <w:pStyle w:val="TAL"/>
              <w:rPr>
                <w:lang w:eastAsia="ko-KR"/>
              </w:rPr>
            </w:pPr>
            <w:r w:rsidRPr="00424E59">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0E16F935" w14:textId="77777777" w:rsidR="00EB676A" w:rsidRPr="00424E59" w:rsidRDefault="00EB676A" w:rsidP="00BC3F8D">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tcPr>
          <w:p w14:paraId="22632D5E" w14:textId="77777777" w:rsidR="00EB676A" w:rsidRPr="00424E59" w:rsidRDefault="00EB676A" w:rsidP="00BC3F8D">
            <w:pPr>
              <w:pStyle w:val="TAL"/>
              <w:rPr>
                <w:b/>
                <w:lang w:eastAsia="ko-KR"/>
              </w:rPr>
            </w:pPr>
          </w:p>
        </w:tc>
        <w:tc>
          <w:tcPr>
            <w:tcW w:w="1416" w:type="dxa"/>
            <w:tcBorders>
              <w:top w:val="single" w:sz="4" w:space="0" w:color="auto"/>
              <w:left w:val="single" w:sz="4" w:space="0" w:color="auto"/>
              <w:bottom w:val="single" w:sz="4" w:space="0" w:color="auto"/>
              <w:right w:val="single" w:sz="4" w:space="0" w:color="auto"/>
            </w:tcBorders>
          </w:tcPr>
          <w:p w14:paraId="51D021B9"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8AAA759" w14:textId="77777777" w:rsidR="00EB676A" w:rsidRPr="00424E59" w:rsidRDefault="00EB676A" w:rsidP="00BC3F8D">
            <w:pPr>
              <w:pStyle w:val="TAL"/>
              <w:rPr>
                <w:rFonts w:cs="Arial"/>
                <w:szCs w:val="18"/>
                <w:lang w:eastAsia="ko-KR"/>
              </w:rPr>
            </w:pPr>
          </w:p>
        </w:tc>
      </w:tr>
      <w:tr w:rsidR="00EB676A" w:rsidRPr="00424E59" w14:paraId="35FF7FB8" w14:textId="77777777" w:rsidTr="00BC3F8D">
        <w:tc>
          <w:tcPr>
            <w:tcW w:w="2830" w:type="dxa"/>
            <w:tcBorders>
              <w:top w:val="single" w:sz="4" w:space="0" w:color="auto"/>
              <w:left w:val="single" w:sz="4" w:space="0" w:color="auto"/>
              <w:bottom w:val="single" w:sz="4" w:space="0" w:color="auto"/>
              <w:right w:val="single" w:sz="4" w:space="0" w:color="auto"/>
            </w:tcBorders>
          </w:tcPr>
          <w:p w14:paraId="6C97264A" w14:textId="77777777" w:rsidR="00EB676A" w:rsidRPr="00424E59" w:rsidRDefault="00EB676A" w:rsidP="00BC3F8D">
            <w:pPr>
              <w:pStyle w:val="TAL"/>
              <w:rPr>
                <w:lang w:eastAsia="ko-KR"/>
              </w:rPr>
            </w:pPr>
            <w:r w:rsidRPr="00424E59">
              <w:rPr>
                <w:bCs/>
              </w:rPr>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7DA4DAE4" w14:textId="77777777" w:rsidR="00EB676A" w:rsidRPr="00424E59" w:rsidRDefault="00EB676A" w:rsidP="00BC3F8D">
            <w:pPr>
              <w:pStyle w:val="TAL"/>
              <w:rPr>
                <w:lang w:eastAsia="ko-KR"/>
              </w:rPr>
            </w:pPr>
            <w:r w:rsidRPr="00424E59">
              <w:t>“application/sdp”</w:t>
            </w:r>
          </w:p>
        </w:tc>
        <w:tc>
          <w:tcPr>
            <w:tcW w:w="2123" w:type="dxa"/>
            <w:tcBorders>
              <w:top w:val="single" w:sz="4" w:space="0" w:color="auto"/>
              <w:left w:val="single" w:sz="4" w:space="0" w:color="auto"/>
              <w:bottom w:val="single" w:sz="4" w:space="0" w:color="auto"/>
              <w:right w:val="single" w:sz="4" w:space="0" w:color="auto"/>
            </w:tcBorders>
          </w:tcPr>
          <w:p w14:paraId="386E6054" w14:textId="77777777" w:rsidR="00EB676A" w:rsidRPr="00424E59" w:rsidRDefault="00EB676A" w:rsidP="00BC3F8D">
            <w:pPr>
              <w:pStyle w:val="TAL"/>
              <w:rPr>
                <w:b/>
                <w:lang w:eastAsia="ko-KR"/>
              </w:rPr>
            </w:pPr>
          </w:p>
        </w:tc>
        <w:tc>
          <w:tcPr>
            <w:tcW w:w="1416" w:type="dxa"/>
            <w:tcBorders>
              <w:top w:val="single" w:sz="4" w:space="0" w:color="auto"/>
              <w:left w:val="single" w:sz="4" w:space="0" w:color="auto"/>
              <w:bottom w:val="single" w:sz="4" w:space="0" w:color="auto"/>
              <w:right w:val="single" w:sz="4" w:space="0" w:color="auto"/>
            </w:tcBorders>
          </w:tcPr>
          <w:p w14:paraId="7D7247F6"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43F9338" w14:textId="77777777" w:rsidR="00EB676A" w:rsidRPr="00424E59" w:rsidRDefault="00EB676A" w:rsidP="00BC3F8D">
            <w:pPr>
              <w:pStyle w:val="TAL"/>
              <w:rPr>
                <w:rFonts w:cs="Arial"/>
                <w:szCs w:val="18"/>
                <w:lang w:eastAsia="ko-KR"/>
              </w:rPr>
            </w:pPr>
          </w:p>
        </w:tc>
      </w:tr>
      <w:tr w:rsidR="00EB676A" w:rsidRPr="00424E59" w14:paraId="08E40C9C"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5D38E69" w14:textId="77777777" w:rsidR="00EB676A" w:rsidRPr="00424E59" w:rsidRDefault="00EB676A" w:rsidP="00BC3F8D">
            <w:pPr>
              <w:pStyle w:val="TAL"/>
              <w:rPr>
                <w:bCs/>
                <w:lang w:eastAsia="ko-KR"/>
              </w:rPr>
            </w:pPr>
            <w:r w:rsidRPr="00424E59">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00B2072" w14:textId="77777777" w:rsidR="00EB676A" w:rsidRPr="00424E59" w:rsidRDefault="00EB676A" w:rsidP="00BC3F8D">
            <w:pPr>
              <w:pStyle w:val="TAL"/>
              <w:rPr>
                <w:lang w:eastAsia="ko-KR"/>
              </w:rPr>
            </w:pPr>
            <w:r w:rsidRPr="00424E59">
              <w:rPr>
                <w:lang w:eastAsia="ko-KR"/>
              </w:rPr>
              <w:t xml:space="preserve">SDP Message as described in </w:t>
            </w:r>
            <w:r w:rsidRPr="00424E59">
              <w:rPr>
                <w:bCs/>
                <w:lang w:eastAsia="ko-KR"/>
              </w:rPr>
              <w:t xml:space="preserve">Table </w:t>
            </w:r>
            <w:r w:rsidRPr="00424E59">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05E88824" w14:textId="77777777" w:rsidR="00EB676A" w:rsidRPr="00424E59" w:rsidRDefault="00EB676A" w:rsidP="00BC3F8D">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44BB6E92"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58DB84B" w14:textId="77777777" w:rsidR="00EB676A" w:rsidRPr="00424E59" w:rsidRDefault="00EB676A" w:rsidP="00BC3F8D">
            <w:pPr>
              <w:pStyle w:val="TAL"/>
              <w:rPr>
                <w:rFonts w:cs="Arial"/>
                <w:szCs w:val="18"/>
                <w:lang w:eastAsia="ko-KR"/>
              </w:rPr>
            </w:pPr>
          </w:p>
        </w:tc>
      </w:tr>
      <w:tr w:rsidR="00EB676A" w:rsidRPr="00424E59" w14:paraId="68B4FE3F"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FC47DB6" w14:textId="77777777" w:rsidR="00EB676A" w:rsidRPr="00424E59" w:rsidRDefault="00EB676A" w:rsidP="00BC3F8D">
            <w:pPr>
              <w:pStyle w:val="TAL"/>
              <w:rPr>
                <w:b/>
                <w:bCs/>
                <w:lang w:eastAsia="ko-KR"/>
              </w:rPr>
            </w:pPr>
            <w:r w:rsidRPr="00424E59">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0177C12" w14:textId="77777777" w:rsidR="00EB676A" w:rsidRPr="00424E59" w:rsidRDefault="00EB676A" w:rsidP="00BC3F8D">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3FFF86EC" w14:textId="77777777" w:rsidR="00EB676A" w:rsidRPr="00424E59" w:rsidRDefault="00EB676A" w:rsidP="00BC3F8D">
            <w:pPr>
              <w:pStyle w:val="TAL"/>
              <w:rPr>
                <w:rFonts w:cs="Arial"/>
                <w:szCs w:val="18"/>
                <w:lang w:eastAsia="ko-KR"/>
              </w:rPr>
            </w:pPr>
            <w:r w:rsidRPr="00424E59">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48E7D10B"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04B6D84" w14:textId="77777777" w:rsidR="00EB676A" w:rsidRPr="00424E59" w:rsidRDefault="00EB676A" w:rsidP="00BC3F8D">
            <w:pPr>
              <w:pStyle w:val="TAL"/>
              <w:rPr>
                <w:rFonts w:cs="Arial"/>
                <w:szCs w:val="18"/>
                <w:lang w:eastAsia="ko-KR"/>
              </w:rPr>
            </w:pPr>
          </w:p>
        </w:tc>
      </w:tr>
      <w:tr w:rsidR="00EB676A" w:rsidRPr="00424E59" w14:paraId="3255BC8D"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028AB7EB" w14:textId="77777777" w:rsidR="00EB676A" w:rsidRPr="00424E59" w:rsidRDefault="00EB676A" w:rsidP="00BC3F8D">
            <w:pPr>
              <w:pStyle w:val="TAL"/>
              <w:rPr>
                <w:bCs/>
                <w:lang w:eastAsia="ko-KR"/>
              </w:rPr>
            </w:pPr>
            <w:r w:rsidRPr="00424E59">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EBE6BFE" w14:textId="77777777" w:rsidR="00EB676A" w:rsidRPr="00424E59" w:rsidRDefault="00EB676A" w:rsidP="00BC3F8D">
            <w:pPr>
              <w:pStyle w:val="TAL"/>
              <w:rPr>
                <w:lang w:eastAsia="ko-KR"/>
              </w:rPr>
            </w:pPr>
            <w:r w:rsidRPr="00424E59">
              <w:rPr>
                <w:lang w:eastAsia="ko-KR"/>
              </w:rPr>
              <w:t xml:space="preserve">MCPTT-Info as described in </w:t>
            </w:r>
            <w:r w:rsidRPr="00424E59">
              <w:rPr>
                <w:bCs/>
                <w:lang w:eastAsia="ko-KR"/>
              </w:rPr>
              <w:t xml:space="preserve">Table </w:t>
            </w:r>
            <w:r w:rsidRPr="00424E59">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0A41BCE8" w14:textId="77777777" w:rsidR="00EB676A" w:rsidRPr="00424E59" w:rsidRDefault="00EB676A" w:rsidP="00BC3F8D">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16F8BB4B" w14:textId="77777777" w:rsidR="00EB676A" w:rsidRPr="00424E59"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F35E9C3" w14:textId="77777777" w:rsidR="00EB676A" w:rsidRPr="00424E59" w:rsidRDefault="00EB676A" w:rsidP="00BC3F8D">
            <w:pPr>
              <w:pStyle w:val="TAL"/>
              <w:rPr>
                <w:rFonts w:cs="Arial"/>
                <w:szCs w:val="18"/>
                <w:lang w:eastAsia="ko-KR"/>
              </w:rPr>
            </w:pPr>
          </w:p>
        </w:tc>
      </w:tr>
      <w:tr w:rsidR="00EB676A" w:rsidRPr="00424E59" w14:paraId="14701D63"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1E2F377B" w14:textId="77777777" w:rsidR="00EB676A" w:rsidRPr="00424E59" w:rsidRDefault="00EB676A" w:rsidP="00BC3F8D">
            <w:pPr>
              <w:pStyle w:val="TAN"/>
              <w:rPr>
                <w:rFonts w:cs="Arial"/>
                <w:szCs w:val="18"/>
                <w:lang w:eastAsia="ko-KR"/>
              </w:rPr>
            </w:pPr>
            <w:r w:rsidRPr="00424E59">
              <w:t>NOTE 1:</w:t>
            </w:r>
            <w:r w:rsidRPr="00424E59">
              <w:tab/>
              <w:t>TS 24.379 [9] clause 11.1.7 does not say anything about the commencement mode to be used for remotely initiated private call.</w:t>
            </w:r>
          </w:p>
        </w:tc>
      </w:tr>
    </w:tbl>
    <w:p w14:paraId="2C241F2E" w14:textId="77777777" w:rsidR="00EB676A" w:rsidRPr="00424E59" w:rsidRDefault="00EB676A" w:rsidP="00EB676A"/>
    <w:p w14:paraId="00CCF4BE" w14:textId="77777777" w:rsidR="00EB676A" w:rsidRPr="00424E59" w:rsidRDefault="00EB676A" w:rsidP="00EB676A">
      <w:pPr>
        <w:pStyle w:val="TH"/>
      </w:pPr>
      <w:r w:rsidRPr="00424E59">
        <w:t>Table 6.2.26.3.3-10: SDP Message</w:t>
      </w:r>
      <w:r w:rsidRPr="00424E59">
        <w:rPr>
          <w:lang w:eastAsia="ko-KR"/>
        </w:rPr>
        <w:t xml:space="preserve"> in SIP REFER </w:t>
      </w:r>
      <w:r w:rsidRPr="00424E59">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676A" w:rsidRPr="00424E59" w14:paraId="111A2248" w14:textId="77777777" w:rsidTr="00BC3F8D">
        <w:tc>
          <w:tcPr>
            <w:tcW w:w="9634" w:type="dxa"/>
            <w:tcBorders>
              <w:top w:val="single" w:sz="4" w:space="0" w:color="auto"/>
              <w:left w:val="single" w:sz="4" w:space="0" w:color="auto"/>
              <w:bottom w:val="single" w:sz="4" w:space="0" w:color="auto"/>
              <w:right w:val="single" w:sz="4" w:space="0" w:color="auto"/>
            </w:tcBorders>
            <w:hideMark/>
          </w:tcPr>
          <w:p w14:paraId="51D5C602" w14:textId="77777777" w:rsidR="00EB676A" w:rsidRPr="00424E59" w:rsidRDefault="00EB676A" w:rsidP="00BC3F8D">
            <w:pPr>
              <w:pStyle w:val="TAL"/>
              <w:rPr>
                <w:lang w:eastAsia="ko-KR"/>
              </w:rPr>
            </w:pPr>
            <w:r w:rsidRPr="00424E59">
              <w:rPr>
                <w:rFonts w:cs="Arial"/>
                <w:szCs w:val="18"/>
                <w:lang w:eastAsia="ko-KR"/>
              </w:rPr>
              <w:t xml:space="preserve">Derivation Path: TS 36.579-1 [2], table </w:t>
            </w:r>
            <w:r w:rsidRPr="00424E59">
              <w:rPr>
                <w:lang w:eastAsia="ko-KR"/>
              </w:rPr>
              <w:t xml:space="preserve">5.5.3.1.1-1 </w:t>
            </w:r>
            <w:r w:rsidRPr="00424E59">
              <w:rPr>
                <w:rFonts w:cs="Arial"/>
                <w:szCs w:val="18"/>
                <w:lang w:eastAsia="ko-KR"/>
              </w:rPr>
              <w:t>condition PRIVATE-CALL, SDP_OFFER, PRE_ESTABLISHED_SESSION, WITHOUT_FLOORCONTROL</w:t>
            </w:r>
          </w:p>
        </w:tc>
      </w:tr>
    </w:tbl>
    <w:p w14:paraId="32A1E425" w14:textId="77777777" w:rsidR="00EB676A" w:rsidRPr="00424E59" w:rsidRDefault="00EB676A" w:rsidP="00EB676A"/>
    <w:p w14:paraId="07BA3DEE" w14:textId="77777777" w:rsidR="00EB676A" w:rsidRPr="00424E59" w:rsidRDefault="00EB676A" w:rsidP="00EB676A">
      <w:pPr>
        <w:pStyle w:val="TH"/>
      </w:pPr>
      <w:r w:rsidRPr="00424E59">
        <w:t xml:space="preserve">Table 6.2.26.3.3-11: </w:t>
      </w:r>
      <w:r w:rsidRPr="00424E59">
        <w:rPr>
          <w:lang w:eastAsia="ko-KR"/>
        </w:rPr>
        <w:t xml:space="preserve">MCPTT-Info in SIP REFER </w:t>
      </w:r>
      <w:r w:rsidRPr="00424E59">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3D1B53A0"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0EE688D0" w14:textId="77777777" w:rsidR="00EB676A" w:rsidRPr="00424E59" w:rsidRDefault="00EB676A" w:rsidP="00BC3F8D">
            <w:pPr>
              <w:pStyle w:val="TAL"/>
              <w:rPr>
                <w:lang w:eastAsia="ko-KR"/>
              </w:rPr>
            </w:pPr>
            <w:r w:rsidRPr="00424E59">
              <w:rPr>
                <w:lang w:eastAsia="ko-KR"/>
              </w:rPr>
              <w:t>Derivation Path: TS 36.579-1 [2], table 5.5.3.2.2-1, condition PRIVATE-CALL</w:t>
            </w:r>
          </w:p>
        </w:tc>
      </w:tr>
    </w:tbl>
    <w:p w14:paraId="5C640694" w14:textId="77777777" w:rsidR="00EB676A" w:rsidRPr="00424E59" w:rsidRDefault="00EB676A" w:rsidP="00EB676A"/>
    <w:p w14:paraId="045D335C" w14:textId="77777777" w:rsidR="00EB676A" w:rsidRPr="00424E59" w:rsidRDefault="00EB676A" w:rsidP="00EB676A">
      <w:pPr>
        <w:pStyle w:val="TH"/>
      </w:pPr>
      <w:r w:rsidRPr="00424E59">
        <w:t xml:space="preserve">Table 6.2.26.3.3-11A: </w:t>
      </w:r>
      <w:r w:rsidRPr="00424E59">
        <w:rPr>
          <w:lang w:eastAsia="ko-KR"/>
        </w:rPr>
        <w:t>SIP 200 (OK)</w:t>
      </w:r>
      <w:r w:rsidRPr="00424E59">
        <w:t xml:space="preserve"> from the SS (steps 5, 12, Table 6.2.26.3.3-1;</w:t>
      </w:r>
      <w:r w:rsidRPr="00424E59">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424E59" w14:paraId="2CFBA9D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68810DD" w14:textId="77777777" w:rsidR="00EB676A" w:rsidRPr="00424E59" w:rsidRDefault="00EB676A" w:rsidP="00BC3F8D">
            <w:pPr>
              <w:pStyle w:val="TAL"/>
              <w:rPr>
                <w:lang w:val="fr-FR"/>
              </w:rPr>
            </w:pPr>
            <w:r w:rsidRPr="00424E59">
              <w:rPr>
                <w:lang w:val="fr-FR"/>
              </w:rPr>
              <w:t>Derivation Path: TS 36.579-1 [2], table 5.5.2.17.1.2-1 condition REFER-RSP, PRIVATE-CALL</w:t>
            </w:r>
          </w:p>
        </w:tc>
      </w:tr>
      <w:tr w:rsidR="00EB676A" w:rsidRPr="00424E59" w14:paraId="5EE454F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DAFF98B" w14:textId="77777777" w:rsidR="00EB676A" w:rsidRPr="00424E59" w:rsidRDefault="00EB676A" w:rsidP="00BC3F8D">
            <w:pPr>
              <w:pStyle w:val="TAH"/>
              <w:rPr>
                <w:lang w:val="fr-FR"/>
              </w:rPr>
            </w:pPr>
            <w:r w:rsidRPr="00424E59">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05322B" w14:textId="77777777" w:rsidR="00EB676A" w:rsidRPr="00424E59" w:rsidRDefault="00EB676A" w:rsidP="00BC3F8D">
            <w:pPr>
              <w:pStyle w:val="TAH"/>
              <w:rPr>
                <w:lang w:val="fr-FR"/>
              </w:rPr>
            </w:pPr>
            <w:r w:rsidRPr="00424E59">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62924F" w14:textId="77777777" w:rsidR="00EB676A" w:rsidRPr="00424E59" w:rsidRDefault="00EB676A" w:rsidP="00BC3F8D">
            <w:pPr>
              <w:pStyle w:val="TAH"/>
              <w:rPr>
                <w:lang w:val="fr-FR"/>
              </w:rPr>
            </w:pPr>
            <w:r w:rsidRPr="00424E59">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93AFC0" w14:textId="77777777" w:rsidR="00EB676A" w:rsidRPr="00424E59" w:rsidRDefault="00EB676A" w:rsidP="00BC3F8D">
            <w:pPr>
              <w:pStyle w:val="TAH"/>
              <w:rPr>
                <w:lang w:val="fr-FR"/>
              </w:rPr>
            </w:pPr>
            <w:r w:rsidRPr="00424E59">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CA246D" w14:textId="77777777" w:rsidR="00EB676A" w:rsidRPr="00424E59" w:rsidRDefault="00EB676A" w:rsidP="00BC3F8D">
            <w:pPr>
              <w:pStyle w:val="TAH"/>
              <w:rPr>
                <w:lang w:val="fr-FR"/>
              </w:rPr>
            </w:pPr>
            <w:r w:rsidRPr="00424E59">
              <w:rPr>
                <w:lang w:val="fr-FR"/>
              </w:rPr>
              <w:t>Condition</w:t>
            </w:r>
          </w:p>
        </w:tc>
      </w:tr>
      <w:tr w:rsidR="00EB676A" w:rsidRPr="00424E59" w14:paraId="345C928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89C9318" w14:textId="77777777" w:rsidR="00EB676A" w:rsidRPr="00424E59" w:rsidRDefault="00EB676A" w:rsidP="00BC3F8D">
            <w:pPr>
              <w:pStyle w:val="TAL"/>
              <w:rPr>
                <w:b/>
                <w:bCs/>
                <w:lang w:val="fr-FR"/>
              </w:rPr>
            </w:pPr>
            <w:r w:rsidRPr="00424E59">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9C3FA3A" w14:textId="77777777" w:rsidR="00EB676A" w:rsidRPr="00424E59"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E635C4F"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D9295A"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1435B1" w14:textId="77777777" w:rsidR="00EB676A" w:rsidRPr="00424E59" w:rsidRDefault="00EB676A" w:rsidP="00BC3F8D">
            <w:pPr>
              <w:pStyle w:val="TAL"/>
              <w:rPr>
                <w:lang w:val="fr-FR"/>
              </w:rPr>
            </w:pPr>
          </w:p>
        </w:tc>
      </w:tr>
      <w:tr w:rsidR="00EB676A" w:rsidRPr="00424E59" w14:paraId="32B1A6A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6E2CF8" w14:textId="77777777" w:rsidR="00EB676A" w:rsidRPr="00424E59" w:rsidRDefault="00EB676A" w:rsidP="00BC3F8D">
            <w:pPr>
              <w:pStyle w:val="TAL"/>
              <w:rPr>
                <w:rFonts w:cs="Arial"/>
                <w:b/>
                <w:bCs/>
                <w:szCs w:val="18"/>
                <w:lang w:val="fr-FR"/>
              </w:rPr>
            </w:pPr>
            <w:r w:rsidRPr="00424E59">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3BFFD76" w14:textId="77777777" w:rsidR="00EB676A" w:rsidRPr="00424E59" w:rsidRDefault="00EB676A" w:rsidP="00BC3F8D">
            <w:pPr>
              <w:pStyle w:val="TAL"/>
              <w:rPr>
                <w:rFonts w:cs="Arial"/>
                <w:szCs w:val="18"/>
                <w:lang w:val="fr-FR"/>
              </w:rPr>
            </w:pPr>
            <w:r w:rsidRPr="00424E59">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376B69C4"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C54C23"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069C93" w14:textId="77777777" w:rsidR="00EB676A" w:rsidRPr="00424E59" w:rsidRDefault="00EB676A" w:rsidP="00BC3F8D">
            <w:pPr>
              <w:pStyle w:val="TAL"/>
              <w:rPr>
                <w:lang w:val="fr-FR"/>
              </w:rPr>
            </w:pPr>
          </w:p>
        </w:tc>
      </w:tr>
      <w:tr w:rsidR="00EB676A" w:rsidRPr="00424E59" w14:paraId="279CA7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52C95A" w14:textId="77777777" w:rsidR="00EB676A" w:rsidRPr="00424E59" w:rsidRDefault="00EB676A" w:rsidP="00BC3F8D">
            <w:pPr>
              <w:pStyle w:val="TAL"/>
              <w:rPr>
                <w:lang w:val="fr-FR"/>
              </w:rPr>
            </w:pPr>
            <w:r w:rsidRPr="00424E59">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703717D" w14:textId="77777777" w:rsidR="00EB676A" w:rsidRPr="00424E59"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A25A28D"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D9C267"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03D8B0" w14:textId="77777777" w:rsidR="00EB676A" w:rsidRPr="00424E59" w:rsidRDefault="00EB676A" w:rsidP="00BC3F8D">
            <w:pPr>
              <w:pStyle w:val="TAL"/>
              <w:rPr>
                <w:lang w:val="fr-FR"/>
              </w:rPr>
            </w:pPr>
          </w:p>
        </w:tc>
      </w:tr>
      <w:tr w:rsidR="00EB676A" w:rsidRPr="00424E59" w14:paraId="514A29B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FD8E26D" w14:textId="77777777" w:rsidR="00EB676A" w:rsidRPr="00424E59" w:rsidRDefault="00EB676A" w:rsidP="00BC3F8D">
            <w:pPr>
              <w:pStyle w:val="TAL"/>
              <w:rPr>
                <w:b/>
                <w:bCs/>
                <w:lang w:val="fr-FR"/>
              </w:rPr>
            </w:pPr>
            <w:r w:rsidRPr="00424E59">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7335E0" w14:textId="77777777" w:rsidR="00EB676A" w:rsidRPr="00424E59" w:rsidRDefault="00EB676A" w:rsidP="00BC3F8D">
            <w:pPr>
              <w:pStyle w:val="TAL"/>
              <w:rPr>
                <w:lang w:val="fr-FR"/>
              </w:rPr>
            </w:pPr>
            <w:r w:rsidRPr="00424E59">
              <w:rPr>
                <w:lang w:val="fr-FR"/>
              </w:rPr>
              <w:t>As described in Table 6.2.8.3.3-4</w:t>
            </w:r>
          </w:p>
        </w:tc>
        <w:tc>
          <w:tcPr>
            <w:tcW w:w="2127" w:type="dxa"/>
            <w:tcBorders>
              <w:top w:val="single" w:sz="4" w:space="0" w:color="auto"/>
              <w:left w:val="single" w:sz="4" w:space="0" w:color="auto"/>
              <w:bottom w:val="single" w:sz="4" w:space="0" w:color="auto"/>
              <w:right w:val="single" w:sz="4" w:space="0" w:color="auto"/>
            </w:tcBorders>
          </w:tcPr>
          <w:p w14:paraId="24E6E11E" w14:textId="77777777" w:rsidR="00EB676A" w:rsidRPr="00424E59"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56F06C" w14:textId="77777777" w:rsidR="00EB676A" w:rsidRPr="00424E59"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5245BC" w14:textId="77777777" w:rsidR="00EB676A" w:rsidRPr="00424E59" w:rsidRDefault="00EB676A" w:rsidP="00BC3F8D">
            <w:pPr>
              <w:pStyle w:val="TAL"/>
              <w:rPr>
                <w:lang w:val="fr-FR"/>
              </w:rPr>
            </w:pPr>
          </w:p>
        </w:tc>
      </w:tr>
    </w:tbl>
    <w:p w14:paraId="252F4B51" w14:textId="77777777" w:rsidR="00EB676A" w:rsidRPr="00424E59" w:rsidRDefault="00EB676A" w:rsidP="00EB676A"/>
    <w:p w14:paraId="2269233E" w14:textId="77777777" w:rsidR="00EB676A" w:rsidRPr="00424E59" w:rsidRDefault="00EB676A" w:rsidP="00EB676A">
      <w:pPr>
        <w:pStyle w:val="TH"/>
      </w:pPr>
      <w:r w:rsidRPr="00424E59">
        <w:t>Table 6.2.26.3.3-11B: SDP Message</w:t>
      </w:r>
      <w:r w:rsidRPr="00424E59">
        <w:rPr>
          <w:lang w:eastAsia="ko-KR"/>
        </w:rPr>
        <w:t xml:space="preserve"> in SIP 200 (OK)</w:t>
      </w:r>
      <w:r w:rsidRPr="00424E59">
        <w:t xml:space="preserve"> (Table 6.2.26.3.3-11A)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424E59" w14:paraId="76D0EAC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679B992" w14:textId="65CA4B13" w:rsidR="00EB676A" w:rsidRPr="00424E59" w:rsidRDefault="00EB676A" w:rsidP="00BC3F8D">
            <w:pPr>
              <w:pStyle w:val="TAL"/>
              <w:rPr>
                <w:lang w:val="fr-FR"/>
              </w:rPr>
            </w:pPr>
            <w:r w:rsidRPr="00424E59">
              <w:rPr>
                <w:lang w:val="fr-FR"/>
              </w:rPr>
              <w:t>Derivation Path: TS 36.579-1 [2], table 5.5.3.1.</w:t>
            </w:r>
            <w:ins w:id="2442" w:author="MCC160" w:date="2022-10-20T20:16:00Z">
              <w:r w:rsidR="00B46C5F" w:rsidRPr="00424E59">
                <w:rPr>
                  <w:lang w:val="fr-FR"/>
                </w:rPr>
                <w:t>2</w:t>
              </w:r>
            </w:ins>
            <w:del w:id="2443" w:author="MCC160" w:date="2022-10-20T20:16:00Z">
              <w:r w:rsidRPr="00424E59" w:rsidDel="00B46C5F">
                <w:rPr>
                  <w:lang w:val="fr-FR"/>
                </w:rPr>
                <w:delText>1</w:delText>
              </w:r>
            </w:del>
            <w:r w:rsidRPr="00424E59">
              <w:rPr>
                <w:lang w:val="fr-FR"/>
              </w:rPr>
              <w:t>-1 condition PRIVATE-CALL, SDP_ANSWER, PRE_ESTABLISHED_SESSION, WITHOUT_FLOORCONTROL</w:t>
            </w:r>
          </w:p>
        </w:tc>
      </w:tr>
    </w:tbl>
    <w:p w14:paraId="47CBE534" w14:textId="77777777" w:rsidR="00EB676A" w:rsidRPr="00424E59" w:rsidRDefault="00EB676A" w:rsidP="00EB676A"/>
    <w:p w14:paraId="7424E11E" w14:textId="77777777" w:rsidR="00EB676A" w:rsidRPr="00424E59" w:rsidRDefault="00EB676A" w:rsidP="00EB676A">
      <w:pPr>
        <w:pStyle w:val="TH"/>
      </w:pPr>
      <w:r w:rsidRPr="00424E59">
        <w:t>Table 6.2.26.3.3-12: Connect (Step 5B, 12B;</w:t>
      </w:r>
      <w:r w:rsidRPr="00424E59">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14:paraId="4FDF4B3A"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45DD24F3" w14:textId="77777777" w:rsidR="00EB676A" w:rsidRDefault="00EB676A" w:rsidP="00BC3F8D">
            <w:pPr>
              <w:keepNext/>
              <w:keepLines/>
              <w:spacing w:after="0"/>
              <w:rPr>
                <w:rFonts w:ascii="Arial" w:eastAsia="MS Mincho" w:hAnsi="Arial"/>
                <w:sz w:val="18"/>
              </w:rPr>
            </w:pPr>
            <w:r w:rsidRPr="00424E59">
              <w:rPr>
                <w:rFonts w:ascii="Arial" w:eastAsia="MS Mincho" w:hAnsi="Arial"/>
                <w:sz w:val="18"/>
              </w:rPr>
              <w:t>Derivation Path: 36.579-1 [2], Table 5.5.6.12-1, condition PRIVATE-CALL, WITHOUT_FLOORCONTROL, ACK</w:t>
            </w:r>
          </w:p>
        </w:tc>
      </w:tr>
      <w:bookmarkEnd w:id="4"/>
      <w:bookmarkEnd w:id="5"/>
      <w:bookmarkEnd w:id="6"/>
      <w:bookmarkEnd w:id="7"/>
      <w:bookmarkEnd w:id="8"/>
      <w:bookmarkEnd w:id="2340"/>
      <w:bookmarkEnd w:id="2341"/>
      <w:bookmarkEnd w:id="2342"/>
      <w:bookmarkEnd w:id="2343"/>
      <w:bookmarkEnd w:id="2344"/>
    </w:tbl>
    <w:p w14:paraId="4455DED0" w14:textId="77777777" w:rsidR="00EB676A" w:rsidRDefault="00EB676A" w:rsidP="00EB676A"/>
    <w:sectPr w:rsidR="00EB67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4A4E6" w14:textId="77777777" w:rsidR="00B72739" w:rsidRDefault="00B72739">
      <w:r>
        <w:separator/>
      </w:r>
    </w:p>
  </w:endnote>
  <w:endnote w:type="continuationSeparator" w:id="0">
    <w:p w14:paraId="41154484" w14:textId="77777777" w:rsidR="00B72739" w:rsidRDefault="00B7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29A70" w14:textId="77777777" w:rsidR="00B72739" w:rsidRDefault="00B72739">
      <w:r>
        <w:separator/>
      </w:r>
    </w:p>
  </w:footnote>
  <w:footnote w:type="continuationSeparator" w:id="0">
    <w:p w14:paraId="566DF626" w14:textId="77777777" w:rsidR="00B72739" w:rsidRDefault="00B72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10CE5"/>
    <w:rsid w:val="00022E4A"/>
    <w:rsid w:val="00027B25"/>
    <w:rsid w:val="00030AC8"/>
    <w:rsid w:val="000336EF"/>
    <w:rsid w:val="00034125"/>
    <w:rsid w:val="00045E07"/>
    <w:rsid w:val="000460B3"/>
    <w:rsid w:val="000554E9"/>
    <w:rsid w:val="000643C5"/>
    <w:rsid w:val="00070815"/>
    <w:rsid w:val="000845FD"/>
    <w:rsid w:val="00084F43"/>
    <w:rsid w:val="000920E7"/>
    <w:rsid w:val="000934D4"/>
    <w:rsid w:val="000A6394"/>
    <w:rsid w:val="000B1FCA"/>
    <w:rsid w:val="000B2B8C"/>
    <w:rsid w:val="000B3F5A"/>
    <w:rsid w:val="000B7FED"/>
    <w:rsid w:val="000C038A"/>
    <w:rsid w:val="000C2CC0"/>
    <w:rsid w:val="000C6598"/>
    <w:rsid w:val="000D44B3"/>
    <w:rsid w:val="000E0277"/>
    <w:rsid w:val="000E7714"/>
    <w:rsid w:val="000F31E7"/>
    <w:rsid w:val="000F7191"/>
    <w:rsid w:val="0010589F"/>
    <w:rsid w:val="001252C4"/>
    <w:rsid w:val="00127E2F"/>
    <w:rsid w:val="001319AE"/>
    <w:rsid w:val="00131D5C"/>
    <w:rsid w:val="0013600A"/>
    <w:rsid w:val="00142294"/>
    <w:rsid w:val="00145D43"/>
    <w:rsid w:val="001471EF"/>
    <w:rsid w:val="0016031C"/>
    <w:rsid w:val="00163AE3"/>
    <w:rsid w:val="00165AEB"/>
    <w:rsid w:val="001850B1"/>
    <w:rsid w:val="0019183A"/>
    <w:rsid w:val="00192C46"/>
    <w:rsid w:val="001A08B3"/>
    <w:rsid w:val="001A0DC3"/>
    <w:rsid w:val="001A6B43"/>
    <w:rsid w:val="001A7B60"/>
    <w:rsid w:val="001B52F0"/>
    <w:rsid w:val="001B7A65"/>
    <w:rsid w:val="001D091D"/>
    <w:rsid w:val="001D3E7D"/>
    <w:rsid w:val="001D5109"/>
    <w:rsid w:val="001E41F3"/>
    <w:rsid w:val="001E6F47"/>
    <w:rsid w:val="001F3E66"/>
    <w:rsid w:val="002203E6"/>
    <w:rsid w:val="00225885"/>
    <w:rsid w:val="0022687F"/>
    <w:rsid w:val="00241B99"/>
    <w:rsid w:val="0026004D"/>
    <w:rsid w:val="00260DD9"/>
    <w:rsid w:val="002640DD"/>
    <w:rsid w:val="00275D12"/>
    <w:rsid w:val="00276FA9"/>
    <w:rsid w:val="00283537"/>
    <w:rsid w:val="00284FEB"/>
    <w:rsid w:val="002860C4"/>
    <w:rsid w:val="002A1309"/>
    <w:rsid w:val="002A6697"/>
    <w:rsid w:val="002A733F"/>
    <w:rsid w:val="002B5741"/>
    <w:rsid w:val="002B6035"/>
    <w:rsid w:val="002C5FC1"/>
    <w:rsid w:val="002D5883"/>
    <w:rsid w:val="002E472E"/>
    <w:rsid w:val="002E7E1D"/>
    <w:rsid w:val="002F1F55"/>
    <w:rsid w:val="0030219B"/>
    <w:rsid w:val="00305409"/>
    <w:rsid w:val="00316BFC"/>
    <w:rsid w:val="003258CD"/>
    <w:rsid w:val="0035373B"/>
    <w:rsid w:val="00355B52"/>
    <w:rsid w:val="003609EF"/>
    <w:rsid w:val="0036231A"/>
    <w:rsid w:val="00374DD4"/>
    <w:rsid w:val="0038049B"/>
    <w:rsid w:val="00383E76"/>
    <w:rsid w:val="00384AAC"/>
    <w:rsid w:val="00393564"/>
    <w:rsid w:val="003A276C"/>
    <w:rsid w:val="003C547B"/>
    <w:rsid w:val="003D6CD2"/>
    <w:rsid w:val="003D7E7D"/>
    <w:rsid w:val="003E1A36"/>
    <w:rsid w:val="003E4891"/>
    <w:rsid w:val="003F1DAF"/>
    <w:rsid w:val="00410371"/>
    <w:rsid w:val="00410654"/>
    <w:rsid w:val="004137B9"/>
    <w:rsid w:val="00417B5C"/>
    <w:rsid w:val="004242F1"/>
    <w:rsid w:val="00424E59"/>
    <w:rsid w:val="0045156C"/>
    <w:rsid w:val="00463286"/>
    <w:rsid w:val="00463E37"/>
    <w:rsid w:val="00472BC0"/>
    <w:rsid w:val="00476472"/>
    <w:rsid w:val="00481E65"/>
    <w:rsid w:val="00485FAC"/>
    <w:rsid w:val="004967DA"/>
    <w:rsid w:val="004A18C6"/>
    <w:rsid w:val="004B75B7"/>
    <w:rsid w:val="004C404B"/>
    <w:rsid w:val="005031E3"/>
    <w:rsid w:val="00506647"/>
    <w:rsid w:val="00510152"/>
    <w:rsid w:val="00510616"/>
    <w:rsid w:val="005141D9"/>
    <w:rsid w:val="0051580D"/>
    <w:rsid w:val="00516937"/>
    <w:rsid w:val="0051782D"/>
    <w:rsid w:val="00522B1A"/>
    <w:rsid w:val="005274A3"/>
    <w:rsid w:val="005306F8"/>
    <w:rsid w:val="00534CEB"/>
    <w:rsid w:val="00547111"/>
    <w:rsid w:val="00550703"/>
    <w:rsid w:val="00552E8D"/>
    <w:rsid w:val="00592D74"/>
    <w:rsid w:val="005A6E07"/>
    <w:rsid w:val="005B5CE2"/>
    <w:rsid w:val="005C12BC"/>
    <w:rsid w:val="005C4395"/>
    <w:rsid w:val="005D78A2"/>
    <w:rsid w:val="005E2C44"/>
    <w:rsid w:val="005F4341"/>
    <w:rsid w:val="00604978"/>
    <w:rsid w:val="00607AF9"/>
    <w:rsid w:val="00615E53"/>
    <w:rsid w:val="00621188"/>
    <w:rsid w:val="006257ED"/>
    <w:rsid w:val="00634530"/>
    <w:rsid w:val="006476E6"/>
    <w:rsid w:val="00653DE4"/>
    <w:rsid w:val="00657CC9"/>
    <w:rsid w:val="006612E2"/>
    <w:rsid w:val="00665C47"/>
    <w:rsid w:val="006737EB"/>
    <w:rsid w:val="006746AA"/>
    <w:rsid w:val="00675D87"/>
    <w:rsid w:val="00695808"/>
    <w:rsid w:val="00696CED"/>
    <w:rsid w:val="006B1F2E"/>
    <w:rsid w:val="006B46FB"/>
    <w:rsid w:val="006E21FB"/>
    <w:rsid w:val="006F5360"/>
    <w:rsid w:val="006F611C"/>
    <w:rsid w:val="00715D90"/>
    <w:rsid w:val="00717F12"/>
    <w:rsid w:val="0075170A"/>
    <w:rsid w:val="00760135"/>
    <w:rsid w:val="00773A47"/>
    <w:rsid w:val="00783FFA"/>
    <w:rsid w:val="00791882"/>
    <w:rsid w:val="00792342"/>
    <w:rsid w:val="007977A8"/>
    <w:rsid w:val="007B3D35"/>
    <w:rsid w:val="007B512A"/>
    <w:rsid w:val="007C2097"/>
    <w:rsid w:val="007C3184"/>
    <w:rsid w:val="007C6546"/>
    <w:rsid w:val="007C6858"/>
    <w:rsid w:val="007D453B"/>
    <w:rsid w:val="007D6A07"/>
    <w:rsid w:val="007E4D3A"/>
    <w:rsid w:val="007F69AD"/>
    <w:rsid w:val="007F7259"/>
    <w:rsid w:val="00800724"/>
    <w:rsid w:val="00804002"/>
    <w:rsid w:val="008040A8"/>
    <w:rsid w:val="008047A7"/>
    <w:rsid w:val="00825BC2"/>
    <w:rsid w:val="008279FA"/>
    <w:rsid w:val="00847CB2"/>
    <w:rsid w:val="008558AA"/>
    <w:rsid w:val="0085649B"/>
    <w:rsid w:val="008626E7"/>
    <w:rsid w:val="00863576"/>
    <w:rsid w:val="00867AEF"/>
    <w:rsid w:val="00870EE7"/>
    <w:rsid w:val="008737D1"/>
    <w:rsid w:val="0087482D"/>
    <w:rsid w:val="008802DA"/>
    <w:rsid w:val="008862B2"/>
    <w:rsid w:val="008863B9"/>
    <w:rsid w:val="0088752A"/>
    <w:rsid w:val="0089086F"/>
    <w:rsid w:val="008A0912"/>
    <w:rsid w:val="008A45A6"/>
    <w:rsid w:val="008B2697"/>
    <w:rsid w:val="008B4B15"/>
    <w:rsid w:val="008D04C1"/>
    <w:rsid w:val="008D3CCC"/>
    <w:rsid w:val="008D69A5"/>
    <w:rsid w:val="008E2AC5"/>
    <w:rsid w:val="008F3789"/>
    <w:rsid w:val="008F686C"/>
    <w:rsid w:val="00913227"/>
    <w:rsid w:val="009148DE"/>
    <w:rsid w:val="00916FED"/>
    <w:rsid w:val="00917D0C"/>
    <w:rsid w:val="00931F42"/>
    <w:rsid w:val="00941E30"/>
    <w:rsid w:val="00944AC3"/>
    <w:rsid w:val="009554DD"/>
    <w:rsid w:val="00963BAA"/>
    <w:rsid w:val="00973926"/>
    <w:rsid w:val="009777D9"/>
    <w:rsid w:val="00981DEB"/>
    <w:rsid w:val="00984762"/>
    <w:rsid w:val="009911A4"/>
    <w:rsid w:val="00991B88"/>
    <w:rsid w:val="0099513E"/>
    <w:rsid w:val="00996261"/>
    <w:rsid w:val="009A5753"/>
    <w:rsid w:val="009A579D"/>
    <w:rsid w:val="009B0D34"/>
    <w:rsid w:val="009B4FBD"/>
    <w:rsid w:val="009B7D14"/>
    <w:rsid w:val="009D07AA"/>
    <w:rsid w:val="009D17AA"/>
    <w:rsid w:val="009D2FA7"/>
    <w:rsid w:val="009D3695"/>
    <w:rsid w:val="009E3297"/>
    <w:rsid w:val="009E79EC"/>
    <w:rsid w:val="009F41E0"/>
    <w:rsid w:val="009F734F"/>
    <w:rsid w:val="00A04E48"/>
    <w:rsid w:val="00A111FF"/>
    <w:rsid w:val="00A122C6"/>
    <w:rsid w:val="00A246B6"/>
    <w:rsid w:val="00A30510"/>
    <w:rsid w:val="00A37F22"/>
    <w:rsid w:val="00A47E70"/>
    <w:rsid w:val="00A50CF0"/>
    <w:rsid w:val="00A5327F"/>
    <w:rsid w:val="00A53C5B"/>
    <w:rsid w:val="00A54CEB"/>
    <w:rsid w:val="00A55EC1"/>
    <w:rsid w:val="00A624F3"/>
    <w:rsid w:val="00A67AC4"/>
    <w:rsid w:val="00A7600B"/>
    <w:rsid w:val="00A7671C"/>
    <w:rsid w:val="00A853E7"/>
    <w:rsid w:val="00AA2CBC"/>
    <w:rsid w:val="00AA36DE"/>
    <w:rsid w:val="00AB6067"/>
    <w:rsid w:val="00AC5820"/>
    <w:rsid w:val="00AD1CD8"/>
    <w:rsid w:val="00AD590B"/>
    <w:rsid w:val="00AF3537"/>
    <w:rsid w:val="00AF5F53"/>
    <w:rsid w:val="00AF758F"/>
    <w:rsid w:val="00B02A6F"/>
    <w:rsid w:val="00B1111E"/>
    <w:rsid w:val="00B244BA"/>
    <w:rsid w:val="00B258BB"/>
    <w:rsid w:val="00B26CBE"/>
    <w:rsid w:val="00B3205B"/>
    <w:rsid w:val="00B46C5F"/>
    <w:rsid w:val="00B53FAD"/>
    <w:rsid w:val="00B640F1"/>
    <w:rsid w:val="00B67B97"/>
    <w:rsid w:val="00B72739"/>
    <w:rsid w:val="00B82654"/>
    <w:rsid w:val="00B83679"/>
    <w:rsid w:val="00B83ED0"/>
    <w:rsid w:val="00B86006"/>
    <w:rsid w:val="00B8786C"/>
    <w:rsid w:val="00B968C8"/>
    <w:rsid w:val="00BA3EC5"/>
    <w:rsid w:val="00BA51D9"/>
    <w:rsid w:val="00BB46DC"/>
    <w:rsid w:val="00BB5DFC"/>
    <w:rsid w:val="00BD279D"/>
    <w:rsid w:val="00BD6BB8"/>
    <w:rsid w:val="00C22C32"/>
    <w:rsid w:val="00C24B6B"/>
    <w:rsid w:val="00C32670"/>
    <w:rsid w:val="00C42B3B"/>
    <w:rsid w:val="00C46002"/>
    <w:rsid w:val="00C5029A"/>
    <w:rsid w:val="00C66BA2"/>
    <w:rsid w:val="00C72405"/>
    <w:rsid w:val="00C8225D"/>
    <w:rsid w:val="00C86842"/>
    <w:rsid w:val="00C870F6"/>
    <w:rsid w:val="00C87EDE"/>
    <w:rsid w:val="00C95985"/>
    <w:rsid w:val="00CA7160"/>
    <w:rsid w:val="00CC5026"/>
    <w:rsid w:val="00CC68D0"/>
    <w:rsid w:val="00CF034B"/>
    <w:rsid w:val="00D02F0C"/>
    <w:rsid w:val="00D03F9A"/>
    <w:rsid w:val="00D04029"/>
    <w:rsid w:val="00D06D51"/>
    <w:rsid w:val="00D163E3"/>
    <w:rsid w:val="00D168A3"/>
    <w:rsid w:val="00D2142E"/>
    <w:rsid w:val="00D24991"/>
    <w:rsid w:val="00D328A1"/>
    <w:rsid w:val="00D50255"/>
    <w:rsid w:val="00D51D26"/>
    <w:rsid w:val="00D57E40"/>
    <w:rsid w:val="00D6314E"/>
    <w:rsid w:val="00D66520"/>
    <w:rsid w:val="00D67921"/>
    <w:rsid w:val="00D73388"/>
    <w:rsid w:val="00D84AE9"/>
    <w:rsid w:val="00D9250F"/>
    <w:rsid w:val="00D9535C"/>
    <w:rsid w:val="00D9726B"/>
    <w:rsid w:val="00D97955"/>
    <w:rsid w:val="00DE34CF"/>
    <w:rsid w:val="00DE3A05"/>
    <w:rsid w:val="00DE5D45"/>
    <w:rsid w:val="00DF143E"/>
    <w:rsid w:val="00DF38F1"/>
    <w:rsid w:val="00DF5911"/>
    <w:rsid w:val="00DF7A67"/>
    <w:rsid w:val="00E13F3D"/>
    <w:rsid w:val="00E25078"/>
    <w:rsid w:val="00E27AAE"/>
    <w:rsid w:val="00E33E7B"/>
    <w:rsid w:val="00E34898"/>
    <w:rsid w:val="00E42831"/>
    <w:rsid w:val="00E43D17"/>
    <w:rsid w:val="00E4455E"/>
    <w:rsid w:val="00E63D60"/>
    <w:rsid w:val="00E71198"/>
    <w:rsid w:val="00E73D34"/>
    <w:rsid w:val="00E82705"/>
    <w:rsid w:val="00E83782"/>
    <w:rsid w:val="00E85701"/>
    <w:rsid w:val="00E87583"/>
    <w:rsid w:val="00EA1669"/>
    <w:rsid w:val="00EA4B57"/>
    <w:rsid w:val="00EB09B7"/>
    <w:rsid w:val="00EB0E3E"/>
    <w:rsid w:val="00EB22D8"/>
    <w:rsid w:val="00EB676A"/>
    <w:rsid w:val="00EC1434"/>
    <w:rsid w:val="00EE7D7C"/>
    <w:rsid w:val="00F04B97"/>
    <w:rsid w:val="00F05BBC"/>
    <w:rsid w:val="00F14AAF"/>
    <w:rsid w:val="00F25D98"/>
    <w:rsid w:val="00F300FB"/>
    <w:rsid w:val="00F44DAD"/>
    <w:rsid w:val="00F55705"/>
    <w:rsid w:val="00F659A2"/>
    <w:rsid w:val="00F65DF0"/>
    <w:rsid w:val="00F75060"/>
    <w:rsid w:val="00F9425C"/>
    <w:rsid w:val="00F9603B"/>
    <w:rsid w:val="00F9782B"/>
    <w:rsid w:val="00FA349E"/>
    <w:rsid w:val="00FA44FE"/>
    <w:rsid w:val="00FB3006"/>
    <w:rsid w:val="00FB56DA"/>
    <w:rsid w:val="00FB6386"/>
    <w:rsid w:val="00FB7103"/>
    <w:rsid w:val="00FC7D8D"/>
    <w:rsid w:val="00FD1A1C"/>
    <w:rsid w:val="00FE2D0C"/>
    <w:rsid w:val="00FE671A"/>
    <w:rsid w:val="00FF5753"/>
    <w:rsid w:val="00FF7F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nistgov-my.sharepoint.com/personal/jdk3_nist_gov/Users/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66758</Words>
  <Characters>380524</Characters>
  <Application>Microsoft Office Word</Application>
  <DocSecurity>0</DocSecurity>
  <Lines>3171</Lines>
  <Paragraphs>892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33</cp:revision>
  <cp:lastPrinted>1899-12-31T23:00:00Z</cp:lastPrinted>
  <dcterms:created xsi:type="dcterms:W3CDTF">2022-11-10T12:09:00Z</dcterms:created>
  <dcterms:modified xsi:type="dcterms:W3CDTF">2022-11-18T13:43:00Z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