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9DCF24" w14:textId="77777777" w:rsidR="00EB3851" w:rsidRDefault="00EB3851" w:rsidP="00EB385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7</w:t>
        </w:r>
      </w:fldSimple>
      <w:r>
        <w:rPr>
          <w:b/>
          <w:i/>
          <w:noProof/>
          <w:sz w:val="28"/>
        </w:rPr>
        <w:tab/>
      </w:r>
      <w:r w:rsidRPr="00223FA9">
        <w:rPr>
          <w:b/>
          <w:i/>
          <w:noProof/>
          <w:sz w:val="28"/>
        </w:rPr>
        <w:t>R5-226812</w:t>
      </w:r>
    </w:p>
    <w:p w14:paraId="6B205FEF" w14:textId="77777777" w:rsidR="00EB3851" w:rsidRDefault="00EB3851" w:rsidP="00EB3851">
      <w:pPr>
        <w:pStyle w:val="CRCoverPage"/>
        <w:outlineLvl w:val="0"/>
        <w:rPr>
          <w:b/>
          <w:noProof/>
          <w:sz w:val="24"/>
        </w:rPr>
      </w:pPr>
      <w:fldSimple w:instr=" DOCPROPERTY  Location  \* MERGEFORMAT ">
        <w:r w:rsidRPr="00D26B8D">
          <w:rPr>
            <w:b/>
            <w:noProof/>
            <w:sz w:val="24"/>
          </w:rPr>
          <w:t>Toulouse, France</w:t>
        </w:r>
      </w:fldSimple>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14</w:t>
        </w:r>
        <w:r w:rsidRPr="00DC43A1">
          <w:rPr>
            <w:rFonts w:hint="eastAsia"/>
            <w:b/>
            <w:noProof/>
            <w:sz w:val="24"/>
            <w:lang w:eastAsia="zh-CN"/>
          </w:rPr>
          <w:t>th</w:t>
        </w:r>
        <w:r w:rsidRPr="00DC43A1">
          <w:rPr>
            <w:b/>
            <w:noProof/>
            <w:sz w:val="24"/>
          </w:rPr>
          <w:t xml:space="preserve"> </w:t>
        </w:r>
      </w:fldSimple>
      <w:r w:rsidRPr="00DC43A1">
        <w:rPr>
          <w:b/>
          <w:noProof/>
          <w:sz w:val="24"/>
        </w:rPr>
        <w:t xml:space="preserve">- </w:t>
      </w:r>
      <w:fldSimple w:instr=" DOCPROPERTY  EndDate  \* MERGEFORMAT ">
        <w:r>
          <w:rPr>
            <w:b/>
            <w:noProof/>
            <w:sz w:val="24"/>
          </w:rPr>
          <w:t>18</w:t>
        </w:r>
        <w:r w:rsidRPr="00DC43A1">
          <w:rPr>
            <w:b/>
            <w:noProof/>
            <w:sz w:val="24"/>
          </w:rPr>
          <w:t xml:space="preserve">th </w:t>
        </w:r>
        <w:r w:rsidRPr="00A51E11">
          <w:rPr>
            <w:b/>
            <w:noProof/>
            <w:sz w:val="24"/>
          </w:rPr>
          <w:t>November</w:t>
        </w:r>
        <w:r w:rsidRPr="00DC43A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851" w14:paraId="19BA37C7" w14:textId="77777777" w:rsidTr="00365655">
        <w:tc>
          <w:tcPr>
            <w:tcW w:w="9641" w:type="dxa"/>
            <w:gridSpan w:val="9"/>
            <w:tcBorders>
              <w:top w:val="single" w:sz="4" w:space="0" w:color="auto"/>
              <w:left w:val="single" w:sz="4" w:space="0" w:color="auto"/>
              <w:right w:val="single" w:sz="4" w:space="0" w:color="auto"/>
            </w:tcBorders>
          </w:tcPr>
          <w:p w14:paraId="540D3515" w14:textId="77777777" w:rsidR="00EB3851" w:rsidRDefault="00EB3851" w:rsidP="00365655">
            <w:pPr>
              <w:pStyle w:val="CRCoverPage"/>
              <w:spacing w:after="0"/>
              <w:jc w:val="right"/>
              <w:rPr>
                <w:i/>
                <w:noProof/>
              </w:rPr>
            </w:pPr>
            <w:r>
              <w:rPr>
                <w:i/>
                <w:noProof/>
                <w:sz w:val="14"/>
              </w:rPr>
              <w:t>CR-Form-v12.2</w:t>
            </w:r>
          </w:p>
        </w:tc>
      </w:tr>
      <w:tr w:rsidR="00EB3851" w14:paraId="0449C7C8" w14:textId="77777777" w:rsidTr="00365655">
        <w:tc>
          <w:tcPr>
            <w:tcW w:w="9641" w:type="dxa"/>
            <w:gridSpan w:val="9"/>
            <w:tcBorders>
              <w:left w:val="single" w:sz="4" w:space="0" w:color="auto"/>
              <w:right w:val="single" w:sz="4" w:space="0" w:color="auto"/>
            </w:tcBorders>
          </w:tcPr>
          <w:p w14:paraId="17FA9C45" w14:textId="77777777" w:rsidR="00EB3851" w:rsidRDefault="00EB3851" w:rsidP="00365655">
            <w:pPr>
              <w:pStyle w:val="CRCoverPage"/>
              <w:spacing w:after="0"/>
              <w:jc w:val="center"/>
              <w:rPr>
                <w:noProof/>
              </w:rPr>
            </w:pPr>
            <w:r>
              <w:rPr>
                <w:b/>
                <w:noProof/>
                <w:sz w:val="32"/>
              </w:rPr>
              <w:t>CHANGE REQUEST</w:t>
            </w:r>
          </w:p>
        </w:tc>
      </w:tr>
      <w:tr w:rsidR="00EB3851" w14:paraId="1B71A1DE" w14:textId="77777777" w:rsidTr="00365655">
        <w:tc>
          <w:tcPr>
            <w:tcW w:w="9641" w:type="dxa"/>
            <w:gridSpan w:val="9"/>
            <w:tcBorders>
              <w:left w:val="single" w:sz="4" w:space="0" w:color="auto"/>
              <w:right w:val="single" w:sz="4" w:space="0" w:color="auto"/>
            </w:tcBorders>
          </w:tcPr>
          <w:p w14:paraId="1D81E66D" w14:textId="77777777" w:rsidR="00EB3851" w:rsidRDefault="00EB3851" w:rsidP="00365655">
            <w:pPr>
              <w:pStyle w:val="CRCoverPage"/>
              <w:spacing w:after="0"/>
              <w:rPr>
                <w:noProof/>
                <w:sz w:val="8"/>
                <w:szCs w:val="8"/>
              </w:rPr>
            </w:pPr>
          </w:p>
        </w:tc>
      </w:tr>
      <w:tr w:rsidR="00EB3851" w14:paraId="10DB0871" w14:textId="77777777" w:rsidTr="00365655">
        <w:tc>
          <w:tcPr>
            <w:tcW w:w="142" w:type="dxa"/>
            <w:tcBorders>
              <w:left w:val="single" w:sz="4" w:space="0" w:color="auto"/>
            </w:tcBorders>
          </w:tcPr>
          <w:p w14:paraId="715B72F3" w14:textId="77777777" w:rsidR="00EB3851" w:rsidRDefault="00EB3851" w:rsidP="00365655">
            <w:pPr>
              <w:pStyle w:val="CRCoverPage"/>
              <w:spacing w:after="0"/>
              <w:jc w:val="right"/>
              <w:rPr>
                <w:noProof/>
              </w:rPr>
            </w:pPr>
          </w:p>
        </w:tc>
        <w:tc>
          <w:tcPr>
            <w:tcW w:w="1559" w:type="dxa"/>
            <w:shd w:val="pct30" w:color="FFFF00" w:fill="auto"/>
          </w:tcPr>
          <w:p w14:paraId="5C55C20C" w14:textId="77777777" w:rsidR="00EB3851" w:rsidRPr="00410371" w:rsidRDefault="00EB3851" w:rsidP="00365655">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102243E" w14:textId="77777777" w:rsidR="00EB3851" w:rsidRDefault="00EB3851" w:rsidP="00365655">
            <w:pPr>
              <w:pStyle w:val="CRCoverPage"/>
              <w:spacing w:after="0"/>
              <w:jc w:val="center"/>
              <w:rPr>
                <w:noProof/>
              </w:rPr>
            </w:pPr>
            <w:r>
              <w:rPr>
                <w:b/>
                <w:noProof/>
                <w:sz w:val="28"/>
              </w:rPr>
              <w:t>CR</w:t>
            </w:r>
          </w:p>
        </w:tc>
        <w:tc>
          <w:tcPr>
            <w:tcW w:w="1276" w:type="dxa"/>
            <w:shd w:val="pct30" w:color="FFFF00" w:fill="auto"/>
          </w:tcPr>
          <w:p w14:paraId="2A354F38" w14:textId="77777777" w:rsidR="00EB3851" w:rsidRPr="00A71A94" w:rsidRDefault="00EB3851" w:rsidP="00365655">
            <w:pPr>
              <w:pStyle w:val="CRCoverPage"/>
              <w:spacing w:after="0"/>
              <w:jc w:val="right"/>
              <w:rPr>
                <w:b/>
                <w:noProof/>
                <w:sz w:val="28"/>
              </w:rPr>
            </w:pPr>
            <w:r w:rsidRPr="00A71A94">
              <w:rPr>
                <w:rFonts w:hint="eastAsia"/>
                <w:b/>
                <w:noProof/>
                <w:sz w:val="28"/>
              </w:rPr>
              <w:t>3</w:t>
            </w:r>
            <w:r w:rsidRPr="00A71A94">
              <w:rPr>
                <w:b/>
                <w:noProof/>
                <w:sz w:val="28"/>
              </w:rPr>
              <w:t>307</w:t>
            </w:r>
          </w:p>
        </w:tc>
        <w:tc>
          <w:tcPr>
            <w:tcW w:w="709" w:type="dxa"/>
          </w:tcPr>
          <w:p w14:paraId="5A2CD203" w14:textId="77777777" w:rsidR="00EB3851" w:rsidRPr="00A71A94" w:rsidRDefault="00EB3851" w:rsidP="00365655">
            <w:pPr>
              <w:pStyle w:val="CRCoverPage"/>
              <w:tabs>
                <w:tab w:val="right" w:pos="625"/>
              </w:tabs>
              <w:spacing w:after="0"/>
              <w:jc w:val="right"/>
              <w:rPr>
                <w:b/>
                <w:noProof/>
                <w:sz w:val="28"/>
              </w:rPr>
            </w:pPr>
            <w:r w:rsidRPr="00A71A94">
              <w:rPr>
                <w:b/>
                <w:noProof/>
                <w:sz w:val="28"/>
              </w:rPr>
              <w:t>rev</w:t>
            </w:r>
          </w:p>
        </w:tc>
        <w:tc>
          <w:tcPr>
            <w:tcW w:w="992" w:type="dxa"/>
            <w:shd w:val="pct30" w:color="FFFF00" w:fill="auto"/>
          </w:tcPr>
          <w:p w14:paraId="04819F8D" w14:textId="77777777" w:rsidR="00EB3851" w:rsidRPr="00A71A94" w:rsidRDefault="00EB3851" w:rsidP="00365655">
            <w:pPr>
              <w:pStyle w:val="CRCoverPage"/>
              <w:spacing w:after="0"/>
              <w:jc w:val="right"/>
              <w:rPr>
                <w:b/>
                <w:noProof/>
                <w:sz w:val="28"/>
              </w:rPr>
            </w:pPr>
            <w:r w:rsidRPr="00A71A94">
              <w:rPr>
                <w:rFonts w:hint="eastAsia"/>
                <w:b/>
                <w:noProof/>
                <w:sz w:val="28"/>
              </w:rPr>
              <w:t>-</w:t>
            </w:r>
          </w:p>
        </w:tc>
        <w:tc>
          <w:tcPr>
            <w:tcW w:w="2410" w:type="dxa"/>
          </w:tcPr>
          <w:p w14:paraId="7BD28B42" w14:textId="77777777" w:rsidR="00EB3851" w:rsidRDefault="00EB3851" w:rsidP="00365655">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5735552B" w14:textId="77777777" w:rsidR="00EB3851" w:rsidRPr="00410371" w:rsidRDefault="00EB3851" w:rsidP="00365655">
            <w:pPr>
              <w:pStyle w:val="CRCoverPage"/>
              <w:spacing w:after="0"/>
              <w:jc w:val="center"/>
              <w:rPr>
                <w:noProof/>
                <w:sz w:val="28"/>
              </w:rPr>
            </w:pPr>
            <w:r>
              <w:fldChar w:fldCharType="begin"/>
            </w:r>
            <w:r>
              <w:instrText xml:space="preserve"> DOCPROPERTY  Version  \* MERGEFORMAT </w:instrText>
            </w:r>
            <w:r>
              <w:fldChar w:fldCharType="separate"/>
            </w:r>
            <w:r w:rsidRPr="00DC43A1">
              <w:rPr>
                <w:b/>
                <w:noProof/>
                <w:sz w:val="28"/>
              </w:rPr>
              <w:t>1</w:t>
            </w:r>
            <w:r>
              <w:rPr>
                <w:b/>
                <w:noProof/>
                <w:sz w:val="28"/>
              </w:rPr>
              <w:t>7</w:t>
            </w:r>
            <w:r w:rsidRPr="00DC43A1">
              <w:rPr>
                <w:b/>
                <w:noProof/>
                <w:sz w:val="28"/>
              </w:rPr>
              <w:t>.</w:t>
            </w:r>
            <w:r>
              <w:rPr>
                <w:b/>
                <w:noProof/>
                <w:sz w:val="28"/>
              </w:rPr>
              <w:t>0</w:t>
            </w:r>
            <w:r w:rsidRPr="00DC43A1">
              <w:rPr>
                <w:b/>
                <w:noProof/>
                <w:sz w:val="28"/>
              </w:rPr>
              <w:t>.</w:t>
            </w:r>
            <w:r>
              <w:rPr>
                <w:b/>
                <w:noProof/>
                <w:sz w:val="28"/>
              </w:rPr>
              <w:t>0</w:t>
            </w:r>
            <w:r>
              <w:rPr>
                <w:b/>
                <w:noProof/>
                <w:sz w:val="28"/>
              </w:rPr>
              <w:fldChar w:fldCharType="end"/>
            </w:r>
            <w:bookmarkEnd w:id="0"/>
          </w:p>
        </w:tc>
        <w:tc>
          <w:tcPr>
            <w:tcW w:w="143" w:type="dxa"/>
            <w:tcBorders>
              <w:right w:val="single" w:sz="4" w:space="0" w:color="auto"/>
            </w:tcBorders>
          </w:tcPr>
          <w:p w14:paraId="34112591" w14:textId="77777777" w:rsidR="00EB3851" w:rsidRDefault="00EB3851" w:rsidP="00365655">
            <w:pPr>
              <w:pStyle w:val="CRCoverPage"/>
              <w:spacing w:after="0"/>
              <w:rPr>
                <w:noProof/>
              </w:rPr>
            </w:pPr>
          </w:p>
        </w:tc>
      </w:tr>
      <w:tr w:rsidR="00EB3851" w14:paraId="43147740" w14:textId="77777777" w:rsidTr="00365655">
        <w:tc>
          <w:tcPr>
            <w:tcW w:w="9641" w:type="dxa"/>
            <w:gridSpan w:val="9"/>
            <w:tcBorders>
              <w:left w:val="single" w:sz="4" w:space="0" w:color="auto"/>
              <w:right w:val="single" w:sz="4" w:space="0" w:color="auto"/>
            </w:tcBorders>
          </w:tcPr>
          <w:p w14:paraId="3DDF8595" w14:textId="77777777" w:rsidR="00EB3851" w:rsidRDefault="00EB3851" w:rsidP="00365655">
            <w:pPr>
              <w:pStyle w:val="CRCoverPage"/>
              <w:spacing w:after="0"/>
              <w:rPr>
                <w:noProof/>
              </w:rPr>
            </w:pPr>
          </w:p>
        </w:tc>
      </w:tr>
      <w:tr w:rsidR="00EB3851" w14:paraId="575CBADA" w14:textId="77777777" w:rsidTr="00365655">
        <w:tc>
          <w:tcPr>
            <w:tcW w:w="9641" w:type="dxa"/>
            <w:gridSpan w:val="9"/>
            <w:tcBorders>
              <w:top w:val="single" w:sz="4" w:space="0" w:color="auto"/>
            </w:tcBorders>
          </w:tcPr>
          <w:p w14:paraId="032FAF17" w14:textId="77777777" w:rsidR="00EB3851" w:rsidRPr="00F25D98" w:rsidRDefault="00EB3851" w:rsidP="0036565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EB3851" w14:paraId="136F2F2B" w14:textId="77777777" w:rsidTr="00365655">
        <w:tc>
          <w:tcPr>
            <w:tcW w:w="9641" w:type="dxa"/>
            <w:gridSpan w:val="9"/>
          </w:tcPr>
          <w:p w14:paraId="1B793190" w14:textId="77777777" w:rsidR="00EB3851" w:rsidRDefault="00EB3851" w:rsidP="00365655">
            <w:pPr>
              <w:pStyle w:val="CRCoverPage"/>
              <w:spacing w:after="0"/>
              <w:rPr>
                <w:noProof/>
                <w:sz w:val="8"/>
                <w:szCs w:val="8"/>
              </w:rPr>
            </w:pPr>
          </w:p>
        </w:tc>
      </w:tr>
    </w:tbl>
    <w:p w14:paraId="2B712D89" w14:textId="77777777" w:rsidR="00EB3851" w:rsidRDefault="00EB3851" w:rsidP="00EB38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851" w14:paraId="3CE3023A" w14:textId="77777777" w:rsidTr="00365655">
        <w:tc>
          <w:tcPr>
            <w:tcW w:w="2835" w:type="dxa"/>
          </w:tcPr>
          <w:p w14:paraId="2FEC9AFD" w14:textId="77777777" w:rsidR="00EB3851" w:rsidRDefault="00EB3851" w:rsidP="00365655">
            <w:pPr>
              <w:pStyle w:val="CRCoverPage"/>
              <w:tabs>
                <w:tab w:val="right" w:pos="2751"/>
              </w:tabs>
              <w:spacing w:after="0"/>
              <w:rPr>
                <w:b/>
                <w:i/>
                <w:noProof/>
              </w:rPr>
            </w:pPr>
            <w:r>
              <w:rPr>
                <w:b/>
                <w:i/>
                <w:noProof/>
              </w:rPr>
              <w:t>Proposed change affects:</w:t>
            </w:r>
          </w:p>
        </w:tc>
        <w:tc>
          <w:tcPr>
            <w:tcW w:w="1418" w:type="dxa"/>
          </w:tcPr>
          <w:p w14:paraId="2302BAEC" w14:textId="77777777" w:rsidR="00EB3851" w:rsidRDefault="00EB3851" w:rsidP="003656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9AF80" w14:textId="77777777" w:rsidR="00EB3851" w:rsidRDefault="00EB3851" w:rsidP="00365655">
            <w:pPr>
              <w:pStyle w:val="CRCoverPage"/>
              <w:spacing w:after="0"/>
              <w:jc w:val="center"/>
              <w:rPr>
                <w:b/>
                <w:caps/>
                <w:noProof/>
              </w:rPr>
            </w:pPr>
          </w:p>
        </w:tc>
        <w:tc>
          <w:tcPr>
            <w:tcW w:w="709" w:type="dxa"/>
            <w:tcBorders>
              <w:left w:val="single" w:sz="4" w:space="0" w:color="auto"/>
            </w:tcBorders>
          </w:tcPr>
          <w:p w14:paraId="665E8B14" w14:textId="77777777" w:rsidR="00EB3851" w:rsidRDefault="00EB3851" w:rsidP="003656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A6657" w14:textId="77777777" w:rsidR="00EB3851" w:rsidRDefault="00EB3851" w:rsidP="00365655">
            <w:pPr>
              <w:pStyle w:val="CRCoverPage"/>
              <w:spacing w:after="0"/>
              <w:jc w:val="center"/>
              <w:rPr>
                <w:b/>
                <w:caps/>
                <w:noProof/>
              </w:rPr>
            </w:pPr>
          </w:p>
        </w:tc>
        <w:tc>
          <w:tcPr>
            <w:tcW w:w="2126" w:type="dxa"/>
          </w:tcPr>
          <w:p w14:paraId="2E04FCE9" w14:textId="77777777" w:rsidR="00EB3851" w:rsidRDefault="00EB3851" w:rsidP="003656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7404D" w14:textId="77777777" w:rsidR="00EB3851" w:rsidRDefault="00EB3851" w:rsidP="00365655">
            <w:pPr>
              <w:pStyle w:val="CRCoverPage"/>
              <w:spacing w:after="0"/>
              <w:jc w:val="center"/>
              <w:rPr>
                <w:b/>
                <w:caps/>
                <w:noProof/>
              </w:rPr>
            </w:pPr>
          </w:p>
        </w:tc>
        <w:tc>
          <w:tcPr>
            <w:tcW w:w="1418" w:type="dxa"/>
            <w:tcBorders>
              <w:left w:val="nil"/>
            </w:tcBorders>
          </w:tcPr>
          <w:p w14:paraId="641A92A7" w14:textId="77777777" w:rsidR="00EB3851" w:rsidRDefault="00EB3851" w:rsidP="003656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78F1D9" w14:textId="77777777" w:rsidR="00EB3851" w:rsidRDefault="00EB3851" w:rsidP="00365655">
            <w:pPr>
              <w:pStyle w:val="CRCoverPage"/>
              <w:spacing w:after="0"/>
              <w:jc w:val="center"/>
              <w:rPr>
                <w:b/>
                <w:bCs/>
                <w:caps/>
                <w:noProof/>
              </w:rPr>
            </w:pPr>
          </w:p>
        </w:tc>
      </w:tr>
    </w:tbl>
    <w:p w14:paraId="6BD9303A" w14:textId="77777777" w:rsidR="00EB3851" w:rsidRDefault="00EB3851" w:rsidP="00EB38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3851" w14:paraId="7E388323" w14:textId="77777777" w:rsidTr="00365655">
        <w:tc>
          <w:tcPr>
            <w:tcW w:w="9640" w:type="dxa"/>
            <w:gridSpan w:val="11"/>
          </w:tcPr>
          <w:p w14:paraId="061C1404" w14:textId="77777777" w:rsidR="00EB3851" w:rsidRDefault="00EB3851" w:rsidP="00365655">
            <w:pPr>
              <w:pStyle w:val="CRCoverPage"/>
              <w:spacing w:after="0"/>
              <w:rPr>
                <w:noProof/>
                <w:sz w:val="8"/>
                <w:szCs w:val="8"/>
              </w:rPr>
            </w:pPr>
          </w:p>
        </w:tc>
      </w:tr>
      <w:tr w:rsidR="00EB3851" w14:paraId="3BD81AAE" w14:textId="77777777" w:rsidTr="00365655">
        <w:tc>
          <w:tcPr>
            <w:tcW w:w="1843" w:type="dxa"/>
            <w:tcBorders>
              <w:top w:val="single" w:sz="4" w:space="0" w:color="auto"/>
              <w:left w:val="single" w:sz="4" w:space="0" w:color="auto"/>
            </w:tcBorders>
          </w:tcPr>
          <w:p w14:paraId="590BE3ED" w14:textId="77777777" w:rsidR="00EB3851" w:rsidRDefault="00EB3851" w:rsidP="003656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3F202" w14:textId="77777777" w:rsidR="00EB3851" w:rsidRDefault="00EB3851" w:rsidP="00365655">
            <w:pPr>
              <w:pStyle w:val="CRCoverPage"/>
              <w:spacing w:after="0"/>
              <w:ind w:left="100"/>
              <w:rPr>
                <w:noProof/>
              </w:rPr>
            </w:pPr>
            <w:r>
              <w:t>Addition</w:t>
            </w:r>
            <w:r w:rsidRPr="00C50B5E">
              <w:t xml:space="preserve"> of </w:t>
            </w:r>
            <w:r>
              <w:t xml:space="preserve">NR V2X </w:t>
            </w:r>
            <w:r w:rsidRPr="00C50B5E">
              <w:t>TC</w:t>
            </w:r>
            <w:r>
              <w:t xml:space="preserve"> 12.2.1.5 </w:t>
            </w:r>
            <w:r w:rsidRPr="008D2A1C">
              <w:t>Inter-carrier concurrent operation / Sidelink communication / RRC_CONNECTED / Transmission / Exceptional pool</w:t>
            </w:r>
          </w:p>
        </w:tc>
      </w:tr>
      <w:tr w:rsidR="00EB3851" w14:paraId="7F1821CD" w14:textId="77777777" w:rsidTr="00365655">
        <w:tc>
          <w:tcPr>
            <w:tcW w:w="1843" w:type="dxa"/>
            <w:tcBorders>
              <w:left w:val="single" w:sz="4" w:space="0" w:color="auto"/>
            </w:tcBorders>
          </w:tcPr>
          <w:p w14:paraId="6C846AE3" w14:textId="77777777" w:rsidR="00EB3851" w:rsidRDefault="00EB3851" w:rsidP="00365655">
            <w:pPr>
              <w:pStyle w:val="CRCoverPage"/>
              <w:spacing w:after="0"/>
              <w:rPr>
                <w:b/>
                <w:i/>
                <w:noProof/>
                <w:sz w:val="8"/>
                <w:szCs w:val="8"/>
                <w:lang w:eastAsia="zh-CN"/>
              </w:rPr>
            </w:pPr>
            <w:r>
              <w:rPr>
                <w:rFonts w:hint="eastAsia"/>
                <w:b/>
                <w:i/>
                <w:noProof/>
                <w:sz w:val="8"/>
                <w:szCs w:val="8"/>
                <w:lang w:eastAsia="zh-CN"/>
              </w:rPr>
              <w:t>n</w:t>
            </w:r>
            <w:r>
              <w:rPr>
                <w:b/>
                <w:i/>
                <w:noProof/>
                <w:sz w:val="8"/>
                <w:szCs w:val="8"/>
                <w:lang w:eastAsia="zh-CN"/>
              </w:rPr>
              <w:t>rNR</w:t>
            </w:r>
          </w:p>
        </w:tc>
        <w:tc>
          <w:tcPr>
            <w:tcW w:w="7797" w:type="dxa"/>
            <w:gridSpan w:val="10"/>
            <w:tcBorders>
              <w:right w:val="single" w:sz="4" w:space="0" w:color="auto"/>
            </w:tcBorders>
          </w:tcPr>
          <w:p w14:paraId="2F0572F6" w14:textId="77777777" w:rsidR="00EB3851" w:rsidRDefault="00EB3851" w:rsidP="00365655">
            <w:pPr>
              <w:pStyle w:val="CRCoverPage"/>
              <w:spacing w:after="0"/>
              <w:rPr>
                <w:noProof/>
                <w:sz w:val="8"/>
                <w:szCs w:val="8"/>
              </w:rPr>
            </w:pPr>
          </w:p>
        </w:tc>
      </w:tr>
      <w:tr w:rsidR="00EB3851" w14:paraId="20AE8B00" w14:textId="77777777" w:rsidTr="00365655">
        <w:tc>
          <w:tcPr>
            <w:tcW w:w="1843" w:type="dxa"/>
            <w:tcBorders>
              <w:left w:val="single" w:sz="4" w:space="0" w:color="auto"/>
            </w:tcBorders>
          </w:tcPr>
          <w:p w14:paraId="5BD5BEE4" w14:textId="77777777" w:rsidR="00EB3851" w:rsidRDefault="00EB3851" w:rsidP="003656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090FC3" w14:textId="77777777" w:rsidR="00EB3851" w:rsidRDefault="00EB3851" w:rsidP="00365655">
            <w:pPr>
              <w:pStyle w:val="CRCoverPage"/>
              <w:spacing w:after="0"/>
              <w:ind w:left="100"/>
              <w:rPr>
                <w:noProof/>
              </w:rPr>
            </w:pPr>
            <w:fldSimple w:instr=" DOCPROPERTY  SourceIfWg  \* MERGEFORMAT ">
              <w:r>
                <w:rPr>
                  <w:noProof/>
                </w:rPr>
                <w:t>TDIA</w:t>
              </w:r>
            </w:fldSimple>
            <w:r>
              <w:rPr>
                <w:noProof/>
              </w:rPr>
              <w:t xml:space="preserve">, CATT, </w:t>
            </w:r>
            <w:r w:rsidRPr="00AD5FFD">
              <w:rPr>
                <w:noProof/>
              </w:rPr>
              <w:t>Huawei,</w:t>
            </w:r>
            <w:r>
              <w:rPr>
                <w:noProof/>
              </w:rPr>
              <w:t xml:space="preserve"> </w:t>
            </w:r>
            <w:r w:rsidRPr="00AD5FFD">
              <w:rPr>
                <w:noProof/>
              </w:rPr>
              <w:t>Hisilicon</w:t>
            </w:r>
          </w:p>
        </w:tc>
      </w:tr>
      <w:tr w:rsidR="00EB3851" w14:paraId="129A0666" w14:textId="77777777" w:rsidTr="00365655">
        <w:tc>
          <w:tcPr>
            <w:tcW w:w="1843" w:type="dxa"/>
            <w:tcBorders>
              <w:left w:val="single" w:sz="4" w:space="0" w:color="auto"/>
            </w:tcBorders>
          </w:tcPr>
          <w:p w14:paraId="63174CB3" w14:textId="77777777" w:rsidR="00EB3851" w:rsidRDefault="00EB3851" w:rsidP="003656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E656BB" w14:textId="77777777" w:rsidR="00EB3851" w:rsidRDefault="00EB3851" w:rsidP="00365655">
            <w:pPr>
              <w:pStyle w:val="CRCoverPage"/>
              <w:spacing w:after="0"/>
              <w:ind w:left="100"/>
              <w:rPr>
                <w:noProof/>
              </w:rPr>
            </w:pPr>
            <w:r>
              <w:t>R5</w:t>
            </w:r>
            <w:r>
              <w:fldChar w:fldCharType="begin"/>
            </w:r>
            <w:r>
              <w:instrText xml:space="preserve"> DOCPROPERTY  SourceIfTsg  \* MERGEFORMAT </w:instrText>
            </w:r>
            <w:r>
              <w:fldChar w:fldCharType="end"/>
            </w:r>
          </w:p>
        </w:tc>
      </w:tr>
      <w:tr w:rsidR="00EB3851" w14:paraId="67A2C134" w14:textId="77777777" w:rsidTr="00365655">
        <w:tc>
          <w:tcPr>
            <w:tcW w:w="1843" w:type="dxa"/>
            <w:tcBorders>
              <w:left w:val="single" w:sz="4" w:space="0" w:color="auto"/>
            </w:tcBorders>
          </w:tcPr>
          <w:p w14:paraId="39F42EF4" w14:textId="77777777" w:rsidR="00EB3851" w:rsidRDefault="00EB3851" w:rsidP="00365655">
            <w:pPr>
              <w:pStyle w:val="CRCoverPage"/>
              <w:spacing w:after="0"/>
              <w:rPr>
                <w:b/>
                <w:i/>
                <w:noProof/>
                <w:sz w:val="8"/>
                <w:szCs w:val="8"/>
              </w:rPr>
            </w:pPr>
          </w:p>
        </w:tc>
        <w:tc>
          <w:tcPr>
            <w:tcW w:w="7797" w:type="dxa"/>
            <w:gridSpan w:val="10"/>
            <w:tcBorders>
              <w:right w:val="single" w:sz="4" w:space="0" w:color="auto"/>
            </w:tcBorders>
          </w:tcPr>
          <w:p w14:paraId="67BA0D72" w14:textId="77777777" w:rsidR="00EB3851" w:rsidRDefault="00EB3851" w:rsidP="00365655">
            <w:pPr>
              <w:pStyle w:val="CRCoverPage"/>
              <w:spacing w:after="0"/>
              <w:rPr>
                <w:noProof/>
                <w:sz w:val="8"/>
                <w:szCs w:val="8"/>
              </w:rPr>
            </w:pPr>
          </w:p>
        </w:tc>
      </w:tr>
      <w:tr w:rsidR="00EB3851" w14:paraId="432D3A07" w14:textId="77777777" w:rsidTr="00365655">
        <w:tc>
          <w:tcPr>
            <w:tcW w:w="1843" w:type="dxa"/>
            <w:tcBorders>
              <w:left w:val="single" w:sz="4" w:space="0" w:color="auto"/>
            </w:tcBorders>
          </w:tcPr>
          <w:p w14:paraId="69DACC38" w14:textId="77777777" w:rsidR="00EB3851" w:rsidRDefault="00EB3851" w:rsidP="00365655">
            <w:pPr>
              <w:pStyle w:val="CRCoverPage"/>
              <w:tabs>
                <w:tab w:val="right" w:pos="1759"/>
              </w:tabs>
              <w:spacing w:after="0"/>
              <w:rPr>
                <w:b/>
                <w:i/>
                <w:noProof/>
              </w:rPr>
            </w:pPr>
            <w:r>
              <w:rPr>
                <w:b/>
                <w:i/>
                <w:noProof/>
              </w:rPr>
              <w:t>Work item code:</w:t>
            </w:r>
          </w:p>
        </w:tc>
        <w:tc>
          <w:tcPr>
            <w:tcW w:w="3686" w:type="dxa"/>
            <w:gridSpan w:val="5"/>
            <w:shd w:val="pct30" w:color="FFFF00" w:fill="auto"/>
          </w:tcPr>
          <w:p w14:paraId="09D96281" w14:textId="77777777" w:rsidR="00EB3851" w:rsidRDefault="00EB3851" w:rsidP="00365655">
            <w:pPr>
              <w:pStyle w:val="CRCoverPage"/>
              <w:spacing w:after="0"/>
              <w:ind w:left="100"/>
              <w:rPr>
                <w:noProof/>
              </w:rPr>
            </w:pPr>
            <w:fldSimple w:instr=" DOCPROPERTY  RelatedWis  \* MERGEFORMAT ">
              <w:fldSimple w:instr=" DOCPROPERTY  RelatedWis  \* MERGEFORMAT ">
                <w:fldSimple w:instr=" DOCPROPERTY  RelatedWis  \* MERGEFORMAT ">
                  <w:r w:rsidRPr="00F14029">
                    <w:rPr>
                      <w:noProof/>
                    </w:rPr>
                    <w:t>5G_V2X_NRSL_eV2XARC-UEConTest</w:t>
                  </w:r>
                </w:fldSimple>
              </w:fldSimple>
            </w:fldSimple>
          </w:p>
        </w:tc>
        <w:tc>
          <w:tcPr>
            <w:tcW w:w="567" w:type="dxa"/>
            <w:tcBorders>
              <w:left w:val="nil"/>
            </w:tcBorders>
          </w:tcPr>
          <w:p w14:paraId="73A4A063" w14:textId="77777777" w:rsidR="00EB3851" w:rsidRDefault="00EB3851" w:rsidP="00365655">
            <w:pPr>
              <w:pStyle w:val="CRCoverPage"/>
              <w:spacing w:after="0"/>
              <w:ind w:right="100"/>
              <w:rPr>
                <w:noProof/>
              </w:rPr>
            </w:pPr>
          </w:p>
        </w:tc>
        <w:tc>
          <w:tcPr>
            <w:tcW w:w="1417" w:type="dxa"/>
            <w:gridSpan w:val="3"/>
            <w:tcBorders>
              <w:left w:val="nil"/>
            </w:tcBorders>
          </w:tcPr>
          <w:p w14:paraId="0DA9F8A5" w14:textId="77777777" w:rsidR="00EB3851" w:rsidRDefault="00EB3851" w:rsidP="003656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B47D06" w14:textId="77777777" w:rsidR="00EB3851" w:rsidRDefault="00EB3851" w:rsidP="00365655">
            <w:pPr>
              <w:pStyle w:val="CRCoverPage"/>
              <w:spacing w:after="0"/>
              <w:ind w:left="100"/>
              <w:rPr>
                <w:noProof/>
              </w:rPr>
            </w:pPr>
            <w:fldSimple w:instr=" DOCPROPERTY  ResDate  \* MERGEFORMAT ">
              <w:r>
                <w:rPr>
                  <w:noProof/>
                </w:rPr>
                <w:t>2022-11-04</w:t>
              </w:r>
            </w:fldSimple>
          </w:p>
        </w:tc>
      </w:tr>
      <w:tr w:rsidR="00EB3851" w14:paraId="5B8F7CCB" w14:textId="77777777" w:rsidTr="00365655">
        <w:tc>
          <w:tcPr>
            <w:tcW w:w="1843" w:type="dxa"/>
            <w:tcBorders>
              <w:left w:val="single" w:sz="4" w:space="0" w:color="auto"/>
            </w:tcBorders>
          </w:tcPr>
          <w:p w14:paraId="3917F922" w14:textId="77777777" w:rsidR="00EB3851" w:rsidRDefault="00EB3851" w:rsidP="00365655">
            <w:pPr>
              <w:pStyle w:val="CRCoverPage"/>
              <w:spacing w:after="0"/>
              <w:rPr>
                <w:b/>
                <w:i/>
                <w:noProof/>
                <w:sz w:val="8"/>
                <w:szCs w:val="8"/>
              </w:rPr>
            </w:pPr>
          </w:p>
        </w:tc>
        <w:tc>
          <w:tcPr>
            <w:tcW w:w="1986" w:type="dxa"/>
            <w:gridSpan w:val="4"/>
          </w:tcPr>
          <w:p w14:paraId="67BD57FA" w14:textId="77777777" w:rsidR="00EB3851" w:rsidRDefault="00EB3851" w:rsidP="00365655">
            <w:pPr>
              <w:pStyle w:val="CRCoverPage"/>
              <w:spacing w:after="0"/>
              <w:rPr>
                <w:noProof/>
                <w:sz w:val="8"/>
                <w:szCs w:val="8"/>
              </w:rPr>
            </w:pPr>
          </w:p>
        </w:tc>
        <w:tc>
          <w:tcPr>
            <w:tcW w:w="2267" w:type="dxa"/>
            <w:gridSpan w:val="2"/>
          </w:tcPr>
          <w:p w14:paraId="65E50EB9" w14:textId="77777777" w:rsidR="00EB3851" w:rsidRDefault="00EB3851" w:rsidP="00365655">
            <w:pPr>
              <w:pStyle w:val="CRCoverPage"/>
              <w:spacing w:after="0"/>
              <w:rPr>
                <w:noProof/>
                <w:sz w:val="8"/>
                <w:szCs w:val="8"/>
              </w:rPr>
            </w:pPr>
          </w:p>
        </w:tc>
        <w:tc>
          <w:tcPr>
            <w:tcW w:w="1417" w:type="dxa"/>
            <w:gridSpan w:val="3"/>
          </w:tcPr>
          <w:p w14:paraId="1F72C78B" w14:textId="77777777" w:rsidR="00EB3851" w:rsidRDefault="00EB3851" w:rsidP="00365655">
            <w:pPr>
              <w:pStyle w:val="CRCoverPage"/>
              <w:spacing w:after="0"/>
              <w:rPr>
                <w:noProof/>
                <w:sz w:val="8"/>
                <w:szCs w:val="8"/>
              </w:rPr>
            </w:pPr>
          </w:p>
        </w:tc>
        <w:tc>
          <w:tcPr>
            <w:tcW w:w="2127" w:type="dxa"/>
            <w:tcBorders>
              <w:right w:val="single" w:sz="4" w:space="0" w:color="auto"/>
            </w:tcBorders>
          </w:tcPr>
          <w:p w14:paraId="115DEE66" w14:textId="77777777" w:rsidR="00EB3851" w:rsidRDefault="00EB3851" w:rsidP="00365655">
            <w:pPr>
              <w:pStyle w:val="CRCoverPage"/>
              <w:spacing w:after="0"/>
              <w:rPr>
                <w:noProof/>
                <w:sz w:val="8"/>
                <w:szCs w:val="8"/>
              </w:rPr>
            </w:pPr>
          </w:p>
        </w:tc>
      </w:tr>
      <w:tr w:rsidR="00EB3851" w14:paraId="68A68CC3" w14:textId="77777777" w:rsidTr="00365655">
        <w:trPr>
          <w:cantSplit/>
        </w:trPr>
        <w:tc>
          <w:tcPr>
            <w:tcW w:w="1843" w:type="dxa"/>
            <w:tcBorders>
              <w:left w:val="single" w:sz="4" w:space="0" w:color="auto"/>
            </w:tcBorders>
          </w:tcPr>
          <w:p w14:paraId="2AB36B5D" w14:textId="77777777" w:rsidR="00EB3851" w:rsidRDefault="00EB3851" w:rsidP="00365655">
            <w:pPr>
              <w:pStyle w:val="CRCoverPage"/>
              <w:tabs>
                <w:tab w:val="right" w:pos="1759"/>
              </w:tabs>
              <w:spacing w:after="0"/>
              <w:rPr>
                <w:b/>
                <w:i/>
                <w:noProof/>
              </w:rPr>
            </w:pPr>
            <w:r>
              <w:rPr>
                <w:b/>
                <w:i/>
                <w:noProof/>
              </w:rPr>
              <w:t>Category:</w:t>
            </w:r>
          </w:p>
        </w:tc>
        <w:tc>
          <w:tcPr>
            <w:tcW w:w="851" w:type="dxa"/>
            <w:shd w:val="pct30" w:color="FFFF00" w:fill="auto"/>
          </w:tcPr>
          <w:p w14:paraId="402A8CAD" w14:textId="77777777" w:rsidR="00EB3851" w:rsidRDefault="00EB3851" w:rsidP="0036565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B63A409" w14:textId="77777777" w:rsidR="00EB3851" w:rsidRDefault="00EB3851" w:rsidP="00365655">
            <w:pPr>
              <w:pStyle w:val="CRCoverPage"/>
              <w:spacing w:after="0"/>
              <w:rPr>
                <w:noProof/>
              </w:rPr>
            </w:pPr>
          </w:p>
        </w:tc>
        <w:tc>
          <w:tcPr>
            <w:tcW w:w="1417" w:type="dxa"/>
            <w:gridSpan w:val="3"/>
            <w:tcBorders>
              <w:left w:val="nil"/>
            </w:tcBorders>
          </w:tcPr>
          <w:p w14:paraId="7898C947" w14:textId="77777777" w:rsidR="00EB3851" w:rsidRDefault="00EB3851" w:rsidP="003656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EAB19" w14:textId="77777777" w:rsidR="00EB3851" w:rsidRDefault="00EB3851" w:rsidP="00365655">
            <w:pPr>
              <w:pStyle w:val="CRCoverPage"/>
              <w:spacing w:after="0"/>
              <w:ind w:left="100"/>
              <w:rPr>
                <w:noProof/>
              </w:rPr>
            </w:pPr>
            <w:fldSimple w:instr=" DOCPROPERTY  Release  \* MERGEFORMAT ">
              <w:r>
                <w:rPr>
                  <w:noProof/>
                </w:rPr>
                <w:t>Rel-16</w:t>
              </w:r>
            </w:fldSimple>
          </w:p>
        </w:tc>
      </w:tr>
      <w:tr w:rsidR="00EB3851" w14:paraId="37170061" w14:textId="77777777" w:rsidTr="00365655">
        <w:tc>
          <w:tcPr>
            <w:tcW w:w="1843" w:type="dxa"/>
            <w:tcBorders>
              <w:left w:val="single" w:sz="4" w:space="0" w:color="auto"/>
              <w:bottom w:val="single" w:sz="4" w:space="0" w:color="auto"/>
            </w:tcBorders>
          </w:tcPr>
          <w:p w14:paraId="5872F4E6" w14:textId="77777777" w:rsidR="00EB3851" w:rsidRDefault="00EB3851" w:rsidP="00365655">
            <w:pPr>
              <w:pStyle w:val="CRCoverPage"/>
              <w:spacing w:after="0"/>
              <w:rPr>
                <w:b/>
                <w:i/>
                <w:noProof/>
              </w:rPr>
            </w:pPr>
          </w:p>
        </w:tc>
        <w:tc>
          <w:tcPr>
            <w:tcW w:w="4677" w:type="dxa"/>
            <w:gridSpan w:val="8"/>
            <w:tcBorders>
              <w:bottom w:val="single" w:sz="4" w:space="0" w:color="auto"/>
            </w:tcBorders>
          </w:tcPr>
          <w:p w14:paraId="4D29F026" w14:textId="77777777" w:rsidR="00EB3851" w:rsidRDefault="00EB3851" w:rsidP="003656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EBE6A" w14:textId="77777777" w:rsidR="00EB3851" w:rsidRDefault="00EB3851" w:rsidP="0036565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E0BD5D4" w14:textId="77777777" w:rsidR="00EB3851" w:rsidRPr="007C2097" w:rsidRDefault="00EB3851" w:rsidP="003656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3851" w14:paraId="1E1A844D" w14:textId="77777777" w:rsidTr="00365655">
        <w:tc>
          <w:tcPr>
            <w:tcW w:w="1843" w:type="dxa"/>
          </w:tcPr>
          <w:p w14:paraId="08766554" w14:textId="77777777" w:rsidR="00EB3851" w:rsidRDefault="00EB3851" w:rsidP="00365655">
            <w:pPr>
              <w:pStyle w:val="CRCoverPage"/>
              <w:spacing w:after="0"/>
              <w:rPr>
                <w:b/>
                <w:i/>
                <w:noProof/>
                <w:sz w:val="8"/>
                <w:szCs w:val="8"/>
              </w:rPr>
            </w:pPr>
          </w:p>
        </w:tc>
        <w:tc>
          <w:tcPr>
            <w:tcW w:w="7797" w:type="dxa"/>
            <w:gridSpan w:val="10"/>
          </w:tcPr>
          <w:p w14:paraId="411A040F" w14:textId="77777777" w:rsidR="00EB3851" w:rsidRDefault="00EB3851" w:rsidP="00365655">
            <w:pPr>
              <w:pStyle w:val="CRCoverPage"/>
              <w:spacing w:after="0"/>
              <w:rPr>
                <w:noProof/>
                <w:sz w:val="8"/>
                <w:szCs w:val="8"/>
              </w:rPr>
            </w:pPr>
          </w:p>
        </w:tc>
      </w:tr>
      <w:tr w:rsidR="00EB3851" w14:paraId="0B4C35CB" w14:textId="77777777" w:rsidTr="00365655">
        <w:tc>
          <w:tcPr>
            <w:tcW w:w="2694" w:type="dxa"/>
            <w:gridSpan w:val="2"/>
            <w:tcBorders>
              <w:top w:val="single" w:sz="4" w:space="0" w:color="auto"/>
              <w:left w:val="single" w:sz="4" w:space="0" w:color="auto"/>
            </w:tcBorders>
          </w:tcPr>
          <w:p w14:paraId="7A523112" w14:textId="77777777" w:rsidR="00EB3851" w:rsidRDefault="00EB3851" w:rsidP="003656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17B19" w14:textId="77777777" w:rsidR="00EB3851" w:rsidRPr="00D0152D" w:rsidRDefault="00EB3851" w:rsidP="00365655">
            <w:pPr>
              <w:pStyle w:val="CRCoverPage"/>
              <w:spacing w:after="0"/>
              <w:ind w:leftChars="27" w:left="54" w:firstLine="1"/>
              <w:rPr>
                <w:noProof/>
              </w:rPr>
            </w:pPr>
            <w:r w:rsidRPr="002047DB">
              <w:rPr>
                <w:noProof/>
              </w:rPr>
              <w:t>Addition of new NR V2X TC12.</w:t>
            </w:r>
            <w:r>
              <w:rPr>
                <w:noProof/>
              </w:rPr>
              <w:t>2</w:t>
            </w:r>
            <w:r w:rsidRPr="002047DB">
              <w:rPr>
                <w:noProof/>
              </w:rPr>
              <w:t>.</w:t>
            </w:r>
            <w:r>
              <w:rPr>
                <w:noProof/>
              </w:rPr>
              <w:t>1</w:t>
            </w:r>
            <w:r w:rsidRPr="002047DB">
              <w:rPr>
                <w:noProof/>
              </w:rPr>
              <w:t>.</w:t>
            </w:r>
            <w:r>
              <w:rPr>
                <w:noProof/>
              </w:rPr>
              <w:t xml:space="preserve">5 </w:t>
            </w:r>
            <w:r w:rsidRPr="00A77068">
              <w:rPr>
                <w:noProof/>
              </w:rPr>
              <w:t>Inter-carrier concurrent operation / Sidelink communication / RRC_CONNECTED / Transmission / Exceptional pool</w:t>
            </w:r>
            <w:r w:rsidRPr="00B650EF">
              <w:rPr>
                <w:noProof/>
              </w:rPr>
              <w:t>.</w:t>
            </w:r>
          </w:p>
        </w:tc>
      </w:tr>
      <w:tr w:rsidR="00EB3851" w14:paraId="603B3223" w14:textId="77777777" w:rsidTr="00365655">
        <w:tc>
          <w:tcPr>
            <w:tcW w:w="2694" w:type="dxa"/>
            <w:gridSpan w:val="2"/>
            <w:tcBorders>
              <w:left w:val="single" w:sz="4" w:space="0" w:color="auto"/>
            </w:tcBorders>
          </w:tcPr>
          <w:p w14:paraId="05B859B5" w14:textId="77777777" w:rsidR="00EB3851" w:rsidRDefault="00EB3851" w:rsidP="00365655">
            <w:pPr>
              <w:pStyle w:val="CRCoverPage"/>
              <w:spacing w:after="0"/>
              <w:rPr>
                <w:b/>
                <w:i/>
                <w:noProof/>
                <w:sz w:val="8"/>
                <w:szCs w:val="8"/>
              </w:rPr>
            </w:pPr>
          </w:p>
        </w:tc>
        <w:tc>
          <w:tcPr>
            <w:tcW w:w="6946" w:type="dxa"/>
            <w:gridSpan w:val="9"/>
            <w:tcBorders>
              <w:right w:val="single" w:sz="4" w:space="0" w:color="auto"/>
            </w:tcBorders>
          </w:tcPr>
          <w:p w14:paraId="0C5627A2" w14:textId="77777777" w:rsidR="00EB3851" w:rsidRPr="00D0152D" w:rsidRDefault="00EB3851" w:rsidP="00365655">
            <w:pPr>
              <w:pStyle w:val="CRCoverPage"/>
              <w:spacing w:after="0"/>
              <w:rPr>
                <w:noProof/>
                <w:sz w:val="8"/>
                <w:szCs w:val="8"/>
              </w:rPr>
            </w:pPr>
          </w:p>
        </w:tc>
      </w:tr>
      <w:tr w:rsidR="00EB3851" w14:paraId="54B428EA" w14:textId="77777777" w:rsidTr="00365655">
        <w:tc>
          <w:tcPr>
            <w:tcW w:w="2694" w:type="dxa"/>
            <w:gridSpan w:val="2"/>
            <w:tcBorders>
              <w:left w:val="single" w:sz="4" w:space="0" w:color="auto"/>
            </w:tcBorders>
          </w:tcPr>
          <w:p w14:paraId="59FF6312" w14:textId="77777777" w:rsidR="00EB3851" w:rsidRDefault="00EB3851" w:rsidP="003656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889B22" w14:textId="77777777" w:rsidR="00EB3851" w:rsidRPr="00D0152D" w:rsidRDefault="00EB3851" w:rsidP="00365655">
            <w:pPr>
              <w:pStyle w:val="CRCoverPage"/>
              <w:spacing w:after="0"/>
              <w:ind w:left="100"/>
              <w:rPr>
                <w:noProof/>
              </w:rPr>
            </w:pPr>
            <w:bookmarkStart w:id="2" w:name="OLE_LINK225"/>
            <w:r>
              <w:rPr>
                <w:noProof/>
                <w:lang w:eastAsia="zh-CN"/>
              </w:rPr>
              <w:t>N</w:t>
            </w:r>
            <w:r w:rsidRPr="00AB2A85">
              <w:rPr>
                <w:noProof/>
                <w:lang w:eastAsia="zh-CN"/>
              </w:rPr>
              <w:t xml:space="preserve">ew </w:t>
            </w:r>
            <w:r>
              <w:rPr>
                <w:noProof/>
                <w:lang w:eastAsia="zh-CN"/>
              </w:rPr>
              <w:t>NR V2X TC</w:t>
            </w:r>
            <w:bookmarkEnd w:id="2"/>
            <w:r>
              <w:rPr>
                <w:noProof/>
                <w:lang w:eastAsia="zh-CN"/>
              </w:rPr>
              <w:t xml:space="preserve"> a</w:t>
            </w:r>
            <w:r w:rsidRPr="00AB2A85">
              <w:rPr>
                <w:noProof/>
                <w:lang w:eastAsia="zh-CN"/>
              </w:rPr>
              <w:t>dd</w:t>
            </w:r>
            <w:r>
              <w:rPr>
                <w:noProof/>
                <w:lang w:eastAsia="zh-CN"/>
              </w:rPr>
              <w:t>ed</w:t>
            </w:r>
            <w:r w:rsidRPr="00AB2A85">
              <w:rPr>
                <w:noProof/>
                <w:lang w:eastAsia="zh-CN"/>
              </w:rPr>
              <w:t>.</w:t>
            </w:r>
          </w:p>
        </w:tc>
      </w:tr>
      <w:tr w:rsidR="00EB3851" w14:paraId="2B6E47DD" w14:textId="77777777" w:rsidTr="00365655">
        <w:tc>
          <w:tcPr>
            <w:tcW w:w="2694" w:type="dxa"/>
            <w:gridSpan w:val="2"/>
            <w:tcBorders>
              <w:left w:val="single" w:sz="4" w:space="0" w:color="auto"/>
            </w:tcBorders>
          </w:tcPr>
          <w:p w14:paraId="1E927060" w14:textId="77777777" w:rsidR="00EB3851" w:rsidRDefault="00EB3851" w:rsidP="00365655">
            <w:pPr>
              <w:pStyle w:val="CRCoverPage"/>
              <w:spacing w:after="0"/>
              <w:rPr>
                <w:b/>
                <w:i/>
                <w:noProof/>
                <w:sz w:val="8"/>
                <w:szCs w:val="8"/>
              </w:rPr>
            </w:pPr>
          </w:p>
        </w:tc>
        <w:tc>
          <w:tcPr>
            <w:tcW w:w="6946" w:type="dxa"/>
            <w:gridSpan w:val="9"/>
            <w:tcBorders>
              <w:right w:val="single" w:sz="4" w:space="0" w:color="auto"/>
            </w:tcBorders>
          </w:tcPr>
          <w:p w14:paraId="72EDE4C5" w14:textId="77777777" w:rsidR="00EB3851" w:rsidRPr="00D0152D" w:rsidRDefault="00EB3851" w:rsidP="00365655">
            <w:pPr>
              <w:pStyle w:val="CRCoverPage"/>
              <w:spacing w:after="0"/>
              <w:rPr>
                <w:noProof/>
                <w:sz w:val="8"/>
                <w:szCs w:val="8"/>
              </w:rPr>
            </w:pPr>
          </w:p>
        </w:tc>
      </w:tr>
      <w:tr w:rsidR="00EB3851" w14:paraId="0A9703FD" w14:textId="77777777" w:rsidTr="00365655">
        <w:tc>
          <w:tcPr>
            <w:tcW w:w="2694" w:type="dxa"/>
            <w:gridSpan w:val="2"/>
            <w:tcBorders>
              <w:left w:val="single" w:sz="4" w:space="0" w:color="auto"/>
              <w:bottom w:val="single" w:sz="4" w:space="0" w:color="auto"/>
            </w:tcBorders>
          </w:tcPr>
          <w:p w14:paraId="40C7AB26" w14:textId="77777777" w:rsidR="00EB3851" w:rsidRDefault="00EB3851" w:rsidP="003656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FD9DAE" w14:textId="77777777" w:rsidR="00EB3851" w:rsidRDefault="00EB3851" w:rsidP="00365655">
            <w:pPr>
              <w:pStyle w:val="CRCoverPage"/>
              <w:spacing w:after="0"/>
              <w:ind w:left="100"/>
              <w:rPr>
                <w:noProof/>
              </w:rPr>
            </w:pPr>
            <w:bookmarkStart w:id="3" w:name="OLE_LINK227"/>
            <w:r w:rsidRPr="003227AD">
              <w:rPr>
                <w:noProof/>
              </w:rPr>
              <w:t xml:space="preserve">Test specification remains incomplete compared to </w:t>
            </w:r>
            <w:bookmarkStart w:id="4" w:name="OLE_LINK226"/>
            <w:r w:rsidRPr="003227AD">
              <w:rPr>
                <w:noProof/>
              </w:rPr>
              <w:t>work plan</w:t>
            </w:r>
            <w:bookmarkEnd w:id="4"/>
            <w:r w:rsidRPr="003227AD">
              <w:rPr>
                <w:noProof/>
              </w:rPr>
              <w:t xml:space="preserve"> coverage</w:t>
            </w:r>
            <w:bookmarkEnd w:id="3"/>
            <w:r w:rsidRPr="00AB2A85">
              <w:rPr>
                <w:noProof/>
                <w:lang w:eastAsia="zh-CN"/>
              </w:rPr>
              <w:t>.</w:t>
            </w:r>
          </w:p>
        </w:tc>
      </w:tr>
      <w:tr w:rsidR="00EB3851" w14:paraId="49837791" w14:textId="77777777" w:rsidTr="00365655">
        <w:tc>
          <w:tcPr>
            <w:tcW w:w="2694" w:type="dxa"/>
            <w:gridSpan w:val="2"/>
          </w:tcPr>
          <w:p w14:paraId="5E80CA57" w14:textId="77777777" w:rsidR="00EB3851" w:rsidRDefault="00EB3851" w:rsidP="00365655">
            <w:pPr>
              <w:pStyle w:val="CRCoverPage"/>
              <w:spacing w:after="0"/>
              <w:rPr>
                <w:b/>
                <w:i/>
                <w:noProof/>
                <w:sz w:val="8"/>
                <w:szCs w:val="8"/>
              </w:rPr>
            </w:pPr>
          </w:p>
        </w:tc>
        <w:tc>
          <w:tcPr>
            <w:tcW w:w="6946" w:type="dxa"/>
            <w:gridSpan w:val="9"/>
          </w:tcPr>
          <w:p w14:paraId="0DDF45BF" w14:textId="77777777" w:rsidR="00EB3851" w:rsidRDefault="00EB3851" w:rsidP="00365655">
            <w:pPr>
              <w:pStyle w:val="CRCoverPage"/>
              <w:spacing w:after="0"/>
              <w:rPr>
                <w:noProof/>
                <w:sz w:val="8"/>
                <w:szCs w:val="8"/>
              </w:rPr>
            </w:pPr>
          </w:p>
        </w:tc>
      </w:tr>
      <w:tr w:rsidR="00EB3851" w14:paraId="7A503C3E" w14:textId="77777777" w:rsidTr="00365655">
        <w:tc>
          <w:tcPr>
            <w:tcW w:w="2694" w:type="dxa"/>
            <w:gridSpan w:val="2"/>
            <w:tcBorders>
              <w:top w:val="single" w:sz="4" w:space="0" w:color="auto"/>
              <w:left w:val="single" w:sz="4" w:space="0" w:color="auto"/>
            </w:tcBorders>
          </w:tcPr>
          <w:p w14:paraId="538EE4F2" w14:textId="77777777" w:rsidR="00EB3851" w:rsidRDefault="00EB3851" w:rsidP="003656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1E7A4" w14:textId="77777777" w:rsidR="00EB3851" w:rsidRDefault="00EB3851" w:rsidP="00365655">
            <w:pPr>
              <w:pStyle w:val="CRCoverPage"/>
              <w:spacing w:after="0"/>
              <w:ind w:left="100"/>
              <w:rPr>
                <w:noProof/>
              </w:rPr>
            </w:pPr>
            <w:r>
              <w:t>12.2.1.5(new)</w:t>
            </w:r>
          </w:p>
        </w:tc>
      </w:tr>
      <w:tr w:rsidR="00EB3851" w14:paraId="0AF38145" w14:textId="77777777" w:rsidTr="00365655">
        <w:tc>
          <w:tcPr>
            <w:tcW w:w="2694" w:type="dxa"/>
            <w:gridSpan w:val="2"/>
            <w:tcBorders>
              <w:left w:val="single" w:sz="4" w:space="0" w:color="auto"/>
            </w:tcBorders>
          </w:tcPr>
          <w:p w14:paraId="7324032B" w14:textId="77777777" w:rsidR="00EB3851" w:rsidRDefault="00EB3851" w:rsidP="00365655">
            <w:pPr>
              <w:pStyle w:val="CRCoverPage"/>
              <w:spacing w:after="0"/>
              <w:rPr>
                <w:b/>
                <w:i/>
                <w:noProof/>
                <w:sz w:val="8"/>
                <w:szCs w:val="8"/>
              </w:rPr>
            </w:pPr>
          </w:p>
        </w:tc>
        <w:tc>
          <w:tcPr>
            <w:tcW w:w="6946" w:type="dxa"/>
            <w:gridSpan w:val="9"/>
            <w:tcBorders>
              <w:right w:val="single" w:sz="4" w:space="0" w:color="auto"/>
            </w:tcBorders>
          </w:tcPr>
          <w:p w14:paraId="479A7125" w14:textId="77777777" w:rsidR="00EB3851" w:rsidRDefault="00EB3851" w:rsidP="00365655">
            <w:pPr>
              <w:pStyle w:val="CRCoverPage"/>
              <w:spacing w:after="0"/>
              <w:rPr>
                <w:noProof/>
                <w:sz w:val="8"/>
                <w:szCs w:val="8"/>
              </w:rPr>
            </w:pPr>
          </w:p>
        </w:tc>
      </w:tr>
      <w:tr w:rsidR="00EB3851" w14:paraId="7211D02A" w14:textId="77777777" w:rsidTr="00365655">
        <w:tc>
          <w:tcPr>
            <w:tcW w:w="2694" w:type="dxa"/>
            <w:gridSpan w:val="2"/>
            <w:tcBorders>
              <w:left w:val="single" w:sz="4" w:space="0" w:color="auto"/>
            </w:tcBorders>
          </w:tcPr>
          <w:p w14:paraId="3AB2EBF7" w14:textId="77777777" w:rsidR="00EB3851" w:rsidRDefault="00EB3851" w:rsidP="003656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132989" w14:textId="77777777" w:rsidR="00EB3851" w:rsidRDefault="00EB3851" w:rsidP="003656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2D5F8F" w14:textId="77777777" w:rsidR="00EB3851" w:rsidRDefault="00EB3851" w:rsidP="00365655">
            <w:pPr>
              <w:pStyle w:val="CRCoverPage"/>
              <w:spacing w:after="0"/>
              <w:jc w:val="center"/>
              <w:rPr>
                <w:b/>
                <w:caps/>
                <w:noProof/>
              </w:rPr>
            </w:pPr>
            <w:r>
              <w:rPr>
                <w:b/>
                <w:caps/>
                <w:noProof/>
              </w:rPr>
              <w:t>N</w:t>
            </w:r>
          </w:p>
        </w:tc>
        <w:tc>
          <w:tcPr>
            <w:tcW w:w="2977" w:type="dxa"/>
            <w:gridSpan w:val="4"/>
          </w:tcPr>
          <w:p w14:paraId="5EB7D547" w14:textId="77777777" w:rsidR="00EB3851" w:rsidRDefault="00EB3851" w:rsidP="003656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7DE6F3" w14:textId="77777777" w:rsidR="00EB3851" w:rsidRDefault="00EB3851" w:rsidP="00365655">
            <w:pPr>
              <w:pStyle w:val="CRCoverPage"/>
              <w:spacing w:after="0"/>
              <w:ind w:left="99"/>
              <w:rPr>
                <w:noProof/>
              </w:rPr>
            </w:pPr>
          </w:p>
        </w:tc>
      </w:tr>
      <w:tr w:rsidR="00EB3851" w14:paraId="5BC36928" w14:textId="77777777" w:rsidTr="00365655">
        <w:tc>
          <w:tcPr>
            <w:tcW w:w="2694" w:type="dxa"/>
            <w:gridSpan w:val="2"/>
            <w:tcBorders>
              <w:left w:val="single" w:sz="4" w:space="0" w:color="auto"/>
            </w:tcBorders>
          </w:tcPr>
          <w:p w14:paraId="306BDDEF" w14:textId="77777777" w:rsidR="00EB3851" w:rsidRDefault="00EB3851" w:rsidP="003656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2DEB46" w14:textId="77777777" w:rsidR="00EB3851" w:rsidRDefault="00EB3851" w:rsidP="003656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7A0EA" w14:textId="77777777" w:rsidR="00EB3851" w:rsidRDefault="00EB3851" w:rsidP="00365655">
            <w:pPr>
              <w:pStyle w:val="CRCoverPage"/>
              <w:spacing w:after="0"/>
              <w:jc w:val="center"/>
              <w:rPr>
                <w:b/>
                <w:caps/>
                <w:noProof/>
              </w:rPr>
            </w:pPr>
            <w:r>
              <w:rPr>
                <w:b/>
                <w:caps/>
                <w:noProof/>
              </w:rPr>
              <w:t>x</w:t>
            </w:r>
          </w:p>
        </w:tc>
        <w:tc>
          <w:tcPr>
            <w:tcW w:w="2977" w:type="dxa"/>
            <w:gridSpan w:val="4"/>
          </w:tcPr>
          <w:p w14:paraId="62D50B98" w14:textId="77777777" w:rsidR="00EB3851" w:rsidRDefault="00EB3851" w:rsidP="003656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2AB736" w14:textId="77777777" w:rsidR="00EB3851" w:rsidRDefault="00EB3851" w:rsidP="00365655">
            <w:pPr>
              <w:pStyle w:val="CRCoverPage"/>
              <w:spacing w:after="0"/>
              <w:ind w:left="99"/>
              <w:rPr>
                <w:noProof/>
              </w:rPr>
            </w:pPr>
            <w:r>
              <w:rPr>
                <w:noProof/>
              </w:rPr>
              <w:t xml:space="preserve">TS/TR ... CR ... </w:t>
            </w:r>
          </w:p>
        </w:tc>
      </w:tr>
      <w:tr w:rsidR="00EB3851" w14:paraId="5A8BF914" w14:textId="77777777" w:rsidTr="00365655">
        <w:tc>
          <w:tcPr>
            <w:tcW w:w="2694" w:type="dxa"/>
            <w:gridSpan w:val="2"/>
            <w:tcBorders>
              <w:left w:val="single" w:sz="4" w:space="0" w:color="auto"/>
            </w:tcBorders>
          </w:tcPr>
          <w:p w14:paraId="72A61BDD" w14:textId="77777777" w:rsidR="00EB3851" w:rsidRDefault="00EB3851" w:rsidP="003656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87E28C" w14:textId="1852F2EA" w:rsidR="00EB3851" w:rsidRDefault="00812252" w:rsidP="00365655">
            <w:pPr>
              <w:pStyle w:val="CRCoverPage"/>
              <w:spacing w:after="0"/>
              <w:jc w:val="center"/>
              <w:rPr>
                <w:b/>
                <w:caps/>
                <w:noProof/>
              </w:rPr>
            </w:pPr>
            <w:r>
              <w:rPr>
                <w:rFonts w:hint="eastAsia"/>
                <w:b/>
                <w:caps/>
                <w:noProof/>
                <w:lang w:eastAsia="zh-CN"/>
              </w:rPr>
              <w:t>x</w:t>
            </w:r>
            <w:bookmarkStart w:id="5" w:name="_GoBack"/>
            <w:bookmarkEnd w:id="5"/>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AF90A" w14:textId="7C7B93D2" w:rsidR="00EB3851" w:rsidRDefault="00EB3851" w:rsidP="00365655">
            <w:pPr>
              <w:pStyle w:val="CRCoverPage"/>
              <w:spacing w:after="0"/>
              <w:jc w:val="center"/>
              <w:rPr>
                <w:b/>
                <w:caps/>
                <w:noProof/>
              </w:rPr>
            </w:pPr>
          </w:p>
        </w:tc>
        <w:tc>
          <w:tcPr>
            <w:tcW w:w="2977" w:type="dxa"/>
            <w:gridSpan w:val="4"/>
          </w:tcPr>
          <w:p w14:paraId="4900C8DA" w14:textId="77777777" w:rsidR="00EB3851" w:rsidRDefault="00EB3851" w:rsidP="003656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63354" w14:textId="1D4BB56B" w:rsidR="00EB3851" w:rsidRDefault="00812252" w:rsidP="00812252">
            <w:pPr>
              <w:pStyle w:val="CRCoverPage"/>
              <w:spacing w:after="0"/>
              <w:ind w:left="99"/>
              <w:rPr>
                <w:noProof/>
              </w:rPr>
            </w:pPr>
            <w:r>
              <w:rPr>
                <w:noProof/>
              </w:rPr>
              <w:t>TS 38.523-2</w:t>
            </w:r>
            <w:r w:rsidR="00EB3851">
              <w:rPr>
                <w:noProof/>
              </w:rPr>
              <w:t xml:space="preserve"> CR </w:t>
            </w:r>
            <w:r>
              <w:rPr>
                <w:noProof/>
              </w:rPr>
              <w:t>0280</w:t>
            </w:r>
          </w:p>
        </w:tc>
      </w:tr>
      <w:tr w:rsidR="00EB3851" w14:paraId="3FE2CD93" w14:textId="77777777" w:rsidTr="00365655">
        <w:tc>
          <w:tcPr>
            <w:tcW w:w="2694" w:type="dxa"/>
            <w:gridSpan w:val="2"/>
            <w:tcBorders>
              <w:left w:val="single" w:sz="4" w:space="0" w:color="auto"/>
            </w:tcBorders>
          </w:tcPr>
          <w:p w14:paraId="46DF4CC1" w14:textId="77777777" w:rsidR="00EB3851" w:rsidRDefault="00EB3851" w:rsidP="003656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9075CE" w14:textId="77777777" w:rsidR="00EB3851" w:rsidRDefault="00EB3851" w:rsidP="003656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45D0A" w14:textId="77777777" w:rsidR="00EB3851" w:rsidRDefault="00EB3851" w:rsidP="00365655">
            <w:pPr>
              <w:pStyle w:val="CRCoverPage"/>
              <w:spacing w:after="0"/>
              <w:jc w:val="center"/>
              <w:rPr>
                <w:b/>
                <w:caps/>
                <w:noProof/>
              </w:rPr>
            </w:pPr>
            <w:r>
              <w:rPr>
                <w:b/>
                <w:caps/>
                <w:noProof/>
              </w:rPr>
              <w:t>x</w:t>
            </w:r>
          </w:p>
        </w:tc>
        <w:tc>
          <w:tcPr>
            <w:tcW w:w="2977" w:type="dxa"/>
            <w:gridSpan w:val="4"/>
          </w:tcPr>
          <w:p w14:paraId="1672368E" w14:textId="77777777" w:rsidR="00EB3851" w:rsidRDefault="00EB3851" w:rsidP="003656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A3AAF8" w14:textId="77777777" w:rsidR="00EB3851" w:rsidRDefault="00EB3851" w:rsidP="00365655">
            <w:pPr>
              <w:pStyle w:val="CRCoverPage"/>
              <w:spacing w:after="0"/>
              <w:ind w:left="99"/>
              <w:rPr>
                <w:noProof/>
              </w:rPr>
            </w:pPr>
            <w:r>
              <w:rPr>
                <w:noProof/>
              </w:rPr>
              <w:t xml:space="preserve">TS/TR ... CR ... </w:t>
            </w:r>
          </w:p>
        </w:tc>
      </w:tr>
      <w:tr w:rsidR="00EB3851" w14:paraId="68A2C606" w14:textId="77777777" w:rsidTr="00365655">
        <w:tc>
          <w:tcPr>
            <w:tcW w:w="2694" w:type="dxa"/>
            <w:gridSpan w:val="2"/>
            <w:tcBorders>
              <w:left w:val="single" w:sz="4" w:space="0" w:color="auto"/>
            </w:tcBorders>
          </w:tcPr>
          <w:p w14:paraId="7AF5664D" w14:textId="77777777" w:rsidR="00EB3851" w:rsidRDefault="00EB3851" w:rsidP="00365655">
            <w:pPr>
              <w:pStyle w:val="CRCoverPage"/>
              <w:spacing w:after="0"/>
              <w:rPr>
                <w:b/>
                <w:i/>
                <w:noProof/>
              </w:rPr>
            </w:pPr>
          </w:p>
        </w:tc>
        <w:tc>
          <w:tcPr>
            <w:tcW w:w="6946" w:type="dxa"/>
            <w:gridSpan w:val="9"/>
            <w:tcBorders>
              <w:right w:val="single" w:sz="4" w:space="0" w:color="auto"/>
            </w:tcBorders>
          </w:tcPr>
          <w:p w14:paraId="33629960" w14:textId="77777777" w:rsidR="00EB3851" w:rsidRDefault="00EB3851" w:rsidP="00365655">
            <w:pPr>
              <w:pStyle w:val="CRCoverPage"/>
              <w:spacing w:after="0"/>
              <w:rPr>
                <w:noProof/>
              </w:rPr>
            </w:pPr>
          </w:p>
        </w:tc>
      </w:tr>
      <w:tr w:rsidR="00EB3851" w14:paraId="00866C8C" w14:textId="77777777" w:rsidTr="00365655">
        <w:tc>
          <w:tcPr>
            <w:tcW w:w="2694" w:type="dxa"/>
            <w:gridSpan w:val="2"/>
            <w:tcBorders>
              <w:left w:val="single" w:sz="4" w:space="0" w:color="auto"/>
              <w:bottom w:val="single" w:sz="4" w:space="0" w:color="auto"/>
            </w:tcBorders>
          </w:tcPr>
          <w:p w14:paraId="4793BF54" w14:textId="77777777" w:rsidR="00EB3851" w:rsidRDefault="00EB3851" w:rsidP="003656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1FC99E" w14:textId="77777777" w:rsidR="00EB3851" w:rsidRDefault="00EB3851" w:rsidP="00365655">
            <w:pPr>
              <w:pStyle w:val="CRCoverPage"/>
              <w:spacing w:after="0"/>
              <w:ind w:left="100"/>
              <w:rPr>
                <w:noProof/>
              </w:rPr>
            </w:pPr>
          </w:p>
        </w:tc>
      </w:tr>
      <w:tr w:rsidR="00EB3851" w:rsidRPr="008863B9" w14:paraId="758C267C" w14:textId="77777777" w:rsidTr="00365655">
        <w:tc>
          <w:tcPr>
            <w:tcW w:w="2694" w:type="dxa"/>
            <w:gridSpan w:val="2"/>
            <w:tcBorders>
              <w:top w:val="single" w:sz="4" w:space="0" w:color="auto"/>
              <w:bottom w:val="single" w:sz="4" w:space="0" w:color="auto"/>
            </w:tcBorders>
          </w:tcPr>
          <w:p w14:paraId="3FFEE88A" w14:textId="77777777" w:rsidR="00EB3851" w:rsidRPr="008863B9" w:rsidRDefault="00EB3851" w:rsidP="003656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2BBA05" w14:textId="77777777" w:rsidR="00EB3851" w:rsidRPr="008863B9" w:rsidRDefault="00EB3851" w:rsidP="00365655">
            <w:pPr>
              <w:pStyle w:val="CRCoverPage"/>
              <w:spacing w:after="0"/>
              <w:ind w:left="100"/>
              <w:rPr>
                <w:noProof/>
                <w:sz w:val="8"/>
                <w:szCs w:val="8"/>
              </w:rPr>
            </w:pPr>
          </w:p>
        </w:tc>
      </w:tr>
      <w:tr w:rsidR="00EB3851" w14:paraId="1BEE97C4" w14:textId="77777777" w:rsidTr="00365655">
        <w:tc>
          <w:tcPr>
            <w:tcW w:w="2694" w:type="dxa"/>
            <w:gridSpan w:val="2"/>
            <w:tcBorders>
              <w:top w:val="single" w:sz="4" w:space="0" w:color="auto"/>
              <w:left w:val="single" w:sz="4" w:space="0" w:color="auto"/>
              <w:bottom w:val="single" w:sz="4" w:space="0" w:color="auto"/>
            </w:tcBorders>
          </w:tcPr>
          <w:p w14:paraId="1CAD46A1" w14:textId="77777777" w:rsidR="00EB3851" w:rsidRDefault="00EB3851" w:rsidP="003656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7B5166" w14:textId="77777777" w:rsidR="00EB3851" w:rsidRDefault="00EB3851" w:rsidP="00365655">
            <w:pPr>
              <w:pStyle w:val="CRCoverPage"/>
              <w:spacing w:after="0"/>
              <w:rPr>
                <w:noProof/>
              </w:rPr>
            </w:pPr>
          </w:p>
        </w:tc>
      </w:tr>
    </w:tbl>
    <w:p w14:paraId="2B40E849" w14:textId="77777777" w:rsidR="00EB3851" w:rsidRDefault="00EB3851" w:rsidP="00EB3851">
      <w:pPr>
        <w:pStyle w:val="CRCoverPage"/>
        <w:spacing w:after="0"/>
        <w:rPr>
          <w:noProof/>
          <w:sz w:val="8"/>
          <w:szCs w:val="8"/>
        </w:rPr>
      </w:pPr>
    </w:p>
    <w:p w14:paraId="741C0731" w14:textId="77777777" w:rsidR="00EB3851" w:rsidRDefault="00EB3851" w:rsidP="00EB3851">
      <w:pPr>
        <w:rPr>
          <w:noProof/>
        </w:rPr>
        <w:sectPr w:rsidR="00EB3851">
          <w:headerReference w:type="even" r:id="rId12"/>
          <w:footnotePr>
            <w:numRestart w:val="eachSect"/>
          </w:footnotePr>
          <w:pgSz w:w="11907" w:h="16840" w:code="9"/>
          <w:pgMar w:top="1418" w:right="1134" w:bottom="1134" w:left="1134" w:header="680" w:footer="567" w:gutter="0"/>
          <w:cols w:space="720"/>
        </w:sectPr>
      </w:pPr>
    </w:p>
    <w:p w14:paraId="49CA7664" w14:textId="5F07105E" w:rsidR="009373CC" w:rsidRDefault="009373CC" w:rsidP="009373CC">
      <w:pPr>
        <w:rPr>
          <w:b/>
          <w:color w:val="00B0F0"/>
          <w:sz w:val="32"/>
          <w:szCs w:val="36"/>
        </w:rPr>
      </w:pPr>
      <w:r>
        <w:rPr>
          <w:b/>
          <w:color w:val="00B0F0"/>
          <w:sz w:val="32"/>
          <w:szCs w:val="36"/>
        </w:rPr>
        <w:lastRenderedPageBreak/>
        <w:t>&lt;Start of modified section&gt;</w:t>
      </w:r>
    </w:p>
    <w:p w14:paraId="3EE11523" w14:textId="5C4932CB" w:rsidR="004C318E" w:rsidRPr="00F511A5" w:rsidRDefault="004838F3" w:rsidP="004C318E">
      <w:pPr>
        <w:pStyle w:val="40"/>
        <w:rPr>
          <w:ins w:id="6" w:author="XI WANG" w:date="2022-10-21T12:24:00Z"/>
          <w:rFonts w:eastAsia="宋体"/>
        </w:rPr>
      </w:pPr>
      <w:bookmarkStart w:id="7" w:name="OLE_LINK32"/>
      <w:r>
        <w:rPr>
          <w:rFonts w:eastAsia="宋体"/>
        </w:rPr>
        <w:t>12.2.1.5</w:t>
      </w:r>
      <w:bookmarkEnd w:id="7"/>
      <w:ins w:id="8" w:author="XI WANG" w:date="2022-10-21T12:24:00Z">
        <w:r w:rsidR="004C318E" w:rsidRPr="00F511A5">
          <w:rPr>
            <w:rFonts w:eastAsia="宋体"/>
          </w:rPr>
          <w:tab/>
        </w:r>
      </w:ins>
      <w:bookmarkStart w:id="9" w:name="OLE_LINK94"/>
      <w:ins w:id="10" w:author="XI WANG" w:date="2022-10-21T12:25:00Z">
        <w:r w:rsidR="00CE0C35" w:rsidRPr="00CE0C35">
          <w:rPr>
            <w:rFonts w:eastAsia="宋体"/>
          </w:rPr>
          <w:t>Inter-carrier concurrent operation / Sidelink communication / RRC_CONNECTED / Transmission / Exceptional pool</w:t>
        </w:r>
      </w:ins>
      <w:bookmarkEnd w:id="9"/>
    </w:p>
    <w:p w14:paraId="5BF4C05F" w14:textId="36DCD83D" w:rsidR="004C318E" w:rsidRPr="00F511A5" w:rsidRDefault="004838F3" w:rsidP="004C318E">
      <w:pPr>
        <w:pStyle w:val="H6"/>
        <w:rPr>
          <w:ins w:id="11" w:author="XI WANG" w:date="2022-10-21T12:24:00Z"/>
          <w:rFonts w:eastAsia="宋体"/>
        </w:rPr>
      </w:pPr>
      <w:ins w:id="12" w:author="XI WANG" w:date="2022-10-21T12:25:00Z">
        <w:r>
          <w:rPr>
            <w:lang w:eastAsia="zh-CN"/>
          </w:rPr>
          <w:t>12.2.1.5</w:t>
        </w:r>
      </w:ins>
      <w:ins w:id="13" w:author="XI WANG" w:date="2022-10-21T12:24:00Z">
        <w:r w:rsidR="004C318E" w:rsidRPr="00F511A5">
          <w:t>.1</w:t>
        </w:r>
        <w:r w:rsidR="004C318E" w:rsidRPr="00F511A5">
          <w:tab/>
          <w:t>Test Purpose (TP)</w:t>
        </w:r>
      </w:ins>
    </w:p>
    <w:p w14:paraId="5784E27D" w14:textId="77777777" w:rsidR="004C318E" w:rsidRPr="00F511A5" w:rsidRDefault="004C318E" w:rsidP="004C318E">
      <w:pPr>
        <w:pStyle w:val="H6"/>
        <w:rPr>
          <w:ins w:id="14" w:author="XI WANG" w:date="2022-10-21T12:24:00Z"/>
        </w:rPr>
      </w:pPr>
      <w:ins w:id="15" w:author="XI WANG" w:date="2022-10-21T12:24:00Z">
        <w:r w:rsidRPr="00F511A5">
          <w:t>(1)</w:t>
        </w:r>
      </w:ins>
    </w:p>
    <w:p w14:paraId="1FF1B76B" w14:textId="61BFC627" w:rsidR="004C318E" w:rsidRPr="00F511A5" w:rsidRDefault="004C318E" w:rsidP="004C318E">
      <w:pPr>
        <w:pStyle w:val="PL"/>
        <w:rPr>
          <w:ins w:id="16" w:author="XI WANG" w:date="2022-10-21T12:24:00Z"/>
          <w:noProof w:val="0"/>
        </w:rPr>
      </w:pPr>
      <w:ins w:id="17" w:author="XI WANG" w:date="2022-10-21T12:24:00Z">
        <w:r w:rsidRPr="00F511A5">
          <w:rPr>
            <w:b/>
            <w:bCs/>
            <w:noProof w:val="0"/>
          </w:rPr>
          <w:t>with</w:t>
        </w:r>
        <w:r w:rsidRPr="00F511A5">
          <w:rPr>
            <w:noProof w:val="0"/>
          </w:rPr>
          <w:t xml:space="preserve"> {</w:t>
        </w:r>
        <w:r w:rsidRPr="00F511A5">
          <w:rPr>
            <w:noProof w:val="0"/>
            <w:color w:val="000000"/>
            <w:sz w:val="20"/>
          </w:rPr>
          <w:t xml:space="preserve"> </w:t>
        </w:r>
      </w:ins>
      <w:ins w:id="18" w:author="XI WANG" w:date="2022-10-21T12:29:00Z">
        <w:r w:rsidR="00FD05D5" w:rsidRPr="00FD05D5">
          <w:rPr>
            <w:noProof w:val="0"/>
          </w:rPr>
          <w:t>UE is in RRC_CONNECTED state and is performing NR sidelink tranmission based on network scheduling</w:t>
        </w:r>
      </w:ins>
      <w:ins w:id="19" w:author="XI WANG" w:date="2022-11-02T17:30:00Z">
        <w:r w:rsidR="001812B7" w:rsidRPr="001812B7">
          <w:t xml:space="preserve"> </w:t>
        </w:r>
        <w:r w:rsidR="001812B7" w:rsidRPr="00962B3F">
          <w:t xml:space="preserve">with </w:t>
        </w:r>
        <w:r w:rsidR="001812B7" w:rsidRPr="00962B3F">
          <w:rPr>
            <w:i/>
          </w:rPr>
          <w:t>sl-ScheduledConfig</w:t>
        </w:r>
      </w:ins>
      <w:ins w:id="20" w:author="XI WANG" w:date="2022-10-21T12:29:00Z">
        <w:r w:rsidR="00FD05D5" w:rsidRPr="00FD05D5">
          <w:rPr>
            <w:noProof w:val="0"/>
          </w:rPr>
          <w:t xml:space="preserve">, and </w:t>
        </w:r>
        <w:r w:rsidR="00FD05D5" w:rsidRPr="006821C8">
          <w:rPr>
            <w:i/>
            <w:iCs/>
            <w:noProof w:val="0"/>
          </w:rPr>
          <w:t>sl-TxPoolExceptional</w:t>
        </w:r>
        <w:r w:rsidR="00FD05D5" w:rsidRPr="00FD05D5">
          <w:rPr>
            <w:noProof w:val="0"/>
          </w:rPr>
          <w:t xml:space="preserve"> is included in </w:t>
        </w:r>
        <w:r w:rsidR="00FD05D5" w:rsidRPr="006821C8">
          <w:rPr>
            <w:i/>
            <w:iCs/>
            <w:noProof w:val="0"/>
          </w:rPr>
          <w:t>sl-ConfigDedicatedNR</w:t>
        </w:r>
      </w:ins>
      <w:ins w:id="21" w:author="XI WANG" w:date="2022-10-21T12:24:00Z">
        <w:r w:rsidRPr="00F511A5">
          <w:rPr>
            <w:noProof w:val="0"/>
          </w:rPr>
          <w:t xml:space="preserve"> }</w:t>
        </w:r>
      </w:ins>
    </w:p>
    <w:p w14:paraId="17164DD4" w14:textId="77777777" w:rsidR="004C318E" w:rsidRPr="00F511A5" w:rsidRDefault="004C318E" w:rsidP="004C318E">
      <w:pPr>
        <w:pStyle w:val="PL"/>
        <w:rPr>
          <w:ins w:id="22" w:author="XI WANG" w:date="2022-10-21T12:24:00Z"/>
          <w:noProof w:val="0"/>
        </w:rPr>
      </w:pPr>
      <w:ins w:id="23" w:author="XI WANG" w:date="2022-10-21T12:24:00Z">
        <w:r w:rsidRPr="00F511A5">
          <w:rPr>
            <w:b/>
            <w:bCs/>
            <w:noProof w:val="0"/>
          </w:rPr>
          <w:t>ensure that</w:t>
        </w:r>
        <w:r w:rsidRPr="00F511A5">
          <w:rPr>
            <w:noProof w:val="0"/>
          </w:rPr>
          <w:t xml:space="preserve"> {</w:t>
        </w:r>
      </w:ins>
    </w:p>
    <w:p w14:paraId="4DB47C35" w14:textId="2C0CD540" w:rsidR="004C318E" w:rsidRPr="00F511A5" w:rsidRDefault="004C318E" w:rsidP="004C318E">
      <w:pPr>
        <w:pStyle w:val="PL"/>
        <w:rPr>
          <w:ins w:id="24" w:author="XI WANG" w:date="2022-10-21T12:24:00Z"/>
          <w:noProof w:val="0"/>
        </w:rPr>
      </w:pPr>
      <w:ins w:id="25" w:author="XI WANG" w:date="2022-10-21T12:24:00Z">
        <w:r w:rsidRPr="00F511A5">
          <w:rPr>
            <w:noProof w:val="0"/>
          </w:rPr>
          <w:t xml:space="preserve">  </w:t>
        </w:r>
        <w:r w:rsidRPr="00F511A5">
          <w:rPr>
            <w:b/>
            <w:bCs/>
            <w:noProof w:val="0"/>
          </w:rPr>
          <w:t>when</w:t>
        </w:r>
        <w:r w:rsidRPr="00F511A5">
          <w:rPr>
            <w:noProof w:val="0"/>
          </w:rPr>
          <w:t xml:space="preserve"> { </w:t>
        </w:r>
      </w:ins>
      <w:ins w:id="26" w:author="XI WANG" w:date="2022-10-21T12:29:00Z">
        <w:r w:rsidR="002F67CD" w:rsidRPr="002F67CD">
          <w:rPr>
            <w:noProof w:val="0"/>
          </w:rPr>
          <w:t xml:space="preserve">UE receives an </w:t>
        </w:r>
        <w:r w:rsidR="002F67CD" w:rsidRPr="006821C8">
          <w:rPr>
            <w:i/>
            <w:iCs/>
            <w:noProof w:val="0"/>
          </w:rPr>
          <w:t>RRCReconfiguration</w:t>
        </w:r>
        <w:r w:rsidR="002F67CD" w:rsidRPr="002F67CD">
          <w:rPr>
            <w:noProof w:val="0"/>
          </w:rPr>
          <w:t xml:space="preserve"> message includes </w:t>
        </w:r>
        <w:r w:rsidR="002F67CD" w:rsidRPr="006821C8">
          <w:rPr>
            <w:i/>
            <w:iCs/>
            <w:noProof w:val="0"/>
          </w:rPr>
          <w:t>reconfigurationWithSync</w:t>
        </w:r>
      </w:ins>
      <w:ins w:id="27" w:author="XI WANG" w:date="2022-10-21T12:24:00Z">
        <w:r w:rsidRPr="00F511A5">
          <w:rPr>
            <w:noProof w:val="0"/>
          </w:rPr>
          <w:t xml:space="preserve"> }</w:t>
        </w:r>
      </w:ins>
    </w:p>
    <w:p w14:paraId="200DCDF4" w14:textId="623DDEA9" w:rsidR="004C318E" w:rsidRPr="00F511A5" w:rsidRDefault="004C318E" w:rsidP="004C318E">
      <w:pPr>
        <w:pStyle w:val="PL"/>
        <w:rPr>
          <w:ins w:id="28" w:author="XI WANG" w:date="2022-10-21T12:24:00Z"/>
          <w:noProof w:val="0"/>
        </w:rPr>
      </w:pPr>
      <w:ins w:id="29" w:author="XI WANG" w:date="2022-10-21T12:24:00Z">
        <w:r w:rsidRPr="00F511A5">
          <w:rPr>
            <w:noProof w:val="0"/>
          </w:rPr>
          <w:t xml:space="preserve">    </w:t>
        </w:r>
        <w:r w:rsidRPr="00F511A5">
          <w:rPr>
            <w:b/>
            <w:bCs/>
            <w:noProof w:val="0"/>
          </w:rPr>
          <w:t>then</w:t>
        </w:r>
        <w:r w:rsidRPr="00F511A5">
          <w:rPr>
            <w:noProof w:val="0"/>
          </w:rPr>
          <w:t xml:space="preserve"> { </w:t>
        </w:r>
      </w:ins>
      <w:ins w:id="30" w:author="XI WANG" w:date="2022-10-21T12:29:00Z">
        <w:r w:rsidR="00192538" w:rsidRPr="00192538">
          <w:rPr>
            <w:noProof w:val="0"/>
          </w:rPr>
          <w:t xml:space="preserve">UE performs NR sidelink transmission using </w:t>
        </w:r>
        <w:bookmarkStart w:id="31" w:name="OLE_LINK31"/>
        <w:r w:rsidR="00192538" w:rsidRPr="006821C8">
          <w:rPr>
            <w:i/>
            <w:iCs/>
            <w:noProof w:val="0"/>
          </w:rPr>
          <w:t>sl-TxPoolExceptional</w:t>
        </w:r>
        <w:bookmarkEnd w:id="31"/>
        <w:r w:rsidR="00192538" w:rsidRPr="00192538">
          <w:rPr>
            <w:noProof w:val="0"/>
          </w:rPr>
          <w:t xml:space="preserve"> included in </w:t>
        </w:r>
        <w:r w:rsidR="00192538" w:rsidRPr="006821C8">
          <w:rPr>
            <w:i/>
            <w:iCs/>
            <w:noProof w:val="0"/>
          </w:rPr>
          <w:t>sl-ConfigDedicatedNR</w:t>
        </w:r>
        <w:r w:rsidR="00192538" w:rsidRPr="00192538">
          <w:rPr>
            <w:noProof w:val="0"/>
          </w:rPr>
          <w:t xml:space="preserve"> during handover procedure</w:t>
        </w:r>
      </w:ins>
      <w:ins w:id="32" w:author="XI WANG" w:date="2022-10-21T12:24:00Z">
        <w:r w:rsidRPr="00F511A5">
          <w:rPr>
            <w:noProof w:val="0"/>
          </w:rPr>
          <w:t xml:space="preserve"> }</w:t>
        </w:r>
      </w:ins>
    </w:p>
    <w:p w14:paraId="48F5481B" w14:textId="77777777" w:rsidR="00836A22" w:rsidRPr="00F511A5" w:rsidRDefault="004C318E" w:rsidP="00836A22">
      <w:pPr>
        <w:pStyle w:val="PL"/>
        <w:rPr>
          <w:ins w:id="33" w:author="XI WANG" w:date="2022-10-21T12:30:00Z"/>
          <w:noProof w:val="0"/>
        </w:rPr>
      </w:pPr>
      <w:ins w:id="34" w:author="XI WANG" w:date="2022-10-21T12:24:00Z">
        <w:r w:rsidRPr="00F511A5">
          <w:rPr>
            <w:noProof w:val="0"/>
          </w:rPr>
          <w:t xml:space="preserve">            }</w:t>
        </w:r>
      </w:ins>
    </w:p>
    <w:p w14:paraId="4CA2D52B" w14:textId="04DC02DD" w:rsidR="004C318E" w:rsidRPr="00F511A5" w:rsidRDefault="004C318E" w:rsidP="004C318E">
      <w:pPr>
        <w:pStyle w:val="PL"/>
        <w:rPr>
          <w:ins w:id="35" w:author="XI WANG" w:date="2022-10-21T12:24:00Z"/>
          <w:noProof w:val="0"/>
        </w:rPr>
      </w:pPr>
    </w:p>
    <w:p w14:paraId="19B07C4F" w14:textId="0536EF94" w:rsidR="00836A22" w:rsidRPr="00F511A5" w:rsidRDefault="00836A22" w:rsidP="00836A22">
      <w:pPr>
        <w:pStyle w:val="H6"/>
        <w:rPr>
          <w:ins w:id="36" w:author="XI WANG" w:date="2022-10-21T12:30:00Z"/>
        </w:rPr>
      </w:pPr>
      <w:ins w:id="37" w:author="XI WANG" w:date="2022-10-21T12:30:00Z">
        <w:r w:rsidRPr="00F511A5">
          <w:t>(</w:t>
        </w:r>
        <w:r w:rsidR="003F3764">
          <w:t>2</w:t>
        </w:r>
        <w:r w:rsidRPr="00F511A5">
          <w:t>)</w:t>
        </w:r>
      </w:ins>
    </w:p>
    <w:p w14:paraId="229D93B4" w14:textId="3DC5AFF6" w:rsidR="00836A22" w:rsidRPr="00F511A5" w:rsidRDefault="00836A22" w:rsidP="00836A22">
      <w:pPr>
        <w:pStyle w:val="PL"/>
        <w:rPr>
          <w:ins w:id="38" w:author="XI WANG" w:date="2022-10-21T12:30:00Z"/>
          <w:noProof w:val="0"/>
        </w:rPr>
      </w:pPr>
      <w:ins w:id="39" w:author="XI WANG" w:date="2022-10-21T12:30:00Z">
        <w:r w:rsidRPr="00F511A5">
          <w:rPr>
            <w:b/>
            <w:bCs/>
            <w:noProof w:val="0"/>
          </w:rPr>
          <w:t>with</w:t>
        </w:r>
        <w:r w:rsidRPr="00F511A5">
          <w:rPr>
            <w:noProof w:val="0"/>
          </w:rPr>
          <w:t xml:space="preserve"> {</w:t>
        </w:r>
        <w:r w:rsidRPr="00F511A5">
          <w:rPr>
            <w:noProof w:val="0"/>
            <w:color w:val="000000"/>
            <w:sz w:val="20"/>
          </w:rPr>
          <w:t xml:space="preserve"> </w:t>
        </w:r>
        <w:r w:rsidR="008F4071" w:rsidRPr="008F4071">
          <w:rPr>
            <w:noProof w:val="0"/>
          </w:rPr>
          <w:t>UE is in RRC_CONNECTED state and is performing NR sidelink tranmission based on network scheduling</w:t>
        </w:r>
      </w:ins>
      <w:ins w:id="40" w:author="XI WANG" w:date="2022-11-02T17:30:00Z">
        <w:r w:rsidR="001343F0" w:rsidRPr="001343F0">
          <w:t xml:space="preserve"> </w:t>
        </w:r>
        <w:r w:rsidR="001343F0" w:rsidRPr="00962B3F">
          <w:t xml:space="preserve">with </w:t>
        </w:r>
        <w:r w:rsidR="001343F0" w:rsidRPr="00962B3F">
          <w:rPr>
            <w:i/>
          </w:rPr>
          <w:t>sl-ScheduledConfig</w:t>
        </w:r>
      </w:ins>
      <w:ins w:id="41" w:author="XI WANG" w:date="2022-10-21T12:30:00Z">
        <w:r w:rsidR="008F4071" w:rsidRPr="008F4071">
          <w:rPr>
            <w:noProof w:val="0"/>
          </w:rPr>
          <w:t xml:space="preserve">, and </w:t>
        </w:r>
        <w:r w:rsidR="008F4071" w:rsidRPr="006821C8">
          <w:rPr>
            <w:i/>
            <w:iCs/>
            <w:noProof w:val="0"/>
          </w:rPr>
          <w:t>sl-TxPoolExceptional</w:t>
        </w:r>
        <w:r w:rsidR="008F4071" w:rsidRPr="008F4071">
          <w:rPr>
            <w:noProof w:val="0"/>
          </w:rPr>
          <w:t xml:space="preserve"> is included in </w:t>
        </w:r>
        <w:bookmarkStart w:id="42" w:name="OLE_LINK3"/>
        <w:r w:rsidR="008F4071" w:rsidRPr="006821C8">
          <w:rPr>
            <w:i/>
            <w:iCs/>
            <w:noProof w:val="0"/>
          </w:rPr>
          <w:t>sl-ConfigDedicatedNR</w:t>
        </w:r>
        <w:bookmarkEnd w:id="42"/>
        <w:r w:rsidRPr="00F511A5">
          <w:rPr>
            <w:noProof w:val="0"/>
          </w:rPr>
          <w:t xml:space="preserve"> }</w:t>
        </w:r>
      </w:ins>
    </w:p>
    <w:p w14:paraId="1238324A" w14:textId="77777777" w:rsidR="00836A22" w:rsidRPr="00F511A5" w:rsidRDefault="00836A22" w:rsidP="00836A22">
      <w:pPr>
        <w:pStyle w:val="PL"/>
        <w:rPr>
          <w:ins w:id="43" w:author="XI WANG" w:date="2022-10-21T12:30:00Z"/>
          <w:noProof w:val="0"/>
        </w:rPr>
      </w:pPr>
      <w:ins w:id="44" w:author="XI WANG" w:date="2022-10-21T12:30:00Z">
        <w:r w:rsidRPr="00F511A5">
          <w:rPr>
            <w:b/>
            <w:bCs/>
            <w:noProof w:val="0"/>
          </w:rPr>
          <w:t>ensure that</w:t>
        </w:r>
        <w:r w:rsidRPr="00F511A5">
          <w:rPr>
            <w:noProof w:val="0"/>
          </w:rPr>
          <w:t xml:space="preserve"> {</w:t>
        </w:r>
      </w:ins>
    </w:p>
    <w:p w14:paraId="10EE08D1" w14:textId="3D1EFBFA" w:rsidR="00836A22" w:rsidRPr="00F511A5" w:rsidRDefault="00836A22" w:rsidP="00836A22">
      <w:pPr>
        <w:pStyle w:val="PL"/>
        <w:rPr>
          <w:ins w:id="45" w:author="XI WANG" w:date="2022-10-21T12:30:00Z"/>
          <w:noProof w:val="0"/>
        </w:rPr>
      </w:pPr>
      <w:ins w:id="46" w:author="XI WANG" w:date="2022-10-21T12:30:00Z">
        <w:r w:rsidRPr="00F511A5">
          <w:rPr>
            <w:noProof w:val="0"/>
          </w:rPr>
          <w:t xml:space="preserve">  </w:t>
        </w:r>
        <w:r w:rsidRPr="00F511A5">
          <w:rPr>
            <w:b/>
            <w:bCs/>
            <w:noProof w:val="0"/>
          </w:rPr>
          <w:t>when</w:t>
        </w:r>
        <w:r w:rsidRPr="00F511A5">
          <w:rPr>
            <w:noProof w:val="0"/>
          </w:rPr>
          <w:t xml:space="preserve"> { </w:t>
        </w:r>
      </w:ins>
      <w:ins w:id="47" w:author="XI WANG" w:date="2022-11-02T17:31:00Z">
        <w:r w:rsidR="009E62AF" w:rsidRPr="009E62AF">
          <w:rPr>
            <w:noProof w:val="0"/>
          </w:rPr>
          <w:t>UE detects physical layer problems by receiving N310 consecutive out-of-sync indications from lower layers</w:t>
        </w:r>
      </w:ins>
      <w:ins w:id="48" w:author="XI WANG" w:date="2022-10-21T12:30:00Z">
        <w:r w:rsidRPr="00F511A5">
          <w:rPr>
            <w:noProof w:val="0"/>
          </w:rPr>
          <w:t xml:space="preserve"> }</w:t>
        </w:r>
      </w:ins>
    </w:p>
    <w:p w14:paraId="16D4FBCA" w14:textId="47068000" w:rsidR="00836A22" w:rsidRPr="00F511A5" w:rsidRDefault="00836A22" w:rsidP="00836A22">
      <w:pPr>
        <w:pStyle w:val="PL"/>
        <w:rPr>
          <w:ins w:id="49" w:author="XI WANG" w:date="2022-10-21T12:30:00Z"/>
          <w:noProof w:val="0"/>
        </w:rPr>
      </w:pPr>
      <w:ins w:id="50" w:author="XI WANG" w:date="2022-10-21T12:30:00Z">
        <w:r w:rsidRPr="00F511A5">
          <w:rPr>
            <w:noProof w:val="0"/>
          </w:rPr>
          <w:t xml:space="preserve">    </w:t>
        </w:r>
        <w:r w:rsidRPr="00F511A5">
          <w:rPr>
            <w:b/>
            <w:bCs/>
            <w:noProof w:val="0"/>
          </w:rPr>
          <w:t>then</w:t>
        </w:r>
        <w:r w:rsidRPr="00F511A5">
          <w:rPr>
            <w:noProof w:val="0"/>
          </w:rPr>
          <w:t xml:space="preserve"> { </w:t>
        </w:r>
        <w:r w:rsidR="005908D2" w:rsidRPr="005908D2">
          <w:rPr>
            <w:noProof w:val="0"/>
          </w:rPr>
          <w:t xml:space="preserve">UE performs NR sidelink transmission using </w:t>
        </w:r>
        <w:bookmarkStart w:id="51" w:name="OLE_LINK2"/>
        <w:r w:rsidR="005908D2" w:rsidRPr="006821C8">
          <w:rPr>
            <w:i/>
            <w:iCs/>
            <w:noProof w:val="0"/>
          </w:rPr>
          <w:t>sl-TxPoolExceptional</w:t>
        </w:r>
        <w:bookmarkEnd w:id="51"/>
        <w:r w:rsidR="005908D2" w:rsidRPr="005908D2">
          <w:rPr>
            <w:noProof w:val="0"/>
          </w:rPr>
          <w:t xml:space="preserve"> included in </w:t>
        </w:r>
        <w:r w:rsidR="005908D2" w:rsidRPr="006821C8">
          <w:rPr>
            <w:i/>
            <w:iCs/>
            <w:noProof w:val="0"/>
          </w:rPr>
          <w:t>sl-ConfigDedicatedNR</w:t>
        </w:r>
        <w:r w:rsidR="005908D2" w:rsidRPr="005908D2">
          <w:rPr>
            <w:noProof w:val="0"/>
          </w:rPr>
          <w:t xml:space="preserve"> </w:t>
        </w:r>
      </w:ins>
      <w:ins w:id="52" w:author="XI WANG" w:date="2022-11-02T17:32:00Z">
        <w:r w:rsidR="00DF7B8F" w:rsidRPr="00DF7B8F">
          <w:rPr>
            <w:noProof w:val="0"/>
          </w:rPr>
          <w:t xml:space="preserve">until receiving </w:t>
        </w:r>
        <w:r w:rsidR="00DF7B8F" w:rsidRPr="006821C8">
          <w:rPr>
            <w:i/>
            <w:iCs/>
            <w:noProof w:val="0"/>
          </w:rPr>
          <w:t>RRCReestablishment</w:t>
        </w:r>
        <w:r w:rsidR="00DF7B8F" w:rsidRPr="00DF7B8F">
          <w:rPr>
            <w:noProof w:val="0"/>
          </w:rPr>
          <w:t xml:space="preserve"> message</w:t>
        </w:r>
      </w:ins>
      <w:ins w:id="53" w:author="XI WANG" w:date="2022-10-21T12:30:00Z">
        <w:r w:rsidRPr="00F511A5">
          <w:rPr>
            <w:noProof w:val="0"/>
          </w:rPr>
          <w:t xml:space="preserve"> }</w:t>
        </w:r>
      </w:ins>
    </w:p>
    <w:p w14:paraId="03CC4143" w14:textId="77777777" w:rsidR="00836A22" w:rsidRPr="00F511A5" w:rsidRDefault="00836A22" w:rsidP="00836A22">
      <w:pPr>
        <w:pStyle w:val="PL"/>
        <w:rPr>
          <w:ins w:id="54" w:author="XI WANG" w:date="2022-10-21T12:30:00Z"/>
          <w:noProof w:val="0"/>
        </w:rPr>
      </w:pPr>
      <w:ins w:id="55" w:author="XI WANG" w:date="2022-10-21T12:30:00Z">
        <w:r w:rsidRPr="00F511A5">
          <w:rPr>
            <w:noProof w:val="0"/>
          </w:rPr>
          <w:t xml:space="preserve">            }</w:t>
        </w:r>
      </w:ins>
    </w:p>
    <w:p w14:paraId="1DD8B00F" w14:textId="77777777" w:rsidR="004C318E" w:rsidRPr="00F511A5" w:rsidRDefault="004C318E" w:rsidP="004C318E">
      <w:pPr>
        <w:pStyle w:val="PL"/>
        <w:rPr>
          <w:ins w:id="56" w:author="XI WANG" w:date="2022-10-21T12:24:00Z"/>
          <w:noProof w:val="0"/>
        </w:rPr>
      </w:pPr>
    </w:p>
    <w:p w14:paraId="1CE6F655" w14:textId="7AA1C66E" w:rsidR="004C318E" w:rsidRPr="00F511A5" w:rsidRDefault="004838F3" w:rsidP="004C318E">
      <w:pPr>
        <w:pStyle w:val="H6"/>
        <w:rPr>
          <w:ins w:id="57" w:author="XI WANG" w:date="2022-10-21T12:24:00Z"/>
        </w:rPr>
      </w:pPr>
      <w:ins w:id="58" w:author="XI WANG" w:date="2022-10-21T12:25:00Z">
        <w:r>
          <w:t>12.2.1.5</w:t>
        </w:r>
      </w:ins>
      <w:ins w:id="59" w:author="XI WANG" w:date="2022-10-21T12:24:00Z">
        <w:r w:rsidR="004C318E" w:rsidRPr="00F511A5">
          <w:t>.2</w:t>
        </w:r>
        <w:r w:rsidR="004C318E" w:rsidRPr="00F511A5">
          <w:tab/>
          <w:t>Conformance requirements</w:t>
        </w:r>
      </w:ins>
    </w:p>
    <w:p w14:paraId="6384EE46" w14:textId="300E4159" w:rsidR="004C318E" w:rsidRPr="00F511A5" w:rsidRDefault="004C318E" w:rsidP="004C318E">
      <w:pPr>
        <w:rPr>
          <w:ins w:id="60" w:author="XI WANG" w:date="2022-10-21T12:24:00Z"/>
        </w:rPr>
      </w:pPr>
      <w:ins w:id="61" w:author="XI WANG" w:date="2022-10-21T12:24:00Z">
        <w:r w:rsidRPr="00F511A5">
          <w:t xml:space="preserve">References: The conformance requirements covered in the present TC are specified in: TS 38.331 [22], subclause </w:t>
        </w:r>
      </w:ins>
      <w:ins w:id="62" w:author="XI WANG" w:date="2022-10-27T16:28:00Z">
        <w:r w:rsidR="009230C9" w:rsidRPr="009230C9">
          <w:t>5.3.5.14</w:t>
        </w:r>
      </w:ins>
      <w:ins w:id="63" w:author="XI WANG" w:date="2022-10-21T12:24:00Z">
        <w:r w:rsidRPr="00F511A5">
          <w:t xml:space="preserve"> and 5.8.</w:t>
        </w:r>
      </w:ins>
      <w:ins w:id="64" w:author="XI WANG" w:date="2022-10-27T16:30:00Z">
        <w:r w:rsidR="000479A8">
          <w:t>8</w:t>
        </w:r>
      </w:ins>
      <w:ins w:id="65" w:author="XI WANG" w:date="2022-10-21T12:24:00Z">
        <w:r w:rsidRPr="00F511A5">
          <w:t>. Unless otherwise stated these are Rel-16 requirements.</w:t>
        </w:r>
      </w:ins>
    </w:p>
    <w:p w14:paraId="7DB5D3A2" w14:textId="311CB457" w:rsidR="004C318E" w:rsidRPr="00F511A5" w:rsidRDefault="004C318E" w:rsidP="004C318E">
      <w:pPr>
        <w:rPr>
          <w:ins w:id="66" w:author="XI WANG" w:date="2022-10-21T12:24:00Z"/>
        </w:rPr>
      </w:pPr>
      <w:ins w:id="67" w:author="XI WANG" w:date="2022-10-21T12:24:00Z">
        <w:r w:rsidRPr="00F511A5">
          <w:t xml:space="preserve">[TS 38.331, subclause </w:t>
        </w:r>
      </w:ins>
      <w:ins w:id="68" w:author="XI WANG" w:date="2022-10-27T16:28:00Z">
        <w:r w:rsidR="000D6D93" w:rsidRPr="000D6D93">
          <w:t>5.3.5.14</w:t>
        </w:r>
      </w:ins>
      <w:ins w:id="69" w:author="XI WANG" w:date="2022-10-21T12:24:00Z">
        <w:r w:rsidRPr="00F511A5">
          <w:t>]</w:t>
        </w:r>
      </w:ins>
    </w:p>
    <w:p w14:paraId="4384F6BF" w14:textId="1DACE256" w:rsidR="004C318E" w:rsidRPr="006821C8" w:rsidRDefault="00FF2029" w:rsidP="004C318E">
      <w:pPr>
        <w:rPr>
          <w:ins w:id="70" w:author="XI WANG" w:date="2022-10-21T12:24:00Z"/>
          <w:lang w:eastAsia="zh-CN"/>
        </w:rPr>
      </w:pPr>
      <w:ins w:id="71" w:author="XI WANG" w:date="2022-10-27T16:29:00Z">
        <w:r>
          <w:t>Upon initiating the procedure, the UE shall:</w:t>
        </w:r>
      </w:ins>
    </w:p>
    <w:p w14:paraId="5EFAD1D4" w14:textId="77777777" w:rsidR="004C318E" w:rsidRPr="00F511A5" w:rsidRDefault="004C318E" w:rsidP="004C318E">
      <w:pPr>
        <w:pStyle w:val="B1"/>
        <w:rPr>
          <w:ins w:id="72" w:author="XI WANG" w:date="2022-10-21T12:24:00Z"/>
          <w:lang w:eastAsia="zh-CN"/>
        </w:rPr>
      </w:pPr>
      <w:ins w:id="73" w:author="XI WANG" w:date="2022-10-21T12:24:00Z">
        <w:r w:rsidRPr="00F511A5">
          <w:t>….</w:t>
        </w:r>
      </w:ins>
    </w:p>
    <w:p w14:paraId="31F6A335" w14:textId="77777777" w:rsidR="000A2E37" w:rsidRPr="00962B3F" w:rsidRDefault="000A2E37" w:rsidP="000A2E37">
      <w:pPr>
        <w:pStyle w:val="B1"/>
        <w:rPr>
          <w:ins w:id="74" w:author="XI WANG" w:date="2022-10-27T16:30:00Z"/>
        </w:rPr>
      </w:pPr>
      <w:ins w:id="75" w:author="XI WANG" w:date="2022-10-27T16:30:00Z">
        <w:r w:rsidRPr="00962B3F">
          <w:rPr>
            <w:lang w:eastAsia="zh-CN"/>
          </w:rPr>
          <w:t>1</w:t>
        </w:r>
        <w:r w:rsidRPr="00962B3F">
          <w:t>&gt;</w:t>
        </w:r>
        <w:r w:rsidRPr="00962B3F">
          <w:tab/>
          <w:t xml:space="preserve">if </w:t>
        </w:r>
        <w:r w:rsidRPr="00962B3F">
          <w:rPr>
            <w:i/>
            <w:iCs/>
          </w:rPr>
          <w:t>sl-FreqInfoToAddModList</w:t>
        </w:r>
        <w:r w:rsidRPr="00962B3F">
          <w:rPr>
            <w:rFonts w:cs="Courier New"/>
          </w:rPr>
          <w:t xml:space="preserve"> </w:t>
        </w:r>
        <w:r w:rsidRPr="00962B3F">
          <w:t>is included</w:t>
        </w:r>
        <w:r w:rsidRPr="00962B3F">
          <w:rPr>
            <w:lang w:eastAsia="zh-CN"/>
          </w:rPr>
          <w:t xml:space="preserve"> in </w:t>
        </w:r>
        <w:r w:rsidRPr="00962B3F">
          <w:rPr>
            <w:i/>
            <w:iCs/>
          </w:rPr>
          <w:t>sl-ConfigDedicatedNR</w:t>
        </w:r>
        <w:r w:rsidRPr="00962B3F">
          <w:t xml:space="preserve"> within </w:t>
        </w:r>
        <w:r w:rsidRPr="00962B3F">
          <w:rPr>
            <w:i/>
            <w:iCs/>
          </w:rPr>
          <w:t>RRCReconfiguration</w:t>
        </w:r>
        <w:r w:rsidRPr="00962B3F">
          <w:t>:</w:t>
        </w:r>
      </w:ins>
    </w:p>
    <w:p w14:paraId="5DDFEF82" w14:textId="77777777" w:rsidR="000A2E37" w:rsidRPr="00962B3F" w:rsidRDefault="000A2E37" w:rsidP="000A2E37">
      <w:pPr>
        <w:pStyle w:val="B2"/>
        <w:rPr>
          <w:ins w:id="76" w:author="XI WANG" w:date="2022-10-27T16:30:00Z"/>
        </w:rPr>
      </w:pPr>
      <w:ins w:id="77" w:author="XI WANG" w:date="2022-10-27T16:30:00Z">
        <w:r w:rsidRPr="00962B3F">
          <w:rPr>
            <w:lang w:eastAsia="zh-CN"/>
          </w:rPr>
          <w:t>2</w:t>
        </w:r>
        <w:r w:rsidRPr="00962B3F">
          <w:t>&gt;</w:t>
        </w:r>
        <w:r w:rsidRPr="00962B3F">
          <w:tab/>
          <w:t xml:space="preserve">if configured to receive </w:t>
        </w:r>
        <w:r w:rsidRPr="00962B3F">
          <w:rPr>
            <w:lang w:eastAsia="zh-CN"/>
          </w:rPr>
          <w:t xml:space="preserve">NR </w:t>
        </w:r>
        <w:r w:rsidRPr="00962B3F">
          <w:t>sidelink communication:</w:t>
        </w:r>
      </w:ins>
    </w:p>
    <w:p w14:paraId="72F44476" w14:textId="77777777" w:rsidR="000A2E37" w:rsidRPr="00962B3F" w:rsidRDefault="000A2E37" w:rsidP="000A2E37">
      <w:pPr>
        <w:pStyle w:val="B3"/>
        <w:rPr>
          <w:ins w:id="78" w:author="XI WANG" w:date="2022-10-27T16:30:00Z"/>
        </w:rPr>
      </w:pPr>
      <w:ins w:id="79" w:author="XI WANG" w:date="2022-10-27T16:30:00Z">
        <w:r w:rsidRPr="00962B3F">
          <w:rPr>
            <w:lang w:eastAsia="zh-CN"/>
          </w:rPr>
          <w:t>3</w:t>
        </w:r>
        <w:r w:rsidRPr="00962B3F">
          <w:t>&gt;</w:t>
        </w:r>
        <w:r w:rsidRPr="00962B3F">
          <w:tab/>
          <w:t xml:space="preserve">use the resource pool(s) indicated by </w:t>
        </w:r>
        <w:r w:rsidRPr="00962B3F">
          <w:rPr>
            <w:i/>
          </w:rPr>
          <w:t>sl-RxPool</w:t>
        </w:r>
        <w:r w:rsidRPr="00962B3F">
          <w:t xml:space="preserve"> for</w:t>
        </w:r>
        <w:r w:rsidRPr="00962B3F">
          <w:rPr>
            <w:lang w:eastAsia="zh-CN"/>
          </w:rPr>
          <w:t xml:space="preserve"> NR</w:t>
        </w:r>
        <w:r w:rsidRPr="00962B3F">
          <w:t xml:space="preserve"> sidelink communication reception, as specified in 5.8.7;</w:t>
        </w:r>
      </w:ins>
    </w:p>
    <w:p w14:paraId="1FF354D6" w14:textId="77777777" w:rsidR="000A2E37" w:rsidRPr="00962B3F" w:rsidRDefault="000A2E37" w:rsidP="000A2E37">
      <w:pPr>
        <w:pStyle w:val="B2"/>
        <w:rPr>
          <w:ins w:id="80" w:author="XI WANG" w:date="2022-10-27T16:30:00Z"/>
        </w:rPr>
      </w:pPr>
      <w:ins w:id="81" w:author="XI WANG" w:date="2022-10-27T16:30:00Z">
        <w:r w:rsidRPr="00962B3F">
          <w:rPr>
            <w:lang w:eastAsia="zh-CN"/>
          </w:rPr>
          <w:t>2</w:t>
        </w:r>
        <w:r w:rsidRPr="00962B3F">
          <w:t>&gt;</w:t>
        </w:r>
        <w:r w:rsidRPr="00962B3F">
          <w:tab/>
          <w:t xml:space="preserve">if configured to transmit </w:t>
        </w:r>
        <w:r w:rsidRPr="00962B3F">
          <w:rPr>
            <w:lang w:eastAsia="zh-CN"/>
          </w:rPr>
          <w:t>NR s</w:t>
        </w:r>
        <w:r w:rsidRPr="00962B3F">
          <w:t>idelink communication:</w:t>
        </w:r>
      </w:ins>
    </w:p>
    <w:p w14:paraId="25D0972F" w14:textId="0C782514" w:rsidR="004C318E" w:rsidRPr="000A2E37" w:rsidRDefault="000A2E37" w:rsidP="00476BA5">
      <w:pPr>
        <w:pStyle w:val="B3"/>
        <w:rPr>
          <w:ins w:id="82" w:author="XI WANG" w:date="2022-10-21T12:24:00Z"/>
        </w:rPr>
      </w:pPr>
      <w:ins w:id="83" w:author="XI WANG" w:date="2022-10-27T16:30:00Z">
        <w:r w:rsidRPr="00962B3F">
          <w:rPr>
            <w:lang w:eastAsia="zh-CN"/>
          </w:rPr>
          <w:t>3</w:t>
        </w:r>
        <w:r w:rsidRPr="00962B3F">
          <w:t>&gt;</w:t>
        </w:r>
        <w:r w:rsidRPr="00962B3F">
          <w:tab/>
          <w:t>use the resource pool</w:t>
        </w:r>
        <w:r w:rsidRPr="00962B3F">
          <w:rPr>
            <w:lang w:eastAsia="zh-CN"/>
          </w:rPr>
          <w:t>(s)</w:t>
        </w:r>
        <w:r w:rsidRPr="00962B3F">
          <w:t xml:space="preserve"> indicated by </w:t>
        </w:r>
        <w:r w:rsidRPr="00962B3F">
          <w:rPr>
            <w:i/>
          </w:rPr>
          <w:t>sl-TxPoolSelectedNormal</w:t>
        </w:r>
        <w:r w:rsidRPr="00962B3F">
          <w:t xml:space="preserve">, </w:t>
        </w:r>
        <w:r w:rsidRPr="00962B3F">
          <w:rPr>
            <w:i/>
          </w:rPr>
          <w:t>sl-TxPoolScheduling</w:t>
        </w:r>
        <w:r w:rsidRPr="00962B3F">
          <w:t xml:space="preserve"> or </w:t>
        </w:r>
        <w:r w:rsidRPr="00962B3F">
          <w:rPr>
            <w:i/>
          </w:rPr>
          <w:t>sl-TxPoolExceptional</w:t>
        </w:r>
        <w:r w:rsidRPr="00962B3F">
          <w:t xml:space="preserve"> for </w:t>
        </w:r>
        <w:r w:rsidRPr="00962B3F">
          <w:rPr>
            <w:lang w:eastAsia="zh-CN"/>
          </w:rPr>
          <w:t xml:space="preserve">NR </w:t>
        </w:r>
        <w:r w:rsidRPr="00962B3F">
          <w:t>sidelink communication transmission, as specified in 5.8.8;</w:t>
        </w:r>
      </w:ins>
    </w:p>
    <w:p w14:paraId="4E44BDF7" w14:textId="256566C8" w:rsidR="004C318E" w:rsidRPr="00F511A5" w:rsidRDefault="004C318E" w:rsidP="004C318E">
      <w:pPr>
        <w:rPr>
          <w:ins w:id="84" w:author="XI WANG" w:date="2022-10-21T12:24:00Z"/>
        </w:rPr>
      </w:pPr>
      <w:bookmarkStart w:id="85" w:name="OLE_LINK250"/>
      <w:ins w:id="86" w:author="XI WANG" w:date="2022-10-21T12:24:00Z">
        <w:r w:rsidRPr="00F511A5">
          <w:t>[TS 38.331, subclause 5.8.</w:t>
        </w:r>
      </w:ins>
      <w:ins w:id="87" w:author="XI WANG" w:date="2022-10-27T16:30:00Z">
        <w:r w:rsidR="00E10505">
          <w:t>8</w:t>
        </w:r>
      </w:ins>
      <w:ins w:id="88" w:author="XI WANG" w:date="2022-10-21T12:24:00Z">
        <w:r w:rsidRPr="00F511A5">
          <w:t>]</w:t>
        </w:r>
      </w:ins>
    </w:p>
    <w:bookmarkEnd w:id="85"/>
    <w:p w14:paraId="6EA1C11B" w14:textId="77777777" w:rsidR="00402A7F" w:rsidRPr="00962B3F" w:rsidRDefault="00402A7F" w:rsidP="00402A7F">
      <w:pPr>
        <w:rPr>
          <w:ins w:id="89" w:author="XI WANG" w:date="2022-10-27T16:32:00Z"/>
          <w:rFonts w:eastAsia="等线"/>
        </w:rPr>
      </w:pPr>
      <w:ins w:id="90" w:author="XI WANG" w:date="2022-10-27T16:32:00Z">
        <w:r w:rsidRPr="00962B3F">
          <w:t>A UE capable of NR sidelink communication that is configured by upper layers to transmit</w:t>
        </w:r>
        <w:r w:rsidRPr="00962B3F">
          <w:rPr>
            <w:lang w:eastAsia="zh-CN"/>
          </w:rPr>
          <w:t xml:space="preserve"> </w:t>
        </w:r>
        <w:r w:rsidRPr="00962B3F">
          <w:t xml:space="preserve">NR </w:t>
        </w:r>
        <w:r w:rsidRPr="00962B3F">
          <w:rPr>
            <w:lang w:eastAsia="zh-CN"/>
          </w:rPr>
          <w:t>sidelink communication</w:t>
        </w:r>
        <w:r w:rsidRPr="00962B3F">
          <w:t xml:space="preserve"> and has related data to be transmitted shall:</w:t>
        </w:r>
      </w:ins>
    </w:p>
    <w:p w14:paraId="4E7A0A71" w14:textId="77777777" w:rsidR="00402A7F" w:rsidRPr="00962B3F" w:rsidRDefault="00402A7F" w:rsidP="00402A7F">
      <w:pPr>
        <w:pStyle w:val="B1"/>
        <w:rPr>
          <w:ins w:id="91" w:author="XI WANG" w:date="2022-10-27T16:32:00Z"/>
        </w:rPr>
      </w:pPr>
      <w:ins w:id="92" w:author="XI WANG" w:date="2022-10-27T16:32:00Z">
        <w:r w:rsidRPr="00962B3F">
          <w:t>1&gt;</w:t>
        </w:r>
        <w:r w:rsidRPr="00962B3F">
          <w:tab/>
          <w:t>if the conditions for NR sidelink communication operation as defined in 5.8.2 are met:</w:t>
        </w:r>
      </w:ins>
    </w:p>
    <w:p w14:paraId="3AEF5E9A" w14:textId="77777777" w:rsidR="00402A7F" w:rsidRPr="00962B3F" w:rsidRDefault="00402A7F" w:rsidP="00402A7F">
      <w:pPr>
        <w:pStyle w:val="B2"/>
        <w:rPr>
          <w:ins w:id="93" w:author="XI WANG" w:date="2022-10-27T16:32:00Z"/>
        </w:rPr>
      </w:pPr>
      <w:ins w:id="94" w:author="XI WANG" w:date="2022-10-27T16:32:00Z">
        <w:r w:rsidRPr="00962B3F">
          <w:t>2&gt;</w:t>
        </w:r>
        <w:r w:rsidRPr="00962B3F">
          <w:tab/>
          <w:t xml:space="preserve">if the frequency used for NR sidelink communication is included in </w:t>
        </w:r>
        <w:r w:rsidRPr="00962B3F">
          <w:rPr>
            <w:i/>
          </w:rPr>
          <w:t>sl-FreqInfoToAddModList</w:t>
        </w:r>
        <w:r w:rsidRPr="00962B3F">
          <w:t xml:space="preserve"> in </w:t>
        </w:r>
        <w:r w:rsidRPr="00962B3F">
          <w:rPr>
            <w:i/>
          </w:rPr>
          <w:t>sl-ConfigDedicatedNR</w:t>
        </w:r>
        <w:r w:rsidRPr="00962B3F">
          <w:t xml:space="preserve"> within</w:t>
        </w:r>
        <w:r w:rsidRPr="00962B3F">
          <w:rPr>
            <w:i/>
          </w:rPr>
          <w:t xml:space="preserve"> RRCReconfiguration</w:t>
        </w:r>
        <w:r w:rsidRPr="00962B3F">
          <w:t xml:space="preserve"> message or included</w:t>
        </w:r>
        <w:r w:rsidRPr="00962B3F">
          <w:rPr>
            <w:i/>
          </w:rPr>
          <w:t xml:space="preserve"> </w:t>
        </w:r>
        <w:r w:rsidRPr="00962B3F">
          <w:t xml:space="preserve">in </w:t>
        </w:r>
        <w:r w:rsidRPr="00962B3F">
          <w:rPr>
            <w:i/>
          </w:rPr>
          <w:t>sl-ConfigCommonNR</w:t>
        </w:r>
        <w:r w:rsidRPr="00962B3F">
          <w:t xml:space="preserve"> within </w:t>
        </w:r>
        <w:r w:rsidRPr="00962B3F">
          <w:rPr>
            <w:i/>
          </w:rPr>
          <w:t>SIB12</w:t>
        </w:r>
        <w:r w:rsidRPr="00962B3F">
          <w:t>:</w:t>
        </w:r>
      </w:ins>
    </w:p>
    <w:p w14:paraId="0C0D13B7" w14:textId="77777777" w:rsidR="00402A7F" w:rsidRPr="00962B3F" w:rsidRDefault="00402A7F" w:rsidP="00402A7F">
      <w:pPr>
        <w:pStyle w:val="B3"/>
        <w:rPr>
          <w:ins w:id="95" w:author="XI WANG" w:date="2022-10-27T16:32:00Z"/>
          <w:rFonts w:eastAsia="等线"/>
          <w:lang w:eastAsia="zh-CN"/>
        </w:rPr>
      </w:pPr>
      <w:ins w:id="96" w:author="XI WANG" w:date="2022-10-27T16:32:00Z">
        <w:r w:rsidRPr="00962B3F">
          <w:t>3&gt;</w:t>
        </w:r>
        <w:r w:rsidRPr="00962B3F">
          <w:tab/>
          <w:t xml:space="preserve">if the UE is in RRC_CONNECTED and uses </w:t>
        </w:r>
        <w:r w:rsidRPr="00962B3F">
          <w:rPr>
            <w:lang w:eastAsia="zh-CN"/>
          </w:rPr>
          <w:t xml:space="preserve">the frequency </w:t>
        </w:r>
        <w:r w:rsidRPr="00962B3F">
          <w:t>included in</w:t>
        </w:r>
        <w:r w:rsidRPr="00962B3F">
          <w:rPr>
            <w:i/>
          </w:rPr>
          <w:t xml:space="preserve"> sl-ConfigDedicatedNR</w:t>
        </w:r>
        <w:r w:rsidRPr="00962B3F">
          <w:t xml:space="preserve"> within </w:t>
        </w:r>
        <w:r w:rsidRPr="00962B3F">
          <w:rPr>
            <w:i/>
          </w:rPr>
          <w:t>RRCReconfiguration</w:t>
        </w:r>
        <w:r w:rsidRPr="00962B3F">
          <w:t xml:space="preserve"> message:</w:t>
        </w:r>
      </w:ins>
    </w:p>
    <w:p w14:paraId="6CB9F7D1" w14:textId="77777777" w:rsidR="00402A7F" w:rsidRPr="00962B3F" w:rsidRDefault="00402A7F" w:rsidP="00402A7F">
      <w:pPr>
        <w:pStyle w:val="B4"/>
        <w:rPr>
          <w:ins w:id="97" w:author="XI WANG" w:date="2022-10-27T16:32:00Z"/>
        </w:rPr>
      </w:pPr>
      <w:ins w:id="98" w:author="XI WANG" w:date="2022-10-27T16:32:00Z">
        <w:r w:rsidRPr="00962B3F">
          <w:t>4&gt;</w:t>
        </w:r>
        <w:r w:rsidRPr="00962B3F">
          <w:tab/>
          <w:t xml:space="preserve">if the UE is configured with </w:t>
        </w:r>
        <w:bookmarkStart w:id="99" w:name="OLE_LINK33"/>
        <w:r w:rsidRPr="00962B3F">
          <w:rPr>
            <w:i/>
          </w:rPr>
          <w:t>sl-ScheduledConfig</w:t>
        </w:r>
        <w:bookmarkEnd w:id="99"/>
        <w:r w:rsidRPr="00962B3F">
          <w:t>:</w:t>
        </w:r>
      </w:ins>
    </w:p>
    <w:p w14:paraId="356510CD" w14:textId="77777777" w:rsidR="00402A7F" w:rsidRPr="00962B3F" w:rsidRDefault="00402A7F" w:rsidP="00402A7F">
      <w:pPr>
        <w:pStyle w:val="B5"/>
        <w:rPr>
          <w:ins w:id="100" w:author="XI WANG" w:date="2022-10-27T16:32:00Z"/>
        </w:rPr>
      </w:pPr>
      <w:ins w:id="101" w:author="XI WANG" w:date="2022-10-27T16:32:00Z">
        <w:r w:rsidRPr="00962B3F">
          <w:lastRenderedPageBreak/>
          <w:t>5&gt;</w:t>
        </w:r>
        <w:r w:rsidRPr="00962B3F">
          <w:tab/>
        </w:r>
        <w:bookmarkStart w:id="102" w:name="OLE_LINK35"/>
        <w:r w:rsidRPr="00962B3F">
          <w:t>if T310 for MCG or T311 is running</w:t>
        </w:r>
        <w:bookmarkEnd w:id="102"/>
        <w:r w:rsidRPr="00962B3F">
          <w:t xml:space="preserve">; and if </w:t>
        </w:r>
        <w:r w:rsidRPr="00962B3F">
          <w:rPr>
            <w:i/>
          </w:rPr>
          <w:t>sl-TxPoolExceptional</w:t>
        </w:r>
        <w:r w:rsidRPr="00962B3F">
          <w:t xml:space="preserve"> is included in </w:t>
        </w:r>
        <w:r w:rsidRPr="00962B3F">
          <w:rPr>
            <w:i/>
          </w:rPr>
          <w:t>sl-FreqInfoList</w:t>
        </w:r>
        <w:r w:rsidRPr="00962B3F">
          <w:t xml:space="preserve"> for the concerned frequency in </w:t>
        </w:r>
        <w:r w:rsidRPr="00962B3F">
          <w:rPr>
            <w:i/>
          </w:rPr>
          <w:t>SIB12</w:t>
        </w:r>
        <w:r w:rsidRPr="00962B3F">
          <w:t xml:space="preserve"> or included in </w:t>
        </w:r>
        <w:r w:rsidRPr="00962B3F">
          <w:rPr>
            <w:i/>
          </w:rPr>
          <w:t>sl-ConfigDedicatedNR</w:t>
        </w:r>
        <w:r w:rsidRPr="00962B3F">
          <w:t xml:space="preserve"> in </w:t>
        </w:r>
        <w:r w:rsidRPr="00962B3F">
          <w:rPr>
            <w:i/>
          </w:rPr>
          <w:t>RRCReconfiguration</w:t>
        </w:r>
        <w:r w:rsidRPr="00962B3F">
          <w:t>; or</w:t>
        </w:r>
      </w:ins>
    </w:p>
    <w:p w14:paraId="01425654" w14:textId="77777777" w:rsidR="00402A7F" w:rsidRPr="00962B3F" w:rsidRDefault="00402A7F" w:rsidP="00402A7F">
      <w:pPr>
        <w:pStyle w:val="B6"/>
        <w:ind w:left="1701"/>
        <w:rPr>
          <w:ins w:id="103" w:author="XI WANG" w:date="2022-10-27T16:32:00Z"/>
        </w:rPr>
      </w:pPr>
      <w:ins w:id="104" w:author="XI WANG" w:date="2022-10-27T16:32:00Z">
        <w:r w:rsidRPr="00962B3F">
          <w:t>5&gt;</w:t>
        </w:r>
        <w:r w:rsidRPr="00962B3F">
          <w:tab/>
          <w:t>if</w:t>
        </w:r>
        <w:bookmarkStart w:id="105" w:name="OLE_LINK36"/>
        <w:r w:rsidRPr="00962B3F">
          <w:t xml:space="preserve"> T301 is running</w:t>
        </w:r>
        <w:bookmarkEnd w:id="105"/>
        <w:r w:rsidRPr="00962B3F">
          <w:t xml:space="preserve"> and the cell on which the UE initiated RRC connection re-establishment provides </w:t>
        </w:r>
        <w:r w:rsidRPr="00962B3F">
          <w:rPr>
            <w:i/>
          </w:rPr>
          <w:t>SIB12</w:t>
        </w:r>
        <w:r w:rsidRPr="00962B3F">
          <w:t xml:space="preserve"> including </w:t>
        </w:r>
        <w:r w:rsidRPr="00962B3F">
          <w:rPr>
            <w:i/>
          </w:rPr>
          <w:t>sl-TxPoolExceptional</w:t>
        </w:r>
        <w:r w:rsidRPr="00962B3F">
          <w:t xml:space="preserve"> for the concerned frequency; or</w:t>
        </w:r>
      </w:ins>
    </w:p>
    <w:p w14:paraId="68F67D6D" w14:textId="77777777" w:rsidR="00402A7F" w:rsidRPr="00962B3F" w:rsidRDefault="00402A7F" w:rsidP="00402A7F">
      <w:pPr>
        <w:pStyle w:val="B6"/>
        <w:ind w:left="1701"/>
        <w:rPr>
          <w:ins w:id="106" w:author="XI WANG" w:date="2022-10-27T16:32:00Z"/>
        </w:rPr>
      </w:pPr>
      <w:ins w:id="107" w:author="XI WANG" w:date="2022-10-27T16:32:00Z">
        <w:r w:rsidRPr="00962B3F">
          <w:t>5&gt;</w:t>
        </w:r>
        <w:r w:rsidRPr="00962B3F">
          <w:tab/>
          <w:t xml:space="preserve">if T304 for MCG is running and the UE is configured with </w:t>
        </w:r>
        <w:r w:rsidRPr="00962B3F">
          <w:rPr>
            <w:i/>
          </w:rPr>
          <w:t>sl-TxPoolExceptional</w:t>
        </w:r>
        <w:r w:rsidRPr="00962B3F">
          <w:t xml:space="preserve"> included in </w:t>
        </w:r>
        <w:r w:rsidRPr="00962B3F">
          <w:rPr>
            <w:i/>
          </w:rPr>
          <w:t>sl-ConfigDedicatedNR</w:t>
        </w:r>
        <w:r w:rsidRPr="00962B3F">
          <w:t xml:space="preserve"> for the concerned frequency in </w:t>
        </w:r>
        <w:r w:rsidRPr="00962B3F">
          <w:rPr>
            <w:i/>
          </w:rPr>
          <w:t>RRCReconfiguration</w:t>
        </w:r>
        <w:r w:rsidRPr="00962B3F">
          <w:t>:</w:t>
        </w:r>
      </w:ins>
    </w:p>
    <w:p w14:paraId="53369F2E" w14:textId="77777777" w:rsidR="00402A7F" w:rsidRPr="00962B3F" w:rsidRDefault="00402A7F" w:rsidP="00402A7F">
      <w:pPr>
        <w:pStyle w:val="B6"/>
        <w:rPr>
          <w:ins w:id="108" w:author="XI WANG" w:date="2022-10-27T16:32:00Z"/>
        </w:rPr>
      </w:pPr>
      <w:ins w:id="109" w:author="XI WANG" w:date="2022-10-27T16:32:00Z">
        <w:r w:rsidRPr="00962B3F">
          <w:t>6&gt;</w:t>
        </w:r>
        <w:r w:rsidRPr="00962B3F">
          <w:tab/>
          <w:t xml:space="preserve">configure lower layers to perform the sidelink resource allocation mode 2 based on random selection using the pool of resources indicated by </w:t>
        </w:r>
        <w:bookmarkStart w:id="110" w:name="OLE_LINK34"/>
        <w:r w:rsidRPr="00962B3F">
          <w:rPr>
            <w:i/>
          </w:rPr>
          <w:t>sl-TxPoolExceptional</w:t>
        </w:r>
        <w:bookmarkEnd w:id="110"/>
        <w:r w:rsidRPr="00962B3F">
          <w:t xml:space="preserve"> as defined in TS 38.321 [3];</w:t>
        </w:r>
      </w:ins>
    </w:p>
    <w:p w14:paraId="7185922E" w14:textId="77777777" w:rsidR="00402A7F" w:rsidRPr="00962B3F" w:rsidRDefault="00402A7F" w:rsidP="00402A7F">
      <w:pPr>
        <w:pStyle w:val="B5"/>
        <w:rPr>
          <w:ins w:id="111" w:author="XI WANG" w:date="2022-10-27T16:32:00Z"/>
        </w:rPr>
      </w:pPr>
      <w:ins w:id="112" w:author="XI WANG" w:date="2022-10-27T16:32:00Z">
        <w:r w:rsidRPr="00962B3F">
          <w:t>5&gt;</w:t>
        </w:r>
        <w:r w:rsidRPr="00962B3F">
          <w:tab/>
          <w:t>else:</w:t>
        </w:r>
      </w:ins>
    </w:p>
    <w:p w14:paraId="2C45F330" w14:textId="77777777" w:rsidR="00402A7F" w:rsidRPr="00962B3F" w:rsidRDefault="00402A7F" w:rsidP="00402A7F">
      <w:pPr>
        <w:pStyle w:val="B6"/>
        <w:rPr>
          <w:ins w:id="113" w:author="XI WANG" w:date="2022-10-27T16:32:00Z"/>
        </w:rPr>
      </w:pPr>
      <w:ins w:id="114" w:author="XI WANG" w:date="2022-10-27T16:32:00Z">
        <w:r w:rsidRPr="00962B3F">
          <w:t>6&gt;</w:t>
        </w:r>
        <w:r w:rsidRPr="00962B3F">
          <w:tab/>
          <w:t>configure lower layers to perform the sidelink resource allocation mode 1 for</w:t>
        </w:r>
        <w:r w:rsidRPr="00962B3F">
          <w:rPr>
            <w:lang w:eastAsia="zh-CN"/>
          </w:rPr>
          <w:t xml:space="preserve"> </w:t>
        </w:r>
        <w:r w:rsidRPr="00962B3F">
          <w:t xml:space="preserve">NR </w:t>
        </w:r>
        <w:r w:rsidRPr="00962B3F">
          <w:rPr>
            <w:lang w:eastAsia="ko-KR"/>
          </w:rPr>
          <w:t>sidelink</w:t>
        </w:r>
        <w:r w:rsidRPr="00962B3F">
          <w:t xml:space="preserve"> communication;</w:t>
        </w:r>
      </w:ins>
    </w:p>
    <w:p w14:paraId="128F3150" w14:textId="77777777" w:rsidR="00402A7F" w:rsidRPr="00962B3F" w:rsidRDefault="00402A7F" w:rsidP="00402A7F">
      <w:pPr>
        <w:pStyle w:val="B6"/>
        <w:ind w:left="1701"/>
        <w:rPr>
          <w:ins w:id="115" w:author="XI WANG" w:date="2022-10-27T16:32:00Z"/>
        </w:rPr>
      </w:pPr>
      <w:ins w:id="116" w:author="XI WANG" w:date="2022-10-27T16:32:00Z">
        <w:r w:rsidRPr="00962B3F">
          <w:t>5&gt;</w:t>
        </w:r>
        <w:r w:rsidRPr="00962B3F">
          <w:tab/>
          <w:t xml:space="preserve">if T311 is running, configure the lower layers to release the resources indicated by </w:t>
        </w:r>
        <w:r w:rsidRPr="00962B3F">
          <w:rPr>
            <w:i/>
          </w:rPr>
          <w:t xml:space="preserve">rrc-ConfiguredSidelinkGrant </w:t>
        </w:r>
        <w:r w:rsidRPr="00962B3F">
          <w:t>(if any);</w:t>
        </w:r>
      </w:ins>
    </w:p>
    <w:p w14:paraId="1A63785F" w14:textId="77777777" w:rsidR="00402A7F" w:rsidRPr="00962B3F" w:rsidRDefault="00402A7F" w:rsidP="00402A7F">
      <w:pPr>
        <w:pStyle w:val="B4"/>
        <w:rPr>
          <w:ins w:id="117" w:author="XI WANG" w:date="2022-10-27T16:32:00Z"/>
        </w:rPr>
      </w:pPr>
      <w:ins w:id="118" w:author="XI WANG" w:date="2022-10-27T16:32:00Z">
        <w:r w:rsidRPr="00962B3F">
          <w:t>4&gt;</w:t>
        </w:r>
        <w:r w:rsidRPr="00962B3F">
          <w:tab/>
          <w:t>if the UE is configured with</w:t>
        </w:r>
        <w:r w:rsidRPr="00962B3F">
          <w:rPr>
            <w:i/>
          </w:rPr>
          <w:t xml:space="preserve"> </w:t>
        </w:r>
        <w:r w:rsidRPr="00962B3F">
          <w:rPr>
            <w:i/>
            <w:lang w:eastAsia="zh-CN"/>
          </w:rPr>
          <w:t>sl-UE-SelectedConfig</w:t>
        </w:r>
        <w:r w:rsidRPr="00962B3F">
          <w:rPr>
            <w:lang w:eastAsia="zh-CN"/>
          </w:rPr>
          <w:t>:</w:t>
        </w:r>
      </w:ins>
    </w:p>
    <w:p w14:paraId="750D91BA" w14:textId="77777777" w:rsidR="00402A7F" w:rsidRPr="00962B3F" w:rsidRDefault="00402A7F" w:rsidP="00402A7F">
      <w:pPr>
        <w:pStyle w:val="B5"/>
        <w:rPr>
          <w:ins w:id="119" w:author="XI WANG" w:date="2022-10-27T16:32:00Z"/>
          <w:lang w:eastAsia="zh-CN"/>
        </w:rPr>
      </w:pPr>
      <w:ins w:id="120" w:author="XI WANG" w:date="2022-10-27T16:32:00Z">
        <w:r w:rsidRPr="00962B3F">
          <w:t>5&gt;</w:t>
        </w:r>
        <w:r w:rsidRPr="00962B3F">
          <w:tab/>
          <w:t xml:space="preserve">if </w:t>
        </w:r>
        <w:r w:rsidRPr="00962B3F">
          <w:rPr>
            <w:lang w:eastAsia="zh-CN"/>
          </w:rPr>
          <w:t xml:space="preserve">a result of sensing on the resources configured in </w:t>
        </w:r>
        <w:bookmarkStart w:id="121" w:name="OLE_LINK69"/>
        <w:r w:rsidRPr="00962B3F">
          <w:rPr>
            <w:i/>
          </w:rPr>
          <w:t>sl-TxPoolSelectedNormal</w:t>
        </w:r>
        <w:r w:rsidRPr="00962B3F">
          <w:rPr>
            <w:lang w:eastAsia="zh-CN"/>
          </w:rPr>
          <w:t xml:space="preserve"> </w:t>
        </w:r>
        <w:bookmarkEnd w:id="121"/>
        <w:r w:rsidRPr="00962B3F">
          <w:rPr>
            <w:rFonts w:cs="Courier New"/>
            <w:lang w:eastAsia="zh-CN"/>
          </w:rPr>
          <w:t>for the concerned frequency</w:t>
        </w:r>
        <w:r w:rsidRPr="00962B3F">
          <w:rPr>
            <w:lang w:eastAsia="zh-CN"/>
          </w:rPr>
          <w:t xml:space="preserve"> included in </w:t>
        </w:r>
        <w:r w:rsidRPr="00962B3F">
          <w:rPr>
            <w:i/>
          </w:rPr>
          <w:t>sl-ConfigDedicatedNR</w:t>
        </w:r>
        <w:r w:rsidRPr="00962B3F">
          <w:rPr>
            <w:lang w:eastAsia="zh-CN"/>
          </w:rPr>
          <w:t xml:space="preserve"> within</w:t>
        </w:r>
        <w:r w:rsidRPr="00962B3F">
          <w:rPr>
            <w:i/>
            <w:lang w:eastAsia="zh-CN"/>
          </w:rPr>
          <w:t xml:space="preserve"> </w:t>
        </w:r>
        <w:r w:rsidRPr="00962B3F">
          <w:rPr>
            <w:i/>
          </w:rPr>
          <w:t>RRCReconfiguration</w:t>
        </w:r>
        <w:r w:rsidRPr="00962B3F">
          <w:rPr>
            <w:lang w:eastAsia="zh-CN"/>
          </w:rPr>
          <w:t xml:space="preserve"> is not available in accordance with TS 38.214 [19];</w:t>
        </w:r>
      </w:ins>
    </w:p>
    <w:p w14:paraId="249C75C6" w14:textId="77777777" w:rsidR="00402A7F" w:rsidRPr="00962B3F" w:rsidRDefault="00402A7F" w:rsidP="00402A7F">
      <w:pPr>
        <w:pStyle w:val="B6"/>
        <w:rPr>
          <w:ins w:id="122" w:author="XI WANG" w:date="2022-10-27T16:32:00Z"/>
        </w:rPr>
      </w:pPr>
      <w:ins w:id="123" w:author="XI WANG" w:date="2022-10-27T16:32:00Z">
        <w:r w:rsidRPr="00962B3F">
          <w:t>6&gt;</w:t>
        </w:r>
        <w:r w:rsidRPr="00962B3F">
          <w:tab/>
          <w:t xml:space="preserve">if </w:t>
        </w:r>
        <w:r w:rsidRPr="00962B3F">
          <w:rPr>
            <w:i/>
          </w:rPr>
          <w:t xml:space="preserve">sl-TxPoolExceptional </w:t>
        </w:r>
        <w:r w:rsidRPr="00962B3F">
          <w:t xml:space="preserve">for the concerned frequency is included in </w:t>
        </w:r>
        <w:r w:rsidRPr="00962B3F">
          <w:rPr>
            <w:i/>
          </w:rPr>
          <w:t>RRCReconfiguration</w:t>
        </w:r>
        <w:r w:rsidRPr="00962B3F">
          <w:t>; or</w:t>
        </w:r>
      </w:ins>
    </w:p>
    <w:p w14:paraId="215EE14F" w14:textId="77777777" w:rsidR="00402A7F" w:rsidRPr="00962B3F" w:rsidRDefault="00402A7F" w:rsidP="00402A7F">
      <w:pPr>
        <w:pStyle w:val="B6"/>
        <w:rPr>
          <w:ins w:id="124" w:author="XI WANG" w:date="2022-10-27T16:32:00Z"/>
        </w:rPr>
      </w:pPr>
      <w:ins w:id="125" w:author="XI WANG" w:date="2022-10-27T16:32:00Z">
        <w:r w:rsidRPr="00962B3F">
          <w:t>6&gt;</w:t>
        </w:r>
        <w:r w:rsidRPr="00962B3F">
          <w:tab/>
          <w:t xml:space="preserve">if the PCell provides </w:t>
        </w:r>
        <w:r w:rsidRPr="00962B3F">
          <w:rPr>
            <w:i/>
          </w:rPr>
          <w:t>SIB12</w:t>
        </w:r>
        <w:r w:rsidRPr="00962B3F">
          <w:t xml:space="preserve"> including </w:t>
        </w:r>
        <w:r w:rsidRPr="00962B3F">
          <w:rPr>
            <w:i/>
          </w:rPr>
          <w:t>sl-TxPoolExceptional</w:t>
        </w:r>
        <w:r w:rsidRPr="00962B3F">
          <w:t xml:space="preserve"> in </w:t>
        </w:r>
        <w:r w:rsidRPr="00962B3F">
          <w:rPr>
            <w:rFonts w:eastAsia="宋体"/>
            <w:i/>
          </w:rPr>
          <w:t>sl-FreqInfoList</w:t>
        </w:r>
        <w:r w:rsidRPr="00962B3F">
          <w:t xml:space="preserve"> for the concerned frequency:</w:t>
        </w:r>
      </w:ins>
    </w:p>
    <w:p w14:paraId="4FF645E7" w14:textId="77777777" w:rsidR="00402A7F" w:rsidRPr="00962B3F" w:rsidRDefault="00402A7F" w:rsidP="00402A7F">
      <w:pPr>
        <w:pStyle w:val="B6"/>
        <w:ind w:left="2268"/>
        <w:rPr>
          <w:ins w:id="126" w:author="XI WANG" w:date="2022-10-27T16:32:00Z"/>
        </w:rPr>
      </w:pPr>
      <w:ins w:id="127" w:author="XI WANG" w:date="2022-10-27T16:32:00Z">
        <w:r w:rsidRPr="00962B3F">
          <w:t>7&gt;</w:t>
        </w:r>
        <w:r w:rsidRPr="00962B3F">
          <w:tab/>
          <w:t xml:space="preserve">configure lower layers to perform the sidelink resource allocation mode 2 based on random selection using the pool of resources indicated by </w:t>
        </w:r>
        <w:r w:rsidRPr="00962B3F">
          <w:rPr>
            <w:i/>
          </w:rPr>
          <w:t>sl-TxPoolExceptional</w:t>
        </w:r>
        <w:r w:rsidRPr="00962B3F">
          <w:t xml:space="preserve"> as defined in TS 38.321 [3];</w:t>
        </w:r>
      </w:ins>
    </w:p>
    <w:p w14:paraId="35E47D38" w14:textId="77777777" w:rsidR="00402A7F" w:rsidRPr="00962B3F" w:rsidRDefault="00402A7F" w:rsidP="00402A7F">
      <w:pPr>
        <w:pStyle w:val="B5"/>
        <w:rPr>
          <w:ins w:id="128" w:author="XI WANG" w:date="2022-10-27T16:32:00Z"/>
        </w:rPr>
      </w:pPr>
      <w:ins w:id="129" w:author="XI WANG" w:date="2022-10-27T16:32:00Z">
        <w:r w:rsidRPr="00962B3F">
          <w:t>5&gt;</w:t>
        </w:r>
        <w:r w:rsidRPr="00962B3F">
          <w:tab/>
          <w:t xml:space="preserve">else, if the </w:t>
        </w:r>
        <w:r w:rsidRPr="00962B3F">
          <w:rPr>
            <w:i/>
            <w:lang w:eastAsia="zh-CN"/>
          </w:rPr>
          <w:t xml:space="preserve">sl-TxPoolSelectedNormal </w:t>
        </w:r>
        <w:r w:rsidRPr="00962B3F">
          <w:rPr>
            <w:rFonts w:cs="Courier New"/>
            <w:lang w:eastAsia="zh-CN"/>
          </w:rPr>
          <w:t xml:space="preserve">for the concerned frequency is included in the </w:t>
        </w:r>
        <w:r w:rsidRPr="00962B3F">
          <w:rPr>
            <w:i/>
          </w:rPr>
          <w:t>sl-ConfigDedicatedNR</w:t>
        </w:r>
        <w:r w:rsidRPr="00962B3F">
          <w:rPr>
            <w:lang w:eastAsia="zh-CN"/>
          </w:rPr>
          <w:t xml:space="preserve"> within</w:t>
        </w:r>
        <w:r w:rsidRPr="00962B3F">
          <w:rPr>
            <w:i/>
            <w:lang w:eastAsia="zh-CN"/>
          </w:rPr>
          <w:t xml:space="preserve"> </w:t>
        </w:r>
        <w:r w:rsidRPr="00962B3F">
          <w:rPr>
            <w:i/>
          </w:rPr>
          <w:t>RRCReconfiguration</w:t>
        </w:r>
        <w:r w:rsidRPr="00962B3F">
          <w:t>:</w:t>
        </w:r>
      </w:ins>
    </w:p>
    <w:p w14:paraId="19A4A011" w14:textId="77777777" w:rsidR="00402A7F" w:rsidRPr="00962B3F" w:rsidRDefault="00402A7F" w:rsidP="00402A7F">
      <w:pPr>
        <w:pStyle w:val="B6"/>
        <w:rPr>
          <w:ins w:id="130" w:author="XI WANG" w:date="2022-10-27T16:32:00Z"/>
        </w:rPr>
      </w:pPr>
      <w:ins w:id="131" w:author="XI WANG" w:date="2022-10-27T16:32:00Z">
        <w:r w:rsidRPr="00962B3F">
          <w:t>6&gt;</w:t>
        </w:r>
        <w:r w:rsidRPr="00962B3F">
          <w:tab/>
          <w:t xml:space="preserve">configure lower layers to perform the sidelink resource allocation mode 2 based on resource selection operation according to </w:t>
        </w:r>
        <w:r w:rsidRPr="00962B3F">
          <w:rPr>
            <w:i/>
          </w:rPr>
          <w:t>sl-AllowedResourceSelectionConfig</w:t>
        </w:r>
        <w:r w:rsidRPr="00962B3F">
          <w:t xml:space="preserve"> (as defined in TS 38.321 [3] and TS 38.214 [19]) using the pools of resources indicated by </w:t>
        </w:r>
        <w:r w:rsidRPr="00962B3F">
          <w:rPr>
            <w:i/>
          </w:rPr>
          <w:t>sl-TxPoolSelectedNormal</w:t>
        </w:r>
        <w:r w:rsidRPr="00962B3F">
          <w:t xml:space="preserve"> for the concerned frequency;</w:t>
        </w:r>
      </w:ins>
    </w:p>
    <w:p w14:paraId="5B9D7408" w14:textId="77777777" w:rsidR="00402A7F" w:rsidRPr="00962B3F" w:rsidRDefault="00402A7F" w:rsidP="00402A7F">
      <w:pPr>
        <w:pStyle w:val="B3"/>
        <w:rPr>
          <w:ins w:id="132" w:author="XI WANG" w:date="2022-10-27T16:32:00Z"/>
          <w:rFonts w:eastAsia="等线"/>
          <w:lang w:eastAsia="zh-CN"/>
        </w:rPr>
      </w:pPr>
      <w:ins w:id="133" w:author="XI WANG" w:date="2022-10-27T16:32:00Z">
        <w:r w:rsidRPr="00962B3F">
          <w:t>3&gt;</w:t>
        </w:r>
        <w:r w:rsidRPr="00962B3F">
          <w:tab/>
          <w:t>else:</w:t>
        </w:r>
      </w:ins>
    </w:p>
    <w:p w14:paraId="4279382A" w14:textId="77777777" w:rsidR="00402A7F" w:rsidRPr="00962B3F" w:rsidRDefault="00402A7F" w:rsidP="00402A7F">
      <w:pPr>
        <w:pStyle w:val="B4"/>
        <w:rPr>
          <w:ins w:id="134" w:author="XI WANG" w:date="2022-10-27T16:32:00Z"/>
          <w:rFonts w:eastAsia="等线"/>
          <w:lang w:eastAsia="zh-CN"/>
        </w:rPr>
      </w:pPr>
      <w:ins w:id="135" w:author="XI WANG" w:date="2022-10-27T16:32:00Z">
        <w:r w:rsidRPr="00962B3F">
          <w:t>4&gt;</w:t>
        </w:r>
        <w:r w:rsidRPr="00962B3F">
          <w:tab/>
          <w:t xml:space="preserve">if the cell chosen for NR sidelink communication transmission provides </w:t>
        </w:r>
        <w:r w:rsidRPr="00962B3F">
          <w:rPr>
            <w:i/>
          </w:rPr>
          <w:t>SIB12</w:t>
        </w:r>
        <w:r w:rsidRPr="00962B3F">
          <w:t>:</w:t>
        </w:r>
      </w:ins>
    </w:p>
    <w:p w14:paraId="3F6C7441" w14:textId="77777777" w:rsidR="00402A7F" w:rsidRPr="00962B3F" w:rsidRDefault="00402A7F" w:rsidP="00402A7F">
      <w:pPr>
        <w:pStyle w:val="B5"/>
        <w:rPr>
          <w:ins w:id="136" w:author="XI WANG" w:date="2022-10-27T16:32:00Z"/>
        </w:rPr>
      </w:pPr>
      <w:ins w:id="137" w:author="XI WANG" w:date="2022-10-27T16:32:00Z">
        <w:r w:rsidRPr="00962B3F">
          <w:t>5&gt;</w:t>
        </w:r>
        <w:r w:rsidRPr="00962B3F">
          <w:tab/>
        </w:r>
        <w:r w:rsidRPr="00962B3F">
          <w:rPr>
            <w:lang w:eastAsia="zh-CN"/>
          </w:rPr>
          <w:t xml:space="preserve">if </w:t>
        </w:r>
        <w:r w:rsidRPr="00962B3F">
          <w:rPr>
            <w:i/>
            <w:lang w:eastAsia="zh-CN"/>
          </w:rPr>
          <w:t>SIB12</w:t>
        </w:r>
        <w:r w:rsidRPr="00962B3F">
          <w:rPr>
            <w:lang w:eastAsia="zh-CN"/>
          </w:rPr>
          <w:t xml:space="preserve"> in</w:t>
        </w:r>
        <w:r w:rsidRPr="00962B3F">
          <w:t xml:space="preserve">cludes </w:t>
        </w:r>
        <w:r w:rsidRPr="00962B3F">
          <w:rPr>
            <w:i/>
            <w:lang w:eastAsia="zh-CN"/>
          </w:rPr>
          <w:t>sl-TxPoolSelectedNormal</w:t>
        </w:r>
        <w:r w:rsidRPr="00962B3F">
          <w:rPr>
            <w:lang w:eastAsia="zh-CN"/>
          </w:rPr>
          <w:t xml:space="preserve"> </w:t>
        </w:r>
        <w:r w:rsidRPr="00962B3F">
          <w:t>for the concerned frequency,</w:t>
        </w:r>
        <w:r w:rsidRPr="00962B3F">
          <w:rPr>
            <w:i/>
          </w:rPr>
          <w:t xml:space="preserve"> </w:t>
        </w:r>
        <w:r w:rsidRPr="00962B3F">
          <w:t xml:space="preserve">and </w:t>
        </w:r>
        <w:r w:rsidRPr="00962B3F">
          <w:rPr>
            <w:lang w:eastAsia="zh-CN"/>
          </w:rPr>
          <w:t xml:space="preserve">a result of sensing on the resources configured in the </w:t>
        </w:r>
        <w:r w:rsidRPr="00962B3F">
          <w:rPr>
            <w:i/>
            <w:lang w:eastAsia="zh-CN"/>
          </w:rPr>
          <w:t>sl-TxPoolSelectedNormal</w:t>
        </w:r>
        <w:r w:rsidRPr="00962B3F">
          <w:rPr>
            <w:lang w:eastAsia="zh-CN"/>
          </w:rPr>
          <w:t xml:space="preserve"> is available in accordance with TS 38.214 [19]:</w:t>
        </w:r>
      </w:ins>
    </w:p>
    <w:p w14:paraId="3EB4C904" w14:textId="77777777" w:rsidR="00402A7F" w:rsidRPr="00962B3F" w:rsidRDefault="00402A7F" w:rsidP="00402A7F">
      <w:pPr>
        <w:pStyle w:val="B6"/>
        <w:rPr>
          <w:ins w:id="138" w:author="XI WANG" w:date="2022-10-27T16:32:00Z"/>
        </w:rPr>
      </w:pPr>
      <w:ins w:id="139" w:author="XI WANG" w:date="2022-10-27T16:32:00Z">
        <w:r w:rsidRPr="00962B3F">
          <w:t>6&gt;</w:t>
        </w:r>
        <w:r w:rsidRPr="00962B3F">
          <w:tab/>
          <w:t xml:space="preserve">configure lower layers to perform the sidelink resource allocation mode 2 based on resource selection operation according to </w:t>
        </w:r>
        <w:r w:rsidRPr="00962B3F">
          <w:rPr>
            <w:i/>
          </w:rPr>
          <w:t>sl-AllowedResourceSelectionConfig</w:t>
        </w:r>
        <w:r w:rsidRPr="00962B3F">
          <w:t xml:space="preserve"> using the pools of resources indicated by </w:t>
        </w:r>
        <w:r w:rsidRPr="00962B3F">
          <w:rPr>
            <w:i/>
          </w:rPr>
          <w:t>sl-TxPoolSe</w:t>
        </w:r>
        <w:r w:rsidRPr="00962B3F">
          <w:rPr>
            <w:i/>
          </w:rPr>
          <w:tab/>
          <w:t>lectedNormal</w:t>
        </w:r>
        <w:r w:rsidRPr="00962B3F">
          <w:t xml:space="preserve"> for the concerned frequency as defined in TS 38.321 [3];</w:t>
        </w:r>
      </w:ins>
    </w:p>
    <w:p w14:paraId="38906B68" w14:textId="77777777" w:rsidR="00402A7F" w:rsidRPr="00962B3F" w:rsidRDefault="00402A7F" w:rsidP="00402A7F">
      <w:pPr>
        <w:pStyle w:val="B5"/>
        <w:rPr>
          <w:ins w:id="140" w:author="XI WANG" w:date="2022-10-27T16:32:00Z"/>
        </w:rPr>
      </w:pPr>
      <w:ins w:id="141" w:author="XI WANG" w:date="2022-10-27T16:32:00Z">
        <w:r w:rsidRPr="00962B3F">
          <w:t>5&gt;</w:t>
        </w:r>
        <w:r w:rsidRPr="00962B3F">
          <w:tab/>
          <w:t xml:space="preserve">else if </w:t>
        </w:r>
        <w:r w:rsidRPr="00962B3F">
          <w:rPr>
            <w:i/>
            <w:lang w:eastAsia="zh-CN"/>
          </w:rPr>
          <w:t>SIB12</w:t>
        </w:r>
        <w:r w:rsidRPr="00962B3F">
          <w:rPr>
            <w:lang w:eastAsia="zh-CN"/>
          </w:rPr>
          <w:t xml:space="preserve"> in</w:t>
        </w:r>
        <w:r w:rsidRPr="00962B3F">
          <w:t xml:space="preserve">cludes </w:t>
        </w:r>
        <w:r w:rsidRPr="00962B3F">
          <w:rPr>
            <w:i/>
            <w:lang w:eastAsia="zh-CN"/>
          </w:rPr>
          <w:t>sl-TxPoolExceptional</w:t>
        </w:r>
        <w:r w:rsidRPr="00962B3F">
          <w:rPr>
            <w:lang w:eastAsia="zh-CN"/>
          </w:rPr>
          <w:t xml:space="preserve"> </w:t>
        </w:r>
        <w:r w:rsidRPr="00962B3F">
          <w:t>for the concerned frequency:</w:t>
        </w:r>
      </w:ins>
    </w:p>
    <w:p w14:paraId="17753D2A" w14:textId="77777777" w:rsidR="00402A7F" w:rsidRPr="00962B3F" w:rsidRDefault="00402A7F" w:rsidP="00402A7F">
      <w:pPr>
        <w:pStyle w:val="B6"/>
        <w:rPr>
          <w:ins w:id="142" w:author="XI WANG" w:date="2022-10-27T16:32:00Z"/>
        </w:rPr>
      </w:pPr>
      <w:ins w:id="143" w:author="XI WANG" w:date="2022-10-27T16:32:00Z">
        <w:r w:rsidRPr="00962B3F">
          <w:t>6&gt;</w:t>
        </w:r>
        <w:r w:rsidRPr="00962B3F">
          <w:tab/>
          <w:t xml:space="preserve">from the moment the UE initiates RRC connection establishment or RRC connection resume, until receiving an </w:t>
        </w:r>
        <w:r w:rsidRPr="00962B3F">
          <w:rPr>
            <w:i/>
          </w:rPr>
          <w:t>RRCReconfiguration</w:t>
        </w:r>
        <w:r w:rsidRPr="00962B3F">
          <w:t xml:space="preserve"> including </w:t>
        </w:r>
        <w:r w:rsidRPr="00962B3F">
          <w:rPr>
            <w:i/>
          </w:rPr>
          <w:t>sl-ConfigDedicatedNR</w:t>
        </w:r>
        <w:r w:rsidRPr="00962B3F">
          <w:t xml:space="preserve">, or receiving an </w:t>
        </w:r>
        <w:r w:rsidRPr="00962B3F">
          <w:rPr>
            <w:i/>
          </w:rPr>
          <w:t>RRCRelease</w:t>
        </w:r>
        <w:r w:rsidRPr="00962B3F">
          <w:t xml:space="preserve"> or an </w:t>
        </w:r>
        <w:r w:rsidRPr="00962B3F">
          <w:rPr>
            <w:i/>
          </w:rPr>
          <w:t>RRCReject</w:t>
        </w:r>
        <w:r w:rsidRPr="00962B3F">
          <w:t>; or</w:t>
        </w:r>
      </w:ins>
    </w:p>
    <w:p w14:paraId="07B83992" w14:textId="77777777" w:rsidR="00402A7F" w:rsidRPr="00962B3F" w:rsidRDefault="00402A7F" w:rsidP="00402A7F">
      <w:pPr>
        <w:pStyle w:val="B6"/>
        <w:rPr>
          <w:ins w:id="144" w:author="XI WANG" w:date="2022-10-27T16:32:00Z"/>
        </w:rPr>
      </w:pPr>
      <w:ins w:id="145" w:author="XI WANG" w:date="2022-10-27T16:32:00Z">
        <w:r w:rsidRPr="00962B3F">
          <w:t>6&gt;</w:t>
        </w:r>
        <w:r w:rsidRPr="00962B3F">
          <w:tab/>
          <w:t xml:space="preserve">if a result of sensing on the resources configured in </w:t>
        </w:r>
        <w:r w:rsidRPr="00962B3F">
          <w:rPr>
            <w:i/>
            <w:lang w:eastAsia="zh-CN"/>
          </w:rPr>
          <w:t>sl-TxPoolSelectedNormal</w:t>
        </w:r>
        <w:r w:rsidRPr="00962B3F">
          <w:t xml:space="preserve"> for the concerned frequency in </w:t>
        </w:r>
        <w:r w:rsidRPr="00962B3F">
          <w:rPr>
            <w:i/>
          </w:rPr>
          <w:t>SIB12</w:t>
        </w:r>
        <w:r w:rsidRPr="00962B3F">
          <w:t xml:space="preserve"> is not available in accordance with TS 38.214 [19]:</w:t>
        </w:r>
      </w:ins>
    </w:p>
    <w:p w14:paraId="41854A30" w14:textId="77777777" w:rsidR="00402A7F" w:rsidRPr="00962B3F" w:rsidRDefault="00402A7F" w:rsidP="00402A7F">
      <w:pPr>
        <w:pStyle w:val="B6"/>
        <w:ind w:left="2268"/>
        <w:rPr>
          <w:ins w:id="146" w:author="XI WANG" w:date="2022-10-27T16:32:00Z"/>
        </w:rPr>
      </w:pPr>
      <w:ins w:id="147" w:author="XI WANG" w:date="2022-10-27T16:32:00Z">
        <w:r w:rsidRPr="00962B3F">
          <w:lastRenderedPageBreak/>
          <w:t>7&gt;</w:t>
        </w:r>
        <w:r w:rsidRPr="00962B3F">
          <w:tab/>
          <w:t xml:space="preserve">configure lower layers to perform the sidelink resource allocation mode 2 based on random selection (as defined in TS 38.321 [3]) using one of the pools of resources indicated by </w:t>
        </w:r>
        <w:r w:rsidRPr="00962B3F">
          <w:rPr>
            <w:i/>
          </w:rPr>
          <w:t>sl-TxPoolExceptional</w:t>
        </w:r>
        <w:r w:rsidRPr="00962B3F">
          <w:t xml:space="preserve"> for the concerned frequency;</w:t>
        </w:r>
      </w:ins>
    </w:p>
    <w:p w14:paraId="317BFD76" w14:textId="77777777" w:rsidR="00402A7F" w:rsidRPr="00962B3F" w:rsidRDefault="00402A7F" w:rsidP="00402A7F">
      <w:pPr>
        <w:pStyle w:val="B2"/>
        <w:rPr>
          <w:ins w:id="148" w:author="XI WANG" w:date="2022-10-27T16:32:00Z"/>
        </w:rPr>
      </w:pPr>
      <w:ins w:id="149" w:author="XI WANG" w:date="2022-10-27T16:32:00Z">
        <w:r w:rsidRPr="00962B3F">
          <w:t>2&gt;</w:t>
        </w:r>
        <w:r w:rsidRPr="00962B3F">
          <w:tab/>
          <w:t>else:</w:t>
        </w:r>
      </w:ins>
    </w:p>
    <w:p w14:paraId="7CB77287" w14:textId="77777777" w:rsidR="00402A7F" w:rsidRPr="00962B3F" w:rsidRDefault="00402A7F" w:rsidP="00402A7F">
      <w:pPr>
        <w:pStyle w:val="B3"/>
        <w:rPr>
          <w:ins w:id="150" w:author="XI WANG" w:date="2022-10-27T16:32:00Z"/>
        </w:rPr>
      </w:pPr>
      <w:ins w:id="151" w:author="XI WANG" w:date="2022-10-27T16:32:00Z">
        <w:r w:rsidRPr="00962B3F">
          <w:rPr>
            <w:lang w:eastAsia="zh-CN"/>
          </w:rPr>
          <w:t>3</w:t>
        </w:r>
        <w:r w:rsidRPr="00962B3F">
          <w:t>&gt;</w:t>
        </w:r>
        <w:r w:rsidRPr="00962B3F">
          <w:tab/>
          <w:t xml:space="preserve">configure lower layers to perform the sidelink resource allocation mode 2 </w:t>
        </w:r>
        <w:r w:rsidRPr="00962B3F">
          <w:rPr>
            <w:lang w:eastAsia="zh-CN"/>
          </w:rPr>
          <w:t xml:space="preserve">based on sensing (as defined in TS 38.321 [3] and TS 38.213 [13]) </w:t>
        </w:r>
        <w:r w:rsidRPr="00962B3F">
          <w:t xml:space="preserve">using the pools of resources indicated by </w:t>
        </w:r>
        <w:r w:rsidRPr="00962B3F">
          <w:rPr>
            <w:i/>
            <w:lang w:eastAsia="zh-CN"/>
          </w:rPr>
          <w:t xml:space="preserve">sl-TxPoolSelectedNormal </w:t>
        </w:r>
        <w:r w:rsidRPr="00962B3F">
          <w:rPr>
            <w:lang w:eastAsia="zh-CN"/>
          </w:rPr>
          <w:t xml:space="preserve">in </w:t>
        </w:r>
        <w:r w:rsidRPr="00962B3F">
          <w:rPr>
            <w:i/>
            <w:lang w:eastAsia="zh-CN"/>
          </w:rPr>
          <w:t xml:space="preserve">SidelinkPreconfigNR </w:t>
        </w:r>
        <w:r w:rsidRPr="00962B3F">
          <w:rPr>
            <w:lang w:eastAsia="zh-CN"/>
          </w:rPr>
          <w:t>for</w:t>
        </w:r>
        <w:r w:rsidRPr="00962B3F">
          <w:rPr>
            <w:rFonts w:cs="Courier New"/>
            <w:lang w:eastAsia="zh-CN"/>
          </w:rPr>
          <w:t xml:space="preserve"> the concerned frequency</w:t>
        </w:r>
        <w:r w:rsidRPr="00962B3F">
          <w:t>.</w:t>
        </w:r>
      </w:ins>
    </w:p>
    <w:p w14:paraId="0ACB054A" w14:textId="46C865FD" w:rsidR="004C318E" w:rsidRPr="00F511A5" w:rsidRDefault="004838F3" w:rsidP="004C318E">
      <w:pPr>
        <w:pStyle w:val="H6"/>
        <w:rPr>
          <w:ins w:id="152" w:author="XI WANG" w:date="2022-10-21T12:24:00Z"/>
        </w:rPr>
      </w:pPr>
      <w:ins w:id="153" w:author="XI WANG" w:date="2022-10-21T12:25:00Z">
        <w:r>
          <w:rPr>
            <w:lang w:eastAsia="zh-CN"/>
          </w:rPr>
          <w:t>12.2.1.5</w:t>
        </w:r>
      </w:ins>
      <w:ins w:id="154" w:author="XI WANG" w:date="2022-10-21T12:24:00Z">
        <w:r w:rsidR="004C318E" w:rsidRPr="00F511A5">
          <w:t>.3</w:t>
        </w:r>
        <w:r w:rsidR="004C318E" w:rsidRPr="00F511A5">
          <w:tab/>
          <w:t>Test description</w:t>
        </w:r>
      </w:ins>
    </w:p>
    <w:p w14:paraId="2996985D" w14:textId="66499D5C" w:rsidR="004C318E" w:rsidRPr="00F511A5" w:rsidRDefault="004838F3" w:rsidP="004C318E">
      <w:pPr>
        <w:pStyle w:val="H6"/>
        <w:rPr>
          <w:ins w:id="155" w:author="XI WANG" w:date="2022-10-21T12:24:00Z"/>
          <w:lang w:eastAsia="zh-CN"/>
        </w:rPr>
      </w:pPr>
      <w:ins w:id="156" w:author="XI WANG" w:date="2022-10-21T12:25:00Z">
        <w:r>
          <w:rPr>
            <w:lang w:eastAsia="zh-CN"/>
          </w:rPr>
          <w:t>12.2.1.5</w:t>
        </w:r>
      </w:ins>
      <w:ins w:id="157" w:author="XI WANG" w:date="2022-10-21T12:24:00Z">
        <w:r w:rsidR="004C318E" w:rsidRPr="00F511A5">
          <w:rPr>
            <w:lang w:eastAsia="zh-CN"/>
          </w:rPr>
          <w:t>.3</w:t>
        </w:r>
        <w:r w:rsidR="004C318E" w:rsidRPr="00F511A5">
          <w:t>.1</w:t>
        </w:r>
        <w:r w:rsidR="004C318E" w:rsidRPr="00F511A5">
          <w:tab/>
          <w:t>Pre-test conditions</w:t>
        </w:r>
      </w:ins>
    </w:p>
    <w:p w14:paraId="7BBA8E5C" w14:textId="77777777" w:rsidR="00E12701" w:rsidRPr="00F511A5" w:rsidRDefault="004C318E" w:rsidP="00E12701">
      <w:pPr>
        <w:pStyle w:val="H6"/>
        <w:rPr>
          <w:ins w:id="158" w:author="XI WANG" w:date="2022-10-27T16:37:00Z"/>
        </w:rPr>
      </w:pPr>
      <w:ins w:id="159" w:author="XI WANG" w:date="2022-10-21T12:24:00Z">
        <w:r w:rsidRPr="00F511A5">
          <w:t>System Simulator:</w:t>
        </w:r>
      </w:ins>
    </w:p>
    <w:p w14:paraId="3EF45C41" w14:textId="77777777" w:rsidR="00E12701" w:rsidRPr="00F511A5" w:rsidRDefault="00E12701" w:rsidP="00E12701">
      <w:pPr>
        <w:pStyle w:val="B1"/>
        <w:rPr>
          <w:ins w:id="160" w:author="XI WANG" w:date="2022-10-27T16:37:00Z"/>
        </w:rPr>
      </w:pPr>
      <w:ins w:id="161" w:author="XI WANG" w:date="2022-10-27T16:37:00Z">
        <w:r w:rsidRPr="00F511A5">
          <w:t>-</w:t>
        </w:r>
        <w:r w:rsidRPr="00F511A5">
          <w:tab/>
          <w:t>SS-NW</w:t>
        </w:r>
      </w:ins>
    </w:p>
    <w:p w14:paraId="3F83F4C4" w14:textId="786800A4" w:rsidR="00E12701" w:rsidRPr="00F511A5" w:rsidRDefault="00E12701" w:rsidP="00E12701">
      <w:pPr>
        <w:pStyle w:val="B2"/>
        <w:rPr>
          <w:ins w:id="162" w:author="XI WANG" w:date="2022-10-27T16:37:00Z"/>
          <w:lang w:eastAsia="zh-CN"/>
        </w:rPr>
      </w:pPr>
      <w:ins w:id="163" w:author="XI WANG" w:date="2022-10-27T16:37:00Z">
        <w:r w:rsidRPr="00F511A5">
          <w:t>-</w:t>
        </w:r>
        <w:r w:rsidRPr="00F511A5">
          <w:tab/>
          <w:t>NR Cell 1</w:t>
        </w:r>
        <w:r w:rsidRPr="00F511A5">
          <w:rPr>
            <w:lang w:eastAsia="zh-CN"/>
          </w:rPr>
          <w:t xml:space="preserve">, </w:t>
        </w:r>
        <w:r w:rsidRPr="00F511A5">
          <w:t xml:space="preserve">NR </w:t>
        </w:r>
      </w:ins>
      <w:ins w:id="164" w:author="XI WANG" w:date="2022-11-04T12:05:00Z">
        <w:r w:rsidR="00BB5AE7">
          <w:t>Cell 2</w:t>
        </w:r>
      </w:ins>
      <w:ins w:id="165" w:author="XI WANG" w:date="2022-10-27T16:37:00Z">
        <w:r w:rsidRPr="00F511A5">
          <w:rPr>
            <w:lang w:eastAsia="zh-CN"/>
          </w:rPr>
          <w:t>.</w:t>
        </w:r>
      </w:ins>
    </w:p>
    <w:p w14:paraId="4451E429" w14:textId="7B6089C3" w:rsidR="00E12701" w:rsidRPr="00F511A5" w:rsidRDefault="00E12701" w:rsidP="00E12701">
      <w:pPr>
        <w:pStyle w:val="B2"/>
        <w:rPr>
          <w:ins w:id="166" w:author="XI WANG" w:date="2022-10-27T16:37:00Z"/>
        </w:rPr>
      </w:pPr>
      <w:ins w:id="167" w:author="XI WANG" w:date="2022-10-27T16:37:00Z">
        <w:r w:rsidRPr="00F511A5">
          <w:t>-</w:t>
        </w:r>
        <w:r w:rsidRPr="00F511A5">
          <w:tab/>
        </w:r>
        <w:bookmarkStart w:id="168" w:name="OLE_LINK93"/>
        <w:r w:rsidRPr="00F511A5">
          <w:t xml:space="preserve">System information combination </w:t>
        </w:r>
        <w:r w:rsidRPr="00F511A5">
          <w:rPr>
            <w:lang w:eastAsia="zh-CN"/>
          </w:rPr>
          <w:t>NR-</w:t>
        </w:r>
        <w:r w:rsidR="00C835CE">
          <w:rPr>
            <w:lang w:eastAsia="zh-CN"/>
          </w:rPr>
          <w:t>1</w:t>
        </w:r>
        <w:r w:rsidRPr="00F511A5">
          <w:rPr>
            <w:lang w:eastAsia="zh-CN"/>
          </w:rPr>
          <w:t>4</w:t>
        </w:r>
        <w:bookmarkEnd w:id="168"/>
        <w:r w:rsidRPr="00F511A5">
          <w:t xml:space="preserve"> as defined in TS 38.508-1 [4] clause 4.4.3.1 is used in NR Cell</w:t>
        </w:r>
      </w:ins>
      <w:ins w:id="169" w:author="XI WANG" w:date="2022-11-02T16:31:00Z">
        <w:r w:rsidR="00AC58C5">
          <w:t>s</w:t>
        </w:r>
      </w:ins>
      <w:ins w:id="170" w:author="XI WANG" w:date="2022-10-27T16:37:00Z">
        <w:r w:rsidRPr="00F511A5">
          <w:t>.</w:t>
        </w:r>
      </w:ins>
    </w:p>
    <w:p w14:paraId="286AE87C" w14:textId="77777777" w:rsidR="004C318E" w:rsidRPr="00F511A5" w:rsidRDefault="004C318E" w:rsidP="004C318E">
      <w:pPr>
        <w:pStyle w:val="B1"/>
        <w:rPr>
          <w:ins w:id="171" w:author="XI WANG" w:date="2022-10-21T12:24:00Z"/>
          <w:lang w:eastAsia="zh-CN"/>
        </w:rPr>
      </w:pPr>
      <w:ins w:id="172" w:author="XI WANG" w:date="2022-10-21T12:24:00Z">
        <w:r w:rsidRPr="00F511A5">
          <w:rPr>
            <w:lang w:eastAsia="zh-CN"/>
          </w:rPr>
          <w:t>-</w:t>
        </w:r>
        <w:r w:rsidRPr="00F511A5">
          <w:rPr>
            <w:lang w:eastAsia="zh-CN"/>
          </w:rPr>
          <w:tab/>
          <w:t>NR-SS-UE</w:t>
        </w:r>
      </w:ins>
    </w:p>
    <w:p w14:paraId="28659C4A" w14:textId="77777777" w:rsidR="004C318E" w:rsidRPr="00F511A5" w:rsidRDefault="004C318E" w:rsidP="004C318E">
      <w:pPr>
        <w:pStyle w:val="B2"/>
        <w:rPr>
          <w:ins w:id="173" w:author="XI WANG" w:date="2022-10-21T12:24:00Z"/>
        </w:rPr>
      </w:pPr>
      <w:ins w:id="174" w:author="XI WANG" w:date="2022-10-21T12:24:00Z">
        <w:r w:rsidRPr="00F511A5">
          <w:rPr>
            <w:lang w:eastAsia="zh-CN"/>
          </w:rPr>
          <w:t>-</w:t>
        </w:r>
        <w:bookmarkStart w:id="175" w:name="OLE_LINK218"/>
        <w:r w:rsidRPr="00F511A5">
          <w:rPr>
            <w:lang w:eastAsia="zh-CN"/>
          </w:rPr>
          <w:tab/>
        </w:r>
        <w:bookmarkEnd w:id="175"/>
        <w:r w:rsidRPr="00F511A5">
          <w:rPr>
            <w:lang w:eastAsia="zh-CN"/>
          </w:rPr>
          <w:t>NR-SS-UE1: operating as NR sidelink communication device on the resources (i.e. the frequency included in pre-configuration) that UE is expected to use for transmission and reception via PC5 interface</w:t>
        </w:r>
        <w:bookmarkStart w:id="176" w:name="OLE_LINK187"/>
        <w:r w:rsidRPr="00F511A5">
          <w:rPr>
            <w:lang w:eastAsia="zh-CN"/>
          </w:rPr>
          <w:t>.</w:t>
        </w:r>
      </w:ins>
    </w:p>
    <w:p w14:paraId="5D29820C" w14:textId="77777777" w:rsidR="004C318E" w:rsidRPr="00F511A5" w:rsidRDefault="004C318E" w:rsidP="004C318E">
      <w:pPr>
        <w:pStyle w:val="B2"/>
        <w:rPr>
          <w:ins w:id="177" w:author="XI WANG" w:date="2022-10-21T12:24:00Z"/>
          <w:lang w:eastAsia="zh-CN"/>
        </w:rPr>
      </w:pPr>
      <w:ins w:id="178" w:author="XI WANG" w:date="2022-10-21T12:24:00Z">
        <w:r w:rsidRPr="00F511A5">
          <w:t>-</w:t>
        </w:r>
        <w:r w:rsidRPr="00F511A5">
          <w:tab/>
        </w:r>
        <w:r w:rsidRPr="00F511A5">
          <w:rPr>
            <w:lang w:eastAsia="zh-CN"/>
          </w:rPr>
          <w:t>NR-SS-UE1 uses GNSS as the synchronization reference source.</w:t>
        </w:r>
        <w:bookmarkEnd w:id="176"/>
      </w:ins>
    </w:p>
    <w:p w14:paraId="1C6EE4EC" w14:textId="77777777" w:rsidR="004C318E" w:rsidRPr="00F511A5" w:rsidRDefault="004C318E" w:rsidP="004C318E">
      <w:pPr>
        <w:pStyle w:val="B1"/>
        <w:rPr>
          <w:ins w:id="179" w:author="XI WANG" w:date="2022-10-21T12:24:00Z"/>
          <w:lang w:eastAsia="zh-CN"/>
        </w:rPr>
      </w:pPr>
      <w:ins w:id="180" w:author="XI WANG" w:date="2022-10-21T12:24:00Z">
        <w:r w:rsidRPr="00F511A5">
          <w:rPr>
            <w:lang w:eastAsia="zh-CN"/>
          </w:rPr>
          <w:t>-</w:t>
        </w:r>
        <w:r w:rsidRPr="00F511A5">
          <w:rPr>
            <w:lang w:eastAsia="zh-CN"/>
          </w:rPr>
          <w:tab/>
          <w:t>GNSS simulator</w:t>
        </w:r>
      </w:ins>
    </w:p>
    <w:p w14:paraId="6550EE0D" w14:textId="77777777" w:rsidR="004C318E" w:rsidRPr="00F511A5" w:rsidRDefault="004C318E" w:rsidP="004C318E">
      <w:pPr>
        <w:pStyle w:val="B1"/>
        <w:rPr>
          <w:ins w:id="181" w:author="XI WANG" w:date="2022-10-21T12:24:00Z"/>
          <w:lang w:eastAsia="zh-CN"/>
        </w:rPr>
      </w:pPr>
      <w:ins w:id="182" w:author="XI WANG" w:date="2022-10-21T12:24:00Z">
        <w:r w:rsidRPr="00F511A5">
          <w:rPr>
            <w:lang w:eastAsia="zh-CN"/>
          </w:rPr>
          <w:t>-</w:t>
        </w:r>
        <w:r w:rsidRPr="00F511A5">
          <w:rPr>
            <w:lang w:eastAsia="zh-CN"/>
          </w:rPr>
          <w:tab/>
          <w:t xml:space="preserve">The GNSS simulator is started </w:t>
        </w:r>
        <w:r w:rsidRPr="00F511A5">
          <w:t>and</w:t>
        </w:r>
        <w:r w:rsidRPr="00F511A5">
          <w:rPr>
            <w:lang w:eastAsia="zh-CN"/>
          </w:rPr>
          <w:t xml:space="preserve"> configured for </w:t>
        </w:r>
        <w:r w:rsidRPr="00F511A5">
          <w:t>Scenario #1</w:t>
        </w:r>
        <w:r w:rsidRPr="00F511A5">
          <w:rPr>
            <w:lang w:eastAsia="zh-CN"/>
          </w:rPr>
          <w:t>.</w:t>
        </w:r>
      </w:ins>
    </w:p>
    <w:p w14:paraId="6CC94B07" w14:textId="77777777" w:rsidR="004C318E" w:rsidRPr="00F511A5" w:rsidRDefault="004C318E" w:rsidP="004C318E">
      <w:pPr>
        <w:pStyle w:val="H6"/>
        <w:rPr>
          <w:ins w:id="183" w:author="XI WANG" w:date="2022-10-21T12:24:00Z"/>
        </w:rPr>
      </w:pPr>
      <w:ins w:id="184" w:author="XI WANG" w:date="2022-10-21T12:24:00Z">
        <w:r w:rsidRPr="00F511A5">
          <w:t>UE:</w:t>
        </w:r>
      </w:ins>
    </w:p>
    <w:p w14:paraId="01503160" w14:textId="77777777" w:rsidR="004C318E" w:rsidRPr="00F511A5" w:rsidRDefault="004C318E" w:rsidP="004C318E">
      <w:pPr>
        <w:pStyle w:val="B1"/>
        <w:rPr>
          <w:ins w:id="185" w:author="XI WANG" w:date="2022-10-21T12:24:00Z"/>
          <w:lang w:eastAsia="zh-CN"/>
        </w:rPr>
      </w:pPr>
      <w:ins w:id="186" w:author="XI WANG" w:date="2022-10-21T12:24:00Z">
        <w:r w:rsidRPr="00F511A5">
          <w:rPr>
            <w:lang w:eastAsia="zh-CN"/>
          </w:rPr>
          <w:t>-</w:t>
        </w:r>
        <w:r w:rsidRPr="00F511A5">
          <w:rPr>
            <w:lang w:eastAsia="zh-CN"/>
          </w:rPr>
          <w:tab/>
          <w:t>UE is authorised to perform NR sidelink communication.</w:t>
        </w:r>
      </w:ins>
    </w:p>
    <w:p w14:paraId="7C82DDA7" w14:textId="7F4500DB" w:rsidR="004C318E" w:rsidRPr="00F511A5" w:rsidRDefault="004C318E" w:rsidP="004C318E">
      <w:pPr>
        <w:pStyle w:val="B1"/>
        <w:rPr>
          <w:ins w:id="187" w:author="XI WANG" w:date="2022-10-21T12:24:00Z"/>
          <w:lang w:eastAsia="zh-CN"/>
        </w:rPr>
      </w:pPr>
      <w:bookmarkStart w:id="188" w:name="OLE_LINK188"/>
      <w:ins w:id="189" w:author="XI WANG" w:date="2022-10-21T12:24:00Z">
        <w:r w:rsidRPr="00F511A5">
          <w:t>-</w:t>
        </w:r>
        <w:r w:rsidRPr="00F511A5">
          <w:tab/>
          <w:t>The UE</w:t>
        </w:r>
        <w:bookmarkEnd w:id="188"/>
        <w:r w:rsidRPr="00F511A5">
          <w:t xml:space="preserve"> is equipped with a USIM</w:t>
        </w:r>
        <w:bookmarkStart w:id="190" w:name="OLE_LINK17"/>
        <w:r w:rsidRPr="00F511A5">
          <w:t xml:space="preserve"> containing default values as per TS 3</w:t>
        </w:r>
        <w:r w:rsidRPr="00F511A5">
          <w:rPr>
            <w:lang w:eastAsia="zh-CN"/>
          </w:rPr>
          <w:t>8</w:t>
        </w:r>
        <w:r w:rsidRPr="00F511A5">
          <w:t>.508</w:t>
        </w:r>
        <w:r w:rsidRPr="00F511A5">
          <w:rPr>
            <w:lang w:eastAsia="zh-CN"/>
          </w:rPr>
          <w:t>-1</w:t>
        </w:r>
        <w:r w:rsidRPr="00F511A5">
          <w:t xml:space="preserve"> [</w:t>
        </w:r>
        <w:r w:rsidRPr="00F511A5">
          <w:rPr>
            <w:lang w:eastAsia="zh-CN"/>
          </w:rPr>
          <w:t>4</w:t>
        </w:r>
        <w:r w:rsidRPr="00F511A5">
          <w:t>] clause 4.8.3.3.3</w:t>
        </w:r>
      </w:ins>
      <w:bookmarkEnd w:id="190"/>
      <w:ins w:id="191" w:author="XI WANG" w:date="2022-11-02T17:55:00Z">
        <w:r w:rsidR="00F63378" w:rsidRPr="00F511A5">
          <w:t xml:space="preserve"> except for those listed in Table </w:t>
        </w:r>
      </w:ins>
      <w:ins w:id="192" w:author="XI WANG" w:date="2022-11-02T17:56:00Z">
        <w:r w:rsidR="00F855C5" w:rsidRPr="00F855C5">
          <w:rPr>
            <w:lang w:eastAsia="zh-CN"/>
          </w:rPr>
          <w:t>12.2.1.5.3.1</w:t>
        </w:r>
      </w:ins>
      <w:ins w:id="193" w:author="XI WANG" w:date="2022-11-02T17:55:00Z">
        <w:r w:rsidR="00F63378" w:rsidRPr="00F511A5">
          <w:rPr>
            <w:lang w:eastAsia="zh-CN"/>
          </w:rPr>
          <w:t>-1.</w:t>
        </w:r>
      </w:ins>
    </w:p>
    <w:p w14:paraId="7C632FA1" w14:textId="5B3C2613" w:rsidR="007B1E9B" w:rsidRPr="00F511A5" w:rsidRDefault="004C318E" w:rsidP="00476BA5">
      <w:pPr>
        <w:pStyle w:val="B1"/>
        <w:numPr>
          <w:ilvl w:val="0"/>
          <w:numId w:val="37"/>
        </w:numPr>
        <w:overflowPunct w:val="0"/>
        <w:autoSpaceDE w:val="0"/>
        <w:autoSpaceDN w:val="0"/>
        <w:adjustRightInd w:val="0"/>
        <w:ind w:left="567" w:hanging="283"/>
        <w:textAlignment w:val="baseline"/>
        <w:rPr>
          <w:ins w:id="194" w:author="XI WANG" w:date="2022-11-02T17:56:00Z"/>
          <w:lang w:eastAsia="zh-CN"/>
        </w:rPr>
      </w:pPr>
      <w:ins w:id="195" w:author="XI WANG" w:date="2022-10-21T12:24:00Z">
        <w:r w:rsidRPr="00F511A5">
          <w:rPr>
            <w:lang w:eastAsia="zh-CN"/>
          </w:rPr>
          <w:t>The UE uses GNSS as the synchronization reference source.</w:t>
        </w:r>
      </w:ins>
    </w:p>
    <w:p w14:paraId="04272F6C" w14:textId="0E6CC5FA" w:rsidR="007B1E9B" w:rsidRPr="00F511A5" w:rsidRDefault="007B1E9B" w:rsidP="007B1E9B">
      <w:pPr>
        <w:pStyle w:val="TH"/>
        <w:rPr>
          <w:ins w:id="196" w:author="XI WANG" w:date="2022-11-02T17:56:00Z"/>
          <w:lang w:eastAsia="zh-CN"/>
        </w:rPr>
      </w:pPr>
      <w:ins w:id="197" w:author="XI WANG" w:date="2022-11-02T17:56:00Z">
        <w:r w:rsidRPr="00F511A5">
          <w:t xml:space="preserve">Table </w:t>
        </w:r>
      </w:ins>
      <w:ins w:id="198" w:author="XI WANG" w:date="2022-11-02T17:57:00Z">
        <w:r w:rsidR="00F90716" w:rsidRPr="00F90716">
          <w:t>12.2.1.5.3.1</w:t>
        </w:r>
      </w:ins>
      <w:ins w:id="199" w:author="XI WANG" w:date="2022-11-02T17:56:00Z">
        <w:r w:rsidRPr="00F511A5">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B1E9B" w:rsidRPr="00F511A5" w14:paraId="5DF47FB9" w14:textId="77777777" w:rsidTr="00320896">
        <w:trPr>
          <w:jc w:val="center"/>
          <w:ins w:id="200" w:author="XI WANG" w:date="2022-11-02T17:56:00Z"/>
        </w:trPr>
        <w:tc>
          <w:tcPr>
            <w:tcW w:w="1818" w:type="dxa"/>
            <w:tcBorders>
              <w:top w:val="single" w:sz="4" w:space="0" w:color="auto"/>
              <w:left w:val="single" w:sz="4" w:space="0" w:color="auto"/>
              <w:bottom w:val="single" w:sz="4" w:space="0" w:color="auto"/>
              <w:right w:val="single" w:sz="4" w:space="0" w:color="auto"/>
            </w:tcBorders>
            <w:hideMark/>
          </w:tcPr>
          <w:p w14:paraId="6E53067E" w14:textId="77777777" w:rsidR="007B1E9B" w:rsidRPr="00F511A5" w:rsidRDefault="007B1E9B" w:rsidP="00320896">
            <w:pPr>
              <w:pStyle w:val="TAH"/>
              <w:rPr>
                <w:ins w:id="201" w:author="XI WANG" w:date="2022-11-02T17:56:00Z"/>
                <w:lang w:eastAsia="zh-CN"/>
              </w:rPr>
            </w:pPr>
            <w:ins w:id="202" w:author="XI WANG" w:date="2022-11-02T17:56:00Z">
              <w:r w:rsidRPr="00F511A5">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022CFBD3" w14:textId="77777777" w:rsidR="007B1E9B" w:rsidRPr="00F511A5" w:rsidRDefault="007B1E9B" w:rsidP="00320896">
            <w:pPr>
              <w:pStyle w:val="TAH"/>
              <w:rPr>
                <w:ins w:id="203" w:author="XI WANG" w:date="2022-11-02T17:56:00Z"/>
                <w:lang w:eastAsia="zh-CN"/>
              </w:rPr>
            </w:pPr>
            <w:ins w:id="204" w:author="XI WANG" w:date="2022-11-02T17:56:00Z">
              <w:r w:rsidRPr="00F511A5">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12C57E6F" w14:textId="77777777" w:rsidR="007B1E9B" w:rsidRPr="00F511A5" w:rsidRDefault="007B1E9B" w:rsidP="00320896">
            <w:pPr>
              <w:pStyle w:val="TAH"/>
              <w:rPr>
                <w:ins w:id="205" w:author="XI WANG" w:date="2022-11-02T17:56:00Z"/>
                <w:lang w:eastAsia="zh-CN"/>
              </w:rPr>
            </w:pPr>
            <w:ins w:id="206" w:author="XI WANG" w:date="2022-11-02T17:56:00Z">
              <w:r w:rsidRPr="00F511A5">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3D902552" w14:textId="77777777" w:rsidR="007B1E9B" w:rsidRPr="00F511A5" w:rsidRDefault="007B1E9B" w:rsidP="00320896">
            <w:pPr>
              <w:pStyle w:val="TAH"/>
              <w:rPr>
                <w:ins w:id="207" w:author="XI WANG" w:date="2022-11-02T17:56:00Z"/>
                <w:lang w:eastAsia="zh-CN"/>
              </w:rPr>
            </w:pPr>
            <w:ins w:id="208" w:author="XI WANG" w:date="2022-11-02T17:56:00Z">
              <w:r w:rsidRPr="00F511A5">
                <w:rPr>
                  <w:lang w:eastAsia="zh-CN"/>
                </w:rPr>
                <w:t>Access Technology Identifier</w:t>
              </w:r>
            </w:ins>
          </w:p>
        </w:tc>
      </w:tr>
      <w:tr w:rsidR="007B1E9B" w:rsidRPr="00F511A5" w14:paraId="74EADF28" w14:textId="77777777" w:rsidTr="00320896">
        <w:trPr>
          <w:cantSplit/>
          <w:jc w:val="center"/>
          <w:ins w:id="209" w:author="XI WANG" w:date="2022-11-02T17:56:00Z"/>
        </w:trPr>
        <w:tc>
          <w:tcPr>
            <w:tcW w:w="1818" w:type="dxa"/>
            <w:tcBorders>
              <w:top w:val="single" w:sz="4" w:space="0" w:color="auto"/>
              <w:left w:val="single" w:sz="4" w:space="0" w:color="auto"/>
              <w:bottom w:val="single" w:sz="4" w:space="0" w:color="auto"/>
              <w:right w:val="single" w:sz="4" w:space="0" w:color="auto"/>
            </w:tcBorders>
            <w:hideMark/>
          </w:tcPr>
          <w:p w14:paraId="07D4BA3F" w14:textId="77777777" w:rsidR="007B1E9B" w:rsidRPr="00F511A5" w:rsidRDefault="007B1E9B" w:rsidP="00320896">
            <w:pPr>
              <w:pStyle w:val="TAL"/>
              <w:rPr>
                <w:ins w:id="210" w:author="XI WANG" w:date="2022-11-02T17:56:00Z"/>
                <w:lang w:eastAsia="zh-CN"/>
              </w:rPr>
            </w:pPr>
            <w:ins w:id="211" w:author="XI WANG" w:date="2022-11-02T17:56:00Z">
              <w:r w:rsidRPr="00F511A5">
                <w:rPr>
                  <w:lang w:eastAsia="zh-CN"/>
                </w:rPr>
                <w:t>EF</w:t>
              </w:r>
              <w:r w:rsidRPr="00F511A5">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6F9B4CB" w14:textId="77777777" w:rsidR="007B1E9B" w:rsidRPr="00F511A5" w:rsidRDefault="007B1E9B" w:rsidP="00320896">
            <w:pPr>
              <w:pStyle w:val="TAL"/>
              <w:rPr>
                <w:ins w:id="212" w:author="XI WANG" w:date="2022-11-02T17:5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499822D" w14:textId="61E5A6DB" w:rsidR="007B1E9B" w:rsidRPr="00F511A5" w:rsidRDefault="007B1E9B" w:rsidP="00320896">
            <w:pPr>
              <w:pStyle w:val="TAL"/>
              <w:rPr>
                <w:ins w:id="213" w:author="XI WANG" w:date="2022-11-02T17:56:00Z"/>
                <w:lang w:eastAsia="zh-CN"/>
              </w:rPr>
            </w:pPr>
            <w:ins w:id="214" w:author="XI WANG" w:date="2022-11-02T17:56:00Z">
              <w:r w:rsidRPr="00F511A5">
                <w:rPr>
                  <w:lang w:eastAsia="zh-CN"/>
                </w:rPr>
                <w:t>service no. 119</w:t>
              </w:r>
            </w:ins>
            <w:ins w:id="215" w:author="XI WANG" w:date="2022-11-02T17:57:00Z">
              <w:r w:rsidR="00A503E6" w:rsidRPr="00F511A5">
                <w:rPr>
                  <w:lang w:eastAsia="zh-CN"/>
                </w:rPr>
                <w:t xml:space="preserve"> V2X</w:t>
              </w:r>
            </w:ins>
            <w:ins w:id="216" w:author="XI WANG" w:date="2022-11-02T17:56:00Z">
              <w:r w:rsidRPr="00F511A5">
                <w:rPr>
                  <w:lang w:eastAsia="zh-CN"/>
                </w:rPr>
                <w:t xml:space="preserve"> is available</w:t>
              </w:r>
            </w:ins>
          </w:p>
        </w:tc>
        <w:tc>
          <w:tcPr>
            <w:tcW w:w="3075" w:type="dxa"/>
            <w:tcBorders>
              <w:top w:val="single" w:sz="4" w:space="0" w:color="auto"/>
              <w:left w:val="single" w:sz="4" w:space="0" w:color="auto"/>
              <w:bottom w:val="single" w:sz="4" w:space="0" w:color="auto"/>
              <w:right w:val="single" w:sz="4" w:space="0" w:color="auto"/>
            </w:tcBorders>
          </w:tcPr>
          <w:p w14:paraId="0023B532" w14:textId="77777777" w:rsidR="007B1E9B" w:rsidRPr="00F511A5" w:rsidRDefault="007B1E9B" w:rsidP="00320896">
            <w:pPr>
              <w:rPr>
                <w:ins w:id="217" w:author="XI WANG" w:date="2022-11-02T17:56:00Z"/>
                <w:lang w:eastAsia="zh-CN"/>
              </w:rPr>
            </w:pPr>
          </w:p>
        </w:tc>
      </w:tr>
      <w:tr w:rsidR="007B1E9B" w:rsidRPr="00F511A5" w14:paraId="142DA3FC" w14:textId="77777777" w:rsidTr="00320896">
        <w:trPr>
          <w:cantSplit/>
          <w:jc w:val="center"/>
          <w:ins w:id="218" w:author="XI WANG" w:date="2022-11-02T17:56:00Z"/>
        </w:trPr>
        <w:tc>
          <w:tcPr>
            <w:tcW w:w="1818" w:type="dxa"/>
            <w:tcBorders>
              <w:top w:val="single" w:sz="4" w:space="0" w:color="auto"/>
              <w:left w:val="single" w:sz="4" w:space="0" w:color="auto"/>
              <w:bottom w:val="single" w:sz="4" w:space="0" w:color="auto"/>
              <w:right w:val="single" w:sz="4" w:space="0" w:color="auto"/>
            </w:tcBorders>
            <w:hideMark/>
          </w:tcPr>
          <w:p w14:paraId="717FF0E0" w14:textId="77777777" w:rsidR="007B1E9B" w:rsidRPr="00F511A5" w:rsidRDefault="007B1E9B" w:rsidP="00320896">
            <w:pPr>
              <w:pStyle w:val="TAL"/>
              <w:rPr>
                <w:ins w:id="219" w:author="XI WANG" w:date="2022-11-02T17:56:00Z"/>
                <w:lang w:eastAsia="zh-CN"/>
              </w:rPr>
            </w:pPr>
            <w:ins w:id="220" w:author="XI WANG" w:date="2022-11-02T17:56:00Z">
              <w:r w:rsidRPr="00F511A5">
                <w:rPr>
                  <w:lang w:eastAsia="zh-CN"/>
                </w:rPr>
                <w:t>EF</w:t>
              </w:r>
              <w:r w:rsidRPr="00F511A5">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5448A674" w14:textId="77777777" w:rsidR="007B1E9B" w:rsidRPr="00F511A5" w:rsidRDefault="007B1E9B" w:rsidP="00320896">
            <w:pPr>
              <w:pStyle w:val="TAL"/>
              <w:rPr>
                <w:ins w:id="221" w:author="XI WANG" w:date="2022-11-02T17:5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2268B55" w14:textId="77777777" w:rsidR="007B1E9B" w:rsidRPr="00F511A5" w:rsidRDefault="007B1E9B" w:rsidP="00320896">
            <w:pPr>
              <w:pStyle w:val="TAL"/>
              <w:rPr>
                <w:ins w:id="222" w:author="XI WANG" w:date="2022-11-02T17:56:00Z"/>
                <w:lang w:eastAsia="zh-CN"/>
              </w:rPr>
            </w:pPr>
            <w:ins w:id="223" w:author="XI WANG" w:date="2022-11-02T17:56:00Z">
              <w:r w:rsidRPr="00F511A5">
                <w:rPr>
                  <w:lang w:eastAsia="zh-CN"/>
                </w:rPr>
                <w:t>Service no.2 V2X policy configuration data over PC5 is supported, i.e. value is '01 02' HEX</w:t>
              </w:r>
            </w:ins>
          </w:p>
        </w:tc>
        <w:tc>
          <w:tcPr>
            <w:tcW w:w="3075" w:type="dxa"/>
            <w:tcBorders>
              <w:top w:val="single" w:sz="4" w:space="0" w:color="auto"/>
              <w:left w:val="single" w:sz="4" w:space="0" w:color="auto"/>
              <w:bottom w:val="single" w:sz="4" w:space="0" w:color="auto"/>
              <w:right w:val="single" w:sz="4" w:space="0" w:color="auto"/>
            </w:tcBorders>
          </w:tcPr>
          <w:p w14:paraId="1BBBF188" w14:textId="77777777" w:rsidR="007B1E9B" w:rsidRPr="00F511A5" w:rsidRDefault="007B1E9B" w:rsidP="00320896">
            <w:pPr>
              <w:rPr>
                <w:ins w:id="224" w:author="XI WANG" w:date="2022-11-02T17:56:00Z"/>
                <w:lang w:eastAsia="zh-CN"/>
              </w:rPr>
            </w:pPr>
          </w:p>
        </w:tc>
      </w:tr>
      <w:tr w:rsidR="007B1E9B" w:rsidRPr="00F511A5" w14:paraId="562A62E5" w14:textId="77777777" w:rsidTr="00320896">
        <w:trPr>
          <w:cantSplit/>
          <w:jc w:val="center"/>
          <w:ins w:id="225" w:author="XI WANG" w:date="2022-11-02T17:56:00Z"/>
        </w:trPr>
        <w:tc>
          <w:tcPr>
            <w:tcW w:w="1818" w:type="dxa"/>
            <w:tcBorders>
              <w:top w:val="single" w:sz="4" w:space="0" w:color="auto"/>
              <w:left w:val="single" w:sz="4" w:space="0" w:color="auto"/>
              <w:bottom w:val="single" w:sz="4" w:space="0" w:color="auto"/>
              <w:right w:val="single" w:sz="4" w:space="0" w:color="auto"/>
            </w:tcBorders>
            <w:hideMark/>
          </w:tcPr>
          <w:p w14:paraId="35F8C028" w14:textId="77777777" w:rsidR="007B1E9B" w:rsidRPr="00F511A5" w:rsidRDefault="007B1E9B" w:rsidP="00320896">
            <w:pPr>
              <w:pStyle w:val="TAL"/>
              <w:rPr>
                <w:ins w:id="226" w:author="XI WANG" w:date="2022-11-02T17:56:00Z"/>
                <w:lang w:eastAsia="zh-CN"/>
              </w:rPr>
            </w:pPr>
            <w:ins w:id="227" w:author="XI WANG" w:date="2022-11-02T17:56:00Z">
              <w:r w:rsidRPr="00F511A5">
                <w:rPr>
                  <w:lang w:eastAsia="zh-CN"/>
                </w:rPr>
                <w:t>EF</w:t>
              </w:r>
              <w:r w:rsidRPr="00F511A5">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22F08E8F" w14:textId="77777777" w:rsidR="007B1E9B" w:rsidRPr="00F511A5" w:rsidRDefault="007B1E9B" w:rsidP="00320896">
            <w:pPr>
              <w:pStyle w:val="TAL"/>
              <w:rPr>
                <w:ins w:id="228" w:author="XI WANG" w:date="2022-11-02T17:5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199B721" w14:textId="2E4F333A" w:rsidR="007B1E9B" w:rsidRPr="00F511A5" w:rsidRDefault="007B1E9B" w:rsidP="00320896">
            <w:pPr>
              <w:pStyle w:val="TAL"/>
              <w:rPr>
                <w:ins w:id="229" w:author="XI WANG" w:date="2022-11-02T17:56:00Z"/>
                <w:lang w:eastAsia="zh-CN"/>
              </w:rPr>
            </w:pPr>
            <w:ins w:id="230" w:author="XI WANG" w:date="2022-11-02T17:56:00Z">
              <w:r w:rsidRPr="00F511A5">
                <w:rPr>
                  <w:lang w:eastAsia="zh-CN"/>
                </w:rPr>
                <w:t xml:space="preserve">SL-PreconfigurationNR field as defined in TS 38.508-1 [4], table 4.10.1-1, except SL-BWP-PoolConfigCommon field as defined in Table </w:t>
              </w:r>
            </w:ins>
            <w:ins w:id="231" w:author="XI WANG" w:date="2022-11-02T17:58:00Z">
              <w:r w:rsidR="00066975" w:rsidRPr="00066975">
                <w:rPr>
                  <w:lang w:eastAsia="zh-CN"/>
                </w:rPr>
                <w:t>12.2.1.5.3.3-1</w:t>
              </w:r>
            </w:ins>
          </w:p>
        </w:tc>
        <w:tc>
          <w:tcPr>
            <w:tcW w:w="3075" w:type="dxa"/>
            <w:tcBorders>
              <w:top w:val="single" w:sz="4" w:space="0" w:color="auto"/>
              <w:left w:val="single" w:sz="4" w:space="0" w:color="auto"/>
              <w:bottom w:val="single" w:sz="4" w:space="0" w:color="auto"/>
              <w:right w:val="single" w:sz="4" w:space="0" w:color="auto"/>
            </w:tcBorders>
          </w:tcPr>
          <w:p w14:paraId="011322CA" w14:textId="77777777" w:rsidR="007B1E9B" w:rsidRPr="00F511A5" w:rsidRDefault="007B1E9B" w:rsidP="00320896">
            <w:pPr>
              <w:rPr>
                <w:ins w:id="232" w:author="XI WANG" w:date="2022-11-02T17:56:00Z"/>
                <w:lang w:eastAsia="zh-CN"/>
              </w:rPr>
            </w:pPr>
          </w:p>
        </w:tc>
      </w:tr>
    </w:tbl>
    <w:p w14:paraId="3320C36B" w14:textId="77777777" w:rsidR="007B1E9B" w:rsidRPr="00F511A5" w:rsidRDefault="007B1E9B" w:rsidP="007B1E9B">
      <w:pPr>
        <w:rPr>
          <w:ins w:id="233" w:author="XI WANG" w:date="2022-11-02T17:56:00Z"/>
          <w:lang w:eastAsia="zh-CN"/>
        </w:rPr>
      </w:pPr>
    </w:p>
    <w:p w14:paraId="5FB11C63" w14:textId="77777777" w:rsidR="004C318E" w:rsidRPr="00F511A5" w:rsidRDefault="004C318E" w:rsidP="004C318E">
      <w:pPr>
        <w:pStyle w:val="H6"/>
        <w:rPr>
          <w:ins w:id="234" w:author="XI WANG" w:date="2022-10-21T12:24:00Z"/>
        </w:rPr>
      </w:pPr>
      <w:ins w:id="235" w:author="XI WANG" w:date="2022-10-21T12:24:00Z">
        <w:r w:rsidRPr="00F511A5">
          <w:t>Preamble:</w:t>
        </w:r>
      </w:ins>
    </w:p>
    <w:p w14:paraId="289AD909" w14:textId="76D6ED48" w:rsidR="004C318E" w:rsidRPr="00F511A5" w:rsidRDefault="004C318E" w:rsidP="004C318E">
      <w:pPr>
        <w:pStyle w:val="B1"/>
        <w:rPr>
          <w:ins w:id="236" w:author="XI WANG" w:date="2022-10-21T12:24:00Z"/>
          <w:rFonts w:eastAsia="Arial"/>
        </w:rPr>
      </w:pPr>
      <w:ins w:id="237" w:author="XI WANG" w:date="2022-10-21T12:24:00Z">
        <w:r w:rsidRPr="00F511A5">
          <w:t>-</w:t>
        </w:r>
        <w:r w:rsidRPr="00F511A5">
          <w:tab/>
          <w:t xml:space="preserve">The UE is in state </w:t>
        </w:r>
      </w:ins>
      <w:ins w:id="238" w:author="XI WANG" w:date="2022-10-27T16:34:00Z">
        <w:r w:rsidR="007E62BA" w:rsidRPr="007E62BA">
          <w:t>3N-B RRC_CONNECTED_with_SL</w:t>
        </w:r>
      </w:ins>
      <w:ins w:id="239" w:author="XI WANG" w:date="2022-11-02T22:39:00Z">
        <w:r w:rsidR="00D910B4">
          <w:t xml:space="preserve"> and </w:t>
        </w:r>
        <w:r w:rsidR="00D910B4" w:rsidRPr="00F511A5">
          <w:t>Test Loop Function (On) with UE test loop mode E</w:t>
        </w:r>
      </w:ins>
      <w:ins w:id="240" w:author="XI WANG" w:date="2022-10-21T12:24:00Z">
        <w:r w:rsidRPr="00F511A5">
          <w:t xml:space="preserve"> as defined in TS 38.508-1 [4] subclause 4.4A </w:t>
        </w:r>
      </w:ins>
      <w:ins w:id="241" w:author="XI WANG" w:date="2022-10-27T16:35:00Z">
        <w:r w:rsidR="00DC2CBD" w:rsidRPr="00F511A5">
          <w:t>on NR Cell 1</w:t>
        </w:r>
        <w:r w:rsidR="00C27009">
          <w:t xml:space="preserve"> </w:t>
        </w:r>
      </w:ins>
      <w:ins w:id="242" w:author="XI WANG" w:date="2022-10-21T12:24:00Z">
        <w:r w:rsidRPr="00F511A5">
          <w:t>using generic procedure defined in TS 38.508-1[4] clause 4.5.7 with parameters Sidelink (</w:t>
        </w:r>
        <w:r w:rsidRPr="00F511A5">
          <w:rPr>
            <w:i/>
          </w:rPr>
          <w:t>On</w:t>
        </w:r>
        <w:r w:rsidRPr="00F511A5">
          <w:t>), Cast Type (</w:t>
        </w:r>
        <w:r w:rsidRPr="00F511A5">
          <w:rPr>
            <w:i/>
          </w:rPr>
          <w:t>Unicast</w:t>
        </w:r>
        <w:r w:rsidRPr="00F511A5">
          <w:t>), GNSS Sync (</w:t>
        </w:r>
        <w:r w:rsidRPr="00F511A5">
          <w:rPr>
            <w:i/>
          </w:rPr>
          <w:t>On</w:t>
        </w:r>
        <w:r w:rsidRPr="00F511A5">
          <w:t>) using UE initiated unicast mode NR sidelink communication procedure in subclause 4.9.22.</w:t>
        </w:r>
      </w:ins>
    </w:p>
    <w:p w14:paraId="113CE7B8" w14:textId="77777777" w:rsidR="008F7EC4" w:rsidRPr="006F06C2" w:rsidRDefault="004838F3" w:rsidP="008F7EC4">
      <w:pPr>
        <w:pStyle w:val="H6"/>
        <w:rPr>
          <w:ins w:id="243" w:author="XI WANG" w:date="2022-11-02T16:23:00Z"/>
        </w:rPr>
      </w:pPr>
      <w:bookmarkStart w:id="244" w:name="OLE_LINK73"/>
      <w:ins w:id="245" w:author="XI WANG" w:date="2022-10-21T12:25:00Z">
        <w:r>
          <w:rPr>
            <w:lang w:eastAsia="zh-CN"/>
          </w:rPr>
          <w:lastRenderedPageBreak/>
          <w:t>12.2.1.5</w:t>
        </w:r>
      </w:ins>
      <w:ins w:id="246" w:author="XI WANG" w:date="2022-10-21T12:24:00Z">
        <w:r w:rsidR="004C318E" w:rsidRPr="00F511A5">
          <w:t>.3.2</w:t>
        </w:r>
        <w:bookmarkEnd w:id="244"/>
        <w:r w:rsidR="004C318E" w:rsidRPr="00F511A5">
          <w:tab/>
          <w:t>Test procedure sequence</w:t>
        </w:r>
      </w:ins>
    </w:p>
    <w:p w14:paraId="6892366A" w14:textId="1665A9CE" w:rsidR="008F7EC4" w:rsidRPr="006F06C2" w:rsidRDefault="008F7EC4" w:rsidP="008F7EC4">
      <w:pPr>
        <w:rPr>
          <w:ins w:id="247" w:author="XI WANG" w:date="2022-11-02T16:23:00Z"/>
        </w:rPr>
      </w:pPr>
      <w:ins w:id="248" w:author="XI WANG" w:date="2022-11-02T16:23:00Z">
        <w:r w:rsidRPr="006F06C2">
          <w:rPr>
            <w:rFonts w:eastAsia="MS Gothic"/>
          </w:rPr>
          <w:t xml:space="preserve">Table </w:t>
        </w:r>
        <w:r w:rsidR="00EE731F">
          <w:rPr>
            <w:lang w:eastAsia="zh-CN"/>
          </w:rPr>
          <w:t>12.2.1.5</w:t>
        </w:r>
        <w:r w:rsidR="00EE731F">
          <w:t>.3.2</w:t>
        </w:r>
        <w:r w:rsidRPr="006F06C2">
          <w:rPr>
            <w:rFonts w:eastAsia="MS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rsidRPr="006F06C2">
          <w:t xml:space="preserve">clause. The configuration </w:t>
        </w:r>
        <w:r w:rsidRPr="006F06C2">
          <w:rPr>
            <w:rFonts w:eastAsia="MS Gothic"/>
          </w:rPr>
          <w:t>"</w:t>
        </w:r>
        <w:r w:rsidRPr="006F06C2">
          <w:t>T0</w:t>
        </w:r>
        <w:r w:rsidRPr="006F06C2">
          <w:rPr>
            <w:rFonts w:eastAsia="MS Gothic"/>
          </w:rPr>
          <w:t>"</w:t>
        </w:r>
        <w:r w:rsidRPr="006F06C2">
          <w:t xml:space="preserve"> indicates the initial conditions. Subsequent c</w:t>
        </w:r>
        <w:r w:rsidRPr="006F06C2">
          <w:rPr>
            <w:rFonts w:eastAsia="MS Gothic"/>
          </w:rPr>
          <w:t xml:space="preserve">onfiguration marked "T1" is applied at the points indicated in the Main behaviour description in Table </w:t>
        </w:r>
      </w:ins>
      <w:ins w:id="249" w:author="XI WANG" w:date="2022-11-02T16:24:00Z">
        <w:r w:rsidR="00385E5D">
          <w:rPr>
            <w:lang w:eastAsia="zh-CN"/>
          </w:rPr>
          <w:t>12.2.1.5</w:t>
        </w:r>
        <w:r w:rsidR="00385E5D">
          <w:t>.3.2</w:t>
        </w:r>
      </w:ins>
      <w:ins w:id="250" w:author="XI WANG" w:date="2022-11-02T16:23:00Z">
        <w:r w:rsidRPr="006F06C2">
          <w:rPr>
            <w:rFonts w:eastAsia="MS Gothic"/>
          </w:rPr>
          <w:t>-</w:t>
        </w:r>
      </w:ins>
      <w:ins w:id="251" w:author="XI WANG" w:date="2022-11-03T20:03:00Z">
        <w:r w:rsidR="00CB21F4">
          <w:rPr>
            <w:rFonts w:eastAsia="MS Gothic"/>
          </w:rPr>
          <w:t>2</w:t>
        </w:r>
      </w:ins>
      <w:ins w:id="252" w:author="XI WANG" w:date="2022-11-02T16:23:00Z">
        <w:r w:rsidRPr="006F06C2">
          <w:rPr>
            <w:rFonts w:eastAsia="MS Gothic"/>
          </w:rPr>
          <w:t>.</w:t>
        </w:r>
      </w:ins>
    </w:p>
    <w:p w14:paraId="4C3E5FAB" w14:textId="147079C3" w:rsidR="008F7EC4" w:rsidRPr="006F06C2" w:rsidRDefault="008F7EC4" w:rsidP="008F7EC4">
      <w:pPr>
        <w:pStyle w:val="TH"/>
        <w:rPr>
          <w:ins w:id="253" w:author="XI WANG" w:date="2022-11-02T16:23:00Z"/>
        </w:rPr>
      </w:pPr>
      <w:ins w:id="254" w:author="XI WANG" w:date="2022-11-02T16:23:00Z">
        <w:r w:rsidRPr="006F06C2">
          <w:t xml:space="preserve">Table </w:t>
        </w:r>
        <w:r w:rsidR="00FE0EA3" w:rsidRPr="00FE0EA3">
          <w:t>12.2.1.5.3.2</w:t>
        </w:r>
        <w:r w:rsidRPr="006F06C2">
          <w:t xml:space="preserve">-1: </w:t>
        </w:r>
        <w:bookmarkStart w:id="255" w:name="OLE_LINK75"/>
        <w:r w:rsidRPr="006F06C2">
          <w:t>Time instances of cell power level</w:t>
        </w:r>
        <w:bookmarkEnd w:id="255"/>
        <w:r w:rsidRPr="006F06C2">
          <w:t xml:space="preserve"> and parameter changes for FR1</w:t>
        </w:r>
      </w:ins>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8F7EC4" w:rsidRPr="006F06C2" w14:paraId="1B145374" w14:textId="77777777" w:rsidTr="00320896">
        <w:trPr>
          <w:jc w:val="center"/>
          <w:ins w:id="256" w:author="XI WANG" w:date="2022-11-02T16:23:00Z"/>
        </w:trPr>
        <w:tc>
          <w:tcPr>
            <w:tcW w:w="567" w:type="dxa"/>
          </w:tcPr>
          <w:p w14:paraId="0FE8F0D3" w14:textId="77777777" w:rsidR="008F7EC4" w:rsidRPr="006F06C2" w:rsidRDefault="008F7EC4" w:rsidP="00320896">
            <w:pPr>
              <w:pStyle w:val="TAH"/>
              <w:rPr>
                <w:ins w:id="257" w:author="XI WANG" w:date="2022-11-02T16:23:00Z"/>
              </w:rPr>
            </w:pPr>
            <w:bookmarkStart w:id="258" w:name="OLE_LINK74"/>
          </w:p>
        </w:tc>
        <w:tc>
          <w:tcPr>
            <w:tcW w:w="1195" w:type="dxa"/>
          </w:tcPr>
          <w:p w14:paraId="766B8FFD" w14:textId="77777777" w:rsidR="008F7EC4" w:rsidRPr="006F06C2" w:rsidRDefault="008F7EC4" w:rsidP="00320896">
            <w:pPr>
              <w:pStyle w:val="TAH"/>
              <w:rPr>
                <w:ins w:id="259" w:author="XI WANG" w:date="2022-11-02T16:23:00Z"/>
              </w:rPr>
            </w:pPr>
            <w:ins w:id="260" w:author="XI WANG" w:date="2022-11-02T16:23:00Z">
              <w:r w:rsidRPr="006F06C2">
                <w:t>Parameter</w:t>
              </w:r>
            </w:ins>
          </w:p>
        </w:tc>
        <w:tc>
          <w:tcPr>
            <w:tcW w:w="1134" w:type="dxa"/>
          </w:tcPr>
          <w:p w14:paraId="177FC5BD" w14:textId="77777777" w:rsidR="008F7EC4" w:rsidRPr="006F06C2" w:rsidRDefault="008F7EC4" w:rsidP="00320896">
            <w:pPr>
              <w:pStyle w:val="TAH"/>
              <w:rPr>
                <w:ins w:id="261" w:author="XI WANG" w:date="2022-11-02T16:23:00Z"/>
              </w:rPr>
            </w:pPr>
            <w:ins w:id="262" w:author="XI WANG" w:date="2022-11-02T16:23:00Z">
              <w:r w:rsidRPr="006F06C2">
                <w:t>Unit</w:t>
              </w:r>
            </w:ins>
          </w:p>
        </w:tc>
        <w:tc>
          <w:tcPr>
            <w:tcW w:w="850" w:type="dxa"/>
          </w:tcPr>
          <w:p w14:paraId="1BD19BA2" w14:textId="77777777" w:rsidR="008F7EC4" w:rsidRPr="006F06C2" w:rsidRDefault="008F7EC4" w:rsidP="00320896">
            <w:pPr>
              <w:pStyle w:val="TAH"/>
              <w:rPr>
                <w:ins w:id="263" w:author="XI WANG" w:date="2022-11-02T16:23:00Z"/>
              </w:rPr>
            </w:pPr>
            <w:ins w:id="264" w:author="XI WANG" w:date="2022-11-02T16:23:00Z">
              <w:r w:rsidRPr="006F06C2">
                <w:t>NR Cell 1</w:t>
              </w:r>
            </w:ins>
          </w:p>
        </w:tc>
        <w:tc>
          <w:tcPr>
            <w:tcW w:w="851" w:type="dxa"/>
          </w:tcPr>
          <w:p w14:paraId="534C63A0" w14:textId="49C23390" w:rsidR="008F7EC4" w:rsidRPr="006F06C2" w:rsidRDefault="008F7EC4" w:rsidP="00320896">
            <w:pPr>
              <w:pStyle w:val="TAH"/>
              <w:rPr>
                <w:ins w:id="265" w:author="XI WANG" w:date="2022-11-02T16:23:00Z"/>
              </w:rPr>
            </w:pPr>
            <w:ins w:id="266" w:author="XI WANG" w:date="2022-11-02T16:23:00Z">
              <w:r w:rsidRPr="006F06C2">
                <w:t xml:space="preserve">NR </w:t>
              </w:r>
            </w:ins>
            <w:ins w:id="267" w:author="XI WANG" w:date="2022-11-04T12:06:00Z">
              <w:r w:rsidR="00BB5AE7">
                <w:t>Cell 2</w:t>
              </w:r>
            </w:ins>
          </w:p>
        </w:tc>
        <w:tc>
          <w:tcPr>
            <w:tcW w:w="2388" w:type="dxa"/>
          </w:tcPr>
          <w:p w14:paraId="3496DFCC" w14:textId="77777777" w:rsidR="008F7EC4" w:rsidRPr="006F06C2" w:rsidRDefault="008F7EC4" w:rsidP="00320896">
            <w:pPr>
              <w:pStyle w:val="TAH"/>
              <w:rPr>
                <w:ins w:id="268" w:author="XI WANG" w:date="2022-11-02T16:23:00Z"/>
              </w:rPr>
            </w:pPr>
            <w:ins w:id="269" w:author="XI WANG" w:date="2022-11-02T16:23:00Z">
              <w:r w:rsidRPr="006F06C2">
                <w:t>Remark</w:t>
              </w:r>
            </w:ins>
          </w:p>
        </w:tc>
      </w:tr>
      <w:tr w:rsidR="008F7EC4" w:rsidRPr="006F06C2" w14:paraId="5D3449AA" w14:textId="77777777" w:rsidTr="00320896">
        <w:trPr>
          <w:jc w:val="center"/>
          <w:ins w:id="270" w:author="XI WANG" w:date="2022-11-02T16:23:00Z"/>
        </w:trPr>
        <w:tc>
          <w:tcPr>
            <w:tcW w:w="567" w:type="dxa"/>
          </w:tcPr>
          <w:p w14:paraId="75D24169" w14:textId="77777777" w:rsidR="008F7EC4" w:rsidRPr="006F06C2" w:rsidRDefault="008F7EC4" w:rsidP="00320896">
            <w:pPr>
              <w:pStyle w:val="TAH"/>
              <w:rPr>
                <w:ins w:id="271" w:author="XI WANG" w:date="2022-11-02T16:23:00Z"/>
              </w:rPr>
            </w:pPr>
            <w:ins w:id="272" w:author="XI WANG" w:date="2022-11-02T16:23:00Z">
              <w:r w:rsidRPr="006F06C2">
                <w:t>T0</w:t>
              </w:r>
            </w:ins>
          </w:p>
        </w:tc>
        <w:tc>
          <w:tcPr>
            <w:tcW w:w="1195" w:type="dxa"/>
          </w:tcPr>
          <w:p w14:paraId="1E2442CC" w14:textId="77777777" w:rsidR="008F7EC4" w:rsidRPr="006F06C2" w:rsidRDefault="008F7EC4" w:rsidP="00320896">
            <w:pPr>
              <w:pStyle w:val="TAC"/>
              <w:rPr>
                <w:ins w:id="273" w:author="XI WANG" w:date="2022-11-02T16:23:00Z"/>
              </w:rPr>
            </w:pPr>
            <w:ins w:id="274" w:author="XI WANG" w:date="2022-11-02T16:23:00Z">
              <w:r w:rsidRPr="006F06C2">
                <w:t>SS/PBCH</w:t>
              </w:r>
            </w:ins>
          </w:p>
          <w:p w14:paraId="70234414" w14:textId="77777777" w:rsidR="008F7EC4" w:rsidRPr="006F06C2" w:rsidRDefault="008F7EC4" w:rsidP="00320896">
            <w:pPr>
              <w:pStyle w:val="TAC"/>
              <w:rPr>
                <w:ins w:id="275" w:author="XI WANG" w:date="2022-11-02T16:23:00Z"/>
              </w:rPr>
            </w:pPr>
            <w:ins w:id="276" w:author="XI WANG" w:date="2022-11-02T16:23:00Z">
              <w:r w:rsidRPr="006F06C2">
                <w:t>SSS EPRE</w:t>
              </w:r>
            </w:ins>
          </w:p>
        </w:tc>
        <w:tc>
          <w:tcPr>
            <w:tcW w:w="1134" w:type="dxa"/>
          </w:tcPr>
          <w:p w14:paraId="13F7A768" w14:textId="77777777" w:rsidR="008F7EC4" w:rsidRPr="006F06C2" w:rsidRDefault="008F7EC4" w:rsidP="00320896">
            <w:pPr>
              <w:pStyle w:val="TAC"/>
              <w:rPr>
                <w:ins w:id="277" w:author="XI WANG" w:date="2022-11-02T16:23:00Z"/>
              </w:rPr>
            </w:pPr>
            <w:ins w:id="278" w:author="XI WANG" w:date="2022-11-02T16:23:00Z">
              <w:r w:rsidRPr="006F06C2">
                <w:t>dBm/SCS</w:t>
              </w:r>
            </w:ins>
          </w:p>
        </w:tc>
        <w:tc>
          <w:tcPr>
            <w:tcW w:w="850" w:type="dxa"/>
          </w:tcPr>
          <w:p w14:paraId="1EDE093D" w14:textId="4D7CB018" w:rsidR="008F7EC4" w:rsidRPr="006F06C2" w:rsidRDefault="008F7EC4" w:rsidP="00320896">
            <w:pPr>
              <w:pStyle w:val="TAC"/>
              <w:rPr>
                <w:ins w:id="279" w:author="XI WANG" w:date="2022-11-02T16:23:00Z"/>
              </w:rPr>
            </w:pPr>
            <w:ins w:id="280" w:author="XI WANG" w:date="2022-11-02T16:23:00Z">
              <w:r w:rsidRPr="006F06C2">
                <w:t>-</w:t>
              </w:r>
            </w:ins>
            <w:ins w:id="281" w:author="XI WANG" w:date="2022-11-02T16:32:00Z">
              <w:r w:rsidR="002238EF">
                <w:t>85</w:t>
              </w:r>
            </w:ins>
          </w:p>
        </w:tc>
        <w:tc>
          <w:tcPr>
            <w:tcW w:w="851" w:type="dxa"/>
          </w:tcPr>
          <w:p w14:paraId="47153570" w14:textId="735B45A4" w:rsidR="008F7EC4" w:rsidRPr="006F06C2" w:rsidRDefault="002238EF" w:rsidP="00320896">
            <w:pPr>
              <w:pStyle w:val="TAC"/>
              <w:rPr>
                <w:ins w:id="282" w:author="XI WANG" w:date="2022-11-02T16:23:00Z"/>
              </w:rPr>
            </w:pPr>
            <w:ins w:id="283" w:author="XI WANG" w:date="2022-11-02T16:32:00Z">
              <w:r>
                <w:t>-91</w:t>
              </w:r>
            </w:ins>
          </w:p>
        </w:tc>
        <w:tc>
          <w:tcPr>
            <w:tcW w:w="2388" w:type="dxa"/>
          </w:tcPr>
          <w:p w14:paraId="13AFE015" w14:textId="77777777" w:rsidR="008F7EC4" w:rsidRPr="006F06C2" w:rsidRDefault="008F7EC4" w:rsidP="00320896">
            <w:pPr>
              <w:pStyle w:val="TAC"/>
              <w:rPr>
                <w:ins w:id="284" w:author="XI WANG" w:date="2022-11-02T16:23:00Z"/>
              </w:rPr>
            </w:pPr>
          </w:p>
        </w:tc>
      </w:tr>
      <w:tr w:rsidR="008F7EC4" w:rsidRPr="006F06C2" w14:paraId="43A6D7BA" w14:textId="77777777" w:rsidTr="00320896">
        <w:trPr>
          <w:jc w:val="center"/>
          <w:ins w:id="285" w:author="XI WANG" w:date="2022-11-02T16:23:00Z"/>
        </w:trPr>
        <w:tc>
          <w:tcPr>
            <w:tcW w:w="567" w:type="dxa"/>
          </w:tcPr>
          <w:p w14:paraId="39FAD5E6" w14:textId="77777777" w:rsidR="008F7EC4" w:rsidRPr="006F06C2" w:rsidRDefault="008F7EC4" w:rsidP="00320896">
            <w:pPr>
              <w:pStyle w:val="TAH"/>
              <w:rPr>
                <w:ins w:id="286" w:author="XI WANG" w:date="2022-11-02T16:23:00Z"/>
              </w:rPr>
            </w:pPr>
            <w:ins w:id="287" w:author="XI WANG" w:date="2022-11-02T16:23:00Z">
              <w:r w:rsidRPr="006F06C2">
                <w:t>T1</w:t>
              </w:r>
            </w:ins>
          </w:p>
        </w:tc>
        <w:tc>
          <w:tcPr>
            <w:tcW w:w="1195" w:type="dxa"/>
          </w:tcPr>
          <w:p w14:paraId="66ECBBE8" w14:textId="77777777" w:rsidR="008F7EC4" w:rsidRPr="006F06C2" w:rsidRDefault="008F7EC4" w:rsidP="00320896">
            <w:pPr>
              <w:pStyle w:val="TAC"/>
              <w:rPr>
                <w:ins w:id="288" w:author="XI WANG" w:date="2022-11-02T16:23:00Z"/>
              </w:rPr>
            </w:pPr>
            <w:ins w:id="289" w:author="XI WANG" w:date="2022-11-02T16:23:00Z">
              <w:r w:rsidRPr="006F06C2">
                <w:t>SS/PBCH</w:t>
              </w:r>
            </w:ins>
          </w:p>
          <w:p w14:paraId="22F1ADF1" w14:textId="77777777" w:rsidR="008F7EC4" w:rsidRPr="006F06C2" w:rsidRDefault="008F7EC4" w:rsidP="00320896">
            <w:pPr>
              <w:pStyle w:val="TAC"/>
              <w:rPr>
                <w:ins w:id="290" w:author="XI WANG" w:date="2022-11-02T16:23:00Z"/>
              </w:rPr>
            </w:pPr>
            <w:ins w:id="291" w:author="XI WANG" w:date="2022-11-02T16:23:00Z">
              <w:r w:rsidRPr="006F06C2">
                <w:t>SSS EPRE</w:t>
              </w:r>
            </w:ins>
          </w:p>
        </w:tc>
        <w:tc>
          <w:tcPr>
            <w:tcW w:w="1134" w:type="dxa"/>
          </w:tcPr>
          <w:p w14:paraId="2CAAB74A" w14:textId="77777777" w:rsidR="008F7EC4" w:rsidRPr="006F06C2" w:rsidRDefault="008F7EC4" w:rsidP="00320896">
            <w:pPr>
              <w:pStyle w:val="TAC"/>
              <w:rPr>
                <w:ins w:id="292" w:author="XI WANG" w:date="2022-11-02T16:23:00Z"/>
              </w:rPr>
            </w:pPr>
            <w:ins w:id="293" w:author="XI WANG" w:date="2022-11-02T16:23:00Z">
              <w:r w:rsidRPr="006F06C2">
                <w:t>dBm/SCS</w:t>
              </w:r>
            </w:ins>
          </w:p>
        </w:tc>
        <w:tc>
          <w:tcPr>
            <w:tcW w:w="850" w:type="dxa"/>
          </w:tcPr>
          <w:p w14:paraId="2C466953" w14:textId="4A81808F" w:rsidR="008F7EC4" w:rsidRPr="006F06C2" w:rsidRDefault="008F7EC4" w:rsidP="00320896">
            <w:pPr>
              <w:pStyle w:val="TAC"/>
              <w:rPr>
                <w:ins w:id="294" w:author="XI WANG" w:date="2022-11-02T16:23:00Z"/>
              </w:rPr>
            </w:pPr>
            <w:ins w:id="295" w:author="XI WANG" w:date="2022-11-02T16:23:00Z">
              <w:r w:rsidRPr="006F06C2">
                <w:t>-</w:t>
              </w:r>
            </w:ins>
            <w:ins w:id="296" w:author="XI WANG" w:date="2022-11-02T16:32:00Z">
              <w:r w:rsidR="002238EF">
                <w:t>85</w:t>
              </w:r>
            </w:ins>
          </w:p>
        </w:tc>
        <w:tc>
          <w:tcPr>
            <w:tcW w:w="851" w:type="dxa"/>
          </w:tcPr>
          <w:p w14:paraId="24436E05" w14:textId="062674F5" w:rsidR="008F7EC4" w:rsidRPr="006F06C2" w:rsidRDefault="008F7EC4" w:rsidP="00320896">
            <w:pPr>
              <w:pStyle w:val="TAC"/>
              <w:rPr>
                <w:ins w:id="297" w:author="XI WANG" w:date="2022-11-02T16:23:00Z"/>
              </w:rPr>
            </w:pPr>
            <w:ins w:id="298" w:author="XI WANG" w:date="2022-11-02T16:23:00Z">
              <w:r w:rsidRPr="006F06C2">
                <w:t>-</w:t>
              </w:r>
            </w:ins>
            <w:ins w:id="299" w:author="XI WANG" w:date="2022-11-02T16:32:00Z">
              <w:r w:rsidR="002238EF">
                <w:t>79</w:t>
              </w:r>
            </w:ins>
          </w:p>
        </w:tc>
        <w:tc>
          <w:tcPr>
            <w:tcW w:w="2388" w:type="dxa"/>
          </w:tcPr>
          <w:p w14:paraId="49E079A0" w14:textId="77777777" w:rsidR="008F7EC4" w:rsidRPr="006F06C2" w:rsidRDefault="008F7EC4" w:rsidP="00320896">
            <w:pPr>
              <w:pStyle w:val="TAC"/>
              <w:rPr>
                <w:ins w:id="300" w:author="XI WANG" w:date="2022-11-02T16:23:00Z"/>
              </w:rPr>
            </w:pPr>
          </w:p>
        </w:tc>
      </w:tr>
      <w:tr w:rsidR="00003714" w:rsidRPr="006F06C2" w14:paraId="3FA3713F" w14:textId="77777777" w:rsidTr="00320896">
        <w:trPr>
          <w:jc w:val="center"/>
          <w:ins w:id="301" w:author="XI WANG" w:date="2022-11-02T22:57:00Z"/>
        </w:trPr>
        <w:tc>
          <w:tcPr>
            <w:tcW w:w="567" w:type="dxa"/>
          </w:tcPr>
          <w:p w14:paraId="704B7DA3" w14:textId="5730318A" w:rsidR="00003714" w:rsidRPr="006F06C2" w:rsidRDefault="00003714" w:rsidP="00320896">
            <w:pPr>
              <w:pStyle w:val="TAH"/>
              <w:rPr>
                <w:ins w:id="302" w:author="XI WANG" w:date="2022-11-02T22:57:00Z"/>
              </w:rPr>
            </w:pPr>
            <w:ins w:id="303" w:author="XI WANG" w:date="2022-11-02T22:57:00Z">
              <w:r w:rsidRPr="006F06C2">
                <w:t>T</w:t>
              </w:r>
              <w:r>
                <w:t>2</w:t>
              </w:r>
            </w:ins>
          </w:p>
        </w:tc>
        <w:tc>
          <w:tcPr>
            <w:tcW w:w="1195" w:type="dxa"/>
          </w:tcPr>
          <w:p w14:paraId="1B1FBB85" w14:textId="77777777" w:rsidR="00003714" w:rsidRPr="006F06C2" w:rsidRDefault="00003714" w:rsidP="00320896">
            <w:pPr>
              <w:pStyle w:val="TAC"/>
              <w:rPr>
                <w:ins w:id="304" w:author="XI WANG" w:date="2022-11-02T22:57:00Z"/>
              </w:rPr>
            </w:pPr>
            <w:ins w:id="305" w:author="XI WANG" w:date="2022-11-02T22:57:00Z">
              <w:r w:rsidRPr="006F06C2">
                <w:t>SS/PBCH</w:t>
              </w:r>
            </w:ins>
          </w:p>
          <w:p w14:paraId="2B69A6F9" w14:textId="77777777" w:rsidR="00003714" w:rsidRPr="006F06C2" w:rsidRDefault="00003714" w:rsidP="00320896">
            <w:pPr>
              <w:pStyle w:val="TAC"/>
              <w:rPr>
                <w:ins w:id="306" w:author="XI WANG" w:date="2022-11-02T22:57:00Z"/>
              </w:rPr>
            </w:pPr>
            <w:ins w:id="307" w:author="XI WANG" w:date="2022-11-02T22:57:00Z">
              <w:r w:rsidRPr="006F06C2">
                <w:t>SSS EPRE</w:t>
              </w:r>
            </w:ins>
          </w:p>
        </w:tc>
        <w:tc>
          <w:tcPr>
            <w:tcW w:w="1134" w:type="dxa"/>
          </w:tcPr>
          <w:p w14:paraId="0F376724" w14:textId="77777777" w:rsidR="00003714" w:rsidRPr="006F06C2" w:rsidRDefault="00003714" w:rsidP="00320896">
            <w:pPr>
              <w:pStyle w:val="TAC"/>
              <w:rPr>
                <w:ins w:id="308" w:author="XI WANG" w:date="2022-11-02T22:57:00Z"/>
              </w:rPr>
            </w:pPr>
            <w:ins w:id="309" w:author="XI WANG" w:date="2022-11-02T22:57:00Z">
              <w:r w:rsidRPr="006F06C2">
                <w:t>dBm/SCS</w:t>
              </w:r>
            </w:ins>
          </w:p>
        </w:tc>
        <w:tc>
          <w:tcPr>
            <w:tcW w:w="850" w:type="dxa"/>
          </w:tcPr>
          <w:p w14:paraId="5B7C8AE5" w14:textId="77777777" w:rsidR="00003714" w:rsidRPr="006F06C2" w:rsidRDefault="00003714" w:rsidP="00320896">
            <w:pPr>
              <w:pStyle w:val="TAC"/>
              <w:rPr>
                <w:ins w:id="310" w:author="XI WANG" w:date="2022-11-02T22:57:00Z"/>
              </w:rPr>
            </w:pPr>
            <w:ins w:id="311" w:author="XI WANG" w:date="2022-11-02T22:57:00Z">
              <w:r w:rsidRPr="006F06C2">
                <w:t>-</w:t>
              </w:r>
              <w:r>
                <w:t>85</w:t>
              </w:r>
            </w:ins>
          </w:p>
        </w:tc>
        <w:tc>
          <w:tcPr>
            <w:tcW w:w="851" w:type="dxa"/>
          </w:tcPr>
          <w:p w14:paraId="53E96395" w14:textId="0CECD385" w:rsidR="00003714" w:rsidRPr="006F06C2" w:rsidRDefault="00003714" w:rsidP="00320896">
            <w:pPr>
              <w:pStyle w:val="TAC"/>
              <w:rPr>
                <w:ins w:id="312" w:author="XI WANG" w:date="2022-11-02T22:57:00Z"/>
              </w:rPr>
            </w:pPr>
            <w:ins w:id="313" w:author="XI WANG" w:date="2022-11-02T22:57:00Z">
              <w:r>
                <w:t>off</w:t>
              </w:r>
            </w:ins>
          </w:p>
        </w:tc>
        <w:tc>
          <w:tcPr>
            <w:tcW w:w="2388" w:type="dxa"/>
          </w:tcPr>
          <w:p w14:paraId="3B9E36A7" w14:textId="77777777" w:rsidR="00003714" w:rsidRPr="006F06C2" w:rsidRDefault="00003714" w:rsidP="00320896">
            <w:pPr>
              <w:pStyle w:val="TAC"/>
              <w:rPr>
                <w:ins w:id="314" w:author="XI WANG" w:date="2022-11-02T22:57:00Z"/>
              </w:rPr>
            </w:pPr>
          </w:p>
        </w:tc>
      </w:tr>
      <w:bookmarkEnd w:id="258"/>
    </w:tbl>
    <w:p w14:paraId="36BED885" w14:textId="77777777" w:rsidR="008F7EC4" w:rsidRPr="006F06C2" w:rsidRDefault="008F7EC4" w:rsidP="008F7EC4">
      <w:pPr>
        <w:rPr>
          <w:ins w:id="315" w:author="XI WANG" w:date="2022-11-02T16:23:00Z"/>
          <w:lang w:eastAsia="zh-CN"/>
        </w:rPr>
      </w:pPr>
    </w:p>
    <w:p w14:paraId="2036E9AA" w14:textId="0C36A44A" w:rsidR="004C318E" w:rsidRPr="00F511A5" w:rsidRDefault="004C318E" w:rsidP="004C318E">
      <w:pPr>
        <w:pStyle w:val="TH"/>
        <w:rPr>
          <w:ins w:id="316" w:author="XI WANG" w:date="2022-10-21T12:24:00Z"/>
        </w:rPr>
      </w:pPr>
      <w:ins w:id="317" w:author="XI WANG" w:date="2022-10-21T12:24:00Z">
        <w:r w:rsidRPr="00F511A5">
          <w:lastRenderedPageBreak/>
          <w:t xml:space="preserve">Table </w:t>
        </w:r>
      </w:ins>
      <w:ins w:id="318" w:author="XI WANG" w:date="2022-10-21T12:25:00Z">
        <w:r w:rsidR="004838F3">
          <w:rPr>
            <w:lang w:eastAsia="zh-CN"/>
          </w:rPr>
          <w:t>12.2.1.5</w:t>
        </w:r>
      </w:ins>
      <w:ins w:id="319" w:author="XI WANG" w:date="2022-10-21T12:24:00Z">
        <w:r w:rsidRPr="00F511A5">
          <w:rPr>
            <w:lang w:eastAsia="zh-CN"/>
          </w:rPr>
          <w:t>.3.</w:t>
        </w:r>
        <w:r w:rsidRPr="00F511A5">
          <w:t>2-</w:t>
        </w:r>
      </w:ins>
      <w:ins w:id="320" w:author="XI WANG" w:date="2022-11-03T19:33:00Z">
        <w:r w:rsidR="00F239CA">
          <w:t>2</w:t>
        </w:r>
      </w:ins>
      <w:ins w:id="321" w:author="XI WANG" w:date="2022-10-21T12:24:00Z">
        <w:r w:rsidRPr="00F511A5">
          <w:t>: Main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4C318E" w:rsidRPr="00F511A5" w14:paraId="7EB3FA9A" w14:textId="77777777" w:rsidTr="00320896">
        <w:trPr>
          <w:ins w:id="322" w:author="XI WANG" w:date="2022-10-21T12:24:00Z"/>
        </w:trPr>
        <w:tc>
          <w:tcPr>
            <w:tcW w:w="533" w:type="dxa"/>
            <w:tcBorders>
              <w:top w:val="single" w:sz="4" w:space="0" w:color="auto"/>
              <w:left w:val="single" w:sz="4" w:space="0" w:color="auto"/>
              <w:bottom w:val="nil"/>
              <w:right w:val="single" w:sz="4" w:space="0" w:color="auto"/>
            </w:tcBorders>
            <w:hideMark/>
          </w:tcPr>
          <w:p w14:paraId="75AEDF1E" w14:textId="77777777" w:rsidR="004C318E" w:rsidRPr="00F511A5" w:rsidRDefault="004C318E" w:rsidP="00320896">
            <w:pPr>
              <w:pStyle w:val="TAH"/>
              <w:rPr>
                <w:ins w:id="323" w:author="XI WANG" w:date="2022-10-21T12:24:00Z"/>
              </w:rPr>
            </w:pPr>
            <w:ins w:id="324" w:author="XI WANG" w:date="2022-10-21T12:24:00Z">
              <w:r w:rsidRPr="00F511A5">
                <w:lastRenderedPageBreak/>
                <w:t>St</w:t>
              </w:r>
            </w:ins>
          </w:p>
        </w:tc>
        <w:tc>
          <w:tcPr>
            <w:tcW w:w="3966" w:type="dxa"/>
            <w:tcBorders>
              <w:top w:val="single" w:sz="4" w:space="0" w:color="auto"/>
              <w:left w:val="single" w:sz="4" w:space="0" w:color="auto"/>
              <w:bottom w:val="nil"/>
              <w:right w:val="single" w:sz="4" w:space="0" w:color="auto"/>
            </w:tcBorders>
            <w:hideMark/>
          </w:tcPr>
          <w:p w14:paraId="50B28339" w14:textId="77777777" w:rsidR="004C318E" w:rsidRPr="00F511A5" w:rsidRDefault="004C318E" w:rsidP="00320896">
            <w:pPr>
              <w:pStyle w:val="TAH"/>
              <w:rPr>
                <w:ins w:id="325" w:author="XI WANG" w:date="2022-10-21T12:24:00Z"/>
              </w:rPr>
            </w:pPr>
            <w:ins w:id="326" w:author="XI WANG" w:date="2022-10-21T12:24:00Z">
              <w:r w:rsidRPr="00F511A5">
                <w:t>Procedure</w:t>
              </w:r>
            </w:ins>
          </w:p>
        </w:tc>
        <w:tc>
          <w:tcPr>
            <w:tcW w:w="3684" w:type="dxa"/>
            <w:gridSpan w:val="2"/>
            <w:tcBorders>
              <w:top w:val="single" w:sz="4" w:space="0" w:color="auto"/>
              <w:left w:val="single" w:sz="4" w:space="0" w:color="auto"/>
              <w:bottom w:val="nil"/>
              <w:right w:val="single" w:sz="4" w:space="0" w:color="auto"/>
            </w:tcBorders>
            <w:hideMark/>
          </w:tcPr>
          <w:p w14:paraId="6B610F53" w14:textId="77777777" w:rsidR="004C318E" w:rsidRPr="00F511A5" w:rsidRDefault="004C318E" w:rsidP="00320896">
            <w:pPr>
              <w:pStyle w:val="TAH"/>
              <w:rPr>
                <w:ins w:id="327" w:author="XI WANG" w:date="2022-10-21T12:24:00Z"/>
              </w:rPr>
            </w:pPr>
            <w:ins w:id="328" w:author="XI WANG" w:date="2022-10-21T12:24:00Z">
              <w:r w:rsidRPr="00F511A5">
                <w:t>Message Sequence</w:t>
              </w:r>
            </w:ins>
          </w:p>
        </w:tc>
        <w:tc>
          <w:tcPr>
            <w:tcW w:w="567" w:type="dxa"/>
            <w:tcBorders>
              <w:top w:val="single" w:sz="4" w:space="0" w:color="auto"/>
              <w:left w:val="single" w:sz="4" w:space="0" w:color="auto"/>
              <w:bottom w:val="nil"/>
              <w:right w:val="single" w:sz="4" w:space="0" w:color="auto"/>
            </w:tcBorders>
            <w:hideMark/>
          </w:tcPr>
          <w:p w14:paraId="0595D965" w14:textId="77777777" w:rsidR="004C318E" w:rsidRPr="00F511A5" w:rsidRDefault="004C318E" w:rsidP="00320896">
            <w:pPr>
              <w:pStyle w:val="TAH"/>
              <w:rPr>
                <w:ins w:id="329" w:author="XI WANG" w:date="2022-10-21T12:24:00Z"/>
              </w:rPr>
            </w:pPr>
            <w:ins w:id="330" w:author="XI WANG" w:date="2022-10-21T12:24:00Z">
              <w:r w:rsidRPr="00F511A5">
                <w:t>TP</w:t>
              </w:r>
            </w:ins>
          </w:p>
        </w:tc>
        <w:tc>
          <w:tcPr>
            <w:tcW w:w="850" w:type="dxa"/>
            <w:tcBorders>
              <w:top w:val="single" w:sz="4" w:space="0" w:color="auto"/>
              <w:left w:val="single" w:sz="4" w:space="0" w:color="auto"/>
              <w:bottom w:val="nil"/>
              <w:right w:val="single" w:sz="4" w:space="0" w:color="auto"/>
            </w:tcBorders>
            <w:hideMark/>
          </w:tcPr>
          <w:p w14:paraId="60C19D14" w14:textId="77777777" w:rsidR="004C318E" w:rsidRPr="00F511A5" w:rsidRDefault="004C318E" w:rsidP="00320896">
            <w:pPr>
              <w:pStyle w:val="TAH"/>
              <w:rPr>
                <w:ins w:id="331" w:author="XI WANG" w:date="2022-10-21T12:24:00Z"/>
              </w:rPr>
            </w:pPr>
            <w:bookmarkStart w:id="332" w:name="OLE_LINK128"/>
            <w:ins w:id="333" w:author="XI WANG" w:date="2022-10-21T12:24:00Z">
              <w:r w:rsidRPr="00F511A5">
                <w:t>Verdict</w:t>
              </w:r>
              <w:bookmarkEnd w:id="332"/>
            </w:ins>
          </w:p>
        </w:tc>
      </w:tr>
      <w:tr w:rsidR="004C318E" w:rsidRPr="00F511A5" w14:paraId="4B643362" w14:textId="77777777" w:rsidTr="00320896">
        <w:trPr>
          <w:ins w:id="334" w:author="XI WANG" w:date="2022-10-21T12:24:00Z"/>
        </w:trPr>
        <w:tc>
          <w:tcPr>
            <w:tcW w:w="533" w:type="dxa"/>
            <w:tcBorders>
              <w:top w:val="nil"/>
              <w:left w:val="single" w:sz="4" w:space="0" w:color="auto"/>
              <w:bottom w:val="single" w:sz="4" w:space="0" w:color="auto"/>
              <w:right w:val="single" w:sz="4" w:space="0" w:color="auto"/>
            </w:tcBorders>
          </w:tcPr>
          <w:p w14:paraId="59A1ED31" w14:textId="77777777" w:rsidR="004C318E" w:rsidRPr="00F511A5" w:rsidRDefault="004C318E" w:rsidP="00320896">
            <w:pPr>
              <w:pStyle w:val="TAH"/>
              <w:rPr>
                <w:ins w:id="335" w:author="XI WANG" w:date="2022-10-21T12:24:00Z"/>
              </w:rPr>
            </w:pPr>
          </w:p>
        </w:tc>
        <w:tc>
          <w:tcPr>
            <w:tcW w:w="3966" w:type="dxa"/>
            <w:tcBorders>
              <w:top w:val="nil"/>
              <w:left w:val="single" w:sz="4" w:space="0" w:color="auto"/>
              <w:bottom w:val="single" w:sz="4" w:space="0" w:color="auto"/>
              <w:right w:val="single" w:sz="4" w:space="0" w:color="auto"/>
            </w:tcBorders>
          </w:tcPr>
          <w:p w14:paraId="34154565" w14:textId="77777777" w:rsidR="004C318E" w:rsidRPr="00F511A5" w:rsidRDefault="004C318E" w:rsidP="00320896">
            <w:pPr>
              <w:pStyle w:val="TAH"/>
              <w:rPr>
                <w:ins w:id="336" w:author="XI WANG" w:date="2022-10-21T12:24:00Z"/>
              </w:rPr>
            </w:pPr>
          </w:p>
        </w:tc>
        <w:tc>
          <w:tcPr>
            <w:tcW w:w="709" w:type="dxa"/>
            <w:tcBorders>
              <w:top w:val="single" w:sz="4" w:space="0" w:color="auto"/>
              <w:left w:val="single" w:sz="4" w:space="0" w:color="auto"/>
              <w:bottom w:val="single" w:sz="4" w:space="0" w:color="auto"/>
              <w:right w:val="single" w:sz="4" w:space="0" w:color="auto"/>
            </w:tcBorders>
            <w:hideMark/>
          </w:tcPr>
          <w:p w14:paraId="2F14104E" w14:textId="77777777" w:rsidR="004C318E" w:rsidRPr="00F511A5" w:rsidRDefault="004C318E" w:rsidP="00320896">
            <w:pPr>
              <w:pStyle w:val="TAH"/>
              <w:rPr>
                <w:ins w:id="337" w:author="XI WANG" w:date="2022-10-21T12:24:00Z"/>
              </w:rPr>
            </w:pPr>
            <w:ins w:id="338" w:author="XI WANG" w:date="2022-10-21T12:24:00Z">
              <w:r w:rsidRPr="00F511A5">
                <w:t>U - S</w:t>
              </w:r>
            </w:ins>
          </w:p>
        </w:tc>
        <w:tc>
          <w:tcPr>
            <w:tcW w:w="2975" w:type="dxa"/>
            <w:tcBorders>
              <w:top w:val="single" w:sz="4" w:space="0" w:color="auto"/>
              <w:left w:val="single" w:sz="4" w:space="0" w:color="auto"/>
              <w:bottom w:val="single" w:sz="4" w:space="0" w:color="auto"/>
              <w:right w:val="single" w:sz="4" w:space="0" w:color="auto"/>
            </w:tcBorders>
            <w:hideMark/>
          </w:tcPr>
          <w:p w14:paraId="2FC2474B" w14:textId="77777777" w:rsidR="004C318E" w:rsidRPr="00F511A5" w:rsidRDefault="004C318E" w:rsidP="00320896">
            <w:pPr>
              <w:pStyle w:val="TAH"/>
              <w:rPr>
                <w:ins w:id="339" w:author="XI WANG" w:date="2022-10-21T12:24:00Z"/>
              </w:rPr>
            </w:pPr>
            <w:ins w:id="340" w:author="XI WANG" w:date="2022-10-21T12:24:00Z">
              <w:r w:rsidRPr="00F511A5">
                <w:t>Message</w:t>
              </w:r>
            </w:ins>
          </w:p>
        </w:tc>
        <w:tc>
          <w:tcPr>
            <w:tcW w:w="567" w:type="dxa"/>
            <w:tcBorders>
              <w:top w:val="nil"/>
              <w:left w:val="single" w:sz="4" w:space="0" w:color="auto"/>
              <w:bottom w:val="single" w:sz="4" w:space="0" w:color="auto"/>
              <w:right w:val="single" w:sz="4" w:space="0" w:color="auto"/>
            </w:tcBorders>
          </w:tcPr>
          <w:p w14:paraId="4B35E29C" w14:textId="77777777" w:rsidR="004C318E" w:rsidRPr="00F511A5" w:rsidRDefault="004C318E" w:rsidP="00320896">
            <w:pPr>
              <w:pStyle w:val="TAH"/>
              <w:rPr>
                <w:ins w:id="341" w:author="XI WANG" w:date="2022-10-21T12:24:00Z"/>
              </w:rPr>
            </w:pPr>
          </w:p>
        </w:tc>
        <w:tc>
          <w:tcPr>
            <w:tcW w:w="850" w:type="dxa"/>
            <w:tcBorders>
              <w:top w:val="nil"/>
              <w:left w:val="single" w:sz="4" w:space="0" w:color="auto"/>
              <w:bottom w:val="single" w:sz="4" w:space="0" w:color="auto"/>
              <w:right w:val="single" w:sz="4" w:space="0" w:color="auto"/>
            </w:tcBorders>
          </w:tcPr>
          <w:p w14:paraId="6D4356C2" w14:textId="77777777" w:rsidR="004C318E" w:rsidRPr="00F511A5" w:rsidRDefault="004C318E" w:rsidP="00320896">
            <w:pPr>
              <w:pStyle w:val="TAH"/>
              <w:rPr>
                <w:ins w:id="342" w:author="XI WANG" w:date="2022-10-21T12:24:00Z"/>
              </w:rPr>
            </w:pPr>
          </w:p>
        </w:tc>
      </w:tr>
      <w:tr w:rsidR="002B2259" w:rsidRPr="00F511A5" w14:paraId="0053CDD2" w14:textId="77777777" w:rsidTr="002B2259">
        <w:trPr>
          <w:ins w:id="343" w:author="XI WANG" w:date="2022-11-02T21:59:00Z"/>
        </w:trPr>
        <w:tc>
          <w:tcPr>
            <w:tcW w:w="533" w:type="dxa"/>
            <w:tcBorders>
              <w:top w:val="single" w:sz="4" w:space="0" w:color="auto"/>
              <w:left w:val="single" w:sz="4" w:space="0" w:color="auto"/>
              <w:bottom w:val="single" w:sz="6" w:space="0" w:color="auto"/>
              <w:right w:val="single" w:sz="6" w:space="0" w:color="auto"/>
            </w:tcBorders>
          </w:tcPr>
          <w:p w14:paraId="0A1DDB1A" w14:textId="7164C0AB" w:rsidR="002B2259" w:rsidRPr="00F511A5" w:rsidRDefault="002B2259" w:rsidP="002B2259">
            <w:pPr>
              <w:pStyle w:val="TAC"/>
              <w:rPr>
                <w:ins w:id="344" w:author="XI WANG" w:date="2022-11-02T21:59:00Z"/>
              </w:rPr>
            </w:pPr>
            <w:ins w:id="345" w:author="XI WANG" w:date="2022-11-02T21:59:00Z">
              <w:r>
                <w:t>1</w:t>
              </w:r>
            </w:ins>
          </w:p>
        </w:tc>
        <w:tc>
          <w:tcPr>
            <w:tcW w:w="3966" w:type="dxa"/>
            <w:tcBorders>
              <w:top w:val="single" w:sz="4" w:space="0" w:color="auto"/>
              <w:left w:val="single" w:sz="6" w:space="0" w:color="auto"/>
              <w:bottom w:val="single" w:sz="6" w:space="0" w:color="auto"/>
              <w:right w:val="single" w:sz="6" w:space="0" w:color="auto"/>
            </w:tcBorders>
          </w:tcPr>
          <w:p w14:paraId="366B297F" w14:textId="46029490" w:rsidR="002B2259" w:rsidRPr="00F511A5" w:rsidRDefault="002B2259" w:rsidP="00320896">
            <w:pPr>
              <w:pStyle w:val="TAL"/>
              <w:rPr>
                <w:ins w:id="346" w:author="XI WANG" w:date="2022-11-02T21:59:00Z"/>
              </w:rPr>
            </w:pPr>
            <w:ins w:id="347" w:author="XI WANG" w:date="2022-11-02T21:59:00Z">
              <w:r w:rsidRPr="00F511A5">
                <w:t xml:space="preserve">SS-NW sends an </w:t>
              </w:r>
              <w:r w:rsidRPr="00476BA5">
                <w:rPr>
                  <w:i/>
                  <w:iCs/>
                </w:rPr>
                <w:t>RRCReconfiguration</w:t>
              </w:r>
              <w:r w:rsidRPr="00F511A5">
                <w:t xml:space="preserve"> message </w:t>
              </w:r>
            </w:ins>
            <w:ins w:id="348" w:author="XI WANG" w:date="2022-11-02T22:04:00Z">
              <w:r w:rsidR="00100B58">
                <w:t>with</w:t>
              </w:r>
            </w:ins>
            <w:ins w:id="349" w:author="XI WANG" w:date="2022-11-02T21:59:00Z">
              <w:r w:rsidRPr="00F511A5">
                <w:t xml:space="preserve"> </w:t>
              </w:r>
            </w:ins>
            <w:ins w:id="350" w:author="XI WANG" w:date="2022-11-02T22:05:00Z">
              <w:r w:rsidR="00F77DA8" w:rsidRPr="00476BA5">
                <w:rPr>
                  <w:i/>
                  <w:iCs/>
                </w:rPr>
                <w:t>sl-ConfigDedicatedNR</w:t>
              </w:r>
              <w:r w:rsidR="00F77DA8" w:rsidRPr="00A257EE">
                <w:t xml:space="preserve"> </w:t>
              </w:r>
              <w:r w:rsidR="00C22D2B" w:rsidRPr="00A257EE">
                <w:t>includ</w:t>
              </w:r>
              <w:r w:rsidR="00C22D2B">
                <w:t>ing</w:t>
              </w:r>
              <w:r w:rsidR="00C22D2B" w:rsidRPr="00A257EE">
                <w:t xml:space="preserve"> </w:t>
              </w:r>
            </w:ins>
            <w:ins w:id="351" w:author="XI WANG" w:date="2022-11-02T22:00:00Z">
              <w:r w:rsidR="00A257EE" w:rsidRPr="00476BA5">
                <w:rPr>
                  <w:i/>
                  <w:iCs/>
                </w:rPr>
                <w:t>sl-ScheduledConfig</w:t>
              </w:r>
              <w:r w:rsidR="00A257EE" w:rsidRPr="00A257EE">
                <w:t xml:space="preserve"> and </w:t>
              </w:r>
              <w:r w:rsidR="00A257EE" w:rsidRPr="00476BA5">
                <w:rPr>
                  <w:i/>
                  <w:iCs/>
                </w:rPr>
                <w:t>sl-TxPoolExceptional</w:t>
              </w:r>
            </w:ins>
            <w:ins w:id="352" w:author="XI WANG" w:date="2022-11-02T21:59:00Z">
              <w:r w:rsidRPr="00F511A5">
                <w:t>.</w:t>
              </w:r>
            </w:ins>
          </w:p>
        </w:tc>
        <w:tc>
          <w:tcPr>
            <w:tcW w:w="709" w:type="dxa"/>
            <w:tcBorders>
              <w:top w:val="single" w:sz="4" w:space="0" w:color="auto"/>
              <w:left w:val="single" w:sz="6" w:space="0" w:color="auto"/>
              <w:bottom w:val="single" w:sz="6" w:space="0" w:color="auto"/>
              <w:right w:val="single" w:sz="6" w:space="0" w:color="auto"/>
            </w:tcBorders>
          </w:tcPr>
          <w:p w14:paraId="4823B7B1" w14:textId="77777777" w:rsidR="002B2259" w:rsidRPr="002B2259" w:rsidRDefault="002B2259" w:rsidP="002B2259">
            <w:pPr>
              <w:pStyle w:val="TAC"/>
              <w:rPr>
                <w:ins w:id="353" w:author="XI WANG" w:date="2022-11-02T21:59:00Z"/>
              </w:rPr>
            </w:pPr>
            <w:ins w:id="354" w:author="XI WANG" w:date="2022-11-02T21:59:00Z">
              <w:r w:rsidRPr="00F511A5">
                <w:t>&lt;--</w:t>
              </w:r>
            </w:ins>
          </w:p>
        </w:tc>
        <w:tc>
          <w:tcPr>
            <w:tcW w:w="2975" w:type="dxa"/>
            <w:tcBorders>
              <w:top w:val="single" w:sz="4" w:space="0" w:color="auto"/>
              <w:left w:val="single" w:sz="6" w:space="0" w:color="auto"/>
              <w:bottom w:val="single" w:sz="6" w:space="0" w:color="auto"/>
              <w:right w:val="single" w:sz="6" w:space="0" w:color="auto"/>
            </w:tcBorders>
          </w:tcPr>
          <w:p w14:paraId="1D4AD0E1" w14:textId="77777777" w:rsidR="002B2259" w:rsidRPr="002B2259" w:rsidRDefault="002B2259" w:rsidP="00320896">
            <w:pPr>
              <w:pStyle w:val="TAL"/>
              <w:rPr>
                <w:ins w:id="355" w:author="XI WANG" w:date="2022-11-02T21:59:00Z"/>
                <w:iCs/>
              </w:rPr>
            </w:pPr>
            <w:ins w:id="356" w:author="XI WANG" w:date="2022-11-02T21:59:00Z">
              <w:r w:rsidRPr="002B2259">
                <w:rPr>
                  <w:iCs/>
                </w:rPr>
                <w:t xml:space="preserve">NR RRC: </w:t>
              </w:r>
              <w:r w:rsidRPr="00476BA5">
                <w:rPr>
                  <w:i/>
                </w:rPr>
                <w:t>RRCReconfiguration</w:t>
              </w:r>
            </w:ins>
          </w:p>
        </w:tc>
        <w:tc>
          <w:tcPr>
            <w:tcW w:w="567" w:type="dxa"/>
            <w:tcBorders>
              <w:top w:val="single" w:sz="4" w:space="0" w:color="auto"/>
              <w:left w:val="single" w:sz="6" w:space="0" w:color="auto"/>
              <w:bottom w:val="single" w:sz="6" w:space="0" w:color="auto"/>
              <w:right w:val="single" w:sz="6" w:space="0" w:color="auto"/>
            </w:tcBorders>
          </w:tcPr>
          <w:p w14:paraId="5A3BF777" w14:textId="77777777" w:rsidR="002B2259" w:rsidRPr="00F511A5" w:rsidRDefault="002B2259" w:rsidP="002B2259">
            <w:pPr>
              <w:pStyle w:val="TAC"/>
              <w:rPr>
                <w:ins w:id="357" w:author="XI WANG" w:date="2022-11-02T21:59:00Z"/>
              </w:rPr>
            </w:pPr>
            <w:ins w:id="358" w:author="XI WANG" w:date="2022-11-02T21:59: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4991851E" w14:textId="77777777" w:rsidR="002B2259" w:rsidRPr="00F511A5" w:rsidRDefault="002B2259" w:rsidP="002B2259">
            <w:pPr>
              <w:pStyle w:val="TAC"/>
              <w:rPr>
                <w:ins w:id="359" w:author="XI WANG" w:date="2022-11-02T21:59:00Z"/>
              </w:rPr>
            </w:pPr>
            <w:ins w:id="360" w:author="XI WANG" w:date="2022-11-02T21:59:00Z">
              <w:r w:rsidRPr="00F511A5">
                <w:t>-</w:t>
              </w:r>
            </w:ins>
          </w:p>
        </w:tc>
      </w:tr>
      <w:tr w:rsidR="002B2259" w:rsidRPr="00F511A5" w14:paraId="5D9CC36D" w14:textId="77777777" w:rsidTr="002B2259">
        <w:trPr>
          <w:ins w:id="361" w:author="XI WANG" w:date="2022-11-02T21:59:00Z"/>
        </w:trPr>
        <w:tc>
          <w:tcPr>
            <w:tcW w:w="533" w:type="dxa"/>
            <w:tcBorders>
              <w:top w:val="single" w:sz="4" w:space="0" w:color="auto"/>
              <w:left w:val="single" w:sz="4" w:space="0" w:color="auto"/>
              <w:bottom w:val="single" w:sz="6" w:space="0" w:color="auto"/>
              <w:right w:val="single" w:sz="6" w:space="0" w:color="auto"/>
            </w:tcBorders>
          </w:tcPr>
          <w:p w14:paraId="73097189" w14:textId="3F877668" w:rsidR="002B2259" w:rsidRPr="00F511A5" w:rsidRDefault="002B2259" w:rsidP="002B2259">
            <w:pPr>
              <w:pStyle w:val="TAC"/>
              <w:rPr>
                <w:ins w:id="362" w:author="XI WANG" w:date="2022-11-02T21:59:00Z"/>
              </w:rPr>
            </w:pPr>
            <w:ins w:id="363" w:author="XI WANG" w:date="2022-11-02T21:59:00Z">
              <w:r>
                <w:t>2</w:t>
              </w:r>
            </w:ins>
          </w:p>
        </w:tc>
        <w:tc>
          <w:tcPr>
            <w:tcW w:w="3966" w:type="dxa"/>
            <w:tcBorders>
              <w:top w:val="single" w:sz="4" w:space="0" w:color="auto"/>
              <w:left w:val="single" w:sz="6" w:space="0" w:color="auto"/>
              <w:bottom w:val="single" w:sz="6" w:space="0" w:color="auto"/>
              <w:right w:val="single" w:sz="6" w:space="0" w:color="auto"/>
            </w:tcBorders>
          </w:tcPr>
          <w:p w14:paraId="4C55774D" w14:textId="77777777" w:rsidR="002B2259" w:rsidRPr="00F511A5" w:rsidRDefault="002B2259" w:rsidP="00320896">
            <w:pPr>
              <w:pStyle w:val="TAL"/>
              <w:rPr>
                <w:ins w:id="364" w:author="XI WANG" w:date="2022-11-02T21:59:00Z"/>
              </w:rPr>
            </w:pPr>
            <w:ins w:id="365" w:author="XI WANG" w:date="2022-11-02T21:59:00Z">
              <w:r w:rsidRPr="00F511A5">
                <w:t xml:space="preserve">UE sends an </w:t>
              </w:r>
              <w:r w:rsidRPr="00476BA5">
                <w:rPr>
                  <w:i/>
                  <w:iCs/>
                </w:rPr>
                <w:t>RRCReconfigurationComplete</w:t>
              </w:r>
              <w:r w:rsidRPr="00F511A5">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05CE996C" w14:textId="77777777" w:rsidR="002B2259" w:rsidRPr="002B2259" w:rsidRDefault="002B2259" w:rsidP="002B2259">
            <w:pPr>
              <w:pStyle w:val="TAC"/>
              <w:rPr>
                <w:ins w:id="366" w:author="XI WANG" w:date="2022-11-02T21:59:00Z"/>
              </w:rPr>
            </w:pPr>
            <w:ins w:id="367" w:author="XI WANG" w:date="2022-11-02T21:59:00Z">
              <w:r w:rsidRPr="00F511A5">
                <w:t>--&gt;</w:t>
              </w:r>
            </w:ins>
          </w:p>
        </w:tc>
        <w:tc>
          <w:tcPr>
            <w:tcW w:w="2975" w:type="dxa"/>
            <w:tcBorders>
              <w:top w:val="single" w:sz="4" w:space="0" w:color="auto"/>
              <w:left w:val="single" w:sz="6" w:space="0" w:color="auto"/>
              <w:bottom w:val="single" w:sz="6" w:space="0" w:color="auto"/>
              <w:right w:val="single" w:sz="6" w:space="0" w:color="auto"/>
            </w:tcBorders>
          </w:tcPr>
          <w:p w14:paraId="61E06C8B" w14:textId="77777777" w:rsidR="002B2259" w:rsidRPr="002B2259" w:rsidRDefault="002B2259" w:rsidP="00320896">
            <w:pPr>
              <w:pStyle w:val="TAL"/>
              <w:rPr>
                <w:ins w:id="368" w:author="XI WANG" w:date="2022-11-02T21:59:00Z"/>
                <w:iCs/>
              </w:rPr>
            </w:pPr>
            <w:ins w:id="369" w:author="XI WANG" w:date="2022-11-02T21:59:00Z">
              <w:r w:rsidRPr="002B2259">
                <w:rPr>
                  <w:iCs/>
                </w:rPr>
                <w:t xml:space="preserve">NR RRC: </w:t>
              </w:r>
              <w:r w:rsidRPr="00476BA5">
                <w:rPr>
                  <w:i/>
                </w:rPr>
                <w:t>RRCReconfigurationComplete</w:t>
              </w:r>
            </w:ins>
          </w:p>
        </w:tc>
        <w:tc>
          <w:tcPr>
            <w:tcW w:w="567" w:type="dxa"/>
            <w:tcBorders>
              <w:top w:val="single" w:sz="4" w:space="0" w:color="auto"/>
              <w:left w:val="single" w:sz="6" w:space="0" w:color="auto"/>
              <w:bottom w:val="single" w:sz="6" w:space="0" w:color="auto"/>
              <w:right w:val="single" w:sz="6" w:space="0" w:color="auto"/>
            </w:tcBorders>
          </w:tcPr>
          <w:p w14:paraId="79B1060E" w14:textId="77777777" w:rsidR="002B2259" w:rsidRPr="00F511A5" w:rsidRDefault="002B2259" w:rsidP="002B2259">
            <w:pPr>
              <w:pStyle w:val="TAC"/>
              <w:rPr>
                <w:ins w:id="370" w:author="XI WANG" w:date="2022-11-02T21:59:00Z"/>
              </w:rPr>
            </w:pPr>
            <w:ins w:id="371" w:author="XI WANG" w:date="2022-11-02T21:59: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17424711" w14:textId="77777777" w:rsidR="002B2259" w:rsidRPr="00F511A5" w:rsidRDefault="002B2259" w:rsidP="002B2259">
            <w:pPr>
              <w:pStyle w:val="TAC"/>
              <w:rPr>
                <w:ins w:id="372" w:author="XI WANG" w:date="2022-11-02T21:59:00Z"/>
              </w:rPr>
            </w:pPr>
            <w:ins w:id="373" w:author="XI WANG" w:date="2022-11-02T21:59:00Z">
              <w:r w:rsidRPr="00F511A5">
                <w:t>-</w:t>
              </w:r>
            </w:ins>
          </w:p>
        </w:tc>
      </w:tr>
      <w:tr w:rsidR="009057DB" w:rsidRPr="00F511A5" w14:paraId="43FDC72E" w14:textId="77777777" w:rsidTr="002B2259">
        <w:trPr>
          <w:ins w:id="374" w:author="Huawei" w:date="2022-11-03T16:27:00Z"/>
        </w:trPr>
        <w:tc>
          <w:tcPr>
            <w:tcW w:w="533" w:type="dxa"/>
            <w:tcBorders>
              <w:top w:val="single" w:sz="4" w:space="0" w:color="auto"/>
              <w:left w:val="single" w:sz="4" w:space="0" w:color="auto"/>
              <w:bottom w:val="single" w:sz="6" w:space="0" w:color="auto"/>
              <w:right w:val="single" w:sz="6" w:space="0" w:color="auto"/>
            </w:tcBorders>
          </w:tcPr>
          <w:p w14:paraId="79D807C0" w14:textId="49DC1566" w:rsidR="009057DB" w:rsidRDefault="00607AA3" w:rsidP="009057DB">
            <w:pPr>
              <w:pStyle w:val="TAC"/>
              <w:rPr>
                <w:ins w:id="375" w:author="Huawei" w:date="2022-11-03T16:27:00Z"/>
                <w:lang w:eastAsia="zh-CN"/>
              </w:rPr>
            </w:pPr>
            <w:bookmarkStart w:id="376" w:name="_Hlk118386954"/>
            <w:ins w:id="377" w:author="XI WANG" w:date="2022-11-03T19:53:00Z">
              <w:r>
                <w:rPr>
                  <w:rFonts w:hint="eastAsia"/>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6FAE5046" w14:textId="256C5C25" w:rsidR="009057DB" w:rsidRPr="00F511A5" w:rsidRDefault="009057DB" w:rsidP="009057DB">
            <w:pPr>
              <w:pStyle w:val="TAL"/>
              <w:rPr>
                <w:ins w:id="378" w:author="Huawei" w:date="2022-11-03T16:27:00Z"/>
              </w:rPr>
            </w:pPr>
            <w:ins w:id="379" w:author="Huawei" w:date="2022-11-03T16:27:00Z">
              <w:r>
                <w:rPr>
                  <w:rFonts w:hint="eastAsia"/>
                  <w:lang w:eastAsia="zh-CN"/>
                </w:rPr>
                <w:t>T</w:t>
              </w:r>
              <w:r w:rsidRPr="00191683">
                <w:rPr>
                  <w:lang w:eastAsia="zh-CN"/>
                </w:rPr>
                <w:t>he SS transmits a CLOSE UE TEST LOOP message</w:t>
              </w:r>
            </w:ins>
          </w:p>
        </w:tc>
        <w:tc>
          <w:tcPr>
            <w:tcW w:w="709" w:type="dxa"/>
            <w:tcBorders>
              <w:top w:val="single" w:sz="4" w:space="0" w:color="auto"/>
              <w:left w:val="single" w:sz="6" w:space="0" w:color="auto"/>
              <w:bottom w:val="single" w:sz="6" w:space="0" w:color="auto"/>
              <w:right w:val="single" w:sz="6" w:space="0" w:color="auto"/>
            </w:tcBorders>
          </w:tcPr>
          <w:p w14:paraId="0D4A93A1" w14:textId="6418454D" w:rsidR="009057DB" w:rsidRPr="009057DB" w:rsidRDefault="009057DB" w:rsidP="009057DB">
            <w:pPr>
              <w:pStyle w:val="TAC"/>
              <w:rPr>
                <w:ins w:id="380" w:author="Huawei" w:date="2022-11-03T16:27:00Z"/>
              </w:rPr>
            </w:pPr>
            <w:ins w:id="381" w:author="Huawei" w:date="2022-11-03T16:28:00Z">
              <w:r>
                <w:t>&lt;--</w:t>
              </w:r>
            </w:ins>
          </w:p>
        </w:tc>
        <w:tc>
          <w:tcPr>
            <w:tcW w:w="2975" w:type="dxa"/>
            <w:tcBorders>
              <w:top w:val="single" w:sz="4" w:space="0" w:color="auto"/>
              <w:left w:val="single" w:sz="6" w:space="0" w:color="auto"/>
              <w:bottom w:val="single" w:sz="6" w:space="0" w:color="auto"/>
              <w:right w:val="single" w:sz="6" w:space="0" w:color="auto"/>
            </w:tcBorders>
          </w:tcPr>
          <w:p w14:paraId="010E4742" w14:textId="7AC549AC" w:rsidR="009057DB" w:rsidRPr="002B2259" w:rsidRDefault="009057DB" w:rsidP="009057DB">
            <w:pPr>
              <w:pStyle w:val="TAL"/>
              <w:rPr>
                <w:ins w:id="382" w:author="Huawei" w:date="2022-11-03T16:27:00Z"/>
                <w:iCs/>
              </w:rPr>
            </w:pPr>
            <w:ins w:id="383" w:author="Huawei" w:date="2022-11-03T16:28:00Z">
              <w:r w:rsidRPr="00191683">
                <w:t>TC: CLOSE UE TEST LOOP</w:t>
              </w:r>
            </w:ins>
          </w:p>
        </w:tc>
        <w:tc>
          <w:tcPr>
            <w:tcW w:w="567" w:type="dxa"/>
            <w:tcBorders>
              <w:top w:val="single" w:sz="4" w:space="0" w:color="auto"/>
              <w:left w:val="single" w:sz="6" w:space="0" w:color="auto"/>
              <w:bottom w:val="single" w:sz="6" w:space="0" w:color="auto"/>
              <w:right w:val="single" w:sz="6" w:space="0" w:color="auto"/>
            </w:tcBorders>
          </w:tcPr>
          <w:p w14:paraId="1BD05232" w14:textId="6BB3CDBD" w:rsidR="009057DB" w:rsidRPr="00F511A5" w:rsidRDefault="009057DB" w:rsidP="009057DB">
            <w:pPr>
              <w:pStyle w:val="TAC"/>
              <w:rPr>
                <w:ins w:id="384" w:author="Huawei" w:date="2022-11-03T16:27:00Z"/>
              </w:rPr>
            </w:pPr>
            <w:ins w:id="385" w:author="Huawei" w:date="2022-11-03T16:28: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21EE09E1" w14:textId="6BE8CB1C" w:rsidR="009057DB" w:rsidRPr="00F511A5" w:rsidRDefault="009057DB" w:rsidP="009057DB">
            <w:pPr>
              <w:pStyle w:val="TAC"/>
              <w:rPr>
                <w:ins w:id="386" w:author="Huawei" w:date="2022-11-03T16:27:00Z"/>
              </w:rPr>
            </w:pPr>
            <w:ins w:id="387" w:author="Huawei" w:date="2022-11-03T16:28:00Z">
              <w:r w:rsidRPr="00F511A5">
                <w:t>-</w:t>
              </w:r>
            </w:ins>
          </w:p>
        </w:tc>
      </w:tr>
      <w:tr w:rsidR="009057DB" w:rsidRPr="00F511A5" w14:paraId="222B0348" w14:textId="77777777" w:rsidTr="002B2259">
        <w:trPr>
          <w:ins w:id="388" w:author="Huawei" w:date="2022-11-03T16:28:00Z"/>
        </w:trPr>
        <w:tc>
          <w:tcPr>
            <w:tcW w:w="533" w:type="dxa"/>
            <w:tcBorders>
              <w:top w:val="single" w:sz="4" w:space="0" w:color="auto"/>
              <w:left w:val="single" w:sz="4" w:space="0" w:color="auto"/>
              <w:bottom w:val="single" w:sz="6" w:space="0" w:color="auto"/>
              <w:right w:val="single" w:sz="6" w:space="0" w:color="auto"/>
            </w:tcBorders>
          </w:tcPr>
          <w:p w14:paraId="35099784" w14:textId="013FADA3" w:rsidR="009057DB" w:rsidRDefault="00607AA3" w:rsidP="009057DB">
            <w:pPr>
              <w:pStyle w:val="TAC"/>
              <w:rPr>
                <w:ins w:id="389" w:author="Huawei" w:date="2022-11-03T16:28:00Z"/>
                <w:lang w:eastAsia="zh-CN"/>
              </w:rPr>
            </w:pPr>
            <w:ins w:id="390" w:author="XI WANG" w:date="2022-11-03T19:53:00Z">
              <w:r>
                <w:rPr>
                  <w:rFonts w:hint="eastAsia"/>
                  <w:lang w:eastAsia="zh-CN"/>
                </w:rPr>
                <w:t>4</w:t>
              </w:r>
            </w:ins>
          </w:p>
        </w:tc>
        <w:tc>
          <w:tcPr>
            <w:tcW w:w="3966" w:type="dxa"/>
            <w:tcBorders>
              <w:top w:val="single" w:sz="4" w:space="0" w:color="auto"/>
              <w:left w:val="single" w:sz="6" w:space="0" w:color="auto"/>
              <w:bottom w:val="single" w:sz="6" w:space="0" w:color="auto"/>
              <w:right w:val="single" w:sz="6" w:space="0" w:color="auto"/>
            </w:tcBorders>
          </w:tcPr>
          <w:p w14:paraId="4C0663B1" w14:textId="45F7C5D2" w:rsidR="009057DB" w:rsidRDefault="009057DB" w:rsidP="009057DB">
            <w:pPr>
              <w:pStyle w:val="TAL"/>
              <w:rPr>
                <w:ins w:id="391" w:author="Huawei" w:date="2022-11-03T16:28:00Z"/>
                <w:lang w:eastAsia="zh-CN"/>
              </w:rPr>
            </w:pPr>
            <w:ins w:id="392" w:author="Huawei" w:date="2022-11-03T16:28:00Z">
              <w:r w:rsidRPr="00191683">
                <w:rPr>
                  <w:rFonts w:hint="eastAsia"/>
                  <w:lang w:eastAsia="zh-CN"/>
                </w:rPr>
                <w:t>T</w:t>
              </w:r>
              <w:r w:rsidRPr="00191683">
                <w:rPr>
                  <w:lang w:eastAsia="zh-CN"/>
                </w:rPr>
                <w:t xml:space="preserve">he UE transmits a CLOSE UE TEST LOOP </w:t>
              </w:r>
              <w:r w:rsidRPr="00191683">
                <w:t>COMPLETE message</w:t>
              </w:r>
            </w:ins>
          </w:p>
        </w:tc>
        <w:tc>
          <w:tcPr>
            <w:tcW w:w="709" w:type="dxa"/>
            <w:tcBorders>
              <w:top w:val="single" w:sz="4" w:space="0" w:color="auto"/>
              <w:left w:val="single" w:sz="6" w:space="0" w:color="auto"/>
              <w:bottom w:val="single" w:sz="6" w:space="0" w:color="auto"/>
              <w:right w:val="single" w:sz="6" w:space="0" w:color="auto"/>
            </w:tcBorders>
          </w:tcPr>
          <w:p w14:paraId="2C2B54BE" w14:textId="31161468" w:rsidR="009057DB" w:rsidRDefault="009057DB" w:rsidP="009057DB">
            <w:pPr>
              <w:pStyle w:val="TAC"/>
              <w:rPr>
                <w:ins w:id="393" w:author="Huawei" w:date="2022-11-03T16:28:00Z"/>
              </w:rPr>
            </w:pPr>
            <w:ins w:id="394" w:author="Huawei" w:date="2022-11-03T16:28:00Z">
              <w:r w:rsidRPr="00F511A5">
                <w:t>--&gt;</w:t>
              </w:r>
            </w:ins>
          </w:p>
        </w:tc>
        <w:tc>
          <w:tcPr>
            <w:tcW w:w="2975" w:type="dxa"/>
            <w:tcBorders>
              <w:top w:val="single" w:sz="4" w:space="0" w:color="auto"/>
              <w:left w:val="single" w:sz="6" w:space="0" w:color="auto"/>
              <w:bottom w:val="single" w:sz="6" w:space="0" w:color="auto"/>
              <w:right w:val="single" w:sz="6" w:space="0" w:color="auto"/>
            </w:tcBorders>
          </w:tcPr>
          <w:p w14:paraId="155ED5E4" w14:textId="706BA2C9" w:rsidR="009057DB" w:rsidRPr="00191683" w:rsidRDefault="009057DB" w:rsidP="009057DB">
            <w:pPr>
              <w:pStyle w:val="TAL"/>
              <w:rPr>
                <w:ins w:id="395" w:author="Huawei" w:date="2022-11-03T16:28:00Z"/>
              </w:rPr>
            </w:pPr>
            <w:ins w:id="396" w:author="Huawei" w:date="2022-11-03T16:28:00Z">
              <w:r w:rsidRPr="00191683">
                <w:t>TC: CLOSE UE TEST LOOP COMPLETE</w:t>
              </w:r>
            </w:ins>
          </w:p>
        </w:tc>
        <w:tc>
          <w:tcPr>
            <w:tcW w:w="567" w:type="dxa"/>
            <w:tcBorders>
              <w:top w:val="single" w:sz="4" w:space="0" w:color="auto"/>
              <w:left w:val="single" w:sz="6" w:space="0" w:color="auto"/>
              <w:bottom w:val="single" w:sz="6" w:space="0" w:color="auto"/>
              <w:right w:val="single" w:sz="6" w:space="0" w:color="auto"/>
            </w:tcBorders>
          </w:tcPr>
          <w:p w14:paraId="72404FA3" w14:textId="71C5A402" w:rsidR="009057DB" w:rsidRPr="00F511A5" w:rsidRDefault="009057DB" w:rsidP="009057DB">
            <w:pPr>
              <w:pStyle w:val="TAC"/>
              <w:rPr>
                <w:ins w:id="397" w:author="Huawei" w:date="2022-11-03T16:28:00Z"/>
              </w:rPr>
            </w:pPr>
            <w:ins w:id="398" w:author="Huawei" w:date="2022-11-03T16:28: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283C08D1" w14:textId="4631CB59" w:rsidR="009057DB" w:rsidRPr="00F511A5" w:rsidRDefault="009057DB" w:rsidP="009057DB">
            <w:pPr>
              <w:pStyle w:val="TAC"/>
              <w:rPr>
                <w:ins w:id="399" w:author="Huawei" w:date="2022-11-03T16:28:00Z"/>
              </w:rPr>
            </w:pPr>
            <w:ins w:id="400" w:author="Huawei" w:date="2022-11-03T16:28:00Z">
              <w:r w:rsidRPr="00F511A5">
                <w:t>-</w:t>
              </w:r>
            </w:ins>
          </w:p>
        </w:tc>
      </w:tr>
      <w:tr w:rsidR="00B232E2" w:rsidRPr="00F511A5" w14:paraId="3ED9DC8F" w14:textId="77777777" w:rsidTr="002B2259">
        <w:trPr>
          <w:ins w:id="401" w:author="Huawei" w:date="2022-11-03T16:28:00Z"/>
        </w:trPr>
        <w:tc>
          <w:tcPr>
            <w:tcW w:w="533" w:type="dxa"/>
            <w:tcBorders>
              <w:top w:val="single" w:sz="4" w:space="0" w:color="auto"/>
              <w:left w:val="single" w:sz="4" w:space="0" w:color="auto"/>
              <w:bottom w:val="single" w:sz="6" w:space="0" w:color="auto"/>
              <w:right w:val="single" w:sz="6" w:space="0" w:color="auto"/>
            </w:tcBorders>
          </w:tcPr>
          <w:p w14:paraId="11088C32" w14:textId="38D719B8" w:rsidR="00B232E2" w:rsidRDefault="00607AA3" w:rsidP="00B232E2">
            <w:pPr>
              <w:pStyle w:val="TAC"/>
              <w:rPr>
                <w:ins w:id="402" w:author="Huawei" w:date="2022-11-03T16:28:00Z"/>
                <w:lang w:eastAsia="zh-CN"/>
              </w:rPr>
            </w:pPr>
            <w:ins w:id="403" w:author="XI WANG" w:date="2022-11-03T19:53:00Z">
              <w:r>
                <w:rPr>
                  <w:rFonts w:hint="eastAsia"/>
                  <w:lang w:eastAsia="zh-CN"/>
                </w:rPr>
                <w:t>5</w:t>
              </w:r>
            </w:ins>
          </w:p>
        </w:tc>
        <w:tc>
          <w:tcPr>
            <w:tcW w:w="3966" w:type="dxa"/>
            <w:tcBorders>
              <w:top w:val="single" w:sz="4" w:space="0" w:color="auto"/>
              <w:left w:val="single" w:sz="6" w:space="0" w:color="auto"/>
              <w:bottom w:val="single" w:sz="6" w:space="0" w:color="auto"/>
              <w:right w:val="single" w:sz="6" w:space="0" w:color="auto"/>
            </w:tcBorders>
          </w:tcPr>
          <w:p w14:paraId="0FF71D14" w14:textId="5F1A0354" w:rsidR="00B232E2" w:rsidRPr="00191683" w:rsidRDefault="00B232E2" w:rsidP="00B232E2">
            <w:pPr>
              <w:pStyle w:val="TAL"/>
              <w:rPr>
                <w:ins w:id="404" w:author="Huawei" w:date="2022-11-03T16:28:00Z"/>
                <w:lang w:eastAsia="zh-CN"/>
              </w:rPr>
            </w:pPr>
            <w:ins w:id="405" w:author="Huawei" w:date="2022-11-03T16:29:00Z">
              <w:r>
                <w:rPr>
                  <w:lang w:eastAsia="zh-CN"/>
                </w:rPr>
                <w:t xml:space="preserve">Check: </w:t>
              </w:r>
              <w:r w:rsidRPr="007669D7">
                <w:t>Does UE send SDAP SDUs on SL DRB#n</w:t>
              </w:r>
              <w:r>
                <w:t xml:space="preserve"> </w:t>
              </w:r>
              <w:r>
                <w:rPr>
                  <w:rFonts w:hint="eastAsia"/>
                  <w:lang w:eastAsia="zh-CN"/>
                </w:rPr>
                <w:t>in</w:t>
              </w:r>
              <w:r>
                <w:rPr>
                  <w:lang w:eastAsia="zh-CN"/>
                </w:rPr>
                <w:t xml:space="preserve"> slots included in exceptional resource pool</w:t>
              </w:r>
              <w:r w:rsidRPr="007669D7">
                <w:t>?</w:t>
              </w:r>
            </w:ins>
          </w:p>
        </w:tc>
        <w:tc>
          <w:tcPr>
            <w:tcW w:w="709" w:type="dxa"/>
            <w:tcBorders>
              <w:top w:val="single" w:sz="4" w:space="0" w:color="auto"/>
              <w:left w:val="single" w:sz="6" w:space="0" w:color="auto"/>
              <w:bottom w:val="single" w:sz="6" w:space="0" w:color="auto"/>
              <w:right w:val="single" w:sz="6" w:space="0" w:color="auto"/>
            </w:tcBorders>
          </w:tcPr>
          <w:p w14:paraId="1623439D" w14:textId="099D5BBF" w:rsidR="00B232E2" w:rsidRPr="00F511A5" w:rsidRDefault="00B232E2" w:rsidP="00B232E2">
            <w:pPr>
              <w:pStyle w:val="TAC"/>
              <w:rPr>
                <w:ins w:id="406" w:author="Huawei" w:date="2022-11-03T16:28:00Z"/>
              </w:rPr>
            </w:pPr>
            <w:ins w:id="407" w:author="Huawei" w:date="2022-11-03T16:29:00Z">
              <w:r w:rsidRPr="00995EDB">
                <w:rPr>
                  <w:rFonts w:hint="eastAsia"/>
                </w:rPr>
                <w:t>-</w:t>
              </w:r>
            </w:ins>
          </w:p>
        </w:tc>
        <w:tc>
          <w:tcPr>
            <w:tcW w:w="2975" w:type="dxa"/>
            <w:tcBorders>
              <w:top w:val="single" w:sz="4" w:space="0" w:color="auto"/>
              <w:left w:val="single" w:sz="6" w:space="0" w:color="auto"/>
              <w:bottom w:val="single" w:sz="6" w:space="0" w:color="auto"/>
              <w:right w:val="single" w:sz="6" w:space="0" w:color="auto"/>
            </w:tcBorders>
          </w:tcPr>
          <w:p w14:paraId="61E58C1D" w14:textId="74D558B8" w:rsidR="00B232E2" w:rsidRPr="00191683" w:rsidRDefault="00B232E2" w:rsidP="00B232E2">
            <w:pPr>
              <w:pStyle w:val="TAL"/>
              <w:rPr>
                <w:ins w:id="408" w:author="Huawei" w:date="2022-11-03T16:28:00Z"/>
              </w:rPr>
            </w:pPr>
            <w:ins w:id="409" w:author="Huawei" w:date="2022-11-03T16:29:00Z">
              <w:r w:rsidRPr="00995EDB">
                <w:rPr>
                  <w:rFonts w:hint="eastAsia"/>
                  <w:iCs/>
                </w:rPr>
                <w:t>-</w:t>
              </w:r>
            </w:ins>
          </w:p>
        </w:tc>
        <w:tc>
          <w:tcPr>
            <w:tcW w:w="567" w:type="dxa"/>
            <w:tcBorders>
              <w:top w:val="single" w:sz="4" w:space="0" w:color="auto"/>
              <w:left w:val="single" w:sz="6" w:space="0" w:color="auto"/>
              <w:bottom w:val="single" w:sz="6" w:space="0" w:color="auto"/>
              <w:right w:val="single" w:sz="6" w:space="0" w:color="auto"/>
            </w:tcBorders>
          </w:tcPr>
          <w:p w14:paraId="3E3D2993" w14:textId="37B97CBC" w:rsidR="00B232E2" w:rsidRPr="00F511A5" w:rsidRDefault="00B232E2" w:rsidP="00B232E2">
            <w:pPr>
              <w:pStyle w:val="TAC"/>
              <w:rPr>
                <w:ins w:id="410" w:author="Huawei" w:date="2022-11-03T16:28:00Z"/>
                <w:lang w:eastAsia="zh-CN"/>
              </w:rPr>
            </w:pPr>
            <w:ins w:id="411" w:author="Huawei" w:date="2022-11-03T16:29:00Z">
              <w:r>
                <w:rPr>
                  <w:rFonts w:hint="eastAsia"/>
                  <w:lang w:eastAsia="zh-CN"/>
                </w:rPr>
                <w:t>1</w:t>
              </w:r>
            </w:ins>
          </w:p>
        </w:tc>
        <w:tc>
          <w:tcPr>
            <w:tcW w:w="850" w:type="dxa"/>
            <w:tcBorders>
              <w:top w:val="single" w:sz="4" w:space="0" w:color="auto"/>
              <w:left w:val="single" w:sz="6" w:space="0" w:color="auto"/>
              <w:bottom w:val="single" w:sz="6" w:space="0" w:color="auto"/>
              <w:right w:val="single" w:sz="4" w:space="0" w:color="auto"/>
            </w:tcBorders>
          </w:tcPr>
          <w:p w14:paraId="4B70BB9A" w14:textId="61F315BB" w:rsidR="00B232E2" w:rsidRPr="00F511A5" w:rsidRDefault="00B232E2" w:rsidP="00B232E2">
            <w:pPr>
              <w:pStyle w:val="TAC"/>
              <w:rPr>
                <w:ins w:id="412" w:author="Huawei" w:date="2022-11-03T16:28:00Z"/>
                <w:lang w:eastAsia="zh-CN"/>
              </w:rPr>
            </w:pPr>
            <w:ins w:id="413" w:author="Huawei" w:date="2022-11-03T16:29:00Z">
              <w:r>
                <w:rPr>
                  <w:rFonts w:hint="eastAsia"/>
                  <w:lang w:eastAsia="zh-CN"/>
                </w:rPr>
                <w:t>F</w:t>
              </w:r>
            </w:ins>
          </w:p>
        </w:tc>
      </w:tr>
      <w:bookmarkEnd w:id="376"/>
      <w:tr w:rsidR="009E4A53" w:rsidRPr="006F06C2" w14:paraId="397FF0EF" w14:textId="77777777" w:rsidTr="009E4A53">
        <w:trPr>
          <w:ins w:id="414" w:author="XI WANG" w:date="2022-11-02T22:55:00Z"/>
        </w:trPr>
        <w:tc>
          <w:tcPr>
            <w:tcW w:w="533" w:type="dxa"/>
            <w:tcBorders>
              <w:top w:val="single" w:sz="4" w:space="0" w:color="auto"/>
              <w:left w:val="single" w:sz="4" w:space="0" w:color="auto"/>
              <w:bottom w:val="single" w:sz="6" w:space="0" w:color="auto"/>
              <w:right w:val="single" w:sz="6" w:space="0" w:color="auto"/>
            </w:tcBorders>
          </w:tcPr>
          <w:p w14:paraId="3D04A304" w14:textId="6FDB8F5F" w:rsidR="009E4A53" w:rsidRPr="006F06C2" w:rsidRDefault="00607AA3" w:rsidP="009E4A53">
            <w:pPr>
              <w:pStyle w:val="TAC"/>
              <w:rPr>
                <w:ins w:id="415" w:author="XI WANG" w:date="2022-11-02T22:55:00Z"/>
                <w:lang w:eastAsia="zh-CN"/>
              </w:rPr>
            </w:pPr>
            <w:ins w:id="416" w:author="XI WANG" w:date="2022-11-03T19:53:00Z">
              <w:r>
                <w:rPr>
                  <w:rFonts w:hint="eastAsia"/>
                  <w:lang w:eastAsia="zh-CN"/>
                </w:rPr>
                <w:t>6</w:t>
              </w:r>
            </w:ins>
          </w:p>
        </w:tc>
        <w:tc>
          <w:tcPr>
            <w:tcW w:w="3966" w:type="dxa"/>
            <w:tcBorders>
              <w:top w:val="single" w:sz="4" w:space="0" w:color="auto"/>
              <w:left w:val="single" w:sz="6" w:space="0" w:color="auto"/>
              <w:bottom w:val="single" w:sz="6" w:space="0" w:color="auto"/>
              <w:right w:val="single" w:sz="6" w:space="0" w:color="auto"/>
            </w:tcBorders>
          </w:tcPr>
          <w:p w14:paraId="75EE9AB4" w14:textId="00659B87" w:rsidR="009E4A53" w:rsidRPr="006F06C2" w:rsidRDefault="009E4A53" w:rsidP="00320896">
            <w:pPr>
              <w:pStyle w:val="TAL"/>
              <w:rPr>
                <w:ins w:id="417" w:author="XI WANG" w:date="2022-11-02T22:55:00Z"/>
              </w:rPr>
            </w:pPr>
            <w:ins w:id="418" w:author="XI WANG" w:date="2022-11-02T22:56:00Z">
              <w:r w:rsidRPr="00F511A5">
                <w:t>SS-NW</w:t>
              </w:r>
            </w:ins>
            <w:ins w:id="419" w:author="XI WANG" w:date="2022-11-02T22:55:00Z">
              <w:r w:rsidRPr="006F06C2">
                <w:t xml:space="preserve"> adjusts the cell-specific reference signal level according to row "T1".</w:t>
              </w:r>
            </w:ins>
          </w:p>
        </w:tc>
        <w:tc>
          <w:tcPr>
            <w:tcW w:w="709" w:type="dxa"/>
            <w:tcBorders>
              <w:top w:val="single" w:sz="4" w:space="0" w:color="auto"/>
              <w:left w:val="single" w:sz="6" w:space="0" w:color="auto"/>
              <w:bottom w:val="single" w:sz="6" w:space="0" w:color="auto"/>
              <w:right w:val="single" w:sz="6" w:space="0" w:color="auto"/>
            </w:tcBorders>
          </w:tcPr>
          <w:p w14:paraId="5DB1EBD1" w14:textId="77777777" w:rsidR="009E4A53" w:rsidRPr="006F06C2" w:rsidRDefault="009E4A53" w:rsidP="009E4A53">
            <w:pPr>
              <w:pStyle w:val="TAC"/>
              <w:rPr>
                <w:ins w:id="420" w:author="XI WANG" w:date="2022-11-02T22:55:00Z"/>
              </w:rPr>
            </w:pPr>
            <w:ins w:id="421" w:author="XI WANG" w:date="2022-11-02T22:55:00Z">
              <w:r w:rsidRPr="006F06C2">
                <w:t>-</w:t>
              </w:r>
            </w:ins>
          </w:p>
        </w:tc>
        <w:tc>
          <w:tcPr>
            <w:tcW w:w="2975" w:type="dxa"/>
            <w:tcBorders>
              <w:top w:val="single" w:sz="4" w:space="0" w:color="auto"/>
              <w:left w:val="single" w:sz="6" w:space="0" w:color="auto"/>
              <w:bottom w:val="single" w:sz="6" w:space="0" w:color="auto"/>
              <w:right w:val="single" w:sz="6" w:space="0" w:color="auto"/>
            </w:tcBorders>
          </w:tcPr>
          <w:p w14:paraId="0DB097A8" w14:textId="77777777" w:rsidR="009E4A53" w:rsidRPr="009E4A53" w:rsidRDefault="009E4A53" w:rsidP="009E4A53">
            <w:pPr>
              <w:pStyle w:val="TAL"/>
              <w:rPr>
                <w:ins w:id="422" w:author="XI WANG" w:date="2022-11-02T22:55:00Z"/>
                <w:iCs/>
              </w:rPr>
            </w:pPr>
            <w:ins w:id="423" w:author="XI WANG" w:date="2022-11-02T22:55:00Z">
              <w:r w:rsidRPr="009E4A53">
                <w:rPr>
                  <w:iCs/>
                </w:rPr>
                <w:t>-</w:t>
              </w:r>
            </w:ins>
          </w:p>
        </w:tc>
        <w:tc>
          <w:tcPr>
            <w:tcW w:w="567" w:type="dxa"/>
            <w:tcBorders>
              <w:top w:val="single" w:sz="4" w:space="0" w:color="auto"/>
              <w:left w:val="single" w:sz="6" w:space="0" w:color="auto"/>
              <w:bottom w:val="single" w:sz="6" w:space="0" w:color="auto"/>
              <w:right w:val="single" w:sz="6" w:space="0" w:color="auto"/>
            </w:tcBorders>
          </w:tcPr>
          <w:p w14:paraId="4AB6BCA1" w14:textId="77777777" w:rsidR="009E4A53" w:rsidRPr="006F06C2" w:rsidRDefault="009E4A53" w:rsidP="009E4A53">
            <w:pPr>
              <w:pStyle w:val="TAC"/>
              <w:rPr>
                <w:ins w:id="424" w:author="XI WANG" w:date="2022-11-02T22:55:00Z"/>
              </w:rPr>
            </w:pPr>
            <w:ins w:id="425" w:author="XI WANG" w:date="2022-11-02T22:55:00Z">
              <w:r w:rsidRPr="006F06C2">
                <w:t>-</w:t>
              </w:r>
            </w:ins>
          </w:p>
        </w:tc>
        <w:tc>
          <w:tcPr>
            <w:tcW w:w="850" w:type="dxa"/>
            <w:tcBorders>
              <w:top w:val="single" w:sz="4" w:space="0" w:color="auto"/>
              <w:left w:val="single" w:sz="6" w:space="0" w:color="auto"/>
              <w:bottom w:val="single" w:sz="6" w:space="0" w:color="auto"/>
              <w:right w:val="single" w:sz="4" w:space="0" w:color="auto"/>
            </w:tcBorders>
          </w:tcPr>
          <w:p w14:paraId="5F6F59F5" w14:textId="77777777" w:rsidR="009E4A53" w:rsidRPr="006F06C2" w:rsidRDefault="009E4A53" w:rsidP="009E4A53">
            <w:pPr>
              <w:pStyle w:val="TAC"/>
              <w:rPr>
                <w:ins w:id="426" w:author="XI WANG" w:date="2022-11-02T22:55:00Z"/>
              </w:rPr>
            </w:pPr>
            <w:ins w:id="427" w:author="XI WANG" w:date="2022-11-02T22:55:00Z">
              <w:r w:rsidRPr="006F06C2">
                <w:t>-</w:t>
              </w:r>
            </w:ins>
          </w:p>
        </w:tc>
      </w:tr>
      <w:tr w:rsidR="00995EDB" w:rsidRPr="00F511A5" w14:paraId="49140B05" w14:textId="77777777" w:rsidTr="00607AA3">
        <w:trPr>
          <w:ins w:id="428" w:author="XI WANG" w:date="2022-11-02T22:37:00Z"/>
        </w:trPr>
        <w:tc>
          <w:tcPr>
            <w:tcW w:w="533" w:type="dxa"/>
            <w:tcBorders>
              <w:top w:val="single" w:sz="4" w:space="0" w:color="auto"/>
              <w:left w:val="single" w:sz="4" w:space="0" w:color="auto"/>
              <w:bottom w:val="single" w:sz="6" w:space="0" w:color="auto"/>
              <w:right w:val="single" w:sz="6" w:space="0" w:color="auto"/>
            </w:tcBorders>
          </w:tcPr>
          <w:p w14:paraId="400BC340" w14:textId="4E50B954" w:rsidR="00995EDB" w:rsidRPr="00F511A5" w:rsidRDefault="00607AA3" w:rsidP="00320896">
            <w:pPr>
              <w:pStyle w:val="TAC"/>
              <w:rPr>
                <w:ins w:id="429" w:author="XI WANG" w:date="2022-11-02T22:37:00Z"/>
                <w:lang w:eastAsia="zh-CN"/>
              </w:rPr>
            </w:pPr>
            <w:bookmarkStart w:id="430" w:name="_Hlk85792413"/>
            <w:ins w:id="431" w:author="XI WANG" w:date="2022-11-03T19:53:00Z">
              <w:r>
                <w:rPr>
                  <w:rFonts w:hint="eastAsia"/>
                  <w:lang w:eastAsia="zh-CN"/>
                </w:rPr>
                <w:t>7</w:t>
              </w:r>
            </w:ins>
          </w:p>
        </w:tc>
        <w:tc>
          <w:tcPr>
            <w:tcW w:w="3966" w:type="dxa"/>
            <w:tcBorders>
              <w:top w:val="single" w:sz="4" w:space="0" w:color="auto"/>
              <w:left w:val="single" w:sz="6" w:space="0" w:color="auto"/>
              <w:bottom w:val="single" w:sz="6" w:space="0" w:color="auto"/>
              <w:right w:val="single" w:sz="6" w:space="0" w:color="auto"/>
            </w:tcBorders>
            <w:hideMark/>
          </w:tcPr>
          <w:p w14:paraId="1E4E3DE7" w14:textId="6A8235C4" w:rsidR="00995EDB" w:rsidRPr="00F511A5" w:rsidRDefault="00995EDB" w:rsidP="00320896">
            <w:pPr>
              <w:pStyle w:val="TAL"/>
              <w:rPr>
                <w:ins w:id="432" w:author="XI WANG" w:date="2022-11-02T22:37:00Z"/>
                <w:lang w:eastAsia="sv-SE"/>
              </w:rPr>
            </w:pPr>
            <w:ins w:id="433" w:author="XI WANG" w:date="2022-11-02T22:37:00Z">
              <w:r>
                <w:t xml:space="preserve">The </w:t>
              </w:r>
            </w:ins>
            <w:ins w:id="434" w:author="XI WANG" w:date="2022-11-02T22:50:00Z">
              <w:r w:rsidR="00442022" w:rsidRPr="00F511A5">
                <w:t>SS-NW</w:t>
              </w:r>
            </w:ins>
            <w:ins w:id="435" w:author="XI WANG" w:date="2022-11-02T22:37:00Z">
              <w:r>
                <w:t xml:space="preserve"> transmits an </w:t>
              </w:r>
              <w:r>
                <w:rPr>
                  <w:i/>
                </w:rPr>
                <w:t>RRCReconfiguration</w:t>
              </w:r>
              <w:r>
                <w:t xml:space="preserve"> message </w:t>
              </w:r>
              <w:r>
                <w:rPr>
                  <w:iCs/>
                </w:rPr>
                <w:t xml:space="preserve">including </w:t>
              </w:r>
              <w:r>
                <w:rPr>
                  <w:i/>
                  <w:iCs/>
                </w:rPr>
                <w:t>reconfigurationWithSync</w:t>
              </w:r>
              <w:r w:rsidRPr="006F06C2">
                <w:rPr>
                  <w:iCs/>
                </w:rPr>
                <w:t xml:space="preserve"> to order the UE to perform inter-frequency handover to NR </w:t>
              </w:r>
            </w:ins>
            <w:ins w:id="436" w:author="XI WANG" w:date="2022-11-04T12:06:00Z">
              <w:r w:rsidR="00BB5AE7">
                <w:rPr>
                  <w:iCs/>
                </w:rPr>
                <w:t>Cell 2</w:t>
              </w:r>
            </w:ins>
            <w:ins w:id="437" w:author="XI WANG" w:date="2022-11-02T22:37:00Z">
              <w:r>
                <w:rPr>
                  <w:i/>
                  <w:iCs/>
                </w:rPr>
                <w:t>.</w:t>
              </w:r>
            </w:ins>
          </w:p>
        </w:tc>
        <w:tc>
          <w:tcPr>
            <w:tcW w:w="709" w:type="dxa"/>
            <w:tcBorders>
              <w:top w:val="single" w:sz="4" w:space="0" w:color="auto"/>
              <w:left w:val="single" w:sz="6" w:space="0" w:color="auto"/>
              <w:bottom w:val="single" w:sz="6" w:space="0" w:color="auto"/>
              <w:right w:val="single" w:sz="6" w:space="0" w:color="auto"/>
            </w:tcBorders>
            <w:hideMark/>
          </w:tcPr>
          <w:p w14:paraId="3AA97D9E" w14:textId="77777777" w:rsidR="00995EDB" w:rsidRPr="00F511A5" w:rsidRDefault="00995EDB" w:rsidP="00320896">
            <w:pPr>
              <w:pStyle w:val="TAC"/>
              <w:rPr>
                <w:ins w:id="438" w:author="XI WANG" w:date="2022-11-02T22:37:00Z"/>
              </w:rPr>
            </w:pPr>
            <w:bookmarkStart w:id="439" w:name="OLE_LINK133"/>
            <w:ins w:id="440" w:author="XI WANG" w:date="2022-11-02T22:37:00Z">
              <w:r w:rsidRPr="00F511A5">
                <w:t>&lt;--</w:t>
              </w:r>
              <w:bookmarkEnd w:id="439"/>
            </w:ins>
          </w:p>
        </w:tc>
        <w:tc>
          <w:tcPr>
            <w:tcW w:w="2975" w:type="dxa"/>
            <w:tcBorders>
              <w:top w:val="single" w:sz="4" w:space="0" w:color="auto"/>
              <w:left w:val="single" w:sz="6" w:space="0" w:color="auto"/>
              <w:bottom w:val="single" w:sz="6" w:space="0" w:color="auto"/>
              <w:right w:val="single" w:sz="6" w:space="0" w:color="auto"/>
            </w:tcBorders>
            <w:hideMark/>
          </w:tcPr>
          <w:p w14:paraId="1344E0CE" w14:textId="77777777" w:rsidR="00995EDB" w:rsidRPr="00F511A5" w:rsidRDefault="00995EDB" w:rsidP="00320896">
            <w:pPr>
              <w:pStyle w:val="TAL"/>
              <w:rPr>
                <w:ins w:id="441" w:author="XI WANG" w:date="2022-11-02T22:37:00Z"/>
              </w:rPr>
            </w:pPr>
            <w:ins w:id="442" w:author="XI WANG" w:date="2022-11-02T22:37:00Z">
              <w:r w:rsidRPr="006F06C2">
                <w:rPr>
                  <w:iCs/>
                </w:rPr>
                <w:t>NR RRC:</w:t>
              </w:r>
              <w:r w:rsidRPr="006F06C2">
                <w:rPr>
                  <w:i/>
                  <w:iCs/>
                </w:rPr>
                <w:t xml:space="preserve"> RRCReconfiguration</w:t>
              </w:r>
            </w:ins>
          </w:p>
        </w:tc>
        <w:tc>
          <w:tcPr>
            <w:tcW w:w="567" w:type="dxa"/>
            <w:tcBorders>
              <w:top w:val="single" w:sz="4" w:space="0" w:color="auto"/>
              <w:left w:val="single" w:sz="6" w:space="0" w:color="auto"/>
              <w:bottom w:val="single" w:sz="6" w:space="0" w:color="auto"/>
              <w:right w:val="single" w:sz="6" w:space="0" w:color="auto"/>
            </w:tcBorders>
            <w:hideMark/>
          </w:tcPr>
          <w:p w14:paraId="54710079" w14:textId="77777777" w:rsidR="00995EDB" w:rsidRPr="00F511A5" w:rsidRDefault="00995EDB" w:rsidP="00320896">
            <w:pPr>
              <w:pStyle w:val="TAC"/>
              <w:rPr>
                <w:ins w:id="443" w:author="XI WANG" w:date="2022-11-02T22:37:00Z"/>
              </w:rPr>
            </w:pPr>
            <w:ins w:id="444" w:author="XI WANG" w:date="2022-11-02T22:37:00Z">
              <w:r w:rsidRPr="00F511A5">
                <w:t>-</w:t>
              </w:r>
            </w:ins>
          </w:p>
        </w:tc>
        <w:tc>
          <w:tcPr>
            <w:tcW w:w="850" w:type="dxa"/>
            <w:tcBorders>
              <w:top w:val="single" w:sz="4" w:space="0" w:color="auto"/>
              <w:left w:val="single" w:sz="6" w:space="0" w:color="auto"/>
              <w:bottom w:val="single" w:sz="6" w:space="0" w:color="auto"/>
              <w:right w:val="single" w:sz="4" w:space="0" w:color="auto"/>
            </w:tcBorders>
            <w:hideMark/>
          </w:tcPr>
          <w:p w14:paraId="0E2C004C" w14:textId="77777777" w:rsidR="00995EDB" w:rsidRPr="00F511A5" w:rsidRDefault="00995EDB" w:rsidP="00320896">
            <w:pPr>
              <w:pStyle w:val="TAC"/>
              <w:rPr>
                <w:ins w:id="445" w:author="XI WANG" w:date="2022-11-02T22:37:00Z"/>
              </w:rPr>
            </w:pPr>
            <w:ins w:id="446" w:author="XI WANG" w:date="2022-11-02T22:37:00Z">
              <w:r w:rsidRPr="00F511A5">
                <w:t>-</w:t>
              </w:r>
            </w:ins>
          </w:p>
        </w:tc>
        <w:bookmarkEnd w:id="430"/>
      </w:tr>
      <w:tr w:rsidR="00ED21D4" w:rsidRPr="006F06C2" w14:paraId="504448A2" w14:textId="77777777" w:rsidTr="00ED21D4">
        <w:trPr>
          <w:ins w:id="447" w:author="XI WANG" w:date="2022-11-02T22:45:00Z"/>
        </w:trPr>
        <w:tc>
          <w:tcPr>
            <w:tcW w:w="533" w:type="dxa"/>
            <w:tcBorders>
              <w:top w:val="single" w:sz="4" w:space="0" w:color="auto"/>
              <w:left w:val="single" w:sz="4" w:space="0" w:color="auto"/>
              <w:bottom w:val="single" w:sz="6" w:space="0" w:color="auto"/>
              <w:right w:val="single" w:sz="6" w:space="0" w:color="auto"/>
            </w:tcBorders>
          </w:tcPr>
          <w:p w14:paraId="59D13D07" w14:textId="77777777" w:rsidR="00ED21D4" w:rsidRPr="006F06C2" w:rsidRDefault="00ED21D4" w:rsidP="00320896">
            <w:pPr>
              <w:pStyle w:val="TAC"/>
              <w:rPr>
                <w:ins w:id="448" w:author="XI WANG" w:date="2022-11-02T22:45:00Z"/>
              </w:rPr>
            </w:pPr>
            <w:ins w:id="449" w:author="XI WANG" w:date="2022-11-02T22:45:00Z">
              <w:r w:rsidRPr="006F06C2">
                <w:t>-</w:t>
              </w:r>
            </w:ins>
          </w:p>
        </w:tc>
        <w:tc>
          <w:tcPr>
            <w:tcW w:w="3966" w:type="dxa"/>
            <w:tcBorders>
              <w:top w:val="single" w:sz="4" w:space="0" w:color="auto"/>
              <w:left w:val="single" w:sz="6" w:space="0" w:color="auto"/>
              <w:bottom w:val="single" w:sz="6" w:space="0" w:color="auto"/>
              <w:right w:val="single" w:sz="6" w:space="0" w:color="auto"/>
            </w:tcBorders>
          </w:tcPr>
          <w:p w14:paraId="4B1F0D5C" w14:textId="4F990309" w:rsidR="00ED21D4" w:rsidRPr="006F06C2" w:rsidRDefault="00ED21D4" w:rsidP="00320896">
            <w:pPr>
              <w:pStyle w:val="TAL"/>
              <w:rPr>
                <w:ins w:id="450" w:author="XI WANG" w:date="2022-11-02T22:45:00Z"/>
              </w:rPr>
            </w:pPr>
            <w:ins w:id="451" w:author="XI WANG" w:date="2022-11-02T22:45:00Z">
              <w:r w:rsidRPr="006F06C2">
                <w:t>EXCEPTION: In parallel with step</w:t>
              </w:r>
            </w:ins>
            <w:ins w:id="452" w:author="XI WANG" w:date="2022-11-03T19:45:00Z">
              <w:r w:rsidR="00F93707">
                <w:t xml:space="preserve"> 8</w:t>
              </w:r>
            </w:ins>
            <w:ins w:id="453" w:author="XI WANG" w:date="2022-11-02T22:45:00Z">
              <w:r w:rsidRPr="006F06C2">
                <w:t xml:space="preserve">, parallel behaviour defined in table </w:t>
              </w:r>
            </w:ins>
            <w:ins w:id="454" w:author="XI WANG" w:date="2022-11-02T22:48:00Z">
              <w:r w:rsidR="003F75CA">
                <w:rPr>
                  <w:lang w:eastAsia="zh-CN"/>
                </w:rPr>
                <w:t>12.2.1.5</w:t>
              </w:r>
              <w:r w:rsidR="003F75CA" w:rsidRPr="00F511A5">
                <w:rPr>
                  <w:lang w:eastAsia="zh-CN"/>
                </w:rPr>
                <w:t>.3.</w:t>
              </w:r>
              <w:r w:rsidR="003F75CA" w:rsidRPr="00F511A5">
                <w:t>2-</w:t>
              </w:r>
            </w:ins>
            <w:ins w:id="455" w:author="XI WANG" w:date="2022-11-03T19:44:00Z">
              <w:r w:rsidR="00F93707">
                <w:t>3</w:t>
              </w:r>
            </w:ins>
            <w:ins w:id="456" w:author="XI WANG" w:date="2022-11-02T22:45:00Z">
              <w:r w:rsidRPr="006F06C2">
                <w:t xml:space="preserve"> is executed repeatedly.</w:t>
              </w:r>
            </w:ins>
          </w:p>
        </w:tc>
        <w:tc>
          <w:tcPr>
            <w:tcW w:w="709" w:type="dxa"/>
            <w:tcBorders>
              <w:top w:val="single" w:sz="4" w:space="0" w:color="auto"/>
              <w:left w:val="single" w:sz="6" w:space="0" w:color="auto"/>
              <w:bottom w:val="single" w:sz="6" w:space="0" w:color="auto"/>
              <w:right w:val="single" w:sz="6" w:space="0" w:color="auto"/>
            </w:tcBorders>
          </w:tcPr>
          <w:p w14:paraId="015057C5" w14:textId="77777777" w:rsidR="00ED21D4" w:rsidRPr="006F06C2" w:rsidRDefault="00ED21D4" w:rsidP="00320896">
            <w:pPr>
              <w:pStyle w:val="TAC"/>
              <w:rPr>
                <w:ins w:id="457" w:author="XI WANG" w:date="2022-11-02T22:45:00Z"/>
              </w:rPr>
            </w:pPr>
            <w:ins w:id="458" w:author="XI WANG" w:date="2022-11-02T22:45:00Z">
              <w:r w:rsidRPr="006F06C2">
                <w:t>-</w:t>
              </w:r>
            </w:ins>
          </w:p>
        </w:tc>
        <w:tc>
          <w:tcPr>
            <w:tcW w:w="2975" w:type="dxa"/>
            <w:tcBorders>
              <w:top w:val="single" w:sz="4" w:space="0" w:color="auto"/>
              <w:left w:val="single" w:sz="6" w:space="0" w:color="auto"/>
              <w:bottom w:val="single" w:sz="6" w:space="0" w:color="auto"/>
              <w:right w:val="single" w:sz="6" w:space="0" w:color="auto"/>
            </w:tcBorders>
          </w:tcPr>
          <w:p w14:paraId="0243CFC6" w14:textId="77777777" w:rsidR="00ED21D4" w:rsidRPr="00ED21D4" w:rsidRDefault="00ED21D4" w:rsidP="00320896">
            <w:pPr>
              <w:pStyle w:val="TAL"/>
              <w:rPr>
                <w:ins w:id="459" w:author="XI WANG" w:date="2022-11-02T22:45:00Z"/>
                <w:iCs/>
              </w:rPr>
            </w:pPr>
            <w:ins w:id="460" w:author="XI WANG" w:date="2022-11-02T22:45:00Z">
              <w:r w:rsidRPr="00ED21D4">
                <w:rPr>
                  <w:iCs/>
                </w:rPr>
                <w:t>-</w:t>
              </w:r>
            </w:ins>
          </w:p>
        </w:tc>
        <w:tc>
          <w:tcPr>
            <w:tcW w:w="567" w:type="dxa"/>
            <w:tcBorders>
              <w:top w:val="single" w:sz="4" w:space="0" w:color="auto"/>
              <w:left w:val="single" w:sz="6" w:space="0" w:color="auto"/>
              <w:bottom w:val="single" w:sz="6" w:space="0" w:color="auto"/>
              <w:right w:val="single" w:sz="6" w:space="0" w:color="auto"/>
            </w:tcBorders>
          </w:tcPr>
          <w:p w14:paraId="7E86A30A" w14:textId="77777777" w:rsidR="00ED21D4" w:rsidRPr="006F06C2" w:rsidRDefault="00ED21D4" w:rsidP="00320896">
            <w:pPr>
              <w:pStyle w:val="TAC"/>
              <w:rPr>
                <w:ins w:id="461" w:author="XI WANG" w:date="2022-11-02T22:45:00Z"/>
              </w:rPr>
            </w:pPr>
            <w:ins w:id="462" w:author="XI WANG" w:date="2022-11-02T22:45:00Z">
              <w:r w:rsidRPr="006F06C2">
                <w:t>-</w:t>
              </w:r>
            </w:ins>
          </w:p>
        </w:tc>
        <w:tc>
          <w:tcPr>
            <w:tcW w:w="850" w:type="dxa"/>
            <w:tcBorders>
              <w:top w:val="single" w:sz="4" w:space="0" w:color="auto"/>
              <w:left w:val="single" w:sz="6" w:space="0" w:color="auto"/>
              <w:bottom w:val="single" w:sz="6" w:space="0" w:color="auto"/>
              <w:right w:val="single" w:sz="4" w:space="0" w:color="auto"/>
            </w:tcBorders>
          </w:tcPr>
          <w:p w14:paraId="0E29A03F" w14:textId="77777777" w:rsidR="00ED21D4" w:rsidRPr="006F06C2" w:rsidRDefault="00ED21D4" w:rsidP="00320896">
            <w:pPr>
              <w:pStyle w:val="TAC"/>
              <w:rPr>
                <w:ins w:id="463" w:author="XI WANG" w:date="2022-11-02T22:45:00Z"/>
              </w:rPr>
            </w:pPr>
            <w:ins w:id="464" w:author="XI WANG" w:date="2022-11-02T22:45:00Z">
              <w:r w:rsidRPr="006F06C2">
                <w:t>-</w:t>
              </w:r>
            </w:ins>
          </w:p>
        </w:tc>
      </w:tr>
      <w:tr w:rsidR="00B26448" w:rsidRPr="007669D7" w14:paraId="4BF4C5EE" w14:textId="77777777" w:rsidTr="00995EDB">
        <w:trPr>
          <w:ins w:id="465" w:author="XI WANG" w:date="2022-11-02T22:37:00Z"/>
        </w:trPr>
        <w:tc>
          <w:tcPr>
            <w:tcW w:w="533" w:type="dxa"/>
            <w:tcBorders>
              <w:top w:val="single" w:sz="4" w:space="0" w:color="auto"/>
              <w:left w:val="single" w:sz="4" w:space="0" w:color="auto"/>
              <w:bottom w:val="single" w:sz="6" w:space="0" w:color="auto"/>
              <w:right w:val="single" w:sz="6" w:space="0" w:color="auto"/>
            </w:tcBorders>
          </w:tcPr>
          <w:p w14:paraId="06D98B89" w14:textId="39411BF3" w:rsidR="00B26448" w:rsidRPr="007669D7" w:rsidRDefault="00607AA3" w:rsidP="00B26448">
            <w:pPr>
              <w:pStyle w:val="TAC"/>
              <w:rPr>
                <w:ins w:id="466" w:author="XI WANG" w:date="2022-11-02T22:37:00Z"/>
                <w:lang w:eastAsia="zh-CN"/>
              </w:rPr>
            </w:pPr>
            <w:ins w:id="467" w:author="XI WANG" w:date="2022-11-03T19:53:00Z">
              <w:r>
                <w:rPr>
                  <w:rFonts w:hint="eastAsia"/>
                  <w:lang w:eastAsia="zh-CN"/>
                </w:rPr>
                <w:t>8</w:t>
              </w:r>
            </w:ins>
          </w:p>
        </w:tc>
        <w:tc>
          <w:tcPr>
            <w:tcW w:w="3966" w:type="dxa"/>
            <w:tcBorders>
              <w:top w:val="single" w:sz="4" w:space="0" w:color="auto"/>
              <w:left w:val="single" w:sz="6" w:space="0" w:color="auto"/>
              <w:bottom w:val="single" w:sz="6" w:space="0" w:color="auto"/>
              <w:right w:val="single" w:sz="6" w:space="0" w:color="auto"/>
            </w:tcBorders>
          </w:tcPr>
          <w:p w14:paraId="62CAA830" w14:textId="3239E2A5" w:rsidR="00B26448" w:rsidRPr="007669D7" w:rsidRDefault="00B26448" w:rsidP="00B26448">
            <w:pPr>
              <w:pStyle w:val="TAL"/>
              <w:rPr>
                <w:ins w:id="468" w:author="XI WANG" w:date="2022-11-02T22:37:00Z"/>
              </w:rPr>
            </w:pPr>
            <w:ins w:id="469" w:author="XI WANG" w:date="2022-11-02T22:37:00Z">
              <w:r w:rsidRPr="007669D7">
                <w:t>Check: Does UE send SDAP SDUs on SL DRB#n</w:t>
              </w:r>
            </w:ins>
            <w:ins w:id="470" w:author="Huawei" w:date="2022-11-03T15:51:00Z">
              <w:r w:rsidR="00E3070E">
                <w:t xml:space="preserve"> </w:t>
              </w:r>
              <w:r w:rsidR="00E3070E">
                <w:rPr>
                  <w:rFonts w:hint="eastAsia"/>
                  <w:lang w:eastAsia="zh-CN"/>
                </w:rPr>
                <w:t>in</w:t>
              </w:r>
              <w:r w:rsidR="00E3070E">
                <w:rPr>
                  <w:lang w:eastAsia="zh-CN"/>
                </w:rPr>
                <w:t xml:space="preserve"> slots included in exception</w:t>
              </w:r>
            </w:ins>
            <w:ins w:id="471" w:author="Huawei" w:date="2022-11-03T15:52:00Z">
              <w:r w:rsidR="00E3070E">
                <w:rPr>
                  <w:lang w:eastAsia="zh-CN"/>
                </w:rPr>
                <w:t>al resource pool</w:t>
              </w:r>
            </w:ins>
            <w:ins w:id="472" w:author="XI WANG" w:date="2022-11-02T22:37:00Z">
              <w:r w:rsidRPr="007669D7">
                <w:t>?</w:t>
              </w:r>
            </w:ins>
          </w:p>
        </w:tc>
        <w:tc>
          <w:tcPr>
            <w:tcW w:w="709" w:type="dxa"/>
            <w:tcBorders>
              <w:top w:val="single" w:sz="4" w:space="0" w:color="auto"/>
              <w:left w:val="single" w:sz="6" w:space="0" w:color="auto"/>
              <w:bottom w:val="single" w:sz="6" w:space="0" w:color="auto"/>
              <w:right w:val="single" w:sz="6" w:space="0" w:color="auto"/>
            </w:tcBorders>
          </w:tcPr>
          <w:p w14:paraId="13A313BB" w14:textId="2D8E4411" w:rsidR="00B26448" w:rsidRPr="00995EDB" w:rsidRDefault="00B26448" w:rsidP="00B26448">
            <w:pPr>
              <w:pStyle w:val="TAC"/>
              <w:rPr>
                <w:ins w:id="473" w:author="XI WANG" w:date="2022-11-02T22:37:00Z"/>
              </w:rPr>
            </w:pPr>
            <w:ins w:id="474" w:author="XI WANG" w:date="2022-11-02T22:40:00Z">
              <w:r w:rsidRPr="00F511A5">
                <w:t>--&gt;</w:t>
              </w:r>
            </w:ins>
          </w:p>
        </w:tc>
        <w:tc>
          <w:tcPr>
            <w:tcW w:w="2975" w:type="dxa"/>
            <w:tcBorders>
              <w:top w:val="single" w:sz="4" w:space="0" w:color="auto"/>
              <w:left w:val="single" w:sz="6" w:space="0" w:color="auto"/>
              <w:bottom w:val="single" w:sz="6" w:space="0" w:color="auto"/>
              <w:right w:val="single" w:sz="6" w:space="0" w:color="auto"/>
            </w:tcBorders>
          </w:tcPr>
          <w:p w14:paraId="72389BB0" w14:textId="77777777" w:rsidR="00B26448" w:rsidRPr="00995EDB" w:rsidRDefault="00B26448" w:rsidP="00B26448">
            <w:pPr>
              <w:pStyle w:val="TAL"/>
              <w:rPr>
                <w:ins w:id="475" w:author="XI WANG" w:date="2022-11-02T22:37:00Z"/>
                <w:iCs/>
              </w:rPr>
            </w:pPr>
            <w:ins w:id="476" w:author="XI WANG" w:date="2022-11-02T22:37:00Z">
              <w:r w:rsidRPr="00995EDB">
                <w:rPr>
                  <w:rFonts w:hint="eastAsia"/>
                  <w:iCs/>
                </w:rPr>
                <w:t>-</w:t>
              </w:r>
            </w:ins>
          </w:p>
        </w:tc>
        <w:tc>
          <w:tcPr>
            <w:tcW w:w="567" w:type="dxa"/>
            <w:tcBorders>
              <w:top w:val="single" w:sz="4" w:space="0" w:color="auto"/>
              <w:left w:val="single" w:sz="6" w:space="0" w:color="auto"/>
              <w:bottom w:val="single" w:sz="6" w:space="0" w:color="auto"/>
              <w:right w:val="single" w:sz="6" w:space="0" w:color="auto"/>
            </w:tcBorders>
          </w:tcPr>
          <w:p w14:paraId="00B995F8" w14:textId="6CF4CDD5" w:rsidR="00B26448" w:rsidRPr="00995EDB" w:rsidRDefault="00662247" w:rsidP="00B26448">
            <w:pPr>
              <w:pStyle w:val="TAC"/>
              <w:rPr>
                <w:ins w:id="477" w:author="XI WANG" w:date="2022-11-02T22:37:00Z"/>
              </w:rPr>
            </w:pPr>
            <w:ins w:id="478" w:author="XI WANG" w:date="2022-11-02T22:40:00Z">
              <w:r>
                <w:t>1</w:t>
              </w:r>
            </w:ins>
          </w:p>
        </w:tc>
        <w:tc>
          <w:tcPr>
            <w:tcW w:w="850" w:type="dxa"/>
            <w:tcBorders>
              <w:top w:val="single" w:sz="4" w:space="0" w:color="auto"/>
              <w:left w:val="single" w:sz="6" w:space="0" w:color="auto"/>
              <w:bottom w:val="single" w:sz="6" w:space="0" w:color="auto"/>
              <w:right w:val="single" w:sz="4" w:space="0" w:color="auto"/>
            </w:tcBorders>
          </w:tcPr>
          <w:p w14:paraId="6ABAF547" w14:textId="77777777" w:rsidR="00B26448" w:rsidRPr="00995EDB" w:rsidRDefault="00B26448" w:rsidP="00B26448">
            <w:pPr>
              <w:pStyle w:val="TAC"/>
              <w:rPr>
                <w:ins w:id="479" w:author="XI WANG" w:date="2022-11-02T22:37:00Z"/>
              </w:rPr>
            </w:pPr>
            <w:ins w:id="480" w:author="XI WANG" w:date="2022-11-02T22:37:00Z">
              <w:r w:rsidRPr="00995EDB">
                <w:t>P</w:t>
              </w:r>
            </w:ins>
          </w:p>
        </w:tc>
      </w:tr>
      <w:tr w:rsidR="00DE6941" w:rsidRPr="00F511A5" w14:paraId="4175E4D3" w14:textId="77777777" w:rsidTr="00320896">
        <w:trPr>
          <w:ins w:id="481" w:author="XI WANG" w:date="2022-11-02T21:59:00Z"/>
        </w:trPr>
        <w:tc>
          <w:tcPr>
            <w:tcW w:w="533" w:type="dxa"/>
            <w:tcBorders>
              <w:top w:val="single" w:sz="4" w:space="0" w:color="auto"/>
              <w:left w:val="single" w:sz="4" w:space="0" w:color="auto"/>
              <w:bottom w:val="single" w:sz="6" w:space="0" w:color="auto"/>
              <w:right w:val="single" w:sz="6" w:space="0" w:color="auto"/>
            </w:tcBorders>
          </w:tcPr>
          <w:p w14:paraId="53A8802A" w14:textId="194F0E0F" w:rsidR="00DE6941" w:rsidRPr="00F511A5" w:rsidRDefault="00607AA3" w:rsidP="00DE6941">
            <w:pPr>
              <w:pStyle w:val="TAC"/>
              <w:rPr>
                <w:ins w:id="482" w:author="XI WANG" w:date="2022-11-02T21:59:00Z"/>
                <w:lang w:eastAsia="zh-CN"/>
              </w:rPr>
            </w:pPr>
            <w:ins w:id="483" w:author="XI WANG" w:date="2022-11-03T19:53:00Z">
              <w:r>
                <w:rPr>
                  <w:rFonts w:hint="eastAsia"/>
                  <w:lang w:eastAsia="zh-CN"/>
                </w:rPr>
                <w:t>9</w:t>
              </w:r>
            </w:ins>
          </w:p>
        </w:tc>
        <w:tc>
          <w:tcPr>
            <w:tcW w:w="3966" w:type="dxa"/>
            <w:tcBorders>
              <w:top w:val="single" w:sz="4" w:space="0" w:color="auto"/>
              <w:left w:val="single" w:sz="6" w:space="0" w:color="auto"/>
              <w:bottom w:val="single" w:sz="6" w:space="0" w:color="auto"/>
              <w:right w:val="single" w:sz="6" w:space="0" w:color="auto"/>
            </w:tcBorders>
          </w:tcPr>
          <w:p w14:paraId="0249BA88" w14:textId="6B7AC653" w:rsidR="00DE6941" w:rsidRDefault="00DE6941" w:rsidP="00DE6941">
            <w:pPr>
              <w:pStyle w:val="TAL"/>
              <w:rPr>
                <w:ins w:id="484" w:author="XI WANG" w:date="2022-11-02T21:59:00Z"/>
              </w:rPr>
            </w:pPr>
            <w:ins w:id="485" w:author="XI WANG" w:date="2022-11-02T22:48:00Z">
              <w:r w:rsidRPr="006F06C2">
                <w:rPr>
                  <w:rFonts w:cs="Arial"/>
                  <w:szCs w:val="18"/>
                </w:rPr>
                <w:t xml:space="preserve">The </w:t>
              </w:r>
            </w:ins>
            <w:ins w:id="486" w:author="XI WANG" w:date="2022-11-02T22:51:00Z">
              <w:r w:rsidR="003D4D27" w:rsidRPr="00F511A5">
                <w:t>SS-NW</w:t>
              </w:r>
            </w:ins>
            <w:ins w:id="487" w:author="XI WANG" w:date="2022-11-02T22:48:00Z">
              <w:r w:rsidRPr="006F06C2">
                <w:rPr>
                  <w:rFonts w:cs="Arial"/>
                  <w:szCs w:val="18"/>
                </w:rPr>
                <w:t xml:space="preserve"> transmits Random Access Response to respond to the latest preamble on NR </w:t>
              </w:r>
            </w:ins>
            <w:ins w:id="488" w:author="XI WANG" w:date="2022-11-04T12:06:00Z">
              <w:r w:rsidR="00BB5AE7">
                <w:rPr>
                  <w:rFonts w:cs="Arial"/>
                  <w:szCs w:val="18"/>
                </w:rPr>
                <w:t>Cell 2</w:t>
              </w:r>
            </w:ins>
            <w:ins w:id="489" w:author="XI WANG" w:date="2022-11-02T22:48:00Z">
              <w:r w:rsidRPr="006F06C2">
                <w:rPr>
                  <w:rFonts w:cs="Arial"/>
                  <w:szCs w:val="18"/>
                </w:rPr>
                <w:t>.</w:t>
              </w:r>
            </w:ins>
          </w:p>
        </w:tc>
        <w:tc>
          <w:tcPr>
            <w:tcW w:w="709" w:type="dxa"/>
            <w:tcBorders>
              <w:top w:val="single" w:sz="4" w:space="0" w:color="auto"/>
              <w:left w:val="single" w:sz="6" w:space="0" w:color="auto"/>
              <w:bottom w:val="single" w:sz="6" w:space="0" w:color="auto"/>
              <w:right w:val="single" w:sz="6" w:space="0" w:color="auto"/>
            </w:tcBorders>
          </w:tcPr>
          <w:p w14:paraId="61859CC4" w14:textId="23F20F0D" w:rsidR="00DE6941" w:rsidRPr="00F511A5" w:rsidRDefault="00DE6941" w:rsidP="00DE6941">
            <w:pPr>
              <w:pStyle w:val="TAC"/>
              <w:rPr>
                <w:ins w:id="490" w:author="XI WANG" w:date="2022-11-02T21:59:00Z"/>
              </w:rPr>
            </w:pPr>
            <w:ins w:id="491" w:author="XI WANG" w:date="2022-11-02T22:48:00Z">
              <w:r w:rsidRPr="006F06C2">
                <w:rPr>
                  <w:lang w:eastAsia="zh-CN"/>
                </w:rPr>
                <w:t>&lt;--</w:t>
              </w:r>
            </w:ins>
          </w:p>
        </w:tc>
        <w:tc>
          <w:tcPr>
            <w:tcW w:w="2975" w:type="dxa"/>
            <w:tcBorders>
              <w:top w:val="single" w:sz="4" w:space="0" w:color="auto"/>
              <w:left w:val="single" w:sz="6" w:space="0" w:color="auto"/>
              <w:bottom w:val="single" w:sz="6" w:space="0" w:color="auto"/>
              <w:right w:val="single" w:sz="6" w:space="0" w:color="auto"/>
            </w:tcBorders>
          </w:tcPr>
          <w:p w14:paraId="5DDBEF3C" w14:textId="18382F15" w:rsidR="00DE6941" w:rsidRPr="006F06C2" w:rsidRDefault="00DE6941" w:rsidP="00DE6941">
            <w:pPr>
              <w:pStyle w:val="TAL"/>
              <w:rPr>
                <w:ins w:id="492" w:author="XI WANG" w:date="2022-11-02T21:59:00Z"/>
                <w:iCs/>
              </w:rPr>
            </w:pPr>
            <w:ins w:id="493" w:author="XI WANG" w:date="2022-11-02T22:48:00Z">
              <w:r w:rsidRPr="006F06C2">
                <w:rPr>
                  <w:lang w:eastAsia="zh-CN"/>
                </w:rPr>
                <w:t>Random Access Response</w:t>
              </w:r>
            </w:ins>
          </w:p>
        </w:tc>
        <w:tc>
          <w:tcPr>
            <w:tcW w:w="567" w:type="dxa"/>
            <w:tcBorders>
              <w:top w:val="single" w:sz="4" w:space="0" w:color="auto"/>
              <w:left w:val="single" w:sz="6" w:space="0" w:color="auto"/>
              <w:bottom w:val="single" w:sz="6" w:space="0" w:color="auto"/>
              <w:right w:val="single" w:sz="6" w:space="0" w:color="auto"/>
            </w:tcBorders>
          </w:tcPr>
          <w:p w14:paraId="5975AE15" w14:textId="77777777" w:rsidR="00DE6941" w:rsidRPr="00F511A5" w:rsidRDefault="00DE6941" w:rsidP="00DE6941">
            <w:pPr>
              <w:pStyle w:val="TAC"/>
              <w:rPr>
                <w:ins w:id="494" w:author="XI WANG" w:date="2022-11-02T21:59:00Z"/>
              </w:rPr>
            </w:pPr>
          </w:p>
        </w:tc>
        <w:tc>
          <w:tcPr>
            <w:tcW w:w="850" w:type="dxa"/>
            <w:tcBorders>
              <w:top w:val="single" w:sz="4" w:space="0" w:color="auto"/>
              <w:left w:val="single" w:sz="6" w:space="0" w:color="auto"/>
              <w:bottom w:val="single" w:sz="6" w:space="0" w:color="auto"/>
              <w:right w:val="single" w:sz="4" w:space="0" w:color="auto"/>
            </w:tcBorders>
          </w:tcPr>
          <w:p w14:paraId="12A43AF1" w14:textId="77777777" w:rsidR="00DE6941" w:rsidRPr="00F511A5" w:rsidRDefault="00DE6941" w:rsidP="00DE6941">
            <w:pPr>
              <w:pStyle w:val="TAC"/>
              <w:rPr>
                <w:ins w:id="495" w:author="XI WANG" w:date="2022-11-02T21:59:00Z"/>
              </w:rPr>
            </w:pPr>
          </w:p>
        </w:tc>
      </w:tr>
      <w:tr w:rsidR="00DE6941" w:rsidRPr="00F511A5" w14:paraId="6E425FF2" w14:textId="77777777" w:rsidTr="00607AA3">
        <w:trPr>
          <w:ins w:id="496" w:author="XI WANG" w:date="2022-10-21T12:24:00Z"/>
        </w:trPr>
        <w:tc>
          <w:tcPr>
            <w:tcW w:w="533" w:type="dxa"/>
            <w:tcBorders>
              <w:top w:val="single" w:sz="4" w:space="0" w:color="auto"/>
              <w:left w:val="single" w:sz="4" w:space="0" w:color="auto"/>
              <w:bottom w:val="single" w:sz="6" w:space="0" w:color="auto"/>
              <w:right w:val="single" w:sz="6" w:space="0" w:color="auto"/>
            </w:tcBorders>
          </w:tcPr>
          <w:p w14:paraId="6ACA03F9" w14:textId="0AC8ED69" w:rsidR="00DE6941" w:rsidRPr="00F511A5" w:rsidRDefault="00607AA3" w:rsidP="00DE6941">
            <w:pPr>
              <w:pStyle w:val="TAC"/>
              <w:rPr>
                <w:ins w:id="497" w:author="XI WANG" w:date="2022-10-21T12:24:00Z"/>
                <w:lang w:eastAsia="zh-CN"/>
              </w:rPr>
            </w:pPr>
            <w:ins w:id="498" w:author="XI WANG" w:date="2022-11-03T19:53:00Z">
              <w:r>
                <w:rPr>
                  <w:rFonts w:hint="eastAsia"/>
                  <w:lang w:eastAsia="zh-CN"/>
                </w:rPr>
                <w:t>1</w:t>
              </w:r>
              <w:r>
                <w:rPr>
                  <w:lang w:eastAsia="zh-CN"/>
                </w:rPr>
                <w:t>0</w:t>
              </w:r>
            </w:ins>
          </w:p>
        </w:tc>
        <w:tc>
          <w:tcPr>
            <w:tcW w:w="3966" w:type="dxa"/>
            <w:tcBorders>
              <w:top w:val="single" w:sz="4" w:space="0" w:color="auto"/>
              <w:left w:val="single" w:sz="6" w:space="0" w:color="auto"/>
              <w:bottom w:val="single" w:sz="6" w:space="0" w:color="auto"/>
              <w:right w:val="single" w:sz="6" w:space="0" w:color="auto"/>
            </w:tcBorders>
            <w:hideMark/>
          </w:tcPr>
          <w:p w14:paraId="6307645C" w14:textId="505FD239" w:rsidR="00DE6941" w:rsidRPr="00F511A5" w:rsidRDefault="00DE6941" w:rsidP="00DE6941">
            <w:pPr>
              <w:pStyle w:val="TAL"/>
              <w:rPr>
                <w:ins w:id="499" w:author="XI WANG" w:date="2022-10-21T12:24:00Z"/>
                <w:lang w:eastAsia="sv-SE"/>
              </w:rPr>
            </w:pPr>
            <w:ins w:id="500" w:author="XI WANG" w:date="2022-11-02T17:36:00Z">
              <w:r>
                <w:t>T</w:t>
              </w:r>
            </w:ins>
            <w:ins w:id="501" w:author="XI WANG" w:date="2022-11-02T17:35:00Z">
              <w:r w:rsidRPr="006F06C2">
                <w:t xml:space="preserve">he UE transmit </w:t>
              </w:r>
              <w:r w:rsidRPr="00703114">
                <w:rPr>
                  <w:i/>
                  <w:iCs/>
                </w:rPr>
                <w:t>RRCReconfigurationComplete</w:t>
              </w:r>
              <w:r w:rsidRPr="006F06C2">
                <w:t xml:space="preserve"> message in NR </w:t>
              </w:r>
            </w:ins>
            <w:ins w:id="502" w:author="XI WANG" w:date="2022-11-04T12:07:00Z">
              <w:r w:rsidR="00BB5AE7">
                <w:t>Cell 2</w:t>
              </w:r>
            </w:ins>
            <w:ins w:id="503" w:author="XI WANG" w:date="2022-11-03T19:37:00Z">
              <w:r w:rsidR="00F76641">
                <w:rPr>
                  <w:rFonts w:hint="eastAsia"/>
                  <w:lang w:eastAsia="zh-CN"/>
                </w:rPr>
                <w:t>.</w:t>
              </w:r>
            </w:ins>
          </w:p>
        </w:tc>
        <w:tc>
          <w:tcPr>
            <w:tcW w:w="709" w:type="dxa"/>
            <w:tcBorders>
              <w:top w:val="single" w:sz="4" w:space="0" w:color="auto"/>
              <w:left w:val="single" w:sz="6" w:space="0" w:color="auto"/>
              <w:bottom w:val="single" w:sz="6" w:space="0" w:color="auto"/>
              <w:right w:val="single" w:sz="6" w:space="0" w:color="auto"/>
            </w:tcBorders>
            <w:hideMark/>
          </w:tcPr>
          <w:p w14:paraId="2DA215D5" w14:textId="77777777" w:rsidR="00DE6941" w:rsidRPr="00F511A5" w:rsidRDefault="00DE6941" w:rsidP="00DE6941">
            <w:pPr>
              <w:pStyle w:val="TAC"/>
              <w:rPr>
                <w:ins w:id="504" w:author="XI WANG" w:date="2022-10-21T12:24:00Z"/>
              </w:rPr>
            </w:pPr>
            <w:ins w:id="505" w:author="XI WANG" w:date="2022-10-21T12:24:00Z">
              <w:r w:rsidRPr="00F511A5">
                <w:t>--&gt;</w:t>
              </w:r>
            </w:ins>
          </w:p>
        </w:tc>
        <w:tc>
          <w:tcPr>
            <w:tcW w:w="2975" w:type="dxa"/>
            <w:tcBorders>
              <w:top w:val="single" w:sz="4" w:space="0" w:color="auto"/>
              <w:left w:val="single" w:sz="6" w:space="0" w:color="auto"/>
              <w:bottom w:val="single" w:sz="6" w:space="0" w:color="auto"/>
              <w:right w:val="single" w:sz="6" w:space="0" w:color="auto"/>
            </w:tcBorders>
            <w:hideMark/>
          </w:tcPr>
          <w:p w14:paraId="3E2C623F" w14:textId="48A1EE4A" w:rsidR="00DE6941" w:rsidRPr="00F511A5" w:rsidRDefault="00DE6941" w:rsidP="00DE6941">
            <w:pPr>
              <w:pStyle w:val="TAL"/>
              <w:rPr>
                <w:ins w:id="506" w:author="XI WANG" w:date="2022-10-21T12:24:00Z"/>
              </w:rPr>
            </w:pPr>
            <w:ins w:id="507" w:author="XI WANG" w:date="2022-11-02T17:36:00Z">
              <w:r w:rsidRPr="006F06C2">
                <w:rPr>
                  <w:iCs/>
                </w:rPr>
                <w:t>NR RRC:</w:t>
              </w:r>
              <w:r w:rsidRPr="006F06C2">
                <w:rPr>
                  <w:i/>
                  <w:iCs/>
                </w:rPr>
                <w:t xml:space="preserve"> RRCReconfigurationComplete</w:t>
              </w:r>
            </w:ins>
          </w:p>
        </w:tc>
        <w:tc>
          <w:tcPr>
            <w:tcW w:w="567" w:type="dxa"/>
            <w:tcBorders>
              <w:top w:val="single" w:sz="4" w:space="0" w:color="auto"/>
              <w:left w:val="single" w:sz="6" w:space="0" w:color="auto"/>
              <w:bottom w:val="single" w:sz="6" w:space="0" w:color="auto"/>
              <w:right w:val="single" w:sz="6" w:space="0" w:color="auto"/>
            </w:tcBorders>
            <w:hideMark/>
          </w:tcPr>
          <w:p w14:paraId="47C1EADF" w14:textId="77777777" w:rsidR="00DE6941" w:rsidRPr="00F511A5" w:rsidRDefault="00DE6941" w:rsidP="00DE6941">
            <w:pPr>
              <w:pStyle w:val="TAC"/>
              <w:rPr>
                <w:ins w:id="508" w:author="XI WANG" w:date="2022-10-21T12:24:00Z"/>
              </w:rPr>
            </w:pPr>
            <w:ins w:id="509" w:author="XI WANG" w:date="2022-10-21T12:24:00Z">
              <w:r w:rsidRPr="00F511A5">
                <w:t>-</w:t>
              </w:r>
            </w:ins>
          </w:p>
        </w:tc>
        <w:tc>
          <w:tcPr>
            <w:tcW w:w="850" w:type="dxa"/>
            <w:tcBorders>
              <w:top w:val="single" w:sz="4" w:space="0" w:color="auto"/>
              <w:left w:val="single" w:sz="6" w:space="0" w:color="auto"/>
              <w:bottom w:val="single" w:sz="6" w:space="0" w:color="auto"/>
              <w:right w:val="single" w:sz="4" w:space="0" w:color="auto"/>
            </w:tcBorders>
            <w:hideMark/>
          </w:tcPr>
          <w:p w14:paraId="755C3AA2" w14:textId="77777777" w:rsidR="00DE6941" w:rsidRPr="00F511A5" w:rsidRDefault="00DE6941" w:rsidP="00DE6941">
            <w:pPr>
              <w:pStyle w:val="TAC"/>
              <w:rPr>
                <w:ins w:id="510" w:author="XI WANG" w:date="2022-10-21T12:24:00Z"/>
              </w:rPr>
            </w:pPr>
            <w:ins w:id="511" w:author="XI WANG" w:date="2022-10-21T12:24:00Z">
              <w:r w:rsidRPr="00F511A5">
                <w:t>-</w:t>
              </w:r>
            </w:ins>
          </w:p>
        </w:tc>
      </w:tr>
      <w:tr w:rsidR="008E230D" w:rsidRPr="00F511A5" w14:paraId="29DE29D3" w14:textId="77777777" w:rsidTr="00320896">
        <w:trPr>
          <w:ins w:id="512" w:author="Huawei" w:date="2022-11-03T16:42:00Z"/>
        </w:trPr>
        <w:tc>
          <w:tcPr>
            <w:tcW w:w="533" w:type="dxa"/>
            <w:tcBorders>
              <w:top w:val="single" w:sz="4" w:space="0" w:color="auto"/>
              <w:left w:val="single" w:sz="4" w:space="0" w:color="auto"/>
              <w:bottom w:val="single" w:sz="6" w:space="0" w:color="auto"/>
              <w:right w:val="single" w:sz="6" w:space="0" w:color="auto"/>
            </w:tcBorders>
          </w:tcPr>
          <w:p w14:paraId="29A3CC13" w14:textId="19951D3D" w:rsidR="008E230D" w:rsidRDefault="00607AA3" w:rsidP="008E230D">
            <w:pPr>
              <w:pStyle w:val="TAC"/>
              <w:rPr>
                <w:ins w:id="513" w:author="Huawei" w:date="2022-11-03T16:42:00Z"/>
                <w:lang w:eastAsia="zh-CN"/>
              </w:rPr>
            </w:pPr>
            <w:ins w:id="514" w:author="XI WANG" w:date="2022-11-03T19:53:00Z">
              <w:r>
                <w:rPr>
                  <w:rFonts w:hint="eastAsia"/>
                  <w:lang w:eastAsia="zh-CN"/>
                </w:rPr>
                <w:t>1</w:t>
              </w:r>
              <w:r>
                <w:rPr>
                  <w:lang w:eastAsia="zh-CN"/>
                </w:rPr>
                <w:t>1</w:t>
              </w:r>
            </w:ins>
          </w:p>
        </w:tc>
        <w:tc>
          <w:tcPr>
            <w:tcW w:w="3966" w:type="dxa"/>
            <w:tcBorders>
              <w:top w:val="single" w:sz="4" w:space="0" w:color="auto"/>
              <w:left w:val="single" w:sz="6" w:space="0" w:color="auto"/>
              <w:bottom w:val="single" w:sz="6" w:space="0" w:color="auto"/>
              <w:right w:val="single" w:sz="6" w:space="0" w:color="auto"/>
            </w:tcBorders>
          </w:tcPr>
          <w:p w14:paraId="0BD8AF93" w14:textId="12E5E0FF" w:rsidR="008E230D" w:rsidRDefault="008E230D" w:rsidP="008E230D">
            <w:pPr>
              <w:pStyle w:val="TAL"/>
              <w:rPr>
                <w:ins w:id="515" w:author="Huawei" w:date="2022-11-03T16:42:00Z"/>
              </w:rPr>
            </w:pPr>
            <w:ins w:id="516" w:author="Huawei" w:date="2022-11-03T16:42:00Z">
              <w:r>
                <w:rPr>
                  <w:rFonts w:hint="eastAsia"/>
                  <w:lang w:eastAsia="zh-CN"/>
                </w:rPr>
                <w:t>T</w:t>
              </w:r>
              <w:r w:rsidRPr="00191683">
                <w:rPr>
                  <w:lang w:eastAsia="zh-CN"/>
                </w:rPr>
                <w:t>he SS transmits a</w:t>
              </w:r>
              <w:r>
                <w:rPr>
                  <w:lang w:eastAsia="zh-CN"/>
                </w:rPr>
                <w:t>n</w:t>
              </w:r>
              <w:r w:rsidRPr="00191683">
                <w:rPr>
                  <w:lang w:eastAsia="zh-CN"/>
                </w:rPr>
                <w:t xml:space="preserve"> </w:t>
              </w:r>
              <w:r>
                <w:rPr>
                  <w:lang w:eastAsia="zh-CN"/>
                </w:rPr>
                <w:t>OPEN</w:t>
              </w:r>
              <w:r w:rsidRPr="00191683">
                <w:rPr>
                  <w:lang w:eastAsia="zh-CN"/>
                </w:rPr>
                <w:t xml:space="preserve"> UE TEST LOOP message</w:t>
              </w:r>
            </w:ins>
          </w:p>
        </w:tc>
        <w:tc>
          <w:tcPr>
            <w:tcW w:w="709" w:type="dxa"/>
            <w:tcBorders>
              <w:top w:val="single" w:sz="4" w:space="0" w:color="auto"/>
              <w:left w:val="single" w:sz="6" w:space="0" w:color="auto"/>
              <w:bottom w:val="single" w:sz="6" w:space="0" w:color="auto"/>
              <w:right w:val="single" w:sz="6" w:space="0" w:color="auto"/>
            </w:tcBorders>
          </w:tcPr>
          <w:p w14:paraId="12D4567F" w14:textId="59413E43" w:rsidR="008E230D" w:rsidRPr="00F511A5" w:rsidRDefault="008E230D" w:rsidP="008E230D">
            <w:pPr>
              <w:pStyle w:val="TAC"/>
              <w:rPr>
                <w:ins w:id="517" w:author="Huawei" w:date="2022-11-03T16:42:00Z"/>
              </w:rPr>
            </w:pPr>
            <w:ins w:id="518" w:author="Huawei" w:date="2022-11-03T16:42:00Z">
              <w:r>
                <w:t>&lt;--</w:t>
              </w:r>
            </w:ins>
          </w:p>
        </w:tc>
        <w:tc>
          <w:tcPr>
            <w:tcW w:w="2975" w:type="dxa"/>
            <w:tcBorders>
              <w:top w:val="single" w:sz="4" w:space="0" w:color="auto"/>
              <w:left w:val="single" w:sz="6" w:space="0" w:color="auto"/>
              <w:bottom w:val="single" w:sz="6" w:space="0" w:color="auto"/>
              <w:right w:val="single" w:sz="6" w:space="0" w:color="auto"/>
            </w:tcBorders>
          </w:tcPr>
          <w:p w14:paraId="77071389" w14:textId="435CBF47" w:rsidR="008E230D" w:rsidRPr="006F06C2" w:rsidRDefault="008E230D" w:rsidP="008E230D">
            <w:pPr>
              <w:pStyle w:val="TAL"/>
              <w:rPr>
                <w:ins w:id="519" w:author="Huawei" w:date="2022-11-03T16:42:00Z"/>
                <w:iCs/>
              </w:rPr>
            </w:pPr>
            <w:ins w:id="520" w:author="Huawei" w:date="2022-11-03T16:42:00Z">
              <w:r w:rsidRPr="00191683">
                <w:t xml:space="preserve">TC: </w:t>
              </w:r>
            </w:ins>
            <w:ins w:id="521" w:author="Huawei" w:date="2022-11-03T16:43:00Z">
              <w:r>
                <w:rPr>
                  <w:lang w:eastAsia="zh-CN"/>
                </w:rPr>
                <w:t>OPEN</w:t>
              </w:r>
              <w:r w:rsidRPr="00191683">
                <w:rPr>
                  <w:lang w:eastAsia="zh-CN"/>
                </w:rPr>
                <w:t xml:space="preserve"> UE TEST LOOP</w:t>
              </w:r>
            </w:ins>
          </w:p>
        </w:tc>
        <w:tc>
          <w:tcPr>
            <w:tcW w:w="567" w:type="dxa"/>
            <w:tcBorders>
              <w:top w:val="single" w:sz="4" w:space="0" w:color="auto"/>
              <w:left w:val="single" w:sz="6" w:space="0" w:color="auto"/>
              <w:bottom w:val="single" w:sz="6" w:space="0" w:color="auto"/>
              <w:right w:val="single" w:sz="6" w:space="0" w:color="auto"/>
            </w:tcBorders>
          </w:tcPr>
          <w:p w14:paraId="658560F5" w14:textId="5B3EC13B" w:rsidR="008E230D" w:rsidRPr="00F511A5" w:rsidRDefault="008E230D" w:rsidP="008E230D">
            <w:pPr>
              <w:pStyle w:val="TAC"/>
              <w:rPr>
                <w:ins w:id="522" w:author="Huawei" w:date="2022-11-03T16:42:00Z"/>
              </w:rPr>
            </w:pPr>
            <w:ins w:id="523" w:author="Huawei" w:date="2022-11-03T16:42: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48E59050" w14:textId="1187EB6C" w:rsidR="008E230D" w:rsidRPr="00F511A5" w:rsidRDefault="008E230D" w:rsidP="008E230D">
            <w:pPr>
              <w:pStyle w:val="TAC"/>
              <w:rPr>
                <w:ins w:id="524" w:author="Huawei" w:date="2022-11-03T16:42:00Z"/>
              </w:rPr>
            </w:pPr>
            <w:ins w:id="525" w:author="Huawei" w:date="2022-11-03T16:42:00Z">
              <w:r w:rsidRPr="00F511A5">
                <w:t>-</w:t>
              </w:r>
            </w:ins>
          </w:p>
        </w:tc>
      </w:tr>
      <w:tr w:rsidR="008E230D" w:rsidRPr="00F511A5" w14:paraId="635164D6" w14:textId="77777777" w:rsidTr="00320896">
        <w:trPr>
          <w:ins w:id="526" w:author="Huawei" w:date="2022-11-03T16:43:00Z"/>
        </w:trPr>
        <w:tc>
          <w:tcPr>
            <w:tcW w:w="533" w:type="dxa"/>
            <w:tcBorders>
              <w:top w:val="single" w:sz="4" w:space="0" w:color="auto"/>
              <w:left w:val="single" w:sz="4" w:space="0" w:color="auto"/>
              <w:bottom w:val="single" w:sz="6" w:space="0" w:color="auto"/>
              <w:right w:val="single" w:sz="6" w:space="0" w:color="auto"/>
            </w:tcBorders>
          </w:tcPr>
          <w:p w14:paraId="0BE946ED" w14:textId="57EDF26D" w:rsidR="008E230D" w:rsidRDefault="00607AA3" w:rsidP="008E230D">
            <w:pPr>
              <w:pStyle w:val="TAC"/>
              <w:rPr>
                <w:ins w:id="527" w:author="Huawei" w:date="2022-11-03T16:43:00Z"/>
                <w:lang w:eastAsia="zh-CN"/>
              </w:rPr>
            </w:pPr>
            <w:ins w:id="528" w:author="XI WANG" w:date="2022-11-03T19:53:00Z">
              <w:r>
                <w:rPr>
                  <w:rFonts w:hint="eastAsia"/>
                  <w:lang w:eastAsia="zh-CN"/>
                </w:rPr>
                <w:t>1</w:t>
              </w:r>
              <w:r>
                <w:rPr>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0F529E62" w14:textId="5A0886D9" w:rsidR="008E230D" w:rsidRDefault="008E230D" w:rsidP="008E230D">
            <w:pPr>
              <w:pStyle w:val="TAL"/>
              <w:rPr>
                <w:ins w:id="529" w:author="Huawei" w:date="2022-11-03T16:43:00Z"/>
                <w:lang w:eastAsia="zh-CN"/>
              </w:rPr>
            </w:pPr>
            <w:ins w:id="530" w:author="Huawei" w:date="2022-11-03T16:43:00Z">
              <w:r>
                <w:rPr>
                  <w:rFonts w:hint="eastAsia"/>
                  <w:lang w:eastAsia="zh-CN"/>
                </w:rPr>
                <w:t>T</w:t>
              </w:r>
              <w:r w:rsidRPr="00191683">
                <w:rPr>
                  <w:lang w:eastAsia="zh-CN"/>
                </w:rPr>
                <w:t xml:space="preserve">he </w:t>
              </w:r>
              <w:r w:rsidRPr="006F06C2">
                <w:t>UE</w:t>
              </w:r>
              <w:r w:rsidRPr="00191683">
                <w:rPr>
                  <w:lang w:eastAsia="zh-CN"/>
                </w:rPr>
                <w:t xml:space="preserve"> transmits a</w:t>
              </w:r>
              <w:r>
                <w:rPr>
                  <w:lang w:eastAsia="zh-CN"/>
                </w:rPr>
                <w:t>n</w:t>
              </w:r>
              <w:r w:rsidRPr="00191683">
                <w:rPr>
                  <w:lang w:eastAsia="zh-CN"/>
                </w:rPr>
                <w:t xml:space="preserve"> </w:t>
              </w:r>
              <w:r>
                <w:rPr>
                  <w:lang w:eastAsia="zh-CN"/>
                </w:rPr>
                <w:t>OPEN</w:t>
              </w:r>
              <w:r w:rsidRPr="00191683">
                <w:rPr>
                  <w:lang w:eastAsia="zh-CN"/>
                </w:rPr>
                <w:t xml:space="preserve"> UE TEST LOOP </w:t>
              </w:r>
              <w:r>
                <w:rPr>
                  <w:lang w:eastAsia="zh-CN"/>
                </w:rPr>
                <w:t xml:space="preserve">COMPLETE </w:t>
              </w:r>
              <w:r w:rsidRPr="00191683">
                <w:rPr>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6F92D67D" w14:textId="4CCA5996" w:rsidR="008E230D" w:rsidRDefault="008E230D" w:rsidP="008E230D">
            <w:pPr>
              <w:pStyle w:val="TAC"/>
              <w:rPr>
                <w:ins w:id="531" w:author="Huawei" w:date="2022-11-03T16:43:00Z"/>
              </w:rPr>
            </w:pPr>
            <w:ins w:id="532" w:author="Huawei" w:date="2022-11-03T16:43:00Z">
              <w:r w:rsidRPr="00F511A5">
                <w:t>--&gt;</w:t>
              </w:r>
            </w:ins>
          </w:p>
        </w:tc>
        <w:tc>
          <w:tcPr>
            <w:tcW w:w="2975" w:type="dxa"/>
            <w:tcBorders>
              <w:top w:val="single" w:sz="4" w:space="0" w:color="auto"/>
              <w:left w:val="single" w:sz="6" w:space="0" w:color="auto"/>
              <w:bottom w:val="single" w:sz="6" w:space="0" w:color="auto"/>
              <w:right w:val="single" w:sz="6" w:space="0" w:color="auto"/>
            </w:tcBorders>
          </w:tcPr>
          <w:p w14:paraId="6F3B5EC9" w14:textId="2E660FF7" w:rsidR="008E230D" w:rsidRPr="00191683" w:rsidRDefault="008E230D" w:rsidP="008E230D">
            <w:pPr>
              <w:pStyle w:val="TAL"/>
              <w:rPr>
                <w:ins w:id="533" w:author="Huawei" w:date="2022-11-03T16:43:00Z"/>
              </w:rPr>
            </w:pPr>
            <w:ins w:id="534" w:author="Huawei" w:date="2022-11-03T16:43:00Z">
              <w:r w:rsidRPr="00191683">
                <w:t xml:space="preserve">TC: </w:t>
              </w:r>
              <w:r>
                <w:rPr>
                  <w:lang w:eastAsia="zh-CN"/>
                </w:rPr>
                <w:t>OPEN</w:t>
              </w:r>
              <w:r w:rsidRPr="00191683">
                <w:rPr>
                  <w:lang w:eastAsia="zh-CN"/>
                </w:rPr>
                <w:t xml:space="preserve"> UE TEST LOOP </w:t>
              </w:r>
              <w:r>
                <w:rPr>
                  <w:lang w:eastAsia="zh-CN"/>
                </w:rPr>
                <w:t>COMPLETE</w:t>
              </w:r>
            </w:ins>
          </w:p>
        </w:tc>
        <w:tc>
          <w:tcPr>
            <w:tcW w:w="567" w:type="dxa"/>
            <w:tcBorders>
              <w:top w:val="single" w:sz="4" w:space="0" w:color="auto"/>
              <w:left w:val="single" w:sz="6" w:space="0" w:color="auto"/>
              <w:bottom w:val="single" w:sz="6" w:space="0" w:color="auto"/>
              <w:right w:val="single" w:sz="6" w:space="0" w:color="auto"/>
            </w:tcBorders>
          </w:tcPr>
          <w:p w14:paraId="53B03C14" w14:textId="7684D632" w:rsidR="008E230D" w:rsidRPr="00F511A5" w:rsidRDefault="008E230D" w:rsidP="008E230D">
            <w:pPr>
              <w:pStyle w:val="TAC"/>
              <w:rPr>
                <w:ins w:id="535" w:author="Huawei" w:date="2022-11-03T16:43:00Z"/>
              </w:rPr>
            </w:pPr>
            <w:ins w:id="536" w:author="Huawei" w:date="2022-11-03T16:43: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2AFDBD3C" w14:textId="611A2F07" w:rsidR="008E230D" w:rsidRPr="00F511A5" w:rsidRDefault="008E230D" w:rsidP="008E230D">
            <w:pPr>
              <w:pStyle w:val="TAC"/>
              <w:rPr>
                <w:ins w:id="537" w:author="Huawei" w:date="2022-11-03T16:43:00Z"/>
              </w:rPr>
            </w:pPr>
            <w:ins w:id="538" w:author="Huawei" w:date="2022-11-03T16:43:00Z">
              <w:r w:rsidRPr="00F511A5">
                <w:t>-</w:t>
              </w:r>
            </w:ins>
          </w:p>
        </w:tc>
      </w:tr>
      <w:tr w:rsidR="008E230D" w:rsidRPr="00F511A5" w14:paraId="451D9ADE" w14:textId="77777777" w:rsidTr="00320896">
        <w:trPr>
          <w:ins w:id="539" w:author="Huawei" w:date="2022-11-03T16:44:00Z"/>
        </w:trPr>
        <w:tc>
          <w:tcPr>
            <w:tcW w:w="533" w:type="dxa"/>
            <w:tcBorders>
              <w:top w:val="single" w:sz="4" w:space="0" w:color="auto"/>
              <w:left w:val="single" w:sz="4" w:space="0" w:color="auto"/>
              <w:bottom w:val="single" w:sz="6" w:space="0" w:color="auto"/>
              <w:right w:val="single" w:sz="6" w:space="0" w:color="auto"/>
            </w:tcBorders>
          </w:tcPr>
          <w:p w14:paraId="5A32633E" w14:textId="6E1FA0D8" w:rsidR="008E230D" w:rsidRDefault="00607AA3" w:rsidP="008E230D">
            <w:pPr>
              <w:pStyle w:val="TAC"/>
              <w:rPr>
                <w:ins w:id="540" w:author="Huawei" w:date="2022-11-03T16:44:00Z"/>
                <w:lang w:eastAsia="zh-CN"/>
              </w:rPr>
            </w:pPr>
            <w:ins w:id="541" w:author="XI WANG" w:date="2022-11-03T19:53:00Z">
              <w:r>
                <w:rPr>
                  <w:rFonts w:hint="eastAsia"/>
                  <w:lang w:eastAsia="zh-CN"/>
                </w:rPr>
                <w:t>1</w:t>
              </w:r>
              <w:r>
                <w:rPr>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5A16392F" w14:textId="6D67EC38" w:rsidR="008E230D" w:rsidRDefault="008E230D" w:rsidP="008E230D">
            <w:pPr>
              <w:pStyle w:val="TAL"/>
              <w:rPr>
                <w:ins w:id="542" w:author="Huawei" w:date="2022-11-03T16:44:00Z"/>
                <w:lang w:eastAsia="zh-CN"/>
              </w:rPr>
            </w:pPr>
            <w:ins w:id="543" w:author="Huawei" w:date="2022-11-03T16:44:00Z">
              <w:r w:rsidRPr="00F511A5">
                <w:t xml:space="preserve">SS-NW sends an </w:t>
              </w:r>
              <w:r w:rsidRPr="00476BA5">
                <w:rPr>
                  <w:i/>
                  <w:iCs/>
                </w:rPr>
                <w:t>RRCReconfiguration</w:t>
              </w:r>
              <w:r w:rsidRPr="00F511A5">
                <w:t xml:space="preserve"> message </w:t>
              </w:r>
              <w:r>
                <w:t>with</w:t>
              </w:r>
              <w:r w:rsidRPr="00F511A5">
                <w:t xml:space="preserve"> </w:t>
              </w:r>
              <w:r w:rsidRPr="00476BA5">
                <w:rPr>
                  <w:i/>
                  <w:iCs/>
                </w:rPr>
                <w:t>sl-ConfigDedicatedNR</w:t>
              </w:r>
              <w:r w:rsidRPr="00A257EE">
                <w:t xml:space="preserve"> includ</w:t>
              </w:r>
              <w:r>
                <w:t>ing</w:t>
              </w:r>
              <w:r w:rsidRPr="00A257EE">
                <w:t xml:space="preserve"> </w:t>
              </w:r>
              <w:r w:rsidRPr="00476BA5">
                <w:rPr>
                  <w:i/>
                  <w:iCs/>
                </w:rPr>
                <w:t>sl-ScheduledConfig</w:t>
              </w:r>
              <w:r w:rsidRPr="00A257EE">
                <w:t xml:space="preserve"> and </w:t>
              </w:r>
              <w:r w:rsidRPr="00476BA5">
                <w:rPr>
                  <w:i/>
                  <w:iCs/>
                </w:rPr>
                <w:t>sl-TxPoolExceptional</w:t>
              </w:r>
              <w:r w:rsidRPr="00F511A5">
                <w:t>.</w:t>
              </w:r>
            </w:ins>
          </w:p>
        </w:tc>
        <w:tc>
          <w:tcPr>
            <w:tcW w:w="709" w:type="dxa"/>
            <w:tcBorders>
              <w:top w:val="single" w:sz="4" w:space="0" w:color="auto"/>
              <w:left w:val="single" w:sz="6" w:space="0" w:color="auto"/>
              <w:bottom w:val="single" w:sz="6" w:space="0" w:color="auto"/>
              <w:right w:val="single" w:sz="6" w:space="0" w:color="auto"/>
            </w:tcBorders>
          </w:tcPr>
          <w:p w14:paraId="219C9CFD" w14:textId="46DE19A7" w:rsidR="008E230D" w:rsidRPr="00F511A5" w:rsidRDefault="008E230D" w:rsidP="008E230D">
            <w:pPr>
              <w:pStyle w:val="TAC"/>
              <w:rPr>
                <w:ins w:id="544" w:author="Huawei" w:date="2022-11-03T16:44:00Z"/>
              </w:rPr>
            </w:pPr>
            <w:ins w:id="545" w:author="Huawei" w:date="2022-11-03T16:44:00Z">
              <w:r w:rsidRPr="00F511A5">
                <w:t>&lt;--</w:t>
              </w:r>
            </w:ins>
          </w:p>
        </w:tc>
        <w:tc>
          <w:tcPr>
            <w:tcW w:w="2975" w:type="dxa"/>
            <w:tcBorders>
              <w:top w:val="single" w:sz="4" w:space="0" w:color="auto"/>
              <w:left w:val="single" w:sz="6" w:space="0" w:color="auto"/>
              <w:bottom w:val="single" w:sz="6" w:space="0" w:color="auto"/>
              <w:right w:val="single" w:sz="6" w:space="0" w:color="auto"/>
            </w:tcBorders>
          </w:tcPr>
          <w:p w14:paraId="103F5261" w14:textId="518AF881" w:rsidR="008E230D" w:rsidRPr="00191683" w:rsidRDefault="008E230D" w:rsidP="008E230D">
            <w:pPr>
              <w:pStyle w:val="TAL"/>
              <w:rPr>
                <w:ins w:id="546" w:author="Huawei" w:date="2022-11-03T16:44:00Z"/>
              </w:rPr>
            </w:pPr>
            <w:ins w:id="547" w:author="Huawei" w:date="2022-11-03T16:44:00Z">
              <w:r w:rsidRPr="002B2259">
                <w:rPr>
                  <w:iCs/>
                </w:rPr>
                <w:t xml:space="preserve">NR RRC: </w:t>
              </w:r>
              <w:r w:rsidRPr="00476BA5">
                <w:rPr>
                  <w:i/>
                </w:rPr>
                <w:t>RRCReconfiguration</w:t>
              </w:r>
            </w:ins>
          </w:p>
        </w:tc>
        <w:tc>
          <w:tcPr>
            <w:tcW w:w="567" w:type="dxa"/>
            <w:tcBorders>
              <w:top w:val="single" w:sz="4" w:space="0" w:color="auto"/>
              <w:left w:val="single" w:sz="6" w:space="0" w:color="auto"/>
              <w:bottom w:val="single" w:sz="6" w:space="0" w:color="auto"/>
              <w:right w:val="single" w:sz="6" w:space="0" w:color="auto"/>
            </w:tcBorders>
          </w:tcPr>
          <w:p w14:paraId="68481D1E" w14:textId="5B6C48B9" w:rsidR="008E230D" w:rsidRPr="00F511A5" w:rsidRDefault="008E230D" w:rsidP="008E230D">
            <w:pPr>
              <w:pStyle w:val="TAC"/>
              <w:rPr>
                <w:ins w:id="548" w:author="Huawei" w:date="2022-11-03T16:44:00Z"/>
              </w:rPr>
            </w:pPr>
            <w:ins w:id="549" w:author="Huawei" w:date="2022-11-03T16:44: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3191E57C" w14:textId="642ED592" w:rsidR="008E230D" w:rsidRPr="00F511A5" w:rsidRDefault="008E230D" w:rsidP="008E230D">
            <w:pPr>
              <w:pStyle w:val="TAC"/>
              <w:rPr>
                <w:ins w:id="550" w:author="Huawei" w:date="2022-11-03T16:44:00Z"/>
              </w:rPr>
            </w:pPr>
            <w:ins w:id="551" w:author="Huawei" w:date="2022-11-03T16:44:00Z">
              <w:r w:rsidRPr="00F511A5">
                <w:t>-</w:t>
              </w:r>
            </w:ins>
          </w:p>
        </w:tc>
      </w:tr>
      <w:tr w:rsidR="008E230D" w:rsidRPr="00F511A5" w14:paraId="24B8B448" w14:textId="77777777" w:rsidTr="00320896">
        <w:trPr>
          <w:ins w:id="552" w:author="Huawei" w:date="2022-11-03T16:44:00Z"/>
        </w:trPr>
        <w:tc>
          <w:tcPr>
            <w:tcW w:w="533" w:type="dxa"/>
            <w:tcBorders>
              <w:top w:val="single" w:sz="4" w:space="0" w:color="auto"/>
              <w:left w:val="single" w:sz="4" w:space="0" w:color="auto"/>
              <w:bottom w:val="single" w:sz="6" w:space="0" w:color="auto"/>
              <w:right w:val="single" w:sz="6" w:space="0" w:color="auto"/>
            </w:tcBorders>
          </w:tcPr>
          <w:p w14:paraId="511DF620" w14:textId="014D72BD" w:rsidR="008E230D" w:rsidRDefault="00700A32" w:rsidP="008E230D">
            <w:pPr>
              <w:pStyle w:val="TAC"/>
              <w:rPr>
                <w:ins w:id="553" w:author="Huawei" w:date="2022-11-03T16:44:00Z"/>
                <w:lang w:eastAsia="zh-CN"/>
              </w:rPr>
            </w:pPr>
            <w:ins w:id="554" w:author="XI WANG" w:date="2022-11-03T19:54:00Z">
              <w:r>
                <w:rPr>
                  <w:rFonts w:hint="eastAsia"/>
                  <w:lang w:eastAsia="zh-CN"/>
                </w:rPr>
                <w:t>1</w:t>
              </w:r>
              <w:r>
                <w:rPr>
                  <w:lang w:eastAsia="zh-CN"/>
                </w:rPr>
                <w:t>4</w:t>
              </w:r>
            </w:ins>
          </w:p>
        </w:tc>
        <w:tc>
          <w:tcPr>
            <w:tcW w:w="3966" w:type="dxa"/>
            <w:tcBorders>
              <w:top w:val="single" w:sz="4" w:space="0" w:color="auto"/>
              <w:left w:val="single" w:sz="6" w:space="0" w:color="auto"/>
              <w:bottom w:val="single" w:sz="6" w:space="0" w:color="auto"/>
              <w:right w:val="single" w:sz="6" w:space="0" w:color="auto"/>
            </w:tcBorders>
          </w:tcPr>
          <w:p w14:paraId="0577FF7F" w14:textId="45EFB297" w:rsidR="008E230D" w:rsidRDefault="008E230D" w:rsidP="008E230D">
            <w:pPr>
              <w:pStyle w:val="TAL"/>
              <w:rPr>
                <w:ins w:id="555" w:author="Huawei" w:date="2022-11-03T16:44:00Z"/>
                <w:lang w:eastAsia="zh-CN"/>
              </w:rPr>
            </w:pPr>
            <w:ins w:id="556" w:author="Huawei" w:date="2022-11-03T16:44:00Z">
              <w:r w:rsidRPr="00F511A5">
                <w:t xml:space="preserve">UE sends an </w:t>
              </w:r>
              <w:r w:rsidRPr="00476BA5">
                <w:rPr>
                  <w:i/>
                  <w:iCs/>
                </w:rPr>
                <w:t>RRCReconfigurationComplete</w:t>
              </w:r>
              <w:r w:rsidRPr="00F511A5">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679164C1" w14:textId="17A32AB1" w:rsidR="008E230D" w:rsidRPr="00F511A5" w:rsidRDefault="008E230D" w:rsidP="008E230D">
            <w:pPr>
              <w:pStyle w:val="TAC"/>
              <w:rPr>
                <w:ins w:id="557" w:author="Huawei" w:date="2022-11-03T16:44:00Z"/>
              </w:rPr>
            </w:pPr>
            <w:ins w:id="558" w:author="Huawei" w:date="2022-11-03T16:44:00Z">
              <w:r w:rsidRPr="00F511A5">
                <w:t>--&gt;</w:t>
              </w:r>
            </w:ins>
          </w:p>
        </w:tc>
        <w:tc>
          <w:tcPr>
            <w:tcW w:w="2975" w:type="dxa"/>
            <w:tcBorders>
              <w:top w:val="single" w:sz="4" w:space="0" w:color="auto"/>
              <w:left w:val="single" w:sz="6" w:space="0" w:color="auto"/>
              <w:bottom w:val="single" w:sz="6" w:space="0" w:color="auto"/>
              <w:right w:val="single" w:sz="6" w:space="0" w:color="auto"/>
            </w:tcBorders>
          </w:tcPr>
          <w:p w14:paraId="4FD3341A" w14:textId="69A987FD" w:rsidR="008E230D" w:rsidRPr="00191683" w:rsidRDefault="008E230D" w:rsidP="008E230D">
            <w:pPr>
              <w:pStyle w:val="TAL"/>
              <w:rPr>
                <w:ins w:id="559" w:author="Huawei" w:date="2022-11-03T16:44:00Z"/>
              </w:rPr>
            </w:pPr>
            <w:ins w:id="560" w:author="Huawei" w:date="2022-11-03T16:44:00Z">
              <w:r w:rsidRPr="002B2259">
                <w:rPr>
                  <w:iCs/>
                </w:rPr>
                <w:t xml:space="preserve">NR RRC: </w:t>
              </w:r>
              <w:r w:rsidRPr="00476BA5">
                <w:rPr>
                  <w:i/>
                </w:rPr>
                <w:t>RRCReconfigurationComplete</w:t>
              </w:r>
            </w:ins>
          </w:p>
        </w:tc>
        <w:tc>
          <w:tcPr>
            <w:tcW w:w="567" w:type="dxa"/>
            <w:tcBorders>
              <w:top w:val="single" w:sz="4" w:space="0" w:color="auto"/>
              <w:left w:val="single" w:sz="6" w:space="0" w:color="auto"/>
              <w:bottom w:val="single" w:sz="6" w:space="0" w:color="auto"/>
              <w:right w:val="single" w:sz="6" w:space="0" w:color="auto"/>
            </w:tcBorders>
          </w:tcPr>
          <w:p w14:paraId="7482AA2D" w14:textId="27D2DDE3" w:rsidR="008E230D" w:rsidRPr="00F511A5" w:rsidRDefault="008E230D" w:rsidP="008E230D">
            <w:pPr>
              <w:pStyle w:val="TAC"/>
              <w:rPr>
                <w:ins w:id="561" w:author="Huawei" w:date="2022-11-03T16:44:00Z"/>
              </w:rPr>
            </w:pPr>
            <w:ins w:id="562" w:author="Huawei" w:date="2022-11-03T16:44: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53C76D4B" w14:textId="5F97134C" w:rsidR="008E230D" w:rsidRPr="00F511A5" w:rsidRDefault="008E230D" w:rsidP="008E230D">
            <w:pPr>
              <w:pStyle w:val="TAC"/>
              <w:rPr>
                <w:ins w:id="563" w:author="Huawei" w:date="2022-11-03T16:44:00Z"/>
              </w:rPr>
            </w:pPr>
            <w:ins w:id="564" w:author="Huawei" w:date="2022-11-03T16:44:00Z">
              <w:r w:rsidRPr="00F511A5">
                <w:t>-</w:t>
              </w:r>
            </w:ins>
          </w:p>
        </w:tc>
      </w:tr>
      <w:tr w:rsidR="000F23B0" w:rsidRPr="00F511A5" w14:paraId="5CA48746" w14:textId="77777777" w:rsidTr="000C0BB0">
        <w:trPr>
          <w:ins w:id="565" w:author="Huawei" w:date="2022-11-03T16:55:00Z"/>
        </w:trPr>
        <w:tc>
          <w:tcPr>
            <w:tcW w:w="533" w:type="dxa"/>
            <w:tcBorders>
              <w:top w:val="single" w:sz="4" w:space="0" w:color="auto"/>
              <w:left w:val="single" w:sz="4" w:space="0" w:color="auto"/>
              <w:bottom w:val="single" w:sz="6" w:space="0" w:color="auto"/>
              <w:right w:val="single" w:sz="6" w:space="0" w:color="auto"/>
            </w:tcBorders>
          </w:tcPr>
          <w:p w14:paraId="2E047A34" w14:textId="54636CD9" w:rsidR="000F23B0" w:rsidRDefault="00700A32" w:rsidP="000C0BB0">
            <w:pPr>
              <w:pStyle w:val="TAC"/>
              <w:rPr>
                <w:ins w:id="566" w:author="Huawei" w:date="2022-11-03T16:55:00Z"/>
                <w:lang w:eastAsia="zh-CN"/>
              </w:rPr>
            </w:pPr>
            <w:ins w:id="567" w:author="XI WANG" w:date="2022-11-03T19:54:00Z">
              <w:r>
                <w:rPr>
                  <w:rFonts w:hint="eastAsia"/>
                  <w:lang w:eastAsia="zh-CN"/>
                </w:rPr>
                <w:t>1</w:t>
              </w:r>
              <w:r>
                <w:rPr>
                  <w:lang w:eastAsia="zh-CN"/>
                </w:rPr>
                <w:t>5</w:t>
              </w:r>
            </w:ins>
          </w:p>
        </w:tc>
        <w:tc>
          <w:tcPr>
            <w:tcW w:w="3966" w:type="dxa"/>
            <w:tcBorders>
              <w:top w:val="single" w:sz="4" w:space="0" w:color="auto"/>
              <w:left w:val="single" w:sz="6" w:space="0" w:color="auto"/>
              <w:bottom w:val="single" w:sz="6" w:space="0" w:color="auto"/>
              <w:right w:val="single" w:sz="6" w:space="0" w:color="auto"/>
            </w:tcBorders>
          </w:tcPr>
          <w:p w14:paraId="7CD0EF88" w14:textId="77777777" w:rsidR="000F23B0" w:rsidRPr="00F511A5" w:rsidRDefault="000F23B0" w:rsidP="000C0BB0">
            <w:pPr>
              <w:pStyle w:val="TAL"/>
              <w:rPr>
                <w:ins w:id="568" w:author="Huawei" w:date="2022-11-03T16:55:00Z"/>
              </w:rPr>
            </w:pPr>
            <w:ins w:id="569" w:author="Huawei" w:date="2022-11-03T16:55:00Z">
              <w:r>
                <w:rPr>
                  <w:rFonts w:hint="eastAsia"/>
                  <w:lang w:eastAsia="zh-CN"/>
                </w:rPr>
                <w:t>T</w:t>
              </w:r>
              <w:r w:rsidRPr="00191683">
                <w:rPr>
                  <w:lang w:eastAsia="zh-CN"/>
                </w:rPr>
                <w:t>he SS transmits a CLOSE UE TEST LOOP message</w:t>
              </w:r>
            </w:ins>
          </w:p>
        </w:tc>
        <w:tc>
          <w:tcPr>
            <w:tcW w:w="709" w:type="dxa"/>
            <w:tcBorders>
              <w:top w:val="single" w:sz="4" w:space="0" w:color="auto"/>
              <w:left w:val="single" w:sz="6" w:space="0" w:color="auto"/>
              <w:bottom w:val="single" w:sz="6" w:space="0" w:color="auto"/>
              <w:right w:val="single" w:sz="6" w:space="0" w:color="auto"/>
            </w:tcBorders>
          </w:tcPr>
          <w:p w14:paraId="76824205" w14:textId="77777777" w:rsidR="000F23B0" w:rsidRPr="009057DB" w:rsidRDefault="000F23B0" w:rsidP="000C0BB0">
            <w:pPr>
              <w:pStyle w:val="TAC"/>
              <w:rPr>
                <w:ins w:id="570" w:author="Huawei" w:date="2022-11-03T16:55:00Z"/>
              </w:rPr>
            </w:pPr>
            <w:ins w:id="571" w:author="Huawei" w:date="2022-11-03T16:55:00Z">
              <w:r>
                <w:t>&lt;--</w:t>
              </w:r>
            </w:ins>
          </w:p>
        </w:tc>
        <w:tc>
          <w:tcPr>
            <w:tcW w:w="2975" w:type="dxa"/>
            <w:tcBorders>
              <w:top w:val="single" w:sz="4" w:space="0" w:color="auto"/>
              <w:left w:val="single" w:sz="6" w:space="0" w:color="auto"/>
              <w:bottom w:val="single" w:sz="6" w:space="0" w:color="auto"/>
              <w:right w:val="single" w:sz="6" w:space="0" w:color="auto"/>
            </w:tcBorders>
          </w:tcPr>
          <w:p w14:paraId="7E2B9F57" w14:textId="77777777" w:rsidR="000F23B0" w:rsidRPr="002B2259" w:rsidRDefault="000F23B0" w:rsidP="000C0BB0">
            <w:pPr>
              <w:pStyle w:val="TAL"/>
              <w:rPr>
                <w:ins w:id="572" w:author="Huawei" w:date="2022-11-03T16:55:00Z"/>
                <w:iCs/>
              </w:rPr>
            </w:pPr>
            <w:ins w:id="573" w:author="Huawei" w:date="2022-11-03T16:55:00Z">
              <w:r w:rsidRPr="00191683">
                <w:t>TC: CLOSE UE TEST LOOP</w:t>
              </w:r>
            </w:ins>
          </w:p>
        </w:tc>
        <w:tc>
          <w:tcPr>
            <w:tcW w:w="567" w:type="dxa"/>
            <w:tcBorders>
              <w:top w:val="single" w:sz="4" w:space="0" w:color="auto"/>
              <w:left w:val="single" w:sz="6" w:space="0" w:color="auto"/>
              <w:bottom w:val="single" w:sz="6" w:space="0" w:color="auto"/>
              <w:right w:val="single" w:sz="6" w:space="0" w:color="auto"/>
            </w:tcBorders>
          </w:tcPr>
          <w:p w14:paraId="6A8CD19A" w14:textId="77777777" w:rsidR="000F23B0" w:rsidRPr="00F511A5" w:rsidRDefault="000F23B0" w:rsidP="000C0BB0">
            <w:pPr>
              <w:pStyle w:val="TAC"/>
              <w:rPr>
                <w:ins w:id="574" w:author="Huawei" w:date="2022-11-03T16:55:00Z"/>
              </w:rPr>
            </w:pPr>
            <w:ins w:id="575" w:author="Huawei" w:date="2022-11-03T16:55: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3751EAAC" w14:textId="77777777" w:rsidR="000F23B0" w:rsidRPr="00F511A5" w:rsidRDefault="000F23B0" w:rsidP="000C0BB0">
            <w:pPr>
              <w:pStyle w:val="TAC"/>
              <w:rPr>
                <w:ins w:id="576" w:author="Huawei" w:date="2022-11-03T16:55:00Z"/>
              </w:rPr>
            </w:pPr>
            <w:ins w:id="577" w:author="Huawei" w:date="2022-11-03T16:55:00Z">
              <w:r w:rsidRPr="00F511A5">
                <w:t>-</w:t>
              </w:r>
            </w:ins>
          </w:p>
        </w:tc>
      </w:tr>
      <w:tr w:rsidR="000F23B0" w:rsidRPr="00F511A5" w14:paraId="5CEE41F9" w14:textId="77777777" w:rsidTr="000C0BB0">
        <w:trPr>
          <w:ins w:id="578" w:author="Huawei" w:date="2022-11-03T16:55:00Z"/>
        </w:trPr>
        <w:tc>
          <w:tcPr>
            <w:tcW w:w="533" w:type="dxa"/>
            <w:tcBorders>
              <w:top w:val="single" w:sz="4" w:space="0" w:color="auto"/>
              <w:left w:val="single" w:sz="4" w:space="0" w:color="auto"/>
              <w:bottom w:val="single" w:sz="6" w:space="0" w:color="auto"/>
              <w:right w:val="single" w:sz="6" w:space="0" w:color="auto"/>
            </w:tcBorders>
          </w:tcPr>
          <w:p w14:paraId="2EE66A83" w14:textId="241452C7" w:rsidR="000F23B0" w:rsidRDefault="00700A32" w:rsidP="000C0BB0">
            <w:pPr>
              <w:pStyle w:val="TAC"/>
              <w:rPr>
                <w:ins w:id="579" w:author="Huawei" w:date="2022-11-03T16:55:00Z"/>
                <w:lang w:eastAsia="zh-CN"/>
              </w:rPr>
            </w:pPr>
            <w:ins w:id="580" w:author="XI WANG" w:date="2022-11-03T19:54:00Z">
              <w:r>
                <w:rPr>
                  <w:rFonts w:hint="eastAsia"/>
                  <w:lang w:eastAsia="zh-CN"/>
                </w:rPr>
                <w:t>1</w:t>
              </w:r>
              <w:r>
                <w:rPr>
                  <w:lang w:eastAsia="zh-CN"/>
                </w:rPr>
                <w:t>6</w:t>
              </w:r>
            </w:ins>
          </w:p>
        </w:tc>
        <w:tc>
          <w:tcPr>
            <w:tcW w:w="3966" w:type="dxa"/>
            <w:tcBorders>
              <w:top w:val="single" w:sz="4" w:space="0" w:color="auto"/>
              <w:left w:val="single" w:sz="6" w:space="0" w:color="auto"/>
              <w:bottom w:val="single" w:sz="6" w:space="0" w:color="auto"/>
              <w:right w:val="single" w:sz="6" w:space="0" w:color="auto"/>
            </w:tcBorders>
          </w:tcPr>
          <w:p w14:paraId="5890F483" w14:textId="77777777" w:rsidR="000F23B0" w:rsidRDefault="000F23B0" w:rsidP="000C0BB0">
            <w:pPr>
              <w:pStyle w:val="TAL"/>
              <w:rPr>
                <w:ins w:id="581" w:author="Huawei" w:date="2022-11-03T16:55:00Z"/>
                <w:lang w:eastAsia="zh-CN"/>
              </w:rPr>
            </w:pPr>
            <w:ins w:id="582" w:author="Huawei" w:date="2022-11-03T16:55:00Z">
              <w:r w:rsidRPr="00191683">
                <w:rPr>
                  <w:rFonts w:hint="eastAsia"/>
                  <w:lang w:eastAsia="zh-CN"/>
                </w:rPr>
                <w:t>T</w:t>
              </w:r>
              <w:r w:rsidRPr="00191683">
                <w:rPr>
                  <w:lang w:eastAsia="zh-CN"/>
                </w:rPr>
                <w:t xml:space="preserve">he UE transmits a CLOSE UE TEST LOOP </w:t>
              </w:r>
              <w:r w:rsidRPr="00191683">
                <w:t>COMPLETE message</w:t>
              </w:r>
            </w:ins>
          </w:p>
        </w:tc>
        <w:tc>
          <w:tcPr>
            <w:tcW w:w="709" w:type="dxa"/>
            <w:tcBorders>
              <w:top w:val="single" w:sz="4" w:space="0" w:color="auto"/>
              <w:left w:val="single" w:sz="6" w:space="0" w:color="auto"/>
              <w:bottom w:val="single" w:sz="6" w:space="0" w:color="auto"/>
              <w:right w:val="single" w:sz="6" w:space="0" w:color="auto"/>
            </w:tcBorders>
          </w:tcPr>
          <w:p w14:paraId="4C012606" w14:textId="77777777" w:rsidR="000F23B0" w:rsidRDefault="000F23B0" w:rsidP="000C0BB0">
            <w:pPr>
              <w:pStyle w:val="TAC"/>
              <w:rPr>
                <w:ins w:id="583" w:author="Huawei" w:date="2022-11-03T16:55:00Z"/>
              </w:rPr>
            </w:pPr>
            <w:ins w:id="584" w:author="Huawei" w:date="2022-11-03T16:55:00Z">
              <w:r w:rsidRPr="00F511A5">
                <w:t>--&gt;</w:t>
              </w:r>
            </w:ins>
          </w:p>
        </w:tc>
        <w:tc>
          <w:tcPr>
            <w:tcW w:w="2975" w:type="dxa"/>
            <w:tcBorders>
              <w:top w:val="single" w:sz="4" w:space="0" w:color="auto"/>
              <w:left w:val="single" w:sz="6" w:space="0" w:color="auto"/>
              <w:bottom w:val="single" w:sz="6" w:space="0" w:color="auto"/>
              <w:right w:val="single" w:sz="6" w:space="0" w:color="auto"/>
            </w:tcBorders>
          </w:tcPr>
          <w:p w14:paraId="631C8540" w14:textId="77777777" w:rsidR="000F23B0" w:rsidRPr="00191683" w:rsidRDefault="000F23B0" w:rsidP="000C0BB0">
            <w:pPr>
              <w:pStyle w:val="TAL"/>
              <w:rPr>
                <w:ins w:id="585" w:author="Huawei" w:date="2022-11-03T16:55:00Z"/>
              </w:rPr>
            </w:pPr>
            <w:ins w:id="586" w:author="Huawei" w:date="2022-11-03T16:55:00Z">
              <w:r w:rsidRPr="00191683">
                <w:t>TC: CLOSE UE TEST LOOP COMPLETE</w:t>
              </w:r>
            </w:ins>
          </w:p>
        </w:tc>
        <w:tc>
          <w:tcPr>
            <w:tcW w:w="567" w:type="dxa"/>
            <w:tcBorders>
              <w:top w:val="single" w:sz="4" w:space="0" w:color="auto"/>
              <w:left w:val="single" w:sz="6" w:space="0" w:color="auto"/>
              <w:bottom w:val="single" w:sz="6" w:space="0" w:color="auto"/>
              <w:right w:val="single" w:sz="6" w:space="0" w:color="auto"/>
            </w:tcBorders>
          </w:tcPr>
          <w:p w14:paraId="5830D69E" w14:textId="77777777" w:rsidR="000F23B0" w:rsidRPr="00F511A5" w:rsidRDefault="000F23B0" w:rsidP="000C0BB0">
            <w:pPr>
              <w:pStyle w:val="TAC"/>
              <w:rPr>
                <w:ins w:id="587" w:author="Huawei" w:date="2022-11-03T16:55:00Z"/>
              </w:rPr>
            </w:pPr>
            <w:ins w:id="588" w:author="Huawei" w:date="2022-11-03T16:55: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64A65A97" w14:textId="77777777" w:rsidR="000F23B0" w:rsidRPr="00F511A5" w:rsidRDefault="000F23B0" w:rsidP="000C0BB0">
            <w:pPr>
              <w:pStyle w:val="TAC"/>
              <w:rPr>
                <w:ins w:id="589" w:author="Huawei" w:date="2022-11-03T16:55:00Z"/>
              </w:rPr>
            </w:pPr>
            <w:ins w:id="590" w:author="Huawei" w:date="2022-11-03T16:55:00Z">
              <w:r w:rsidRPr="00F511A5">
                <w:t>-</w:t>
              </w:r>
            </w:ins>
          </w:p>
        </w:tc>
      </w:tr>
      <w:tr w:rsidR="000F23B0" w:rsidRPr="00F511A5" w14:paraId="19A89C2C" w14:textId="77777777" w:rsidTr="000C0BB0">
        <w:trPr>
          <w:ins w:id="591" w:author="Huawei" w:date="2022-11-03T16:55:00Z"/>
        </w:trPr>
        <w:tc>
          <w:tcPr>
            <w:tcW w:w="533" w:type="dxa"/>
            <w:tcBorders>
              <w:top w:val="single" w:sz="4" w:space="0" w:color="auto"/>
              <w:left w:val="single" w:sz="4" w:space="0" w:color="auto"/>
              <w:bottom w:val="single" w:sz="6" w:space="0" w:color="auto"/>
              <w:right w:val="single" w:sz="6" w:space="0" w:color="auto"/>
            </w:tcBorders>
          </w:tcPr>
          <w:p w14:paraId="3B65D59C" w14:textId="7CA6B1ED" w:rsidR="000F23B0" w:rsidRDefault="00700A32" w:rsidP="000C0BB0">
            <w:pPr>
              <w:pStyle w:val="TAC"/>
              <w:rPr>
                <w:ins w:id="592" w:author="Huawei" w:date="2022-11-03T16:55:00Z"/>
                <w:lang w:eastAsia="zh-CN"/>
              </w:rPr>
            </w:pPr>
            <w:ins w:id="593" w:author="XI WANG" w:date="2022-11-03T19:54:00Z">
              <w:r>
                <w:rPr>
                  <w:rFonts w:hint="eastAsia"/>
                  <w:lang w:eastAsia="zh-CN"/>
                </w:rPr>
                <w:t>1</w:t>
              </w:r>
              <w:r>
                <w:rPr>
                  <w:lang w:eastAsia="zh-CN"/>
                </w:rPr>
                <w:t>7</w:t>
              </w:r>
            </w:ins>
          </w:p>
        </w:tc>
        <w:tc>
          <w:tcPr>
            <w:tcW w:w="3966" w:type="dxa"/>
            <w:tcBorders>
              <w:top w:val="single" w:sz="4" w:space="0" w:color="auto"/>
              <w:left w:val="single" w:sz="6" w:space="0" w:color="auto"/>
              <w:bottom w:val="single" w:sz="6" w:space="0" w:color="auto"/>
              <w:right w:val="single" w:sz="6" w:space="0" w:color="auto"/>
            </w:tcBorders>
          </w:tcPr>
          <w:p w14:paraId="4CC08794" w14:textId="77777777" w:rsidR="000F23B0" w:rsidRPr="00191683" w:rsidRDefault="000F23B0" w:rsidP="000C0BB0">
            <w:pPr>
              <w:pStyle w:val="TAL"/>
              <w:rPr>
                <w:ins w:id="594" w:author="Huawei" w:date="2022-11-03T16:55:00Z"/>
                <w:lang w:eastAsia="zh-CN"/>
              </w:rPr>
            </w:pPr>
            <w:ins w:id="595" w:author="Huawei" w:date="2022-11-03T16:55:00Z">
              <w:r>
                <w:rPr>
                  <w:lang w:eastAsia="zh-CN"/>
                </w:rPr>
                <w:t xml:space="preserve">Check: </w:t>
              </w:r>
              <w:r w:rsidRPr="007669D7">
                <w:t>Does UE send SDAP SDUs on SL DRB#n</w:t>
              </w:r>
              <w:r>
                <w:t xml:space="preserve"> </w:t>
              </w:r>
              <w:r>
                <w:rPr>
                  <w:rFonts w:hint="eastAsia"/>
                  <w:lang w:eastAsia="zh-CN"/>
                </w:rPr>
                <w:t>in</w:t>
              </w:r>
              <w:r>
                <w:rPr>
                  <w:lang w:eastAsia="zh-CN"/>
                </w:rPr>
                <w:t xml:space="preserve"> slots included in exceptional resource pool</w:t>
              </w:r>
              <w:r w:rsidRPr="007669D7">
                <w:t>?</w:t>
              </w:r>
            </w:ins>
          </w:p>
        </w:tc>
        <w:tc>
          <w:tcPr>
            <w:tcW w:w="709" w:type="dxa"/>
            <w:tcBorders>
              <w:top w:val="single" w:sz="4" w:space="0" w:color="auto"/>
              <w:left w:val="single" w:sz="6" w:space="0" w:color="auto"/>
              <w:bottom w:val="single" w:sz="6" w:space="0" w:color="auto"/>
              <w:right w:val="single" w:sz="6" w:space="0" w:color="auto"/>
            </w:tcBorders>
          </w:tcPr>
          <w:p w14:paraId="111E24AA" w14:textId="77777777" w:rsidR="000F23B0" w:rsidRPr="00F511A5" w:rsidRDefault="000F23B0" w:rsidP="000C0BB0">
            <w:pPr>
              <w:pStyle w:val="TAC"/>
              <w:rPr>
                <w:ins w:id="596" w:author="Huawei" w:date="2022-11-03T16:55:00Z"/>
              </w:rPr>
            </w:pPr>
            <w:ins w:id="597" w:author="Huawei" w:date="2022-11-03T16:55:00Z">
              <w:r w:rsidRPr="00995EDB">
                <w:rPr>
                  <w:rFonts w:hint="eastAsia"/>
                </w:rPr>
                <w:t>-</w:t>
              </w:r>
            </w:ins>
          </w:p>
        </w:tc>
        <w:tc>
          <w:tcPr>
            <w:tcW w:w="2975" w:type="dxa"/>
            <w:tcBorders>
              <w:top w:val="single" w:sz="4" w:space="0" w:color="auto"/>
              <w:left w:val="single" w:sz="6" w:space="0" w:color="auto"/>
              <w:bottom w:val="single" w:sz="6" w:space="0" w:color="auto"/>
              <w:right w:val="single" w:sz="6" w:space="0" w:color="auto"/>
            </w:tcBorders>
          </w:tcPr>
          <w:p w14:paraId="4C7156D0" w14:textId="77777777" w:rsidR="000F23B0" w:rsidRPr="00191683" w:rsidRDefault="000F23B0" w:rsidP="000C0BB0">
            <w:pPr>
              <w:pStyle w:val="TAL"/>
              <w:rPr>
                <w:ins w:id="598" w:author="Huawei" w:date="2022-11-03T16:55:00Z"/>
              </w:rPr>
            </w:pPr>
            <w:ins w:id="599" w:author="Huawei" w:date="2022-11-03T16:55:00Z">
              <w:r w:rsidRPr="00995EDB">
                <w:rPr>
                  <w:rFonts w:hint="eastAsia"/>
                  <w:iCs/>
                </w:rPr>
                <w:t>-</w:t>
              </w:r>
            </w:ins>
          </w:p>
        </w:tc>
        <w:tc>
          <w:tcPr>
            <w:tcW w:w="567" w:type="dxa"/>
            <w:tcBorders>
              <w:top w:val="single" w:sz="4" w:space="0" w:color="auto"/>
              <w:left w:val="single" w:sz="6" w:space="0" w:color="auto"/>
              <w:bottom w:val="single" w:sz="6" w:space="0" w:color="auto"/>
              <w:right w:val="single" w:sz="6" w:space="0" w:color="auto"/>
            </w:tcBorders>
          </w:tcPr>
          <w:p w14:paraId="331C4739" w14:textId="4F9A92F4" w:rsidR="000F23B0" w:rsidRPr="00F511A5" w:rsidRDefault="000F23B0" w:rsidP="000C0BB0">
            <w:pPr>
              <w:pStyle w:val="TAC"/>
              <w:rPr>
                <w:ins w:id="600" w:author="Huawei" w:date="2022-11-03T16:55:00Z"/>
                <w:lang w:eastAsia="zh-CN"/>
              </w:rPr>
            </w:pPr>
            <w:ins w:id="601" w:author="Huawei" w:date="2022-11-03T16:55:00Z">
              <w:r>
                <w:rPr>
                  <w:lang w:eastAsia="zh-CN"/>
                </w:rPr>
                <w:t>2</w:t>
              </w:r>
            </w:ins>
          </w:p>
        </w:tc>
        <w:tc>
          <w:tcPr>
            <w:tcW w:w="850" w:type="dxa"/>
            <w:tcBorders>
              <w:top w:val="single" w:sz="4" w:space="0" w:color="auto"/>
              <w:left w:val="single" w:sz="6" w:space="0" w:color="auto"/>
              <w:bottom w:val="single" w:sz="6" w:space="0" w:color="auto"/>
              <w:right w:val="single" w:sz="4" w:space="0" w:color="auto"/>
            </w:tcBorders>
          </w:tcPr>
          <w:p w14:paraId="5EE5317E" w14:textId="77777777" w:rsidR="000F23B0" w:rsidRPr="00F511A5" w:rsidRDefault="000F23B0" w:rsidP="000C0BB0">
            <w:pPr>
              <w:pStyle w:val="TAC"/>
              <w:rPr>
                <w:ins w:id="602" w:author="Huawei" w:date="2022-11-03T16:55:00Z"/>
                <w:lang w:eastAsia="zh-CN"/>
              </w:rPr>
            </w:pPr>
            <w:ins w:id="603" w:author="Huawei" w:date="2022-11-03T16:55:00Z">
              <w:r>
                <w:rPr>
                  <w:rFonts w:hint="eastAsia"/>
                  <w:lang w:eastAsia="zh-CN"/>
                </w:rPr>
                <w:t>F</w:t>
              </w:r>
            </w:ins>
          </w:p>
        </w:tc>
      </w:tr>
      <w:tr w:rsidR="00B16AE7" w:rsidRPr="006F06C2" w14:paraId="5B3BAA5B" w14:textId="77777777" w:rsidTr="00320896">
        <w:trPr>
          <w:ins w:id="604" w:author="XI WANG" w:date="2022-11-02T22:57:00Z"/>
        </w:trPr>
        <w:tc>
          <w:tcPr>
            <w:tcW w:w="533" w:type="dxa"/>
            <w:tcBorders>
              <w:top w:val="single" w:sz="4" w:space="0" w:color="auto"/>
              <w:left w:val="single" w:sz="4" w:space="0" w:color="auto"/>
              <w:bottom w:val="single" w:sz="6" w:space="0" w:color="auto"/>
              <w:right w:val="single" w:sz="6" w:space="0" w:color="auto"/>
            </w:tcBorders>
          </w:tcPr>
          <w:p w14:paraId="6DF5498D" w14:textId="0FBD3F6D" w:rsidR="00B16AE7" w:rsidRPr="006F06C2" w:rsidRDefault="00607AA3" w:rsidP="00320896">
            <w:pPr>
              <w:pStyle w:val="TAC"/>
              <w:rPr>
                <w:ins w:id="605" w:author="XI WANG" w:date="2022-11-02T22:57:00Z"/>
                <w:lang w:eastAsia="zh-CN"/>
              </w:rPr>
            </w:pPr>
            <w:ins w:id="606" w:author="XI WANG" w:date="2022-11-03T19:54:00Z">
              <w:r>
                <w:rPr>
                  <w:rFonts w:hint="eastAsia"/>
                  <w:lang w:eastAsia="zh-CN"/>
                </w:rPr>
                <w:t>1</w:t>
              </w:r>
              <w:r>
                <w:rPr>
                  <w:lang w:eastAsia="zh-CN"/>
                </w:rPr>
                <w:t>8</w:t>
              </w:r>
            </w:ins>
          </w:p>
        </w:tc>
        <w:tc>
          <w:tcPr>
            <w:tcW w:w="3966" w:type="dxa"/>
            <w:tcBorders>
              <w:top w:val="single" w:sz="4" w:space="0" w:color="auto"/>
              <w:left w:val="single" w:sz="6" w:space="0" w:color="auto"/>
              <w:bottom w:val="single" w:sz="6" w:space="0" w:color="auto"/>
              <w:right w:val="single" w:sz="6" w:space="0" w:color="auto"/>
            </w:tcBorders>
          </w:tcPr>
          <w:p w14:paraId="76139F61" w14:textId="20D2A58A" w:rsidR="00B16AE7" w:rsidRPr="006F06C2" w:rsidRDefault="00B16AE7" w:rsidP="00320896">
            <w:pPr>
              <w:pStyle w:val="TAL"/>
              <w:rPr>
                <w:ins w:id="607" w:author="XI WANG" w:date="2022-11-02T22:57:00Z"/>
              </w:rPr>
            </w:pPr>
            <w:ins w:id="608" w:author="XI WANG" w:date="2022-11-02T22:57:00Z">
              <w:r w:rsidRPr="00F511A5">
                <w:t>SS-NW</w:t>
              </w:r>
              <w:r w:rsidRPr="006F06C2">
                <w:t xml:space="preserve"> adjusts the cell-specific reference signal level according to row "T</w:t>
              </w:r>
              <w:r w:rsidR="002B6770">
                <w:t>2</w:t>
              </w:r>
              <w:r w:rsidRPr="006F06C2">
                <w:t>".</w:t>
              </w:r>
            </w:ins>
          </w:p>
        </w:tc>
        <w:tc>
          <w:tcPr>
            <w:tcW w:w="709" w:type="dxa"/>
            <w:tcBorders>
              <w:top w:val="single" w:sz="4" w:space="0" w:color="auto"/>
              <w:left w:val="single" w:sz="6" w:space="0" w:color="auto"/>
              <w:bottom w:val="single" w:sz="6" w:space="0" w:color="auto"/>
              <w:right w:val="single" w:sz="6" w:space="0" w:color="auto"/>
            </w:tcBorders>
          </w:tcPr>
          <w:p w14:paraId="69D64180" w14:textId="77777777" w:rsidR="00B16AE7" w:rsidRPr="006F06C2" w:rsidRDefault="00B16AE7" w:rsidP="00320896">
            <w:pPr>
              <w:pStyle w:val="TAC"/>
              <w:rPr>
                <w:ins w:id="609" w:author="XI WANG" w:date="2022-11-02T22:57:00Z"/>
              </w:rPr>
            </w:pPr>
            <w:ins w:id="610" w:author="XI WANG" w:date="2022-11-02T22:57:00Z">
              <w:r w:rsidRPr="006F06C2">
                <w:t>-</w:t>
              </w:r>
            </w:ins>
          </w:p>
        </w:tc>
        <w:tc>
          <w:tcPr>
            <w:tcW w:w="2975" w:type="dxa"/>
            <w:tcBorders>
              <w:top w:val="single" w:sz="4" w:space="0" w:color="auto"/>
              <w:left w:val="single" w:sz="6" w:space="0" w:color="auto"/>
              <w:bottom w:val="single" w:sz="6" w:space="0" w:color="auto"/>
              <w:right w:val="single" w:sz="6" w:space="0" w:color="auto"/>
            </w:tcBorders>
          </w:tcPr>
          <w:p w14:paraId="5B9BAFAE" w14:textId="77777777" w:rsidR="00B16AE7" w:rsidRPr="009E4A53" w:rsidRDefault="00B16AE7" w:rsidP="00320896">
            <w:pPr>
              <w:pStyle w:val="TAL"/>
              <w:rPr>
                <w:ins w:id="611" w:author="XI WANG" w:date="2022-11-02T22:57:00Z"/>
                <w:iCs/>
              </w:rPr>
            </w:pPr>
            <w:ins w:id="612" w:author="XI WANG" w:date="2022-11-02T22:57:00Z">
              <w:r w:rsidRPr="009E4A53">
                <w:rPr>
                  <w:iCs/>
                </w:rPr>
                <w:t>-</w:t>
              </w:r>
            </w:ins>
          </w:p>
        </w:tc>
        <w:tc>
          <w:tcPr>
            <w:tcW w:w="567" w:type="dxa"/>
            <w:tcBorders>
              <w:top w:val="single" w:sz="4" w:space="0" w:color="auto"/>
              <w:left w:val="single" w:sz="6" w:space="0" w:color="auto"/>
              <w:bottom w:val="single" w:sz="6" w:space="0" w:color="auto"/>
              <w:right w:val="single" w:sz="6" w:space="0" w:color="auto"/>
            </w:tcBorders>
          </w:tcPr>
          <w:p w14:paraId="7EAF7A6D" w14:textId="77777777" w:rsidR="00B16AE7" w:rsidRPr="006F06C2" w:rsidRDefault="00B16AE7" w:rsidP="00320896">
            <w:pPr>
              <w:pStyle w:val="TAC"/>
              <w:rPr>
                <w:ins w:id="613" w:author="XI WANG" w:date="2022-11-02T22:57:00Z"/>
              </w:rPr>
            </w:pPr>
            <w:ins w:id="614" w:author="XI WANG" w:date="2022-11-02T22:57:00Z">
              <w:r w:rsidRPr="006F06C2">
                <w:t>-</w:t>
              </w:r>
            </w:ins>
          </w:p>
        </w:tc>
        <w:tc>
          <w:tcPr>
            <w:tcW w:w="850" w:type="dxa"/>
            <w:tcBorders>
              <w:top w:val="single" w:sz="4" w:space="0" w:color="auto"/>
              <w:left w:val="single" w:sz="6" w:space="0" w:color="auto"/>
              <w:bottom w:val="single" w:sz="6" w:space="0" w:color="auto"/>
              <w:right w:val="single" w:sz="4" w:space="0" w:color="auto"/>
            </w:tcBorders>
          </w:tcPr>
          <w:p w14:paraId="2CF8AE18" w14:textId="77777777" w:rsidR="00B16AE7" w:rsidRPr="006F06C2" w:rsidRDefault="00B16AE7" w:rsidP="00320896">
            <w:pPr>
              <w:pStyle w:val="TAC"/>
              <w:rPr>
                <w:ins w:id="615" w:author="XI WANG" w:date="2022-11-02T22:57:00Z"/>
              </w:rPr>
            </w:pPr>
            <w:ins w:id="616" w:author="XI WANG" w:date="2022-11-02T22:57:00Z">
              <w:r w:rsidRPr="006F06C2">
                <w:t>-</w:t>
              </w:r>
            </w:ins>
          </w:p>
        </w:tc>
      </w:tr>
      <w:tr w:rsidR="00816FE1" w:rsidRPr="006F06C2" w14:paraId="605F023A" w14:textId="77777777" w:rsidTr="00320896">
        <w:trPr>
          <w:ins w:id="617" w:author="XI WANG" w:date="2022-11-02T23:47:00Z"/>
        </w:trPr>
        <w:tc>
          <w:tcPr>
            <w:tcW w:w="533" w:type="dxa"/>
            <w:tcBorders>
              <w:top w:val="single" w:sz="4" w:space="0" w:color="auto"/>
              <w:left w:val="single" w:sz="4" w:space="0" w:color="auto"/>
              <w:bottom w:val="single" w:sz="6" w:space="0" w:color="auto"/>
              <w:right w:val="single" w:sz="6" w:space="0" w:color="auto"/>
            </w:tcBorders>
          </w:tcPr>
          <w:p w14:paraId="456F93F3" w14:textId="77777777" w:rsidR="00816FE1" w:rsidRPr="006F06C2" w:rsidRDefault="00816FE1" w:rsidP="00320896">
            <w:pPr>
              <w:pStyle w:val="TAC"/>
              <w:rPr>
                <w:ins w:id="618" w:author="XI WANG" w:date="2022-11-02T23:47:00Z"/>
              </w:rPr>
            </w:pPr>
            <w:ins w:id="619" w:author="XI WANG" w:date="2022-11-02T23:47:00Z">
              <w:r w:rsidRPr="006F06C2">
                <w:t>-</w:t>
              </w:r>
            </w:ins>
          </w:p>
        </w:tc>
        <w:tc>
          <w:tcPr>
            <w:tcW w:w="3966" w:type="dxa"/>
            <w:tcBorders>
              <w:top w:val="single" w:sz="4" w:space="0" w:color="auto"/>
              <w:left w:val="single" w:sz="6" w:space="0" w:color="auto"/>
              <w:bottom w:val="single" w:sz="6" w:space="0" w:color="auto"/>
              <w:right w:val="single" w:sz="6" w:space="0" w:color="auto"/>
            </w:tcBorders>
          </w:tcPr>
          <w:p w14:paraId="648BA38C" w14:textId="45462C34" w:rsidR="00816FE1" w:rsidRPr="006F06C2" w:rsidRDefault="00816FE1" w:rsidP="00320896">
            <w:pPr>
              <w:pStyle w:val="TAL"/>
              <w:rPr>
                <w:ins w:id="620" w:author="XI WANG" w:date="2022-11-02T23:47:00Z"/>
              </w:rPr>
            </w:pPr>
            <w:ins w:id="621" w:author="XI WANG" w:date="2022-11-02T23:47:00Z">
              <w:r w:rsidRPr="006F06C2">
                <w:t>EXCEPTION: In parallel with step</w:t>
              </w:r>
            </w:ins>
            <w:ins w:id="622" w:author="XI WANG" w:date="2022-11-03T19:45:00Z">
              <w:r w:rsidR="003C13E4">
                <w:t xml:space="preserve"> 19</w:t>
              </w:r>
            </w:ins>
            <w:ins w:id="623" w:author="XI WANG" w:date="2022-11-02T23:47:00Z">
              <w:r w:rsidRPr="006F06C2">
                <w:t xml:space="preserve">, parallel behaviour defined in table </w:t>
              </w:r>
              <w:r>
                <w:rPr>
                  <w:lang w:eastAsia="zh-CN"/>
                </w:rPr>
                <w:t>12.2.1.5</w:t>
              </w:r>
              <w:r w:rsidRPr="00F511A5">
                <w:rPr>
                  <w:lang w:eastAsia="zh-CN"/>
                </w:rPr>
                <w:t>.3.</w:t>
              </w:r>
              <w:r w:rsidRPr="00F511A5">
                <w:t>2-</w:t>
              </w:r>
            </w:ins>
            <w:ins w:id="624" w:author="XI WANG" w:date="2022-11-03T19:45:00Z">
              <w:r w:rsidR="003C13E4">
                <w:t>4</w:t>
              </w:r>
            </w:ins>
            <w:ins w:id="625" w:author="XI WANG" w:date="2022-11-02T23:47:00Z">
              <w:r w:rsidRPr="006F06C2">
                <w:t xml:space="preserve"> is executed repeatedly.</w:t>
              </w:r>
            </w:ins>
          </w:p>
        </w:tc>
        <w:tc>
          <w:tcPr>
            <w:tcW w:w="709" w:type="dxa"/>
            <w:tcBorders>
              <w:top w:val="single" w:sz="4" w:space="0" w:color="auto"/>
              <w:left w:val="single" w:sz="6" w:space="0" w:color="auto"/>
              <w:bottom w:val="single" w:sz="6" w:space="0" w:color="auto"/>
              <w:right w:val="single" w:sz="6" w:space="0" w:color="auto"/>
            </w:tcBorders>
          </w:tcPr>
          <w:p w14:paraId="5C0E1CA1" w14:textId="77777777" w:rsidR="00816FE1" w:rsidRPr="006F06C2" w:rsidRDefault="00816FE1" w:rsidP="00320896">
            <w:pPr>
              <w:pStyle w:val="TAC"/>
              <w:rPr>
                <w:ins w:id="626" w:author="XI WANG" w:date="2022-11-02T23:47:00Z"/>
              </w:rPr>
            </w:pPr>
            <w:ins w:id="627" w:author="XI WANG" w:date="2022-11-02T23:47:00Z">
              <w:r w:rsidRPr="006F06C2">
                <w:t>-</w:t>
              </w:r>
            </w:ins>
          </w:p>
        </w:tc>
        <w:tc>
          <w:tcPr>
            <w:tcW w:w="2975" w:type="dxa"/>
            <w:tcBorders>
              <w:top w:val="single" w:sz="4" w:space="0" w:color="auto"/>
              <w:left w:val="single" w:sz="6" w:space="0" w:color="auto"/>
              <w:bottom w:val="single" w:sz="6" w:space="0" w:color="auto"/>
              <w:right w:val="single" w:sz="6" w:space="0" w:color="auto"/>
            </w:tcBorders>
          </w:tcPr>
          <w:p w14:paraId="246D4679" w14:textId="77777777" w:rsidR="00816FE1" w:rsidRPr="00ED21D4" w:rsidRDefault="00816FE1" w:rsidP="00320896">
            <w:pPr>
              <w:pStyle w:val="TAL"/>
              <w:rPr>
                <w:ins w:id="628" w:author="XI WANG" w:date="2022-11-02T23:47:00Z"/>
                <w:iCs/>
              </w:rPr>
            </w:pPr>
            <w:ins w:id="629" w:author="XI WANG" w:date="2022-11-02T23:47:00Z">
              <w:r w:rsidRPr="00ED21D4">
                <w:rPr>
                  <w:iCs/>
                </w:rPr>
                <w:t>-</w:t>
              </w:r>
            </w:ins>
          </w:p>
        </w:tc>
        <w:tc>
          <w:tcPr>
            <w:tcW w:w="567" w:type="dxa"/>
            <w:tcBorders>
              <w:top w:val="single" w:sz="4" w:space="0" w:color="auto"/>
              <w:left w:val="single" w:sz="6" w:space="0" w:color="auto"/>
              <w:bottom w:val="single" w:sz="6" w:space="0" w:color="auto"/>
              <w:right w:val="single" w:sz="6" w:space="0" w:color="auto"/>
            </w:tcBorders>
          </w:tcPr>
          <w:p w14:paraId="0F355EB6" w14:textId="77777777" w:rsidR="00816FE1" w:rsidRPr="006F06C2" w:rsidRDefault="00816FE1" w:rsidP="00320896">
            <w:pPr>
              <w:pStyle w:val="TAC"/>
              <w:rPr>
                <w:ins w:id="630" w:author="XI WANG" w:date="2022-11-02T23:47:00Z"/>
              </w:rPr>
            </w:pPr>
            <w:ins w:id="631" w:author="XI WANG" w:date="2022-11-02T23:47:00Z">
              <w:r w:rsidRPr="006F06C2">
                <w:t>-</w:t>
              </w:r>
            </w:ins>
          </w:p>
        </w:tc>
        <w:tc>
          <w:tcPr>
            <w:tcW w:w="850" w:type="dxa"/>
            <w:tcBorders>
              <w:top w:val="single" w:sz="4" w:space="0" w:color="auto"/>
              <w:left w:val="single" w:sz="6" w:space="0" w:color="auto"/>
              <w:bottom w:val="single" w:sz="6" w:space="0" w:color="auto"/>
              <w:right w:val="single" w:sz="4" w:space="0" w:color="auto"/>
            </w:tcBorders>
          </w:tcPr>
          <w:p w14:paraId="0D7F1BED" w14:textId="77777777" w:rsidR="00816FE1" w:rsidRPr="006F06C2" w:rsidRDefault="00816FE1" w:rsidP="00320896">
            <w:pPr>
              <w:pStyle w:val="TAC"/>
              <w:rPr>
                <w:ins w:id="632" w:author="XI WANG" w:date="2022-11-02T23:47:00Z"/>
              </w:rPr>
            </w:pPr>
            <w:ins w:id="633" w:author="XI WANG" w:date="2022-11-02T23:47:00Z">
              <w:r w:rsidRPr="006F06C2">
                <w:t>-</w:t>
              </w:r>
            </w:ins>
          </w:p>
        </w:tc>
      </w:tr>
      <w:tr w:rsidR="00403B32" w:rsidRPr="007669D7" w14:paraId="655B9028" w14:textId="77777777" w:rsidTr="00320896">
        <w:trPr>
          <w:ins w:id="634" w:author="XI WANG" w:date="2022-11-02T23:46:00Z"/>
        </w:trPr>
        <w:tc>
          <w:tcPr>
            <w:tcW w:w="533" w:type="dxa"/>
            <w:tcBorders>
              <w:top w:val="single" w:sz="4" w:space="0" w:color="auto"/>
              <w:left w:val="single" w:sz="4" w:space="0" w:color="auto"/>
              <w:bottom w:val="single" w:sz="6" w:space="0" w:color="auto"/>
              <w:right w:val="single" w:sz="6" w:space="0" w:color="auto"/>
            </w:tcBorders>
          </w:tcPr>
          <w:p w14:paraId="6956F516" w14:textId="6AA8028C" w:rsidR="00403B32" w:rsidRPr="007669D7" w:rsidRDefault="00607AA3" w:rsidP="00320896">
            <w:pPr>
              <w:pStyle w:val="TAC"/>
              <w:rPr>
                <w:ins w:id="635" w:author="XI WANG" w:date="2022-11-02T23:46:00Z"/>
                <w:lang w:eastAsia="zh-CN"/>
              </w:rPr>
            </w:pPr>
            <w:ins w:id="636" w:author="XI WANG" w:date="2022-11-03T19:54:00Z">
              <w:r>
                <w:rPr>
                  <w:rFonts w:hint="eastAsia"/>
                  <w:lang w:eastAsia="zh-CN"/>
                </w:rPr>
                <w:t>1</w:t>
              </w:r>
              <w:r>
                <w:rPr>
                  <w:lang w:eastAsia="zh-CN"/>
                </w:rPr>
                <w:t>9</w:t>
              </w:r>
            </w:ins>
          </w:p>
        </w:tc>
        <w:tc>
          <w:tcPr>
            <w:tcW w:w="3966" w:type="dxa"/>
            <w:tcBorders>
              <w:top w:val="single" w:sz="4" w:space="0" w:color="auto"/>
              <w:left w:val="single" w:sz="6" w:space="0" w:color="auto"/>
              <w:bottom w:val="single" w:sz="6" w:space="0" w:color="auto"/>
              <w:right w:val="single" w:sz="6" w:space="0" w:color="auto"/>
            </w:tcBorders>
          </w:tcPr>
          <w:p w14:paraId="48054B05" w14:textId="4F103236" w:rsidR="00403B32" w:rsidRPr="007669D7" w:rsidRDefault="00403B32" w:rsidP="00320896">
            <w:pPr>
              <w:pStyle w:val="TAL"/>
              <w:rPr>
                <w:ins w:id="637" w:author="XI WANG" w:date="2022-11-02T23:46:00Z"/>
              </w:rPr>
            </w:pPr>
            <w:ins w:id="638" w:author="XI WANG" w:date="2022-11-02T23:46:00Z">
              <w:r w:rsidRPr="007669D7">
                <w:t>Check: Does UE send SDAP SDUs on SL DRB#n</w:t>
              </w:r>
            </w:ins>
            <w:ins w:id="639" w:author="Huawei" w:date="2022-11-03T16:09:00Z">
              <w:r w:rsidR="004B1A0F">
                <w:t xml:space="preserve"> </w:t>
              </w:r>
              <w:r w:rsidR="004B1A0F">
                <w:rPr>
                  <w:rFonts w:hint="eastAsia"/>
                  <w:lang w:eastAsia="zh-CN"/>
                </w:rPr>
                <w:t>in</w:t>
              </w:r>
              <w:r w:rsidR="004B1A0F">
                <w:rPr>
                  <w:lang w:eastAsia="zh-CN"/>
                </w:rPr>
                <w:t xml:space="preserve"> slots included in exceptional resource pool</w:t>
              </w:r>
            </w:ins>
            <w:ins w:id="640" w:author="XI WANG" w:date="2022-11-02T23:46:00Z">
              <w:r w:rsidRPr="007669D7">
                <w:t>?</w:t>
              </w:r>
            </w:ins>
          </w:p>
        </w:tc>
        <w:tc>
          <w:tcPr>
            <w:tcW w:w="709" w:type="dxa"/>
            <w:tcBorders>
              <w:top w:val="single" w:sz="4" w:space="0" w:color="auto"/>
              <w:left w:val="single" w:sz="6" w:space="0" w:color="auto"/>
              <w:bottom w:val="single" w:sz="6" w:space="0" w:color="auto"/>
              <w:right w:val="single" w:sz="6" w:space="0" w:color="auto"/>
            </w:tcBorders>
          </w:tcPr>
          <w:p w14:paraId="0E1BEC97" w14:textId="77777777" w:rsidR="00403B32" w:rsidRPr="00995EDB" w:rsidRDefault="00403B32" w:rsidP="00320896">
            <w:pPr>
              <w:pStyle w:val="TAC"/>
              <w:rPr>
                <w:ins w:id="641" w:author="XI WANG" w:date="2022-11-02T23:46:00Z"/>
              </w:rPr>
            </w:pPr>
            <w:ins w:id="642" w:author="XI WANG" w:date="2022-11-02T23:46:00Z">
              <w:r w:rsidRPr="00F511A5">
                <w:t>--&gt;</w:t>
              </w:r>
            </w:ins>
          </w:p>
        </w:tc>
        <w:tc>
          <w:tcPr>
            <w:tcW w:w="2975" w:type="dxa"/>
            <w:tcBorders>
              <w:top w:val="single" w:sz="4" w:space="0" w:color="auto"/>
              <w:left w:val="single" w:sz="6" w:space="0" w:color="auto"/>
              <w:bottom w:val="single" w:sz="6" w:space="0" w:color="auto"/>
              <w:right w:val="single" w:sz="6" w:space="0" w:color="auto"/>
            </w:tcBorders>
          </w:tcPr>
          <w:p w14:paraId="6050144D" w14:textId="77777777" w:rsidR="00403B32" w:rsidRPr="00995EDB" w:rsidRDefault="00403B32" w:rsidP="00320896">
            <w:pPr>
              <w:pStyle w:val="TAL"/>
              <w:rPr>
                <w:ins w:id="643" w:author="XI WANG" w:date="2022-11-02T23:46:00Z"/>
                <w:iCs/>
              </w:rPr>
            </w:pPr>
            <w:ins w:id="644" w:author="XI WANG" w:date="2022-11-02T23:46:00Z">
              <w:r w:rsidRPr="00995EDB">
                <w:rPr>
                  <w:rFonts w:hint="eastAsia"/>
                  <w:iCs/>
                </w:rPr>
                <w:t>-</w:t>
              </w:r>
            </w:ins>
          </w:p>
        </w:tc>
        <w:tc>
          <w:tcPr>
            <w:tcW w:w="567" w:type="dxa"/>
            <w:tcBorders>
              <w:top w:val="single" w:sz="4" w:space="0" w:color="auto"/>
              <w:left w:val="single" w:sz="6" w:space="0" w:color="auto"/>
              <w:bottom w:val="single" w:sz="6" w:space="0" w:color="auto"/>
              <w:right w:val="single" w:sz="6" w:space="0" w:color="auto"/>
            </w:tcBorders>
          </w:tcPr>
          <w:p w14:paraId="7B27B7B1" w14:textId="4D89E518" w:rsidR="00403B32" w:rsidRPr="00995EDB" w:rsidRDefault="00330F59" w:rsidP="00320896">
            <w:pPr>
              <w:pStyle w:val="TAC"/>
              <w:rPr>
                <w:ins w:id="645" w:author="XI WANG" w:date="2022-11-02T23:46:00Z"/>
                <w:lang w:eastAsia="zh-CN"/>
              </w:rPr>
            </w:pPr>
            <w:ins w:id="646" w:author="XI WANG" w:date="2022-11-03T19:46:00Z">
              <w:r>
                <w:rPr>
                  <w:rFonts w:hint="eastAsia"/>
                  <w:lang w:eastAsia="zh-CN"/>
                </w:rPr>
                <w:t>2</w:t>
              </w:r>
            </w:ins>
          </w:p>
        </w:tc>
        <w:tc>
          <w:tcPr>
            <w:tcW w:w="850" w:type="dxa"/>
            <w:tcBorders>
              <w:top w:val="single" w:sz="4" w:space="0" w:color="auto"/>
              <w:left w:val="single" w:sz="6" w:space="0" w:color="auto"/>
              <w:bottom w:val="single" w:sz="6" w:space="0" w:color="auto"/>
              <w:right w:val="single" w:sz="4" w:space="0" w:color="auto"/>
            </w:tcBorders>
          </w:tcPr>
          <w:p w14:paraId="3DBF0CD1" w14:textId="77777777" w:rsidR="00403B32" w:rsidRPr="00995EDB" w:rsidRDefault="00403B32" w:rsidP="00320896">
            <w:pPr>
              <w:pStyle w:val="TAC"/>
              <w:rPr>
                <w:ins w:id="647" w:author="XI WANG" w:date="2022-11-02T23:46:00Z"/>
              </w:rPr>
            </w:pPr>
            <w:ins w:id="648" w:author="XI WANG" w:date="2022-11-02T23:46:00Z">
              <w:r w:rsidRPr="00995EDB">
                <w:t>P</w:t>
              </w:r>
            </w:ins>
          </w:p>
        </w:tc>
      </w:tr>
      <w:tr w:rsidR="00044631" w:rsidRPr="006F06C2" w14:paraId="4B32AB6C" w14:textId="77777777" w:rsidTr="00044631">
        <w:trPr>
          <w:ins w:id="649" w:author="XI WANG" w:date="2022-11-02T23:53: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2A62004A" w14:textId="1003CD5C" w:rsidR="00044631" w:rsidRPr="006F06C2" w:rsidRDefault="00607AA3" w:rsidP="00320896">
            <w:pPr>
              <w:pStyle w:val="TAC"/>
              <w:rPr>
                <w:ins w:id="650" w:author="XI WANG" w:date="2022-11-02T23:53:00Z"/>
                <w:lang w:eastAsia="zh-CN"/>
              </w:rPr>
            </w:pPr>
            <w:ins w:id="651" w:author="XI WANG" w:date="2022-11-03T19:54:00Z">
              <w:r>
                <w:rPr>
                  <w:rFonts w:hint="eastAsia"/>
                  <w:lang w:eastAsia="zh-CN"/>
                </w:rPr>
                <w:t>2</w:t>
              </w:r>
              <w:r>
                <w:rPr>
                  <w:lang w:eastAsia="zh-CN"/>
                </w:rPr>
                <w:t>0</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0CB1E1BD" w14:textId="6092FEF1" w:rsidR="00044631" w:rsidRPr="006F06C2" w:rsidRDefault="00044631" w:rsidP="00320896">
            <w:pPr>
              <w:pStyle w:val="TAL"/>
              <w:rPr>
                <w:ins w:id="652" w:author="XI WANG" w:date="2022-11-02T23:53:00Z"/>
              </w:rPr>
            </w:pPr>
            <w:ins w:id="653" w:author="XI WANG" w:date="2022-11-02T23:53:00Z">
              <w:r w:rsidRPr="006F06C2">
                <w:t xml:space="preserve">The </w:t>
              </w:r>
            </w:ins>
            <w:ins w:id="654" w:author="XI WANG" w:date="2022-11-02T23:54:00Z">
              <w:r w:rsidR="00566F09" w:rsidRPr="00F511A5">
                <w:t>SS-NW</w:t>
              </w:r>
            </w:ins>
            <w:ins w:id="655" w:author="XI WANG" w:date="2022-11-02T23:53:00Z">
              <w:r w:rsidRPr="006F06C2">
                <w:t xml:space="preserve"> transmits </w:t>
              </w:r>
              <w:r w:rsidRPr="00703114">
                <w:rPr>
                  <w:i/>
                  <w:iCs/>
                </w:rPr>
                <w:t>RRCReestablishment</w:t>
              </w:r>
              <w:r w:rsidRPr="00044631">
                <w:t xml:space="preserve"> </w:t>
              </w:r>
              <w:r w:rsidRPr="006F06C2">
                <w:t>message.</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1F2DD4BF" w14:textId="77777777" w:rsidR="00044631" w:rsidRPr="006F06C2" w:rsidRDefault="00044631" w:rsidP="00320896">
            <w:pPr>
              <w:pStyle w:val="TAC"/>
              <w:rPr>
                <w:ins w:id="656" w:author="XI WANG" w:date="2022-11-02T23:53:00Z"/>
              </w:rPr>
            </w:pPr>
            <w:ins w:id="657" w:author="XI WANG" w:date="2022-11-02T23:53:00Z">
              <w:r w:rsidRPr="006F06C2">
                <w:t>&lt;--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3C4768FF" w14:textId="77777777" w:rsidR="00044631" w:rsidRPr="00044631" w:rsidRDefault="00044631" w:rsidP="00320896">
            <w:pPr>
              <w:pStyle w:val="TAL"/>
              <w:rPr>
                <w:ins w:id="658" w:author="XI WANG" w:date="2022-11-02T23:53:00Z"/>
              </w:rPr>
            </w:pPr>
            <w:ins w:id="659" w:author="XI WANG" w:date="2022-11-02T23:53:00Z">
              <w:r w:rsidRPr="00044631">
                <w:t xml:space="preserve">NR RRC: </w:t>
              </w:r>
              <w:r w:rsidRPr="00703114">
                <w:rPr>
                  <w:i/>
                  <w:iCs/>
                </w:rPr>
                <w:t>RRCReestablishment</w:t>
              </w:r>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1A93CEAA" w14:textId="77777777" w:rsidR="00044631" w:rsidRPr="006F06C2" w:rsidRDefault="00044631" w:rsidP="00320896">
            <w:pPr>
              <w:pStyle w:val="TAC"/>
              <w:rPr>
                <w:ins w:id="660" w:author="XI WANG" w:date="2022-11-02T23:53:00Z"/>
              </w:rPr>
            </w:pPr>
            <w:ins w:id="661" w:author="XI WANG" w:date="2022-11-02T23:53:00Z">
              <w:r w:rsidRPr="006F06C2">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336C02EF" w14:textId="77777777" w:rsidR="00044631" w:rsidRPr="006F06C2" w:rsidRDefault="00044631" w:rsidP="00320896">
            <w:pPr>
              <w:pStyle w:val="TAC"/>
              <w:rPr>
                <w:ins w:id="662" w:author="XI WANG" w:date="2022-11-02T23:53:00Z"/>
              </w:rPr>
            </w:pPr>
            <w:ins w:id="663" w:author="XI WANG" w:date="2022-11-02T23:53:00Z">
              <w:r w:rsidRPr="006F06C2">
                <w:t>-</w:t>
              </w:r>
            </w:ins>
          </w:p>
        </w:tc>
      </w:tr>
      <w:tr w:rsidR="00044631" w:rsidRPr="006F06C2" w14:paraId="7F092FF6" w14:textId="77777777" w:rsidTr="00044631">
        <w:trPr>
          <w:ins w:id="664" w:author="XI WANG" w:date="2022-11-02T23:53: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50B0BB6B" w14:textId="2DE182C4" w:rsidR="00044631" w:rsidRPr="006F06C2" w:rsidRDefault="00607AA3" w:rsidP="00320896">
            <w:pPr>
              <w:pStyle w:val="TAC"/>
              <w:rPr>
                <w:ins w:id="665" w:author="XI WANG" w:date="2022-11-02T23:53:00Z"/>
                <w:lang w:eastAsia="zh-CN"/>
              </w:rPr>
            </w:pPr>
            <w:ins w:id="666" w:author="XI WANG" w:date="2022-11-03T19:54:00Z">
              <w:r>
                <w:rPr>
                  <w:rFonts w:hint="eastAsia"/>
                  <w:lang w:eastAsia="zh-CN"/>
                </w:rPr>
                <w:t>2</w:t>
              </w:r>
              <w:r>
                <w:rPr>
                  <w:lang w:eastAsia="zh-CN"/>
                </w:rPr>
                <w:t>1</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2712EAF6" w14:textId="77777777" w:rsidR="00044631" w:rsidRPr="006F06C2" w:rsidRDefault="00044631" w:rsidP="00320896">
            <w:pPr>
              <w:pStyle w:val="TAL"/>
              <w:rPr>
                <w:ins w:id="667" w:author="XI WANG" w:date="2022-11-02T23:53:00Z"/>
              </w:rPr>
            </w:pPr>
            <w:ins w:id="668" w:author="XI WANG" w:date="2022-11-02T23:53:00Z">
              <w:r w:rsidRPr="006F06C2">
                <w:t xml:space="preserve">The UE transmits </w:t>
              </w:r>
              <w:r w:rsidRPr="00703114">
                <w:rPr>
                  <w:i/>
                  <w:iCs/>
                </w:rPr>
                <w:t>RRCReestablishmentComplete</w:t>
              </w:r>
              <w:r w:rsidRPr="00044631">
                <w:t xml:space="preserve"> </w:t>
              </w:r>
              <w:r w:rsidRPr="006F06C2">
                <w:t>message.</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1BCCB935" w14:textId="77777777" w:rsidR="00044631" w:rsidRPr="006F06C2" w:rsidRDefault="00044631" w:rsidP="00320896">
            <w:pPr>
              <w:pStyle w:val="TAC"/>
              <w:rPr>
                <w:ins w:id="669" w:author="XI WANG" w:date="2022-11-02T23:53:00Z"/>
              </w:rPr>
            </w:pPr>
            <w:ins w:id="670" w:author="XI WANG" w:date="2022-11-02T23:53:00Z">
              <w:r w:rsidRPr="006F06C2">
                <w:t>--&gt;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17E9F7EE" w14:textId="77777777" w:rsidR="00044631" w:rsidRPr="00044631" w:rsidRDefault="00044631" w:rsidP="00320896">
            <w:pPr>
              <w:pStyle w:val="TAL"/>
              <w:rPr>
                <w:ins w:id="671" w:author="XI WANG" w:date="2022-11-02T23:53:00Z"/>
              </w:rPr>
            </w:pPr>
            <w:ins w:id="672" w:author="XI WANG" w:date="2022-11-02T23:53:00Z">
              <w:r w:rsidRPr="00044631">
                <w:t>NR RRC:</w:t>
              </w:r>
            </w:ins>
          </w:p>
          <w:p w14:paraId="05D9187E" w14:textId="77777777" w:rsidR="00044631" w:rsidRPr="00703114" w:rsidRDefault="00044631" w:rsidP="00320896">
            <w:pPr>
              <w:pStyle w:val="TAL"/>
              <w:rPr>
                <w:ins w:id="673" w:author="XI WANG" w:date="2022-11-02T23:53:00Z"/>
                <w:i/>
                <w:iCs/>
              </w:rPr>
            </w:pPr>
            <w:ins w:id="674" w:author="XI WANG" w:date="2022-11-02T23:53:00Z">
              <w:r w:rsidRPr="00703114">
                <w:rPr>
                  <w:i/>
                  <w:iCs/>
                </w:rPr>
                <w:t>RRCReestablishmentComplete</w:t>
              </w:r>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748D41A2" w14:textId="77777777" w:rsidR="00044631" w:rsidRPr="006F06C2" w:rsidRDefault="00044631" w:rsidP="00320896">
            <w:pPr>
              <w:pStyle w:val="TAC"/>
              <w:rPr>
                <w:ins w:id="675" w:author="XI WANG" w:date="2022-11-02T23:53:00Z"/>
              </w:rPr>
            </w:pPr>
            <w:ins w:id="676" w:author="XI WANG" w:date="2022-11-02T23:53:00Z">
              <w:r w:rsidRPr="006F06C2">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6A1BD5F7" w14:textId="77777777" w:rsidR="00044631" w:rsidRPr="006F06C2" w:rsidRDefault="00044631" w:rsidP="00320896">
            <w:pPr>
              <w:pStyle w:val="TAC"/>
              <w:rPr>
                <w:ins w:id="677" w:author="XI WANG" w:date="2022-11-02T23:53:00Z"/>
              </w:rPr>
            </w:pPr>
            <w:ins w:id="678" w:author="XI WANG" w:date="2022-11-02T23:53:00Z">
              <w:r w:rsidRPr="006F06C2">
                <w:t>-</w:t>
              </w:r>
            </w:ins>
          </w:p>
        </w:tc>
      </w:tr>
      <w:tr w:rsidR="00044631" w:rsidRPr="006F06C2" w14:paraId="6207323E" w14:textId="77777777" w:rsidTr="00044631">
        <w:trPr>
          <w:ins w:id="679" w:author="XI WANG" w:date="2022-11-02T23:53: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2DD80E4B" w14:textId="39B56A72" w:rsidR="00044631" w:rsidRPr="006F06C2" w:rsidRDefault="00607AA3" w:rsidP="00320896">
            <w:pPr>
              <w:pStyle w:val="TAC"/>
              <w:rPr>
                <w:ins w:id="680" w:author="XI WANG" w:date="2022-11-02T23:53:00Z"/>
                <w:lang w:eastAsia="zh-CN"/>
              </w:rPr>
            </w:pPr>
            <w:ins w:id="681" w:author="XI WANG" w:date="2022-11-03T19:54:00Z">
              <w:r>
                <w:rPr>
                  <w:rFonts w:hint="eastAsia"/>
                  <w:lang w:eastAsia="zh-CN"/>
                </w:rPr>
                <w:t>2</w:t>
              </w:r>
              <w:r>
                <w:rPr>
                  <w:lang w:eastAsia="zh-CN"/>
                </w:rPr>
                <w:t>2</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54A923A5" w14:textId="2A72F89A" w:rsidR="00044631" w:rsidRPr="006F06C2" w:rsidRDefault="00044631" w:rsidP="00320896">
            <w:pPr>
              <w:pStyle w:val="TAL"/>
              <w:rPr>
                <w:ins w:id="682" w:author="XI WANG" w:date="2022-11-02T23:53:00Z"/>
              </w:rPr>
            </w:pPr>
            <w:ins w:id="683" w:author="XI WANG" w:date="2022-11-02T23:53:00Z">
              <w:r w:rsidRPr="006F06C2">
                <w:t xml:space="preserve">The </w:t>
              </w:r>
            </w:ins>
            <w:ins w:id="684" w:author="XI WANG" w:date="2022-11-02T23:54:00Z">
              <w:r w:rsidR="00566F09" w:rsidRPr="00F511A5">
                <w:t>SS-NW</w:t>
              </w:r>
            </w:ins>
            <w:ins w:id="685" w:author="XI WANG" w:date="2022-11-02T23:53:00Z">
              <w:r w:rsidRPr="006F06C2">
                <w:t xml:space="preserve"> transmits an </w:t>
              </w:r>
              <w:r w:rsidRPr="00703114">
                <w:rPr>
                  <w:i/>
                  <w:iCs/>
                </w:rPr>
                <w:t>RRCReconfiguration</w:t>
              </w:r>
              <w:r w:rsidRPr="00044631">
                <w:t xml:space="preserve"> </w:t>
              </w:r>
              <w:r w:rsidRPr="006F06C2">
                <w:t>message to resume existing radio bearer.</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77C946F5" w14:textId="77777777" w:rsidR="00044631" w:rsidRPr="006F06C2" w:rsidRDefault="00044631" w:rsidP="00320896">
            <w:pPr>
              <w:pStyle w:val="TAC"/>
              <w:rPr>
                <w:ins w:id="686" w:author="XI WANG" w:date="2022-11-02T23:53:00Z"/>
              </w:rPr>
            </w:pPr>
            <w:ins w:id="687" w:author="XI WANG" w:date="2022-11-02T23:53:00Z">
              <w:r w:rsidRPr="006F06C2">
                <w:t>&lt;--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7FB412EC" w14:textId="77777777" w:rsidR="00044631" w:rsidRPr="00044631" w:rsidRDefault="00044631" w:rsidP="00320896">
            <w:pPr>
              <w:pStyle w:val="TAL"/>
              <w:rPr>
                <w:ins w:id="688" w:author="XI WANG" w:date="2022-11-02T23:53:00Z"/>
              </w:rPr>
            </w:pPr>
            <w:ins w:id="689" w:author="XI WANG" w:date="2022-11-02T23:53:00Z">
              <w:r w:rsidRPr="00044631">
                <w:t xml:space="preserve">NR RRC: </w:t>
              </w:r>
              <w:r w:rsidRPr="00703114">
                <w:rPr>
                  <w:i/>
                  <w:iCs/>
                </w:rPr>
                <w:t>RRCReconfiguration</w:t>
              </w:r>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3A46D38F" w14:textId="77777777" w:rsidR="00044631" w:rsidRPr="006F06C2" w:rsidRDefault="00044631" w:rsidP="00320896">
            <w:pPr>
              <w:pStyle w:val="TAC"/>
              <w:rPr>
                <w:ins w:id="690" w:author="XI WANG" w:date="2022-11-02T23:53:00Z"/>
              </w:rPr>
            </w:pPr>
            <w:ins w:id="691" w:author="XI WANG" w:date="2022-11-02T23:53:00Z">
              <w:r w:rsidRPr="006F06C2">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4A2ED71C" w14:textId="77777777" w:rsidR="00044631" w:rsidRPr="006F06C2" w:rsidRDefault="00044631" w:rsidP="00320896">
            <w:pPr>
              <w:pStyle w:val="TAC"/>
              <w:rPr>
                <w:ins w:id="692" w:author="XI WANG" w:date="2022-11-02T23:53:00Z"/>
              </w:rPr>
            </w:pPr>
            <w:ins w:id="693" w:author="XI WANG" w:date="2022-11-02T23:53:00Z">
              <w:r w:rsidRPr="006F06C2">
                <w:t>-</w:t>
              </w:r>
            </w:ins>
          </w:p>
        </w:tc>
      </w:tr>
      <w:tr w:rsidR="003F588E" w:rsidRPr="006F06C2" w14:paraId="758C4C4C" w14:textId="77777777" w:rsidTr="00044631">
        <w:trPr>
          <w:ins w:id="694" w:author="XI WANG" w:date="2022-11-02T23:53: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36C47607" w14:textId="15CB8FF9" w:rsidR="003F588E" w:rsidRPr="006F06C2" w:rsidRDefault="00607AA3" w:rsidP="003F588E">
            <w:pPr>
              <w:pStyle w:val="TAC"/>
              <w:rPr>
                <w:ins w:id="695" w:author="XI WANG" w:date="2022-11-02T23:53:00Z"/>
                <w:lang w:eastAsia="zh-CN"/>
              </w:rPr>
            </w:pPr>
            <w:ins w:id="696" w:author="XI WANG" w:date="2022-11-03T19:54:00Z">
              <w:r>
                <w:rPr>
                  <w:rFonts w:hint="eastAsia"/>
                  <w:lang w:eastAsia="zh-CN"/>
                </w:rPr>
                <w:t>2</w:t>
              </w:r>
              <w:r>
                <w:rPr>
                  <w:lang w:eastAsia="zh-CN"/>
                </w:rPr>
                <w:t>3</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29F0B57A" w14:textId="7BE310F6" w:rsidR="003F588E" w:rsidRPr="006F06C2" w:rsidRDefault="003F588E" w:rsidP="003F588E">
            <w:pPr>
              <w:pStyle w:val="TAL"/>
              <w:rPr>
                <w:ins w:id="697" w:author="XI WANG" w:date="2022-11-02T23:53:00Z"/>
              </w:rPr>
            </w:pPr>
            <w:ins w:id="698" w:author="XI WANG" w:date="2022-11-02T23:54:00Z">
              <w:r>
                <w:t>T</w:t>
              </w:r>
            </w:ins>
            <w:ins w:id="699" w:author="XI WANG" w:date="2022-11-02T23:53:00Z">
              <w:r w:rsidRPr="006F06C2">
                <w:t xml:space="preserve">he UE transmit an </w:t>
              </w:r>
              <w:r w:rsidRPr="00703114">
                <w:rPr>
                  <w:i/>
                  <w:iCs/>
                </w:rPr>
                <w:t>RRCReconfigurationComplete</w:t>
              </w:r>
              <w:r w:rsidRPr="006F06C2">
                <w:t xml:space="preserve"> message</w:t>
              </w:r>
            </w:ins>
            <w:ins w:id="700" w:author="XI WANG" w:date="2022-11-03T19:55:00Z">
              <w:r w:rsidR="00470521">
                <w:t>.</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126EC604" w14:textId="77777777" w:rsidR="003F588E" w:rsidRPr="006F06C2" w:rsidRDefault="003F588E" w:rsidP="003F588E">
            <w:pPr>
              <w:pStyle w:val="TAC"/>
              <w:rPr>
                <w:ins w:id="701" w:author="XI WANG" w:date="2022-11-02T23:53:00Z"/>
              </w:rPr>
            </w:pPr>
            <w:ins w:id="702" w:author="XI WANG" w:date="2022-11-02T23:53:00Z">
              <w:r w:rsidRPr="006F06C2">
                <w:t>--&gt;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3EAF3FE0" w14:textId="77777777" w:rsidR="003F588E" w:rsidRPr="006F06C2" w:rsidRDefault="003F588E" w:rsidP="003F588E">
            <w:pPr>
              <w:pStyle w:val="TAL"/>
              <w:rPr>
                <w:ins w:id="703" w:author="XI WANG" w:date="2022-11-02T23:53:00Z"/>
              </w:rPr>
            </w:pPr>
            <w:ins w:id="704" w:author="XI WANG" w:date="2022-11-02T23:53:00Z">
              <w:r w:rsidRPr="00044631">
                <w:t xml:space="preserve">NR RRC: </w:t>
              </w:r>
              <w:r w:rsidRPr="00703114">
                <w:rPr>
                  <w:i/>
                  <w:iCs/>
                </w:rPr>
                <w:t>RRCReconfigurationtComplete</w:t>
              </w:r>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64324598" w14:textId="78AB9573" w:rsidR="003F588E" w:rsidRPr="006F06C2" w:rsidRDefault="003F588E" w:rsidP="003F588E">
            <w:pPr>
              <w:pStyle w:val="TAC"/>
              <w:rPr>
                <w:ins w:id="705" w:author="XI WANG" w:date="2022-11-02T23:53:00Z"/>
              </w:rPr>
            </w:pPr>
            <w:ins w:id="706" w:author="XI WANG" w:date="2022-11-02T23:54:00Z">
              <w:r w:rsidRPr="006F06C2">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77A4D486" w14:textId="07868812" w:rsidR="003F588E" w:rsidRPr="006F06C2" w:rsidRDefault="003F588E" w:rsidP="003F588E">
            <w:pPr>
              <w:pStyle w:val="TAC"/>
              <w:rPr>
                <w:ins w:id="707" w:author="XI WANG" w:date="2022-11-02T23:53:00Z"/>
              </w:rPr>
            </w:pPr>
            <w:ins w:id="708" w:author="XI WANG" w:date="2022-11-02T23:54:00Z">
              <w:r w:rsidRPr="006F06C2">
                <w:t>-</w:t>
              </w:r>
            </w:ins>
          </w:p>
        </w:tc>
      </w:tr>
      <w:tr w:rsidR="000F23B0" w:rsidRPr="00F511A5" w14:paraId="2174DD64" w14:textId="77777777" w:rsidTr="000C0BB0">
        <w:trPr>
          <w:ins w:id="709" w:author="Huawei" w:date="2022-11-03T16:59:00Z"/>
        </w:trPr>
        <w:tc>
          <w:tcPr>
            <w:tcW w:w="533" w:type="dxa"/>
            <w:tcBorders>
              <w:top w:val="single" w:sz="4" w:space="0" w:color="auto"/>
              <w:left w:val="single" w:sz="4" w:space="0" w:color="auto"/>
              <w:bottom w:val="single" w:sz="6" w:space="0" w:color="auto"/>
              <w:right w:val="single" w:sz="6" w:space="0" w:color="auto"/>
            </w:tcBorders>
          </w:tcPr>
          <w:p w14:paraId="6F064323" w14:textId="5DD84B10" w:rsidR="000F23B0" w:rsidRDefault="000F23B0" w:rsidP="000C0BB0">
            <w:pPr>
              <w:pStyle w:val="TAC"/>
              <w:rPr>
                <w:ins w:id="710" w:author="Huawei" w:date="2022-11-03T16:59:00Z"/>
                <w:lang w:eastAsia="zh-CN"/>
              </w:rPr>
            </w:pPr>
            <w:ins w:id="711" w:author="Huawei" w:date="2022-11-03T16:59:00Z">
              <w:r>
                <w:rPr>
                  <w:lang w:eastAsia="zh-CN"/>
                </w:rPr>
                <w:t>24</w:t>
              </w:r>
            </w:ins>
          </w:p>
        </w:tc>
        <w:tc>
          <w:tcPr>
            <w:tcW w:w="3966" w:type="dxa"/>
            <w:tcBorders>
              <w:top w:val="single" w:sz="4" w:space="0" w:color="auto"/>
              <w:left w:val="single" w:sz="6" w:space="0" w:color="auto"/>
              <w:bottom w:val="single" w:sz="6" w:space="0" w:color="auto"/>
              <w:right w:val="single" w:sz="6" w:space="0" w:color="auto"/>
            </w:tcBorders>
          </w:tcPr>
          <w:p w14:paraId="5E4A76D2" w14:textId="77777777" w:rsidR="000F23B0" w:rsidRDefault="000F23B0" w:rsidP="000C0BB0">
            <w:pPr>
              <w:pStyle w:val="TAL"/>
              <w:rPr>
                <w:ins w:id="712" w:author="Huawei" w:date="2022-11-03T16:59:00Z"/>
              </w:rPr>
            </w:pPr>
            <w:ins w:id="713" w:author="Huawei" w:date="2022-11-03T16:59:00Z">
              <w:r>
                <w:rPr>
                  <w:rFonts w:hint="eastAsia"/>
                  <w:lang w:eastAsia="zh-CN"/>
                </w:rPr>
                <w:t>T</w:t>
              </w:r>
              <w:r w:rsidRPr="00191683">
                <w:rPr>
                  <w:lang w:eastAsia="zh-CN"/>
                </w:rPr>
                <w:t>he SS transmits a</w:t>
              </w:r>
              <w:r>
                <w:rPr>
                  <w:lang w:eastAsia="zh-CN"/>
                </w:rPr>
                <w:t>n</w:t>
              </w:r>
              <w:r w:rsidRPr="00191683">
                <w:rPr>
                  <w:lang w:eastAsia="zh-CN"/>
                </w:rPr>
                <w:t xml:space="preserve"> </w:t>
              </w:r>
              <w:r>
                <w:rPr>
                  <w:lang w:eastAsia="zh-CN"/>
                </w:rPr>
                <w:t>OPEN</w:t>
              </w:r>
              <w:r w:rsidRPr="00191683">
                <w:rPr>
                  <w:lang w:eastAsia="zh-CN"/>
                </w:rPr>
                <w:t xml:space="preserve"> UE TEST LOOP message</w:t>
              </w:r>
            </w:ins>
          </w:p>
        </w:tc>
        <w:tc>
          <w:tcPr>
            <w:tcW w:w="709" w:type="dxa"/>
            <w:tcBorders>
              <w:top w:val="single" w:sz="4" w:space="0" w:color="auto"/>
              <w:left w:val="single" w:sz="6" w:space="0" w:color="auto"/>
              <w:bottom w:val="single" w:sz="6" w:space="0" w:color="auto"/>
              <w:right w:val="single" w:sz="6" w:space="0" w:color="auto"/>
            </w:tcBorders>
          </w:tcPr>
          <w:p w14:paraId="69BD3FB6" w14:textId="77777777" w:rsidR="000F23B0" w:rsidRPr="00F511A5" w:rsidRDefault="000F23B0" w:rsidP="000C0BB0">
            <w:pPr>
              <w:pStyle w:val="TAC"/>
              <w:rPr>
                <w:ins w:id="714" w:author="Huawei" w:date="2022-11-03T16:59:00Z"/>
              </w:rPr>
            </w:pPr>
            <w:ins w:id="715" w:author="Huawei" w:date="2022-11-03T16:59:00Z">
              <w:r>
                <w:t>&lt;--</w:t>
              </w:r>
            </w:ins>
          </w:p>
        </w:tc>
        <w:tc>
          <w:tcPr>
            <w:tcW w:w="2975" w:type="dxa"/>
            <w:tcBorders>
              <w:top w:val="single" w:sz="4" w:space="0" w:color="auto"/>
              <w:left w:val="single" w:sz="6" w:space="0" w:color="auto"/>
              <w:bottom w:val="single" w:sz="6" w:space="0" w:color="auto"/>
              <w:right w:val="single" w:sz="6" w:space="0" w:color="auto"/>
            </w:tcBorders>
          </w:tcPr>
          <w:p w14:paraId="1C4218C3" w14:textId="77777777" w:rsidR="000F23B0" w:rsidRPr="006F06C2" w:rsidRDefault="000F23B0" w:rsidP="000C0BB0">
            <w:pPr>
              <w:pStyle w:val="TAL"/>
              <w:rPr>
                <w:ins w:id="716" w:author="Huawei" w:date="2022-11-03T16:59:00Z"/>
                <w:iCs/>
              </w:rPr>
            </w:pPr>
            <w:ins w:id="717" w:author="Huawei" w:date="2022-11-03T16:59:00Z">
              <w:r w:rsidRPr="00191683">
                <w:t xml:space="preserve">TC: </w:t>
              </w:r>
              <w:r>
                <w:rPr>
                  <w:lang w:eastAsia="zh-CN"/>
                </w:rPr>
                <w:t>OPEN</w:t>
              </w:r>
              <w:r w:rsidRPr="00191683">
                <w:rPr>
                  <w:lang w:eastAsia="zh-CN"/>
                </w:rPr>
                <w:t xml:space="preserve"> UE TEST LOOP</w:t>
              </w:r>
            </w:ins>
          </w:p>
        </w:tc>
        <w:tc>
          <w:tcPr>
            <w:tcW w:w="567" w:type="dxa"/>
            <w:tcBorders>
              <w:top w:val="single" w:sz="4" w:space="0" w:color="auto"/>
              <w:left w:val="single" w:sz="6" w:space="0" w:color="auto"/>
              <w:bottom w:val="single" w:sz="6" w:space="0" w:color="auto"/>
              <w:right w:val="single" w:sz="6" w:space="0" w:color="auto"/>
            </w:tcBorders>
          </w:tcPr>
          <w:p w14:paraId="2EBCBD0B" w14:textId="77777777" w:rsidR="000F23B0" w:rsidRPr="00F511A5" w:rsidRDefault="000F23B0" w:rsidP="000C0BB0">
            <w:pPr>
              <w:pStyle w:val="TAC"/>
              <w:rPr>
                <w:ins w:id="718" w:author="Huawei" w:date="2022-11-03T16:59:00Z"/>
              </w:rPr>
            </w:pPr>
            <w:ins w:id="719" w:author="Huawei" w:date="2022-11-03T16:59: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19AD1E6C" w14:textId="77777777" w:rsidR="000F23B0" w:rsidRPr="00F511A5" w:rsidRDefault="000F23B0" w:rsidP="000C0BB0">
            <w:pPr>
              <w:pStyle w:val="TAC"/>
              <w:rPr>
                <w:ins w:id="720" w:author="Huawei" w:date="2022-11-03T16:59:00Z"/>
              </w:rPr>
            </w:pPr>
            <w:ins w:id="721" w:author="Huawei" w:date="2022-11-03T16:59:00Z">
              <w:r w:rsidRPr="00F511A5">
                <w:t>-</w:t>
              </w:r>
            </w:ins>
          </w:p>
        </w:tc>
      </w:tr>
      <w:tr w:rsidR="000F23B0" w:rsidRPr="00F511A5" w14:paraId="105B3D1E" w14:textId="77777777" w:rsidTr="000C0BB0">
        <w:trPr>
          <w:ins w:id="722" w:author="Huawei" w:date="2022-11-03T16:59:00Z"/>
        </w:trPr>
        <w:tc>
          <w:tcPr>
            <w:tcW w:w="533" w:type="dxa"/>
            <w:tcBorders>
              <w:top w:val="single" w:sz="4" w:space="0" w:color="auto"/>
              <w:left w:val="single" w:sz="4" w:space="0" w:color="auto"/>
              <w:bottom w:val="single" w:sz="6" w:space="0" w:color="auto"/>
              <w:right w:val="single" w:sz="6" w:space="0" w:color="auto"/>
            </w:tcBorders>
          </w:tcPr>
          <w:p w14:paraId="1B5E1C19" w14:textId="338D0875" w:rsidR="000F23B0" w:rsidRDefault="000F23B0" w:rsidP="000C0BB0">
            <w:pPr>
              <w:pStyle w:val="TAC"/>
              <w:rPr>
                <w:ins w:id="723" w:author="Huawei" w:date="2022-11-03T16:59:00Z"/>
                <w:lang w:eastAsia="zh-CN"/>
              </w:rPr>
            </w:pPr>
            <w:ins w:id="724" w:author="Huawei" w:date="2022-11-03T16:59:00Z">
              <w:r>
                <w:rPr>
                  <w:lang w:eastAsia="zh-CN"/>
                </w:rPr>
                <w:lastRenderedPageBreak/>
                <w:t>25</w:t>
              </w:r>
            </w:ins>
          </w:p>
        </w:tc>
        <w:tc>
          <w:tcPr>
            <w:tcW w:w="3966" w:type="dxa"/>
            <w:tcBorders>
              <w:top w:val="single" w:sz="4" w:space="0" w:color="auto"/>
              <w:left w:val="single" w:sz="6" w:space="0" w:color="auto"/>
              <w:bottom w:val="single" w:sz="6" w:space="0" w:color="auto"/>
              <w:right w:val="single" w:sz="6" w:space="0" w:color="auto"/>
            </w:tcBorders>
          </w:tcPr>
          <w:p w14:paraId="0468AB99" w14:textId="77777777" w:rsidR="000F23B0" w:rsidRDefault="000F23B0" w:rsidP="000C0BB0">
            <w:pPr>
              <w:pStyle w:val="TAL"/>
              <w:rPr>
                <w:ins w:id="725" w:author="Huawei" w:date="2022-11-03T16:59:00Z"/>
                <w:lang w:eastAsia="zh-CN"/>
              </w:rPr>
            </w:pPr>
            <w:ins w:id="726" w:author="Huawei" w:date="2022-11-03T16:59:00Z">
              <w:r>
                <w:rPr>
                  <w:rFonts w:hint="eastAsia"/>
                  <w:lang w:eastAsia="zh-CN"/>
                </w:rPr>
                <w:t>T</w:t>
              </w:r>
              <w:r w:rsidRPr="00191683">
                <w:rPr>
                  <w:lang w:eastAsia="zh-CN"/>
                </w:rPr>
                <w:t xml:space="preserve">he </w:t>
              </w:r>
              <w:r w:rsidRPr="006F06C2">
                <w:t>UE</w:t>
              </w:r>
              <w:r w:rsidRPr="00191683">
                <w:rPr>
                  <w:lang w:eastAsia="zh-CN"/>
                </w:rPr>
                <w:t xml:space="preserve"> transmits a</w:t>
              </w:r>
              <w:r>
                <w:rPr>
                  <w:lang w:eastAsia="zh-CN"/>
                </w:rPr>
                <w:t>n</w:t>
              </w:r>
              <w:r w:rsidRPr="00191683">
                <w:rPr>
                  <w:lang w:eastAsia="zh-CN"/>
                </w:rPr>
                <w:t xml:space="preserve"> </w:t>
              </w:r>
              <w:r>
                <w:rPr>
                  <w:lang w:eastAsia="zh-CN"/>
                </w:rPr>
                <w:t>OPEN</w:t>
              </w:r>
              <w:r w:rsidRPr="00191683">
                <w:rPr>
                  <w:lang w:eastAsia="zh-CN"/>
                </w:rPr>
                <w:t xml:space="preserve"> UE TEST LOOP </w:t>
              </w:r>
              <w:r>
                <w:rPr>
                  <w:lang w:eastAsia="zh-CN"/>
                </w:rPr>
                <w:t xml:space="preserve">COMPLETE </w:t>
              </w:r>
              <w:r w:rsidRPr="00191683">
                <w:rPr>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3E8BCF1E" w14:textId="77777777" w:rsidR="000F23B0" w:rsidRDefault="000F23B0" w:rsidP="000C0BB0">
            <w:pPr>
              <w:pStyle w:val="TAC"/>
              <w:rPr>
                <w:ins w:id="727" w:author="Huawei" w:date="2022-11-03T16:59:00Z"/>
              </w:rPr>
            </w:pPr>
            <w:ins w:id="728" w:author="Huawei" w:date="2022-11-03T16:59:00Z">
              <w:r w:rsidRPr="00F511A5">
                <w:t>--&gt;</w:t>
              </w:r>
            </w:ins>
          </w:p>
        </w:tc>
        <w:tc>
          <w:tcPr>
            <w:tcW w:w="2975" w:type="dxa"/>
            <w:tcBorders>
              <w:top w:val="single" w:sz="4" w:space="0" w:color="auto"/>
              <w:left w:val="single" w:sz="6" w:space="0" w:color="auto"/>
              <w:bottom w:val="single" w:sz="6" w:space="0" w:color="auto"/>
              <w:right w:val="single" w:sz="6" w:space="0" w:color="auto"/>
            </w:tcBorders>
          </w:tcPr>
          <w:p w14:paraId="14959721" w14:textId="77777777" w:rsidR="000F23B0" w:rsidRPr="00191683" w:rsidRDefault="000F23B0" w:rsidP="000C0BB0">
            <w:pPr>
              <w:pStyle w:val="TAL"/>
              <w:rPr>
                <w:ins w:id="729" w:author="Huawei" w:date="2022-11-03T16:59:00Z"/>
              </w:rPr>
            </w:pPr>
            <w:ins w:id="730" w:author="Huawei" w:date="2022-11-03T16:59:00Z">
              <w:r w:rsidRPr="00191683">
                <w:t xml:space="preserve">TC: </w:t>
              </w:r>
              <w:r>
                <w:rPr>
                  <w:lang w:eastAsia="zh-CN"/>
                </w:rPr>
                <w:t>OPEN</w:t>
              </w:r>
              <w:r w:rsidRPr="00191683">
                <w:rPr>
                  <w:lang w:eastAsia="zh-CN"/>
                </w:rPr>
                <w:t xml:space="preserve"> UE TEST LOOP </w:t>
              </w:r>
              <w:r>
                <w:rPr>
                  <w:lang w:eastAsia="zh-CN"/>
                </w:rPr>
                <w:t>COMPLETE</w:t>
              </w:r>
            </w:ins>
          </w:p>
        </w:tc>
        <w:tc>
          <w:tcPr>
            <w:tcW w:w="567" w:type="dxa"/>
            <w:tcBorders>
              <w:top w:val="single" w:sz="4" w:space="0" w:color="auto"/>
              <w:left w:val="single" w:sz="6" w:space="0" w:color="auto"/>
              <w:bottom w:val="single" w:sz="6" w:space="0" w:color="auto"/>
              <w:right w:val="single" w:sz="6" w:space="0" w:color="auto"/>
            </w:tcBorders>
          </w:tcPr>
          <w:p w14:paraId="49D38FAD" w14:textId="77777777" w:rsidR="000F23B0" w:rsidRPr="00F511A5" w:rsidRDefault="000F23B0" w:rsidP="000C0BB0">
            <w:pPr>
              <w:pStyle w:val="TAC"/>
              <w:rPr>
                <w:ins w:id="731" w:author="Huawei" w:date="2022-11-03T16:59:00Z"/>
              </w:rPr>
            </w:pPr>
            <w:ins w:id="732" w:author="Huawei" w:date="2022-11-03T16:59:00Z">
              <w:r w:rsidRPr="00F511A5">
                <w:t>-</w:t>
              </w:r>
            </w:ins>
          </w:p>
        </w:tc>
        <w:tc>
          <w:tcPr>
            <w:tcW w:w="850" w:type="dxa"/>
            <w:tcBorders>
              <w:top w:val="single" w:sz="4" w:space="0" w:color="auto"/>
              <w:left w:val="single" w:sz="6" w:space="0" w:color="auto"/>
              <w:bottom w:val="single" w:sz="6" w:space="0" w:color="auto"/>
              <w:right w:val="single" w:sz="4" w:space="0" w:color="auto"/>
            </w:tcBorders>
          </w:tcPr>
          <w:p w14:paraId="543BACA6" w14:textId="77777777" w:rsidR="000F23B0" w:rsidRPr="00F511A5" w:rsidRDefault="000F23B0" w:rsidP="000C0BB0">
            <w:pPr>
              <w:pStyle w:val="TAC"/>
              <w:rPr>
                <w:ins w:id="733" w:author="Huawei" w:date="2022-11-03T16:59:00Z"/>
              </w:rPr>
            </w:pPr>
            <w:ins w:id="734" w:author="Huawei" w:date="2022-11-03T16:59:00Z">
              <w:r w:rsidRPr="00F511A5">
                <w:t>-</w:t>
              </w:r>
            </w:ins>
          </w:p>
        </w:tc>
      </w:tr>
    </w:tbl>
    <w:p w14:paraId="0DC1290D" w14:textId="7B9441B4" w:rsidR="004C318E" w:rsidRDefault="004C318E" w:rsidP="004C318E">
      <w:pPr>
        <w:rPr>
          <w:ins w:id="735" w:author="XI WANG" w:date="2022-11-02T22:47:00Z"/>
        </w:rPr>
      </w:pPr>
    </w:p>
    <w:p w14:paraId="74173C40" w14:textId="07AB2C40" w:rsidR="008C0EA2" w:rsidRPr="00F511A5" w:rsidRDefault="00AD556C" w:rsidP="008C0EA2">
      <w:pPr>
        <w:pStyle w:val="TH"/>
        <w:rPr>
          <w:ins w:id="736" w:author="XI WANG" w:date="2022-11-02T22:47:00Z"/>
        </w:rPr>
      </w:pPr>
      <w:ins w:id="737" w:author="XI WANG" w:date="2022-11-02T22:47:00Z">
        <w:r w:rsidRPr="00F511A5">
          <w:t xml:space="preserve">Table </w:t>
        </w:r>
        <w:r>
          <w:rPr>
            <w:lang w:eastAsia="zh-CN"/>
          </w:rPr>
          <w:t>12.2.1.5</w:t>
        </w:r>
        <w:r w:rsidRPr="00F511A5">
          <w:rPr>
            <w:lang w:eastAsia="zh-CN"/>
          </w:rPr>
          <w:t>.3.</w:t>
        </w:r>
        <w:r w:rsidRPr="00F511A5">
          <w:t>2-</w:t>
        </w:r>
      </w:ins>
      <w:ins w:id="738" w:author="XI WANG" w:date="2022-11-03T19:43:00Z">
        <w:r w:rsidR="00B43CAF">
          <w:t>3</w:t>
        </w:r>
      </w:ins>
      <w:ins w:id="739" w:author="XI WANG" w:date="2022-11-02T22:47:00Z">
        <w:r w:rsidR="008C0EA2" w:rsidRPr="00F511A5">
          <w:t xml:space="preserve">: </w:t>
        </w:r>
      </w:ins>
      <w:ins w:id="740" w:author="XI WANG" w:date="2022-11-02T23:51:00Z">
        <w:r w:rsidR="00781AC7" w:rsidRPr="00781AC7">
          <w:t>Parallel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8C0EA2" w:rsidRPr="00F511A5" w14:paraId="5154C2D9" w14:textId="77777777" w:rsidTr="00320896">
        <w:trPr>
          <w:ins w:id="741" w:author="XI WANG" w:date="2022-11-02T22:47:00Z"/>
        </w:trPr>
        <w:tc>
          <w:tcPr>
            <w:tcW w:w="533" w:type="dxa"/>
            <w:tcBorders>
              <w:top w:val="single" w:sz="4" w:space="0" w:color="auto"/>
              <w:left w:val="single" w:sz="4" w:space="0" w:color="auto"/>
              <w:bottom w:val="nil"/>
              <w:right w:val="single" w:sz="4" w:space="0" w:color="auto"/>
            </w:tcBorders>
            <w:hideMark/>
          </w:tcPr>
          <w:p w14:paraId="3A6F6B65" w14:textId="77777777" w:rsidR="008C0EA2" w:rsidRPr="00F511A5" w:rsidRDefault="008C0EA2" w:rsidP="00320896">
            <w:pPr>
              <w:pStyle w:val="TAH"/>
              <w:rPr>
                <w:ins w:id="742" w:author="XI WANG" w:date="2022-11-02T22:47:00Z"/>
              </w:rPr>
            </w:pPr>
            <w:ins w:id="743" w:author="XI WANG" w:date="2022-11-02T22:47:00Z">
              <w:r w:rsidRPr="00F511A5">
                <w:t>St</w:t>
              </w:r>
            </w:ins>
          </w:p>
        </w:tc>
        <w:tc>
          <w:tcPr>
            <w:tcW w:w="3966" w:type="dxa"/>
            <w:tcBorders>
              <w:top w:val="single" w:sz="4" w:space="0" w:color="auto"/>
              <w:left w:val="single" w:sz="4" w:space="0" w:color="auto"/>
              <w:bottom w:val="nil"/>
              <w:right w:val="single" w:sz="4" w:space="0" w:color="auto"/>
            </w:tcBorders>
            <w:hideMark/>
          </w:tcPr>
          <w:p w14:paraId="5F77DD2D" w14:textId="77777777" w:rsidR="008C0EA2" w:rsidRPr="00F511A5" w:rsidRDefault="008C0EA2" w:rsidP="00320896">
            <w:pPr>
              <w:pStyle w:val="TAH"/>
              <w:rPr>
                <w:ins w:id="744" w:author="XI WANG" w:date="2022-11-02T22:47:00Z"/>
              </w:rPr>
            </w:pPr>
            <w:ins w:id="745" w:author="XI WANG" w:date="2022-11-02T22:47:00Z">
              <w:r w:rsidRPr="00F511A5">
                <w:t>Procedure</w:t>
              </w:r>
            </w:ins>
          </w:p>
        </w:tc>
        <w:tc>
          <w:tcPr>
            <w:tcW w:w="3684" w:type="dxa"/>
            <w:gridSpan w:val="2"/>
            <w:tcBorders>
              <w:top w:val="single" w:sz="4" w:space="0" w:color="auto"/>
              <w:left w:val="single" w:sz="4" w:space="0" w:color="auto"/>
              <w:bottom w:val="nil"/>
              <w:right w:val="single" w:sz="4" w:space="0" w:color="auto"/>
            </w:tcBorders>
            <w:hideMark/>
          </w:tcPr>
          <w:p w14:paraId="146CFF3C" w14:textId="77777777" w:rsidR="008C0EA2" w:rsidRPr="00F511A5" w:rsidRDefault="008C0EA2" w:rsidP="00320896">
            <w:pPr>
              <w:pStyle w:val="TAH"/>
              <w:rPr>
                <w:ins w:id="746" w:author="XI WANG" w:date="2022-11-02T22:47:00Z"/>
              </w:rPr>
            </w:pPr>
            <w:ins w:id="747" w:author="XI WANG" w:date="2022-11-02T22:47:00Z">
              <w:r w:rsidRPr="00F511A5">
                <w:t>Message Sequence</w:t>
              </w:r>
            </w:ins>
          </w:p>
        </w:tc>
        <w:tc>
          <w:tcPr>
            <w:tcW w:w="567" w:type="dxa"/>
            <w:tcBorders>
              <w:top w:val="single" w:sz="4" w:space="0" w:color="auto"/>
              <w:left w:val="single" w:sz="4" w:space="0" w:color="auto"/>
              <w:bottom w:val="nil"/>
              <w:right w:val="single" w:sz="4" w:space="0" w:color="auto"/>
            </w:tcBorders>
            <w:hideMark/>
          </w:tcPr>
          <w:p w14:paraId="34886C40" w14:textId="77777777" w:rsidR="008C0EA2" w:rsidRPr="00F511A5" w:rsidRDefault="008C0EA2" w:rsidP="00320896">
            <w:pPr>
              <w:pStyle w:val="TAH"/>
              <w:rPr>
                <w:ins w:id="748" w:author="XI WANG" w:date="2022-11-02T22:47:00Z"/>
              </w:rPr>
            </w:pPr>
            <w:ins w:id="749" w:author="XI WANG" w:date="2022-11-02T22:47:00Z">
              <w:r w:rsidRPr="00F511A5">
                <w:t>TP</w:t>
              </w:r>
            </w:ins>
          </w:p>
        </w:tc>
        <w:tc>
          <w:tcPr>
            <w:tcW w:w="850" w:type="dxa"/>
            <w:tcBorders>
              <w:top w:val="single" w:sz="4" w:space="0" w:color="auto"/>
              <w:left w:val="single" w:sz="4" w:space="0" w:color="auto"/>
              <w:bottom w:val="nil"/>
              <w:right w:val="single" w:sz="4" w:space="0" w:color="auto"/>
            </w:tcBorders>
            <w:hideMark/>
          </w:tcPr>
          <w:p w14:paraId="70ADA9B7" w14:textId="77777777" w:rsidR="008C0EA2" w:rsidRPr="00F511A5" w:rsidRDefault="008C0EA2" w:rsidP="00320896">
            <w:pPr>
              <w:pStyle w:val="TAH"/>
              <w:rPr>
                <w:ins w:id="750" w:author="XI WANG" w:date="2022-11-02T22:47:00Z"/>
              </w:rPr>
            </w:pPr>
            <w:ins w:id="751" w:author="XI WANG" w:date="2022-11-02T22:47:00Z">
              <w:r w:rsidRPr="00F511A5">
                <w:t>Verdict</w:t>
              </w:r>
            </w:ins>
          </w:p>
        </w:tc>
      </w:tr>
      <w:tr w:rsidR="008C0EA2" w:rsidRPr="00F511A5" w14:paraId="7E124315" w14:textId="77777777" w:rsidTr="00320896">
        <w:trPr>
          <w:ins w:id="752" w:author="XI WANG" w:date="2022-11-02T22:47:00Z"/>
        </w:trPr>
        <w:tc>
          <w:tcPr>
            <w:tcW w:w="533" w:type="dxa"/>
            <w:tcBorders>
              <w:top w:val="nil"/>
              <w:left w:val="single" w:sz="4" w:space="0" w:color="auto"/>
              <w:bottom w:val="single" w:sz="4" w:space="0" w:color="auto"/>
              <w:right w:val="single" w:sz="4" w:space="0" w:color="auto"/>
            </w:tcBorders>
          </w:tcPr>
          <w:p w14:paraId="3BC3D1EE" w14:textId="77777777" w:rsidR="008C0EA2" w:rsidRPr="00F511A5" w:rsidRDefault="008C0EA2" w:rsidP="00320896">
            <w:pPr>
              <w:pStyle w:val="TAH"/>
              <w:rPr>
                <w:ins w:id="753" w:author="XI WANG" w:date="2022-11-02T22:47:00Z"/>
              </w:rPr>
            </w:pPr>
          </w:p>
        </w:tc>
        <w:tc>
          <w:tcPr>
            <w:tcW w:w="3966" w:type="dxa"/>
            <w:tcBorders>
              <w:top w:val="nil"/>
              <w:left w:val="single" w:sz="4" w:space="0" w:color="auto"/>
              <w:bottom w:val="single" w:sz="4" w:space="0" w:color="auto"/>
              <w:right w:val="single" w:sz="4" w:space="0" w:color="auto"/>
            </w:tcBorders>
          </w:tcPr>
          <w:p w14:paraId="62595BCB" w14:textId="77777777" w:rsidR="008C0EA2" w:rsidRPr="00F511A5" w:rsidRDefault="008C0EA2" w:rsidP="00320896">
            <w:pPr>
              <w:pStyle w:val="TAH"/>
              <w:rPr>
                <w:ins w:id="754" w:author="XI WANG" w:date="2022-11-02T22:47:00Z"/>
              </w:rPr>
            </w:pPr>
          </w:p>
        </w:tc>
        <w:tc>
          <w:tcPr>
            <w:tcW w:w="709" w:type="dxa"/>
            <w:tcBorders>
              <w:top w:val="single" w:sz="4" w:space="0" w:color="auto"/>
              <w:left w:val="single" w:sz="4" w:space="0" w:color="auto"/>
              <w:bottom w:val="single" w:sz="4" w:space="0" w:color="auto"/>
              <w:right w:val="single" w:sz="4" w:space="0" w:color="auto"/>
            </w:tcBorders>
            <w:hideMark/>
          </w:tcPr>
          <w:p w14:paraId="19236DC4" w14:textId="77777777" w:rsidR="008C0EA2" w:rsidRPr="00F511A5" w:rsidRDefault="008C0EA2" w:rsidP="00320896">
            <w:pPr>
              <w:pStyle w:val="TAH"/>
              <w:rPr>
                <w:ins w:id="755" w:author="XI WANG" w:date="2022-11-02T22:47:00Z"/>
              </w:rPr>
            </w:pPr>
            <w:ins w:id="756" w:author="XI WANG" w:date="2022-11-02T22:47:00Z">
              <w:r w:rsidRPr="00F511A5">
                <w:t>U - S</w:t>
              </w:r>
            </w:ins>
          </w:p>
        </w:tc>
        <w:tc>
          <w:tcPr>
            <w:tcW w:w="2975" w:type="dxa"/>
            <w:tcBorders>
              <w:top w:val="single" w:sz="4" w:space="0" w:color="auto"/>
              <w:left w:val="single" w:sz="4" w:space="0" w:color="auto"/>
              <w:bottom w:val="single" w:sz="4" w:space="0" w:color="auto"/>
              <w:right w:val="single" w:sz="4" w:space="0" w:color="auto"/>
            </w:tcBorders>
            <w:hideMark/>
          </w:tcPr>
          <w:p w14:paraId="7F36A4B5" w14:textId="77777777" w:rsidR="008C0EA2" w:rsidRPr="00F511A5" w:rsidRDefault="008C0EA2" w:rsidP="00320896">
            <w:pPr>
              <w:pStyle w:val="TAH"/>
              <w:rPr>
                <w:ins w:id="757" w:author="XI WANG" w:date="2022-11-02T22:47:00Z"/>
              </w:rPr>
            </w:pPr>
            <w:ins w:id="758" w:author="XI WANG" w:date="2022-11-02T22:47:00Z">
              <w:r w:rsidRPr="00F511A5">
                <w:t>Message</w:t>
              </w:r>
            </w:ins>
          </w:p>
        </w:tc>
        <w:tc>
          <w:tcPr>
            <w:tcW w:w="567" w:type="dxa"/>
            <w:tcBorders>
              <w:top w:val="nil"/>
              <w:left w:val="single" w:sz="4" w:space="0" w:color="auto"/>
              <w:bottom w:val="single" w:sz="4" w:space="0" w:color="auto"/>
              <w:right w:val="single" w:sz="4" w:space="0" w:color="auto"/>
            </w:tcBorders>
          </w:tcPr>
          <w:p w14:paraId="6E59AFE8" w14:textId="77777777" w:rsidR="008C0EA2" w:rsidRPr="00F511A5" w:rsidRDefault="008C0EA2" w:rsidP="00320896">
            <w:pPr>
              <w:pStyle w:val="TAH"/>
              <w:rPr>
                <w:ins w:id="759" w:author="XI WANG" w:date="2022-11-02T22:47:00Z"/>
              </w:rPr>
            </w:pPr>
          </w:p>
        </w:tc>
        <w:tc>
          <w:tcPr>
            <w:tcW w:w="850" w:type="dxa"/>
            <w:tcBorders>
              <w:top w:val="nil"/>
              <w:left w:val="single" w:sz="4" w:space="0" w:color="auto"/>
              <w:bottom w:val="single" w:sz="4" w:space="0" w:color="auto"/>
              <w:right w:val="single" w:sz="4" w:space="0" w:color="auto"/>
            </w:tcBorders>
          </w:tcPr>
          <w:p w14:paraId="01BE56BD" w14:textId="77777777" w:rsidR="008C0EA2" w:rsidRPr="00F511A5" w:rsidRDefault="008C0EA2" w:rsidP="00320896">
            <w:pPr>
              <w:pStyle w:val="TAH"/>
              <w:rPr>
                <w:ins w:id="760" w:author="XI WANG" w:date="2022-11-02T22:47:00Z"/>
              </w:rPr>
            </w:pPr>
          </w:p>
        </w:tc>
      </w:tr>
      <w:tr w:rsidR="00141480" w:rsidRPr="006F06C2" w:rsidDel="00344F13" w14:paraId="66D8739E" w14:textId="77777777" w:rsidTr="00A1471D">
        <w:trPr>
          <w:ins w:id="761" w:author="XI WANG" w:date="2022-11-02T22:48: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56649059" w14:textId="77777777" w:rsidR="00A1471D" w:rsidRPr="006F06C2" w:rsidDel="00344F13" w:rsidRDefault="00A1471D" w:rsidP="00320896">
            <w:pPr>
              <w:pStyle w:val="TAC"/>
              <w:rPr>
                <w:ins w:id="762" w:author="XI WANG" w:date="2022-11-02T22:48:00Z"/>
              </w:rPr>
            </w:pPr>
            <w:ins w:id="763" w:author="XI WANG" w:date="2022-11-02T22:48:00Z">
              <w:r w:rsidRPr="006F06C2">
                <w:t>1</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6B027860" w14:textId="32BBC260" w:rsidR="00A1471D" w:rsidRPr="006F06C2" w:rsidDel="00344F13" w:rsidRDefault="00A1471D" w:rsidP="00320896">
            <w:pPr>
              <w:pStyle w:val="TAL"/>
              <w:rPr>
                <w:ins w:id="764" w:author="XI WANG" w:date="2022-11-02T22:48:00Z"/>
              </w:rPr>
            </w:pPr>
            <w:ins w:id="765" w:author="XI WANG" w:date="2022-11-02T22:48:00Z">
              <w:r w:rsidRPr="006F06C2">
                <w:t xml:space="preserve">The UE transmits preamble to NR </w:t>
              </w:r>
            </w:ins>
            <w:ins w:id="766" w:author="XI WANG" w:date="2022-11-04T12:07:00Z">
              <w:r w:rsidR="00BB5AE7">
                <w:t>Cell 2</w:t>
              </w:r>
            </w:ins>
            <w:ins w:id="767" w:author="XI WANG" w:date="2022-11-02T22:48:00Z">
              <w:r w:rsidRPr="006F06C2">
                <w:t>.</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58D0F71B" w14:textId="43BC0CD5" w:rsidR="00A1471D" w:rsidRPr="006F06C2" w:rsidDel="00344F13" w:rsidRDefault="004C1585" w:rsidP="00320896">
            <w:pPr>
              <w:pStyle w:val="TAC"/>
              <w:rPr>
                <w:ins w:id="768" w:author="XI WANG" w:date="2022-11-02T22:48:00Z"/>
              </w:rPr>
            </w:pPr>
            <w:ins w:id="769" w:author="XI WANG" w:date="2022-11-03T19:43:00Z">
              <w:r>
                <w:t>--&gt;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63A4A6F1" w14:textId="77777777" w:rsidR="00A1471D" w:rsidRPr="00A1471D" w:rsidDel="00344F13" w:rsidRDefault="00A1471D" w:rsidP="00320896">
            <w:pPr>
              <w:pStyle w:val="TAL"/>
              <w:rPr>
                <w:ins w:id="770" w:author="XI WANG" w:date="2022-11-02T22:48:00Z"/>
                <w:iCs/>
              </w:rPr>
            </w:pPr>
            <w:ins w:id="771" w:author="XI WANG" w:date="2022-11-02T22:48:00Z">
              <w:r w:rsidRPr="00A1471D">
                <w:rPr>
                  <w:iCs/>
                </w:rPr>
                <w:t>(PRACH Preamble)</w:t>
              </w:r>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3EA5471D" w14:textId="77777777" w:rsidR="00A1471D" w:rsidRPr="006F06C2" w:rsidDel="00344F13" w:rsidRDefault="00A1471D" w:rsidP="00320896">
            <w:pPr>
              <w:pStyle w:val="TAC"/>
              <w:rPr>
                <w:ins w:id="772" w:author="XI WANG" w:date="2022-11-02T22:48:00Z"/>
              </w:rPr>
            </w:pPr>
            <w:ins w:id="773" w:author="XI WANG" w:date="2022-11-02T22:48:00Z">
              <w:r w:rsidRPr="006F06C2">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65A5FC06" w14:textId="77777777" w:rsidR="00A1471D" w:rsidRPr="006F06C2" w:rsidDel="00344F13" w:rsidRDefault="00A1471D" w:rsidP="00320896">
            <w:pPr>
              <w:pStyle w:val="TAC"/>
              <w:rPr>
                <w:ins w:id="774" w:author="XI WANG" w:date="2022-11-02T22:48:00Z"/>
              </w:rPr>
            </w:pPr>
            <w:ins w:id="775" w:author="XI WANG" w:date="2022-11-02T22:48:00Z">
              <w:r w:rsidRPr="006F06C2">
                <w:t>-</w:t>
              </w:r>
            </w:ins>
          </w:p>
        </w:tc>
      </w:tr>
    </w:tbl>
    <w:p w14:paraId="01A998FF" w14:textId="055BCE99" w:rsidR="008C0EA2" w:rsidRDefault="008C0EA2" w:rsidP="004C318E">
      <w:pPr>
        <w:rPr>
          <w:ins w:id="776" w:author="XI WANG" w:date="2022-11-02T23:47:00Z"/>
        </w:rPr>
      </w:pPr>
    </w:p>
    <w:p w14:paraId="3B3E3C4E" w14:textId="02E30C37" w:rsidR="002A73CF" w:rsidRPr="00F511A5" w:rsidRDefault="002A73CF" w:rsidP="002A73CF">
      <w:pPr>
        <w:pStyle w:val="TH"/>
        <w:rPr>
          <w:ins w:id="777" w:author="XI WANG" w:date="2022-11-02T23:47:00Z"/>
        </w:rPr>
      </w:pPr>
      <w:ins w:id="778" w:author="XI WANG" w:date="2022-11-02T23:47:00Z">
        <w:r w:rsidRPr="00F511A5">
          <w:t xml:space="preserve">Table </w:t>
        </w:r>
        <w:r>
          <w:rPr>
            <w:lang w:eastAsia="zh-CN"/>
          </w:rPr>
          <w:t>12.2.1.5</w:t>
        </w:r>
        <w:r w:rsidRPr="00F511A5">
          <w:rPr>
            <w:lang w:eastAsia="zh-CN"/>
          </w:rPr>
          <w:t>.3.</w:t>
        </w:r>
        <w:r w:rsidRPr="00F511A5">
          <w:t>2-</w:t>
        </w:r>
      </w:ins>
      <w:ins w:id="779" w:author="XI WANG" w:date="2022-11-03T19:43:00Z">
        <w:r w:rsidR="00B43CAF">
          <w:t>4</w:t>
        </w:r>
      </w:ins>
      <w:ins w:id="780" w:author="XI WANG" w:date="2022-11-02T23:47:00Z">
        <w:r w:rsidRPr="00F511A5">
          <w:t xml:space="preserve">: </w:t>
        </w:r>
      </w:ins>
      <w:ins w:id="781" w:author="XI WANG" w:date="2022-11-02T23:51:00Z">
        <w:r w:rsidR="00781AC7" w:rsidRPr="00781AC7">
          <w:t>Parallel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2A73CF" w:rsidRPr="00F511A5" w14:paraId="332DBA31" w14:textId="77777777" w:rsidTr="00320896">
        <w:trPr>
          <w:ins w:id="782" w:author="XI WANG" w:date="2022-11-02T23:47:00Z"/>
        </w:trPr>
        <w:tc>
          <w:tcPr>
            <w:tcW w:w="533" w:type="dxa"/>
            <w:tcBorders>
              <w:top w:val="single" w:sz="4" w:space="0" w:color="auto"/>
              <w:left w:val="single" w:sz="4" w:space="0" w:color="auto"/>
              <w:bottom w:val="nil"/>
              <w:right w:val="single" w:sz="4" w:space="0" w:color="auto"/>
            </w:tcBorders>
            <w:hideMark/>
          </w:tcPr>
          <w:p w14:paraId="5D9C5427" w14:textId="77777777" w:rsidR="002A73CF" w:rsidRPr="00F511A5" w:rsidRDefault="002A73CF" w:rsidP="00320896">
            <w:pPr>
              <w:pStyle w:val="TAH"/>
              <w:rPr>
                <w:ins w:id="783" w:author="XI WANG" w:date="2022-11-02T23:47:00Z"/>
              </w:rPr>
            </w:pPr>
            <w:ins w:id="784" w:author="XI WANG" w:date="2022-11-02T23:47:00Z">
              <w:r w:rsidRPr="00F511A5">
                <w:t>St</w:t>
              </w:r>
            </w:ins>
          </w:p>
        </w:tc>
        <w:tc>
          <w:tcPr>
            <w:tcW w:w="3966" w:type="dxa"/>
            <w:tcBorders>
              <w:top w:val="single" w:sz="4" w:space="0" w:color="auto"/>
              <w:left w:val="single" w:sz="4" w:space="0" w:color="auto"/>
              <w:bottom w:val="nil"/>
              <w:right w:val="single" w:sz="4" w:space="0" w:color="auto"/>
            </w:tcBorders>
            <w:hideMark/>
          </w:tcPr>
          <w:p w14:paraId="51553183" w14:textId="77777777" w:rsidR="002A73CF" w:rsidRPr="00F511A5" w:rsidRDefault="002A73CF" w:rsidP="00320896">
            <w:pPr>
              <w:pStyle w:val="TAH"/>
              <w:rPr>
                <w:ins w:id="785" w:author="XI WANG" w:date="2022-11-02T23:47:00Z"/>
              </w:rPr>
            </w:pPr>
            <w:ins w:id="786" w:author="XI WANG" w:date="2022-11-02T23:47:00Z">
              <w:r w:rsidRPr="00F511A5">
                <w:t>Procedure</w:t>
              </w:r>
            </w:ins>
          </w:p>
        </w:tc>
        <w:tc>
          <w:tcPr>
            <w:tcW w:w="3684" w:type="dxa"/>
            <w:gridSpan w:val="2"/>
            <w:tcBorders>
              <w:top w:val="single" w:sz="4" w:space="0" w:color="auto"/>
              <w:left w:val="single" w:sz="4" w:space="0" w:color="auto"/>
              <w:bottom w:val="nil"/>
              <w:right w:val="single" w:sz="4" w:space="0" w:color="auto"/>
            </w:tcBorders>
            <w:hideMark/>
          </w:tcPr>
          <w:p w14:paraId="4C594428" w14:textId="77777777" w:rsidR="002A73CF" w:rsidRPr="00F511A5" w:rsidRDefault="002A73CF" w:rsidP="00320896">
            <w:pPr>
              <w:pStyle w:val="TAH"/>
              <w:rPr>
                <w:ins w:id="787" w:author="XI WANG" w:date="2022-11-02T23:47:00Z"/>
              </w:rPr>
            </w:pPr>
            <w:ins w:id="788" w:author="XI WANG" w:date="2022-11-02T23:47:00Z">
              <w:r w:rsidRPr="00F511A5">
                <w:t>Message Sequence</w:t>
              </w:r>
            </w:ins>
          </w:p>
        </w:tc>
        <w:tc>
          <w:tcPr>
            <w:tcW w:w="567" w:type="dxa"/>
            <w:tcBorders>
              <w:top w:val="single" w:sz="4" w:space="0" w:color="auto"/>
              <w:left w:val="single" w:sz="4" w:space="0" w:color="auto"/>
              <w:bottom w:val="nil"/>
              <w:right w:val="single" w:sz="4" w:space="0" w:color="auto"/>
            </w:tcBorders>
            <w:hideMark/>
          </w:tcPr>
          <w:p w14:paraId="17989D02" w14:textId="77777777" w:rsidR="002A73CF" w:rsidRPr="00F511A5" w:rsidRDefault="002A73CF" w:rsidP="00320896">
            <w:pPr>
              <w:pStyle w:val="TAH"/>
              <w:rPr>
                <w:ins w:id="789" w:author="XI WANG" w:date="2022-11-02T23:47:00Z"/>
              </w:rPr>
            </w:pPr>
            <w:ins w:id="790" w:author="XI WANG" w:date="2022-11-02T23:47:00Z">
              <w:r w:rsidRPr="00F511A5">
                <w:t>TP</w:t>
              </w:r>
            </w:ins>
          </w:p>
        </w:tc>
        <w:tc>
          <w:tcPr>
            <w:tcW w:w="850" w:type="dxa"/>
            <w:tcBorders>
              <w:top w:val="single" w:sz="4" w:space="0" w:color="auto"/>
              <w:left w:val="single" w:sz="4" w:space="0" w:color="auto"/>
              <w:bottom w:val="nil"/>
              <w:right w:val="single" w:sz="4" w:space="0" w:color="auto"/>
            </w:tcBorders>
            <w:hideMark/>
          </w:tcPr>
          <w:p w14:paraId="54CC0D79" w14:textId="77777777" w:rsidR="002A73CF" w:rsidRPr="00F511A5" w:rsidRDefault="002A73CF" w:rsidP="00320896">
            <w:pPr>
              <w:pStyle w:val="TAH"/>
              <w:rPr>
                <w:ins w:id="791" w:author="XI WANG" w:date="2022-11-02T23:47:00Z"/>
              </w:rPr>
            </w:pPr>
            <w:ins w:id="792" w:author="XI WANG" w:date="2022-11-02T23:47:00Z">
              <w:r w:rsidRPr="00F511A5">
                <w:t>Verdict</w:t>
              </w:r>
            </w:ins>
          </w:p>
        </w:tc>
      </w:tr>
      <w:tr w:rsidR="002A73CF" w:rsidRPr="00F511A5" w14:paraId="5C846FF9" w14:textId="77777777" w:rsidTr="00320896">
        <w:trPr>
          <w:ins w:id="793" w:author="XI WANG" w:date="2022-11-02T23:47:00Z"/>
        </w:trPr>
        <w:tc>
          <w:tcPr>
            <w:tcW w:w="533" w:type="dxa"/>
            <w:tcBorders>
              <w:top w:val="nil"/>
              <w:left w:val="single" w:sz="4" w:space="0" w:color="auto"/>
              <w:bottom w:val="single" w:sz="4" w:space="0" w:color="auto"/>
              <w:right w:val="single" w:sz="4" w:space="0" w:color="auto"/>
            </w:tcBorders>
          </w:tcPr>
          <w:p w14:paraId="7C4CBE77" w14:textId="77777777" w:rsidR="002A73CF" w:rsidRPr="00F511A5" w:rsidRDefault="002A73CF" w:rsidP="00320896">
            <w:pPr>
              <w:pStyle w:val="TAH"/>
              <w:rPr>
                <w:ins w:id="794" w:author="XI WANG" w:date="2022-11-02T23:47:00Z"/>
              </w:rPr>
            </w:pPr>
          </w:p>
        </w:tc>
        <w:tc>
          <w:tcPr>
            <w:tcW w:w="3966" w:type="dxa"/>
            <w:tcBorders>
              <w:top w:val="nil"/>
              <w:left w:val="single" w:sz="4" w:space="0" w:color="auto"/>
              <w:bottom w:val="single" w:sz="4" w:space="0" w:color="auto"/>
              <w:right w:val="single" w:sz="4" w:space="0" w:color="auto"/>
            </w:tcBorders>
          </w:tcPr>
          <w:p w14:paraId="2733E52D" w14:textId="77777777" w:rsidR="002A73CF" w:rsidRPr="00F511A5" w:rsidRDefault="002A73CF" w:rsidP="00320896">
            <w:pPr>
              <w:pStyle w:val="TAH"/>
              <w:rPr>
                <w:ins w:id="795" w:author="XI WANG" w:date="2022-11-02T23:47:00Z"/>
              </w:rPr>
            </w:pPr>
          </w:p>
        </w:tc>
        <w:tc>
          <w:tcPr>
            <w:tcW w:w="709" w:type="dxa"/>
            <w:tcBorders>
              <w:top w:val="single" w:sz="4" w:space="0" w:color="auto"/>
              <w:left w:val="single" w:sz="4" w:space="0" w:color="auto"/>
              <w:bottom w:val="single" w:sz="4" w:space="0" w:color="auto"/>
              <w:right w:val="single" w:sz="4" w:space="0" w:color="auto"/>
            </w:tcBorders>
            <w:hideMark/>
          </w:tcPr>
          <w:p w14:paraId="0CEBB243" w14:textId="77777777" w:rsidR="002A73CF" w:rsidRPr="00F511A5" w:rsidRDefault="002A73CF" w:rsidP="00320896">
            <w:pPr>
              <w:pStyle w:val="TAH"/>
              <w:rPr>
                <w:ins w:id="796" w:author="XI WANG" w:date="2022-11-02T23:47:00Z"/>
              </w:rPr>
            </w:pPr>
            <w:ins w:id="797" w:author="XI WANG" w:date="2022-11-02T23:47:00Z">
              <w:r w:rsidRPr="00F511A5">
                <w:t>U - S</w:t>
              </w:r>
            </w:ins>
          </w:p>
        </w:tc>
        <w:tc>
          <w:tcPr>
            <w:tcW w:w="2975" w:type="dxa"/>
            <w:tcBorders>
              <w:top w:val="single" w:sz="4" w:space="0" w:color="auto"/>
              <w:left w:val="single" w:sz="4" w:space="0" w:color="auto"/>
              <w:bottom w:val="single" w:sz="4" w:space="0" w:color="auto"/>
              <w:right w:val="single" w:sz="4" w:space="0" w:color="auto"/>
            </w:tcBorders>
            <w:hideMark/>
          </w:tcPr>
          <w:p w14:paraId="49226FAF" w14:textId="77777777" w:rsidR="002A73CF" w:rsidRPr="00F511A5" w:rsidRDefault="002A73CF" w:rsidP="00320896">
            <w:pPr>
              <w:pStyle w:val="TAH"/>
              <w:rPr>
                <w:ins w:id="798" w:author="XI WANG" w:date="2022-11-02T23:47:00Z"/>
              </w:rPr>
            </w:pPr>
            <w:ins w:id="799" w:author="XI WANG" w:date="2022-11-02T23:47:00Z">
              <w:r w:rsidRPr="00F511A5">
                <w:t>Message</w:t>
              </w:r>
            </w:ins>
          </w:p>
        </w:tc>
        <w:tc>
          <w:tcPr>
            <w:tcW w:w="567" w:type="dxa"/>
            <w:tcBorders>
              <w:top w:val="nil"/>
              <w:left w:val="single" w:sz="4" w:space="0" w:color="auto"/>
              <w:bottom w:val="single" w:sz="4" w:space="0" w:color="auto"/>
              <w:right w:val="single" w:sz="4" w:space="0" w:color="auto"/>
            </w:tcBorders>
          </w:tcPr>
          <w:p w14:paraId="49236105" w14:textId="77777777" w:rsidR="002A73CF" w:rsidRPr="00F511A5" w:rsidRDefault="002A73CF" w:rsidP="00320896">
            <w:pPr>
              <w:pStyle w:val="TAH"/>
              <w:rPr>
                <w:ins w:id="800" w:author="XI WANG" w:date="2022-11-02T23:47:00Z"/>
              </w:rPr>
            </w:pPr>
          </w:p>
        </w:tc>
        <w:tc>
          <w:tcPr>
            <w:tcW w:w="850" w:type="dxa"/>
            <w:tcBorders>
              <w:top w:val="nil"/>
              <w:left w:val="single" w:sz="4" w:space="0" w:color="auto"/>
              <w:bottom w:val="single" w:sz="4" w:space="0" w:color="auto"/>
              <w:right w:val="single" w:sz="4" w:space="0" w:color="auto"/>
            </w:tcBorders>
          </w:tcPr>
          <w:p w14:paraId="6D4DCB7D" w14:textId="77777777" w:rsidR="002A73CF" w:rsidRPr="00F511A5" w:rsidRDefault="002A73CF" w:rsidP="00320896">
            <w:pPr>
              <w:pStyle w:val="TAH"/>
              <w:rPr>
                <w:ins w:id="801" w:author="XI WANG" w:date="2022-11-02T23:47:00Z"/>
              </w:rPr>
            </w:pPr>
          </w:p>
        </w:tc>
      </w:tr>
      <w:tr w:rsidR="002A73CF" w:rsidRPr="006F06C2" w:rsidDel="00344F13" w14:paraId="1E87845C" w14:textId="77777777" w:rsidTr="00703114">
        <w:trPr>
          <w:ins w:id="802" w:author="XI WANG" w:date="2022-11-02T23:47:00Z"/>
        </w:trPr>
        <w:tc>
          <w:tcPr>
            <w:tcW w:w="533" w:type="dxa"/>
            <w:tcBorders>
              <w:top w:val="single" w:sz="4" w:space="0" w:color="auto"/>
              <w:left w:val="single" w:sz="4" w:space="0" w:color="auto"/>
              <w:bottom w:val="single" w:sz="4" w:space="0" w:color="auto"/>
              <w:right w:val="single" w:sz="6" w:space="0" w:color="auto"/>
            </w:tcBorders>
            <w:shd w:val="clear" w:color="auto" w:fill="auto"/>
          </w:tcPr>
          <w:p w14:paraId="5FC87D25" w14:textId="77777777" w:rsidR="002A73CF" w:rsidRPr="006F06C2" w:rsidDel="00344F13" w:rsidRDefault="002A73CF" w:rsidP="00320896">
            <w:pPr>
              <w:pStyle w:val="TAC"/>
              <w:rPr>
                <w:ins w:id="803" w:author="XI WANG" w:date="2022-11-02T23:47:00Z"/>
              </w:rPr>
            </w:pPr>
            <w:ins w:id="804" w:author="XI WANG" w:date="2022-11-02T23:47:00Z">
              <w:r w:rsidRPr="006F06C2">
                <w:t>1</w:t>
              </w:r>
            </w:ins>
          </w:p>
        </w:tc>
        <w:tc>
          <w:tcPr>
            <w:tcW w:w="3966" w:type="dxa"/>
            <w:tcBorders>
              <w:top w:val="single" w:sz="4" w:space="0" w:color="auto"/>
              <w:left w:val="single" w:sz="6" w:space="0" w:color="auto"/>
              <w:bottom w:val="single" w:sz="4" w:space="0" w:color="auto"/>
              <w:right w:val="single" w:sz="6" w:space="0" w:color="auto"/>
            </w:tcBorders>
            <w:shd w:val="clear" w:color="auto" w:fill="auto"/>
          </w:tcPr>
          <w:p w14:paraId="2975DE8B" w14:textId="2A7572CD" w:rsidR="002A73CF" w:rsidRPr="006F06C2" w:rsidDel="00344F13" w:rsidRDefault="002A73CF" w:rsidP="00320896">
            <w:pPr>
              <w:pStyle w:val="TAL"/>
              <w:rPr>
                <w:ins w:id="805" w:author="XI WANG" w:date="2022-11-02T23:47:00Z"/>
              </w:rPr>
            </w:pPr>
            <w:ins w:id="806" w:author="XI WANG" w:date="2022-11-02T23:47:00Z">
              <w:r w:rsidRPr="006F06C2">
                <w:t xml:space="preserve">The UE transmits preamble to NR Cell </w:t>
              </w:r>
              <w:r w:rsidR="00DC673F">
                <w:t>1</w:t>
              </w:r>
              <w:r w:rsidRPr="006F06C2">
                <w:t>.</w:t>
              </w:r>
            </w:ins>
          </w:p>
        </w:tc>
        <w:tc>
          <w:tcPr>
            <w:tcW w:w="709" w:type="dxa"/>
            <w:tcBorders>
              <w:top w:val="single" w:sz="4" w:space="0" w:color="auto"/>
              <w:left w:val="single" w:sz="6" w:space="0" w:color="auto"/>
              <w:bottom w:val="single" w:sz="4" w:space="0" w:color="auto"/>
              <w:right w:val="single" w:sz="6" w:space="0" w:color="auto"/>
            </w:tcBorders>
            <w:shd w:val="clear" w:color="auto" w:fill="auto"/>
          </w:tcPr>
          <w:p w14:paraId="29E735C4" w14:textId="77958299" w:rsidR="002A73CF" w:rsidRPr="006F06C2" w:rsidDel="00344F13" w:rsidRDefault="004C1585" w:rsidP="00320896">
            <w:pPr>
              <w:pStyle w:val="TAC"/>
              <w:rPr>
                <w:ins w:id="807" w:author="XI WANG" w:date="2022-11-02T23:47:00Z"/>
              </w:rPr>
            </w:pPr>
            <w:ins w:id="808" w:author="XI WANG" w:date="2022-11-03T19:43:00Z">
              <w:r>
                <w:t>--&gt;</w:t>
              </w:r>
            </w:ins>
          </w:p>
        </w:tc>
        <w:tc>
          <w:tcPr>
            <w:tcW w:w="2975" w:type="dxa"/>
            <w:tcBorders>
              <w:top w:val="single" w:sz="4" w:space="0" w:color="auto"/>
              <w:left w:val="single" w:sz="6" w:space="0" w:color="auto"/>
              <w:bottom w:val="single" w:sz="4" w:space="0" w:color="auto"/>
              <w:right w:val="single" w:sz="6" w:space="0" w:color="auto"/>
            </w:tcBorders>
            <w:shd w:val="clear" w:color="auto" w:fill="auto"/>
          </w:tcPr>
          <w:p w14:paraId="26066DAE" w14:textId="77777777" w:rsidR="002A73CF" w:rsidRPr="00A1471D" w:rsidDel="00344F13" w:rsidRDefault="002A73CF" w:rsidP="00320896">
            <w:pPr>
              <w:pStyle w:val="TAL"/>
              <w:rPr>
                <w:ins w:id="809" w:author="XI WANG" w:date="2022-11-02T23:47:00Z"/>
                <w:iCs/>
              </w:rPr>
            </w:pPr>
            <w:ins w:id="810" w:author="XI WANG" w:date="2022-11-02T23:47:00Z">
              <w:r w:rsidRPr="00A1471D">
                <w:rPr>
                  <w:iCs/>
                </w:rPr>
                <w:t>(PRACH Preamble)</w:t>
              </w:r>
            </w:ins>
          </w:p>
        </w:tc>
        <w:tc>
          <w:tcPr>
            <w:tcW w:w="567" w:type="dxa"/>
            <w:tcBorders>
              <w:top w:val="single" w:sz="4" w:space="0" w:color="auto"/>
              <w:left w:val="single" w:sz="6" w:space="0" w:color="auto"/>
              <w:bottom w:val="single" w:sz="4" w:space="0" w:color="auto"/>
              <w:right w:val="single" w:sz="6" w:space="0" w:color="auto"/>
            </w:tcBorders>
            <w:shd w:val="clear" w:color="auto" w:fill="auto"/>
          </w:tcPr>
          <w:p w14:paraId="5FAA7F01" w14:textId="77777777" w:rsidR="002A73CF" w:rsidRPr="006F06C2" w:rsidDel="00344F13" w:rsidRDefault="002A73CF" w:rsidP="00320896">
            <w:pPr>
              <w:pStyle w:val="TAC"/>
              <w:rPr>
                <w:ins w:id="811" w:author="XI WANG" w:date="2022-11-02T23:47:00Z"/>
              </w:rPr>
            </w:pPr>
            <w:ins w:id="812" w:author="XI WANG" w:date="2022-11-02T23:47:00Z">
              <w:r w:rsidRPr="006F06C2">
                <w:t>-</w:t>
              </w:r>
            </w:ins>
          </w:p>
        </w:tc>
        <w:tc>
          <w:tcPr>
            <w:tcW w:w="850" w:type="dxa"/>
            <w:tcBorders>
              <w:top w:val="single" w:sz="4" w:space="0" w:color="auto"/>
              <w:left w:val="single" w:sz="6" w:space="0" w:color="auto"/>
              <w:bottom w:val="single" w:sz="4" w:space="0" w:color="auto"/>
              <w:right w:val="single" w:sz="4" w:space="0" w:color="auto"/>
            </w:tcBorders>
            <w:shd w:val="clear" w:color="auto" w:fill="auto"/>
          </w:tcPr>
          <w:p w14:paraId="2AD73E8E" w14:textId="77777777" w:rsidR="002A73CF" w:rsidRPr="006F06C2" w:rsidDel="00344F13" w:rsidRDefault="002A73CF" w:rsidP="00320896">
            <w:pPr>
              <w:pStyle w:val="TAC"/>
              <w:rPr>
                <w:ins w:id="813" w:author="XI WANG" w:date="2022-11-02T23:47:00Z"/>
              </w:rPr>
            </w:pPr>
            <w:ins w:id="814" w:author="XI WANG" w:date="2022-11-02T23:47:00Z">
              <w:r w:rsidRPr="006F06C2">
                <w:t>-</w:t>
              </w:r>
            </w:ins>
          </w:p>
        </w:tc>
      </w:tr>
      <w:tr w:rsidR="004A123D" w:rsidRPr="00F511A5" w14:paraId="5B57C9A7" w14:textId="77777777" w:rsidTr="00320896">
        <w:trPr>
          <w:ins w:id="815" w:author="XI WANG" w:date="2022-11-02T23:48:00Z"/>
        </w:trPr>
        <w:tc>
          <w:tcPr>
            <w:tcW w:w="533" w:type="dxa"/>
            <w:tcBorders>
              <w:top w:val="single" w:sz="4" w:space="0" w:color="auto"/>
              <w:left w:val="single" w:sz="4" w:space="0" w:color="auto"/>
              <w:bottom w:val="single" w:sz="6" w:space="0" w:color="auto"/>
              <w:right w:val="single" w:sz="6" w:space="0" w:color="auto"/>
            </w:tcBorders>
          </w:tcPr>
          <w:p w14:paraId="0920E535" w14:textId="11F335A0" w:rsidR="004A123D" w:rsidRPr="00F511A5" w:rsidRDefault="004A123D" w:rsidP="004A123D">
            <w:pPr>
              <w:pStyle w:val="TAC"/>
              <w:rPr>
                <w:ins w:id="816" w:author="XI WANG" w:date="2022-11-02T23:48:00Z"/>
                <w:lang w:eastAsia="zh-CN"/>
              </w:rPr>
            </w:pPr>
            <w:ins w:id="817" w:author="XI WANG" w:date="2022-11-02T23:48:00Z">
              <w:r>
                <w:rPr>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4E05E085" w14:textId="2238696B" w:rsidR="004A123D" w:rsidRDefault="004A123D" w:rsidP="004A123D">
            <w:pPr>
              <w:pStyle w:val="TAL"/>
              <w:rPr>
                <w:ins w:id="818" w:author="XI WANG" w:date="2022-11-02T23:48:00Z"/>
              </w:rPr>
            </w:pPr>
            <w:ins w:id="819" w:author="XI WANG" w:date="2022-11-02T23:48:00Z">
              <w:r w:rsidRPr="006F06C2">
                <w:rPr>
                  <w:rFonts w:cs="Arial"/>
                  <w:szCs w:val="18"/>
                </w:rPr>
                <w:t xml:space="preserve">The </w:t>
              </w:r>
              <w:r w:rsidRPr="00F511A5">
                <w:t>SS-NW</w:t>
              </w:r>
              <w:r w:rsidRPr="006F06C2">
                <w:rPr>
                  <w:rFonts w:cs="Arial"/>
                  <w:szCs w:val="18"/>
                </w:rPr>
                <w:t xml:space="preserve"> transmits Random Access Response to respond to the latest preamble on NR Cell </w:t>
              </w:r>
            </w:ins>
            <w:ins w:id="820" w:author="XI WANG" w:date="2022-11-02T23:50:00Z">
              <w:r w:rsidR="00672285">
                <w:rPr>
                  <w:rFonts w:cs="Arial"/>
                  <w:szCs w:val="18"/>
                </w:rPr>
                <w:t>1</w:t>
              </w:r>
            </w:ins>
            <w:ins w:id="821" w:author="XI WANG" w:date="2022-11-02T23:48:00Z">
              <w:r w:rsidRPr="006F06C2">
                <w:rPr>
                  <w:rFonts w:cs="Arial"/>
                  <w:szCs w:val="18"/>
                </w:rPr>
                <w:t>.</w:t>
              </w:r>
            </w:ins>
          </w:p>
        </w:tc>
        <w:tc>
          <w:tcPr>
            <w:tcW w:w="709" w:type="dxa"/>
            <w:tcBorders>
              <w:top w:val="single" w:sz="4" w:space="0" w:color="auto"/>
              <w:left w:val="single" w:sz="6" w:space="0" w:color="auto"/>
              <w:bottom w:val="single" w:sz="6" w:space="0" w:color="auto"/>
              <w:right w:val="single" w:sz="6" w:space="0" w:color="auto"/>
            </w:tcBorders>
          </w:tcPr>
          <w:p w14:paraId="528325FB" w14:textId="77777777" w:rsidR="004A123D" w:rsidRPr="00F511A5" w:rsidRDefault="004A123D" w:rsidP="004A123D">
            <w:pPr>
              <w:pStyle w:val="TAC"/>
              <w:rPr>
                <w:ins w:id="822" w:author="XI WANG" w:date="2022-11-02T23:48:00Z"/>
              </w:rPr>
            </w:pPr>
            <w:ins w:id="823" w:author="XI WANG" w:date="2022-11-02T23:48:00Z">
              <w:r w:rsidRPr="006F06C2">
                <w:rPr>
                  <w:lang w:eastAsia="zh-CN"/>
                </w:rPr>
                <w:t>&lt;--</w:t>
              </w:r>
            </w:ins>
          </w:p>
        </w:tc>
        <w:tc>
          <w:tcPr>
            <w:tcW w:w="2975" w:type="dxa"/>
            <w:tcBorders>
              <w:top w:val="single" w:sz="4" w:space="0" w:color="auto"/>
              <w:left w:val="single" w:sz="6" w:space="0" w:color="auto"/>
              <w:bottom w:val="single" w:sz="6" w:space="0" w:color="auto"/>
              <w:right w:val="single" w:sz="6" w:space="0" w:color="auto"/>
            </w:tcBorders>
          </w:tcPr>
          <w:p w14:paraId="0C54FBF5" w14:textId="77777777" w:rsidR="004A123D" w:rsidRPr="006F06C2" w:rsidRDefault="004A123D" w:rsidP="004A123D">
            <w:pPr>
              <w:pStyle w:val="TAL"/>
              <w:rPr>
                <w:ins w:id="824" w:author="XI WANG" w:date="2022-11-02T23:48:00Z"/>
                <w:iCs/>
              </w:rPr>
            </w:pPr>
            <w:ins w:id="825" w:author="XI WANG" w:date="2022-11-02T23:48:00Z">
              <w:r w:rsidRPr="006F06C2">
                <w:rPr>
                  <w:lang w:eastAsia="zh-CN"/>
                </w:rPr>
                <w:t>Random Access Response</w:t>
              </w:r>
            </w:ins>
          </w:p>
        </w:tc>
        <w:tc>
          <w:tcPr>
            <w:tcW w:w="567" w:type="dxa"/>
            <w:tcBorders>
              <w:top w:val="single" w:sz="4" w:space="0" w:color="auto"/>
              <w:left w:val="single" w:sz="6" w:space="0" w:color="auto"/>
              <w:bottom w:val="single" w:sz="6" w:space="0" w:color="auto"/>
              <w:right w:val="single" w:sz="6" w:space="0" w:color="auto"/>
            </w:tcBorders>
          </w:tcPr>
          <w:p w14:paraId="33529D74" w14:textId="5ADFDB08" w:rsidR="004A123D" w:rsidRPr="00F511A5" w:rsidRDefault="004A123D" w:rsidP="004A123D">
            <w:pPr>
              <w:pStyle w:val="TAC"/>
              <w:rPr>
                <w:ins w:id="826" w:author="XI WANG" w:date="2022-11-02T23:48:00Z"/>
              </w:rPr>
            </w:pPr>
            <w:ins w:id="827" w:author="XI WANG" w:date="2022-11-02T23:49:00Z">
              <w:r w:rsidRPr="006F06C2">
                <w:t>-</w:t>
              </w:r>
            </w:ins>
          </w:p>
        </w:tc>
        <w:tc>
          <w:tcPr>
            <w:tcW w:w="850" w:type="dxa"/>
            <w:tcBorders>
              <w:top w:val="single" w:sz="4" w:space="0" w:color="auto"/>
              <w:left w:val="single" w:sz="6" w:space="0" w:color="auto"/>
              <w:bottom w:val="single" w:sz="6" w:space="0" w:color="auto"/>
              <w:right w:val="single" w:sz="4" w:space="0" w:color="auto"/>
            </w:tcBorders>
          </w:tcPr>
          <w:p w14:paraId="036F2E81" w14:textId="58E2A6FC" w:rsidR="004A123D" w:rsidRPr="00F511A5" w:rsidRDefault="004A123D" w:rsidP="004A123D">
            <w:pPr>
              <w:pStyle w:val="TAC"/>
              <w:rPr>
                <w:ins w:id="828" w:author="XI WANG" w:date="2022-11-02T23:48:00Z"/>
              </w:rPr>
            </w:pPr>
            <w:ins w:id="829" w:author="XI WANG" w:date="2022-11-02T23:49:00Z">
              <w:r w:rsidRPr="006F06C2">
                <w:t>-</w:t>
              </w:r>
            </w:ins>
          </w:p>
        </w:tc>
      </w:tr>
      <w:tr w:rsidR="004A123D" w:rsidRPr="006F06C2" w14:paraId="44D15801" w14:textId="77777777" w:rsidTr="007205CD">
        <w:trPr>
          <w:ins w:id="830" w:author="XI WANG" w:date="2022-11-02T23:49: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6BCE8FAB" w14:textId="77777777" w:rsidR="004A123D" w:rsidRPr="006F06C2" w:rsidRDefault="004A123D" w:rsidP="004A123D">
            <w:pPr>
              <w:pStyle w:val="TAC"/>
              <w:rPr>
                <w:ins w:id="831" w:author="XI WANG" w:date="2022-11-02T23:49:00Z"/>
              </w:rPr>
            </w:pPr>
            <w:ins w:id="832" w:author="XI WANG" w:date="2022-11-02T23:49:00Z">
              <w:r w:rsidRPr="006F06C2">
                <w:t>3</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6E6A7340" w14:textId="428FE75A" w:rsidR="004A123D" w:rsidRPr="006F06C2" w:rsidRDefault="004A123D" w:rsidP="004A123D">
            <w:pPr>
              <w:pStyle w:val="TAL"/>
              <w:rPr>
                <w:ins w:id="833" w:author="XI WANG" w:date="2022-11-02T23:49:00Z"/>
              </w:rPr>
            </w:pPr>
            <w:ins w:id="834" w:author="XI WANG" w:date="2022-11-02T23:49:00Z">
              <w:r>
                <w:t>T</w:t>
              </w:r>
              <w:r w:rsidRPr="006F06C2">
                <w:t xml:space="preserve">he UE send </w:t>
              </w:r>
              <w:r w:rsidRPr="00703114">
                <w:rPr>
                  <w:i/>
                  <w:iCs/>
                </w:rPr>
                <w:t>RRCReestablishmentRequest</w:t>
              </w:r>
              <w:r w:rsidRPr="006F06C2">
                <w:t xml:space="preserve"> message on NR Cell </w:t>
              </w:r>
            </w:ins>
            <w:ins w:id="835" w:author="XI WANG" w:date="2022-11-02T23:50:00Z">
              <w:r w:rsidR="00456FF6">
                <w:t>1</w:t>
              </w:r>
            </w:ins>
            <w:ins w:id="836" w:author="XI WANG" w:date="2022-11-03T19:39:00Z">
              <w:r w:rsidR="00E01D46">
                <w:t>.</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04D46041" w14:textId="77777777" w:rsidR="004A123D" w:rsidRPr="006F06C2" w:rsidRDefault="004A123D" w:rsidP="004A123D">
            <w:pPr>
              <w:pStyle w:val="TAC"/>
              <w:rPr>
                <w:ins w:id="837" w:author="XI WANG" w:date="2022-11-02T23:49:00Z"/>
              </w:rPr>
            </w:pPr>
            <w:bookmarkStart w:id="838" w:name="OLE_LINK86"/>
            <w:ins w:id="839" w:author="XI WANG" w:date="2022-11-02T23:49:00Z">
              <w:r w:rsidRPr="006F06C2">
                <w:t>--&gt;</w:t>
              </w:r>
              <w:bookmarkEnd w:id="838"/>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627D56C8" w14:textId="77777777" w:rsidR="004A123D" w:rsidRPr="007205CD" w:rsidRDefault="004A123D" w:rsidP="004A123D">
            <w:pPr>
              <w:pStyle w:val="TAL"/>
              <w:rPr>
                <w:ins w:id="840" w:author="XI WANG" w:date="2022-11-02T23:49:00Z"/>
                <w:iCs/>
              </w:rPr>
            </w:pPr>
            <w:ins w:id="841" w:author="XI WANG" w:date="2022-11-02T23:49:00Z">
              <w:r w:rsidRPr="006F06C2">
                <w:rPr>
                  <w:iCs/>
                </w:rPr>
                <w:t xml:space="preserve">NR RRC: </w:t>
              </w:r>
              <w:r w:rsidRPr="00703114">
                <w:rPr>
                  <w:i/>
                </w:rPr>
                <w:t xml:space="preserve">RRCReestablishmentRequest </w:t>
              </w:r>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7D772732" w14:textId="0BB09BD3" w:rsidR="004A123D" w:rsidRPr="006F06C2" w:rsidRDefault="004A123D" w:rsidP="004A123D">
            <w:pPr>
              <w:pStyle w:val="TAC"/>
              <w:rPr>
                <w:ins w:id="842" w:author="XI WANG" w:date="2022-11-02T23:49:00Z"/>
              </w:rPr>
            </w:pPr>
            <w:ins w:id="843" w:author="XI WANG" w:date="2022-11-02T23:49:00Z">
              <w:r w:rsidRPr="006F06C2">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5F27A29F" w14:textId="43480279" w:rsidR="004A123D" w:rsidRPr="006F06C2" w:rsidRDefault="004A123D" w:rsidP="004A123D">
            <w:pPr>
              <w:pStyle w:val="TAC"/>
              <w:rPr>
                <w:ins w:id="844" w:author="XI WANG" w:date="2022-11-02T23:49:00Z"/>
              </w:rPr>
            </w:pPr>
            <w:ins w:id="845" w:author="XI WANG" w:date="2022-11-02T23:49:00Z">
              <w:r w:rsidRPr="006F06C2">
                <w:t>-</w:t>
              </w:r>
            </w:ins>
          </w:p>
        </w:tc>
      </w:tr>
    </w:tbl>
    <w:p w14:paraId="2E118153" w14:textId="77777777" w:rsidR="002A73CF" w:rsidRPr="00F511A5" w:rsidRDefault="002A73CF" w:rsidP="004C318E">
      <w:pPr>
        <w:rPr>
          <w:ins w:id="846" w:author="XI WANG" w:date="2022-10-21T12:24:00Z"/>
        </w:rPr>
      </w:pPr>
    </w:p>
    <w:p w14:paraId="465088A7" w14:textId="2FD6DF50" w:rsidR="004C318E" w:rsidRPr="00F511A5" w:rsidRDefault="004838F3" w:rsidP="004C318E">
      <w:pPr>
        <w:pStyle w:val="H6"/>
        <w:rPr>
          <w:ins w:id="847" w:author="XI WANG" w:date="2022-10-21T12:24:00Z"/>
          <w:lang w:eastAsia="zh-CN"/>
        </w:rPr>
      </w:pPr>
      <w:ins w:id="848" w:author="XI WANG" w:date="2022-10-21T12:25:00Z">
        <w:r>
          <w:rPr>
            <w:lang w:eastAsia="zh-CN"/>
          </w:rPr>
          <w:t>12.2.1.5</w:t>
        </w:r>
      </w:ins>
      <w:ins w:id="849" w:author="XI WANG" w:date="2022-10-21T12:24:00Z">
        <w:r w:rsidR="004C318E" w:rsidRPr="00F511A5">
          <w:rPr>
            <w:lang w:eastAsia="zh-CN"/>
          </w:rPr>
          <w:t>.3.3</w:t>
        </w:r>
        <w:r w:rsidR="004C318E" w:rsidRPr="00F511A5">
          <w:rPr>
            <w:lang w:eastAsia="zh-CN"/>
          </w:rPr>
          <w:tab/>
        </w:r>
        <w:bookmarkStart w:id="850" w:name="OLE_LINK252"/>
        <w:r w:rsidR="004C318E" w:rsidRPr="00F511A5">
          <w:rPr>
            <w:lang w:eastAsia="zh-CN"/>
          </w:rPr>
          <w:t>Specific message contents</w:t>
        </w:r>
        <w:bookmarkEnd w:id="850"/>
      </w:ins>
    </w:p>
    <w:p w14:paraId="4A154F96" w14:textId="62FD9BF7" w:rsidR="006B7652" w:rsidRPr="00F511A5" w:rsidRDefault="006B7652" w:rsidP="006B7652">
      <w:pPr>
        <w:pStyle w:val="TH"/>
        <w:rPr>
          <w:ins w:id="851" w:author="XI WANG" w:date="2022-11-02T17:58:00Z"/>
        </w:rPr>
      </w:pPr>
      <w:ins w:id="852" w:author="XI WANG" w:date="2022-11-02T17:58:00Z">
        <w:r w:rsidRPr="00F511A5">
          <w:t xml:space="preserve">Table </w:t>
        </w:r>
        <w:r w:rsidR="00495C4B">
          <w:rPr>
            <w:lang w:eastAsia="zh-CN"/>
          </w:rPr>
          <w:t>12.2.1.5</w:t>
        </w:r>
        <w:r w:rsidRPr="00F511A5">
          <w:t xml:space="preserve">.3.3-1: </w:t>
        </w:r>
        <w:r w:rsidRPr="00703114">
          <w:rPr>
            <w:i/>
            <w:iCs/>
          </w:rPr>
          <w:t>SL-BWP-PoolConfigCommon</w:t>
        </w:r>
      </w:ins>
      <w:ins w:id="853" w:author="XI WANG" w:date="2022-11-04T11:45:00Z">
        <w:r w:rsidR="00E91322" w:rsidRPr="00273AA8">
          <w:t xml:space="preserve"> in </w:t>
        </w:r>
      </w:ins>
      <w:ins w:id="854" w:author="XI WANG" w:date="2022-11-02T17:59:00Z">
        <w:r w:rsidR="008D222A" w:rsidRPr="00273AA8">
          <w:rPr>
            <w:i/>
            <w:iCs/>
          </w:rPr>
          <w:t>SL-PreconfigurationNR</w:t>
        </w:r>
        <w:r w:rsidR="008D222A">
          <w:t xml:space="preserve"> </w:t>
        </w:r>
      </w:ins>
      <w:ins w:id="855" w:author="XI WANG" w:date="2022-11-04T11:45:00Z">
        <w:r w:rsidR="00E91322" w:rsidRPr="00F511A5">
          <w:t>(</w:t>
        </w:r>
      </w:ins>
      <w:ins w:id="856" w:author="XI WANG" w:date="2022-11-02T17:58:00Z">
        <w:r w:rsidRPr="00F511A5">
          <w:t>Preamble)</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6B7652" w:rsidRPr="00F511A5" w14:paraId="0B27A88E" w14:textId="77777777" w:rsidTr="00745831">
        <w:trPr>
          <w:ins w:id="857" w:author="XI WANG" w:date="2022-11-02T17:58:00Z"/>
        </w:trPr>
        <w:tc>
          <w:tcPr>
            <w:tcW w:w="9634" w:type="dxa"/>
            <w:tcBorders>
              <w:top w:val="single" w:sz="4" w:space="0" w:color="auto"/>
              <w:left w:val="single" w:sz="4" w:space="0" w:color="auto"/>
              <w:bottom w:val="single" w:sz="4" w:space="0" w:color="auto"/>
              <w:right w:val="single" w:sz="4" w:space="0" w:color="auto"/>
            </w:tcBorders>
            <w:hideMark/>
          </w:tcPr>
          <w:p w14:paraId="2E9AFEA4" w14:textId="4C31229C" w:rsidR="006B7652" w:rsidRPr="00F511A5" w:rsidRDefault="006B7652" w:rsidP="00320896">
            <w:pPr>
              <w:pStyle w:val="TAL"/>
              <w:rPr>
                <w:ins w:id="858" w:author="XI WANG" w:date="2022-11-02T17:58:00Z"/>
                <w:rFonts w:eastAsia="宋体"/>
              </w:rPr>
            </w:pPr>
            <w:ins w:id="859" w:author="XI WANG" w:date="2022-11-02T17:58:00Z">
              <w:r w:rsidRPr="00F511A5">
                <w:rPr>
                  <w:rFonts w:eastAsia="宋体"/>
                </w:rPr>
                <w:t>Derivation Path: TS 38.508-1 [4], Table 4.6.</w:t>
              </w:r>
              <w:r w:rsidRPr="00F511A5">
                <w:rPr>
                  <w:rFonts w:eastAsia="宋体"/>
                  <w:lang w:eastAsia="zh-CN"/>
                </w:rPr>
                <w:t>6</w:t>
              </w:r>
              <w:r w:rsidRPr="00F511A5">
                <w:rPr>
                  <w:rFonts w:eastAsia="宋体"/>
                </w:rPr>
                <w:t>-</w:t>
              </w:r>
              <w:r w:rsidRPr="00F511A5">
                <w:rPr>
                  <w:rFonts w:eastAsia="宋体"/>
                  <w:lang w:eastAsia="zh-CN"/>
                </w:rPr>
                <w:t>4</w:t>
              </w:r>
              <w:r w:rsidRPr="00F511A5">
                <w:rPr>
                  <w:rFonts w:eastAsia="宋体"/>
                </w:rPr>
                <w:t xml:space="preserve"> with condition RXPOOL</w:t>
              </w:r>
            </w:ins>
            <w:ins w:id="860" w:author="XI WANG" w:date="2022-11-02T18:01:00Z">
              <w:r w:rsidR="00C76220">
                <w:rPr>
                  <w:rFonts w:eastAsia="宋体"/>
                </w:rPr>
                <w:t>,</w:t>
              </w:r>
            </w:ins>
            <w:ins w:id="861" w:author="XI WANG" w:date="2022-11-02T17:58:00Z">
              <w:r w:rsidRPr="00F511A5">
                <w:rPr>
                  <w:rFonts w:eastAsia="宋体"/>
                </w:rPr>
                <w:t xml:space="preserve"> SELECTED</w:t>
              </w:r>
            </w:ins>
          </w:p>
        </w:tc>
      </w:tr>
    </w:tbl>
    <w:p w14:paraId="0B7A144C" w14:textId="27BAC158" w:rsidR="006B7652" w:rsidRDefault="006B7652" w:rsidP="006B7652">
      <w:pPr>
        <w:rPr>
          <w:ins w:id="862" w:author="XI WANG" w:date="2022-11-02T18:09:00Z"/>
          <w:rFonts w:eastAsia="宋体"/>
          <w:lang w:eastAsia="zh-CN"/>
        </w:rPr>
      </w:pPr>
    </w:p>
    <w:p w14:paraId="1AD853DD" w14:textId="532D18AE" w:rsidR="00E32370" w:rsidRPr="00F511A5" w:rsidRDefault="00E32370" w:rsidP="00E32370">
      <w:pPr>
        <w:pStyle w:val="TH"/>
        <w:rPr>
          <w:ins w:id="863" w:author="XI WANG" w:date="2022-11-02T18:12:00Z"/>
        </w:rPr>
      </w:pPr>
      <w:ins w:id="864" w:author="XI WANG" w:date="2022-11-02T18:12:00Z">
        <w:r w:rsidRPr="00F511A5">
          <w:t xml:space="preserve">Table </w:t>
        </w:r>
        <w:r>
          <w:rPr>
            <w:lang w:eastAsia="zh-CN"/>
          </w:rPr>
          <w:t>12.2.1.5</w:t>
        </w:r>
        <w:r w:rsidRPr="00F511A5">
          <w:t>.3.3-</w:t>
        </w:r>
        <w:r>
          <w:t>2</w:t>
        </w:r>
        <w:r w:rsidRPr="00F511A5">
          <w:t xml:space="preserve">: </w:t>
        </w:r>
        <w:r w:rsidR="00414DFE" w:rsidRPr="001B0CC1">
          <w:rPr>
            <w:i/>
            <w:iCs/>
          </w:rPr>
          <w:t>SL-BWP-ConfigCommon</w:t>
        </w:r>
        <w:r w:rsidR="00414DFE" w:rsidRPr="00F511A5">
          <w:t xml:space="preserve"> </w:t>
        </w:r>
      </w:ins>
      <w:ins w:id="865" w:author="XI WANG" w:date="2022-11-04T11:45:00Z">
        <w:r w:rsidR="00052717">
          <w:t xml:space="preserve">in </w:t>
        </w:r>
      </w:ins>
      <w:ins w:id="866" w:author="XI WANG" w:date="2022-11-02T18:13:00Z">
        <w:r w:rsidR="002C45F8" w:rsidRPr="008567EE">
          <w:rPr>
            <w:i/>
            <w:iCs/>
          </w:rPr>
          <w:t>SIB12</w:t>
        </w:r>
      </w:ins>
      <w:ins w:id="867" w:author="XI WANG" w:date="2022-11-02T23:04:00Z">
        <w:r w:rsidR="00420E86" w:rsidRPr="00420E86">
          <w:rPr>
            <w:lang w:eastAsia="zh-CN"/>
          </w:rPr>
          <w:t xml:space="preserve"> </w:t>
        </w:r>
        <w:r w:rsidR="00420E86" w:rsidRPr="006F06C2">
          <w:rPr>
            <w:lang w:eastAsia="zh-CN"/>
          </w:rPr>
          <w:t xml:space="preserve">for Cell </w:t>
        </w:r>
        <w:r w:rsidR="00420E86">
          <w:rPr>
            <w:lang w:eastAsia="zh-CN"/>
          </w:rPr>
          <w:t xml:space="preserve">1 and </w:t>
        </w:r>
      </w:ins>
      <w:ins w:id="868" w:author="XI WANG" w:date="2022-11-04T12:07:00Z">
        <w:r w:rsidR="00BB5AE7">
          <w:rPr>
            <w:lang w:eastAsia="zh-CN"/>
          </w:rPr>
          <w:t>Cell 2</w:t>
        </w:r>
      </w:ins>
      <w:ins w:id="869" w:author="XI WANG" w:date="2022-11-04T11:45:00Z">
        <w:r w:rsidR="00052717">
          <w:t xml:space="preserve"> (</w:t>
        </w:r>
      </w:ins>
      <w:ins w:id="870" w:author="XI WANG" w:date="2022-11-02T18:12:00Z">
        <w:r w:rsidRPr="00F511A5">
          <w:t>Preamble)</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145"/>
      </w:tblGrid>
      <w:tr w:rsidR="002D2400" w:rsidRPr="001B0CC1" w14:paraId="44C8F80B" w14:textId="77777777" w:rsidTr="00745831">
        <w:trPr>
          <w:gridBefore w:val="1"/>
          <w:wBefore w:w="9" w:type="dxa"/>
          <w:ins w:id="871" w:author="XI WANG" w:date="2022-11-02T18:12:00Z"/>
        </w:trPr>
        <w:tc>
          <w:tcPr>
            <w:tcW w:w="9634" w:type="dxa"/>
            <w:gridSpan w:val="4"/>
          </w:tcPr>
          <w:p w14:paraId="44246F27" w14:textId="3FAA1814" w:rsidR="002D2400" w:rsidRPr="001B0CC1" w:rsidRDefault="00ED0003" w:rsidP="00320896">
            <w:pPr>
              <w:pStyle w:val="TAL"/>
              <w:rPr>
                <w:ins w:id="872" w:author="XI WANG" w:date="2022-11-02T18:12:00Z"/>
              </w:rPr>
            </w:pPr>
            <w:ins w:id="873" w:author="XI WANG" w:date="2022-11-02T18:13:00Z">
              <w:r w:rsidRPr="00F511A5">
                <w:rPr>
                  <w:rFonts w:eastAsia="宋体"/>
                </w:rPr>
                <w:t>Derivation Path: TS 38.508-1 [4], Table 4.6.</w:t>
              </w:r>
              <w:r w:rsidRPr="00F511A5">
                <w:rPr>
                  <w:rFonts w:eastAsia="宋体"/>
                  <w:lang w:eastAsia="zh-CN"/>
                </w:rPr>
                <w:t>6</w:t>
              </w:r>
              <w:r w:rsidRPr="00F511A5">
                <w:rPr>
                  <w:rFonts w:eastAsia="宋体"/>
                </w:rPr>
                <w:t>-</w:t>
              </w:r>
              <w:r w:rsidR="00D5622D">
                <w:rPr>
                  <w:rFonts w:eastAsia="宋体"/>
                  <w:lang w:eastAsia="zh-CN"/>
                </w:rPr>
                <w:t>2</w:t>
              </w:r>
            </w:ins>
          </w:p>
        </w:tc>
      </w:tr>
      <w:tr w:rsidR="002D2400" w:rsidRPr="001B0CC1" w14:paraId="2763E482" w14:textId="77777777" w:rsidTr="00745831">
        <w:tblPrEx>
          <w:tblCellMar>
            <w:left w:w="108" w:type="dxa"/>
            <w:right w:w="108" w:type="dxa"/>
          </w:tblCellMar>
        </w:tblPrEx>
        <w:trPr>
          <w:ins w:id="874" w:author="XI WANG" w:date="2022-11-02T18:12:00Z"/>
        </w:trPr>
        <w:tc>
          <w:tcPr>
            <w:tcW w:w="4206" w:type="dxa"/>
            <w:gridSpan w:val="2"/>
          </w:tcPr>
          <w:p w14:paraId="6CE0A5C5" w14:textId="77777777" w:rsidR="002D2400" w:rsidRPr="001B0CC1" w:rsidRDefault="002D2400" w:rsidP="00320896">
            <w:pPr>
              <w:pStyle w:val="TAH"/>
              <w:rPr>
                <w:ins w:id="875" w:author="XI WANG" w:date="2022-11-02T18:12:00Z"/>
              </w:rPr>
            </w:pPr>
            <w:ins w:id="876" w:author="XI WANG" w:date="2022-11-02T18:12:00Z">
              <w:r w:rsidRPr="001B0CC1">
                <w:t>Information Element</w:t>
              </w:r>
            </w:ins>
          </w:p>
        </w:tc>
        <w:tc>
          <w:tcPr>
            <w:tcW w:w="2589" w:type="dxa"/>
          </w:tcPr>
          <w:p w14:paraId="0144665D" w14:textId="77777777" w:rsidR="002D2400" w:rsidRPr="001B0CC1" w:rsidRDefault="002D2400" w:rsidP="00320896">
            <w:pPr>
              <w:pStyle w:val="TAH"/>
              <w:rPr>
                <w:ins w:id="877" w:author="XI WANG" w:date="2022-11-02T18:12:00Z"/>
              </w:rPr>
            </w:pPr>
            <w:ins w:id="878" w:author="XI WANG" w:date="2022-11-02T18:12:00Z">
              <w:r w:rsidRPr="001B0CC1">
                <w:t>Value/remark</w:t>
              </w:r>
            </w:ins>
          </w:p>
        </w:tc>
        <w:tc>
          <w:tcPr>
            <w:tcW w:w="1703" w:type="dxa"/>
          </w:tcPr>
          <w:p w14:paraId="3817B190" w14:textId="77777777" w:rsidR="002D2400" w:rsidRPr="001B0CC1" w:rsidRDefault="002D2400" w:rsidP="00320896">
            <w:pPr>
              <w:pStyle w:val="TAH"/>
              <w:rPr>
                <w:ins w:id="879" w:author="XI WANG" w:date="2022-11-02T18:12:00Z"/>
              </w:rPr>
            </w:pPr>
            <w:ins w:id="880" w:author="XI WANG" w:date="2022-11-02T18:12:00Z">
              <w:r w:rsidRPr="001B0CC1">
                <w:t>Comment</w:t>
              </w:r>
            </w:ins>
          </w:p>
        </w:tc>
        <w:tc>
          <w:tcPr>
            <w:tcW w:w="1145" w:type="dxa"/>
          </w:tcPr>
          <w:p w14:paraId="0003A880" w14:textId="77777777" w:rsidR="002D2400" w:rsidRPr="001B0CC1" w:rsidRDefault="002D2400" w:rsidP="00320896">
            <w:pPr>
              <w:pStyle w:val="TAH"/>
              <w:rPr>
                <w:ins w:id="881" w:author="XI WANG" w:date="2022-11-02T18:12:00Z"/>
              </w:rPr>
            </w:pPr>
            <w:ins w:id="882" w:author="XI WANG" w:date="2022-11-02T18:12:00Z">
              <w:r w:rsidRPr="001B0CC1">
                <w:t>Condition</w:t>
              </w:r>
            </w:ins>
          </w:p>
        </w:tc>
      </w:tr>
      <w:tr w:rsidR="002D2400" w:rsidRPr="001B0CC1" w14:paraId="691517A2" w14:textId="77777777" w:rsidTr="00745831">
        <w:tblPrEx>
          <w:tblCellMar>
            <w:left w:w="108" w:type="dxa"/>
            <w:right w:w="108" w:type="dxa"/>
          </w:tblCellMar>
        </w:tblPrEx>
        <w:trPr>
          <w:ins w:id="883" w:author="XI WANG" w:date="2022-11-02T18:12:00Z"/>
        </w:trPr>
        <w:tc>
          <w:tcPr>
            <w:tcW w:w="4206" w:type="dxa"/>
            <w:gridSpan w:val="2"/>
          </w:tcPr>
          <w:p w14:paraId="3E4216EF" w14:textId="77777777" w:rsidR="002D2400" w:rsidRPr="001B0CC1" w:rsidRDefault="002D2400" w:rsidP="00320896">
            <w:pPr>
              <w:pStyle w:val="TAL"/>
              <w:rPr>
                <w:ins w:id="884" w:author="XI WANG" w:date="2022-11-02T18:12:00Z"/>
              </w:rPr>
            </w:pPr>
            <w:ins w:id="885" w:author="XI WANG" w:date="2022-11-02T18:12:00Z">
              <w:r w:rsidRPr="001B0CC1">
                <w:t>SL-BWP-ConfigCommon-r16 ::= SEQUENCE {</w:t>
              </w:r>
            </w:ins>
          </w:p>
        </w:tc>
        <w:tc>
          <w:tcPr>
            <w:tcW w:w="2589" w:type="dxa"/>
          </w:tcPr>
          <w:p w14:paraId="0876AFF9" w14:textId="77777777" w:rsidR="002D2400" w:rsidRPr="001B0CC1" w:rsidRDefault="002D2400" w:rsidP="00320896">
            <w:pPr>
              <w:pStyle w:val="TAL"/>
              <w:rPr>
                <w:ins w:id="886" w:author="XI WANG" w:date="2022-11-02T18:12:00Z"/>
              </w:rPr>
            </w:pPr>
          </w:p>
        </w:tc>
        <w:tc>
          <w:tcPr>
            <w:tcW w:w="1703" w:type="dxa"/>
          </w:tcPr>
          <w:p w14:paraId="4C4996DB" w14:textId="77777777" w:rsidR="002D2400" w:rsidRPr="001B0CC1" w:rsidRDefault="002D2400" w:rsidP="00320896">
            <w:pPr>
              <w:pStyle w:val="TAL"/>
              <w:rPr>
                <w:ins w:id="887" w:author="XI WANG" w:date="2022-11-02T18:12:00Z"/>
              </w:rPr>
            </w:pPr>
          </w:p>
        </w:tc>
        <w:tc>
          <w:tcPr>
            <w:tcW w:w="1145" w:type="dxa"/>
          </w:tcPr>
          <w:p w14:paraId="3E2D40A0" w14:textId="77777777" w:rsidR="002D2400" w:rsidRPr="001B0CC1" w:rsidRDefault="002D2400" w:rsidP="00320896">
            <w:pPr>
              <w:pStyle w:val="TAL"/>
              <w:rPr>
                <w:ins w:id="888" w:author="XI WANG" w:date="2022-11-02T18:12:00Z"/>
              </w:rPr>
            </w:pPr>
          </w:p>
        </w:tc>
      </w:tr>
      <w:tr w:rsidR="002D2400" w:rsidRPr="001B0CC1" w14:paraId="32A7AADC" w14:textId="77777777" w:rsidTr="00745831">
        <w:tblPrEx>
          <w:tblCellMar>
            <w:left w:w="108" w:type="dxa"/>
            <w:right w:w="108" w:type="dxa"/>
          </w:tblCellMar>
        </w:tblPrEx>
        <w:trPr>
          <w:ins w:id="889" w:author="XI WANG" w:date="2022-11-02T18:12:00Z"/>
        </w:trPr>
        <w:tc>
          <w:tcPr>
            <w:tcW w:w="4206" w:type="dxa"/>
            <w:gridSpan w:val="2"/>
          </w:tcPr>
          <w:p w14:paraId="204DCB00" w14:textId="77777777" w:rsidR="002D2400" w:rsidRPr="001B0CC1" w:rsidRDefault="002D2400" w:rsidP="00320896">
            <w:pPr>
              <w:pStyle w:val="TAL"/>
              <w:rPr>
                <w:ins w:id="890" w:author="XI WANG" w:date="2022-11-02T18:12:00Z"/>
                <w:snapToGrid w:val="0"/>
              </w:rPr>
            </w:pPr>
            <w:ins w:id="891" w:author="XI WANG" w:date="2022-11-02T18:12:00Z">
              <w:r w:rsidRPr="001B0CC1">
                <w:rPr>
                  <w:snapToGrid w:val="0"/>
                  <w:lang w:eastAsia="zh-CN"/>
                </w:rPr>
                <w:t xml:space="preserve">  </w:t>
              </w:r>
              <w:r w:rsidRPr="001B0CC1">
                <w:t>sl-BWP-PoolConfigCommon-r16</w:t>
              </w:r>
            </w:ins>
          </w:p>
        </w:tc>
        <w:tc>
          <w:tcPr>
            <w:tcW w:w="2589" w:type="dxa"/>
          </w:tcPr>
          <w:p w14:paraId="63717F5D" w14:textId="44C757BA" w:rsidR="002D2400" w:rsidRPr="001B0CC1" w:rsidRDefault="002D2400" w:rsidP="00320896">
            <w:pPr>
              <w:pStyle w:val="TAL"/>
              <w:rPr>
                <w:ins w:id="892" w:author="XI WANG" w:date="2022-11-02T18:12:00Z"/>
                <w:snapToGrid w:val="0"/>
              </w:rPr>
            </w:pPr>
            <w:ins w:id="893" w:author="XI WANG" w:date="2022-11-02T18:12:00Z">
              <w:r w:rsidRPr="001B0CC1">
                <w:t>SL-BWP-PoolConfigCommon</w:t>
              </w:r>
              <w:r>
                <w:t xml:space="preserve"> with RXPOOL</w:t>
              </w:r>
            </w:ins>
            <w:ins w:id="894" w:author="XI WANG" w:date="2022-11-02T18:14:00Z">
              <w:r w:rsidR="00CF1A58">
                <w:rPr>
                  <w:rFonts w:eastAsia="宋体"/>
                </w:rPr>
                <w:t>,</w:t>
              </w:r>
              <w:r w:rsidR="00CF1A58" w:rsidRPr="00F511A5">
                <w:rPr>
                  <w:rFonts w:eastAsia="宋体"/>
                </w:rPr>
                <w:t xml:space="preserve"> SELECTED and</w:t>
              </w:r>
              <w:r w:rsidR="00CF1A58">
                <w:rPr>
                  <w:rFonts w:eastAsia="宋体"/>
                </w:rPr>
                <w:t xml:space="preserve"> </w:t>
              </w:r>
              <w:r w:rsidR="00CF1A58" w:rsidRPr="001B0CC1">
                <w:rPr>
                  <w:snapToGrid w:val="0"/>
                  <w:lang w:eastAsia="zh-CN"/>
                </w:rPr>
                <w:t>EXCEPTIONAL</w:t>
              </w:r>
            </w:ins>
          </w:p>
        </w:tc>
        <w:tc>
          <w:tcPr>
            <w:tcW w:w="1703" w:type="dxa"/>
          </w:tcPr>
          <w:p w14:paraId="142FEDC0" w14:textId="77777777" w:rsidR="002D2400" w:rsidRPr="001B0CC1" w:rsidRDefault="002D2400" w:rsidP="00320896">
            <w:pPr>
              <w:pStyle w:val="TAL"/>
              <w:rPr>
                <w:ins w:id="895" w:author="XI WANG" w:date="2022-11-02T18:12:00Z"/>
                <w:snapToGrid w:val="0"/>
              </w:rPr>
            </w:pPr>
          </w:p>
        </w:tc>
        <w:tc>
          <w:tcPr>
            <w:tcW w:w="1145" w:type="dxa"/>
          </w:tcPr>
          <w:p w14:paraId="0DC0A5DC" w14:textId="77777777" w:rsidR="002D2400" w:rsidRPr="001B0CC1" w:rsidRDefault="002D2400" w:rsidP="00320896">
            <w:pPr>
              <w:pStyle w:val="TAL"/>
              <w:rPr>
                <w:ins w:id="896" w:author="XI WANG" w:date="2022-11-02T18:12:00Z"/>
                <w:snapToGrid w:val="0"/>
              </w:rPr>
            </w:pPr>
          </w:p>
        </w:tc>
      </w:tr>
      <w:tr w:rsidR="002D2400" w:rsidRPr="001B0CC1" w14:paraId="21CF1861" w14:textId="77777777" w:rsidTr="00745831">
        <w:tblPrEx>
          <w:tblCellMar>
            <w:left w:w="108" w:type="dxa"/>
            <w:right w:w="108" w:type="dxa"/>
          </w:tblCellMar>
        </w:tblPrEx>
        <w:trPr>
          <w:ins w:id="897" w:author="XI WANG" w:date="2022-11-02T18:12:00Z"/>
        </w:trPr>
        <w:tc>
          <w:tcPr>
            <w:tcW w:w="4206" w:type="dxa"/>
            <w:gridSpan w:val="2"/>
            <w:tcBorders>
              <w:bottom w:val="single" w:sz="4" w:space="0" w:color="auto"/>
            </w:tcBorders>
          </w:tcPr>
          <w:p w14:paraId="65528DC4" w14:textId="77777777" w:rsidR="002D2400" w:rsidRPr="001B0CC1" w:rsidRDefault="002D2400" w:rsidP="00320896">
            <w:pPr>
              <w:pStyle w:val="TAL"/>
              <w:rPr>
                <w:ins w:id="898" w:author="XI WANG" w:date="2022-11-02T18:12:00Z"/>
              </w:rPr>
            </w:pPr>
            <w:ins w:id="899" w:author="XI WANG" w:date="2022-11-02T18:12:00Z">
              <w:r w:rsidRPr="001B0CC1">
                <w:t>}</w:t>
              </w:r>
            </w:ins>
          </w:p>
        </w:tc>
        <w:tc>
          <w:tcPr>
            <w:tcW w:w="2589" w:type="dxa"/>
          </w:tcPr>
          <w:p w14:paraId="2B157BDC" w14:textId="77777777" w:rsidR="002D2400" w:rsidRPr="001B0CC1" w:rsidRDefault="002D2400" w:rsidP="00320896">
            <w:pPr>
              <w:pStyle w:val="TAL"/>
              <w:rPr>
                <w:ins w:id="900" w:author="XI WANG" w:date="2022-11-02T18:12:00Z"/>
              </w:rPr>
            </w:pPr>
          </w:p>
        </w:tc>
        <w:tc>
          <w:tcPr>
            <w:tcW w:w="1703" w:type="dxa"/>
          </w:tcPr>
          <w:p w14:paraId="723D70B9" w14:textId="77777777" w:rsidR="002D2400" w:rsidRPr="001B0CC1" w:rsidRDefault="002D2400" w:rsidP="00320896">
            <w:pPr>
              <w:pStyle w:val="TAL"/>
              <w:rPr>
                <w:ins w:id="901" w:author="XI WANG" w:date="2022-11-02T18:12:00Z"/>
              </w:rPr>
            </w:pPr>
          </w:p>
        </w:tc>
        <w:tc>
          <w:tcPr>
            <w:tcW w:w="1145" w:type="dxa"/>
          </w:tcPr>
          <w:p w14:paraId="3A1A6630" w14:textId="77777777" w:rsidR="002D2400" w:rsidRPr="001B0CC1" w:rsidRDefault="002D2400" w:rsidP="00320896">
            <w:pPr>
              <w:pStyle w:val="TAL"/>
              <w:rPr>
                <w:ins w:id="902" w:author="XI WANG" w:date="2022-11-02T18:12:00Z"/>
              </w:rPr>
            </w:pPr>
          </w:p>
        </w:tc>
      </w:tr>
    </w:tbl>
    <w:p w14:paraId="20E70C05" w14:textId="67715EB4" w:rsidR="002D2400" w:rsidRDefault="002D2400" w:rsidP="002D2400">
      <w:pPr>
        <w:rPr>
          <w:ins w:id="903" w:author="XI WANG" w:date="2022-11-02T23:03:00Z"/>
        </w:rPr>
      </w:pPr>
    </w:p>
    <w:p w14:paraId="7129B872" w14:textId="75051638" w:rsidR="00E1255F" w:rsidRPr="006F06C2" w:rsidDel="00F11D22" w:rsidRDefault="007C5F5A" w:rsidP="00E1255F">
      <w:pPr>
        <w:pStyle w:val="TH"/>
        <w:rPr>
          <w:ins w:id="904" w:author="XI WANG" w:date="2022-11-02T23:03:00Z"/>
          <w:i/>
          <w:lang w:eastAsia="zh-CN"/>
        </w:rPr>
      </w:pPr>
      <w:ins w:id="905" w:author="XI WANG" w:date="2022-11-02T23:05:00Z">
        <w:r w:rsidRPr="00F511A5">
          <w:t xml:space="preserve">Table </w:t>
        </w:r>
        <w:r>
          <w:rPr>
            <w:lang w:eastAsia="zh-CN"/>
          </w:rPr>
          <w:t>12.2.1.5</w:t>
        </w:r>
        <w:r w:rsidRPr="00F511A5">
          <w:t>.3.3-</w:t>
        </w:r>
        <w:r w:rsidR="00B9682A">
          <w:t>3</w:t>
        </w:r>
      </w:ins>
      <w:ins w:id="906" w:author="XI WANG" w:date="2022-11-02T23:03:00Z">
        <w:r w:rsidR="00E1255F" w:rsidRPr="006F06C2">
          <w:t>:</w:t>
        </w:r>
        <w:r w:rsidR="00E1255F" w:rsidRPr="006F06C2">
          <w:rPr>
            <w:bCs/>
            <w:iCs/>
          </w:rPr>
          <w:t xml:space="preserve"> </w:t>
        </w:r>
        <w:r w:rsidR="00E1255F" w:rsidRPr="006F06C2">
          <w:rPr>
            <w:i/>
          </w:rPr>
          <w:t>SIB1</w:t>
        </w:r>
        <w:r w:rsidR="00E1255F" w:rsidRPr="006F06C2">
          <w:rPr>
            <w:lang w:eastAsia="zh-CN"/>
          </w:rPr>
          <w:t xml:space="preserve"> for Cell </w:t>
        </w:r>
      </w:ins>
      <w:ins w:id="907" w:author="XI WANG" w:date="2022-11-02T23:30:00Z">
        <w:r w:rsidR="008C019C">
          <w:rPr>
            <w:lang w:eastAsia="zh-CN"/>
          </w:rPr>
          <w:t xml:space="preserve">1 and </w:t>
        </w:r>
      </w:ins>
      <w:ins w:id="908" w:author="XI WANG" w:date="2022-11-04T12:06:00Z">
        <w:r w:rsidR="00BB5AE7">
          <w:rPr>
            <w:lang w:eastAsia="zh-CN"/>
          </w:rPr>
          <w:t>Cell 2</w:t>
        </w:r>
      </w:ins>
      <w:ins w:id="909" w:author="XI WANG" w:date="2022-11-02T23:03:00Z">
        <w:r w:rsidR="00E1255F" w:rsidRPr="006F06C2">
          <w:rPr>
            <w:lang w:eastAsia="zh-CN"/>
          </w:rPr>
          <w:t xml:space="preserve"> (</w:t>
        </w:r>
      </w:ins>
      <w:ins w:id="910" w:author="XI WANG" w:date="2022-11-02T23:04:00Z">
        <w:r w:rsidR="003311DC" w:rsidRPr="00F511A5">
          <w:t>Preamble</w:t>
        </w:r>
      </w:ins>
      <w:ins w:id="911" w:author="XI WANG" w:date="2022-11-02T23:03:00Z">
        <w:r w:rsidR="00E1255F" w:rsidRPr="006F06C2">
          <w:rPr>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1255F" w:rsidRPr="006F06C2" w14:paraId="57C73ACE" w14:textId="77777777" w:rsidTr="00320896">
        <w:trPr>
          <w:ins w:id="912" w:author="XI WANG" w:date="2022-11-02T23:03:00Z"/>
        </w:trPr>
        <w:tc>
          <w:tcPr>
            <w:tcW w:w="9603" w:type="dxa"/>
            <w:gridSpan w:val="4"/>
            <w:shd w:val="clear" w:color="auto" w:fill="auto"/>
          </w:tcPr>
          <w:p w14:paraId="6895D989" w14:textId="77777777" w:rsidR="00E1255F" w:rsidRPr="006F06C2" w:rsidRDefault="00E1255F" w:rsidP="00320896">
            <w:pPr>
              <w:pStyle w:val="TAL"/>
              <w:rPr>
                <w:ins w:id="913" w:author="XI WANG" w:date="2022-11-02T23:03:00Z"/>
                <w:lang w:eastAsia="zh-CN"/>
              </w:rPr>
            </w:pPr>
            <w:ins w:id="914" w:author="XI WANG" w:date="2022-11-02T23:03:00Z">
              <w:r w:rsidRPr="006F06C2">
                <w:t>Derivation Path: TS 38.508-1 [4] table 4.</w:t>
              </w:r>
              <w:r w:rsidRPr="006F06C2">
                <w:rPr>
                  <w:lang w:eastAsia="zh-CN"/>
                </w:rPr>
                <w:t>6.1-28</w:t>
              </w:r>
            </w:ins>
          </w:p>
        </w:tc>
      </w:tr>
      <w:tr w:rsidR="00E1255F" w:rsidRPr="006F06C2" w14:paraId="7D4AB62F" w14:textId="77777777" w:rsidTr="00320896">
        <w:trPr>
          <w:ins w:id="915" w:author="XI WANG" w:date="2022-11-02T23:03:00Z"/>
        </w:trPr>
        <w:tc>
          <w:tcPr>
            <w:tcW w:w="4518" w:type="dxa"/>
            <w:tcBorders>
              <w:bottom w:val="single" w:sz="4" w:space="0" w:color="auto"/>
            </w:tcBorders>
            <w:shd w:val="clear" w:color="auto" w:fill="auto"/>
          </w:tcPr>
          <w:p w14:paraId="1127C91B" w14:textId="77777777" w:rsidR="00E1255F" w:rsidRPr="006F06C2" w:rsidRDefault="00E1255F" w:rsidP="00320896">
            <w:pPr>
              <w:pStyle w:val="TAH"/>
              <w:rPr>
                <w:ins w:id="916" w:author="XI WANG" w:date="2022-11-02T23:03:00Z"/>
              </w:rPr>
            </w:pPr>
            <w:ins w:id="917" w:author="XI WANG" w:date="2022-11-02T23:03:00Z">
              <w:r w:rsidRPr="006F06C2">
                <w:t>Information Element</w:t>
              </w:r>
            </w:ins>
          </w:p>
        </w:tc>
        <w:tc>
          <w:tcPr>
            <w:tcW w:w="2260" w:type="dxa"/>
            <w:tcBorders>
              <w:bottom w:val="single" w:sz="4" w:space="0" w:color="auto"/>
            </w:tcBorders>
            <w:shd w:val="clear" w:color="auto" w:fill="auto"/>
          </w:tcPr>
          <w:p w14:paraId="3E5AC33C" w14:textId="77777777" w:rsidR="00E1255F" w:rsidRPr="006F06C2" w:rsidRDefault="00E1255F" w:rsidP="00320896">
            <w:pPr>
              <w:pStyle w:val="TAH"/>
              <w:rPr>
                <w:ins w:id="918" w:author="XI WANG" w:date="2022-11-02T23:03:00Z"/>
              </w:rPr>
            </w:pPr>
            <w:ins w:id="919" w:author="XI WANG" w:date="2022-11-02T23:03:00Z">
              <w:r w:rsidRPr="006F06C2">
                <w:t>Value/Remark</w:t>
              </w:r>
            </w:ins>
          </w:p>
        </w:tc>
        <w:tc>
          <w:tcPr>
            <w:tcW w:w="1695" w:type="dxa"/>
            <w:tcBorders>
              <w:bottom w:val="single" w:sz="4" w:space="0" w:color="auto"/>
            </w:tcBorders>
            <w:shd w:val="clear" w:color="auto" w:fill="auto"/>
          </w:tcPr>
          <w:p w14:paraId="3B00B801" w14:textId="77777777" w:rsidR="00E1255F" w:rsidRPr="006F06C2" w:rsidRDefault="00E1255F" w:rsidP="00320896">
            <w:pPr>
              <w:pStyle w:val="TAH"/>
              <w:rPr>
                <w:ins w:id="920" w:author="XI WANG" w:date="2022-11-02T23:03:00Z"/>
              </w:rPr>
            </w:pPr>
            <w:ins w:id="921" w:author="XI WANG" w:date="2022-11-02T23:03:00Z">
              <w:r w:rsidRPr="006F06C2">
                <w:t>Comment</w:t>
              </w:r>
            </w:ins>
          </w:p>
        </w:tc>
        <w:tc>
          <w:tcPr>
            <w:tcW w:w="1130" w:type="dxa"/>
            <w:tcBorders>
              <w:bottom w:val="single" w:sz="4" w:space="0" w:color="auto"/>
            </w:tcBorders>
            <w:shd w:val="clear" w:color="auto" w:fill="auto"/>
          </w:tcPr>
          <w:p w14:paraId="259FC4B9" w14:textId="77777777" w:rsidR="00E1255F" w:rsidRPr="006F06C2" w:rsidRDefault="00E1255F" w:rsidP="00320896">
            <w:pPr>
              <w:pStyle w:val="TAH"/>
              <w:rPr>
                <w:ins w:id="922" w:author="XI WANG" w:date="2022-11-02T23:03:00Z"/>
              </w:rPr>
            </w:pPr>
            <w:ins w:id="923" w:author="XI WANG" w:date="2022-11-02T23:03:00Z">
              <w:r w:rsidRPr="006F06C2">
                <w:t>Condition</w:t>
              </w:r>
            </w:ins>
          </w:p>
        </w:tc>
      </w:tr>
      <w:tr w:rsidR="00E1255F" w:rsidRPr="006F06C2" w14:paraId="7D568D70" w14:textId="77777777" w:rsidTr="00320896">
        <w:trPr>
          <w:ins w:id="924" w:author="XI WANG" w:date="2022-11-02T23:03:00Z"/>
        </w:trPr>
        <w:tc>
          <w:tcPr>
            <w:tcW w:w="4518" w:type="dxa"/>
            <w:tcBorders>
              <w:bottom w:val="single" w:sz="4" w:space="0" w:color="auto"/>
            </w:tcBorders>
            <w:shd w:val="clear" w:color="auto" w:fill="auto"/>
          </w:tcPr>
          <w:p w14:paraId="363C2621" w14:textId="77777777" w:rsidR="00E1255F" w:rsidRPr="006F06C2" w:rsidRDefault="00E1255F" w:rsidP="00320896">
            <w:pPr>
              <w:pStyle w:val="TAL"/>
              <w:rPr>
                <w:ins w:id="925" w:author="XI WANG" w:date="2022-11-02T23:03:00Z"/>
              </w:rPr>
            </w:pPr>
            <w:ins w:id="926" w:author="XI WANG" w:date="2022-11-02T23:03:00Z">
              <w:r w:rsidRPr="006F06C2">
                <w:t>SIB1 ::= SEQUENCE {</w:t>
              </w:r>
            </w:ins>
          </w:p>
        </w:tc>
        <w:tc>
          <w:tcPr>
            <w:tcW w:w="2260" w:type="dxa"/>
            <w:tcBorders>
              <w:bottom w:val="single" w:sz="4" w:space="0" w:color="auto"/>
            </w:tcBorders>
            <w:shd w:val="clear" w:color="auto" w:fill="auto"/>
          </w:tcPr>
          <w:p w14:paraId="3C8F9FF9" w14:textId="77777777" w:rsidR="00E1255F" w:rsidRPr="006F06C2" w:rsidRDefault="00E1255F" w:rsidP="00320896">
            <w:pPr>
              <w:pStyle w:val="TAL"/>
              <w:rPr>
                <w:ins w:id="927" w:author="XI WANG" w:date="2022-11-02T23:03:00Z"/>
              </w:rPr>
            </w:pPr>
          </w:p>
        </w:tc>
        <w:tc>
          <w:tcPr>
            <w:tcW w:w="1695" w:type="dxa"/>
            <w:tcBorders>
              <w:bottom w:val="single" w:sz="4" w:space="0" w:color="auto"/>
            </w:tcBorders>
            <w:shd w:val="clear" w:color="auto" w:fill="auto"/>
          </w:tcPr>
          <w:p w14:paraId="6CF8E115" w14:textId="77777777" w:rsidR="00E1255F" w:rsidRPr="006F06C2" w:rsidRDefault="00E1255F" w:rsidP="00320896">
            <w:pPr>
              <w:pStyle w:val="TAL"/>
              <w:rPr>
                <w:ins w:id="928" w:author="XI WANG" w:date="2022-11-02T23:03:00Z"/>
              </w:rPr>
            </w:pPr>
          </w:p>
        </w:tc>
        <w:tc>
          <w:tcPr>
            <w:tcW w:w="1130" w:type="dxa"/>
            <w:tcBorders>
              <w:bottom w:val="single" w:sz="4" w:space="0" w:color="auto"/>
            </w:tcBorders>
            <w:shd w:val="clear" w:color="auto" w:fill="auto"/>
          </w:tcPr>
          <w:p w14:paraId="22DFC35D" w14:textId="77777777" w:rsidR="00E1255F" w:rsidRPr="006F06C2" w:rsidRDefault="00E1255F" w:rsidP="00320896">
            <w:pPr>
              <w:pStyle w:val="TAL"/>
              <w:rPr>
                <w:ins w:id="929" w:author="XI WANG" w:date="2022-11-02T23:03:00Z"/>
              </w:rPr>
            </w:pPr>
          </w:p>
        </w:tc>
      </w:tr>
      <w:tr w:rsidR="00E1255F" w:rsidRPr="006F06C2" w14:paraId="5FE04B60" w14:textId="77777777" w:rsidTr="00320896">
        <w:trPr>
          <w:ins w:id="930" w:author="XI WANG" w:date="2022-11-02T23:03:00Z"/>
        </w:trPr>
        <w:tc>
          <w:tcPr>
            <w:tcW w:w="4518" w:type="dxa"/>
            <w:tcBorders>
              <w:top w:val="single" w:sz="4" w:space="0" w:color="auto"/>
              <w:bottom w:val="single" w:sz="4" w:space="0" w:color="auto"/>
            </w:tcBorders>
            <w:shd w:val="clear" w:color="auto" w:fill="auto"/>
          </w:tcPr>
          <w:p w14:paraId="7C7D0CE7" w14:textId="77777777" w:rsidR="00E1255F" w:rsidRPr="006F06C2" w:rsidRDefault="00E1255F" w:rsidP="00320896">
            <w:pPr>
              <w:pStyle w:val="TAL"/>
              <w:rPr>
                <w:ins w:id="931" w:author="XI WANG" w:date="2022-11-02T23:03:00Z"/>
              </w:rPr>
            </w:pPr>
            <w:ins w:id="932" w:author="XI WANG" w:date="2022-11-02T23:03:00Z">
              <w:r w:rsidRPr="006F06C2">
                <w:t xml:space="preserve">  ue-TimersAndConstants SEQUENCE {</w:t>
              </w:r>
            </w:ins>
          </w:p>
        </w:tc>
        <w:tc>
          <w:tcPr>
            <w:tcW w:w="2260" w:type="dxa"/>
            <w:tcBorders>
              <w:top w:val="single" w:sz="4" w:space="0" w:color="auto"/>
              <w:bottom w:val="single" w:sz="4" w:space="0" w:color="auto"/>
            </w:tcBorders>
            <w:shd w:val="clear" w:color="auto" w:fill="auto"/>
          </w:tcPr>
          <w:p w14:paraId="6464E6A3" w14:textId="77777777" w:rsidR="00E1255F" w:rsidRPr="006F06C2" w:rsidRDefault="00E1255F" w:rsidP="00320896">
            <w:pPr>
              <w:pStyle w:val="TAL"/>
              <w:rPr>
                <w:ins w:id="933" w:author="XI WANG" w:date="2022-11-02T23:03:00Z"/>
              </w:rPr>
            </w:pPr>
          </w:p>
        </w:tc>
        <w:tc>
          <w:tcPr>
            <w:tcW w:w="1695" w:type="dxa"/>
            <w:tcBorders>
              <w:top w:val="single" w:sz="4" w:space="0" w:color="auto"/>
              <w:bottom w:val="single" w:sz="4" w:space="0" w:color="auto"/>
            </w:tcBorders>
            <w:shd w:val="clear" w:color="auto" w:fill="auto"/>
          </w:tcPr>
          <w:p w14:paraId="0DF0EAA3" w14:textId="77777777" w:rsidR="00E1255F" w:rsidRPr="006F06C2" w:rsidRDefault="00E1255F" w:rsidP="00320896">
            <w:pPr>
              <w:pStyle w:val="TAL"/>
              <w:rPr>
                <w:ins w:id="934" w:author="XI WANG" w:date="2022-11-02T23:03:00Z"/>
              </w:rPr>
            </w:pPr>
          </w:p>
        </w:tc>
        <w:tc>
          <w:tcPr>
            <w:tcW w:w="1130" w:type="dxa"/>
            <w:tcBorders>
              <w:top w:val="single" w:sz="4" w:space="0" w:color="auto"/>
              <w:bottom w:val="single" w:sz="4" w:space="0" w:color="auto"/>
            </w:tcBorders>
            <w:shd w:val="clear" w:color="auto" w:fill="auto"/>
          </w:tcPr>
          <w:p w14:paraId="6E662682" w14:textId="77777777" w:rsidR="00E1255F" w:rsidRPr="006F06C2" w:rsidRDefault="00E1255F" w:rsidP="00320896">
            <w:pPr>
              <w:pStyle w:val="TAL"/>
              <w:rPr>
                <w:ins w:id="935" w:author="XI WANG" w:date="2022-11-02T23:03:00Z"/>
              </w:rPr>
            </w:pPr>
          </w:p>
        </w:tc>
      </w:tr>
      <w:tr w:rsidR="00E1255F" w:rsidRPr="006F06C2" w14:paraId="0DB45AC8" w14:textId="77777777" w:rsidTr="00320896">
        <w:trPr>
          <w:ins w:id="936" w:author="XI WANG" w:date="2022-11-02T23:03:00Z"/>
        </w:trPr>
        <w:tc>
          <w:tcPr>
            <w:tcW w:w="4518" w:type="dxa"/>
            <w:tcBorders>
              <w:top w:val="single" w:sz="4" w:space="0" w:color="auto"/>
              <w:bottom w:val="single" w:sz="4" w:space="0" w:color="auto"/>
            </w:tcBorders>
            <w:shd w:val="clear" w:color="auto" w:fill="auto"/>
          </w:tcPr>
          <w:p w14:paraId="3AB88F59" w14:textId="6183AA3F" w:rsidR="00E1255F" w:rsidRPr="006F06C2" w:rsidRDefault="00E1255F" w:rsidP="00320896">
            <w:pPr>
              <w:pStyle w:val="TAL"/>
              <w:rPr>
                <w:ins w:id="937" w:author="XI WANG" w:date="2022-11-02T23:03:00Z"/>
                <w:lang w:eastAsia="zh-CN"/>
              </w:rPr>
            </w:pPr>
            <w:ins w:id="938" w:author="XI WANG" w:date="2022-11-02T23:03:00Z">
              <w:r w:rsidRPr="006F06C2">
                <w:t xml:space="preserve">    t3</w:t>
              </w:r>
            </w:ins>
            <w:ins w:id="939" w:author="XI WANG" w:date="2022-11-02T23:20:00Z">
              <w:r w:rsidR="004F491D">
                <w:rPr>
                  <w:lang w:eastAsia="zh-CN"/>
                </w:rPr>
                <w:t>01</w:t>
              </w:r>
            </w:ins>
          </w:p>
        </w:tc>
        <w:tc>
          <w:tcPr>
            <w:tcW w:w="2260" w:type="dxa"/>
            <w:tcBorders>
              <w:top w:val="single" w:sz="4" w:space="0" w:color="auto"/>
              <w:bottom w:val="single" w:sz="4" w:space="0" w:color="auto"/>
            </w:tcBorders>
            <w:shd w:val="clear" w:color="auto" w:fill="auto"/>
          </w:tcPr>
          <w:p w14:paraId="55600B45" w14:textId="77777777" w:rsidR="00E1255F" w:rsidRPr="006F06C2" w:rsidRDefault="00E1255F" w:rsidP="00320896">
            <w:pPr>
              <w:pStyle w:val="TAL"/>
              <w:rPr>
                <w:ins w:id="940" w:author="XI WANG" w:date="2022-11-02T23:03:00Z"/>
              </w:rPr>
            </w:pPr>
            <w:ins w:id="941" w:author="XI WANG" w:date="2022-11-02T23:03:00Z">
              <w:r w:rsidRPr="006F06C2">
                <w:t>ms2000</w:t>
              </w:r>
            </w:ins>
          </w:p>
        </w:tc>
        <w:tc>
          <w:tcPr>
            <w:tcW w:w="1695" w:type="dxa"/>
            <w:tcBorders>
              <w:top w:val="single" w:sz="4" w:space="0" w:color="auto"/>
              <w:bottom w:val="single" w:sz="4" w:space="0" w:color="auto"/>
            </w:tcBorders>
            <w:shd w:val="clear" w:color="auto" w:fill="auto"/>
          </w:tcPr>
          <w:p w14:paraId="609D29E9" w14:textId="77777777" w:rsidR="00E1255F" w:rsidRPr="006F06C2" w:rsidRDefault="00E1255F" w:rsidP="00320896">
            <w:pPr>
              <w:pStyle w:val="TAL"/>
              <w:rPr>
                <w:ins w:id="942" w:author="XI WANG" w:date="2022-11-02T23:03:00Z"/>
              </w:rPr>
            </w:pPr>
          </w:p>
        </w:tc>
        <w:tc>
          <w:tcPr>
            <w:tcW w:w="1130" w:type="dxa"/>
            <w:tcBorders>
              <w:top w:val="single" w:sz="4" w:space="0" w:color="auto"/>
              <w:bottom w:val="single" w:sz="4" w:space="0" w:color="auto"/>
            </w:tcBorders>
            <w:shd w:val="clear" w:color="auto" w:fill="auto"/>
          </w:tcPr>
          <w:p w14:paraId="085DB34E" w14:textId="77777777" w:rsidR="00E1255F" w:rsidRPr="006F06C2" w:rsidRDefault="00E1255F" w:rsidP="00320896">
            <w:pPr>
              <w:pStyle w:val="TAL"/>
              <w:rPr>
                <w:ins w:id="943" w:author="XI WANG" w:date="2022-11-02T23:03:00Z"/>
              </w:rPr>
            </w:pPr>
          </w:p>
        </w:tc>
      </w:tr>
      <w:tr w:rsidR="00283C2D" w:rsidRPr="006F06C2" w14:paraId="232D7108" w14:textId="77777777" w:rsidTr="00320896">
        <w:trPr>
          <w:ins w:id="944" w:author="XI WANG" w:date="2022-11-02T23:20:00Z"/>
        </w:trPr>
        <w:tc>
          <w:tcPr>
            <w:tcW w:w="4518" w:type="dxa"/>
            <w:tcBorders>
              <w:top w:val="single" w:sz="4" w:space="0" w:color="auto"/>
              <w:bottom w:val="single" w:sz="4" w:space="0" w:color="auto"/>
            </w:tcBorders>
            <w:shd w:val="clear" w:color="auto" w:fill="auto"/>
          </w:tcPr>
          <w:p w14:paraId="68D4ACA1" w14:textId="77777777" w:rsidR="00283C2D" w:rsidRPr="006F06C2" w:rsidRDefault="00283C2D" w:rsidP="00320896">
            <w:pPr>
              <w:pStyle w:val="TAL"/>
              <w:rPr>
                <w:ins w:id="945" w:author="XI WANG" w:date="2022-11-02T23:20:00Z"/>
                <w:lang w:eastAsia="zh-CN"/>
              </w:rPr>
            </w:pPr>
            <w:ins w:id="946" w:author="XI WANG" w:date="2022-11-02T23:20:00Z">
              <w:r w:rsidRPr="006F06C2">
                <w:t xml:space="preserve">    t3</w:t>
              </w:r>
              <w:r w:rsidRPr="006F06C2">
                <w:rPr>
                  <w:lang w:eastAsia="zh-CN"/>
                </w:rPr>
                <w:t>10</w:t>
              </w:r>
            </w:ins>
          </w:p>
        </w:tc>
        <w:tc>
          <w:tcPr>
            <w:tcW w:w="2260" w:type="dxa"/>
            <w:tcBorders>
              <w:top w:val="single" w:sz="4" w:space="0" w:color="auto"/>
              <w:bottom w:val="single" w:sz="4" w:space="0" w:color="auto"/>
            </w:tcBorders>
            <w:shd w:val="clear" w:color="auto" w:fill="auto"/>
          </w:tcPr>
          <w:p w14:paraId="41EF9BF1" w14:textId="77777777" w:rsidR="00283C2D" w:rsidRPr="006F06C2" w:rsidRDefault="00283C2D" w:rsidP="00320896">
            <w:pPr>
              <w:pStyle w:val="TAL"/>
              <w:rPr>
                <w:ins w:id="947" w:author="XI WANG" w:date="2022-11-02T23:20:00Z"/>
              </w:rPr>
            </w:pPr>
            <w:ins w:id="948" w:author="XI WANG" w:date="2022-11-02T23:20:00Z">
              <w:r w:rsidRPr="006F06C2">
                <w:t>ms2000</w:t>
              </w:r>
            </w:ins>
          </w:p>
        </w:tc>
        <w:tc>
          <w:tcPr>
            <w:tcW w:w="1695" w:type="dxa"/>
            <w:tcBorders>
              <w:top w:val="single" w:sz="4" w:space="0" w:color="auto"/>
              <w:bottom w:val="single" w:sz="4" w:space="0" w:color="auto"/>
            </w:tcBorders>
            <w:shd w:val="clear" w:color="auto" w:fill="auto"/>
          </w:tcPr>
          <w:p w14:paraId="203E4545" w14:textId="77777777" w:rsidR="00283C2D" w:rsidRPr="006F06C2" w:rsidRDefault="00283C2D" w:rsidP="00320896">
            <w:pPr>
              <w:pStyle w:val="TAL"/>
              <w:rPr>
                <w:ins w:id="949" w:author="XI WANG" w:date="2022-11-02T23:20:00Z"/>
              </w:rPr>
            </w:pPr>
          </w:p>
        </w:tc>
        <w:tc>
          <w:tcPr>
            <w:tcW w:w="1130" w:type="dxa"/>
            <w:tcBorders>
              <w:top w:val="single" w:sz="4" w:space="0" w:color="auto"/>
              <w:bottom w:val="single" w:sz="4" w:space="0" w:color="auto"/>
            </w:tcBorders>
            <w:shd w:val="clear" w:color="auto" w:fill="auto"/>
          </w:tcPr>
          <w:p w14:paraId="0FF41DF1" w14:textId="77777777" w:rsidR="00283C2D" w:rsidRPr="006F06C2" w:rsidRDefault="00283C2D" w:rsidP="00320896">
            <w:pPr>
              <w:pStyle w:val="TAL"/>
              <w:rPr>
                <w:ins w:id="950" w:author="XI WANG" w:date="2022-11-02T23:20:00Z"/>
              </w:rPr>
            </w:pPr>
          </w:p>
        </w:tc>
      </w:tr>
      <w:tr w:rsidR="00621E63" w:rsidRPr="006F06C2" w14:paraId="0A6FA4FD" w14:textId="77777777" w:rsidTr="00320896">
        <w:trPr>
          <w:ins w:id="951" w:author="XI WANG" w:date="2022-11-02T23:14:00Z"/>
        </w:trPr>
        <w:tc>
          <w:tcPr>
            <w:tcW w:w="4518" w:type="dxa"/>
            <w:tcBorders>
              <w:top w:val="single" w:sz="4" w:space="0" w:color="auto"/>
              <w:bottom w:val="single" w:sz="4" w:space="0" w:color="auto"/>
            </w:tcBorders>
            <w:shd w:val="clear" w:color="auto" w:fill="auto"/>
          </w:tcPr>
          <w:p w14:paraId="463D428A" w14:textId="5A929DB0" w:rsidR="00621E63" w:rsidRPr="006F06C2" w:rsidRDefault="00621E63" w:rsidP="00621E63">
            <w:pPr>
              <w:pStyle w:val="TAL"/>
              <w:rPr>
                <w:ins w:id="952" w:author="XI WANG" w:date="2022-11-02T23:14:00Z"/>
              </w:rPr>
            </w:pPr>
            <w:ins w:id="953" w:author="XI WANG" w:date="2022-11-02T23:14:00Z">
              <w:r w:rsidRPr="006F06C2">
                <w:t xml:space="preserve">    t3</w:t>
              </w:r>
              <w:r>
                <w:rPr>
                  <w:lang w:eastAsia="zh-CN"/>
                </w:rPr>
                <w:t>1</w:t>
              </w:r>
            </w:ins>
            <w:ins w:id="954" w:author="XI WANG" w:date="2022-11-02T23:16:00Z">
              <w:r>
                <w:rPr>
                  <w:lang w:eastAsia="zh-CN"/>
                </w:rPr>
                <w:t>1</w:t>
              </w:r>
            </w:ins>
          </w:p>
        </w:tc>
        <w:tc>
          <w:tcPr>
            <w:tcW w:w="2260" w:type="dxa"/>
            <w:tcBorders>
              <w:top w:val="single" w:sz="4" w:space="0" w:color="auto"/>
              <w:bottom w:val="single" w:sz="4" w:space="0" w:color="auto"/>
            </w:tcBorders>
            <w:shd w:val="clear" w:color="auto" w:fill="auto"/>
          </w:tcPr>
          <w:p w14:paraId="372E8AAA" w14:textId="412CB5EB" w:rsidR="00621E63" w:rsidRPr="006F06C2" w:rsidRDefault="00621E63" w:rsidP="00621E63">
            <w:pPr>
              <w:pStyle w:val="TAL"/>
              <w:rPr>
                <w:ins w:id="955" w:author="XI WANG" w:date="2022-11-02T23:14:00Z"/>
              </w:rPr>
            </w:pPr>
            <w:ins w:id="956" w:author="XI WANG" w:date="2022-11-02T23:16:00Z">
              <w:r w:rsidRPr="00962B3F">
                <w:t>ms30000</w:t>
              </w:r>
            </w:ins>
          </w:p>
        </w:tc>
        <w:tc>
          <w:tcPr>
            <w:tcW w:w="1695" w:type="dxa"/>
            <w:tcBorders>
              <w:top w:val="single" w:sz="4" w:space="0" w:color="auto"/>
              <w:bottom w:val="single" w:sz="4" w:space="0" w:color="auto"/>
            </w:tcBorders>
            <w:shd w:val="clear" w:color="auto" w:fill="auto"/>
          </w:tcPr>
          <w:p w14:paraId="0F8A7021" w14:textId="77777777" w:rsidR="00621E63" w:rsidRPr="006F06C2" w:rsidRDefault="00621E63" w:rsidP="00621E63">
            <w:pPr>
              <w:pStyle w:val="TAL"/>
              <w:rPr>
                <w:ins w:id="957" w:author="XI WANG" w:date="2022-11-02T23:14:00Z"/>
              </w:rPr>
            </w:pPr>
          </w:p>
        </w:tc>
        <w:tc>
          <w:tcPr>
            <w:tcW w:w="1130" w:type="dxa"/>
            <w:tcBorders>
              <w:top w:val="single" w:sz="4" w:space="0" w:color="auto"/>
              <w:bottom w:val="single" w:sz="4" w:space="0" w:color="auto"/>
            </w:tcBorders>
            <w:shd w:val="clear" w:color="auto" w:fill="auto"/>
          </w:tcPr>
          <w:p w14:paraId="4CFC69B2" w14:textId="77777777" w:rsidR="00621E63" w:rsidRPr="006F06C2" w:rsidRDefault="00621E63" w:rsidP="00621E63">
            <w:pPr>
              <w:pStyle w:val="TAL"/>
              <w:rPr>
                <w:ins w:id="958" w:author="XI WANG" w:date="2022-11-02T23:14:00Z"/>
              </w:rPr>
            </w:pPr>
          </w:p>
        </w:tc>
      </w:tr>
      <w:tr w:rsidR="00621E63" w:rsidRPr="006F06C2" w14:paraId="6FB7A996" w14:textId="77777777" w:rsidTr="00320896">
        <w:trPr>
          <w:ins w:id="959" w:author="XI WANG" w:date="2022-11-02T23:03:00Z"/>
        </w:trPr>
        <w:tc>
          <w:tcPr>
            <w:tcW w:w="4518" w:type="dxa"/>
            <w:tcBorders>
              <w:top w:val="single" w:sz="4" w:space="0" w:color="auto"/>
              <w:bottom w:val="single" w:sz="4" w:space="0" w:color="auto"/>
            </w:tcBorders>
            <w:shd w:val="clear" w:color="auto" w:fill="auto"/>
          </w:tcPr>
          <w:p w14:paraId="5B0B5AE9" w14:textId="77777777" w:rsidR="00621E63" w:rsidRPr="006F06C2" w:rsidRDefault="00621E63" w:rsidP="00621E63">
            <w:pPr>
              <w:pStyle w:val="TAL"/>
              <w:rPr>
                <w:ins w:id="960" w:author="XI WANG" w:date="2022-11-02T23:03:00Z"/>
              </w:rPr>
            </w:pPr>
            <w:ins w:id="961" w:author="XI WANG" w:date="2022-11-02T23:03:00Z">
              <w:r w:rsidRPr="006F06C2">
                <w:t xml:space="preserve">  }</w:t>
              </w:r>
            </w:ins>
          </w:p>
        </w:tc>
        <w:tc>
          <w:tcPr>
            <w:tcW w:w="2260" w:type="dxa"/>
            <w:tcBorders>
              <w:top w:val="single" w:sz="4" w:space="0" w:color="auto"/>
              <w:bottom w:val="single" w:sz="4" w:space="0" w:color="auto"/>
            </w:tcBorders>
            <w:shd w:val="clear" w:color="auto" w:fill="auto"/>
          </w:tcPr>
          <w:p w14:paraId="5DAB7595" w14:textId="77777777" w:rsidR="00621E63" w:rsidRPr="006F06C2" w:rsidRDefault="00621E63" w:rsidP="00621E63">
            <w:pPr>
              <w:pStyle w:val="TAL"/>
              <w:rPr>
                <w:ins w:id="962" w:author="XI WANG" w:date="2022-11-02T23:03:00Z"/>
              </w:rPr>
            </w:pPr>
          </w:p>
        </w:tc>
        <w:tc>
          <w:tcPr>
            <w:tcW w:w="1695" w:type="dxa"/>
            <w:tcBorders>
              <w:top w:val="single" w:sz="4" w:space="0" w:color="auto"/>
              <w:bottom w:val="single" w:sz="4" w:space="0" w:color="auto"/>
            </w:tcBorders>
            <w:shd w:val="clear" w:color="auto" w:fill="auto"/>
          </w:tcPr>
          <w:p w14:paraId="15CAC646" w14:textId="77777777" w:rsidR="00621E63" w:rsidRPr="006F06C2" w:rsidRDefault="00621E63" w:rsidP="00621E63">
            <w:pPr>
              <w:pStyle w:val="TAL"/>
              <w:rPr>
                <w:ins w:id="963" w:author="XI WANG" w:date="2022-11-02T23:03:00Z"/>
              </w:rPr>
            </w:pPr>
          </w:p>
        </w:tc>
        <w:tc>
          <w:tcPr>
            <w:tcW w:w="1130" w:type="dxa"/>
            <w:tcBorders>
              <w:top w:val="single" w:sz="4" w:space="0" w:color="auto"/>
              <w:bottom w:val="single" w:sz="4" w:space="0" w:color="auto"/>
            </w:tcBorders>
            <w:shd w:val="clear" w:color="auto" w:fill="auto"/>
          </w:tcPr>
          <w:p w14:paraId="1F25298C" w14:textId="77777777" w:rsidR="00621E63" w:rsidRPr="006F06C2" w:rsidRDefault="00621E63" w:rsidP="00621E63">
            <w:pPr>
              <w:pStyle w:val="TAL"/>
              <w:rPr>
                <w:ins w:id="964" w:author="XI WANG" w:date="2022-11-02T23:03:00Z"/>
              </w:rPr>
            </w:pPr>
          </w:p>
        </w:tc>
      </w:tr>
      <w:tr w:rsidR="00621E63" w:rsidRPr="006F06C2" w14:paraId="052CDCEF" w14:textId="77777777" w:rsidTr="00320896">
        <w:trPr>
          <w:ins w:id="965" w:author="XI WANG" w:date="2022-11-02T23:03:00Z"/>
        </w:trPr>
        <w:tc>
          <w:tcPr>
            <w:tcW w:w="4518" w:type="dxa"/>
            <w:tcBorders>
              <w:top w:val="single" w:sz="4" w:space="0" w:color="auto"/>
              <w:bottom w:val="single" w:sz="4" w:space="0" w:color="auto"/>
            </w:tcBorders>
            <w:shd w:val="clear" w:color="auto" w:fill="auto"/>
          </w:tcPr>
          <w:p w14:paraId="73F1D580" w14:textId="77777777" w:rsidR="00621E63" w:rsidRPr="006F06C2" w:rsidRDefault="00621E63" w:rsidP="00621E63">
            <w:pPr>
              <w:pStyle w:val="TAL"/>
              <w:rPr>
                <w:ins w:id="966" w:author="XI WANG" w:date="2022-11-02T23:03:00Z"/>
              </w:rPr>
            </w:pPr>
            <w:ins w:id="967" w:author="XI WANG" w:date="2022-11-02T23:03:00Z">
              <w:r w:rsidRPr="006F06C2">
                <w:t>}</w:t>
              </w:r>
            </w:ins>
          </w:p>
        </w:tc>
        <w:tc>
          <w:tcPr>
            <w:tcW w:w="2260" w:type="dxa"/>
            <w:tcBorders>
              <w:top w:val="single" w:sz="4" w:space="0" w:color="auto"/>
              <w:bottom w:val="single" w:sz="4" w:space="0" w:color="auto"/>
            </w:tcBorders>
            <w:shd w:val="clear" w:color="auto" w:fill="auto"/>
          </w:tcPr>
          <w:p w14:paraId="1F989300" w14:textId="77777777" w:rsidR="00621E63" w:rsidRPr="006F06C2" w:rsidRDefault="00621E63" w:rsidP="00621E63">
            <w:pPr>
              <w:pStyle w:val="TAL"/>
              <w:rPr>
                <w:ins w:id="968" w:author="XI WANG" w:date="2022-11-02T23:03:00Z"/>
              </w:rPr>
            </w:pPr>
          </w:p>
        </w:tc>
        <w:tc>
          <w:tcPr>
            <w:tcW w:w="1695" w:type="dxa"/>
            <w:tcBorders>
              <w:top w:val="single" w:sz="4" w:space="0" w:color="auto"/>
              <w:bottom w:val="single" w:sz="4" w:space="0" w:color="auto"/>
            </w:tcBorders>
            <w:shd w:val="clear" w:color="auto" w:fill="auto"/>
          </w:tcPr>
          <w:p w14:paraId="3B4C3873" w14:textId="77777777" w:rsidR="00621E63" w:rsidRPr="006F06C2" w:rsidRDefault="00621E63" w:rsidP="00621E63">
            <w:pPr>
              <w:pStyle w:val="TAL"/>
              <w:rPr>
                <w:ins w:id="969" w:author="XI WANG" w:date="2022-11-02T23:03:00Z"/>
              </w:rPr>
            </w:pPr>
          </w:p>
        </w:tc>
        <w:tc>
          <w:tcPr>
            <w:tcW w:w="1130" w:type="dxa"/>
            <w:tcBorders>
              <w:top w:val="single" w:sz="4" w:space="0" w:color="auto"/>
              <w:bottom w:val="single" w:sz="4" w:space="0" w:color="auto"/>
            </w:tcBorders>
            <w:shd w:val="clear" w:color="auto" w:fill="auto"/>
          </w:tcPr>
          <w:p w14:paraId="761E5842" w14:textId="77777777" w:rsidR="00621E63" w:rsidRPr="006F06C2" w:rsidRDefault="00621E63" w:rsidP="00621E63">
            <w:pPr>
              <w:pStyle w:val="TAL"/>
              <w:rPr>
                <w:ins w:id="970" w:author="XI WANG" w:date="2022-11-02T23:03:00Z"/>
              </w:rPr>
            </w:pPr>
          </w:p>
        </w:tc>
      </w:tr>
    </w:tbl>
    <w:p w14:paraId="2524612B" w14:textId="77777777" w:rsidR="00E1255F" w:rsidRPr="006F06C2" w:rsidRDefault="00E1255F" w:rsidP="00E1255F">
      <w:pPr>
        <w:rPr>
          <w:ins w:id="971" w:author="XI WANG" w:date="2022-11-02T23:03:00Z"/>
        </w:rPr>
      </w:pPr>
    </w:p>
    <w:p w14:paraId="6D262B8E" w14:textId="71D4CD52" w:rsidR="002B31F1" w:rsidRPr="006F06C2" w:rsidRDefault="00861693" w:rsidP="002B31F1">
      <w:pPr>
        <w:pStyle w:val="TH"/>
        <w:rPr>
          <w:ins w:id="972" w:author="XI WANG" w:date="2022-11-02T23:06:00Z"/>
        </w:rPr>
      </w:pPr>
      <w:ins w:id="973" w:author="XI WANG" w:date="2022-11-02T23:06:00Z">
        <w:r w:rsidRPr="00F511A5">
          <w:t xml:space="preserve">Table </w:t>
        </w:r>
        <w:r>
          <w:rPr>
            <w:lang w:eastAsia="zh-CN"/>
          </w:rPr>
          <w:t>12.2.1.5</w:t>
        </w:r>
        <w:r w:rsidRPr="00F511A5">
          <w:t>.3.3-</w:t>
        </w:r>
      </w:ins>
      <w:ins w:id="974" w:author="XI WANG" w:date="2022-11-02T23:39:00Z">
        <w:r w:rsidR="00644E31">
          <w:t>4</w:t>
        </w:r>
      </w:ins>
      <w:ins w:id="975" w:author="XI WANG" w:date="2022-11-02T23:06:00Z">
        <w:r w:rsidR="002B31F1" w:rsidRPr="006F06C2">
          <w:t xml:space="preserve">: </w:t>
        </w:r>
        <w:r w:rsidR="002B31F1" w:rsidRPr="006F06C2">
          <w:rPr>
            <w:i/>
          </w:rPr>
          <w:t>RLF-TimersAndConstants</w:t>
        </w:r>
        <w:r w:rsidR="002B31F1" w:rsidRPr="006F06C2">
          <w:t>(</w:t>
        </w:r>
      </w:ins>
      <w:ins w:id="976" w:author="XI WANG" w:date="2022-11-04T11:47:00Z">
        <w:r w:rsidR="004C3899">
          <w:t>P</w:t>
        </w:r>
      </w:ins>
      <w:ins w:id="977" w:author="XI WANG" w:date="2022-11-02T23:06:00Z">
        <w:r w:rsidR="002B31F1" w:rsidRPr="006F06C2">
          <w:t>reamble</w:t>
        </w:r>
      </w:ins>
      <w:ins w:id="978" w:author="XI WANG" w:date="2022-11-02T23:11:00Z">
        <w:r w:rsidR="00544D94">
          <w:t xml:space="preserve"> and all steps</w:t>
        </w:r>
      </w:ins>
      <w:ins w:id="979" w:author="XI WANG" w:date="2022-11-02T23:06:00Z">
        <w:r w:rsidR="002B31F1"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B31F1" w:rsidRPr="006F06C2" w14:paraId="7E84574E" w14:textId="77777777" w:rsidTr="00320896">
        <w:trPr>
          <w:ins w:id="980" w:author="XI WANG" w:date="2022-11-02T23:06:00Z"/>
        </w:trPr>
        <w:tc>
          <w:tcPr>
            <w:tcW w:w="9640" w:type="dxa"/>
            <w:gridSpan w:val="4"/>
          </w:tcPr>
          <w:p w14:paraId="6C61C9B7" w14:textId="77777777" w:rsidR="002B31F1" w:rsidRPr="006F06C2" w:rsidRDefault="002B31F1" w:rsidP="00320896">
            <w:pPr>
              <w:pStyle w:val="TAL"/>
              <w:rPr>
                <w:ins w:id="981" w:author="XI WANG" w:date="2022-11-02T23:06:00Z"/>
              </w:rPr>
            </w:pPr>
            <w:ins w:id="982" w:author="XI WANG" w:date="2022-11-02T23:06:00Z">
              <w:r w:rsidRPr="006F06C2">
                <w:t>Derivation Path: TS 38.508-1 [4] Table 4.6.1-150</w:t>
              </w:r>
            </w:ins>
          </w:p>
        </w:tc>
      </w:tr>
      <w:tr w:rsidR="002B31F1" w:rsidRPr="006F06C2" w14:paraId="72B8E085" w14:textId="77777777" w:rsidTr="00320896">
        <w:tblPrEx>
          <w:tblCellMar>
            <w:left w:w="108" w:type="dxa"/>
            <w:right w:w="108" w:type="dxa"/>
          </w:tblCellMar>
        </w:tblPrEx>
        <w:trPr>
          <w:ins w:id="983" w:author="XI WANG" w:date="2022-11-02T23:06:00Z"/>
        </w:trPr>
        <w:tc>
          <w:tcPr>
            <w:tcW w:w="4569" w:type="dxa"/>
          </w:tcPr>
          <w:p w14:paraId="361645D8" w14:textId="77777777" w:rsidR="002B31F1" w:rsidRPr="006F06C2" w:rsidRDefault="002B31F1" w:rsidP="00320896">
            <w:pPr>
              <w:pStyle w:val="TAH"/>
              <w:rPr>
                <w:ins w:id="984" w:author="XI WANG" w:date="2022-11-02T23:06:00Z"/>
              </w:rPr>
            </w:pPr>
            <w:ins w:id="985" w:author="XI WANG" w:date="2022-11-02T23:06:00Z">
              <w:r w:rsidRPr="006F06C2">
                <w:t>Information Element</w:t>
              </w:r>
            </w:ins>
          </w:p>
        </w:tc>
        <w:tc>
          <w:tcPr>
            <w:tcW w:w="2267" w:type="dxa"/>
          </w:tcPr>
          <w:p w14:paraId="0F8248B6" w14:textId="77777777" w:rsidR="002B31F1" w:rsidRPr="006F06C2" w:rsidRDefault="002B31F1" w:rsidP="00320896">
            <w:pPr>
              <w:pStyle w:val="TAH"/>
              <w:rPr>
                <w:ins w:id="986" w:author="XI WANG" w:date="2022-11-02T23:06:00Z"/>
              </w:rPr>
            </w:pPr>
            <w:ins w:id="987" w:author="XI WANG" w:date="2022-11-02T23:06:00Z">
              <w:r w:rsidRPr="006F06C2">
                <w:t>Value/remark</w:t>
              </w:r>
            </w:ins>
          </w:p>
        </w:tc>
        <w:tc>
          <w:tcPr>
            <w:tcW w:w="1700" w:type="dxa"/>
          </w:tcPr>
          <w:p w14:paraId="142C2E69" w14:textId="77777777" w:rsidR="002B31F1" w:rsidRPr="006F06C2" w:rsidRDefault="002B31F1" w:rsidP="00320896">
            <w:pPr>
              <w:pStyle w:val="TAH"/>
              <w:rPr>
                <w:ins w:id="988" w:author="XI WANG" w:date="2022-11-02T23:06:00Z"/>
              </w:rPr>
            </w:pPr>
            <w:ins w:id="989" w:author="XI WANG" w:date="2022-11-02T23:06:00Z">
              <w:r w:rsidRPr="006F06C2">
                <w:t>Comment</w:t>
              </w:r>
            </w:ins>
          </w:p>
        </w:tc>
        <w:tc>
          <w:tcPr>
            <w:tcW w:w="1104" w:type="dxa"/>
          </w:tcPr>
          <w:p w14:paraId="7DFD1FC6" w14:textId="77777777" w:rsidR="002B31F1" w:rsidRPr="006F06C2" w:rsidRDefault="002B31F1" w:rsidP="00320896">
            <w:pPr>
              <w:pStyle w:val="TAH"/>
              <w:rPr>
                <w:ins w:id="990" w:author="XI WANG" w:date="2022-11-02T23:06:00Z"/>
              </w:rPr>
            </w:pPr>
            <w:ins w:id="991" w:author="XI WANG" w:date="2022-11-02T23:06:00Z">
              <w:r w:rsidRPr="006F06C2">
                <w:t>Condition</w:t>
              </w:r>
            </w:ins>
          </w:p>
        </w:tc>
      </w:tr>
      <w:tr w:rsidR="002B31F1" w:rsidRPr="006F06C2" w14:paraId="6AB1A8ED" w14:textId="77777777" w:rsidTr="00320896">
        <w:tblPrEx>
          <w:tblCellMar>
            <w:left w:w="108" w:type="dxa"/>
            <w:right w:w="108" w:type="dxa"/>
          </w:tblCellMar>
        </w:tblPrEx>
        <w:trPr>
          <w:ins w:id="992" w:author="XI WANG" w:date="2022-11-02T23:06:00Z"/>
        </w:trPr>
        <w:tc>
          <w:tcPr>
            <w:tcW w:w="4569" w:type="dxa"/>
          </w:tcPr>
          <w:p w14:paraId="398A363E" w14:textId="77777777" w:rsidR="002B31F1" w:rsidRPr="006F06C2" w:rsidRDefault="002B31F1" w:rsidP="00320896">
            <w:pPr>
              <w:pStyle w:val="TAL"/>
              <w:rPr>
                <w:ins w:id="993" w:author="XI WANG" w:date="2022-11-02T23:06:00Z"/>
              </w:rPr>
            </w:pPr>
            <w:ins w:id="994" w:author="XI WANG" w:date="2022-11-02T23:06:00Z">
              <w:r w:rsidRPr="006F06C2">
                <w:t>RLF-TimersAndConstants ::= SEQUENCE {</w:t>
              </w:r>
            </w:ins>
          </w:p>
        </w:tc>
        <w:tc>
          <w:tcPr>
            <w:tcW w:w="2267" w:type="dxa"/>
          </w:tcPr>
          <w:p w14:paraId="064FBFF8" w14:textId="77777777" w:rsidR="002B31F1" w:rsidRPr="006F06C2" w:rsidRDefault="002B31F1" w:rsidP="00320896">
            <w:pPr>
              <w:pStyle w:val="TAL"/>
              <w:rPr>
                <w:ins w:id="995" w:author="XI WANG" w:date="2022-11-02T23:06:00Z"/>
              </w:rPr>
            </w:pPr>
          </w:p>
        </w:tc>
        <w:tc>
          <w:tcPr>
            <w:tcW w:w="1700" w:type="dxa"/>
          </w:tcPr>
          <w:p w14:paraId="3C843F99" w14:textId="77777777" w:rsidR="002B31F1" w:rsidRPr="006F06C2" w:rsidRDefault="002B31F1" w:rsidP="00320896">
            <w:pPr>
              <w:pStyle w:val="TAL"/>
              <w:rPr>
                <w:ins w:id="996" w:author="XI WANG" w:date="2022-11-02T23:06:00Z"/>
              </w:rPr>
            </w:pPr>
          </w:p>
        </w:tc>
        <w:tc>
          <w:tcPr>
            <w:tcW w:w="1104" w:type="dxa"/>
          </w:tcPr>
          <w:p w14:paraId="38889465" w14:textId="77777777" w:rsidR="002B31F1" w:rsidRPr="006F06C2" w:rsidRDefault="002B31F1" w:rsidP="00320896">
            <w:pPr>
              <w:pStyle w:val="TAL"/>
              <w:rPr>
                <w:ins w:id="997" w:author="XI WANG" w:date="2022-11-02T23:06:00Z"/>
              </w:rPr>
            </w:pPr>
          </w:p>
        </w:tc>
      </w:tr>
      <w:tr w:rsidR="002B31F1" w:rsidRPr="006F06C2" w14:paraId="7BED9F40" w14:textId="77777777" w:rsidTr="00320896">
        <w:tblPrEx>
          <w:tblCellMar>
            <w:left w:w="108" w:type="dxa"/>
            <w:right w:w="108" w:type="dxa"/>
          </w:tblCellMar>
        </w:tblPrEx>
        <w:trPr>
          <w:ins w:id="998" w:author="XI WANG" w:date="2022-11-02T23:06:00Z"/>
        </w:trPr>
        <w:tc>
          <w:tcPr>
            <w:tcW w:w="4569" w:type="dxa"/>
          </w:tcPr>
          <w:p w14:paraId="3CAA7BD1" w14:textId="77777777" w:rsidR="002B31F1" w:rsidRPr="006F06C2" w:rsidRDefault="002B31F1" w:rsidP="00320896">
            <w:pPr>
              <w:pStyle w:val="TAL"/>
              <w:rPr>
                <w:ins w:id="999" w:author="XI WANG" w:date="2022-11-02T23:06:00Z"/>
              </w:rPr>
            </w:pPr>
            <w:ins w:id="1000" w:author="XI WANG" w:date="2022-11-02T23:06:00Z">
              <w:r w:rsidRPr="006F06C2">
                <w:t xml:space="preserve">  t310</w:t>
              </w:r>
            </w:ins>
          </w:p>
        </w:tc>
        <w:tc>
          <w:tcPr>
            <w:tcW w:w="2267" w:type="dxa"/>
          </w:tcPr>
          <w:p w14:paraId="735CD418" w14:textId="77777777" w:rsidR="002B31F1" w:rsidRPr="006F06C2" w:rsidRDefault="002B31F1" w:rsidP="00320896">
            <w:pPr>
              <w:pStyle w:val="TAL"/>
              <w:rPr>
                <w:ins w:id="1001" w:author="XI WANG" w:date="2022-11-02T23:06:00Z"/>
              </w:rPr>
            </w:pPr>
            <w:ins w:id="1002" w:author="XI WANG" w:date="2022-11-02T23:06:00Z">
              <w:r w:rsidRPr="006F06C2">
                <w:t>ms</w:t>
              </w:r>
              <w:r w:rsidRPr="006F06C2">
                <w:rPr>
                  <w:rFonts w:eastAsia="宋体"/>
                  <w:lang w:eastAsia="zh-CN"/>
                </w:rPr>
                <w:t>2</w:t>
              </w:r>
              <w:r w:rsidRPr="006F06C2">
                <w:t>000</w:t>
              </w:r>
            </w:ins>
          </w:p>
        </w:tc>
        <w:tc>
          <w:tcPr>
            <w:tcW w:w="1700" w:type="dxa"/>
          </w:tcPr>
          <w:p w14:paraId="4B418E62" w14:textId="77777777" w:rsidR="002B31F1" w:rsidRPr="006F06C2" w:rsidRDefault="002B31F1" w:rsidP="00320896">
            <w:pPr>
              <w:pStyle w:val="TAL"/>
              <w:rPr>
                <w:ins w:id="1003" w:author="XI WANG" w:date="2022-11-02T23:06:00Z"/>
              </w:rPr>
            </w:pPr>
          </w:p>
        </w:tc>
        <w:tc>
          <w:tcPr>
            <w:tcW w:w="1104" w:type="dxa"/>
          </w:tcPr>
          <w:p w14:paraId="2D003492" w14:textId="77777777" w:rsidR="002B31F1" w:rsidRPr="006F06C2" w:rsidRDefault="002B31F1" w:rsidP="00320896">
            <w:pPr>
              <w:pStyle w:val="TAL"/>
              <w:rPr>
                <w:ins w:id="1004" w:author="XI WANG" w:date="2022-11-02T23:06:00Z"/>
              </w:rPr>
            </w:pPr>
          </w:p>
        </w:tc>
      </w:tr>
      <w:tr w:rsidR="00607AAB" w:rsidRPr="006F06C2" w14:paraId="0E8B7B82" w14:textId="77777777" w:rsidTr="00320896">
        <w:tblPrEx>
          <w:tblCellMar>
            <w:left w:w="108" w:type="dxa"/>
            <w:right w:w="108" w:type="dxa"/>
          </w:tblCellMar>
        </w:tblPrEx>
        <w:trPr>
          <w:ins w:id="1005" w:author="XI WANG" w:date="2022-11-02T23:14:00Z"/>
        </w:trPr>
        <w:tc>
          <w:tcPr>
            <w:tcW w:w="4569" w:type="dxa"/>
          </w:tcPr>
          <w:p w14:paraId="26BF92B3" w14:textId="731DFCED" w:rsidR="00607AAB" w:rsidRPr="006F06C2" w:rsidRDefault="00607AAB" w:rsidP="00320896">
            <w:pPr>
              <w:pStyle w:val="TAL"/>
              <w:rPr>
                <w:ins w:id="1006" w:author="XI WANG" w:date="2022-11-02T23:14:00Z"/>
              </w:rPr>
            </w:pPr>
            <w:ins w:id="1007" w:author="XI WANG" w:date="2022-11-02T23:14:00Z">
              <w:r w:rsidRPr="006F06C2">
                <w:t xml:space="preserve">  t31</w:t>
              </w:r>
              <w:r>
                <w:t>1</w:t>
              </w:r>
            </w:ins>
          </w:p>
        </w:tc>
        <w:tc>
          <w:tcPr>
            <w:tcW w:w="2267" w:type="dxa"/>
          </w:tcPr>
          <w:p w14:paraId="1E6BB5F8" w14:textId="34BD4989" w:rsidR="00607AAB" w:rsidRPr="006F06C2" w:rsidRDefault="00184C74" w:rsidP="00320896">
            <w:pPr>
              <w:pStyle w:val="TAL"/>
              <w:rPr>
                <w:ins w:id="1008" w:author="XI WANG" w:date="2022-11-02T23:14:00Z"/>
              </w:rPr>
            </w:pPr>
            <w:ins w:id="1009" w:author="XI WANG" w:date="2022-11-02T23:14:00Z">
              <w:r w:rsidRPr="00962B3F">
                <w:t>ms30000</w:t>
              </w:r>
            </w:ins>
          </w:p>
        </w:tc>
        <w:tc>
          <w:tcPr>
            <w:tcW w:w="1700" w:type="dxa"/>
          </w:tcPr>
          <w:p w14:paraId="2530B5E0" w14:textId="77777777" w:rsidR="00607AAB" w:rsidRPr="006F06C2" w:rsidRDefault="00607AAB" w:rsidP="00320896">
            <w:pPr>
              <w:pStyle w:val="TAL"/>
              <w:rPr>
                <w:ins w:id="1010" w:author="XI WANG" w:date="2022-11-02T23:14:00Z"/>
              </w:rPr>
            </w:pPr>
          </w:p>
        </w:tc>
        <w:tc>
          <w:tcPr>
            <w:tcW w:w="1104" w:type="dxa"/>
          </w:tcPr>
          <w:p w14:paraId="58BE107D" w14:textId="77777777" w:rsidR="00607AAB" w:rsidRPr="006F06C2" w:rsidRDefault="00607AAB" w:rsidP="00320896">
            <w:pPr>
              <w:pStyle w:val="TAL"/>
              <w:rPr>
                <w:ins w:id="1011" w:author="XI WANG" w:date="2022-11-02T23:14:00Z"/>
              </w:rPr>
            </w:pPr>
          </w:p>
        </w:tc>
      </w:tr>
      <w:tr w:rsidR="002B31F1" w:rsidRPr="006F06C2" w14:paraId="243EE61E" w14:textId="77777777" w:rsidTr="00320896">
        <w:tblPrEx>
          <w:tblCellMar>
            <w:left w:w="108" w:type="dxa"/>
            <w:right w:w="108" w:type="dxa"/>
          </w:tblCellMar>
        </w:tblPrEx>
        <w:trPr>
          <w:ins w:id="1012" w:author="XI WANG" w:date="2022-11-02T23:06:00Z"/>
        </w:trPr>
        <w:tc>
          <w:tcPr>
            <w:tcW w:w="4569" w:type="dxa"/>
          </w:tcPr>
          <w:p w14:paraId="66034EC3" w14:textId="77777777" w:rsidR="002B31F1" w:rsidRPr="006F06C2" w:rsidRDefault="002B31F1" w:rsidP="00320896">
            <w:pPr>
              <w:pStyle w:val="TAL"/>
              <w:rPr>
                <w:ins w:id="1013" w:author="XI WANG" w:date="2022-11-02T23:06:00Z"/>
              </w:rPr>
            </w:pPr>
            <w:ins w:id="1014" w:author="XI WANG" w:date="2022-11-02T23:06:00Z">
              <w:r w:rsidRPr="006F06C2">
                <w:t>}</w:t>
              </w:r>
            </w:ins>
          </w:p>
        </w:tc>
        <w:tc>
          <w:tcPr>
            <w:tcW w:w="2267" w:type="dxa"/>
          </w:tcPr>
          <w:p w14:paraId="27F17A10" w14:textId="77777777" w:rsidR="002B31F1" w:rsidRPr="006F06C2" w:rsidRDefault="002B31F1" w:rsidP="00320896">
            <w:pPr>
              <w:pStyle w:val="TAL"/>
              <w:rPr>
                <w:ins w:id="1015" w:author="XI WANG" w:date="2022-11-02T23:06:00Z"/>
              </w:rPr>
            </w:pPr>
          </w:p>
        </w:tc>
        <w:tc>
          <w:tcPr>
            <w:tcW w:w="1700" w:type="dxa"/>
          </w:tcPr>
          <w:p w14:paraId="75E48EE0" w14:textId="77777777" w:rsidR="002B31F1" w:rsidRPr="006F06C2" w:rsidRDefault="002B31F1" w:rsidP="00320896">
            <w:pPr>
              <w:pStyle w:val="TAL"/>
              <w:rPr>
                <w:ins w:id="1016" w:author="XI WANG" w:date="2022-11-02T23:06:00Z"/>
              </w:rPr>
            </w:pPr>
          </w:p>
        </w:tc>
        <w:tc>
          <w:tcPr>
            <w:tcW w:w="1104" w:type="dxa"/>
          </w:tcPr>
          <w:p w14:paraId="5C4A2A20" w14:textId="77777777" w:rsidR="002B31F1" w:rsidRPr="006F06C2" w:rsidRDefault="002B31F1" w:rsidP="00320896">
            <w:pPr>
              <w:pStyle w:val="TAL"/>
              <w:rPr>
                <w:ins w:id="1017" w:author="XI WANG" w:date="2022-11-02T23:06:00Z"/>
              </w:rPr>
            </w:pPr>
          </w:p>
        </w:tc>
      </w:tr>
    </w:tbl>
    <w:p w14:paraId="1C0ED43C" w14:textId="77777777" w:rsidR="002B31F1" w:rsidRPr="006F06C2" w:rsidRDefault="002B31F1" w:rsidP="002B31F1">
      <w:pPr>
        <w:rPr>
          <w:ins w:id="1018" w:author="XI WANG" w:date="2022-11-02T23:06:00Z"/>
        </w:rPr>
      </w:pPr>
    </w:p>
    <w:p w14:paraId="7B596265" w14:textId="6253372A" w:rsidR="0063388C" w:rsidRPr="00F511A5" w:rsidRDefault="00B84BB0" w:rsidP="0063388C">
      <w:pPr>
        <w:pStyle w:val="TH"/>
        <w:rPr>
          <w:ins w:id="1019" w:author="XI WANG" w:date="2022-11-02T22:10:00Z"/>
          <w:lang w:eastAsia="zh-CN"/>
        </w:rPr>
      </w:pPr>
      <w:ins w:id="1020" w:author="XI WANG" w:date="2022-11-02T22:10:00Z">
        <w:r w:rsidRPr="00F511A5">
          <w:lastRenderedPageBreak/>
          <w:t xml:space="preserve">Table </w:t>
        </w:r>
        <w:r>
          <w:rPr>
            <w:lang w:eastAsia="zh-CN"/>
          </w:rPr>
          <w:t>12.2.1.5</w:t>
        </w:r>
        <w:r w:rsidRPr="00F511A5">
          <w:t>.3.3-</w:t>
        </w:r>
      </w:ins>
      <w:ins w:id="1021" w:author="XI WANG" w:date="2022-11-02T23:39:00Z">
        <w:r w:rsidR="00644E31">
          <w:t>5</w:t>
        </w:r>
      </w:ins>
      <w:ins w:id="1022" w:author="XI WANG" w:date="2022-11-02T22:10:00Z">
        <w:r w:rsidR="0063388C" w:rsidRPr="00F511A5">
          <w:t xml:space="preserve">: </w:t>
        </w:r>
        <w:r w:rsidR="0063388C" w:rsidRPr="00703114">
          <w:rPr>
            <w:i/>
            <w:iCs/>
            <w:snapToGrid w:val="0"/>
          </w:rPr>
          <w:t>RRCReconfiguration</w:t>
        </w:r>
        <w:r w:rsidR="0063388C" w:rsidRPr="00F511A5">
          <w:rPr>
            <w:snapToGrid w:val="0"/>
            <w:lang w:eastAsia="zh-CN"/>
          </w:rPr>
          <w:t xml:space="preserve"> (step </w:t>
        </w:r>
        <w:r w:rsidR="00961B33">
          <w:rPr>
            <w:snapToGrid w:val="0"/>
            <w:lang w:eastAsia="zh-CN"/>
          </w:rPr>
          <w:t>1</w:t>
        </w:r>
      </w:ins>
      <w:ins w:id="1023" w:author="XI WANG" w:date="2022-11-04T11:49:00Z">
        <w:r w:rsidR="003C0234">
          <w:rPr>
            <w:snapToGrid w:val="0"/>
            <w:lang w:eastAsia="zh-CN"/>
          </w:rPr>
          <w:t xml:space="preserve"> and step 13</w:t>
        </w:r>
      </w:ins>
      <w:ins w:id="1024" w:author="XI WANG" w:date="2022-11-02T22:10:00Z">
        <w:r w:rsidR="0063388C" w:rsidRPr="00F511A5">
          <w:rPr>
            <w:snapToGrid w:val="0"/>
            <w:lang w:eastAsia="zh-CN"/>
          </w:rPr>
          <w:t>,</w:t>
        </w:r>
        <w:r w:rsidR="0063388C" w:rsidRPr="00F511A5">
          <w:t xml:space="preserve"> </w:t>
        </w:r>
      </w:ins>
      <w:ins w:id="1025" w:author="XI WANG" w:date="2022-11-02T22:11:00Z">
        <w:r w:rsidR="00B123A6" w:rsidRPr="006F06C2">
          <w:t xml:space="preserve">Table </w:t>
        </w:r>
        <w:r w:rsidR="00B123A6">
          <w:rPr>
            <w:lang w:eastAsia="zh-CN"/>
          </w:rPr>
          <w:t>12.2.1.5</w:t>
        </w:r>
        <w:r w:rsidR="00B123A6" w:rsidRPr="00F511A5">
          <w:rPr>
            <w:lang w:eastAsia="zh-CN"/>
          </w:rPr>
          <w:t>.3.</w:t>
        </w:r>
        <w:r w:rsidR="00B123A6" w:rsidRPr="00F511A5">
          <w:t>2-</w:t>
        </w:r>
      </w:ins>
      <w:ins w:id="1026" w:author="XI WANG" w:date="2022-11-03T19:39:00Z">
        <w:r w:rsidR="00617DCF">
          <w:t>2</w:t>
        </w:r>
      </w:ins>
      <w:ins w:id="1027" w:author="XI WANG" w:date="2022-11-02T22:10:00Z">
        <w:r w:rsidR="0063388C" w:rsidRPr="00F511A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63388C" w:rsidRPr="00F511A5" w14:paraId="154936F6" w14:textId="77777777" w:rsidTr="00320896">
        <w:trPr>
          <w:ins w:id="1028" w:author="XI WANG" w:date="2022-11-02T22:10:00Z"/>
        </w:trPr>
        <w:tc>
          <w:tcPr>
            <w:tcW w:w="9603" w:type="dxa"/>
            <w:gridSpan w:val="4"/>
            <w:tcBorders>
              <w:top w:val="single" w:sz="4" w:space="0" w:color="auto"/>
              <w:left w:val="single" w:sz="4" w:space="0" w:color="auto"/>
              <w:bottom w:val="single" w:sz="4" w:space="0" w:color="auto"/>
              <w:right w:val="single" w:sz="4" w:space="0" w:color="auto"/>
            </w:tcBorders>
            <w:hideMark/>
          </w:tcPr>
          <w:p w14:paraId="2F20B840" w14:textId="77777777" w:rsidR="0063388C" w:rsidRPr="00F511A5" w:rsidRDefault="0063388C" w:rsidP="00320896">
            <w:pPr>
              <w:pStyle w:val="TAL"/>
              <w:rPr>
                <w:ins w:id="1029" w:author="XI WANG" w:date="2022-11-02T22:10:00Z"/>
                <w:lang w:eastAsia="zh-CN"/>
              </w:rPr>
            </w:pPr>
            <w:ins w:id="1030" w:author="XI WANG" w:date="2022-11-02T22:10:00Z">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1</w:t>
              </w:r>
              <w:r w:rsidRPr="00F511A5">
                <w:t>-</w:t>
              </w:r>
              <w:r w:rsidRPr="00F511A5">
                <w:rPr>
                  <w:lang w:eastAsia="zh-CN"/>
                </w:rPr>
                <w:t>13</w:t>
              </w:r>
            </w:ins>
          </w:p>
        </w:tc>
      </w:tr>
      <w:tr w:rsidR="0063388C" w:rsidRPr="00F511A5" w14:paraId="77D843F0" w14:textId="77777777" w:rsidTr="00320896">
        <w:trPr>
          <w:ins w:id="1031"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34CE2853" w14:textId="77777777" w:rsidR="0063388C" w:rsidRPr="00F511A5" w:rsidRDefault="0063388C" w:rsidP="00320896">
            <w:pPr>
              <w:pStyle w:val="TAH"/>
              <w:rPr>
                <w:ins w:id="1032" w:author="XI WANG" w:date="2022-11-02T22:10:00Z"/>
              </w:rPr>
            </w:pPr>
            <w:ins w:id="1033" w:author="XI WANG" w:date="2022-11-02T22:10:00Z">
              <w:r w:rsidRPr="00F511A5">
                <w:t>Information Element</w:t>
              </w:r>
            </w:ins>
          </w:p>
        </w:tc>
        <w:tc>
          <w:tcPr>
            <w:tcW w:w="2394" w:type="dxa"/>
            <w:tcBorders>
              <w:top w:val="single" w:sz="4" w:space="0" w:color="auto"/>
              <w:left w:val="single" w:sz="4" w:space="0" w:color="auto"/>
              <w:bottom w:val="single" w:sz="4" w:space="0" w:color="auto"/>
              <w:right w:val="single" w:sz="4" w:space="0" w:color="auto"/>
            </w:tcBorders>
            <w:hideMark/>
          </w:tcPr>
          <w:p w14:paraId="63EDD164" w14:textId="77777777" w:rsidR="0063388C" w:rsidRPr="00F511A5" w:rsidRDefault="0063388C" w:rsidP="00320896">
            <w:pPr>
              <w:pStyle w:val="TAH"/>
              <w:rPr>
                <w:ins w:id="1034" w:author="XI WANG" w:date="2022-11-02T22:10:00Z"/>
              </w:rPr>
            </w:pPr>
            <w:ins w:id="1035" w:author="XI WANG" w:date="2022-11-02T22:10:00Z">
              <w:r w:rsidRPr="00F511A5">
                <w:t>Value/Remark</w:t>
              </w:r>
            </w:ins>
          </w:p>
        </w:tc>
        <w:tc>
          <w:tcPr>
            <w:tcW w:w="1561" w:type="dxa"/>
            <w:tcBorders>
              <w:top w:val="single" w:sz="4" w:space="0" w:color="auto"/>
              <w:left w:val="single" w:sz="4" w:space="0" w:color="auto"/>
              <w:bottom w:val="single" w:sz="4" w:space="0" w:color="auto"/>
              <w:right w:val="single" w:sz="4" w:space="0" w:color="auto"/>
            </w:tcBorders>
            <w:hideMark/>
          </w:tcPr>
          <w:p w14:paraId="3586CFFB" w14:textId="77777777" w:rsidR="0063388C" w:rsidRPr="00F511A5" w:rsidRDefault="0063388C" w:rsidP="00320896">
            <w:pPr>
              <w:pStyle w:val="TAH"/>
              <w:rPr>
                <w:ins w:id="1036" w:author="XI WANG" w:date="2022-11-02T22:10:00Z"/>
              </w:rPr>
            </w:pPr>
            <w:ins w:id="1037" w:author="XI WANG" w:date="2022-11-02T22:10:00Z">
              <w:r w:rsidRPr="00F511A5">
                <w:t>Comment</w:t>
              </w:r>
            </w:ins>
          </w:p>
        </w:tc>
        <w:tc>
          <w:tcPr>
            <w:tcW w:w="1130" w:type="dxa"/>
            <w:tcBorders>
              <w:top w:val="single" w:sz="4" w:space="0" w:color="auto"/>
              <w:left w:val="single" w:sz="4" w:space="0" w:color="auto"/>
              <w:bottom w:val="single" w:sz="4" w:space="0" w:color="auto"/>
              <w:right w:val="single" w:sz="4" w:space="0" w:color="auto"/>
            </w:tcBorders>
            <w:hideMark/>
          </w:tcPr>
          <w:p w14:paraId="0FE5A42E" w14:textId="77777777" w:rsidR="0063388C" w:rsidRPr="00F511A5" w:rsidRDefault="0063388C" w:rsidP="00320896">
            <w:pPr>
              <w:pStyle w:val="TAH"/>
              <w:rPr>
                <w:ins w:id="1038" w:author="XI WANG" w:date="2022-11-02T22:10:00Z"/>
              </w:rPr>
            </w:pPr>
            <w:ins w:id="1039" w:author="XI WANG" w:date="2022-11-02T22:10:00Z">
              <w:r w:rsidRPr="00F511A5">
                <w:t>Condition</w:t>
              </w:r>
            </w:ins>
          </w:p>
        </w:tc>
      </w:tr>
      <w:tr w:rsidR="0063388C" w:rsidRPr="00F511A5" w14:paraId="738306BA" w14:textId="77777777" w:rsidTr="00320896">
        <w:trPr>
          <w:ins w:id="1040"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3EB3361D" w14:textId="77777777" w:rsidR="0063388C" w:rsidRPr="00F511A5" w:rsidRDefault="0063388C" w:rsidP="00320896">
            <w:pPr>
              <w:pStyle w:val="TAL"/>
              <w:rPr>
                <w:ins w:id="1041" w:author="XI WANG" w:date="2022-11-02T22:10:00Z"/>
              </w:rPr>
            </w:pPr>
            <w:ins w:id="1042" w:author="XI WANG" w:date="2022-11-02T22:10:00Z">
              <w:r w:rsidRPr="00F511A5">
                <w:t>RRCReconfiguration ::= SEQUENCE {</w:t>
              </w:r>
            </w:ins>
          </w:p>
        </w:tc>
        <w:tc>
          <w:tcPr>
            <w:tcW w:w="2394" w:type="dxa"/>
            <w:tcBorders>
              <w:top w:val="single" w:sz="4" w:space="0" w:color="auto"/>
              <w:left w:val="single" w:sz="4" w:space="0" w:color="auto"/>
              <w:bottom w:val="single" w:sz="4" w:space="0" w:color="auto"/>
              <w:right w:val="single" w:sz="4" w:space="0" w:color="auto"/>
            </w:tcBorders>
          </w:tcPr>
          <w:p w14:paraId="7C2FCDF9" w14:textId="77777777" w:rsidR="0063388C" w:rsidRPr="00F511A5" w:rsidRDefault="0063388C" w:rsidP="00320896">
            <w:pPr>
              <w:pStyle w:val="TAL"/>
              <w:rPr>
                <w:ins w:id="1043" w:author="XI WANG" w:date="2022-11-02T22:10:00Z"/>
              </w:rPr>
            </w:pPr>
          </w:p>
        </w:tc>
        <w:tc>
          <w:tcPr>
            <w:tcW w:w="1561" w:type="dxa"/>
            <w:tcBorders>
              <w:top w:val="single" w:sz="4" w:space="0" w:color="auto"/>
              <w:left w:val="single" w:sz="4" w:space="0" w:color="auto"/>
              <w:bottom w:val="single" w:sz="4" w:space="0" w:color="auto"/>
              <w:right w:val="single" w:sz="4" w:space="0" w:color="auto"/>
            </w:tcBorders>
          </w:tcPr>
          <w:p w14:paraId="50FDC8AF" w14:textId="77777777" w:rsidR="0063388C" w:rsidRPr="00F511A5" w:rsidRDefault="0063388C" w:rsidP="00320896">
            <w:pPr>
              <w:pStyle w:val="TAL"/>
              <w:rPr>
                <w:ins w:id="1044"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3308CBE6" w14:textId="77777777" w:rsidR="0063388C" w:rsidRPr="00F511A5" w:rsidRDefault="0063388C" w:rsidP="00320896">
            <w:pPr>
              <w:pStyle w:val="TAL"/>
              <w:rPr>
                <w:ins w:id="1045" w:author="XI WANG" w:date="2022-11-02T22:10:00Z"/>
              </w:rPr>
            </w:pPr>
          </w:p>
        </w:tc>
      </w:tr>
      <w:tr w:rsidR="0063388C" w:rsidRPr="00F511A5" w14:paraId="5F26E7C7" w14:textId="77777777" w:rsidTr="00320896">
        <w:trPr>
          <w:ins w:id="1046"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04A5F50D" w14:textId="77777777" w:rsidR="0063388C" w:rsidRPr="00F511A5" w:rsidRDefault="0063388C" w:rsidP="00320896">
            <w:pPr>
              <w:pStyle w:val="TAL"/>
              <w:rPr>
                <w:ins w:id="1047" w:author="XI WANG" w:date="2022-11-02T22:10:00Z"/>
                <w:lang w:eastAsia="zh-CN"/>
              </w:rPr>
            </w:pPr>
            <w:ins w:id="1048" w:author="XI WANG" w:date="2022-11-02T22:10:00Z">
              <w:r w:rsidRPr="00F511A5">
                <w:rPr>
                  <w:lang w:eastAsia="zh-CN"/>
                </w:rPr>
                <w:t xml:space="preserve">  </w:t>
              </w:r>
              <w:r w:rsidRPr="00F511A5">
                <w:t>criticalExtensions CHOICE {</w:t>
              </w:r>
            </w:ins>
          </w:p>
        </w:tc>
        <w:tc>
          <w:tcPr>
            <w:tcW w:w="2394" w:type="dxa"/>
            <w:tcBorders>
              <w:top w:val="single" w:sz="4" w:space="0" w:color="auto"/>
              <w:left w:val="single" w:sz="4" w:space="0" w:color="auto"/>
              <w:bottom w:val="single" w:sz="4" w:space="0" w:color="auto"/>
              <w:right w:val="single" w:sz="4" w:space="0" w:color="auto"/>
            </w:tcBorders>
          </w:tcPr>
          <w:p w14:paraId="6DB6A15A" w14:textId="77777777" w:rsidR="0063388C" w:rsidRPr="00F511A5" w:rsidRDefault="0063388C" w:rsidP="00320896">
            <w:pPr>
              <w:pStyle w:val="TAL"/>
              <w:rPr>
                <w:ins w:id="1049"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1258EB4A" w14:textId="77777777" w:rsidR="0063388C" w:rsidRPr="00F511A5" w:rsidRDefault="0063388C" w:rsidP="00320896">
            <w:pPr>
              <w:pStyle w:val="TAL"/>
              <w:rPr>
                <w:ins w:id="1050"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78473771" w14:textId="77777777" w:rsidR="0063388C" w:rsidRPr="00F511A5" w:rsidRDefault="0063388C" w:rsidP="00320896">
            <w:pPr>
              <w:pStyle w:val="TAL"/>
              <w:rPr>
                <w:ins w:id="1051" w:author="XI WANG" w:date="2022-11-02T22:10:00Z"/>
              </w:rPr>
            </w:pPr>
          </w:p>
        </w:tc>
      </w:tr>
      <w:tr w:rsidR="0063388C" w:rsidRPr="00F511A5" w14:paraId="563871C9" w14:textId="77777777" w:rsidTr="00320896">
        <w:trPr>
          <w:ins w:id="1052"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7296B5B3" w14:textId="77777777" w:rsidR="0063388C" w:rsidRPr="00F511A5" w:rsidRDefault="0063388C" w:rsidP="00320896">
            <w:pPr>
              <w:pStyle w:val="TAL"/>
              <w:rPr>
                <w:ins w:id="1053" w:author="XI WANG" w:date="2022-11-02T22:10:00Z"/>
                <w:lang w:eastAsia="zh-CN"/>
              </w:rPr>
            </w:pPr>
            <w:ins w:id="1054" w:author="XI WANG" w:date="2022-11-02T22:10:00Z">
              <w:r w:rsidRPr="00F511A5">
                <w:rPr>
                  <w:lang w:eastAsia="zh-CN"/>
                </w:rPr>
                <w:t xml:space="preserve">    </w:t>
              </w:r>
              <w:r w:rsidRPr="00F511A5">
                <w:t>rrcReconfiguration SEQUENCE {</w:t>
              </w:r>
            </w:ins>
          </w:p>
        </w:tc>
        <w:tc>
          <w:tcPr>
            <w:tcW w:w="2394" w:type="dxa"/>
            <w:tcBorders>
              <w:top w:val="single" w:sz="4" w:space="0" w:color="auto"/>
              <w:left w:val="single" w:sz="4" w:space="0" w:color="auto"/>
              <w:bottom w:val="single" w:sz="4" w:space="0" w:color="auto"/>
              <w:right w:val="single" w:sz="4" w:space="0" w:color="auto"/>
            </w:tcBorders>
          </w:tcPr>
          <w:p w14:paraId="1AC59043" w14:textId="77777777" w:rsidR="0063388C" w:rsidRPr="00F511A5" w:rsidRDefault="0063388C" w:rsidP="00320896">
            <w:pPr>
              <w:pStyle w:val="TAL"/>
              <w:rPr>
                <w:ins w:id="1055"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283C141D" w14:textId="77777777" w:rsidR="0063388C" w:rsidRPr="00F511A5" w:rsidRDefault="0063388C" w:rsidP="00320896">
            <w:pPr>
              <w:pStyle w:val="TAL"/>
              <w:rPr>
                <w:ins w:id="1056"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23DC51BC" w14:textId="77777777" w:rsidR="0063388C" w:rsidRPr="00F511A5" w:rsidRDefault="0063388C" w:rsidP="00320896">
            <w:pPr>
              <w:pStyle w:val="TAL"/>
              <w:rPr>
                <w:ins w:id="1057" w:author="XI WANG" w:date="2022-11-02T22:10:00Z"/>
              </w:rPr>
            </w:pPr>
          </w:p>
        </w:tc>
      </w:tr>
      <w:tr w:rsidR="0063388C" w:rsidRPr="00F511A5" w14:paraId="31C58C2B" w14:textId="77777777" w:rsidTr="00320896">
        <w:trPr>
          <w:ins w:id="1058"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4E7219B7" w14:textId="77777777" w:rsidR="0063388C" w:rsidRPr="00F511A5" w:rsidRDefault="0063388C" w:rsidP="00320896">
            <w:pPr>
              <w:pStyle w:val="TAL"/>
              <w:rPr>
                <w:ins w:id="1059" w:author="XI WANG" w:date="2022-11-02T22:10:00Z"/>
                <w:lang w:eastAsia="zh-CN"/>
              </w:rPr>
            </w:pPr>
            <w:ins w:id="1060" w:author="XI WANG" w:date="2022-11-02T22:10:00Z">
              <w:r w:rsidRPr="00F511A5">
                <w:rPr>
                  <w:lang w:eastAsia="zh-CN"/>
                </w:rPr>
                <w:t xml:space="preserve">      </w:t>
              </w:r>
              <w:r w:rsidRPr="00F511A5">
                <w:t>nonCriticalExtension SEQUENCE {</w:t>
              </w:r>
            </w:ins>
          </w:p>
        </w:tc>
        <w:tc>
          <w:tcPr>
            <w:tcW w:w="2394" w:type="dxa"/>
            <w:tcBorders>
              <w:top w:val="single" w:sz="4" w:space="0" w:color="auto"/>
              <w:left w:val="single" w:sz="4" w:space="0" w:color="auto"/>
              <w:bottom w:val="single" w:sz="4" w:space="0" w:color="auto"/>
              <w:right w:val="single" w:sz="4" w:space="0" w:color="auto"/>
            </w:tcBorders>
          </w:tcPr>
          <w:p w14:paraId="0A515853" w14:textId="77777777" w:rsidR="0063388C" w:rsidRPr="00F511A5" w:rsidRDefault="0063388C" w:rsidP="00320896">
            <w:pPr>
              <w:pStyle w:val="TAL"/>
              <w:rPr>
                <w:ins w:id="1061"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6DB62FA2" w14:textId="77777777" w:rsidR="0063388C" w:rsidRPr="00F511A5" w:rsidRDefault="0063388C" w:rsidP="00320896">
            <w:pPr>
              <w:pStyle w:val="TAL"/>
              <w:rPr>
                <w:ins w:id="1062"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014E3EA2" w14:textId="77777777" w:rsidR="0063388C" w:rsidRPr="00F511A5" w:rsidRDefault="0063388C" w:rsidP="00320896">
            <w:pPr>
              <w:pStyle w:val="TAL"/>
              <w:rPr>
                <w:ins w:id="1063" w:author="XI WANG" w:date="2022-11-02T22:10:00Z"/>
              </w:rPr>
            </w:pPr>
          </w:p>
        </w:tc>
      </w:tr>
      <w:tr w:rsidR="0063388C" w:rsidRPr="00F511A5" w14:paraId="755B4D5E" w14:textId="77777777" w:rsidTr="00320896">
        <w:trPr>
          <w:ins w:id="1064"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029F13C2" w14:textId="77777777" w:rsidR="0063388C" w:rsidRPr="00F511A5" w:rsidRDefault="0063388C" w:rsidP="00320896">
            <w:pPr>
              <w:pStyle w:val="TAL"/>
              <w:rPr>
                <w:ins w:id="1065" w:author="XI WANG" w:date="2022-11-02T22:10:00Z"/>
                <w:lang w:eastAsia="zh-CN"/>
              </w:rPr>
            </w:pPr>
            <w:ins w:id="1066" w:author="XI WANG" w:date="2022-11-02T22:10:00Z">
              <w:r w:rsidRPr="00F511A5">
                <w:rPr>
                  <w:lang w:eastAsia="zh-CN"/>
                </w:rPr>
                <w:t xml:space="preserve">        </w:t>
              </w:r>
              <w:r w:rsidRPr="00F511A5">
                <w:t>nonCriticalExtension SEQUENCE {</w:t>
              </w:r>
            </w:ins>
          </w:p>
        </w:tc>
        <w:tc>
          <w:tcPr>
            <w:tcW w:w="2394" w:type="dxa"/>
            <w:tcBorders>
              <w:top w:val="single" w:sz="4" w:space="0" w:color="auto"/>
              <w:left w:val="single" w:sz="4" w:space="0" w:color="auto"/>
              <w:bottom w:val="single" w:sz="4" w:space="0" w:color="auto"/>
              <w:right w:val="single" w:sz="4" w:space="0" w:color="auto"/>
            </w:tcBorders>
          </w:tcPr>
          <w:p w14:paraId="2BC5B90E" w14:textId="77777777" w:rsidR="0063388C" w:rsidRPr="00F511A5" w:rsidRDefault="0063388C" w:rsidP="00320896">
            <w:pPr>
              <w:pStyle w:val="TAL"/>
              <w:rPr>
                <w:ins w:id="1067"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5B59196D" w14:textId="77777777" w:rsidR="0063388C" w:rsidRPr="00F511A5" w:rsidRDefault="0063388C" w:rsidP="00320896">
            <w:pPr>
              <w:pStyle w:val="TAL"/>
              <w:rPr>
                <w:ins w:id="1068"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043160CD" w14:textId="77777777" w:rsidR="0063388C" w:rsidRPr="00F511A5" w:rsidRDefault="0063388C" w:rsidP="00320896">
            <w:pPr>
              <w:pStyle w:val="TAL"/>
              <w:rPr>
                <w:ins w:id="1069" w:author="XI WANG" w:date="2022-11-02T22:10:00Z"/>
              </w:rPr>
            </w:pPr>
          </w:p>
        </w:tc>
      </w:tr>
      <w:tr w:rsidR="0063388C" w:rsidRPr="00F511A5" w14:paraId="43B50065" w14:textId="77777777" w:rsidTr="00320896">
        <w:trPr>
          <w:ins w:id="1070"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4AB4187E" w14:textId="77777777" w:rsidR="0063388C" w:rsidRPr="00F511A5" w:rsidRDefault="0063388C" w:rsidP="00320896">
            <w:pPr>
              <w:pStyle w:val="TAL"/>
              <w:rPr>
                <w:ins w:id="1071" w:author="XI WANG" w:date="2022-11-02T22:10:00Z"/>
                <w:lang w:eastAsia="zh-CN"/>
              </w:rPr>
            </w:pPr>
            <w:ins w:id="1072" w:author="XI WANG" w:date="2022-11-02T22:10:00Z">
              <w:r w:rsidRPr="00F511A5">
                <w:rPr>
                  <w:lang w:eastAsia="zh-CN"/>
                </w:rPr>
                <w:t xml:space="preserve">          </w:t>
              </w:r>
              <w:r w:rsidRPr="00F511A5">
                <w:t>nonCriticalExtension SEQUENCE {</w:t>
              </w:r>
            </w:ins>
          </w:p>
        </w:tc>
        <w:tc>
          <w:tcPr>
            <w:tcW w:w="2394" w:type="dxa"/>
            <w:tcBorders>
              <w:top w:val="single" w:sz="4" w:space="0" w:color="auto"/>
              <w:left w:val="single" w:sz="4" w:space="0" w:color="auto"/>
              <w:bottom w:val="single" w:sz="4" w:space="0" w:color="auto"/>
              <w:right w:val="single" w:sz="4" w:space="0" w:color="auto"/>
            </w:tcBorders>
          </w:tcPr>
          <w:p w14:paraId="7A1C71A9" w14:textId="77777777" w:rsidR="0063388C" w:rsidRPr="00F511A5" w:rsidRDefault="0063388C" w:rsidP="00320896">
            <w:pPr>
              <w:pStyle w:val="TAL"/>
              <w:rPr>
                <w:ins w:id="1073"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30416312" w14:textId="77777777" w:rsidR="0063388C" w:rsidRPr="00F511A5" w:rsidRDefault="0063388C" w:rsidP="00320896">
            <w:pPr>
              <w:pStyle w:val="TAL"/>
              <w:rPr>
                <w:ins w:id="1074"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57827AFC" w14:textId="77777777" w:rsidR="0063388C" w:rsidRPr="00F511A5" w:rsidRDefault="0063388C" w:rsidP="00320896">
            <w:pPr>
              <w:pStyle w:val="TAL"/>
              <w:rPr>
                <w:ins w:id="1075" w:author="XI WANG" w:date="2022-11-02T22:10:00Z"/>
              </w:rPr>
            </w:pPr>
          </w:p>
        </w:tc>
      </w:tr>
      <w:tr w:rsidR="0063388C" w:rsidRPr="00F511A5" w14:paraId="76A19B6B" w14:textId="77777777" w:rsidTr="00320896">
        <w:trPr>
          <w:ins w:id="1076"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11DCFD48" w14:textId="77777777" w:rsidR="0063388C" w:rsidRPr="00F511A5" w:rsidRDefault="0063388C" w:rsidP="00320896">
            <w:pPr>
              <w:pStyle w:val="TAL"/>
              <w:rPr>
                <w:ins w:id="1077" w:author="XI WANG" w:date="2022-11-02T22:10:00Z"/>
                <w:lang w:eastAsia="zh-CN"/>
              </w:rPr>
            </w:pPr>
            <w:ins w:id="1078" w:author="XI WANG" w:date="2022-11-02T22:10:00Z">
              <w:r w:rsidRPr="00F511A5">
                <w:rPr>
                  <w:lang w:eastAsia="zh-CN"/>
                </w:rPr>
                <w:t xml:space="preserve">            </w:t>
              </w:r>
              <w:r w:rsidRPr="00F511A5">
                <w:t>nonCriticalExtension SEQUENCE {</w:t>
              </w:r>
            </w:ins>
          </w:p>
        </w:tc>
        <w:tc>
          <w:tcPr>
            <w:tcW w:w="2394" w:type="dxa"/>
            <w:tcBorders>
              <w:top w:val="single" w:sz="4" w:space="0" w:color="auto"/>
              <w:left w:val="single" w:sz="4" w:space="0" w:color="auto"/>
              <w:bottom w:val="single" w:sz="4" w:space="0" w:color="auto"/>
              <w:right w:val="single" w:sz="4" w:space="0" w:color="auto"/>
            </w:tcBorders>
          </w:tcPr>
          <w:p w14:paraId="65ED7DC8" w14:textId="77777777" w:rsidR="0063388C" w:rsidRPr="00F511A5" w:rsidRDefault="0063388C" w:rsidP="00320896">
            <w:pPr>
              <w:pStyle w:val="TAL"/>
              <w:rPr>
                <w:ins w:id="1079"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62FF5E8F" w14:textId="77777777" w:rsidR="0063388C" w:rsidRPr="00F511A5" w:rsidRDefault="0063388C" w:rsidP="00320896">
            <w:pPr>
              <w:pStyle w:val="TAL"/>
              <w:rPr>
                <w:ins w:id="1080"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79DB8C48" w14:textId="77777777" w:rsidR="0063388C" w:rsidRPr="00F511A5" w:rsidRDefault="0063388C" w:rsidP="00320896">
            <w:pPr>
              <w:pStyle w:val="TAL"/>
              <w:rPr>
                <w:ins w:id="1081" w:author="XI WANG" w:date="2022-11-02T22:10:00Z"/>
              </w:rPr>
            </w:pPr>
          </w:p>
        </w:tc>
      </w:tr>
      <w:tr w:rsidR="0063388C" w:rsidRPr="00F511A5" w14:paraId="1551877C" w14:textId="77777777" w:rsidTr="00320896">
        <w:trPr>
          <w:ins w:id="1082"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30D43C0D" w14:textId="77777777" w:rsidR="0063388C" w:rsidRPr="00F511A5" w:rsidRDefault="0063388C" w:rsidP="00320896">
            <w:pPr>
              <w:pStyle w:val="TAL"/>
              <w:rPr>
                <w:ins w:id="1083" w:author="XI WANG" w:date="2022-11-02T22:10:00Z"/>
                <w:lang w:eastAsia="zh-CN"/>
              </w:rPr>
            </w:pPr>
            <w:ins w:id="1084" w:author="XI WANG" w:date="2022-11-02T22:10:00Z">
              <w:r w:rsidRPr="00F511A5">
                <w:rPr>
                  <w:lang w:eastAsia="zh-CN"/>
                </w:rPr>
                <w:t xml:space="preserve">              </w:t>
              </w:r>
              <w:r w:rsidRPr="00F511A5">
                <w:t>sl-ConfigDedicatedNR-r16</w:t>
              </w:r>
            </w:ins>
          </w:p>
        </w:tc>
        <w:tc>
          <w:tcPr>
            <w:tcW w:w="2394" w:type="dxa"/>
            <w:tcBorders>
              <w:top w:val="single" w:sz="4" w:space="0" w:color="auto"/>
              <w:left w:val="single" w:sz="4" w:space="0" w:color="auto"/>
              <w:bottom w:val="single" w:sz="4" w:space="0" w:color="auto"/>
              <w:right w:val="single" w:sz="4" w:space="0" w:color="auto"/>
            </w:tcBorders>
            <w:hideMark/>
          </w:tcPr>
          <w:p w14:paraId="59109304" w14:textId="08AC73E2" w:rsidR="0063388C" w:rsidRPr="00F511A5" w:rsidRDefault="0063388C" w:rsidP="00320896">
            <w:pPr>
              <w:pStyle w:val="TAL"/>
              <w:rPr>
                <w:ins w:id="1085" w:author="XI WANG" w:date="2022-11-02T22:10:00Z"/>
                <w:lang w:eastAsia="zh-CN"/>
              </w:rPr>
            </w:pPr>
            <w:ins w:id="1086" w:author="XI WANG" w:date="2022-11-02T22:10:00Z">
              <w:r w:rsidRPr="00F511A5">
                <w:rPr>
                  <w:lang w:eastAsia="zh-CN"/>
                </w:rPr>
                <w:t>SL-ConfigDedicatedNR</w:t>
              </w:r>
            </w:ins>
            <w:ins w:id="1087" w:author="XI WANG" w:date="2022-11-02T22:18:00Z">
              <w:r w:rsidR="00DC2B75" w:rsidRPr="00F511A5">
                <w:rPr>
                  <w:lang w:eastAsia="zh-CN"/>
                </w:rPr>
                <w:t xml:space="preserve"> with condition SCHEDULING</w:t>
              </w:r>
            </w:ins>
          </w:p>
        </w:tc>
        <w:tc>
          <w:tcPr>
            <w:tcW w:w="1561" w:type="dxa"/>
            <w:tcBorders>
              <w:top w:val="single" w:sz="4" w:space="0" w:color="auto"/>
              <w:left w:val="single" w:sz="4" w:space="0" w:color="auto"/>
              <w:bottom w:val="single" w:sz="4" w:space="0" w:color="auto"/>
              <w:right w:val="single" w:sz="4" w:space="0" w:color="auto"/>
            </w:tcBorders>
          </w:tcPr>
          <w:p w14:paraId="6BE4E78D" w14:textId="7C450C50" w:rsidR="0063388C" w:rsidRPr="00F511A5" w:rsidRDefault="0063388C" w:rsidP="00320896">
            <w:pPr>
              <w:pStyle w:val="TAL"/>
              <w:rPr>
                <w:ins w:id="1088" w:author="XI WANG" w:date="2022-11-02T22:10:00Z"/>
                <w:lang w:eastAsia="zh-CN"/>
              </w:rPr>
            </w:pPr>
          </w:p>
        </w:tc>
        <w:tc>
          <w:tcPr>
            <w:tcW w:w="1130" w:type="dxa"/>
            <w:tcBorders>
              <w:top w:val="single" w:sz="4" w:space="0" w:color="auto"/>
              <w:left w:val="single" w:sz="4" w:space="0" w:color="auto"/>
              <w:bottom w:val="single" w:sz="4" w:space="0" w:color="auto"/>
              <w:right w:val="single" w:sz="4" w:space="0" w:color="auto"/>
            </w:tcBorders>
          </w:tcPr>
          <w:p w14:paraId="47940A07" w14:textId="77777777" w:rsidR="0063388C" w:rsidRPr="00F511A5" w:rsidRDefault="0063388C" w:rsidP="00320896">
            <w:pPr>
              <w:pStyle w:val="TAL"/>
              <w:rPr>
                <w:ins w:id="1089" w:author="XI WANG" w:date="2022-11-02T22:10:00Z"/>
              </w:rPr>
            </w:pPr>
          </w:p>
        </w:tc>
      </w:tr>
      <w:tr w:rsidR="0063388C" w:rsidRPr="00F511A5" w14:paraId="181676BF" w14:textId="77777777" w:rsidTr="00320896">
        <w:trPr>
          <w:ins w:id="1090"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73C76AD3" w14:textId="77777777" w:rsidR="0063388C" w:rsidRPr="00F511A5" w:rsidRDefault="0063388C" w:rsidP="00320896">
            <w:pPr>
              <w:pStyle w:val="TAL"/>
              <w:rPr>
                <w:ins w:id="1091" w:author="XI WANG" w:date="2022-11-02T22:10:00Z"/>
              </w:rPr>
            </w:pPr>
            <w:ins w:id="1092" w:author="XI WANG" w:date="2022-11-02T22:10:00Z">
              <w:r w:rsidRPr="00F511A5">
                <w:rPr>
                  <w:lang w:eastAsia="zh-CN"/>
                </w:rPr>
                <w:t xml:space="preserve">            </w:t>
              </w:r>
              <w:r w:rsidRPr="00F511A5">
                <w:rPr>
                  <w:snapToGrid w:val="0"/>
                  <w:lang w:eastAsia="zh-CN"/>
                </w:rPr>
                <w:t>}</w:t>
              </w:r>
            </w:ins>
          </w:p>
        </w:tc>
        <w:tc>
          <w:tcPr>
            <w:tcW w:w="2394" w:type="dxa"/>
            <w:tcBorders>
              <w:top w:val="single" w:sz="4" w:space="0" w:color="auto"/>
              <w:left w:val="single" w:sz="4" w:space="0" w:color="auto"/>
              <w:bottom w:val="single" w:sz="4" w:space="0" w:color="auto"/>
              <w:right w:val="single" w:sz="4" w:space="0" w:color="auto"/>
            </w:tcBorders>
          </w:tcPr>
          <w:p w14:paraId="445A0522" w14:textId="77777777" w:rsidR="0063388C" w:rsidRPr="00F511A5" w:rsidRDefault="0063388C" w:rsidP="00320896">
            <w:pPr>
              <w:pStyle w:val="TAL"/>
              <w:rPr>
                <w:ins w:id="1093"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4C83B328" w14:textId="77777777" w:rsidR="0063388C" w:rsidRPr="00F511A5" w:rsidRDefault="0063388C" w:rsidP="00320896">
            <w:pPr>
              <w:pStyle w:val="TAL"/>
              <w:rPr>
                <w:ins w:id="1094"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737CDC25" w14:textId="77777777" w:rsidR="0063388C" w:rsidRPr="00F511A5" w:rsidRDefault="0063388C" w:rsidP="00320896">
            <w:pPr>
              <w:pStyle w:val="TAL"/>
              <w:rPr>
                <w:ins w:id="1095" w:author="XI WANG" w:date="2022-11-02T22:10:00Z"/>
              </w:rPr>
            </w:pPr>
          </w:p>
        </w:tc>
      </w:tr>
      <w:tr w:rsidR="0063388C" w:rsidRPr="00F511A5" w14:paraId="03019941" w14:textId="77777777" w:rsidTr="00320896">
        <w:trPr>
          <w:ins w:id="1096"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30D6483E" w14:textId="77777777" w:rsidR="0063388C" w:rsidRPr="00F511A5" w:rsidRDefault="0063388C" w:rsidP="00320896">
            <w:pPr>
              <w:pStyle w:val="TAL"/>
              <w:rPr>
                <w:ins w:id="1097" w:author="XI WANG" w:date="2022-11-02T22:10:00Z"/>
                <w:snapToGrid w:val="0"/>
                <w:lang w:eastAsia="zh-CN"/>
              </w:rPr>
            </w:pPr>
            <w:ins w:id="1098" w:author="XI WANG" w:date="2022-11-02T22:10:00Z">
              <w:r w:rsidRPr="00F511A5">
                <w:rPr>
                  <w:snapToGrid w:val="0"/>
                  <w:lang w:eastAsia="zh-CN"/>
                </w:rPr>
                <w:t xml:space="preserve">          }</w:t>
              </w:r>
            </w:ins>
          </w:p>
        </w:tc>
        <w:tc>
          <w:tcPr>
            <w:tcW w:w="2394" w:type="dxa"/>
            <w:tcBorders>
              <w:top w:val="single" w:sz="4" w:space="0" w:color="auto"/>
              <w:left w:val="single" w:sz="4" w:space="0" w:color="auto"/>
              <w:bottom w:val="single" w:sz="4" w:space="0" w:color="auto"/>
              <w:right w:val="single" w:sz="4" w:space="0" w:color="auto"/>
            </w:tcBorders>
          </w:tcPr>
          <w:p w14:paraId="279E379C" w14:textId="77777777" w:rsidR="0063388C" w:rsidRPr="00F511A5" w:rsidRDefault="0063388C" w:rsidP="00320896">
            <w:pPr>
              <w:pStyle w:val="TAL"/>
              <w:rPr>
                <w:ins w:id="1099"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7BC82147" w14:textId="77777777" w:rsidR="0063388C" w:rsidRPr="00F511A5" w:rsidRDefault="0063388C" w:rsidP="00320896">
            <w:pPr>
              <w:pStyle w:val="TAL"/>
              <w:rPr>
                <w:ins w:id="1100"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47B1972E" w14:textId="77777777" w:rsidR="0063388C" w:rsidRPr="00F511A5" w:rsidRDefault="0063388C" w:rsidP="00320896">
            <w:pPr>
              <w:pStyle w:val="TAL"/>
              <w:rPr>
                <w:ins w:id="1101" w:author="XI WANG" w:date="2022-11-02T22:10:00Z"/>
              </w:rPr>
            </w:pPr>
          </w:p>
        </w:tc>
      </w:tr>
      <w:tr w:rsidR="0063388C" w:rsidRPr="00F511A5" w14:paraId="1A4B7939" w14:textId="77777777" w:rsidTr="00320896">
        <w:trPr>
          <w:ins w:id="1102"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6F610869" w14:textId="77777777" w:rsidR="0063388C" w:rsidRPr="00F511A5" w:rsidRDefault="0063388C" w:rsidP="00320896">
            <w:pPr>
              <w:pStyle w:val="TAL"/>
              <w:rPr>
                <w:ins w:id="1103" w:author="XI WANG" w:date="2022-11-02T22:10:00Z"/>
                <w:snapToGrid w:val="0"/>
                <w:lang w:eastAsia="zh-CN"/>
              </w:rPr>
            </w:pPr>
            <w:ins w:id="1104" w:author="XI WANG" w:date="2022-11-02T22:10:00Z">
              <w:r w:rsidRPr="00F511A5">
                <w:rPr>
                  <w:snapToGrid w:val="0"/>
                  <w:lang w:eastAsia="zh-CN"/>
                </w:rPr>
                <w:t xml:space="preserve">        }</w:t>
              </w:r>
            </w:ins>
          </w:p>
        </w:tc>
        <w:tc>
          <w:tcPr>
            <w:tcW w:w="2394" w:type="dxa"/>
            <w:tcBorders>
              <w:top w:val="single" w:sz="4" w:space="0" w:color="auto"/>
              <w:left w:val="single" w:sz="4" w:space="0" w:color="auto"/>
              <w:bottom w:val="single" w:sz="4" w:space="0" w:color="auto"/>
              <w:right w:val="single" w:sz="4" w:space="0" w:color="auto"/>
            </w:tcBorders>
          </w:tcPr>
          <w:p w14:paraId="788C8E04" w14:textId="77777777" w:rsidR="0063388C" w:rsidRPr="00F511A5" w:rsidRDefault="0063388C" w:rsidP="00320896">
            <w:pPr>
              <w:pStyle w:val="TAL"/>
              <w:rPr>
                <w:ins w:id="1105"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4331398C" w14:textId="77777777" w:rsidR="0063388C" w:rsidRPr="00F511A5" w:rsidRDefault="0063388C" w:rsidP="00320896">
            <w:pPr>
              <w:pStyle w:val="TAL"/>
              <w:rPr>
                <w:ins w:id="1106"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527980B5" w14:textId="77777777" w:rsidR="0063388C" w:rsidRPr="00F511A5" w:rsidRDefault="0063388C" w:rsidP="00320896">
            <w:pPr>
              <w:pStyle w:val="TAL"/>
              <w:rPr>
                <w:ins w:id="1107" w:author="XI WANG" w:date="2022-11-02T22:10:00Z"/>
              </w:rPr>
            </w:pPr>
          </w:p>
        </w:tc>
      </w:tr>
      <w:tr w:rsidR="0063388C" w:rsidRPr="00F511A5" w14:paraId="75D7D830" w14:textId="77777777" w:rsidTr="00320896">
        <w:trPr>
          <w:ins w:id="1108"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5C762E89" w14:textId="77777777" w:rsidR="0063388C" w:rsidRPr="00F511A5" w:rsidRDefault="0063388C" w:rsidP="00320896">
            <w:pPr>
              <w:pStyle w:val="TAL"/>
              <w:rPr>
                <w:ins w:id="1109" w:author="XI WANG" w:date="2022-11-02T22:10:00Z"/>
                <w:snapToGrid w:val="0"/>
                <w:lang w:eastAsia="zh-CN"/>
              </w:rPr>
            </w:pPr>
            <w:ins w:id="1110" w:author="XI WANG" w:date="2022-11-02T22:10:00Z">
              <w:r w:rsidRPr="00F511A5">
                <w:rPr>
                  <w:snapToGrid w:val="0"/>
                  <w:lang w:eastAsia="zh-CN"/>
                </w:rPr>
                <w:t xml:space="preserve">      }</w:t>
              </w:r>
            </w:ins>
          </w:p>
        </w:tc>
        <w:tc>
          <w:tcPr>
            <w:tcW w:w="2394" w:type="dxa"/>
            <w:tcBorders>
              <w:top w:val="single" w:sz="4" w:space="0" w:color="auto"/>
              <w:left w:val="single" w:sz="4" w:space="0" w:color="auto"/>
              <w:bottom w:val="single" w:sz="4" w:space="0" w:color="auto"/>
              <w:right w:val="single" w:sz="4" w:space="0" w:color="auto"/>
            </w:tcBorders>
          </w:tcPr>
          <w:p w14:paraId="3CE42BC4" w14:textId="77777777" w:rsidR="0063388C" w:rsidRPr="00F511A5" w:rsidRDefault="0063388C" w:rsidP="00320896">
            <w:pPr>
              <w:pStyle w:val="TAL"/>
              <w:rPr>
                <w:ins w:id="1111"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186FCA8F" w14:textId="77777777" w:rsidR="0063388C" w:rsidRPr="00F511A5" w:rsidRDefault="0063388C" w:rsidP="00320896">
            <w:pPr>
              <w:pStyle w:val="TAL"/>
              <w:rPr>
                <w:ins w:id="1112"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13BA86F3" w14:textId="77777777" w:rsidR="0063388C" w:rsidRPr="00F511A5" w:rsidRDefault="0063388C" w:rsidP="00320896">
            <w:pPr>
              <w:pStyle w:val="TAL"/>
              <w:rPr>
                <w:ins w:id="1113" w:author="XI WANG" w:date="2022-11-02T22:10:00Z"/>
              </w:rPr>
            </w:pPr>
          </w:p>
        </w:tc>
      </w:tr>
      <w:tr w:rsidR="0063388C" w:rsidRPr="00F511A5" w14:paraId="4E8BFEE9" w14:textId="77777777" w:rsidTr="00320896">
        <w:trPr>
          <w:ins w:id="1114"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748DA750" w14:textId="77777777" w:rsidR="0063388C" w:rsidRPr="00F511A5" w:rsidRDefault="0063388C" w:rsidP="00320896">
            <w:pPr>
              <w:pStyle w:val="TAL"/>
              <w:rPr>
                <w:ins w:id="1115" w:author="XI WANG" w:date="2022-11-02T22:10:00Z"/>
                <w:snapToGrid w:val="0"/>
                <w:lang w:eastAsia="zh-CN"/>
              </w:rPr>
            </w:pPr>
            <w:ins w:id="1116" w:author="XI WANG" w:date="2022-11-02T22:10:00Z">
              <w:r w:rsidRPr="00F511A5">
                <w:rPr>
                  <w:snapToGrid w:val="0"/>
                  <w:lang w:eastAsia="zh-CN"/>
                </w:rPr>
                <w:t xml:space="preserve">    }</w:t>
              </w:r>
            </w:ins>
          </w:p>
        </w:tc>
        <w:tc>
          <w:tcPr>
            <w:tcW w:w="2394" w:type="dxa"/>
            <w:tcBorders>
              <w:top w:val="single" w:sz="4" w:space="0" w:color="auto"/>
              <w:left w:val="single" w:sz="4" w:space="0" w:color="auto"/>
              <w:bottom w:val="single" w:sz="4" w:space="0" w:color="auto"/>
              <w:right w:val="single" w:sz="4" w:space="0" w:color="auto"/>
            </w:tcBorders>
          </w:tcPr>
          <w:p w14:paraId="7958AE42" w14:textId="77777777" w:rsidR="0063388C" w:rsidRPr="00F511A5" w:rsidRDefault="0063388C" w:rsidP="00320896">
            <w:pPr>
              <w:pStyle w:val="TAL"/>
              <w:rPr>
                <w:ins w:id="1117"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5A22001A" w14:textId="77777777" w:rsidR="0063388C" w:rsidRPr="00F511A5" w:rsidRDefault="0063388C" w:rsidP="00320896">
            <w:pPr>
              <w:pStyle w:val="TAL"/>
              <w:rPr>
                <w:ins w:id="1118"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656AD576" w14:textId="77777777" w:rsidR="0063388C" w:rsidRPr="00F511A5" w:rsidRDefault="0063388C" w:rsidP="00320896">
            <w:pPr>
              <w:pStyle w:val="TAL"/>
              <w:rPr>
                <w:ins w:id="1119" w:author="XI WANG" w:date="2022-11-02T22:10:00Z"/>
              </w:rPr>
            </w:pPr>
          </w:p>
        </w:tc>
      </w:tr>
      <w:tr w:rsidR="0063388C" w:rsidRPr="00F511A5" w14:paraId="2B96343F" w14:textId="77777777" w:rsidTr="00320896">
        <w:trPr>
          <w:ins w:id="1120"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6BBF11D3" w14:textId="77777777" w:rsidR="0063388C" w:rsidRPr="00F511A5" w:rsidRDefault="0063388C" w:rsidP="00320896">
            <w:pPr>
              <w:pStyle w:val="TAL"/>
              <w:rPr>
                <w:ins w:id="1121" w:author="XI WANG" w:date="2022-11-02T22:10:00Z"/>
                <w:snapToGrid w:val="0"/>
                <w:lang w:eastAsia="zh-CN"/>
              </w:rPr>
            </w:pPr>
            <w:ins w:id="1122" w:author="XI WANG" w:date="2022-11-02T22:10:00Z">
              <w:r w:rsidRPr="00F511A5">
                <w:rPr>
                  <w:snapToGrid w:val="0"/>
                  <w:lang w:eastAsia="zh-CN"/>
                </w:rPr>
                <w:t xml:space="preserve">  }</w:t>
              </w:r>
            </w:ins>
          </w:p>
        </w:tc>
        <w:tc>
          <w:tcPr>
            <w:tcW w:w="2394" w:type="dxa"/>
            <w:tcBorders>
              <w:top w:val="single" w:sz="4" w:space="0" w:color="auto"/>
              <w:left w:val="single" w:sz="4" w:space="0" w:color="auto"/>
              <w:bottom w:val="single" w:sz="4" w:space="0" w:color="auto"/>
              <w:right w:val="single" w:sz="4" w:space="0" w:color="auto"/>
            </w:tcBorders>
          </w:tcPr>
          <w:p w14:paraId="1C1BBC0C" w14:textId="77777777" w:rsidR="0063388C" w:rsidRPr="00F511A5" w:rsidRDefault="0063388C" w:rsidP="00320896">
            <w:pPr>
              <w:pStyle w:val="TAL"/>
              <w:rPr>
                <w:ins w:id="1123"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6F09DD84" w14:textId="77777777" w:rsidR="0063388C" w:rsidRPr="00F511A5" w:rsidRDefault="0063388C" w:rsidP="00320896">
            <w:pPr>
              <w:pStyle w:val="TAL"/>
              <w:rPr>
                <w:ins w:id="1124"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688403E4" w14:textId="77777777" w:rsidR="0063388C" w:rsidRPr="00F511A5" w:rsidRDefault="0063388C" w:rsidP="00320896">
            <w:pPr>
              <w:pStyle w:val="TAL"/>
              <w:rPr>
                <w:ins w:id="1125" w:author="XI WANG" w:date="2022-11-02T22:10:00Z"/>
              </w:rPr>
            </w:pPr>
          </w:p>
        </w:tc>
      </w:tr>
      <w:tr w:rsidR="0063388C" w:rsidRPr="00F511A5" w14:paraId="6FE4DFA0" w14:textId="77777777" w:rsidTr="00320896">
        <w:trPr>
          <w:ins w:id="1126" w:author="XI WANG" w:date="2022-11-02T22:10:00Z"/>
        </w:trPr>
        <w:tc>
          <w:tcPr>
            <w:tcW w:w="4518" w:type="dxa"/>
            <w:tcBorders>
              <w:top w:val="single" w:sz="4" w:space="0" w:color="auto"/>
              <w:left w:val="single" w:sz="4" w:space="0" w:color="auto"/>
              <w:bottom w:val="single" w:sz="4" w:space="0" w:color="auto"/>
              <w:right w:val="single" w:sz="4" w:space="0" w:color="auto"/>
            </w:tcBorders>
            <w:hideMark/>
          </w:tcPr>
          <w:p w14:paraId="3C5F1660" w14:textId="77777777" w:rsidR="0063388C" w:rsidRPr="00F511A5" w:rsidRDefault="0063388C" w:rsidP="00320896">
            <w:pPr>
              <w:pStyle w:val="TAL"/>
              <w:rPr>
                <w:ins w:id="1127" w:author="XI WANG" w:date="2022-11-02T22:10:00Z"/>
                <w:snapToGrid w:val="0"/>
                <w:lang w:eastAsia="zh-CN"/>
              </w:rPr>
            </w:pPr>
            <w:ins w:id="1128" w:author="XI WANG" w:date="2022-11-02T22:10:00Z">
              <w:r w:rsidRPr="00F511A5">
                <w:rPr>
                  <w:snapToGrid w:val="0"/>
                  <w:lang w:eastAsia="zh-CN"/>
                </w:rPr>
                <w:t>}</w:t>
              </w:r>
            </w:ins>
          </w:p>
        </w:tc>
        <w:tc>
          <w:tcPr>
            <w:tcW w:w="2394" w:type="dxa"/>
            <w:tcBorders>
              <w:top w:val="single" w:sz="4" w:space="0" w:color="auto"/>
              <w:left w:val="single" w:sz="4" w:space="0" w:color="auto"/>
              <w:bottom w:val="single" w:sz="4" w:space="0" w:color="auto"/>
              <w:right w:val="single" w:sz="4" w:space="0" w:color="auto"/>
            </w:tcBorders>
          </w:tcPr>
          <w:p w14:paraId="26EA3146" w14:textId="77777777" w:rsidR="0063388C" w:rsidRPr="00F511A5" w:rsidRDefault="0063388C" w:rsidP="00320896">
            <w:pPr>
              <w:pStyle w:val="TAL"/>
              <w:rPr>
                <w:ins w:id="1129" w:author="XI WANG" w:date="2022-11-02T22:10:00Z"/>
                <w:lang w:eastAsia="zh-CN"/>
              </w:rPr>
            </w:pPr>
          </w:p>
        </w:tc>
        <w:tc>
          <w:tcPr>
            <w:tcW w:w="1561" w:type="dxa"/>
            <w:tcBorders>
              <w:top w:val="single" w:sz="4" w:space="0" w:color="auto"/>
              <w:left w:val="single" w:sz="4" w:space="0" w:color="auto"/>
              <w:bottom w:val="single" w:sz="4" w:space="0" w:color="auto"/>
              <w:right w:val="single" w:sz="4" w:space="0" w:color="auto"/>
            </w:tcBorders>
          </w:tcPr>
          <w:p w14:paraId="01712074" w14:textId="77777777" w:rsidR="0063388C" w:rsidRPr="00F511A5" w:rsidRDefault="0063388C" w:rsidP="00320896">
            <w:pPr>
              <w:pStyle w:val="TAL"/>
              <w:rPr>
                <w:ins w:id="1130" w:author="XI WANG" w:date="2022-11-02T22:10:00Z"/>
              </w:rPr>
            </w:pPr>
          </w:p>
        </w:tc>
        <w:tc>
          <w:tcPr>
            <w:tcW w:w="1130" w:type="dxa"/>
            <w:tcBorders>
              <w:top w:val="single" w:sz="4" w:space="0" w:color="auto"/>
              <w:left w:val="single" w:sz="4" w:space="0" w:color="auto"/>
              <w:bottom w:val="single" w:sz="4" w:space="0" w:color="auto"/>
              <w:right w:val="single" w:sz="4" w:space="0" w:color="auto"/>
            </w:tcBorders>
          </w:tcPr>
          <w:p w14:paraId="6BF6A355" w14:textId="77777777" w:rsidR="0063388C" w:rsidRPr="00F511A5" w:rsidRDefault="0063388C" w:rsidP="00320896">
            <w:pPr>
              <w:pStyle w:val="TAL"/>
              <w:rPr>
                <w:ins w:id="1131" w:author="XI WANG" w:date="2022-11-02T22:10:00Z"/>
              </w:rPr>
            </w:pPr>
          </w:p>
        </w:tc>
      </w:tr>
    </w:tbl>
    <w:p w14:paraId="3A63EA25" w14:textId="77777777" w:rsidR="0063388C" w:rsidRPr="00F511A5" w:rsidRDefault="0063388C" w:rsidP="0063388C">
      <w:pPr>
        <w:rPr>
          <w:ins w:id="1132" w:author="XI WANG" w:date="2022-11-02T22:10:00Z"/>
          <w:lang w:eastAsia="zh-CN"/>
        </w:rPr>
      </w:pPr>
    </w:p>
    <w:p w14:paraId="78C004CF" w14:textId="167B73F6" w:rsidR="0063388C" w:rsidRPr="00F511A5" w:rsidRDefault="007A717F" w:rsidP="0063388C">
      <w:pPr>
        <w:pStyle w:val="TH"/>
        <w:rPr>
          <w:ins w:id="1133" w:author="XI WANG" w:date="2022-11-02T22:10:00Z"/>
          <w:lang w:eastAsia="zh-CN"/>
        </w:rPr>
      </w:pPr>
      <w:ins w:id="1134" w:author="XI WANG" w:date="2022-11-02T22:14:00Z">
        <w:r w:rsidRPr="00F511A5">
          <w:t xml:space="preserve">Table </w:t>
        </w:r>
        <w:r>
          <w:rPr>
            <w:lang w:eastAsia="zh-CN"/>
          </w:rPr>
          <w:t>12.2.1.5</w:t>
        </w:r>
        <w:r w:rsidRPr="00F511A5">
          <w:t>.3.3-</w:t>
        </w:r>
      </w:ins>
      <w:ins w:id="1135" w:author="XI WANG" w:date="2022-11-02T23:39:00Z">
        <w:r w:rsidR="00644E31">
          <w:t>6</w:t>
        </w:r>
      </w:ins>
      <w:ins w:id="1136" w:author="XI WANG" w:date="2022-11-02T22:10:00Z">
        <w:r w:rsidR="0063388C" w:rsidRPr="00F511A5">
          <w:t xml:space="preserve">: </w:t>
        </w:r>
      </w:ins>
      <w:ins w:id="1137" w:author="XI WANG" w:date="2022-11-02T22:26:00Z">
        <w:r w:rsidR="00976257" w:rsidRPr="00976257">
          <w:rPr>
            <w:i/>
            <w:iCs/>
            <w:snapToGrid w:val="0"/>
          </w:rPr>
          <w:t>SL-BWP-Config</w:t>
        </w:r>
      </w:ins>
      <w:ins w:id="1138" w:author="XI WANG" w:date="2022-11-02T22:10:00Z">
        <w:r w:rsidR="0063388C" w:rsidRPr="00F511A5">
          <w:rPr>
            <w:snapToGrid w:val="0"/>
            <w:lang w:eastAsia="zh-CN"/>
          </w:rPr>
          <w:t xml:space="preserve"> (</w:t>
        </w:r>
      </w:ins>
      <w:ins w:id="1139" w:author="XI WANG" w:date="2022-11-02T22:19:00Z">
        <w:r w:rsidR="00A422EB" w:rsidRPr="00F511A5">
          <w:t xml:space="preserve">Table </w:t>
        </w:r>
        <w:r w:rsidR="00A422EB">
          <w:rPr>
            <w:lang w:eastAsia="zh-CN"/>
          </w:rPr>
          <w:t>12.2.1.5</w:t>
        </w:r>
        <w:r w:rsidR="00A422EB" w:rsidRPr="00F511A5">
          <w:t>.3.3-</w:t>
        </w:r>
      </w:ins>
      <w:ins w:id="1140" w:author="XI WANG" w:date="2022-11-03T19:40:00Z">
        <w:r w:rsidR="00617DCF">
          <w:t>5</w:t>
        </w:r>
      </w:ins>
      <w:ins w:id="1141" w:author="XI WANG" w:date="2022-11-02T22:10:00Z">
        <w:r w:rsidR="0063388C" w:rsidRPr="00F511A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63388C" w:rsidRPr="00F511A5" w14:paraId="1024DB07" w14:textId="77777777" w:rsidTr="00703114">
        <w:trPr>
          <w:ins w:id="1142" w:author="XI WANG" w:date="2022-11-02T22:10:00Z"/>
        </w:trPr>
        <w:tc>
          <w:tcPr>
            <w:tcW w:w="9600" w:type="dxa"/>
            <w:gridSpan w:val="4"/>
            <w:tcBorders>
              <w:top w:val="single" w:sz="4" w:space="0" w:color="auto"/>
              <w:left w:val="single" w:sz="4" w:space="0" w:color="auto"/>
              <w:bottom w:val="single" w:sz="4" w:space="0" w:color="auto"/>
              <w:right w:val="single" w:sz="4" w:space="0" w:color="auto"/>
            </w:tcBorders>
            <w:hideMark/>
          </w:tcPr>
          <w:p w14:paraId="798576A0" w14:textId="5D4E7370" w:rsidR="0063388C" w:rsidRPr="00F511A5" w:rsidRDefault="0063388C" w:rsidP="00320896">
            <w:pPr>
              <w:pStyle w:val="TAL"/>
              <w:rPr>
                <w:ins w:id="1143" w:author="XI WANG" w:date="2022-11-02T22:10:00Z"/>
                <w:lang w:eastAsia="zh-CN"/>
              </w:rPr>
            </w:pPr>
            <w:ins w:id="1144" w:author="XI WANG" w:date="2022-11-02T22:10:00Z">
              <w:r w:rsidRPr="00F511A5">
                <w:t xml:space="preserve">Derivation path: TS 38.508-1 [4], </w:t>
              </w:r>
            </w:ins>
            <w:ins w:id="1145" w:author="XI WANG" w:date="2022-11-02T22:26:00Z">
              <w:r w:rsidR="007E21D4" w:rsidRPr="007E21D4">
                <w:t>Table 4.6.6-1</w:t>
              </w:r>
            </w:ins>
          </w:p>
        </w:tc>
      </w:tr>
      <w:tr w:rsidR="0063388C" w:rsidRPr="00F511A5" w14:paraId="4CFCFE8D" w14:textId="77777777" w:rsidTr="00703114">
        <w:trPr>
          <w:ins w:id="1146" w:author="XI WANG" w:date="2022-11-02T22:10:00Z"/>
        </w:trPr>
        <w:tc>
          <w:tcPr>
            <w:tcW w:w="4516" w:type="dxa"/>
            <w:tcBorders>
              <w:top w:val="single" w:sz="4" w:space="0" w:color="auto"/>
              <w:left w:val="single" w:sz="4" w:space="0" w:color="auto"/>
              <w:bottom w:val="single" w:sz="4" w:space="0" w:color="auto"/>
              <w:right w:val="single" w:sz="4" w:space="0" w:color="auto"/>
            </w:tcBorders>
            <w:hideMark/>
          </w:tcPr>
          <w:p w14:paraId="70F35B9B" w14:textId="77777777" w:rsidR="0063388C" w:rsidRPr="00F511A5" w:rsidRDefault="0063388C" w:rsidP="00320896">
            <w:pPr>
              <w:pStyle w:val="TAH"/>
              <w:rPr>
                <w:ins w:id="1147" w:author="XI WANG" w:date="2022-11-02T22:10:00Z"/>
              </w:rPr>
            </w:pPr>
            <w:ins w:id="1148" w:author="XI WANG" w:date="2022-11-02T22:10:00Z">
              <w:r w:rsidRPr="00F511A5">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430E2EC3" w14:textId="77777777" w:rsidR="0063388C" w:rsidRPr="00F511A5" w:rsidRDefault="0063388C" w:rsidP="00320896">
            <w:pPr>
              <w:pStyle w:val="TAH"/>
              <w:rPr>
                <w:ins w:id="1149" w:author="XI WANG" w:date="2022-11-02T22:10:00Z"/>
              </w:rPr>
            </w:pPr>
            <w:ins w:id="1150" w:author="XI WANG" w:date="2022-11-02T22:10:00Z">
              <w:r w:rsidRPr="00F511A5">
                <w:t>Value/Remark</w:t>
              </w:r>
            </w:ins>
          </w:p>
        </w:tc>
        <w:tc>
          <w:tcPr>
            <w:tcW w:w="1277" w:type="dxa"/>
            <w:tcBorders>
              <w:top w:val="single" w:sz="4" w:space="0" w:color="auto"/>
              <w:left w:val="single" w:sz="4" w:space="0" w:color="auto"/>
              <w:bottom w:val="single" w:sz="4" w:space="0" w:color="auto"/>
              <w:right w:val="single" w:sz="4" w:space="0" w:color="auto"/>
            </w:tcBorders>
            <w:hideMark/>
          </w:tcPr>
          <w:p w14:paraId="1224C696" w14:textId="77777777" w:rsidR="0063388C" w:rsidRPr="00F511A5" w:rsidRDefault="0063388C" w:rsidP="00320896">
            <w:pPr>
              <w:pStyle w:val="TAH"/>
              <w:rPr>
                <w:ins w:id="1151" w:author="XI WANG" w:date="2022-11-02T22:10:00Z"/>
              </w:rPr>
            </w:pPr>
            <w:ins w:id="1152" w:author="XI WANG" w:date="2022-11-02T22:10:00Z">
              <w:r w:rsidRPr="00F511A5">
                <w:t>Comment</w:t>
              </w:r>
            </w:ins>
          </w:p>
        </w:tc>
        <w:tc>
          <w:tcPr>
            <w:tcW w:w="1130" w:type="dxa"/>
            <w:tcBorders>
              <w:top w:val="single" w:sz="4" w:space="0" w:color="auto"/>
              <w:left w:val="single" w:sz="4" w:space="0" w:color="auto"/>
              <w:bottom w:val="single" w:sz="4" w:space="0" w:color="auto"/>
              <w:right w:val="single" w:sz="4" w:space="0" w:color="auto"/>
            </w:tcBorders>
            <w:hideMark/>
          </w:tcPr>
          <w:p w14:paraId="27E31081" w14:textId="77777777" w:rsidR="0063388C" w:rsidRPr="00F511A5" w:rsidRDefault="0063388C" w:rsidP="00320896">
            <w:pPr>
              <w:pStyle w:val="TAH"/>
              <w:rPr>
                <w:ins w:id="1153" w:author="XI WANG" w:date="2022-11-02T22:10:00Z"/>
              </w:rPr>
            </w:pPr>
            <w:ins w:id="1154" w:author="XI WANG" w:date="2022-11-02T22:10:00Z">
              <w:r w:rsidRPr="00F511A5">
                <w:t>Condition</w:t>
              </w:r>
            </w:ins>
          </w:p>
        </w:tc>
      </w:tr>
      <w:tr w:rsidR="00D3417A" w:rsidRPr="001B0CC1" w14:paraId="33D8E5B6" w14:textId="77777777" w:rsidTr="00D3417A">
        <w:trPr>
          <w:ins w:id="1155" w:author="XI WANG" w:date="2022-11-02T22:28:00Z"/>
        </w:trPr>
        <w:tc>
          <w:tcPr>
            <w:tcW w:w="4516" w:type="dxa"/>
            <w:tcBorders>
              <w:top w:val="single" w:sz="4" w:space="0" w:color="auto"/>
              <w:left w:val="single" w:sz="4" w:space="0" w:color="auto"/>
              <w:bottom w:val="single" w:sz="4" w:space="0" w:color="auto"/>
              <w:right w:val="single" w:sz="4" w:space="0" w:color="auto"/>
            </w:tcBorders>
          </w:tcPr>
          <w:p w14:paraId="2CA324A4" w14:textId="77777777" w:rsidR="00D3417A" w:rsidRPr="001B0CC1" w:rsidRDefault="00D3417A" w:rsidP="00320896">
            <w:pPr>
              <w:pStyle w:val="TAL"/>
              <w:rPr>
                <w:ins w:id="1156" w:author="XI WANG" w:date="2022-11-02T22:28:00Z"/>
                <w:lang w:eastAsia="zh-CN"/>
              </w:rPr>
            </w:pPr>
            <w:ins w:id="1157" w:author="XI WANG" w:date="2022-11-02T22:28:00Z">
              <w:r w:rsidRPr="001B0CC1">
                <w:rPr>
                  <w:lang w:eastAsia="zh-CN"/>
                </w:rPr>
                <w:t>SL-BWP-Config-r16 ::= SEQUENCE {</w:t>
              </w:r>
            </w:ins>
          </w:p>
        </w:tc>
        <w:tc>
          <w:tcPr>
            <w:tcW w:w="2677" w:type="dxa"/>
            <w:tcBorders>
              <w:top w:val="single" w:sz="4" w:space="0" w:color="auto"/>
              <w:left w:val="single" w:sz="4" w:space="0" w:color="auto"/>
              <w:bottom w:val="single" w:sz="4" w:space="0" w:color="auto"/>
              <w:right w:val="single" w:sz="4" w:space="0" w:color="auto"/>
            </w:tcBorders>
          </w:tcPr>
          <w:p w14:paraId="09C16D6A" w14:textId="77777777" w:rsidR="00D3417A" w:rsidRPr="001B0CC1" w:rsidRDefault="00D3417A" w:rsidP="00320896">
            <w:pPr>
              <w:pStyle w:val="TAL"/>
              <w:rPr>
                <w:ins w:id="1158" w:author="XI WANG" w:date="2022-11-02T22:28:00Z"/>
                <w:lang w:eastAsia="zh-CN"/>
              </w:rPr>
            </w:pPr>
          </w:p>
        </w:tc>
        <w:tc>
          <w:tcPr>
            <w:tcW w:w="1277" w:type="dxa"/>
            <w:tcBorders>
              <w:top w:val="single" w:sz="4" w:space="0" w:color="auto"/>
              <w:left w:val="single" w:sz="4" w:space="0" w:color="auto"/>
              <w:bottom w:val="single" w:sz="4" w:space="0" w:color="auto"/>
              <w:right w:val="single" w:sz="4" w:space="0" w:color="auto"/>
            </w:tcBorders>
          </w:tcPr>
          <w:p w14:paraId="5C8F3A12" w14:textId="77777777" w:rsidR="00D3417A" w:rsidRPr="001B0CC1" w:rsidRDefault="00D3417A" w:rsidP="00320896">
            <w:pPr>
              <w:pStyle w:val="TAL"/>
              <w:rPr>
                <w:ins w:id="1159" w:author="XI WANG" w:date="2022-11-02T22:28:00Z"/>
              </w:rPr>
            </w:pPr>
          </w:p>
        </w:tc>
        <w:tc>
          <w:tcPr>
            <w:tcW w:w="1130" w:type="dxa"/>
            <w:tcBorders>
              <w:top w:val="single" w:sz="4" w:space="0" w:color="auto"/>
              <w:left w:val="single" w:sz="4" w:space="0" w:color="auto"/>
              <w:bottom w:val="single" w:sz="4" w:space="0" w:color="auto"/>
              <w:right w:val="single" w:sz="4" w:space="0" w:color="auto"/>
            </w:tcBorders>
          </w:tcPr>
          <w:p w14:paraId="7DB3B813" w14:textId="77777777" w:rsidR="00D3417A" w:rsidRPr="001B0CC1" w:rsidRDefault="00D3417A" w:rsidP="00320896">
            <w:pPr>
              <w:pStyle w:val="TAL"/>
              <w:rPr>
                <w:ins w:id="1160" w:author="XI WANG" w:date="2022-11-02T22:28:00Z"/>
              </w:rPr>
            </w:pPr>
          </w:p>
        </w:tc>
      </w:tr>
      <w:tr w:rsidR="00D3417A" w:rsidRPr="001B0CC1" w14:paraId="7542CAEA" w14:textId="77777777" w:rsidTr="00D3417A">
        <w:trPr>
          <w:ins w:id="1161" w:author="XI WANG" w:date="2022-11-02T22:28:00Z"/>
        </w:trPr>
        <w:tc>
          <w:tcPr>
            <w:tcW w:w="4516" w:type="dxa"/>
            <w:tcBorders>
              <w:top w:val="single" w:sz="4" w:space="0" w:color="auto"/>
              <w:left w:val="single" w:sz="4" w:space="0" w:color="auto"/>
              <w:bottom w:val="single" w:sz="4" w:space="0" w:color="auto"/>
              <w:right w:val="single" w:sz="4" w:space="0" w:color="auto"/>
            </w:tcBorders>
          </w:tcPr>
          <w:p w14:paraId="285BBF24" w14:textId="77777777" w:rsidR="00D3417A" w:rsidRPr="00D3417A" w:rsidRDefault="00D3417A" w:rsidP="00320896">
            <w:pPr>
              <w:pStyle w:val="TAL"/>
              <w:rPr>
                <w:ins w:id="1162" w:author="XI WANG" w:date="2022-11-02T22:28:00Z"/>
                <w:lang w:eastAsia="zh-CN"/>
              </w:rPr>
            </w:pPr>
            <w:ins w:id="1163" w:author="XI WANG" w:date="2022-11-02T22:28:00Z">
              <w:r w:rsidRPr="00D3417A">
                <w:rPr>
                  <w:lang w:eastAsia="zh-CN"/>
                </w:rPr>
                <w:t xml:space="preserve">  </w:t>
              </w:r>
              <w:r w:rsidRPr="001B0CC1">
                <w:rPr>
                  <w:lang w:eastAsia="zh-CN"/>
                </w:rPr>
                <w:t>sl-BWP-PoolConfig-r16</w:t>
              </w:r>
            </w:ins>
          </w:p>
        </w:tc>
        <w:tc>
          <w:tcPr>
            <w:tcW w:w="2677" w:type="dxa"/>
            <w:tcBorders>
              <w:top w:val="single" w:sz="4" w:space="0" w:color="auto"/>
              <w:left w:val="single" w:sz="4" w:space="0" w:color="auto"/>
              <w:bottom w:val="single" w:sz="4" w:space="0" w:color="auto"/>
              <w:right w:val="single" w:sz="4" w:space="0" w:color="auto"/>
            </w:tcBorders>
          </w:tcPr>
          <w:p w14:paraId="62C08644" w14:textId="613F6F25" w:rsidR="00D3417A" w:rsidRPr="001B0CC1" w:rsidRDefault="00D3417A" w:rsidP="00320896">
            <w:pPr>
              <w:pStyle w:val="TAL"/>
              <w:rPr>
                <w:ins w:id="1164" w:author="XI WANG" w:date="2022-11-02T22:28:00Z"/>
                <w:lang w:eastAsia="zh-CN"/>
              </w:rPr>
            </w:pPr>
            <w:bookmarkStart w:id="1165" w:name="OLE_LINK79"/>
            <w:ins w:id="1166" w:author="XI WANG" w:date="2022-11-02T22:28:00Z">
              <w:r w:rsidRPr="001B0CC1">
                <w:rPr>
                  <w:lang w:eastAsia="zh-CN"/>
                </w:rPr>
                <w:t>SL-BWP-PoolConfig</w:t>
              </w:r>
            </w:ins>
            <w:bookmarkEnd w:id="1165"/>
            <w:ins w:id="1167" w:author="XI WANG" w:date="2022-11-02T22:31:00Z">
              <w:r w:rsidR="00DB4A7C">
                <w:rPr>
                  <w:lang w:eastAsia="zh-CN"/>
                </w:rPr>
                <w:t xml:space="preserve"> with condition </w:t>
              </w:r>
              <w:r w:rsidR="00DB4A7C" w:rsidRPr="00D916C6">
                <w:rPr>
                  <w:lang w:eastAsia="zh-CN"/>
                </w:rPr>
                <w:t>SCHEDULING</w:t>
              </w:r>
              <w:r w:rsidR="00DB4A7C">
                <w:rPr>
                  <w:lang w:eastAsia="zh-CN"/>
                </w:rPr>
                <w:t xml:space="preserve"> and </w:t>
              </w:r>
              <w:r w:rsidR="00DB4A7C" w:rsidRPr="001B0CC1">
                <w:rPr>
                  <w:snapToGrid w:val="0"/>
                  <w:lang w:eastAsia="zh-CN"/>
                </w:rPr>
                <w:t>EXCEPTIONAL</w:t>
              </w:r>
            </w:ins>
          </w:p>
        </w:tc>
        <w:tc>
          <w:tcPr>
            <w:tcW w:w="1277" w:type="dxa"/>
            <w:tcBorders>
              <w:top w:val="single" w:sz="4" w:space="0" w:color="auto"/>
              <w:left w:val="single" w:sz="4" w:space="0" w:color="auto"/>
              <w:bottom w:val="single" w:sz="4" w:space="0" w:color="auto"/>
              <w:right w:val="single" w:sz="4" w:space="0" w:color="auto"/>
            </w:tcBorders>
          </w:tcPr>
          <w:p w14:paraId="0EEBD5C4" w14:textId="47A3F909" w:rsidR="00D3417A" w:rsidRPr="00D3417A" w:rsidRDefault="00D3417A" w:rsidP="00320896">
            <w:pPr>
              <w:pStyle w:val="TAL"/>
              <w:rPr>
                <w:ins w:id="1168" w:author="XI WANG" w:date="2022-11-02T22:28:00Z"/>
              </w:rPr>
            </w:pPr>
          </w:p>
        </w:tc>
        <w:tc>
          <w:tcPr>
            <w:tcW w:w="1130" w:type="dxa"/>
            <w:tcBorders>
              <w:top w:val="single" w:sz="4" w:space="0" w:color="auto"/>
              <w:left w:val="single" w:sz="4" w:space="0" w:color="auto"/>
              <w:bottom w:val="single" w:sz="4" w:space="0" w:color="auto"/>
              <w:right w:val="single" w:sz="4" w:space="0" w:color="auto"/>
            </w:tcBorders>
          </w:tcPr>
          <w:p w14:paraId="08748BBC" w14:textId="77777777" w:rsidR="00D3417A" w:rsidRPr="00D3417A" w:rsidRDefault="00D3417A" w:rsidP="00320896">
            <w:pPr>
              <w:pStyle w:val="TAL"/>
              <w:rPr>
                <w:ins w:id="1169" w:author="XI WANG" w:date="2022-11-02T22:28:00Z"/>
              </w:rPr>
            </w:pPr>
          </w:p>
        </w:tc>
      </w:tr>
      <w:tr w:rsidR="00D3417A" w:rsidRPr="001B0CC1" w14:paraId="5A23D0DD" w14:textId="77777777" w:rsidTr="00D3417A">
        <w:trPr>
          <w:ins w:id="1170" w:author="XI WANG" w:date="2022-11-02T22:28:00Z"/>
        </w:trPr>
        <w:tc>
          <w:tcPr>
            <w:tcW w:w="4516" w:type="dxa"/>
            <w:tcBorders>
              <w:top w:val="single" w:sz="4" w:space="0" w:color="auto"/>
              <w:left w:val="single" w:sz="4" w:space="0" w:color="auto"/>
              <w:bottom w:val="single" w:sz="4" w:space="0" w:color="auto"/>
              <w:right w:val="single" w:sz="4" w:space="0" w:color="auto"/>
            </w:tcBorders>
          </w:tcPr>
          <w:p w14:paraId="6DC79D64" w14:textId="77777777" w:rsidR="00D3417A" w:rsidRPr="001B0CC1" w:rsidRDefault="00D3417A" w:rsidP="00320896">
            <w:pPr>
              <w:pStyle w:val="TAL"/>
              <w:rPr>
                <w:ins w:id="1171" w:author="XI WANG" w:date="2022-11-02T22:28:00Z"/>
                <w:lang w:eastAsia="zh-CN"/>
              </w:rPr>
            </w:pPr>
            <w:ins w:id="1172" w:author="XI WANG" w:date="2022-11-02T22:28:00Z">
              <w:r w:rsidRPr="001B0CC1">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1DEDFF3D" w14:textId="77777777" w:rsidR="00D3417A" w:rsidRPr="001B0CC1" w:rsidRDefault="00D3417A" w:rsidP="00320896">
            <w:pPr>
              <w:pStyle w:val="TAL"/>
              <w:rPr>
                <w:ins w:id="1173" w:author="XI WANG" w:date="2022-11-02T22:28:00Z"/>
                <w:lang w:eastAsia="zh-CN"/>
              </w:rPr>
            </w:pPr>
          </w:p>
        </w:tc>
        <w:tc>
          <w:tcPr>
            <w:tcW w:w="1277" w:type="dxa"/>
            <w:tcBorders>
              <w:top w:val="single" w:sz="4" w:space="0" w:color="auto"/>
              <w:left w:val="single" w:sz="4" w:space="0" w:color="auto"/>
              <w:bottom w:val="single" w:sz="4" w:space="0" w:color="auto"/>
              <w:right w:val="single" w:sz="4" w:space="0" w:color="auto"/>
            </w:tcBorders>
          </w:tcPr>
          <w:p w14:paraId="4E658F04" w14:textId="77777777" w:rsidR="00D3417A" w:rsidRPr="001B0CC1" w:rsidRDefault="00D3417A" w:rsidP="00320896">
            <w:pPr>
              <w:pStyle w:val="TAL"/>
              <w:rPr>
                <w:ins w:id="1174" w:author="XI WANG" w:date="2022-11-02T22:28:00Z"/>
              </w:rPr>
            </w:pPr>
          </w:p>
        </w:tc>
        <w:tc>
          <w:tcPr>
            <w:tcW w:w="1130" w:type="dxa"/>
            <w:tcBorders>
              <w:top w:val="single" w:sz="4" w:space="0" w:color="auto"/>
              <w:left w:val="single" w:sz="4" w:space="0" w:color="auto"/>
              <w:bottom w:val="single" w:sz="4" w:space="0" w:color="auto"/>
              <w:right w:val="single" w:sz="4" w:space="0" w:color="auto"/>
            </w:tcBorders>
          </w:tcPr>
          <w:p w14:paraId="292C6DB6" w14:textId="77777777" w:rsidR="00D3417A" w:rsidRPr="001B0CC1" w:rsidRDefault="00D3417A" w:rsidP="00320896">
            <w:pPr>
              <w:pStyle w:val="TAL"/>
              <w:rPr>
                <w:ins w:id="1175" w:author="XI WANG" w:date="2022-11-02T22:28:00Z"/>
              </w:rPr>
            </w:pPr>
          </w:p>
        </w:tc>
      </w:tr>
    </w:tbl>
    <w:p w14:paraId="02F40DC9" w14:textId="77777777" w:rsidR="0063388C" w:rsidRPr="00F511A5" w:rsidRDefault="0063388C" w:rsidP="0063388C">
      <w:pPr>
        <w:rPr>
          <w:ins w:id="1176" w:author="XI WANG" w:date="2022-11-02T22:10:00Z"/>
          <w:lang w:eastAsia="zh-CN"/>
        </w:rPr>
      </w:pPr>
    </w:p>
    <w:p w14:paraId="7710E6E7" w14:textId="3666B58F" w:rsidR="00D355F5" w:rsidRPr="006F06C2" w:rsidRDefault="00D355F5" w:rsidP="00D355F5">
      <w:pPr>
        <w:pStyle w:val="TH"/>
        <w:rPr>
          <w:ins w:id="1177" w:author="XI WANG" w:date="2022-11-02T17:42:00Z"/>
        </w:rPr>
      </w:pPr>
      <w:ins w:id="1178" w:author="XI WANG" w:date="2022-11-02T17:42:00Z">
        <w:r w:rsidRPr="006F06C2">
          <w:t xml:space="preserve">Table </w:t>
        </w:r>
      </w:ins>
      <w:ins w:id="1179" w:author="XI WANG" w:date="2022-11-02T17:43:00Z">
        <w:r w:rsidR="00967995">
          <w:t>12.2.1.5</w:t>
        </w:r>
        <w:r w:rsidR="00967995" w:rsidRPr="00F511A5">
          <w:t>.3.3</w:t>
        </w:r>
      </w:ins>
      <w:ins w:id="1180" w:author="XI WANG" w:date="2022-11-02T17:42:00Z">
        <w:r w:rsidRPr="006F06C2">
          <w:t>-</w:t>
        </w:r>
      </w:ins>
      <w:ins w:id="1181" w:author="XI WANG" w:date="2022-11-02T23:39:00Z">
        <w:r w:rsidR="00644E31">
          <w:t>7</w:t>
        </w:r>
      </w:ins>
      <w:ins w:id="1182" w:author="XI WANG" w:date="2022-11-02T17:42:00Z">
        <w:r w:rsidRPr="006F06C2">
          <w:t xml:space="preserve">: </w:t>
        </w:r>
        <w:r w:rsidRPr="006F06C2">
          <w:rPr>
            <w:i/>
          </w:rPr>
          <w:t>RRCReconfiguration</w:t>
        </w:r>
        <w:r w:rsidRPr="006F06C2">
          <w:t xml:space="preserve"> (</w:t>
        </w:r>
        <w:bookmarkStart w:id="1183" w:name="OLE_LINK91"/>
        <w:r w:rsidRPr="006F06C2">
          <w:t>ste</w:t>
        </w:r>
        <w:r w:rsidRPr="007E7452">
          <w:t xml:space="preserve">p </w:t>
        </w:r>
      </w:ins>
      <w:ins w:id="1184" w:author="XI WANG" w:date="2022-11-02T22:56:00Z">
        <w:r w:rsidR="00FE1ECB">
          <w:t>4</w:t>
        </w:r>
      </w:ins>
      <w:ins w:id="1185" w:author="XI WANG" w:date="2022-11-02T17:42:00Z">
        <w:r w:rsidRPr="006F06C2">
          <w:t xml:space="preserve">, Table </w:t>
        </w:r>
      </w:ins>
      <w:ins w:id="1186" w:author="XI WANG" w:date="2022-11-02T18:16:00Z">
        <w:r w:rsidR="009D62F5">
          <w:rPr>
            <w:lang w:eastAsia="zh-CN"/>
          </w:rPr>
          <w:t>12.2.1.5</w:t>
        </w:r>
        <w:r w:rsidR="009D62F5" w:rsidRPr="00F511A5">
          <w:rPr>
            <w:lang w:eastAsia="zh-CN"/>
          </w:rPr>
          <w:t>.3.</w:t>
        </w:r>
        <w:r w:rsidR="009D62F5" w:rsidRPr="00F511A5">
          <w:t>2-</w:t>
        </w:r>
      </w:ins>
      <w:ins w:id="1187" w:author="XI WANG" w:date="2022-11-03T19:40:00Z">
        <w:r w:rsidR="00617DCF">
          <w:t>2</w:t>
        </w:r>
      </w:ins>
      <w:bookmarkEnd w:id="1183"/>
      <w:ins w:id="1188" w:author="XI WANG" w:date="2022-11-02T17:42:00Z">
        <w:r w:rsidRPr="006F06C2">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132"/>
      </w:tblGrid>
      <w:tr w:rsidR="00D355F5" w:rsidRPr="006F06C2" w14:paraId="1D434EAB" w14:textId="77777777" w:rsidTr="00745831">
        <w:trPr>
          <w:ins w:id="1189" w:author="XI WANG" w:date="2022-11-02T17:42:00Z"/>
        </w:trPr>
        <w:tc>
          <w:tcPr>
            <w:tcW w:w="9634" w:type="dxa"/>
            <w:gridSpan w:val="4"/>
          </w:tcPr>
          <w:p w14:paraId="5E772E97" w14:textId="77777777" w:rsidR="00D355F5" w:rsidRPr="006F06C2" w:rsidRDefault="00D355F5" w:rsidP="00320896">
            <w:pPr>
              <w:pStyle w:val="TAH"/>
              <w:snapToGrid w:val="0"/>
              <w:jc w:val="left"/>
              <w:rPr>
                <w:ins w:id="1190" w:author="XI WANG" w:date="2022-11-02T17:42:00Z"/>
                <w:b w:val="0"/>
              </w:rPr>
            </w:pPr>
            <w:ins w:id="1191" w:author="XI WANG" w:date="2022-11-02T17:42:00Z">
              <w:r w:rsidRPr="006F06C2">
                <w:rPr>
                  <w:b w:val="0"/>
                </w:rPr>
                <w:t>Derivation Path: TS 38.508-1 [4] Table 4.8.1-1A with condition RBConfig_KeyChange</w:t>
              </w:r>
            </w:ins>
          </w:p>
        </w:tc>
      </w:tr>
      <w:tr w:rsidR="00D355F5" w:rsidRPr="006F06C2" w14:paraId="37174C5F" w14:textId="77777777" w:rsidTr="00745831">
        <w:trPr>
          <w:ins w:id="1192" w:author="XI WANG" w:date="2022-11-02T17:42:00Z"/>
        </w:trPr>
        <w:tc>
          <w:tcPr>
            <w:tcW w:w="4644" w:type="dxa"/>
          </w:tcPr>
          <w:p w14:paraId="3A2DBA9B" w14:textId="77777777" w:rsidR="00D355F5" w:rsidRPr="006F06C2" w:rsidRDefault="00D355F5" w:rsidP="00320896">
            <w:pPr>
              <w:pStyle w:val="TAH"/>
              <w:snapToGrid w:val="0"/>
              <w:rPr>
                <w:ins w:id="1193" w:author="XI WANG" w:date="2022-11-02T17:42:00Z"/>
              </w:rPr>
            </w:pPr>
            <w:ins w:id="1194" w:author="XI WANG" w:date="2022-11-02T17:42:00Z">
              <w:r w:rsidRPr="006F06C2">
                <w:t>Information Element</w:t>
              </w:r>
            </w:ins>
          </w:p>
        </w:tc>
        <w:tc>
          <w:tcPr>
            <w:tcW w:w="2268" w:type="dxa"/>
          </w:tcPr>
          <w:p w14:paraId="075CA6E7" w14:textId="77777777" w:rsidR="00D355F5" w:rsidRPr="006F06C2" w:rsidRDefault="00D355F5" w:rsidP="00320896">
            <w:pPr>
              <w:pStyle w:val="TAH"/>
              <w:snapToGrid w:val="0"/>
              <w:rPr>
                <w:ins w:id="1195" w:author="XI WANG" w:date="2022-11-02T17:42:00Z"/>
              </w:rPr>
            </w:pPr>
            <w:ins w:id="1196" w:author="XI WANG" w:date="2022-11-02T17:42:00Z">
              <w:r w:rsidRPr="006F06C2">
                <w:t>Value/remark</w:t>
              </w:r>
            </w:ins>
          </w:p>
        </w:tc>
        <w:tc>
          <w:tcPr>
            <w:tcW w:w="1590" w:type="dxa"/>
          </w:tcPr>
          <w:p w14:paraId="087B9030" w14:textId="77777777" w:rsidR="00D355F5" w:rsidRPr="006F06C2" w:rsidRDefault="00D355F5" w:rsidP="00320896">
            <w:pPr>
              <w:pStyle w:val="TAH"/>
              <w:snapToGrid w:val="0"/>
              <w:rPr>
                <w:ins w:id="1197" w:author="XI WANG" w:date="2022-11-02T17:42:00Z"/>
              </w:rPr>
            </w:pPr>
            <w:ins w:id="1198" w:author="XI WANG" w:date="2022-11-02T17:42:00Z">
              <w:r w:rsidRPr="006F06C2">
                <w:t>Comment</w:t>
              </w:r>
            </w:ins>
          </w:p>
        </w:tc>
        <w:tc>
          <w:tcPr>
            <w:tcW w:w="1132" w:type="dxa"/>
          </w:tcPr>
          <w:p w14:paraId="0757319F" w14:textId="77777777" w:rsidR="00D355F5" w:rsidRPr="006F06C2" w:rsidRDefault="00D355F5" w:rsidP="00320896">
            <w:pPr>
              <w:pStyle w:val="TAH"/>
              <w:snapToGrid w:val="0"/>
              <w:rPr>
                <w:ins w:id="1199" w:author="XI WANG" w:date="2022-11-02T17:42:00Z"/>
              </w:rPr>
            </w:pPr>
            <w:ins w:id="1200" w:author="XI WANG" w:date="2022-11-02T17:42:00Z">
              <w:r w:rsidRPr="006F06C2">
                <w:t>Condition</w:t>
              </w:r>
            </w:ins>
          </w:p>
        </w:tc>
      </w:tr>
      <w:tr w:rsidR="00D355F5" w:rsidRPr="006F06C2" w14:paraId="0C564C4E" w14:textId="77777777" w:rsidTr="00745831">
        <w:trPr>
          <w:ins w:id="1201" w:author="XI WANG" w:date="2022-11-02T17:42:00Z"/>
        </w:trPr>
        <w:tc>
          <w:tcPr>
            <w:tcW w:w="4644" w:type="dxa"/>
          </w:tcPr>
          <w:p w14:paraId="13D9A76A" w14:textId="77777777" w:rsidR="00D355F5" w:rsidRPr="006F06C2" w:rsidRDefault="00D355F5" w:rsidP="00320896">
            <w:pPr>
              <w:pStyle w:val="TAL"/>
              <w:snapToGrid w:val="0"/>
              <w:rPr>
                <w:ins w:id="1202" w:author="XI WANG" w:date="2022-11-02T17:42:00Z"/>
              </w:rPr>
            </w:pPr>
            <w:ins w:id="1203" w:author="XI WANG" w:date="2022-11-02T17:42:00Z">
              <w:r w:rsidRPr="006F06C2">
                <w:t>RRCReconfiguration ::= SEQUENCE {</w:t>
              </w:r>
            </w:ins>
          </w:p>
        </w:tc>
        <w:tc>
          <w:tcPr>
            <w:tcW w:w="2268" w:type="dxa"/>
          </w:tcPr>
          <w:p w14:paraId="1FF84B40" w14:textId="77777777" w:rsidR="00D355F5" w:rsidRPr="006F06C2" w:rsidRDefault="00D355F5" w:rsidP="00320896">
            <w:pPr>
              <w:pStyle w:val="TAL"/>
              <w:snapToGrid w:val="0"/>
              <w:rPr>
                <w:ins w:id="1204" w:author="XI WANG" w:date="2022-11-02T17:42:00Z"/>
              </w:rPr>
            </w:pPr>
          </w:p>
        </w:tc>
        <w:tc>
          <w:tcPr>
            <w:tcW w:w="1590" w:type="dxa"/>
          </w:tcPr>
          <w:p w14:paraId="136BA381" w14:textId="77777777" w:rsidR="00D355F5" w:rsidRPr="006F06C2" w:rsidRDefault="00D355F5" w:rsidP="00320896">
            <w:pPr>
              <w:pStyle w:val="TAL"/>
              <w:snapToGrid w:val="0"/>
              <w:rPr>
                <w:ins w:id="1205" w:author="XI WANG" w:date="2022-11-02T17:42:00Z"/>
              </w:rPr>
            </w:pPr>
          </w:p>
        </w:tc>
        <w:tc>
          <w:tcPr>
            <w:tcW w:w="1132" w:type="dxa"/>
          </w:tcPr>
          <w:p w14:paraId="236C49C2" w14:textId="77777777" w:rsidR="00D355F5" w:rsidRPr="006F06C2" w:rsidRDefault="00D355F5" w:rsidP="00320896">
            <w:pPr>
              <w:pStyle w:val="TAL"/>
              <w:snapToGrid w:val="0"/>
              <w:rPr>
                <w:ins w:id="1206" w:author="XI WANG" w:date="2022-11-02T17:42:00Z"/>
              </w:rPr>
            </w:pPr>
          </w:p>
        </w:tc>
      </w:tr>
      <w:tr w:rsidR="00D355F5" w:rsidRPr="006F06C2" w14:paraId="25533D4A" w14:textId="77777777" w:rsidTr="00745831">
        <w:trPr>
          <w:ins w:id="1207"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65BA01FC" w14:textId="77777777" w:rsidR="00D355F5" w:rsidRPr="006F06C2" w:rsidRDefault="00D355F5" w:rsidP="00320896">
            <w:pPr>
              <w:pStyle w:val="TAL"/>
              <w:snapToGrid w:val="0"/>
              <w:rPr>
                <w:ins w:id="1208" w:author="XI WANG" w:date="2022-11-02T17:42:00Z"/>
              </w:rPr>
            </w:pPr>
            <w:ins w:id="1209" w:author="XI WANG" w:date="2022-11-02T17:42:00Z">
              <w:r w:rsidRPr="006F06C2">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2BEAFC7C" w14:textId="77777777" w:rsidR="00D355F5" w:rsidRPr="006F06C2" w:rsidRDefault="00D355F5" w:rsidP="00320896">
            <w:pPr>
              <w:pStyle w:val="TAL"/>
              <w:snapToGrid w:val="0"/>
              <w:rPr>
                <w:ins w:id="1210"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70E4F603" w14:textId="77777777" w:rsidR="00D355F5" w:rsidRPr="006F06C2" w:rsidRDefault="00D355F5" w:rsidP="00320896">
            <w:pPr>
              <w:pStyle w:val="TAL"/>
              <w:snapToGrid w:val="0"/>
              <w:rPr>
                <w:ins w:id="1211" w:author="XI WANG" w:date="2022-11-02T17:42:00Z"/>
                <w:lang w:eastAsia="zh-CN"/>
              </w:rPr>
            </w:pPr>
          </w:p>
        </w:tc>
        <w:tc>
          <w:tcPr>
            <w:tcW w:w="1132" w:type="dxa"/>
            <w:tcBorders>
              <w:top w:val="single" w:sz="4" w:space="0" w:color="auto"/>
              <w:left w:val="single" w:sz="4" w:space="0" w:color="auto"/>
              <w:bottom w:val="single" w:sz="4" w:space="0" w:color="auto"/>
              <w:right w:val="single" w:sz="4" w:space="0" w:color="auto"/>
            </w:tcBorders>
          </w:tcPr>
          <w:p w14:paraId="1ABED08C" w14:textId="77777777" w:rsidR="00D355F5" w:rsidRPr="006F06C2" w:rsidRDefault="00D355F5" w:rsidP="00320896">
            <w:pPr>
              <w:pStyle w:val="TAL"/>
              <w:snapToGrid w:val="0"/>
              <w:rPr>
                <w:ins w:id="1212" w:author="XI WANG" w:date="2022-11-02T17:42:00Z"/>
              </w:rPr>
            </w:pPr>
          </w:p>
        </w:tc>
      </w:tr>
      <w:tr w:rsidR="00D355F5" w:rsidRPr="006F06C2" w14:paraId="4C1029EE" w14:textId="77777777" w:rsidTr="00745831">
        <w:trPr>
          <w:ins w:id="1213"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0562FCBA" w14:textId="77777777" w:rsidR="00D355F5" w:rsidRPr="006F06C2" w:rsidRDefault="00D355F5" w:rsidP="00320896">
            <w:pPr>
              <w:pStyle w:val="TAL"/>
              <w:snapToGrid w:val="0"/>
              <w:rPr>
                <w:ins w:id="1214" w:author="XI WANG" w:date="2022-11-02T17:42:00Z"/>
              </w:rPr>
            </w:pPr>
            <w:ins w:id="1215" w:author="XI WANG" w:date="2022-11-02T17:42:00Z">
              <w:r w:rsidRPr="006F06C2">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418631EE" w14:textId="77777777" w:rsidR="00D355F5" w:rsidRPr="006F06C2" w:rsidRDefault="00D355F5" w:rsidP="00320896">
            <w:pPr>
              <w:pStyle w:val="TAL"/>
              <w:snapToGrid w:val="0"/>
              <w:rPr>
                <w:ins w:id="1216"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54364071" w14:textId="77777777" w:rsidR="00D355F5" w:rsidRPr="006F06C2" w:rsidRDefault="00D355F5" w:rsidP="00320896">
            <w:pPr>
              <w:pStyle w:val="TAL"/>
              <w:snapToGrid w:val="0"/>
              <w:rPr>
                <w:ins w:id="1217"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405305BE" w14:textId="77777777" w:rsidR="00D355F5" w:rsidRPr="006F06C2" w:rsidRDefault="00D355F5" w:rsidP="00320896">
            <w:pPr>
              <w:pStyle w:val="TAL"/>
              <w:snapToGrid w:val="0"/>
              <w:rPr>
                <w:ins w:id="1218" w:author="XI WANG" w:date="2022-11-02T17:42:00Z"/>
              </w:rPr>
            </w:pPr>
          </w:p>
        </w:tc>
      </w:tr>
      <w:tr w:rsidR="00D355F5" w:rsidRPr="006F06C2" w14:paraId="08377FE6" w14:textId="77777777" w:rsidTr="00745831">
        <w:trPr>
          <w:ins w:id="1219"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23257C7C" w14:textId="77777777" w:rsidR="00D355F5" w:rsidRPr="006F06C2" w:rsidRDefault="00D355F5" w:rsidP="00320896">
            <w:pPr>
              <w:pStyle w:val="TAL"/>
              <w:tabs>
                <w:tab w:val="left" w:pos="599"/>
              </w:tabs>
              <w:snapToGrid w:val="0"/>
              <w:rPr>
                <w:ins w:id="1220" w:author="XI WANG" w:date="2022-11-02T17:42:00Z"/>
              </w:rPr>
            </w:pPr>
            <w:ins w:id="1221" w:author="XI WANG" w:date="2022-11-02T17:42:00Z">
              <w:r w:rsidRPr="006F06C2">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70255F89" w14:textId="77777777" w:rsidR="00D355F5" w:rsidRPr="006F06C2" w:rsidRDefault="00D355F5" w:rsidP="00320896">
            <w:pPr>
              <w:pStyle w:val="TAL"/>
              <w:snapToGrid w:val="0"/>
              <w:rPr>
                <w:ins w:id="1222"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64CEF757" w14:textId="77777777" w:rsidR="00D355F5" w:rsidRPr="006F06C2" w:rsidRDefault="00D355F5" w:rsidP="00320896">
            <w:pPr>
              <w:pStyle w:val="TAL"/>
              <w:snapToGrid w:val="0"/>
              <w:rPr>
                <w:ins w:id="1223"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72F3A616" w14:textId="77777777" w:rsidR="00D355F5" w:rsidRPr="006F06C2" w:rsidRDefault="00D355F5" w:rsidP="00320896">
            <w:pPr>
              <w:pStyle w:val="TAL"/>
              <w:snapToGrid w:val="0"/>
              <w:rPr>
                <w:ins w:id="1224" w:author="XI WANG" w:date="2022-11-02T17:42:00Z"/>
              </w:rPr>
            </w:pPr>
          </w:p>
        </w:tc>
      </w:tr>
      <w:tr w:rsidR="00D355F5" w:rsidRPr="006F06C2" w14:paraId="3A77A730" w14:textId="77777777" w:rsidTr="00745831">
        <w:trPr>
          <w:ins w:id="1225"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5EBF4693" w14:textId="77777777" w:rsidR="00D355F5" w:rsidRPr="006F06C2" w:rsidRDefault="00D355F5" w:rsidP="00320896">
            <w:pPr>
              <w:pStyle w:val="TAL"/>
              <w:tabs>
                <w:tab w:val="left" w:pos="599"/>
              </w:tabs>
              <w:snapToGrid w:val="0"/>
              <w:rPr>
                <w:ins w:id="1226" w:author="XI WANG" w:date="2022-11-02T17:42:00Z"/>
              </w:rPr>
            </w:pPr>
            <w:ins w:id="1227" w:author="XI WANG" w:date="2022-11-02T17:42:00Z">
              <w:r w:rsidRPr="006F06C2">
                <w:t xml:space="preserve">        masterCellGroup</w:t>
              </w:r>
            </w:ins>
          </w:p>
        </w:tc>
        <w:tc>
          <w:tcPr>
            <w:tcW w:w="2268" w:type="dxa"/>
            <w:tcBorders>
              <w:top w:val="single" w:sz="4" w:space="0" w:color="auto"/>
              <w:left w:val="single" w:sz="4" w:space="0" w:color="auto"/>
              <w:bottom w:val="single" w:sz="4" w:space="0" w:color="auto"/>
              <w:right w:val="single" w:sz="4" w:space="0" w:color="auto"/>
            </w:tcBorders>
          </w:tcPr>
          <w:p w14:paraId="6B035ADA" w14:textId="77777777" w:rsidR="00D355F5" w:rsidRPr="006F06C2" w:rsidRDefault="00D355F5" w:rsidP="00320896">
            <w:pPr>
              <w:pStyle w:val="TAL"/>
              <w:snapToGrid w:val="0"/>
              <w:rPr>
                <w:ins w:id="1228" w:author="XI WANG" w:date="2022-11-02T17:42:00Z"/>
              </w:rPr>
            </w:pPr>
            <w:ins w:id="1229" w:author="XI WANG" w:date="2022-11-02T17:42:00Z">
              <w:r w:rsidRPr="006F06C2">
                <w:t>OCTET STRING (CONTAINING CellGroupConfig)</w:t>
              </w:r>
            </w:ins>
          </w:p>
        </w:tc>
        <w:tc>
          <w:tcPr>
            <w:tcW w:w="1590" w:type="dxa"/>
            <w:tcBorders>
              <w:top w:val="single" w:sz="4" w:space="0" w:color="auto"/>
              <w:left w:val="single" w:sz="4" w:space="0" w:color="auto"/>
              <w:bottom w:val="single" w:sz="4" w:space="0" w:color="auto"/>
              <w:right w:val="single" w:sz="4" w:space="0" w:color="auto"/>
            </w:tcBorders>
          </w:tcPr>
          <w:p w14:paraId="7AC15B26" w14:textId="5611F4DA" w:rsidR="00D355F5" w:rsidRPr="006F06C2" w:rsidRDefault="00CB2941" w:rsidP="00320896">
            <w:pPr>
              <w:pStyle w:val="TAL"/>
              <w:snapToGrid w:val="0"/>
              <w:rPr>
                <w:ins w:id="1230" w:author="XI WANG" w:date="2022-11-02T17:42:00Z"/>
              </w:rPr>
            </w:pPr>
            <w:ins w:id="1231" w:author="XI WANG" w:date="2022-11-02T21:26:00Z">
              <w:r w:rsidRPr="006F06C2">
                <w:t xml:space="preserve">Table </w:t>
              </w:r>
              <w:r w:rsidR="00E576E4">
                <w:t>12.2.1.5</w:t>
              </w:r>
              <w:r w:rsidR="00E576E4" w:rsidRPr="00F511A5">
                <w:t>.3.3</w:t>
              </w:r>
              <w:r w:rsidR="00E576E4" w:rsidRPr="006F06C2">
                <w:t>-</w:t>
              </w:r>
              <w:r w:rsidR="00931778">
                <w:t>4</w:t>
              </w:r>
            </w:ins>
          </w:p>
        </w:tc>
        <w:tc>
          <w:tcPr>
            <w:tcW w:w="1132" w:type="dxa"/>
            <w:tcBorders>
              <w:top w:val="single" w:sz="4" w:space="0" w:color="auto"/>
              <w:left w:val="single" w:sz="4" w:space="0" w:color="auto"/>
              <w:bottom w:val="single" w:sz="4" w:space="0" w:color="auto"/>
              <w:right w:val="single" w:sz="4" w:space="0" w:color="auto"/>
            </w:tcBorders>
          </w:tcPr>
          <w:p w14:paraId="66D2A7AE" w14:textId="77777777" w:rsidR="00D355F5" w:rsidRPr="006F06C2" w:rsidRDefault="00D355F5" w:rsidP="00320896">
            <w:pPr>
              <w:pStyle w:val="TAL"/>
              <w:snapToGrid w:val="0"/>
              <w:rPr>
                <w:ins w:id="1232" w:author="XI WANG" w:date="2022-11-02T17:42:00Z"/>
              </w:rPr>
            </w:pPr>
          </w:p>
        </w:tc>
      </w:tr>
      <w:tr w:rsidR="00D355F5" w:rsidRPr="006F06C2" w14:paraId="18441038" w14:textId="77777777" w:rsidTr="00745831">
        <w:trPr>
          <w:ins w:id="1233"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1B55A246" w14:textId="77777777" w:rsidR="00D355F5" w:rsidRPr="006F06C2" w:rsidRDefault="00D355F5" w:rsidP="00320896">
            <w:pPr>
              <w:pStyle w:val="TAL"/>
              <w:tabs>
                <w:tab w:val="left" w:pos="599"/>
              </w:tabs>
              <w:snapToGrid w:val="0"/>
              <w:rPr>
                <w:ins w:id="1234" w:author="XI WANG" w:date="2022-11-02T17:42:00Z"/>
              </w:rPr>
            </w:pPr>
            <w:ins w:id="1235" w:author="XI WANG" w:date="2022-11-02T17:42:00Z">
              <w:r w:rsidRPr="006F06C2">
                <w:t xml:space="preserve">        masterKeyUpdate SEQUENCE {</w:t>
              </w:r>
            </w:ins>
          </w:p>
        </w:tc>
        <w:tc>
          <w:tcPr>
            <w:tcW w:w="2268" w:type="dxa"/>
            <w:tcBorders>
              <w:top w:val="single" w:sz="4" w:space="0" w:color="auto"/>
              <w:left w:val="single" w:sz="4" w:space="0" w:color="auto"/>
              <w:bottom w:val="single" w:sz="4" w:space="0" w:color="auto"/>
              <w:right w:val="single" w:sz="4" w:space="0" w:color="auto"/>
            </w:tcBorders>
          </w:tcPr>
          <w:p w14:paraId="3F3F15FF" w14:textId="77777777" w:rsidR="00D355F5" w:rsidRPr="006F06C2" w:rsidRDefault="00D355F5" w:rsidP="00320896">
            <w:pPr>
              <w:pStyle w:val="TAL"/>
              <w:snapToGrid w:val="0"/>
              <w:rPr>
                <w:ins w:id="1236"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723BA4CF" w14:textId="77777777" w:rsidR="00D355F5" w:rsidRPr="006F06C2" w:rsidRDefault="00D355F5" w:rsidP="00320896">
            <w:pPr>
              <w:pStyle w:val="TAL"/>
              <w:snapToGrid w:val="0"/>
              <w:rPr>
                <w:ins w:id="1237"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752E9CD8" w14:textId="77777777" w:rsidR="00D355F5" w:rsidRPr="006F06C2" w:rsidRDefault="00D355F5" w:rsidP="00320896">
            <w:pPr>
              <w:pStyle w:val="TAL"/>
              <w:snapToGrid w:val="0"/>
              <w:rPr>
                <w:ins w:id="1238" w:author="XI WANG" w:date="2022-11-02T17:42:00Z"/>
              </w:rPr>
            </w:pPr>
          </w:p>
        </w:tc>
      </w:tr>
      <w:tr w:rsidR="00D355F5" w:rsidRPr="006F06C2" w14:paraId="2D4854B0" w14:textId="77777777" w:rsidTr="00745831">
        <w:trPr>
          <w:ins w:id="1239"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062EF0AA" w14:textId="77777777" w:rsidR="00D355F5" w:rsidRPr="006F06C2" w:rsidRDefault="00D355F5" w:rsidP="00320896">
            <w:pPr>
              <w:pStyle w:val="TAL"/>
              <w:tabs>
                <w:tab w:val="left" w:pos="599"/>
              </w:tabs>
              <w:snapToGrid w:val="0"/>
              <w:rPr>
                <w:ins w:id="1240" w:author="XI WANG" w:date="2022-11-02T17:42:00Z"/>
              </w:rPr>
            </w:pPr>
            <w:ins w:id="1241" w:author="XI WANG" w:date="2022-11-02T17:42:00Z">
              <w:r w:rsidRPr="006F06C2">
                <w:t xml:space="preserve">          keySetChangeIndicator</w:t>
              </w:r>
            </w:ins>
          </w:p>
        </w:tc>
        <w:tc>
          <w:tcPr>
            <w:tcW w:w="2268" w:type="dxa"/>
            <w:tcBorders>
              <w:top w:val="single" w:sz="4" w:space="0" w:color="auto"/>
              <w:left w:val="single" w:sz="4" w:space="0" w:color="auto"/>
              <w:bottom w:val="single" w:sz="4" w:space="0" w:color="auto"/>
              <w:right w:val="single" w:sz="4" w:space="0" w:color="auto"/>
            </w:tcBorders>
          </w:tcPr>
          <w:p w14:paraId="51D365B3" w14:textId="77777777" w:rsidR="00D355F5" w:rsidRPr="006F06C2" w:rsidRDefault="00D355F5" w:rsidP="00320896">
            <w:pPr>
              <w:pStyle w:val="TAL"/>
              <w:snapToGrid w:val="0"/>
              <w:rPr>
                <w:ins w:id="1242" w:author="XI WANG" w:date="2022-11-02T17:42:00Z"/>
              </w:rPr>
            </w:pPr>
            <w:ins w:id="1243" w:author="XI WANG" w:date="2022-11-02T17:42:00Z">
              <w:r w:rsidRPr="006F06C2">
                <w:t>True</w:t>
              </w:r>
            </w:ins>
          </w:p>
        </w:tc>
        <w:tc>
          <w:tcPr>
            <w:tcW w:w="1590" w:type="dxa"/>
            <w:tcBorders>
              <w:top w:val="single" w:sz="4" w:space="0" w:color="auto"/>
              <w:left w:val="single" w:sz="4" w:space="0" w:color="auto"/>
              <w:bottom w:val="single" w:sz="4" w:space="0" w:color="auto"/>
              <w:right w:val="single" w:sz="4" w:space="0" w:color="auto"/>
            </w:tcBorders>
          </w:tcPr>
          <w:p w14:paraId="35F169DB" w14:textId="77777777" w:rsidR="00D355F5" w:rsidRPr="006F06C2" w:rsidRDefault="00D355F5" w:rsidP="00320896">
            <w:pPr>
              <w:pStyle w:val="TAL"/>
              <w:snapToGrid w:val="0"/>
              <w:rPr>
                <w:ins w:id="1244"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0976CAA2" w14:textId="77777777" w:rsidR="00D355F5" w:rsidRPr="006F06C2" w:rsidRDefault="00D355F5" w:rsidP="00320896">
            <w:pPr>
              <w:pStyle w:val="TAL"/>
              <w:snapToGrid w:val="0"/>
              <w:rPr>
                <w:ins w:id="1245" w:author="XI WANG" w:date="2022-11-02T17:42:00Z"/>
              </w:rPr>
            </w:pPr>
          </w:p>
        </w:tc>
      </w:tr>
      <w:tr w:rsidR="00D355F5" w:rsidRPr="006F06C2" w14:paraId="29807664" w14:textId="77777777" w:rsidTr="00745831">
        <w:trPr>
          <w:ins w:id="1246"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4AE5A161" w14:textId="77777777" w:rsidR="00D355F5" w:rsidRPr="006F06C2" w:rsidRDefault="00D355F5" w:rsidP="00320896">
            <w:pPr>
              <w:pStyle w:val="TAL"/>
              <w:tabs>
                <w:tab w:val="left" w:pos="599"/>
              </w:tabs>
              <w:snapToGrid w:val="0"/>
              <w:rPr>
                <w:ins w:id="1247" w:author="XI WANG" w:date="2022-11-02T17:42:00Z"/>
              </w:rPr>
            </w:pPr>
            <w:ins w:id="1248" w:author="XI WANG" w:date="2022-11-02T17:42:00Z">
              <w:r w:rsidRPr="006F06C2">
                <w:t xml:space="preserve">          nextHopChainingCount</w:t>
              </w:r>
            </w:ins>
          </w:p>
        </w:tc>
        <w:tc>
          <w:tcPr>
            <w:tcW w:w="2268" w:type="dxa"/>
            <w:tcBorders>
              <w:top w:val="single" w:sz="4" w:space="0" w:color="auto"/>
              <w:left w:val="single" w:sz="4" w:space="0" w:color="auto"/>
              <w:bottom w:val="single" w:sz="4" w:space="0" w:color="auto"/>
              <w:right w:val="single" w:sz="4" w:space="0" w:color="auto"/>
            </w:tcBorders>
          </w:tcPr>
          <w:p w14:paraId="666CDDFA" w14:textId="77777777" w:rsidR="00D355F5" w:rsidRPr="006F06C2" w:rsidRDefault="00D355F5" w:rsidP="00320896">
            <w:pPr>
              <w:pStyle w:val="TAL"/>
              <w:snapToGrid w:val="0"/>
              <w:rPr>
                <w:ins w:id="1249" w:author="XI WANG" w:date="2022-11-02T17:42:00Z"/>
              </w:rPr>
            </w:pPr>
            <w:ins w:id="1250" w:author="XI WANG" w:date="2022-11-02T17:42:00Z">
              <w:r w:rsidRPr="006F06C2">
                <w:t>0</w:t>
              </w:r>
            </w:ins>
          </w:p>
        </w:tc>
        <w:tc>
          <w:tcPr>
            <w:tcW w:w="1590" w:type="dxa"/>
            <w:tcBorders>
              <w:top w:val="single" w:sz="4" w:space="0" w:color="auto"/>
              <w:left w:val="single" w:sz="4" w:space="0" w:color="auto"/>
              <w:bottom w:val="single" w:sz="4" w:space="0" w:color="auto"/>
              <w:right w:val="single" w:sz="4" w:space="0" w:color="auto"/>
            </w:tcBorders>
          </w:tcPr>
          <w:p w14:paraId="798CB48E" w14:textId="77777777" w:rsidR="00D355F5" w:rsidRPr="006F06C2" w:rsidRDefault="00D355F5" w:rsidP="00320896">
            <w:pPr>
              <w:pStyle w:val="TAL"/>
              <w:snapToGrid w:val="0"/>
              <w:rPr>
                <w:ins w:id="1251"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25F7ABA4" w14:textId="77777777" w:rsidR="00D355F5" w:rsidRPr="006F06C2" w:rsidRDefault="00D355F5" w:rsidP="00320896">
            <w:pPr>
              <w:pStyle w:val="TAL"/>
              <w:snapToGrid w:val="0"/>
              <w:rPr>
                <w:ins w:id="1252" w:author="XI WANG" w:date="2022-11-02T17:42:00Z"/>
              </w:rPr>
            </w:pPr>
          </w:p>
        </w:tc>
      </w:tr>
      <w:tr w:rsidR="00D355F5" w:rsidRPr="006E53C2" w14:paraId="26C5B192" w14:textId="77777777" w:rsidTr="00745831">
        <w:trPr>
          <w:ins w:id="1253"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404A9C91" w14:textId="77777777" w:rsidR="00D355F5" w:rsidRPr="006F06C2" w:rsidRDefault="00D355F5" w:rsidP="00320896">
            <w:pPr>
              <w:pStyle w:val="TAL"/>
              <w:tabs>
                <w:tab w:val="left" w:pos="599"/>
              </w:tabs>
              <w:snapToGrid w:val="0"/>
              <w:rPr>
                <w:ins w:id="1254" w:author="XI WANG" w:date="2022-11-02T17:42:00Z"/>
              </w:rPr>
            </w:pPr>
            <w:ins w:id="1255" w:author="XI WANG" w:date="2022-11-02T17:42:00Z">
              <w:r w:rsidRPr="006F06C2">
                <w:t xml:space="preserve">          nas-Container </w:t>
              </w:r>
            </w:ins>
          </w:p>
        </w:tc>
        <w:tc>
          <w:tcPr>
            <w:tcW w:w="2268" w:type="dxa"/>
            <w:tcBorders>
              <w:top w:val="single" w:sz="4" w:space="0" w:color="auto"/>
              <w:left w:val="single" w:sz="4" w:space="0" w:color="auto"/>
              <w:bottom w:val="single" w:sz="4" w:space="0" w:color="auto"/>
              <w:right w:val="single" w:sz="4" w:space="0" w:color="auto"/>
            </w:tcBorders>
          </w:tcPr>
          <w:p w14:paraId="09653009" w14:textId="3CD1D90F" w:rsidR="00D355F5" w:rsidRPr="006F06C2" w:rsidRDefault="00D355F5" w:rsidP="00320896">
            <w:pPr>
              <w:pStyle w:val="TAL"/>
              <w:snapToGrid w:val="0"/>
              <w:rPr>
                <w:ins w:id="1256" w:author="XI WANG" w:date="2022-11-02T17:42:00Z"/>
              </w:rPr>
            </w:pPr>
            <w:ins w:id="1257" w:author="XI WANG" w:date="2022-11-02T17:42:00Z">
              <w:r w:rsidRPr="006F06C2">
                <w:t>NASContainer</w:t>
              </w:r>
            </w:ins>
          </w:p>
        </w:tc>
        <w:tc>
          <w:tcPr>
            <w:tcW w:w="1590" w:type="dxa"/>
            <w:tcBorders>
              <w:top w:val="single" w:sz="4" w:space="0" w:color="auto"/>
              <w:left w:val="single" w:sz="4" w:space="0" w:color="auto"/>
              <w:bottom w:val="single" w:sz="4" w:space="0" w:color="auto"/>
              <w:right w:val="single" w:sz="4" w:space="0" w:color="auto"/>
            </w:tcBorders>
          </w:tcPr>
          <w:p w14:paraId="09F07615" w14:textId="2A3FD32C" w:rsidR="00D355F5" w:rsidRPr="00AF5A18" w:rsidRDefault="00D355F5" w:rsidP="00320896">
            <w:pPr>
              <w:pStyle w:val="TAL"/>
              <w:snapToGrid w:val="0"/>
              <w:rPr>
                <w:ins w:id="1258" w:author="XI WANG" w:date="2022-11-02T17:42:00Z"/>
                <w:lang w:val="fr-FR"/>
              </w:rPr>
            </w:pPr>
            <w:ins w:id="1259" w:author="XI WANG" w:date="2022-11-02T17:42:00Z">
              <w:r w:rsidRPr="00AF5A18">
                <w:rPr>
                  <w:lang w:val="fr-FR" w:eastAsia="ko-KR"/>
                </w:rPr>
                <w:t>Intra N1 mode</w:t>
              </w:r>
              <w:r w:rsidRPr="00AF5A18">
                <w:rPr>
                  <w:lang w:val="fr-FR"/>
                </w:rPr>
                <w:t xml:space="preserve"> NAS transparent container</w:t>
              </w:r>
            </w:ins>
            <w:ins w:id="1260" w:author="XI WANG" w:date="2022-11-04T11:58:00Z">
              <w:r w:rsidR="00E43957">
                <w:rPr>
                  <w:lang w:val="fr-FR"/>
                </w:rPr>
                <w:t xml:space="preserve">, </w:t>
              </w:r>
              <w:r w:rsidR="0017039D" w:rsidRPr="006F06C2">
                <w:t xml:space="preserve">Table </w:t>
              </w:r>
              <w:r w:rsidR="0017039D">
                <w:t>12.2.1.5</w:t>
              </w:r>
              <w:r w:rsidR="0017039D" w:rsidRPr="00F511A5">
                <w:t>.3.3</w:t>
              </w:r>
              <w:r w:rsidR="0017039D" w:rsidRPr="006F06C2">
                <w:t>-</w:t>
              </w:r>
              <w:r w:rsidR="0017039D">
                <w:t>10</w:t>
              </w:r>
            </w:ins>
          </w:p>
        </w:tc>
        <w:tc>
          <w:tcPr>
            <w:tcW w:w="1132" w:type="dxa"/>
            <w:tcBorders>
              <w:top w:val="single" w:sz="4" w:space="0" w:color="auto"/>
              <w:left w:val="single" w:sz="4" w:space="0" w:color="auto"/>
              <w:bottom w:val="single" w:sz="4" w:space="0" w:color="auto"/>
              <w:right w:val="single" w:sz="4" w:space="0" w:color="auto"/>
            </w:tcBorders>
          </w:tcPr>
          <w:p w14:paraId="68EEA891" w14:textId="77777777" w:rsidR="00D355F5" w:rsidRPr="00AF5A18" w:rsidRDefault="00D355F5" w:rsidP="00320896">
            <w:pPr>
              <w:pStyle w:val="TAL"/>
              <w:snapToGrid w:val="0"/>
              <w:rPr>
                <w:ins w:id="1261" w:author="XI WANG" w:date="2022-11-02T17:42:00Z"/>
                <w:lang w:val="fr-FR"/>
              </w:rPr>
            </w:pPr>
          </w:p>
        </w:tc>
      </w:tr>
      <w:tr w:rsidR="00D355F5" w:rsidRPr="006F06C2" w14:paraId="3F363BEB" w14:textId="77777777" w:rsidTr="00745831">
        <w:trPr>
          <w:ins w:id="1262"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093A014A" w14:textId="77777777" w:rsidR="00D355F5" w:rsidRPr="006F06C2" w:rsidRDefault="00D355F5" w:rsidP="00320896">
            <w:pPr>
              <w:pStyle w:val="TAL"/>
              <w:snapToGrid w:val="0"/>
              <w:rPr>
                <w:ins w:id="1263" w:author="XI WANG" w:date="2022-11-02T17:42:00Z"/>
              </w:rPr>
            </w:pPr>
            <w:ins w:id="1264" w:author="XI WANG" w:date="2022-11-02T17:42:00Z">
              <w:r w:rsidRPr="00AF5A18">
                <w:rPr>
                  <w:lang w:val="fr-FR"/>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11501FCB" w14:textId="77777777" w:rsidR="00D355F5" w:rsidRPr="006F06C2" w:rsidRDefault="00D355F5" w:rsidP="00320896">
            <w:pPr>
              <w:pStyle w:val="TAL"/>
              <w:snapToGrid w:val="0"/>
              <w:rPr>
                <w:ins w:id="1265"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49E07328" w14:textId="77777777" w:rsidR="00D355F5" w:rsidRPr="006F06C2" w:rsidRDefault="00D355F5" w:rsidP="00320896">
            <w:pPr>
              <w:pStyle w:val="TAL"/>
              <w:snapToGrid w:val="0"/>
              <w:rPr>
                <w:ins w:id="1266"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42AE9927" w14:textId="77777777" w:rsidR="00D355F5" w:rsidRPr="006F06C2" w:rsidRDefault="00D355F5" w:rsidP="00320896">
            <w:pPr>
              <w:pStyle w:val="TAL"/>
              <w:snapToGrid w:val="0"/>
              <w:rPr>
                <w:ins w:id="1267" w:author="XI WANG" w:date="2022-11-02T17:42:00Z"/>
              </w:rPr>
            </w:pPr>
          </w:p>
        </w:tc>
      </w:tr>
      <w:tr w:rsidR="00D355F5" w:rsidRPr="006F06C2" w14:paraId="28FE7BB4" w14:textId="77777777" w:rsidTr="00745831">
        <w:trPr>
          <w:ins w:id="1268"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1EA57C8A" w14:textId="77777777" w:rsidR="00D355F5" w:rsidRPr="006F06C2" w:rsidRDefault="00D355F5" w:rsidP="00320896">
            <w:pPr>
              <w:pStyle w:val="TAL"/>
              <w:snapToGrid w:val="0"/>
              <w:rPr>
                <w:ins w:id="1269" w:author="XI WANG" w:date="2022-11-02T17:42:00Z"/>
              </w:rPr>
            </w:pPr>
            <w:ins w:id="1270" w:author="XI WANG" w:date="2022-11-02T17:4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DA78FA0" w14:textId="77777777" w:rsidR="00D355F5" w:rsidRPr="006F06C2" w:rsidRDefault="00D355F5" w:rsidP="00320896">
            <w:pPr>
              <w:pStyle w:val="TAL"/>
              <w:snapToGrid w:val="0"/>
              <w:rPr>
                <w:ins w:id="1271"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303DD0A2" w14:textId="77777777" w:rsidR="00D355F5" w:rsidRPr="006F06C2" w:rsidRDefault="00D355F5" w:rsidP="00320896">
            <w:pPr>
              <w:pStyle w:val="TAL"/>
              <w:snapToGrid w:val="0"/>
              <w:rPr>
                <w:ins w:id="1272"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4E7992B8" w14:textId="77777777" w:rsidR="00D355F5" w:rsidRPr="006F06C2" w:rsidRDefault="00D355F5" w:rsidP="00320896">
            <w:pPr>
              <w:pStyle w:val="TAL"/>
              <w:snapToGrid w:val="0"/>
              <w:rPr>
                <w:ins w:id="1273" w:author="XI WANG" w:date="2022-11-02T17:42:00Z"/>
              </w:rPr>
            </w:pPr>
          </w:p>
        </w:tc>
      </w:tr>
      <w:tr w:rsidR="00D355F5" w:rsidRPr="006F06C2" w14:paraId="3CCDDBC0" w14:textId="77777777" w:rsidTr="00745831">
        <w:trPr>
          <w:ins w:id="1274"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45DC8095" w14:textId="77777777" w:rsidR="00D355F5" w:rsidRPr="006F06C2" w:rsidRDefault="00D355F5" w:rsidP="00320896">
            <w:pPr>
              <w:pStyle w:val="TAL"/>
              <w:snapToGrid w:val="0"/>
              <w:rPr>
                <w:ins w:id="1275" w:author="XI WANG" w:date="2022-11-02T17:42:00Z"/>
              </w:rPr>
            </w:pPr>
            <w:ins w:id="1276" w:author="XI WANG" w:date="2022-11-02T17:4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73DA5F4" w14:textId="77777777" w:rsidR="00D355F5" w:rsidRPr="006F06C2" w:rsidRDefault="00D355F5" w:rsidP="00320896">
            <w:pPr>
              <w:pStyle w:val="TAL"/>
              <w:snapToGrid w:val="0"/>
              <w:rPr>
                <w:ins w:id="1277"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5314429A" w14:textId="77777777" w:rsidR="00D355F5" w:rsidRPr="006F06C2" w:rsidRDefault="00D355F5" w:rsidP="00320896">
            <w:pPr>
              <w:pStyle w:val="TAL"/>
              <w:snapToGrid w:val="0"/>
              <w:rPr>
                <w:ins w:id="1278"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4B4BFA4B" w14:textId="77777777" w:rsidR="00D355F5" w:rsidRPr="006F06C2" w:rsidRDefault="00D355F5" w:rsidP="00320896">
            <w:pPr>
              <w:pStyle w:val="TAL"/>
              <w:snapToGrid w:val="0"/>
              <w:rPr>
                <w:ins w:id="1279" w:author="XI WANG" w:date="2022-11-02T17:42:00Z"/>
              </w:rPr>
            </w:pPr>
          </w:p>
        </w:tc>
      </w:tr>
      <w:tr w:rsidR="00D355F5" w:rsidRPr="006F06C2" w14:paraId="0B026107" w14:textId="77777777" w:rsidTr="00745831">
        <w:trPr>
          <w:ins w:id="1280"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407419AF" w14:textId="77777777" w:rsidR="00D355F5" w:rsidRPr="006F06C2" w:rsidRDefault="00D355F5" w:rsidP="00320896">
            <w:pPr>
              <w:pStyle w:val="TAL"/>
              <w:snapToGrid w:val="0"/>
              <w:rPr>
                <w:ins w:id="1281" w:author="XI WANG" w:date="2022-11-02T17:42:00Z"/>
              </w:rPr>
            </w:pPr>
            <w:ins w:id="1282" w:author="XI WANG" w:date="2022-11-02T17:4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10A2C9C" w14:textId="77777777" w:rsidR="00D355F5" w:rsidRPr="006F06C2" w:rsidRDefault="00D355F5" w:rsidP="00320896">
            <w:pPr>
              <w:pStyle w:val="TAL"/>
              <w:snapToGrid w:val="0"/>
              <w:rPr>
                <w:ins w:id="1283"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3E5E34F0" w14:textId="77777777" w:rsidR="00D355F5" w:rsidRPr="006F06C2" w:rsidRDefault="00D355F5" w:rsidP="00320896">
            <w:pPr>
              <w:pStyle w:val="TAL"/>
              <w:snapToGrid w:val="0"/>
              <w:rPr>
                <w:ins w:id="1284"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3F21B3FA" w14:textId="77777777" w:rsidR="00D355F5" w:rsidRPr="006F06C2" w:rsidRDefault="00D355F5" w:rsidP="00320896">
            <w:pPr>
              <w:pStyle w:val="TAL"/>
              <w:snapToGrid w:val="0"/>
              <w:rPr>
                <w:ins w:id="1285" w:author="XI WANG" w:date="2022-11-02T17:42:00Z"/>
              </w:rPr>
            </w:pPr>
          </w:p>
        </w:tc>
      </w:tr>
      <w:tr w:rsidR="00D355F5" w:rsidRPr="006F06C2" w14:paraId="7B40B78B" w14:textId="77777777" w:rsidTr="00745831">
        <w:trPr>
          <w:ins w:id="1286" w:author="XI WANG" w:date="2022-11-02T17:42:00Z"/>
        </w:trPr>
        <w:tc>
          <w:tcPr>
            <w:tcW w:w="4644" w:type="dxa"/>
            <w:tcBorders>
              <w:top w:val="single" w:sz="4" w:space="0" w:color="auto"/>
              <w:left w:val="single" w:sz="4" w:space="0" w:color="auto"/>
              <w:bottom w:val="single" w:sz="4" w:space="0" w:color="auto"/>
              <w:right w:val="single" w:sz="4" w:space="0" w:color="auto"/>
            </w:tcBorders>
          </w:tcPr>
          <w:p w14:paraId="75510FE6" w14:textId="77777777" w:rsidR="00D355F5" w:rsidRPr="006F06C2" w:rsidRDefault="00D355F5" w:rsidP="00320896">
            <w:pPr>
              <w:pStyle w:val="TAL"/>
              <w:tabs>
                <w:tab w:val="left" w:pos="887"/>
              </w:tabs>
              <w:snapToGrid w:val="0"/>
              <w:rPr>
                <w:ins w:id="1287" w:author="XI WANG" w:date="2022-11-02T17:42:00Z"/>
              </w:rPr>
            </w:pPr>
            <w:ins w:id="1288" w:author="XI WANG" w:date="2022-11-02T17:42:00Z">
              <w:r w:rsidRPr="006F06C2">
                <w:t>}</w:t>
              </w:r>
            </w:ins>
          </w:p>
        </w:tc>
        <w:tc>
          <w:tcPr>
            <w:tcW w:w="2268" w:type="dxa"/>
            <w:tcBorders>
              <w:top w:val="single" w:sz="4" w:space="0" w:color="auto"/>
              <w:left w:val="single" w:sz="4" w:space="0" w:color="auto"/>
              <w:bottom w:val="single" w:sz="4" w:space="0" w:color="auto"/>
              <w:right w:val="single" w:sz="4" w:space="0" w:color="auto"/>
            </w:tcBorders>
          </w:tcPr>
          <w:p w14:paraId="41DBD9E6" w14:textId="77777777" w:rsidR="00D355F5" w:rsidRPr="006F06C2" w:rsidRDefault="00D355F5" w:rsidP="00320896">
            <w:pPr>
              <w:pStyle w:val="TAL"/>
              <w:snapToGrid w:val="0"/>
              <w:rPr>
                <w:ins w:id="1289" w:author="XI WANG" w:date="2022-11-02T17:42:00Z"/>
              </w:rPr>
            </w:pPr>
          </w:p>
        </w:tc>
        <w:tc>
          <w:tcPr>
            <w:tcW w:w="1590" w:type="dxa"/>
            <w:tcBorders>
              <w:top w:val="single" w:sz="4" w:space="0" w:color="auto"/>
              <w:left w:val="single" w:sz="4" w:space="0" w:color="auto"/>
              <w:bottom w:val="single" w:sz="4" w:space="0" w:color="auto"/>
              <w:right w:val="single" w:sz="4" w:space="0" w:color="auto"/>
            </w:tcBorders>
          </w:tcPr>
          <w:p w14:paraId="2A432366" w14:textId="77777777" w:rsidR="00D355F5" w:rsidRPr="006F06C2" w:rsidRDefault="00D355F5" w:rsidP="00320896">
            <w:pPr>
              <w:pStyle w:val="TAL"/>
              <w:snapToGrid w:val="0"/>
              <w:rPr>
                <w:ins w:id="1290" w:author="XI WANG" w:date="2022-11-02T17:42:00Z"/>
              </w:rPr>
            </w:pPr>
          </w:p>
        </w:tc>
        <w:tc>
          <w:tcPr>
            <w:tcW w:w="1132" w:type="dxa"/>
            <w:tcBorders>
              <w:top w:val="single" w:sz="4" w:space="0" w:color="auto"/>
              <w:left w:val="single" w:sz="4" w:space="0" w:color="auto"/>
              <w:bottom w:val="single" w:sz="4" w:space="0" w:color="auto"/>
              <w:right w:val="single" w:sz="4" w:space="0" w:color="auto"/>
            </w:tcBorders>
          </w:tcPr>
          <w:p w14:paraId="6CB1C789" w14:textId="77777777" w:rsidR="00D355F5" w:rsidRPr="006F06C2" w:rsidRDefault="00D355F5" w:rsidP="00320896">
            <w:pPr>
              <w:pStyle w:val="TAL"/>
              <w:snapToGrid w:val="0"/>
              <w:rPr>
                <w:ins w:id="1291" w:author="XI WANG" w:date="2022-11-02T17:42:00Z"/>
              </w:rPr>
            </w:pPr>
          </w:p>
        </w:tc>
      </w:tr>
    </w:tbl>
    <w:p w14:paraId="7CCE5B89" w14:textId="77777777" w:rsidR="00D355F5" w:rsidRPr="00703114" w:rsidRDefault="00D355F5" w:rsidP="00703114">
      <w:pPr>
        <w:rPr>
          <w:ins w:id="1292" w:author="XI WANG" w:date="2022-11-02T17:42:00Z"/>
          <w:rFonts w:ascii="Arial" w:hAnsi="Arial"/>
          <w:lang w:eastAsia="x-none"/>
        </w:rPr>
      </w:pPr>
    </w:p>
    <w:p w14:paraId="139A8358" w14:textId="716E9CDB" w:rsidR="00D355F5" w:rsidRPr="006F06C2" w:rsidRDefault="00D355F5" w:rsidP="00D355F5">
      <w:pPr>
        <w:pStyle w:val="TH"/>
        <w:rPr>
          <w:ins w:id="1293" w:author="XI WANG" w:date="2022-11-02T17:42:00Z"/>
        </w:rPr>
      </w:pPr>
      <w:ins w:id="1294" w:author="XI WANG" w:date="2022-11-02T17:42:00Z">
        <w:r w:rsidRPr="006F06C2">
          <w:lastRenderedPageBreak/>
          <w:t xml:space="preserve">Table </w:t>
        </w:r>
      </w:ins>
      <w:ins w:id="1295" w:author="XI WANG" w:date="2022-11-02T21:26:00Z">
        <w:r w:rsidR="00CB2941">
          <w:t>12.2.1.5</w:t>
        </w:r>
        <w:r w:rsidR="00CB2941" w:rsidRPr="00F511A5">
          <w:t>.3.3</w:t>
        </w:r>
        <w:r w:rsidR="00CB2941" w:rsidRPr="006F06C2">
          <w:t>-</w:t>
        </w:r>
      </w:ins>
      <w:ins w:id="1296" w:author="XI WANG" w:date="2022-11-02T23:39:00Z">
        <w:r w:rsidR="00644E31">
          <w:t>8</w:t>
        </w:r>
      </w:ins>
      <w:ins w:id="1297" w:author="XI WANG" w:date="2022-11-02T17:42:00Z">
        <w:r w:rsidRPr="006F06C2">
          <w:t xml:space="preserve">: </w:t>
        </w:r>
        <w:r w:rsidRPr="006F06C2">
          <w:rPr>
            <w:i/>
            <w:iCs/>
          </w:rPr>
          <w:t>CellGroupConfig</w:t>
        </w:r>
        <w:r w:rsidRPr="006F06C2">
          <w:rPr>
            <w:i/>
          </w:rPr>
          <w:t xml:space="preserve"> </w:t>
        </w:r>
        <w:r w:rsidRPr="006F06C2">
          <w:t>(</w:t>
        </w:r>
      </w:ins>
      <w:ins w:id="1298" w:author="XI WANG" w:date="2022-11-02T21:53:00Z">
        <w:r w:rsidR="007B66BD" w:rsidRPr="006F06C2">
          <w:t xml:space="preserve">Table </w:t>
        </w:r>
        <w:r w:rsidR="007B66BD">
          <w:t>12.2.1.5</w:t>
        </w:r>
        <w:r w:rsidR="007B66BD" w:rsidRPr="00F511A5">
          <w:t>.3.3</w:t>
        </w:r>
        <w:r w:rsidR="007B66BD" w:rsidRPr="006F06C2">
          <w:t>-</w:t>
        </w:r>
      </w:ins>
      <w:ins w:id="1299" w:author="XI WANG" w:date="2022-11-02T23:39:00Z">
        <w:r w:rsidR="00644E31">
          <w:t>7</w:t>
        </w:r>
      </w:ins>
      <w:ins w:id="1300" w:author="XI WANG" w:date="2022-11-02T17:42:00Z">
        <w:r w:rsidRPr="006F06C2">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129"/>
      </w:tblGrid>
      <w:tr w:rsidR="00D355F5" w:rsidRPr="006F06C2" w14:paraId="00646BE6" w14:textId="77777777" w:rsidTr="00745831">
        <w:trPr>
          <w:ins w:id="1301" w:author="XI WANG" w:date="2022-11-02T17:42:00Z"/>
        </w:trPr>
        <w:tc>
          <w:tcPr>
            <w:tcW w:w="9634" w:type="dxa"/>
            <w:gridSpan w:val="4"/>
          </w:tcPr>
          <w:p w14:paraId="29AD8217" w14:textId="77777777" w:rsidR="00D355F5" w:rsidRPr="006F06C2" w:rsidRDefault="00D355F5" w:rsidP="00320896">
            <w:pPr>
              <w:pStyle w:val="TAL"/>
              <w:rPr>
                <w:ins w:id="1302" w:author="XI WANG" w:date="2022-11-02T17:42:00Z"/>
              </w:rPr>
            </w:pPr>
            <w:ins w:id="1303" w:author="XI WANG" w:date="2022-11-02T17:42:00Z">
              <w:r w:rsidRPr="006F06C2">
                <w:t xml:space="preserve">Derivation Path: TS 38.508-1 [4], Table 4.6.3-19 with condition </w:t>
              </w:r>
              <w:r w:rsidRPr="006F06C2">
                <w:rPr>
                  <w:rFonts w:eastAsia="MS Mincho"/>
                </w:rPr>
                <w:t>PCell_change</w:t>
              </w:r>
              <w:r w:rsidRPr="006F06C2">
                <w:t xml:space="preserve"> and </w:t>
              </w:r>
              <w:r w:rsidRPr="006F06C2">
                <w:rPr>
                  <w:rFonts w:eastAsia="MS Mincho"/>
                </w:rPr>
                <w:t>CFRA</w:t>
              </w:r>
            </w:ins>
          </w:p>
        </w:tc>
      </w:tr>
      <w:tr w:rsidR="00D355F5" w:rsidRPr="006F06C2" w14:paraId="658E9823" w14:textId="77777777" w:rsidTr="00745831">
        <w:trPr>
          <w:ins w:id="1304" w:author="XI WANG" w:date="2022-11-02T17:42:00Z"/>
        </w:trPr>
        <w:tc>
          <w:tcPr>
            <w:tcW w:w="4536" w:type="dxa"/>
          </w:tcPr>
          <w:p w14:paraId="278C0B3B" w14:textId="77777777" w:rsidR="00D355F5" w:rsidRPr="006F06C2" w:rsidRDefault="00D355F5" w:rsidP="00320896">
            <w:pPr>
              <w:pStyle w:val="TAH"/>
              <w:rPr>
                <w:ins w:id="1305" w:author="XI WANG" w:date="2022-11-02T17:42:00Z"/>
              </w:rPr>
            </w:pPr>
            <w:ins w:id="1306" w:author="XI WANG" w:date="2022-11-02T17:42:00Z">
              <w:r w:rsidRPr="006F06C2">
                <w:t>Information Element</w:t>
              </w:r>
            </w:ins>
          </w:p>
        </w:tc>
        <w:tc>
          <w:tcPr>
            <w:tcW w:w="2268" w:type="dxa"/>
          </w:tcPr>
          <w:p w14:paraId="4297A483" w14:textId="77777777" w:rsidR="00D355F5" w:rsidRPr="006F06C2" w:rsidRDefault="00D355F5" w:rsidP="00320896">
            <w:pPr>
              <w:pStyle w:val="TAH"/>
              <w:rPr>
                <w:ins w:id="1307" w:author="XI WANG" w:date="2022-11-02T17:42:00Z"/>
              </w:rPr>
            </w:pPr>
            <w:ins w:id="1308" w:author="XI WANG" w:date="2022-11-02T17:42:00Z">
              <w:r w:rsidRPr="006F06C2">
                <w:t>Value/remark</w:t>
              </w:r>
            </w:ins>
          </w:p>
        </w:tc>
        <w:tc>
          <w:tcPr>
            <w:tcW w:w="1701" w:type="dxa"/>
          </w:tcPr>
          <w:p w14:paraId="4E8F01CB" w14:textId="77777777" w:rsidR="00D355F5" w:rsidRPr="006F06C2" w:rsidRDefault="00D355F5" w:rsidP="00320896">
            <w:pPr>
              <w:pStyle w:val="TAH"/>
              <w:rPr>
                <w:ins w:id="1309" w:author="XI WANG" w:date="2022-11-02T17:42:00Z"/>
              </w:rPr>
            </w:pPr>
            <w:ins w:id="1310" w:author="XI WANG" w:date="2022-11-02T17:42:00Z">
              <w:r w:rsidRPr="006F06C2">
                <w:t>Comment</w:t>
              </w:r>
            </w:ins>
          </w:p>
        </w:tc>
        <w:tc>
          <w:tcPr>
            <w:tcW w:w="1129" w:type="dxa"/>
          </w:tcPr>
          <w:p w14:paraId="5F44982B" w14:textId="77777777" w:rsidR="00D355F5" w:rsidRPr="006F06C2" w:rsidRDefault="00D355F5" w:rsidP="00320896">
            <w:pPr>
              <w:pStyle w:val="TAH"/>
              <w:rPr>
                <w:ins w:id="1311" w:author="XI WANG" w:date="2022-11-02T17:42:00Z"/>
              </w:rPr>
            </w:pPr>
            <w:ins w:id="1312" w:author="XI WANG" w:date="2022-11-02T17:42:00Z">
              <w:r w:rsidRPr="006F06C2">
                <w:t>Condition</w:t>
              </w:r>
            </w:ins>
          </w:p>
        </w:tc>
      </w:tr>
      <w:tr w:rsidR="00D355F5" w:rsidRPr="006F06C2" w14:paraId="694A736C" w14:textId="77777777" w:rsidTr="00745831">
        <w:trPr>
          <w:ins w:id="1313" w:author="XI WANG" w:date="2022-11-02T17:42:00Z"/>
        </w:trPr>
        <w:tc>
          <w:tcPr>
            <w:tcW w:w="4536" w:type="dxa"/>
          </w:tcPr>
          <w:p w14:paraId="2A6F73D9" w14:textId="77777777" w:rsidR="00D355F5" w:rsidRPr="006F06C2" w:rsidRDefault="00D355F5" w:rsidP="00320896">
            <w:pPr>
              <w:pStyle w:val="TAL"/>
              <w:rPr>
                <w:ins w:id="1314" w:author="XI WANG" w:date="2022-11-02T17:42:00Z"/>
              </w:rPr>
            </w:pPr>
            <w:ins w:id="1315" w:author="XI WANG" w:date="2022-11-02T17:42:00Z">
              <w:r w:rsidRPr="006F06C2">
                <w:t xml:space="preserve">CellGroupConfig ::= </w:t>
              </w:r>
              <w:r w:rsidRPr="006F06C2">
                <w:rPr>
                  <w:snapToGrid w:val="0"/>
                </w:rPr>
                <w:t xml:space="preserve">SEQUENCE </w:t>
              </w:r>
              <w:r w:rsidRPr="006F06C2">
                <w:t>{</w:t>
              </w:r>
            </w:ins>
          </w:p>
        </w:tc>
        <w:tc>
          <w:tcPr>
            <w:tcW w:w="2268" w:type="dxa"/>
          </w:tcPr>
          <w:p w14:paraId="10BC0C59" w14:textId="77777777" w:rsidR="00D355F5" w:rsidRPr="006F06C2" w:rsidRDefault="00D355F5" w:rsidP="00320896">
            <w:pPr>
              <w:pStyle w:val="TAL"/>
              <w:rPr>
                <w:ins w:id="1316" w:author="XI WANG" w:date="2022-11-02T17:42:00Z"/>
              </w:rPr>
            </w:pPr>
          </w:p>
        </w:tc>
        <w:tc>
          <w:tcPr>
            <w:tcW w:w="1701" w:type="dxa"/>
          </w:tcPr>
          <w:p w14:paraId="193274DF" w14:textId="77777777" w:rsidR="00D355F5" w:rsidRPr="006F06C2" w:rsidRDefault="00D355F5" w:rsidP="00320896">
            <w:pPr>
              <w:pStyle w:val="TAL"/>
              <w:rPr>
                <w:ins w:id="1317" w:author="XI WANG" w:date="2022-11-02T17:42:00Z"/>
              </w:rPr>
            </w:pPr>
          </w:p>
        </w:tc>
        <w:tc>
          <w:tcPr>
            <w:tcW w:w="1129" w:type="dxa"/>
          </w:tcPr>
          <w:p w14:paraId="3FBA4DE0" w14:textId="77777777" w:rsidR="00D355F5" w:rsidRPr="006F06C2" w:rsidRDefault="00D355F5" w:rsidP="00320896">
            <w:pPr>
              <w:pStyle w:val="TAL"/>
              <w:rPr>
                <w:ins w:id="1318" w:author="XI WANG" w:date="2022-11-02T17:42:00Z"/>
              </w:rPr>
            </w:pPr>
          </w:p>
        </w:tc>
      </w:tr>
      <w:tr w:rsidR="00D355F5" w:rsidRPr="006F06C2" w14:paraId="764C2DED" w14:textId="77777777" w:rsidTr="00745831">
        <w:trPr>
          <w:ins w:id="1319" w:author="XI WANG" w:date="2022-11-02T17:42:00Z"/>
        </w:trPr>
        <w:tc>
          <w:tcPr>
            <w:tcW w:w="4536" w:type="dxa"/>
          </w:tcPr>
          <w:p w14:paraId="683AE966" w14:textId="77777777" w:rsidR="00D355F5" w:rsidRPr="006F06C2" w:rsidRDefault="00D355F5" w:rsidP="00320896">
            <w:pPr>
              <w:pStyle w:val="TAL"/>
              <w:rPr>
                <w:ins w:id="1320" w:author="XI WANG" w:date="2022-11-02T17:42:00Z"/>
              </w:rPr>
            </w:pPr>
            <w:ins w:id="1321" w:author="XI WANG" w:date="2022-11-02T17:42:00Z">
              <w:r w:rsidRPr="006F06C2">
                <w:t xml:space="preserve">  spCellConfig SEQUENCE {</w:t>
              </w:r>
            </w:ins>
          </w:p>
        </w:tc>
        <w:tc>
          <w:tcPr>
            <w:tcW w:w="2268" w:type="dxa"/>
          </w:tcPr>
          <w:p w14:paraId="3718CEDD" w14:textId="77777777" w:rsidR="00D355F5" w:rsidRPr="006F06C2" w:rsidRDefault="00D355F5" w:rsidP="00320896">
            <w:pPr>
              <w:pStyle w:val="TAL"/>
              <w:rPr>
                <w:ins w:id="1322" w:author="XI WANG" w:date="2022-11-02T17:42:00Z"/>
              </w:rPr>
            </w:pPr>
          </w:p>
        </w:tc>
        <w:tc>
          <w:tcPr>
            <w:tcW w:w="1701" w:type="dxa"/>
          </w:tcPr>
          <w:p w14:paraId="4DC4C1D6" w14:textId="77777777" w:rsidR="00D355F5" w:rsidRPr="006F06C2" w:rsidRDefault="00D355F5" w:rsidP="00320896">
            <w:pPr>
              <w:pStyle w:val="TAL"/>
              <w:rPr>
                <w:ins w:id="1323" w:author="XI WANG" w:date="2022-11-02T17:42:00Z"/>
              </w:rPr>
            </w:pPr>
          </w:p>
        </w:tc>
        <w:tc>
          <w:tcPr>
            <w:tcW w:w="1129" w:type="dxa"/>
          </w:tcPr>
          <w:p w14:paraId="104D0882" w14:textId="77777777" w:rsidR="00D355F5" w:rsidRPr="006F06C2" w:rsidRDefault="00D355F5" w:rsidP="00320896">
            <w:pPr>
              <w:pStyle w:val="TAL"/>
              <w:rPr>
                <w:ins w:id="1324" w:author="XI WANG" w:date="2022-11-02T17:42:00Z"/>
              </w:rPr>
            </w:pPr>
          </w:p>
        </w:tc>
      </w:tr>
      <w:tr w:rsidR="00D355F5" w:rsidRPr="006F06C2" w14:paraId="10A62EA5" w14:textId="77777777" w:rsidTr="00745831">
        <w:trPr>
          <w:ins w:id="1325" w:author="XI WANG" w:date="2022-11-02T17:42:00Z"/>
        </w:trPr>
        <w:tc>
          <w:tcPr>
            <w:tcW w:w="4536" w:type="dxa"/>
          </w:tcPr>
          <w:p w14:paraId="638AE0F8" w14:textId="77777777" w:rsidR="00D355F5" w:rsidRPr="006F06C2" w:rsidRDefault="00D355F5" w:rsidP="00320896">
            <w:pPr>
              <w:pStyle w:val="TAL"/>
              <w:rPr>
                <w:ins w:id="1326" w:author="XI WANG" w:date="2022-11-02T17:42:00Z"/>
              </w:rPr>
            </w:pPr>
            <w:ins w:id="1327" w:author="XI WANG" w:date="2022-11-02T17:42:00Z">
              <w:r w:rsidRPr="006F06C2">
                <w:t xml:space="preserve">    reconfigurationWithSync SEQUENCE {</w:t>
              </w:r>
            </w:ins>
          </w:p>
        </w:tc>
        <w:tc>
          <w:tcPr>
            <w:tcW w:w="2268" w:type="dxa"/>
          </w:tcPr>
          <w:p w14:paraId="61E57E4E" w14:textId="77777777" w:rsidR="00D355F5" w:rsidRPr="006F06C2" w:rsidRDefault="00D355F5" w:rsidP="00320896">
            <w:pPr>
              <w:pStyle w:val="TAL"/>
              <w:rPr>
                <w:ins w:id="1328" w:author="XI WANG" w:date="2022-11-02T17:42:00Z"/>
              </w:rPr>
            </w:pPr>
          </w:p>
        </w:tc>
        <w:tc>
          <w:tcPr>
            <w:tcW w:w="1701" w:type="dxa"/>
          </w:tcPr>
          <w:p w14:paraId="3C2B6BF9" w14:textId="77777777" w:rsidR="00D355F5" w:rsidRPr="006F06C2" w:rsidRDefault="00D355F5" w:rsidP="00320896">
            <w:pPr>
              <w:pStyle w:val="TAL"/>
              <w:rPr>
                <w:ins w:id="1329" w:author="XI WANG" w:date="2022-11-02T17:42:00Z"/>
              </w:rPr>
            </w:pPr>
          </w:p>
        </w:tc>
        <w:tc>
          <w:tcPr>
            <w:tcW w:w="1129" w:type="dxa"/>
          </w:tcPr>
          <w:p w14:paraId="68DA100A" w14:textId="77777777" w:rsidR="00D355F5" w:rsidRPr="006F06C2" w:rsidRDefault="00D355F5" w:rsidP="00320896">
            <w:pPr>
              <w:pStyle w:val="TAL"/>
              <w:rPr>
                <w:ins w:id="1330" w:author="XI WANG" w:date="2022-11-02T17:42:00Z"/>
              </w:rPr>
            </w:pPr>
          </w:p>
        </w:tc>
      </w:tr>
      <w:tr w:rsidR="00D355F5" w:rsidRPr="006F06C2" w14:paraId="3A733E92" w14:textId="77777777" w:rsidTr="00745831">
        <w:trPr>
          <w:ins w:id="1331" w:author="XI WANG" w:date="2022-11-02T17:42:00Z"/>
        </w:trPr>
        <w:tc>
          <w:tcPr>
            <w:tcW w:w="4536" w:type="dxa"/>
          </w:tcPr>
          <w:p w14:paraId="52582FB4" w14:textId="77777777" w:rsidR="00D355F5" w:rsidRPr="006F06C2" w:rsidRDefault="00D355F5" w:rsidP="00320896">
            <w:pPr>
              <w:pStyle w:val="TAL"/>
              <w:rPr>
                <w:ins w:id="1332" w:author="XI WANG" w:date="2022-11-02T17:42:00Z"/>
              </w:rPr>
            </w:pPr>
            <w:ins w:id="1333" w:author="XI WANG" w:date="2022-11-02T17:42:00Z">
              <w:r w:rsidRPr="006F06C2">
                <w:t xml:space="preserve">      spCellConfigCommon SEQUENCE {</w:t>
              </w:r>
            </w:ins>
          </w:p>
        </w:tc>
        <w:tc>
          <w:tcPr>
            <w:tcW w:w="2268" w:type="dxa"/>
          </w:tcPr>
          <w:p w14:paraId="1C2AFC56" w14:textId="77777777" w:rsidR="00D355F5" w:rsidRPr="006F06C2" w:rsidRDefault="00D355F5" w:rsidP="00320896">
            <w:pPr>
              <w:pStyle w:val="TAL"/>
              <w:rPr>
                <w:ins w:id="1334" w:author="XI WANG" w:date="2022-11-02T17:42:00Z"/>
              </w:rPr>
            </w:pPr>
            <w:ins w:id="1335" w:author="XI WANG" w:date="2022-11-02T17:42:00Z">
              <w:r w:rsidRPr="006F06C2">
                <w:t>Same as default ServingCellConfigCommon</w:t>
              </w:r>
            </w:ins>
          </w:p>
        </w:tc>
        <w:tc>
          <w:tcPr>
            <w:tcW w:w="1701" w:type="dxa"/>
          </w:tcPr>
          <w:p w14:paraId="381F30F5" w14:textId="77777777" w:rsidR="00D355F5" w:rsidRPr="006F06C2" w:rsidRDefault="00D355F5" w:rsidP="00320896">
            <w:pPr>
              <w:pStyle w:val="TAL"/>
              <w:rPr>
                <w:ins w:id="1336" w:author="XI WANG" w:date="2022-11-02T17:42:00Z"/>
              </w:rPr>
            </w:pPr>
          </w:p>
        </w:tc>
        <w:tc>
          <w:tcPr>
            <w:tcW w:w="1129" w:type="dxa"/>
          </w:tcPr>
          <w:p w14:paraId="1FA5E5F2" w14:textId="77777777" w:rsidR="00D355F5" w:rsidRPr="006F06C2" w:rsidRDefault="00D355F5" w:rsidP="00320896">
            <w:pPr>
              <w:pStyle w:val="TAL"/>
              <w:rPr>
                <w:ins w:id="1337" w:author="XI WANG" w:date="2022-11-02T17:42:00Z"/>
              </w:rPr>
            </w:pPr>
          </w:p>
        </w:tc>
      </w:tr>
      <w:tr w:rsidR="00D355F5" w:rsidRPr="006F06C2" w14:paraId="081D8FC9" w14:textId="77777777" w:rsidTr="00745831">
        <w:trPr>
          <w:ins w:id="1338" w:author="XI WANG" w:date="2022-11-02T17:42:00Z"/>
        </w:trPr>
        <w:tc>
          <w:tcPr>
            <w:tcW w:w="4536" w:type="dxa"/>
          </w:tcPr>
          <w:p w14:paraId="72342FB7" w14:textId="77777777" w:rsidR="00D355F5" w:rsidRPr="006F06C2" w:rsidRDefault="00D355F5" w:rsidP="00320896">
            <w:pPr>
              <w:pStyle w:val="TAL"/>
              <w:rPr>
                <w:ins w:id="1339" w:author="XI WANG" w:date="2022-11-02T17:42:00Z"/>
              </w:rPr>
            </w:pPr>
            <w:ins w:id="1340" w:author="XI WANG" w:date="2022-11-02T17:42:00Z">
              <w:r w:rsidRPr="006F06C2">
                <w:t xml:space="preserve">        physCellId</w:t>
              </w:r>
            </w:ins>
          </w:p>
        </w:tc>
        <w:tc>
          <w:tcPr>
            <w:tcW w:w="2268" w:type="dxa"/>
          </w:tcPr>
          <w:p w14:paraId="57178706" w14:textId="54F6B0B6" w:rsidR="00D355F5" w:rsidRPr="006F06C2" w:rsidRDefault="00D355F5" w:rsidP="00320896">
            <w:pPr>
              <w:pStyle w:val="TAL"/>
              <w:rPr>
                <w:ins w:id="1341" w:author="XI WANG" w:date="2022-11-02T17:42:00Z"/>
              </w:rPr>
            </w:pPr>
            <w:ins w:id="1342" w:author="XI WANG" w:date="2022-11-02T17:42:00Z">
              <w:r w:rsidRPr="006F06C2">
                <w:t xml:space="preserve">Physical cell Id of NR </w:t>
              </w:r>
            </w:ins>
            <w:ins w:id="1343" w:author="XI WANG" w:date="2022-11-04T12:07:00Z">
              <w:r w:rsidR="00BB5AE7">
                <w:t>Cell 2</w:t>
              </w:r>
            </w:ins>
          </w:p>
        </w:tc>
        <w:tc>
          <w:tcPr>
            <w:tcW w:w="1701" w:type="dxa"/>
          </w:tcPr>
          <w:p w14:paraId="3CA3E1A6" w14:textId="77777777" w:rsidR="00D355F5" w:rsidRPr="006F06C2" w:rsidRDefault="00D355F5" w:rsidP="00320896">
            <w:pPr>
              <w:pStyle w:val="TAL"/>
              <w:rPr>
                <w:ins w:id="1344" w:author="XI WANG" w:date="2022-11-02T17:42:00Z"/>
              </w:rPr>
            </w:pPr>
          </w:p>
        </w:tc>
        <w:tc>
          <w:tcPr>
            <w:tcW w:w="1129" w:type="dxa"/>
          </w:tcPr>
          <w:p w14:paraId="7614696E" w14:textId="77777777" w:rsidR="00D355F5" w:rsidRPr="006F06C2" w:rsidRDefault="00D355F5" w:rsidP="00320896">
            <w:pPr>
              <w:pStyle w:val="TAL"/>
              <w:rPr>
                <w:ins w:id="1345" w:author="XI WANG" w:date="2022-11-02T17:42:00Z"/>
              </w:rPr>
            </w:pPr>
          </w:p>
        </w:tc>
      </w:tr>
      <w:tr w:rsidR="00D355F5" w:rsidRPr="006F06C2" w14:paraId="1E3209BF" w14:textId="77777777" w:rsidTr="00745831">
        <w:trPr>
          <w:ins w:id="1346" w:author="XI WANG" w:date="2022-11-02T17:42:00Z"/>
        </w:trPr>
        <w:tc>
          <w:tcPr>
            <w:tcW w:w="4536" w:type="dxa"/>
          </w:tcPr>
          <w:p w14:paraId="7121B801" w14:textId="77777777" w:rsidR="00D355F5" w:rsidRPr="006F06C2" w:rsidRDefault="00D355F5" w:rsidP="00320896">
            <w:pPr>
              <w:pStyle w:val="TAL"/>
              <w:rPr>
                <w:ins w:id="1347" w:author="XI WANG" w:date="2022-11-02T17:42:00Z"/>
              </w:rPr>
            </w:pPr>
            <w:ins w:id="1348" w:author="XI WANG" w:date="2022-11-02T17:42:00Z">
              <w:r w:rsidRPr="006F06C2">
                <w:t xml:space="preserve">      }</w:t>
              </w:r>
            </w:ins>
          </w:p>
        </w:tc>
        <w:tc>
          <w:tcPr>
            <w:tcW w:w="2268" w:type="dxa"/>
          </w:tcPr>
          <w:p w14:paraId="359D0217" w14:textId="77777777" w:rsidR="00D355F5" w:rsidRPr="006F06C2" w:rsidRDefault="00D355F5" w:rsidP="00320896">
            <w:pPr>
              <w:pStyle w:val="TAL"/>
              <w:rPr>
                <w:ins w:id="1349" w:author="XI WANG" w:date="2022-11-02T17:42:00Z"/>
              </w:rPr>
            </w:pPr>
          </w:p>
        </w:tc>
        <w:tc>
          <w:tcPr>
            <w:tcW w:w="1701" w:type="dxa"/>
          </w:tcPr>
          <w:p w14:paraId="6365EC6B" w14:textId="77777777" w:rsidR="00D355F5" w:rsidRPr="006F06C2" w:rsidRDefault="00D355F5" w:rsidP="00320896">
            <w:pPr>
              <w:pStyle w:val="TAL"/>
              <w:rPr>
                <w:ins w:id="1350" w:author="XI WANG" w:date="2022-11-02T17:42:00Z"/>
              </w:rPr>
            </w:pPr>
          </w:p>
        </w:tc>
        <w:tc>
          <w:tcPr>
            <w:tcW w:w="1129" w:type="dxa"/>
          </w:tcPr>
          <w:p w14:paraId="582BAA53" w14:textId="77777777" w:rsidR="00D355F5" w:rsidRPr="006F06C2" w:rsidRDefault="00D355F5" w:rsidP="00320896">
            <w:pPr>
              <w:pStyle w:val="TAL"/>
              <w:rPr>
                <w:ins w:id="1351" w:author="XI WANG" w:date="2022-11-02T17:42:00Z"/>
              </w:rPr>
            </w:pPr>
          </w:p>
        </w:tc>
      </w:tr>
      <w:tr w:rsidR="00897064" w:rsidRPr="006F06C2" w14:paraId="2A7CC3D5" w14:textId="77777777" w:rsidTr="00745831">
        <w:trPr>
          <w:ins w:id="1352" w:author="XI WANG" w:date="2022-11-02T21:34:00Z"/>
        </w:trPr>
        <w:tc>
          <w:tcPr>
            <w:tcW w:w="4536" w:type="dxa"/>
          </w:tcPr>
          <w:p w14:paraId="2218B053" w14:textId="3D557066" w:rsidR="00897064" w:rsidRPr="006F06C2" w:rsidRDefault="00897064" w:rsidP="00320896">
            <w:pPr>
              <w:pStyle w:val="TAL"/>
              <w:rPr>
                <w:ins w:id="1353" w:author="XI WANG" w:date="2022-11-02T21:34:00Z"/>
              </w:rPr>
            </w:pPr>
            <w:ins w:id="1354" w:author="XI WANG" w:date="2022-11-02T21:35:00Z">
              <w:r w:rsidRPr="001B0CC1">
                <w:t xml:space="preserve">      t304</w:t>
              </w:r>
            </w:ins>
          </w:p>
        </w:tc>
        <w:tc>
          <w:tcPr>
            <w:tcW w:w="2268" w:type="dxa"/>
          </w:tcPr>
          <w:p w14:paraId="28313666" w14:textId="5F0EC0D2" w:rsidR="00897064" w:rsidRPr="006F06C2" w:rsidRDefault="004E4877" w:rsidP="00320896">
            <w:pPr>
              <w:pStyle w:val="TAL"/>
              <w:rPr>
                <w:ins w:id="1355" w:author="XI WANG" w:date="2022-11-02T21:34:00Z"/>
              </w:rPr>
            </w:pPr>
            <w:ins w:id="1356" w:author="XI WANG" w:date="2022-11-02T21:35:00Z">
              <w:r w:rsidRPr="00962B3F">
                <w:t>ms2000</w:t>
              </w:r>
            </w:ins>
          </w:p>
        </w:tc>
        <w:tc>
          <w:tcPr>
            <w:tcW w:w="1701" w:type="dxa"/>
          </w:tcPr>
          <w:p w14:paraId="03009D28" w14:textId="77777777" w:rsidR="00897064" w:rsidRPr="006F06C2" w:rsidRDefault="00897064" w:rsidP="00320896">
            <w:pPr>
              <w:pStyle w:val="TAL"/>
              <w:rPr>
                <w:ins w:id="1357" w:author="XI WANG" w:date="2022-11-02T21:34:00Z"/>
              </w:rPr>
            </w:pPr>
          </w:p>
        </w:tc>
        <w:tc>
          <w:tcPr>
            <w:tcW w:w="1129" w:type="dxa"/>
          </w:tcPr>
          <w:p w14:paraId="4999C08D" w14:textId="77777777" w:rsidR="00897064" w:rsidRPr="006F06C2" w:rsidRDefault="00897064" w:rsidP="00320896">
            <w:pPr>
              <w:pStyle w:val="TAL"/>
              <w:rPr>
                <w:ins w:id="1358" w:author="XI WANG" w:date="2022-11-02T21:34:00Z"/>
              </w:rPr>
            </w:pPr>
          </w:p>
        </w:tc>
      </w:tr>
      <w:tr w:rsidR="00D355F5" w:rsidRPr="006F06C2" w14:paraId="3CE26C1E" w14:textId="77777777" w:rsidTr="00745831">
        <w:trPr>
          <w:ins w:id="1359" w:author="XI WANG" w:date="2022-11-02T17:42:00Z"/>
        </w:trPr>
        <w:tc>
          <w:tcPr>
            <w:tcW w:w="4536" w:type="dxa"/>
          </w:tcPr>
          <w:p w14:paraId="00ACA4D4" w14:textId="77777777" w:rsidR="00D355F5" w:rsidRPr="006F06C2" w:rsidRDefault="00D355F5" w:rsidP="00320896">
            <w:pPr>
              <w:pStyle w:val="TAL"/>
              <w:rPr>
                <w:ins w:id="1360" w:author="XI WANG" w:date="2022-11-02T17:42:00Z"/>
              </w:rPr>
            </w:pPr>
            <w:ins w:id="1361" w:author="XI WANG" w:date="2022-11-02T17:42:00Z">
              <w:r w:rsidRPr="006F06C2">
                <w:t xml:space="preserve">      rach-ConfigDedicated CHOICE {</w:t>
              </w:r>
            </w:ins>
          </w:p>
        </w:tc>
        <w:tc>
          <w:tcPr>
            <w:tcW w:w="2268" w:type="dxa"/>
          </w:tcPr>
          <w:p w14:paraId="7A3C1495" w14:textId="77777777" w:rsidR="00D355F5" w:rsidRPr="006F06C2" w:rsidRDefault="00D355F5" w:rsidP="00320896">
            <w:pPr>
              <w:pStyle w:val="TAL"/>
              <w:rPr>
                <w:ins w:id="1362" w:author="XI WANG" w:date="2022-11-02T17:42:00Z"/>
              </w:rPr>
            </w:pPr>
          </w:p>
        </w:tc>
        <w:tc>
          <w:tcPr>
            <w:tcW w:w="1701" w:type="dxa"/>
          </w:tcPr>
          <w:p w14:paraId="6DEE817A" w14:textId="77777777" w:rsidR="00D355F5" w:rsidRPr="006F06C2" w:rsidRDefault="00D355F5" w:rsidP="00320896">
            <w:pPr>
              <w:pStyle w:val="TAL"/>
              <w:rPr>
                <w:ins w:id="1363" w:author="XI WANG" w:date="2022-11-02T17:42:00Z"/>
              </w:rPr>
            </w:pPr>
          </w:p>
        </w:tc>
        <w:tc>
          <w:tcPr>
            <w:tcW w:w="1129" w:type="dxa"/>
          </w:tcPr>
          <w:p w14:paraId="71EA1988" w14:textId="77777777" w:rsidR="00D355F5" w:rsidRPr="006F06C2" w:rsidRDefault="00D355F5" w:rsidP="00320896">
            <w:pPr>
              <w:pStyle w:val="TAL"/>
              <w:rPr>
                <w:ins w:id="1364" w:author="XI WANG" w:date="2022-11-02T17:42:00Z"/>
              </w:rPr>
            </w:pPr>
          </w:p>
        </w:tc>
      </w:tr>
      <w:tr w:rsidR="00D355F5" w:rsidRPr="006F06C2" w14:paraId="32DA93E5" w14:textId="77777777" w:rsidTr="00745831">
        <w:trPr>
          <w:ins w:id="1365" w:author="XI WANG" w:date="2022-11-02T17:42:00Z"/>
        </w:trPr>
        <w:tc>
          <w:tcPr>
            <w:tcW w:w="4536" w:type="dxa"/>
          </w:tcPr>
          <w:p w14:paraId="555AA286" w14:textId="05379747" w:rsidR="00D355F5" w:rsidRPr="006F06C2" w:rsidRDefault="00D355F5" w:rsidP="00320896">
            <w:pPr>
              <w:pStyle w:val="TAL"/>
              <w:rPr>
                <w:ins w:id="1366" w:author="XI WANG" w:date="2022-11-02T17:42:00Z"/>
              </w:rPr>
            </w:pPr>
            <w:ins w:id="1367" w:author="XI WANG" w:date="2022-11-02T17:42:00Z">
              <w:r w:rsidRPr="006F06C2">
                <w:t xml:space="preserve">        Uplink</w:t>
              </w:r>
            </w:ins>
            <w:ins w:id="1368" w:author="XI WANG" w:date="2022-11-02T21:49:00Z">
              <w:r w:rsidR="00BE0C5B" w:rsidRPr="001B0CC1">
                <w:rPr>
                  <w:snapToGrid w:val="0"/>
                </w:rPr>
                <w:t xml:space="preserve"> SEQUENCE </w:t>
              </w:r>
              <w:r w:rsidR="00BE0C5B" w:rsidRPr="001B0CC1">
                <w:t>{</w:t>
              </w:r>
            </w:ins>
          </w:p>
        </w:tc>
        <w:tc>
          <w:tcPr>
            <w:tcW w:w="2268" w:type="dxa"/>
          </w:tcPr>
          <w:p w14:paraId="1119D08A" w14:textId="54A90205" w:rsidR="00D355F5" w:rsidRPr="006F06C2" w:rsidRDefault="003F49E2" w:rsidP="00320896">
            <w:pPr>
              <w:pStyle w:val="TAL"/>
              <w:rPr>
                <w:ins w:id="1369" w:author="XI WANG" w:date="2022-11-02T17:42:00Z"/>
              </w:rPr>
            </w:pPr>
            <w:ins w:id="1370" w:author="XI WANG" w:date="2022-11-02T21:52:00Z">
              <w:r w:rsidRPr="006F06C2">
                <w:t xml:space="preserve">Same as default </w:t>
              </w:r>
            </w:ins>
            <w:ins w:id="1371" w:author="XI WANG" w:date="2022-11-02T17:42:00Z">
              <w:r w:rsidR="00D355F5" w:rsidRPr="006F06C2">
                <w:t>RACH-ConfigDedicated</w:t>
              </w:r>
            </w:ins>
          </w:p>
        </w:tc>
        <w:tc>
          <w:tcPr>
            <w:tcW w:w="1701" w:type="dxa"/>
          </w:tcPr>
          <w:p w14:paraId="2661FA27" w14:textId="77777777" w:rsidR="00D355F5" w:rsidRPr="006F06C2" w:rsidRDefault="00D355F5" w:rsidP="00320896">
            <w:pPr>
              <w:pStyle w:val="TAL"/>
              <w:rPr>
                <w:ins w:id="1372" w:author="XI WANG" w:date="2022-11-02T17:42:00Z"/>
              </w:rPr>
            </w:pPr>
          </w:p>
        </w:tc>
        <w:tc>
          <w:tcPr>
            <w:tcW w:w="1129" w:type="dxa"/>
          </w:tcPr>
          <w:p w14:paraId="17C6709A" w14:textId="77777777" w:rsidR="00D355F5" w:rsidRPr="006F06C2" w:rsidRDefault="00D355F5" w:rsidP="00320896">
            <w:pPr>
              <w:pStyle w:val="TAL"/>
              <w:rPr>
                <w:ins w:id="1373" w:author="XI WANG" w:date="2022-11-02T17:42:00Z"/>
              </w:rPr>
            </w:pPr>
          </w:p>
        </w:tc>
      </w:tr>
      <w:tr w:rsidR="006C6E4A" w:rsidRPr="001B0CC1" w14:paraId="5B2CC1A9" w14:textId="77777777" w:rsidTr="00745831">
        <w:trPr>
          <w:ins w:id="1374" w:author="XI WANG" w:date="2022-11-02T21:50:00Z"/>
        </w:trPr>
        <w:tc>
          <w:tcPr>
            <w:tcW w:w="4536" w:type="dxa"/>
          </w:tcPr>
          <w:p w14:paraId="306E2317" w14:textId="236CC964" w:rsidR="006C6E4A" w:rsidRPr="001B0CC1" w:rsidRDefault="001324DF" w:rsidP="00320896">
            <w:pPr>
              <w:pStyle w:val="TAL"/>
              <w:rPr>
                <w:ins w:id="1375" w:author="XI WANG" w:date="2022-11-02T21:50:00Z"/>
              </w:rPr>
            </w:pPr>
            <w:ins w:id="1376" w:author="XI WANG" w:date="2022-11-02T21:50:00Z">
              <w:r w:rsidRPr="006F06C2">
                <w:t xml:space="preserve">        </w:t>
              </w:r>
              <w:r w:rsidR="006C6E4A" w:rsidRPr="001B0CC1">
                <w:t xml:space="preserve">  cfra SEQUENCE {</w:t>
              </w:r>
            </w:ins>
          </w:p>
        </w:tc>
        <w:tc>
          <w:tcPr>
            <w:tcW w:w="2268" w:type="dxa"/>
          </w:tcPr>
          <w:p w14:paraId="0C450572" w14:textId="77777777" w:rsidR="006C6E4A" w:rsidRPr="001B0CC1" w:rsidRDefault="006C6E4A" w:rsidP="00320896">
            <w:pPr>
              <w:pStyle w:val="TAL"/>
              <w:rPr>
                <w:ins w:id="1377" w:author="XI WANG" w:date="2022-11-02T21:50:00Z"/>
              </w:rPr>
            </w:pPr>
          </w:p>
        </w:tc>
        <w:tc>
          <w:tcPr>
            <w:tcW w:w="1701" w:type="dxa"/>
          </w:tcPr>
          <w:p w14:paraId="4EEEA2F5" w14:textId="77777777" w:rsidR="006C6E4A" w:rsidRPr="001B0CC1" w:rsidRDefault="006C6E4A" w:rsidP="00320896">
            <w:pPr>
              <w:pStyle w:val="TAL"/>
              <w:rPr>
                <w:ins w:id="1378" w:author="XI WANG" w:date="2022-11-02T21:50:00Z"/>
              </w:rPr>
            </w:pPr>
          </w:p>
        </w:tc>
        <w:tc>
          <w:tcPr>
            <w:tcW w:w="1129" w:type="dxa"/>
          </w:tcPr>
          <w:p w14:paraId="33EE61DA" w14:textId="77777777" w:rsidR="006C6E4A" w:rsidRPr="001B0CC1" w:rsidRDefault="006C6E4A" w:rsidP="00320896">
            <w:pPr>
              <w:pStyle w:val="TAL"/>
              <w:rPr>
                <w:ins w:id="1379" w:author="XI WANG" w:date="2022-11-02T21:50:00Z"/>
              </w:rPr>
            </w:pPr>
          </w:p>
        </w:tc>
      </w:tr>
      <w:tr w:rsidR="006C6E4A" w:rsidRPr="001B0CC1" w14:paraId="6568E4CD" w14:textId="77777777" w:rsidTr="00745831">
        <w:trPr>
          <w:trHeight w:val="232"/>
          <w:ins w:id="1380" w:author="XI WANG" w:date="2022-11-02T21:50:00Z"/>
        </w:trPr>
        <w:tc>
          <w:tcPr>
            <w:tcW w:w="4536" w:type="dxa"/>
            <w:shd w:val="clear" w:color="auto" w:fill="auto"/>
          </w:tcPr>
          <w:p w14:paraId="5F0E4596" w14:textId="5A7E7B8B" w:rsidR="006C6E4A" w:rsidRPr="001B0CC1" w:rsidRDefault="001324DF" w:rsidP="00320896">
            <w:pPr>
              <w:pStyle w:val="TAL"/>
              <w:rPr>
                <w:ins w:id="1381" w:author="XI WANG" w:date="2022-11-02T21:50:00Z"/>
              </w:rPr>
            </w:pPr>
            <w:ins w:id="1382" w:author="XI WANG" w:date="2022-11-02T21:50:00Z">
              <w:r w:rsidRPr="006F06C2">
                <w:t xml:space="preserve">        </w:t>
              </w:r>
              <w:r w:rsidR="006C6E4A" w:rsidRPr="001B0CC1">
                <w:t xml:space="preserve">    occasions SEQUENCE {</w:t>
              </w:r>
            </w:ins>
          </w:p>
        </w:tc>
        <w:tc>
          <w:tcPr>
            <w:tcW w:w="2268" w:type="dxa"/>
            <w:shd w:val="clear" w:color="auto" w:fill="auto"/>
          </w:tcPr>
          <w:p w14:paraId="4190797D" w14:textId="77777777" w:rsidR="006C6E4A" w:rsidRPr="001B0CC1" w:rsidRDefault="006C6E4A" w:rsidP="00320896">
            <w:pPr>
              <w:pStyle w:val="TAL"/>
              <w:rPr>
                <w:ins w:id="1383" w:author="XI WANG" w:date="2022-11-02T21:50:00Z"/>
                <w:rFonts w:cs="Arial"/>
                <w:kern w:val="2"/>
                <w:szCs w:val="18"/>
              </w:rPr>
            </w:pPr>
          </w:p>
        </w:tc>
        <w:tc>
          <w:tcPr>
            <w:tcW w:w="1701" w:type="dxa"/>
            <w:shd w:val="clear" w:color="auto" w:fill="auto"/>
          </w:tcPr>
          <w:p w14:paraId="5E917CC3" w14:textId="77777777" w:rsidR="006C6E4A" w:rsidRPr="001B0CC1" w:rsidRDefault="006C6E4A" w:rsidP="00320896">
            <w:pPr>
              <w:pStyle w:val="TAL"/>
              <w:rPr>
                <w:ins w:id="1384" w:author="XI WANG" w:date="2022-11-02T21:50:00Z"/>
                <w:rFonts w:cs="Arial"/>
                <w:kern w:val="2"/>
                <w:szCs w:val="18"/>
              </w:rPr>
            </w:pPr>
          </w:p>
        </w:tc>
        <w:tc>
          <w:tcPr>
            <w:tcW w:w="1129" w:type="dxa"/>
            <w:shd w:val="clear" w:color="auto" w:fill="auto"/>
          </w:tcPr>
          <w:p w14:paraId="0E6C2234" w14:textId="77777777" w:rsidR="006C6E4A" w:rsidRPr="001B0CC1" w:rsidRDefault="006C6E4A" w:rsidP="00320896">
            <w:pPr>
              <w:pStyle w:val="TAL"/>
              <w:rPr>
                <w:ins w:id="1385" w:author="XI WANG" w:date="2022-11-02T21:50:00Z"/>
                <w:rFonts w:cs="Arial"/>
                <w:kern w:val="2"/>
                <w:szCs w:val="18"/>
              </w:rPr>
            </w:pPr>
          </w:p>
        </w:tc>
      </w:tr>
      <w:tr w:rsidR="006C6E4A" w:rsidRPr="001B0CC1" w14:paraId="1E84AE80" w14:textId="77777777" w:rsidTr="00745831">
        <w:trPr>
          <w:trHeight w:val="232"/>
          <w:ins w:id="1386" w:author="XI WANG" w:date="2022-11-02T21:50:00Z"/>
        </w:trPr>
        <w:tc>
          <w:tcPr>
            <w:tcW w:w="4536" w:type="dxa"/>
            <w:shd w:val="clear" w:color="auto" w:fill="auto"/>
          </w:tcPr>
          <w:p w14:paraId="041E8A5B" w14:textId="71F9D0C7" w:rsidR="006C6E4A" w:rsidRPr="001B0CC1" w:rsidRDefault="001324DF" w:rsidP="00320896">
            <w:pPr>
              <w:pStyle w:val="TAL"/>
              <w:rPr>
                <w:ins w:id="1387" w:author="XI WANG" w:date="2022-11-02T21:50:00Z"/>
              </w:rPr>
            </w:pPr>
            <w:ins w:id="1388" w:author="XI WANG" w:date="2022-11-02T21:50:00Z">
              <w:r w:rsidRPr="006F06C2">
                <w:t xml:space="preserve">        </w:t>
              </w:r>
              <w:r w:rsidR="006C6E4A" w:rsidRPr="001B0CC1">
                <w:t xml:space="preserve">      rach-ConfigGeneric</w:t>
              </w:r>
            </w:ins>
          </w:p>
        </w:tc>
        <w:tc>
          <w:tcPr>
            <w:tcW w:w="2268" w:type="dxa"/>
            <w:shd w:val="clear" w:color="auto" w:fill="auto"/>
          </w:tcPr>
          <w:p w14:paraId="22AE7E88" w14:textId="77777777" w:rsidR="006C6E4A" w:rsidRPr="001B0CC1" w:rsidRDefault="006C6E4A" w:rsidP="00320896">
            <w:pPr>
              <w:pStyle w:val="TAL"/>
              <w:rPr>
                <w:ins w:id="1389" w:author="XI WANG" w:date="2022-11-02T21:50:00Z"/>
                <w:rFonts w:cs="Arial"/>
                <w:kern w:val="2"/>
                <w:szCs w:val="18"/>
              </w:rPr>
            </w:pPr>
            <w:ins w:id="1390" w:author="XI WANG" w:date="2022-11-02T21:50:00Z">
              <w:r w:rsidRPr="001B0CC1">
                <w:rPr>
                  <w:rFonts w:cs="Arial"/>
                  <w:kern w:val="2"/>
                  <w:szCs w:val="18"/>
                </w:rPr>
                <w:t>RACH-ConfigGeneric</w:t>
              </w:r>
            </w:ins>
          </w:p>
        </w:tc>
        <w:tc>
          <w:tcPr>
            <w:tcW w:w="1701" w:type="dxa"/>
            <w:shd w:val="clear" w:color="auto" w:fill="auto"/>
          </w:tcPr>
          <w:p w14:paraId="1B38E719" w14:textId="57D84174" w:rsidR="006C6E4A" w:rsidRPr="001B0CC1" w:rsidRDefault="0010125D" w:rsidP="00320896">
            <w:pPr>
              <w:pStyle w:val="TAL"/>
              <w:rPr>
                <w:ins w:id="1391" w:author="XI WANG" w:date="2022-11-02T21:50:00Z"/>
                <w:rFonts w:cs="Arial"/>
                <w:kern w:val="2"/>
                <w:szCs w:val="18"/>
              </w:rPr>
            </w:pPr>
            <w:ins w:id="1392" w:author="XI WANG" w:date="2022-11-02T23:41:00Z">
              <w:r w:rsidRPr="0010125D">
                <w:rPr>
                  <w:rFonts w:cs="Arial"/>
                  <w:kern w:val="2"/>
                  <w:szCs w:val="18"/>
                </w:rPr>
                <w:t>Table 12.2.1.5.3.3-9</w:t>
              </w:r>
            </w:ins>
          </w:p>
        </w:tc>
        <w:tc>
          <w:tcPr>
            <w:tcW w:w="1129" w:type="dxa"/>
            <w:shd w:val="clear" w:color="auto" w:fill="auto"/>
          </w:tcPr>
          <w:p w14:paraId="71066CB1" w14:textId="77777777" w:rsidR="006C6E4A" w:rsidRPr="001B0CC1" w:rsidRDefault="006C6E4A" w:rsidP="00320896">
            <w:pPr>
              <w:pStyle w:val="TAL"/>
              <w:rPr>
                <w:ins w:id="1393" w:author="XI WANG" w:date="2022-11-02T21:50:00Z"/>
                <w:rFonts w:cs="Arial"/>
                <w:kern w:val="2"/>
                <w:szCs w:val="18"/>
              </w:rPr>
            </w:pPr>
          </w:p>
        </w:tc>
      </w:tr>
      <w:tr w:rsidR="006C6E4A" w:rsidRPr="001B0CC1" w14:paraId="0E6623FE" w14:textId="77777777" w:rsidTr="00745831">
        <w:trPr>
          <w:trHeight w:val="232"/>
          <w:ins w:id="1394" w:author="XI WANG" w:date="2022-11-02T21:50:00Z"/>
        </w:trPr>
        <w:tc>
          <w:tcPr>
            <w:tcW w:w="4536" w:type="dxa"/>
            <w:shd w:val="clear" w:color="auto" w:fill="auto"/>
          </w:tcPr>
          <w:p w14:paraId="6D79D77E" w14:textId="4CBC62BD" w:rsidR="006C6E4A" w:rsidRPr="001B0CC1" w:rsidRDefault="001324DF" w:rsidP="00320896">
            <w:pPr>
              <w:pStyle w:val="TAL"/>
              <w:rPr>
                <w:ins w:id="1395" w:author="XI WANG" w:date="2022-11-02T21:50:00Z"/>
              </w:rPr>
            </w:pPr>
            <w:ins w:id="1396" w:author="XI WANG" w:date="2022-11-02T21:50:00Z">
              <w:r w:rsidRPr="006F06C2">
                <w:t xml:space="preserve">        </w:t>
              </w:r>
              <w:r w:rsidR="006C6E4A" w:rsidRPr="001B0CC1">
                <w:t xml:space="preserve">    }</w:t>
              </w:r>
            </w:ins>
          </w:p>
        </w:tc>
        <w:tc>
          <w:tcPr>
            <w:tcW w:w="2268" w:type="dxa"/>
            <w:shd w:val="clear" w:color="auto" w:fill="auto"/>
          </w:tcPr>
          <w:p w14:paraId="764CE6B8" w14:textId="77777777" w:rsidR="006C6E4A" w:rsidRPr="001B0CC1" w:rsidRDefault="006C6E4A" w:rsidP="00320896">
            <w:pPr>
              <w:pStyle w:val="TAL"/>
              <w:rPr>
                <w:ins w:id="1397" w:author="XI WANG" w:date="2022-11-02T21:50:00Z"/>
                <w:rFonts w:cs="Arial"/>
                <w:kern w:val="2"/>
                <w:szCs w:val="18"/>
              </w:rPr>
            </w:pPr>
          </w:p>
        </w:tc>
        <w:tc>
          <w:tcPr>
            <w:tcW w:w="1701" w:type="dxa"/>
            <w:shd w:val="clear" w:color="auto" w:fill="auto"/>
          </w:tcPr>
          <w:p w14:paraId="7F3C1B0C" w14:textId="77777777" w:rsidR="006C6E4A" w:rsidRPr="001B0CC1" w:rsidRDefault="006C6E4A" w:rsidP="00320896">
            <w:pPr>
              <w:pStyle w:val="TAL"/>
              <w:rPr>
                <w:ins w:id="1398" w:author="XI WANG" w:date="2022-11-02T21:50:00Z"/>
                <w:rFonts w:cs="Arial"/>
                <w:kern w:val="2"/>
                <w:szCs w:val="18"/>
              </w:rPr>
            </w:pPr>
          </w:p>
        </w:tc>
        <w:tc>
          <w:tcPr>
            <w:tcW w:w="1129" w:type="dxa"/>
            <w:shd w:val="clear" w:color="auto" w:fill="auto"/>
          </w:tcPr>
          <w:p w14:paraId="3FE6A574" w14:textId="77777777" w:rsidR="006C6E4A" w:rsidRPr="001B0CC1" w:rsidRDefault="006C6E4A" w:rsidP="00320896">
            <w:pPr>
              <w:pStyle w:val="TAL"/>
              <w:rPr>
                <w:ins w:id="1399" w:author="XI WANG" w:date="2022-11-02T21:50:00Z"/>
                <w:rFonts w:cs="Arial"/>
                <w:kern w:val="2"/>
                <w:szCs w:val="18"/>
              </w:rPr>
            </w:pPr>
          </w:p>
        </w:tc>
      </w:tr>
      <w:tr w:rsidR="005B7BAB" w:rsidRPr="006F06C2" w14:paraId="46AD8FF5" w14:textId="77777777" w:rsidTr="00745831">
        <w:trPr>
          <w:ins w:id="1400" w:author="XI WANG" w:date="2022-11-02T21:50:00Z"/>
        </w:trPr>
        <w:tc>
          <w:tcPr>
            <w:tcW w:w="4536" w:type="dxa"/>
          </w:tcPr>
          <w:p w14:paraId="1B024F0B" w14:textId="0E0DF1F9" w:rsidR="005B7BAB" w:rsidRPr="006F06C2" w:rsidRDefault="005B7BAB" w:rsidP="005B7BAB">
            <w:pPr>
              <w:pStyle w:val="TAL"/>
              <w:rPr>
                <w:ins w:id="1401" w:author="XI WANG" w:date="2022-11-02T21:50:00Z"/>
              </w:rPr>
            </w:pPr>
            <w:ins w:id="1402" w:author="XI WANG" w:date="2022-11-02T21:51:00Z">
              <w:r w:rsidRPr="006F06C2">
                <w:t xml:space="preserve">        </w:t>
              </w:r>
              <w:r w:rsidRPr="001B0CC1">
                <w:t xml:space="preserve">  </w:t>
              </w:r>
              <w:r w:rsidR="00586974">
                <w:t>}</w:t>
              </w:r>
            </w:ins>
          </w:p>
        </w:tc>
        <w:tc>
          <w:tcPr>
            <w:tcW w:w="2268" w:type="dxa"/>
          </w:tcPr>
          <w:p w14:paraId="429F2353" w14:textId="77777777" w:rsidR="005B7BAB" w:rsidRPr="006F06C2" w:rsidRDefault="005B7BAB" w:rsidP="005B7BAB">
            <w:pPr>
              <w:pStyle w:val="TAL"/>
              <w:rPr>
                <w:ins w:id="1403" w:author="XI WANG" w:date="2022-11-02T21:50:00Z"/>
              </w:rPr>
            </w:pPr>
          </w:p>
        </w:tc>
        <w:tc>
          <w:tcPr>
            <w:tcW w:w="1701" w:type="dxa"/>
          </w:tcPr>
          <w:p w14:paraId="6E1B082F" w14:textId="77777777" w:rsidR="005B7BAB" w:rsidRPr="006F06C2" w:rsidRDefault="005B7BAB" w:rsidP="005B7BAB">
            <w:pPr>
              <w:pStyle w:val="TAL"/>
              <w:rPr>
                <w:ins w:id="1404" w:author="XI WANG" w:date="2022-11-02T21:50:00Z"/>
              </w:rPr>
            </w:pPr>
          </w:p>
        </w:tc>
        <w:tc>
          <w:tcPr>
            <w:tcW w:w="1129" w:type="dxa"/>
          </w:tcPr>
          <w:p w14:paraId="1E15D588" w14:textId="77777777" w:rsidR="005B7BAB" w:rsidRPr="006F06C2" w:rsidRDefault="005B7BAB" w:rsidP="005B7BAB">
            <w:pPr>
              <w:pStyle w:val="TAL"/>
              <w:rPr>
                <w:ins w:id="1405" w:author="XI WANG" w:date="2022-11-02T21:50:00Z"/>
              </w:rPr>
            </w:pPr>
          </w:p>
        </w:tc>
      </w:tr>
      <w:tr w:rsidR="001268A9" w:rsidRPr="006F06C2" w14:paraId="3BE3196E" w14:textId="77777777" w:rsidTr="00745831">
        <w:trPr>
          <w:ins w:id="1406" w:author="XI WANG" w:date="2022-11-02T21:50:00Z"/>
        </w:trPr>
        <w:tc>
          <w:tcPr>
            <w:tcW w:w="4536" w:type="dxa"/>
          </w:tcPr>
          <w:p w14:paraId="30CC13DE" w14:textId="6BAA2DC6" w:rsidR="001268A9" w:rsidRPr="006F06C2" w:rsidRDefault="001268A9" w:rsidP="001268A9">
            <w:pPr>
              <w:pStyle w:val="TAL"/>
              <w:rPr>
                <w:ins w:id="1407" w:author="XI WANG" w:date="2022-11-02T21:50:00Z"/>
              </w:rPr>
            </w:pPr>
            <w:ins w:id="1408" w:author="XI WANG" w:date="2022-11-02T21:51:00Z">
              <w:r w:rsidRPr="006F06C2">
                <w:t xml:space="preserve">        </w:t>
              </w:r>
              <w:r>
                <w:t>}</w:t>
              </w:r>
            </w:ins>
          </w:p>
        </w:tc>
        <w:tc>
          <w:tcPr>
            <w:tcW w:w="2268" w:type="dxa"/>
          </w:tcPr>
          <w:p w14:paraId="2022E725" w14:textId="77777777" w:rsidR="001268A9" w:rsidRPr="006F06C2" w:rsidRDefault="001268A9" w:rsidP="001268A9">
            <w:pPr>
              <w:pStyle w:val="TAL"/>
              <w:rPr>
                <w:ins w:id="1409" w:author="XI WANG" w:date="2022-11-02T21:50:00Z"/>
              </w:rPr>
            </w:pPr>
          </w:p>
        </w:tc>
        <w:tc>
          <w:tcPr>
            <w:tcW w:w="1701" w:type="dxa"/>
          </w:tcPr>
          <w:p w14:paraId="760A4975" w14:textId="77777777" w:rsidR="001268A9" w:rsidRPr="006F06C2" w:rsidRDefault="001268A9" w:rsidP="001268A9">
            <w:pPr>
              <w:pStyle w:val="TAL"/>
              <w:rPr>
                <w:ins w:id="1410" w:author="XI WANG" w:date="2022-11-02T21:50:00Z"/>
              </w:rPr>
            </w:pPr>
          </w:p>
        </w:tc>
        <w:tc>
          <w:tcPr>
            <w:tcW w:w="1129" w:type="dxa"/>
          </w:tcPr>
          <w:p w14:paraId="03B1179A" w14:textId="77777777" w:rsidR="001268A9" w:rsidRPr="006F06C2" w:rsidRDefault="001268A9" w:rsidP="001268A9">
            <w:pPr>
              <w:pStyle w:val="TAL"/>
              <w:rPr>
                <w:ins w:id="1411" w:author="XI WANG" w:date="2022-11-02T21:50:00Z"/>
              </w:rPr>
            </w:pPr>
          </w:p>
        </w:tc>
      </w:tr>
      <w:tr w:rsidR="005E41DD" w:rsidRPr="006F06C2" w14:paraId="6755738A" w14:textId="77777777" w:rsidTr="00745831">
        <w:trPr>
          <w:ins w:id="1412" w:author="XI WANG" w:date="2022-11-02T23:27:00Z"/>
        </w:trPr>
        <w:tc>
          <w:tcPr>
            <w:tcW w:w="4536" w:type="dxa"/>
          </w:tcPr>
          <w:p w14:paraId="55481ED0" w14:textId="22DFA41A" w:rsidR="005E41DD" w:rsidRPr="006F06C2" w:rsidRDefault="005E41DD" w:rsidP="005E41DD">
            <w:pPr>
              <w:pStyle w:val="TAL"/>
              <w:rPr>
                <w:ins w:id="1413" w:author="XI WANG" w:date="2022-11-02T23:27:00Z"/>
                <w:lang w:eastAsia="zh-CN"/>
              </w:rPr>
            </w:pPr>
            <w:ins w:id="1414" w:author="XI WANG" w:date="2022-11-02T23:27:00Z">
              <w:r w:rsidRPr="006F06C2">
                <w:rPr>
                  <w:lang w:eastAsia="zh-CN"/>
                </w:rPr>
                <w:t xml:space="preserve">      }</w:t>
              </w:r>
            </w:ins>
          </w:p>
        </w:tc>
        <w:tc>
          <w:tcPr>
            <w:tcW w:w="2268" w:type="dxa"/>
          </w:tcPr>
          <w:p w14:paraId="4AD2F9CA" w14:textId="77777777" w:rsidR="005E41DD" w:rsidRPr="006F06C2" w:rsidRDefault="005E41DD" w:rsidP="005E41DD">
            <w:pPr>
              <w:pStyle w:val="TAL"/>
              <w:rPr>
                <w:ins w:id="1415" w:author="XI WANG" w:date="2022-11-02T23:27:00Z"/>
              </w:rPr>
            </w:pPr>
          </w:p>
        </w:tc>
        <w:tc>
          <w:tcPr>
            <w:tcW w:w="1701" w:type="dxa"/>
          </w:tcPr>
          <w:p w14:paraId="1AC58743" w14:textId="77777777" w:rsidR="005E41DD" w:rsidRPr="006F06C2" w:rsidRDefault="005E41DD" w:rsidP="005E41DD">
            <w:pPr>
              <w:pStyle w:val="TAL"/>
              <w:rPr>
                <w:ins w:id="1416" w:author="XI WANG" w:date="2022-11-02T23:27:00Z"/>
              </w:rPr>
            </w:pPr>
          </w:p>
        </w:tc>
        <w:tc>
          <w:tcPr>
            <w:tcW w:w="1129" w:type="dxa"/>
          </w:tcPr>
          <w:p w14:paraId="26E2D6C1" w14:textId="77777777" w:rsidR="005E41DD" w:rsidRPr="006F06C2" w:rsidRDefault="005E41DD" w:rsidP="005E41DD">
            <w:pPr>
              <w:pStyle w:val="TAL"/>
              <w:rPr>
                <w:ins w:id="1417" w:author="XI WANG" w:date="2022-11-02T23:27:00Z"/>
              </w:rPr>
            </w:pPr>
          </w:p>
        </w:tc>
      </w:tr>
      <w:tr w:rsidR="005E41DD" w:rsidRPr="006F06C2" w14:paraId="7083246F" w14:textId="77777777" w:rsidTr="00745831">
        <w:trPr>
          <w:ins w:id="1418" w:author="XI WANG" w:date="2022-11-02T17:42:00Z"/>
        </w:trPr>
        <w:tc>
          <w:tcPr>
            <w:tcW w:w="4536" w:type="dxa"/>
          </w:tcPr>
          <w:p w14:paraId="06688AC4" w14:textId="0FC7D322" w:rsidR="005E41DD" w:rsidRPr="006F06C2" w:rsidRDefault="005E41DD" w:rsidP="005E41DD">
            <w:pPr>
              <w:pStyle w:val="TAL"/>
              <w:rPr>
                <w:ins w:id="1419" w:author="XI WANG" w:date="2022-11-02T17:42:00Z"/>
              </w:rPr>
            </w:pPr>
            <w:ins w:id="1420" w:author="XI WANG" w:date="2022-11-02T17:42:00Z">
              <w:r w:rsidRPr="006F06C2">
                <w:rPr>
                  <w:lang w:eastAsia="zh-CN"/>
                </w:rPr>
                <w:t xml:space="preserve">    }</w:t>
              </w:r>
            </w:ins>
          </w:p>
        </w:tc>
        <w:tc>
          <w:tcPr>
            <w:tcW w:w="2268" w:type="dxa"/>
          </w:tcPr>
          <w:p w14:paraId="73A03B1F" w14:textId="77777777" w:rsidR="005E41DD" w:rsidRPr="006F06C2" w:rsidRDefault="005E41DD" w:rsidP="005E41DD">
            <w:pPr>
              <w:pStyle w:val="TAL"/>
              <w:rPr>
                <w:ins w:id="1421" w:author="XI WANG" w:date="2022-11-02T17:42:00Z"/>
              </w:rPr>
            </w:pPr>
          </w:p>
        </w:tc>
        <w:tc>
          <w:tcPr>
            <w:tcW w:w="1701" w:type="dxa"/>
          </w:tcPr>
          <w:p w14:paraId="6508FDC2" w14:textId="77777777" w:rsidR="005E41DD" w:rsidRPr="006F06C2" w:rsidRDefault="005E41DD" w:rsidP="005E41DD">
            <w:pPr>
              <w:pStyle w:val="TAL"/>
              <w:rPr>
                <w:ins w:id="1422" w:author="XI WANG" w:date="2022-11-02T17:42:00Z"/>
              </w:rPr>
            </w:pPr>
          </w:p>
        </w:tc>
        <w:tc>
          <w:tcPr>
            <w:tcW w:w="1129" w:type="dxa"/>
          </w:tcPr>
          <w:p w14:paraId="24FBF217" w14:textId="77777777" w:rsidR="005E41DD" w:rsidRPr="006F06C2" w:rsidRDefault="005E41DD" w:rsidP="005E41DD">
            <w:pPr>
              <w:pStyle w:val="TAL"/>
              <w:rPr>
                <w:ins w:id="1423" w:author="XI WANG" w:date="2022-11-02T17:42:00Z"/>
              </w:rPr>
            </w:pPr>
          </w:p>
        </w:tc>
      </w:tr>
      <w:tr w:rsidR="009E0DD5" w:rsidRPr="006F06C2" w14:paraId="5584A290" w14:textId="77777777" w:rsidTr="00745831">
        <w:trPr>
          <w:ins w:id="1424" w:author="XI WANG" w:date="2022-11-02T17:42:00Z"/>
        </w:trPr>
        <w:tc>
          <w:tcPr>
            <w:tcW w:w="4536" w:type="dxa"/>
          </w:tcPr>
          <w:p w14:paraId="7219AC7C" w14:textId="4073A558" w:rsidR="009E0DD5" w:rsidRPr="006F06C2" w:rsidRDefault="009E0DD5" w:rsidP="009E0DD5">
            <w:pPr>
              <w:pStyle w:val="TAL"/>
              <w:rPr>
                <w:ins w:id="1425" w:author="XI WANG" w:date="2022-11-02T17:42:00Z"/>
              </w:rPr>
            </w:pPr>
            <w:ins w:id="1426" w:author="XI WANG" w:date="2022-11-02T23:28:00Z">
              <w:r w:rsidRPr="001B0CC1">
                <w:t xml:space="preserve">    rlf-TimersAndConstants CHOICE {</w:t>
              </w:r>
            </w:ins>
          </w:p>
        </w:tc>
        <w:tc>
          <w:tcPr>
            <w:tcW w:w="2268" w:type="dxa"/>
          </w:tcPr>
          <w:p w14:paraId="5DFAFC1E" w14:textId="6C968EBA" w:rsidR="009E0DD5" w:rsidRPr="006F06C2" w:rsidRDefault="009E0DD5" w:rsidP="009E0DD5">
            <w:pPr>
              <w:pStyle w:val="TAL"/>
              <w:rPr>
                <w:ins w:id="1427" w:author="XI WANG" w:date="2022-11-02T17:42:00Z"/>
              </w:rPr>
            </w:pPr>
            <w:ins w:id="1428" w:author="XI WANG" w:date="2022-11-02T23:29:00Z">
              <w:r w:rsidRPr="001B0CC1">
                <w:t>RLF-TimersAndConstants</w:t>
              </w:r>
            </w:ins>
          </w:p>
        </w:tc>
        <w:tc>
          <w:tcPr>
            <w:tcW w:w="1701" w:type="dxa"/>
          </w:tcPr>
          <w:p w14:paraId="00A6FA79" w14:textId="2FA671CE" w:rsidR="009E0DD5" w:rsidRPr="006F06C2" w:rsidRDefault="00AD7A8E" w:rsidP="009E0DD5">
            <w:pPr>
              <w:pStyle w:val="TAL"/>
              <w:rPr>
                <w:ins w:id="1429" w:author="XI WANG" w:date="2022-11-02T17:42:00Z"/>
              </w:rPr>
            </w:pPr>
            <w:ins w:id="1430" w:author="XI WANG" w:date="2022-11-02T23:30:00Z">
              <w:r w:rsidRPr="00F511A5">
                <w:t xml:space="preserve">Table </w:t>
              </w:r>
              <w:r>
                <w:rPr>
                  <w:lang w:eastAsia="zh-CN"/>
                </w:rPr>
                <w:t>12.2.1.5</w:t>
              </w:r>
              <w:r w:rsidRPr="00F511A5">
                <w:t>.3.3-</w:t>
              </w:r>
            </w:ins>
            <w:ins w:id="1431" w:author="XI WANG" w:date="2022-11-02T23:41:00Z">
              <w:r w:rsidR="001A1241">
                <w:t>4</w:t>
              </w:r>
            </w:ins>
          </w:p>
        </w:tc>
        <w:tc>
          <w:tcPr>
            <w:tcW w:w="1129" w:type="dxa"/>
          </w:tcPr>
          <w:p w14:paraId="20E392D4" w14:textId="77777777" w:rsidR="009E0DD5" w:rsidRPr="006F06C2" w:rsidRDefault="009E0DD5" w:rsidP="009E0DD5">
            <w:pPr>
              <w:pStyle w:val="TAL"/>
              <w:rPr>
                <w:ins w:id="1432" w:author="XI WANG" w:date="2022-11-02T17:42:00Z"/>
              </w:rPr>
            </w:pPr>
          </w:p>
        </w:tc>
      </w:tr>
      <w:tr w:rsidR="009E0DD5" w:rsidRPr="006F06C2" w14:paraId="154D4F36" w14:textId="77777777" w:rsidTr="00745831">
        <w:trPr>
          <w:ins w:id="1433" w:author="XI WANG" w:date="2022-11-02T23:28:00Z"/>
        </w:trPr>
        <w:tc>
          <w:tcPr>
            <w:tcW w:w="4536" w:type="dxa"/>
          </w:tcPr>
          <w:p w14:paraId="4034EA67" w14:textId="2F9AE6F4" w:rsidR="009E0DD5" w:rsidRPr="006F06C2" w:rsidRDefault="009E0DD5" w:rsidP="009E0DD5">
            <w:pPr>
              <w:pStyle w:val="TAL"/>
              <w:rPr>
                <w:ins w:id="1434" w:author="XI WANG" w:date="2022-11-02T23:28:00Z"/>
              </w:rPr>
            </w:pPr>
            <w:ins w:id="1435" w:author="XI WANG" w:date="2022-11-02T23:28:00Z">
              <w:r w:rsidRPr="001B0CC1">
                <w:t xml:space="preserve">      setup</w:t>
              </w:r>
            </w:ins>
          </w:p>
        </w:tc>
        <w:tc>
          <w:tcPr>
            <w:tcW w:w="2268" w:type="dxa"/>
          </w:tcPr>
          <w:p w14:paraId="4911439D" w14:textId="77777777" w:rsidR="009E0DD5" w:rsidRPr="006F06C2" w:rsidRDefault="009E0DD5" w:rsidP="009E0DD5">
            <w:pPr>
              <w:pStyle w:val="TAL"/>
              <w:rPr>
                <w:ins w:id="1436" w:author="XI WANG" w:date="2022-11-02T23:28:00Z"/>
              </w:rPr>
            </w:pPr>
          </w:p>
        </w:tc>
        <w:tc>
          <w:tcPr>
            <w:tcW w:w="1701" w:type="dxa"/>
          </w:tcPr>
          <w:p w14:paraId="365BC1D7" w14:textId="77777777" w:rsidR="009E0DD5" w:rsidRPr="006F06C2" w:rsidRDefault="009E0DD5" w:rsidP="009E0DD5">
            <w:pPr>
              <w:pStyle w:val="TAL"/>
              <w:rPr>
                <w:ins w:id="1437" w:author="XI WANG" w:date="2022-11-02T23:28:00Z"/>
              </w:rPr>
            </w:pPr>
          </w:p>
        </w:tc>
        <w:tc>
          <w:tcPr>
            <w:tcW w:w="1129" w:type="dxa"/>
          </w:tcPr>
          <w:p w14:paraId="79282CD8" w14:textId="77777777" w:rsidR="009E0DD5" w:rsidRPr="006F06C2" w:rsidRDefault="009E0DD5" w:rsidP="009E0DD5">
            <w:pPr>
              <w:pStyle w:val="TAL"/>
              <w:rPr>
                <w:ins w:id="1438" w:author="XI WANG" w:date="2022-11-02T23:28:00Z"/>
              </w:rPr>
            </w:pPr>
          </w:p>
        </w:tc>
      </w:tr>
      <w:tr w:rsidR="009E0DD5" w:rsidRPr="006F06C2" w14:paraId="568D9D9E" w14:textId="77777777" w:rsidTr="00745831">
        <w:trPr>
          <w:ins w:id="1439" w:author="XI WANG" w:date="2022-11-02T23:28:00Z"/>
        </w:trPr>
        <w:tc>
          <w:tcPr>
            <w:tcW w:w="4536" w:type="dxa"/>
          </w:tcPr>
          <w:p w14:paraId="27933616" w14:textId="649AEB24" w:rsidR="009E0DD5" w:rsidRPr="006F06C2" w:rsidRDefault="009E0DD5" w:rsidP="009E0DD5">
            <w:pPr>
              <w:pStyle w:val="TAL"/>
              <w:rPr>
                <w:ins w:id="1440" w:author="XI WANG" w:date="2022-11-02T23:28:00Z"/>
              </w:rPr>
            </w:pPr>
            <w:ins w:id="1441" w:author="XI WANG" w:date="2022-11-02T23:28:00Z">
              <w:r w:rsidRPr="001B0CC1">
                <w:t xml:space="preserve">    }</w:t>
              </w:r>
            </w:ins>
          </w:p>
        </w:tc>
        <w:tc>
          <w:tcPr>
            <w:tcW w:w="2268" w:type="dxa"/>
          </w:tcPr>
          <w:p w14:paraId="558EBA8A" w14:textId="77777777" w:rsidR="009E0DD5" w:rsidRPr="006F06C2" w:rsidRDefault="009E0DD5" w:rsidP="009E0DD5">
            <w:pPr>
              <w:pStyle w:val="TAL"/>
              <w:rPr>
                <w:ins w:id="1442" w:author="XI WANG" w:date="2022-11-02T23:28:00Z"/>
              </w:rPr>
            </w:pPr>
          </w:p>
        </w:tc>
        <w:tc>
          <w:tcPr>
            <w:tcW w:w="1701" w:type="dxa"/>
          </w:tcPr>
          <w:p w14:paraId="5F972416" w14:textId="77777777" w:rsidR="009E0DD5" w:rsidRPr="006F06C2" w:rsidRDefault="009E0DD5" w:rsidP="009E0DD5">
            <w:pPr>
              <w:pStyle w:val="TAL"/>
              <w:rPr>
                <w:ins w:id="1443" w:author="XI WANG" w:date="2022-11-02T23:28:00Z"/>
              </w:rPr>
            </w:pPr>
          </w:p>
        </w:tc>
        <w:tc>
          <w:tcPr>
            <w:tcW w:w="1129" w:type="dxa"/>
          </w:tcPr>
          <w:p w14:paraId="445045AC" w14:textId="77777777" w:rsidR="009E0DD5" w:rsidRPr="006F06C2" w:rsidRDefault="009E0DD5" w:rsidP="009E0DD5">
            <w:pPr>
              <w:pStyle w:val="TAL"/>
              <w:rPr>
                <w:ins w:id="1444" w:author="XI WANG" w:date="2022-11-02T23:28:00Z"/>
              </w:rPr>
            </w:pPr>
          </w:p>
        </w:tc>
      </w:tr>
      <w:tr w:rsidR="009E0DD5" w:rsidRPr="006F06C2" w14:paraId="4B442E26" w14:textId="77777777" w:rsidTr="00745831">
        <w:trPr>
          <w:ins w:id="1445" w:author="XI WANG" w:date="2022-11-02T17:42:00Z"/>
        </w:trPr>
        <w:tc>
          <w:tcPr>
            <w:tcW w:w="4536" w:type="dxa"/>
          </w:tcPr>
          <w:p w14:paraId="5C5D4198" w14:textId="2955A234" w:rsidR="009E0DD5" w:rsidRPr="006F06C2" w:rsidRDefault="009E0DD5" w:rsidP="009E0DD5">
            <w:pPr>
              <w:pStyle w:val="TAL"/>
              <w:rPr>
                <w:ins w:id="1446" w:author="XI WANG" w:date="2022-11-02T17:42:00Z"/>
              </w:rPr>
            </w:pPr>
            <w:ins w:id="1447" w:author="XI WANG" w:date="2022-11-02T17:42:00Z">
              <w:r w:rsidRPr="006F06C2">
                <w:t xml:space="preserve">  }</w:t>
              </w:r>
            </w:ins>
          </w:p>
        </w:tc>
        <w:tc>
          <w:tcPr>
            <w:tcW w:w="2268" w:type="dxa"/>
          </w:tcPr>
          <w:p w14:paraId="00AA4D1F" w14:textId="77777777" w:rsidR="009E0DD5" w:rsidRPr="006F06C2" w:rsidRDefault="009E0DD5" w:rsidP="009E0DD5">
            <w:pPr>
              <w:pStyle w:val="TAL"/>
              <w:rPr>
                <w:ins w:id="1448" w:author="XI WANG" w:date="2022-11-02T17:42:00Z"/>
              </w:rPr>
            </w:pPr>
          </w:p>
        </w:tc>
        <w:tc>
          <w:tcPr>
            <w:tcW w:w="1701" w:type="dxa"/>
          </w:tcPr>
          <w:p w14:paraId="205D5D21" w14:textId="77777777" w:rsidR="009E0DD5" w:rsidRPr="006F06C2" w:rsidRDefault="009E0DD5" w:rsidP="009E0DD5">
            <w:pPr>
              <w:pStyle w:val="TAL"/>
              <w:rPr>
                <w:ins w:id="1449" w:author="XI WANG" w:date="2022-11-02T17:42:00Z"/>
              </w:rPr>
            </w:pPr>
          </w:p>
        </w:tc>
        <w:tc>
          <w:tcPr>
            <w:tcW w:w="1129" w:type="dxa"/>
          </w:tcPr>
          <w:p w14:paraId="38CA7DAD" w14:textId="77777777" w:rsidR="009E0DD5" w:rsidRPr="006F06C2" w:rsidRDefault="009E0DD5" w:rsidP="009E0DD5">
            <w:pPr>
              <w:pStyle w:val="TAL"/>
              <w:rPr>
                <w:ins w:id="1450" w:author="XI WANG" w:date="2022-11-02T17:42:00Z"/>
              </w:rPr>
            </w:pPr>
          </w:p>
        </w:tc>
      </w:tr>
      <w:tr w:rsidR="009E0DD5" w:rsidRPr="006F06C2" w14:paraId="6F472AC9" w14:textId="77777777" w:rsidTr="00745831">
        <w:trPr>
          <w:ins w:id="1451" w:author="XI WANG" w:date="2022-11-02T17:42:00Z"/>
        </w:trPr>
        <w:tc>
          <w:tcPr>
            <w:tcW w:w="4536" w:type="dxa"/>
          </w:tcPr>
          <w:p w14:paraId="11AB574D" w14:textId="77777777" w:rsidR="009E0DD5" w:rsidRPr="006F06C2" w:rsidRDefault="009E0DD5" w:rsidP="009E0DD5">
            <w:pPr>
              <w:pStyle w:val="TAL"/>
              <w:rPr>
                <w:ins w:id="1452" w:author="XI WANG" w:date="2022-11-02T17:42:00Z"/>
              </w:rPr>
            </w:pPr>
            <w:ins w:id="1453" w:author="XI WANG" w:date="2022-11-02T17:42:00Z">
              <w:r w:rsidRPr="006F06C2">
                <w:t>}</w:t>
              </w:r>
            </w:ins>
          </w:p>
        </w:tc>
        <w:tc>
          <w:tcPr>
            <w:tcW w:w="2268" w:type="dxa"/>
          </w:tcPr>
          <w:p w14:paraId="7540E33C" w14:textId="77777777" w:rsidR="009E0DD5" w:rsidRPr="006F06C2" w:rsidRDefault="009E0DD5" w:rsidP="009E0DD5">
            <w:pPr>
              <w:pStyle w:val="TAL"/>
              <w:rPr>
                <w:ins w:id="1454" w:author="XI WANG" w:date="2022-11-02T17:42:00Z"/>
              </w:rPr>
            </w:pPr>
          </w:p>
        </w:tc>
        <w:tc>
          <w:tcPr>
            <w:tcW w:w="1701" w:type="dxa"/>
          </w:tcPr>
          <w:p w14:paraId="555A72D3" w14:textId="77777777" w:rsidR="009E0DD5" w:rsidRPr="006F06C2" w:rsidRDefault="009E0DD5" w:rsidP="009E0DD5">
            <w:pPr>
              <w:pStyle w:val="TAL"/>
              <w:rPr>
                <w:ins w:id="1455" w:author="XI WANG" w:date="2022-11-02T17:42:00Z"/>
              </w:rPr>
            </w:pPr>
          </w:p>
        </w:tc>
        <w:tc>
          <w:tcPr>
            <w:tcW w:w="1129" w:type="dxa"/>
          </w:tcPr>
          <w:p w14:paraId="09F3F693" w14:textId="77777777" w:rsidR="009E0DD5" w:rsidRPr="006F06C2" w:rsidRDefault="009E0DD5" w:rsidP="009E0DD5">
            <w:pPr>
              <w:pStyle w:val="TAL"/>
              <w:rPr>
                <w:ins w:id="1456" w:author="XI WANG" w:date="2022-11-02T17:42:00Z"/>
              </w:rPr>
            </w:pPr>
          </w:p>
        </w:tc>
      </w:tr>
    </w:tbl>
    <w:p w14:paraId="18414281" w14:textId="77777777" w:rsidR="00D355F5" w:rsidRPr="006F06C2" w:rsidRDefault="00D355F5" w:rsidP="00D355F5">
      <w:pPr>
        <w:rPr>
          <w:ins w:id="1457" w:author="XI WANG" w:date="2022-11-02T17:42:00Z"/>
        </w:rPr>
      </w:pPr>
    </w:p>
    <w:p w14:paraId="22209293" w14:textId="2AFD37AB" w:rsidR="00022A6B" w:rsidRPr="006F06C2" w:rsidRDefault="00AB7E29" w:rsidP="00022A6B">
      <w:pPr>
        <w:pStyle w:val="TH"/>
        <w:rPr>
          <w:ins w:id="1458" w:author="XI WANG" w:date="2022-11-02T21:53:00Z"/>
        </w:rPr>
      </w:pPr>
      <w:ins w:id="1459" w:author="XI WANG" w:date="2022-11-02T21:53:00Z">
        <w:r w:rsidRPr="006F06C2">
          <w:t xml:space="preserve">Table </w:t>
        </w:r>
        <w:r>
          <w:t>12.2.1.5</w:t>
        </w:r>
        <w:r w:rsidRPr="00F511A5">
          <w:t>.3.3</w:t>
        </w:r>
        <w:r w:rsidRPr="006F06C2">
          <w:t>-</w:t>
        </w:r>
      </w:ins>
      <w:ins w:id="1460" w:author="XI WANG" w:date="2022-11-02T23:40:00Z">
        <w:r w:rsidR="00644E31">
          <w:t>9</w:t>
        </w:r>
      </w:ins>
      <w:ins w:id="1461" w:author="XI WANG" w:date="2022-11-02T21:53:00Z">
        <w:r w:rsidR="00022A6B" w:rsidRPr="006F06C2">
          <w:t xml:space="preserve">: </w:t>
        </w:r>
      </w:ins>
      <w:ins w:id="1462" w:author="XI WANG" w:date="2022-11-02T23:41:00Z">
        <w:r w:rsidR="00A523C1" w:rsidRPr="00A523C1">
          <w:rPr>
            <w:i/>
            <w:iCs/>
          </w:rPr>
          <w:t>RACH-ConfigGeneric</w:t>
        </w:r>
      </w:ins>
      <w:ins w:id="1463" w:author="XI WANG" w:date="2022-11-02T21:53:00Z">
        <w:r w:rsidR="00022A6B" w:rsidRPr="006F06C2">
          <w:rPr>
            <w:i/>
          </w:rPr>
          <w:t xml:space="preserve"> </w:t>
        </w:r>
        <w:r w:rsidR="00022A6B" w:rsidRPr="006F06C2">
          <w:t>(</w:t>
        </w:r>
        <w:r w:rsidR="002D43A8" w:rsidRPr="006F06C2">
          <w:t xml:space="preserve">Table </w:t>
        </w:r>
        <w:r w:rsidR="002D43A8">
          <w:t>12.2.1.5</w:t>
        </w:r>
        <w:r w:rsidR="002D43A8" w:rsidRPr="00F511A5">
          <w:t>.3.3</w:t>
        </w:r>
        <w:r w:rsidR="002D43A8" w:rsidRPr="006F06C2">
          <w:t>-</w:t>
        </w:r>
      </w:ins>
      <w:ins w:id="1464" w:author="XI WANG" w:date="2022-11-02T23:40:00Z">
        <w:r w:rsidR="00644E31">
          <w:t>8</w:t>
        </w:r>
      </w:ins>
      <w:ins w:id="1465" w:author="XI WANG" w:date="2022-11-02T21:53:00Z">
        <w:r w:rsidR="00022A6B" w:rsidRPr="006F06C2">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2"/>
      </w:tblGrid>
      <w:tr w:rsidR="008F4C55" w:rsidRPr="001B0CC1" w14:paraId="203E34F8" w14:textId="77777777" w:rsidTr="00745831">
        <w:trPr>
          <w:ins w:id="1466" w:author="XI WANG" w:date="2022-11-02T21:43:00Z"/>
        </w:trPr>
        <w:tc>
          <w:tcPr>
            <w:tcW w:w="9634" w:type="dxa"/>
            <w:gridSpan w:val="4"/>
          </w:tcPr>
          <w:p w14:paraId="1B90E216" w14:textId="02DABEA1" w:rsidR="008F4C55" w:rsidRPr="001B0CC1" w:rsidRDefault="008F4C55" w:rsidP="00320896">
            <w:pPr>
              <w:pStyle w:val="TAH"/>
              <w:jc w:val="left"/>
              <w:rPr>
                <w:ins w:id="1467" w:author="XI WANG" w:date="2022-11-02T21:43:00Z"/>
                <w:b w:val="0"/>
              </w:rPr>
            </w:pPr>
            <w:ins w:id="1468" w:author="XI WANG" w:date="2022-11-02T21:43:00Z">
              <w:r w:rsidRPr="001B0CC1">
                <w:rPr>
                  <w:b w:val="0"/>
                </w:rPr>
                <w:t xml:space="preserve">Derivation Path: </w:t>
              </w:r>
            </w:ins>
            <w:ins w:id="1469" w:author="XI WANG" w:date="2022-11-02T21:52:00Z">
              <w:r w:rsidR="00132728" w:rsidRPr="00132728">
                <w:rPr>
                  <w:b w:val="0"/>
                </w:rPr>
                <w:t xml:space="preserve">TS 38.508-1 [4], Table </w:t>
              </w:r>
              <w:r w:rsidR="00511369" w:rsidRPr="00511369">
                <w:rPr>
                  <w:b w:val="0"/>
                </w:rPr>
                <w:t>4.6.3-130</w:t>
              </w:r>
            </w:ins>
          </w:p>
        </w:tc>
      </w:tr>
      <w:tr w:rsidR="008F4C55" w:rsidRPr="001B0CC1" w14:paraId="63BA73A2" w14:textId="77777777" w:rsidTr="00745831">
        <w:trPr>
          <w:ins w:id="1470" w:author="XI WANG" w:date="2022-11-02T21:43:00Z"/>
        </w:trPr>
        <w:tc>
          <w:tcPr>
            <w:tcW w:w="4535" w:type="dxa"/>
          </w:tcPr>
          <w:p w14:paraId="0D82D2CE" w14:textId="77777777" w:rsidR="008F4C55" w:rsidRPr="001B0CC1" w:rsidRDefault="008F4C55" w:rsidP="00320896">
            <w:pPr>
              <w:pStyle w:val="TAH"/>
              <w:rPr>
                <w:ins w:id="1471" w:author="XI WANG" w:date="2022-11-02T21:43:00Z"/>
              </w:rPr>
            </w:pPr>
            <w:ins w:id="1472" w:author="XI WANG" w:date="2022-11-02T21:43:00Z">
              <w:r w:rsidRPr="001B0CC1">
                <w:t>Information Element</w:t>
              </w:r>
            </w:ins>
          </w:p>
        </w:tc>
        <w:tc>
          <w:tcPr>
            <w:tcW w:w="2267" w:type="dxa"/>
          </w:tcPr>
          <w:p w14:paraId="6EDDF1F7" w14:textId="77777777" w:rsidR="008F4C55" w:rsidRPr="001B0CC1" w:rsidRDefault="008F4C55" w:rsidP="00320896">
            <w:pPr>
              <w:pStyle w:val="TAH"/>
              <w:rPr>
                <w:ins w:id="1473" w:author="XI WANG" w:date="2022-11-02T21:43:00Z"/>
              </w:rPr>
            </w:pPr>
            <w:ins w:id="1474" w:author="XI WANG" w:date="2022-11-02T21:43:00Z">
              <w:r w:rsidRPr="001B0CC1">
                <w:t>Value/remark</w:t>
              </w:r>
            </w:ins>
          </w:p>
        </w:tc>
        <w:tc>
          <w:tcPr>
            <w:tcW w:w="1700" w:type="dxa"/>
          </w:tcPr>
          <w:p w14:paraId="5398755C" w14:textId="77777777" w:rsidR="008F4C55" w:rsidRPr="001B0CC1" w:rsidRDefault="008F4C55" w:rsidP="00320896">
            <w:pPr>
              <w:pStyle w:val="TAH"/>
              <w:rPr>
                <w:ins w:id="1475" w:author="XI WANG" w:date="2022-11-02T21:43:00Z"/>
              </w:rPr>
            </w:pPr>
            <w:ins w:id="1476" w:author="XI WANG" w:date="2022-11-02T21:43:00Z">
              <w:r w:rsidRPr="001B0CC1">
                <w:t>Comment</w:t>
              </w:r>
            </w:ins>
          </w:p>
        </w:tc>
        <w:tc>
          <w:tcPr>
            <w:tcW w:w="1132" w:type="dxa"/>
          </w:tcPr>
          <w:p w14:paraId="1ADB222A" w14:textId="77777777" w:rsidR="008F4C55" w:rsidRPr="001B0CC1" w:rsidRDefault="008F4C55" w:rsidP="00320896">
            <w:pPr>
              <w:pStyle w:val="TAH"/>
              <w:rPr>
                <w:ins w:id="1477" w:author="XI WANG" w:date="2022-11-02T21:43:00Z"/>
              </w:rPr>
            </w:pPr>
            <w:ins w:id="1478" w:author="XI WANG" w:date="2022-11-02T21:43:00Z">
              <w:r w:rsidRPr="001B0CC1">
                <w:t>Condition</w:t>
              </w:r>
            </w:ins>
          </w:p>
        </w:tc>
      </w:tr>
      <w:tr w:rsidR="008F4C55" w:rsidRPr="001B0CC1" w14:paraId="20AC76D6" w14:textId="77777777" w:rsidTr="00745831">
        <w:trPr>
          <w:ins w:id="1479" w:author="XI WANG" w:date="2022-11-02T21:43:00Z"/>
        </w:trPr>
        <w:tc>
          <w:tcPr>
            <w:tcW w:w="4535" w:type="dxa"/>
            <w:tcBorders>
              <w:bottom w:val="single" w:sz="4" w:space="0" w:color="auto"/>
            </w:tcBorders>
          </w:tcPr>
          <w:p w14:paraId="02F2E78B" w14:textId="77777777" w:rsidR="008F4C55" w:rsidRPr="001B0CC1" w:rsidRDefault="008F4C55" w:rsidP="00320896">
            <w:pPr>
              <w:pStyle w:val="TAL"/>
              <w:rPr>
                <w:ins w:id="1480" w:author="XI WANG" w:date="2022-11-02T21:43:00Z"/>
              </w:rPr>
            </w:pPr>
            <w:ins w:id="1481" w:author="XI WANG" w:date="2022-11-02T21:43:00Z">
              <w:r w:rsidRPr="001B0CC1">
                <w:t xml:space="preserve">RACH-ConfigGeneric ::= </w:t>
              </w:r>
              <w:r w:rsidRPr="001B0CC1">
                <w:rPr>
                  <w:snapToGrid w:val="0"/>
                </w:rPr>
                <w:t xml:space="preserve">SEQUENCE </w:t>
              </w:r>
              <w:r w:rsidRPr="001B0CC1">
                <w:t>{</w:t>
              </w:r>
            </w:ins>
          </w:p>
        </w:tc>
        <w:tc>
          <w:tcPr>
            <w:tcW w:w="2267" w:type="dxa"/>
          </w:tcPr>
          <w:p w14:paraId="3BA9833B" w14:textId="77777777" w:rsidR="008F4C55" w:rsidRPr="001B0CC1" w:rsidRDefault="008F4C55" w:rsidP="00320896">
            <w:pPr>
              <w:pStyle w:val="TAL"/>
              <w:rPr>
                <w:ins w:id="1482" w:author="XI WANG" w:date="2022-11-02T21:43:00Z"/>
              </w:rPr>
            </w:pPr>
          </w:p>
        </w:tc>
        <w:tc>
          <w:tcPr>
            <w:tcW w:w="1700" w:type="dxa"/>
          </w:tcPr>
          <w:p w14:paraId="711C5011" w14:textId="77777777" w:rsidR="008F4C55" w:rsidRPr="001B0CC1" w:rsidRDefault="008F4C55" w:rsidP="00320896">
            <w:pPr>
              <w:pStyle w:val="TAL"/>
              <w:rPr>
                <w:ins w:id="1483" w:author="XI WANG" w:date="2022-11-02T21:43:00Z"/>
              </w:rPr>
            </w:pPr>
          </w:p>
        </w:tc>
        <w:tc>
          <w:tcPr>
            <w:tcW w:w="1132" w:type="dxa"/>
          </w:tcPr>
          <w:p w14:paraId="663880A7" w14:textId="77777777" w:rsidR="008F4C55" w:rsidRPr="001B0CC1" w:rsidRDefault="008F4C55" w:rsidP="00320896">
            <w:pPr>
              <w:pStyle w:val="TAL"/>
              <w:rPr>
                <w:ins w:id="1484" w:author="XI WANG" w:date="2022-11-02T21:43:00Z"/>
              </w:rPr>
            </w:pPr>
          </w:p>
        </w:tc>
      </w:tr>
      <w:tr w:rsidR="008F4C55" w:rsidRPr="001B0CC1" w14:paraId="28ECF85F" w14:textId="77777777" w:rsidTr="00745831">
        <w:trPr>
          <w:ins w:id="1485" w:author="XI WANG" w:date="2022-11-02T21:43:00Z"/>
        </w:trPr>
        <w:tc>
          <w:tcPr>
            <w:tcW w:w="4535" w:type="dxa"/>
            <w:tcBorders>
              <w:bottom w:val="nil"/>
            </w:tcBorders>
          </w:tcPr>
          <w:p w14:paraId="0FCCA2B6" w14:textId="77777777" w:rsidR="008F4C55" w:rsidRPr="001B0CC1" w:rsidRDefault="008F4C55" w:rsidP="00320896">
            <w:pPr>
              <w:pStyle w:val="TAL"/>
              <w:rPr>
                <w:ins w:id="1486" w:author="XI WANG" w:date="2022-11-02T21:43:00Z"/>
              </w:rPr>
            </w:pPr>
            <w:ins w:id="1487" w:author="XI WANG" w:date="2022-11-02T21:43:00Z">
              <w:r w:rsidRPr="001B0CC1">
                <w:t xml:space="preserve">  ra-ResponseWindow</w:t>
              </w:r>
            </w:ins>
          </w:p>
        </w:tc>
        <w:tc>
          <w:tcPr>
            <w:tcW w:w="2267" w:type="dxa"/>
          </w:tcPr>
          <w:p w14:paraId="388AE953" w14:textId="12C12DAC" w:rsidR="008F4C55" w:rsidRPr="001B0CC1" w:rsidRDefault="008F4C55" w:rsidP="00320896">
            <w:pPr>
              <w:pStyle w:val="TAL"/>
              <w:rPr>
                <w:ins w:id="1488" w:author="XI WANG" w:date="2022-11-02T21:43:00Z"/>
              </w:rPr>
            </w:pPr>
            <w:ins w:id="1489" w:author="XI WANG" w:date="2022-11-02T21:43:00Z">
              <w:r w:rsidRPr="001B0CC1">
                <w:t>sl</w:t>
              </w:r>
            </w:ins>
            <w:ins w:id="1490" w:author="XI WANG" w:date="2022-11-02T21:48:00Z">
              <w:r w:rsidR="003426E1">
                <w:t>8</w:t>
              </w:r>
            </w:ins>
            <w:ins w:id="1491" w:author="XI WANG" w:date="2022-11-02T21:43:00Z">
              <w:r w:rsidRPr="001B0CC1">
                <w:t>0</w:t>
              </w:r>
            </w:ins>
          </w:p>
        </w:tc>
        <w:tc>
          <w:tcPr>
            <w:tcW w:w="1700" w:type="dxa"/>
          </w:tcPr>
          <w:p w14:paraId="4425DA63" w14:textId="77777777" w:rsidR="008F4C55" w:rsidRPr="001B0CC1" w:rsidRDefault="008F4C55" w:rsidP="00320896">
            <w:pPr>
              <w:pStyle w:val="TAL"/>
              <w:rPr>
                <w:ins w:id="1492" w:author="XI WANG" w:date="2022-11-02T21:43:00Z"/>
              </w:rPr>
            </w:pPr>
          </w:p>
        </w:tc>
        <w:tc>
          <w:tcPr>
            <w:tcW w:w="1132" w:type="dxa"/>
          </w:tcPr>
          <w:p w14:paraId="7B37DB82" w14:textId="77777777" w:rsidR="008F4C55" w:rsidRPr="001B0CC1" w:rsidRDefault="008F4C55" w:rsidP="00320896">
            <w:pPr>
              <w:pStyle w:val="TAL"/>
              <w:rPr>
                <w:ins w:id="1493" w:author="XI WANG" w:date="2022-11-02T21:43:00Z"/>
              </w:rPr>
            </w:pPr>
          </w:p>
        </w:tc>
      </w:tr>
      <w:tr w:rsidR="008F4C55" w:rsidRPr="001B0CC1" w14:paraId="5A73CA6C" w14:textId="77777777" w:rsidTr="00745831">
        <w:trPr>
          <w:ins w:id="1494" w:author="XI WANG" w:date="2022-11-02T21:43:00Z"/>
        </w:trPr>
        <w:tc>
          <w:tcPr>
            <w:tcW w:w="4535" w:type="dxa"/>
          </w:tcPr>
          <w:p w14:paraId="08DC0D95" w14:textId="77777777" w:rsidR="008F4C55" w:rsidRPr="001B0CC1" w:rsidRDefault="008F4C55" w:rsidP="00320896">
            <w:pPr>
              <w:pStyle w:val="TAL"/>
              <w:rPr>
                <w:ins w:id="1495" w:author="XI WANG" w:date="2022-11-02T21:43:00Z"/>
              </w:rPr>
            </w:pPr>
            <w:ins w:id="1496" w:author="XI WANG" w:date="2022-11-02T21:43:00Z">
              <w:r w:rsidRPr="001B0CC1">
                <w:t>}</w:t>
              </w:r>
            </w:ins>
          </w:p>
        </w:tc>
        <w:tc>
          <w:tcPr>
            <w:tcW w:w="2267" w:type="dxa"/>
          </w:tcPr>
          <w:p w14:paraId="7D01B044" w14:textId="77777777" w:rsidR="008F4C55" w:rsidRPr="001B0CC1" w:rsidRDefault="008F4C55" w:rsidP="00320896">
            <w:pPr>
              <w:pStyle w:val="TAL"/>
              <w:rPr>
                <w:ins w:id="1497" w:author="XI WANG" w:date="2022-11-02T21:43:00Z"/>
              </w:rPr>
            </w:pPr>
          </w:p>
        </w:tc>
        <w:tc>
          <w:tcPr>
            <w:tcW w:w="1700" w:type="dxa"/>
          </w:tcPr>
          <w:p w14:paraId="44D4282C" w14:textId="77777777" w:rsidR="008F4C55" w:rsidRPr="001B0CC1" w:rsidRDefault="008F4C55" w:rsidP="00320896">
            <w:pPr>
              <w:pStyle w:val="TAL"/>
              <w:rPr>
                <w:ins w:id="1498" w:author="XI WANG" w:date="2022-11-02T21:43:00Z"/>
              </w:rPr>
            </w:pPr>
          </w:p>
        </w:tc>
        <w:tc>
          <w:tcPr>
            <w:tcW w:w="1132" w:type="dxa"/>
          </w:tcPr>
          <w:p w14:paraId="1A160969" w14:textId="77777777" w:rsidR="008F4C55" w:rsidRPr="001B0CC1" w:rsidRDefault="008F4C55" w:rsidP="00320896">
            <w:pPr>
              <w:pStyle w:val="TAL"/>
              <w:rPr>
                <w:ins w:id="1499" w:author="XI WANG" w:date="2022-11-02T21:43:00Z"/>
              </w:rPr>
            </w:pPr>
          </w:p>
        </w:tc>
      </w:tr>
    </w:tbl>
    <w:p w14:paraId="272983CD" w14:textId="749DA53D" w:rsidR="008F4C55" w:rsidRDefault="008F4C55" w:rsidP="008F4C55">
      <w:pPr>
        <w:rPr>
          <w:ins w:id="1500" w:author="XI WANG" w:date="2022-11-04T11:54:00Z"/>
        </w:rPr>
      </w:pPr>
    </w:p>
    <w:p w14:paraId="7CEFBE77" w14:textId="18190685" w:rsidR="002059C0" w:rsidRPr="006F06C2" w:rsidRDefault="00AB6E16" w:rsidP="002059C0">
      <w:pPr>
        <w:pStyle w:val="TH"/>
        <w:rPr>
          <w:ins w:id="1501" w:author="XI WANG" w:date="2022-11-04T11:54:00Z"/>
        </w:rPr>
      </w:pPr>
      <w:ins w:id="1502" w:author="XI WANG" w:date="2022-11-04T11:54:00Z">
        <w:r w:rsidRPr="006F06C2">
          <w:lastRenderedPageBreak/>
          <w:t xml:space="preserve">Table </w:t>
        </w:r>
        <w:r>
          <w:t>12.2.1.5</w:t>
        </w:r>
        <w:r w:rsidRPr="00F511A5">
          <w:t>.3.3</w:t>
        </w:r>
        <w:r w:rsidRPr="006F06C2">
          <w:t>-</w:t>
        </w:r>
        <w:r w:rsidR="00B31710">
          <w:t>10</w:t>
        </w:r>
        <w:r w:rsidR="002059C0" w:rsidRPr="006F06C2">
          <w:t>: NASContainer (</w:t>
        </w:r>
        <w:r w:rsidR="008C495C" w:rsidRPr="006F06C2">
          <w:t xml:space="preserve">Table </w:t>
        </w:r>
        <w:r w:rsidR="008C495C">
          <w:t>12.2.1.5</w:t>
        </w:r>
        <w:r w:rsidR="008C495C" w:rsidRPr="00F511A5">
          <w:t>.3.3</w:t>
        </w:r>
        <w:r w:rsidR="008C495C" w:rsidRPr="006F06C2">
          <w:t>-</w:t>
        </w:r>
        <w:r w:rsidR="008C495C">
          <w:t>7</w:t>
        </w:r>
        <w:r w:rsidR="002059C0" w:rsidRPr="006F06C2">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61"/>
      </w:tblGrid>
      <w:tr w:rsidR="002059C0" w:rsidRPr="006F06C2" w14:paraId="6068BA8D" w14:textId="77777777" w:rsidTr="00745831">
        <w:trPr>
          <w:ins w:id="1503" w:author="XI WANG" w:date="2022-11-04T11:54:00Z"/>
        </w:trPr>
        <w:tc>
          <w:tcPr>
            <w:tcW w:w="9634" w:type="dxa"/>
            <w:gridSpan w:val="4"/>
            <w:shd w:val="clear" w:color="auto" w:fill="auto"/>
          </w:tcPr>
          <w:p w14:paraId="146ACDE0" w14:textId="77777777" w:rsidR="002059C0" w:rsidRPr="006F06C2" w:rsidRDefault="002059C0" w:rsidP="000E43A0">
            <w:pPr>
              <w:pStyle w:val="TAL"/>
              <w:rPr>
                <w:ins w:id="1504" w:author="XI WANG" w:date="2022-11-04T11:54:00Z"/>
              </w:rPr>
            </w:pPr>
            <w:ins w:id="1505" w:author="XI WANG" w:date="2022-11-04T11:54:00Z">
              <w:r w:rsidRPr="006F06C2">
                <w:t>Derivation Path: TS 24.501, table 9.11.2.6</w:t>
              </w:r>
            </w:ins>
          </w:p>
        </w:tc>
      </w:tr>
      <w:tr w:rsidR="002059C0" w:rsidRPr="006F06C2" w14:paraId="7C584FF0" w14:textId="77777777" w:rsidTr="00745831">
        <w:trPr>
          <w:ins w:id="1506" w:author="XI WANG" w:date="2022-11-04T11:54:00Z"/>
        </w:trPr>
        <w:tc>
          <w:tcPr>
            <w:tcW w:w="4518" w:type="dxa"/>
            <w:shd w:val="clear" w:color="auto" w:fill="auto"/>
          </w:tcPr>
          <w:p w14:paraId="2CC9AB8F" w14:textId="77777777" w:rsidR="002059C0" w:rsidRPr="006F06C2" w:rsidRDefault="002059C0" w:rsidP="000E43A0">
            <w:pPr>
              <w:pStyle w:val="TAH"/>
              <w:rPr>
                <w:ins w:id="1507" w:author="XI WANG" w:date="2022-11-04T11:54:00Z"/>
              </w:rPr>
            </w:pPr>
            <w:ins w:id="1508" w:author="XI WANG" w:date="2022-11-04T11:54:00Z">
              <w:r w:rsidRPr="006F06C2">
                <w:t>Information Element</w:t>
              </w:r>
            </w:ins>
          </w:p>
        </w:tc>
        <w:tc>
          <w:tcPr>
            <w:tcW w:w="2260" w:type="dxa"/>
            <w:shd w:val="clear" w:color="auto" w:fill="auto"/>
          </w:tcPr>
          <w:p w14:paraId="4FC75BD9" w14:textId="77777777" w:rsidR="002059C0" w:rsidRPr="006F06C2" w:rsidRDefault="002059C0" w:rsidP="000E43A0">
            <w:pPr>
              <w:pStyle w:val="TAH"/>
              <w:rPr>
                <w:ins w:id="1509" w:author="XI WANG" w:date="2022-11-04T11:54:00Z"/>
              </w:rPr>
            </w:pPr>
            <w:ins w:id="1510" w:author="XI WANG" w:date="2022-11-04T11:54:00Z">
              <w:r w:rsidRPr="006F06C2">
                <w:t>Value/Remark</w:t>
              </w:r>
            </w:ins>
          </w:p>
        </w:tc>
        <w:tc>
          <w:tcPr>
            <w:tcW w:w="1695" w:type="dxa"/>
            <w:shd w:val="clear" w:color="auto" w:fill="auto"/>
          </w:tcPr>
          <w:p w14:paraId="2E1B77F0" w14:textId="77777777" w:rsidR="002059C0" w:rsidRPr="006F06C2" w:rsidRDefault="002059C0" w:rsidP="000E43A0">
            <w:pPr>
              <w:pStyle w:val="TAH"/>
              <w:rPr>
                <w:ins w:id="1511" w:author="XI WANG" w:date="2022-11-04T11:54:00Z"/>
              </w:rPr>
            </w:pPr>
            <w:ins w:id="1512" w:author="XI WANG" w:date="2022-11-04T11:54:00Z">
              <w:r w:rsidRPr="006F06C2">
                <w:t>Comment</w:t>
              </w:r>
            </w:ins>
          </w:p>
        </w:tc>
        <w:tc>
          <w:tcPr>
            <w:tcW w:w="1161" w:type="dxa"/>
            <w:shd w:val="clear" w:color="auto" w:fill="auto"/>
          </w:tcPr>
          <w:p w14:paraId="6ED4FF70" w14:textId="77777777" w:rsidR="002059C0" w:rsidRPr="006F06C2" w:rsidRDefault="002059C0" w:rsidP="000E43A0">
            <w:pPr>
              <w:pStyle w:val="TAH"/>
              <w:rPr>
                <w:ins w:id="1513" w:author="XI WANG" w:date="2022-11-04T11:54:00Z"/>
              </w:rPr>
            </w:pPr>
            <w:ins w:id="1514" w:author="XI WANG" w:date="2022-11-04T11:54:00Z">
              <w:r w:rsidRPr="006F06C2">
                <w:t>Condition</w:t>
              </w:r>
            </w:ins>
          </w:p>
        </w:tc>
      </w:tr>
      <w:tr w:rsidR="002059C0" w:rsidRPr="006F06C2" w14:paraId="36F9C9EC" w14:textId="77777777" w:rsidTr="00745831">
        <w:trPr>
          <w:ins w:id="1515" w:author="XI WANG" w:date="2022-11-04T11:54:00Z"/>
        </w:trPr>
        <w:tc>
          <w:tcPr>
            <w:tcW w:w="4518" w:type="dxa"/>
            <w:shd w:val="clear" w:color="auto" w:fill="auto"/>
          </w:tcPr>
          <w:p w14:paraId="62FFABE3" w14:textId="77777777" w:rsidR="002059C0" w:rsidRPr="006F06C2" w:rsidRDefault="002059C0" w:rsidP="000E43A0">
            <w:pPr>
              <w:pStyle w:val="TAL"/>
              <w:rPr>
                <w:ins w:id="1516" w:author="XI WANG" w:date="2022-11-04T11:54:00Z"/>
              </w:rPr>
            </w:pPr>
            <w:ins w:id="1517" w:author="XI WANG" w:date="2022-11-04T11:54:00Z">
              <w:r w:rsidRPr="006F06C2">
                <w:t>Message authentication code</w:t>
              </w:r>
            </w:ins>
          </w:p>
        </w:tc>
        <w:tc>
          <w:tcPr>
            <w:tcW w:w="2260" w:type="dxa"/>
            <w:shd w:val="clear" w:color="auto" w:fill="auto"/>
          </w:tcPr>
          <w:p w14:paraId="05720D7E" w14:textId="77777777" w:rsidR="002059C0" w:rsidRPr="006F06C2" w:rsidRDefault="002059C0" w:rsidP="000E43A0">
            <w:pPr>
              <w:pStyle w:val="TAL"/>
              <w:rPr>
                <w:ins w:id="1518" w:author="XI WANG" w:date="2022-11-04T11:54:00Z"/>
              </w:rPr>
            </w:pPr>
            <w:ins w:id="1519" w:author="XI WANG" w:date="2022-11-04T11:54:00Z">
              <w:r w:rsidRPr="006F06C2">
                <w:t>The calculated value of MAC-I for this message.</w:t>
              </w:r>
            </w:ins>
          </w:p>
        </w:tc>
        <w:tc>
          <w:tcPr>
            <w:tcW w:w="1695" w:type="dxa"/>
            <w:shd w:val="clear" w:color="auto" w:fill="auto"/>
          </w:tcPr>
          <w:p w14:paraId="037C4F14" w14:textId="77777777" w:rsidR="002059C0" w:rsidRPr="006F06C2" w:rsidRDefault="002059C0" w:rsidP="000E43A0">
            <w:pPr>
              <w:pStyle w:val="TAL"/>
              <w:rPr>
                <w:ins w:id="1520" w:author="XI WANG" w:date="2022-11-04T11:54:00Z"/>
              </w:rPr>
            </w:pPr>
            <w:ins w:id="1521" w:author="XI WANG" w:date="2022-11-04T11:54:00Z">
              <w:r w:rsidRPr="006F06C2">
                <w:t>The value of MAC-I is calculated by SS using COUNT = 0xFFFFFFFF( as per TS 33.501[20], 6.9.2.3.3)</w:t>
              </w:r>
            </w:ins>
          </w:p>
        </w:tc>
        <w:tc>
          <w:tcPr>
            <w:tcW w:w="1161" w:type="dxa"/>
            <w:shd w:val="clear" w:color="auto" w:fill="auto"/>
          </w:tcPr>
          <w:p w14:paraId="52F25D80" w14:textId="77777777" w:rsidR="002059C0" w:rsidRPr="006F06C2" w:rsidRDefault="002059C0" w:rsidP="000E43A0">
            <w:pPr>
              <w:pStyle w:val="TAH"/>
              <w:rPr>
                <w:ins w:id="1522" w:author="XI WANG" w:date="2022-11-04T11:54:00Z"/>
              </w:rPr>
            </w:pPr>
          </w:p>
        </w:tc>
      </w:tr>
      <w:tr w:rsidR="002059C0" w:rsidRPr="006F06C2" w14:paraId="18F4C6D0" w14:textId="77777777" w:rsidTr="00745831">
        <w:trPr>
          <w:ins w:id="1523" w:author="XI WANG" w:date="2022-11-04T11:54:00Z"/>
        </w:trPr>
        <w:tc>
          <w:tcPr>
            <w:tcW w:w="4518" w:type="dxa"/>
            <w:shd w:val="clear" w:color="auto" w:fill="auto"/>
          </w:tcPr>
          <w:p w14:paraId="27C43515" w14:textId="77777777" w:rsidR="002059C0" w:rsidRPr="006F06C2" w:rsidRDefault="002059C0" w:rsidP="000E43A0">
            <w:pPr>
              <w:pStyle w:val="TAL"/>
              <w:rPr>
                <w:ins w:id="1524" w:author="XI WANG" w:date="2022-11-04T11:54:00Z"/>
              </w:rPr>
            </w:pPr>
            <w:ins w:id="1525" w:author="XI WANG" w:date="2022-11-04T11:54:00Z">
              <w:r w:rsidRPr="006F06C2">
                <w:t>Type of ciphering algorithm</w:t>
              </w:r>
            </w:ins>
          </w:p>
        </w:tc>
        <w:tc>
          <w:tcPr>
            <w:tcW w:w="2260" w:type="dxa"/>
            <w:shd w:val="clear" w:color="auto" w:fill="auto"/>
          </w:tcPr>
          <w:p w14:paraId="2D353202" w14:textId="77777777" w:rsidR="002059C0" w:rsidRPr="006F06C2" w:rsidRDefault="002059C0" w:rsidP="000E43A0">
            <w:pPr>
              <w:pStyle w:val="TAL"/>
              <w:rPr>
                <w:ins w:id="1526" w:author="XI WANG" w:date="2022-11-04T11:54:00Z"/>
              </w:rPr>
            </w:pPr>
            <w:ins w:id="1527" w:author="XI WANG" w:date="2022-11-04T11:54:00Z">
              <w:r w:rsidRPr="006F06C2">
                <w:t>Set according to PIXIT px_NAS_5GC_CipheringAlgorithm for default ciphering algorithm</w:t>
              </w:r>
            </w:ins>
          </w:p>
        </w:tc>
        <w:tc>
          <w:tcPr>
            <w:tcW w:w="1695" w:type="dxa"/>
            <w:shd w:val="clear" w:color="auto" w:fill="auto"/>
          </w:tcPr>
          <w:p w14:paraId="6CCC4639" w14:textId="77777777" w:rsidR="002059C0" w:rsidRPr="006F06C2" w:rsidRDefault="002059C0" w:rsidP="000E43A0">
            <w:pPr>
              <w:pStyle w:val="TAL"/>
              <w:rPr>
                <w:ins w:id="1528" w:author="XI WANG" w:date="2022-11-04T11:54:00Z"/>
              </w:rPr>
            </w:pPr>
          </w:p>
        </w:tc>
        <w:tc>
          <w:tcPr>
            <w:tcW w:w="1161" w:type="dxa"/>
            <w:shd w:val="clear" w:color="auto" w:fill="auto"/>
          </w:tcPr>
          <w:p w14:paraId="73AEEE31" w14:textId="77777777" w:rsidR="002059C0" w:rsidRPr="006F06C2" w:rsidRDefault="002059C0" w:rsidP="000E43A0">
            <w:pPr>
              <w:pStyle w:val="TAH"/>
              <w:rPr>
                <w:ins w:id="1529" w:author="XI WANG" w:date="2022-11-04T11:54:00Z"/>
              </w:rPr>
            </w:pPr>
          </w:p>
        </w:tc>
      </w:tr>
      <w:tr w:rsidR="002059C0" w:rsidRPr="006F06C2" w14:paraId="66F6646D" w14:textId="77777777" w:rsidTr="00745831">
        <w:trPr>
          <w:ins w:id="1530" w:author="XI WANG" w:date="2022-11-04T11:54:00Z"/>
        </w:trPr>
        <w:tc>
          <w:tcPr>
            <w:tcW w:w="4518" w:type="dxa"/>
            <w:shd w:val="clear" w:color="auto" w:fill="auto"/>
          </w:tcPr>
          <w:p w14:paraId="017BDA88" w14:textId="77777777" w:rsidR="002059C0" w:rsidRPr="006F06C2" w:rsidRDefault="002059C0" w:rsidP="000E43A0">
            <w:pPr>
              <w:pStyle w:val="TAL"/>
              <w:rPr>
                <w:ins w:id="1531" w:author="XI WANG" w:date="2022-11-04T11:54:00Z"/>
              </w:rPr>
            </w:pPr>
            <w:ins w:id="1532" w:author="XI WANG" w:date="2022-11-04T11:54:00Z">
              <w:r w:rsidRPr="006F06C2">
                <w:t>Type of integrity protection algorithm</w:t>
              </w:r>
            </w:ins>
          </w:p>
        </w:tc>
        <w:tc>
          <w:tcPr>
            <w:tcW w:w="2260" w:type="dxa"/>
            <w:shd w:val="clear" w:color="auto" w:fill="auto"/>
          </w:tcPr>
          <w:p w14:paraId="077B3308" w14:textId="77777777" w:rsidR="002059C0" w:rsidRPr="006F06C2" w:rsidRDefault="002059C0" w:rsidP="000E43A0">
            <w:pPr>
              <w:pStyle w:val="TAL"/>
              <w:rPr>
                <w:ins w:id="1533" w:author="XI WANG" w:date="2022-11-04T11:54:00Z"/>
              </w:rPr>
            </w:pPr>
            <w:ins w:id="1534" w:author="XI WANG" w:date="2022-11-04T11:54:00Z">
              <w:r w:rsidRPr="006F06C2">
                <w:t>Set according to PIXIT px_NAS_5GC_IntegrityAlgorithm for default integrity protection algorithm</w:t>
              </w:r>
            </w:ins>
          </w:p>
        </w:tc>
        <w:tc>
          <w:tcPr>
            <w:tcW w:w="1695" w:type="dxa"/>
            <w:shd w:val="clear" w:color="auto" w:fill="auto"/>
          </w:tcPr>
          <w:p w14:paraId="1C61600C" w14:textId="77777777" w:rsidR="002059C0" w:rsidRPr="006F06C2" w:rsidRDefault="002059C0" w:rsidP="000E43A0">
            <w:pPr>
              <w:pStyle w:val="TAL"/>
              <w:rPr>
                <w:ins w:id="1535" w:author="XI WANG" w:date="2022-11-04T11:54:00Z"/>
              </w:rPr>
            </w:pPr>
            <w:ins w:id="1536" w:author="XI WANG" w:date="2022-11-04T11:54:00Z">
              <w:r w:rsidRPr="006F06C2">
                <w:t>This value should not be equal to the null integrity algorithm.</w:t>
              </w:r>
            </w:ins>
          </w:p>
        </w:tc>
        <w:tc>
          <w:tcPr>
            <w:tcW w:w="1161" w:type="dxa"/>
            <w:shd w:val="clear" w:color="auto" w:fill="auto"/>
          </w:tcPr>
          <w:p w14:paraId="5EAE7CCB" w14:textId="77777777" w:rsidR="002059C0" w:rsidRPr="006F06C2" w:rsidRDefault="002059C0" w:rsidP="000E43A0">
            <w:pPr>
              <w:pStyle w:val="TAH"/>
              <w:rPr>
                <w:ins w:id="1537" w:author="XI WANG" w:date="2022-11-04T11:54:00Z"/>
              </w:rPr>
            </w:pPr>
          </w:p>
        </w:tc>
      </w:tr>
      <w:tr w:rsidR="002059C0" w:rsidRPr="006F06C2" w14:paraId="410ACB87" w14:textId="77777777" w:rsidTr="00745831">
        <w:trPr>
          <w:ins w:id="1538" w:author="XI WANG" w:date="2022-11-04T11:54:00Z"/>
        </w:trPr>
        <w:tc>
          <w:tcPr>
            <w:tcW w:w="4518" w:type="dxa"/>
            <w:shd w:val="clear" w:color="auto" w:fill="auto"/>
          </w:tcPr>
          <w:p w14:paraId="1577A8AE" w14:textId="77777777" w:rsidR="002059C0" w:rsidRPr="006F06C2" w:rsidRDefault="002059C0" w:rsidP="000E43A0">
            <w:pPr>
              <w:pStyle w:val="TAL"/>
              <w:rPr>
                <w:ins w:id="1539" w:author="XI WANG" w:date="2022-11-04T11:54:00Z"/>
              </w:rPr>
            </w:pPr>
            <w:ins w:id="1540" w:author="XI WANG" w:date="2022-11-04T11:54:00Z">
              <w:r w:rsidRPr="006F06C2">
                <w:t>KACF</w:t>
              </w:r>
            </w:ins>
          </w:p>
        </w:tc>
        <w:tc>
          <w:tcPr>
            <w:tcW w:w="2260" w:type="dxa"/>
            <w:shd w:val="clear" w:color="auto" w:fill="auto"/>
          </w:tcPr>
          <w:p w14:paraId="2A8ED116" w14:textId="77777777" w:rsidR="002059C0" w:rsidRPr="006F06C2" w:rsidRDefault="002059C0" w:rsidP="000E43A0">
            <w:pPr>
              <w:pStyle w:val="TAL"/>
              <w:rPr>
                <w:ins w:id="1541" w:author="XI WANG" w:date="2022-11-04T11:54:00Z"/>
              </w:rPr>
            </w:pPr>
            <w:ins w:id="1542" w:author="XI WANG" w:date="2022-11-04T11:54:00Z">
              <w:r w:rsidRPr="006F06C2">
                <w:t>‘1’B</w:t>
              </w:r>
            </w:ins>
          </w:p>
        </w:tc>
        <w:tc>
          <w:tcPr>
            <w:tcW w:w="1695" w:type="dxa"/>
            <w:shd w:val="clear" w:color="auto" w:fill="auto"/>
          </w:tcPr>
          <w:p w14:paraId="43F80379" w14:textId="77777777" w:rsidR="002059C0" w:rsidRPr="006F06C2" w:rsidRDefault="002059C0" w:rsidP="000E43A0">
            <w:pPr>
              <w:pStyle w:val="TAL"/>
              <w:rPr>
                <w:ins w:id="1543" w:author="XI WANG" w:date="2022-11-04T11:54:00Z"/>
              </w:rPr>
            </w:pPr>
            <w:ins w:id="1544" w:author="XI WANG" w:date="2022-11-04T11:54:00Z">
              <w:r w:rsidRPr="006F06C2">
                <w:t>a new K</w:t>
              </w:r>
              <w:r w:rsidRPr="006F06C2">
                <w:rPr>
                  <w:vertAlign w:val="subscript"/>
                </w:rPr>
                <w:t>AMF</w:t>
              </w:r>
              <w:r w:rsidRPr="006F06C2">
                <w:t xml:space="preserve"> has been calculated by the network</w:t>
              </w:r>
            </w:ins>
          </w:p>
        </w:tc>
        <w:tc>
          <w:tcPr>
            <w:tcW w:w="1161" w:type="dxa"/>
            <w:shd w:val="clear" w:color="auto" w:fill="auto"/>
          </w:tcPr>
          <w:p w14:paraId="1CAA0191" w14:textId="77777777" w:rsidR="002059C0" w:rsidRPr="006F06C2" w:rsidRDefault="002059C0" w:rsidP="000E43A0">
            <w:pPr>
              <w:pStyle w:val="TAH"/>
              <w:rPr>
                <w:ins w:id="1545" w:author="XI WANG" w:date="2022-11-04T11:54:00Z"/>
              </w:rPr>
            </w:pPr>
          </w:p>
        </w:tc>
      </w:tr>
      <w:tr w:rsidR="002059C0" w:rsidRPr="006F06C2" w14:paraId="670BFAA4" w14:textId="77777777" w:rsidTr="00745831">
        <w:trPr>
          <w:ins w:id="1546" w:author="XI WANG" w:date="2022-11-04T11:54:00Z"/>
        </w:trPr>
        <w:tc>
          <w:tcPr>
            <w:tcW w:w="4518" w:type="dxa"/>
            <w:shd w:val="clear" w:color="auto" w:fill="auto"/>
          </w:tcPr>
          <w:p w14:paraId="562EC831" w14:textId="77777777" w:rsidR="002059C0" w:rsidRPr="006F06C2" w:rsidRDefault="002059C0" w:rsidP="000E43A0">
            <w:pPr>
              <w:pStyle w:val="TAL"/>
              <w:rPr>
                <w:ins w:id="1547" w:author="XI WANG" w:date="2022-11-04T11:54:00Z"/>
              </w:rPr>
            </w:pPr>
            <w:ins w:id="1548" w:author="XI WANG" w:date="2022-11-04T11:54:00Z">
              <w:r w:rsidRPr="006F06C2">
                <w:t>TSC</w:t>
              </w:r>
            </w:ins>
          </w:p>
        </w:tc>
        <w:tc>
          <w:tcPr>
            <w:tcW w:w="2260" w:type="dxa"/>
            <w:shd w:val="clear" w:color="auto" w:fill="auto"/>
          </w:tcPr>
          <w:p w14:paraId="5BC2EAF2" w14:textId="77777777" w:rsidR="002059C0" w:rsidRPr="006F06C2" w:rsidRDefault="002059C0" w:rsidP="000E43A0">
            <w:pPr>
              <w:pStyle w:val="TAL"/>
              <w:rPr>
                <w:ins w:id="1549" w:author="XI WANG" w:date="2022-11-04T11:54:00Z"/>
              </w:rPr>
            </w:pPr>
            <w:ins w:id="1550" w:author="XI WANG" w:date="2022-11-04T11:54:00Z">
              <w:r w:rsidRPr="006F06C2">
                <w:t>'0'B</w:t>
              </w:r>
            </w:ins>
          </w:p>
        </w:tc>
        <w:tc>
          <w:tcPr>
            <w:tcW w:w="1695" w:type="dxa"/>
            <w:shd w:val="clear" w:color="auto" w:fill="auto"/>
          </w:tcPr>
          <w:p w14:paraId="5FBC3C60" w14:textId="77777777" w:rsidR="002059C0" w:rsidRPr="006F06C2" w:rsidRDefault="002059C0" w:rsidP="000E43A0">
            <w:pPr>
              <w:pStyle w:val="TAL"/>
              <w:rPr>
                <w:ins w:id="1551" w:author="XI WANG" w:date="2022-11-04T11:54:00Z"/>
              </w:rPr>
            </w:pPr>
            <w:ins w:id="1552" w:author="XI WANG" w:date="2022-11-04T11:54:00Z">
              <w:r w:rsidRPr="006F06C2">
                <w:t>native security context (for KSI</w:t>
              </w:r>
              <w:r w:rsidRPr="006F06C2">
                <w:rPr>
                  <w:vertAlign w:val="subscript"/>
                </w:rPr>
                <w:t>AMF</w:t>
              </w:r>
              <w:r w:rsidRPr="006F06C2">
                <w:t>)</w:t>
              </w:r>
            </w:ins>
          </w:p>
        </w:tc>
        <w:tc>
          <w:tcPr>
            <w:tcW w:w="1161" w:type="dxa"/>
            <w:shd w:val="clear" w:color="auto" w:fill="auto"/>
          </w:tcPr>
          <w:p w14:paraId="53650F62" w14:textId="77777777" w:rsidR="002059C0" w:rsidRPr="006F06C2" w:rsidRDefault="002059C0" w:rsidP="000E43A0">
            <w:pPr>
              <w:pStyle w:val="TAH"/>
              <w:rPr>
                <w:ins w:id="1553" w:author="XI WANG" w:date="2022-11-04T11:54:00Z"/>
              </w:rPr>
            </w:pPr>
          </w:p>
        </w:tc>
      </w:tr>
      <w:tr w:rsidR="002059C0" w:rsidRPr="006F06C2" w14:paraId="0D0F5FDE" w14:textId="77777777" w:rsidTr="00745831">
        <w:trPr>
          <w:ins w:id="1554" w:author="XI WANG" w:date="2022-11-04T11:54:00Z"/>
        </w:trPr>
        <w:tc>
          <w:tcPr>
            <w:tcW w:w="4518" w:type="dxa"/>
            <w:shd w:val="clear" w:color="auto" w:fill="auto"/>
          </w:tcPr>
          <w:p w14:paraId="519B4FD3" w14:textId="77777777" w:rsidR="002059C0" w:rsidRPr="006F06C2" w:rsidRDefault="002059C0" w:rsidP="000E43A0">
            <w:pPr>
              <w:pStyle w:val="TAL"/>
              <w:rPr>
                <w:ins w:id="1555" w:author="XI WANG" w:date="2022-11-04T11:54:00Z"/>
              </w:rPr>
            </w:pPr>
            <w:ins w:id="1556" w:author="XI WANG" w:date="2022-11-04T11:54:00Z">
              <w:r w:rsidRPr="006F06C2">
                <w:t>Key set identifier in 5G</w:t>
              </w:r>
            </w:ins>
          </w:p>
        </w:tc>
        <w:tc>
          <w:tcPr>
            <w:tcW w:w="2260" w:type="dxa"/>
            <w:shd w:val="clear" w:color="auto" w:fill="auto"/>
          </w:tcPr>
          <w:p w14:paraId="4E524138" w14:textId="77777777" w:rsidR="002059C0" w:rsidRPr="006F06C2" w:rsidRDefault="002059C0" w:rsidP="000E43A0">
            <w:pPr>
              <w:pStyle w:val="TAL"/>
              <w:rPr>
                <w:ins w:id="1557" w:author="XI WANG" w:date="2022-11-04T11:54:00Z"/>
              </w:rPr>
            </w:pPr>
            <w:ins w:id="1558" w:author="XI WANG" w:date="2022-11-04T11:54:00Z">
              <w:r w:rsidRPr="006F06C2">
                <w:t>KSI</w:t>
              </w:r>
              <w:r w:rsidRPr="006F06C2">
                <w:rPr>
                  <w:vertAlign w:val="subscript"/>
                </w:rPr>
                <w:t xml:space="preserve">AMF </w:t>
              </w:r>
              <w:r w:rsidRPr="006F06C2">
                <w:t>that was created when the UE last registered to 5GCN</w:t>
              </w:r>
            </w:ins>
          </w:p>
        </w:tc>
        <w:tc>
          <w:tcPr>
            <w:tcW w:w="1695" w:type="dxa"/>
            <w:shd w:val="clear" w:color="auto" w:fill="auto"/>
          </w:tcPr>
          <w:p w14:paraId="449CECF1" w14:textId="77777777" w:rsidR="002059C0" w:rsidRPr="006F06C2" w:rsidRDefault="002059C0" w:rsidP="000E43A0">
            <w:pPr>
              <w:pStyle w:val="TAL"/>
              <w:rPr>
                <w:ins w:id="1559" w:author="XI WANG" w:date="2022-11-04T11:54:00Z"/>
              </w:rPr>
            </w:pPr>
          </w:p>
        </w:tc>
        <w:tc>
          <w:tcPr>
            <w:tcW w:w="1161" w:type="dxa"/>
            <w:shd w:val="clear" w:color="auto" w:fill="auto"/>
          </w:tcPr>
          <w:p w14:paraId="533AAD18" w14:textId="77777777" w:rsidR="002059C0" w:rsidRPr="006F06C2" w:rsidRDefault="002059C0" w:rsidP="000E43A0">
            <w:pPr>
              <w:pStyle w:val="TAH"/>
              <w:rPr>
                <w:ins w:id="1560" w:author="XI WANG" w:date="2022-11-04T11:54:00Z"/>
              </w:rPr>
            </w:pPr>
          </w:p>
        </w:tc>
      </w:tr>
      <w:tr w:rsidR="002059C0" w:rsidRPr="006F06C2" w14:paraId="7E74C009" w14:textId="77777777" w:rsidTr="00745831">
        <w:trPr>
          <w:ins w:id="1561" w:author="XI WANG" w:date="2022-11-04T11:54:00Z"/>
        </w:trPr>
        <w:tc>
          <w:tcPr>
            <w:tcW w:w="4518" w:type="dxa"/>
            <w:shd w:val="clear" w:color="auto" w:fill="auto"/>
          </w:tcPr>
          <w:p w14:paraId="21DD7B93" w14:textId="77777777" w:rsidR="002059C0" w:rsidRPr="006F06C2" w:rsidRDefault="002059C0" w:rsidP="000E43A0">
            <w:pPr>
              <w:pStyle w:val="TAL"/>
              <w:rPr>
                <w:ins w:id="1562" w:author="XI WANG" w:date="2022-11-04T11:54:00Z"/>
              </w:rPr>
            </w:pPr>
            <w:ins w:id="1563" w:author="XI WANG" w:date="2022-11-04T11:54:00Z">
              <w:r w:rsidRPr="006F06C2">
                <w:t>Sequence number</w:t>
              </w:r>
            </w:ins>
          </w:p>
        </w:tc>
        <w:tc>
          <w:tcPr>
            <w:tcW w:w="2260" w:type="dxa"/>
            <w:shd w:val="clear" w:color="auto" w:fill="auto"/>
          </w:tcPr>
          <w:p w14:paraId="48DA8B85" w14:textId="77777777" w:rsidR="002059C0" w:rsidRPr="006F06C2" w:rsidRDefault="002059C0" w:rsidP="000E43A0">
            <w:pPr>
              <w:pStyle w:val="TAL"/>
              <w:rPr>
                <w:ins w:id="1564" w:author="XI WANG" w:date="2022-11-04T11:54:00Z"/>
              </w:rPr>
            </w:pPr>
            <w:ins w:id="1565" w:author="XI WANG" w:date="2022-11-04T11:54:00Z">
              <w:r w:rsidRPr="006F06C2">
                <w:t>The internal counter of the SS</w:t>
              </w:r>
            </w:ins>
          </w:p>
        </w:tc>
        <w:tc>
          <w:tcPr>
            <w:tcW w:w="1695" w:type="dxa"/>
            <w:shd w:val="clear" w:color="auto" w:fill="auto"/>
          </w:tcPr>
          <w:p w14:paraId="03275459" w14:textId="77777777" w:rsidR="002059C0" w:rsidRPr="006F06C2" w:rsidRDefault="002059C0" w:rsidP="000E43A0">
            <w:pPr>
              <w:pStyle w:val="TAL"/>
              <w:rPr>
                <w:ins w:id="1566" w:author="XI WANG" w:date="2022-11-04T11:54:00Z"/>
              </w:rPr>
            </w:pPr>
            <w:ins w:id="1567" w:author="XI WANG" w:date="2022-11-04T11:54:00Z">
              <w:r w:rsidRPr="006F06C2">
                <w:t xml:space="preserve">eight least significant bits of the downlink NAS COUNT </w:t>
              </w:r>
            </w:ins>
          </w:p>
        </w:tc>
        <w:tc>
          <w:tcPr>
            <w:tcW w:w="1161" w:type="dxa"/>
            <w:shd w:val="clear" w:color="auto" w:fill="auto"/>
          </w:tcPr>
          <w:p w14:paraId="16DB8472" w14:textId="77777777" w:rsidR="002059C0" w:rsidRPr="006F06C2" w:rsidRDefault="002059C0" w:rsidP="000E43A0">
            <w:pPr>
              <w:pStyle w:val="TAH"/>
              <w:rPr>
                <w:ins w:id="1568" w:author="XI WANG" w:date="2022-11-04T11:54:00Z"/>
              </w:rPr>
            </w:pPr>
          </w:p>
        </w:tc>
      </w:tr>
    </w:tbl>
    <w:p w14:paraId="5FF81A12" w14:textId="77777777" w:rsidR="002059C0" w:rsidRPr="006F06C2" w:rsidRDefault="002059C0" w:rsidP="002059C0">
      <w:pPr>
        <w:rPr>
          <w:ins w:id="1569" w:author="XI WANG" w:date="2022-11-04T11:54:00Z"/>
        </w:rPr>
      </w:pPr>
    </w:p>
    <w:p w14:paraId="294ACA90" w14:textId="5FDE2F14" w:rsidR="007046D9" w:rsidRPr="00191683" w:rsidRDefault="007046D9" w:rsidP="007046D9">
      <w:pPr>
        <w:pStyle w:val="TH"/>
        <w:rPr>
          <w:ins w:id="1570" w:author="XI WANG" w:date="2022-11-03T19:50:00Z"/>
        </w:rPr>
      </w:pPr>
      <w:ins w:id="1571" w:author="XI WANG" w:date="2022-11-03T19:50:00Z">
        <w:r>
          <w:t>Table 12.2.1.5.3.3-1</w:t>
        </w:r>
      </w:ins>
      <w:ins w:id="1572" w:author="XI WANG" w:date="2022-11-04T11:58:00Z">
        <w:r w:rsidR="0070333F">
          <w:t>1</w:t>
        </w:r>
      </w:ins>
      <w:ins w:id="1573" w:author="XI WANG" w:date="2022-11-03T19:50:00Z">
        <w:r w:rsidRPr="00191683">
          <w:t>: CLOSE UE TEST LOOP (</w:t>
        </w:r>
        <w:r>
          <w:t xml:space="preserve">step 3 and step 15, Table </w:t>
        </w:r>
        <w:r>
          <w:rPr>
            <w:lang w:eastAsia="zh-CN"/>
          </w:rPr>
          <w:t>12.2.1.5.3.</w:t>
        </w:r>
        <w:r>
          <w:t>2-2</w:t>
        </w:r>
        <w:r w:rsidRPr="00191683">
          <w:t>)</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3"/>
      </w:tblGrid>
      <w:tr w:rsidR="007046D9" w:rsidRPr="00191683" w14:paraId="68C97C1C" w14:textId="77777777" w:rsidTr="00745831">
        <w:trPr>
          <w:ins w:id="1574" w:author="XI WANG" w:date="2022-11-03T19:50:00Z"/>
        </w:trPr>
        <w:tc>
          <w:tcPr>
            <w:tcW w:w="9643" w:type="dxa"/>
          </w:tcPr>
          <w:p w14:paraId="3549BC4C" w14:textId="77777777" w:rsidR="007046D9" w:rsidRPr="00191683" w:rsidRDefault="007046D9" w:rsidP="000E43A0">
            <w:pPr>
              <w:pStyle w:val="TAL"/>
              <w:rPr>
                <w:ins w:id="1575" w:author="XI WANG" w:date="2022-11-03T19:50:00Z"/>
              </w:rPr>
            </w:pPr>
            <w:ins w:id="1576" w:author="XI WANG" w:date="2022-11-03T19:50:00Z">
              <w:r w:rsidRPr="00191683">
                <w:t xml:space="preserve">Derivation Path: </w:t>
              </w:r>
              <w:r>
                <w:t xml:space="preserve">TS 38.508-1 [4] Table </w:t>
              </w:r>
              <w:r w:rsidRPr="00191683">
                <w:t>4.9.22.3-2</w:t>
              </w:r>
            </w:ins>
          </w:p>
        </w:tc>
      </w:tr>
    </w:tbl>
    <w:p w14:paraId="14AB2979" w14:textId="77777777" w:rsidR="007046D9" w:rsidRPr="00AF435B" w:rsidRDefault="007046D9" w:rsidP="007046D9">
      <w:pPr>
        <w:rPr>
          <w:ins w:id="1577" w:author="XI WANG" w:date="2022-11-03T19:50:00Z"/>
          <w:lang w:eastAsia="zh-CN"/>
        </w:rPr>
      </w:pPr>
    </w:p>
    <w:p w14:paraId="67593E6E" w14:textId="6EB60F59" w:rsidR="00C67121" w:rsidRPr="006F06C2" w:rsidRDefault="00C67121" w:rsidP="00C67121">
      <w:pPr>
        <w:pStyle w:val="TH"/>
        <w:rPr>
          <w:ins w:id="1578" w:author="XI WANG" w:date="2022-11-03T00:00:00Z"/>
        </w:rPr>
      </w:pPr>
      <w:bookmarkStart w:id="1579" w:name="OLE_LINK87"/>
      <w:ins w:id="1580" w:author="XI WANG" w:date="2022-11-03T00:00:00Z">
        <w:r w:rsidRPr="006F06C2">
          <w:t xml:space="preserve">Table </w:t>
        </w:r>
        <w:r>
          <w:t>12.2.1.5</w:t>
        </w:r>
        <w:r w:rsidRPr="00F511A5">
          <w:t>.3.3</w:t>
        </w:r>
        <w:r w:rsidRPr="006F06C2">
          <w:t>-</w:t>
        </w:r>
        <w:r w:rsidR="00223912">
          <w:t>1</w:t>
        </w:r>
      </w:ins>
      <w:bookmarkEnd w:id="1579"/>
      <w:ins w:id="1581" w:author="XI WANG" w:date="2022-11-04T11:59:00Z">
        <w:r w:rsidR="0070333F">
          <w:t>2</w:t>
        </w:r>
      </w:ins>
      <w:ins w:id="1582" w:author="XI WANG" w:date="2022-11-03T00:00:00Z">
        <w:r w:rsidRPr="006F06C2">
          <w:t xml:space="preserve">: </w:t>
        </w:r>
        <w:r w:rsidRPr="006F06C2">
          <w:rPr>
            <w:i/>
          </w:rPr>
          <w:t>RRCReestablishmentRequest</w:t>
        </w:r>
        <w:r w:rsidRPr="006F06C2">
          <w:t xml:space="preserve"> (step </w:t>
        </w:r>
        <w:r w:rsidRPr="006F06C2">
          <w:rPr>
            <w:lang w:eastAsia="zh-CN"/>
          </w:rPr>
          <w:t>3</w:t>
        </w:r>
        <w:r w:rsidRPr="006F06C2">
          <w:t xml:space="preserve">, </w:t>
        </w:r>
      </w:ins>
      <w:ins w:id="1583" w:author="XI WANG" w:date="2022-11-03T00:01:00Z">
        <w:r w:rsidR="00C735AD" w:rsidRPr="00C735AD">
          <w:t>Table 12.2.1.5.3.2-</w:t>
        </w:r>
      </w:ins>
      <w:ins w:id="1584" w:author="XI WANG" w:date="2022-11-03T19:41:00Z">
        <w:r w:rsidR="00617DCF">
          <w:t>4</w:t>
        </w:r>
      </w:ins>
      <w:ins w:id="1585" w:author="XI WANG" w:date="2022-11-03T00:00:00Z">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67121" w:rsidRPr="006F06C2" w14:paraId="1E597ED2" w14:textId="77777777" w:rsidTr="00320896">
        <w:trPr>
          <w:cantSplit/>
          <w:ins w:id="1586" w:author="XI WANG" w:date="2022-11-03T00:00:00Z"/>
        </w:trPr>
        <w:tc>
          <w:tcPr>
            <w:tcW w:w="9635" w:type="dxa"/>
            <w:gridSpan w:val="4"/>
          </w:tcPr>
          <w:p w14:paraId="65BCFD97" w14:textId="6836826C" w:rsidR="00C67121" w:rsidRPr="006F06C2" w:rsidRDefault="00C67121" w:rsidP="00320896">
            <w:pPr>
              <w:pStyle w:val="TAL"/>
              <w:rPr>
                <w:ins w:id="1587" w:author="XI WANG" w:date="2022-11-03T00:00:00Z"/>
              </w:rPr>
            </w:pPr>
            <w:ins w:id="1588" w:author="XI WANG" w:date="2022-11-03T00:00:00Z">
              <w:r w:rsidRPr="006F06C2">
                <w:t>Derivation Path:</w:t>
              </w:r>
              <w:bookmarkStart w:id="1589" w:name="OLE_LINK89"/>
              <w:r w:rsidRPr="006F06C2">
                <w:t xml:space="preserve"> TS 38.508-1 [4] </w:t>
              </w:r>
            </w:ins>
            <w:ins w:id="1590" w:author="XI WANG" w:date="2022-11-03T19:48:00Z">
              <w:r w:rsidR="007302AD">
                <w:t>T</w:t>
              </w:r>
            </w:ins>
            <w:ins w:id="1591" w:author="XI WANG" w:date="2022-11-03T00:00:00Z">
              <w:r w:rsidRPr="006F06C2">
                <w:t>able</w:t>
              </w:r>
              <w:bookmarkEnd w:id="1589"/>
              <w:r w:rsidRPr="006F06C2">
                <w:t xml:space="preserve"> 4.</w:t>
              </w:r>
              <w:r w:rsidRPr="006F06C2">
                <w:rPr>
                  <w:lang w:eastAsia="zh-CN"/>
                </w:rPr>
                <w:t>6.1-12</w:t>
              </w:r>
            </w:ins>
          </w:p>
        </w:tc>
      </w:tr>
      <w:tr w:rsidR="00C67121" w:rsidRPr="006F06C2" w14:paraId="70F054BD" w14:textId="77777777" w:rsidTr="00320896">
        <w:trPr>
          <w:ins w:id="1592" w:author="XI WANG" w:date="2022-11-03T00:00:00Z"/>
        </w:trPr>
        <w:tc>
          <w:tcPr>
            <w:tcW w:w="4535" w:type="dxa"/>
          </w:tcPr>
          <w:p w14:paraId="6A630685" w14:textId="77777777" w:rsidR="00C67121" w:rsidRPr="006F06C2" w:rsidRDefault="00C67121" w:rsidP="00320896">
            <w:pPr>
              <w:pStyle w:val="TAH"/>
              <w:rPr>
                <w:ins w:id="1593" w:author="XI WANG" w:date="2022-11-03T00:00:00Z"/>
              </w:rPr>
            </w:pPr>
            <w:ins w:id="1594" w:author="XI WANG" w:date="2022-11-03T00:00:00Z">
              <w:r w:rsidRPr="006F06C2">
                <w:t>Information Element</w:t>
              </w:r>
            </w:ins>
          </w:p>
        </w:tc>
        <w:tc>
          <w:tcPr>
            <w:tcW w:w="2267" w:type="dxa"/>
          </w:tcPr>
          <w:p w14:paraId="73FDFA0D" w14:textId="77777777" w:rsidR="00C67121" w:rsidRPr="006F06C2" w:rsidRDefault="00C67121" w:rsidP="00320896">
            <w:pPr>
              <w:pStyle w:val="TAH"/>
              <w:rPr>
                <w:ins w:id="1595" w:author="XI WANG" w:date="2022-11-03T00:00:00Z"/>
              </w:rPr>
            </w:pPr>
            <w:ins w:id="1596" w:author="XI WANG" w:date="2022-11-03T00:00:00Z">
              <w:r w:rsidRPr="006F06C2">
                <w:t>Value/remark</w:t>
              </w:r>
            </w:ins>
          </w:p>
        </w:tc>
        <w:tc>
          <w:tcPr>
            <w:tcW w:w="1700" w:type="dxa"/>
          </w:tcPr>
          <w:p w14:paraId="716EA77A" w14:textId="77777777" w:rsidR="00C67121" w:rsidRPr="006F06C2" w:rsidRDefault="00C67121" w:rsidP="00320896">
            <w:pPr>
              <w:pStyle w:val="TAH"/>
              <w:rPr>
                <w:ins w:id="1597" w:author="XI WANG" w:date="2022-11-03T00:00:00Z"/>
              </w:rPr>
            </w:pPr>
            <w:ins w:id="1598" w:author="XI WANG" w:date="2022-11-03T00:00:00Z">
              <w:r w:rsidRPr="006F06C2">
                <w:t>Comment</w:t>
              </w:r>
            </w:ins>
          </w:p>
        </w:tc>
        <w:tc>
          <w:tcPr>
            <w:tcW w:w="1133" w:type="dxa"/>
          </w:tcPr>
          <w:p w14:paraId="3D1BDCBF" w14:textId="77777777" w:rsidR="00C67121" w:rsidRPr="006F06C2" w:rsidRDefault="00C67121" w:rsidP="00320896">
            <w:pPr>
              <w:pStyle w:val="TAH"/>
              <w:rPr>
                <w:ins w:id="1599" w:author="XI WANG" w:date="2022-11-03T00:00:00Z"/>
              </w:rPr>
            </w:pPr>
            <w:ins w:id="1600" w:author="XI WANG" w:date="2022-11-03T00:00:00Z">
              <w:r w:rsidRPr="006F06C2">
                <w:t>Condition</w:t>
              </w:r>
            </w:ins>
          </w:p>
        </w:tc>
      </w:tr>
      <w:tr w:rsidR="00C67121" w:rsidRPr="006F06C2" w14:paraId="4C6364B0" w14:textId="77777777" w:rsidTr="00320896">
        <w:trPr>
          <w:ins w:id="1601" w:author="XI WANG" w:date="2022-11-03T00:00:00Z"/>
        </w:trPr>
        <w:tc>
          <w:tcPr>
            <w:tcW w:w="4535" w:type="dxa"/>
          </w:tcPr>
          <w:p w14:paraId="4EEFD031" w14:textId="77777777" w:rsidR="00C67121" w:rsidRPr="006F06C2" w:rsidRDefault="00C67121" w:rsidP="00320896">
            <w:pPr>
              <w:pStyle w:val="TAL"/>
              <w:rPr>
                <w:ins w:id="1602" w:author="XI WANG" w:date="2022-11-03T00:00:00Z"/>
              </w:rPr>
            </w:pPr>
            <w:ins w:id="1603" w:author="XI WANG" w:date="2022-11-03T00:00:00Z">
              <w:r w:rsidRPr="006F06C2">
                <w:t>RRCReestablishmentRequest ::= SEQUENCE {</w:t>
              </w:r>
            </w:ins>
          </w:p>
        </w:tc>
        <w:tc>
          <w:tcPr>
            <w:tcW w:w="2267" w:type="dxa"/>
          </w:tcPr>
          <w:p w14:paraId="6112D99D" w14:textId="77777777" w:rsidR="00C67121" w:rsidRPr="006F06C2" w:rsidRDefault="00C67121" w:rsidP="00320896">
            <w:pPr>
              <w:pStyle w:val="TAL"/>
              <w:rPr>
                <w:ins w:id="1604" w:author="XI WANG" w:date="2022-11-03T00:00:00Z"/>
              </w:rPr>
            </w:pPr>
          </w:p>
        </w:tc>
        <w:tc>
          <w:tcPr>
            <w:tcW w:w="1700" w:type="dxa"/>
          </w:tcPr>
          <w:p w14:paraId="2B3358DE" w14:textId="77777777" w:rsidR="00C67121" w:rsidRPr="006F06C2" w:rsidRDefault="00C67121" w:rsidP="00320896">
            <w:pPr>
              <w:pStyle w:val="TAL"/>
              <w:rPr>
                <w:ins w:id="1605" w:author="XI WANG" w:date="2022-11-03T00:00:00Z"/>
              </w:rPr>
            </w:pPr>
          </w:p>
        </w:tc>
        <w:tc>
          <w:tcPr>
            <w:tcW w:w="1133" w:type="dxa"/>
          </w:tcPr>
          <w:p w14:paraId="6BE507A6" w14:textId="77777777" w:rsidR="00C67121" w:rsidRPr="006F06C2" w:rsidRDefault="00C67121" w:rsidP="00320896">
            <w:pPr>
              <w:pStyle w:val="TAL"/>
              <w:rPr>
                <w:ins w:id="1606" w:author="XI WANG" w:date="2022-11-03T00:00:00Z"/>
              </w:rPr>
            </w:pPr>
          </w:p>
        </w:tc>
      </w:tr>
      <w:tr w:rsidR="00C67121" w:rsidRPr="006F06C2" w14:paraId="705C2BDE" w14:textId="77777777" w:rsidTr="00320896">
        <w:trPr>
          <w:ins w:id="1607" w:author="XI WANG" w:date="2022-11-03T00:00:00Z"/>
        </w:trPr>
        <w:tc>
          <w:tcPr>
            <w:tcW w:w="4535" w:type="dxa"/>
          </w:tcPr>
          <w:p w14:paraId="1C1A97AB" w14:textId="77777777" w:rsidR="00C67121" w:rsidRPr="006F06C2" w:rsidRDefault="00C67121" w:rsidP="00320896">
            <w:pPr>
              <w:pStyle w:val="TAL"/>
              <w:rPr>
                <w:ins w:id="1608" w:author="XI WANG" w:date="2022-11-03T00:00:00Z"/>
              </w:rPr>
            </w:pPr>
            <w:ins w:id="1609" w:author="XI WANG" w:date="2022-11-03T00:00:00Z">
              <w:r w:rsidRPr="006F06C2">
                <w:t xml:space="preserve">  ue-Identity SEQUENCE {</w:t>
              </w:r>
            </w:ins>
          </w:p>
        </w:tc>
        <w:tc>
          <w:tcPr>
            <w:tcW w:w="2267" w:type="dxa"/>
          </w:tcPr>
          <w:p w14:paraId="43394BE5" w14:textId="77777777" w:rsidR="00C67121" w:rsidRPr="006F06C2" w:rsidRDefault="00C67121" w:rsidP="00320896">
            <w:pPr>
              <w:pStyle w:val="TAL"/>
              <w:rPr>
                <w:ins w:id="1610" w:author="XI WANG" w:date="2022-11-03T00:00:00Z"/>
              </w:rPr>
            </w:pPr>
          </w:p>
        </w:tc>
        <w:tc>
          <w:tcPr>
            <w:tcW w:w="1700" w:type="dxa"/>
          </w:tcPr>
          <w:p w14:paraId="082162B1" w14:textId="77777777" w:rsidR="00C67121" w:rsidRPr="006F06C2" w:rsidRDefault="00C67121" w:rsidP="00320896">
            <w:pPr>
              <w:pStyle w:val="TAL"/>
              <w:rPr>
                <w:ins w:id="1611" w:author="XI WANG" w:date="2022-11-03T00:00:00Z"/>
              </w:rPr>
            </w:pPr>
          </w:p>
        </w:tc>
        <w:tc>
          <w:tcPr>
            <w:tcW w:w="1133" w:type="dxa"/>
          </w:tcPr>
          <w:p w14:paraId="03D3D342" w14:textId="77777777" w:rsidR="00C67121" w:rsidRPr="006F06C2" w:rsidRDefault="00C67121" w:rsidP="00320896">
            <w:pPr>
              <w:pStyle w:val="TAL"/>
              <w:rPr>
                <w:ins w:id="1612" w:author="XI WANG" w:date="2022-11-03T00:00:00Z"/>
              </w:rPr>
            </w:pPr>
          </w:p>
        </w:tc>
      </w:tr>
      <w:tr w:rsidR="00C67121" w:rsidRPr="006F06C2" w14:paraId="6AFEC600" w14:textId="77777777" w:rsidTr="00320896">
        <w:trPr>
          <w:ins w:id="1613" w:author="XI WANG" w:date="2022-11-03T00:00:00Z"/>
        </w:trPr>
        <w:tc>
          <w:tcPr>
            <w:tcW w:w="4535" w:type="dxa"/>
          </w:tcPr>
          <w:p w14:paraId="1B0BD9E3" w14:textId="77777777" w:rsidR="00C67121" w:rsidRPr="006F06C2" w:rsidRDefault="00C67121" w:rsidP="00320896">
            <w:pPr>
              <w:pStyle w:val="TAL"/>
              <w:rPr>
                <w:ins w:id="1614" w:author="XI WANG" w:date="2022-11-03T00:00:00Z"/>
              </w:rPr>
            </w:pPr>
            <w:ins w:id="1615" w:author="XI WANG" w:date="2022-11-03T00:00:00Z">
              <w:r w:rsidRPr="006F06C2">
                <w:t xml:space="preserve">    c-RNTI</w:t>
              </w:r>
            </w:ins>
          </w:p>
        </w:tc>
        <w:tc>
          <w:tcPr>
            <w:tcW w:w="2267" w:type="dxa"/>
          </w:tcPr>
          <w:p w14:paraId="30B2A538" w14:textId="77777777" w:rsidR="00C67121" w:rsidRPr="006F06C2" w:rsidRDefault="00C67121" w:rsidP="00320896">
            <w:pPr>
              <w:pStyle w:val="TAL"/>
              <w:rPr>
                <w:ins w:id="1616" w:author="XI WANG" w:date="2022-11-03T00:00:00Z"/>
              </w:rPr>
            </w:pPr>
            <w:ins w:id="1617" w:author="XI WANG" w:date="2022-11-03T00:00:00Z">
              <w:r w:rsidRPr="006F06C2">
                <w:t>the value of the C-RNTI of the UE</w:t>
              </w:r>
            </w:ins>
          </w:p>
        </w:tc>
        <w:tc>
          <w:tcPr>
            <w:tcW w:w="1700" w:type="dxa"/>
          </w:tcPr>
          <w:p w14:paraId="50792152" w14:textId="77777777" w:rsidR="00C67121" w:rsidRPr="006F06C2" w:rsidRDefault="00C67121" w:rsidP="00320896">
            <w:pPr>
              <w:pStyle w:val="TAL"/>
              <w:rPr>
                <w:ins w:id="1618" w:author="XI WANG" w:date="2022-11-03T00:00:00Z"/>
              </w:rPr>
            </w:pPr>
          </w:p>
        </w:tc>
        <w:tc>
          <w:tcPr>
            <w:tcW w:w="1133" w:type="dxa"/>
          </w:tcPr>
          <w:p w14:paraId="520027AC" w14:textId="77777777" w:rsidR="00C67121" w:rsidRPr="006F06C2" w:rsidRDefault="00C67121" w:rsidP="00320896">
            <w:pPr>
              <w:pStyle w:val="TAL"/>
              <w:rPr>
                <w:ins w:id="1619" w:author="XI WANG" w:date="2022-11-03T00:00:00Z"/>
              </w:rPr>
            </w:pPr>
          </w:p>
        </w:tc>
      </w:tr>
      <w:tr w:rsidR="00C67121" w:rsidRPr="006F06C2" w14:paraId="3CE8E6B1" w14:textId="77777777" w:rsidTr="00320896">
        <w:trPr>
          <w:ins w:id="1620" w:author="XI WANG" w:date="2022-11-03T00:00:00Z"/>
        </w:trPr>
        <w:tc>
          <w:tcPr>
            <w:tcW w:w="4535" w:type="dxa"/>
          </w:tcPr>
          <w:p w14:paraId="4AFEEA02" w14:textId="77777777" w:rsidR="00C67121" w:rsidRPr="006F06C2" w:rsidRDefault="00C67121" w:rsidP="00320896">
            <w:pPr>
              <w:pStyle w:val="TAL"/>
              <w:rPr>
                <w:ins w:id="1621" w:author="XI WANG" w:date="2022-11-03T00:00:00Z"/>
              </w:rPr>
            </w:pPr>
            <w:ins w:id="1622" w:author="XI WANG" w:date="2022-11-03T00:00:00Z">
              <w:r w:rsidRPr="006F06C2">
                <w:t xml:space="preserve">    physCellId</w:t>
              </w:r>
            </w:ins>
          </w:p>
        </w:tc>
        <w:tc>
          <w:tcPr>
            <w:tcW w:w="2267" w:type="dxa"/>
          </w:tcPr>
          <w:p w14:paraId="306419E2" w14:textId="542C7CF3" w:rsidR="00C67121" w:rsidRPr="006F06C2" w:rsidRDefault="00C67121" w:rsidP="00320896">
            <w:pPr>
              <w:pStyle w:val="TAL"/>
              <w:rPr>
                <w:ins w:id="1623" w:author="XI WANG" w:date="2022-11-03T00:00:00Z"/>
                <w:lang w:eastAsia="zh-CN"/>
              </w:rPr>
            </w:pPr>
            <w:ins w:id="1624" w:author="XI WANG" w:date="2022-11-03T00:00:00Z">
              <w:r w:rsidRPr="006F06C2">
                <w:t xml:space="preserve">PhysicalCellIdentity of NR </w:t>
              </w:r>
            </w:ins>
            <w:ins w:id="1625" w:author="XI WANG" w:date="2022-11-04T12:07:00Z">
              <w:r w:rsidR="00BB5AE7">
                <w:t>Cell 2</w:t>
              </w:r>
            </w:ins>
          </w:p>
        </w:tc>
        <w:tc>
          <w:tcPr>
            <w:tcW w:w="1700" w:type="dxa"/>
          </w:tcPr>
          <w:p w14:paraId="0B41ADB3" w14:textId="77777777" w:rsidR="00C67121" w:rsidRPr="006F06C2" w:rsidRDefault="00C67121" w:rsidP="00320896">
            <w:pPr>
              <w:pStyle w:val="TAL"/>
              <w:rPr>
                <w:ins w:id="1626" w:author="XI WANG" w:date="2022-11-03T00:00:00Z"/>
              </w:rPr>
            </w:pPr>
          </w:p>
        </w:tc>
        <w:tc>
          <w:tcPr>
            <w:tcW w:w="1133" w:type="dxa"/>
          </w:tcPr>
          <w:p w14:paraId="71B16126" w14:textId="77777777" w:rsidR="00C67121" w:rsidRPr="006F06C2" w:rsidRDefault="00C67121" w:rsidP="00320896">
            <w:pPr>
              <w:pStyle w:val="TAL"/>
              <w:rPr>
                <w:ins w:id="1627" w:author="XI WANG" w:date="2022-11-03T00:00:00Z"/>
              </w:rPr>
            </w:pPr>
          </w:p>
        </w:tc>
      </w:tr>
      <w:tr w:rsidR="00C67121" w:rsidRPr="006F06C2" w14:paraId="618BAF3D" w14:textId="77777777" w:rsidTr="00320896">
        <w:trPr>
          <w:ins w:id="1628" w:author="XI WANG" w:date="2022-11-03T00:00:00Z"/>
        </w:trPr>
        <w:tc>
          <w:tcPr>
            <w:tcW w:w="4535" w:type="dxa"/>
          </w:tcPr>
          <w:p w14:paraId="4DE6DFC1" w14:textId="77777777" w:rsidR="00C67121" w:rsidRPr="006F06C2" w:rsidRDefault="00C67121" w:rsidP="00320896">
            <w:pPr>
              <w:pStyle w:val="TAL"/>
              <w:rPr>
                <w:ins w:id="1629" w:author="XI WANG" w:date="2022-11-03T00:00:00Z"/>
              </w:rPr>
            </w:pPr>
            <w:ins w:id="1630" w:author="XI WANG" w:date="2022-11-03T00:00:00Z">
              <w:r w:rsidRPr="006F06C2">
                <w:t xml:space="preserve">    shortMAC-I</w:t>
              </w:r>
            </w:ins>
          </w:p>
        </w:tc>
        <w:tc>
          <w:tcPr>
            <w:tcW w:w="2267" w:type="dxa"/>
          </w:tcPr>
          <w:p w14:paraId="2D22C595" w14:textId="4C078D8B" w:rsidR="00C67121" w:rsidRPr="006F06C2" w:rsidRDefault="00C67121" w:rsidP="00320896">
            <w:pPr>
              <w:pStyle w:val="TAL"/>
              <w:rPr>
                <w:ins w:id="1631" w:author="XI WANG" w:date="2022-11-03T00:00:00Z"/>
              </w:rPr>
            </w:pPr>
            <w:ins w:id="1632" w:author="XI WANG" w:date="2022-11-03T00:00:00Z">
              <w:r w:rsidRPr="006F06C2">
                <w:t xml:space="preserve">The same value as the 16 least significant bits of the XMAC-I value calculated by </w:t>
              </w:r>
            </w:ins>
            <w:ins w:id="1633" w:author="XI WANG" w:date="2022-11-03T00:03:00Z">
              <w:r w:rsidR="005D0B58" w:rsidRPr="00F511A5">
                <w:t>SS-NW</w:t>
              </w:r>
            </w:ins>
          </w:p>
        </w:tc>
        <w:tc>
          <w:tcPr>
            <w:tcW w:w="1700" w:type="dxa"/>
          </w:tcPr>
          <w:p w14:paraId="2A02B022" w14:textId="77777777" w:rsidR="00C67121" w:rsidRPr="006F06C2" w:rsidRDefault="00C67121" w:rsidP="00320896">
            <w:pPr>
              <w:pStyle w:val="TAL"/>
              <w:rPr>
                <w:ins w:id="1634" w:author="XI WANG" w:date="2022-11-03T00:00:00Z"/>
              </w:rPr>
            </w:pPr>
          </w:p>
        </w:tc>
        <w:tc>
          <w:tcPr>
            <w:tcW w:w="1133" w:type="dxa"/>
          </w:tcPr>
          <w:p w14:paraId="442BDB5F" w14:textId="77777777" w:rsidR="00C67121" w:rsidRPr="006F06C2" w:rsidRDefault="00C67121" w:rsidP="00320896">
            <w:pPr>
              <w:pStyle w:val="TAL"/>
              <w:rPr>
                <w:ins w:id="1635" w:author="XI WANG" w:date="2022-11-03T00:00:00Z"/>
              </w:rPr>
            </w:pPr>
          </w:p>
        </w:tc>
      </w:tr>
      <w:tr w:rsidR="00C67121" w:rsidRPr="006F06C2" w14:paraId="4AF8B7F8" w14:textId="77777777" w:rsidTr="00320896">
        <w:trPr>
          <w:ins w:id="1636" w:author="XI WANG" w:date="2022-11-03T00:00:00Z"/>
        </w:trPr>
        <w:tc>
          <w:tcPr>
            <w:tcW w:w="4535" w:type="dxa"/>
          </w:tcPr>
          <w:p w14:paraId="46CEAE4C" w14:textId="77777777" w:rsidR="00C67121" w:rsidRPr="006F06C2" w:rsidRDefault="00C67121" w:rsidP="00320896">
            <w:pPr>
              <w:pStyle w:val="TAL"/>
              <w:rPr>
                <w:ins w:id="1637" w:author="XI WANG" w:date="2022-11-03T00:00:00Z"/>
              </w:rPr>
            </w:pPr>
            <w:ins w:id="1638" w:author="XI WANG" w:date="2022-11-03T00:00:00Z">
              <w:r w:rsidRPr="006F06C2">
                <w:t xml:space="preserve">  }</w:t>
              </w:r>
            </w:ins>
          </w:p>
        </w:tc>
        <w:tc>
          <w:tcPr>
            <w:tcW w:w="2267" w:type="dxa"/>
          </w:tcPr>
          <w:p w14:paraId="02016C1C" w14:textId="77777777" w:rsidR="00C67121" w:rsidRPr="006F06C2" w:rsidRDefault="00C67121" w:rsidP="00320896">
            <w:pPr>
              <w:pStyle w:val="TAL"/>
              <w:rPr>
                <w:ins w:id="1639" w:author="XI WANG" w:date="2022-11-03T00:00:00Z"/>
              </w:rPr>
            </w:pPr>
          </w:p>
        </w:tc>
        <w:tc>
          <w:tcPr>
            <w:tcW w:w="1700" w:type="dxa"/>
          </w:tcPr>
          <w:p w14:paraId="0B9D2120" w14:textId="77777777" w:rsidR="00C67121" w:rsidRPr="006F06C2" w:rsidRDefault="00C67121" w:rsidP="00320896">
            <w:pPr>
              <w:pStyle w:val="TAL"/>
              <w:rPr>
                <w:ins w:id="1640" w:author="XI WANG" w:date="2022-11-03T00:00:00Z"/>
              </w:rPr>
            </w:pPr>
          </w:p>
        </w:tc>
        <w:tc>
          <w:tcPr>
            <w:tcW w:w="1133" w:type="dxa"/>
          </w:tcPr>
          <w:p w14:paraId="260C8FE3" w14:textId="77777777" w:rsidR="00C67121" w:rsidRPr="006F06C2" w:rsidRDefault="00C67121" w:rsidP="00320896">
            <w:pPr>
              <w:pStyle w:val="TAL"/>
              <w:rPr>
                <w:ins w:id="1641" w:author="XI WANG" w:date="2022-11-03T00:00:00Z"/>
              </w:rPr>
            </w:pPr>
          </w:p>
        </w:tc>
      </w:tr>
      <w:tr w:rsidR="00C67121" w:rsidRPr="006F06C2" w14:paraId="72DB065E" w14:textId="77777777" w:rsidTr="00320896">
        <w:trPr>
          <w:ins w:id="1642" w:author="XI WANG" w:date="2022-11-03T00:00:00Z"/>
        </w:trPr>
        <w:tc>
          <w:tcPr>
            <w:tcW w:w="4535" w:type="dxa"/>
          </w:tcPr>
          <w:p w14:paraId="42B67EBF" w14:textId="77777777" w:rsidR="00C67121" w:rsidRPr="006F06C2" w:rsidRDefault="00C67121" w:rsidP="00320896">
            <w:pPr>
              <w:pStyle w:val="TAL"/>
              <w:rPr>
                <w:ins w:id="1643" w:author="XI WANG" w:date="2022-11-03T00:00:00Z"/>
              </w:rPr>
            </w:pPr>
            <w:ins w:id="1644" w:author="XI WANG" w:date="2022-11-03T00:00:00Z">
              <w:r w:rsidRPr="006F06C2">
                <w:t xml:space="preserve">  reestablishmentCause</w:t>
              </w:r>
            </w:ins>
          </w:p>
        </w:tc>
        <w:tc>
          <w:tcPr>
            <w:tcW w:w="2267" w:type="dxa"/>
          </w:tcPr>
          <w:p w14:paraId="6E2938DB" w14:textId="77777777" w:rsidR="00C67121" w:rsidRPr="006F06C2" w:rsidRDefault="00C67121" w:rsidP="00320896">
            <w:pPr>
              <w:pStyle w:val="TAL"/>
              <w:rPr>
                <w:ins w:id="1645" w:author="XI WANG" w:date="2022-11-03T00:00:00Z"/>
              </w:rPr>
            </w:pPr>
            <w:ins w:id="1646" w:author="XI WANG" w:date="2022-11-03T00:00:00Z">
              <w:r w:rsidRPr="006F06C2">
                <w:t>otherFailure</w:t>
              </w:r>
            </w:ins>
          </w:p>
        </w:tc>
        <w:tc>
          <w:tcPr>
            <w:tcW w:w="1700" w:type="dxa"/>
          </w:tcPr>
          <w:p w14:paraId="3E7710BC" w14:textId="77777777" w:rsidR="00C67121" w:rsidRPr="006F06C2" w:rsidRDefault="00C67121" w:rsidP="00320896">
            <w:pPr>
              <w:pStyle w:val="TAL"/>
              <w:rPr>
                <w:ins w:id="1647" w:author="XI WANG" w:date="2022-11-03T00:00:00Z"/>
              </w:rPr>
            </w:pPr>
          </w:p>
        </w:tc>
        <w:tc>
          <w:tcPr>
            <w:tcW w:w="1133" w:type="dxa"/>
          </w:tcPr>
          <w:p w14:paraId="78C9DAC7" w14:textId="77777777" w:rsidR="00C67121" w:rsidRPr="006F06C2" w:rsidRDefault="00C67121" w:rsidP="00320896">
            <w:pPr>
              <w:pStyle w:val="TAL"/>
              <w:rPr>
                <w:ins w:id="1648" w:author="XI WANG" w:date="2022-11-03T00:00:00Z"/>
              </w:rPr>
            </w:pPr>
          </w:p>
        </w:tc>
      </w:tr>
      <w:tr w:rsidR="00C67121" w:rsidRPr="006F06C2" w14:paraId="6C073B71" w14:textId="77777777" w:rsidTr="00320896">
        <w:trPr>
          <w:ins w:id="1649" w:author="XI WANG" w:date="2022-11-03T00:00:00Z"/>
        </w:trPr>
        <w:tc>
          <w:tcPr>
            <w:tcW w:w="4535" w:type="dxa"/>
          </w:tcPr>
          <w:p w14:paraId="57902A93" w14:textId="77777777" w:rsidR="00C67121" w:rsidRPr="006F06C2" w:rsidRDefault="00C67121" w:rsidP="00320896">
            <w:pPr>
              <w:pStyle w:val="TAL"/>
              <w:rPr>
                <w:ins w:id="1650" w:author="XI WANG" w:date="2022-11-03T00:00:00Z"/>
              </w:rPr>
            </w:pPr>
            <w:ins w:id="1651" w:author="XI WANG" w:date="2022-11-03T00:00:00Z">
              <w:r w:rsidRPr="006F06C2">
                <w:t>}</w:t>
              </w:r>
            </w:ins>
          </w:p>
        </w:tc>
        <w:tc>
          <w:tcPr>
            <w:tcW w:w="2267" w:type="dxa"/>
          </w:tcPr>
          <w:p w14:paraId="50BE2EEE" w14:textId="77777777" w:rsidR="00C67121" w:rsidRPr="006F06C2" w:rsidRDefault="00C67121" w:rsidP="00320896">
            <w:pPr>
              <w:pStyle w:val="TAL"/>
              <w:rPr>
                <w:ins w:id="1652" w:author="XI WANG" w:date="2022-11-03T00:00:00Z"/>
              </w:rPr>
            </w:pPr>
          </w:p>
        </w:tc>
        <w:tc>
          <w:tcPr>
            <w:tcW w:w="1700" w:type="dxa"/>
          </w:tcPr>
          <w:p w14:paraId="2B1B3F06" w14:textId="77777777" w:rsidR="00C67121" w:rsidRPr="006F06C2" w:rsidRDefault="00C67121" w:rsidP="00320896">
            <w:pPr>
              <w:pStyle w:val="TAL"/>
              <w:rPr>
                <w:ins w:id="1653" w:author="XI WANG" w:date="2022-11-03T00:00:00Z"/>
              </w:rPr>
            </w:pPr>
          </w:p>
        </w:tc>
        <w:tc>
          <w:tcPr>
            <w:tcW w:w="1133" w:type="dxa"/>
          </w:tcPr>
          <w:p w14:paraId="4F4D857F" w14:textId="77777777" w:rsidR="00C67121" w:rsidRPr="006F06C2" w:rsidRDefault="00C67121" w:rsidP="00320896">
            <w:pPr>
              <w:pStyle w:val="TAL"/>
              <w:rPr>
                <w:ins w:id="1654" w:author="XI WANG" w:date="2022-11-03T00:00:00Z"/>
              </w:rPr>
            </w:pPr>
          </w:p>
        </w:tc>
      </w:tr>
    </w:tbl>
    <w:p w14:paraId="56424D54" w14:textId="4A200629" w:rsidR="00D355F5" w:rsidRDefault="00D355F5" w:rsidP="004C318E">
      <w:pPr>
        <w:rPr>
          <w:ins w:id="1655" w:author="XI WANG" w:date="2022-11-03T19:47:00Z"/>
          <w:lang w:eastAsia="zh-CN"/>
        </w:rPr>
      </w:pPr>
    </w:p>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46E65" w14:textId="77777777" w:rsidR="00710966" w:rsidRDefault="00710966">
      <w:r>
        <w:separator/>
      </w:r>
    </w:p>
  </w:endnote>
  <w:endnote w:type="continuationSeparator" w:id="0">
    <w:p w14:paraId="33899C81" w14:textId="77777777" w:rsidR="00710966" w:rsidRDefault="0071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602DF" w14:textId="77777777" w:rsidR="00710966" w:rsidRDefault="00710966">
      <w:r>
        <w:separator/>
      </w:r>
    </w:p>
  </w:footnote>
  <w:footnote w:type="continuationSeparator" w:id="0">
    <w:p w14:paraId="16B19339" w14:textId="77777777" w:rsidR="00710966" w:rsidRDefault="007109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CD85C" w14:textId="77777777" w:rsidR="00EB3851" w:rsidRDefault="00EB3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20896" w:rsidRDefault="00320896">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20896" w:rsidRDefault="00320896">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20896" w:rsidRDefault="00320896">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3"/>
  </w:num>
  <w:num w:numId="11">
    <w:abstractNumId w:val="34"/>
  </w:num>
  <w:num w:numId="12">
    <w:abstractNumId w:val="21"/>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5"/>
  </w:num>
  <w:num w:numId="20">
    <w:abstractNumId w:val="20"/>
  </w:num>
  <w:num w:numId="21">
    <w:abstractNumId w:val="13"/>
  </w:num>
  <w:num w:numId="22">
    <w:abstractNumId w:val="24"/>
  </w:num>
  <w:num w:numId="23">
    <w:abstractNumId w:val="10"/>
  </w:num>
  <w:num w:numId="24">
    <w:abstractNumId w:val="36"/>
  </w:num>
  <w:num w:numId="25">
    <w:abstractNumId w:val="6"/>
  </w:num>
  <w:num w:numId="26">
    <w:abstractNumId w:val="9"/>
  </w:num>
  <w:num w:numId="27">
    <w:abstractNumId w:val="2"/>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31"/>
  </w:num>
  <w:num w:numId="35">
    <w:abstractNumId w:val="4"/>
  </w:num>
  <w:num w:numId="36">
    <w:abstractNumId w:val="19"/>
  </w:num>
  <w:num w:numId="37">
    <w:abstractNumId w:val="33"/>
  </w:num>
  <w:num w:numId="38">
    <w:abstractNumId w:val="11"/>
  </w:num>
  <w:num w:numId="39">
    <w:abstractNumId w:val="3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88"/>
    <w:rsid w:val="00003714"/>
    <w:rsid w:val="00022A6B"/>
    <w:rsid w:val="00022E4A"/>
    <w:rsid w:val="00024CF1"/>
    <w:rsid w:val="000254F8"/>
    <w:rsid w:val="000274D6"/>
    <w:rsid w:val="000346B8"/>
    <w:rsid w:val="00042030"/>
    <w:rsid w:val="00044631"/>
    <w:rsid w:val="00045648"/>
    <w:rsid w:val="000479A8"/>
    <w:rsid w:val="00051818"/>
    <w:rsid w:val="00052717"/>
    <w:rsid w:val="00066975"/>
    <w:rsid w:val="000676AC"/>
    <w:rsid w:val="00070961"/>
    <w:rsid w:val="00076434"/>
    <w:rsid w:val="00092DEC"/>
    <w:rsid w:val="000A2E37"/>
    <w:rsid w:val="000A420A"/>
    <w:rsid w:val="000A53CA"/>
    <w:rsid w:val="000A5F6C"/>
    <w:rsid w:val="000A6394"/>
    <w:rsid w:val="000A6CAC"/>
    <w:rsid w:val="000B6E5A"/>
    <w:rsid w:val="000B7FED"/>
    <w:rsid w:val="000C038A"/>
    <w:rsid w:val="000C3EFB"/>
    <w:rsid w:val="000C6598"/>
    <w:rsid w:val="000D2A59"/>
    <w:rsid w:val="000D2DA2"/>
    <w:rsid w:val="000D44B3"/>
    <w:rsid w:val="000D5AD0"/>
    <w:rsid w:val="000D6D93"/>
    <w:rsid w:val="000E3A1D"/>
    <w:rsid w:val="000F23B0"/>
    <w:rsid w:val="000F3A05"/>
    <w:rsid w:val="00100B58"/>
    <w:rsid w:val="0010125D"/>
    <w:rsid w:val="001068EF"/>
    <w:rsid w:val="00113990"/>
    <w:rsid w:val="00115BD5"/>
    <w:rsid w:val="00120804"/>
    <w:rsid w:val="00121B0B"/>
    <w:rsid w:val="001268A9"/>
    <w:rsid w:val="0012762D"/>
    <w:rsid w:val="00130E6B"/>
    <w:rsid w:val="001324DF"/>
    <w:rsid w:val="00132728"/>
    <w:rsid w:val="0013300E"/>
    <w:rsid w:val="001337C0"/>
    <w:rsid w:val="001343F0"/>
    <w:rsid w:val="00141480"/>
    <w:rsid w:val="001442B2"/>
    <w:rsid w:val="00145D43"/>
    <w:rsid w:val="001479C6"/>
    <w:rsid w:val="00153B7A"/>
    <w:rsid w:val="001619C6"/>
    <w:rsid w:val="00161DEC"/>
    <w:rsid w:val="0017039D"/>
    <w:rsid w:val="001771F1"/>
    <w:rsid w:val="001812B7"/>
    <w:rsid w:val="00184C74"/>
    <w:rsid w:val="00192538"/>
    <w:rsid w:val="00192C46"/>
    <w:rsid w:val="00193D15"/>
    <w:rsid w:val="001A08B3"/>
    <w:rsid w:val="001A11AB"/>
    <w:rsid w:val="001A1241"/>
    <w:rsid w:val="001A2CA0"/>
    <w:rsid w:val="001A7B60"/>
    <w:rsid w:val="001B349E"/>
    <w:rsid w:val="001B52F0"/>
    <w:rsid w:val="001B595F"/>
    <w:rsid w:val="001B7A65"/>
    <w:rsid w:val="001C08E1"/>
    <w:rsid w:val="001D5601"/>
    <w:rsid w:val="001E20B5"/>
    <w:rsid w:val="001E41F3"/>
    <w:rsid w:val="001F0DFA"/>
    <w:rsid w:val="002047DB"/>
    <w:rsid w:val="002059C0"/>
    <w:rsid w:val="002077CB"/>
    <w:rsid w:val="002238EF"/>
    <w:rsid w:val="00223912"/>
    <w:rsid w:val="00224687"/>
    <w:rsid w:val="0023726A"/>
    <w:rsid w:val="002401DA"/>
    <w:rsid w:val="0025058F"/>
    <w:rsid w:val="00250F7E"/>
    <w:rsid w:val="0025136E"/>
    <w:rsid w:val="00257435"/>
    <w:rsid w:val="0026004D"/>
    <w:rsid w:val="002633BB"/>
    <w:rsid w:val="002640DD"/>
    <w:rsid w:val="00267326"/>
    <w:rsid w:val="00273AA8"/>
    <w:rsid w:val="00275D12"/>
    <w:rsid w:val="00282A7A"/>
    <w:rsid w:val="00283C2D"/>
    <w:rsid w:val="00284FEB"/>
    <w:rsid w:val="002850B7"/>
    <w:rsid w:val="0028549E"/>
    <w:rsid w:val="002860C4"/>
    <w:rsid w:val="002A46FC"/>
    <w:rsid w:val="002A5B30"/>
    <w:rsid w:val="002A73CF"/>
    <w:rsid w:val="002B2259"/>
    <w:rsid w:val="002B31F1"/>
    <w:rsid w:val="002B5741"/>
    <w:rsid w:val="002B6770"/>
    <w:rsid w:val="002C45F8"/>
    <w:rsid w:val="002D2400"/>
    <w:rsid w:val="002D43A8"/>
    <w:rsid w:val="002E472E"/>
    <w:rsid w:val="002F2EA5"/>
    <w:rsid w:val="002F67CD"/>
    <w:rsid w:val="00300753"/>
    <w:rsid w:val="00302E02"/>
    <w:rsid w:val="00305409"/>
    <w:rsid w:val="00306EF3"/>
    <w:rsid w:val="00312AC2"/>
    <w:rsid w:val="003146D0"/>
    <w:rsid w:val="00316EA0"/>
    <w:rsid w:val="00320896"/>
    <w:rsid w:val="00326F1D"/>
    <w:rsid w:val="00330281"/>
    <w:rsid w:val="00330F59"/>
    <w:rsid w:val="003311DC"/>
    <w:rsid w:val="003374E9"/>
    <w:rsid w:val="00340451"/>
    <w:rsid w:val="003409EE"/>
    <w:rsid w:val="003426E1"/>
    <w:rsid w:val="00343322"/>
    <w:rsid w:val="003609EF"/>
    <w:rsid w:val="003616C4"/>
    <w:rsid w:val="0036231A"/>
    <w:rsid w:val="003725BE"/>
    <w:rsid w:val="00374DD4"/>
    <w:rsid w:val="00375CBE"/>
    <w:rsid w:val="00377C4E"/>
    <w:rsid w:val="00380743"/>
    <w:rsid w:val="00385E5D"/>
    <w:rsid w:val="003A5315"/>
    <w:rsid w:val="003B2B31"/>
    <w:rsid w:val="003B49B7"/>
    <w:rsid w:val="003C0234"/>
    <w:rsid w:val="003C0393"/>
    <w:rsid w:val="003C13E4"/>
    <w:rsid w:val="003D4D27"/>
    <w:rsid w:val="003E1596"/>
    <w:rsid w:val="003E1A36"/>
    <w:rsid w:val="003E1C02"/>
    <w:rsid w:val="003E1D8E"/>
    <w:rsid w:val="003F3764"/>
    <w:rsid w:val="003F3782"/>
    <w:rsid w:val="003F3D7F"/>
    <w:rsid w:val="003F49E2"/>
    <w:rsid w:val="003F588E"/>
    <w:rsid w:val="003F75CA"/>
    <w:rsid w:val="00402A7F"/>
    <w:rsid w:val="00403B32"/>
    <w:rsid w:val="004063E8"/>
    <w:rsid w:val="00410371"/>
    <w:rsid w:val="00413B12"/>
    <w:rsid w:val="00414DFE"/>
    <w:rsid w:val="004175DD"/>
    <w:rsid w:val="00420E86"/>
    <w:rsid w:val="004213FF"/>
    <w:rsid w:val="004242F1"/>
    <w:rsid w:val="004256B4"/>
    <w:rsid w:val="00427FC9"/>
    <w:rsid w:val="00442022"/>
    <w:rsid w:val="00443D92"/>
    <w:rsid w:val="0044550D"/>
    <w:rsid w:val="0045458A"/>
    <w:rsid w:val="00456937"/>
    <w:rsid w:val="00456FF6"/>
    <w:rsid w:val="0046130E"/>
    <w:rsid w:val="00470521"/>
    <w:rsid w:val="00476BA5"/>
    <w:rsid w:val="00483325"/>
    <w:rsid w:val="004838F3"/>
    <w:rsid w:val="00487038"/>
    <w:rsid w:val="00487AC6"/>
    <w:rsid w:val="00494E8C"/>
    <w:rsid w:val="004959D3"/>
    <w:rsid w:val="00495C4B"/>
    <w:rsid w:val="004A0FA4"/>
    <w:rsid w:val="004A123D"/>
    <w:rsid w:val="004B1A0F"/>
    <w:rsid w:val="004B75B7"/>
    <w:rsid w:val="004C1585"/>
    <w:rsid w:val="004C318E"/>
    <w:rsid w:val="004C3899"/>
    <w:rsid w:val="004C673F"/>
    <w:rsid w:val="004D31E2"/>
    <w:rsid w:val="004D6347"/>
    <w:rsid w:val="004E4877"/>
    <w:rsid w:val="004F491D"/>
    <w:rsid w:val="00505069"/>
    <w:rsid w:val="00511369"/>
    <w:rsid w:val="0051580D"/>
    <w:rsid w:val="00522DA1"/>
    <w:rsid w:val="0054102C"/>
    <w:rsid w:val="00542F47"/>
    <w:rsid w:val="00544D94"/>
    <w:rsid w:val="00547111"/>
    <w:rsid w:val="005516A7"/>
    <w:rsid w:val="005545CB"/>
    <w:rsid w:val="00566F09"/>
    <w:rsid w:val="00581595"/>
    <w:rsid w:val="00585B23"/>
    <w:rsid w:val="00586974"/>
    <w:rsid w:val="005908D2"/>
    <w:rsid w:val="00592D74"/>
    <w:rsid w:val="005A529F"/>
    <w:rsid w:val="005A622B"/>
    <w:rsid w:val="005A7538"/>
    <w:rsid w:val="005B7BAB"/>
    <w:rsid w:val="005C1DEA"/>
    <w:rsid w:val="005D0B58"/>
    <w:rsid w:val="005D1FBA"/>
    <w:rsid w:val="005E2C44"/>
    <w:rsid w:val="005E41DD"/>
    <w:rsid w:val="005F0F4E"/>
    <w:rsid w:val="005F2190"/>
    <w:rsid w:val="005F55A9"/>
    <w:rsid w:val="00607AA3"/>
    <w:rsid w:val="00607AAB"/>
    <w:rsid w:val="0061039D"/>
    <w:rsid w:val="00617DCF"/>
    <w:rsid w:val="00621188"/>
    <w:rsid w:val="006215A6"/>
    <w:rsid w:val="00621BCB"/>
    <w:rsid w:val="00621E63"/>
    <w:rsid w:val="00624882"/>
    <w:rsid w:val="006257ED"/>
    <w:rsid w:val="0063161E"/>
    <w:rsid w:val="0063388C"/>
    <w:rsid w:val="00642C3E"/>
    <w:rsid w:val="00644E31"/>
    <w:rsid w:val="00645060"/>
    <w:rsid w:val="00651257"/>
    <w:rsid w:val="00662247"/>
    <w:rsid w:val="006651A1"/>
    <w:rsid w:val="00665C47"/>
    <w:rsid w:val="00672285"/>
    <w:rsid w:val="006813BB"/>
    <w:rsid w:val="006821C8"/>
    <w:rsid w:val="00695808"/>
    <w:rsid w:val="00695D75"/>
    <w:rsid w:val="006A5C59"/>
    <w:rsid w:val="006B46FB"/>
    <w:rsid w:val="006B5A12"/>
    <w:rsid w:val="006B7652"/>
    <w:rsid w:val="006C6E4A"/>
    <w:rsid w:val="006D67D0"/>
    <w:rsid w:val="006E1618"/>
    <w:rsid w:val="006E21FB"/>
    <w:rsid w:val="006E50B2"/>
    <w:rsid w:val="006F6122"/>
    <w:rsid w:val="00700A32"/>
    <w:rsid w:val="00703114"/>
    <w:rsid w:val="0070333F"/>
    <w:rsid w:val="007046D9"/>
    <w:rsid w:val="00710966"/>
    <w:rsid w:val="007176FF"/>
    <w:rsid w:val="007205CD"/>
    <w:rsid w:val="00725074"/>
    <w:rsid w:val="00725B76"/>
    <w:rsid w:val="007302AD"/>
    <w:rsid w:val="00744C64"/>
    <w:rsid w:val="00745831"/>
    <w:rsid w:val="007565E1"/>
    <w:rsid w:val="00774388"/>
    <w:rsid w:val="00781AC7"/>
    <w:rsid w:val="00784C24"/>
    <w:rsid w:val="00792342"/>
    <w:rsid w:val="007977A8"/>
    <w:rsid w:val="007A2807"/>
    <w:rsid w:val="007A658B"/>
    <w:rsid w:val="007A717F"/>
    <w:rsid w:val="007B1E9B"/>
    <w:rsid w:val="007B512A"/>
    <w:rsid w:val="007B558A"/>
    <w:rsid w:val="007B5641"/>
    <w:rsid w:val="007B66BD"/>
    <w:rsid w:val="007C2097"/>
    <w:rsid w:val="007C5F5A"/>
    <w:rsid w:val="007D6A07"/>
    <w:rsid w:val="007E21D4"/>
    <w:rsid w:val="007E62BA"/>
    <w:rsid w:val="007E7452"/>
    <w:rsid w:val="007F7259"/>
    <w:rsid w:val="008040A8"/>
    <w:rsid w:val="0080414A"/>
    <w:rsid w:val="00805520"/>
    <w:rsid w:val="00812252"/>
    <w:rsid w:val="00816FE1"/>
    <w:rsid w:val="008220F4"/>
    <w:rsid w:val="008272E4"/>
    <w:rsid w:val="008279FA"/>
    <w:rsid w:val="00835595"/>
    <w:rsid w:val="00836A22"/>
    <w:rsid w:val="00840134"/>
    <w:rsid w:val="00840C1D"/>
    <w:rsid w:val="008567EE"/>
    <w:rsid w:val="00861693"/>
    <w:rsid w:val="0086191C"/>
    <w:rsid w:val="008626E7"/>
    <w:rsid w:val="00870EE7"/>
    <w:rsid w:val="00876B27"/>
    <w:rsid w:val="008863B9"/>
    <w:rsid w:val="00887573"/>
    <w:rsid w:val="00897064"/>
    <w:rsid w:val="008974C7"/>
    <w:rsid w:val="008A45A6"/>
    <w:rsid w:val="008B1341"/>
    <w:rsid w:val="008B35AC"/>
    <w:rsid w:val="008B5017"/>
    <w:rsid w:val="008C019C"/>
    <w:rsid w:val="008C0EA2"/>
    <w:rsid w:val="008C495C"/>
    <w:rsid w:val="008C7A4A"/>
    <w:rsid w:val="008D222A"/>
    <w:rsid w:val="008D2A1C"/>
    <w:rsid w:val="008D3388"/>
    <w:rsid w:val="008E1D70"/>
    <w:rsid w:val="008E230D"/>
    <w:rsid w:val="008F061B"/>
    <w:rsid w:val="008F3789"/>
    <w:rsid w:val="008F4071"/>
    <w:rsid w:val="008F4C55"/>
    <w:rsid w:val="008F686C"/>
    <w:rsid w:val="008F7EC4"/>
    <w:rsid w:val="009057DB"/>
    <w:rsid w:val="00913031"/>
    <w:rsid w:val="009139F0"/>
    <w:rsid w:val="009148DE"/>
    <w:rsid w:val="00916FA1"/>
    <w:rsid w:val="00920173"/>
    <w:rsid w:val="00920784"/>
    <w:rsid w:val="009230C9"/>
    <w:rsid w:val="00931778"/>
    <w:rsid w:val="00936A73"/>
    <w:rsid w:val="009373CC"/>
    <w:rsid w:val="0094079F"/>
    <w:rsid w:val="00941E30"/>
    <w:rsid w:val="009453BC"/>
    <w:rsid w:val="009458F5"/>
    <w:rsid w:val="00950055"/>
    <w:rsid w:val="00950C62"/>
    <w:rsid w:val="009511BD"/>
    <w:rsid w:val="00961B33"/>
    <w:rsid w:val="0096282A"/>
    <w:rsid w:val="00967284"/>
    <w:rsid w:val="00967995"/>
    <w:rsid w:val="0097112B"/>
    <w:rsid w:val="0097400A"/>
    <w:rsid w:val="009744EF"/>
    <w:rsid w:val="00976257"/>
    <w:rsid w:val="009777D9"/>
    <w:rsid w:val="009817C3"/>
    <w:rsid w:val="00991B88"/>
    <w:rsid w:val="0099382B"/>
    <w:rsid w:val="00994964"/>
    <w:rsid w:val="00995EDB"/>
    <w:rsid w:val="009A0D01"/>
    <w:rsid w:val="009A5753"/>
    <w:rsid w:val="009A579D"/>
    <w:rsid w:val="009B350C"/>
    <w:rsid w:val="009B7DD0"/>
    <w:rsid w:val="009C70F6"/>
    <w:rsid w:val="009D3662"/>
    <w:rsid w:val="009D62F5"/>
    <w:rsid w:val="009E0DD5"/>
    <w:rsid w:val="009E3297"/>
    <w:rsid w:val="009E4A53"/>
    <w:rsid w:val="009E62AF"/>
    <w:rsid w:val="009E6776"/>
    <w:rsid w:val="009F0571"/>
    <w:rsid w:val="009F1997"/>
    <w:rsid w:val="009F734F"/>
    <w:rsid w:val="00A10456"/>
    <w:rsid w:val="00A104AD"/>
    <w:rsid w:val="00A10F68"/>
    <w:rsid w:val="00A13EE7"/>
    <w:rsid w:val="00A1471D"/>
    <w:rsid w:val="00A20C8C"/>
    <w:rsid w:val="00A246B6"/>
    <w:rsid w:val="00A257EE"/>
    <w:rsid w:val="00A27E80"/>
    <w:rsid w:val="00A27F30"/>
    <w:rsid w:val="00A41F41"/>
    <w:rsid w:val="00A422EB"/>
    <w:rsid w:val="00A47E70"/>
    <w:rsid w:val="00A503E6"/>
    <w:rsid w:val="00A50CF0"/>
    <w:rsid w:val="00A51E11"/>
    <w:rsid w:val="00A523C1"/>
    <w:rsid w:val="00A56263"/>
    <w:rsid w:val="00A6090B"/>
    <w:rsid w:val="00A70BFF"/>
    <w:rsid w:val="00A730BB"/>
    <w:rsid w:val="00A7671C"/>
    <w:rsid w:val="00A77068"/>
    <w:rsid w:val="00A817E1"/>
    <w:rsid w:val="00AA2CBC"/>
    <w:rsid w:val="00AA5B4C"/>
    <w:rsid w:val="00AA7683"/>
    <w:rsid w:val="00AB6E16"/>
    <w:rsid w:val="00AB7E29"/>
    <w:rsid w:val="00AC44BE"/>
    <w:rsid w:val="00AC5820"/>
    <w:rsid w:val="00AC58C5"/>
    <w:rsid w:val="00AD1CD8"/>
    <w:rsid w:val="00AD2551"/>
    <w:rsid w:val="00AD556C"/>
    <w:rsid w:val="00AD5FFD"/>
    <w:rsid w:val="00AD7A8E"/>
    <w:rsid w:val="00AE0B9C"/>
    <w:rsid w:val="00AF435B"/>
    <w:rsid w:val="00B10945"/>
    <w:rsid w:val="00B123A6"/>
    <w:rsid w:val="00B16AE7"/>
    <w:rsid w:val="00B21463"/>
    <w:rsid w:val="00B232E2"/>
    <w:rsid w:val="00B24026"/>
    <w:rsid w:val="00B258BB"/>
    <w:rsid w:val="00B26448"/>
    <w:rsid w:val="00B31710"/>
    <w:rsid w:val="00B35CA2"/>
    <w:rsid w:val="00B43CAF"/>
    <w:rsid w:val="00B650EF"/>
    <w:rsid w:val="00B67B97"/>
    <w:rsid w:val="00B774C2"/>
    <w:rsid w:val="00B820FB"/>
    <w:rsid w:val="00B84BB0"/>
    <w:rsid w:val="00B8520F"/>
    <w:rsid w:val="00B906B1"/>
    <w:rsid w:val="00B91D1E"/>
    <w:rsid w:val="00B9682A"/>
    <w:rsid w:val="00B968C8"/>
    <w:rsid w:val="00BA3EC5"/>
    <w:rsid w:val="00BA4E18"/>
    <w:rsid w:val="00BA51D9"/>
    <w:rsid w:val="00BA74CF"/>
    <w:rsid w:val="00BB19AD"/>
    <w:rsid w:val="00BB5AE7"/>
    <w:rsid w:val="00BB5DFC"/>
    <w:rsid w:val="00BB616C"/>
    <w:rsid w:val="00BB6A28"/>
    <w:rsid w:val="00BD279D"/>
    <w:rsid w:val="00BD3B9F"/>
    <w:rsid w:val="00BD6BB8"/>
    <w:rsid w:val="00BE0C5B"/>
    <w:rsid w:val="00BE3960"/>
    <w:rsid w:val="00BF6ABC"/>
    <w:rsid w:val="00C22794"/>
    <w:rsid w:val="00C22D2B"/>
    <w:rsid w:val="00C27009"/>
    <w:rsid w:val="00C27E60"/>
    <w:rsid w:val="00C3079A"/>
    <w:rsid w:val="00C32A71"/>
    <w:rsid w:val="00C432CD"/>
    <w:rsid w:val="00C50B5E"/>
    <w:rsid w:val="00C50C7C"/>
    <w:rsid w:val="00C56D16"/>
    <w:rsid w:val="00C63886"/>
    <w:rsid w:val="00C65A33"/>
    <w:rsid w:val="00C66BA2"/>
    <w:rsid w:val="00C67121"/>
    <w:rsid w:val="00C735AD"/>
    <w:rsid w:val="00C75E9F"/>
    <w:rsid w:val="00C76220"/>
    <w:rsid w:val="00C802A6"/>
    <w:rsid w:val="00C835CE"/>
    <w:rsid w:val="00C83AAE"/>
    <w:rsid w:val="00C83F29"/>
    <w:rsid w:val="00C95985"/>
    <w:rsid w:val="00CA5A92"/>
    <w:rsid w:val="00CB02BD"/>
    <w:rsid w:val="00CB15B5"/>
    <w:rsid w:val="00CB21F4"/>
    <w:rsid w:val="00CB2941"/>
    <w:rsid w:val="00CB518F"/>
    <w:rsid w:val="00CC18FF"/>
    <w:rsid w:val="00CC1F91"/>
    <w:rsid w:val="00CC266A"/>
    <w:rsid w:val="00CC28C6"/>
    <w:rsid w:val="00CC32D1"/>
    <w:rsid w:val="00CC5026"/>
    <w:rsid w:val="00CC68D0"/>
    <w:rsid w:val="00CD10DD"/>
    <w:rsid w:val="00CE0C35"/>
    <w:rsid w:val="00CF1A58"/>
    <w:rsid w:val="00CF2EBF"/>
    <w:rsid w:val="00CF3E94"/>
    <w:rsid w:val="00D0152D"/>
    <w:rsid w:val="00D03F9A"/>
    <w:rsid w:val="00D06D51"/>
    <w:rsid w:val="00D218B6"/>
    <w:rsid w:val="00D24991"/>
    <w:rsid w:val="00D26B8D"/>
    <w:rsid w:val="00D307CF"/>
    <w:rsid w:val="00D3417A"/>
    <w:rsid w:val="00D355F5"/>
    <w:rsid w:val="00D50255"/>
    <w:rsid w:val="00D5622D"/>
    <w:rsid w:val="00D642C0"/>
    <w:rsid w:val="00D66520"/>
    <w:rsid w:val="00D74AA4"/>
    <w:rsid w:val="00D7566A"/>
    <w:rsid w:val="00D81BED"/>
    <w:rsid w:val="00D81CE0"/>
    <w:rsid w:val="00D83134"/>
    <w:rsid w:val="00D910B4"/>
    <w:rsid w:val="00DA7809"/>
    <w:rsid w:val="00DB2502"/>
    <w:rsid w:val="00DB4A7C"/>
    <w:rsid w:val="00DB4D78"/>
    <w:rsid w:val="00DC2B75"/>
    <w:rsid w:val="00DC2CBD"/>
    <w:rsid w:val="00DC43A1"/>
    <w:rsid w:val="00DC5C6D"/>
    <w:rsid w:val="00DC673F"/>
    <w:rsid w:val="00DD394E"/>
    <w:rsid w:val="00DD4CED"/>
    <w:rsid w:val="00DE1603"/>
    <w:rsid w:val="00DE30D2"/>
    <w:rsid w:val="00DE34CF"/>
    <w:rsid w:val="00DE6941"/>
    <w:rsid w:val="00DF20CB"/>
    <w:rsid w:val="00DF7B8F"/>
    <w:rsid w:val="00E01D46"/>
    <w:rsid w:val="00E10505"/>
    <w:rsid w:val="00E10C57"/>
    <w:rsid w:val="00E1255F"/>
    <w:rsid w:val="00E12701"/>
    <w:rsid w:val="00E13F3D"/>
    <w:rsid w:val="00E17A8A"/>
    <w:rsid w:val="00E20C93"/>
    <w:rsid w:val="00E305BA"/>
    <w:rsid w:val="00E3070E"/>
    <w:rsid w:val="00E32370"/>
    <w:rsid w:val="00E3419D"/>
    <w:rsid w:val="00E34898"/>
    <w:rsid w:val="00E4388D"/>
    <w:rsid w:val="00E43957"/>
    <w:rsid w:val="00E56907"/>
    <w:rsid w:val="00E576E4"/>
    <w:rsid w:val="00E57E64"/>
    <w:rsid w:val="00E637B5"/>
    <w:rsid w:val="00E71777"/>
    <w:rsid w:val="00E87BF2"/>
    <w:rsid w:val="00E91322"/>
    <w:rsid w:val="00E9214F"/>
    <w:rsid w:val="00EA6607"/>
    <w:rsid w:val="00EA6A37"/>
    <w:rsid w:val="00EB09B7"/>
    <w:rsid w:val="00EB3851"/>
    <w:rsid w:val="00EB6B31"/>
    <w:rsid w:val="00EC019D"/>
    <w:rsid w:val="00ED0003"/>
    <w:rsid w:val="00ED21D4"/>
    <w:rsid w:val="00ED5378"/>
    <w:rsid w:val="00ED69EF"/>
    <w:rsid w:val="00EE5BE6"/>
    <w:rsid w:val="00EE6F27"/>
    <w:rsid w:val="00EE731F"/>
    <w:rsid w:val="00EE7CB7"/>
    <w:rsid w:val="00EE7D7C"/>
    <w:rsid w:val="00EF7DC1"/>
    <w:rsid w:val="00F00E26"/>
    <w:rsid w:val="00F0573B"/>
    <w:rsid w:val="00F0638E"/>
    <w:rsid w:val="00F14029"/>
    <w:rsid w:val="00F15F98"/>
    <w:rsid w:val="00F239CA"/>
    <w:rsid w:val="00F25D98"/>
    <w:rsid w:val="00F300FB"/>
    <w:rsid w:val="00F31338"/>
    <w:rsid w:val="00F41FAD"/>
    <w:rsid w:val="00F44F7A"/>
    <w:rsid w:val="00F55419"/>
    <w:rsid w:val="00F63378"/>
    <w:rsid w:val="00F671FD"/>
    <w:rsid w:val="00F76641"/>
    <w:rsid w:val="00F77DA8"/>
    <w:rsid w:val="00F81C62"/>
    <w:rsid w:val="00F83D54"/>
    <w:rsid w:val="00F855C5"/>
    <w:rsid w:val="00F9060D"/>
    <w:rsid w:val="00F90716"/>
    <w:rsid w:val="00F91ACC"/>
    <w:rsid w:val="00F9311F"/>
    <w:rsid w:val="00F93707"/>
    <w:rsid w:val="00FB5FB1"/>
    <w:rsid w:val="00FB6386"/>
    <w:rsid w:val="00FC2199"/>
    <w:rsid w:val="00FD05D5"/>
    <w:rsid w:val="00FE02B6"/>
    <w:rsid w:val="00FE0EA3"/>
    <w:rsid w:val="00FE1ECB"/>
    <w:rsid w:val="00FF20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8">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9">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a">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b">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0">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1">
    <w:name w:val="箇条書き 2"/>
    <w:basedOn w:val="affff1"/>
    <w:rsid w:val="00C75E9F"/>
    <w:pPr>
      <w:tabs>
        <w:tab w:val="clear" w:pos="644"/>
        <w:tab w:val="num" w:pos="1494"/>
      </w:tabs>
      <w:ind w:left="851" w:hanging="284"/>
    </w:pPr>
  </w:style>
  <w:style w:type="paragraph" w:customStyle="1" w:styleId="3d">
    <w:name w:val="箇条書き 3"/>
    <w:basedOn w:val="2f1"/>
    <w:rsid w:val="00C75E9F"/>
    <w:pPr>
      <w:ind w:left="1135"/>
    </w:pPr>
  </w:style>
  <w:style w:type="paragraph" w:customStyle="1" w:styleId="2f2">
    <w:name w:val="一覧 2"/>
    <w:basedOn w:val="ab"/>
    <w:rsid w:val="00C75E9F"/>
    <w:pPr>
      <w:suppressAutoHyphens/>
      <w:ind w:left="851"/>
    </w:pPr>
    <w:rPr>
      <w:rFonts w:eastAsia="MS Mincho" w:cs="CG Times (WN)"/>
      <w:lang w:eastAsia="ar-SA"/>
    </w:rPr>
  </w:style>
  <w:style w:type="paragraph" w:customStyle="1" w:styleId="3e">
    <w:name w:val="一覧 3"/>
    <w:basedOn w:val="2f2"/>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c">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paragraph" w:customStyle="1" w:styleId="2f5">
    <w:name w:val="列出段落2"/>
    <w:basedOn w:val="a1"/>
    <w:qFormat/>
    <w:rsid w:val="00C75E9F"/>
    <w:pPr>
      <w:ind w:firstLineChars="200" w:firstLine="420"/>
    </w:pPr>
    <w:rPr>
      <w:rFonts w:eastAsia="宋体"/>
      <w:lang w:eastAsia="ja-JP"/>
    </w:rPr>
  </w:style>
  <w:style w:type="paragraph" w:customStyle="1" w:styleId="2f6">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character" w:customStyle="1" w:styleId="1e">
    <w:name w:val="段落フォント1"/>
    <w:rsid w:val="00C75E9F"/>
  </w:style>
  <w:style w:type="character" w:customStyle="1" w:styleId="1f">
    <w:name w:val="コメント参照1"/>
    <w:rsid w:val="00C75E9F"/>
    <w:rPr>
      <w:sz w:val="16"/>
    </w:rPr>
  </w:style>
  <w:style w:type="paragraph" w:customStyle="1" w:styleId="1f0">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C75E9F"/>
    <w:pPr>
      <w:ind w:left="851" w:hanging="284"/>
    </w:pPr>
  </w:style>
  <w:style w:type="paragraph" w:customStyle="1" w:styleId="1f2">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3">
    <w:name w:val="コメント文字列1"/>
    <w:basedOn w:val="a1"/>
    <w:rsid w:val="00C75E9F"/>
    <w:pPr>
      <w:suppressAutoHyphens/>
    </w:pPr>
    <w:rPr>
      <w:rFonts w:eastAsia="MS Mincho" w:cs="CG Times (WN)"/>
      <w:lang w:eastAsia="ar-SA"/>
    </w:rPr>
  </w:style>
  <w:style w:type="paragraph" w:customStyle="1" w:styleId="1f4">
    <w:name w:val="吹き出し1"/>
    <w:basedOn w:val="a1"/>
    <w:rsid w:val="00C75E9F"/>
    <w:pPr>
      <w:suppressAutoHyphens/>
    </w:pPr>
    <w:rPr>
      <w:rFonts w:ascii="Tahoma" w:eastAsia="MS Mincho" w:hAnsi="Tahoma" w:cs="Tahoma"/>
      <w:sz w:val="16"/>
      <w:szCs w:val="16"/>
      <w:lang w:eastAsia="ar-SA"/>
    </w:rPr>
  </w:style>
  <w:style w:type="paragraph" w:customStyle="1" w:styleId="1f5">
    <w:name w:val="コメント内容1"/>
    <w:basedOn w:val="1f3"/>
    <w:next w:val="1f3"/>
    <w:rsid w:val="00C75E9F"/>
    <w:rPr>
      <w:b/>
      <w:bCs/>
    </w:rPr>
  </w:style>
  <w:style w:type="paragraph" w:customStyle="1" w:styleId="1f6">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7">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75E9F"/>
    <w:rPr>
      <w:rFonts w:ascii="Arial" w:hAnsi="Arial"/>
      <w:lang w:val="en-GB" w:eastAsia="en-US"/>
    </w:rPr>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7">
    <w:name w:val="吹き出し2"/>
    <w:basedOn w:val="a1"/>
    <w:semiHidden/>
    <w:rsid w:val="00C75E9F"/>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a">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table" w:customStyle="1" w:styleId="1fb">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character" w:customStyle="1" w:styleId="412">
    <w:name w:val="(文字) (文字)41"/>
    <w:rsid w:val="00C75E9F"/>
    <w:rPr>
      <w:rFonts w:ascii="MS Mincho" w:eastAsia="MS Mincho" w:hAnsi="MS Mincho" w:hint="eastAsia"/>
      <w:lang w:val="en-GB" w:eastAsia="ar-SA" w:bidi="ar-SA"/>
    </w:rPr>
  </w:style>
  <w:style w:type="character" w:customStyle="1" w:styleId="EQChar">
    <w:name w:val="EQ Char"/>
    <w:link w:val="EQ"/>
    <w:qFormat/>
    <w:rsid w:val="00C75E9F"/>
    <w:rPr>
      <w:rFonts w:ascii="Times New Roman" w:hAnsi="Times New Roman"/>
      <w:noProof/>
      <w:lang w:val="en-GB" w:eastAsia="en-US"/>
    </w:rPr>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8">
    <w:name w:val="无间隔2"/>
    <w:qFormat/>
    <w:rsid w:val="00C75E9F"/>
    <w:rPr>
      <w:rFonts w:ascii="Times New Roman" w:eastAsia="宋体" w:hAnsi="Times New Roman"/>
      <w:lang w:val="en-GB" w:eastAsia="en-US"/>
    </w:rPr>
  </w:style>
  <w:style w:type="paragraph" w:customStyle="1" w:styleId="2f9">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3">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5E9F"/>
    <w:rPr>
      <w:rFonts w:ascii="MingLiU" w:eastAsia="MingLiU" w:hAnsi="Courier New" w:cs="Courier New"/>
      <w:sz w:val="24"/>
      <w:szCs w:val="24"/>
      <w:lang w:val="en-GB" w:eastAsia="en-US"/>
    </w:rPr>
  </w:style>
  <w:style w:type="character" w:customStyle="1" w:styleId="1fd">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0">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C75E9F"/>
    <w:rPr>
      <w:rFonts w:ascii="Times New Roman" w:eastAsia="MS Mincho" w:hAnsi="Times New Roman"/>
      <w:lang w:val="en-GB" w:eastAsia="en-US"/>
    </w:rPr>
  </w:style>
  <w:style w:type="character" w:customStyle="1" w:styleId="2fb">
    <w:name w:val="段落フォント2"/>
    <w:rsid w:val="00C75E9F"/>
  </w:style>
  <w:style w:type="character" w:customStyle="1" w:styleId="2fc">
    <w:name w:val="コメント参照2"/>
    <w:rsid w:val="00C75E9F"/>
    <w:rPr>
      <w:sz w:val="16"/>
    </w:rPr>
  </w:style>
  <w:style w:type="paragraph" w:customStyle="1" w:styleId="2fd">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C75E9F"/>
    <w:pPr>
      <w:tabs>
        <w:tab w:val="num" w:pos="644"/>
      </w:tabs>
      <w:suppressAutoHyphens/>
      <w:ind w:left="644" w:hanging="360"/>
    </w:pPr>
    <w:rPr>
      <w:rFonts w:eastAsia="MS Mincho" w:cs="CG Times (WN)"/>
      <w:lang w:eastAsia="ar-SA"/>
    </w:rPr>
  </w:style>
  <w:style w:type="paragraph" w:customStyle="1" w:styleId="221">
    <w:name w:val="段落番号 22"/>
    <w:basedOn w:val="2fe"/>
    <w:rsid w:val="00C75E9F"/>
    <w:pPr>
      <w:ind w:left="851" w:hanging="284"/>
    </w:pPr>
  </w:style>
  <w:style w:type="paragraph" w:customStyle="1" w:styleId="2ff">
    <w:name w:val="箇条書き2"/>
    <w:basedOn w:val="ab"/>
    <w:rsid w:val="00C75E9F"/>
    <w:pPr>
      <w:tabs>
        <w:tab w:val="num" w:pos="644"/>
      </w:tabs>
      <w:suppressAutoHyphens/>
      <w:ind w:left="644" w:hanging="360"/>
    </w:pPr>
    <w:rPr>
      <w:rFonts w:eastAsia="MS Mincho" w:cs="CG Times (WN)"/>
      <w:lang w:eastAsia="ar-SA"/>
    </w:rPr>
  </w:style>
  <w:style w:type="paragraph" w:customStyle="1" w:styleId="222">
    <w:name w:val="箇条書き 22"/>
    <w:basedOn w:val="2ff"/>
    <w:rsid w:val="00C75E9F"/>
    <w:pPr>
      <w:tabs>
        <w:tab w:val="clear" w:pos="644"/>
        <w:tab w:val="num" w:pos="1494"/>
      </w:tabs>
      <w:ind w:left="851" w:hanging="284"/>
    </w:pPr>
  </w:style>
  <w:style w:type="paragraph" w:customStyle="1" w:styleId="321">
    <w:name w:val="箇条書き 32"/>
    <w:basedOn w:val="222"/>
    <w:rsid w:val="00C75E9F"/>
    <w:pPr>
      <w:ind w:left="1135"/>
    </w:pPr>
  </w:style>
  <w:style w:type="paragraph" w:customStyle="1" w:styleId="223">
    <w:name w:val="一覧 22"/>
    <w:basedOn w:val="ab"/>
    <w:rsid w:val="00C75E9F"/>
    <w:pPr>
      <w:suppressAutoHyphens/>
      <w:ind w:left="851"/>
    </w:pPr>
    <w:rPr>
      <w:rFonts w:eastAsia="MS Mincho" w:cs="CG Times (WN)"/>
      <w:lang w:eastAsia="ar-SA"/>
    </w:rPr>
  </w:style>
  <w:style w:type="paragraph" w:customStyle="1" w:styleId="322">
    <w:name w:val="一覧 32"/>
    <w:basedOn w:val="223"/>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0">
    <w:name w:val="コメント文字列2"/>
    <w:basedOn w:val="a1"/>
    <w:rsid w:val="00C75E9F"/>
    <w:pPr>
      <w:suppressAutoHyphens/>
    </w:pPr>
    <w:rPr>
      <w:rFonts w:eastAsia="MS Mincho" w:cs="CG Times (WN)"/>
      <w:lang w:eastAsia="ar-SA"/>
    </w:rPr>
  </w:style>
  <w:style w:type="paragraph" w:customStyle="1" w:styleId="2ff1">
    <w:name w:val="コメント内容2"/>
    <w:basedOn w:val="2ff0"/>
    <w:next w:val="2ff0"/>
    <w:rsid w:val="00C75E9F"/>
    <w:rPr>
      <w:b/>
      <w:bCs/>
    </w:rPr>
  </w:style>
  <w:style w:type="paragraph" w:customStyle="1" w:styleId="2ff2">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3">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4">
    <w:name w:val="本文インデント 22"/>
    <w:basedOn w:val="a1"/>
    <w:rsid w:val="00C75E9F"/>
    <w:pPr>
      <w:suppressAutoHyphens/>
      <w:ind w:left="567"/>
    </w:pPr>
    <w:rPr>
      <w:rFonts w:ascii="Arial" w:eastAsia="MS Mincho" w:hAnsi="Arial" w:cs="Arial"/>
      <w:lang w:eastAsia="ar-SA"/>
    </w:rPr>
  </w:style>
  <w:style w:type="paragraph" w:customStyle="1" w:styleId="2ff4">
    <w:name w:val="標準インデント2"/>
    <w:basedOn w:val="a1"/>
    <w:rsid w:val="00C75E9F"/>
    <w:pPr>
      <w:suppressAutoHyphens/>
      <w:ind w:left="708"/>
    </w:pPr>
    <w:rPr>
      <w:rFonts w:eastAsia="MS Mincho" w:cs="CG Times (WN)"/>
      <w:lang w:eastAsia="ar-SA"/>
    </w:rPr>
  </w:style>
  <w:style w:type="paragraph" w:customStyle="1" w:styleId="2ff5">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4">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6">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C75E9F"/>
    <w:rPr>
      <w:rFonts w:ascii="Times New Roman" w:eastAsia="MS Mincho" w:hAnsi="Times New Roman"/>
      <w:lang w:val="en-GB" w:eastAsia="en-US"/>
    </w:rPr>
  </w:style>
  <w:style w:type="character" w:customStyle="1" w:styleId="3f7">
    <w:name w:val="段落フォント3"/>
    <w:rsid w:val="00C75E9F"/>
  </w:style>
  <w:style w:type="character" w:customStyle="1" w:styleId="3f8">
    <w:name w:val="コメント参照3"/>
    <w:rsid w:val="00C75E9F"/>
    <w:rPr>
      <w:sz w:val="16"/>
    </w:rPr>
  </w:style>
  <w:style w:type="paragraph" w:customStyle="1" w:styleId="3f9">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C75E9F"/>
    <w:pPr>
      <w:tabs>
        <w:tab w:val="num" w:pos="644"/>
      </w:tabs>
      <w:suppressAutoHyphens/>
      <w:ind w:left="644" w:hanging="360"/>
    </w:pPr>
    <w:rPr>
      <w:rFonts w:eastAsia="MS Mincho" w:cs="CG Times (WN)"/>
      <w:lang w:eastAsia="ar-SA"/>
    </w:rPr>
  </w:style>
  <w:style w:type="paragraph" w:customStyle="1" w:styleId="230">
    <w:name w:val="段落番号 23"/>
    <w:basedOn w:val="3fa"/>
    <w:rsid w:val="00C75E9F"/>
  </w:style>
  <w:style w:type="paragraph" w:customStyle="1" w:styleId="3fb">
    <w:name w:val="箇条書き3"/>
    <w:basedOn w:val="ab"/>
    <w:rsid w:val="00C75E9F"/>
    <w:pPr>
      <w:tabs>
        <w:tab w:val="num" w:pos="644"/>
      </w:tabs>
      <w:suppressAutoHyphens/>
      <w:ind w:left="644" w:hanging="360"/>
    </w:pPr>
    <w:rPr>
      <w:rFonts w:eastAsia="MS Mincho" w:cs="CG Times (WN)"/>
      <w:lang w:eastAsia="ar-SA"/>
    </w:rPr>
  </w:style>
  <w:style w:type="paragraph" w:customStyle="1" w:styleId="231">
    <w:name w:val="箇条書き 23"/>
    <w:basedOn w:val="3fb"/>
    <w:rsid w:val="00C75E9F"/>
  </w:style>
  <w:style w:type="paragraph" w:customStyle="1" w:styleId="330">
    <w:name w:val="箇条書き 33"/>
    <w:basedOn w:val="231"/>
    <w:rsid w:val="00C75E9F"/>
  </w:style>
  <w:style w:type="paragraph" w:customStyle="1" w:styleId="232">
    <w:name w:val="一覧 23"/>
    <w:basedOn w:val="ab"/>
    <w:rsid w:val="00C75E9F"/>
    <w:pPr>
      <w:suppressAutoHyphens/>
      <w:ind w:left="851"/>
    </w:pPr>
    <w:rPr>
      <w:rFonts w:eastAsia="MS Mincho" w:cs="CG Times (WN)"/>
      <w:lang w:eastAsia="ar-SA"/>
    </w:rPr>
  </w:style>
  <w:style w:type="paragraph" w:customStyle="1" w:styleId="331">
    <w:name w:val="一覧 33"/>
    <w:basedOn w:val="232"/>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c">
    <w:name w:val="コメント文字列3"/>
    <w:basedOn w:val="a1"/>
    <w:rsid w:val="00C75E9F"/>
    <w:pPr>
      <w:suppressAutoHyphens/>
    </w:pPr>
    <w:rPr>
      <w:rFonts w:eastAsia="MS Mincho" w:cs="CG Times (WN)"/>
      <w:lang w:eastAsia="ar-SA"/>
    </w:rPr>
  </w:style>
  <w:style w:type="paragraph" w:customStyle="1" w:styleId="3fd">
    <w:name w:val="コメント内容3"/>
    <w:basedOn w:val="3fc"/>
    <w:next w:val="3fc"/>
    <w:rsid w:val="00C75E9F"/>
    <w:rPr>
      <w:b/>
      <w:bCs/>
    </w:rPr>
  </w:style>
  <w:style w:type="paragraph" w:customStyle="1" w:styleId="3fe">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3">
    <w:name w:val="本文インデント 23"/>
    <w:basedOn w:val="a1"/>
    <w:rsid w:val="00C75E9F"/>
    <w:pPr>
      <w:suppressAutoHyphens/>
      <w:ind w:left="567"/>
    </w:pPr>
    <w:rPr>
      <w:rFonts w:ascii="Arial" w:eastAsia="MS Mincho" w:hAnsi="Arial" w:cs="Arial"/>
      <w:lang w:eastAsia="ar-SA"/>
    </w:rPr>
  </w:style>
  <w:style w:type="paragraph" w:customStyle="1" w:styleId="3ff0">
    <w:name w:val="標準インデント3"/>
    <w:basedOn w:val="a1"/>
    <w:rsid w:val="00C75E9F"/>
    <w:pPr>
      <w:suppressAutoHyphens/>
      <w:ind w:left="708"/>
    </w:pPr>
    <w:rPr>
      <w:rFonts w:eastAsia="MS Mincho" w:cs="CG Times (WN)"/>
      <w:lang w:eastAsia="ar-SA"/>
    </w:rPr>
  </w:style>
  <w:style w:type="paragraph" w:customStyle="1" w:styleId="3ff1">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
    <w:name w:val="吹き出し (文字)1"/>
    <w:uiPriority w:val="99"/>
    <w:semiHidden/>
    <w:rsid w:val="00C75E9F"/>
    <w:rPr>
      <w:rFonts w:ascii="MS Mincho" w:eastAsia="MS Mincho" w:hAnsi="Times New Roman"/>
      <w:sz w:val="18"/>
      <w:szCs w:val="18"/>
      <w:lang w:val="en-GB" w:eastAsia="en-US"/>
    </w:rPr>
  </w:style>
  <w:style w:type="character" w:customStyle="1" w:styleId="1ff0">
    <w:name w:val="見出しマップ (文字)1"/>
    <w:uiPriority w:val="99"/>
    <w:semiHidden/>
    <w:rsid w:val="00C75E9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2">
    <w:name w:val="コメント文字列 (文字)1"/>
    <w:uiPriority w:val="99"/>
    <w:semiHidden/>
    <w:rsid w:val="00C75E9F"/>
    <w:rPr>
      <w:rFonts w:ascii="Times New Roman" w:eastAsia="Times New Roman" w:hAnsi="Times New Roman"/>
      <w:lang w:val="en-GB" w:eastAsia="en-US"/>
    </w:rPr>
  </w:style>
  <w:style w:type="character" w:customStyle="1" w:styleId="1ff3">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4">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6"/>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6"/>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4">
    <w:name w:val="(文字) (文字)31"/>
    <w:rsid w:val="00C75E9F"/>
    <w:rPr>
      <w:rFonts w:eastAsia="MS Mincho"/>
      <w:lang w:val="en-GB" w:eastAsia="ar-SA" w:bidi="ar-SA"/>
    </w:rPr>
  </w:style>
  <w:style w:type="character" w:customStyle="1" w:styleId="110">
    <w:name w:val="(文字) (文字)11"/>
    <w:rsid w:val="00C75E9F"/>
    <w:rPr>
      <w:rFonts w:eastAsia="MS Mincho"/>
      <w:lang w:val="en-GB" w:eastAsia="ar-SA" w:bidi="ar-SA"/>
    </w:rPr>
  </w:style>
  <w:style w:type="paragraph" w:customStyle="1" w:styleId="215">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1">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7">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7">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2">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a">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6"/>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75E9F"/>
    <w:rPr>
      <w:rFonts w:ascii="Times New Roman" w:hAnsi="Times New Roman"/>
      <w:b/>
      <w:bCs/>
      <w:lang w:val="en-GB" w:eastAsia="en-US"/>
    </w:rPr>
  </w:style>
  <w:style w:type="character" w:customStyle="1" w:styleId="1ffb">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472516">
      <w:bodyDiv w:val="1"/>
      <w:marLeft w:val="0"/>
      <w:marRight w:val="0"/>
      <w:marTop w:val="0"/>
      <w:marBottom w:val="0"/>
      <w:divBdr>
        <w:top w:val="none" w:sz="0" w:space="0" w:color="auto"/>
        <w:left w:val="none" w:sz="0" w:space="0" w:color="auto"/>
        <w:bottom w:val="none" w:sz="0" w:space="0" w:color="auto"/>
        <w:right w:val="none" w:sz="0" w:space="0" w:color="auto"/>
      </w:divBdr>
    </w:div>
    <w:div w:id="196812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5A080-2270-4365-823F-2B12E20C0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3027</Words>
  <Characters>17257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3</cp:revision>
  <cp:lastPrinted>1900-01-01T00:00:00Z</cp:lastPrinted>
  <dcterms:created xsi:type="dcterms:W3CDTF">2022-11-04T07:00:00Z</dcterms:created>
  <dcterms:modified xsi:type="dcterms:W3CDTF">2022-11-04T08:17:00Z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y fmtid="{D5CDD505-2E9C-101B-9397-08002B2CF9AE}" pid="21" name="_2015_ms_pID_725343">
    <vt:lpwstr>(2)oK08cz9cjLBx70wWvdrYVzTlNPK5WzFbVFXQomtDTZgqUJ9ZGkOFFmr5rr7OYMtsjbbsJA1L
LMdbzRn7pa8CL4XBWqV7c2uc/VYMl9TWUnKyATYd0F5fIyxlxVaIXtoiD5+bUlOmfaJt8ycp
mx4HvYlpgTVqsc4RJxkPqIZvJdfQBWCSG4VhADkoxt1Cv9qtYQ7Yn13G+Ia5o/MxEw1K9G6l
vavW4cOUa3UGGi48o9</vt:lpwstr>
  </property>
  <property fmtid="{D5CDD505-2E9C-101B-9397-08002B2CF9AE}" pid="22" name="_2015_ms_pID_7253431">
    <vt:lpwstr>aP8rXXU3EkZUakb+YBh6fLBchnq4YQrlY7s2WZfTB63ZE5Q8MBWer6
VVKeCBQFYZq5L/78xqJifSUYe783TD+mX7SrsLo/HbQKOC8C9xlPq6GAWo63+q2FWR+rM7xa
y1pzDDt7QZq9W50Sgm2IWH4WM1dKDsJeBSG5H7SXzdYKSlPYP/vh2i/ZL1CRbVip5VEeQBMb
mGryvGAl0aH2RLpg</vt:lpwstr>
  </property>
</Properties>
</file>